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9FA92" w14:textId="196135C7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79D7F34F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D73014">
        <w:rPr>
          <w:rFonts w:asciiTheme="majorBidi" w:hAnsiTheme="majorBidi" w:cstheme="majorBidi"/>
          <w:sz w:val="28"/>
          <w:cs/>
        </w:rPr>
        <w:t>ระหว่างกาล</w:t>
      </w:r>
      <w:r w:rsidRPr="00F16F42">
        <w:rPr>
          <w:rFonts w:asciiTheme="majorBidi" w:hAnsiTheme="majorBidi" w:cstheme="majorBidi"/>
          <w:sz w:val="28"/>
          <w:cs/>
        </w:rPr>
        <w:t xml:space="preserve">นี้เมื่อวันที่ </w:t>
      </w:r>
      <w:r w:rsidR="00386A17" w:rsidRPr="00F16F42">
        <w:rPr>
          <w:rFonts w:asciiTheme="majorBidi" w:hAnsiTheme="majorBidi" w:cstheme="majorBidi"/>
          <w:sz w:val="28"/>
        </w:rPr>
        <w:t>1</w:t>
      </w:r>
      <w:r w:rsidR="009A698E">
        <w:rPr>
          <w:rFonts w:asciiTheme="majorBidi" w:hAnsiTheme="majorBidi" w:cstheme="majorBidi"/>
          <w:sz w:val="28"/>
        </w:rPr>
        <w:t>4</w:t>
      </w:r>
      <w:r w:rsidR="00A46F6F" w:rsidRPr="00F16F42">
        <w:rPr>
          <w:rFonts w:asciiTheme="majorBidi" w:hAnsiTheme="majorBidi" w:cstheme="majorBidi"/>
          <w:sz w:val="28"/>
        </w:rPr>
        <w:t xml:space="preserve"> </w:t>
      </w:r>
      <w:r w:rsidR="00BB5EFD" w:rsidRPr="00F16F42">
        <w:rPr>
          <w:rFonts w:asciiTheme="majorBidi" w:hAnsiTheme="majorBidi" w:cstheme="majorBidi" w:hint="cs"/>
          <w:sz w:val="28"/>
          <w:cs/>
        </w:rPr>
        <w:t>พฤ</w:t>
      </w:r>
      <w:r w:rsidR="009A698E">
        <w:rPr>
          <w:rFonts w:asciiTheme="majorBidi" w:hAnsiTheme="majorBidi" w:cstheme="majorBidi" w:hint="cs"/>
          <w:sz w:val="28"/>
          <w:cs/>
        </w:rPr>
        <w:t>ษภาคม</w:t>
      </w:r>
      <w:r w:rsidR="00A46F6F" w:rsidRPr="00F16F42">
        <w:rPr>
          <w:rFonts w:asciiTheme="majorBidi" w:hAnsiTheme="majorBidi" w:cstheme="majorBidi" w:hint="cs"/>
          <w:sz w:val="28"/>
          <w:cs/>
        </w:rPr>
        <w:t xml:space="preserve"> </w:t>
      </w:r>
      <w:r w:rsidR="00787C04">
        <w:rPr>
          <w:rFonts w:asciiTheme="majorBidi" w:hAnsiTheme="majorBidi" w:cstheme="majorBidi"/>
          <w:sz w:val="28"/>
        </w:rPr>
        <w:t>2567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733B5ACE" w14:textId="242F3506" w:rsidR="003D4A1D" w:rsidRPr="003D4A1D" w:rsidRDefault="003D4A1D" w:rsidP="003D4A1D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="00883A21">
        <w:rPr>
          <w:rFonts w:asciiTheme="majorBidi" w:hAnsiTheme="majorBidi" w:cstheme="majorBidi"/>
          <w:color w:val="000000"/>
          <w:spacing w:val="-2"/>
          <w:sz w:val="28"/>
          <w:cs/>
        </w:rPr>
        <w:t>มีนาคม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2538 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       11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ยนในตลาดหลักทรัพย์แห่งประเทศไทย บริษัทจัดตั้งและมีภูมิลำเนาในประเทศไทย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ที่อยู่ตามที่จดทะเบียนของบริษัทอยู่ที่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47179323" w14:textId="77777777" w:rsidR="003D4A1D" w:rsidRPr="003D4A1D" w:rsidRDefault="003D4A1D" w:rsidP="003D4A1D">
      <w:pPr>
        <w:pStyle w:val="ListParagraph"/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6E747AC2" w14:textId="77777777" w:rsidR="003D4A1D" w:rsidRPr="003D4A1D" w:rsidRDefault="003D4A1D" w:rsidP="003D4A1D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ธุรกิจพลังงาน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และธุรกิจอื่น ๆ</w:t>
      </w:r>
    </w:p>
    <w:p w14:paraId="466FDBF5" w14:textId="36CB40B6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6AA31C7D" w:rsidR="00F53166" w:rsidRPr="00A654C9" w:rsidRDefault="009E4C64" w:rsidP="00A654C9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</w:t>
      </w:r>
      <w:r w:rsidR="00F912E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654C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ฉบับ</w:t>
      </w:r>
      <w:r w:rsidRPr="00A654C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 </w:t>
      </w:r>
      <w:r w:rsidRPr="00A654C9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A654C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A654C9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B308B" w:rsidRPr="00A654C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A654C9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1C041E87" w:rsidR="00F53166" w:rsidRPr="00C07F18" w:rsidRDefault="00FC0557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t>งบฐานะการเงิน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รวมและ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งบฐานะการเงิน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เฉพาะกิจการ ณ วันที่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5DA818C8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</w:t>
      </w:r>
      <w:r w:rsidR="00B4599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สามเดือนสิ้นสุดวันที่ </w:t>
      </w:r>
      <w:r w:rsidR="00F93E8C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2B1C9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83A2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63C79283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</w:t>
      </w:r>
      <w:r w:rsidR="00B4599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สามเดือนสิ้นสุดวันที่ </w:t>
      </w:r>
      <w:r w:rsidR="00F93E8C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2B1C9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83A2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="003B412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5DCE7176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</w:t>
      </w:r>
      <w:r w:rsidR="00B4599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สามเดือนสิ้นสุดวันที่ </w:t>
      </w:r>
      <w:r w:rsidR="00F93E8C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2B1C9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83A21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</w:t>
      </w:r>
      <w:r w:rsidR="00B4599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สามเดือนสิ้นสุดวันที่ </w:t>
      </w:r>
      <w:r w:rsidR="00F93E8C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2B1C9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83A21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1F423052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2566</w:t>
      </w:r>
    </w:p>
    <w:p w14:paraId="6E2C1171" w14:textId="40892CEF" w:rsidR="00F53166" w:rsidRPr="00484244" w:rsidRDefault="009E4C64" w:rsidP="00C06B9C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565E94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565E94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743ADE5B" w14:textId="0A15A328" w:rsidR="00B112E8" w:rsidRDefault="00997E8D" w:rsidP="00C25A64">
      <w:pPr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65E94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565E94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565E94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565E94">
        <w:rPr>
          <w:rFonts w:asciiTheme="majorBidi" w:hAnsiTheme="majorBidi" w:cstheme="majorBidi"/>
          <w:spacing w:val="-2"/>
          <w:sz w:val="28"/>
          <w:cs/>
        </w:rPr>
        <w:t>น</w:t>
      </w:r>
      <w:r w:rsidR="00EC07AF">
        <w:rPr>
          <w:rFonts w:asciiTheme="majorBidi" w:hAnsiTheme="majorBidi" w:cstheme="majorBidi" w:hint="cs"/>
          <w:spacing w:val="-2"/>
          <w:sz w:val="28"/>
          <w:cs/>
        </w:rPr>
        <w:t xml:space="preserve">    </w:t>
      </w:r>
      <w:r w:rsidRPr="00565E94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565E94">
        <w:rPr>
          <w:rFonts w:asciiTheme="majorBidi" w:hAnsiTheme="majorBidi" w:cstheme="majorBidi"/>
          <w:spacing w:val="-2"/>
          <w:sz w:val="28"/>
        </w:rPr>
        <w:t xml:space="preserve">31 </w:t>
      </w:r>
      <w:r w:rsidRPr="00565E94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787C04">
        <w:rPr>
          <w:rFonts w:asciiTheme="majorBidi" w:hAnsiTheme="majorBidi" w:cstheme="majorBidi"/>
          <w:spacing w:val="-2"/>
          <w:sz w:val="28"/>
        </w:rPr>
        <w:t>2566</w:t>
      </w:r>
      <w:r w:rsidR="00950868" w:rsidRPr="00565E94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565E94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A6709B" w:rsidRPr="00565E94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cstheme="majorBidi"/>
          <w:sz w:val="28"/>
          <w:lang w:eastAsia="en-GB"/>
        </w:rPr>
        <w:t>1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มกราคม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787C04">
        <w:rPr>
          <w:rFonts w:asciiTheme="majorBidi" w:hAnsiTheme="majorBidi" w:cstheme="majorBidi"/>
          <w:sz w:val="28"/>
          <w:lang w:eastAsia="en-GB"/>
        </w:rPr>
        <w:t>2567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565E94">
        <w:rPr>
          <w:rFonts w:asciiTheme="majorBidi" w:hAnsiTheme="majorBidi" w:hint="cs"/>
          <w:sz w:val="28"/>
          <w:cs/>
          <w:lang w:eastAsia="en-GB"/>
        </w:rPr>
        <w:t>ร</w:t>
      </w:r>
      <w:r w:rsidR="00D32A01" w:rsidRPr="00565E94">
        <w:rPr>
          <w:rFonts w:asciiTheme="majorBidi" w:hAnsiTheme="majorBidi" w:hint="cs"/>
          <w:sz w:val="28"/>
          <w:cs/>
          <w:lang w:eastAsia="en-GB"/>
        </w:rPr>
        <w:t xml:space="preserve"> </w:t>
      </w:r>
    </w:p>
    <w:p w14:paraId="2818F7F9" w14:textId="6FCF068A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49118BA0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</w:t>
      </w:r>
      <w:r w:rsidR="00B45995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สามเดือนสิ้นสุดวันที่ </w:t>
      </w:r>
      <w:r w:rsidR="00DB567A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73399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83A21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</w:t>
      </w:r>
      <w:r w:rsidR="005A1D4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5773324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การขายสินค้าระหว่างกันกำหนดราคาตามราคาตลาด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3377670B" w:rsidR="00F53166" w:rsidRPr="002B74B2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B74B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B74B2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B74B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2B74B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r w:rsidR="00213252" w:rsidRPr="002B74B2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9218FA" w:rsidRPr="002B74B2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213252" w:rsidRPr="002B74B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61F4B" w:rsidRPr="002B74B2">
        <w:rPr>
          <w:rFonts w:asciiTheme="majorBidi" w:hAnsiTheme="majorBidi" w:cstheme="majorBidi"/>
          <w:color w:val="000000"/>
          <w:spacing w:val="-2"/>
          <w:sz w:val="28"/>
        </w:rPr>
        <w:t>7.</w:t>
      </w:r>
      <w:r w:rsidR="007D2E69" w:rsidRPr="002B74B2">
        <w:rPr>
          <w:rFonts w:asciiTheme="majorBidi" w:hAnsiTheme="majorBidi" w:cstheme="majorBidi"/>
          <w:color w:val="000000"/>
          <w:spacing w:val="-2"/>
          <w:sz w:val="28"/>
        </w:rPr>
        <w:t>05</w:t>
      </w:r>
      <w:r w:rsidRPr="002B74B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2B74B2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="00787C04" w:rsidRPr="002B74B2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2B74B2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2B74B2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2B74B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9445C2" w:rsidRPr="002B74B2">
        <w:rPr>
          <w:rFonts w:ascii="Angsana New" w:hAnsi="Angsana New" w:hint="eastAsia"/>
          <w:color w:val="000000"/>
          <w:spacing w:val="-2"/>
          <w:sz w:val="28"/>
        </w:rPr>
        <w:t>0.075</w:t>
      </w:r>
      <w:r w:rsidR="002001BF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9445C2" w:rsidRPr="002B74B2">
        <w:rPr>
          <w:rFonts w:ascii="Angsana New" w:hAnsi="Angsana New" w:hint="eastAsia"/>
          <w:color w:val="000000"/>
          <w:spacing w:val="-2"/>
          <w:sz w:val="28"/>
        </w:rPr>
        <w:t xml:space="preserve">- </w:t>
      </w:r>
      <w:r w:rsidR="00DB567A" w:rsidRPr="002B74B2">
        <w:rPr>
          <w:rFonts w:ascii="Angsana New" w:hAnsi="Angsana New"/>
          <w:color w:val="000000"/>
          <w:spacing w:val="-2"/>
          <w:sz w:val="28"/>
        </w:rPr>
        <w:t>6</w:t>
      </w:r>
      <w:r w:rsidR="00B6087B" w:rsidRPr="002B74B2">
        <w:rPr>
          <w:rFonts w:ascii="Angsana New" w:hAnsi="Angsana New"/>
          <w:color w:val="000000"/>
          <w:spacing w:val="-2"/>
          <w:sz w:val="28"/>
        </w:rPr>
        <w:t>.</w:t>
      </w:r>
      <w:r w:rsidR="00DB567A" w:rsidRPr="002B74B2">
        <w:rPr>
          <w:rFonts w:ascii="Angsana New" w:hAnsi="Angsana New"/>
          <w:color w:val="000000"/>
          <w:spacing w:val="-2"/>
          <w:sz w:val="28"/>
        </w:rPr>
        <w:t>7</w:t>
      </w:r>
      <w:r w:rsidR="00B6087B" w:rsidRPr="002B74B2">
        <w:rPr>
          <w:rFonts w:ascii="Angsana New" w:hAnsi="Angsana New"/>
          <w:color w:val="000000"/>
          <w:spacing w:val="-2"/>
          <w:sz w:val="28"/>
        </w:rPr>
        <w:t>5</w:t>
      </w:r>
      <w:r w:rsidR="00C71C70" w:rsidRPr="002B74B2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2B74B2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2B74B2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3A4D3B1C" w:rsidR="006F65FE" w:rsidRPr="00822323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B74B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B74B2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B74B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2B74B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213252" w:rsidRPr="002B74B2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2B74B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2B74B2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787C04" w:rsidRPr="002B74B2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6F65FE" w:rsidRPr="002B74B2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 w:rsidRPr="002B74B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2B74B2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E45A8D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229C45DF" w:rsidR="00917745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8"/>
          <w:sz w:val="28"/>
        </w:rPr>
      </w:pPr>
      <w:r w:rsidRPr="00822323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เงินกู้ยืมระยะสั้นจากกิจการที่เกี่ยวข้องกันคิดดอกเบี้ยในอัตราร้อย</w:t>
      </w:r>
      <w:r w:rsidR="006F65FE" w:rsidRPr="004F4B4E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ละ </w:t>
      </w:r>
      <w:r w:rsidR="00213252" w:rsidRPr="004F4B4E">
        <w:rPr>
          <w:rFonts w:asciiTheme="majorBidi" w:hAnsiTheme="majorBidi" w:cstheme="majorBidi"/>
          <w:color w:val="000000"/>
          <w:spacing w:val="-8"/>
          <w:sz w:val="28"/>
        </w:rPr>
        <w:t>0.075 - 6.</w:t>
      </w:r>
      <w:r w:rsidR="008524B2" w:rsidRPr="004F4B4E">
        <w:rPr>
          <w:rFonts w:asciiTheme="majorBidi" w:hAnsiTheme="majorBidi" w:cstheme="majorBidi"/>
          <w:color w:val="000000"/>
          <w:spacing w:val="-8"/>
          <w:sz w:val="28"/>
        </w:rPr>
        <w:t>2</w:t>
      </w:r>
      <w:r w:rsidR="00146D48" w:rsidRPr="004F4B4E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="00567969" w:rsidRPr="004F4B4E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4F4B4E">
        <w:rPr>
          <w:rFonts w:asciiTheme="majorBidi" w:hAnsiTheme="majorBidi" w:cstheme="majorBidi"/>
          <w:color w:val="000000"/>
          <w:spacing w:val="-8"/>
          <w:sz w:val="28"/>
          <w:cs/>
        </w:rPr>
        <w:t>ต่อปี (</w:t>
      </w:r>
      <w:r w:rsidR="00787C04" w:rsidRPr="004F4B4E">
        <w:rPr>
          <w:rFonts w:asciiTheme="majorBidi" w:hAnsiTheme="majorBidi" w:cstheme="majorBidi"/>
          <w:color w:val="000000"/>
          <w:spacing w:val="-8"/>
          <w:sz w:val="28"/>
        </w:rPr>
        <w:t>2</w:t>
      </w:r>
      <w:r w:rsidR="00787C04">
        <w:rPr>
          <w:rFonts w:asciiTheme="majorBidi" w:hAnsiTheme="majorBidi" w:cstheme="majorBidi"/>
          <w:color w:val="000000"/>
          <w:spacing w:val="-8"/>
          <w:sz w:val="28"/>
        </w:rPr>
        <w:t>566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7C7E8B">
        <w:rPr>
          <w:rFonts w:ascii="Angsana New" w:hAnsi="Angsana New"/>
          <w:color w:val="000000"/>
          <w:spacing w:val="-8"/>
          <w:sz w:val="28"/>
        </w:rPr>
        <w:t>0.075 - 6.</w:t>
      </w:r>
      <w:r w:rsidR="000F7268">
        <w:rPr>
          <w:rFonts w:ascii="Angsana New" w:hAnsi="Angsana New" w:hint="cs"/>
          <w:color w:val="000000"/>
          <w:spacing w:val="-8"/>
          <w:sz w:val="28"/>
          <w:cs/>
        </w:rPr>
        <w:t>2</w:t>
      </w:r>
      <w:r w:rsidR="00042738" w:rsidRPr="007C7E8B">
        <w:rPr>
          <w:rFonts w:ascii="Angsana New" w:hAnsi="Angsana New"/>
          <w:color w:val="000000"/>
          <w:spacing w:val="-8"/>
          <w:sz w:val="28"/>
        </w:rPr>
        <w:t>5</w:t>
      </w:r>
      <w:r w:rsidR="002853B7" w:rsidRPr="007C7E8B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3378F58D" w14:textId="52EB6B78" w:rsidR="000703BC" w:rsidRDefault="000703BC" w:rsidP="000703BC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8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4F4B4E">
        <w:rPr>
          <w:rFonts w:asciiTheme="majorBidi" w:hAnsiTheme="majorBidi" w:cstheme="majorBidi"/>
          <w:color w:val="000000"/>
          <w:spacing w:val="-2"/>
          <w:sz w:val="28"/>
        </w:rPr>
        <w:t xml:space="preserve">. </w:t>
      </w:r>
      <w:r w:rsidRPr="004F4B4E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</w:t>
      </w:r>
      <w:r w:rsidR="00C06B6F" w:rsidRPr="004F4B4E">
        <w:rPr>
          <w:rFonts w:asciiTheme="majorBidi" w:hAnsiTheme="majorBidi" w:cstheme="majorBidi" w:hint="cs"/>
          <w:color w:val="000000"/>
          <w:spacing w:val="-8"/>
          <w:sz w:val="28"/>
          <w:cs/>
        </w:rPr>
        <w:t>ยาวจากกิจการที่เกี่ยวข้องกัน</w:t>
      </w:r>
      <w:r w:rsidRPr="004F4B4E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คิดดอกเบี้ยในอัตราร้อยละ </w:t>
      </w:r>
      <w:r w:rsidR="00C06B6F" w:rsidRPr="004F4B4E">
        <w:rPr>
          <w:rFonts w:asciiTheme="majorBidi" w:hAnsiTheme="majorBidi" w:cstheme="majorBidi"/>
          <w:color w:val="000000"/>
          <w:spacing w:val="-8"/>
          <w:sz w:val="28"/>
        </w:rPr>
        <w:t>7.00</w:t>
      </w:r>
      <w:r w:rsidRPr="004F4B4E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ต่อปี (</w:t>
      </w:r>
      <w:r w:rsidRPr="004F4B4E">
        <w:rPr>
          <w:rFonts w:asciiTheme="majorBidi" w:hAnsiTheme="majorBidi" w:cstheme="majorBidi"/>
          <w:color w:val="000000"/>
          <w:spacing w:val="-8"/>
          <w:sz w:val="28"/>
        </w:rPr>
        <w:t>2566</w:t>
      </w:r>
      <w:r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C06B6F">
        <w:rPr>
          <w:rFonts w:ascii="Angsana New" w:hAnsi="Angsana New"/>
          <w:color w:val="000000"/>
          <w:spacing w:val="-8"/>
          <w:sz w:val="28"/>
        </w:rPr>
        <w:t xml:space="preserve">7.00 </w:t>
      </w:r>
      <w:r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7A1A979D" w14:textId="5BC89D23" w:rsidR="002A3E95" w:rsidRDefault="000703BC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378B2714" w14:textId="7DAF4063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BF1124" w:rsidRPr="007B225A" w14:paraId="62B5B46F" w14:textId="77777777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3CA8B9" w14:textId="77777777" w:rsidR="00BF1124" w:rsidRPr="005855F2" w:rsidRDefault="00BF112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8219786" w14:textId="77777777" w:rsidR="00BF1124" w:rsidRPr="005855F2" w:rsidRDefault="00BF1124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BBED31B" w14:textId="77777777" w:rsidR="00BF1124" w:rsidRPr="005855F2" w:rsidRDefault="00BF112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520AA7" w:rsidRPr="007B225A" w14:paraId="0020054F" w14:textId="77777777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6FD7E974" w14:textId="79A4D9FD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4923ECE5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0243DA72" w14:textId="449FF089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167849D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7785C86" w14:textId="29AFC8AF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0F8273B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A9D0FEA" w14:textId="6E3D588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7C3A9C55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FB5A209" w14:textId="799F7ECC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16160073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51BF2B3" w14:textId="12ABDC43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BC37F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8C6AE0" w14:textId="2F074732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8ED1945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AEF5CAF" w14:textId="00402F75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FF657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60756A9" w14:textId="3B5DB22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236" w:type="dxa"/>
          </w:tcPr>
          <w:p w14:paraId="429480A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618C97B" w14:textId="163339F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4ACFCD2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88FCDC3" w14:textId="3A812DC1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3FD59A37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08A0ADF" w14:textId="0061B4A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18C636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0FE173B" w14:textId="0C4FD32E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4ECDEB0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CBD6486" w14:textId="2393F49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784BD68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7210EF1" w14:textId="2B61F6E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</w:t>
            </w:r>
            <w:r w:rsidR="00D7702C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เนอร์ยี่ จำกัด</w:t>
            </w:r>
          </w:p>
        </w:tc>
        <w:tc>
          <w:tcPr>
            <w:tcW w:w="236" w:type="dxa"/>
          </w:tcPr>
          <w:p w14:paraId="1A46F60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F58AF5A" w14:textId="435217BC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520AA7" w:rsidRPr="007B225A" w14:paraId="1B4E66D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070DF4B" w14:textId="7ADED8C0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5532FE36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4F3FC7" w14:textId="318573C8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3E493B1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9CB629A" w14:textId="538445F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A927F6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12E0A2D" w14:textId="07EA816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E103851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A6C938F" w14:textId="0A62A3C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5265A340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34A0F9" w14:textId="696E55E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23E821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4D3651" w14:textId="5EEA515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อะควอดีซายน์ จำกัด</w:t>
            </w:r>
          </w:p>
        </w:tc>
        <w:tc>
          <w:tcPr>
            <w:tcW w:w="236" w:type="dxa"/>
          </w:tcPr>
          <w:p w14:paraId="0029B8C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BA2DE7E" w14:textId="10DAB10E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520AA7" w:rsidRPr="007B225A" w14:paraId="07F0AF9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3104C19" w14:textId="3680AD5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3441BF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6F1DE7A" w14:textId="620CB0E5" w:rsidR="00520AA7" w:rsidRPr="005855F2" w:rsidRDefault="00520AA7" w:rsidP="00520AA7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520AA7" w:rsidRPr="007B225A" w14:paraId="6FFC462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78CC8FC" w14:textId="3263E69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F074DE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64569E5" w14:textId="28F9AB3B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520AA7" w:rsidRPr="007B225A" w14:paraId="4822A44E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C1BA5A6" w14:textId="1A18DF7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0BAEB1B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7E570BB" w14:textId="3B7CC205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813ECF" w:rsidRPr="007B225A" w14:paraId="62271BDB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28A2C4D" w14:textId="484C3F03" w:rsidR="00813ECF" w:rsidRPr="005855F2" w:rsidRDefault="00813ECF" w:rsidP="00813ECF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บริษัท รีโซแนนซ์ อินดัสเทรียล วอเตอร์ 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br/>
            </w:r>
            <w:r w:rsidR="002B1AD9">
              <w:rPr>
                <w:rFonts w:asciiTheme="majorBidi" w:hAnsiTheme="majorBidi" w:cstheme="majorBidi"/>
                <w:sz w:val="28"/>
                <w:lang w:val="en-GB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>อินฟราสทรัคเจอร์ เอเชีย จำกัด</w:t>
            </w:r>
          </w:p>
        </w:tc>
        <w:tc>
          <w:tcPr>
            <w:tcW w:w="236" w:type="dxa"/>
          </w:tcPr>
          <w:p w14:paraId="49D25B3E" w14:textId="77777777" w:rsidR="00813ECF" w:rsidRPr="005855F2" w:rsidRDefault="00813ECF" w:rsidP="00813ECF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92137C1" w14:textId="77777777" w:rsidR="00813ECF" w:rsidRPr="00657820" w:rsidRDefault="00813ECF" w:rsidP="00813ECF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ผู้ถือหุ้นของบริษัท แซม วอเตอร์ ซัพพลาย จำกัด</w:t>
            </w:r>
          </w:p>
          <w:p w14:paraId="26032820" w14:textId="301A24FE" w:rsidR="00813ECF" w:rsidRPr="005855F2" w:rsidRDefault="002B1AD9" w:rsidP="00813EC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813ECF"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="00813ECF"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13E7D9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4060D2A" w14:textId="2757573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733F36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1EF6639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04DBC52" w14:textId="58315C37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C5E75F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CB91D09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658EDEE4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09C13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AB5AC61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2CB4D39" w14:textId="56A2F45B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1AE6FE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EE0AB72" w14:textId="29802253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1C1E141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8F5DB33" w14:textId="4470F086" w:rsidR="00520AA7" w:rsidRPr="005855F2" w:rsidRDefault="00520AA7" w:rsidP="00520AA7">
            <w:pPr>
              <w:ind w:left="140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5B64EF6A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30250A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30250A" w:rsidRPr="005855F2" w:rsidRDefault="0030250A" w:rsidP="0030250A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50FA9046" w:rsidR="0030250A" w:rsidRPr="005855F2" w:rsidRDefault="0030250A" w:rsidP="00302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30250A" w:rsidRPr="007B225A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30250A" w:rsidRPr="005855F2" w:rsidRDefault="0030250A" w:rsidP="0030250A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30250A" w:rsidRPr="005855F2" w:rsidRDefault="0030250A" w:rsidP="00302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30250A" w:rsidRPr="005855F2" w:rsidRDefault="0030250A" w:rsidP="00302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30250A" w:rsidRPr="005855F2" w:rsidRDefault="0030250A" w:rsidP="00302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0250A" w:rsidRPr="007B225A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30250A" w:rsidRPr="005855F2" w:rsidRDefault="0030250A" w:rsidP="0030250A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71C592A0" w:rsidR="0030250A" w:rsidRPr="005855F2" w:rsidRDefault="0030250A" w:rsidP="0030250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30250A" w:rsidRPr="005855F2" w:rsidRDefault="0030250A" w:rsidP="0030250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0315E53A" w:rsidR="0030250A" w:rsidRPr="005855F2" w:rsidRDefault="00787C04" w:rsidP="0030250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71546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30250A" w:rsidRPr="005855F2" w:rsidRDefault="0030250A" w:rsidP="0030250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7D3FA553" w:rsidR="0030250A" w:rsidRPr="005855F2" w:rsidRDefault="0030250A" w:rsidP="0030250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30250A" w:rsidRPr="005855F2" w:rsidRDefault="0030250A" w:rsidP="0030250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12A74F04" w:rsidR="0030250A" w:rsidRPr="005855F2" w:rsidRDefault="00787C04" w:rsidP="0030250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71546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0250A" w:rsidRPr="007B225A" w14:paraId="612D609A" w14:textId="77777777" w:rsidTr="006358BF">
        <w:tc>
          <w:tcPr>
            <w:tcW w:w="4140" w:type="dxa"/>
          </w:tcPr>
          <w:p w14:paraId="3BBECB8B" w14:textId="29699CD4" w:rsidR="0030250A" w:rsidRPr="005855F2" w:rsidRDefault="0030250A" w:rsidP="0030250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30250A" w:rsidRPr="005855F2" w:rsidRDefault="0030250A" w:rsidP="0030250A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30250A" w:rsidRPr="005855F2" w:rsidRDefault="0030250A" w:rsidP="0030250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30250A" w:rsidRPr="005855F2" w:rsidRDefault="0030250A" w:rsidP="0030250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30250A" w:rsidRPr="005855F2" w:rsidRDefault="0030250A" w:rsidP="0030250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30250A" w:rsidRPr="005855F2" w:rsidRDefault="0030250A" w:rsidP="0030250A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30250A" w:rsidRPr="005855F2" w:rsidRDefault="0030250A" w:rsidP="0030250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5198D8F2" w:rsidR="0030250A" w:rsidRPr="005855F2" w:rsidRDefault="0030250A" w:rsidP="0030250A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543E1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7543E1" w:rsidRPr="005855F2" w:rsidRDefault="007543E1" w:rsidP="007543E1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52AFB574" w:rsidR="007543E1" w:rsidRPr="005C424A" w:rsidRDefault="003E5D02" w:rsidP="007543E1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7543E1" w:rsidRPr="00234052" w:rsidRDefault="007543E1" w:rsidP="007543E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64A34D6F" w:rsidR="007543E1" w:rsidRPr="00234052" w:rsidRDefault="007543E1" w:rsidP="007543E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7543E1" w:rsidRPr="00234052" w:rsidRDefault="007543E1" w:rsidP="007543E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4FDBAFE2" w:rsidR="007543E1" w:rsidRPr="003A09ED" w:rsidRDefault="00AD1680" w:rsidP="007543E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210DD7E" w14:textId="77777777" w:rsidR="007543E1" w:rsidRPr="00234052" w:rsidRDefault="007543E1" w:rsidP="007543E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6739F189" w:rsidR="007543E1" w:rsidRPr="00234052" w:rsidRDefault="003A4099" w:rsidP="007543E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43E1" w:rsidRPr="007B225A" w14:paraId="7CAE609A" w14:textId="77777777" w:rsidTr="006358BF">
        <w:tc>
          <w:tcPr>
            <w:tcW w:w="4140" w:type="dxa"/>
          </w:tcPr>
          <w:p w14:paraId="371B39D9" w14:textId="6F8EE9BD" w:rsidR="007543E1" w:rsidRPr="005855F2" w:rsidRDefault="007543E1" w:rsidP="007543E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39D1000D" w:rsidR="007543E1" w:rsidRPr="005C424A" w:rsidRDefault="003E5D02" w:rsidP="007543E1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7543E1" w:rsidRPr="00234052" w:rsidRDefault="007543E1" w:rsidP="007543E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67DE7C0E" w:rsidR="007543E1" w:rsidRPr="00234052" w:rsidRDefault="007543E1" w:rsidP="007543E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7543E1" w:rsidRPr="00234052" w:rsidRDefault="007543E1" w:rsidP="007543E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39F75608" w:rsidR="007543E1" w:rsidRPr="003A09ED" w:rsidRDefault="00AD1680" w:rsidP="007543E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0" w:type="dxa"/>
          </w:tcPr>
          <w:p w14:paraId="7FB389A0" w14:textId="77777777" w:rsidR="007543E1" w:rsidRPr="00234052" w:rsidRDefault="007543E1" w:rsidP="007543E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6537C22D" w:rsidR="007543E1" w:rsidRPr="00234052" w:rsidRDefault="003A4099" w:rsidP="007543E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7543E1" w:rsidRPr="007B225A" w14:paraId="5D56368B" w14:textId="77777777" w:rsidTr="006358BF">
        <w:tc>
          <w:tcPr>
            <w:tcW w:w="4140" w:type="dxa"/>
          </w:tcPr>
          <w:p w14:paraId="09175D2E" w14:textId="77777777" w:rsidR="007543E1" w:rsidRPr="005855F2" w:rsidRDefault="007543E1" w:rsidP="007543E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E7677" w14:textId="4F8D703E" w:rsidR="007543E1" w:rsidRDefault="007543E1" w:rsidP="007543E1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F39B62" w14:textId="77777777" w:rsidR="007543E1" w:rsidRPr="00234052" w:rsidRDefault="007543E1" w:rsidP="007543E1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CC482" w14:textId="77777777" w:rsidR="007543E1" w:rsidRPr="00234052" w:rsidRDefault="007543E1" w:rsidP="007543E1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2B9B1F" w14:textId="77777777" w:rsidR="007543E1" w:rsidRPr="00234052" w:rsidRDefault="007543E1" w:rsidP="007543E1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AE3AE" w14:textId="77777777" w:rsidR="007543E1" w:rsidRDefault="007543E1" w:rsidP="007543E1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42D67F2" w14:textId="77777777" w:rsidR="007543E1" w:rsidRPr="00234052" w:rsidRDefault="007543E1" w:rsidP="007543E1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F991AC" w14:textId="77777777" w:rsidR="007543E1" w:rsidRDefault="007543E1" w:rsidP="007543E1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543E1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6AA8367D" w14:textId="70B5B4DE" w:rsidR="007543E1" w:rsidRPr="005855F2" w:rsidRDefault="007543E1" w:rsidP="007543E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234F5852" w:rsidR="007543E1" w:rsidRPr="005C424A" w:rsidRDefault="007543E1" w:rsidP="007543E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7543E1" w:rsidRPr="00234052" w:rsidRDefault="007543E1" w:rsidP="007543E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4AD688EA" w:rsidR="007543E1" w:rsidRPr="00234052" w:rsidRDefault="007543E1" w:rsidP="007543E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7543E1" w:rsidRPr="00234052" w:rsidRDefault="007543E1" w:rsidP="007543E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7543E1" w:rsidRPr="00676E46" w:rsidRDefault="007543E1" w:rsidP="007543E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0" w:type="dxa"/>
          </w:tcPr>
          <w:p w14:paraId="5814E077" w14:textId="77777777" w:rsidR="007543E1" w:rsidRPr="00234052" w:rsidRDefault="007543E1" w:rsidP="007543E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60AC3E15" w:rsidR="007543E1" w:rsidRPr="00234052" w:rsidRDefault="007543E1" w:rsidP="007543E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543E1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44AD5F9F" w:rsidR="007543E1" w:rsidRPr="005855F2" w:rsidRDefault="007543E1" w:rsidP="007543E1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5C922EF2" w:rsidR="007543E1" w:rsidRPr="005C424A" w:rsidRDefault="00546AD0" w:rsidP="007543E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7543E1" w:rsidRPr="00234052" w:rsidRDefault="007543E1" w:rsidP="007543E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463CC5E6" w:rsidR="007543E1" w:rsidRPr="00234052" w:rsidRDefault="007543E1" w:rsidP="007543E1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7543E1" w:rsidRPr="00234052" w:rsidRDefault="007543E1" w:rsidP="007543E1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7D42254C" w:rsidR="007543E1" w:rsidRPr="001B79D8" w:rsidRDefault="00546AD0" w:rsidP="007543E1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7543E1" w:rsidRPr="001B79D8" w:rsidRDefault="007543E1" w:rsidP="007543E1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0FA4F827" w:rsidR="007543E1" w:rsidRPr="001B79D8" w:rsidRDefault="007543E1" w:rsidP="007543E1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8560B4C" w14:textId="4D9A307C" w:rsidR="001243C0" w:rsidRPr="0060271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Cs w:val="24"/>
        </w:rPr>
        <w:t xml:space="preserve"> </w:t>
      </w:r>
    </w:p>
    <w:p w14:paraId="43788382" w14:textId="59BD2A1C" w:rsidR="00025BEC" w:rsidRPr="005855F2" w:rsidRDefault="00025BEC" w:rsidP="00025BEC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ยอดคงค้างระหว่างบริษัทและกิจการที่เกี่ยวข้องกัน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12C6A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8A17ED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8A17ED" w:rsidRDefault="009E4C64" w:rsidP="00B93F91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F53166" w:rsidRPr="008A17ED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B85785" w:rsidRPr="008A17ED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B85785" w:rsidRPr="008A17ED" w:rsidRDefault="00B85785" w:rsidP="00B85785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61E4A080" w:rsidR="00B85785" w:rsidRPr="008A17ED" w:rsidRDefault="00B85785" w:rsidP="00B85785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B85785" w:rsidRPr="008A17ED" w:rsidRDefault="00B85785" w:rsidP="00B857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417F55E2" w:rsidR="00B85785" w:rsidRPr="008A17ED" w:rsidRDefault="00B85785" w:rsidP="00B85785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B85785" w:rsidRPr="008A17ED" w:rsidRDefault="00B85785" w:rsidP="00B85785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4190693F" w:rsidR="00B85785" w:rsidRPr="008A17ED" w:rsidRDefault="00B85785" w:rsidP="00B85785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B85785" w:rsidRPr="008A17ED" w:rsidRDefault="00B85785" w:rsidP="00B85785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2CF788D8" w:rsidR="00B85785" w:rsidRPr="008A17ED" w:rsidRDefault="00B85785" w:rsidP="00B85785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0A01" w:rsidRPr="008A17ED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0A01" w:rsidRPr="008A17ED" w:rsidRDefault="00F50A01" w:rsidP="00F50A01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25707819" w:rsidR="00F50A01" w:rsidRPr="008A17ED" w:rsidRDefault="00F50A01" w:rsidP="00F50A01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0A01" w:rsidRPr="008A17ED" w:rsidRDefault="00F50A01" w:rsidP="00F50A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582173C8" w:rsidR="00F50A01" w:rsidRPr="008A17ED" w:rsidRDefault="00F50A01" w:rsidP="00F50A01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0A01" w:rsidRPr="008A17ED" w:rsidRDefault="00F50A01" w:rsidP="00F50A01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08DBAE18" w:rsidR="00F50A01" w:rsidRPr="008A17ED" w:rsidRDefault="00F50A01" w:rsidP="00F50A01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0A01" w:rsidRPr="008A17ED" w:rsidRDefault="00F50A01" w:rsidP="00F50A01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5022B661" w:rsidR="00F50A01" w:rsidRPr="008A17ED" w:rsidRDefault="00F50A01" w:rsidP="00F50A01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50A01" w:rsidRPr="008A17ED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ลูกหนี้อื่น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(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F50A01" w:rsidRPr="008A17ED" w:rsidRDefault="00F50A01" w:rsidP="00F50A01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F50A01" w:rsidRPr="008A17ED" w:rsidRDefault="00F50A01" w:rsidP="00F50A01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F50A01" w:rsidRPr="008A17ED" w:rsidRDefault="00F50A01" w:rsidP="00F50A01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F50A01" w:rsidRPr="008A17ED" w:rsidRDefault="00F50A01" w:rsidP="00F50A01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F50A01" w:rsidRPr="008A17ED" w:rsidRDefault="00F50A01" w:rsidP="00F50A01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F50A01" w:rsidRPr="008A17ED" w:rsidRDefault="00F50A01" w:rsidP="00F50A01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F50A01" w:rsidRPr="008A17ED" w:rsidRDefault="00F50A01" w:rsidP="00F50A01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F50A01" w:rsidRPr="008A17ED" w14:paraId="3F20D69E" w14:textId="77777777" w:rsidTr="004B0C8A">
        <w:tc>
          <w:tcPr>
            <w:tcW w:w="4226" w:type="dxa"/>
            <w:shd w:val="clear" w:color="auto" w:fill="auto"/>
            <w:vAlign w:val="bottom"/>
          </w:tcPr>
          <w:p w14:paraId="5864E68E" w14:textId="4C381C96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3744C8D4" w:rsidR="00F50A01" w:rsidRPr="008A17ED" w:rsidRDefault="00013A2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64096956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50ECB482" w:rsidR="00F50A01" w:rsidRPr="008A17ED" w:rsidRDefault="00CA79A0" w:rsidP="00F50A01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290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F50A01" w:rsidRPr="008A17ED" w:rsidRDefault="00F50A01" w:rsidP="00F50A01">
            <w:pPr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656EA1" w14:textId="74A7E0AF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503</w:t>
            </w:r>
          </w:p>
        </w:tc>
      </w:tr>
      <w:tr w:rsidR="00F50A01" w:rsidRPr="008A17ED" w14:paraId="41C7E80F" w14:textId="77777777" w:rsidTr="00233D21">
        <w:tc>
          <w:tcPr>
            <w:tcW w:w="4226" w:type="dxa"/>
            <w:shd w:val="clear" w:color="auto" w:fill="auto"/>
            <w:vAlign w:val="bottom"/>
          </w:tcPr>
          <w:p w14:paraId="41C82C3C" w14:textId="5D6636F5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64D93099" w:rsidR="00F50A01" w:rsidRPr="008A17ED" w:rsidRDefault="00013A21" w:rsidP="00F50A01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581AED65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5DE9BE" w14:textId="51667F28" w:rsidR="00F50A01" w:rsidRPr="00233D21" w:rsidRDefault="008A716A" w:rsidP="00233D2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33D2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BDEF73" w14:textId="67637D3A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F50A01" w:rsidRPr="008A17ED" w14:paraId="3237D0AC" w14:textId="77777777" w:rsidTr="004B0C8A">
        <w:tc>
          <w:tcPr>
            <w:tcW w:w="4226" w:type="dxa"/>
            <w:shd w:val="clear" w:color="auto" w:fill="auto"/>
            <w:vAlign w:val="bottom"/>
          </w:tcPr>
          <w:p w14:paraId="137588B2" w14:textId="6C81C814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มีกรรมการร่วมกัน</w:t>
            </w:r>
            <w:r w:rsidRPr="008A17E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7B2A57A3" w:rsidR="00F50A01" w:rsidRPr="008A17ED" w:rsidRDefault="00013A21" w:rsidP="00F50A01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56BA0E74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1C121DC6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F5BDDA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13096" w14:textId="49F20BD7" w:rsidR="00F50A01" w:rsidRPr="008A17ED" w:rsidRDefault="004B6ECB" w:rsidP="00F50A01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319C8C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F6739" w14:textId="6EC80A63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0A01" w:rsidRPr="008A17ED" w14:paraId="3DEA4717" w14:textId="77777777" w:rsidTr="004B0C8A">
        <w:tc>
          <w:tcPr>
            <w:tcW w:w="4226" w:type="dxa"/>
            <w:shd w:val="clear" w:color="auto" w:fill="auto"/>
            <w:vAlign w:val="center"/>
          </w:tcPr>
          <w:p w14:paraId="343F346E" w14:textId="334E99F3" w:rsidR="00F50A01" w:rsidRPr="008A17ED" w:rsidRDefault="00F50A01" w:rsidP="00F50A01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2271044C" w:rsidR="00F50A01" w:rsidRPr="008A17ED" w:rsidRDefault="00013A21" w:rsidP="00F50A01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7E0D05D9" w:rsidR="00F50A01" w:rsidRPr="008A17ED" w:rsidRDefault="00F50A0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2B711DE0" w:rsidR="00F50A01" w:rsidRPr="008A17ED" w:rsidRDefault="00013A21" w:rsidP="00F50A0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29</w:t>
            </w:r>
            <w:r w:rsidR="004B6ECB">
              <w:rPr>
                <w:rFonts w:asciiTheme="majorBidi" w:hAnsiTheme="majorBidi"/>
                <w:b/>
                <w:bCs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0B435C86" w:rsidR="00F50A01" w:rsidRPr="008A17ED" w:rsidRDefault="00F50A01" w:rsidP="00F50A01">
            <w:pPr>
              <w:tabs>
                <w:tab w:val="decimal" w:pos="98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514</w:t>
            </w:r>
          </w:p>
        </w:tc>
      </w:tr>
      <w:tr w:rsidR="00F50A01" w:rsidRPr="008A17ED" w14:paraId="074B9FCA" w14:textId="77777777" w:rsidTr="00A745B6">
        <w:trPr>
          <w:trHeight w:val="204"/>
        </w:trPr>
        <w:tc>
          <w:tcPr>
            <w:tcW w:w="4226" w:type="dxa"/>
            <w:shd w:val="clear" w:color="auto" w:fill="auto"/>
            <w:vAlign w:val="center"/>
          </w:tcPr>
          <w:p w14:paraId="4400DE88" w14:textId="77777777" w:rsidR="00F50A01" w:rsidRPr="008A17ED" w:rsidRDefault="00F50A01" w:rsidP="00F50A01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F50A01" w:rsidRPr="008A17ED" w:rsidRDefault="00F50A01" w:rsidP="00F50A01">
            <w:pPr>
              <w:tabs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F50A01" w:rsidRPr="008A17ED" w:rsidRDefault="00F50A01" w:rsidP="00F50A01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F50A01" w:rsidRPr="008A17ED" w:rsidRDefault="00F50A01" w:rsidP="00F50A01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F50A01" w:rsidRPr="008A17ED" w:rsidRDefault="00F50A01" w:rsidP="00F50A01">
            <w:pPr>
              <w:tabs>
                <w:tab w:val="decimal" w:pos="98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</w:tr>
      <w:tr w:rsidR="00CD538B" w:rsidRPr="008A17ED" w14:paraId="2AE8E03A" w14:textId="77777777" w:rsidTr="002F4313">
        <w:tc>
          <w:tcPr>
            <w:tcW w:w="4226" w:type="dxa"/>
            <w:shd w:val="clear" w:color="auto" w:fill="auto"/>
            <w:vAlign w:val="bottom"/>
          </w:tcPr>
          <w:p w14:paraId="5FD4194D" w14:textId="42FECC9D" w:rsidR="00CD538B" w:rsidRPr="008A17ED" w:rsidRDefault="00CD538B" w:rsidP="00CD538B">
            <w:pPr>
              <w:ind w:right="50"/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</w:rPr>
            </w:pP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>รายได้ค้างรับ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 xml:space="preserve"> (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="00EB5E95">
              <w:rPr>
                <w:rFonts w:asciiTheme="majorBidi" w:hAnsiTheme="majorBidi"/>
                <w:b/>
                <w:bCs/>
                <w:sz w:val="28"/>
              </w:rPr>
              <w:t>6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CD538B" w:rsidRPr="008A17ED" w:rsidRDefault="00CD538B" w:rsidP="00CD538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CD538B" w:rsidRPr="008A17ED" w:rsidRDefault="00CD538B" w:rsidP="00CD538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CD538B" w:rsidRPr="008A17ED" w:rsidRDefault="00CD538B" w:rsidP="00CD538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CD538B" w:rsidRPr="008A17ED" w:rsidRDefault="00CD538B" w:rsidP="00CD538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CD538B" w:rsidRPr="008A17ED" w:rsidRDefault="00CD538B" w:rsidP="00CD538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CD538B" w:rsidRPr="008A17ED" w:rsidRDefault="00CD538B" w:rsidP="00CD538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CD538B" w:rsidRPr="008A17ED" w:rsidRDefault="00CD538B" w:rsidP="00CD538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164437" w:rsidRPr="008A17ED" w14:paraId="020E549E" w14:textId="77777777" w:rsidTr="00CD538B">
        <w:tc>
          <w:tcPr>
            <w:tcW w:w="4226" w:type="dxa"/>
            <w:shd w:val="clear" w:color="auto" w:fill="auto"/>
            <w:vAlign w:val="bottom"/>
          </w:tcPr>
          <w:p w14:paraId="530FC56C" w14:textId="37532B72" w:rsidR="00164437" w:rsidRPr="008A17ED" w:rsidRDefault="00164437" w:rsidP="00164437">
            <w:pPr>
              <w:ind w:right="-108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CD538B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15B1AE" w14:textId="0B39CAA2" w:rsidR="00164437" w:rsidRPr="005E35D7" w:rsidRDefault="00164437" w:rsidP="0016443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5E35D7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E4E13D7" w14:textId="77777777" w:rsidR="00164437" w:rsidRPr="005E35D7" w:rsidRDefault="00164437" w:rsidP="0016443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5BD85A" w14:textId="06F86123" w:rsidR="00164437" w:rsidRPr="005E35D7" w:rsidRDefault="00164437" w:rsidP="0016443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5E35D7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87C5D8" w14:textId="77777777" w:rsidR="00164437" w:rsidRPr="005E35D7" w:rsidRDefault="00164437" w:rsidP="0016443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BDBE71" w14:textId="275A3B3B" w:rsidR="00164437" w:rsidRPr="005E35D7" w:rsidRDefault="00164437" w:rsidP="0016443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5E35D7">
              <w:rPr>
                <w:rFonts w:asciiTheme="majorBidi" w:hAnsiTheme="majorBidi"/>
                <w:sz w:val="28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233FE020" w14:textId="77777777" w:rsidR="00164437" w:rsidRPr="008A17ED" w:rsidRDefault="00164437" w:rsidP="00164437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85F4D4" w14:textId="67DA05DB" w:rsidR="00164437" w:rsidRPr="00CD538B" w:rsidRDefault="00164437" w:rsidP="00164437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164437" w:rsidRPr="008A17ED" w14:paraId="1F5A41FA" w14:textId="77777777" w:rsidTr="00CD538B">
        <w:tc>
          <w:tcPr>
            <w:tcW w:w="4226" w:type="dxa"/>
            <w:shd w:val="clear" w:color="auto" w:fill="auto"/>
            <w:vAlign w:val="bottom"/>
          </w:tcPr>
          <w:p w14:paraId="361BD334" w14:textId="0CB68916" w:rsidR="00164437" w:rsidRPr="008A17ED" w:rsidRDefault="00164437" w:rsidP="00164437">
            <w:pPr>
              <w:ind w:right="50"/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241C3" w14:textId="2692E3C4" w:rsidR="00164437" w:rsidRPr="008A17ED" w:rsidRDefault="00164437" w:rsidP="0016443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421C7CE" w14:textId="77777777" w:rsidR="00164437" w:rsidRPr="008A17ED" w:rsidRDefault="00164437" w:rsidP="0016443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B0E3D" w14:textId="01B32109" w:rsidR="00164437" w:rsidRPr="008A17ED" w:rsidRDefault="00164437" w:rsidP="0016443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5E234A" w14:textId="77777777" w:rsidR="00164437" w:rsidRPr="008A17ED" w:rsidRDefault="00164437" w:rsidP="0016443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C7B4B" w14:textId="2EE8BA2B" w:rsidR="00164437" w:rsidRPr="008A17ED" w:rsidRDefault="00164437" w:rsidP="0016443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7092A291" w14:textId="77777777" w:rsidR="00164437" w:rsidRPr="008A17ED" w:rsidRDefault="00164437" w:rsidP="00164437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88F7" w14:textId="4D8CBF65" w:rsidR="00164437" w:rsidRPr="00CD538B" w:rsidRDefault="00164437" w:rsidP="0016443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538B">
              <w:rPr>
                <w:rFonts w:asciiTheme="majorBidi" w:hAnsiTheme="majorBidi" w:cstheme="majorBidi"/>
                <w:b/>
                <w:bCs/>
                <w:sz w:val="28"/>
              </w:rPr>
              <w:t>90</w:t>
            </w:r>
          </w:p>
        </w:tc>
      </w:tr>
      <w:tr w:rsidR="008A081B" w:rsidRPr="008A17ED" w14:paraId="238B06A7" w14:textId="77777777" w:rsidTr="008A081B">
        <w:trPr>
          <w:trHeight w:val="2949"/>
        </w:trPr>
        <w:tc>
          <w:tcPr>
            <w:tcW w:w="4226" w:type="dxa"/>
            <w:shd w:val="clear" w:color="auto" w:fill="auto"/>
            <w:vAlign w:val="bottom"/>
          </w:tcPr>
          <w:p w14:paraId="633AC09D" w14:textId="77777777" w:rsidR="008A081B" w:rsidRPr="008A17ED" w:rsidRDefault="008A081B" w:rsidP="00F50A01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FC3C12" w14:textId="77777777" w:rsidR="008A081B" w:rsidRPr="008A17ED" w:rsidRDefault="008A081B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A997419" w14:textId="77777777" w:rsidR="008A081B" w:rsidRPr="008A17ED" w:rsidRDefault="008A081B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07E310" w14:textId="77777777" w:rsidR="008A081B" w:rsidRPr="008A17ED" w:rsidRDefault="008A081B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9E9994" w14:textId="77777777" w:rsidR="008A081B" w:rsidRPr="008A17ED" w:rsidRDefault="008A081B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76A884" w14:textId="77777777" w:rsidR="008A081B" w:rsidRPr="008A17ED" w:rsidRDefault="008A081B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2BC391" w14:textId="77777777" w:rsidR="008A081B" w:rsidRPr="008A17ED" w:rsidRDefault="008A081B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FA75EF" w14:textId="77777777" w:rsidR="008A081B" w:rsidRPr="008A17ED" w:rsidRDefault="008A081B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196218" w:rsidRPr="008A17ED" w14:paraId="33417B38" w14:textId="77777777" w:rsidTr="008A081B">
        <w:tc>
          <w:tcPr>
            <w:tcW w:w="4226" w:type="dxa"/>
            <w:shd w:val="clear" w:color="auto" w:fill="auto"/>
            <w:vAlign w:val="bottom"/>
          </w:tcPr>
          <w:p w14:paraId="5E791ED2" w14:textId="70EF8097" w:rsidR="00196218" w:rsidRPr="008A17ED" w:rsidRDefault="00196218" w:rsidP="00F50A01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lastRenderedPageBreak/>
              <w:t>ดอกเบี้ยค้างรับ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="00A745B6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br/>
            </w:r>
            <w:r w:rsidR="00A745B6"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 xml:space="preserve">    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</w:rPr>
              <w:t>6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A04DDB" w14:textId="77777777" w:rsidR="00196218" w:rsidRPr="008A17ED" w:rsidRDefault="00196218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BD7B629" w14:textId="77777777" w:rsidR="00196218" w:rsidRPr="008A17ED" w:rsidRDefault="00196218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73F013" w14:textId="77777777" w:rsidR="00196218" w:rsidRPr="008A17ED" w:rsidRDefault="00196218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CDF70D" w14:textId="77777777" w:rsidR="00196218" w:rsidRPr="008A17ED" w:rsidRDefault="00196218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8B61CC" w14:textId="77777777" w:rsidR="00196218" w:rsidRPr="008A17ED" w:rsidRDefault="00196218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33B22B" w14:textId="77777777" w:rsidR="00196218" w:rsidRPr="008A17ED" w:rsidRDefault="00196218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46D40B" w14:textId="77777777" w:rsidR="00196218" w:rsidRPr="008A17ED" w:rsidRDefault="00196218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F50A01" w:rsidRPr="008A17ED" w14:paraId="38DF3336" w14:textId="77777777" w:rsidTr="004B0C8A">
        <w:tc>
          <w:tcPr>
            <w:tcW w:w="4226" w:type="dxa"/>
            <w:shd w:val="clear" w:color="auto" w:fill="auto"/>
            <w:vAlign w:val="bottom"/>
          </w:tcPr>
          <w:p w14:paraId="3C61CD59" w14:textId="1D7C9F09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260F2A69" w:rsidR="00F50A01" w:rsidRPr="008A17ED" w:rsidRDefault="004B4FD0" w:rsidP="00F50A0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5B7ED2D0" w:rsidR="00F50A01" w:rsidRPr="008A17ED" w:rsidRDefault="00B50ED9" w:rsidP="00F50A0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28F009DF" w:rsidR="00F50A01" w:rsidRPr="008A17ED" w:rsidRDefault="00F87B9C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154,306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D6E55" w14:textId="3E3EC4C6" w:rsidR="00F50A01" w:rsidRPr="008A17ED" w:rsidRDefault="00F50A01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146</w:t>
            </w:r>
            <w:r w:rsidRPr="00657820">
              <w:rPr>
                <w:rFonts w:asciiTheme="majorBidi" w:hAnsiTheme="majorBidi" w:cstheme="majorBidi"/>
                <w:sz w:val="28"/>
              </w:rPr>
              <w:t>,576</w:t>
            </w:r>
          </w:p>
        </w:tc>
      </w:tr>
      <w:tr w:rsidR="00F50A01" w:rsidRPr="008A17ED" w14:paraId="5AF40184" w14:textId="77777777" w:rsidTr="004B0C8A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504A2CE9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09EEB036" w:rsidR="00F50A01" w:rsidRPr="008A17ED" w:rsidRDefault="004B4FD0" w:rsidP="00F50A0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1,496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607B9B94" w:rsidR="00F50A01" w:rsidRPr="008A17ED" w:rsidRDefault="00F50A01" w:rsidP="00F50A0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,644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7A3C124D" w:rsidR="00F50A01" w:rsidRPr="008A17ED" w:rsidRDefault="00F87B9C" w:rsidP="00F50A0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254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F50A01" w:rsidRPr="008A17ED" w:rsidRDefault="00F50A01" w:rsidP="00F50A01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978FDD" w14:textId="090FA47E" w:rsidR="00F50A01" w:rsidRPr="008A17ED" w:rsidRDefault="00F50A01" w:rsidP="00F50A01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F50A01" w:rsidRPr="008A17ED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40685515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3B29273B" w:rsidR="00F50A01" w:rsidRPr="008A17ED" w:rsidRDefault="004B4FD0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1,496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13AC43A0" w:rsidR="00F50A01" w:rsidRPr="008A17ED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5F37D700" w:rsidR="00F50A01" w:rsidRPr="008A17ED" w:rsidRDefault="004B4FD0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154,560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F50A01" w:rsidRPr="008A17ED" w:rsidRDefault="00F50A01" w:rsidP="00F50A01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2C31609A" w:rsidR="00F50A01" w:rsidRPr="008A17ED" w:rsidRDefault="00F50A01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F50A01" w:rsidRPr="008A17ED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5304124F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7C400924" w:rsidR="00F50A01" w:rsidRPr="008A17ED" w:rsidRDefault="004B4FD0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F50A01" w:rsidRPr="008A17ED" w:rsidRDefault="00F50A01" w:rsidP="00F50A01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52AB019A" w:rsidR="00F50A01" w:rsidRPr="008A17ED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F50A01" w:rsidRPr="008A17ED" w:rsidRDefault="00F50A01" w:rsidP="00F50A01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6041ACDA" w:rsidR="00F50A01" w:rsidRPr="008A17ED" w:rsidRDefault="004B4FD0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(1,836)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F50A01" w:rsidRPr="008A17ED" w:rsidRDefault="00F50A01" w:rsidP="00F50A01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7D53CADC" w:rsidR="00F50A01" w:rsidRPr="008A17ED" w:rsidRDefault="00F50A01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(1,836)</w:t>
            </w:r>
          </w:p>
        </w:tc>
      </w:tr>
      <w:tr w:rsidR="00F50A01" w:rsidRPr="008A17ED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717EBCEE" w:rsidR="00F50A01" w:rsidRPr="008A17ED" w:rsidRDefault="00F50A01" w:rsidP="00F50A01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="0047012E">
              <w:rPr>
                <w:rFonts w:asciiTheme="majorBidi" w:hAnsiTheme="majorBidi"/>
                <w:b/>
                <w:bCs/>
                <w:sz w:val="28"/>
              </w:rPr>
              <w:t xml:space="preserve">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0DBE0D23" w:rsidR="00F50A01" w:rsidRPr="008A17ED" w:rsidRDefault="004B4FD0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1,496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05695ECB" w:rsidR="00F50A01" w:rsidRPr="008A17ED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5611ED7D" w:rsidR="00F50A01" w:rsidRPr="008A17ED" w:rsidRDefault="004B4FD0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152,724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F50A01" w:rsidRPr="008A17ED" w:rsidRDefault="00F50A01" w:rsidP="00F50A01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129A4EBD" w:rsidR="00F50A01" w:rsidRPr="008A17ED" w:rsidRDefault="00F50A01" w:rsidP="00F50A0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145,240</w:t>
            </w:r>
          </w:p>
        </w:tc>
      </w:tr>
      <w:tr w:rsidR="00F50A01" w:rsidRPr="008A17ED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F50A01" w:rsidRPr="008A17ED" w:rsidRDefault="00F50A01" w:rsidP="00F50A01">
            <w:pPr>
              <w:spacing w:line="240" w:lineRule="exact"/>
              <w:ind w:right="-108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F50A01" w:rsidRPr="008A17ED" w:rsidRDefault="00F50A01" w:rsidP="00F50A01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F50A01" w:rsidRPr="008A17ED" w:rsidRDefault="00F50A01" w:rsidP="00F50A0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F50A01" w:rsidRPr="008A17ED" w:rsidRDefault="00F50A01" w:rsidP="00F50A01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F50A01" w:rsidRPr="008A17ED" w:rsidRDefault="00F50A01" w:rsidP="00F50A0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F50A01" w:rsidRPr="008A17ED" w:rsidRDefault="00F50A01" w:rsidP="00F50A0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F50A01" w:rsidRPr="008A17ED" w:rsidRDefault="00F50A01" w:rsidP="00F50A01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F50A01" w:rsidRPr="008A17ED" w:rsidRDefault="00F50A01" w:rsidP="00F50A01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F50A01" w:rsidRPr="008A17ED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27AE0649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F50A01" w:rsidRPr="008A17ED" w:rsidRDefault="00F50A01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F50A01" w:rsidRPr="008A17ED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F50A01" w:rsidRPr="008A17ED" w:rsidRDefault="00F50A01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F50A01" w:rsidRPr="008A17ED" w:rsidRDefault="00F50A01" w:rsidP="00F50A01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F50A01" w:rsidRPr="008A17ED" w:rsidRDefault="00F50A01" w:rsidP="00F50A01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F50A01" w:rsidRPr="008A17ED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CDD240B" w:rsidR="00F50A01" w:rsidRPr="008A17ED" w:rsidRDefault="00F50A01" w:rsidP="00F50A01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425C9793" w:rsidR="00F50A01" w:rsidRPr="008A17ED" w:rsidRDefault="00BE16DE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2,808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3666502A" w:rsidR="00F50A01" w:rsidRPr="008A17ED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6A3A1B9A" w:rsidR="00F50A01" w:rsidRPr="008A17ED" w:rsidRDefault="00BE16DE" w:rsidP="00F50A0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F50A01" w:rsidRPr="008A17ED" w:rsidRDefault="00F50A01" w:rsidP="00F50A01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44CB6308" w:rsidR="00F50A01" w:rsidRPr="008A17ED" w:rsidRDefault="00F50A01" w:rsidP="00F50A0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0A01" w:rsidRPr="008A17ED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44E40C6A" w:rsidR="00F50A01" w:rsidRPr="008A17ED" w:rsidRDefault="00F50A01" w:rsidP="00F50A01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740FA9E0" w:rsidR="00F50A01" w:rsidRPr="008A17ED" w:rsidRDefault="00BE16DE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2,808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0E1E1A80" w:rsidR="00F50A01" w:rsidRPr="008A17ED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17F4E738" w:rsidR="00F50A01" w:rsidRPr="008A17ED" w:rsidRDefault="00BE16DE" w:rsidP="00F50A0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F50A01" w:rsidRPr="008A17ED" w:rsidRDefault="00F50A01" w:rsidP="00F50A01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49A2F07D" w:rsidR="00F50A01" w:rsidRPr="008A17ED" w:rsidRDefault="00F50A01" w:rsidP="00F50A0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F50A01" w:rsidRPr="008A17ED" w14:paraId="6786565D" w14:textId="77777777" w:rsidTr="003F2E4A">
        <w:trPr>
          <w:trHeight w:val="267"/>
        </w:trPr>
        <w:tc>
          <w:tcPr>
            <w:tcW w:w="4226" w:type="dxa"/>
            <w:shd w:val="clear" w:color="auto" w:fill="auto"/>
            <w:vAlign w:val="bottom"/>
          </w:tcPr>
          <w:p w14:paraId="30406FDA" w14:textId="77777777" w:rsidR="00F50A01" w:rsidRPr="008A17ED" w:rsidRDefault="00F50A01" w:rsidP="00F50A01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0FBE7C" w14:textId="77777777" w:rsidR="00F50A01" w:rsidRPr="0077453A" w:rsidRDefault="00F50A01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shd w:val="clear" w:color="auto" w:fill="auto"/>
          </w:tcPr>
          <w:p w14:paraId="7E0B6F0A" w14:textId="77777777" w:rsidR="00F50A01" w:rsidRPr="0077453A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AFC43A" w14:textId="77777777" w:rsidR="00F50A01" w:rsidRPr="0077453A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D07A6A2" w14:textId="77777777" w:rsidR="00F50A01" w:rsidRPr="0077453A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9906C38" w14:textId="77777777" w:rsidR="00F50A01" w:rsidRPr="0077453A" w:rsidRDefault="00F50A01" w:rsidP="00F50A0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94723D" w14:textId="77777777" w:rsidR="00F50A01" w:rsidRPr="0077453A" w:rsidRDefault="00F50A01" w:rsidP="00F50A01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EF7C73" w14:textId="77777777" w:rsidR="00F50A01" w:rsidRPr="0077453A" w:rsidRDefault="00F50A01" w:rsidP="00F50A01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</w:tr>
      <w:tr w:rsidR="00CB13C4" w:rsidRPr="008A17ED" w14:paraId="66442542" w14:textId="77777777" w:rsidTr="00AF3120">
        <w:tc>
          <w:tcPr>
            <w:tcW w:w="4226" w:type="dxa"/>
            <w:shd w:val="clear" w:color="auto" w:fill="auto"/>
            <w:vAlign w:val="bottom"/>
          </w:tcPr>
          <w:p w14:paraId="46B7460A" w14:textId="5BE11F9C" w:rsidR="00CB13C4" w:rsidRPr="008A17ED" w:rsidRDefault="00CB13C4" w:rsidP="00CB13C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- กิจการที่เกี่ยวข้องกัน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br/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ดู</w:t>
            </w:r>
            <w:r w:rsidRPr="005851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หมายเหตุข้อ </w:t>
            </w:r>
            <w:r w:rsidR="00585132" w:rsidRPr="00585132">
              <w:rPr>
                <w:rFonts w:asciiTheme="majorBidi" w:hAnsiTheme="majorBidi" w:cstheme="majorBidi"/>
                <w:b/>
                <w:bCs/>
                <w:sz w:val="28"/>
              </w:rPr>
              <w:t>19</w:t>
            </w:r>
            <w:r w:rsidRPr="00585132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CB13C4" w:rsidRPr="008A17ED" w:rsidRDefault="00CB13C4" w:rsidP="00CB13C4">
            <w:pPr>
              <w:tabs>
                <w:tab w:val="decimal" w:pos="958"/>
              </w:tabs>
              <w:ind w:left="-18" w:right="49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CB13C4" w:rsidRPr="008A17ED" w:rsidRDefault="00CB13C4" w:rsidP="00CB13C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CB13C4" w:rsidRPr="008A17ED" w:rsidRDefault="00CB13C4" w:rsidP="00CB13C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CB13C4" w:rsidRPr="008A17ED" w:rsidRDefault="00CB13C4" w:rsidP="00CB13C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CB13C4" w:rsidRPr="008A17ED" w:rsidRDefault="00CB13C4" w:rsidP="00CB13C4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CB13C4" w:rsidRPr="008A17ED" w:rsidRDefault="00CB13C4" w:rsidP="00CB13C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CB13C4" w:rsidRPr="008A17ED" w:rsidRDefault="00CB13C4" w:rsidP="00CB13C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CB13C4" w:rsidRPr="00AF3120" w14:paraId="645E8D2C" w14:textId="77777777" w:rsidTr="00AF3120">
        <w:tc>
          <w:tcPr>
            <w:tcW w:w="4226" w:type="dxa"/>
            <w:shd w:val="clear" w:color="auto" w:fill="auto"/>
            <w:vAlign w:val="bottom"/>
          </w:tcPr>
          <w:p w14:paraId="1F543DB6" w14:textId="65ED5E16" w:rsidR="00CB13C4" w:rsidRPr="008A17ED" w:rsidRDefault="00CB13C4" w:rsidP="00CB13C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DD02F2D" w14:textId="5DB13B8D" w:rsidR="00CB13C4" w:rsidRPr="00AF3120" w:rsidRDefault="00AF3120" w:rsidP="00CB13C4">
            <w:pPr>
              <w:tabs>
                <w:tab w:val="decimal" w:pos="958"/>
              </w:tabs>
              <w:ind w:left="-18" w:right="49"/>
              <w:rPr>
                <w:rFonts w:asciiTheme="majorBidi" w:hAnsiTheme="majorBidi"/>
                <w:sz w:val="28"/>
              </w:rPr>
            </w:pPr>
            <w:r w:rsidRPr="00AF3120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6AEDD2A" w14:textId="77777777" w:rsidR="00CB13C4" w:rsidRPr="00AF3120" w:rsidRDefault="00CB13C4" w:rsidP="00CB13C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676BFF" w14:textId="050724B1" w:rsidR="00CB13C4" w:rsidRPr="00AF3120" w:rsidRDefault="00CB13C4" w:rsidP="00CB13C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AF3120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A70A60" w14:textId="77777777" w:rsidR="00CB13C4" w:rsidRPr="00AF3120" w:rsidRDefault="00CB13C4" w:rsidP="00CB13C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45DEB7" w14:textId="2957181A" w:rsidR="00CB13C4" w:rsidRPr="00AF3120" w:rsidRDefault="00BE16DE" w:rsidP="00CB13C4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  <w:r w:rsidRPr="00AF3120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DE427" w14:textId="77777777" w:rsidR="00CB13C4" w:rsidRPr="00AF3120" w:rsidRDefault="00CB13C4" w:rsidP="00CB13C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6858E" w14:textId="74890885" w:rsidR="00CB13C4" w:rsidRPr="00AF3120" w:rsidRDefault="00CB13C4" w:rsidP="00CB13C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AF3120">
              <w:rPr>
                <w:rFonts w:asciiTheme="majorBidi" w:hAnsiTheme="majorBidi"/>
                <w:sz w:val="28"/>
              </w:rPr>
              <w:t>4</w:t>
            </w:r>
          </w:p>
        </w:tc>
      </w:tr>
      <w:tr w:rsidR="00CB13C4" w:rsidRPr="008A17ED" w14:paraId="54102FB4" w14:textId="77777777" w:rsidTr="00CB13C4">
        <w:tc>
          <w:tcPr>
            <w:tcW w:w="4226" w:type="dxa"/>
            <w:shd w:val="clear" w:color="auto" w:fill="auto"/>
            <w:vAlign w:val="bottom"/>
          </w:tcPr>
          <w:p w14:paraId="0AB2B4D9" w14:textId="5E3F5665" w:rsidR="00CB13C4" w:rsidRPr="008A17ED" w:rsidRDefault="00CB13C4" w:rsidP="00CB13C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รวมเจ้าหนี้อื่น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0AAFF" w14:textId="16A70F13" w:rsidR="00CB13C4" w:rsidRPr="007B15BA" w:rsidRDefault="007B15BA" w:rsidP="00CB13C4">
            <w:pPr>
              <w:tabs>
                <w:tab w:val="decimal" w:pos="958"/>
              </w:tabs>
              <w:ind w:left="-18" w:right="49"/>
              <w:rPr>
                <w:rFonts w:asciiTheme="majorBidi" w:hAnsiTheme="majorBidi"/>
                <w:b/>
                <w:bCs/>
                <w:sz w:val="28"/>
              </w:rPr>
            </w:pPr>
            <w:r w:rsidRPr="007B15BA">
              <w:rPr>
                <w:rFonts w:asciiTheme="majorBidi" w:hAnsi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43CBB06" w14:textId="77777777" w:rsidR="00CB13C4" w:rsidRPr="007B15BA" w:rsidRDefault="00CB13C4" w:rsidP="00CB13C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FAC79" w14:textId="7E175F75" w:rsidR="00CB13C4" w:rsidRPr="007B15BA" w:rsidRDefault="00CB13C4" w:rsidP="00CB13C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B15BA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E868E2" w14:textId="77777777" w:rsidR="00CB13C4" w:rsidRPr="007B15BA" w:rsidRDefault="00CB13C4" w:rsidP="00CB13C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C9885" w14:textId="72D35349" w:rsidR="00CB13C4" w:rsidRPr="007B15BA" w:rsidRDefault="00BE16DE" w:rsidP="00CB13C4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B15BA">
              <w:rPr>
                <w:rFonts w:asciiTheme="majorBidi" w:hAnsiTheme="majorBidi"/>
                <w:b/>
                <w:bCs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3E7E1" w14:textId="77777777" w:rsidR="00CB13C4" w:rsidRPr="007B15BA" w:rsidRDefault="00CB13C4" w:rsidP="00CB13C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37A1C" w14:textId="318810E9" w:rsidR="00CB13C4" w:rsidRPr="007B15BA" w:rsidRDefault="00CB13C4" w:rsidP="00CB13C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B15BA">
              <w:rPr>
                <w:rFonts w:asciiTheme="majorBidi" w:hAnsiTheme="majorBidi"/>
                <w:b/>
                <w:bCs/>
                <w:sz w:val="28"/>
              </w:rPr>
              <w:t>4</w:t>
            </w:r>
          </w:p>
        </w:tc>
      </w:tr>
      <w:tr w:rsidR="0054413E" w:rsidRPr="008A17ED" w14:paraId="2027FE31" w14:textId="77777777" w:rsidTr="003F2E4A">
        <w:trPr>
          <w:trHeight w:val="294"/>
        </w:trPr>
        <w:tc>
          <w:tcPr>
            <w:tcW w:w="4226" w:type="dxa"/>
            <w:shd w:val="clear" w:color="auto" w:fill="auto"/>
            <w:vAlign w:val="bottom"/>
          </w:tcPr>
          <w:p w14:paraId="09E44494" w14:textId="77777777" w:rsidR="0054413E" w:rsidRPr="003F2E4A" w:rsidRDefault="0054413E" w:rsidP="003F2E4A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27A62E" w14:textId="77777777" w:rsidR="0054413E" w:rsidRPr="003F2E4A" w:rsidRDefault="0054413E" w:rsidP="003F2E4A">
            <w:pPr>
              <w:tabs>
                <w:tab w:val="decimal" w:pos="958"/>
              </w:tabs>
              <w:spacing w:line="240" w:lineRule="exact"/>
              <w:ind w:left="-18" w:right="-36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D1EDFF8" w14:textId="77777777" w:rsidR="0054413E" w:rsidRPr="003F2E4A" w:rsidRDefault="0054413E" w:rsidP="003F2E4A">
            <w:pPr>
              <w:tabs>
                <w:tab w:val="decimal" w:pos="882"/>
              </w:tabs>
              <w:spacing w:line="240" w:lineRule="exact"/>
              <w:ind w:left="-108" w:right="-36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82FBD9" w14:textId="77777777" w:rsidR="0054413E" w:rsidRPr="003F2E4A" w:rsidRDefault="0054413E" w:rsidP="003F2E4A">
            <w:pPr>
              <w:tabs>
                <w:tab w:val="decimal" w:pos="539"/>
              </w:tabs>
              <w:spacing w:line="240" w:lineRule="exact"/>
              <w:ind w:left="-108" w:right="-36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0463A4" w14:textId="77777777" w:rsidR="0054413E" w:rsidRPr="003F2E4A" w:rsidRDefault="0054413E" w:rsidP="003F2E4A">
            <w:pPr>
              <w:tabs>
                <w:tab w:val="decimal" w:pos="882"/>
              </w:tabs>
              <w:spacing w:line="240" w:lineRule="exact"/>
              <w:ind w:left="-108" w:right="-36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36F39B5" w14:textId="77777777" w:rsidR="0054413E" w:rsidRPr="003F2E4A" w:rsidRDefault="0054413E" w:rsidP="003F2E4A">
            <w:pPr>
              <w:tabs>
                <w:tab w:val="decimal" w:pos="539"/>
              </w:tabs>
              <w:spacing w:line="240" w:lineRule="exact"/>
              <w:ind w:left="-18" w:right="-36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05B843" w14:textId="77777777" w:rsidR="0054413E" w:rsidRPr="003F2E4A" w:rsidRDefault="0054413E" w:rsidP="003F2E4A">
            <w:pPr>
              <w:tabs>
                <w:tab w:val="decimal" w:pos="882"/>
              </w:tabs>
              <w:spacing w:line="240" w:lineRule="exact"/>
              <w:ind w:left="-18" w:right="-36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7AAC11" w14:textId="77777777" w:rsidR="0054413E" w:rsidRPr="003F2E4A" w:rsidRDefault="0054413E" w:rsidP="003F2E4A">
            <w:pPr>
              <w:tabs>
                <w:tab w:val="decimal" w:pos="539"/>
              </w:tabs>
              <w:spacing w:line="240" w:lineRule="exact"/>
              <w:ind w:left="-18" w:right="-36"/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54413E" w:rsidRPr="008A17ED" w14:paraId="06AB9C09" w14:textId="77777777" w:rsidTr="007A1D4A">
        <w:tc>
          <w:tcPr>
            <w:tcW w:w="4226" w:type="dxa"/>
            <w:shd w:val="clear" w:color="auto" w:fill="auto"/>
            <w:vAlign w:val="bottom"/>
          </w:tcPr>
          <w:p w14:paraId="5F2FFBCF" w14:textId="77BAD356" w:rsidR="0054413E" w:rsidRPr="008A17ED" w:rsidRDefault="0054413E" w:rsidP="0054413E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ค่าใช้จ่ายค้างจ่าย - </w:t>
            </w:r>
            <w:r w:rsidR="00B04043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</w:p>
          <w:p w14:paraId="57C22454" w14:textId="34C7F1BE" w:rsidR="0054413E" w:rsidRPr="008A17ED" w:rsidRDefault="0054413E" w:rsidP="0054413E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   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DF896B6" w14:textId="77777777" w:rsidR="0054413E" w:rsidRPr="008A17ED" w:rsidRDefault="0054413E" w:rsidP="00F50A01">
            <w:pPr>
              <w:tabs>
                <w:tab w:val="decimal" w:pos="958"/>
              </w:tabs>
              <w:ind w:left="-18" w:right="49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4BAA90B" w14:textId="77777777" w:rsidR="0054413E" w:rsidRPr="008A17ED" w:rsidRDefault="0054413E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F3FE8A" w14:textId="77777777" w:rsidR="0054413E" w:rsidRPr="008A17ED" w:rsidRDefault="0054413E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78AB0F" w14:textId="77777777" w:rsidR="0054413E" w:rsidRPr="008A17ED" w:rsidRDefault="0054413E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471765" w14:textId="77777777" w:rsidR="0054413E" w:rsidRPr="008A17ED" w:rsidRDefault="0054413E" w:rsidP="00F50A01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595954" w14:textId="77777777" w:rsidR="0054413E" w:rsidRPr="008A17ED" w:rsidRDefault="0054413E" w:rsidP="00F50A01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4CAF9" w14:textId="77777777" w:rsidR="0054413E" w:rsidRPr="008A17ED" w:rsidRDefault="0054413E" w:rsidP="00F50A01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F50A01" w:rsidRPr="008A17ED" w14:paraId="0AD1C31F" w14:textId="77777777" w:rsidTr="004B0C8A">
        <w:tc>
          <w:tcPr>
            <w:tcW w:w="4226" w:type="dxa"/>
            <w:shd w:val="clear" w:color="auto" w:fill="auto"/>
            <w:vAlign w:val="bottom"/>
          </w:tcPr>
          <w:p w14:paraId="788E4C87" w14:textId="77777777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5AD7A279" w:rsidR="00F50A01" w:rsidRPr="008A17ED" w:rsidRDefault="00C62164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57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2AD6C" w14:textId="4E289D69" w:rsidR="00F50A01" w:rsidRPr="008A17ED" w:rsidRDefault="00F50A01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06557343" w:rsidR="00F50A01" w:rsidRPr="008A17ED" w:rsidRDefault="00A37436" w:rsidP="00F50A0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F50A01" w:rsidRPr="008A17ED" w:rsidRDefault="00F50A01" w:rsidP="00F50A01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244B08EB" w:rsidR="00F50A01" w:rsidRPr="008A17ED" w:rsidRDefault="00F50A01" w:rsidP="00F50A01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0A01" w:rsidRPr="008A17ED" w14:paraId="53CD2F7C" w14:textId="77777777" w:rsidTr="004B0C8A">
        <w:tc>
          <w:tcPr>
            <w:tcW w:w="4226" w:type="dxa"/>
            <w:shd w:val="clear" w:color="auto" w:fill="auto"/>
            <w:vAlign w:val="bottom"/>
          </w:tcPr>
          <w:p w14:paraId="24D5402A" w14:textId="1C31A49A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0BCE3D23" w:rsidR="00F50A01" w:rsidRPr="008A17ED" w:rsidRDefault="00A37436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1,147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222678" w14:textId="072B9A57" w:rsidR="00F50A01" w:rsidRPr="008A17ED" w:rsidRDefault="00F50A01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1,145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17339873" w:rsidR="00F50A01" w:rsidRPr="008A17ED" w:rsidRDefault="00A37436" w:rsidP="00F50A0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F50A01" w:rsidRPr="008A17ED" w:rsidRDefault="00F50A01" w:rsidP="00F50A01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6DA1EB0C" w:rsidR="00F50A01" w:rsidRPr="008A17ED" w:rsidRDefault="00F50A01" w:rsidP="00F50A01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0A01" w:rsidRPr="008A17ED" w14:paraId="44755E60" w14:textId="77777777" w:rsidTr="004B0C8A">
        <w:tc>
          <w:tcPr>
            <w:tcW w:w="4226" w:type="dxa"/>
            <w:shd w:val="clear" w:color="auto" w:fill="auto"/>
            <w:vAlign w:val="bottom"/>
          </w:tcPr>
          <w:p w14:paraId="2C37283F" w14:textId="792181FB" w:rsidR="00F50A01" w:rsidRPr="008A17ED" w:rsidRDefault="00F50A01" w:rsidP="00F50A01">
            <w:pPr>
              <w:ind w:right="-36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รวมค่าใช้จ่ายค้างจ่าย - </w:t>
            </w:r>
            <w:r w:rsidR="00470994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FC443" w14:textId="6121815C" w:rsidR="00F50A01" w:rsidRPr="008A17ED" w:rsidRDefault="00A37436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1,2</w:t>
            </w:r>
            <w:r w:rsidR="00C62164">
              <w:rPr>
                <w:rFonts w:asciiTheme="majorBidi" w:hAnsiTheme="majorBidi"/>
                <w:b/>
                <w:bCs/>
                <w:sz w:val="28"/>
              </w:rPr>
              <w:t>04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2ECCC33D" w:rsidR="00F50A01" w:rsidRPr="008A17ED" w:rsidRDefault="00F50A01" w:rsidP="00F50A0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1,150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316C35B7" w:rsidR="00F50A01" w:rsidRPr="008A17ED" w:rsidRDefault="00A37436" w:rsidP="00F50A01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63242" w14:textId="34D48415" w:rsidR="00F50A01" w:rsidRPr="008A17ED" w:rsidRDefault="00F50A01" w:rsidP="00F50A01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77C316BB" w:rsidR="00F50A01" w:rsidRPr="008A17ED" w:rsidRDefault="00F50A01" w:rsidP="00F50A01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F50A01" w:rsidRPr="008A17ED" w14:paraId="002886EE" w14:textId="77777777" w:rsidTr="003F2E4A">
        <w:trPr>
          <w:trHeight w:val="267"/>
        </w:trPr>
        <w:tc>
          <w:tcPr>
            <w:tcW w:w="4226" w:type="dxa"/>
            <w:shd w:val="clear" w:color="auto" w:fill="auto"/>
            <w:vAlign w:val="bottom"/>
          </w:tcPr>
          <w:p w14:paraId="080BD1F3" w14:textId="1395218D" w:rsidR="00F50A01" w:rsidRPr="003F2E4A" w:rsidRDefault="00F50A01" w:rsidP="003F2E4A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82044F" w14:textId="77777777" w:rsidR="00F50A01" w:rsidRPr="003F2E4A" w:rsidRDefault="00F50A01" w:rsidP="003F2E4A">
            <w:pPr>
              <w:tabs>
                <w:tab w:val="decimal" w:pos="539"/>
              </w:tabs>
              <w:spacing w:line="240" w:lineRule="exact"/>
              <w:ind w:left="-108" w:right="-36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F50A01" w:rsidRPr="003F2E4A" w:rsidRDefault="00F50A01" w:rsidP="003F2E4A">
            <w:pPr>
              <w:tabs>
                <w:tab w:val="decimal" w:pos="882"/>
              </w:tabs>
              <w:spacing w:line="240" w:lineRule="exact"/>
              <w:ind w:left="-108" w:right="-36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F50A01" w:rsidRPr="003F2E4A" w:rsidRDefault="00F50A01" w:rsidP="003F2E4A">
            <w:pPr>
              <w:tabs>
                <w:tab w:val="decimal" w:pos="557"/>
              </w:tabs>
              <w:spacing w:line="240" w:lineRule="exact"/>
              <w:ind w:left="-108" w:right="-36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F50A01" w:rsidRPr="003F2E4A" w:rsidRDefault="00F50A01" w:rsidP="003F2E4A">
            <w:pPr>
              <w:tabs>
                <w:tab w:val="decimal" w:pos="882"/>
              </w:tabs>
              <w:spacing w:line="240" w:lineRule="exact"/>
              <w:ind w:left="-108" w:right="-36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F50A01" w:rsidRPr="003F2E4A" w:rsidRDefault="00F50A01" w:rsidP="003F2E4A">
            <w:pPr>
              <w:tabs>
                <w:tab w:val="decimal" w:pos="882"/>
              </w:tabs>
              <w:spacing w:line="240" w:lineRule="exact"/>
              <w:ind w:right="-36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F50A01" w:rsidRPr="003F2E4A" w:rsidRDefault="00F50A01" w:rsidP="003F2E4A">
            <w:pPr>
              <w:tabs>
                <w:tab w:val="decimal" w:pos="882"/>
              </w:tabs>
              <w:spacing w:line="240" w:lineRule="exact"/>
              <w:ind w:right="-36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F50A01" w:rsidRPr="003F2E4A" w:rsidRDefault="00F50A01" w:rsidP="003F2E4A">
            <w:pPr>
              <w:tabs>
                <w:tab w:val="decimal" w:pos="539"/>
              </w:tabs>
              <w:spacing w:line="240" w:lineRule="exact"/>
              <w:ind w:left="-108" w:right="-36"/>
              <w:rPr>
                <w:rFonts w:asciiTheme="majorBidi" w:hAnsiTheme="majorBidi"/>
                <w:sz w:val="28"/>
              </w:rPr>
            </w:pPr>
          </w:p>
        </w:tc>
      </w:tr>
      <w:tr w:rsidR="003F2E4A" w:rsidRPr="008A17ED" w14:paraId="44BAEC39" w14:textId="77777777" w:rsidTr="003F2E4A">
        <w:trPr>
          <w:trHeight w:val="897"/>
        </w:trPr>
        <w:tc>
          <w:tcPr>
            <w:tcW w:w="4226" w:type="dxa"/>
            <w:shd w:val="clear" w:color="auto" w:fill="auto"/>
            <w:vAlign w:val="bottom"/>
          </w:tcPr>
          <w:p w14:paraId="4AC65D41" w14:textId="77777777" w:rsidR="003F2E4A" w:rsidRPr="008A17ED" w:rsidRDefault="003F2E4A" w:rsidP="003F2E4A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592812D5" w14:textId="3BAEA071" w:rsidR="003F2E4A" w:rsidRDefault="003F2E4A" w:rsidP="003F2E4A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167635F" w14:textId="77777777" w:rsidR="003F2E4A" w:rsidRPr="008A17ED" w:rsidRDefault="003F2E4A" w:rsidP="00F50A01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65C263B" w14:textId="77777777" w:rsidR="003F2E4A" w:rsidRPr="008A17ED" w:rsidRDefault="003F2E4A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335C82" w14:textId="77777777" w:rsidR="003F2E4A" w:rsidRPr="008A17ED" w:rsidRDefault="003F2E4A" w:rsidP="00F50A01">
            <w:pPr>
              <w:tabs>
                <w:tab w:val="decimal" w:pos="557"/>
              </w:tabs>
              <w:ind w:left="-10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70AE1C" w14:textId="77777777" w:rsidR="003F2E4A" w:rsidRPr="008A17ED" w:rsidRDefault="003F2E4A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D43B91" w14:textId="77777777" w:rsidR="003F2E4A" w:rsidRPr="008A17ED" w:rsidRDefault="003F2E4A" w:rsidP="00F50A01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FE09E2" w14:textId="77777777" w:rsidR="003F2E4A" w:rsidRPr="008A17ED" w:rsidRDefault="003F2E4A" w:rsidP="00F50A01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CE05A2" w14:textId="77777777" w:rsidR="003F2E4A" w:rsidRPr="008A17ED" w:rsidRDefault="003F2E4A" w:rsidP="00F50A01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F50A01" w:rsidRPr="008A17ED" w14:paraId="481E34E6" w14:textId="77777777" w:rsidTr="004B0C8A">
        <w:tc>
          <w:tcPr>
            <w:tcW w:w="4226" w:type="dxa"/>
            <w:shd w:val="clear" w:color="auto" w:fill="auto"/>
            <w:vAlign w:val="bottom"/>
          </w:tcPr>
          <w:p w14:paraId="2DCD0D23" w14:textId="77777777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E7DC5CB" w14:textId="4D7FE3E6" w:rsidR="00F50A01" w:rsidRPr="008A17ED" w:rsidRDefault="00A37436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3EE1B4" w14:textId="1BEF85A2" w:rsidR="00F50A01" w:rsidRPr="008A17ED" w:rsidRDefault="00803B10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5AB18B67" w:rsidR="00F50A01" w:rsidRPr="008A17ED" w:rsidRDefault="00A37436" w:rsidP="00F50A01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F50A01" w:rsidRPr="008A17ED" w:rsidRDefault="00F50A01" w:rsidP="00F50A01">
            <w:pPr>
              <w:ind w:right="2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29BC00" w14:textId="3E2D3C63" w:rsidR="00F50A01" w:rsidRPr="008A17ED" w:rsidRDefault="009A2DCF" w:rsidP="00F50A01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10,722</w:t>
            </w:r>
          </w:p>
        </w:tc>
      </w:tr>
      <w:tr w:rsidR="009A2DCF" w:rsidRPr="008A17ED" w14:paraId="24570831" w14:textId="77777777" w:rsidTr="004B0C8A">
        <w:tc>
          <w:tcPr>
            <w:tcW w:w="4226" w:type="dxa"/>
            <w:shd w:val="clear" w:color="auto" w:fill="auto"/>
            <w:vAlign w:val="bottom"/>
          </w:tcPr>
          <w:p w14:paraId="4ADF0971" w14:textId="14662551" w:rsidR="009A2DCF" w:rsidRPr="008A17ED" w:rsidRDefault="009A2DCF" w:rsidP="00F50A01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697A1694" w14:textId="0707EDB4" w:rsidR="009A2DCF" w:rsidRPr="008A17ED" w:rsidRDefault="00513FA2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2,352</w:t>
            </w:r>
          </w:p>
        </w:tc>
        <w:tc>
          <w:tcPr>
            <w:tcW w:w="184" w:type="dxa"/>
            <w:shd w:val="clear" w:color="auto" w:fill="auto"/>
          </w:tcPr>
          <w:p w14:paraId="0BC12680" w14:textId="77777777" w:rsidR="009A2DCF" w:rsidRPr="008A17ED" w:rsidRDefault="009A2DCF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EEC436" w14:textId="2BB6B94D" w:rsidR="009A2DCF" w:rsidRPr="008A17ED" w:rsidRDefault="00803B10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61E9F893" w14:textId="77777777" w:rsidR="009A2DCF" w:rsidRPr="008A17ED" w:rsidRDefault="009A2DCF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1F8A4" w14:textId="683DD2E5" w:rsidR="009A2DCF" w:rsidRPr="008A17ED" w:rsidRDefault="00A37436" w:rsidP="00F50A01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DC923B" w14:textId="77777777" w:rsidR="009A2DCF" w:rsidRPr="008A17ED" w:rsidRDefault="009A2DCF" w:rsidP="00F50A01">
            <w:pPr>
              <w:ind w:right="2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E2B56D" w14:textId="2DB260A1" w:rsidR="009A2DCF" w:rsidRDefault="009A2DCF" w:rsidP="00F50A01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3F2E4A" w:rsidRPr="008A17ED" w14:paraId="64ABC1CF" w14:textId="77777777" w:rsidTr="004B0C8A">
        <w:tc>
          <w:tcPr>
            <w:tcW w:w="4226" w:type="dxa"/>
            <w:shd w:val="clear" w:color="auto" w:fill="auto"/>
            <w:vAlign w:val="bottom"/>
          </w:tcPr>
          <w:p w14:paraId="2FEBD5FF" w14:textId="77777777" w:rsidR="003F2E4A" w:rsidRPr="008A17ED" w:rsidRDefault="003F2E4A" w:rsidP="003F2E4A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38BFA951" w:rsidR="003F2E4A" w:rsidRPr="003F2E4A" w:rsidRDefault="00513FA2" w:rsidP="003F2E4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2,352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3F2E4A" w:rsidRPr="003F2E4A" w:rsidRDefault="003F2E4A" w:rsidP="003F2E4A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1B74C9F4" w:rsidR="003F2E4A" w:rsidRPr="003F2E4A" w:rsidRDefault="003F2E4A" w:rsidP="003F2E4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3F2E4A">
              <w:rPr>
                <w:rFonts w:asciiTheme="majorBidi" w:hAnsiTheme="majorBidi" w:cstheme="majorBidi"/>
                <w:b/>
                <w:bCs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3F2E4A" w:rsidRPr="003F2E4A" w:rsidRDefault="003F2E4A" w:rsidP="003F2E4A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745DCC9F" w:rsidR="003F2E4A" w:rsidRPr="003F2E4A" w:rsidRDefault="00A37436" w:rsidP="003F2E4A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3F2E4A" w:rsidRPr="003F2E4A" w:rsidRDefault="003F2E4A" w:rsidP="003F2E4A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9FFEB" w14:textId="1811C972" w:rsidR="003F2E4A" w:rsidRPr="003F2E4A" w:rsidRDefault="003F2E4A" w:rsidP="003F2E4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3F2E4A">
              <w:rPr>
                <w:rFonts w:asciiTheme="majorBidi" w:hAnsiTheme="majorBidi"/>
                <w:b/>
                <w:bCs/>
                <w:sz w:val="28"/>
              </w:rPr>
              <w:t>10,722</w:t>
            </w:r>
          </w:p>
        </w:tc>
      </w:tr>
      <w:tr w:rsidR="00D50F78" w:rsidRPr="008A17ED" w14:paraId="1BA86B9B" w14:textId="77777777" w:rsidTr="00D50F78">
        <w:trPr>
          <w:trHeight w:val="1059"/>
        </w:trPr>
        <w:tc>
          <w:tcPr>
            <w:tcW w:w="4226" w:type="dxa"/>
            <w:shd w:val="clear" w:color="auto" w:fill="auto"/>
            <w:vAlign w:val="bottom"/>
          </w:tcPr>
          <w:p w14:paraId="51940407" w14:textId="77777777" w:rsidR="00D50F78" w:rsidRPr="008A17ED" w:rsidRDefault="00D50F78" w:rsidP="00F50A01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6B67DF" w14:textId="77777777" w:rsidR="00D50F78" w:rsidRPr="008A17ED" w:rsidRDefault="00D50F78" w:rsidP="00F50A01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17C9BFE" w14:textId="77777777" w:rsidR="00D50F78" w:rsidRPr="008A17ED" w:rsidRDefault="00D50F78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795224" w14:textId="77777777" w:rsidR="00D50F78" w:rsidRPr="008A17ED" w:rsidRDefault="00D50F78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D50F403" w14:textId="77777777" w:rsidR="00D50F78" w:rsidRPr="008A17ED" w:rsidRDefault="00D50F78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ADF521" w14:textId="77777777" w:rsidR="00D50F78" w:rsidRPr="008A17ED" w:rsidRDefault="00D50F78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A1A4E4" w14:textId="77777777" w:rsidR="00D50F78" w:rsidRPr="008A17ED" w:rsidRDefault="00D50F78" w:rsidP="00F50A01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F979E" w14:textId="77777777" w:rsidR="00D50F78" w:rsidRPr="008A17ED" w:rsidRDefault="00D50F78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F50A01" w:rsidRPr="008A17ED" w14:paraId="19FF3F61" w14:textId="77777777" w:rsidTr="00D50F78">
        <w:tc>
          <w:tcPr>
            <w:tcW w:w="4226" w:type="dxa"/>
            <w:shd w:val="clear" w:color="auto" w:fill="auto"/>
            <w:vAlign w:val="bottom"/>
          </w:tcPr>
          <w:p w14:paraId="5A04F7FC" w14:textId="64B87EC1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lastRenderedPageBreak/>
              <w:t>เงินประกันรับค่าเช่าพื้นที่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F50A01" w:rsidRPr="008A17ED" w:rsidRDefault="00F50A01" w:rsidP="00F50A01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F50A01" w:rsidRPr="008A17ED" w:rsidRDefault="00F50A01" w:rsidP="00F50A0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F50A01" w:rsidRPr="008A17ED" w:rsidRDefault="00F50A01" w:rsidP="00F50A01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F50A01" w:rsidRPr="008A17ED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667B60D8" w:rsidR="00F50A01" w:rsidRPr="008A17ED" w:rsidRDefault="00513FA2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56EF04F0" w:rsidR="00F50A01" w:rsidRPr="008A17ED" w:rsidRDefault="00F50A01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32ADD385" w:rsidR="00F50A01" w:rsidRPr="008A17ED" w:rsidRDefault="00513FA2" w:rsidP="00F50A01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F50A01" w:rsidRPr="008A17ED" w:rsidRDefault="00F50A01" w:rsidP="00F50A01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088E5759" w:rsidR="00F50A01" w:rsidRPr="008A17ED" w:rsidRDefault="00F50A01" w:rsidP="00F50A01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264</w:t>
            </w:r>
          </w:p>
        </w:tc>
      </w:tr>
      <w:tr w:rsidR="00F50A01" w:rsidRPr="008A17ED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60F2B992" w:rsidR="00F50A01" w:rsidRPr="008A17ED" w:rsidRDefault="00513FA2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2A9D5F67" w:rsidR="00F50A01" w:rsidRPr="008A17ED" w:rsidRDefault="00F50A01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5C1BCF2C" w:rsidR="00F50A01" w:rsidRPr="008A17ED" w:rsidRDefault="00513FA2" w:rsidP="00F50A01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F50A01" w:rsidRPr="008A17ED" w:rsidRDefault="00F50A01" w:rsidP="00F50A01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57B9AEEC" w:rsidR="00F50A01" w:rsidRPr="008A17ED" w:rsidRDefault="00F50A01" w:rsidP="00F50A01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F50A01" w:rsidRPr="008A17ED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14E3A9ED" w:rsidR="00F50A01" w:rsidRPr="008A17ED" w:rsidRDefault="00F50A01" w:rsidP="00F50A01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รวมเงินประกันรับค่าเช่าพื้นที่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7AF169F8" w:rsidR="00F50A01" w:rsidRPr="008A17ED" w:rsidRDefault="00513FA2" w:rsidP="00F50A01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7261C1B0" w:rsidR="00F50A01" w:rsidRPr="008A17ED" w:rsidRDefault="00F50A01" w:rsidP="00F50A0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99B320" w14:textId="47656A09" w:rsidR="00F50A01" w:rsidRPr="008A17ED" w:rsidRDefault="00F50A01" w:rsidP="00F50A01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7DE21CE4" w:rsidR="00F50A01" w:rsidRPr="008A17ED" w:rsidRDefault="00513FA2" w:rsidP="00F50A01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F50A01" w:rsidRPr="008A17ED" w:rsidRDefault="00F50A01" w:rsidP="00F50A01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0978796A" w:rsidR="00F50A01" w:rsidRPr="008A17ED" w:rsidRDefault="00F50A01" w:rsidP="00F50A01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</w:p>
        </w:tc>
      </w:tr>
    </w:tbl>
    <w:p w14:paraId="3701C8DD" w14:textId="1C0EDDB2" w:rsidR="00F53166" w:rsidRPr="00B118B0" w:rsidRDefault="009E4C64" w:rsidP="003C27CB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เงินกู้ยืมระยะสั้นจากกิจการที่เกี่ยวข้องกัน</w:t>
      </w:r>
      <w:r w:rsidR="00A60774">
        <w:rPr>
          <w:rFonts w:asciiTheme="majorBidi" w:hAnsiTheme="majorBidi" w:cstheme="majorBidi"/>
          <w:b/>
          <w:bCs/>
          <w:sz w:val="28"/>
        </w:rPr>
        <w:t xml:space="preserve"> </w:t>
      </w:r>
      <w:r w:rsidR="00A60774">
        <w:rPr>
          <w:rFonts w:asciiTheme="majorBidi" w:hAnsiTheme="majorBidi" w:cstheme="majorBidi" w:hint="cs"/>
          <w:b/>
          <w:bCs/>
          <w:sz w:val="28"/>
          <w:cs/>
        </w:rPr>
        <w:t>และเงินกู้ยืมระยะยาวจากกิจการที่เกี่ยวข้องกัน</w:t>
      </w:r>
    </w:p>
    <w:p w14:paraId="5516A37F" w14:textId="380FDECB" w:rsidR="00A0577B" w:rsidRPr="00B118B0" w:rsidRDefault="00A0577B" w:rsidP="00A0577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>256</w:t>
      </w:r>
      <w:r w:rsidR="00507437">
        <w:rPr>
          <w:rFonts w:asciiTheme="majorBidi" w:hAnsiTheme="majorBidi" w:cstheme="majorBidi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2C304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="00664A2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279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1"/>
        <w:gridCol w:w="73"/>
        <w:gridCol w:w="1529"/>
        <w:gridCol w:w="71"/>
        <w:gridCol w:w="1090"/>
        <w:gridCol w:w="135"/>
        <w:gridCol w:w="1167"/>
        <w:gridCol w:w="89"/>
        <w:gridCol w:w="1207"/>
        <w:gridCol w:w="107"/>
        <w:gridCol w:w="1210"/>
      </w:tblGrid>
      <w:tr w:rsidR="00D332B9" w:rsidRPr="00B118B0" w14:paraId="0CF4AAF2" w14:textId="77777777" w:rsidTr="005B4A2F">
        <w:trPr>
          <w:trHeight w:val="80"/>
        </w:trPr>
        <w:tc>
          <w:tcPr>
            <w:tcW w:w="2601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05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5B4A2F">
        <w:trPr>
          <w:trHeight w:val="80"/>
        </w:trPr>
        <w:tc>
          <w:tcPr>
            <w:tcW w:w="2601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05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B4A2F" w:rsidRPr="00B118B0" w14:paraId="79428D76" w14:textId="77777777" w:rsidTr="005B4A2F">
        <w:trPr>
          <w:trHeight w:val="375"/>
        </w:trPr>
        <w:tc>
          <w:tcPr>
            <w:tcW w:w="2601" w:type="dxa"/>
            <w:vMerge w:val="restart"/>
            <w:vAlign w:val="bottom"/>
          </w:tcPr>
          <w:p w14:paraId="36CE7FBF" w14:textId="47D0AC3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73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71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90" w:type="dxa"/>
            <w:vMerge w:val="restart"/>
            <w:vAlign w:val="bottom"/>
          </w:tcPr>
          <w:p w14:paraId="3F010BB8" w14:textId="7B80E866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2B2448">
              <w:rPr>
                <w:rFonts w:asciiTheme="majorBidi" w:hAnsiTheme="majorBidi" w:cstheme="majorBidi" w:hint="cs"/>
                <w:spacing w:val="-6"/>
                <w:sz w:val="28"/>
                <w:cs/>
              </w:rPr>
              <w:t>7</w:t>
            </w:r>
          </w:p>
        </w:tc>
        <w:tc>
          <w:tcPr>
            <w:tcW w:w="135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3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07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10" w:type="dxa"/>
            <w:vMerge w:val="restart"/>
            <w:vAlign w:val="bottom"/>
          </w:tcPr>
          <w:p w14:paraId="55AB3B25" w14:textId="77777777" w:rsidR="00EC6970" w:rsidRDefault="00EC6970" w:rsidP="00EC697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57412558" w14:textId="62E2BD49" w:rsidR="00A03ECF" w:rsidRPr="00B118B0" w:rsidRDefault="00EC6970" w:rsidP="00EC697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7</w:t>
            </w:r>
          </w:p>
        </w:tc>
      </w:tr>
      <w:tr w:rsidR="005B4A2F" w:rsidRPr="00B118B0" w14:paraId="5D9CE519" w14:textId="77777777" w:rsidTr="005B4A2F">
        <w:trPr>
          <w:trHeight w:val="375"/>
        </w:trPr>
        <w:tc>
          <w:tcPr>
            <w:tcW w:w="2601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9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89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07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5B4A2F" w:rsidRPr="00B118B0" w14:paraId="5E295B43" w14:textId="77777777" w:rsidTr="005B4A2F">
        <w:trPr>
          <w:trHeight w:val="20"/>
        </w:trPr>
        <w:tc>
          <w:tcPr>
            <w:tcW w:w="2601" w:type="dxa"/>
          </w:tcPr>
          <w:p w14:paraId="0F54D20F" w14:textId="77777777" w:rsidR="00332FD8" w:rsidRDefault="00332FD8" w:rsidP="00332FD8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332FD8" w:rsidRPr="00B118B0" w:rsidRDefault="00332FD8" w:rsidP="00332FD8">
            <w:pPr>
              <w:tabs>
                <w:tab w:val="left" w:pos="2160"/>
              </w:tabs>
              <w:ind w:left="357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73" w:type="dxa"/>
          </w:tcPr>
          <w:p w14:paraId="2A588897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76D0E448" w14:textId="5453270B" w:rsidR="00332FD8" w:rsidRPr="00B118B0" w:rsidRDefault="00332FD8" w:rsidP="00332FD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71" w:type="dxa"/>
            <w:vAlign w:val="bottom"/>
          </w:tcPr>
          <w:p w14:paraId="1B5826E2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7E9BB85E" w14:textId="0BD65196" w:rsidR="00332FD8" w:rsidRPr="00B118B0" w:rsidRDefault="00332FD8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3,450</w:t>
            </w:r>
          </w:p>
        </w:tc>
        <w:tc>
          <w:tcPr>
            <w:tcW w:w="135" w:type="dxa"/>
            <w:tcBorders>
              <w:top w:val="nil"/>
            </w:tcBorders>
          </w:tcPr>
          <w:p w14:paraId="64203D4C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64038F70" w:rsidR="00332FD8" w:rsidRPr="00B118B0" w:rsidRDefault="00A5283D" w:rsidP="00332FD8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332FD8" w:rsidRPr="00B118B0" w:rsidRDefault="00332FD8" w:rsidP="00332FD8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6173ED6D" w:rsidR="00332FD8" w:rsidRPr="00B118B0" w:rsidRDefault="00A5283D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7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1CB53224" w:rsidR="00332FD8" w:rsidRPr="00B118B0" w:rsidRDefault="00D77E0F" w:rsidP="00332FD8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3,450</w:t>
            </w:r>
          </w:p>
        </w:tc>
      </w:tr>
      <w:tr w:rsidR="005B4A2F" w:rsidRPr="00B118B0" w14:paraId="7602BCE4" w14:textId="77777777" w:rsidTr="005B4A2F">
        <w:trPr>
          <w:trHeight w:val="20"/>
        </w:trPr>
        <w:tc>
          <w:tcPr>
            <w:tcW w:w="2601" w:type="dxa"/>
          </w:tcPr>
          <w:p w14:paraId="40D0AA70" w14:textId="5F528EB8" w:rsidR="00332FD8" w:rsidRPr="00B118B0" w:rsidRDefault="00332FD8" w:rsidP="00332FD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73" w:type="dxa"/>
          </w:tcPr>
          <w:p w14:paraId="2027553E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</w:tcPr>
          <w:p w14:paraId="1FFDFB19" w14:textId="7D3A2239" w:rsidR="00332FD8" w:rsidRPr="00B118B0" w:rsidRDefault="00332FD8" w:rsidP="00332FD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71" w:type="dxa"/>
            <w:vAlign w:val="bottom"/>
          </w:tcPr>
          <w:p w14:paraId="6D96C42C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4BF0C0DF" w14:textId="38049BDE" w:rsidR="00332FD8" w:rsidRPr="00B118B0" w:rsidRDefault="00332FD8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25,900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E2412A3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77A2A1E3" w:rsidR="00332FD8" w:rsidRPr="00B118B0" w:rsidRDefault="00A5283D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332FD8" w:rsidRPr="00B118B0" w:rsidRDefault="00332FD8" w:rsidP="00332FD8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598BC0E5" w:rsidR="00332FD8" w:rsidRPr="00B118B0" w:rsidRDefault="00A5283D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79F7D3E4" w:rsidR="00332FD8" w:rsidRPr="00B118B0" w:rsidRDefault="00D77E0F" w:rsidP="00332FD8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5B4A2F" w:rsidRPr="00B118B0" w14:paraId="2363F0BF" w14:textId="77777777" w:rsidTr="005B4A2F">
        <w:trPr>
          <w:trHeight w:val="20"/>
        </w:trPr>
        <w:tc>
          <w:tcPr>
            <w:tcW w:w="2601" w:type="dxa"/>
          </w:tcPr>
          <w:p w14:paraId="2DAACB87" w14:textId="77777777" w:rsidR="00332FD8" w:rsidRDefault="00332FD8" w:rsidP="00332FD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332FD8" w:rsidRPr="00B118B0" w:rsidRDefault="00332FD8" w:rsidP="00332FD8">
            <w:pPr>
              <w:tabs>
                <w:tab w:val="left" w:pos="360"/>
                <w:tab w:val="left" w:pos="2160"/>
              </w:tabs>
              <w:ind w:left="162" w:firstLine="195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73" w:type="dxa"/>
          </w:tcPr>
          <w:p w14:paraId="73F6B18F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</w:tcPr>
          <w:p w14:paraId="1C0B13F4" w14:textId="77777777" w:rsidR="00332FD8" w:rsidRDefault="00332FD8" w:rsidP="00332FD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332FD8" w:rsidRPr="00B118B0" w:rsidRDefault="00332FD8" w:rsidP="00332FD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71" w:type="dxa"/>
            <w:vAlign w:val="bottom"/>
          </w:tcPr>
          <w:p w14:paraId="4BF97EF0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23DC6C37" w:rsidR="00332FD8" w:rsidRPr="00B118B0" w:rsidRDefault="00332FD8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9,66</w:t>
            </w:r>
            <w:r w:rsidRPr="000F361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4CA9A4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35297861" w:rsidR="00332FD8" w:rsidRDefault="00A5283D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332FD8" w:rsidRPr="00B118B0" w:rsidRDefault="00332FD8" w:rsidP="00332FD8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12550349" w:rsidR="00332FD8" w:rsidRPr="00B118B0" w:rsidRDefault="00A5283D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32CBA9CF" w:rsidR="00332FD8" w:rsidRPr="00B118B0" w:rsidRDefault="00D77E0F" w:rsidP="00332FD8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9,664</w:t>
            </w:r>
          </w:p>
        </w:tc>
      </w:tr>
      <w:tr w:rsidR="005B4A2F" w:rsidRPr="00B118B0" w14:paraId="0E4242F2" w14:textId="77777777" w:rsidTr="005B4A2F">
        <w:trPr>
          <w:trHeight w:val="20"/>
        </w:trPr>
        <w:tc>
          <w:tcPr>
            <w:tcW w:w="2601" w:type="dxa"/>
          </w:tcPr>
          <w:p w14:paraId="57F72D8A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3" w:type="dxa"/>
          </w:tcPr>
          <w:p w14:paraId="577D5438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77C5CA77" w14:textId="77777777" w:rsidR="00332FD8" w:rsidRPr="00B118B0" w:rsidRDefault="00332FD8" w:rsidP="00332FD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" w:type="dxa"/>
            <w:vAlign w:val="bottom"/>
          </w:tcPr>
          <w:p w14:paraId="6900796E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588FDA7D" w14:textId="5A304847" w:rsidR="00332FD8" w:rsidRPr="00B118B0" w:rsidRDefault="00332FD8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39,014</w:t>
            </w:r>
          </w:p>
        </w:tc>
        <w:tc>
          <w:tcPr>
            <w:tcW w:w="135" w:type="dxa"/>
            <w:tcBorders>
              <w:top w:val="nil"/>
            </w:tcBorders>
          </w:tcPr>
          <w:p w14:paraId="15BA3315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12FBDEE8" w:rsidR="00332FD8" w:rsidRPr="00B118B0" w:rsidRDefault="00A5283D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332FD8" w:rsidRPr="00B118B0" w:rsidRDefault="00332FD8" w:rsidP="00332FD8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54FB942E" w:rsidR="00332FD8" w:rsidRPr="00B118B0" w:rsidRDefault="00DC5E5B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107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5AB536F8" w:rsidR="00332FD8" w:rsidRPr="00B118B0" w:rsidRDefault="00D77E0F" w:rsidP="00332FD8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28,414</w:t>
            </w:r>
          </w:p>
        </w:tc>
      </w:tr>
      <w:tr w:rsidR="005B4A2F" w:rsidRPr="00B118B0" w14:paraId="1DD3742E" w14:textId="77777777" w:rsidTr="005B4A2F">
        <w:trPr>
          <w:trHeight w:val="720"/>
        </w:trPr>
        <w:tc>
          <w:tcPr>
            <w:tcW w:w="2601" w:type="dxa"/>
            <w:vAlign w:val="bottom"/>
          </w:tcPr>
          <w:p w14:paraId="62BD5F69" w14:textId="77777777" w:rsidR="009369BC" w:rsidRDefault="00332FD8" w:rsidP="00332FD8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662E6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</w:t>
            </w:r>
          </w:p>
          <w:p w14:paraId="7FD4AF6D" w14:textId="160235E9" w:rsidR="00332FD8" w:rsidRPr="00B118B0" w:rsidRDefault="00332FD8" w:rsidP="009369BC">
            <w:pPr>
              <w:tabs>
                <w:tab w:val="left" w:pos="2160"/>
              </w:tabs>
              <w:ind w:left="453" w:hanging="9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การด้อยค่า</w:t>
            </w:r>
          </w:p>
        </w:tc>
        <w:tc>
          <w:tcPr>
            <w:tcW w:w="73" w:type="dxa"/>
            <w:vAlign w:val="bottom"/>
          </w:tcPr>
          <w:p w14:paraId="4671AF1F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9" w:type="dxa"/>
            <w:vAlign w:val="bottom"/>
          </w:tcPr>
          <w:p w14:paraId="4549F8B5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" w:type="dxa"/>
            <w:vAlign w:val="bottom"/>
          </w:tcPr>
          <w:p w14:paraId="7F7AADCC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3CE5225" w14:textId="0951C4E1" w:rsidR="00332FD8" w:rsidRPr="00B118B0" w:rsidRDefault="00332FD8" w:rsidP="00332FD8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7DB604B1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63A33090" w:rsidR="00332FD8" w:rsidRPr="00B118B0" w:rsidRDefault="00A5283D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068AECB1" w:rsidR="00332FD8" w:rsidRPr="00B118B0" w:rsidRDefault="00A5283D" w:rsidP="00332FD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1599A875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750A9E55" w:rsidR="00332FD8" w:rsidRPr="00B118B0" w:rsidRDefault="00D77E0F" w:rsidP="00332FD8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4A2F" w:rsidRPr="00B118B0" w14:paraId="58E927F1" w14:textId="77777777" w:rsidTr="005B4A2F">
        <w:trPr>
          <w:trHeight w:val="20"/>
        </w:trPr>
        <w:tc>
          <w:tcPr>
            <w:tcW w:w="2601" w:type="dxa"/>
            <w:tcBorders>
              <w:bottom w:val="nil"/>
            </w:tcBorders>
            <w:vAlign w:val="bottom"/>
          </w:tcPr>
          <w:p w14:paraId="2EA7AC42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3" w:type="dxa"/>
            <w:tcBorders>
              <w:bottom w:val="nil"/>
            </w:tcBorders>
            <w:vAlign w:val="bottom"/>
          </w:tcPr>
          <w:p w14:paraId="4CDB6EAC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9" w:type="dxa"/>
            <w:tcBorders>
              <w:bottom w:val="nil"/>
            </w:tcBorders>
            <w:vAlign w:val="bottom"/>
          </w:tcPr>
          <w:p w14:paraId="78C59919" w14:textId="77777777" w:rsidR="00332FD8" w:rsidRPr="00B118B0" w:rsidRDefault="00332FD8" w:rsidP="00332FD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" w:type="dxa"/>
            <w:tcBorders>
              <w:bottom w:val="nil"/>
            </w:tcBorders>
            <w:vAlign w:val="bottom"/>
          </w:tcPr>
          <w:p w14:paraId="281EC7BA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20FAB399" w:rsidR="00332FD8" w:rsidRPr="00B118B0" w:rsidRDefault="00332FD8" w:rsidP="00332FD8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361F">
              <w:rPr>
                <w:rFonts w:ascii="Angsana New" w:hAnsi="Angsana New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9,014</w:t>
            </w:r>
          </w:p>
        </w:tc>
        <w:tc>
          <w:tcPr>
            <w:tcW w:w="135" w:type="dxa"/>
            <w:tcBorders>
              <w:bottom w:val="nil"/>
            </w:tcBorders>
          </w:tcPr>
          <w:p w14:paraId="3488DA39" w14:textId="77777777" w:rsidR="00332FD8" w:rsidRPr="00B118B0" w:rsidRDefault="00332FD8" w:rsidP="00332FD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6EC5B" w14:textId="4E08964B" w:rsidR="00332FD8" w:rsidRPr="00B118B0" w:rsidRDefault="00332FD8" w:rsidP="00332FD8">
            <w:pPr>
              <w:tabs>
                <w:tab w:val="decimal" w:pos="1240"/>
              </w:tabs>
              <w:ind w:right="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3A7A9037" w:rsidR="00332FD8" w:rsidRPr="00B118B0" w:rsidRDefault="00332FD8" w:rsidP="00332FD8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332FD8" w:rsidRPr="00B118B0" w:rsidRDefault="00332FD8" w:rsidP="00332FD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4BFA8FC8" w:rsidR="00332FD8" w:rsidRPr="00B118B0" w:rsidRDefault="00D77E0F" w:rsidP="00332FD8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28,414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54"/>
        <w:gridCol w:w="1395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667D4A" w:rsidRPr="00B118B0" w14:paraId="57A82798" w14:textId="77777777" w:rsidTr="005B4A2F">
        <w:trPr>
          <w:trHeight w:val="20"/>
        </w:trPr>
        <w:tc>
          <w:tcPr>
            <w:tcW w:w="2691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5B4A2F">
        <w:trPr>
          <w:trHeight w:val="20"/>
        </w:trPr>
        <w:tc>
          <w:tcPr>
            <w:tcW w:w="2691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DA02E7">
        <w:trPr>
          <w:trHeight w:val="20"/>
        </w:trPr>
        <w:tc>
          <w:tcPr>
            <w:tcW w:w="2691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54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40067474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50743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52364794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3A64E6">
              <w:rPr>
                <w:rFonts w:asciiTheme="majorBidi" w:hAnsiTheme="majorBidi" w:cstheme="majorBidi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3A64E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2CCB82BF" w14:textId="21A73663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A64E6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667D4A" w:rsidRPr="00B118B0" w14:paraId="4EE95CBF" w14:textId="77777777" w:rsidTr="005B4A2F">
        <w:trPr>
          <w:trHeight w:val="20"/>
        </w:trPr>
        <w:tc>
          <w:tcPr>
            <w:tcW w:w="2691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A02E7" w:rsidRPr="00B118B0" w14:paraId="268D3C5A" w14:textId="77777777" w:rsidTr="005B4A2F">
        <w:trPr>
          <w:trHeight w:val="180"/>
        </w:trPr>
        <w:tc>
          <w:tcPr>
            <w:tcW w:w="2691" w:type="dxa"/>
            <w:tcBorders>
              <w:top w:val="single" w:sz="4" w:space="0" w:color="auto"/>
            </w:tcBorders>
          </w:tcPr>
          <w:p w14:paraId="0BC8CECA" w14:textId="6E8EC792" w:rsidR="00DA02E7" w:rsidRPr="00B118B0" w:rsidRDefault="00DA02E7" w:rsidP="00DA02E7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54" w:type="dxa"/>
          </w:tcPr>
          <w:p w14:paraId="339BE7B3" w14:textId="77777777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F111C7E" w14:textId="519DB5C1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DA02E7" w:rsidRPr="00B118B0" w:rsidRDefault="00DA02E7" w:rsidP="00DA02E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12BA72E0" w:rsidR="00DA02E7" w:rsidRPr="00B118B0" w:rsidRDefault="00DA02E7" w:rsidP="00DA02E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318,800</w:t>
            </w:r>
          </w:p>
        </w:tc>
        <w:tc>
          <w:tcPr>
            <w:tcW w:w="90" w:type="dxa"/>
          </w:tcPr>
          <w:p w14:paraId="1D99066B" w14:textId="77777777" w:rsidR="00DA02E7" w:rsidRPr="00B118B0" w:rsidRDefault="00DA02E7" w:rsidP="00DA02E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43DCE39B" w:rsidR="00DA02E7" w:rsidRPr="00B118B0" w:rsidRDefault="00DA02E7" w:rsidP="00DA02E7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6F53018B" w:rsidR="00DA02E7" w:rsidRPr="00B118B0" w:rsidRDefault="00DA02E7" w:rsidP="00DA02E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2AF00908" w:rsidR="00DA02E7" w:rsidRPr="00B118B0" w:rsidRDefault="00DA02E7" w:rsidP="00DA02E7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318,800</w:t>
            </w:r>
          </w:p>
        </w:tc>
      </w:tr>
      <w:tr w:rsidR="00DA02E7" w:rsidRPr="00B118B0" w14:paraId="1D8D45EF" w14:textId="77777777" w:rsidTr="005B4A2F">
        <w:trPr>
          <w:trHeight w:val="20"/>
        </w:trPr>
        <w:tc>
          <w:tcPr>
            <w:tcW w:w="2691" w:type="dxa"/>
          </w:tcPr>
          <w:p w14:paraId="0E0FAB5F" w14:textId="3EE16458" w:rsidR="00DA02E7" w:rsidRPr="00B118B0" w:rsidRDefault="00DA02E7" w:rsidP="00DA02E7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54" w:type="dxa"/>
          </w:tcPr>
          <w:p w14:paraId="0C934B6A" w14:textId="77777777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33E834B" w14:textId="2FAF034F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DA02E7" w:rsidRPr="00B118B0" w:rsidRDefault="00DA02E7" w:rsidP="00DA02E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7218904D" w:rsidR="00DA02E7" w:rsidRPr="00B118B0" w:rsidRDefault="00DA02E7" w:rsidP="00DA02E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73,623</w:t>
            </w:r>
          </w:p>
        </w:tc>
        <w:tc>
          <w:tcPr>
            <w:tcW w:w="90" w:type="dxa"/>
          </w:tcPr>
          <w:p w14:paraId="5B11012F" w14:textId="77777777" w:rsidR="00DA02E7" w:rsidRPr="00B118B0" w:rsidRDefault="00DA02E7" w:rsidP="00DA02E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0C14968A" w:rsidR="00DA02E7" w:rsidRPr="00B118B0" w:rsidRDefault="00DA02E7" w:rsidP="00DA02E7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5E6F2329" w:rsidR="00DA02E7" w:rsidRPr="00B118B0" w:rsidRDefault="00DA02E7" w:rsidP="00DA02E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5E5D89F0" w:rsidR="00DA02E7" w:rsidRPr="00B118B0" w:rsidRDefault="00DA02E7" w:rsidP="00DA02E7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73,623</w:t>
            </w:r>
          </w:p>
        </w:tc>
      </w:tr>
      <w:tr w:rsidR="00DA02E7" w:rsidRPr="00B118B0" w14:paraId="56D8E1B1" w14:textId="77777777" w:rsidTr="005B4A2F">
        <w:trPr>
          <w:trHeight w:val="20"/>
        </w:trPr>
        <w:tc>
          <w:tcPr>
            <w:tcW w:w="2691" w:type="dxa"/>
          </w:tcPr>
          <w:p w14:paraId="4243CF97" w14:textId="7C86F115" w:rsidR="00DA02E7" w:rsidRPr="00B118B0" w:rsidRDefault="00DA02E7" w:rsidP="00DA02E7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54" w:type="dxa"/>
          </w:tcPr>
          <w:p w14:paraId="2BA1FF8E" w14:textId="77777777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23C6B8F" w14:textId="092C355B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DA02E7" w:rsidRPr="00B118B0" w:rsidRDefault="00DA02E7" w:rsidP="00DA02E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6DA03614" w:rsidR="00DA02E7" w:rsidRPr="00B118B0" w:rsidRDefault="00DA02E7" w:rsidP="00DA02E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43,400</w:t>
            </w:r>
          </w:p>
        </w:tc>
        <w:tc>
          <w:tcPr>
            <w:tcW w:w="90" w:type="dxa"/>
          </w:tcPr>
          <w:p w14:paraId="69943D69" w14:textId="77777777" w:rsidR="00DA02E7" w:rsidRPr="00B118B0" w:rsidRDefault="00DA02E7" w:rsidP="00DA02E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0CDFEED3" w:rsidR="00DA02E7" w:rsidRPr="00B118B0" w:rsidRDefault="00DA02E7" w:rsidP="00DA02E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68A4CADC" w:rsidR="00DA02E7" w:rsidRPr="00B118B0" w:rsidRDefault="00DA02E7" w:rsidP="00DA02E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6B094616" w:rsidR="00DA02E7" w:rsidRPr="00B118B0" w:rsidRDefault="00DA02E7" w:rsidP="00DA02E7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43,400</w:t>
            </w:r>
          </w:p>
        </w:tc>
      </w:tr>
      <w:tr w:rsidR="00DA02E7" w:rsidRPr="00B118B0" w14:paraId="33441840" w14:textId="77777777" w:rsidTr="005B4A2F">
        <w:trPr>
          <w:trHeight w:val="20"/>
        </w:trPr>
        <w:tc>
          <w:tcPr>
            <w:tcW w:w="2691" w:type="dxa"/>
          </w:tcPr>
          <w:p w14:paraId="6D0711CA" w14:textId="3E391559" w:rsidR="00DA02E7" w:rsidRPr="00B118B0" w:rsidRDefault="00DA02E7" w:rsidP="00DA02E7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54" w:type="dxa"/>
          </w:tcPr>
          <w:p w14:paraId="3AF142C6" w14:textId="77777777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61394C8" w14:textId="7F8B157D" w:rsidR="00DA02E7" w:rsidRPr="00B118B0" w:rsidRDefault="00DA02E7" w:rsidP="00DA02E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DA02E7" w:rsidRPr="00B118B0" w:rsidRDefault="00DA02E7" w:rsidP="00DA02E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2939697C" w:rsidR="00DA02E7" w:rsidRPr="00B118B0" w:rsidRDefault="00DA02E7" w:rsidP="00DA02E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2,626</w:t>
            </w:r>
          </w:p>
        </w:tc>
        <w:tc>
          <w:tcPr>
            <w:tcW w:w="90" w:type="dxa"/>
          </w:tcPr>
          <w:p w14:paraId="12F32960" w14:textId="77777777" w:rsidR="00DA02E7" w:rsidRPr="00B118B0" w:rsidRDefault="00DA02E7" w:rsidP="00DA02E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05D9BB18" w:rsidR="00DA02E7" w:rsidRPr="00B118B0" w:rsidRDefault="00DA02E7" w:rsidP="00DA02E7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15075A80" w:rsidR="00DA02E7" w:rsidRPr="00B118B0" w:rsidRDefault="00DA02E7" w:rsidP="00DA02E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DA02E7" w:rsidRPr="00B118B0" w:rsidRDefault="00DA02E7" w:rsidP="00DA02E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36E4782F" w:rsidR="00DA02E7" w:rsidRPr="00B118B0" w:rsidRDefault="00DA02E7" w:rsidP="00DA02E7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2,626</w:t>
            </w:r>
          </w:p>
        </w:tc>
      </w:tr>
      <w:tr w:rsidR="00AE04A5" w:rsidRPr="00B118B0" w14:paraId="51B97B6D" w14:textId="77777777" w:rsidTr="005B4A2F">
        <w:trPr>
          <w:trHeight w:val="20"/>
        </w:trPr>
        <w:tc>
          <w:tcPr>
            <w:tcW w:w="2691" w:type="dxa"/>
          </w:tcPr>
          <w:p w14:paraId="35850C1D" w14:textId="2B0D4EBE" w:rsidR="00AE04A5" w:rsidRPr="009F159D" w:rsidRDefault="00AE04A5" w:rsidP="00AE04A5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54" w:type="dxa"/>
          </w:tcPr>
          <w:p w14:paraId="465B5B37" w14:textId="77777777" w:rsidR="00AE04A5" w:rsidRPr="00B118B0" w:rsidRDefault="00AE04A5" w:rsidP="00AE04A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96290A" w14:textId="6D4B191E" w:rsidR="00AE04A5" w:rsidRPr="00B118B0" w:rsidRDefault="00AE04A5" w:rsidP="00AE04A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AE04A5" w:rsidRPr="00B118B0" w:rsidRDefault="00AE04A5" w:rsidP="00AE04A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6666B2A7" w:rsidR="00AE04A5" w:rsidRPr="00B118B0" w:rsidRDefault="004A70F4" w:rsidP="00AE04A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4,600</w:t>
            </w:r>
          </w:p>
        </w:tc>
        <w:tc>
          <w:tcPr>
            <w:tcW w:w="90" w:type="dxa"/>
          </w:tcPr>
          <w:p w14:paraId="5CF7733B" w14:textId="77777777" w:rsidR="00AE04A5" w:rsidRPr="00B118B0" w:rsidRDefault="00AE04A5" w:rsidP="00AE04A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0CEB422B" w:rsidR="00AE04A5" w:rsidRPr="00B118B0" w:rsidRDefault="00E27F63" w:rsidP="00AE04A5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AE04A5" w:rsidRPr="00B118B0" w:rsidRDefault="00AE04A5" w:rsidP="00AE04A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25B8E15F" w:rsidR="00AE04A5" w:rsidRPr="00B118B0" w:rsidRDefault="00E3176D" w:rsidP="00AE04A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AE04A5" w:rsidRPr="00B118B0" w:rsidRDefault="00AE04A5" w:rsidP="00AE04A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45D92148" w:rsidR="00AE04A5" w:rsidRPr="00B118B0" w:rsidRDefault="00774B88" w:rsidP="00AE04A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</w:tr>
      <w:tr w:rsidR="00AE04A5" w:rsidRPr="00B118B0" w14:paraId="334E75D8" w14:textId="77777777" w:rsidTr="005B4A2F">
        <w:trPr>
          <w:trHeight w:val="20"/>
        </w:trPr>
        <w:tc>
          <w:tcPr>
            <w:tcW w:w="2691" w:type="dxa"/>
          </w:tcPr>
          <w:p w14:paraId="0B2C1DD5" w14:textId="77777777" w:rsidR="00F45CAE" w:rsidRDefault="00AE04A5" w:rsidP="00AE04A5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/>
                <w:sz w:val="28"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326A0764" w14:textId="4D77E229" w:rsidR="00AE04A5" w:rsidRPr="00B118B0" w:rsidRDefault="00AE04A5" w:rsidP="005E314F">
            <w:pPr>
              <w:tabs>
                <w:tab w:val="left" w:pos="360"/>
                <w:tab w:val="left" w:pos="2160"/>
              </w:tabs>
              <w:ind w:left="357" w:right="-108" w:firstLine="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54" w:type="dxa"/>
          </w:tcPr>
          <w:p w14:paraId="28AA4A9E" w14:textId="77777777" w:rsidR="00AE04A5" w:rsidRPr="00B118B0" w:rsidRDefault="00AE04A5" w:rsidP="00AE04A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7FD4739" w14:textId="48C51B64" w:rsidR="00AE04A5" w:rsidRPr="00B118B0" w:rsidRDefault="00AE04A5" w:rsidP="00AE04A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AE04A5" w:rsidRPr="00B118B0" w:rsidRDefault="00AE04A5" w:rsidP="00AE04A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05E221EC" w:rsidR="00AE04A5" w:rsidRPr="00B118B0" w:rsidRDefault="004A70F4" w:rsidP="00AE04A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19,31</w:t>
            </w:r>
            <w:r w:rsidR="0049595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5848B5BC" w14:textId="77777777" w:rsidR="00AE04A5" w:rsidRPr="00B118B0" w:rsidRDefault="00AE04A5" w:rsidP="00AE04A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65230966" w:rsidR="00AE04A5" w:rsidRPr="00B118B0" w:rsidRDefault="00E3176D" w:rsidP="00AE04A5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AE04A5" w:rsidRPr="00B118B0" w:rsidRDefault="00AE04A5" w:rsidP="00AE04A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40AAADE3" w:rsidR="00AE04A5" w:rsidRPr="00B118B0" w:rsidRDefault="00E3176D" w:rsidP="00AE04A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AE04A5" w:rsidRPr="00B118B0" w:rsidRDefault="00AE04A5" w:rsidP="00AE04A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781A70AE" w:rsidR="00AE04A5" w:rsidRPr="00B118B0" w:rsidRDefault="00774B88" w:rsidP="00AE04A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19,314</w:t>
            </w:r>
          </w:p>
        </w:tc>
      </w:tr>
      <w:tr w:rsidR="00AE04A5" w:rsidRPr="00B118B0" w14:paraId="20453CA7" w14:textId="77777777" w:rsidTr="005B4A2F">
        <w:trPr>
          <w:trHeight w:val="20"/>
        </w:trPr>
        <w:tc>
          <w:tcPr>
            <w:tcW w:w="2691" w:type="dxa"/>
          </w:tcPr>
          <w:p w14:paraId="6FB8BE2B" w14:textId="6199E052" w:rsidR="00AE04A5" w:rsidRPr="00B118B0" w:rsidRDefault="00AE04A5" w:rsidP="00AE04A5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54" w:type="dxa"/>
          </w:tcPr>
          <w:p w14:paraId="1D6469AA" w14:textId="77777777" w:rsidR="00AE04A5" w:rsidRPr="00B118B0" w:rsidRDefault="00AE04A5" w:rsidP="00AE04A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03663EB" w14:textId="0A89EA96" w:rsidR="00AE04A5" w:rsidRPr="00B118B0" w:rsidRDefault="00AE04A5" w:rsidP="00AE04A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AE04A5" w:rsidRPr="00B118B0" w:rsidRDefault="00AE04A5" w:rsidP="00AE04A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4A6A0F64" w:rsidR="00AE04A5" w:rsidRPr="00B118B0" w:rsidRDefault="00AE04A5" w:rsidP="00AE04A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107,032</w:t>
            </w:r>
          </w:p>
        </w:tc>
        <w:tc>
          <w:tcPr>
            <w:tcW w:w="90" w:type="dxa"/>
            <w:shd w:val="clear" w:color="auto" w:fill="auto"/>
          </w:tcPr>
          <w:p w14:paraId="5949A6A0" w14:textId="77777777" w:rsidR="00AE04A5" w:rsidRPr="00B118B0" w:rsidRDefault="00AE04A5" w:rsidP="00AE04A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0C2C6E1E" w:rsidR="00AE04A5" w:rsidRDefault="00E3176D" w:rsidP="00AE04A5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AE04A5" w:rsidRPr="00B118B0" w:rsidRDefault="00AE04A5" w:rsidP="00AE04A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6EDDB607" w:rsidR="00AE04A5" w:rsidRPr="00B118B0" w:rsidRDefault="00E3176D" w:rsidP="00AE04A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AE04A5" w:rsidRPr="00B118B0" w:rsidRDefault="00AE04A5" w:rsidP="00AE04A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2A3C83A" w14:textId="3B0EE0CA" w:rsidR="00AE04A5" w:rsidRPr="00B118B0" w:rsidRDefault="00774B88" w:rsidP="00AE04A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107,032</w:t>
            </w:r>
          </w:p>
        </w:tc>
      </w:tr>
      <w:tr w:rsidR="00F248C2" w:rsidRPr="00B118B0" w14:paraId="7F90AAB9" w14:textId="77777777" w:rsidTr="005B4A2F">
        <w:trPr>
          <w:trHeight w:val="20"/>
        </w:trPr>
        <w:tc>
          <w:tcPr>
            <w:tcW w:w="2691" w:type="dxa"/>
          </w:tcPr>
          <w:p w14:paraId="1C919F6F" w14:textId="5EAC2383" w:rsidR="00F248C2" w:rsidRPr="00B118B0" w:rsidRDefault="00F248C2" w:rsidP="00F248C2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br/>
            </w: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54" w:type="dxa"/>
          </w:tcPr>
          <w:p w14:paraId="199E2684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3384A7A" w14:textId="53DC2D15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F248C2" w:rsidRPr="00B118B0" w:rsidRDefault="00F248C2" w:rsidP="00F248C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60B4D429" w:rsidR="00F248C2" w:rsidRDefault="00F248C2" w:rsidP="00F248C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54,518</w:t>
            </w:r>
          </w:p>
        </w:tc>
        <w:tc>
          <w:tcPr>
            <w:tcW w:w="90" w:type="dxa"/>
            <w:shd w:val="clear" w:color="auto" w:fill="auto"/>
          </w:tcPr>
          <w:p w14:paraId="1B7AFD97" w14:textId="77777777" w:rsidR="00F248C2" w:rsidRPr="00B118B0" w:rsidRDefault="00F248C2" w:rsidP="00F248C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1F892322" w:rsidR="00F248C2" w:rsidRDefault="00E3176D" w:rsidP="00F248C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4A9D1F35" w:rsidR="00F248C2" w:rsidRPr="00B118B0" w:rsidRDefault="00E3176D" w:rsidP="00F248C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E8960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6D90B3A" w14:textId="39709BDB" w:rsidR="00F248C2" w:rsidRPr="00B118B0" w:rsidRDefault="00774B88" w:rsidP="00F248C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54,518</w:t>
            </w:r>
          </w:p>
        </w:tc>
      </w:tr>
      <w:tr w:rsidR="00F248C2" w:rsidRPr="00B118B0" w14:paraId="7EE650D2" w14:textId="77777777" w:rsidTr="005B4A2F">
        <w:trPr>
          <w:trHeight w:val="20"/>
        </w:trPr>
        <w:tc>
          <w:tcPr>
            <w:tcW w:w="2691" w:type="dxa"/>
          </w:tcPr>
          <w:p w14:paraId="27A33BAC" w14:textId="4B983A75" w:rsidR="00F248C2" w:rsidRPr="00B118B0" w:rsidRDefault="00F248C2" w:rsidP="00F248C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54" w:type="dxa"/>
          </w:tcPr>
          <w:p w14:paraId="3E044A93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74551D" w14:textId="7D82690E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F248C2" w:rsidRPr="00B118B0" w:rsidRDefault="00F248C2" w:rsidP="00F248C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143C25E1" w:rsidR="00F248C2" w:rsidRPr="00B118B0" w:rsidRDefault="00F248C2" w:rsidP="00F248C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25,900</w:t>
            </w:r>
          </w:p>
        </w:tc>
        <w:tc>
          <w:tcPr>
            <w:tcW w:w="90" w:type="dxa"/>
            <w:shd w:val="clear" w:color="auto" w:fill="auto"/>
          </w:tcPr>
          <w:p w14:paraId="6BBD1561" w14:textId="77777777" w:rsidR="00F248C2" w:rsidRPr="00B118B0" w:rsidRDefault="00F248C2" w:rsidP="00F248C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6B158599" w:rsidR="00F248C2" w:rsidRPr="00B118B0" w:rsidRDefault="00E3176D" w:rsidP="00F248C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05CEA87F" w:rsidR="00F248C2" w:rsidRPr="00B118B0" w:rsidRDefault="00E3176D" w:rsidP="00F248C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5D9A9D7F" w:rsidR="00F248C2" w:rsidRPr="00B118B0" w:rsidRDefault="00B50958" w:rsidP="00F248C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F248C2" w:rsidRPr="00B118B0" w14:paraId="3C5F0096" w14:textId="77777777" w:rsidTr="005B4A2F">
        <w:trPr>
          <w:trHeight w:val="20"/>
        </w:trPr>
        <w:tc>
          <w:tcPr>
            <w:tcW w:w="2691" w:type="dxa"/>
          </w:tcPr>
          <w:p w14:paraId="2B078DF5" w14:textId="58A07E47" w:rsidR="00F248C2" w:rsidRPr="00B118B0" w:rsidRDefault="00F248C2" w:rsidP="00F248C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54" w:type="dxa"/>
          </w:tcPr>
          <w:p w14:paraId="5BDDB5FC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39B7769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F248C2" w:rsidRPr="00B118B0" w:rsidRDefault="00F248C2" w:rsidP="00F248C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3BE715" w14:textId="6285DB50" w:rsidR="00F248C2" w:rsidRPr="004517A7" w:rsidRDefault="00F248C2" w:rsidP="00F248C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649,813</w:t>
            </w:r>
          </w:p>
        </w:tc>
        <w:tc>
          <w:tcPr>
            <w:tcW w:w="90" w:type="dxa"/>
            <w:shd w:val="clear" w:color="auto" w:fill="auto"/>
          </w:tcPr>
          <w:p w14:paraId="671D0F41" w14:textId="77777777" w:rsidR="00F248C2" w:rsidRPr="00B118B0" w:rsidRDefault="00F248C2" w:rsidP="00F248C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DF2FEA" w14:textId="33B32BE7" w:rsidR="00F248C2" w:rsidRPr="00B118B0" w:rsidRDefault="00E3176D" w:rsidP="00F248C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3E1526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BE374A" w14:textId="5391F183" w:rsidR="00F248C2" w:rsidRPr="00B118B0" w:rsidRDefault="00774B88" w:rsidP="00F248C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(11,200)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E4807C5" w14:textId="4C2FB831" w:rsidR="00F248C2" w:rsidRPr="00B118B0" w:rsidRDefault="00B50958" w:rsidP="00F248C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638,613</w:t>
            </w:r>
          </w:p>
        </w:tc>
      </w:tr>
      <w:tr w:rsidR="00F248C2" w:rsidRPr="00B118B0" w14:paraId="374657D8" w14:textId="77777777" w:rsidTr="005B4A2F">
        <w:trPr>
          <w:trHeight w:val="20"/>
        </w:trPr>
        <w:tc>
          <w:tcPr>
            <w:tcW w:w="2691" w:type="dxa"/>
          </w:tcPr>
          <w:p w14:paraId="15D3D2E0" w14:textId="77777777" w:rsidR="005D4E21" w:rsidRDefault="00F248C2" w:rsidP="00F248C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2D3DAB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2D3DAB">
              <w:rPr>
                <w:rFonts w:asciiTheme="majorBidi" w:hAnsiTheme="majorBidi" w:hint="cs"/>
                <w:sz w:val="28"/>
                <w:cs/>
              </w:rPr>
              <w:t>ค่าเผื่อผลขาดทุนจาก</w:t>
            </w:r>
          </w:p>
          <w:p w14:paraId="0D5B66EA" w14:textId="619A9C54" w:rsidR="00F248C2" w:rsidRPr="00B118B0" w:rsidRDefault="00F248C2" w:rsidP="005D4E21">
            <w:pPr>
              <w:tabs>
                <w:tab w:val="left" w:pos="360"/>
                <w:tab w:val="left" w:pos="2160"/>
              </w:tabs>
              <w:ind w:left="162" w:firstLine="20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2D3DAB">
              <w:rPr>
                <w:rFonts w:asciiTheme="majorBidi" w:hAnsiTheme="majorBidi" w:hint="cs"/>
                <w:sz w:val="28"/>
                <w:cs/>
              </w:rPr>
              <w:t>การด้อยค่า</w:t>
            </w:r>
          </w:p>
        </w:tc>
        <w:tc>
          <w:tcPr>
            <w:tcW w:w="54" w:type="dxa"/>
          </w:tcPr>
          <w:p w14:paraId="0687E080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5BC3889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0D1B5CA" w14:textId="77777777" w:rsidR="00F248C2" w:rsidRPr="00B118B0" w:rsidRDefault="00F248C2" w:rsidP="00F248C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CDF0" w14:textId="684EA333" w:rsidR="00F248C2" w:rsidRPr="004517A7" w:rsidRDefault="00F248C2" w:rsidP="00F248C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45BF0" w14:textId="77777777" w:rsidR="00F248C2" w:rsidRPr="00B118B0" w:rsidRDefault="00F248C2" w:rsidP="00F248C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C14F" w14:textId="7BA8175A" w:rsidR="00F248C2" w:rsidRPr="00B118B0" w:rsidRDefault="00E3176D" w:rsidP="00F248C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FB33D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633" w14:textId="7A94E11C" w:rsidR="00F248C2" w:rsidRPr="00B118B0" w:rsidRDefault="00E3176D" w:rsidP="00F248C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A09B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C1820" w14:textId="5DBA1195" w:rsidR="00F248C2" w:rsidRPr="00B118B0" w:rsidRDefault="00B50958" w:rsidP="00F248C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48C2" w:rsidRPr="00EF3B4E" w14:paraId="690A3575" w14:textId="77777777" w:rsidTr="005B4A2F">
        <w:trPr>
          <w:trHeight w:val="20"/>
        </w:trPr>
        <w:tc>
          <w:tcPr>
            <w:tcW w:w="2691" w:type="dxa"/>
          </w:tcPr>
          <w:p w14:paraId="3E8FF0B0" w14:textId="5A7C16E6" w:rsidR="00F248C2" w:rsidRPr="00B118B0" w:rsidRDefault="00F248C2" w:rsidP="00F248C2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4" w:type="dxa"/>
          </w:tcPr>
          <w:p w14:paraId="33116DAD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EA9423E" w14:textId="77777777" w:rsidR="00F248C2" w:rsidRPr="00B118B0" w:rsidRDefault="00F248C2" w:rsidP="00F2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E5F076E" w14:textId="77777777" w:rsidR="00F248C2" w:rsidRPr="00B118B0" w:rsidRDefault="00F248C2" w:rsidP="00F248C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D0F08" w14:textId="1CFF399F" w:rsidR="00F248C2" w:rsidRPr="004517A7" w:rsidRDefault="008B6735" w:rsidP="00F248C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649,813</w:t>
            </w:r>
          </w:p>
        </w:tc>
        <w:tc>
          <w:tcPr>
            <w:tcW w:w="90" w:type="dxa"/>
            <w:shd w:val="clear" w:color="auto" w:fill="auto"/>
          </w:tcPr>
          <w:p w14:paraId="70267A59" w14:textId="77777777" w:rsidR="00F248C2" w:rsidRPr="00B118B0" w:rsidRDefault="00F248C2" w:rsidP="00F248C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309D60" w14:textId="789DB19F" w:rsidR="00F248C2" w:rsidRPr="00747EFD" w:rsidRDefault="00F248C2" w:rsidP="00F248C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1214DC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72378" w14:textId="54F2907B" w:rsidR="00F248C2" w:rsidRPr="00747EFD" w:rsidRDefault="00F248C2" w:rsidP="00F248C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8B3D8" w14:textId="77777777" w:rsidR="00F248C2" w:rsidRPr="00B118B0" w:rsidRDefault="00F248C2" w:rsidP="00F248C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3784C0B" w14:textId="211CA628" w:rsidR="00F248C2" w:rsidRPr="00EF3B4E" w:rsidRDefault="00B50958" w:rsidP="00F248C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638,613</w:t>
            </w:r>
          </w:p>
        </w:tc>
      </w:tr>
    </w:tbl>
    <w:p w14:paraId="73F6AE34" w14:textId="5AA8ED84" w:rsidR="00D71D0C" w:rsidRPr="00B118B0" w:rsidRDefault="00D71D0C" w:rsidP="00D71D0C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>
        <w:rPr>
          <w:rFonts w:asciiTheme="majorBidi" w:hAnsiTheme="majorBidi" w:cstheme="majorBidi"/>
          <w:sz w:val="28"/>
        </w:rPr>
        <w:t>31</w:t>
      </w:r>
      <w:r w:rsidRPr="002D555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46669C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46669C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3"/>
        <w:gridCol w:w="72"/>
        <w:gridCol w:w="1404"/>
        <w:gridCol w:w="72"/>
        <w:gridCol w:w="1170"/>
        <w:gridCol w:w="90"/>
        <w:gridCol w:w="1173"/>
        <w:gridCol w:w="90"/>
        <w:gridCol w:w="1174"/>
        <w:gridCol w:w="90"/>
        <w:gridCol w:w="1263"/>
      </w:tblGrid>
      <w:tr w:rsidR="00E02500" w:rsidRPr="00B118B0" w14:paraId="3A89E12A" w14:textId="77777777" w:rsidTr="005B4A2F">
        <w:trPr>
          <w:trHeight w:val="20"/>
        </w:trPr>
        <w:tc>
          <w:tcPr>
            <w:tcW w:w="2673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4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9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5B4A2F">
        <w:trPr>
          <w:trHeight w:val="20"/>
        </w:trPr>
        <w:tc>
          <w:tcPr>
            <w:tcW w:w="2673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4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5B4A2F">
        <w:trPr>
          <w:trHeight w:val="20"/>
        </w:trPr>
        <w:tc>
          <w:tcPr>
            <w:tcW w:w="2673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72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4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3A1197F1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1F7F47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5D32A54" w14:textId="77777777" w:rsidR="000B409C" w:rsidRDefault="000B409C" w:rsidP="000B409C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7FC8003F" w14:textId="69512454" w:rsidR="00E02500" w:rsidRPr="00B118B0" w:rsidRDefault="000B409C" w:rsidP="000B409C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B118B0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5B4A2F" w:rsidRPr="00B118B0" w14:paraId="08E08074" w14:textId="77777777" w:rsidTr="005B4A2F">
        <w:trPr>
          <w:trHeight w:val="20"/>
        </w:trPr>
        <w:tc>
          <w:tcPr>
            <w:tcW w:w="2673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4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B4A2F" w:rsidRPr="00B118B0" w14:paraId="3D2F4F5D" w14:textId="77777777" w:rsidTr="005B4A2F">
        <w:trPr>
          <w:trHeight w:val="350"/>
        </w:trPr>
        <w:tc>
          <w:tcPr>
            <w:tcW w:w="2673" w:type="dxa"/>
          </w:tcPr>
          <w:p w14:paraId="182DB7A0" w14:textId="77777777" w:rsidR="006016F0" w:rsidRPr="00B118B0" w:rsidRDefault="006016F0" w:rsidP="006016F0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72" w:type="dxa"/>
          </w:tcPr>
          <w:p w14:paraId="2CEA393C" w14:textId="77777777" w:rsidR="006016F0" w:rsidRPr="00B118B0" w:rsidRDefault="006016F0" w:rsidP="006016F0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4" w:type="dxa"/>
            <w:vAlign w:val="bottom"/>
          </w:tcPr>
          <w:p w14:paraId="30A290E8" w14:textId="77777777" w:rsidR="006016F0" w:rsidRPr="00B118B0" w:rsidRDefault="006016F0" w:rsidP="006016F0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72" w:type="dxa"/>
            <w:vAlign w:val="bottom"/>
          </w:tcPr>
          <w:p w14:paraId="679DF383" w14:textId="77777777" w:rsidR="006016F0" w:rsidRPr="00B118B0" w:rsidRDefault="006016F0" w:rsidP="006016F0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93E3A0" w14:textId="07243048" w:rsidR="006016F0" w:rsidRPr="005B4A2F" w:rsidRDefault="005B4A2F" w:rsidP="005B4A2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="006016F0" w:rsidRPr="007C55CB">
              <w:rPr>
                <w:rFonts w:ascii="Angsana New" w:hAnsi="Angsana New"/>
                <w:sz w:val="28"/>
              </w:rPr>
              <w:t>28,291</w:t>
            </w:r>
          </w:p>
        </w:tc>
        <w:tc>
          <w:tcPr>
            <w:tcW w:w="90" w:type="dxa"/>
            <w:vAlign w:val="bottom"/>
          </w:tcPr>
          <w:p w14:paraId="11902E58" w14:textId="77777777" w:rsidR="006016F0" w:rsidRPr="005B4A2F" w:rsidRDefault="006016F0" w:rsidP="005B4A2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7FCFFEE3" w:rsidR="006016F0" w:rsidRPr="00B118B0" w:rsidRDefault="00F87901" w:rsidP="006016F0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6016F0" w:rsidRPr="00B118B0" w:rsidRDefault="006016F0" w:rsidP="006016F0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60BE52D5" w:rsidR="006016F0" w:rsidRPr="00B118B0" w:rsidRDefault="00F87901" w:rsidP="006016F0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6016F0" w:rsidRPr="00B118B0" w:rsidRDefault="006016F0" w:rsidP="006016F0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5EF1CC4B" w:rsidR="006016F0" w:rsidRPr="00B118B0" w:rsidRDefault="00F87901" w:rsidP="006016F0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bookmarkEnd w:id="1"/>
      <w:tr w:rsidR="005B4A2F" w:rsidRPr="00B118B0" w14:paraId="2CA382CC" w14:textId="77777777" w:rsidTr="005B4A2F">
        <w:trPr>
          <w:trHeight w:val="20"/>
        </w:trPr>
        <w:tc>
          <w:tcPr>
            <w:tcW w:w="2673" w:type="dxa"/>
          </w:tcPr>
          <w:p w14:paraId="385668D7" w14:textId="23DD8A85" w:rsidR="006016F0" w:rsidRPr="00B118B0" w:rsidRDefault="006016F0" w:rsidP="006016F0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2" w:type="dxa"/>
          </w:tcPr>
          <w:p w14:paraId="6600CB42" w14:textId="77777777" w:rsidR="006016F0" w:rsidRPr="00B118B0" w:rsidRDefault="006016F0" w:rsidP="006016F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4" w:type="dxa"/>
            <w:vAlign w:val="bottom"/>
          </w:tcPr>
          <w:p w14:paraId="478283EF" w14:textId="77777777" w:rsidR="006016F0" w:rsidRPr="00B118B0" w:rsidRDefault="006016F0" w:rsidP="006016F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750C434F" w14:textId="77777777" w:rsidR="006016F0" w:rsidRPr="00B118B0" w:rsidRDefault="006016F0" w:rsidP="006016F0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18B2A043" w:rsidR="006016F0" w:rsidRPr="005B4A2F" w:rsidRDefault="006016F0" w:rsidP="005B4A2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C55CB">
              <w:rPr>
                <w:rFonts w:ascii="Angsana New" w:hAnsi="Angsana New"/>
                <w:b/>
                <w:bCs/>
                <w:sz w:val="28"/>
              </w:rPr>
              <w:t>28,291</w:t>
            </w:r>
          </w:p>
        </w:tc>
        <w:tc>
          <w:tcPr>
            <w:tcW w:w="90" w:type="dxa"/>
            <w:vAlign w:val="bottom"/>
          </w:tcPr>
          <w:p w14:paraId="12D1B6F3" w14:textId="77777777" w:rsidR="006016F0" w:rsidRPr="00B118B0" w:rsidRDefault="006016F0" w:rsidP="006016F0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69724B44" w:rsidR="006016F0" w:rsidRPr="00E75E6B" w:rsidRDefault="00F87901" w:rsidP="006016F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6016F0" w:rsidRPr="00E75E6B" w:rsidRDefault="006016F0" w:rsidP="006016F0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007C9B23" w:rsidR="006016F0" w:rsidRPr="00E75E6B" w:rsidRDefault="00F87901" w:rsidP="006016F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6016F0" w:rsidRPr="00E75E6B" w:rsidRDefault="006016F0" w:rsidP="006016F0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7898D76F" w:rsidR="006016F0" w:rsidRPr="00E75E6B" w:rsidRDefault="00F87901" w:rsidP="006016F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44231EE" w14:textId="0D6074F3" w:rsidR="00DA4459" w:rsidRPr="00B118B0" w:rsidRDefault="00DA4459" w:rsidP="00DA4459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ยอดคงเหลือของเงินกู้ยืมระยะสั้นจากกิจการที่เกี่ยวข้องกัน ณ 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245C41" w:rsidRPr="00B118B0" w14:paraId="74A991AB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8470A3" w14:textId="328EFED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449CBC3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6538CFFC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409C" w:rsidRPr="00B118B0" w14:paraId="3F4C9E4B" w14:textId="77777777" w:rsidTr="004B0C8A">
        <w:trPr>
          <w:trHeight w:val="20"/>
        </w:trPr>
        <w:tc>
          <w:tcPr>
            <w:tcW w:w="2520" w:type="dxa"/>
            <w:vMerge w:val="restart"/>
            <w:vAlign w:val="bottom"/>
          </w:tcPr>
          <w:p w14:paraId="648CE556" w14:textId="77777777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0B409C" w:rsidRPr="0022322C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33833CCD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DE3A3A" w14:textId="77777777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09F2001E" w:rsidR="000B409C" w:rsidRPr="00B118B0" w:rsidRDefault="000B409C" w:rsidP="000B409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</w:tcPr>
          <w:p w14:paraId="21D359C8" w14:textId="77777777" w:rsidR="000B409C" w:rsidRPr="00B118B0" w:rsidRDefault="000B409C" w:rsidP="000B409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79520151" w14:textId="77777777" w:rsidR="000B409C" w:rsidRDefault="000B409C" w:rsidP="000B409C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67B38DEE" w14:textId="5A09758A" w:rsidR="000B409C" w:rsidRPr="00B118B0" w:rsidRDefault="000B409C" w:rsidP="000B409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B118B0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245C41" w:rsidRPr="00B118B0" w14:paraId="25734EC5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4FB60F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0555A8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F0552" w:rsidRPr="00B118B0" w14:paraId="076D7C6A" w14:textId="77777777" w:rsidTr="009D72CE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332EE8E3" w14:textId="77777777" w:rsidR="00D244E3" w:rsidRDefault="00EF0552" w:rsidP="00EF0552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เอ็นเนอร์ยี่ ฟอร์ </w:t>
            </w:r>
          </w:p>
          <w:p w14:paraId="1066FF12" w14:textId="069F954A" w:rsidR="00EF0552" w:rsidRPr="005769EF" w:rsidRDefault="00EF0552" w:rsidP="00D244E3">
            <w:pPr>
              <w:tabs>
                <w:tab w:val="left" w:pos="360"/>
                <w:tab w:val="left" w:pos="2160"/>
              </w:tabs>
              <w:spacing w:line="276" w:lineRule="auto"/>
              <w:ind w:left="288" w:hanging="162"/>
              <w:rPr>
                <w:rFonts w:asciiTheme="majorBidi" w:hAnsiTheme="majorBidi" w:cstheme="majorBidi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โซไซตี้ จำกัด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EE1A5B" w14:textId="77777777" w:rsidR="00EF0552" w:rsidRPr="00B118B0" w:rsidRDefault="00EF0552" w:rsidP="00EF055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EF0552" w:rsidRPr="00B118B0" w:rsidRDefault="00EF0552" w:rsidP="00EF0552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EF0552" w:rsidRPr="00B118B0" w:rsidRDefault="00EF0552" w:rsidP="00EF0552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5512D097" w:rsidR="00EF0552" w:rsidRPr="00B118B0" w:rsidRDefault="00EF0552" w:rsidP="00EF055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64,040</w:t>
            </w:r>
          </w:p>
        </w:tc>
        <w:tc>
          <w:tcPr>
            <w:tcW w:w="90" w:type="dxa"/>
            <w:vAlign w:val="bottom"/>
          </w:tcPr>
          <w:p w14:paraId="3599F414" w14:textId="77777777" w:rsidR="00EF0552" w:rsidRPr="00B118B0" w:rsidRDefault="00EF0552" w:rsidP="00EF0552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6B2B4A17" w:rsidR="00EF0552" w:rsidRPr="00B118B0" w:rsidRDefault="0010723D" w:rsidP="00EF055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BBFE43E" w:rsidR="00EF0552" w:rsidRPr="00B118B0" w:rsidRDefault="00EF0552" w:rsidP="00EF0552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28C6F468" w:rsidR="00EF0552" w:rsidRPr="00B118B0" w:rsidRDefault="0010723D" w:rsidP="00EF055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EF0552" w:rsidRPr="00B118B0" w:rsidRDefault="00EF0552" w:rsidP="00EF0552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25883F34" w:rsidR="00EF0552" w:rsidRPr="00B118B0" w:rsidRDefault="0010723D" w:rsidP="00EF055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64,040</w:t>
            </w:r>
          </w:p>
        </w:tc>
      </w:tr>
      <w:tr w:rsidR="00EF0552" w:rsidRPr="00B118B0" w14:paraId="530E1D46" w14:textId="77777777" w:rsidTr="009D72CE">
        <w:trPr>
          <w:trHeight w:val="64"/>
        </w:trPr>
        <w:tc>
          <w:tcPr>
            <w:tcW w:w="2520" w:type="dxa"/>
            <w:vAlign w:val="bottom"/>
          </w:tcPr>
          <w:p w14:paraId="4AC7E7D3" w14:textId="77777777" w:rsidR="00EF0552" w:rsidRPr="005769EF" w:rsidRDefault="00EF0552" w:rsidP="00EF0552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03D9DD43" w14:textId="113E8123" w:rsidR="00EF0552" w:rsidRPr="005769EF" w:rsidRDefault="00EF0552" w:rsidP="00EF0552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(ดูหมายเหตุข้อ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80A156D" w14:textId="77777777" w:rsidR="00EF0552" w:rsidRPr="00B118B0" w:rsidRDefault="00EF0552" w:rsidP="00EF055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74F2DB2" w14:textId="77777777" w:rsidR="00EF0552" w:rsidRDefault="00EF0552" w:rsidP="00EF0552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E4D862" w14:textId="122B6F07" w:rsidR="00EF0552" w:rsidRPr="00B118B0" w:rsidRDefault="00EF0552" w:rsidP="00EF0552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EF0552" w:rsidRPr="00B118B0" w:rsidRDefault="00EF0552" w:rsidP="00EF0552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4DD9261E" w:rsidR="00EF0552" w:rsidRPr="00B118B0" w:rsidRDefault="00EF0552" w:rsidP="00EF055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0660347" w14:textId="77777777" w:rsidR="00EF0552" w:rsidRPr="00B118B0" w:rsidRDefault="00EF0552" w:rsidP="00EF0552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76C64EDC" w:rsidR="00EF0552" w:rsidRPr="00B118B0" w:rsidRDefault="0010723D" w:rsidP="00EF055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EF0552" w:rsidRPr="00B118B0" w:rsidRDefault="00EF0552" w:rsidP="00EF0552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739B14BE" w:rsidR="00EF0552" w:rsidRPr="00B118B0" w:rsidRDefault="0010723D" w:rsidP="00EF055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EF0552" w:rsidRPr="00B118B0" w:rsidRDefault="00EF0552" w:rsidP="00EF0552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83D1A2" w14:textId="635491FF" w:rsidR="00EF0552" w:rsidRPr="00B118B0" w:rsidRDefault="0010723D" w:rsidP="00EF0552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EF0552" w:rsidRPr="00B118B0" w14:paraId="2A314FAC" w14:textId="77777777" w:rsidTr="00873FCF">
        <w:trPr>
          <w:trHeight w:val="161"/>
        </w:trPr>
        <w:tc>
          <w:tcPr>
            <w:tcW w:w="2520" w:type="dxa"/>
            <w:vAlign w:val="bottom"/>
          </w:tcPr>
          <w:p w14:paraId="245B999B" w14:textId="77777777" w:rsidR="00EF0552" w:rsidRPr="00B118B0" w:rsidRDefault="00EF0552" w:rsidP="00873FCF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EF0552" w:rsidRPr="00873FCF" w:rsidRDefault="00EF0552" w:rsidP="00873F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EF0552" w:rsidRPr="00873FCF" w:rsidRDefault="00EF0552" w:rsidP="00873F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EF0552" w:rsidRPr="00873FCF" w:rsidRDefault="00EF0552" w:rsidP="00873FCF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1E983101" w:rsidR="00EF0552" w:rsidRPr="00873FCF" w:rsidRDefault="00EF0552" w:rsidP="00873F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873FCF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81,990</w:t>
            </w:r>
          </w:p>
        </w:tc>
        <w:tc>
          <w:tcPr>
            <w:tcW w:w="90" w:type="dxa"/>
            <w:vAlign w:val="bottom"/>
          </w:tcPr>
          <w:p w14:paraId="770E4F5D" w14:textId="77777777" w:rsidR="00EF0552" w:rsidRPr="00873FCF" w:rsidRDefault="00EF0552" w:rsidP="00873FCF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30CC4D87" w:rsidR="00EF0552" w:rsidRPr="00873FCF" w:rsidRDefault="0010723D" w:rsidP="00873FCF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EF0552" w:rsidRPr="00873FCF" w:rsidRDefault="00EF0552" w:rsidP="00873FCF">
            <w:pPr>
              <w:tabs>
                <w:tab w:val="decimal" w:pos="76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1F77AA7F" w:rsidR="00EF0552" w:rsidRPr="00873FCF" w:rsidRDefault="0010723D" w:rsidP="00873FCF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EF0552" w:rsidRPr="00873FCF" w:rsidRDefault="00EF0552" w:rsidP="00873FCF">
            <w:pPr>
              <w:tabs>
                <w:tab w:val="decimal" w:pos="76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49D05390" w:rsidR="00EF0552" w:rsidRPr="00873FCF" w:rsidRDefault="0010723D" w:rsidP="00873FCF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81,990</w:t>
            </w:r>
          </w:p>
        </w:tc>
      </w:tr>
    </w:tbl>
    <w:p w14:paraId="5B8D9C05" w14:textId="77777777" w:rsidR="0048367C" w:rsidRPr="0048367C" w:rsidRDefault="0048367C" w:rsidP="0048367C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8"/>
          <w:szCs w:val="8"/>
        </w:rPr>
      </w:pPr>
    </w:p>
    <w:p w14:paraId="3B893FC4" w14:textId="2920E432" w:rsidR="0048367C" w:rsidRPr="00B118B0" w:rsidRDefault="0048367C" w:rsidP="0048367C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ยอดคงเหลือของเงินกู้ยืมระยะยาวจากกิจการที่เกี่ยวข้องกัน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9"/>
        <w:gridCol w:w="96"/>
        <w:gridCol w:w="1596"/>
        <w:gridCol w:w="92"/>
        <w:gridCol w:w="1096"/>
        <w:gridCol w:w="97"/>
        <w:gridCol w:w="1181"/>
        <w:gridCol w:w="96"/>
        <w:gridCol w:w="1146"/>
        <w:gridCol w:w="90"/>
        <w:gridCol w:w="1252"/>
      </w:tblGrid>
      <w:tr w:rsidR="0048367C" w:rsidRPr="00657820" w14:paraId="49F3BD4C" w14:textId="77777777" w:rsidTr="0048367C">
        <w:trPr>
          <w:trHeight w:val="20"/>
        </w:trPr>
        <w:tc>
          <w:tcPr>
            <w:tcW w:w="2529" w:type="dxa"/>
            <w:vAlign w:val="bottom"/>
          </w:tcPr>
          <w:p w14:paraId="0121A4BD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" w:type="dxa"/>
          </w:tcPr>
          <w:p w14:paraId="02B98A55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22FC7DAD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</w:tcPr>
          <w:p w14:paraId="4B6E2DEC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6" w:type="dxa"/>
            <w:gridSpan w:val="7"/>
            <w:vAlign w:val="bottom"/>
          </w:tcPr>
          <w:p w14:paraId="5CE4A0A5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48367C" w:rsidRPr="00657820" w14:paraId="3CE56A78" w14:textId="77777777" w:rsidTr="0048367C">
        <w:trPr>
          <w:trHeight w:val="20"/>
        </w:trPr>
        <w:tc>
          <w:tcPr>
            <w:tcW w:w="2529" w:type="dxa"/>
            <w:vAlign w:val="bottom"/>
          </w:tcPr>
          <w:p w14:paraId="26B1E0E8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6" w:type="dxa"/>
          </w:tcPr>
          <w:p w14:paraId="110DE506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5D17C842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</w:tcPr>
          <w:p w14:paraId="746A64D7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6" w:type="dxa"/>
            <w:gridSpan w:val="7"/>
            <w:tcBorders>
              <w:bottom w:val="single" w:sz="4" w:space="0" w:color="auto"/>
            </w:tcBorders>
            <w:vAlign w:val="bottom"/>
          </w:tcPr>
          <w:p w14:paraId="30AB7648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8367C" w:rsidRPr="00657820" w14:paraId="301A08D7" w14:textId="77777777" w:rsidTr="0048367C">
        <w:trPr>
          <w:trHeight w:val="20"/>
        </w:trPr>
        <w:tc>
          <w:tcPr>
            <w:tcW w:w="2529" w:type="dxa"/>
            <w:vMerge w:val="restart"/>
          </w:tcPr>
          <w:p w14:paraId="48324DEB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6" w:type="dxa"/>
          </w:tcPr>
          <w:p w14:paraId="4CE3FF6C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Merge w:val="restart"/>
            <w:vAlign w:val="bottom"/>
          </w:tcPr>
          <w:p w14:paraId="61CA9DE9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518DF05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2" w:type="dxa"/>
          </w:tcPr>
          <w:p w14:paraId="16308176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</w:tcBorders>
            <w:vAlign w:val="bottom"/>
          </w:tcPr>
          <w:p w14:paraId="5DE339A6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1276E77" w14:textId="5041D8E9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0C5D148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68FD" w14:textId="68A0F30E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1A43C4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49A5D5F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00FCC67B" w14:textId="79651AB4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มีนาคม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7C56FC4D" w14:textId="42469723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48367C" w:rsidRPr="00657820" w14:paraId="59B168D4" w14:textId="77777777" w:rsidTr="0048367C">
        <w:trPr>
          <w:trHeight w:val="20"/>
        </w:trPr>
        <w:tc>
          <w:tcPr>
            <w:tcW w:w="2529" w:type="dxa"/>
            <w:vMerge/>
            <w:tcBorders>
              <w:bottom w:val="single" w:sz="4" w:space="0" w:color="auto"/>
            </w:tcBorders>
          </w:tcPr>
          <w:p w14:paraId="71D1F0A7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</w:tcPr>
          <w:p w14:paraId="1E0A1AA0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vAlign w:val="bottom"/>
          </w:tcPr>
          <w:p w14:paraId="04AC2B98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5C1113EC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vAlign w:val="bottom"/>
          </w:tcPr>
          <w:p w14:paraId="16363D4C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</w:tcPr>
          <w:p w14:paraId="39DA4A0D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657AC78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6" w:type="dxa"/>
          </w:tcPr>
          <w:p w14:paraId="6C801F9A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0A495700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9B5ED0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2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9113CC" w14:textId="77777777" w:rsidR="0048367C" w:rsidRPr="00657820" w:rsidRDefault="0048367C" w:rsidP="004B0C8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8367C" w:rsidRPr="00657820" w14:paraId="5F64FCEA" w14:textId="77777777" w:rsidTr="0048367C">
        <w:trPr>
          <w:trHeight w:val="20"/>
        </w:trPr>
        <w:tc>
          <w:tcPr>
            <w:tcW w:w="2529" w:type="dxa"/>
          </w:tcPr>
          <w:p w14:paraId="060F6044" w14:textId="77777777" w:rsidR="0048367C" w:rsidRPr="00657820" w:rsidRDefault="0048367C" w:rsidP="0048367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รีโซแนนซ์ อินดัสเทรียล </w:t>
            </w:r>
          </w:p>
          <w:p w14:paraId="16ECBC9D" w14:textId="77777777" w:rsidR="0048367C" w:rsidRPr="00657820" w:rsidRDefault="0048367C" w:rsidP="0048367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วอเตอร์ อินฟราสทรัคเจอร์</w:t>
            </w:r>
          </w:p>
          <w:p w14:paraId="130C9773" w14:textId="77777777" w:rsidR="0048367C" w:rsidRPr="00657820" w:rsidRDefault="0048367C" w:rsidP="0048367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เอเชีย จำกัด</w:t>
            </w:r>
          </w:p>
          <w:p w14:paraId="651AC408" w14:textId="486194DB" w:rsidR="0048367C" w:rsidRPr="00657820" w:rsidRDefault="0048367C" w:rsidP="0048367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C30AE4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6" w:type="dxa"/>
          </w:tcPr>
          <w:p w14:paraId="4EDF5C05" w14:textId="77777777" w:rsidR="0048367C" w:rsidRPr="00657820" w:rsidRDefault="0048367C" w:rsidP="0048367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69DA01FB" w14:textId="77777777" w:rsidR="0048367C" w:rsidRPr="00657820" w:rsidRDefault="0048367C" w:rsidP="0048367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</w:tc>
        <w:tc>
          <w:tcPr>
            <w:tcW w:w="92" w:type="dxa"/>
          </w:tcPr>
          <w:p w14:paraId="6B8AF60A" w14:textId="77777777" w:rsidR="0048367C" w:rsidRPr="00657820" w:rsidRDefault="0048367C" w:rsidP="0048367C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7F3C6" w14:textId="77777777" w:rsidR="0048367C" w:rsidRPr="00657820" w:rsidRDefault="0048367C" w:rsidP="0048367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3B73DF3" w14:textId="4D8FABE0" w:rsidR="0048367C" w:rsidRPr="00657820" w:rsidRDefault="0048367C" w:rsidP="0048367C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7D04BC6" w14:textId="77777777" w:rsidR="0048367C" w:rsidRPr="00657820" w:rsidRDefault="0048367C" w:rsidP="0048367C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54E15" w14:textId="5822A928" w:rsidR="0048367C" w:rsidRPr="00657820" w:rsidRDefault="0010723D" w:rsidP="0048367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2E9162F5" w14:textId="77777777" w:rsidR="0048367C" w:rsidRPr="00657820" w:rsidRDefault="0048367C" w:rsidP="0048367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B469" w14:textId="79DBE332" w:rsidR="0048367C" w:rsidRPr="00657820" w:rsidRDefault="0010723D" w:rsidP="0048367C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24849">
              <w:rPr>
                <w:rFonts w:asciiTheme="majorBidi" w:eastAsia="Times New Roman" w:hAnsiTheme="majorBidi" w:cstheme="majorBidi"/>
                <w:sz w:val="28"/>
              </w:rPr>
              <w:t>10,000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A0B71" w14:textId="77777777" w:rsidR="0048367C" w:rsidRPr="00657820" w:rsidRDefault="0048367C" w:rsidP="0048367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C234042" w14:textId="3D6925AF" w:rsidR="0048367C" w:rsidRPr="00657820" w:rsidRDefault="00224849" w:rsidP="0048367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134,053</w:t>
            </w:r>
          </w:p>
        </w:tc>
      </w:tr>
      <w:tr w:rsidR="0048367C" w:rsidRPr="00657820" w14:paraId="163B200D" w14:textId="77777777" w:rsidTr="0048367C">
        <w:trPr>
          <w:trHeight w:val="20"/>
        </w:trPr>
        <w:tc>
          <w:tcPr>
            <w:tcW w:w="2529" w:type="dxa"/>
          </w:tcPr>
          <w:p w14:paraId="7E589698" w14:textId="77777777" w:rsidR="0048367C" w:rsidRDefault="0048367C" w:rsidP="0048367C">
            <w:pPr>
              <w:tabs>
                <w:tab w:val="left" w:pos="360"/>
                <w:tab w:val="left" w:pos="2160"/>
              </w:tabs>
              <w:ind w:right="-110" w:firstLine="9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A1446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ใน </w:t>
            </w:r>
          </w:p>
          <w:p w14:paraId="14252C49" w14:textId="0EDF17BF" w:rsidR="0048367C" w:rsidRPr="00657820" w:rsidRDefault="0048367C" w:rsidP="0048367C">
            <w:pPr>
              <w:tabs>
                <w:tab w:val="left" w:pos="360"/>
                <w:tab w:val="left" w:pos="2160"/>
              </w:tabs>
              <w:ind w:right="-110" w:firstLine="9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หนึ่งปี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C30AE4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6" w:type="dxa"/>
          </w:tcPr>
          <w:p w14:paraId="7120B63F" w14:textId="77777777" w:rsidR="0048367C" w:rsidRPr="00657820" w:rsidRDefault="0048367C" w:rsidP="0048367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</w:tcPr>
          <w:p w14:paraId="0EFC84E7" w14:textId="77777777" w:rsidR="0048367C" w:rsidRPr="00657820" w:rsidRDefault="0048367C" w:rsidP="0048367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</w:tcPr>
          <w:p w14:paraId="088348B2" w14:textId="77777777" w:rsidR="0048367C" w:rsidRPr="00657820" w:rsidRDefault="0048367C" w:rsidP="0048367C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87FAD" w14:textId="6B252E8C" w:rsidR="0048367C" w:rsidRPr="00657820" w:rsidRDefault="0048367C" w:rsidP="0048367C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296CD5E" w14:textId="77777777" w:rsidR="0048367C" w:rsidRPr="00657820" w:rsidRDefault="0048367C" w:rsidP="0048367C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477F" w14:textId="44C0484F" w:rsidR="0048367C" w:rsidRPr="00657820" w:rsidRDefault="0010723D" w:rsidP="0048367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5F309D64" w14:textId="77777777" w:rsidR="0048367C" w:rsidRPr="00657820" w:rsidRDefault="0048367C" w:rsidP="0048367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2DF64" w14:textId="2E7B305D" w:rsidR="0048367C" w:rsidRPr="00657820" w:rsidRDefault="00224849" w:rsidP="0048367C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0E5E7" w14:textId="77777777" w:rsidR="0048367C" w:rsidRPr="00657820" w:rsidRDefault="0048367C" w:rsidP="0048367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550C24E" w14:textId="61D144E4" w:rsidR="0048367C" w:rsidRPr="00657820" w:rsidRDefault="00224849" w:rsidP="0048367C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(134,053)</w:t>
            </w:r>
          </w:p>
        </w:tc>
      </w:tr>
      <w:tr w:rsidR="0048367C" w:rsidRPr="00657820" w14:paraId="71AE167D" w14:textId="77777777" w:rsidTr="0048367C">
        <w:trPr>
          <w:trHeight w:val="20"/>
        </w:trPr>
        <w:tc>
          <w:tcPr>
            <w:tcW w:w="2529" w:type="dxa"/>
          </w:tcPr>
          <w:p w14:paraId="754953E8" w14:textId="77777777" w:rsidR="0048367C" w:rsidRPr="00657820" w:rsidRDefault="0048367C" w:rsidP="0048367C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6" w:type="dxa"/>
          </w:tcPr>
          <w:p w14:paraId="1924EC89" w14:textId="77777777" w:rsidR="0048367C" w:rsidRPr="00657820" w:rsidRDefault="0048367C" w:rsidP="0048367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389303FC" w14:textId="77777777" w:rsidR="0048367C" w:rsidRPr="00657820" w:rsidRDefault="0048367C" w:rsidP="0048367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</w:tcPr>
          <w:p w14:paraId="7B0CA792" w14:textId="77777777" w:rsidR="0048367C" w:rsidRPr="00657820" w:rsidRDefault="0048367C" w:rsidP="0048367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581C1" w14:textId="636C6B9D" w:rsidR="0048367C" w:rsidRPr="00657820" w:rsidRDefault="0048367C" w:rsidP="0048367C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2FCF8A61" w14:textId="77777777" w:rsidR="0048367C" w:rsidRPr="00657820" w:rsidRDefault="0048367C" w:rsidP="0048367C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C66BB" w14:textId="1FA2E44E" w:rsidR="0048367C" w:rsidRPr="00657820" w:rsidRDefault="0010723D" w:rsidP="0048367C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8FDF651" w14:textId="77777777" w:rsidR="0048367C" w:rsidRPr="00657820" w:rsidRDefault="0048367C" w:rsidP="0048367C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F47DD" w14:textId="46FB3880" w:rsidR="0048367C" w:rsidRPr="00657820" w:rsidRDefault="00224849" w:rsidP="0048367C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D492DE" w14:textId="77777777" w:rsidR="0048367C" w:rsidRPr="00657820" w:rsidRDefault="0048367C" w:rsidP="0048367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F134797" w14:textId="344CCF39" w:rsidR="0048367C" w:rsidRPr="00657820" w:rsidRDefault="00224849" w:rsidP="0048367C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</w:tr>
    </w:tbl>
    <w:p w14:paraId="35BB86AB" w14:textId="0051EE44" w:rsidR="00F53166" w:rsidRPr="007A206C" w:rsidRDefault="005A15CA" w:rsidP="0008073B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  <w:r w:rsidR="009E4C64"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AD68674" w14:textId="58B3E499" w:rsidR="00B83299" w:rsidRPr="007A206C" w:rsidRDefault="00B83299" w:rsidP="00B8329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งวดสามเดือนสิ้นสุดวันที่</w:t>
      </w:r>
      <w:r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C4ED4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0315A">
        <w:tc>
          <w:tcPr>
            <w:tcW w:w="405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0315A">
        <w:tc>
          <w:tcPr>
            <w:tcW w:w="405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7CE8EF65" w:rsidR="00F53166" w:rsidRPr="007A206C" w:rsidRDefault="00ED3D75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มีนาคม</w:t>
            </w:r>
          </w:p>
        </w:tc>
      </w:tr>
      <w:tr w:rsidR="00F53166" w:rsidRPr="007A206C" w14:paraId="349A403D" w14:textId="77777777" w:rsidTr="00E0315A">
        <w:tc>
          <w:tcPr>
            <w:tcW w:w="405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0A01" w:rsidRPr="007A206C" w14:paraId="3D687550" w14:textId="77777777" w:rsidTr="004B0C8A">
        <w:tc>
          <w:tcPr>
            <w:tcW w:w="4050" w:type="dxa"/>
            <w:vAlign w:val="bottom"/>
          </w:tcPr>
          <w:p w14:paraId="7D470512" w14:textId="77777777" w:rsidR="00F50A01" w:rsidRPr="007A206C" w:rsidRDefault="00F50A01" w:rsidP="00F50A01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689ED" w14:textId="4B2AD073" w:rsidR="00F50A01" w:rsidRPr="007A206C" w:rsidRDefault="00F50A01" w:rsidP="00F50A0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0A01" w:rsidRPr="007A206C" w:rsidRDefault="00F50A01" w:rsidP="00F50A0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0C555" w14:textId="3F38FF1F" w:rsidR="00F50A01" w:rsidRPr="007A206C" w:rsidRDefault="00F50A01" w:rsidP="00F50A0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0A01" w:rsidRPr="007A206C" w:rsidRDefault="00F50A01" w:rsidP="00F50A0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413F00" w14:textId="7FBF6E57" w:rsidR="00F50A01" w:rsidRPr="007A206C" w:rsidRDefault="00F50A01" w:rsidP="00F50A0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0A01" w:rsidRPr="007A206C" w:rsidRDefault="00F50A01" w:rsidP="00F50A0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C991AE" w14:textId="0601685D" w:rsidR="00F50A01" w:rsidRPr="007A206C" w:rsidRDefault="00F50A01" w:rsidP="00F50A01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F17C1" w:rsidRPr="007A206C" w14:paraId="1523EDE9" w14:textId="77777777" w:rsidTr="00B14C28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75EF5203" w14:textId="77777777" w:rsidR="007F17C1" w:rsidRPr="007A206C" w:rsidRDefault="007F17C1" w:rsidP="007F17C1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01075971" w:rsidR="007F17C1" w:rsidRPr="007A206C" w:rsidRDefault="00BF3D40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7F17C1" w:rsidRPr="007A206C" w:rsidRDefault="007F17C1" w:rsidP="007F17C1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1BD81A4B" w:rsidR="007F17C1" w:rsidRPr="007A206C" w:rsidRDefault="007F17C1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</w:rPr>
              <w:t>3,948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7F17C1" w:rsidRPr="007A206C" w:rsidRDefault="007F17C1" w:rsidP="007F17C1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4A2F5FAF" w:rsidR="007F17C1" w:rsidRPr="007A206C" w:rsidRDefault="00BF3D40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7F17C1" w:rsidRPr="007A206C" w:rsidRDefault="007F17C1" w:rsidP="007F17C1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607EFB36" w:rsidR="007F17C1" w:rsidRPr="007A206C" w:rsidRDefault="007F17C1" w:rsidP="007F17C1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</w:rPr>
              <w:t>2,</w:t>
            </w:r>
            <w:r w:rsidRPr="0080659F">
              <w:rPr>
                <w:rFonts w:asciiTheme="majorBidi" w:hAnsiTheme="majorBidi" w:cstheme="majorBidi"/>
                <w:sz w:val="28"/>
                <w:cs/>
              </w:rPr>
              <w:t>868</w:t>
            </w:r>
          </w:p>
        </w:tc>
      </w:tr>
      <w:tr w:rsidR="007F17C1" w:rsidRPr="007A206C" w14:paraId="5ED01DBC" w14:textId="77777777" w:rsidTr="00B14C28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4F4C54C" w14:textId="77777777" w:rsidR="007F17C1" w:rsidRPr="007A206C" w:rsidRDefault="007F17C1" w:rsidP="007F17C1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6885E34D" w:rsidR="007F17C1" w:rsidRPr="007A206C" w:rsidRDefault="00BF3D40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7F17C1" w:rsidRPr="007A206C" w:rsidRDefault="007F17C1" w:rsidP="007F17C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514A42FF" w:rsidR="007F17C1" w:rsidRPr="007A206C" w:rsidRDefault="007F17C1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</w:rPr>
              <w:t>782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7F17C1" w:rsidRPr="007A206C" w:rsidRDefault="007F17C1" w:rsidP="007F17C1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3B8B89DD" w:rsidR="007F17C1" w:rsidRPr="007A206C" w:rsidRDefault="00BF3D40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7F17C1" w:rsidRPr="007A206C" w:rsidRDefault="007F17C1" w:rsidP="007F17C1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55B5B7D9" w:rsidR="007F17C1" w:rsidRPr="007A206C" w:rsidRDefault="007F17C1" w:rsidP="007F17C1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  <w:cs/>
              </w:rPr>
              <w:t>336</w:t>
            </w:r>
          </w:p>
        </w:tc>
      </w:tr>
      <w:tr w:rsidR="007F17C1" w:rsidRPr="007A206C" w14:paraId="2A6A909A" w14:textId="77777777" w:rsidTr="00B14C28">
        <w:tc>
          <w:tcPr>
            <w:tcW w:w="4050" w:type="dxa"/>
            <w:shd w:val="clear" w:color="auto" w:fill="auto"/>
            <w:vAlign w:val="center"/>
          </w:tcPr>
          <w:p w14:paraId="3AC18E73" w14:textId="77777777" w:rsidR="007F17C1" w:rsidRPr="007A206C" w:rsidRDefault="007F17C1" w:rsidP="007F17C1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0BD708DD" w:rsidR="007F17C1" w:rsidRPr="007A206C" w:rsidRDefault="00BF3D40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5,065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7F17C1" w:rsidRPr="007A206C" w:rsidRDefault="007F17C1" w:rsidP="007F17C1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742DC656" w:rsidR="007F17C1" w:rsidRPr="007A206C" w:rsidRDefault="007F17C1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659F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80659F">
              <w:rPr>
                <w:rFonts w:asciiTheme="majorBidi" w:hAnsiTheme="majorBidi" w:cstheme="majorBidi"/>
                <w:b/>
                <w:bCs/>
                <w:sz w:val="28"/>
                <w:cs/>
              </w:rPr>
              <w:t>,730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7F17C1" w:rsidRPr="007A206C" w:rsidRDefault="007F17C1" w:rsidP="007F17C1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27BC4490" w:rsidR="007F17C1" w:rsidRPr="007A206C" w:rsidRDefault="00BF3D40" w:rsidP="007F17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3,366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7F17C1" w:rsidRPr="007A206C" w:rsidRDefault="007F17C1" w:rsidP="007F17C1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33AE008A" w:rsidR="007F17C1" w:rsidRPr="007A206C" w:rsidRDefault="007F17C1" w:rsidP="007F17C1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659F">
              <w:rPr>
                <w:rFonts w:asciiTheme="majorBidi" w:hAnsiTheme="majorBidi" w:cstheme="majorBidi"/>
                <w:b/>
                <w:bCs/>
                <w:sz w:val="28"/>
                <w:cs/>
              </w:rPr>
              <w:t>3,204</w:t>
            </w:r>
          </w:p>
        </w:tc>
      </w:tr>
      <w:tr w:rsidR="007F17C1" w:rsidRPr="007A206C" w14:paraId="3E3796FD" w14:textId="77777777" w:rsidTr="00E0315A">
        <w:trPr>
          <w:trHeight w:val="213"/>
        </w:trPr>
        <w:tc>
          <w:tcPr>
            <w:tcW w:w="4050" w:type="dxa"/>
            <w:vAlign w:val="bottom"/>
          </w:tcPr>
          <w:p w14:paraId="16CDB410" w14:textId="77777777" w:rsidR="007F17C1" w:rsidRPr="007A206C" w:rsidRDefault="007F17C1" w:rsidP="007F17C1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7F17C1" w:rsidRPr="007A206C" w:rsidRDefault="007F17C1" w:rsidP="007F17C1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60C21139" w14:textId="77777777" w:rsidR="00A54A94" w:rsidRDefault="00A54A94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</w:rPr>
      </w:pPr>
    </w:p>
    <w:p w14:paraId="6A9B72EF" w14:textId="097ED563" w:rsidR="00F53166" w:rsidRPr="007A206C" w:rsidRDefault="009E4C64" w:rsidP="000807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79858E05" w14:textId="70F5D474" w:rsidR="00107B9F" w:rsidRDefault="009E4C64" w:rsidP="0008073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ประกอบงบการเงิน</w:t>
      </w:r>
      <w:r w:rsidRPr="00D7301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AD664F">
        <w:rPr>
          <w:rFonts w:asciiTheme="majorBidi" w:hAnsiTheme="majorBidi" w:cstheme="majorBidi"/>
          <w:color w:val="000000"/>
          <w:spacing w:val="-2"/>
          <w:sz w:val="28"/>
        </w:rPr>
        <w:t>20</w:t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62A350CA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DE7F77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DE7F77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7F77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="00DE7F7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DE7F77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E7F77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DE7F77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</w:rPr>
        <w:t>2566</w:t>
      </w:r>
      <w:r w:rsidR="00DE7F77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83BE7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E83BE7" w:rsidRPr="0002372B" w:rsidRDefault="00E83BE7" w:rsidP="00E83BE7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04FF0" w14:textId="77777777" w:rsidR="00E83BE7" w:rsidRDefault="00E83BE7" w:rsidP="00E83BE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</w:p>
          <w:p w14:paraId="24428A6A" w14:textId="54E49665" w:rsidR="00E83BE7" w:rsidRPr="0002372B" w:rsidRDefault="00E83BE7" w:rsidP="00E83BE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E83BE7" w:rsidRPr="0002372B" w:rsidRDefault="00E83BE7" w:rsidP="00E83BE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C5248" w14:textId="77777777" w:rsidR="00E83BE7" w:rsidRPr="0002372B" w:rsidRDefault="00E83BE7" w:rsidP="00E83BE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0F0F8DC9" w:rsidR="00E83BE7" w:rsidRPr="0002372B" w:rsidRDefault="00787C04" w:rsidP="00E83BE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F50A0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E83BE7" w:rsidRPr="0002372B" w:rsidRDefault="00E83BE7" w:rsidP="00E83BE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DF6E" w14:textId="77777777" w:rsidR="00E83BE7" w:rsidRDefault="00E83BE7" w:rsidP="00E83BE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</w:p>
          <w:p w14:paraId="7305D22F" w14:textId="4E8C5521" w:rsidR="00E83BE7" w:rsidRPr="0002372B" w:rsidRDefault="00E83BE7" w:rsidP="00E83BE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E83BE7" w:rsidRPr="0002372B" w:rsidRDefault="00E83BE7" w:rsidP="00E83BE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E5A30" w14:textId="77777777" w:rsidR="00E83BE7" w:rsidRPr="0002372B" w:rsidRDefault="00E83BE7" w:rsidP="00E83BE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577929AD" w:rsidR="00E83BE7" w:rsidRPr="0002372B" w:rsidRDefault="00787C04" w:rsidP="00E83BE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F50A01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C49F1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5C49F1" w:rsidRPr="0002372B" w:rsidRDefault="005C49F1" w:rsidP="005C49F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1B6C5325" w:rsidR="005C49F1" w:rsidRPr="0002372B" w:rsidRDefault="00F24583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5C49F1" w:rsidRPr="0002372B" w:rsidRDefault="005C49F1" w:rsidP="005C49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503B0F5C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657820">
              <w:rPr>
                <w:rFonts w:asciiTheme="majorBidi" w:hAnsiTheme="majorBidi" w:cstheme="majorBidi"/>
                <w:sz w:val="28"/>
              </w:rPr>
              <w:t>,616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5C49F1" w:rsidRPr="0002372B" w:rsidRDefault="005C49F1" w:rsidP="005C49F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249A3E04" w:rsidR="005C49F1" w:rsidRPr="0002372B" w:rsidRDefault="00855587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5B6D6744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5C49F1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5C49F1" w:rsidRPr="0002372B" w:rsidRDefault="005C49F1" w:rsidP="005C49F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1A4A574F" w:rsidR="005C49F1" w:rsidRPr="0002372B" w:rsidRDefault="00F24583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72,692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5C49F1" w:rsidRPr="0002372B" w:rsidRDefault="005C49F1" w:rsidP="005C49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04C91BCF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5C49F1" w:rsidRPr="0002372B" w:rsidRDefault="005C49F1" w:rsidP="005C49F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2328A00C" w:rsidR="005C49F1" w:rsidRPr="0002372B" w:rsidRDefault="00855587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0F1F9457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5,20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5C49F1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5C49F1" w:rsidRPr="0002372B" w:rsidRDefault="005C49F1" w:rsidP="005C49F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6E33EA3C" w:rsidR="005C49F1" w:rsidRPr="0002372B" w:rsidRDefault="00855587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5C49F1" w:rsidRPr="0002372B" w:rsidRDefault="005C49F1" w:rsidP="005C49F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587E1A63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114,827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5C49F1" w:rsidRPr="0002372B" w:rsidRDefault="005C49F1" w:rsidP="005C49F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7BF5E411" w:rsidR="005C49F1" w:rsidRPr="0002372B" w:rsidRDefault="00855587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64107712" w:rsidR="005C49F1" w:rsidRPr="0002372B" w:rsidRDefault="005C49F1" w:rsidP="005C49F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5,22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200C999D" w14:textId="6D5A7153" w:rsidR="00B16CFE" w:rsidRDefault="0092712D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ณ วันที่ </w:t>
      </w:r>
      <w:r w:rsidRPr="00EB4071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Pr="00EB4071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มีนาคม </w:t>
      </w:r>
      <w:r w:rsidRPr="00EB4071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8D4BF7">
        <w:rPr>
          <w:rFonts w:asciiTheme="majorBidi" w:hAnsiTheme="majorBidi" w:cstheme="majorBidi"/>
          <w:color w:val="000000"/>
          <w:spacing w:val="-4"/>
          <w:sz w:val="28"/>
        </w:rPr>
        <w:t>7</w:t>
      </w:r>
      <w:r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B16CFE" w:rsidRPr="006F4FAF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ดอกเบี้ย</w:t>
      </w:r>
      <w:r w:rsidR="00B16CFE"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เงินฝากประจำธนาคารในงบการเงินรวมและงบการเงินเฉพาะกิจการคิดอัตราดอกเบี้ย</w:t>
      </w:r>
      <w:r w:rsidR="00E35EEC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    </w:t>
      </w:r>
      <w:r w:rsidR="00B16CFE" w:rsidRPr="00416B23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ร้อยละ </w:t>
      </w:r>
      <w:r w:rsidR="00B16CFE" w:rsidRPr="00416B23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F00149" w:rsidRPr="00416B23">
        <w:rPr>
          <w:rFonts w:asciiTheme="majorBidi" w:hAnsiTheme="majorBidi" w:cstheme="majorBidi"/>
          <w:color w:val="000000" w:themeColor="text1"/>
          <w:spacing w:val="-4"/>
          <w:sz w:val="28"/>
        </w:rPr>
        <w:t>60</w:t>
      </w:r>
      <w:r w:rsidR="00B16CFE" w:rsidRPr="00416B23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="00B16CFE" w:rsidRPr="00416B23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="00B16CFE" w:rsidRPr="00416B23">
        <w:rPr>
          <w:rFonts w:ascii="Angsana New" w:hAnsi="Angsana New"/>
          <w:color w:val="000000"/>
          <w:spacing w:val="-4"/>
          <w:sz w:val="28"/>
        </w:rPr>
        <w:t>0.15 - 0.</w:t>
      </w:r>
      <w:r w:rsidR="00E77BF2" w:rsidRPr="00416B23">
        <w:rPr>
          <w:rFonts w:ascii="Angsana New" w:hAnsi="Angsana New"/>
          <w:color w:val="000000"/>
          <w:spacing w:val="-4"/>
          <w:sz w:val="28"/>
        </w:rPr>
        <w:t>5</w:t>
      </w:r>
      <w:r w:rsidR="006E77A8" w:rsidRPr="00416B23">
        <w:rPr>
          <w:rFonts w:ascii="Angsana New" w:hAnsi="Angsana New"/>
          <w:color w:val="000000"/>
          <w:spacing w:val="-4"/>
          <w:sz w:val="28"/>
        </w:rPr>
        <w:t>0</w:t>
      </w:r>
      <w:r w:rsidR="00B16CFE" w:rsidRPr="00416B23">
        <w:rPr>
          <w:rFonts w:ascii="Angsana New" w:hAnsi="Angsana New" w:hint="cs"/>
          <w:color w:val="000000"/>
          <w:spacing w:val="-4"/>
          <w:sz w:val="28"/>
        </w:rPr>
        <w:t xml:space="preserve"> </w:t>
      </w:r>
      <w:r w:rsidR="00B16CFE" w:rsidRPr="00416B23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ต่อปี</w:t>
      </w:r>
      <w:r w:rsidR="00B16CFE"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 ตามลำดับ</w:t>
      </w:r>
      <w:r w:rsidR="00B16CFE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(</w:t>
      </w:r>
      <w:r w:rsidR="0021307D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 w:themeColor="text1"/>
          <w:spacing w:val="-4"/>
          <w:sz w:val="28"/>
        </w:rPr>
        <w:t>2566</w:t>
      </w:r>
      <w:r w:rsidR="00B16CFE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: </w:t>
      </w:r>
      <w:r w:rsidR="00B16CFE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อัตราดอกเบี้ยร้อยละ </w:t>
      </w:r>
      <w:r w:rsidR="00B16CFE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0.15 </w:t>
      </w:r>
      <w:r w:rsidR="00B16CFE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- 0.</w:t>
      </w:r>
      <w:r w:rsidR="008D4BF7">
        <w:rPr>
          <w:rFonts w:asciiTheme="majorBidi" w:hAnsiTheme="majorBidi" w:cstheme="majorBidi"/>
          <w:color w:val="000000" w:themeColor="text1"/>
          <w:spacing w:val="-4"/>
          <w:sz w:val="28"/>
        </w:rPr>
        <w:t>60</w:t>
      </w:r>
      <w:r w:rsidR="00B16CFE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="00B16CFE" w:rsidRPr="003A707F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="00B16CFE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0.15 - 0</w:t>
      </w:r>
      <w:r w:rsidR="00B16CFE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>.</w:t>
      </w:r>
      <w:r w:rsidR="008D4BF7">
        <w:rPr>
          <w:rFonts w:asciiTheme="majorBidi" w:hAnsiTheme="majorBidi" w:cstheme="majorBidi"/>
          <w:color w:val="000000" w:themeColor="text1"/>
          <w:spacing w:val="-4"/>
          <w:sz w:val="28"/>
        </w:rPr>
        <w:t>50</w:t>
      </w:r>
      <w:r w:rsidR="00B16CFE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="00B16CFE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ต่อปี ตามลำดับ)</w:t>
      </w:r>
    </w:p>
    <w:p w14:paraId="33B2D1CE" w14:textId="77777777" w:rsidR="00994D57" w:rsidRPr="00EB4071" w:rsidRDefault="00994D57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cs/>
        </w:rPr>
      </w:pPr>
    </w:p>
    <w:p w14:paraId="7BFCDF0B" w14:textId="2F0592A5" w:rsidR="00E4735F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C1AA269" w14:textId="77777777" w:rsidR="007F17C1" w:rsidRDefault="007F17C1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F0CFC11" w14:textId="77777777" w:rsidR="007F17C1" w:rsidRPr="00151FBE" w:rsidRDefault="007F17C1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3F43BABC" w:rsidR="002403B3" w:rsidRPr="00B54F30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427388" w:rsidRPr="00427388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</w:t>
      </w:r>
      <w:r w:rsidR="00427388" w:rsidRPr="00B54F3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เพื่อซื้อ</w:t>
      </w:r>
      <w:r w:rsidR="00F90F0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ที่ดิน อาคาร </w:t>
      </w:r>
      <w:r w:rsidR="00427388" w:rsidRPr="00B54F3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อุปกรณ์</w:t>
      </w:r>
      <w:r w:rsidR="00427388" w:rsidRPr="00B54F30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427388" w:rsidRPr="00B54F3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427388" w:rsidRPr="00B54F3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งวดสามเดือน</w:t>
      </w:r>
      <w:r w:rsidR="00427388" w:rsidRPr="00B54F30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427388" w:rsidRPr="00B54F3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427388" w:rsidRPr="00B54F3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มีนาคม </w:t>
      </w:r>
      <w:r w:rsidR="00427388" w:rsidRPr="00B54F3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86526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427388" w:rsidRPr="00B54F3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</w:rPr>
        <w:t>2566</w:t>
      </w:r>
      <w:r w:rsidR="00427388" w:rsidRPr="00B54F3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360711" w14:paraId="762E23CD" w14:textId="77777777" w:rsidTr="00A5631C">
        <w:trPr>
          <w:cantSplit/>
          <w:trHeight w:val="108"/>
        </w:trPr>
        <w:tc>
          <w:tcPr>
            <w:tcW w:w="4320" w:type="dxa"/>
          </w:tcPr>
          <w:p w14:paraId="5657512C" w14:textId="77777777" w:rsidR="00AA5409" w:rsidRPr="00360711" w:rsidRDefault="00AA5409" w:rsidP="00E54490">
            <w:pPr>
              <w:rPr>
                <w:rFonts w:asciiTheme="majorBidi" w:eastAsia="MS Mincho" w:hAnsi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360711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360711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360711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8"/>
              </w:rPr>
            </w:pPr>
            <w:r w:rsidRPr="00360711">
              <w:rPr>
                <w:rFonts w:asciiTheme="majorBidi" w:hAnsi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A5409" w:rsidRPr="00360711" w14:paraId="331B5174" w14:textId="77777777" w:rsidTr="00A5631C">
        <w:trPr>
          <w:cantSplit/>
          <w:trHeight w:val="108"/>
        </w:trPr>
        <w:tc>
          <w:tcPr>
            <w:tcW w:w="4320" w:type="dxa"/>
          </w:tcPr>
          <w:p w14:paraId="632068A1" w14:textId="77777777" w:rsidR="00AA5409" w:rsidRPr="00360711" w:rsidRDefault="00AA5409" w:rsidP="00E54490">
            <w:pPr>
              <w:rPr>
                <w:rFonts w:asciiTheme="majorBidi" w:eastAsia="MS Mincho" w:hAnsi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360711" w:rsidRDefault="00AA5409" w:rsidP="00E821F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071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360711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360711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36071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4F30" w:rsidRPr="00360711" w14:paraId="56DF460C" w14:textId="77777777" w:rsidTr="00A5631C">
        <w:trPr>
          <w:cantSplit/>
          <w:trHeight w:val="1187"/>
        </w:trPr>
        <w:tc>
          <w:tcPr>
            <w:tcW w:w="4320" w:type="dxa"/>
          </w:tcPr>
          <w:p w14:paraId="3A10AA7B" w14:textId="77777777" w:rsidR="00B54F30" w:rsidRPr="00360711" w:rsidRDefault="00B54F30" w:rsidP="00B54F30">
            <w:pPr>
              <w:rPr>
                <w:rFonts w:asciiTheme="majorBidi" w:eastAsia="MS Mincho" w:hAnsi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215724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D0B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516FCEC3" w14:textId="01550B2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D0B8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C30024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47E91EEC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55542644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CC57BD9" w14:textId="747154CD" w:rsidR="00B54F30" w:rsidRPr="006D0B8F" w:rsidRDefault="00787C04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50A01" w:rsidRPr="006D0B8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4F2D0175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B68AC3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D0B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1BCAD8BF" w14:textId="63F62D42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6D0B8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9F6C51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700B2F12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7819C8F6" w14:textId="77777777" w:rsidR="00B54F30" w:rsidRPr="006D0B8F" w:rsidRDefault="00B54F30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D0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E7AC4DE" w14:textId="2B69630D" w:rsidR="00B54F30" w:rsidRPr="006D0B8F" w:rsidRDefault="00787C04" w:rsidP="00B54F3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B8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63143" w:rsidRPr="006D0B8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13F41" w:rsidRPr="00360711" w14:paraId="2FBC3CDE" w14:textId="77777777" w:rsidTr="004B0C8A">
        <w:trPr>
          <w:cantSplit/>
        </w:trPr>
        <w:tc>
          <w:tcPr>
            <w:tcW w:w="4320" w:type="dxa"/>
          </w:tcPr>
          <w:p w14:paraId="3F5AA0DA" w14:textId="07F242C3" w:rsidR="00713F41" w:rsidRPr="00360711" w:rsidRDefault="005967E6" w:rsidP="005B5EC9">
            <w:pPr>
              <w:ind w:right="108"/>
              <w:jc w:val="thaiDistribute"/>
              <w:rPr>
                <w:rFonts w:asciiTheme="majorBidi" w:eastAsia="MS Mincho" w:hAnsiTheme="majorBidi"/>
                <w:sz w:val="28"/>
              </w:rPr>
            </w:pPr>
            <w:r>
              <w:rPr>
                <w:rFonts w:asciiTheme="majorBidi" w:eastAsia="MS Mincho" w:hAnsiTheme="majorBidi" w:hint="cs"/>
                <w:sz w:val="28"/>
                <w:cs/>
              </w:rPr>
              <w:t xml:space="preserve"> </w:t>
            </w:r>
            <w:r w:rsidR="00713F41" w:rsidRPr="00360711">
              <w:rPr>
                <w:rFonts w:asciiTheme="majorBidi" w:eastAsia="MS Mincho" w:hAnsiTheme="majorBidi"/>
                <w:sz w:val="28"/>
                <w:cs/>
              </w:rPr>
              <w:t>เจ้าหนี้ค่าซื้อ</w:t>
            </w:r>
            <w:r w:rsidR="00713F41" w:rsidRPr="00360711">
              <w:rPr>
                <w:rFonts w:asciiTheme="majorBidi" w:eastAsia="MS Mincho" w:hAnsiTheme="majorBidi" w:hint="cs"/>
                <w:sz w:val="28"/>
                <w:cs/>
              </w:rPr>
              <w:t xml:space="preserve">ที่ดิน อาคาร </w:t>
            </w:r>
            <w:r w:rsidR="00713F41" w:rsidRPr="00360711">
              <w:rPr>
                <w:rFonts w:asciiTheme="majorBidi" w:eastAsia="MS Mincho" w:hAnsiTheme="majorBidi"/>
                <w:sz w:val="28"/>
                <w:cs/>
              </w:rPr>
              <w:t>อุปกรณ์</w:t>
            </w:r>
            <w:r w:rsidR="00713F41" w:rsidRPr="00360711">
              <w:rPr>
                <w:rFonts w:asciiTheme="majorBidi" w:eastAsia="MS Mincho" w:hAnsiTheme="majorBidi" w:hint="cs"/>
                <w:sz w:val="28"/>
                <w:cs/>
              </w:rPr>
              <w:t>และงานระหว่าง</w:t>
            </w:r>
          </w:p>
          <w:p w14:paraId="561A794B" w14:textId="74A38296" w:rsidR="00713F41" w:rsidRPr="00360711" w:rsidRDefault="00713F41" w:rsidP="00362347">
            <w:pPr>
              <w:ind w:left="540" w:right="108"/>
              <w:jc w:val="thaiDistribute"/>
              <w:rPr>
                <w:rFonts w:asciiTheme="majorBidi" w:eastAsia="MS Mincho" w:hAnsiTheme="majorBidi"/>
                <w:sz w:val="28"/>
              </w:rPr>
            </w:pPr>
            <w:r w:rsidRPr="00360711">
              <w:rPr>
                <w:rFonts w:asciiTheme="majorBidi" w:eastAsia="MS Mincho" w:hAnsiTheme="majorBidi" w:hint="cs"/>
                <w:sz w:val="28"/>
                <w:cs/>
              </w:rPr>
              <w:t>ก่อสร้าง</w:t>
            </w:r>
            <w:r w:rsidRPr="00360711">
              <w:rPr>
                <w:rFonts w:asciiTheme="majorBidi" w:eastAsia="MS Mincho" w:hAnsiTheme="majorBidi"/>
                <w:sz w:val="28"/>
                <w:cs/>
              </w:rPr>
              <w:t>ยกมา</w:t>
            </w:r>
            <w:r w:rsidR="00A20B46">
              <w:rPr>
                <w:rFonts w:asciiTheme="majorBidi" w:eastAsia="MS Mincho" w:hAnsiTheme="majorBidi"/>
                <w:sz w:val="28"/>
              </w:rPr>
              <w:t xml:space="preserve"> </w:t>
            </w:r>
            <w:r w:rsidRPr="00360711">
              <w:rPr>
                <w:rFonts w:asciiTheme="majorBidi" w:eastAsia="MS Mincho" w:hAnsiTheme="majorBidi"/>
                <w:sz w:val="28"/>
                <w:cs/>
              </w:rPr>
              <w:t>(บันทึกเป็นส่วนหนึ่งของ</w:t>
            </w:r>
          </w:p>
          <w:p w14:paraId="4E8F2C8D" w14:textId="00D8ADF6" w:rsidR="00713F41" w:rsidRPr="00360711" w:rsidRDefault="00713F41" w:rsidP="00362347">
            <w:pPr>
              <w:ind w:left="540" w:right="108"/>
              <w:jc w:val="thaiDistribute"/>
              <w:rPr>
                <w:rFonts w:asciiTheme="majorBidi" w:eastAsia="MS Mincho" w:hAnsiTheme="majorBidi"/>
                <w:sz w:val="28"/>
              </w:rPr>
            </w:pPr>
            <w:r w:rsidRPr="00360711">
              <w:rPr>
                <w:rFonts w:asciiTheme="majorBidi" w:eastAsia="MS Mincho" w:hAnsiTheme="majorBidi"/>
                <w:sz w:val="28"/>
                <w:cs/>
              </w:rPr>
              <w:t>เจ้าหนี้การค้าและเจ้าหนี้</w:t>
            </w:r>
            <w:r w:rsidRPr="00360711">
              <w:rPr>
                <w:rFonts w:asciiTheme="majorBidi" w:eastAsia="MS Mincho" w:hAnsiTheme="majorBidi" w:hint="cs"/>
                <w:sz w:val="28"/>
                <w:cs/>
              </w:rPr>
              <w:t>หมุนเวียน</w:t>
            </w:r>
            <w:r w:rsidRPr="00360711">
              <w:rPr>
                <w:rFonts w:asciiTheme="majorBidi" w:eastAsia="MS Mincho" w:hAnsi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82E5EB6" w:rsidR="00713F41" w:rsidRPr="00806300" w:rsidRDefault="00806300" w:rsidP="0080630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6300">
              <w:rPr>
                <w:rFonts w:asciiTheme="majorBidi" w:hAnsiTheme="majorBidi" w:cstheme="majorBidi"/>
                <w:sz w:val="28"/>
              </w:rPr>
              <w:t xml:space="preserve">  </w:t>
            </w:r>
            <w:r w:rsidR="0098354B" w:rsidRPr="00806300">
              <w:rPr>
                <w:rFonts w:asciiTheme="majorBidi" w:hAnsiTheme="majorBidi" w:cstheme="majorBidi"/>
                <w:sz w:val="28"/>
              </w:rPr>
              <w:t>3,087</w:t>
            </w:r>
          </w:p>
        </w:tc>
        <w:tc>
          <w:tcPr>
            <w:tcW w:w="90" w:type="dxa"/>
            <w:vAlign w:val="bottom"/>
          </w:tcPr>
          <w:p w14:paraId="36867E62" w14:textId="77777777" w:rsidR="00713F41" w:rsidRPr="00360711" w:rsidRDefault="00713F41" w:rsidP="00713F41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2FEB7F3F" w:rsidR="00713F41" w:rsidRPr="00360711" w:rsidRDefault="00713F41" w:rsidP="00EF297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360711">
              <w:rPr>
                <w:rFonts w:asciiTheme="majorBidi" w:hAnsiTheme="majorBidi" w:cstheme="majorBidi"/>
                <w:sz w:val="28"/>
              </w:rPr>
              <w:t>7,986</w:t>
            </w:r>
          </w:p>
        </w:tc>
        <w:tc>
          <w:tcPr>
            <w:tcW w:w="90" w:type="dxa"/>
            <w:vAlign w:val="bottom"/>
          </w:tcPr>
          <w:p w14:paraId="2655BC43" w14:textId="77777777" w:rsidR="00713F41" w:rsidRPr="00360711" w:rsidRDefault="00713F41" w:rsidP="00EF297F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51038808" w:rsidR="00713F41" w:rsidRPr="00360711" w:rsidRDefault="0098354B" w:rsidP="00EF297F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0C636C" w14:textId="77777777" w:rsidR="00713F41" w:rsidRPr="00360711" w:rsidRDefault="00713F41" w:rsidP="00EF297F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4F1A9A" w14:textId="787D622F" w:rsidR="00713F41" w:rsidRPr="00360711" w:rsidRDefault="00713F41" w:rsidP="00EF297F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36071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E6627" w:rsidRPr="00360711" w14:paraId="3CB4EE03" w14:textId="77777777" w:rsidTr="006660C3">
        <w:trPr>
          <w:cantSplit/>
        </w:trPr>
        <w:tc>
          <w:tcPr>
            <w:tcW w:w="4320" w:type="dxa"/>
          </w:tcPr>
          <w:p w14:paraId="2A19EE5A" w14:textId="2B004DCA" w:rsidR="009E6627" w:rsidRPr="00360711" w:rsidRDefault="009E6627" w:rsidP="00362347">
            <w:pPr>
              <w:ind w:left="90" w:hanging="90"/>
              <w:jc w:val="thaiDistribute"/>
              <w:rPr>
                <w:rFonts w:asciiTheme="majorBidi" w:eastAsia="MS Mincho" w:hAnsiTheme="majorBidi"/>
                <w:sz w:val="28"/>
                <w:u w:val="single"/>
              </w:rPr>
            </w:pPr>
            <w:r w:rsidRPr="00360711">
              <w:rPr>
                <w:rFonts w:asciiTheme="majorBidi" w:eastAsia="MS Mincho" w:hAnsiTheme="majorBidi"/>
                <w:sz w:val="28"/>
                <w:u w:val="single"/>
                <w:cs/>
              </w:rPr>
              <w:t>บวก</w:t>
            </w:r>
            <w:r w:rsidRPr="00360711">
              <w:rPr>
                <w:rFonts w:asciiTheme="majorBidi" w:eastAsia="MS Mincho" w:hAnsiTheme="majorBidi"/>
                <w:sz w:val="28"/>
              </w:rPr>
              <w:t>:</w:t>
            </w:r>
            <w:r w:rsidRPr="00360711">
              <w:rPr>
                <w:rFonts w:asciiTheme="majorBidi" w:eastAsia="MS Mincho" w:hAnsiTheme="majorBidi" w:hint="cs"/>
                <w:sz w:val="28"/>
                <w:cs/>
              </w:rPr>
              <w:t xml:space="preserve"> </w:t>
            </w:r>
            <w:r w:rsidR="00B60CD2">
              <w:rPr>
                <w:rFonts w:asciiTheme="majorBidi" w:eastAsia="MS Mincho" w:hAnsiTheme="majorBidi" w:hint="cs"/>
                <w:sz w:val="28"/>
                <w:cs/>
              </w:rPr>
              <w:t xml:space="preserve"> </w:t>
            </w:r>
            <w:r w:rsidR="005B5EC9">
              <w:rPr>
                <w:rFonts w:asciiTheme="majorBidi" w:eastAsia="MS Mincho" w:hAnsiTheme="majorBidi" w:hint="cs"/>
                <w:sz w:val="28"/>
                <w:cs/>
              </w:rPr>
              <w:t xml:space="preserve"> </w:t>
            </w:r>
            <w:r w:rsidRPr="00360711">
              <w:rPr>
                <w:rFonts w:asciiTheme="majorBidi" w:eastAsia="MS Mincho" w:hAnsiTheme="majorBidi"/>
                <w:sz w:val="28"/>
                <w:cs/>
              </w:rPr>
              <w:t>ซื้อ</w:t>
            </w:r>
            <w:r w:rsidR="00713F41" w:rsidRPr="00360711">
              <w:rPr>
                <w:rFonts w:asciiTheme="majorBidi" w:eastAsia="MS Mincho" w:hAnsiTheme="majorBidi" w:hint="cs"/>
                <w:sz w:val="28"/>
                <w:cs/>
              </w:rPr>
              <w:t xml:space="preserve">ที่ดิน อาคาร </w:t>
            </w:r>
            <w:r w:rsidRPr="00360711">
              <w:rPr>
                <w:rFonts w:asciiTheme="majorBidi" w:eastAsia="MS Mincho" w:hAnsiTheme="majorBidi"/>
                <w:sz w:val="28"/>
                <w:cs/>
              </w:rPr>
              <w:t>อุปกรณ์</w:t>
            </w:r>
            <w:r w:rsidRPr="00360711">
              <w:rPr>
                <w:rFonts w:asciiTheme="majorBidi" w:eastAsia="MS Mincho" w:hAnsi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721EEF24" w:rsidR="009E6627" w:rsidRPr="00360711" w:rsidRDefault="0098354B" w:rsidP="009E662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9,443</w:t>
            </w:r>
          </w:p>
        </w:tc>
        <w:tc>
          <w:tcPr>
            <w:tcW w:w="90" w:type="dxa"/>
            <w:vAlign w:val="bottom"/>
          </w:tcPr>
          <w:p w14:paraId="1E3B5B77" w14:textId="77777777" w:rsidR="009E6627" w:rsidRPr="00360711" w:rsidRDefault="009E6627" w:rsidP="009E6627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30AD95" w14:textId="4F99E366" w:rsidR="009E6627" w:rsidRPr="00360711" w:rsidRDefault="009E6627" w:rsidP="009E662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8"/>
                <w:cs/>
              </w:rPr>
            </w:pPr>
            <w:r w:rsidRPr="00360711">
              <w:rPr>
                <w:rFonts w:asciiTheme="majorBidi" w:hAnsiTheme="majorBidi" w:cstheme="majorBidi"/>
                <w:sz w:val="28"/>
              </w:rPr>
              <w:t>31,163</w:t>
            </w:r>
          </w:p>
        </w:tc>
        <w:tc>
          <w:tcPr>
            <w:tcW w:w="90" w:type="dxa"/>
          </w:tcPr>
          <w:p w14:paraId="748026A9" w14:textId="77777777" w:rsidR="009E6627" w:rsidRPr="00360711" w:rsidRDefault="009E6627" w:rsidP="009E6627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58130F" w14:textId="35BDA39A" w:rsidR="009E6627" w:rsidRPr="00360711" w:rsidRDefault="0098354B" w:rsidP="009E6627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39</w:t>
            </w:r>
          </w:p>
        </w:tc>
        <w:tc>
          <w:tcPr>
            <w:tcW w:w="90" w:type="dxa"/>
          </w:tcPr>
          <w:p w14:paraId="14E0156C" w14:textId="77777777" w:rsidR="009E6627" w:rsidRPr="00360711" w:rsidRDefault="009E6627" w:rsidP="009E6627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28428" w14:textId="14479DF6" w:rsidR="009E6627" w:rsidRPr="00360711" w:rsidRDefault="009E6627" w:rsidP="009E6627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  <w:r w:rsidRPr="00360711">
              <w:rPr>
                <w:rFonts w:asciiTheme="majorBidi" w:hAnsiTheme="majorBidi" w:cstheme="majorBidi"/>
                <w:sz w:val="28"/>
              </w:rPr>
              <w:t>165</w:t>
            </w:r>
          </w:p>
        </w:tc>
      </w:tr>
      <w:tr w:rsidR="009E6627" w:rsidRPr="00360711" w14:paraId="46952886" w14:textId="77777777" w:rsidTr="006660C3">
        <w:trPr>
          <w:cantSplit/>
        </w:trPr>
        <w:tc>
          <w:tcPr>
            <w:tcW w:w="4320" w:type="dxa"/>
          </w:tcPr>
          <w:p w14:paraId="0ED91634" w14:textId="44D33F08" w:rsidR="00713F41" w:rsidRPr="00360711" w:rsidRDefault="009E6627" w:rsidP="00362347">
            <w:pPr>
              <w:ind w:left="720" w:hanging="720"/>
              <w:rPr>
                <w:rFonts w:asciiTheme="majorBidi" w:eastAsia="MS Mincho" w:hAnsiTheme="majorBidi"/>
                <w:sz w:val="28"/>
              </w:rPr>
            </w:pPr>
            <w:r w:rsidRPr="00360711">
              <w:rPr>
                <w:rFonts w:asciiTheme="majorBidi" w:eastAsia="MS Mincho" w:hAnsiTheme="majorBidi"/>
                <w:sz w:val="28"/>
                <w:u w:val="single"/>
                <w:cs/>
              </w:rPr>
              <w:t>หัก</w:t>
            </w:r>
            <w:r w:rsidRPr="00360711">
              <w:rPr>
                <w:rFonts w:asciiTheme="majorBidi" w:eastAsia="MS Mincho" w:hAnsiTheme="majorBidi"/>
                <w:sz w:val="28"/>
              </w:rPr>
              <w:t>:</w:t>
            </w:r>
            <w:r w:rsidRPr="00360711">
              <w:rPr>
                <w:rFonts w:asciiTheme="majorBidi" w:eastAsia="MS Mincho" w:hAnsiTheme="majorBidi" w:hint="cs"/>
                <w:sz w:val="28"/>
                <w:cs/>
              </w:rPr>
              <w:t xml:space="preserve">     </w:t>
            </w:r>
            <w:r w:rsidRPr="00360711">
              <w:rPr>
                <w:rFonts w:asciiTheme="majorBidi" w:eastAsia="MS Mincho" w:hAnsiTheme="majorBidi"/>
                <w:sz w:val="28"/>
                <w:cs/>
              </w:rPr>
              <w:t>เงินสดจ่ายเพื่อซื้อ</w:t>
            </w:r>
            <w:r w:rsidR="00713F41" w:rsidRPr="00360711">
              <w:rPr>
                <w:rFonts w:asciiTheme="majorBidi" w:eastAsia="MS Mincho" w:hAnsiTheme="majorBidi" w:hint="cs"/>
                <w:sz w:val="28"/>
                <w:cs/>
              </w:rPr>
              <w:t xml:space="preserve">ที่ดิน อาคาร </w:t>
            </w:r>
            <w:r w:rsidRPr="00360711">
              <w:rPr>
                <w:rFonts w:asciiTheme="majorBidi" w:eastAsia="MS Mincho" w:hAnsiTheme="majorBidi"/>
                <w:sz w:val="28"/>
                <w:cs/>
              </w:rPr>
              <w:t>อุปกรณ์</w:t>
            </w:r>
            <w:r w:rsidRPr="00360711">
              <w:rPr>
                <w:rFonts w:asciiTheme="majorBidi" w:eastAsia="MS Mincho" w:hAnsiTheme="majorBidi" w:hint="cs"/>
                <w:sz w:val="28"/>
                <w:cs/>
              </w:rPr>
              <w:t>และ</w:t>
            </w:r>
          </w:p>
          <w:p w14:paraId="041BD01F" w14:textId="63567C41" w:rsidR="009E6627" w:rsidRPr="00360711" w:rsidRDefault="009E6627" w:rsidP="00362347">
            <w:pPr>
              <w:ind w:left="720" w:hanging="180"/>
              <w:rPr>
                <w:rFonts w:asciiTheme="majorBidi" w:eastAsia="MS Mincho" w:hAnsiTheme="majorBidi"/>
                <w:sz w:val="28"/>
              </w:rPr>
            </w:pPr>
            <w:r w:rsidRPr="00360711">
              <w:rPr>
                <w:rFonts w:asciiTheme="majorBidi" w:eastAsia="MS Mincho" w:hAnsiTheme="majorBidi" w:hint="cs"/>
                <w:sz w:val="28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0BDF5F" w14:textId="6CDE1BC8" w:rsidR="009E6627" w:rsidRPr="00360711" w:rsidRDefault="0098354B" w:rsidP="009E662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(7,687)</w:t>
            </w:r>
          </w:p>
        </w:tc>
        <w:tc>
          <w:tcPr>
            <w:tcW w:w="90" w:type="dxa"/>
            <w:vAlign w:val="bottom"/>
          </w:tcPr>
          <w:p w14:paraId="74851C7F" w14:textId="77777777" w:rsidR="009E6627" w:rsidRPr="00360711" w:rsidRDefault="009E6627" w:rsidP="009E6627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A31DF0" w14:textId="5DB59B04" w:rsidR="009E6627" w:rsidRPr="00360711" w:rsidRDefault="009E6627" w:rsidP="009E662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  <w:r w:rsidRPr="00360711">
              <w:rPr>
                <w:rFonts w:asciiTheme="majorBidi" w:hAnsiTheme="majorBidi" w:cstheme="majorBidi"/>
                <w:sz w:val="28"/>
              </w:rPr>
              <w:t>(36,062)</w:t>
            </w:r>
          </w:p>
        </w:tc>
        <w:tc>
          <w:tcPr>
            <w:tcW w:w="90" w:type="dxa"/>
            <w:vAlign w:val="bottom"/>
          </w:tcPr>
          <w:p w14:paraId="59C045F2" w14:textId="77777777" w:rsidR="009E6627" w:rsidRPr="00360711" w:rsidRDefault="009E6627" w:rsidP="009E6627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832E0" w14:textId="01519634" w:rsidR="009E6627" w:rsidRPr="00360711" w:rsidRDefault="0098354B" w:rsidP="009E6627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(39)</w:t>
            </w:r>
          </w:p>
        </w:tc>
        <w:tc>
          <w:tcPr>
            <w:tcW w:w="90" w:type="dxa"/>
            <w:vAlign w:val="bottom"/>
          </w:tcPr>
          <w:p w14:paraId="2CD48CAC" w14:textId="77777777" w:rsidR="009E6627" w:rsidRPr="00360711" w:rsidRDefault="009E6627" w:rsidP="009E6627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257F65" w14:textId="1A83A981" w:rsidR="009E6627" w:rsidRPr="00360711" w:rsidRDefault="009E6627" w:rsidP="009E6627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8"/>
              </w:rPr>
            </w:pPr>
            <w:r w:rsidRPr="00360711">
              <w:rPr>
                <w:rFonts w:asciiTheme="majorBidi" w:hAnsiTheme="majorBidi" w:cstheme="majorBidi"/>
                <w:sz w:val="28"/>
              </w:rPr>
              <w:t>(165)</w:t>
            </w:r>
          </w:p>
        </w:tc>
      </w:tr>
      <w:tr w:rsidR="009E6627" w:rsidRPr="00360711" w14:paraId="5B615832" w14:textId="77777777" w:rsidTr="006660C3">
        <w:trPr>
          <w:cantSplit/>
        </w:trPr>
        <w:tc>
          <w:tcPr>
            <w:tcW w:w="4320" w:type="dxa"/>
          </w:tcPr>
          <w:p w14:paraId="1C4BD1EE" w14:textId="77777777" w:rsidR="00EF297F" w:rsidRPr="00360711" w:rsidRDefault="00EF297F" w:rsidP="00EF297F">
            <w:pPr>
              <w:ind w:left="85" w:right="108"/>
              <w:jc w:val="thaiDistribute"/>
              <w:rPr>
                <w:rFonts w:asciiTheme="majorBidi" w:eastAsia="MS Mincho" w:hAnsiTheme="majorBidi"/>
                <w:b/>
                <w:bCs/>
                <w:sz w:val="28"/>
              </w:rPr>
            </w:pPr>
            <w:r w:rsidRPr="00360711">
              <w:rPr>
                <w:rFonts w:asciiTheme="majorBidi" w:eastAsia="MS Mincho" w:hAnsiTheme="majorBidi"/>
                <w:b/>
                <w:bCs/>
                <w:sz w:val="28"/>
                <w:cs/>
              </w:rPr>
              <w:t>เจ้าหนี้ค่าซื้อ</w:t>
            </w:r>
            <w:r w:rsidRPr="00360711">
              <w:rPr>
                <w:rFonts w:asciiTheme="majorBidi" w:eastAsia="MS Mincho" w:hAnsiTheme="majorBidi" w:hint="cs"/>
                <w:b/>
                <w:bCs/>
                <w:sz w:val="28"/>
                <w:cs/>
              </w:rPr>
              <w:t xml:space="preserve">ที่ดิน อาคาร </w:t>
            </w:r>
            <w:r w:rsidRPr="00360711">
              <w:rPr>
                <w:rFonts w:asciiTheme="majorBidi" w:eastAsia="MS Mincho" w:hAnsiTheme="majorBidi"/>
                <w:b/>
                <w:bCs/>
                <w:sz w:val="28"/>
                <w:cs/>
              </w:rPr>
              <w:t>อุปกรณ์</w:t>
            </w:r>
            <w:r w:rsidRPr="00360711">
              <w:rPr>
                <w:rFonts w:asciiTheme="majorBidi" w:eastAsia="MS Mincho" w:hAnsiTheme="majorBidi" w:hint="cs"/>
                <w:b/>
                <w:bCs/>
                <w:sz w:val="28"/>
                <w:cs/>
              </w:rPr>
              <w:t>และงานระหว่าง</w:t>
            </w:r>
          </w:p>
          <w:p w14:paraId="27F0E20A" w14:textId="67456499" w:rsidR="00EF297F" w:rsidRPr="00360711" w:rsidRDefault="00EF297F" w:rsidP="00362347">
            <w:pPr>
              <w:ind w:left="540" w:right="63"/>
              <w:rPr>
                <w:rFonts w:asciiTheme="majorBidi" w:eastAsia="MS Mincho" w:hAnsiTheme="majorBidi"/>
                <w:b/>
                <w:bCs/>
                <w:sz w:val="28"/>
              </w:rPr>
            </w:pPr>
            <w:r w:rsidRPr="00360711">
              <w:rPr>
                <w:rFonts w:asciiTheme="majorBidi" w:eastAsia="MS Mincho" w:hAnsiTheme="majorBidi" w:hint="cs"/>
                <w:b/>
                <w:bCs/>
                <w:sz w:val="28"/>
                <w:cs/>
              </w:rPr>
              <w:t>ก่อสร้าง</w:t>
            </w:r>
            <w:r w:rsidRPr="00360711">
              <w:rPr>
                <w:rFonts w:asciiTheme="majorBidi" w:eastAsia="MS Mincho" w:hAnsiTheme="majorBidi"/>
                <w:b/>
                <w:bCs/>
                <w:sz w:val="28"/>
                <w:cs/>
              </w:rPr>
              <w:t>ยกไป</w:t>
            </w:r>
            <w:r w:rsidR="00A20B46">
              <w:rPr>
                <w:rFonts w:asciiTheme="majorBidi" w:eastAsia="MS Mincho" w:hAnsiTheme="majorBidi"/>
                <w:b/>
                <w:bCs/>
                <w:sz w:val="28"/>
              </w:rPr>
              <w:t xml:space="preserve"> </w:t>
            </w:r>
            <w:r w:rsidR="009E6627" w:rsidRPr="00360711">
              <w:rPr>
                <w:rFonts w:asciiTheme="majorBidi" w:eastAsia="MS Mincho" w:hAnsiTheme="majorBidi"/>
                <w:b/>
                <w:bCs/>
                <w:sz w:val="28"/>
                <w:cs/>
              </w:rPr>
              <w:t>(บันทึกเป็นส่วนหนึ่งของ</w:t>
            </w:r>
          </w:p>
          <w:p w14:paraId="2A5EE0E3" w14:textId="34672344" w:rsidR="009E6627" w:rsidRPr="00360711" w:rsidRDefault="009E6627" w:rsidP="00362347">
            <w:pPr>
              <w:ind w:right="63" w:firstLine="540"/>
              <w:rPr>
                <w:rFonts w:asciiTheme="majorBidi" w:eastAsia="MS Mincho" w:hAnsiTheme="majorBidi"/>
                <w:b/>
                <w:bCs/>
                <w:sz w:val="28"/>
              </w:rPr>
            </w:pPr>
            <w:r w:rsidRPr="00360711">
              <w:rPr>
                <w:rFonts w:asciiTheme="majorBidi" w:eastAsia="MS Mincho" w:hAnsiTheme="majorBidi"/>
                <w:b/>
                <w:bCs/>
                <w:sz w:val="28"/>
                <w:cs/>
              </w:rPr>
              <w:t>เจ้าหนี้การค้าและเจ้าหนี้</w:t>
            </w:r>
            <w:r w:rsidRPr="00360711">
              <w:rPr>
                <w:rFonts w:asciiTheme="majorBidi" w:eastAsia="MS Mincho" w:hAnsiTheme="majorBidi" w:hint="cs"/>
                <w:b/>
                <w:bCs/>
                <w:sz w:val="28"/>
                <w:cs/>
              </w:rPr>
              <w:t>หมุนเวียน</w:t>
            </w:r>
            <w:r w:rsidRPr="00360711">
              <w:rPr>
                <w:rFonts w:asciiTheme="majorBidi" w:eastAsia="MS Mincho" w:hAnsi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197FA5AC" w:rsidR="009E6627" w:rsidRPr="00360711" w:rsidRDefault="0098354B" w:rsidP="009E662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4,843</w:t>
            </w:r>
          </w:p>
        </w:tc>
        <w:tc>
          <w:tcPr>
            <w:tcW w:w="90" w:type="dxa"/>
            <w:vAlign w:val="bottom"/>
          </w:tcPr>
          <w:p w14:paraId="5E86D84D" w14:textId="77777777" w:rsidR="009E6627" w:rsidRPr="00360711" w:rsidRDefault="009E6627" w:rsidP="009E6627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61BC5753" w:rsidR="009E6627" w:rsidRPr="00360711" w:rsidRDefault="009E6627" w:rsidP="009E662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360711">
              <w:rPr>
                <w:rFonts w:asciiTheme="majorBidi" w:hAnsiTheme="majorBidi" w:cstheme="majorBidi"/>
                <w:b/>
                <w:bCs/>
                <w:sz w:val="28"/>
              </w:rPr>
              <w:t>3,087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9E6627" w:rsidRPr="00360711" w:rsidRDefault="009E6627" w:rsidP="009E6627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31FBF3C0" w:rsidR="009E6627" w:rsidRPr="00360711" w:rsidRDefault="0098354B" w:rsidP="009E6627">
            <w:pPr>
              <w:ind w:right="18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9E6627" w:rsidRPr="00360711" w:rsidRDefault="009E6627" w:rsidP="009E6627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1ECA1EFD" w:rsidR="009E6627" w:rsidRPr="00360711" w:rsidRDefault="009E6627" w:rsidP="009E6627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8"/>
              </w:rPr>
            </w:pPr>
            <w:r w:rsidRPr="0036071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63D5EE7" w14:textId="77777777" w:rsidR="000D0617" w:rsidRPr="000D0617" w:rsidRDefault="000D0617" w:rsidP="00F83B9D">
      <w:pPr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4"/>
          <w:szCs w:val="4"/>
        </w:rPr>
      </w:pPr>
    </w:p>
    <w:p w14:paraId="6A792F21" w14:textId="6DFD373F" w:rsidR="00F663E9" w:rsidRPr="007F1A8C" w:rsidRDefault="00F96EEA" w:rsidP="00F83B9D">
      <w:pPr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5.3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</w:t>
      </w:r>
      <w:r w:rsidRPr="00F96EE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เงินสดจ่ายเพื่อซื้อสินทรัพย์ไม่มีตัวตน</w:t>
      </w:r>
      <w:r w:rsidR="00F663E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F663E9" w:rsidRPr="00C533E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งวด</w:t>
      </w:r>
      <w:r w:rsidR="00F663E9" w:rsidRPr="00C533E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สาม</w:t>
      </w:r>
      <w:r w:rsidR="00F663E9" w:rsidRPr="00C533E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เดือนสิ้นสุดวันที่</w:t>
      </w:r>
      <w:r w:rsidR="00F663E9" w:rsidRPr="00C533E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31 </w:t>
      </w:r>
      <w:r w:rsidR="00F663E9" w:rsidRPr="00C533E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มีนาคม </w:t>
      </w:r>
      <w:r w:rsidR="00F663E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F663E9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F663E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F663E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F663E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F663E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F663E9">
        <w:rPr>
          <w:rFonts w:asciiTheme="majorBidi" w:hAnsiTheme="majorBidi" w:cstheme="majorBidi"/>
          <w:color w:val="000000" w:themeColor="text1"/>
          <w:spacing w:val="-2"/>
          <w:sz w:val="28"/>
        </w:rPr>
        <w:t>2566</w:t>
      </w:r>
      <w:r w:rsidR="00F663E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F663E9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243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9"/>
        <w:gridCol w:w="1172"/>
        <w:gridCol w:w="90"/>
        <w:gridCol w:w="1152"/>
        <w:gridCol w:w="108"/>
        <w:gridCol w:w="1152"/>
        <w:gridCol w:w="108"/>
        <w:gridCol w:w="1152"/>
      </w:tblGrid>
      <w:tr w:rsidR="00C533E0" w:rsidRPr="00657820" w14:paraId="04F7096E" w14:textId="77777777" w:rsidTr="00C533E0">
        <w:trPr>
          <w:cantSplit/>
          <w:trHeight w:val="108"/>
        </w:trPr>
        <w:tc>
          <w:tcPr>
            <w:tcW w:w="4309" w:type="dxa"/>
          </w:tcPr>
          <w:p w14:paraId="48E0B657" w14:textId="77777777" w:rsidR="00981184" w:rsidRPr="00657820" w:rsidRDefault="00981184" w:rsidP="004B0C8A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14" w:type="dxa"/>
            <w:gridSpan w:val="3"/>
            <w:vAlign w:val="center"/>
          </w:tcPr>
          <w:p w14:paraId="6FC00FC1" w14:textId="77777777" w:rsidR="00981184" w:rsidRPr="00657820" w:rsidRDefault="00981184" w:rsidP="004B0C8A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" w:type="dxa"/>
            <w:vAlign w:val="center"/>
          </w:tcPr>
          <w:p w14:paraId="36294B63" w14:textId="77777777" w:rsidR="00981184" w:rsidRPr="00657820" w:rsidRDefault="00981184" w:rsidP="004B0C8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693DDA92" w14:textId="77777777" w:rsidR="00981184" w:rsidRPr="00657820" w:rsidRDefault="00981184" w:rsidP="004B0C8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C533E0" w:rsidRPr="00657820" w14:paraId="2E0A10A9" w14:textId="77777777" w:rsidTr="00C533E0">
        <w:trPr>
          <w:cantSplit/>
          <w:trHeight w:val="108"/>
        </w:trPr>
        <w:tc>
          <w:tcPr>
            <w:tcW w:w="4309" w:type="dxa"/>
          </w:tcPr>
          <w:p w14:paraId="14317424" w14:textId="77777777" w:rsidR="00981184" w:rsidRPr="00657820" w:rsidRDefault="00981184" w:rsidP="004B0C8A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vAlign w:val="center"/>
          </w:tcPr>
          <w:p w14:paraId="48413EE0" w14:textId="77777777" w:rsidR="00981184" w:rsidRPr="00657820" w:rsidRDefault="00981184" w:rsidP="004B0C8A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0A160141" w14:textId="77777777" w:rsidR="00981184" w:rsidRPr="00657820" w:rsidRDefault="00981184" w:rsidP="004B0C8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center"/>
          </w:tcPr>
          <w:p w14:paraId="093AC0FB" w14:textId="77777777" w:rsidR="00981184" w:rsidRPr="00657820" w:rsidRDefault="00981184" w:rsidP="004B0C8A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33E0" w:rsidRPr="00657820" w14:paraId="79EFCF31" w14:textId="77777777" w:rsidTr="00C533E0">
        <w:trPr>
          <w:cantSplit/>
        </w:trPr>
        <w:tc>
          <w:tcPr>
            <w:tcW w:w="4309" w:type="dxa"/>
          </w:tcPr>
          <w:p w14:paraId="532DF511" w14:textId="77777777" w:rsidR="00C533E0" w:rsidRPr="00657820" w:rsidRDefault="00C533E0" w:rsidP="00C533E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9BDE355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251F6691" w14:textId="14C70609" w:rsidR="00C533E0" w:rsidRPr="00657820" w:rsidRDefault="00C533E0" w:rsidP="00C533E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AE96E7" w14:textId="77777777" w:rsidR="00C533E0" w:rsidRPr="00657820" w:rsidRDefault="00C533E0" w:rsidP="00C533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7243E4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57A35F7D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31931A33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04DFE7AD" w14:textId="7360DD8E" w:rsidR="00C533E0" w:rsidRPr="00657820" w:rsidRDefault="00C533E0" w:rsidP="00C533E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" w:type="dxa"/>
          </w:tcPr>
          <w:p w14:paraId="1CC77D77" w14:textId="77777777" w:rsidR="00C533E0" w:rsidRPr="00657820" w:rsidRDefault="00C533E0" w:rsidP="00C533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7EDA33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2C24F8C0" w14:textId="1C859A6A" w:rsidR="00C533E0" w:rsidRPr="00657820" w:rsidRDefault="00C533E0" w:rsidP="00C533E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167B245" w14:textId="77777777" w:rsidR="00C533E0" w:rsidRPr="00657820" w:rsidRDefault="00C533E0" w:rsidP="00C533E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8C3AB7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55B55206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28189E53" w14:textId="77777777" w:rsidR="00C533E0" w:rsidRPr="00F00DFA" w:rsidRDefault="00C533E0" w:rsidP="00C533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22ED6B6" w14:textId="537EB071" w:rsidR="00C533E0" w:rsidRPr="00657820" w:rsidRDefault="00C533E0" w:rsidP="00C533E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533E0" w:rsidRPr="00657820" w14:paraId="1A91C7CA" w14:textId="77777777" w:rsidTr="00C533E0">
        <w:trPr>
          <w:cantSplit/>
        </w:trPr>
        <w:tc>
          <w:tcPr>
            <w:tcW w:w="4309" w:type="dxa"/>
          </w:tcPr>
          <w:p w14:paraId="7FEC8B26" w14:textId="77777777" w:rsidR="00981184" w:rsidRPr="00657820" w:rsidRDefault="00981184" w:rsidP="004B0C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0A336DA" w14:textId="77777777" w:rsidR="00981184" w:rsidRPr="00657820" w:rsidRDefault="00981184" w:rsidP="004B0C8A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07C2164" w14:textId="77777777" w:rsidR="00981184" w:rsidRPr="00657820" w:rsidRDefault="00981184" w:rsidP="004B0C8A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19A4CA" w14:textId="77777777" w:rsidR="00981184" w:rsidRPr="00657820" w:rsidRDefault="00981184" w:rsidP="004B0C8A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33D39A59" w14:textId="77777777" w:rsidR="00981184" w:rsidRPr="00657820" w:rsidRDefault="00981184" w:rsidP="004B0C8A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D519D1" w14:textId="77777777" w:rsidR="00981184" w:rsidRPr="00657820" w:rsidRDefault="00981184" w:rsidP="004B0C8A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254C4214" w14:textId="77777777" w:rsidR="00981184" w:rsidRPr="00657820" w:rsidRDefault="00981184" w:rsidP="004B0C8A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798FBEA5" w14:textId="77777777" w:rsidR="00981184" w:rsidRPr="00657820" w:rsidRDefault="00981184" w:rsidP="004B0C8A">
            <w:pPr>
              <w:ind w:right="-225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C533E0" w:rsidRPr="00657820" w14:paraId="2DA67D09" w14:textId="77777777" w:rsidTr="00C533E0">
        <w:trPr>
          <w:cantSplit/>
        </w:trPr>
        <w:tc>
          <w:tcPr>
            <w:tcW w:w="4309" w:type="dxa"/>
          </w:tcPr>
          <w:p w14:paraId="09F43EB4" w14:textId="77777777" w:rsidR="005F3A01" w:rsidRDefault="00C533E0" w:rsidP="00C533E0">
            <w:pPr>
              <w:ind w:left="535" w:right="63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 xml:space="preserve">บันทึกเป็นส่วนหนึ่งของเจ้าหนี้การค้าและ </w:t>
            </w:r>
          </w:p>
          <w:p w14:paraId="65AA4FFF" w14:textId="6CCCDAD6" w:rsidR="00C533E0" w:rsidRPr="00657820" w:rsidRDefault="00C533E0" w:rsidP="00C533E0">
            <w:pPr>
              <w:ind w:left="535" w:right="63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เจ้าหนี้หมุนเวียนอื่น)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1CBCBA4" w14:textId="425F0EBA" w:rsidR="00C533E0" w:rsidRPr="00657820" w:rsidRDefault="006C6390" w:rsidP="00C533E0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9225B3">
              <w:rPr>
                <w:rFonts w:asciiTheme="majorBidi" w:hAnsiTheme="majorBidi" w:cstheme="majorBidi"/>
                <w:sz w:val="28"/>
              </w:rPr>
              <w:t>,</w:t>
            </w:r>
            <w:r w:rsidR="004E10F4">
              <w:rPr>
                <w:rFonts w:asciiTheme="majorBidi" w:hAnsiTheme="majorBidi" w:cstheme="majorBidi"/>
                <w:sz w:val="28"/>
              </w:rPr>
              <w:t>467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5042E6" w14:textId="77777777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232FBF" w14:textId="7F9EA67B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CEB8315" w14:textId="77777777" w:rsidR="00C533E0" w:rsidRPr="00657820" w:rsidRDefault="00C533E0" w:rsidP="00C533E0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10AE85" w14:textId="11AE60D8" w:rsidR="00C533E0" w:rsidRPr="00657820" w:rsidRDefault="004E10F4" w:rsidP="00C533E0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50401C0" w14:textId="77777777" w:rsidR="00C533E0" w:rsidRPr="00657820" w:rsidRDefault="00C533E0" w:rsidP="00C533E0">
            <w:pPr>
              <w:ind w:left="-90" w:right="18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C40FFE" w14:textId="02EAC0EB" w:rsidR="00C533E0" w:rsidRPr="00657820" w:rsidRDefault="00C533E0" w:rsidP="00C533E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33E0" w:rsidRPr="00657820" w14:paraId="24AAB041" w14:textId="77777777" w:rsidTr="00C533E0">
        <w:trPr>
          <w:cantSplit/>
        </w:trPr>
        <w:tc>
          <w:tcPr>
            <w:tcW w:w="4309" w:type="dxa"/>
          </w:tcPr>
          <w:p w14:paraId="67177C1D" w14:textId="77777777" w:rsidR="00C533E0" w:rsidRPr="00657820" w:rsidRDefault="00C533E0" w:rsidP="00C533E0">
            <w:pPr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B014712" w14:textId="361FB82C" w:rsidR="00C533E0" w:rsidRPr="00A93528" w:rsidRDefault="006C6390" w:rsidP="00C533E0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9225B3">
              <w:rPr>
                <w:rFonts w:asciiTheme="majorBidi" w:hAnsiTheme="majorBidi" w:cstheme="majorBidi"/>
                <w:sz w:val="28"/>
              </w:rPr>
              <w:t>,148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2B8B" w14:textId="77777777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636191" w14:textId="4CCA30B2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28,822</w:t>
            </w:r>
          </w:p>
        </w:tc>
        <w:tc>
          <w:tcPr>
            <w:tcW w:w="108" w:type="dxa"/>
            <w:shd w:val="clear" w:color="auto" w:fill="auto"/>
          </w:tcPr>
          <w:p w14:paraId="6DA2CAFE" w14:textId="77777777" w:rsidR="00C533E0" w:rsidRPr="00657820" w:rsidRDefault="00C533E0" w:rsidP="00C533E0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271E1" w14:textId="1FEB3070" w:rsidR="00C533E0" w:rsidRPr="00657820" w:rsidRDefault="004306E0" w:rsidP="00C533E0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AE7851B" w14:textId="77777777" w:rsidR="00C533E0" w:rsidRPr="00657820" w:rsidRDefault="00C533E0" w:rsidP="00C533E0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EA1168" w14:textId="7333EF10" w:rsidR="00C533E0" w:rsidRPr="00657820" w:rsidRDefault="00C533E0" w:rsidP="00C533E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C533E0" w:rsidRPr="00657820" w14:paraId="46D060AB" w14:textId="77777777" w:rsidTr="00C533E0">
        <w:trPr>
          <w:cantSplit/>
        </w:trPr>
        <w:tc>
          <w:tcPr>
            <w:tcW w:w="4309" w:type="dxa"/>
          </w:tcPr>
          <w:p w14:paraId="43386FA0" w14:textId="539BAC34" w:rsidR="00C533E0" w:rsidRPr="00C2783B" w:rsidRDefault="00C533E0" w:rsidP="008510E7">
            <w:pPr>
              <w:tabs>
                <w:tab w:val="left" w:pos="520"/>
                <w:tab w:val="left" w:pos="880"/>
              </w:tabs>
              <w:ind w:left="85" w:hanging="1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>:</w:t>
            </w:r>
            <w:r w:rsidR="008C77CE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</w:t>
            </w:r>
            <w:r w:rsidR="008510E7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</w:t>
            </w:r>
            <w:r w:rsidRPr="00657820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เพื่อ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71F27F0" w14:textId="6F295023" w:rsidR="00C533E0" w:rsidRPr="00A93528" w:rsidRDefault="009225B3" w:rsidP="00C533E0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140E41">
              <w:rPr>
                <w:rFonts w:asciiTheme="majorBidi" w:hAnsiTheme="majorBidi" w:cstheme="majorBidi"/>
                <w:sz w:val="28"/>
              </w:rPr>
              <w:t>5,</w:t>
            </w:r>
            <w:r w:rsidR="004E10F4">
              <w:rPr>
                <w:rFonts w:asciiTheme="majorBidi" w:hAnsiTheme="majorBidi" w:cstheme="majorBidi"/>
                <w:sz w:val="28"/>
              </w:rPr>
              <w:t>359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4C01B9" w14:textId="77777777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EAE063" w14:textId="02AF8C5E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(21,</w:t>
            </w:r>
            <w:r w:rsidR="004E10F4">
              <w:rPr>
                <w:rFonts w:asciiTheme="majorBidi" w:hAnsiTheme="majorBidi" w:cstheme="majorBidi"/>
                <w:sz w:val="28"/>
              </w:rPr>
              <w:t>355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CAF0910" w14:textId="77777777" w:rsidR="00C533E0" w:rsidRPr="00657820" w:rsidRDefault="00C533E0" w:rsidP="00C533E0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B6F26" w14:textId="250FA1BC" w:rsidR="00C533E0" w:rsidRPr="00657820" w:rsidRDefault="004E10F4" w:rsidP="00C533E0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5E3D176" w14:textId="77777777" w:rsidR="00C533E0" w:rsidRPr="00657820" w:rsidRDefault="00C533E0" w:rsidP="00C533E0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E7485F" w14:textId="538D4301" w:rsidR="00C533E0" w:rsidRPr="00657820" w:rsidRDefault="00C533E0" w:rsidP="00C533E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(167)</w:t>
            </w:r>
          </w:p>
        </w:tc>
      </w:tr>
      <w:tr w:rsidR="00C533E0" w:rsidRPr="00657820" w14:paraId="13592FEF" w14:textId="77777777" w:rsidTr="00C533E0">
        <w:trPr>
          <w:cantSplit/>
        </w:trPr>
        <w:tc>
          <w:tcPr>
            <w:tcW w:w="4309" w:type="dxa"/>
          </w:tcPr>
          <w:p w14:paraId="43195923" w14:textId="77777777" w:rsidR="00C533E0" w:rsidRPr="00657820" w:rsidRDefault="00C533E0" w:rsidP="00C533E0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เจ้าหนี้ค่าซื้อสินทรัพย์ไม่มีตัวตนยกไป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6576" w14:textId="77777777" w:rsidR="00C533E0" w:rsidRPr="00657820" w:rsidRDefault="00C533E0" w:rsidP="00C533E0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AA4039" w14:textId="77777777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BB2C" w14:textId="77777777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0F798D" w14:textId="77777777" w:rsidR="00C533E0" w:rsidRPr="00657820" w:rsidRDefault="00C533E0" w:rsidP="00C533E0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6E5B9" w14:textId="77777777" w:rsidR="00C533E0" w:rsidRPr="00657820" w:rsidRDefault="00C533E0" w:rsidP="00C533E0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97B955" w14:textId="77777777" w:rsidR="00C533E0" w:rsidRPr="00657820" w:rsidRDefault="00C533E0" w:rsidP="00C533E0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DC486" w14:textId="77777777" w:rsidR="00C533E0" w:rsidRPr="00657820" w:rsidRDefault="00C533E0" w:rsidP="00C533E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533E0" w:rsidRPr="00657820" w14:paraId="6979A5B9" w14:textId="77777777" w:rsidTr="00C533E0">
        <w:trPr>
          <w:cantSplit/>
        </w:trPr>
        <w:tc>
          <w:tcPr>
            <w:tcW w:w="4309" w:type="dxa"/>
          </w:tcPr>
          <w:p w14:paraId="5F90A2D6" w14:textId="77777777" w:rsidR="00C533E0" w:rsidRPr="00657820" w:rsidRDefault="00C533E0" w:rsidP="00C533E0">
            <w:pPr>
              <w:ind w:left="53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บันทึกเป็นส่วนหนึ่งของเจ้าหนี้การค้าและ</w:t>
            </w:r>
          </w:p>
          <w:p w14:paraId="4AC3E2BA" w14:textId="77777777" w:rsidR="00C533E0" w:rsidRPr="00657820" w:rsidRDefault="00C533E0" w:rsidP="00C533E0">
            <w:pPr>
              <w:ind w:left="535" w:right="63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เจ้าหนี้หมุนเวียนอื่น)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DDE47E" w14:textId="6F13E392" w:rsidR="00C533E0" w:rsidRPr="00657820" w:rsidRDefault="00140E41" w:rsidP="00C533E0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4,25</w:t>
            </w:r>
            <w:r w:rsidR="009225B3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939754" w14:textId="77777777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15E64" w14:textId="3F795260" w:rsidR="00C533E0" w:rsidRPr="00657820" w:rsidRDefault="00C533E0" w:rsidP="00C533E0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7,</w:t>
            </w:r>
            <w:r w:rsidR="004E10F4">
              <w:rPr>
                <w:rFonts w:asciiTheme="majorBidi" w:hAnsiTheme="majorBidi" w:cstheme="majorBidi"/>
                <w:b/>
                <w:bCs/>
                <w:sz w:val="28"/>
              </w:rPr>
              <w:t>467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ED2F4" w14:textId="77777777" w:rsidR="00C533E0" w:rsidRPr="00657820" w:rsidRDefault="00C533E0" w:rsidP="00C533E0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5FD66B" w14:textId="677EBDB9" w:rsidR="00C533E0" w:rsidRPr="00657820" w:rsidRDefault="00527501" w:rsidP="00C533E0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1C9C5" w14:textId="77777777" w:rsidR="00C533E0" w:rsidRPr="00657820" w:rsidRDefault="00C533E0" w:rsidP="00C533E0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9670FF" w14:textId="41AC2F58" w:rsidR="00C533E0" w:rsidRPr="00657820" w:rsidRDefault="00C533E0" w:rsidP="00C533E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3D13ABB" w14:textId="77777777" w:rsidR="00436794" w:rsidRDefault="00436794" w:rsidP="00331AD5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503ECEC" w14:textId="68496C6B" w:rsidR="00331AD5" w:rsidRDefault="00B17527" w:rsidP="00331AD5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5.</w:t>
      </w:r>
      <w:r w:rsidR="006D0B8F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รายการที่ไม่เกี่ยวข้องกับเงินสดสำหรับงวด</w:t>
      </w:r>
      <w:r w:rsidR="00296DEB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สาม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เดือนสิ้นสุดวันที่</w:t>
      </w:r>
      <w:r w:rsidR="006D1DFD" w:rsidRPr="00824B55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6660C3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96DEB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มีนาคม </w:t>
      </w:r>
      <w:r w:rsidR="00331AD5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331AD5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331AD5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331AD5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 w:themeColor="text1"/>
          <w:spacing w:val="-2"/>
          <w:sz w:val="28"/>
        </w:rPr>
        <w:t>2566</w:t>
      </w:r>
      <w:r w:rsidR="00331AD5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</w:p>
    <w:p w14:paraId="62471103" w14:textId="1277632F" w:rsidR="002403B3" w:rsidRPr="007F1A8C" w:rsidRDefault="006D0B8F" w:rsidP="006D0B8F">
      <w:pPr>
        <w:tabs>
          <w:tab w:val="left" w:pos="189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260"/>
      </w:tblGrid>
      <w:tr w:rsidR="000D7B8A" w:rsidRPr="000F5F5C" w14:paraId="33F58921" w14:textId="77777777" w:rsidTr="6F1AA8FB">
        <w:trPr>
          <w:cantSplit/>
        </w:trPr>
        <w:tc>
          <w:tcPr>
            <w:tcW w:w="4140" w:type="dxa"/>
          </w:tcPr>
          <w:p w14:paraId="24B538C4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0F5F5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0F5F5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0F5F5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0D7B8A" w:rsidRPr="000F5F5C" w14:paraId="42F2E7B0" w14:textId="77777777" w:rsidTr="6F1AA8FB">
        <w:trPr>
          <w:cantSplit/>
        </w:trPr>
        <w:tc>
          <w:tcPr>
            <w:tcW w:w="4140" w:type="dxa"/>
          </w:tcPr>
          <w:p w14:paraId="6D9A85A9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0F5F5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0F5F5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0F5F5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BFD" w:rsidRPr="000F5F5C" w14:paraId="5F00FBCF" w14:textId="77777777" w:rsidTr="6F1AA8FB">
        <w:trPr>
          <w:cantSplit/>
        </w:trPr>
        <w:tc>
          <w:tcPr>
            <w:tcW w:w="4140" w:type="dxa"/>
          </w:tcPr>
          <w:p w14:paraId="7BAF1869" w14:textId="77777777" w:rsidR="004E1BFD" w:rsidRPr="000F5F5C" w:rsidRDefault="004E1BFD" w:rsidP="004E1BFD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B6F6DB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0096183D" w14:textId="17290CFF" w:rsidR="004E1BFD" w:rsidRPr="000F5F5C" w:rsidRDefault="004E1BFD" w:rsidP="004E1B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4E1BFD" w:rsidRPr="000F5F5C" w:rsidRDefault="004E1BFD" w:rsidP="004E1B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4B16B5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7EB32452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398566AF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712C89AC" w14:textId="4DC11C05" w:rsidR="004E1BFD" w:rsidRPr="000F5F5C" w:rsidRDefault="004E1BFD" w:rsidP="004E1B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54AA779B" w14:textId="77777777" w:rsidR="004E1BFD" w:rsidRPr="000F5F5C" w:rsidRDefault="004E1BFD" w:rsidP="004E1B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6B42F8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6F792F3B" w14:textId="51F52412" w:rsidR="004E1BFD" w:rsidRPr="000F5F5C" w:rsidRDefault="004E1BFD" w:rsidP="004E1B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4E1BFD" w:rsidRPr="000F5F5C" w:rsidRDefault="004E1BFD" w:rsidP="004E1B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FAEADF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65116079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66AEFEB6" w14:textId="77777777" w:rsidR="004E1BFD" w:rsidRPr="00F00DFA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315D2FD6" w14:textId="626E7683" w:rsidR="004E1BFD" w:rsidRPr="000F5F5C" w:rsidRDefault="004E1BFD" w:rsidP="004E1B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E1BFD" w:rsidRPr="000F5F5C" w14:paraId="07286DB7" w14:textId="77777777" w:rsidTr="6F1AA8FB">
        <w:trPr>
          <w:cantSplit/>
        </w:trPr>
        <w:tc>
          <w:tcPr>
            <w:tcW w:w="4140" w:type="dxa"/>
          </w:tcPr>
          <w:p w14:paraId="43C91096" w14:textId="3A1E52CE" w:rsidR="004E1BFD" w:rsidRPr="000F5F5C" w:rsidRDefault="004E1BFD" w:rsidP="004E1BFD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หนี้สินระยะยาว</w:t>
            </w:r>
            <w:r w:rsidRPr="009853E7">
              <w:rPr>
                <w:rFonts w:asciiTheme="majorBidi" w:eastAsia="MS Mincho" w:hAnsiTheme="majorBidi" w:hint="cs"/>
                <w:sz w:val="26"/>
                <w:szCs w:val="26"/>
                <w:cs/>
              </w:rPr>
              <w:t>ตามสัญญาเช่าเงินทุน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4E1BFD" w:rsidRPr="000F5F5C" w:rsidRDefault="004E1BFD" w:rsidP="004E1BFD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4E1BFD" w:rsidRPr="000F5F5C" w:rsidRDefault="004E1BFD" w:rsidP="004E1BFD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4E1BFD" w:rsidRPr="000F5F5C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3BB6568" w14:textId="77777777" w:rsidR="004E1BFD" w:rsidRPr="000F5F5C" w:rsidRDefault="004E1BFD" w:rsidP="004E1BFD">
            <w:pPr>
              <w:tabs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2E2F14" w14:textId="77777777" w:rsidR="004E1BFD" w:rsidRPr="000F5F5C" w:rsidRDefault="004E1BFD" w:rsidP="004E1BFD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1D10C79" w14:textId="77777777" w:rsidR="004E1BFD" w:rsidRPr="000F5F5C" w:rsidRDefault="004E1BFD" w:rsidP="004E1BFD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D861B1" w14:textId="77777777" w:rsidR="004E1BFD" w:rsidRPr="000F5F5C" w:rsidRDefault="004E1BFD" w:rsidP="004E1BF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1BFD" w:rsidRPr="000F5F5C" w14:paraId="7DC0D2C0" w14:textId="77777777" w:rsidTr="6F1AA8FB">
        <w:trPr>
          <w:cantSplit/>
        </w:trPr>
        <w:tc>
          <w:tcPr>
            <w:tcW w:w="4140" w:type="dxa"/>
          </w:tcPr>
          <w:p w14:paraId="3505B19D" w14:textId="591ADBA5" w:rsidR="004E1BFD" w:rsidRPr="000F5F5C" w:rsidRDefault="004E1BFD" w:rsidP="003E665E">
            <w:pPr>
              <w:ind w:left="540" w:right="6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(รวมส่วนของหนี้สินระยะยาว</w:t>
            </w:r>
            <w:r w:rsidR="00E315A8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ตามสัญญา</w:t>
            </w:r>
            <w:r w:rsidR="003E665E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เช่าเงินทุน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ที่ถึงกำหนด</w:t>
            </w:r>
            <w:r w:rsidR="003E665E"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5E44CE13" w:rsidR="004E1BFD" w:rsidRPr="000F5F5C" w:rsidRDefault="006C45E1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148,221</w:t>
            </w:r>
          </w:p>
        </w:tc>
        <w:tc>
          <w:tcPr>
            <w:tcW w:w="90" w:type="dxa"/>
            <w:vAlign w:val="bottom"/>
          </w:tcPr>
          <w:p w14:paraId="41B61CF4" w14:textId="77777777" w:rsidR="004E1BFD" w:rsidRPr="000F5F5C" w:rsidRDefault="004E1BFD" w:rsidP="004E1BFD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818C85" w14:textId="5B59901A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151,704</w:t>
            </w:r>
          </w:p>
        </w:tc>
        <w:tc>
          <w:tcPr>
            <w:tcW w:w="90" w:type="dxa"/>
            <w:vAlign w:val="bottom"/>
          </w:tcPr>
          <w:p w14:paraId="3EF86F8E" w14:textId="77777777" w:rsidR="004E1BFD" w:rsidRPr="000F5F5C" w:rsidRDefault="004E1BFD" w:rsidP="004E1BFD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DC7EFE" w14:textId="62B825A8" w:rsidR="004E1BFD" w:rsidRPr="000F5F5C" w:rsidRDefault="00145F44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4,630</w:t>
            </w:r>
          </w:p>
        </w:tc>
        <w:tc>
          <w:tcPr>
            <w:tcW w:w="90" w:type="dxa"/>
            <w:vAlign w:val="bottom"/>
          </w:tcPr>
          <w:p w14:paraId="3500B00A" w14:textId="77777777" w:rsidR="004E1BFD" w:rsidRPr="000F5F5C" w:rsidRDefault="004E1BFD" w:rsidP="004E1BFD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6E3A55" w14:textId="7B7A1354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930</w:t>
            </w:r>
          </w:p>
        </w:tc>
      </w:tr>
      <w:tr w:rsidR="004E1BFD" w:rsidRPr="000F5F5C" w14:paraId="3ED856C1" w14:textId="77777777" w:rsidTr="6F1AA8FB">
        <w:trPr>
          <w:cantSplit/>
        </w:trPr>
        <w:tc>
          <w:tcPr>
            <w:tcW w:w="4140" w:type="dxa"/>
          </w:tcPr>
          <w:p w14:paraId="655A5147" w14:textId="3D4E8CAD" w:rsidR="004E1BFD" w:rsidRPr="008C44E7" w:rsidRDefault="004E1BFD" w:rsidP="00530F33">
            <w:pPr>
              <w:tabs>
                <w:tab w:val="left" w:pos="540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</w:pPr>
            <w:r w:rsidRPr="008C44E7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8C44E7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8C44E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Pr="008C44E7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หนี้สินระยะยาว</w:t>
            </w:r>
            <w:r w:rsidRPr="009853E7">
              <w:rPr>
                <w:rFonts w:asciiTheme="majorBidi" w:eastAsia="MS Mincho" w:hAnsiTheme="majorBidi" w:hint="cs"/>
                <w:sz w:val="26"/>
                <w:szCs w:val="26"/>
                <w:cs/>
              </w:rPr>
              <w:t>ตามสัญญาเช่า</w:t>
            </w:r>
            <w:r w:rsidR="007F4293">
              <w:rPr>
                <w:rFonts w:asciiTheme="majorBidi" w:eastAsia="MS Mincho" w:hAnsiTheme="majorBidi" w:hint="cs"/>
                <w:sz w:val="26"/>
                <w:szCs w:val="26"/>
                <w:cs/>
              </w:rPr>
              <w:t>เงินทุน</w:t>
            </w: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ระหว่าง</w:t>
            </w:r>
            <w:r w:rsidRPr="008C44E7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54ED059B" w14:textId="0222288B" w:rsidR="004E1BFD" w:rsidRDefault="006C45E1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13,42</w:t>
            </w:r>
            <w:r w:rsidR="00B7567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bottom"/>
          </w:tcPr>
          <w:p w14:paraId="23FCEBF8" w14:textId="77777777" w:rsidR="004E1BFD" w:rsidRPr="000F5F5C" w:rsidRDefault="004E1BFD" w:rsidP="004E1BFD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F548B5" w14:textId="15FA0E17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90" w:type="dxa"/>
            <w:vAlign w:val="bottom"/>
          </w:tcPr>
          <w:p w14:paraId="34F329C3" w14:textId="77777777" w:rsidR="004E1BFD" w:rsidRPr="000F5F5C" w:rsidRDefault="004E1BFD" w:rsidP="004E1BFD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95E7CB" w14:textId="58DA8BCB" w:rsidR="004E1BFD" w:rsidRPr="00B8208B" w:rsidRDefault="00145F44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13,424</w:t>
            </w:r>
          </w:p>
        </w:tc>
        <w:tc>
          <w:tcPr>
            <w:tcW w:w="90" w:type="dxa"/>
            <w:vAlign w:val="bottom"/>
          </w:tcPr>
          <w:p w14:paraId="64EA3B4C" w14:textId="77777777" w:rsidR="004E1BFD" w:rsidRPr="000F5F5C" w:rsidRDefault="004E1BFD" w:rsidP="004E1BFD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F1C9D3" w14:textId="154475B4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</w:tr>
      <w:tr w:rsidR="004E1BFD" w:rsidRPr="000F5F5C" w14:paraId="568AE10D" w14:textId="77777777" w:rsidTr="6F1AA8FB">
        <w:trPr>
          <w:cantSplit/>
        </w:trPr>
        <w:tc>
          <w:tcPr>
            <w:tcW w:w="4140" w:type="dxa"/>
          </w:tcPr>
          <w:p w14:paraId="095D4799" w14:textId="0CD18AEF" w:rsidR="004E1BFD" w:rsidRPr="000F5F5C" w:rsidRDefault="004E1BFD" w:rsidP="00530F33">
            <w:pPr>
              <w:tabs>
                <w:tab w:val="left" w:pos="540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ab/>
            </w:r>
            <w:r w:rsidRPr="000F5F5C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</w:t>
            </w:r>
            <w:r w:rsidR="004E1C18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="007F4293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170" w:type="dxa"/>
            <w:vAlign w:val="bottom"/>
          </w:tcPr>
          <w:p w14:paraId="5A907D11" w14:textId="156462A5" w:rsidR="004E1BFD" w:rsidRPr="000F5F5C" w:rsidRDefault="006C45E1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(4,39</w:t>
            </w:r>
            <w:r w:rsidR="00D4448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4E1BFD" w:rsidRPr="000F5F5C" w:rsidRDefault="004E1BFD" w:rsidP="004E1BFD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A15CD5" w14:textId="34FB3743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A93528">
              <w:rPr>
                <w:rFonts w:asciiTheme="majorBidi" w:hAnsiTheme="majorBidi" w:cstheme="majorBidi"/>
                <w:sz w:val="28"/>
              </w:rPr>
              <w:t>,14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20732DEC" w14:textId="77777777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B588B4" w14:textId="61D18F41" w:rsidR="004E1BFD" w:rsidRPr="000F5F5C" w:rsidRDefault="00145F44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(1,312)</w:t>
            </w:r>
          </w:p>
        </w:tc>
        <w:tc>
          <w:tcPr>
            <w:tcW w:w="90" w:type="dxa"/>
          </w:tcPr>
          <w:p w14:paraId="384A56A7" w14:textId="77777777" w:rsidR="004E1BFD" w:rsidRPr="000F5F5C" w:rsidRDefault="004E1BFD" w:rsidP="004E1BFD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EB28DA" w14:textId="7E643B5A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(747)</w:t>
            </w:r>
          </w:p>
        </w:tc>
      </w:tr>
      <w:tr w:rsidR="004E1BFD" w:rsidRPr="000F5F5C" w14:paraId="664C71E9" w14:textId="77777777" w:rsidTr="6F1AA8FB">
        <w:trPr>
          <w:cantSplit/>
        </w:trPr>
        <w:tc>
          <w:tcPr>
            <w:tcW w:w="4140" w:type="dxa"/>
          </w:tcPr>
          <w:p w14:paraId="28E88FDB" w14:textId="00CAAF40" w:rsidR="004E1BFD" w:rsidRPr="000F5F5C" w:rsidRDefault="004E1BFD" w:rsidP="004E1BFD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หนี้สินระยะยาว</w:t>
            </w:r>
            <w:r w:rsidRPr="009853E7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ตามสัญญาเช่าเงินทุน</w:t>
            </w: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4E1BFD" w:rsidRPr="000F5F5C" w:rsidRDefault="004E1BFD" w:rsidP="004E1BFD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4E1BFD" w:rsidRPr="000F5F5C" w:rsidRDefault="004E1BFD" w:rsidP="004E1BFD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4E1BFD" w:rsidRPr="000F5F5C" w:rsidRDefault="004E1BFD" w:rsidP="004E1BFD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4E1BFD" w:rsidRPr="000F5F5C" w:rsidRDefault="004E1BFD" w:rsidP="004E1BFD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4E1BFD" w:rsidRPr="000F5F5C" w:rsidRDefault="004E1BFD" w:rsidP="004E1BFD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4E1BFD" w:rsidRPr="000F5F5C" w:rsidRDefault="004E1BFD" w:rsidP="004E1BFD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4E1BFD" w:rsidRPr="000F5F5C" w:rsidRDefault="004E1BFD" w:rsidP="004E1BFD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1BFD" w:rsidRPr="000F5F5C" w14:paraId="323B5F6E" w14:textId="77777777" w:rsidTr="6F1AA8FB">
        <w:trPr>
          <w:cantSplit/>
        </w:trPr>
        <w:tc>
          <w:tcPr>
            <w:tcW w:w="4140" w:type="dxa"/>
          </w:tcPr>
          <w:p w14:paraId="24004857" w14:textId="2E922F96" w:rsidR="004E1BFD" w:rsidRPr="000F5F5C" w:rsidRDefault="004E1BFD" w:rsidP="00A8566D">
            <w:pPr>
              <w:ind w:left="540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(รวมส่วนของหนี้สินระยะยาว</w:t>
            </w:r>
            <w:r w:rsidR="00A8566D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ตามสัญญาเช่าเงินทุน</w:t>
            </w: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ที่ถึงกำหนดชำ</w:t>
            </w:r>
            <w:r w:rsidRPr="000F5F5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0DC351E4" w:rsidR="004E1BFD" w:rsidRPr="000F5F5C" w:rsidRDefault="006C45E1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157,25</w:t>
            </w:r>
            <w:r w:rsidR="00D44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" w:type="dxa"/>
            <w:vAlign w:val="bottom"/>
          </w:tcPr>
          <w:p w14:paraId="79EBC4DD" w14:textId="77777777" w:rsidR="004E1BFD" w:rsidRPr="000F5F5C" w:rsidRDefault="004E1BFD" w:rsidP="004E1BFD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70668CC7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148,221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4E1BFD" w:rsidRPr="000F5F5C" w:rsidRDefault="004E1BFD" w:rsidP="004E1BFD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7B6A300E" w:rsidR="004E1BFD" w:rsidRPr="000F5F5C" w:rsidRDefault="00145F44" w:rsidP="004E1BFD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16,74</w:t>
            </w:r>
            <w:r w:rsidR="00F352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4E1BFD" w:rsidRPr="000F5F5C" w:rsidRDefault="004E1BFD" w:rsidP="004E1BFD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207DEAA6" w:rsidR="004E1BFD" w:rsidRPr="000F5F5C" w:rsidRDefault="004E1BFD" w:rsidP="004E1BF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4,630</w:t>
            </w:r>
          </w:p>
        </w:tc>
      </w:tr>
    </w:tbl>
    <w:p w14:paraId="5CBF6316" w14:textId="77777777" w:rsidR="009C33C3" w:rsidRPr="008C5F28" w:rsidRDefault="009C33C3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8"/>
          <w:szCs w:val="8"/>
        </w:rPr>
      </w:pPr>
    </w:p>
    <w:p w14:paraId="1ADCA73F" w14:textId="7DF776F5" w:rsidR="00DD7710" w:rsidRDefault="00DD77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br w:type="page"/>
      </w:r>
    </w:p>
    <w:p w14:paraId="53AACC8C" w14:textId="1B2E41C3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6D0B8F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B06625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8A57FD">
        <w:rPr>
          <w:rFonts w:asciiTheme="majorBidi" w:hAnsiTheme="majorBidi" w:cstheme="majorBidi"/>
          <w:sz w:val="28"/>
        </w:rPr>
        <w:t xml:space="preserve">31 </w:t>
      </w:r>
      <w:r w:rsidR="008A57FD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8A57FD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8A57FD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8A57FD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130"/>
        <w:gridCol w:w="417"/>
        <w:gridCol w:w="713"/>
        <w:gridCol w:w="180"/>
        <w:gridCol w:w="582"/>
        <w:gridCol w:w="588"/>
        <w:gridCol w:w="180"/>
        <w:gridCol w:w="1260"/>
      </w:tblGrid>
      <w:tr w:rsidR="004353E2" w:rsidRPr="007F1A8C" w14:paraId="6AEB9EE9" w14:textId="77777777" w:rsidTr="24893DF3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  <w:gridSpan w:val="2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3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4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24893DF3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24893DF3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65941FC1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331AD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EE6037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E603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73CD94B" w14:textId="5FD20C0F" w:rsidR="00331AD5" w:rsidRPr="00EE6037" w:rsidRDefault="00EE6037" w:rsidP="00331AD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6037">
              <w:rPr>
                <w:rFonts w:asciiTheme="majorBidi" w:hAnsiTheme="majorBidi" w:cstheme="majorBidi"/>
                <w:sz w:val="28"/>
              </w:rPr>
              <w:t>31</w:t>
            </w:r>
            <w:r w:rsidR="00331AD5" w:rsidRPr="00EE6037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  <w:p w14:paraId="4142E700" w14:textId="4468D2D6" w:rsidR="00DA2FD2" w:rsidRPr="007F1A8C" w:rsidRDefault="00331AD5" w:rsidP="00331AD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6037">
              <w:rPr>
                <w:rFonts w:asciiTheme="majorBidi" w:hAnsiTheme="majorBidi" w:cstheme="majorBidi"/>
                <w:sz w:val="28"/>
              </w:rPr>
              <w:t>256</w:t>
            </w:r>
            <w:r w:rsidRPr="00EE6037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0811E6" w:rsidRPr="00003722" w14:paraId="0234C680" w14:textId="77777777" w:rsidTr="24893DF3">
        <w:trPr>
          <w:trHeight w:val="80"/>
        </w:trPr>
        <w:tc>
          <w:tcPr>
            <w:tcW w:w="3690" w:type="dxa"/>
          </w:tcPr>
          <w:p w14:paraId="4F48FE7F" w14:textId="1FDF1B7D" w:rsidR="000811E6" w:rsidRPr="00EF6072" w:rsidRDefault="006660C3" w:rsidP="000811E6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เงินเบิก</w:t>
            </w:r>
            <w:r w:rsidR="00EE6037">
              <w:rPr>
                <w:rFonts w:asciiTheme="majorBidi" w:hAnsiTheme="majorBidi" w:cstheme="majorBidi" w:hint="cs"/>
                <w:sz w:val="28"/>
                <w:cs/>
              </w:rPr>
              <w:t>เกินบัญช</w:t>
            </w:r>
            <w:r w:rsidR="00521135">
              <w:rPr>
                <w:rFonts w:asciiTheme="majorBidi" w:hAnsiTheme="majorBidi" w:cstheme="majorBidi" w:hint="cs"/>
                <w:sz w:val="28"/>
                <w:cs/>
              </w:rPr>
              <w:t>ี</w:t>
            </w:r>
            <w:r w:rsidR="000811E6" w:rsidRPr="00EF6072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="000811E6" w:rsidRPr="00EF6072">
              <w:rPr>
                <w:rFonts w:asciiTheme="majorBidi" w:hAnsiTheme="majorBidi" w:cstheme="majorBidi"/>
                <w:sz w:val="28"/>
              </w:rPr>
              <w:t xml:space="preserve"> </w:t>
            </w:r>
            <w:r w:rsidR="0044749F">
              <w:rPr>
                <w:rFonts w:asciiTheme="majorBidi" w:hAnsiTheme="majorBidi" w:cstheme="majorBidi" w:hint="cs"/>
                <w:sz w:val="28"/>
                <w:cs/>
              </w:rPr>
              <w:t xml:space="preserve">             </w:t>
            </w:r>
            <w:r w:rsidR="000811E6" w:rsidRPr="00020916">
              <w:rPr>
                <w:rFonts w:asciiTheme="majorBidi" w:hAnsiTheme="majorBidi" w:cstheme="majorBidi"/>
                <w:sz w:val="28"/>
              </w:rPr>
              <w:t>(</w:t>
            </w:r>
            <w:r w:rsidR="000811E6" w:rsidRPr="0002091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0811E6" w:rsidRPr="00020916">
              <w:rPr>
                <w:rFonts w:asciiTheme="majorBidi" w:hAnsiTheme="majorBidi" w:cstheme="majorBidi"/>
                <w:sz w:val="28"/>
              </w:rPr>
              <w:t>18)</w:t>
            </w:r>
          </w:p>
        </w:tc>
        <w:tc>
          <w:tcPr>
            <w:tcW w:w="1260" w:type="dxa"/>
            <w:vAlign w:val="bottom"/>
          </w:tcPr>
          <w:p w14:paraId="3E582E58" w14:textId="62E3EA7E" w:rsidR="000811E6" w:rsidRPr="00E40DC0" w:rsidRDefault="000811E6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8B8249" w14:textId="77777777" w:rsidR="000811E6" w:rsidRPr="007F1A8C" w:rsidRDefault="000811E6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7F6C880" w14:textId="2BB53079" w:rsidR="000811E6" w:rsidRPr="007F1A8C" w:rsidRDefault="00BD067B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1,905</w:t>
            </w:r>
          </w:p>
        </w:tc>
        <w:tc>
          <w:tcPr>
            <w:tcW w:w="180" w:type="dxa"/>
            <w:vAlign w:val="bottom"/>
          </w:tcPr>
          <w:p w14:paraId="3AAE80D1" w14:textId="77777777" w:rsidR="000811E6" w:rsidRPr="007F1A8C" w:rsidRDefault="000811E6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76AADF" w14:textId="6182319F" w:rsidR="000811E6" w:rsidRPr="007F1A8C" w:rsidRDefault="00B35F2D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0811E6" w:rsidRPr="007F1A8C" w:rsidRDefault="000811E6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59F5042F" w:rsidR="000811E6" w:rsidRPr="007F1A8C" w:rsidRDefault="007A1557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1,905</w:t>
            </w:r>
          </w:p>
        </w:tc>
      </w:tr>
      <w:tr w:rsidR="000811E6" w:rsidRPr="00003722" w14:paraId="799A185A" w14:textId="77777777" w:rsidTr="004B0C8A">
        <w:trPr>
          <w:trHeight w:val="80"/>
        </w:trPr>
        <w:tc>
          <w:tcPr>
            <w:tcW w:w="3690" w:type="dxa"/>
          </w:tcPr>
          <w:p w14:paraId="3DAFDCCA" w14:textId="6E64263B" w:rsidR="000811E6" w:rsidRPr="00020916" w:rsidRDefault="000811E6" w:rsidP="000811E6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020916">
              <w:rPr>
                <w:rFonts w:asciiTheme="majorBidi" w:hAnsiTheme="majorBidi" w:cstheme="majorBidi"/>
                <w:sz w:val="28"/>
              </w:rPr>
              <w:t>(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20916">
              <w:rPr>
                <w:rFonts w:asciiTheme="majorBidi" w:hAnsiTheme="majorBidi" w:cstheme="majorBidi"/>
                <w:sz w:val="28"/>
              </w:rPr>
              <w:t>21)</w:t>
            </w:r>
          </w:p>
        </w:tc>
        <w:tc>
          <w:tcPr>
            <w:tcW w:w="1260" w:type="dxa"/>
          </w:tcPr>
          <w:p w14:paraId="1EB60562" w14:textId="5CA7DCEE" w:rsidR="000811E6" w:rsidRPr="00C64F96" w:rsidRDefault="000811E6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180" w:type="dxa"/>
            <w:gridSpan w:val="2"/>
          </w:tcPr>
          <w:p w14:paraId="4BF63DD4" w14:textId="77777777" w:rsidR="000811E6" w:rsidRPr="00C64F96" w:rsidRDefault="000811E6" w:rsidP="000811E6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47F93C78" w14:textId="2462C3EC" w:rsidR="000811E6" w:rsidRPr="00C64F96" w:rsidRDefault="00B35F2D" w:rsidP="000811E6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6DD5A9FF" w14:textId="77777777" w:rsidR="000811E6" w:rsidRPr="00C64F96" w:rsidRDefault="000811E6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3F91A674" w14:textId="5AB685FD" w:rsidR="000811E6" w:rsidRPr="00C64F96" w:rsidRDefault="00B35F2D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F937AE" w14:textId="77777777" w:rsidR="000811E6" w:rsidRPr="00C64F96" w:rsidRDefault="000811E6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99F6B3" w14:textId="52159AE1" w:rsidR="000811E6" w:rsidRPr="00C64F96" w:rsidRDefault="00B35F2D" w:rsidP="000811E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96,913</w:t>
            </w:r>
          </w:p>
        </w:tc>
      </w:tr>
      <w:tr w:rsidR="00A42FD7" w:rsidRPr="00003722" w14:paraId="6FF0BEFD" w14:textId="77777777" w:rsidTr="004B0C8A">
        <w:trPr>
          <w:trHeight w:val="80"/>
        </w:trPr>
        <w:tc>
          <w:tcPr>
            <w:tcW w:w="3690" w:type="dxa"/>
          </w:tcPr>
          <w:p w14:paraId="07DBDB97" w14:textId="1B82AD7D" w:rsidR="00A42FD7" w:rsidRPr="00020916" w:rsidRDefault="00A42FD7" w:rsidP="00A42FD7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020916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20916">
              <w:rPr>
                <w:rFonts w:asciiTheme="majorBidi" w:hAnsiTheme="majorBidi" w:cstheme="majorBidi"/>
                <w:sz w:val="28"/>
              </w:rPr>
              <w:t>(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20916">
              <w:rPr>
                <w:rFonts w:asciiTheme="majorBidi" w:hAnsiTheme="majorBidi" w:cstheme="majorBidi"/>
                <w:sz w:val="28"/>
              </w:rPr>
              <w:t>21)</w:t>
            </w:r>
          </w:p>
        </w:tc>
        <w:tc>
          <w:tcPr>
            <w:tcW w:w="1260" w:type="dxa"/>
          </w:tcPr>
          <w:p w14:paraId="1883DDDD" w14:textId="4614C77E" w:rsidR="00A42FD7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180" w:type="dxa"/>
            <w:gridSpan w:val="2"/>
          </w:tcPr>
          <w:p w14:paraId="15E32EFF" w14:textId="77777777" w:rsidR="00A42FD7" w:rsidRPr="00C64F96" w:rsidRDefault="00A42FD7" w:rsidP="00A42FD7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478E9998" w14:textId="48134C85" w:rsidR="00A42FD7" w:rsidRDefault="00A42FD7" w:rsidP="00A42FD7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(10,000)</w:t>
            </w:r>
          </w:p>
        </w:tc>
        <w:tc>
          <w:tcPr>
            <w:tcW w:w="180" w:type="dxa"/>
          </w:tcPr>
          <w:p w14:paraId="44A73575" w14:textId="77777777" w:rsidR="00A42FD7" w:rsidRPr="00C64F96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5DBAB027" w14:textId="276B679B" w:rsidR="00A42FD7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E04C286" w14:textId="77777777" w:rsidR="00A42FD7" w:rsidRPr="00C64F96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7A78045" w14:textId="3278CF3A" w:rsidR="00A42FD7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134,053</w:t>
            </w:r>
          </w:p>
        </w:tc>
      </w:tr>
      <w:tr w:rsidR="00A42FD7" w:rsidRPr="00003722" w14:paraId="58DDF510" w14:textId="77777777" w:rsidTr="004B0C8A">
        <w:trPr>
          <w:trHeight w:val="80"/>
        </w:trPr>
        <w:tc>
          <w:tcPr>
            <w:tcW w:w="3690" w:type="dxa"/>
          </w:tcPr>
          <w:p w14:paraId="3B9E75B3" w14:textId="4F6751A9" w:rsidR="00A42FD7" w:rsidRPr="00020916" w:rsidRDefault="00A42FD7" w:rsidP="00A42FD7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020916">
              <w:rPr>
                <w:rFonts w:ascii="Angsana New" w:hAnsi="Angsana New" w:hint="cs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491630B7" w14:textId="2ED38BA6" w:rsidR="00A42FD7" w:rsidRPr="00E40DC0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148,221</w:t>
            </w:r>
          </w:p>
        </w:tc>
        <w:tc>
          <w:tcPr>
            <w:tcW w:w="180" w:type="dxa"/>
            <w:gridSpan w:val="2"/>
          </w:tcPr>
          <w:p w14:paraId="7357AA67" w14:textId="77777777" w:rsidR="00A42FD7" w:rsidRPr="007F1A8C" w:rsidRDefault="00A42FD7" w:rsidP="00A42FD7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05312E07" w14:textId="5098ED2B" w:rsidR="00A42FD7" w:rsidRPr="007F1A8C" w:rsidRDefault="00A42FD7" w:rsidP="00A42FD7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(4,393)</w:t>
            </w:r>
          </w:p>
        </w:tc>
        <w:tc>
          <w:tcPr>
            <w:tcW w:w="180" w:type="dxa"/>
          </w:tcPr>
          <w:p w14:paraId="4ABF78B7" w14:textId="7777777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E86EAD5" w14:textId="499638C3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180" w:type="dxa"/>
          </w:tcPr>
          <w:p w14:paraId="08EBCBDE" w14:textId="7777777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8F8B8FF" w14:textId="4FA9FBE9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157,252</w:t>
            </w:r>
          </w:p>
        </w:tc>
      </w:tr>
      <w:tr w:rsidR="00A42FD7" w:rsidRPr="00003722" w14:paraId="04F5BD97" w14:textId="77777777" w:rsidTr="24893DF3">
        <w:trPr>
          <w:trHeight w:val="80"/>
        </w:trPr>
        <w:tc>
          <w:tcPr>
            <w:tcW w:w="3690" w:type="dxa"/>
          </w:tcPr>
          <w:p w14:paraId="25327642" w14:textId="030E9F6F" w:rsidR="00A42FD7" w:rsidRPr="00020916" w:rsidRDefault="00A42FD7" w:rsidP="00A42FD7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A42FD7" w:rsidRPr="00E40DC0" w:rsidRDefault="00A42FD7" w:rsidP="00A42FD7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gridSpan w:val="2"/>
          </w:tcPr>
          <w:p w14:paraId="0A16F3B7" w14:textId="77777777" w:rsidR="00A42FD7" w:rsidRPr="007F1A8C" w:rsidRDefault="00A42FD7" w:rsidP="00A42FD7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</w:tcPr>
          <w:p w14:paraId="504B08D7" w14:textId="52D680C5" w:rsidR="00A42FD7" w:rsidRPr="007F1A8C" w:rsidRDefault="00A42FD7" w:rsidP="00A42FD7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A42FD7" w:rsidRPr="007F1A8C" w:rsidRDefault="00A42FD7" w:rsidP="00A42FD7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699F0BC6" w14:textId="0E25550D" w:rsidR="00A42FD7" w:rsidRPr="007F1A8C" w:rsidRDefault="00A42FD7" w:rsidP="00A42FD7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A42FD7" w:rsidRPr="007F1A8C" w:rsidRDefault="00A42FD7" w:rsidP="00A42FD7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A42FD7" w:rsidRPr="007F1A8C" w:rsidRDefault="00A42FD7" w:rsidP="00A42FD7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42FD7" w:rsidRPr="00003722" w14:paraId="3E2F6B9A" w14:textId="77777777" w:rsidTr="24893DF3">
        <w:trPr>
          <w:trHeight w:val="80"/>
        </w:trPr>
        <w:tc>
          <w:tcPr>
            <w:tcW w:w="3690" w:type="dxa"/>
          </w:tcPr>
          <w:p w14:paraId="655C28F1" w14:textId="293DF906" w:rsidR="00A42FD7" w:rsidRPr="00020916" w:rsidRDefault="00A42FD7" w:rsidP="00A42FD7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020916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60" w:type="dxa"/>
          </w:tcPr>
          <w:p w14:paraId="1B9B8696" w14:textId="77777777" w:rsidR="00A42FD7" w:rsidRPr="007F1A8C" w:rsidRDefault="00A42FD7" w:rsidP="00A42FD7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A42FD7" w:rsidRPr="007F1A8C" w:rsidRDefault="00A42FD7" w:rsidP="00A42FD7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3"/>
          </w:tcPr>
          <w:p w14:paraId="29FC1BE5" w14:textId="77777777" w:rsidR="00A42FD7" w:rsidRPr="007F1A8C" w:rsidRDefault="00A42FD7" w:rsidP="00A42FD7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A42FD7" w:rsidRPr="007F1A8C" w:rsidRDefault="00A42FD7" w:rsidP="00A42FD7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A42FD7" w:rsidRPr="007F1A8C" w:rsidRDefault="00A42FD7" w:rsidP="00A42FD7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42FD7" w:rsidRPr="00003722" w14:paraId="06EC6EE9" w14:textId="77777777" w:rsidTr="24893DF3">
        <w:trPr>
          <w:trHeight w:val="80"/>
        </w:trPr>
        <w:tc>
          <w:tcPr>
            <w:tcW w:w="3690" w:type="dxa"/>
          </w:tcPr>
          <w:p w14:paraId="3C3FC7D7" w14:textId="77777777" w:rsidR="00A42FD7" w:rsidRPr="00020916" w:rsidRDefault="00A42FD7" w:rsidP="00A42FD7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</w:tcPr>
          <w:p w14:paraId="75E25539" w14:textId="0B529625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42FD7" w:rsidRPr="00003722" w14:paraId="67CE0698" w14:textId="77777777" w:rsidTr="24893DF3">
        <w:trPr>
          <w:trHeight w:val="80"/>
        </w:trPr>
        <w:tc>
          <w:tcPr>
            <w:tcW w:w="3690" w:type="dxa"/>
          </w:tcPr>
          <w:p w14:paraId="37F97DB8" w14:textId="77777777" w:rsidR="00A42FD7" w:rsidRPr="00020916" w:rsidRDefault="00A42FD7" w:rsidP="00A42FD7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4AA531" w14:textId="77777777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2B0177A" w14:textId="77777777" w:rsidR="00A42FD7" w:rsidRDefault="00A42FD7" w:rsidP="00A42FD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58817285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5EACD63" w14:textId="77777777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6F5A97" w14:textId="77777777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AF338AE" w14:textId="77777777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5FD265B8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4AC2B8" w14:textId="77777777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64899547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51B32B" w14:textId="77777777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220666" w14:textId="77777777" w:rsidR="00A42FD7" w:rsidRPr="00EE6037" w:rsidRDefault="00A42FD7" w:rsidP="00A42FD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E603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E5C389F" w14:textId="77777777" w:rsidR="00A42FD7" w:rsidRPr="00EE6037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6037">
              <w:rPr>
                <w:rFonts w:asciiTheme="majorBidi" w:hAnsiTheme="majorBidi" w:cstheme="majorBidi"/>
                <w:sz w:val="28"/>
              </w:rPr>
              <w:t>31</w:t>
            </w:r>
            <w:r w:rsidRPr="00EE6037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  <w:p w14:paraId="6E3E519E" w14:textId="02F4DCC5" w:rsidR="00A42FD7" w:rsidRPr="007F1A8C" w:rsidRDefault="00A42FD7" w:rsidP="00A42FD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6037">
              <w:rPr>
                <w:rFonts w:asciiTheme="majorBidi" w:hAnsiTheme="majorBidi" w:cstheme="majorBidi"/>
                <w:sz w:val="28"/>
              </w:rPr>
              <w:t>256</w:t>
            </w:r>
            <w:r w:rsidRPr="00EE6037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A42FD7" w:rsidRPr="00003722" w14:paraId="4FE87514" w14:textId="77777777" w:rsidTr="24893DF3">
        <w:trPr>
          <w:trHeight w:val="80"/>
        </w:trPr>
        <w:tc>
          <w:tcPr>
            <w:tcW w:w="3690" w:type="dxa"/>
          </w:tcPr>
          <w:p w14:paraId="44E2CAE7" w14:textId="23DF904C" w:rsidR="00A42FD7" w:rsidRPr="00020916" w:rsidRDefault="00A42FD7" w:rsidP="00A42FD7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020916">
              <w:rPr>
                <w:rFonts w:asciiTheme="majorBidi" w:hAnsiTheme="majorBidi" w:cstheme="majorBidi"/>
                <w:sz w:val="28"/>
              </w:rPr>
              <w:t>(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20916">
              <w:rPr>
                <w:rFonts w:asciiTheme="majorBidi" w:hAnsiTheme="majorBidi" w:cstheme="majorBidi"/>
                <w:sz w:val="28"/>
              </w:rPr>
              <w:t>21)</w:t>
            </w:r>
          </w:p>
        </w:tc>
        <w:tc>
          <w:tcPr>
            <w:tcW w:w="1260" w:type="dxa"/>
          </w:tcPr>
          <w:p w14:paraId="4B8EEC90" w14:textId="0B98D33B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81,990</w:t>
            </w:r>
          </w:p>
        </w:tc>
        <w:tc>
          <w:tcPr>
            <w:tcW w:w="180" w:type="dxa"/>
            <w:gridSpan w:val="2"/>
          </w:tcPr>
          <w:p w14:paraId="451638B0" w14:textId="77777777" w:rsidR="00A42FD7" w:rsidRPr="007F1A8C" w:rsidRDefault="00A42FD7" w:rsidP="00A42FD7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008992C1" w14:textId="3918A72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CFAF49" w14:textId="7777777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844DB4" w14:textId="01D16734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A5AA95" w14:textId="7777777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3670C070" w:rsidR="00A42FD7" w:rsidRPr="007F1A8C" w:rsidRDefault="00A42FD7" w:rsidP="00A42FD7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81,990</w:t>
            </w:r>
          </w:p>
        </w:tc>
      </w:tr>
      <w:tr w:rsidR="00A42FD7" w:rsidRPr="00003722" w14:paraId="2583144E" w14:textId="77777777" w:rsidTr="24893DF3">
        <w:trPr>
          <w:trHeight w:val="80"/>
        </w:trPr>
        <w:tc>
          <w:tcPr>
            <w:tcW w:w="3690" w:type="dxa"/>
          </w:tcPr>
          <w:p w14:paraId="75756624" w14:textId="20D9BF64" w:rsidR="00A42FD7" w:rsidRPr="007F1A8C" w:rsidRDefault="00A42FD7" w:rsidP="00A42FD7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Pr="00C13AE7">
              <w:rPr>
                <w:rFonts w:ascii="Angsana New" w:hAnsi="Angsana New" w:hint="cs"/>
                <w:sz w:val="28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28"/>
                <w:cs/>
              </w:rPr>
              <w:t>เงินทุน</w:t>
            </w:r>
          </w:p>
        </w:tc>
        <w:tc>
          <w:tcPr>
            <w:tcW w:w="1260" w:type="dxa"/>
          </w:tcPr>
          <w:p w14:paraId="33DC5828" w14:textId="00EC2B9F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4,630</w:t>
            </w:r>
          </w:p>
        </w:tc>
        <w:tc>
          <w:tcPr>
            <w:tcW w:w="180" w:type="dxa"/>
            <w:gridSpan w:val="2"/>
          </w:tcPr>
          <w:p w14:paraId="272ED1B9" w14:textId="77777777" w:rsidR="00A42FD7" w:rsidRPr="007F1A8C" w:rsidRDefault="00A42FD7" w:rsidP="00A42FD7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4A305BDB" w14:textId="0836B516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(1,312)</w:t>
            </w:r>
          </w:p>
        </w:tc>
        <w:tc>
          <w:tcPr>
            <w:tcW w:w="180" w:type="dxa"/>
          </w:tcPr>
          <w:p w14:paraId="3C40BC7F" w14:textId="7777777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A8C291C" w14:textId="6BD822D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180" w:type="dxa"/>
          </w:tcPr>
          <w:p w14:paraId="0E11C9E7" w14:textId="77777777" w:rsidR="00A42FD7" w:rsidRPr="007F1A8C" w:rsidRDefault="00A42FD7" w:rsidP="00A42FD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B7B5545" w14:textId="5FB50FED" w:rsidR="00A42FD7" w:rsidRPr="007F1A8C" w:rsidRDefault="00A42FD7" w:rsidP="00A42FD7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16,742</w:t>
            </w:r>
          </w:p>
        </w:tc>
      </w:tr>
      <w:bookmarkEnd w:id="2"/>
    </w:tbl>
    <w:p w14:paraId="5B9D6C12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17A11B9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B157810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D84B97A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57AAE97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FE92C11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D98C4CF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08463E0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B33EAD5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793E491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36B8C0B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165637E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3B5D811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4A75A96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A8A7E40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C5A70F3" w14:textId="1FFD8329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56D44540" w14:textId="313FB351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>ลูกหนี้</w:t>
      </w:r>
      <w:r w:rsidR="00104B0D" w:rsidRPr="00B118B0">
        <w:rPr>
          <w:rFonts w:asciiTheme="majorBidi" w:hAnsiTheme="majorBidi" w:cstheme="majorBidi"/>
          <w:spacing w:val="-6"/>
          <w:sz w:val="28"/>
          <w:cs/>
        </w:rPr>
        <w:t xml:space="preserve">การค้าและลูกหนี้หมุนเวียนอื่น ณ วันที่ </w:t>
      </w:r>
      <w:r w:rsidR="00104B0D">
        <w:rPr>
          <w:rFonts w:asciiTheme="majorBidi" w:hAnsiTheme="majorBidi" w:cstheme="majorBidi"/>
          <w:spacing w:val="-6"/>
          <w:sz w:val="28"/>
        </w:rPr>
        <w:t xml:space="preserve">31 </w:t>
      </w:r>
      <w:r w:rsidR="00104B0D">
        <w:rPr>
          <w:rFonts w:asciiTheme="majorBidi" w:hAnsiTheme="majorBidi" w:cstheme="majorBidi" w:hint="cs"/>
          <w:spacing w:val="-6"/>
          <w:sz w:val="28"/>
          <w:cs/>
        </w:rPr>
        <w:t>มีนาคม</w:t>
      </w:r>
      <w:r w:rsidR="00104B0D">
        <w:rPr>
          <w:rFonts w:ascii="Angsana New" w:hAnsi="Angsana New" w:hint="cs"/>
          <w:sz w:val="28"/>
          <w:cs/>
        </w:rPr>
        <w:t xml:space="preserve"> </w:t>
      </w:r>
      <w:r w:rsidR="00104B0D" w:rsidRPr="00B118B0">
        <w:rPr>
          <w:rFonts w:asciiTheme="majorBidi" w:hAnsiTheme="majorBidi" w:cstheme="majorBidi"/>
          <w:spacing w:val="-6"/>
          <w:sz w:val="28"/>
        </w:rPr>
        <w:t>256</w:t>
      </w:r>
      <w:r w:rsidR="00104B0D">
        <w:rPr>
          <w:rFonts w:asciiTheme="majorBidi" w:hAnsiTheme="majorBidi" w:cstheme="majorBidi"/>
          <w:spacing w:val="-6"/>
          <w:sz w:val="28"/>
        </w:rPr>
        <w:t>7</w:t>
      </w:r>
      <w:r w:rsidR="00104B0D"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="0021307D">
        <w:rPr>
          <w:rFonts w:asciiTheme="majorBidi" w:hAnsiTheme="majorBidi" w:cstheme="majorBidi"/>
          <w:spacing w:val="-6"/>
          <w:sz w:val="28"/>
        </w:rPr>
        <w:t xml:space="preserve">31 </w:t>
      </w:r>
      <w:r w:rsidR="0021307D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spacing w:val="-6"/>
          <w:sz w:val="28"/>
        </w:rPr>
        <w:t>2566</w:t>
      </w:r>
      <w:r w:rsidR="00104B0D"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A3255" w:rsidRPr="00B118B0" w14:paraId="39214489" w14:textId="77777777" w:rsidTr="00EE6037">
        <w:trPr>
          <w:tblHeader/>
        </w:trPr>
        <w:tc>
          <w:tcPr>
            <w:tcW w:w="4230" w:type="dxa"/>
          </w:tcPr>
          <w:p w14:paraId="6364809C" w14:textId="77777777" w:rsidR="008A3255" w:rsidRPr="00B118B0" w:rsidRDefault="008A3255" w:rsidP="008A325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487A056" w14:textId="331C26BA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346F062" w14:textId="77777777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4E68D5" w14:textId="445DDD28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7DCB64A3" w14:textId="77777777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20ABC1F" w14:textId="3C338E36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403A9CB" w14:textId="77777777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5E6500" w14:textId="54D039AA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A3255" w:rsidRPr="00B118B0" w14:paraId="6064DFDB" w14:textId="77777777" w:rsidTr="00EE6037">
        <w:trPr>
          <w:tblHeader/>
        </w:trPr>
        <w:tc>
          <w:tcPr>
            <w:tcW w:w="4230" w:type="dxa"/>
          </w:tcPr>
          <w:p w14:paraId="488BA21A" w14:textId="77777777" w:rsidR="008A3255" w:rsidRPr="00B118B0" w:rsidRDefault="008A3255" w:rsidP="008A3255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07C0ED" w14:textId="2D35F823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6547B027" w14:textId="77777777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7A3E5C" w14:textId="1E55D168" w:rsidR="008A3255" w:rsidRPr="00B118B0" w:rsidRDefault="00787C04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E1BF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63A44AA9" w14:textId="77777777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8A5836" w14:textId="03692AEF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43B6CAA5" w14:textId="77777777" w:rsidR="008A3255" w:rsidRPr="00B118B0" w:rsidRDefault="008A3255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393411" w14:textId="447F4107" w:rsidR="008A3255" w:rsidRPr="00B118B0" w:rsidRDefault="00787C04" w:rsidP="00EE6037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E1BF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A4D19" w:rsidRPr="00B118B0" w14:paraId="37FFADAF" w14:textId="77777777" w:rsidTr="004B0C8A">
        <w:tc>
          <w:tcPr>
            <w:tcW w:w="4230" w:type="dxa"/>
          </w:tcPr>
          <w:p w14:paraId="54F3EF33" w14:textId="768571C1" w:rsidR="00BA4D19" w:rsidRPr="00ED6D91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55F1E726" w:rsidR="00BA4D19" w:rsidRPr="00ED6D91" w:rsidRDefault="006F1735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32,888</w:t>
            </w:r>
          </w:p>
        </w:tc>
        <w:tc>
          <w:tcPr>
            <w:tcW w:w="90" w:type="dxa"/>
            <w:shd w:val="clear" w:color="auto" w:fill="auto"/>
          </w:tcPr>
          <w:p w14:paraId="59654BC1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578A1B9F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80" w:type="dxa"/>
            <w:shd w:val="clear" w:color="auto" w:fill="auto"/>
          </w:tcPr>
          <w:p w14:paraId="52B526D4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611FA548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BA4D19" w:rsidRPr="00ED6D91" w:rsidRDefault="00BA4D19" w:rsidP="00BA4D19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06C26ECC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4D19" w:rsidRPr="00B118B0" w14:paraId="401DB500" w14:textId="77777777" w:rsidTr="004B0C8A">
        <w:tc>
          <w:tcPr>
            <w:tcW w:w="4230" w:type="dxa"/>
          </w:tcPr>
          <w:p w14:paraId="533A757D" w14:textId="7869F1D2" w:rsidR="00BA4D19" w:rsidRPr="004E25B1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3C3D8DF2" w:rsidR="00BA4D19" w:rsidRPr="00ED6D91" w:rsidRDefault="006F1735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01ACD31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407FE63D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DAA3989" w14:textId="77777777" w:rsidR="00BA4D19" w:rsidRPr="00ED6D91" w:rsidRDefault="00BA4D19" w:rsidP="00BA4D1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34C0E29D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BA4D19" w:rsidRPr="00ED6D91" w:rsidRDefault="00BA4D19" w:rsidP="00BA4D1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FC2B95" w14:textId="51C3FD7E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BA4D19" w:rsidRPr="00B118B0" w14:paraId="30E54D4E" w14:textId="77777777" w:rsidTr="004B0C8A">
        <w:tc>
          <w:tcPr>
            <w:tcW w:w="4230" w:type="dxa"/>
          </w:tcPr>
          <w:p w14:paraId="119C9865" w14:textId="136EF71C" w:rsidR="00BA4D19" w:rsidRPr="004E25B1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6DD0B46C" w:rsidR="00BA4D19" w:rsidRPr="00ED6D91" w:rsidRDefault="006F1735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76,434</w:t>
            </w:r>
          </w:p>
        </w:tc>
        <w:tc>
          <w:tcPr>
            <w:tcW w:w="90" w:type="dxa"/>
            <w:shd w:val="clear" w:color="auto" w:fill="auto"/>
          </w:tcPr>
          <w:p w14:paraId="19244D31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5E4B8C73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77,495</w:t>
            </w:r>
          </w:p>
        </w:tc>
        <w:tc>
          <w:tcPr>
            <w:tcW w:w="180" w:type="dxa"/>
            <w:shd w:val="clear" w:color="auto" w:fill="auto"/>
          </w:tcPr>
          <w:p w14:paraId="644F1F94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66C276AD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9A7A2C" w14:textId="52A4F1E1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272</w:t>
            </w:r>
          </w:p>
        </w:tc>
      </w:tr>
      <w:bookmarkEnd w:id="3"/>
      <w:tr w:rsidR="00BA4D19" w:rsidRPr="00B118B0" w14:paraId="289E2C0F" w14:textId="77777777" w:rsidTr="004B0C8A">
        <w:tc>
          <w:tcPr>
            <w:tcW w:w="4230" w:type="dxa"/>
          </w:tcPr>
          <w:p w14:paraId="153012AD" w14:textId="2CE195BA" w:rsidR="00BA4D19" w:rsidRPr="004E25B1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="00EE6037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ง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7049461F" w14:textId="74FA75FE" w:rsidR="00BA4D19" w:rsidRPr="00ED6D91" w:rsidRDefault="008C38AE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13F3D8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7E848E" w14:textId="330D6758" w:rsidR="00BA4D19" w:rsidRPr="00657820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B00252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55C940" w14:textId="06F73CE0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165E56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2DEB07" w14:textId="5EA5928E" w:rsidR="00BA4D19" w:rsidRPr="00657820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90</w:t>
            </w:r>
          </w:p>
        </w:tc>
      </w:tr>
      <w:tr w:rsidR="00BA4D19" w:rsidRPr="00B118B0" w14:paraId="619E0467" w14:textId="77777777" w:rsidTr="004B0C8A">
        <w:tc>
          <w:tcPr>
            <w:tcW w:w="4230" w:type="dxa"/>
          </w:tcPr>
          <w:p w14:paraId="14128765" w14:textId="694357AA" w:rsidR="00BA4D19" w:rsidRPr="004E25B1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097E6CED" w:rsidR="00BA4D19" w:rsidRPr="00ED6D91" w:rsidRDefault="00767E25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6,484</w:t>
            </w:r>
          </w:p>
        </w:tc>
        <w:tc>
          <w:tcPr>
            <w:tcW w:w="90" w:type="dxa"/>
            <w:shd w:val="clear" w:color="auto" w:fill="auto"/>
          </w:tcPr>
          <w:p w14:paraId="35062C13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218B5D46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5,436</w:t>
            </w:r>
          </w:p>
        </w:tc>
        <w:tc>
          <w:tcPr>
            <w:tcW w:w="180" w:type="dxa"/>
            <w:shd w:val="clear" w:color="auto" w:fill="auto"/>
          </w:tcPr>
          <w:p w14:paraId="6538E8BC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55E7169F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205488" w14:textId="03F33219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BA4D19" w:rsidRPr="00B118B0" w14:paraId="539D6409" w14:textId="77777777" w:rsidTr="004B0C8A">
        <w:tc>
          <w:tcPr>
            <w:tcW w:w="4230" w:type="dxa"/>
          </w:tcPr>
          <w:p w14:paraId="21331FF8" w14:textId="70D4F0E3" w:rsidR="00BA4D19" w:rsidRPr="004E25B1" w:rsidRDefault="00BA4D19" w:rsidP="00BA4D19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กิจการที่เกี่ยวข้องกัน</w:t>
            </w:r>
            <w:r w:rsidR="00AD0AA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342A1E44" w:rsidR="00BA4D19" w:rsidRPr="00ED6D91" w:rsidRDefault="00911C0E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1,496</w:t>
            </w:r>
          </w:p>
        </w:tc>
        <w:tc>
          <w:tcPr>
            <w:tcW w:w="90" w:type="dxa"/>
            <w:shd w:val="clear" w:color="auto" w:fill="auto"/>
          </w:tcPr>
          <w:p w14:paraId="3B069F14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2B0DAB05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6531487E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1ECED85F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154,560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8DCBB" w14:textId="6C7F2572" w:rsidR="00BA4D19" w:rsidRPr="00ED6D91" w:rsidRDefault="00BA4D19" w:rsidP="00AF3A8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BA4D19" w:rsidRPr="00B118B0" w14:paraId="2BA7D6E9" w14:textId="77777777" w:rsidTr="004B0C8A">
        <w:tc>
          <w:tcPr>
            <w:tcW w:w="4230" w:type="dxa"/>
          </w:tcPr>
          <w:p w14:paraId="464A096A" w14:textId="4FFE89F7" w:rsidR="00BA4D19" w:rsidRPr="00B118B0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</w:t>
            </w:r>
            <w:r w:rsidR="00AD0AA0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4F85B0CC" w:rsidR="00BA4D19" w:rsidRPr="00ED6D91" w:rsidRDefault="00911C0E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5,041</w:t>
            </w:r>
          </w:p>
        </w:tc>
        <w:tc>
          <w:tcPr>
            <w:tcW w:w="90" w:type="dxa"/>
            <w:shd w:val="clear" w:color="auto" w:fill="auto"/>
          </w:tcPr>
          <w:p w14:paraId="49ED7159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23022" w14:textId="76205744" w:rsidR="00BA4D19" w:rsidRPr="00107F7D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4,907</w:t>
            </w:r>
          </w:p>
        </w:tc>
        <w:tc>
          <w:tcPr>
            <w:tcW w:w="180" w:type="dxa"/>
            <w:shd w:val="clear" w:color="auto" w:fill="auto"/>
          </w:tcPr>
          <w:p w14:paraId="7B9D6928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5ACF9575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2,22</w:t>
            </w:r>
            <w:r w:rsidR="007F190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5714A" w14:textId="2EB2FA52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2,091</w:t>
            </w:r>
          </w:p>
        </w:tc>
      </w:tr>
      <w:tr w:rsidR="00BA4D19" w:rsidRPr="00B118B0" w14:paraId="74341DC8" w14:textId="77777777" w:rsidTr="004B0C8A">
        <w:tc>
          <w:tcPr>
            <w:tcW w:w="4230" w:type="dxa"/>
          </w:tcPr>
          <w:p w14:paraId="7D808BA5" w14:textId="56BF3BFC" w:rsidR="00BA4D19" w:rsidRPr="00B118B0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497D8093" w:rsidR="00BA4D19" w:rsidRPr="00ED6D91" w:rsidRDefault="00911C0E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22,302</w:t>
            </w:r>
          </w:p>
        </w:tc>
        <w:tc>
          <w:tcPr>
            <w:tcW w:w="90" w:type="dxa"/>
            <w:shd w:val="clear" w:color="auto" w:fill="auto"/>
          </w:tcPr>
          <w:p w14:paraId="1361D890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6C44560F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22,696</w:t>
            </w:r>
          </w:p>
        </w:tc>
        <w:tc>
          <w:tcPr>
            <w:tcW w:w="180" w:type="dxa"/>
            <w:shd w:val="clear" w:color="auto" w:fill="auto"/>
          </w:tcPr>
          <w:p w14:paraId="63ECFDF2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50BFAABB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BA4D19" w:rsidRPr="00ED6D91" w:rsidRDefault="00BA4D19" w:rsidP="00BA4D19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5574E8" w14:textId="006BC05B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3,093</w:t>
            </w:r>
          </w:p>
        </w:tc>
      </w:tr>
      <w:tr w:rsidR="00BA4D19" w:rsidRPr="00B118B0" w14:paraId="59731BA1" w14:textId="77777777" w:rsidTr="004B0C8A">
        <w:tc>
          <w:tcPr>
            <w:tcW w:w="4230" w:type="dxa"/>
          </w:tcPr>
          <w:p w14:paraId="1D720809" w14:textId="5BD358A9" w:rsidR="00BA4D19" w:rsidRPr="00B118B0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63D0AB2B" w:rsidR="00BA4D19" w:rsidRPr="00ED6D91" w:rsidRDefault="00911C0E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1,892</w:t>
            </w:r>
          </w:p>
        </w:tc>
        <w:tc>
          <w:tcPr>
            <w:tcW w:w="90" w:type="dxa"/>
            <w:shd w:val="clear" w:color="auto" w:fill="auto"/>
          </w:tcPr>
          <w:p w14:paraId="15F5D167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525A5F8D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2,096</w:t>
            </w:r>
          </w:p>
        </w:tc>
        <w:tc>
          <w:tcPr>
            <w:tcW w:w="180" w:type="dxa"/>
            <w:shd w:val="clear" w:color="auto" w:fill="auto"/>
          </w:tcPr>
          <w:p w14:paraId="6C98C48F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524B2DDB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BA4D19" w:rsidRPr="00ED6D91" w:rsidRDefault="00BA4D19" w:rsidP="00BA4D19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9B96E9" w14:textId="7D7FDB0F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120</w:t>
            </w:r>
          </w:p>
        </w:tc>
      </w:tr>
      <w:tr w:rsidR="00BA4D19" w:rsidRPr="00B118B0" w14:paraId="665B7958" w14:textId="77777777" w:rsidTr="004B0C8A">
        <w:tc>
          <w:tcPr>
            <w:tcW w:w="4230" w:type="dxa"/>
          </w:tcPr>
          <w:p w14:paraId="2C7F4077" w14:textId="6CC0B280" w:rsidR="00BA4D19" w:rsidRPr="00B118B0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29EA2A3F" w:rsidR="00BA4D19" w:rsidRPr="00ED6D91" w:rsidRDefault="00911C0E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5,245</w:t>
            </w:r>
          </w:p>
        </w:tc>
        <w:tc>
          <w:tcPr>
            <w:tcW w:w="90" w:type="dxa"/>
            <w:shd w:val="clear" w:color="auto" w:fill="auto"/>
          </w:tcPr>
          <w:p w14:paraId="06AB143E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4242AEAF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5,002</w:t>
            </w:r>
          </w:p>
        </w:tc>
        <w:tc>
          <w:tcPr>
            <w:tcW w:w="180" w:type="dxa"/>
            <w:shd w:val="clear" w:color="auto" w:fill="auto"/>
          </w:tcPr>
          <w:p w14:paraId="43491B7B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2827EC14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</w:t>
            </w:r>
            <w:r w:rsidR="003B7A9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A75313" w14:textId="07CDBAF7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1,666</w:t>
            </w:r>
          </w:p>
        </w:tc>
      </w:tr>
      <w:tr w:rsidR="00BA4D19" w:rsidRPr="00B118B0" w14:paraId="014E109A" w14:textId="77777777" w:rsidTr="004B0C8A">
        <w:tc>
          <w:tcPr>
            <w:tcW w:w="4230" w:type="dxa"/>
            <w:vAlign w:val="bottom"/>
          </w:tcPr>
          <w:p w14:paraId="318DA329" w14:textId="72C08838" w:rsidR="00BA4D19" w:rsidRPr="00C25865" w:rsidRDefault="00BA4D19" w:rsidP="00BA4D19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เงินจ่ายล่วงหน้าพนักงาน</w:t>
            </w:r>
          </w:p>
        </w:tc>
        <w:tc>
          <w:tcPr>
            <w:tcW w:w="1170" w:type="dxa"/>
            <w:shd w:val="clear" w:color="auto" w:fill="auto"/>
          </w:tcPr>
          <w:p w14:paraId="21B93403" w14:textId="70762EB9" w:rsidR="00BA4D19" w:rsidRPr="00ED6D91" w:rsidRDefault="00E94D2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0D21F1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DC05FF" w14:textId="073A2F94" w:rsidR="00BA4D19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7EDEF39B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3477B2" w14:textId="3A4B3C9C" w:rsidR="00BA4D19" w:rsidRPr="00ED6D91" w:rsidRDefault="00AE5FA8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0C134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60C40E" w14:textId="286CDF3D" w:rsidR="00BA4D19" w:rsidRPr="00657820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BA4D19" w:rsidRPr="00B118B0" w14:paraId="103BE776" w14:textId="77777777" w:rsidTr="004B0C8A">
        <w:tc>
          <w:tcPr>
            <w:tcW w:w="4230" w:type="dxa"/>
            <w:vAlign w:val="bottom"/>
          </w:tcPr>
          <w:p w14:paraId="4565EC73" w14:textId="2DDBABBF" w:rsidR="00BA4D19" w:rsidRPr="00B118B0" w:rsidRDefault="00BA4D19" w:rsidP="00BA4D1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11CC070D" w:rsidR="00BA4D19" w:rsidRPr="00ED6D91" w:rsidRDefault="00E94D2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7,093</w:t>
            </w:r>
          </w:p>
        </w:tc>
        <w:tc>
          <w:tcPr>
            <w:tcW w:w="90" w:type="dxa"/>
            <w:shd w:val="clear" w:color="auto" w:fill="auto"/>
          </w:tcPr>
          <w:p w14:paraId="1EF78BE9" w14:textId="77777777" w:rsidR="00BA4D19" w:rsidRPr="00ED6D91" w:rsidRDefault="00BA4D19" w:rsidP="00BA4D1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57055AA2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3,080</w:t>
            </w:r>
          </w:p>
        </w:tc>
        <w:tc>
          <w:tcPr>
            <w:tcW w:w="180" w:type="dxa"/>
            <w:shd w:val="clear" w:color="auto" w:fill="auto"/>
          </w:tcPr>
          <w:p w14:paraId="18EA9311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1D59424B" w:rsidR="00BA4D19" w:rsidRPr="00ED6D91" w:rsidRDefault="009C40B2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D4409C" w14:textId="322D2D95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398</w:t>
            </w:r>
          </w:p>
        </w:tc>
      </w:tr>
      <w:tr w:rsidR="00BA4D19" w:rsidRPr="00B118B0" w14:paraId="30274B16" w14:textId="77777777" w:rsidTr="004B0C8A">
        <w:tc>
          <w:tcPr>
            <w:tcW w:w="4230" w:type="dxa"/>
            <w:vAlign w:val="bottom"/>
          </w:tcPr>
          <w:p w14:paraId="6B473369" w14:textId="5F589467" w:rsidR="00BA4D19" w:rsidRPr="00B118B0" w:rsidRDefault="00BA4D19" w:rsidP="00BA4D1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20C945C3" w:rsidR="00BA4D19" w:rsidRPr="00ED6D91" w:rsidRDefault="00E94D2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1,357</w:t>
            </w:r>
          </w:p>
        </w:tc>
        <w:tc>
          <w:tcPr>
            <w:tcW w:w="90" w:type="dxa"/>
            <w:shd w:val="clear" w:color="auto" w:fill="auto"/>
          </w:tcPr>
          <w:p w14:paraId="04536F65" w14:textId="77777777" w:rsidR="00BA4D19" w:rsidRPr="00ED6D91" w:rsidRDefault="00BA4D19" w:rsidP="00BA4D1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6193D42E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2,275</w:t>
            </w:r>
          </w:p>
        </w:tc>
        <w:tc>
          <w:tcPr>
            <w:tcW w:w="180" w:type="dxa"/>
            <w:shd w:val="clear" w:color="auto" w:fill="auto"/>
          </w:tcPr>
          <w:p w14:paraId="71AB3246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0450F823" w:rsidR="00BA4D19" w:rsidRPr="00ED6D91" w:rsidRDefault="009C40B2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BA4D19" w:rsidRPr="00ED6D91" w:rsidRDefault="00BA4D19" w:rsidP="00BA4D1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F05997" w14:textId="07267867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4D19" w:rsidRPr="00B118B0" w14:paraId="2F7D9B3E" w14:textId="77777777" w:rsidTr="004B0C8A">
        <w:tc>
          <w:tcPr>
            <w:tcW w:w="4230" w:type="dxa"/>
            <w:vAlign w:val="bottom"/>
          </w:tcPr>
          <w:p w14:paraId="1F83FCC9" w14:textId="5805CBFD" w:rsidR="00BA4D19" w:rsidRPr="00B118B0" w:rsidRDefault="00BA4D19" w:rsidP="00BA4D1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1903F714" w:rsidR="00BA4D19" w:rsidRPr="00ED6D91" w:rsidRDefault="00E94D2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</w:t>
            </w:r>
            <w:r w:rsidR="004F7A1A">
              <w:rPr>
                <w:rFonts w:asciiTheme="majorBidi" w:hAnsiTheme="majorBidi" w:cstheme="majorBidi"/>
                <w:sz w:val="28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4D515F16" w14:textId="77777777" w:rsidR="00BA4D19" w:rsidRPr="00ED6D91" w:rsidRDefault="00BA4D19" w:rsidP="00BA4D1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4F3688F1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157,637</w:t>
            </w:r>
          </w:p>
        </w:tc>
        <w:tc>
          <w:tcPr>
            <w:tcW w:w="180" w:type="dxa"/>
            <w:shd w:val="clear" w:color="auto" w:fill="auto"/>
          </w:tcPr>
          <w:p w14:paraId="266A105A" w14:textId="77777777" w:rsidR="00BA4D19" w:rsidRPr="00ED6D91" w:rsidRDefault="00BA4D19" w:rsidP="00BA4D1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61EDE8EB" w:rsidR="00BA4D19" w:rsidRPr="00ED6D91" w:rsidRDefault="009C40B2" w:rsidP="00BA4D1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163,52</w:t>
            </w:r>
            <w:r w:rsidR="00F3270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BA4D19" w:rsidRPr="00ED6D91" w:rsidRDefault="00BA4D19" w:rsidP="00BA4D1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B84ECD" w14:textId="2D599F34" w:rsidR="00BA4D19" w:rsidRPr="00ED6D91" w:rsidRDefault="00BA4D19" w:rsidP="00BA4D1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155,322</w:t>
            </w:r>
          </w:p>
        </w:tc>
      </w:tr>
      <w:tr w:rsidR="00D9569B" w:rsidRPr="00B118B0" w14:paraId="28077E06" w14:textId="77777777" w:rsidTr="004B0C8A">
        <w:tc>
          <w:tcPr>
            <w:tcW w:w="4230" w:type="dxa"/>
            <w:vAlign w:val="center"/>
          </w:tcPr>
          <w:p w14:paraId="4BD8E7ED" w14:textId="06DD0F10" w:rsidR="00D9569B" w:rsidRPr="00B118B0" w:rsidRDefault="00D9569B" w:rsidP="00D9569B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B4653BA" w14:textId="1C319E1A" w:rsidR="00D9569B" w:rsidRPr="00ED6D91" w:rsidRDefault="00E94D29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D347C">
              <w:rPr>
                <w:rFonts w:asciiTheme="majorBidi" w:hAnsiTheme="majorBidi" w:cstheme="majorBidi"/>
                <w:sz w:val="28"/>
              </w:rPr>
              <w:t>26,412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406DE3D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89192" w14:textId="0766B7B3" w:rsidR="00D9569B" w:rsidRPr="00ED6D91" w:rsidRDefault="00D9569B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(25,913)</w:t>
            </w:r>
          </w:p>
        </w:tc>
        <w:tc>
          <w:tcPr>
            <w:tcW w:w="180" w:type="dxa"/>
          </w:tcPr>
          <w:p w14:paraId="4045457C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78FC5" w14:textId="3C5D99C2" w:rsidR="00D9569B" w:rsidRPr="00ED6D91" w:rsidRDefault="009C40B2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(1,836)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14F3DEE" w14:textId="477BF6D8" w:rsidR="00D9569B" w:rsidRPr="00ED6D91" w:rsidRDefault="00D9569B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(1,836)</w:t>
            </w:r>
          </w:p>
        </w:tc>
      </w:tr>
      <w:tr w:rsidR="00D9569B" w:rsidRPr="00B118B0" w14:paraId="123C8B75" w14:textId="77777777" w:rsidTr="004B0C8A">
        <w:trPr>
          <w:trHeight w:val="108"/>
        </w:trPr>
        <w:tc>
          <w:tcPr>
            <w:tcW w:w="4230" w:type="dxa"/>
            <w:vAlign w:val="bottom"/>
          </w:tcPr>
          <w:p w14:paraId="23857ED6" w14:textId="0D52D757" w:rsidR="00D9569B" w:rsidRPr="00B118B0" w:rsidRDefault="00D9569B" w:rsidP="00D9569B">
            <w:pPr>
              <w:tabs>
                <w:tab w:val="left" w:pos="2160"/>
              </w:tabs>
              <w:ind w:left="363"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71819804" w14:textId="01764D54" w:rsidR="00D9569B" w:rsidRPr="00ED6D91" w:rsidRDefault="00D9569B" w:rsidP="00D9569B">
            <w:pPr>
              <w:tabs>
                <w:tab w:val="left" w:pos="0"/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B5EAB93" w14:textId="77777777" w:rsidR="00D9569B" w:rsidRPr="00ED6D91" w:rsidRDefault="00D9569B" w:rsidP="00D9569B">
            <w:pPr>
              <w:tabs>
                <w:tab w:val="left" w:pos="0"/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D9569B" w:rsidRPr="00ED6D91" w:rsidRDefault="00D9569B" w:rsidP="00D9569B">
            <w:pPr>
              <w:tabs>
                <w:tab w:val="left" w:pos="0"/>
                <w:tab w:val="decimal" w:pos="631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3A2C048" w14:textId="77777777" w:rsidR="00D9569B" w:rsidRPr="00ED6D91" w:rsidRDefault="00D9569B" w:rsidP="00D9569B">
            <w:pPr>
              <w:tabs>
                <w:tab w:val="left" w:pos="0"/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30895" w14:textId="024708B9" w:rsidR="00D9569B" w:rsidRPr="00ED6D91" w:rsidRDefault="00D9569B" w:rsidP="00D9569B">
            <w:pPr>
              <w:tabs>
                <w:tab w:val="left" w:pos="0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D9569B" w:rsidRPr="00ED6D91" w:rsidRDefault="00D9569B" w:rsidP="00D9569B">
            <w:pPr>
              <w:tabs>
                <w:tab w:val="left" w:pos="0"/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B9150B" w14:textId="79B99CC0" w:rsidR="00D9569B" w:rsidRPr="00ED6D91" w:rsidRDefault="00D9569B" w:rsidP="00D9569B">
            <w:pPr>
              <w:tabs>
                <w:tab w:val="left" w:pos="0"/>
                <w:tab w:val="decimal" w:pos="631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D9569B" w:rsidRPr="00B118B0" w14:paraId="48F8F732" w14:textId="77777777" w:rsidTr="004B0C8A">
        <w:tc>
          <w:tcPr>
            <w:tcW w:w="4230" w:type="dxa"/>
            <w:vAlign w:val="bottom"/>
          </w:tcPr>
          <w:p w14:paraId="2F07F7E0" w14:textId="1FA1F33C" w:rsidR="00D9569B" w:rsidRPr="00B118B0" w:rsidRDefault="00D9569B" w:rsidP="00D9569B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4222F" w14:textId="7157864A" w:rsidR="00D9569B" w:rsidRPr="00ED6D91" w:rsidRDefault="00AE5FA8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90" w:type="dxa"/>
          </w:tcPr>
          <w:p w14:paraId="28C87D92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59E564" w14:textId="0AA1FC1D" w:rsidR="00D9569B" w:rsidRPr="00ED6D91" w:rsidRDefault="00D9569B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180" w:type="dxa"/>
          </w:tcPr>
          <w:p w14:paraId="322AC4DE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A98A" w14:textId="6DE0733A" w:rsidR="00D9569B" w:rsidRPr="00ED6D91" w:rsidRDefault="009C40B2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8923D" w14:textId="60BF5B3F" w:rsidR="00D9569B" w:rsidRPr="00ED6D91" w:rsidRDefault="00D9569B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9569B" w:rsidRPr="00B118B0" w14:paraId="0A5245D8" w14:textId="77777777" w:rsidTr="004B0C8A">
        <w:tc>
          <w:tcPr>
            <w:tcW w:w="4230" w:type="dxa"/>
          </w:tcPr>
          <w:p w14:paraId="79CED54A" w14:textId="76644358" w:rsidR="00D9569B" w:rsidRPr="00B118B0" w:rsidRDefault="00D9569B" w:rsidP="00D9569B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A70FC" w14:textId="1D1AB725" w:rsidR="00D9569B" w:rsidRPr="00ED6D91" w:rsidRDefault="00AE5FA8" w:rsidP="00D9569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129,</w:t>
            </w:r>
            <w:r w:rsidR="00017D2C">
              <w:rPr>
                <w:rFonts w:asciiTheme="majorBidi" w:hAnsiTheme="majorBidi" w:cstheme="majorBidi"/>
                <w:b/>
                <w:bCs/>
                <w:sz w:val="28"/>
              </w:rPr>
              <w:t>395</w:t>
            </w:r>
          </w:p>
        </w:tc>
        <w:tc>
          <w:tcPr>
            <w:tcW w:w="90" w:type="dxa"/>
          </w:tcPr>
          <w:p w14:paraId="7321CEEA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6693" w14:textId="03518CDA" w:rsidR="00D9569B" w:rsidRPr="00ED6D91" w:rsidRDefault="00D9569B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127,294</w:t>
            </w:r>
          </w:p>
        </w:tc>
        <w:tc>
          <w:tcPr>
            <w:tcW w:w="180" w:type="dxa"/>
          </w:tcPr>
          <w:p w14:paraId="6A563D35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639B" w14:textId="0DC8059D" w:rsidR="00D9569B" w:rsidRPr="00ED6D91" w:rsidRDefault="009C40B2" w:rsidP="00D9569B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161,68</w:t>
            </w:r>
            <w:r w:rsidR="001064FF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D9569B" w:rsidRPr="00ED6D91" w:rsidRDefault="00D9569B" w:rsidP="00D9569B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0611E" w14:textId="281C7680" w:rsidR="00D9569B" w:rsidRPr="00ED6D91" w:rsidRDefault="00D9569B" w:rsidP="00D9569B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153,486</w:t>
            </w:r>
          </w:p>
        </w:tc>
      </w:tr>
    </w:tbl>
    <w:p w14:paraId="4859EF7A" w14:textId="3C76821B" w:rsidR="000872D3" w:rsidRDefault="000872D3" w:rsidP="0053708C">
      <w:pPr>
        <w:spacing w:before="240" w:line="240" w:lineRule="atLeast"/>
        <w:rPr>
          <w:rFonts w:asciiTheme="majorBidi" w:hAnsiTheme="majorBidi" w:cstheme="majorBidi"/>
          <w:spacing w:val="-6"/>
          <w:sz w:val="28"/>
        </w:rPr>
      </w:pPr>
    </w:p>
    <w:p w14:paraId="296A1C6D" w14:textId="77777777" w:rsidR="000872D3" w:rsidRDefault="000872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</w:rPr>
        <w:br w:type="page"/>
      </w:r>
    </w:p>
    <w:p w14:paraId="4DD36B8A" w14:textId="659ED07F" w:rsidR="00335DD4" w:rsidRPr="00B118B0" w:rsidRDefault="00335DD4" w:rsidP="00335DD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>
        <w:rPr>
          <w:rFonts w:asciiTheme="majorBidi" w:hAnsiTheme="majorBidi" w:cstheme="majorBidi"/>
          <w:spacing w:val="-6"/>
          <w:sz w:val="28"/>
        </w:rPr>
        <w:t>7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="0021307D">
        <w:rPr>
          <w:rFonts w:asciiTheme="majorBidi" w:hAnsiTheme="majorBidi" w:cstheme="majorBidi"/>
          <w:spacing w:val="-6"/>
          <w:sz w:val="28"/>
        </w:rPr>
        <w:t xml:space="preserve">31 </w:t>
      </w:r>
      <w:r w:rsidR="0021307D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spacing w:val="-6"/>
          <w:sz w:val="28"/>
        </w:rPr>
        <w:t>2566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387B0B08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387B0B08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35DD4" w:rsidRPr="00B118B0" w14:paraId="5A880E83" w14:textId="77777777" w:rsidTr="004B0C8A">
        <w:trPr>
          <w:trHeight w:val="20"/>
        </w:trPr>
        <w:tc>
          <w:tcPr>
            <w:tcW w:w="4320" w:type="dxa"/>
          </w:tcPr>
          <w:p w14:paraId="06FBE73B" w14:textId="77777777" w:rsidR="00335DD4" w:rsidRPr="00B118B0" w:rsidRDefault="00335DD4" w:rsidP="00335DD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73D5F615" w:rsidR="00335DD4" w:rsidRPr="00B118B0" w:rsidRDefault="00335DD4" w:rsidP="00335DD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335DD4" w:rsidRPr="00B118B0" w:rsidRDefault="00335DD4" w:rsidP="00335DD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474CE956" w:rsidR="00335DD4" w:rsidRPr="00B118B0" w:rsidRDefault="00335DD4" w:rsidP="00335DD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5A3B19A5" w14:textId="77777777" w:rsidR="00335DD4" w:rsidRPr="00B118B0" w:rsidRDefault="00335DD4" w:rsidP="00335DD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5EA91F44" w:rsidR="00335DD4" w:rsidRPr="00B118B0" w:rsidRDefault="00335DD4" w:rsidP="00335DD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335DD4" w:rsidRPr="00B118B0" w:rsidRDefault="00335DD4" w:rsidP="00335DD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311277DB" w:rsidR="00335DD4" w:rsidRPr="00B118B0" w:rsidRDefault="00335DD4" w:rsidP="00335DD4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E1BFD" w:rsidRPr="00B118B0" w14:paraId="3D4D6727" w14:textId="77777777" w:rsidTr="004B0C8A">
        <w:trPr>
          <w:trHeight w:val="20"/>
        </w:trPr>
        <w:tc>
          <w:tcPr>
            <w:tcW w:w="4320" w:type="dxa"/>
          </w:tcPr>
          <w:p w14:paraId="370DDD72" w14:textId="77777777" w:rsidR="004E1BFD" w:rsidRPr="00B118B0" w:rsidRDefault="004E1BFD" w:rsidP="004E1BFD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8E3CCA4" w:rsidR="004E1BFD" w:rsidRPr="00B118B0" w:rsidRDefault="004E1BFD" w:rsidP="004E1BFD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6D32839" w14:textId="77777777" w:rsidR="004E1BFD" w:rsidRPr="00B118B0" w:rsidRDefault="004E1BFD" w:rsidP="004E1BFD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453A7E6F" w:rsidR="004E1BFD" w:rsidRPr="00B118B0" w:rsidRDefault="004E1BFD" w:rsidP="004E1BFD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vAlign w:val="center"/>
          </w:tcPr>
          <w:p w14:paraId="7789EB60" w14:textId="77777777" w:rsidR="004E1BFD" w:rsidRPr="00B118B0" w:rsidRDefault="004E1BFD" w:rsidP="004E1BFD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63F2B699" w:rsidR="004E1BFD" w:rsidRPr="00B118B0" w:rsidRDefault="004E1BFD" w:rsidP="004E1BFD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D0ECF97" w14:textId="77777777" w:rsidR="004E1BFD" w:rsidRPr="00B118B0" w:rsidRDefault="004E1BFD" w:rsidP="004E1BFD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3B58A91D" w:rsidR="004E1BFD" w:rsidRPr="00B118B0" w:rsidRDefault="004E1BFD" w:rsidP="004E1BFD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E1BFD" w:rsidRPr="00B118B0" w14:paraId="075C3280" w14:textId="77777777" w:rsidTr="004B0C8A">
        <w:trPr>
          <w:trHeight w:val="20"/>
        </w:trPr>
        <w:tc>
          <w:tcPr>
            <w:tcW w:w="4320" w:type="dxa"/>
          </w:tcPr>
          <w:p w14:paraId="7EE37BB5" w14:textId="20C596A1" w:rsidR="004E1BFD" w:rsidRPr="00B118B0" w:rsidRDefault="004E1BFD" w:rsidP="004E1BFD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1BE21983" w:rsidR="004E1BFD" w:rsidRPr="00ED6D91" w:rsidRDefault="00A2714C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22,584</w:t>
            </w:r>
          </w:p>
        </w:tc>
        <w:tc>
          <w:tcPr>
            <w:tcW w:w="90" w:type="dxa"/>
          </w:tcPr>
          <w:p w14:paraId="37F6B4BC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7DB624DF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22,821</w:t>
            </w:r>
          </w:p>
        </w:tc>
        <w:tc>
          <w:tcPr>
            <w:tcW w:w="180" w:type="dxa"/>
          </w:tcPr>
          <w:p w14:paraId="6A35F5B5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7FD92ABD" w:rsidR="004E1BFD" w:rsidRPr="00ED6D91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66D63035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B118B0" w14:paraId="5B7413E9" w14:textId="77777777" w:rsidTr="004B0C8A">
        <w:trPr>
          <w:trHeight w:val="20"/>
        </w:trPr>
        <w:tc>
          <w:tcPr>
            <w:tcW w:w="4320" w:type="dxa"/>
          </w:tcPr>
          <w:p w14:paraId="70C70548" w14:textId="75BF2BA3" w:rsidR="004E1BFD" w:rsidRPr="00B118B0" w:rsidRDefault="004E1BFD" w:rsidP="004E1BFD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1BFD" w:rsidRPr="00B118B0" w14:paraId="1361C087" w14:textId="77777777" w:rsidTr="004B0C8A">
        <w:trPr>
          <w:trHeight w:val="20"/>
        </w:trPr>
        <w:tc>
          <w:tcPr>
            <w:tcW w:w="4320" w:type="dxa"/>
          </w:tcPr>
          <w:p w14:paraId="443E1552" w14:textId="3133F130" w:rsidR="004E1BFD" w:rsidRPr="00B118B0" w:rsidRDefault="004E1BFD" w:rsidP="004E1BFD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6632585E" w:rsidR="004E1BFD" w:rsidRPr="00ED6D91" w:rsidRDefault="00A2714C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8,372</w:t>
            </w:r>
          </w:p>
        </w:tc>
        <w:tc>
          <w:tcPr>
            <w:tcW w:w="90" w:type="dxa"/>
          </w:tcPr>
          <w:p w14:paraId="646FF8F6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4FB167C3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8,578</w:t>
            </w:r>
          </w:p>
        </w:tc>
        <w:tc>
          <w:tcPr>
            <w:tcW w:w="180" w:type="dxa"/>
          </w:tcPr>
          <w:p w14:paraId="2F46D11F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4949984F" w:rsidR="004E1BFD" w:rsidRPr="00ED6D91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42043D7E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B118B0" w14:paraId="04F9CCE1" w14:textId="77777777" w:rsidTr="004B0C8A">
        <w:trPr>
          <w:trHeight w:val="20"/>
        </w:trPr>
        <w:tc>
          <w:tcPr>
            <w:tcW w:w="4320" w:type="dxa"/>
          </w:tcPr>
          <w:p w14:paraId="4E8A4057" w14:textId="32BFA419" w:rsidR="004E1BFD" w:rsidRPr="00B118B0" w:rsidRDefault="004E1BFD" w:rsidP="004E1BFD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58A4B117" w:rsidR="004E1BFD" w:rsidRPr="00ED6D91" w:rsidRDefault="00A2714C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571</w:t>
            </w:r>
          </w:p>
        </w:tc>
        <w:tc>
          <w:tcPr>
            <w:tcW w:w="90" w:type="dxa"/>
          </w:tcPr>
          <w:p w14:paraId="33A812B9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63E67B47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80" w:type="dxa"/>
          </w:tcPr>
          <w:p w14:paraId="56138402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2764EE16" w:rsidR="004E1BFD" w:rsidRPr="00ED6D91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37B7D541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B118B0" w14:paraId="108E8D22" w14:textId="77777777" w:rsidTr="004B0C8A">
        <w:trPr>
          <w:trHeight w:val="243"/>
        </w:trPr>
        <w:tc>
          <w:tcPr>
            <w:tcW w:w="4320" w:type="dxa"/>
          </w:tcPr>
          <w:p w14:paraId="7C395087" w14:textId="1619D981" w:rsidR="004E1BFD" w:rsidRPr="00B118B0" w:rsidRDefault="004E1BFD" w:rsidP="004E1BFD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1D6AE2BE" w:rsidR="004E1BFD" w:rsidRPr="00ED6D91" w:rsidRDefault="00A2714C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90" w:type="dxa"/>
          </w:tcPr>
          <w:p w14:paraId="71324CF8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1C145206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80" w:type="dxa"/>
          </w:tcPr>
          <w:p w14:paraId="617571CF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660E7E3C" w:rsidR="004E1BFD" w:rsidRPr="00ED6D91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227CE739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B118B0" w14:paraId="520DB590" w14:textId="77777777" w:rsidTr="004B0C8A">
        <w:trPr>
          <w:trHeight w:val="243"/>
        </w:trPr>
        <w:tc>
          <w:tcPr>
            <w:tcW w:w="4320" w:type="dxa"/>
          </w:tcPr>
          <w:p w14:paraId="566A2966" w14:textId="117235FB" w:rsidR="004E1BFD" w:rsidRPr="00B118B0" w:rsidRDefault="004E1BFD" w:rsidP="004E1BFD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C31395" w14:textId="7D2385D3" w:rsidR="004E1BFD" w:rsidRPr="00ED6D91" w:rsidRDefault="00A2714C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1,309</w:t>
            </w:r>
          </w:p>
        </w:tc>
        <w:tc>
          <w:tcPr>
            <w:tcW w:w="90" w:type="dxa"/>
          </w:tcPr>
          <w:p w14:paraId="73D319B0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8D579F" w14:textId="529B73FD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1,290</w:t>
            </w:r>
          </w:p>
        </w:tc>
        <w:tc>
          <w:tcPr>
            <w:tcW w:w="180" w:type="dxa"/>
          </w:tcPr>
          <w:p w14:paraId="3D672AC8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10117" w14:textId="550D9F22" w:rsidR="004E1BFD" w:rsidRPr="00ED6D91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345E9" w14:textId="2CBF298F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B118B0" w14:paraId="6430A7E9" w14:textId="77777777" w:rsidTr="004B0C8A">
        <w:trPr>
          <w:trHeight w:val="20"/>
        </w:trPr>
        <w:tc>
          <w:tcPr>
            <w:tcW w:w="4320" w:type="dxa"/>
          </w:tcPr>
          <w:p w14:paraId="52FE8295" w14:textId="658DA60A" w:rsidR="004E1BFD" w:rsidRPr="00B118B0" w:rsidRDefault="004E1BFD" w:rsidP="004E1BFD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F7C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E48232" w14:textId="1716B984" w:rsidR="004E1BFD" w:rsidRPr="00502E08" w:rsidRDefault="00A2714C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32,888</w:t>
            </w:r>
          </w:p>
        </w:tc>
        <w:tc>
          <w:tcPr>
            <w:tcW w:w="90" w:type="dxa"/>
          </w:tcPr>
          <w:p w14:paraId="41637980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390C54" w14:textId="30BD9983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80" w:type="dxa"/>
          </w:tcPr>
          <w:p w14:paraId="479AAA69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86B51" w14:textId="069EC54E" w:rsidR="004E1BFD" w:rsidRPr="00701E0B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9CEDA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D16587" w14:textId="3CAA211A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B7D4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B118B0" w14:paraId="15265075" w14:textId="77777777" w:rsidTr="004B0C8A">
        <w:trPr>
          <w:trHeight w:val="20"/>
        </w:trPr>
        <w:tc>
          <w:tcPr>
            <w:tcW w:w="4320" w:type="dxa"/>
          </w:tcPr>
          <w:p w14:paraId="4EF3B3AA" w14:textId="0627AEE5" w:rsidR="004E1BFD" w:rsidRPr="00B118B0" w:rsidRDefault="004E1BFD" w:rsidP="004E1BFD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06529" w14:textId="0AEB71CA" w:rsidR="004E1BFD" w:rsidRPr="00502E08" w:rsidRDefault="00A2714C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D34A2">
              <w:rPr>
                <w:rFonts w:asciiTheme="majorBidi" w:hAnsiTheme="majorBidi" w:cstheme="majorBidi"/>
                <w:sz w:val="28"/>
              </w:rPr>
              <w:t>2,360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F75BF05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2DF6AA" w14:textId="74B6FFF1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(1,787)</w:t>
            </w:r>
          </w:p>
        </w:tc>
        <w:tc>
          <w:tcPr>
            <w:tcW w:w="180" w:type="dxa"/>
          </w:tcPr>
          <w:p w14:paraId="155C950D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EDD88" w14:textId="1403EEAC" w:rsidR="004E1BFD" w:rsidRPr="00701E0B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571A9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B656A1" w14:textId="65C4A73A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B118B0" w14:paraId="5AEFB673" w14:textId="77777777" w:rsidTr="004B0C8A">
        <w:trPr>
          <w:trHeight w:val="20"/>
        </w:trPr>
        <w:tc>
          <w:tcPr>
            <w:tcW w:w="4320" w:type="dxa"/>
          </w:tcPr>
          <w:p w14:paraId="212A2598" w14:textId="671D530D" w:rsidR="004E1BFD" w:rsidRPr="00B118B0" w:rsidRDefault="004E1BFD" w:rsidP="004E1BFD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0D5FBEA7" w:rsidR="004E1BFD" w:rsidRPr="00ED6D91" w:rsidRDefault="00CD34A2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30,528</w:t>
            </w:r>
          </w:p>
        </w:tc>
        <w:tc>
          <w:tcPr>
            <w:tcW w:w="90" w:type="dxa"/>
          </w:tcPr>
          <w:p w14:paraId="3EB5B443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2B85BA16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30,980</w:t>
            </w:r>
          </w:p>
        </w:tc>
        <w:tc>
          <w:tcPr>
            <w:tcW w:w="180" w:type="dxa"/>
          </w:tcPr>
          <w:p w14:paraId="3849B6AC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6964E" w14:textId="75E7EBD6" w:rsidR="004E1BFD" w:rsidRPr="00ED6D91" w:rsidRDefault="006C70F1" w:rsidP="004E1BF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4E1BFD" w:rsidRPr="00ED6D91" w:rsidRDefault="004E1BFD" w:rsidP="004E1BFD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2D735" w14:textId="44505288" w:rsidR="004E1BFD" w:rsidRPr="00ED6D91" w:rsidRDefault="004E1BFD" w:rsidP="004E1BF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001B1A58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</w:p>
    <w:p w14:paraId="3B7CCEB1" w14:textId="588E2198" w:rsidR="000929ED" w:rsidRPr="000929ED" w:rsidRDefault="000929ED" w:rsidP="004A441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0929ED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</w:t>
      </w:r>
      <w:r w:rsidRPr="000929E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0929E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และเงินให้กู้ยืมระยะยาว ณ วันที่ </w:t>
      </w:r>
      <w:r w:rsidRPr="000929E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0929E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2567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0929E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0929E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0929ED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B118B0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35DD4" w:rsidRPr="00B118B0" w14:paraId="6CD2241A" w14:textId="77777777" w:rsidTr="00AE11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335DD4" w:rsidRPr="00B118B0" w:rsidRDefault="00335DD4" w:rsidP="00335DD4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CB7C5" w14:textId="58CC1969" w:rsidR="00335DD4" w:rsidRPr="00B118B0" w:rsidRDefault="00335DD4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2E8DE" w14:textId="77777777" w:rsidR="00335DD4" w:rsidRPr="00B118B0" w:rsidRDefault="00335DD4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C607E" w14:textId="438C3302" w:rsidR="00335DD4" w:rsidRPr="00B118B0" w:rsidRDefault="00335DD4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EA56D" w14:textId="77777777" w:rsidR="00335DD4" w:rsidRPr="00B118B0" w:rsidRDefault="00335DD4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2D36C4" w14:textId="79C42B4B" w:rsidR="00335DD4" w:rsidRPr="00B118B0" w:rsidRDefault="00335DD4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AD3E5" w14:textId="77777777" w:rsidR="00335DD4" w:rsidRPr="00B118B0" w:rsidRDefault="00335DD4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BFD81A" w14:textId="0F577E2F" w:rsidR="00335DD4" w:rsidRPr="00B118B0" w:rsidRDefault="00335DD4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E1BFD" w:rsidRPr="00B118B0" w14:paraId="73D24B46" w14:textId="77777777" w:rsidTr="00AE11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4E1BFD" w:rsidRPr="00B118B0" w:rsidRDefault="004E1BFD" w:rsidP="004E1BFD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FF654" w14:textId="4F4D48EA" w:rsidR="004E1BFD" w:rsidRPr="00B118B0" w:rsidRDefault="004E1BFD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E3DB" w14:textId="77777777" w:rsidR="004E1BFD" w:rsidRPr="00B118B0" w:rsidRDefault="004E1BFD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7459E" w14:textId="22C7D944" w:rsidR="004E1BFD" w:rsidRPr="00B118B0" w:rsidRDefault="004E1BFD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77F2" w14:textId="77777777" w:rsidR="004E1BFD" w:rsidRPr="00B118B0" w:rsidRDefault="004E1BFD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44592" w14:textId="1932AD32" w:rsidR="004E1BFD" w:rsidRPr="00B118B0" w:rsidRDefault="004E1BFD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D6E4" w14:textId="77777777" w:rsidR="004E1BFD" w:rsidRPr="00B118B0" w:rsidRDefault="004E1BFD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9D58C" w14:textId="391866A9" w:rsidR="004E1BFD" w:rsidRPr="00B118B0" w:rsidRDefault="004E1BFD" w:rsidP="00AE11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4E1BFD" w:rsidRPr="006029D7" w14:paraId="437075F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4E1BFD" w:rsidRPr="001D2B32" w:rsidRDefault="004E1BFD" w:rsidP="004E1BF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291DAC7A" w:rsidR="004E1BFD" w:rsidRPr="001D2B32" w:rsidRDefault="004E1BFD" w:rsidP="004E1BFD">
            <w:pPr>
              <w:pStyle w:val="Heading5"/>
              <w:keepNext w:val="0"/>
              <w:spacing w:line="240" w:lineRule="auto"/>
              <w:ind w:left="267" w:right="58"/>
              <w:rPr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25BE9C9D" w:rsidR="004E1BFD" w:rsidRPr="000F374C" w:rsidRDefault="00003EA1" w:rsidP="004E1BF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28,414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4E1BFD" w:rsidRPr="006029D7" w:rsidRDefault="004E1BFD" w:rsidP="004E1BF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66E607E9" w:rsidR="004E1BFD" w:rsidRPr="004517A7" w:rsidRDefault="004E1BFD" w:rsidP="004E1BF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4E1BFD" w:rsidRPr="006029D7" w:rsidRDefault="004E1BFD" w:rsidP="004E1BF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0CD697FE" w:rsidR="004E1BFD" w:rsidRDefault="00AF0AA3" w:rsidP="004E1BFD">
            <w:pPr>
              <w:ind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AF0AA3">
              <w:rPr>
                <w:rFonts w:asciiTheme="majorBidi" w:hAnsiTheme="majorBidi"/>
                <w:sz w:val="28"/>
              </w:rPr>
              <w:t>638</w:t>
            </w:r>
            <w:r w:rsidR="00003EA1" w:rsidRPr="00AF0AA3">
              <w:rPr>
                <w:rFonts w:asciiTheme="majorBidi" w:hAnsiTheme="majorBidi"/>
                <w:sz w:val="28"/>
              </w:rPr>
              <w:t>,</w:t>
            </w:r>
            <w:r w:rsidRPr="00AF0AA3">
              <w:rPr>
                <w:rFonts w:asciiTheme="majorBidi" w:hAnsiTheme="majorBidi"/>
                <w:sz w:val="28"/>
              </w:rPr>
              <w:t>613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4E1BFD" w:rsidRPr="006029D7" w:rsidRDefault="004E1BFD" w:rsidP="004E1BF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527781DA" w:rsidR="004E1BFD" w:rsidRPr="004517A7" w:rsidRDefault="004E1BFD" w:rsidP="004E1BF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649,813</w:t>
            </w:r>
          </w:p>
        </w:tc>
      </w:tr>
      <w:tr w:rsidR="004E1BFD" w:rsidRPr="006029D7" w14:paraId="0476F8DA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5501C1CA" w:rsidR="004E1BFD" w:rsidRPr="001D2B32" w:rsidRDefault="004E1BFD" w:rsidP="004E1BF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EC38C" w14:textId="1C8AEC0F" w:rsidR="004E1BFD" w:rsidRPr="005A12F1" w:rsidRDefault="00003EA1" w:rsidP="004E1BF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4E1BFD" w:rsidRPr="006029D7" w:rsidRDefault="004E1BFD" w:rsidP="004E1BFD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21CA6B36" w:rsidR="004E1BFD" w:rsidRPr="006029D7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4E1BFD" w:rsidRPr="006029D7" w:rsidRDefault="004E1BFD" w:rsidP="004E1BF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2E775C48" w:rsidR="004E1BFD" w:rsidRPr="006029D7" w:rsidRDefault="00003EA1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4E1BFD" w:rsidRPr="006029D7" w:rsidRDefault="004E1BFD" w:rsidP="004E1BF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4DBD79B6" w:rsidR="004E1BFD" w:rsidRPr="006029D7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1BFD" w:rsidRPr="006029D7" w14:paraId="55E0994F" w14:textId="77777777" w:rsidTr="006117E0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020762" w14:textId="5ED57C35" w:rsidR="004E1BFD" w:rsidRPr="001D2B32" w:rsidRDefault="004E1BFD" w:rsidP="004E1BF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</w:t>
            </w:r>
          </w:p>
          <w:p w14:paraId="63358774" w14:textId="096A2B0B" w:rsidR="004E1BFD" w:rsidRPr="001D2B32" w:rsidRDefault="004E1BFD" w:rsidP="004E1BFD">
            <w:pPr>
              <w:pStyle w:val="Heading5"/>
              <w:keepNext w:val="0"/>
              <w:spacing w:line="240" w:lineRule="auto"/>
              <w:ind w:left="357" w:right="58" w:hanging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A5931" w14:textId="0ABF6658" w:rsidR="004E1BFD" w:rsidRPr="005A12F1" w:rsidRDefault="00003EA1" w:rsidP="004E1BFD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28,414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D6F" w14:textId="77777777" w:rsidR="004E1BFD" w:rsidRPr="005A12F1" w:rsidRDefault="004E1BFD" w:rsidP="004E1BF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6D7FA9DE" w:rsidR="004E1BFD" w:rsidRPr="005A12F1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7C7" w14:textId="77777777" w:rsidR="004E1BFD" w:rsidRPr="006029D7" w:rsidRDefault="004E1BFD" w:rsidP="004E1BF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3AD49" w14:textId="1288A937" w:rsidR="004E1BFD" w:rsidRPr="005A12F1" w:rsidRDefault="00003EA1" w:rsidP="004E1BF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AF0AA3">
              <w:rPr>
                <w:rFonts w:asciiTheme="majorBidi" w:hAnsiTheme="majorBidi" w:cstheme="majorBidi"/>
                <w:b/>
                <w:bCs/>
                <w:sz w:val="28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AF0AA3">
              <w:rPr>
                <w:rFonts w:asciiTheme="majorBidi" w:hAnsiTheme="majorBidi" w:cstheme="majorBidi"/>
                <w:b/>
                <w:bCs/>
                <w:sz w:val="28"/>
              </w:rPr>
              <w:t>613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81A4" w14:textId="77777777" w:rsidR="004E1BFD" w:rsidRPr="006029D7" w:rsidRDefault="004E1BFD" w:rsidP="004E1BFD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78F31C12" w:rsidR="004E1BFD" w:rsidRPr="006029D7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</w:tr>
      <w:tr w:rsidR="004E1BFD" w:rsidRPr="006029D7" w14:paraId="404212F4" w14:textId="77777777" w:rsidTr="004B0C8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4E1BFD" w:rsidRPr="001D2B32" w:rsidRDefault="004E1BFD" w:rsidP="004E1BFD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4E1BFD" w:rsidRPr="006029D7" w:rsidRDefault="004E1BFD" w:rsidP="004E1BFD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4E1BFD" w:rsidRPr="006029D7" w:rsidRDefault="004E1BFD" w:rsidP="004E1BF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72F6BA" w14:textId="77777777" w:rsidR="004E1BFD" w:rsidRPr="006029D7" w:rsidRDefault="004E1BFD" w:rsidP="004E1BFD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4E1BFD" w:rsidRPr="006029D7" w:rsidRDefault="004E1BFD" w:rsidP="004E1BFD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4E1BFD" w:rsidRPr="006029D7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4E1BFD" w:rsidRPr="006029D7" w:rsidRDefault="004E1BFD" w:rsidP="004E1BF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472ACF" w14:textId="77777777" w:rsidR="004E1BFD" w:rsidRPr="006029D7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1BFD" w:rsidRPr="006029D7" w14:paraId="698A3D2E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4E1BFD" w:rsidRPr="001D2B32" w:rsidRDefault="004E1BFD" w:rsidP="004E1BF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0DAF8E06" w:rsidR="001754A5" w:rsidRPr="006029D7" w:rsidRDefault="001754A5" w:rsidP="001754A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4E1BFD" w:rsidRPr="006029D7" w:rsidRDefault="004E1BFD" w:rsidP="004E1BF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55A48CC7" w:rsidR="004E1BFD" w:rsidRPr="00BD025B" w:rsidRDefault="004E1BFD" w:rsidP="004E1BF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4E1BFD" w:rsidRPr="006029D7" w:rsidRDefault="004E1BFD" w:rsidP="004E1BF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2DB4DEC8" w:rsidR="004E1BFD" w:rsidRPr="006029D7" w:rsidRDefault="001754A5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4E1BFD" w:rsidRPr="006029D7" w:rsidRDefault="004E1BFD" w:rsidP="004E1BF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2188E064" w:rsidR="004E1BFD" w:rsidRPr="006029D7" w:rsidRDefault="004E1BFD" w:rsidP="004E1BF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4E1BFD" w:rsidRPr="006029D7" w14:paraId="62F265E1" w14:textId="77777777" w:rsidTr="004B0C8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6A12C28A" w:rsidR="004E1BFD" w:rsidRPr="001D2B32" w:rsidRDefault="004E1BFD" w:rsidP="004E1BF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62E7" w14:textId="738C797F" w:rsidR="004E1BFD" w:rsidRPr="006029D7" w:rsidRDefault="001754A5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4E1BFD" w:rsidRPr="006029D7" w:rsidRDefault="004E1BFD" w:rsidP="004E1BF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1CB8" w14:textId="7E743D54" w:rsidR="004E1BFD" w:rsidRPr="006029D7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4E1BFD" w:rsidRPr="006029D7" w:rsidRDefault="004E1BFD" w:rsidP="004E1BF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BC09B" w14:textId="1BB9A65E" w:rsidR="004E1BFD" w:rsidRPr="006029D7" w:rsidRDefault="001754A5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4E1BFD" w:rsidRPr="006029D7" w:rsidRDefault="004E1BFD" w:rsidP="004E1BF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4D0FE" w14:textId="168FAF86" w:rsidR="004E1BFD" w:rsidRPr="006029D7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4E1BFD" w:rsidRPr="006029D7" w14:paraId="27BBBA5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2EC2CD7C" w:rsidR="004E1BFD" w:rsidRPr="001D2B32" w:rsidRDefault="004E1BFD" w:rsidP="004E1BFD">
            <w:pPr>
              <w:pStyle w:val="Heading5"/>
              <w:keepNext w:val="0"/>
              <w:spacing w:line="240" w:lineRule="auto"/>
              <w:ind w:left="357" w:right="58" w:hanging="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เงินให้กู้ยืมระยะสั้นแก่บุคคลที่ไม่เกี่ยวข้องกัน 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5829FC6D" w:rsidR="004E1BFD" w:rsidRPr="006029D7" w:rsidRDefault="001754A5" w:rsidP="004E1BF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4E1BFD" w:rsidRPr="006029D7" w:rsidRDefault="004E1BFD" w:rsidP="004E1BF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4C61B813" w:rsidR="004E1BFD" w:rsidRPr="00BD025B" w:rsidRDefault="004E1BFD" w:rsidP="004E1BFD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4E1BFD" w:rsidRPr="00BD025B" w:rsidRDefault="004E1BFD" w:rsidP="004E1BF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6C4AA312" w:rsidR="004E1BFD" w:rsidRPr="006029D7" w:rsidRDefault="001754A5" w:rsidP="004E1BF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4E1BFD" w:rsidRPr="006029D7" w:rsidRDefault="004E1BFD" w:rsidP="004E1BFD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214D53AA" w:rsidR="004E1BFD" w:rsidRPr="006029D7" w:rsidRDefault="004E1BFD" w:rsidP="004E1BF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</w:tr>
      <w:tr w:rsidR="004E1BFD" w:rsidRPr="00B118B0" w14:paraId="1C8FBA31" w14:textId="77777777" w:rsidTr="004B0C8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4E1BFD" w:rsidRPr="001D2B32" w:rsidRDefault="004E1BFD" w:rsidP="004E1BFD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19084B3" w:rsidR="004E1BFD" w:rsidRPr="00CD6FC9" w:rsidRDefault="004E1BFD" w:rsidP="004E1BFD"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4E1BFD" w:rsidRPr="00BD025B" w:rsidRDefault="004E1BFD" w:rsidP="004E1BFD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4E1BFD" w:rsidRPr="00BD025B" w:rsidRDefault="004E1BFD" w:rsidP="004E1BFD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7076F0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E1BFD" w:rsidRPr="00B118B0" w14:paraId="16708C27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4E1BFD" w:rsidRPr="00EF429A" w:rsidRDefault="004E1BFD" w:rsidP="004E1BF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F42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1E3C619F" w:rsidR="004E1BFD" w:rsidRPr="00EF429A" w:rsidRDefault="004E1BFD" w:rsidP="004E1BFD">
            <w:pPr>
              <w:pStyle w:val="Heading5"/>
              <w:keepNext w:val="0"/>
              <w:spacing w:line="240" w:lineRule="auto"/>
              <w:ind w:left="267" w:right="58"/>
              <w:rPr>
                <w:b w:val="0"/>
                <w:bCs w:val="0"/>
                <w:cs/>
              </w:rPr>
            </w:pPr>
            <w:r w:rsidRPr="00EF429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EF42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EF429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076DDBFF" w:rsidR="004E1BFD" w:rsidRPr="00B8249F" w:rsidRDefault="00C57565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5BDF94C8" w:rsidR="004E1BFD" w:rsidRPr="00B118B0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5EDB8CD2" w:rsidR="004E1BFD" w:rsidRPr="00B118B0" w:rsidRDefault="00C57565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2E8F6C23" w:rsidR="004E1BFD" w:rsidRPr="00AE115A" w:rsidRDefault="004E1BFD" w:rsidP="004E1BFD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E115A">
              <w:rPr>
                <w:rFonts w:asciiTheme="majorBidi" w:hAnsiTheme="majorBidi" w:cstheme="majorBidi"/>
                <w:b w:val="0"/>
                <w:bCs w:val="0"/>
                <w:sz w:val="28"/>
              </w:rPr>
              <w:t>28,291</w:t>
            </w:r>
          </w:p>
        </w:tc>
      </w:tr>
      <w:tr w:rsidR="004E1BFD" w:rsidRPr="00B118B0" w14:paraId="7EC51A5E" w14:textId="77777777" w:rsidTr="004B0C8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0094D3A5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1C9D8900" w:rsidR="004E1BFD" w:rsidRPr="00B8249F" w:rsidRDefault="00C57565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37208" w14:textId="2B5B9B5E" w:rsidR="004E1BFD" w:rsidRPr="00991199" w:rsidRDefault="004E1BFD" w:rsidP="004E1BF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402B61E4" w:rsidR="004E1BFD" w:rsidRPr="00B118B0" w:rsidRDefault="00C57565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4E1BFD" w:rsidRPr="00B118B0" w:rsidRDefault="004E1BFD" w:rsidP="004E1BF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A8" w14:textId="4F344A37" w:rsidR="004E1BFD" w:rsidRPr="00B118B0" w:rsidRDefault="004E1BFD" w:rsidP="004E1BFD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</w:tbl>
    <w:p w14:paraId="26D44CB9" w14:textId="77777777" w:rsidR="000C3262" w:rsidRDefault="000C3262" w:rsidP="000C326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6B7DD020" w14:textId="77777777" w:rsidR="000C3262" w:rsidRDefault="000C32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260B814" w14:textId="77777777" w:rsidR="002E4D08" w:rsidRDefault="002E4D08" w:rsidP="002E4D0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6185A7F1" w14:textId="0AB3BBF9" w:rsidR="003D4C9A" w:rsidRPr="002361AF" w:rsidRDefault="003D4C9A" w:rsidP="00B863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3D4C9A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มีนาคม </w:t>
      </w:r>
      <w:r w:rsidR="00787C04">
        <w:rPr>
          <w:rFonts w:ascii="Angsana New" w:hAnsi="Angsana New" w:hint="cs"/>
          <w:color w:val="000000"/>
          <w:spacing w:val="-6"/>
          <w:sz w:val="28"/>
        </w:rPr>
        <w:t>2567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และ วันที่ 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="00787C04">
        <w:rPr>
          <w:rFonts w:ascii="Angsana New" w:hAnsi="Angsana New" w:hint="cs"/>
          <w:color w:val="000000"/>
          <w:spacing w:val="-6"/>
          <w:sz w:val="28"/>
        </w:rPr>
        <w:t>2566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  <w:r w:rsidR="002361AF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="002361AF">
        <w:rPr>
          <w:rFonts w:ascii="Angsana New" w:hAnsi="Angsana New"/>
          <w:color w:val="000000"/>
          <w:spacing w:val="-6"/>
          <w:sz w:val="28"/>
        </w:rPr>
        <w:t>(</w:t>
      </w:r>
      <w:r w:rsidR="002361AF">
        <w:rPr>
          <w:rFonts w:ascii="Angsana New" w:hAnsi="Angsana New" w:hint="cs"/>
          <w:color w:val="000000"/>
          <w:spacing w:val="-6"/>
          <w:sz w:val="28"/>
          <w:cs/>
        </w:rPr>
        <w:t xml:space="preserve">งบการเงินเฉพาะกิจการ </w:t>
      </w:r>
      <w:r w:rsidR="002361AF">
        <w:rPr>
          <w:rFonts w:ascii="Angsana New" w:hAnsi="Angsana New"/>
          <w:color w:val="000000"/>
          <w:spacing w:val="-6"/>
          <w:sz w:val="28"/>
        </w:rPr>
        <w:t xml:space="preserve">: </w:t>
      </w:r>
      <w:r w:rsidR="002361AF">
        <w:rPr>
          <w:rFonts w:ascii="Angsana New" w:hAnsi="Angsana New" w:hint="cs"/>
          <w:color w:val="000000"/>
          <w:spacing w:val="-6"/>
          <w:sz w:val="28"/>
          <w:cs/>
        </w:rPr>
        <w:t>ไม่มี</w:t>
      </w:r>
      <w:r w:rsidR="002361AF">
        <w:rPr>
          <w:rFonts w:ascii="Angsana New" w:hAnsi="Angsana New"/>
          <w:color w:val="000000"/>
          <w:spacing w:val="-6"/>
          <w:sz w:val="28"/>
        </w:rPr>
        <w:t>)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31250A" w:rsidRPr="004517A7" w14:paraId="60EFF3F1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6D4AFA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233C9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6D20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C4CED" w14:textId="209685E4" w:rsidR="0031250A" w:rsidRPr="004517A7" w:rsidRDefault="001C2712" w:rsidP="00550F8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1250A" w:rsidRPr="004517A7">
              <w:rPr>
                <w:rFonts w:ascii="Angsana New" w:hAnsi="Angsana New" w:hint="cs"/>
                <w:sz w:val="28"/>
              </w:rPr>
              <w:t>(</w:t>
            </w:r>
            <w:r w:rsidR="0031250A"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1250A" w:rsidRPr="004517A7">
              <w:rPr>
                <w:rFonts w:ascii="Angsana New" w:hAnsi="Angsana New" w:hint="cs"/>
                <w:sz w:val="28"/>
              </w:rPr>
              <w:t xml:space="preserve">: </w:t>
            </w:r>
            <w:r w:rsidR="0031250A"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="0031250A"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1250A" w:rsidRPr="004517A7" w14:paraId="76841991" w14:textId="77777777" w:rsidTr="00D91FD4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6E4834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4E30F" w14:textId="25695BD2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8D24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E7DFC" w14:textId="654F8E38" w:rsidR="0031250A" w:rsidRPr="004517A7" w:rsidRDefault="00D91FD4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37843" w:rsidRPr="004517A7" w14:paraId="51BB1ECF" w14:textId="77777777" w:rsidTr="00D91FD4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5B49B" w14:textId="77777777" w:rsidR="00837843" w:rsidRPr="004517A7" w:rsidRDefault="00837843" w:rsidP="00837843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E6B8F" w14:textId="17D807D9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13133" w14:textId="77777777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97314" w14:textId="55F44A6C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0A259" w14:textId="77777777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1399A" w14:textId="296579C2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B99CC" w14:textId="77777777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DA36" w14:textId="63F54DC1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37843" w:rsidRPr="004517A7" w14:paraId="76527FEB" w14:textId="77777777" w:rsidTr="00D91FD4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B98EB6" w14:textId="77777777" w:rsidR="00837843" w:rsidRPr="004517A7" w:rsidRDefault="00837843" w:rsidP="00837843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4D5A6" w14:textId="22B4FBCF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532F9" w14:textId="77777777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142FC" w14:textId="55B1D7E9" w:rsidR="00837843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3B729" w14:textId="77777777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E64BE0" w14:textId="7C0C4D32" w:rsidR="00837843" w:rsidRPr="004517A7" w:rsidRDefault="00782CBE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9C21E" w14:textId="77777777" w:rsidR="00837843" w:rsidRPr="004517A7" w:rsidRDefault="00837843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8C88B" w14:textId="5FEBD268" w:rsidR="00837843" w:rsidRDefault="00782CBE" w:rsidP="00AE11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91FD4" w:rsidRPr="004517A7" w14:paraId="2F179755" w14:textId="77777777" w:rsidTr="00D91FD4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99D932" w14:textId="77777777" w:rsidR="00D91FD4" w:rsidRPr="004517A7" w:rsidRDefault="00D91FD4" w:rsidP="00D91FD4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1F84" w14:textId="1C52EBE8" w:rsidR="00D91FD4" w:rsidRPr="00571A11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7BE851" w14:textId="77777777" w:rsidR="00D91FD4" w:rsidRPr="004517A7" w:rsidRDefault="00D91FD4" w:rsidP="00D91FD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C2B57" w14:textId="142CF8D6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7801F" w14:textId="77777777" w:rsidR="00D91FD4" w:rsidRPr="004517A7" w:rsidRDefault="00D91FD4" w:rsidP="00D91FD4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B0519" w14:textId="5E4E0068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F4FC6" w14:textId="77777777" w:rsidR="00D91FD4" w:rsidRPr="004517A7" w:rsidRDefault="00D91FD4" w:rsidP="00D91FD4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4218A" w14:textId="2F0119F9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E67EE3">
              <w:rPr>
                <w:rFonts w:ascii="Angsana New" w:hAnsi="Angsana New"/>
                <w:sz w:val="28"/>
              </w:rPr>
              <w:t>8,33</w:t>
            </w:r>
            <w:r w:rsidRPr="00E67EE3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D91FD4" w:rsidRPr="004517A7" w14:paraId="48AB89E1" w14:textId="77777777" w:rsidTr="00602E9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185D06" w14:textId="62521889" w:rsidR="00D91FD4" w:rsidRPr="004517A7" w:rsidRDefault="00D91FD4" w:rsidP="00D91FD4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B23A" w14:textId="52E7A869" w:rsidR="00D91FD4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34F70" w14:textId="77777777" w:rsidR="00D91FD4" w:rsidRPr="004517A7" w:rsidRDefault="00D91FD4" w:rsidP="00D91FD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B3288" w14:textId="3430E5AB" w:rsidR="00D91FD4" w:rsidRPr="00657820" w:rsidRDefault="00D91FD4" w:rsidP="00D91FD4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E8A1C" w14:textId="77777777" w:rsidR="00D91FD4" w:rsidRPr="004517A7" w:rsidRDefault="00D91FD4" w:rsidP="00D91FD4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53402" w14:textId="516FB30F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C8F06A" w14:textId="77777777" w:rsidR="00D91FD4" w:rsidRPr="004517A7" w:rsidRDefault="00D91FD4" w:rsidP="00D91FD4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FB7B" w14:textId="294B9F62" w:rsidR="00D91FD4" w:rsidRPr="00657820" w:rsidRDefault="00D91FD4" w:rsidP="00D91FD4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91FD4" w:rsidRPr="004517A7" w14:paraId="575BCABB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55672" w14:textId="77777777" w:rsidR="00D91FD4" w:rsidRPr="004517A7" w:rsidRDefault="00D91FD4" w:rsidP="00D91FD4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2097" w14:textId="2D2155BE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91E25" w14:textId="77777777" w:rsidR="00D91FD4" w:rsidRPr="004517A7" w:rsidRDefault="00D91FD4" w:rsidP="00D91FD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62A63" w14:textId="1C34B570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4F39B" w14:textId="77777777" w:rsidR="00D91FD4" w:rsidRPr="004517A7" w:rsidRDefault="00D91FD4" w:rsidP="00D91FD4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3A68" w14:textId="21D40C2E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76AFE" w14:textId="77777777" w:rsidR="00D91FD4" w:rsidRPr="004517A7" w:rsidRDefault="00D91FD4" w:rsidP="00D91FD4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697E" w14:textId="71AF096D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512</w:t>
            </w:r>
          </w:p>
        </w:tc>
      </w:tr>
      <w:tr w:rsidR="00D91FD4" w:rsidRPr="004517A7" w14:paraId="0C830EE0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7D5E78" w14:textId="77777777" w:rsidR="00D91FD4" w:rsidRPr="004517A7" w:rsidRDefault="00D91FD4" w:rsidP="00D91FD4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0912" w14:textId="0DA340FE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CB8A" w14:textId="77777777" w:rsidR="00D91FD4" w:rsidRPr="004517A7" w:rsidRDefault="00D91FD4" w:rsidP="00D91FD4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11FF" w14:textId="72E31B82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64B91" w14:textId="77777777" w:rsidR="00D91FD4" w:rsidRPr="004517A7" w:rsidRDefault="00D91FD4" w:rsidP="00D91FD4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AAC1" w14:textId="6A15E75E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19,458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C86FB" w14:textId="77777777" w:rsidR="00D91FD4" w:rsidRPr="004517A7" w:rsidRDefault="00D91FD4" w:rsidP="00D91FD4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0EFE" w14:textId="02819C6E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</w:rPr>
              <w:t>19,337</w:t>
            </w:r>
          </w:p>
        </w:tc>
      </w:tr>
      <w:tr w:rsidR="00D91FD4" w:rsidRPr="004517A7" w14:paraId="399644B2" w14:textId="77777777" w:rsidTr="00D91FD4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DE70BB" w14:textId="77777777" w:rsidR="00D91FD4" w:rsidRPr="004517A7" w:rsidRDefault="00D91FD4" w:rsidP="00D91FD4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891A" w14:textId="0069F4E4" w:rsidR="00D91FD4" w:rsidRPr="004517A7" w:rsidRDefault="00D91FD4" w:rsidP="00D91FD4">
            <w:pPr>
              <w:ind w:right="9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39C1C" w14:textId="77777777" w:rsidR="00D91FD4" w:rsidRPr="004517A7" w:rsidRDefault="00D91FD4" w:rsidP="00D91FD4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8CD10" w14:textId="4B010001" w:rsidR="00D91FD4" w:rsidRPr="004517A7" w:rsidRDefault="00D91FD4" w:rsidP="00D91FD4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FD86C" w14:textId="77777777" w:rsidR="00D91FD4" w:rsidRPr="004517A7" w:rsidRDefault="00D91FD4" w:rsidP="00D91FD4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7995" w14:textId="445DE022" w:rsidR="00D91FD4" w:rsidRPr="004517A7" w:rsidRDefault="00D91FD4" w:rsidP="00D91FD4">
            <w:pPr>
              <w:tabs>
                <w:tab w:val="decimal" w:pos="1080"/>
              </w:tabs>
              <w:ind w:right="-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(9,441)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4B1482" w14:textId="77777777" w:rsidR="00D91FD4" w:rsidRPr="004517A7" w:rsidRDefault="00D91FD4" w:rsidP="00D91FD4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E8EBB" w14:textId="5284ED2F" w:rsidR="00D91FD4" w:rsidRPr="004517A7" w:rsidRDefault="00D91FD4" w:rsidP="00D91FD4">
            <w:pPr>
              <w:ind w:right="91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(9,44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91FD4" w:rsidRPr="004517A7" w14:paraId="5D253AF6" w14:textId="77777777" w:rsidTr="00D91FD4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D6334F" w14:textId="77777777" w:rsidR="00D91FD4" w:rsidRPr="004517A7" w:rsidRDefault="00D91FD4" w:rsidP="00D91FD4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-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B44F4" w14:textId="0A78A438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03A7" w14:textId="77777777" w:rsidR="00D91FD4" w:rsidRPr="004517A7" w:rsidRDefault="00D91FD4" w:rsidP="00D91FD4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614A7" w14:textId="7BE49016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133597" w14:textId="77777777" w:rsidR="00D91FD4" w:rsidRPr="004517A7" w:rsidRDefault="00D91FD4" w:rsidP="00D91FD4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BC36A" w14:textId="358BBFA1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20,716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48005" w14:textId="77777777" w:rsidR="00D91FD4" w:rsidRPr="004517A7" w:rsidRDefault="00D91FD4" w:rsidP="00D91FD4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FF05F" w14:textId="2792B4EC" w:rsidR="00D91FD4" w:rsidRPr="004517A7" w:rsidRDefault="00D91FD4" w:rsidP="00D91FD4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18,745</w:t>
            </w:r>
          </w:p>
        </w:tc>
      </w:tr>
    </w:tbl>
    <w:p w14:paraId="45523E5C" w14:textId="0F20F32C" w:rsidR="00034B42" w:rsidRPr="00034B42" w:rsidRDefault="00034B42" w:rsidP="00B965BC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color w:val="000000"/>
          <w:spacing w:val="-2"/>
          <w:sz w:val="28"/>
          <w:lang w:val="en-GB"/>
        </w:rPr>
      </w:pPr>
      <w:r w:rsidRPr="00B965BC">
        <w:rPr>
          <w:rFonts w:asciiTheme="majorBidi" w:hAnsiTheme="majorBidi" w:cstheme="majorBidi" w:hint="cs"/>
          <w:b/>
          <w:bCs/>
          <w:sz w:val="28"/>
          <w:cs/>
        </w:rPr>
        <w:t>สินทรัพย์</w:t>
      </w:r>
      <w:r w:rsidRPr="00034B42">
        <w:rPr>
          <w:rFonts w:ascii="Angsana New" w:hAnsi="Angsana New" w:hint="cs"/>
          <w:b/>
          <w:bCs/>
          <w:color w:val="000000"/>
          <w:spacing w:val="-2"/>
          <w:sz w:val="28"/>
          <w:cs/>
          <w:lang w:val="en-GB"/>
        </w:rPr>
        <w:t>หมุนเวียนอื่น</w:t>
      </w:r>
    </w:p>
    <w:p w14:paraId="463A24F5" w14:textId="36B1CC2D" w:rsidR="00034B42" w:rsidRPr="003D4C9A" w:rsidRDefault="00034B42" w:rsidP="005B6F98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</w:rPr>
      </w:pPr>
      <w:r>
        <w:rPr>
          <w:rFonts w:ascii="Angsana New" w:hAnsi="Angsana New" w:hint="cs"/>
          <w:color w:val="000000"/>
          <w:spacing w:val="-2"/>
          <w:sz w:val="28"/>
          <w:cs/>
        </w:rPr>
        <w:t>สินทรัพย์</w:t>
      </w:r>
      <w:r w:rsidRPr="00B965BC">
        <w:rPr>
          <w:rFonts w:asciiTheme="majorBidi" w:hAnsiTheme="majorBidi" w:cstheme="majorBidi" w:hint="cs"/>
          <w:color w:val="000000"/>
          <w:spacing w:val="-6"/>
          <w:sz w:val="28"/>
          <w:cs/>
        </w:rPr>
        <w:t>หมุนเวียน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อื่น 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="003D4C9A"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วันที่ </w:t>
      </w:r>
      <w:r w:rsidR="003D4C9A" w:rsidRPr="003D4C9A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="003D4C9A"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มีนาคม </w:t>
      </w:r>
      <w:r w:rsidR="00787C04">
        <w:rPr>
          <w:rFonts w:ascii="Angsana New" w:hAnsi="Angsana New" w:hint="cs"/>
          <w:color w:val="000000"/>
          <w:spacing w:val="-6"/>
          <w:sz w:val="28"/>
        </w:rPr>
        <w:t>2567</w:t>
      </w:r>
      <w:r w:rsidR="003D4C9A"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="003D4C9A"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และ วันที่ </w:t>
      </w:r>
      <w:r w:rsidR="003D4C9A" w:rsidRPr="003D4C9A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="003D4C9A"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="00787C04">
        <w:rPr>
          <w:rFonts w:ascii="Angsana New" w:hAnsi="Angsana New" w:hint="cs"/>
          <w:color w:val="000000"/>
          <w:spacing w:val="-6"/>
          <w:sz w:val="28"/>
        </w:rPr>
        <w:t>2566</w:t>
      </w:r>
      <w:r w:rsidR="003D4C9A"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="003D4C9A" w:rsidRPr="003D4C9A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034B42" w:rsidRPr="004517A7" w14:paraId="0F658E31" w14:textId="77777777">
        <w:trPr>
          <w:trHeight w:val="70"/>
        </w:trPr>
        <w:tc>
          <w:tcPr>
            <w:tcW w:w="2700" w:type="dxa"/>
            <w:vAlign w:val="bottom"/>
          </w:tcPr>
          <w:p w14:paraId="3FA89B8D" w14:textId="77777777" w:rsidR="00034B42" w:rsidRPr="004517A7" w:rsidRDefault="00034B4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264542D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DFE2807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3A525AAD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046D794A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76D2C892" w14:textId="77777777" w:rsidR="00034B42" w:rsidRPr="004517A7" w:rsidRDefault="00034B42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34B42" w:rsidRPr="004517A7" w14:paraId="580A36C6" w14:textId="77777777">
        <w:trPr>
          <w:trHeight w:val="70"/>
        </w:trPr>
        <w:tc>
          <w:tcPr>
            <w:tcW w:w="2700" w:type="dxa"/>
            <w:vAlign w:val="bottom"/>
          </w:tcPr>
          <w:p w14:paraId="460C98BC" w14:textId="77777777" w:rsidR="00034B42" w:rsidRPr="004517A7" w:rsidRDefault="00034B4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C4C4135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446E7116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5BF522F2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664A8277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537C064A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D4C9A" w:rsidRPr="004517A7" w14:paraId="53A880BA" w14:textId="77777777" w:rsidTr="004B0C8A">
        <w:trPr>
          <w:trHeight w:val="70"/>
        </w:trPr>
        <w:tc>
          <w:tcPr>
            <w:tcW w:w="2700" w:type="dxa"/>
            <w:vAlign w:val="bottom"/>
          </w:tcPr>
          <w:p w14:paraId="1AE4275E" w14:textId="77777777" w:rsidR="003D4C9A" w:rsidRPr="004517A7" w:rsidRDefault="003D4C9A" w:rsidP="003D4C9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DC70808" w14:textId="69D81F11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72" w:type="dxa"/>
          </w:tcPr>
          <w:p w14:paraId="178BEE4E" w14:textId="77777777" w:rsidR="003D4C9A" w:rsidRPr="004517A7" w:rsidRDefault="003D4C9A" w:rsidP="003D4C9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E41E02E" w14:textId="0844F79D" w:rsidR="003D4C9A" w:rsidRPr="004517A7" w:rsidRDefault="003D4C9A" w:rsidP="003D4C9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7042273D" w14:textId="77777777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34E849F8" w14:textId="09A8914A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72" w:type="dxa"/>
          </w:tcPr>
          <w:p w14:paraId="4E6A7DD8" w14:textId="77777777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66A9DA2" w14:textId="351B93D3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232E4BB6" w14:textId="77777777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21B4242" w14:textId="42029A98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AC9C036" w14:textId="77777777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8DF901E" w14:textId="65EB8065" w:rsidR="003D4C9A" w:rsidRPr="004517A7" w:rsidRDefault="003D4C9A" w:rsidP="003D4C9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E1BFD" w:rsidRPr="004517A7" w14:paraId="61504CA0" w14:textId="77777777" w:rsidTr="004B0C8A">
        <w:trPr>
          <w:trHeight w:val="70"/>
        </w:trPr>
        <w:tc>
          <w:tcPr>
            <w:tcW w:w="2700" w:type="dxa"/>
            <w:vAlign w:val="bottom"/>
          </w:tcPr>
          <w:p w14:paraId="025F3165" w14:textId="77777777" w:rsidR="004E1BFD" w:rsidRPr="004517A7" w:rsidRDefault="004E1BFD" w:rsidP="004E1BF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6B0A8" w14:textId="2F378A5D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4AE3E304" w14:textId="77777777" w:rsidR="004E1BFD" w:rsidRPr="004517A7" w:rsidRDefault="004E1BFD" w:rsidP="004E1BF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88F3F6" w14:textId="76AEF0BE" w:rsidR="004E1BFD" w:rsidRPr="004517A7" w:rsidRDefault="004E1BFD" w:rsidP="004E1BF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5803E03C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7BE3CA8" w14:textId="437F1486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4829D139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74C4988" w14:textId="16352725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14ADA75F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FAAD7E" w14:textId="26366170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FDEADA3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B83184" w14:textId="5AFBEC5E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803A0" w:rsidRPr="004517A7" w14:paraId="6AAFE420" w14:textId="77777777">
        <w:tc>
          <w:tcPr>
            <w:tcW w:w="2700" w:type="dxa"/>
          </w:tcPr>
          <w:p w14:paraId="60986E64" w14:textId="77777777" w:rsidR="007803A0" w:rsidRPr="004517A7" w:rsidRDefault="007803A0" w:rsidP="007803A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FCB1E" w14:textId="5ECA821C" w:rsidR="007803A0" w:rsidRPr="004517A7" w:rsidRDefault="00602E9E" w:rsidP="007803A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0.55</w:t>
            </w:r>
          </w:p>
        </w:tc>
        <w:tc>
          <w:tcPr>
            <w:tcW w:w="72" w:type="dxa"/>
            <w:vAlign w:val="bottom"/>
          </w:tcPr>
          <w:p w14:paraId="08B0211B" w14:textId="77777777" w:rsidR="007803A0" w:rsidRPr="004517A7" w:rsidRDefault="007803A0" w:rsidP="007803A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2CF2A" w14:textId="23DEC0F5" w:rsidR="007803A0" w:rsidRPr="004517A7" w:rsidRDefault="00282ABF" w:rsidP="007803A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0.55</w:t>
            </w:r>
          </w:p>
        </w:tc>
        <w:tc>
          <w:tcPr>
            <w:tcW w:w="72" w:type="dxa"/>
            <w:vAlign w:val="bottom"/>
          </w:tcPr>
          <w:p w14:paraId="69026D99" w14:textId="77777777" w:rsidR="007803A0" w:rsidRPr="004517A7" w:rsidRDefault="007803A0" w:rsidP="007803A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383A4" w14:textId="7A58194B" w:rsidR="007803A0" w:rsidRPr="004517A7" w:rsidRDefault="00602E9E" w:rsidP="007803A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5C4DE41F" w14:textId="77777777" w:rsidR="007803A0" w:rsidRPr="004517A7" w:rsidRDefault="007803A0" w:rsidP="007803A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56649" w14:textId="6C0F32A5" w:rsidR="007803A0" w:rsidRPr="0099735F" w:rsidRDefault="007803A0" w:rsidP="007803A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22A1BD03" w14:textId="77777777" w:rsidR="007803A0" w:rsidRPr="004517A7" w:rsidRDefault="007803A0" w:rsidP="007803A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CE24D" w14:textId="71A55C79" w:rsidR="007803A0" w:rsidRPr="004517A7" w:rsidRDefault="000510A9" w:rsidP="007803A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E25F05" w14:textId="77777777" w:rsidR="007803A0" w:rsidRPr="004517A7" w:rsidRDefault="007803A0" w:rsidP="007803A0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3FB63" w14:textId="0C42855A" w:rsidR="007803A0" w:rsidRPr="004517A7" w:rsidRDefault="007803A0" w:rsidP="007803A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03A0" w:rsidRPr="004517A7" w14:paraId="237812D1" w14:textId="77777777">
        <w:tc>
          <w:tcPr>
            <w:tcW w:w="2700" w:type="dxa"/>
            <w:vAlign w:val="bottom"/>
          </w:tcPr>
          <w:p w14:paraId="78CF8453" w14:textId="77777777" w:rsidR="007803A0" w:rsidRPr="004517A7" w:rsidRDefault="007803A0" w:rsidP="007803A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146926" w14:textId="77777777" w:rsidR="007803A0" w:rsidRPr="004517A7" w:rsidRDefault="007803A0" w:rsidP="007803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4612C087" w14:textId="77777777" w:rsidR="007803A0" w:rsidRPr="004517A7" w:rsidRDefault="007803A0" w:rsidP="007803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70E032" w14:textId="77777777" w:rsidR="007803A0" w:rsidRPr="004517A7" w:rsidRDefault="007803A0" w:rsidP="007803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7D55C03E" w14:textId="77777777" w:rsidR="007803A0" w:rsidRPr="004517A7" w:rsidRDefault="007803A0" w:rsidP="007803A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D01CF" w14:textId="7B591C6C" w:rsidR="007803A0" w:rsidRPr="004517A7" w:rsidRDefault="00602E9E" w:rsidP="007803A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  <w:shd w:val="clear" w:color="auto" w:fill="auto"/>
          </w:tcPr>
          <w:p w14:paraId="36FB42A2" w14:textId="77777777" w:rsidR="007803A0" w:rsidRPr="004517A7" w:rsidRDefault="007803A0" w:rsidP="007803A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811EC" w14:textId="1E16D9E2" w:rsidR="007803A0" w:rsidRPr="00D9656C" w:rsidRDefault="007803A0" w:rsidP="007803A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</w:tcPr>
          <w:p w14:paraId="6214791A" w14:textId="77777777" w:rsidR="007803A0" w:rsidRPr="004517A7" w:rsidRDefault="007803A0" w:rsidP="007803A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6C9A4" w14:textId="0885C8C4" w:rsidR="007803A0" w:rsidRPr="004517A7" w:rsidRDefault="000510A9" w:rsidP="007803A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56226155" w14:textId="77777777" w:rsidR="007803A0" w:rsidRPr="004517A7" w:rsidRDefault="007803A0" w:rsidP="007803A0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FCE207" w14:textId="6F028AE9" w:rsidR="007803A0" w:rsidRPr="00D9656C" w:rsidRDefault="007803A0" w:rsidP="007803A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E57C578" w14:textId="5152B652" w:rsidR="00034B42" w:rsidRDefault="00034B42" w:rsidP="00034B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 w:rsidR="00791330">
        <w:rPr>
          <w:rFonts w:ascii="Angsana New" w:hAnsi="Angsana New" w:hint="cs"/>
          <w:sz w:val="28"/>
          <w:cs/>
        </w:rPr>
        <w:t xml:space="preserve">  </w:t>
      </w:r>
      <w:r w:rsidRPr="001E2590">
        <w:rPr>
          <w:rFonts w:ascii="Angsana New" w:hAnsi="Angsana New" w:hint="cs"/>
          <w:sz w:val="28"/>
          <w:cs/>
        </w:rPr>
        <w:t>วงเงินสินเชื่อและหนังสือค้ำประกันธนาคารที่จะครบกำหนดภายใน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</w:p>
    <w:p w14:paraId="3AD877B0" w14:textId="77777777" w:rsidR="00DB1154" w:rsidRDefault="00DB11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A7F77A9" w14:textId="7031A01D" w:rsidR="00B80C53" w:rsidRPr="006263A6" w:rsidRDefault="00B80C53" w:rsidP="00B80C5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B040AD3" w14:textId="24AC0CEF" w:rsidR="00421CD7" w:rsidRPr="00421CD7" w:rsidRDefault="00421CD7" w:rsidP="0032492C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21CD7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สินทรัพย์ทางการเงินไม่หมุนเวียนอื่น ณ วันที่</w:t>
      </w:r>
      <w:r w:rsidRPr="00421CD7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421CD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421CD7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421CD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21CD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421CD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21CD7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  <w:r w:rsidRPr="00421CD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21CD7">
        <w:rPr>
          <w:rFonts w:asciiTheme="majorBidi" w:hAnsiTheme="majorBidi" w:cstheme="majorBidi" w:hint="cs"/>
          <w:color w:val="000000"/>
          <w:spacing w:val="-2"/>
          <w:sz w:val="28"/>
          <w:cs/>
        </w:rPr>
        <w:t>(งบการเงินเฉพาะกิจการ</w:t>
      </w:r>
      <w:r w:rsidRPr="00421CD7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421CD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ไม่มี)</w:t>
      </w: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988"/>
        <w:gridCol w:w="92"/>
        <w:gridCol w:w="1029"/>
        <w:gridCol w:w="90"/>
        <w:gridCol w:w="1008"/>
        <w:gridCol w:w="54"/>
        <w:gridCol w:w="1046"/>
      </w:tblGrid>
      <w:tr w:rsidR="00296CC5" w:rsidRPr="00B118B0" w14:paraId="2A71C430" w14:textId="77777777" w:rsidTr="00F66B65">
        <w:trPr>
          <w:trHeight w:val="270"/>
        </w:trPr>
        <w:tc>
          <w:tcPr>
            <w:tcW w:w="2700" w:type="dxa"/>
            <w:vAlign w:val="bottom"/>
          </w:tcPr>
          <w:p w14:paraId="017EBFEE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4" w:name="_Hlk139891864"/>
          </w:p>
        </w:tc>
        <w:tc>
          <w:tcPr>
            <w:tcW w:w="90" w:type="dxa"/>
          </w:tcPr>
          <w:p w14:paraId="7695AC67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703EC4B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8CEED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65B254D0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56C92B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3144760E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96CC5" w:rsidRPr="00B118B0" w14:paraId="77A0369B" w14:textId="77777777" w:rsidTr="0026163A">
        <w:trPr>
          <w:trHeight w:val="270"/>
        </w:trPr>
        <w:tc>
          <w:tcPr>
            <w:tcW w:w="2700" w:type="dxa"/>
            <w:vAlign w:val="bottom"/>
          </w:tcPr>
          <w:p w14:paraId="69803BC1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7813E8A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67" w:type="dxa"/>
            <w:gridSpan w:val="11"/>
            <w:tcBorders>
              <w:bottom w:val="single" w:sz="4" w:space="0" w:color="auto"/>
            </w:tcBorders>
            <w:vAlign w:val="bottom"/>
          </w:tcPr>
          <w:p w14:paraId="344935C3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96CC5" w:rsidRPr="00B118B0" w14:paraId="1F0DF207" w14:textId="77777777" w:rsidTr="00F66B65">
        <w:trPr>
          <w:trHeight w:val="207"/>
        </w:trPr>
        <w:tc>
          <w:tcPr>
            <w:tcW w:w="2700" w:type="dxa"/>
            <w:vAlign w:val="bottom"/>
          </w:tcPr>
          <w:p w14:paraId="585BBE0F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297391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FF1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396A0A5D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C6DCC" w14:textId="77777777" w:rsidR="00296CC5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41AD070C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F42C54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56B9C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26163A" w:rsidRPr="00B118B0" w14:paraId="32C011FE" w14:textId="77777777" w:rsidTr="0026163A">
        <w:tc>
          <w:tcPr>
            <w:tcW w:w="2700" w:type="dxa"/>
            <w:vAlign w:val="bottom"/>
          </w:tcPr>
          <w:p w14:paraId="750AAC6A" w14:textId="77777777" w:rsidR="0026163A" w:rsidRPr="00B118B0" w:rsidRDefault="0026163A" w:rsidP="0026163A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854F5A" w14:textId="77777777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41F873" w14:textId="417FDF7D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53BEE" w14:textId="77777777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38DF5E" w14:textId="5DC78920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74DE050B" w14:textId="77777777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474666B" w14:textId="391CDA29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089CE3F" w14:textId="77777777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1BA0347" w14:textId="0BE0FF0B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81CA412" w14:textId="77777777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CF0D59" w14:textId="426DB482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B3FDBC3" w14:textId="77777777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4BDE85CE" w14:textId="3302A367" w:rsidR="0026163A" w:rsidRPr="00B118B0" w:rsidRDefault="0026163A" w:rsidP="0026163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E1BFD" w:rsidRPr="00B118B0" w14:paraId="1DA31323" w14:textId="77777777" w:rsidTr="0026163A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0D7F152B" w14:textId="77777777" w:rsidR="004E1BFD" w:rsidRPr="00B118B0" w:rsidRDefault="004E1BFD" w:rsidP="004E1BF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F5BC891" w14:textId="77777777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A5A7C" w14:textId="3951B00D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6DE31E4" w14:textId="77777777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CF8C8" w14:textId="4278EB00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6950DB5C" w14:textId="77777777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DFC35EE" w14:textId="2391555D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2" w:type="dxa"/>
          </w:tcPr>
          <w:p w14:paraId="2FADDFAD" w14:textId="77777777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C6ABF1F" w14:textId="0FB56345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6632E8D8" w14:textId="77777777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1B857A" w14:textId="79758F10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54" w:type="dxa"/>
          </w:tcPr>
          <w:p w14:paraId="1CDC7F73" w14:textId="77777777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212285B" w14:textId="10EC08BD" w:rsidR="004E1BFD" w:rsidRPr="00B118B0" w:rsidRDefault="004E1BFD" w:rsidP="004E1BF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90AA6" w:rsidRPr="00B118B0" w14:paraId="0358D8FE" w14:textId="77777777" w:rsidTr="0026163A">
        <w:tc>
          <w:tcPr>
            <w:tcW w:w="2700" w:type="dxa"/>
          </w:tcPr>
          <w:p w14:paraId="1421E4A8" w14:textId="77777777" w:rsidR="00390AA6" w:rsidRPr="00B118B0" w:rsidRDefault="00390AA6" w:rsidP="00390AA6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734DCAAF" w14:textId="77777777" w:rsidR="00390AA6" w:rsidRPr="00B118B0" w:rsidRDefault="00390AA6" w:rsidP="00390AA6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658A9F" w14:textId="18A4CDA4" w:rsidR="00390AA6" w:rsidRPr="00D9159E" w:rsidRDefault="00E25C15" w:rsidP="00390AA6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7483B0BA" w14:textId="77777777" w:rsidR="00390AA6" w:rsidRPr="00D9159E" w:rsidRDefault="00390AA6" w:rsidP="00390AA6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FCDE5" w14:textId="65CF8669" w:rsidR="00390AA6" w:rsidRPr="00D9159E" w:rsidRDefault="00390AA6" w:rsidP="00390AA6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</w:tcPr>
          <w:p w14:paraId="0E2AD3FD" w14:textId="77777777" w:rsidR="00390AA6" w:rsidRPr="00D9159E" w:rsidRDefault="00390AA6" w:rsidP="00390AA6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C1345E3" w14:textId="06319FD3" w:rsidR="00390AA6" w:rsidRPr="00D9159E" w:rsidRDefault="00E25C15" w:rsidP="00390AA6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92" w:type="dxa"/>
          </w:tcPr>
          <w:p w14:paraId="2A6CD90D" w14:textId="77777777" w:rsidR="00390AA6" w:rsidRPr="00D9159E" w:rsidRDefault="00390AA6" w:rsidP="00390AA6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CF9B6B" w14:textId="6A73027E" w:rsidR="00390AA6" w:rsidRPr="00D9159E" w:rsidRDefault="00390AA6" w:rsidP="00390AA6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90" w:type="dxa"/>
          </w:tcPr>
          <w:p w14:paraId="338A2D97" w14:textId="77777777" w:rsidR="00390AA6" w:rsidRPr="00D9159E" w:rsidRDefault="00390AA6" w:rsidP="00390AA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03CBE7" w14:textId="7F047267" w:rsidR="00390AA6" w:rsidRPr="00D9159E" w:rsidRDefault="00E25C15" w:rsidP="00390AA6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31,941</w:t>
            </w:r>
          </w:p>
        </w:tc>
        <w:tc>
          <w:tcPr>
            <w:tcW w:w="54" w:type="dxa"/>
          </w:tcPr>
          <w:p w14:paraId="47B232C9" w14:textId="77777777" w:rsidR="00390AA6" w:rsidRPr="00D9159E" w:rsidRDefault="00390AA6" w:rsidP="00390AA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1A532901" w14:textId="480CA33E" w:rsidR="00390AA6" w:rsidRPr="00D9159E" w:rsidRDefault="00390AA6" w:rsidP="00390AA6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31,941</w:t>
            </w:r>
          </w:p>
        </w:tc>
      </w:tr>
      <w:tr w:rsidR="00390AA6" w:rsidRPr="00B118B0" w14:paraId="096FA847" w14:textId="77777777" w:rsidTr="0026163A">
        <w:tc>
          <w:tcPr>
            <w:tcW w:w="2700" w:type="dxa"/>
          </w:tcPr>
          <w:p w14:paraId="028942A6" w14:textId="77777777" w:rsidR="00390AA6" w:rsidRPr="00B118B0" w:rsidRDefault="00390AA6" w:rsidP="00390AA6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66CE7A86" w14:textId="77777777" w:rsidR="00390AA6" w:rsidRPr="00B118B0" w:rsidRDefault="00390AA6" w:rsidP="00390AA6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3F4492" w14:textId="77777777" w:rsidR="00390AA6" w:rsidRPr="00D9159E" w:rsidRDefault="00390AA6" w:rsidP="00390AA6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8365003" w14:textId="77777777" w:rsidR="00390AA6" w:rsidRPr="00D9159E" w:rsidRDefault="00390AA6" w:rsidP="00390AA6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A834B2" w14:textId="77777777" w:rsidR="00390AA6" w:rsidRPr="00D9159E" w:rsidRDefault="00390AA6" w:rsidP="00390AA6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DFA4D95" w14:textId="77777777" w:rsidR="00390AA6" w:rsidRPr="00D9159E" w:rsidRDefault="00390AA6" w:rsidP="00390AA6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67F1A75" w14:textId="77777777" w:rsidR="00390AA6" w:rsidRPr="00D9159E" w:rsidRDefault="00390AA6" w:rsidP="00390AA6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7526BF5C" w14:textId="77777777" w:rsidR="00390AA6" w:rsidRPr="00D9159E" w:rsidRDefault="00390AA6" w:rsidP="00390AA6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A8829D9" w14:textId="77777777" w:rsidR="00390AA6" w:rsidRPr="00D9159E" w:rsidRDefault="00390AA6" w:rsidP="00390AA6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4BA6CBC" w14:textId="77777777" w:rsidR="00390AA6" w:rsidRPr="00D9159E" w:rsidRDefault="00390AA6" w:rsidP="00390AA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2848" w14:textId="3A3DA8A9" w:rsidR="00390AA6" w:rsidRPr="00D9159E" w:rsidRDefault="00E25C15" w:rsidP="00390AA6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  <w:tc>
          <w:tcPr>
            <w:tcW w:w="54" w:type="dxa"/>
          </w:tcPr>
          <w:p w14:paraId="78185700" w14:textId="77777777" w:rsidR="00390AA6" w:rsidRPr="00D9159E" w:rsidRDefault="00390AA6" w:rsidP="00390AA6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8CE9D26" w14:textId="27DF6674" w:rsidR="00390AA6" w:rsidRPr="00D9159E" w:rsidRDefault="00390AA6" w:rsidP="00390AA6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</w:tr>
    </w:tbl>
    <w:bookmarkEnd w:id="4"/>
    <w:p w14:paraId="46D54AC5" w14:textId="0A9939E5" w:rsidR="00372506" w:rsidRDefault="007C19C3" w:rsidP="00DB1154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เงินฝากธนาคารที่มีภาระค้ำประกัน</w:t>
      </w:r>
    </w:p>
    <w:p w14:paraId="5849C0AF" w14:textId="76247A68" w:rsidR="00A36581" w:rsidRPr="001C00CC" w:rsidRDefault="00A36581" w:rsidP="009F3DB9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1C00CC">
        <w:rPr>
          <w:rFonts w:ascii="Angsana New" w:hAnsi="Angsana New" w:hint="cs"/>
          <w:color w:val="000000"/>
          <w:spacing w:val="-2"/>
          <w:sz w:val="28"/>
          <w:cs/>
        </w:rPr>
        <w:t>เงินฝากธนาคารที่มีภาระค้ำประกัน</w:t>
      </w:r>
      <w:r w:rsidRPr="001C00C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7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>
        <w:rPr>
          <w:rFonts w:ascii="Angsana New" w:hAnsi="Angsana New"/>
          <w:color w:val="000000"/>
          <w:spacing w:val="-2"/>
          <w:sz w:val="28"/>
        </w:rPr>
        <w:t xml:space="preserve"> </w:t>
      </w:r>
      <w:r w:rsidR="0021307D">
        <w:rPr>
          <w:rFonts w:ascii="Angsana New" w:hAnsi="Angsana New"/>
          <w:color w:val="000000"/>
          <w:spacing w:val="-2"/>
          <w:sz w:val="28"/>
          <w:lang w:val="en-GB"/>
        </w:rPr>
        <w:t xml:space="preserve">31 </w:t>
      </w:r>
      <w:r w:rsidR="0021307D">
        <w:rPr>
          <w:rFonts w:ascii="Angsana New" w:hAnsi="Angsana New"/>
          <w:color w:val="000000"/>
          <w:spacing w:val="-2"/>
          <w:sz w:val="28"/>
          <w:cs/>
          <w:lang w:val="en-GB"/>
        </w:rPr>
        <w:t xml:space="preserve">ธันวาคม </w:t>
      </w:r>
      <w:r w:rsidR="0021307D">
        <w:rPr>
          <w:rFonts w:ascii="Angsana New" w:hAnsi="Angsana New"/>
          <w:color w:val="000000"/>
          <w:spacing w:val="-2"/>
          <w:sz w:val="28"/>
          <w:lang w:val="en-GB"/>
        </w:rPr>
        <w:t>2566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sz w:val="28"/>
          <w:cs/>
        </w:rPr>
        <w:t xml:space="preserve">มีดังนี้ 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6D2C8C" w:rsidRPr="004517A7" w14:paraId="5AA6FBA6" w14:textId="77777777">
        <w:trPr>
          <w:trHeight w:val="70"/>
        </w:trPr>
        <w:tc>
          <w:tcPr>
            <w:tcW w:w="2700" w:type="dxa"/>
            <w:vAlign w:val="bottom"/>
          </w:tcPr>
          <w:p w14:paraId="56164590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F7781ED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6C028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4CD7B73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A05C6DD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0AAAEF32" w14:textId="77777777" w:rsidR="006D2C8C" w:rsidRPr="004517A7" w:rsidRDefault="006D2C8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6D2C8C" w:rsidRPr="004517A7" w14:paraId="3AB9278D" w14:textId="77777777">
        <w:trPr>
          <w:trHeight w:val="70"/>
        </w:trPr>
        <w:tc>
          <w:tcPr>
            <w:tcW w:w="2700" w:type="dxa"/>
            <w:vAlign w:val="bottom"/>
          </w:tcPr>
          <w:p w14:paraId="5310E8C5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ABEA2C2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E76DA7A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00A8205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CEC54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2161A9B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6163A" w:rsidRPr="004517A7" w14:paraId="08FE9DCB" w14:textId="77777777" w:rsidTr="004B0C8A">
        <w:trPr>
          <w:trHeight w:val="70"/>
        </w:trPr>
        <w:tc>
          <w:tcPr>
            <w:tcW w:w="2700" w:type="dxa"/>
            <w:vAlign w:val="bottom"/>
          </w:tcPr>
          <w:p w14:paraId="6C2F2409" w14:textId="77777777" w:rsidR="0026163A" w:rsidRPr="004517A7" w:rsidRDefault="0026163A" w:rsidP="0026163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78668F9" w14:textId="29F055FC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72" w:type="dxa"/>
          </w:tcPr>
          <w:p w14:paraId="2A761477" w14:textId="77777777" w:rsidR="0026163A" w:rsidRPr="004517A7" w:rsidRDefault="0026163A" w:rsidP="0026163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EFBE450" w14:textId="470CAFF7" w:rsidR="0026163A" w:rsidRPr="004517A7" w:rsidRDefault="0026163A" w:rsidP="0026163A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707284AF" w14:textId="77777777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7459338B" w14:textId="19C367E3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72" w:type="dxa"/>
          </w:tcPr>
          <w:p w14:paraId="1D1B5302" w14:textId="77777777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C4C42C7" w14:textId="426DF657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54AA97F8" w14:textId="77777777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F94F078" w14:textId="2DEBEFEA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7FD9EA3B" w14:textId="77777777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5FBD3F0" w14:textId="22967276" w:rsidR="0026163A" w:rsidRPr="004517A7" w:rsidRDefault="0026163A" w:rsidP="0026163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E1BFD" w:rsidRPr="004517A7" w14:paraId="63D23C96" w14:textId="77777777" w:rsidTr="004B0C8A">
        <w:trPr>
          <w:trHeight w:val="70"/>
        </w:trPr>
        <w:tc>
          <w:tcPr>
            <w:tcW w:w="2700" w:type="dxa"/>
            <w:vAlign w:val="bottom"/>
          </w:tcPr>
          <w:p w14:paraId="2AF83509" w14:textId="77777777" w:rsidR="004E1BFD" w:rsidRPr="004517A7" w:rsidRDefault="004E1BFD" w:rsidP="004E1BF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176E44" w14:textId="7FA0B730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10EDF1EF" w14:textId="77777777" w:rsidR="004E1BFD" w:rsidRPr="004517A7" w:rsidRDefault="004E1BFD" w:rsidP="004E1BF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671F64" w14:textId="53F53961" w:rsidR="004E1BFD" w:rsidRPr="004517A7" w:rsidRDefault="004E1BFD" w:rsidP="004E1BF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762BF054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EAFBEC7" w14:textId="0330DEFC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0736A04E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5B072CD" w14:textId="2FB07F1B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6D311197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7CB602" w14:textId="6EDC7135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15F30C8" w14:textId="77777777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DF627E" w14:textId="265807CF" w:rsidR="004E1BFD" w:rsidRPr="004517A7" w:rsidRDefault="004E1BFD" w:rsidP="004E1BF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30E32" w:rsidRPr="004517A7" w14:paraId="0F7B8A30" w14:textId="77777777" w:rsidTr="0099735F">
        <w:tc>
          <w:tcPr>
            <w:tcW w:w="2700" w:type="dxa"/>
          </w:tcPr>
          <w:p w14:paraId="136B24E8" w14:textId="77777777" w:rsidR="00930E32" w:rsidRPr="004517A7" w:rsidRDefault="00930E32" w:rsidP="00930E32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86AA" w14:textId="524ADCD6" w:rsidR="00930E32" w:rsidRPr="0099735F" w:rsidRDefault="00730A66" w:rsidP="00930E3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B01EBF1" w14:textId="77777777" w:rsidR="00930E32" w:rsidRPr="0099735F" w:rsidRDefault="00930E32" w:rsidP="00930E3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61A1" w14:textId="10231A97" w:rsidR="00930E32" w:rsidRPr="0099735F" w:rsidRDefault="00930E32" w:rsidP="00930E3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0.50</w:t>
            </w:r>
          </w:p>
        </w:tc>
        <w:tc>
          <w:tcPr>
            <w:tcW w:w="72" w:type="dxa"/>
            <w:vAlign w:val="bottom"/>
          </w:tcPr>
          <w:p w14:paraId="563F389A" w14:textId="77777777" w:rsidR="00930E32" w:rsidRPr="004517A7" w:rsidRDefault="00930E32" w:rsidP="00930E32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B40FD" w14:textId="4C9E3263" w:rsidR="00930E32" w:rsidRPr="004517A7" w:rsidRDefault="00730A66" w:rsidP="00930E3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72" w:type="dxa"/>
            <w:vAlign w:val="bottom"/>
          </w:tcPr>
          <w:p w14:paraId="77A909F7" w14:textId="77777777" w:rsidR="00930E32" w:rsidRPr="004517A7" w:rsidRDefault="00930E32" w:rsidP="00930E32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43B0" w14:textId="5B8E15F1" w:rsidR="00930E32" w:rsidRPr="004517A7" w:rsidRDefault="00930E32" w:rsidP="00930E3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72" w:type="dxa"/>
            <w:vAlign w:val="bottom"/>
          </w:tcPr>
          <w:p w14:paraId="5E61939F" w14:textId="77777777" w:rsidR="00930E32" w:rsidRPr="004517A7" w:rsidRDefault="00930E32" w:rsidP="00930E32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2F0C" w14:textId="50CB3AB6" w:rsidR="00930E32" w:rsidRPr="004517A7" w:rsidRDefault="00730A66" w:rsidP="00930E32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vAlign w:val="bottom"/>
          </w:tcPr>
          <w:p w14:paraId="3E3EDBF7" w14:textId="77777777" w:rsidR="00930E32" w:rsidRPr="004517A7" w:rsidRDefault="00930E32" w:rsidP="00930E32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96F32" w14:textId="224B9633" w:rsidR="00930E32" w:rsidRPr="004517A7" w:rsidRDefault="00930E32" w:rsidP="00930E32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930E32" w:rsidRPr="004517A7" w14:paraId="5FA13693" w14:textId="77777777">
        <w:tc>
          <w:tcPr>
            <w:tcW w:w="2700" w:type="dxa"/>
            <w:vAlign w:val="bottom"/>
          </w:tcPr>
          <w:p w14:paraId="11710FAF" w14:textId="77777777" w:rsidR="00930E32" w:rsidRPr="004517A7" w:rsidRDefault="00930E32" w:rsidP="00930E3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73618D" w14:textId="77777777" w:rsidR="00930E32" w:rsidRPr="004517A7" w:rsidRDefault="00930E32" w:rsidP="00930E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1A7221D0" w14:textId="77777777" w:rsidR="00930E32" w:rsidRPr="004517A7" w:rsidRDefault="00930E32" w:rsidP="00930E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87D5E5" w14:textId="77777777" w:rsidR="00930E32" w:rsidRPr="004517A7" w:rsidRDefault="00930E32" w:rsidP="00930E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212587E9" w14:textId="77777777" w:rsidR="00930E32" w:rsidRPr="004517A7" w:rsidRDefault="00930E32" w:rsidP="00930E32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BC7B1" w14:textId="045BDB27" w:rsidR="00930E32" w:rsidRPr="004517A7" w:rsidRDefault="00730A66" w:rsidP="00930E3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72" w:type="dxa"/>
            <w:shd w:val="clear" w:color="auto" w:fill="auto"/>
          </w:tcPr>
          <w:p w14:paraId="0588A72C" w14:textId="77777777" w:rsidR="00930E32" w:rsidRPr="004517A7" w:rsidRDefault="00930E32" w:rsidP="00930E32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1FC9A" w14:textId="74EC9F81" w:rsidR="00930E32" w:rsidRPr="004517A7" w:rsidRDefault="00930E32" w:rsidP="00930E3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72" w:type="dxa"/>
          </w:tcPr>
          <w:p w14:paraId="23C493F0" w14:textId="77777777" w:rsidR="00930E32" w:rsidRPr="004517A7" w:rsidRDefault="00930E32" w:rsidP="00930E32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188E" w14:textId="2DAA2B34" w:rsidR="00930E32" w:rsidRPr="004517A7" w:rsidRDefault="00730A66" w:rsidP="00930E32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90" w:type="dxa"/>
          </w:tcPr>
          <w:p w14:paraId="18F6EC89" w14:textId="77777777" w:rsidR="00930E32" w:rsidRPr="004517A7" w:rsidRDefault="00930E32" w:rsidP="00930E32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DCFB4A" w14:textId="48CDDAE0" w:rsidR="00930E32" w:rsidRPr="004517A7" w:rsidRDefault="00930E32" w:rsidP="00930E32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</w:tr>
    </w:tbl>
    <w:p w14:paraId="78138702" w14:textId="6C785F51" w:rsidR="00226319" w:rsidRPr="001E2590" w:rsidRDefault="00226319" w:rsidP="16A8BA4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  <w:cs/>
        </w:rPr>
      </w:pPr>
      <w:r w:rsidRPr="16A8BA49">
        <w:rPr>
          <w:rFonts w:ascii="Angsana New" w:hAnsi="Angsana New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 w:rsidR="005455CB">
        <w:rPr>
          <w:rFonts w:ascii="Angsana New" w:hAnsi="Angsana New"/>
          <w:sz w:val="28"/>
        </w:rPr>
        <w:t xml:space="preserve">   </w:t>
      </w:r>
      <w:r w:rsidRPr="16A8BA49">
        <w:rPr>
          <w:rFonts w:ascii="Angsana New" w:hAnsi="Angsana New"/>
          <w:sz w:val="28"/>
          <w:cs/>
        </w:rPr>
        <w:t>วงเงินสินเชื่อและหนังสือค้ำประกันธนาคาร</w:t>
      </w:r>
      <w:r w:rsidR="00026D92" w:rsidRPr="16A8BA49">
        <w:rPr>
          <w:rFonts w:ascii="Angsana New" w:hAnsi="Angsana New"/>
          <w:sz w:val="28"/>
          <w:cs/>
        </w:rPr>
        <w:t xml:space="preserve">ที่เกิน </w:t>
      </w:r>
      <w:r w:rsidR="00026D92" w:rsidRPr="16A8BA49">
        <w:rPr>
          <w:rFonts w:ascii="Angsana New" w:hAnsi="Angsana New"/>
          <w:sz w:val="28"/>
        </w:rPr>
        <w:t xml:space="preserve">1 </w:t>
      </w:r>
      <w:r w:rsidR="00026D92" w:rsidRPr="16A8BA49">
        <w:rPr>
          <w:rFonts w:ascii="Angsana New" w:hAnsi="Angsana New"/>
          <w:sz w:val="28"/>
          <w:cs/>
        </w:rPr>
        <w:t>ปี</w:t>
      </w:r>
    </w:p>
    <w:p w14:paraId="40E83FB9" w14:textId="77777777" w:rsidR="00DB1154" w:rsidRDefault="00DB11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A468BFE" w14:textId="44D1D514" w:rsidR="002B0A44" w:rsidRPr="002B0A44" w:rsidRDefault="00C96992" w:rsidP="002B0A4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4DBFB719" w14:textId="65DC2929" w:rsidR="005818EB" w:rsidRPr="005818EB" w:rsidRDefault="005818EB" w:rsidP="0032492C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5818EB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5818EB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5818E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5818EB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5818E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818E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5818E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818EB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2B0A44">
        <w:trPr>
          <w:trHeight w:val="77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2B0A44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82352E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592BDB" w:rsidRPr="00A73DBA" w14:paraId="6228D120" w14:textId="77777777" w:rsidTr="002B0A44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592BDB" w:rsidRPr="00A73DBA" w:rsidRDefault="00592BDB" w:rsidP="00592BD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1B898D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  <w:p w14:paraId="2C4D0EED" w14:textId="3B9496A1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23426780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14EE28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370A77B6" w:rsidR="00592BDB" w:rsidRPr="00A73DBA" w:rsidRDefault="00787C04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E1BF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592BDB"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3011A76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FA16BE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  <w:p w14:paraId="1C60FDA2" w14:textId="02475403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4FEEDE62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F692CF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24DEF84B" w:rsidR="00592BDB" w:rsidRPr="00A73DBA" w:rsidRDefault="00787C04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E1BF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592BDB"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7BEC10B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F8F9D7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  <w:p w14:paraId="7C009EDB" w14:textId="6D959CD3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3EDB2BEC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2D6B53" w14:textId="77777777" w:rsidR="00592BDB" w:rsidRPr="00A73DBA" w:rsidRDefault="00592BDB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1C04ABF4" w:rsidR="00592BDB" w:rsidRPr="00A73DBA" w:rsidRDefault="00787C04" w:rsidP="00592BD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E1BF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592BDB"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</w:tr>
      <w:tr w:rsidR="00AF7B01" w:rsidRPr="00A73DBA" w14:paraId="41D9C016" w14:textId="77777777" w:rsidTr="002C28C2">
        <w:tc>
          <w:tcPr>
            <w:tcW w:w="2610" w:type="dxa"/>
            <w:tcBorders>
              <w:top w:val="single" w:sz="4" w:space="0" w:color="auto"/>
            </w:tcBorders>
          </w:tcPr>
          <w:p w14:paraId="6179FF21" w14:textId="3403A286" w:rsidR="00AF7B01" w:rsidRPr="00A73DBA" w:rsidRDefault="00AF7B01" w:rsidP="00AF7B01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AF7B01" w:rsidRPr="00A73DBA" w:rsidRDefault="00AF7B01" w:rsidP="00AF7B01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6618B10F" w:rsidR="00AF7B01" w:rsidRPr="00A73DBA" w:rsidRDefault="00F54A3D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AF7B01" w:rsidRPr="00A73DBA" w:rsidRDefault="00AF7B01" w:rsidP="00AF7B0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3A2FD29" w:rsidR="00AF7B01" w:rsidRPr="00A73DBA" w:rsidRDefault="00AF7B01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AF7B01" w:rsidRPr="00A73DBA" w:rsidRDefault="00AF7B01" w:rsidP="00AF7B0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0039164C" w:rsidR="00AF7B01" w:rsidRPr="00A73DBA" w:rsidRDefault="008D3871" w:rsidP="00AF7B01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AF7B01" w:rsidRPr="00A73DBA" w:rsidRDefault="00AF7B01" w:rsidP="00AF7B0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3554A3B8" w:rsidR="00AF7B01" w:rsidRPr="00A73DBA" w:rsidRDefault="00AF7B01" w:rsidP="00AF7B01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059224AB" w:rsidR="00AF7B01" w:rsidRPr="00A73DBA" w:rsidRDefault="008D387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7F10B541" w:rsidR="00AF7B01" w:rsidRPr="00A73DBA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</w:tr>
      <w:tr w:rsidR="00AF7B01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3A5E64D4" w:rsidR="00AF7B01" w:rsidRPr="00A73DBA" w:rsidRDefault="00AF7B01" w:rsidP="00AF7B01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AF7B01" w:rsidRPr="00A73DBA" w:rsidRDefault="00AF7B01" w:rsidP="00AF7B01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39CB8850" w:rsidR="00AF7B01" w:rsidRPr="00A73DBA" w:rsidRDefault="00495CA8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AF7B01" w:rsidRPr="00A73DBA" w:rsidRDefault="00AF7B01" w:rsidP="00AF7B01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05E0E4D6" w:rsidR="00AF7B01" w:rsidRPr="00A73DBA" w:rsidRDefault="00AF7B01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AF7B01" w:rsidRPr="00A73DBA" w:rsidRDefault="00AF7B01" w:rsidP="00AF7B01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35C9C6C1" w:rsidR="00AF7B01" w:rsidRPr="00A73DBA" w:rsidRDefault="008D3871" w:rsidP="00AF7B01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AF7B01" w:rsidRPr="00A73DBA" w:rsidRDefault="00AF7B01" w:rsidP="00AF7B01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6FA3D986" w:rsidR="00AF7B01" w:rsidRPr="00A73DBA" w:rsidRDefault="00AF7B01" w:rsidP="00AF7B01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AF7B01" w:rsidRPr="00A73DBA" w:rsidRDefault="00AF7B01" w:rsidP="00AF7B01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05FF64E4" w:rsidR="00AF7B01" w:rsidRPr="00A73DBA" w:rsidRDefault="008D387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AF7B01" w:rsidRPr="00A73DBA" w:rsidRDefault="00AF7B01" w:rsidP="00AF7B01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760297D7" w:rsidR="00AF7B01" w:rsidRPr="00A73DBA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</w:tr>
      <w:tr w:rsidR="00AF7B01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397430FB" w:rsidR="00AF7B01" w:rsidRPr="00A73DBA" w:rsidRDefault="00AF7B01" w:rsidP="00AF7B01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AF7B01" w:rsidRPr="00A73DBA" w:rsidRDefault="00AF7B01" w:rsidP="00AF7B01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62D4C29E" w:rsidR="00AF7B01" w:rsidRPr="00A73DBA" w:rsidRDefault="00495CA8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AF7B01" w:rsidRPr="00A73DBA" w:rsidRDefault="00AF7B01" w:rsidP="00AF7B01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5EE8A8C2" w:rsidR="00AF7B01" w:rsidRPr="00A73DBA" w:rsidRDefault="00AF7B01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AF7B01" w:rsidRPr="00A73DBA" w:rsidRDefault="00AF7B01" w:rsidP="00AF7B01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7FCCD197" w:rsidR="00AF7B01" w:rsidRPr="00A73DBA" w:rsidRDefault="008D3871" w:rsidP="00AF7B01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AF7B01" w:rsidRPr="00A73DBA" w:rsidRDefault="00AF7B01" w:rsidP="00AF7B01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6122C198" w:rsidR="00AF7B01" w:rsidRPr="00A73DBA" w:rsidRDefault="00AF7B01" w:rsidP="00AF7B01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AF7B01" w:rsidRPr="00A73DBA" w:rsidRDefault="00AF7B01" w:rsidP="00AF7B01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23EF9D66" w:rsidR="00AF7B01" w:rsidRPr="00A73DBA" w:rsidRDefault="008D3871" w:rsidP="00AF7B01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86,964</w:t>
            </w:r>
          </w:p>
        </w:tc>
        <w:tc>
          <w:tcPr>
            <w:tcW w:w="90" w:type="dxa"/>
            <w:vAlign w:val="bottom"/>
          </w:tcPr>
          <w:p w14:paraId="7E6B9B99" w14:textId="77777777" w:rsidR="00AF7B01" w:rsidRPr="00A73DBA" w:rsidRDefault="00AF7B01" w:rsidP="00AF7B01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6BB2AB82" w:rsidR="00AF7B01" w:rsidRPr="00A73DBA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86,964</w:t>
            </w:r>
          </w:p>
        </w:tc>
      </w:tr>
      <w:tr w:rsidR="00AF7B01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2E4EFC00" w:rsidR="00AF7B01" w:rsidRPr="00A73DBA" w:rsidRDefault="00AF7B01" w:rsidP="00AF7B01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AF7B01" w:rsidRPr="00A73DBA" w:rsidRDefault="00AF7B01" w:rsidP="00AF7B01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08A588AD" w:rsidR="00AF7B01" w:rsidRPr="00A73DBA" w:rsidRDefault="00495CA8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AF7B01" w:rsidRPr="00A73DBA" w:rsidRDefault="00AF7B01" w:rsidP="00AF7B0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570EEB0E" w:rsidR="00AF7B01" w:rsidRPr="00A73DBA" w:rsidRDefault="00AF7B01" w:rsidP="00AF7B0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AF7B01" w:rsidRPr="00A73DBA" w:rsidRDefault="00AF7B01" w:rsidP="00AF7B0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14B854D5" w:rsidR="00AF7B01" w:rsidRPr="00A73DBA" w:rsidRDefault="008D3871" w:rsidP="00AF7B01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AF7B01" w:rsidRPr="00A73DBA" w:rsidRDefault="00AF7B01" w:rsidP="00AF7B01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2EA1409F" w:rsidR="00AF7B01" w:rsidRPr="00A73DBA" w:rsidRDefault="00AF7B01" w:rsidP="00AF7B01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5DADC717" w:rsidR="00AF7B01" w:rsidRPr="00A73DBA" w:rsidRDefault="008D3871" w:rsidP="00AF7B01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54D2DE5C" w:rsidR="00AF7B01" w:rsidRPr="00A73DBA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AF7B01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3100978" w:rsidR="00AF7B01" w:rsidRPr="00A73DBA" w:rsidRDefault="00AF7B01" w:rsidP="00AF7B01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AF7B01" w:rsidRPr="00A73DBA" w:rsidRDefault="00AF7B01" w:rsidP="00AF7B01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435CFE5F" w:rsidR="00AF7B01" w:rsidRPr="00A73DBA" w:rsidRDefault="00495CA8" w:rsidP="00AF7B01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5F09D15E" w:rsidR="00AF7B01" w:rsidRPr="00A73DBA" w:rsidRDefault="00AF7B01" w:rsidP="00AF7B01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47DBB3D3" w:rsidR="00AF7B01" w:rsidRPr="00A73DBA" w:rsidRDefault="008D3871" w:rsidP="00AF7B01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4DF52D2D" w:rsidR="00AF7B01" w:rsidRPr="00A73DBA" w:rsidRDefault="00AF7B01" w:rsidP="00AF7B01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AF7B01" w:rsidRPr="00A73DBA" w:rsidRDefault="00AF7B01" w:rsidP="00AF7B01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6CDE4803" w:rsidR="00AF7B01" w:rsidRPr="00A73DBA" w:rsidRDefault="008D387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526675C2" w:rsidR="00AF7B01" w:rsidRPr="00A73DBA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</w:tr>
      <w:tr w:rsidR="00AF7B01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7715179A" w:rsidR="00AF7B01" w:rsidRPr="00A73DBA" w:rsidRDefault="00AF7B01" w:rsidP="00AF7B01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AF7B01" w:rsidRPr="00A73DBA" w:rsidRDefault="00AF7B01" w:rsidP="00AF7B01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AF7B01" w:rsidRPr="00A73DBA" w:rsidRDefault="00AF7B01" w:rsidP="00AF7B01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AF7B01" w:rsidRPr="00A73DBA" w:rsidRDefault="00AF7B01" w:rsidP="00AF7B01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5AE607DC" w:rsidR="00AF7B01" w:rsidRPr="00A73DBA" w:rsidRDefault="007D6CFE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2,061,109</w:t>
            </w:r>
          </w:p>
        </w:tc>
        <w:tc>
          <w:tcPr>
            <w:tcW w:w="90" w:type="dxa"/>
          </w:tcPr>
          <w:p w14:paraId="61927EAA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57E0438C" w:rsidR="00AF7B01" w:rsidRPr="00A73DBA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2,061,109</w:t>
            </w:r>
          </w:p>
        </w:tc>
      </w:tr>
      <w:tr w:rsidR="00AF7B01" w:rsidRPr="00A73DBA" w14:paraId="3833D885" w14:textId="77777777" w:rsidTr="00613A3D">
        <w:tc>
          <w:tcPr>
            <w:tcW w:w="2610" w:type="dxa"/>
          </w:tcPr>
          <w:p w14:paraId="35C1E7BC" w14:textId="09124033" w:rsidR="00AF7B01" w:rsidRPr="00A73DBA" w:rsidRDefault="00AF7B01" w:rsidP="00AF7B01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F0B9D">
              <w:rPr>
                <w:rFonts w:asciiTheme="majorBidi" w:hAnsiTheme="majorBidi" w:cstheme="majorBidi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AF7B01" w:rsidRPr="00A73DBA" w:rsidRDefault="00AF7B01" w:rsidP="00AF7B01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AF7B01" w:rsidRPr="00A73DBA" w:rsidRDefault="00AF7B01" w:rsidP="00AF7B01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AF7B01" w:rsidRPr="00A73DBA" w:rsidRDefault="00AF7B01" w:rsidP="00AF7B01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7A181D64" w:rsidR="00AF7B01" w:rsidRPr="00A73DBA" w:rsidRDefault="007D6CFE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0D2CB8E5" w:rsidR="00AF7B01" w:rsidRPr="00A73DBA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</w:tr>
      <w:tr w:rsidR="00AF7B01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4DB67FD0" w:rsidR="00AF7B01" w:rsidRPr="00A73DBA" w:rsidRDefault="00AF7B01" w:rsidP="00AF7B01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AF7B01" w:rsidRPr="00A73DBA" w:rsidRDefault="00AF7B01" w:rsidP="00AF7B01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AF7B01" w:rsidRPr="00A73DBA" w:rsidRDefault="00AF7B01" w:rsidP="00AF7B01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AF7B01" w:rsidRPr="00A73DBA" w:rsidRDefault="00AF7B01" w:rsidP="00AF7B01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AF7B01" w:rsidRPr="00A73DBA" w:rsidRDefault="00AF7B01" w:rsidP="00AF7B01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AF7B01" w:rsidRPr="00A73DBA" w:rsidRDefault="00AF7B01" w:rsidP="00AF7B01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AF7B01" w:rsidRPr="00A73DBA" w:rsidRDefault="00AF7B01" w:rsidP="00AF7B01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AF7B01" w:rsidRPr="00A73DBA" w:rsidRDefault="00AF7B01" w:rsidP="00AF7B01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AF7B01" w:rsidRPr="00A73DBA" w:rsidRDefault="00AF7B01" w:rsidP="00AF7B01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5B34B7D0" w:rsidR="00AF7B01" w:rsidRPr="00A73DBA" w:rsidRDefault="007D6CFE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  <w:tc>
          <w:tcPr>
            <w:tcW w:w="90" w:type="dxa"/>
          </w:tcPr>
          <w:p w14:paraId="6E56E582" w14:textId="77777777" w:rsidR="00AF7B01" w:rsidRPr="00A73DBA" w:rsidRDefault="00AF7B01" w:rsidP="00AF7B0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1C42A137" w:rsidR="00AF7B01" w:rsidRPr="00B118B0" w:rsidRDefault="00AF7B01" w:rsidP="00AF7B01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</w:tr>
    </w:tbl>
    <w:p w14:paraId="336C7ACB" w14:textId="77777777" w:rsidR="00A16D4A" w:rsidRDefault="00A16D4A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41F3650" w14:textId="600EF3AE" w:rsidR="00371123" w:rsidRDefault="00F813E1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F813E1">
        <w:rPr>
          <w:rFonts w:ascii="Angsana New" w:hAnsi="Angsana New" w:hint="cs"/>
          <w:color w:val="000000"/>
          <w:spacing w:val="-2"/>
          <w:sz w:val="28"/>
          <w:cs/>
        </w:rPr>
        <w:t>เมื่อวันที่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/>
          <w:color w:val="000000"/>
          <w:spacing w:val="-2"/>
          <w:sz w:val="28"/>
        </w:rPr>
        <w:t xml:space="preserve">24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กุมภาพันธ์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/>
          <w:color w:val="000000"/>
          <w:spacing w:val="-2"/>
          <w:sz w:val="28"/>
        </w:rPr>
        <w:t xml:space="preserve">2566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ที่ประชุมคณะกรรมการบริหาร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ครั้งที่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/>
          <w:color w:val="000000"/>
          <w:spacing w:val="-2"/>
          <w:sz w:val="28"/>
        </w:rPr>
        <w:t xml:space="preserve">2/2566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ของบริษัท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เซเว่น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ยูทิลิตี้ส์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แอนด์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พาวเวอร์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มหาชน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ได้มีมติอนุมัติการซื้อหุ้นบริษัท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จำนวน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/>
          <w:color w:val="000000"/>
          <w:spacing w:val="-2"/>
          <w:sz w:val="28"/>
        </w:rPr>
        <w:t xml:space="preserve">59,998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หุ้น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มูลค่า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/>
          <w:color w:val="000000"/>
          <w:spacing w:val="-2"/>
          <w:sz w:val="28"/>
        </w:rPr>
        <w:t xml:space="preserve">5,219,826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บาท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คิดเป็นสัดส่วนร้อยละ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/>
          <w:color w:val="000000"/>
          <w:spacing w:val="-2"/>
          <w:sz w:val="28"/>
        </w:rPr>
        <w:t xml:space="preserve">5.48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ของทุนจดทะเบียน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บริษัท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F813E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813E1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</w:p>
    <w:p w14:paraId="072CF301" w14:textId="77777777" w:rsidR="00371123" w:rsidRDefault="00371123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546EF35" w14:textId="77777777" w:rsidR="00371123" w:rsidRDefault="00371123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F01ED51" w14:textId="3B148909" w:rsidR="00371123" w:rsidRPr="00340C0B" w:rsidRDefault="00371123" w:rsidP="00C45819">
      <w:pPr>
        <w:jc w:val="thaiDistribute"/>
        <w:rPr>
          <w:rFonts w:ascii="Angsana New" w:hAnsi="Angsana New"/>
          <w:color w:val="000000"/>
          <w:spacing w:val="12"/>
          <w:sz w:val="28"/>
        </w:rPr>
        <w:sectPr w:rsidR="00371123" w:rsidRPr="00340C0B" w:rsidSect="00CF513A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1"/>
          <w:cols w:space="720"/>
          <w:docGrid w:linePitch="326"/>
        </w:sectPr>
      </w:pPr>
    </w:p>
    <w:p w14:paraId="38A96B3C" w14:textId="79C0C106" w:rsidR="00D07FE2" w:rsidRPr="008A684B" w:rsidRDefault="00D07FE2" w:rsidP="00C45819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1A0BFC1E" w:rsidR="00D07FE2" w:rsidRPr="00B118B0" w:rsidRDefault="00F11E55" w:rsidP="008D2FB6">
      <w:pPr>
        <w:tabs>
          <w:tab w:val="left" w:pos="18"/>
          <w:tab w:val="left" w:pos="360"/>
          <w:tab w:val="left" w:pos="450"/>
        </w:tabs>
        <w:spacing w:before="120" w:after="120"/>
        <w:ind w:firstLine="108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bookmarkStart w:id="6" w:name="_Hlk70878118"/>
      <w:r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="005A424C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="005A424C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A424C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5A424C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5A424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5A424C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5A424C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A424C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5A424C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6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9"/>
        <w:gridCol w:w="2937"/>
        <w:gridCol w:w="904"/>
        <w:gridCol w:w="90"/>
        <w:gridCol w:w="866"/>
        <w:gridCol w:w="176"/>
        <w:gridCol w:w="869"/>
        <w:gridCol w:w="176"/>
        <w:gridCol w:w="866"/>
        <w:gridCol w:w="176"/>
        <w:gridCol w:w="860"/>
        <w:gridCol w:w="176"/>
        <w:gridCol w:w="869"/>
        <w:gridCol w:w="176"/>
        <w:gridCol w:w="456"/>
        <w:gridCol w:w="35"/>
        <w:gridCol w:w="459"/>
        <w:gridCol w:w="176"/>
        <w:gridCol w:w="113"/>
        <w:gridCol w:w="20"/>
        <w:gridCol w:w="733"/>
        <w:gridCol w:w="176"/>
        <w:gridCol w:w="849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996BCC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6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6A1110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6A1110" w:rsidRPr="00A73DBA" w:rsidRDefault="006A1110" w:rsidP="006A1110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6A1110" w:rsidRPr="00A73DBA" w:rsidRDefault="006A1110" w:rsidP="006A1110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6A1110" w:rsidRPr="00A73DBA" w:rsidRDefault="006A1110" w:rsidP="006A111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6A1110" w:rsidRPr="00A73DBA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61FA2A63" w:rsidR="006A1110" w:rsidRPr="004E1BFD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E1BFD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4E1BFD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725FA4C4" w14:textId="77777777" w:rsidR="006A1110" w:rsidRPr="004E1BFD" w:rsidRDefault="006A1110" w:rsidP="006A111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0584534C" w:rsidR="006A1110" w:rsidRPr="004E1BFD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E1BFD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4E1BFD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6A1110" w:rsidRPr="004E1BFD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680125C6" w:rsidR="006A1110" w:rsidRPr="004E1BFD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E1BFD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4E1BFD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09927434" w14:textId="77777777" w:rsidR="006A1110" w:rsidRPr="004E1BFD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6B0C7620" w:rsidR="006A1110" w:rsidRPr="004E1BFD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E1BFD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4E1BFD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6A1110" w:rsidRPr="00A73DBA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0349B75C" w:rsidR="006A1110" w:rsidRPr="00A73DBA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1899BE50" w14:textId="77777777" w:rsidR="006A1110" w:rsidRPr="00A73DBA" w:rsidRDefault="006A1110" w:rsidP="006A111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6E234DDA" w:rsidR="006A1110" w:rsidRPr="00A73DBA" w:rsidRDefault="006A1110" w:rsidP="006A111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6A1110" w:rsidRPr="00A73DBA" w:rsidRDefault="006A1110" w:rsidP="006A111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13C446FF" w:rsidR="006A1110" w:rsidRPr="00A73DBA" w:rsidRDefault="006A1110" w:rsidP="006A111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383C7B2E" w14:textId="77777777" w:rsidR="006A1110" w:rsidRPr="00A73DBA" w:rsidRDefault="006A1110" w:rsidP="006A111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3237A0A8" w:rsidR="006A1110" w:rsidRPr="00A73DBA" w:rsidRDefault="006A1110" w:rsidP="006A111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4E1BFD" w:rsidRPr="00A73DBA" w14:paraId="3D73C24F" w14:textId="77777777" w:rsidTr="004B0C8A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4E1BFD" w:rsidRPr="00A73DBA" w:rsidRDefault="004E1BFD" w:rsidP="004E1BF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4E1BFD" w:rsidRPr="00A73DBA" w:rsidRDefault="004E1BFD" w:rsidP="004E1BFD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4E1BFD" w:rsidRPr="00A73DBA" w:rsidRDefault="004E1BFD" w:rsidP="004E1BF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4E1BFD" w:rsidRPr="00A73DBA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1BE8AB43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E1BF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61" w:type="pct"/>
          </w:tcPr>
          <w:p w14:paraId="7FD308C7" w14:textId="77777777" w:rsidR="004E1BFD" w:rsidRPr="004E1BFD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1BC55D6C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E1BFD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61" w:type="pct"/>
            <w:vAlign w:val="center"/>
          </w:tcPr>
          <w:p w14:paraId="754B5920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2697625B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E1BFD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61" w:type="pct"/>
          </w:tcPr>
          <w:p w14:paraId="34F0D359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10834632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E1BFD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61" w:type="pct"/>
          </w:tcPr>
          <w:p w14:paraId="1D6BC900" w14:textId="77777777" w:rsidR="004E1BFD" w:rsidRPr="00A73DBA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3EAB6E8B" w:rsidR="004E1BFD" w:rsidRPr="00A73DBA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7653C67B" w14:textId="77777777" w:rsidR="004E1BFD" w:rsidRPr="00A73DBA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683513F5" w:rsidR="004E1BFD" w:rsidRPr="00A73DBA" w:rsidRDefault="004E1BFD" w:rsidP="004E1BF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C11C3C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798082F" w14:textId="77777777" w:rsidR="004E1BFD" w:rsidRPr="00A73DBA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79FA1E56" w:rsidR="004E1BFD" w:rsidRPr="00A73DBA" w:rsidRDefault="004E1BFD" w:rsidP="004E1BF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1AC86C68" w14:textId="77777777" w:rsidR="004E1BFD" w:rsidRPr="00A73DBA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4B732B63" w:rsidR="004E1BFD" w:rsidRPr="00A73DBA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C11C3C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</w:tr>
      <w:tr w:rsidR="00762C2D" w:rsidRPr="00A73DBA" w14:paraId="55B23A21" w14:textId="77777777" w:rsidTr="0023237F">
        <w:trPr>
          <w:trHeight w:val="342"/>
        </w:trPr>
        <w:tc>
          <w:tcPr>
            <w:tcW w:w="789" w:type="pct"/>
          </w:tcPr>
          <w:p w14:paraId="19ECC5F3" w14:textId="77777777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762C2D" w:rsidRPr="00A73DBA" w:rsidRDefault="00762C2D" w:rsidP="00762C2D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762C2D" w:rsidRPr="00A73DBA" w:rsidRDefault="00762C2D" w:rsidP="00762C2D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0FDE3A50" w:rsidR="00762C2D" w:rsidRPr="00A73DBA" w:rsidRDefault="000840E3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762C2D" w:rsidRPr="00A73DBA" w:rsidRDefault="00762C2D" w:rsidP="00762C2D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5FAB8F78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209B5C27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783D029F" w:rsidR="00762C2D" w:rsidRPr="00A73DBA" w:rsidRDefault="00762C2D" w:rsidP="00762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7EDF6E82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569588C3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653A4F81" w:rsidR="00762C2D" w:rsidRPr="00622019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10,638</w:t>
            </w:r>
          </w:p>
        </w:tc>
        <w:tc>
          <w:tcPr>
            <w:tcW w:w="61" w:type="pct"/>
            <w:vAlign w:val="bottom"/>
          </w:tcPr>
          <w:p w14:paraId="788A1EB1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463BC92E" w:rsidR="00762C2D" w:rsidRPr="00A73DBA" w:rsidRDefault="00185862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762C2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981</w:t>
            </w:r>
          </w:p>
        </w:tc>
      </w:tr>
      <w:tr w:rsidR="00762C2D" w:rsidRPr="00A73DBA" w14:paraId="45681D6B" w14:textId="77777777" w:rsidTr="0023237F">
        <w:trPr>
          <w:trHeight w:val="414"/>
        </w:trPr>
        <w:tc>
          <w:tcPr>
            <w:tcW w:w="789" w:type="pct"/>
          </w:tcPr>
          <w:p w14:paraId="316CDE0E" w14:textId="77777777" w:rsidR="00762C2D" w:rsidRPr="00A73DBA" w:rsidRDefault="00762C2D" w:rsidP="00762C2D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762C2D" w:rsidRPr="00A73DBA" w:rsidRDefault="00762C2D" w:rsidP="00FC7614">
            <w:pPr>
              <w:ind w:left="272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41668FC6" w:rsidR="00762C2D" w:rsidRPr="00A73DBA" w:rsidRDefault="00762C2D" w:rsidP="00762C2D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</w:t>
            </w:r>
            <w:r w:rsidR="00FC761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ๆ</w:t>
            </w:r>
          </w:p>
          <w:p w14:paraId="741379FF" w14:textId="3B6DC707" w:rsidR="00762C2D" w:rsidRPr="00A73DBA" w:rsidRDefault="00762C2D" w:rsidP="00762C2D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762C2D" w:rsidRPr="00A73DBA" w:rsidRDefault="00762C2D" w:rsidP="00762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67BCAB98" w:rsidR="00762C2D" w:rsidRPr="00A73DBA" w:rsidRDefault="000840E3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04D8469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7575BA2F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60EE7B56" w:rsidR="00762C2D" w:rsidRPr="00A73DBA" w:rsidRDefault="00762C2D" w:rsidP="00762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315ED832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1010C0B7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090903B9" w:rsidR="00762C2D" w:rsidRPr="00622019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007DDEAF" w:rsidR="00762C2D" w:rsidRPr="00A73DBA" w:rsidRDefault="00762C2D" w:rsidP="00762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62C2D" w:rsidRPr="00A73DBA" w14:paraId="48E79FCA" w14:textId="77777777" w:rsidTr="0023237F">
        <w:trPr>
          <w:trHeight w:val="414"/>
        </w:trPr>
        <w:tc>
          <w:tcPr>
            <w:tcW w:w="789" w:type="pct"/>
          </w:tcPr>
          <w:p w14:paraId="78A0618B" w14:textId="77777777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762C2D" w:rsidRPr="00A73DBA" w:rsidRDefault="00762C2D" w:rsidP="00FC7614">
            <w:pPr>
              <w:ind w:left="272" w:right="-486" w:hanging="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7AACB0BF" w:rsidR="00762C2D" w:rsidRPr="00A73DBA" w:rsidRDefault="00762C2D" w:rsidP="00762C2D">
            <w:pPr>
              <w:ind w:left="204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ให้บริการพื้นที่แบบรวม</w:t>
            </w:r>
          </w:p>
        </w:tc>
        <w:tc>
          <w:tcPr>
            <w:tcW w:w="313" w:type="pct"/>
            <w:vAlign w:val="bottom"/>
          </w:tcPr>
          <w:p w14:paraId="12473F16" w14:textId="3B336238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762C2D" w:rsidRPr="00A73DBA" w:rsidRDefault="00762C2D" w:rsidP="00762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566766FA" w:rsidR="00762C2D" w:rsidRPr="00A73DBA" w:rsidRDefault="000840E3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66B94182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5CBF4E6F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3814C153" w:rsidR="00762C2D" w:rsidRPr="00A73DBA" w:rsidRDefault="00762C2D" w:rsidP="00762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23E51493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2925C197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27B688AB" w:rsidR="00762C2D" w:rsidRPr="00622019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314,249</w:t>
            </w:r>
          </w:p>
        </w:tc>
        <w:tc>
          <w:tcPr>
            <w:tcW w:w="61" w:type="pct"/>
            <w:vAlign w:val="bottom"/>
          </w:tcPr>
          <w:p w14:paraId="577EBCAE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4A4129C7" w:rsidR="00762C2D" w:rsidRPr="00A73DBA" w:rsidRDefault="00185862" w:rsidP="00762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318</w:t>
            </w:r>
            <w:r w:rsidR="00762C2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507</w:t>
            </w:r>
          </w:p>
        </w:tc>
      </w:tr>
      <w:tr w:rsidR="00762C2D" w:rsidRPr="00A73DBA" w14:paraId="55CF7A59" w14:textId="77777777" w:rsidTr="0023237F">
        <w:trPr>
          <w:trHeight w:val="144"/>
        </w:trPr>
        <w:tc>
          <w:tcPr>
            <w:tcW w:w="789" w:type="pct"/>
          </w:tcPr>
          <w:p w14:paraId="56C5EEB2" w14:textId="77777777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762C2D" w:rsidRPr="00A73DBA" w:rsidRDefault="00762C2D" w:rsidP="00762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762C2D" w:rsidRPr="00A73DBA" w:rsidRDefault="00762C2D" w:rsidP="00762C2D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762C2D" w:rsidRPr="00A73DBA" w:rsidRDefault="00762C2D" w:rsidP="00762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0C48AC91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66097333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4A5FCF42" w:rsidR="00762C2D" w:rsidRPr="00622019" w:rsidRDefault="000840E3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324,887</w:t>
            </w:r>
          </w:p>
        </w:tc>
        <w:tc>
          <w:tcPr>
            <w:tcW w:w="61" w:type="pct"/>
            <w:vAlign w:val="bottom"/>
          </w:tcPr>
          <w:p w14:paraId="50322A8C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0FE5B570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185862">
              <w:rPr>
                <w:rFonts w:asciiTheme="majorBidi" w:hAnsiTheme="majorBidi" w:cstheme="majorBidi"/>
                <w:color w:val="000000"/>
                <w:szCs w:val="24"/>
              </w:rPr>
              <w:t>29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="00185862">
              <w:rPr>
                <w:rFonts w:asciiTheme="majorBidi" w:hAnsiTheme="majorBidi" w:cstheme="majorBidi"/>
                <w:color w:val="000000"/>
                <w:szCs w:val="24"/>
              </w:rPr>
              <w:t>488</w:t>
            </w:r>
          </w:p>
        </w:tc>
      </w:tr>
      <w:tr w:rsidR="00762C2D" w:rsidRPr="00A73DBA" w14:paraId="23CDA4FB" w14:textId="77777777" w:rsidTr="0023237F">
        <w:trPr>
          <w:trHeight w:val="144"/>
        </w:trPr>
        <w:tc>
          <w:tcPr>
            <w:tcW w:w="789" w:type="pct"/>
          </w:tcPr>
          <w:p w14:paraId="1395944F" w14:textId="7DAEBA9E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F73C9C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762C2D" w:rsidRPr="00A73DBA" w:rsidRDefault="00762C2D" w:rsidP="00762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762C2D" w:rsidRPr="00A73DBA" w:rsidRDefault="00762C2D" w:rsidP="00762C2D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762C2D" w:rsidRPr="00A73DBA" w:rsidRDefault="00762C2D" w:rsidP="00762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vAlign w:val="bottom"/>
          </w:tcPr>
          <w:p w14:paraId="5E3D306E" w14:textId="134405C2" w:rsidR="00762C2D" w:rsidRPr="00A73DBA" w:rsidRDefault="000840E3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ADD9048" w14:textId="634A9986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40135161" w14:textId="589EE580" w:rsidR="00762C2D" w:rsidRPr="00622019" w:rsidRDefault="000840E3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FD3457" w14:textId="083740FA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62C2D" w:rsidRPr="00B118B0" w14:paraId="2F0DFF7E" w14:textId="77777777" w:rsidTr="0023237F">
        <w:trPr>
          <w:trHeight w:val="144"/>
        </w:trPr>
        <w:tc>
          <w:tcPr>
            <w:tcW w:w="789" w:type="pct"/>
          </w:tcPr>
          <w:p w14:paraId="233EED94" w14:textId="77777777" w:rsidR="00762C2D" w:rsidRPr="00A73DBA" w:rsidRDefault="00762C2D" w:rsidP="00762C2D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762C2D" w:rsidRPr="00A73DBA" w:rsidRDefault="00762C2D" w:rsidP="00762C2D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762C2D" w:rsidRPr="00A73DBA" w:rsidRDefault="00762C2D" w:rsidP="00762C2D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762C2D" w:rsidRPr="00A73DBA" w:rsidRDefault="00762C2D" w:rsidP="00762C2D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762C2D" w:rsidRPr="00A73DBA" w:rsidRDefault="00762C2D" w:rsidP="00762C2D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762C2D" w:rsidRPr="00A73DBA" w:rsidRDefault="00762C2D" w:rsidP="00762C2D">
            <w:pPr>
              <w:ind w:left="-200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F2FB1F7" w14:textId="48DB1B4A" w:rsidR="00762C2D" w:rsidRPr="00A73DBA" w:rsidRDefault="000840E3" w:rsidP="00762C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48BD072" w14:textId="08E6D782" w:rsidR="00762C2D" w:rsidRPr="00A73DBA" w:rsidRDefault="00762C2D" w:rsidP="00762C2D">
            <w:pPr>
              <w:pBdr>
                <w:top w:val="single" w:sz="4" w:space="1" w:color="auto"/>
                <w:bottom w:val="double" w:sz="4" w:space="1" w:color="auto"/>
              </w:pBdr>
              <w:ind w:left="37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937725" w14:textId="49D7BE5D" w:rsidR="00762C2D" w:rsidRPr="00622019" w:rsidRDefault="000840E3" w:rsidP="00762C2D">
            <w:pPr>
              <w:pBdr>
                <w:top w:val="single" w:sz="4" w:space="1" w:color="auto"/>
                <w:bottom w:val="double" w:sz="4" w:space="1" w:color="auto"/>
              </w:pBd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324,887</w:t>
            </w:r>
          </w:p>
        </w:tc>
        <w:tc>
          <w:tcPr>
            <w:tcW w:w="61" w:type="pct"/>
            <w:vAlign w:val="bottom"/>
          </w:tcPr>
          <w:p w14:paraId="6D4E9124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2315F3" w14:textId="750ED41A" w:rsidR="00762C2D" w:rsidRPr="003C4734" w:rsidRDefault="00185862" w:rsidP="00762C2D">
            <w:pPr>
              <w:pBdr>
                <w:top w:val="single" w:sz="4" w:space="1" w:color="auto"/>
                <w:bottom w:val="double" w:sz="4" w:space="1" w:color="auto"/>
              </w:pBdr>
              <w:ind w:left="-200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329</w:t>
            </w:r>
            <w:r w:rsidR="00762C2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488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CF513A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990" w:header="864" w:footer="432" w:gutter="0"/>
          <w:pgNumType w:start="29"/>
          <w:cols w:space="720"/>
          <w:docGrid w:linePitch="326"/>
        </w:sectPr>
      </w:pPr>
    </w:p>
    <w:tbl>
      <w:tblPr>
        <w:tblW w:w="5019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3"/>
        <w:gridCol w:w="2924"/>
        <w:gridCol w:w="1084"/>
        <w:gridCol w:w="124"/>
        <w:gridCol w:w="1232"/>
        <w:gridCol w:w="133"/>
        <w:gridCol w:w="1200"/>
        <w:gridCol w:w="133"/>
        <w:gridCol w:w="1183"/>
        <w:gridCol w:w="133"/>
        <w:gridCol w:w="1197"/>
        <w:gridCol w:w="133"/>
        <w:gridCol w:w="1183"/>
        <w:gridCol w:w="136"/>
        <w:gridCol w:w="1191"/>
      </w:tblGrid>
      <w:tr w:rsidR="007E5154" w:rsidRPr="00A73DBA" w14:paraId="5AAF62C8" w14:textId="77777777" w:rsidTr="00101D24">
        <w:trPr>
          <w:trHeight w:val="144"/>
        </w:trPr>
        <w:tc>
          <w:tcPr>
            <w:tcW w:w="855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1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5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7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09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74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101D24">
        <w:trPr>
          <w:trHeight w:val="144"/>
        </w:trPr>
        <w:tc>
          <w:tcPr>
            <w:tcW w:w="855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1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5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7" w:type="pct"/>
            <w:gridSpan w:val="3"/>
            <w:vAlign w:val="bottom"/>
          </w:tcPr>
          <w:p w14:paraId="2BEE3D6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6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83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101D24">
        <w:trPr>
          <w:trHeight w:val="144"/>
        </w:trPr>
        <w:tc>
          <w:tcPr>
            <w:tcW w:w="855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1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5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7" w:type="pct"/>
            <w:gridSpan w:val="3"/>
            <w:vAlign w:val="bottom"/>
          </w:tcPr>
          <w:p w14:paraId="5A6EBC13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6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69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6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67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4E1BFD" w:rsidRPr="00A73DBA" w14:paraId="048013A2" w14:textId="77777777" w:rsidTr="00101D24">
        <w:trPr>
          <w:trHeight w:val="144"/>
        </w:trPr>
        <w:tc>
          <w:tcPr>
            <w:tcW w:w="855" w:type="pct"/>
            <w:vAlign w:val="bottom"/>
          </w:tcPr>
          <w:p w14:paraId="0B335586" w14:textId="77777777" w:rsidR="004E1BFD" w:rsidRPr="00A73DBA" w:rsidRDefault="004E1BFD" w:rsidP="004E1BF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1" w:type="pct"/>
          </w:tcPr>
          <w:p w14:paraId="4B6499F2" w14:textId="77777777" w:rsidR="004E1BFD" w:rsidRPr="00A73DBA" w:rsidRDefault="004E1BFD" w:rsidP="004E1BF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5" w:type="pct"/>
          </w:tcPr>
          <w:p w14:paraId="6D72AF74" w14:textId="77777777" w:rsidR="004E1BFD" w:rsidRPr="00A73DBA" w:rsidRDefault="004E1BFD" w:rsidP="004E1BF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4E1BFD" w:rsidRPr="00A73DBA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1C0305F" w14:textId="43ED9561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1BF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4E1BFD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6" w:type="pct"/>
          </w:tcPr>
          <w:p w14:paraId="650C7830" w14:textId="77777777" w:rsidR="004E1BFD" w:rsidRPr="004E1BFD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2A6BB4D0" w14:textId="6E22AF35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1BFD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E1BFD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01044E35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vAlign w:val="bottom"/>
          </w:tcPr>
          <w:p w14:paraId="1D38F50A" w14:textId="6B0AA514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1BF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4E1BFD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6" w:type="pct"/>
          </w:tcPr>
          <w:p w14:paraId="2D1D3370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4" w:type="pct"/>
            <w:vAlign w:val="bottom"/>
          </w:tcPr>
          <w:p w14:paraId="544B1482" w14:textId="4D493324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E1BFD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5F5EA5FD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vAlign w:val="bottom"/>
          </w:tcPr>
          <w:p w14:paraId="4D12CC80" w14:textId="72712C4F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1BF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4E1BFD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7" w:type="pct"/>
          </w:tcPr>
          <w:p w14:paraId="653C326C" w14:textId="77777777" w:rsidR="004E1BFD" w:rsidRPr="004E1BFD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16756F7" w14:textId="5FDD9340" w:rsidR="004E1BFD" w:rsidRPr="004E1BFD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E1BFD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E1BFD" w:rsidRPr="00A73DBA" w14:paraId="35E709C7" w14:textId="77777777" w:rsidTr="00101D24">
        <w:trPr>
          <w:trHeight w:val="144"/>
        </w:trPr>
        <w:tc>
          <w:tcPr>
            <w:tcW w:w="855" w:type="pct"/>
            <w:vAlign w:val="bottom"/>
          </w:tcPr>
          <w:p w14:paraId="407DCF6B" w14:textId="77777777" w:rsidR="004E1BFD" w:rsidRPr="00A73DBA" w:rsidRDefault="004E1BFD" w:rsidP="004E1BF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011" w:type="pct"/>
          </w:tcPr>
          <w:p w14:paraId="358B2419" w14:textId="77777777" w:rsidR="004E1BFD" w:rsidRPr="00A73DBA" w:rsidRDefault="004E1BFD" w:rsidP="004E1BFD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75" w:type="pct"/>
          </w:tcPr>
          <w:p w14:paraId="35F49FF6" w14:textId="77777777" w:rsidR="004E1BFD" w:rsidRPr="00A73DBA" w:rsidRDefault="004E1BFD" w:rsidP="004E1BF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4E1BFD" w:rsidRPr="00A73DBA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118FF15" w14:textId="32981222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46" w:type="pct"/>
          </w:tcPr>
          <w:p w14:paraId="66FEC921" w14:textId="77777777" w:rsidR="004E1BFD" w:rsidRPr="004E1BFD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5776E49B" w14:textId="03B73DB2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46" w:type="pct"/>
          </w:tcPr>
          <w:p w14:paraId="072D048D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vAlign w:val="bottom"/>
          </w:tcPr>
          <w:p w14:paraId="65143A76" w14:textId="6B52C37B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46" w:type="pct"/>
          </w:tcPr>
          <w:p w14:paraId="5413A545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10B83132" w14:textId="79E5D263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46" w:type="pct"/>
          </w:tcPr>
          <w:p w14:paraId="0543F893" w14:textId="77777777" w:rsidR="004E1BFD" w:rsidRPr="004E1BFD" w:rsidRDefault="004E1BFD" w:rsidP="004E1BF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vAlign w:val="bottom"/>
          </w:tcPr>
          <w:p w14:paraId="1BA3D5BA" w14:textId="52AA0BEB" w:rsidR="004E1BFD" w:rsidRPr="004E1BFD" w:rsidRDefault="004E1BFD" w:rsidP="004E1BF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47" w:type="pct"/>
          </w:tcPr>
          <w:p w14:paraId="774B0E7E" w14:textId="77777777" w:rsidR="004E1BFD" w:rsidRPr="004E1BFD" w:rsidRDefault="004E1BFD" w:rsidP="004E1BF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1577F462" w14:textId="44DAF77A" w:rsidR="004E1BFD" w:rsidRPr="004E1BFD" w:rsidRDefault="004E1BFD" w:rsidP="004E1BF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E1BFD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20C76" w:rsidRPr="00A73DBA" w14:paraId="6F7E855C" w14:textId="77777777" w:rsidTr="00101D24">
        <w:trPr>
          <w:trHeight w:val="234"/>
        </w:trPr>
        <w:tc>
          <w:tcPr>
            <w:tcW w:w="855" w:type="pct"/>
          </w:tcPr>
          <w:p w14:paraId="6645C3A4" w14:textId="4DBAAE5F" w:rsidR="00520C76" w:rsidRPr="00A73DBA" w:rsidRDefault="00520C76" w:rsidP="00520C76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1011" w:type="pct"/>
          </w:tcPr>
          <w:p w14:paraId="1D6F465E" w14:textId="77777777" w:rsidR="00520C76" w:rsidRPr="00A73DBA" w:rsidRDefault="00520C76" w:rsidP="00520C76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375" w:type="pct"/>
            <w:vAlign w:val="bottom"/>
          </w:tcPr>
          <w:p w14:paraId="50EB4B2E" w14:textId="77777777" w:rsidR="00520C76" w:rsidRPr="00A73DBA" w:rsidRDefault="00520C76" w:rsidP="00520C7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520C76" w:rsidRPr="00A73DBA" w:rsidRDefault="00520C76" w:rsidP="00520C76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4BE4EF7" w14:textId="16EAE1EC" w:rsidR="00520C76" w:rsidRPr="00A73DBA" w:rsidRDefault="0070716B" w:rsidP="00520C76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63E816CC" w14:textId="77777777" w:rsidR="00520C76" w:rsidRPr="00A73DBA" w:rsidRDefault="00520C76" w:rsidP="00520C76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59BF6B5F" w14:textId="2A7956F6" w:rsidR="00520C76" w:rsidRPr="00A73DBA" w:rsidRDefault="00520C76" w:rsidP="00520C76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1F86FE7F" w14:textId="77777777" w:rsidR="00520C76" w:rsidRPr="00A73DBA" w:rsidRDefault="00520C76" w:rsidP="00520C76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vAlign w:val="bottom"/>
          </w:tcPr>
          <w:p w14:paraId="18DDFF98" w14:textId="723FC778" w:rsidR="00520C76" w:rsidRPr="00A73DBA" w:rsidRDefault="0070716B" w:rsidP="00520C7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7A31934" w14:textId="77777777" w:rsidR="00520C76" w:rsidRPr="00A73DBA" w:rsidRDefault="00520C76" w:rsidP="00520C76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670A8F18" w14:textId="10527B0C" w:rsidR="00520C76" w:rsidRPr="00A73DBA" w:rsidRDefault="00520C76" w:rsidP="00520C76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B207632" w14:textId="77777777" w:rsidR="00520C76" w:rsidRPr="00A73DBA" w:rsidRDefault="00520C76" w:rsidP="00520C76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9" w:type="pct"/>
            <w:vAlign w:val="bottom"/>
          </w:tcPr>
          <w:p w14:paraId="476313E9" w14:textId="6DFB59D2" w:rsidR="00520C76" w:rsidRPr="00A73DBA" w:rsidRDefault="0070716B" w:rsidP="00520C7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3EFFB0E1" w14:textId="77777777" w:rsidR="00520C76" w:rsidRPr="00A73DBA" w:rsidRDefault="00520C76" w:rsidP="00520C76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0" w:type="pct"/>
            <w:vAlign w:val="bottom"/>
          </w:tcPr>
          <w:p w14:paraId="72317C68" w14:textId="5221B0E1" w:rsidR="00520C76" w:rsidRPr="00A73DBA" w:rsidRDefault="00520C7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520C76" w:rsidRPr="00A73DBA" w14:paraId="0D57A1A7" w14:textId="77777777" w:rsidTr="00101D24">
        <w:trPr>
          <w:trHeight w:val="144"/>
        </w:trPr>
        <w:tc>
          <w:tcPr>
            <w:tcW w:w="855" w:type="pct"/>
          </w:tcPr>
          <w:p w14:paraId="17CDA573" w14:textId="626F6873" w:rsidR="00520C76" w:rsidRPr="00A73DBA" w:rsidRDefault="00520C76" w:rsidP="00520C76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4F44C93" w14:textId="2117A74D" w:rsidR="00520C76" w:rsidRPr="006124A1" w:rsidRDefault="00520C76" w:rsidP="00101D24">
            <w:pPr>
              <w:ind w:left="362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011" w:type="pct"/>
          </w:tcPr>
          <w:p w14:paraId="3FBC3B6C" w14:textId="4A5CAFAF" w:rsidR="00520C76" w:rsidRPr="00A73DBA" w:rsidRDefault="00520C76" w:rsidP="00520C76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</w:t>
            </w:r>
            <w:r w:rsidR="00101D24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  <w:p w14:paraId="10C9F922" w14:textId="6210F60D" w:rsidR="00520C76" w:rsidRPr="00A73DBA" w:rsidRDefault="00520C76" w:rsidP="00520C76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375" w:type="pct"/>
            <w:vAlign w:val="bottom"/>
          </w:tcPr>
          <w:p w14:paraId="2F673584" w14:textId="77777777" w:rsidR="00520C76" w:rsidRPr="00A73DBA" w:rsidRDefault="00520C76" w:rsidP="00520C7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520C76" w:rsidRPr="00A73DBA" w:rsidRDefault="00520C76" w:rsidP="00520C76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F6681D6" w14:textId="3FA6580D" w:rsidR="00520C76" w:rsidRPr="00A73DBA" w:rsidRDefault="0070716B" w:rsidP="00520C7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  <w:vAlign w:val="bottom"/>
          </w:tcPr>
          <w:p w14:paraId="5A8FD11F" w14:textId="77777777" w:rsidR="00520C76" w:rsidRPr="00A73DBA" w:rsidRDefault="00520C76" w:rsidP="00520C76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5A567F0E" w14:textId="749AE93A" w:rsidR="00520C76" w:rsidRPr="00A73DBA" w:rsidRDefault="00520C76" w:rsidP="00520C76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</w:tcPr>
          <w:p w14:paraId="43553266" w14:textId="77777777" w:rsidR="00520C76" w:rsidRPr="00A73DBA" w:rsidRDefault="00520C76" w:rsidP="00520C76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vAlign w:val="bottom"/>
          </w:tcPr>
          <w:p w14:paraId="367B45A0" w14:textId="55114261" w:rsidR="00520C76" w:rsidRPr="00A73DBA" w:rsidRDefault="0070716B" w:rsidP="00520C7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322AEB69" w14:textId="77777777" w:rsidR="00520C76" w:rsidRPr="00A73DBA" w:rsidRDefault="00520C76" w:rsidP="00520C76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395DE48" w14:textId="10BA1AF8" w:rsidR="00520C76" w:rsidRPr="00A73DBA" w:rsidRDefault="00520C76" w:rsidP="00520C76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177D4068" w14:textId="77777777" w:rsidR="00520C76" w:rsidRPr="00A73DBA" w:rsidRDefault="00520C76" w:rsidP="00520C76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3B1C9DDD" w14:textId="56C4EA69" w:rsidR="00520C76" w:rsidRPr="00A73DBA" w:rsidRDefault="0070716B" w:rsidP="00B2458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53E0F715" w14:textId="77777777" w:rsidR="00520C76" w:rsidRPr="00B24589" w:rsidRDefault="00520C76" w:rsidP="00B2458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7873CBA0" w14:textId="10D1529D" w:rsidR="00520C76" w:rsidRPr="00A73DBA" w:rsidRDefault="00520C7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1D1AAA" w:rsidRPr="00A73DBA" w14:paraId="058BB88A" w14:textId="77777777" w:rsidTr="00101D24">
        <w:trPr>
          <w:trHeight w:val="144"/>
        </w:trPr>
        <w:tc>
          <w:tcPr>
            <w:tcW w:w="855" w:type="pct"/>
          </w:tcPr>
          <w:p w14:paraId="75E14620" w14:textId="77777777" w:rsidR="0042043C" w:rsidRPr="00A73DBA" w:rsidRDefault="0042043C" w:rsidP="0042043C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11" w:type="pct"/>
            <w:vAlign w:val="bottom"/>
          </w:tcPr>
          <w:p w14:paraId="5E4C3E3F" w14:textId="77777777" w:rsidR="0042043C" w:rsidRPr="00A73DBA" w:rsidRDefault="0042043C" w:rsidP="0042043C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75" w:type="pct"/>
          </w:tcPr>
          <w:p w14:paraId="2DFCE435" w14:textId="77777777" w:rsidR="0042043C" w:rsidRPr="00A73DBA" w:rsidRDefault="0042043C" w:rsidP="0042043C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42043C" w:rsidRPr="00A73DBA" w:rsidRDefault="0042043C" w:rsidP="0042043C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</w:tcPr>
          <w:p w14:paraId="73B74C7C" w14:textId="77777777" w:rsidR="0042043C" w:rsidRPr="00A73DBA" w:rsidRDefault="0042043C" w:rsidP="0042043C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59FE13F3" w14:textId="77777777" w:rsidR="0042043C" w:rsidRPr="00A73DBA" w:rsidRDefault="0042043C" w:rsidP="0042043C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0350487E" w14:textId="77777777" w:rsidR="0042043C" w:rsidRPr="00A73DBA" w:rsidRDefault="0042043C" w:rsidP="0042043C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39F9BCE0" w14:textId="77777777" w:rsidR="0042043C" w:rsidRPr="00A73DBA" w:rsidRDefault="0042043C" w:rsidP="0042043C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</w:tcPr>
          <w:p w14:paraId="3CCFB292" w14:textId="77777777" w:rsidR="0042043C" w:rsidRPr="00A73DBA" w:rsidRDefault="0042043C" w:rsidP="0042043C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70269AD" w14:textId="77777777" w:rsidR="0042043C" w:rsidRPr="00A73DBA" w:rsidRDefault="0042043C" w:rsidP="0042043C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029CD523" w14:textId="77777777" w:rsidR="0042043C" w:rsidRPr="00A73DBA" w:rsidRDefault="0042043C" w:rsidP="0042043C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55A95789" w14:textId="77777777" w:rsidR="0042043C" w:rsidRPr="00A73DBA" w:rsidRDefault="0042043C" w:rsidP="0042043C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5C9008F9" w14:textId="5209FF4A" w:rsidR="0042043C" w:rsidRPr="00A73DBA" w:rsidRDefault="0070716B" w:rsidP="0042043C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7" w:type="pct"/>
            <w:vMerge w:val="restart"/>
            <w:vAlign w:val="bottom"/>
          </w:tcPr>
          <w:p w14:paraId="1CB52003" w14:textId="77777777" w:rsidR="0042043C" w:rsidRPr="00A73DBA" w:rsidRDefault="0042043C" w:rsidP="0042043C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6B99C79D" w14:textId="42CBF2A4" w:rsidR="0042043C" w:rsidRPr="00A73DBA" w:rsidRDefault="0042043C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1D1AAA" w:rsidRPr="00A73DBA" w14:paraId="763E454B" w14:textId="77777777" w:rsidTr="00101D24">
        <w:trPr>
          <w:trHeight w:val="144"/>
        </w:trPr>
        <w:tc>
          <w:tcPr>
            <w:tcW w:w="1866" w:type="pct"/>
            <w:gridSpan w:val="2"/>
          </w:tcPr>
          <w:p w14:paraId="5C334C30" w14:textId="22EE3ED8" w:rsidR="007E6736" w:rsidRPr="00A73DBA" w:rsidRDefault="007E6736" w:rsidP="007E6736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375" w:type="pct"/>
          </w:tcPr>
          <w:p w14:paraId="36FEC746" w14:textId="77777777" w:rsidR="007E6736" w:rsidRPr="00A73DBA" w:rsidRDefault="007E6736" w:rsidP="007E673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7E6736" w:rsidRPr="00A73DBA" w:rsidRDefault="007E6736" w:rsidP="007E6736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</w:tcPr>
          <w:p w14:paraId="25B0EDEF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FA4BE92" w14:textId="77777777" w:rsidR="007E6736" w:rsidRPr="00A73DBA" w:rsidRDefault="007E6736" w:rsidP="007E673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3E2FAB39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45C88EC9" w14:textId="77777777" w:rsidR="007E6736" w:rsidRPr="00A73DBA" w:rsidRDefault="007E6736" w:rsidP="007E6736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</w:tcPr>
          <w:p w14:paraId="3A1A9022" w14:textId="77777777" w:rsidR="007E6736" w:rsidRPr="00A73DBA" w:rsidRDefault="007E6736" w:rsidP="007E673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8183D66" w14:textId="77777777" w:rsidR="007E6736" w:rsidRPr="00A73DBA" w:rsidRDefault="007E6736" w:rsidP="007E673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44F82BC0" w14:textId="77777777" w:rsidR="007E6736" w:rsidRPr="00A73DBA" w:rsidRDefault="007E6736" w:rsidP="007E6736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7FB33957" w14:textId="77777777" w:rsidR="007E6736" w:rsidRPr="00A73DBA" w:rsidRDefault="007E6736" w:rsidP="007E6736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19ABC195" w14:textId="5F5BC3D9" w:rsidR="007E6736" w:rsidRPr="00A73DBA" w:rsidRDefault="00281BA0" w:rsidP="007E673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7" w:type="pct"/>
            <w:vMerge/>
            <w:vAlign w:val="bottom"/>
          </w:tcPr>
          <w:p w14:paraId="6D2E3815" w14:textId="77777777" w:rsidR="007E6736" w:rsidRPr="00A73DBA" w:rsidRDefault="007E6736" w:rsidP="007E6736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212A7E5C" w14:textId="77777777" w:rsidR="007E6736" w:rsidRPr="00A73DBA" w:rsidRDefault="007E673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1D1AAA" w:rsidRPr="005B37CB" w14:paraId="207A29AF" w14:textId="77777777" w:rsidTr="00101D24">
        <w:trPr>
          <w:trHeight w:val="144"/>
        </w:trPr>
        <w:tc>
          <w:tcPr>
            <w:tcW w:w="1866" w:type="pct"/>
            <w:gridSpan w:val="2"/>
          </w:tcPr>
          <w:p w14:paraId="4DF53F16" w14:textId="77777777" w:rsidR="007E6736" w:rsidRPr="00A73DBA" w:rsidRDefault="007E6736" w:rsidP="007E6736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75" w:type="pct"/>
          </w:tcPr>
          <w:p w14:paraId="54821E1C" w14:textId="77777777" w:rsidR="007E6736" w:rsidRPr="00A73DBA" w:rsidRDefault="007E6736" w:rsidP="007E673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7E6736" w:rsidRPr="00A73DBA" w:rsidRDefault="007E6736" w:rsidP="007E6736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</w:tcPr>
          <w:p w14:paraId="467B360F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D5C958" w14:textId="77777777" w:rsidR="007E6736" w:rsidRPr="00A73DBA" w:rsidRDefault="007E6736" w:rsidP="007E673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479A2463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72C7B2" w14:textId="77777777" w:rsidR="007E6736" w:rsidRPr="00A73DBA" w:rsidRDefault="007E6736" w:rsidP="007E6736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</w:tcPr>
          <w:p w14:paraId="716400C8" w14:textId="77777777" w:rsidR="007E6736" w:rsidRPr="00A73DBA" w:rsidRDefault="007E6736" w:rsidP="007E673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47EE215" w14:textId="77777777" w:rsidR="007E6736" w:rsidRPr="00A73DBA" w:rsidRDefault="007E6736" w:rsidP="007E673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32B408FC" w14:textId="77777777" w:rsidR="007E6736" w:rsidRPr="00A73DBA" w:rsidRDefault="007E6736" w:rsidP="007E6736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3FC97EB8" w14:textId="77777777" w:rsidR="007E6736" w:rsidRPr="00A73DBA" w:rsidRDefault="007E6736" w:rsidP="007E6736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17FFD707" w:rsidR="007E6736" w:rsidRPr="00B21462" w:rsidRDefault="00281BA0" w:rsidP="007E673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Merge/>
            <w:vAlign w:val="bottom"/>
          </w:tcPr>
          <w:p w14:paraId="4FEA8E56" w14:textId="77777777" w:rsidR="007E6736" w:rsidRPr="00A73DBA" w:rsidRDefault="007E6736" w:rsidP="007E6736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7E6736" w:rsidRPr="00DB2F4D" w:rsidRDefault="007E673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B2F4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CF513A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990" w:header="864" w:footer="432" w:gutter="0"/>
          <w:pgNumType w:start="30"/>
          <w:cols w:space="720"/>
          <w:docGrid w:linePitch="326"/>
        </w:sectPr>
      </w:pPr>
    </w:p>
    <w:p w14:paraId="470C9CFB" w14:textId="0AC69AE5" w:rsidR="0038576C" w:rsidRPr="00A11019" w:rsidRDefault="0038576C" w:rsidP="00A11019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A11019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p w14:paraId="105A97E1" w14:textId="2701C04D" w:rsidR="00D725A8" w:rsidRPr="00D725A8" w:rsidRDefault="00D725A8" w:rsidP="009A348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725A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Pr="00D725A8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สามเดือ</w:t>
      </w:r>
      <w:r w:rsidRPr="00D725A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Pr="00D725A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D725A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D725A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D725A8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D725A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725A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D725A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725A8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725A8" w:rsidRPr="00806491" w14:paraId="3A8792CD" w14:textId="77777777" w:rsidTr="004B0C8A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D725A8" w:rsidRPr="00806491" w:rsidRDefault="00D725A8" w:rsidP="00D725A8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4FDF12EC" w:rsidR="00D725A8" w:rsidRPr="00806491" w:rsidRDefault="00D725A8" w:rsidP="00D725A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99EA64B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57EE5424" w:rsidR="00D725A8" w:rsidRPr="00806491" w:rsidRDefault="00D725A8" w:rsidP="00D725A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614456" w14:textId="52396B3F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D725A8" w:rsidRPr="00806491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D725A8" w:rsidRPr="00806491" w:rsidRDefault="00D725A8" w:rsidP="00D725A8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036C144A" w:rsidR="00D725A8" w:rsidRPr="00806491" w:rsidRDefault="00D725A8" w:rsidP="00D725A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35E53E26" w14:textId="77777777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5CB108B4" w:rsidR="00D725A8" w:rsidRPr="00806491" w:rsidRDefault="00787C04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E1BF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7F7384B6" w14:textId="77777777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0A9F073E" w:rsidR="00D725A8" w:rsidRPr="00806491" w:rsidRDefault="00D725A8" w:rsidP="00D725A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4714A6AE" w14:textId="77777777" w:rsidR="00D725A8" w:rsidRPr="00806491" w:rsidRDefault="00D725A8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57C8C9EF" w:rsidR="00D725A8" w:rsidRPr="00806491" w:rsidRDefault="00787C04" w:rsidP="00D725A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E1BF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425545" w:rsidRPr="00806491" w14:paraId="3BE282EE" w14:textId="77777777">
        <w:trPr>
          <w:trHeight w:val="20"/>
        </w:trPr>
        <w:tc>
          <w:tcPr>
            <w:tcW w:w="4230" w:type="dxa"/>
          </w:tcPr>
          <w:p w14:paraId="0576548B" w14:textId="7005CDD6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10D5FD73" w:rsidR="00425545" w:rsidRPr="00806491" w:rsidRDefault="00FA161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1,540,535</w:t>
            </w:r>
          </w:p>
        </w:tc>
        <w:tc>
          <w:tcPr>
            <w:tcW w:w="90" w:type="dxa"/>
          </w:tcPr>
          <w:p w14:paraId="42E8BA89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3B8F5DC5" w:rsidR="00425545" w:rsidRPr="00806491" w:rsidRDefault="00B325F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1,606,645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0856907D" w:rsidR="00425545" w:rsidRPr="00806491" w:rsidRDefault="007132E2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1620F9B7" w:rsidR="00425545" w:rsidRPr="00806491" w:rsidRDefault="001247FE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7FE">
              <w:rPr>
                <w:rFonts w:asciiTheme="majorBidi" w:hAnsiTheme="majorBidi" w:hint="eastAsia"/>
                <w:sz w:val="28"/>
                <w:szCs w:val="28"/>
                <w:cs/>
              </w:rPr>
              <w:t xml:space="preserve">  302   </w:t>
            </w:r>
          </w:p>
        </w:tc>
      </w:tr>
      <w:tr w:rsidR="00425545" w:rsidRPr="00806491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59A16762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76FC50C6" w:rsidR="00425545" w:rsidRPr="00806491" w:rsidRDefault="00FA161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1,725</w:t>
            </w:r>
          </w:p>
        </w:tc>
        <w:tc>
          <w:tcPr>
            <w:tcW w:w="90" w:type="dxa"/>
          </w:tcPr>
          <w:p w14:paraId="1E531D0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5F540594" w:rsidR="00425545" w:rsidRPr="00806491" w:rsidRDefault="00B325F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12,565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2328D5AB" w:rsidR="00425545" w:rsidRPr="00806491" w:rsidRDefault="007132E2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06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203EAA67" w:rsidR="00425545" w:rsidRPr="00806491" w:rsidRDefault="001247FE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</w:p>
        </w:tc>
      </w:tr>
      <w:tr w:rsidR="00425545" w:rsidRPr="00806491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6E3BED92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7D200E58" w:rsidR="00425545" w:rsidRPr="00806491" w:rsidRDefault="00FA161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90" w:type="dxa"/>
          </w:tcPr>
          <w:p w14:paraId="365B4FE7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496A779F" w:rsidR="00425545" w:rsidRPr="00B325F5" w:rsidRDefault="00B325F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/>
                <w:sz w:val="28"/>
              </w:rPr>
              <w:t>85,820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426028C3" w:rsidR="00425545" w:rsidRPr="00806491" w:rsidRDefault="007132E2" w:rsidP="0042554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1F1BFD06" w:rsidR="00425545" w:rsidRPr="00806491" w:rsidRDefault="001247FE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C21F8" w:rsidRPr="00806491" w14:paraId="59142CBF" w14:textId="77777777" w:rsidTr="004B0C8A">
        <w:trPr>
          <w:trHeight w:val="20"/>
        </w:trPr>
        <w:tc>
          <w:tcPr>
            <w:tcW w:w="4230" w:type="dxa"/>
          </w:tcPr>
          <w:p w14:paraId="510BD295" w14:textId="497D8E9B" w:rsidR="00FC21F8" w:rsidRPr="00806491" w:rsidRDefault="00FC21F8" w:rsidP="00FC21F8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9A6C47" w14:textId="3E444C0E" w:rsidR="00FC21F8" w:rsidRPr="00806491" w:rsidRDefault="00FA1614" w:rsidP="00FC21F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7,718</w:t>
            </w:r>
          </w:p>
        </w:tc>
        <w:tc>
          <w:tcPr>
            <w:tcW w:w="90" w:type="dxa"/>
          </w:tcPr>
          <w:p w14:paraId="3838CAF1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E4FA5" w14:textId="5245C707" w:rsidR="00FC21F8" w:rsidRPr="00B325F5" w:rsidRDefault="004158BF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24,385</w:t>
            </w:r>
          </w:p>
        </w:tc>
        <w:tc>
          <w:tcPr>
            <w:tcW w:w="90" w:type="dxa"/>
            <w:shd w:val="clear" w:color="auto" w:fill="auto"/>
          </w:tcPr>
          <w:p w14:paraId="06D273D1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B1CA9A" w14:textId="2C40BC7C" w:rsidR="00FC21F8" w:rsidRPr="00806491" w:rsidRDefault="00B313B1" w:rsidP="00FC21F8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9B66033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5275F" w14:textId="221BB6E2" w:rsidR="00FC21F8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</w:tr>
      <w:tr w:rsidR="00FC21F8" w:rsidRPr="00806491" w14:paraId="527BA378" w14:textId="77777777" w:rsidTr="00A11E99">
        <w:trPr>
          <w:trHeight w:val="20"/>
        </w:trPr>
        <w:tc>
          <w:tcPr>
            <w:tcW w:w="4230" w:type="dxa"/>
          </w:tcPr>
          <w:p w14:paraId="086D5E9E" w14:textId="462DECBE" w:rsidR="00FC21F8" w:rsidRPr="00806491" w:rsidRDefault="00FC21F8" w:rsidP="00FC21F8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D38659" w14:textId="297FED2C" w:rsidR="00FC21F8" w:rsidRPr="00806491" w:rsidRDefault="00E208CC" w:rsidP="00FC21F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BD5F1F3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FED84" w14:textId="3A967671" w:rsidR="00FC21F8" w:rsidRPr="00B325F5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2D37AC8F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E3A7FD" w14:textId="4A8BB1F8" w:rsidR="00FC21F8" w:rsidRPr="00806491" w:rsidRDefault="00B313B1" w:rsidP="00FC21F8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B07E08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DFF30A" w14:textId="1DA7C52C" w:rsidR="00FC21F8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21F8" w:rsidRPr="00806491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40CC5E1A" w:rsidR="00FC21F8" w:rsidRPr="00806491" w:rsidRDefault="00FC21F8" w:rsidP="00FC21F8">
            <w:pPr>
              <w:pStyle w:val="BodyText2"/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64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4DA1AB1E" w:rsidR="00FC21F8" w:rsidRPr="00806491" w:rsidRDefault="00DA1E86" w:rsidP="00FC21F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90" w:type="dxa"/>
          </w:tcPr>
          <w:p w14:paraId="4F5EF3EE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3AC4B669" w:rsidR="00FC21F8" w:rsidRPr="000F3FC5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C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F3FC5">
              <w:rPr>
                <w:rFonts w:ascii="Angsana New" w:hAnsi="Angsana New"/>
                <w:sz w:val="28"/>
                <w:szCs w:val="28"/>
              </w:rPr>
              <w:t>9</w:t>
            </w:r>
            <w:r w:rsidRPr="000F3FC5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0F3FC5">
              <w:rPr>
                <w:rFonts w:ascii="Angsana New" w:hAnsi="Angsana New"/>
                <w:sz w:val="28"/>
                <w:szCs w:val="28"/>
              </w:rPr>
              <w:t>773</w:t>
            </w:r>
            <w:r w:rsidRPr="000F3FC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6C375786" w:rsidR="00FC21F8" w:rsidRPr="00806491" w:rsidRDefault="00B313B1" w:rsidP="00FC21F8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565190F7" w:rsidR="00FC21F8" w:rsidRPr="00806491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21F8" w:rsidRPr="00806491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518B05DF" w:rsidR="00FC21F8" w:rsidRPr="00806491" w:rsidRDefault="00FC21F8" w:rsidP="00FC21F8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1DCF9B4D" w:rsidR="00FC21F8" w:rsidRPr="00806491" w:rsidRDefault="00B75676" w:rsidP="00FC21F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(2,481)</w:t>
            </w:r>
          </w:p>
        </w:tc>
        <w:tc>
          <w:tcPr>
            <w:tcW w:w="90" w:type="dxa"/>
          </w:tcPr>
          <w:p w14:paraId="3674C02A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183F75C5" w:rsidR="00FC21F8" w:rsidRPr="000F3FC5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C5">
              <w:rPr>
                <w:rFonts w:asciiTheme="majorBidi" w:hAnsiTheme="majorBidi" w:cstheme="majorBidi"/>
                <w:sz w:val="28"/>
              </w:rPr>
              <w:t>(</w:t>
            </w:r>
            <w:r w:rsidR="004158BF" w:rsidRPr="00B325F5">
              <w:rPr>
                <w:rFonts w:asciiTheme="majorBidi" w:hAnsiTheme="majorBidi" w:cstheme="majorBidi"/>
                <w:sz w:val="28"/>
              </w:rPr>
              <w:t>85,820</w:t>
            </w:r>
            <w:r w:rsidRPr="000F3F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5C446712" w:rsidR="00FC21F8" w:rsidRPr="00806491" w:rsidRDefault="00B313B1" w:rsidP="00FC21F8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795D07A8" w:rsidR="00FC21F8" w:rsidRPr="00806491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21F8" w:rsidRPr="00806491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3C7EE2C8" w:rsidR="00FC21F8" w:rsidRPr="00806491" w:rsidRDefault="00FC21F8" w:rsidP="00FC21F8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4889C32F" w:rsidR="00FC21F8" w:rsidRPr="00806491" w:rsidRDefault="00B75676" w:rsidP="00FC21F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32E2">
              <w:rPr>
                <w:rFonts w:asciiTheme="majorBidi" w:hAnsiTheme="majorBidi" w:cstheme="majorBidi"/>
                <w:sz w:val="28"/>
                <w:szCs w:val="28"/>
              </w:rPr>
              <w:t>23,588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B411E74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5E2669EE" w:rsidR="00FC21F8" w:rsidRPr="00806491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(93,710)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FC21F8" w:rsidRPr="00806491" w:rsidRDefault="00FC21F8" w:rsidP="00FC21F8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134DD141" w:rsidR="00FC21F8" w:rsidRPr="00806491" w:rsidRDefault="00B313B1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FC21F8" w:rsidRPr="00806491" w:rsidRDefault="00FC21F8" w:rsidP="00FC21F8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5893153B" w:rsidR="00FC21F8" w:rsidRPr="00806491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7FE">
              <w:rPr>
                <w:rFonts w:asciiTheme="majorBidi" w:hAnsiTheme="majorBidi" w:hint="eastAsia"/>
                <w:sz w:val="28"/>
                <w:szCs w:val="28"/>
                <w:cs/>
              </w:rPr>
              <w:t>(118)</w:t>
            </w:r>
          </w:p>
        </w:tc>
      </w:tr>
      <w:tr w:rsidR="00FC21F8" w:rsidRPr="00806491" w14:paraId="49EF1304" w14:textId="77777777" w:rsidTr="004B0C8A">
        <w:trPr>
          <w:trHeight w:val="20"/>
        </w:trPr>
        <w:tc>
          <w:tcPr>
            <w:tcW w:w="4230" w:type="dxa"/>
          </w:tcPr>
          <w:p w14:paraId="7CF82429" w14:textId="1FBB1128" w:rsidR="00FC21F8" w:rsidRPr="00806491" w:rsidRDefault="00FC21F8" w:rsidP="00FC21F8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4628D03F" w:rsidR="00FC21F8" w:rsidRPr="00806491" w:rsidRDefault="007132E2" w:rsidP="00FC21F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1,526,373</w:t>
            </w:r>
          </w:p>
        </w:tc>
        <w:tc>
          <w:tcPr>
            <w:tcW w:w="90" w:type="dxa"/>
          </w:tcPr>
          <w:p w14:paraId="768F1E61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6FFFB7E8" w:rsidR="00FC21F8" w:rsidRPr="00806491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1,540,53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0CC7FB30" w:rsidR="00FC21F8" w:rsidRPr="00806491" w:rsidRDefault="00B313B1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051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FC21F8" w:rsidRPr="00806491" w:rsidRDefault="00FC21F8" w:rsidP="00FC21F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7BECA" w14:textId="620C1039" w:rsidR="00FC21F8" w:rsidRPr="00806491" w:rsidRDefault="00FC21F8" w:rsidP="00FC21F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298</w:t>
            </w:r>
          </w:p>
        </w:tc>
      </w:tr>
    </w:tbl>
    <w:p w14:paraId="727F8A61" w14:textId="77777777" w:rsidR="007063AA" w:rsidRDefault="007063AA" w:rsidP="007063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4B32491" w14:textId="4B3F1425" w:rsidR="0038576C" w:rsidRPr="007063AA" w:rsidRDefault="0038576C" w:rsidP="007063AA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7063AA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231EA34F" w14:textId="3BB4816D" w:rsidR="00C113E7" w:rsidRPr="00C113E7" w:rsidRDefault="00C113E7" w:rsidP="005C56F2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113E7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Pr="00C113E7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C113E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Pr="00C113E7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113E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C113E7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C113E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113E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C113E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113E7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23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1169"/>
        <w:gridCol w:w="90"/>
        <w:gridCol w:w="1090"/>
        <w:gridCol w:w="90"/>
        <w:gridCol w:w="1163"/>
        <w:gridCol w:w="90"/>
        <w:gridCol w:w="1169"/>
        <w:gridCol w:w="141"/>
      </w:tblGrid>
      <w:tr w:rsidR="0038576C" w:rsidRPr="00196B21" w14:paraId="2915B483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74C17A3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D79B94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</w:tcPr>
          <w:p w14:paraId="28BC063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2" w:type="dxa"/>
            <w:gridSpan w:val="3"/>
            <w:vAlign w:val="bottom"/>
          </w:tcPr>
          <w:p w14:paraId="682686FE" w14:textId="4159F1F6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               </w:t>
            </w:r>
            <w:r w:rsidR="00E42EC6"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40BAD131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22CAA" w:rsidRPr="00196B21" w14:paraId="335EAC98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154FEDB2" w14:textId="77777777" w:rsidR="00722CAA" w:rsidRPr="00196B21" w:rsidRDefault="00722CAA" w:rsidP="00722CA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65E7C83" w14:textId="09701318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68222692" w14:textId="77777777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66D08243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51BFD26D" w14:textId="31C63A63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vAlign w:val="bottom"/>
          </w:tcPr>
          <w:p w14:paraId="483A4E1F" w14:textId="3FF53830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1505FF26" w14:textId="77777777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32D79F46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1783B90C" w14:textId="71A691B5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196B21" w14:paraId="289CAC3E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521015A4" w14:textId="77777777" w:rsidR="00F75F87" w:rsidRPr="00196B21" w:rsidRDefault="00F75F87" w:rsidP="00F75F87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E1B06EC" w14:textId="6F97558E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vMerge/>
          </w:tcPr>
          <w:p w14:paraId="7DE57D79" w14:textId="77777777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80B80D1" w14:textId="4BC4ECDB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1C59C77E" w14:textId="77777777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B46E006" w14:textId="377E13C0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vMerge/>
          </w:tcPr>
          <w:p w14:paraId="290D2950" w14:textId="77777777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8F6A173" w14:textId="7A337CC6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75F87" w:rsidRPr="00196B21" w14:paraId="6AE9CC36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</w:tcPr>
          <w:p w14:paraId="1D889CEB" w14:textId="4E9B6B93" w:rsidR="00F75F87" w:rsidRPr="00196B21" w:rsidRDefault="00F75F87" w:rsidP="00F75F87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ตามบัญชีต้นงวด</w:t>
            </w:r>
            <w:r w:rsidRPr="00196B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48BEBEF4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130,251</w:t>
            </w:r>
          </w:p>
        </w:tc>
        <w:tc>
          <w:tcPr>
            <w:tcW w:w="90" w:type="dxa"/>
            <w:vAlign w:val="center"/>
          </w:tcPr>
          <w:p w14:paraId="0A3B17ED" w14:textId="77777777" w:rsidR="00F75F87" w:rsidRPr="00196B21" w:rsidRDefault="00F75F87" w:rsidP="00F75F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center"/>
          </w:tcPr>
          <w:p w14:paraId="18119C18" w14:textId="6C654EE2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247FE">
              <w:rPr>
                <w:rFonts w:asciiTheme="majorBidi" w:hAnsiTheme="majorBidi" w:hint="eastAsia"/>
                <w:sz w:val="28"/>
                <w:cs/>
              </w:rPr>
              <w:t>135</w:t>
            </w:r>
            <w:r w:rsidRPr="001247FE">
              <w:rPr>
                <w:rFonts w:asciiTheme="majorBidi" w:hAnsiTheme="majorBidi" w:cstheme="majorBidi" w:hint="eastAsia"/>
                <w:sz w:val="28"/>
              </w:rPr>
              <w:t>,</w:t>
            </w:r>
            <w:r w:rsidRPr="001247FE">
              <w:rPr>
                <w:rFonts w:asciiTheme="majorBidi" w:hAnsiTheme="majorBidi" w:hint="eastAsia"/>
                <w:sz w:val="28"/>
                <w:cs/>
              </w:rPr>
              <w:t>529</w:t>
            </w:r>
          </w:p>
        </w:tc>
        <w:tc>
          <w:tcPr>
            <w:tcW w:w="90" w:type="dxa"/>
            <w:vAlign w:val="center"/>
          </w:tcPr>
          <w:p w14:paraId="769DF2A6" w14:textId="77777777" w:rsidR="00F75F87" w:rsidRPr="00196B21" w:rsidRDefault="00F75F87" w:rsidP="00F75F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472B168" w14:textId="39EF6655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F75F87" w:rsidRPr="00196B21" w:rsidRDefault="00F75F87" w:rsidP="00F75F87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30B7019E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40CD4">
              <w:rPr>
                <w:rFonts w:asciiTheme="majorBidi" w:hAnsiTheme="majorBidi" w:hint="eastAsia"/>
                <w:sz w:val="28"/>
                <w:cs/>
              </w:rPr>
              <w:t>1</w:t>
            </w:r>
            <w:r w:rsidRPr="00040CD4">
              <w:rPr>
                <w:rFonts w:asciiTheme="majorBidi" w:hAnsiTheme="majorBidi" w:cstheme="majorBidi" w:hint="eastAsia"/>
                <w:sz w:val="28"/>
              </w:rPr>
              <w:t>,</w:t>
            </w:r>
            <w:r w:rsidRPr="00040CD4">
              <w:rPr>
                <w:rFonts w:asciiTheme="majorBidi" w:hAnsiTheme="majorBidi" w:hint="eastAsia"/>
                <w:sz w:val="28"/>
                <w:cs/>
              </w:rPr>
              <w:t>134</w:t>
            </w:r>
          </w:p>
        </w:tc>
      </w:tr>
      <w:tr w:rsidR="00F75F87" w:rsidRPr="00196B21" w14:paraId="08DBB5D2" w14:textId="63110341" w:rsidTr="00040CD4">
        <w:trPr>
          <w:trHeight w:val="17"/>
        </w:trPr>
        <w:tc>
          <w:tcPr>
            <w:tcW w:w="4229" w:type="dxa"/>
            <w:vAlign w:val="bottom"/>
          </w:tcPr>
          <w:p w14:paraId="18E001D9" w14:textId="25B994A7" w:rsidR="00F75F87" w:rsidRPr="00196B21" w:rsidRDefault="00F75F87" w:rsidP="00F75F87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Pr="007E7FF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4B3A70E" w14:textId="58B06025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B1CAEBF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7668B1B2" w14:textId="2B869F30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6,184</w:t>
            </w:r>
          </w:p>
        </w:tc>
        <w:tc>
          <w:tcPr>
            <w:tcW w:w="90" w:type="dxa"/>
            <w:vAlign w:val="center"/>
          </w:tcPr>
          <w:p w14:paraId="2975F17A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2CBD99E2" w14:textId="30359536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78DE01E" w14:textId="14BFA15B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" w:type="dxa"/>
          </w:tcPr>
          <w:p w14:paraId="1EB6B20D" w14:textId="77777777" w:rsidR="00F75F87" w:rsidRPr="00196B21" w:rsidRDefault="00F75F87" w:rsidP="00F75F87">
            <w:pPr>
              <w:overflowPunct/>
              <w:autoSpaceDE/>
              <w:autoSpaceDN/>
              <w:adjustRightInd/>
              <w:textAlignment w:val="auto"/>
              <w:rPr>
                <w:rFonts w:hint="eastAsia"/>
              </w:rPr>
            </w:pPr>
          </w:p>
        </w:tc>
      </w:tr>
      <w:tr w:rsidR="00F75F87" w:rsidRPr="00196B21" w14:paraId="7A2BCCA0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7C89AA23" w14:textId="3510912B" w:rsidR="00F75F87" w:rsidRPr="00196B21" w:rsidRDefault="00F75F87" w:rsidP="00F75F87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850F574" w14:textId="73E5D0C3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90" w:type="dxa"/>
            <w:vAlign w:val="center"/>
          </w:tcPr>
          <w:p w14:paraId="64E53CFA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49613ADB" w14:textId="6695BA58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0" w:type="dxa"/>
            <w:vAlign w:val="center"/>
          </w:tcPr>
          <w:p w14:paraId="321BBCF3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6D2C8480" w14:textId="69D43AED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4BF7BD73" w14:textId="169DD27D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75F87" w:rsidRPr="00196B21" w14:paraId="0B68C69F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5E99EC02" w14:textId="1D63AB4D" w:rsidR="00F75F87" w:rsidRPr="00196B21" w:rsidRDefault="00F75F87" w:rsidP="00F75F87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1FFF8AB" w14:textId="5286C273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F3A032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14558378" w14:textId="191AADDE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90" w:type="dxa"/>
            <w:vAlign w:val="center"/>
          </w:tcPr>
          <w:p w14:paraId="2FA15C40" w14:textId="65256D90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5C5CCBEE" w14:textId="0DE57D21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C2465F9" w14:textId="3FA0C241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75F87" w:rsidRPr="00196B21" w14:paraId="60457FE5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04CFF30E" w14:textId="0E7576A1" w:rsidR="00F75F87" w:rsidRPr="00196B21" w:rsidRDefault="00F75F87" w:rsidP="00F75F87">
            <w:pPr>
              <w:pStyle w:val="BodyText2"/>
              <w:spacing w:after="0" w:line="240" w:lineRule="auto"/>
              <w:ind w:left="447"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8AC0972" w14:textId="16DE8820" w:rsidR="00F75F87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AF33E72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20AF61B3" w14:textId="2F8CE6B4" w:rsidR="00F75F87" w:rsidRPr="0023669E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</w:t>
            </w:r>
            <w:r w:rsidRPr="00A93528">
              <w:rPr>
                <w:rFonts w:asciiTheme="majorBidi" w:hAnsiTheme="majorBidi" w:cstheme="majorBidi"/>
                <w:sz w:val="28"/>
              </w:rPr>
              <w:t>44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0343D20B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5BDDA472" w14:textId="37FE0519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FA88F3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664B377" w14:textId="2E08700E" w:rsidR="00F75F87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</w:tr>
      <w:tr w:rsidR="00F75F87" w:rsidRPr="00196B21" w14:paraId="4085EE76" w14:textId="77777777" w:rsidTr="00040CD4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65E9715A" w14:textId="1D443AD3" w:rsidR="00F75F87" w:rsidRPr="00196B21" w:rsidRDefault="00F75F87" w:rsidP="00F75F87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7AE79A3" w14:textId="7218FF00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6097DE2F" w14:textId="6EDE6DD8" w:rsidR="00F75F87" w:rsidRPr="003F46A7" w:rsidRDefault="004639E9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75F87" w:rsidRPr="003F46A7">
              <w:rPr>
                <w:rFonts w:asciiTheme="majorBidi" w:hAnsiTheme="majorBidi" w:cstheme="majorBidi" w:hint="cs"/>
                <w:sz w:val="28"/>
                <w:cs/>
              </w:rPr>
              <w:t>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D33A118" w14:textId="77777777" w:rsidR="00F75F87" w:rsidRPr="003F46A7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00B7DE67" w14:textId="27166D12" w:rsidR="00F75F87" w:rsidRPr="003F46A7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F75F87" w:rsidRPr="003F46A7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3D07E32" w14:textId="4D50A5CE" w:rsidR="00F75F87" w:rsidRPr="003F46A7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F46A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75F87" w:rsidRPr="00196B21" w14:paraId="48DE4191" w14:textId="77777777" w:rsidTr="004B0C8A">
        <w:trPr>
          <w:gridAfter w:val="1"/>
          <w:wAfter w:w="141" w:type="dxa"/>
          <w:trHeight w:val="17"/>
        </w:trPr>
        <w:tc>
          <w:tcPr>
            <w:tcW w:w="4229" w:type="dxa"/>
            <w:vAlign w:val="bottom"/>
          </w:tcPr>
          <w:p w14:paraId="6D1A0017" w14:textId="09AF3380" w:rsidR="00F75F87" w:rsidRPr="00196B21" w:rsidRDefault="00F75F87" w:rsidP="00F75F87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9826500" w14:textId="6D3AE5EA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(5,151)</w:t>
            </w:r>
          </w:p>
        </w:tc>
        <w:tc>
          <w:tcPr>
            <w:tcW w:w="90" w:type="dxa"/>
            <w:vAlign w:val="center"/>
          </w:tcPr>
          <w:p w14:paraId="3A69612E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77C1F3AE" w14:textId="7C1681DF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E126F">
              <w:rPr>
                <w:rFonts w:asciiTheme="majorBidi" w:hAnsiTheme="majorBidi" w:hint="eastAsia"/>
                <w:sz w:val="28"/>
                <w:cs/>
              </w:rPr>
              <w:t>(15</w:t>
            </w:r>
            <w:r w:rsidRPr="00CE126F">
              <w:rPr>
                <w:rFonts w:asciiTheme="majorBidi" w:hAnsiTheme="majorBidi" w:cstheme="majorBidi" w:hint="eastAsia"/>
                <w:sz w:val="28"/>
              </w:rPr>
              <w:t>,</w:t>
            </w:r>
            <w:r w:rsidRPr="00CE126F">
              <w:rPr>
                <w:rFonts w:asciiTheme="majorBidi" w:hAnsiTheme="majorBidi" w:hint="eastAsia"/>
                <w:sz w:val="28"/>
                <w:cs/>
              </w:rPr>
              <w:t>956)</w:t>
            </w:r>
          </w:p>
        </w:tc>
        <w:tc>
          <w:tcPr>
            <w:tcW w:w="90" w:type="dxa"/>
            <w:vAlign w:val="center"/>
          </w:tcPr>
          <w:p w14:paraId="66AE4F79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82BB923" w14:textId="0C09108A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(1,364)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8567BF6" w14:textId="3B81AF1E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(867)</w:t>
            </w:r>
          </w:p>
        </w:tc>
      </w:tr>
      <w:tr w:rsidR="00F75F87" w:rsidRPr="00196B21" w14:paraId="36D4CED1" w14:textId="77777777" w:rsidTr="004B0C8A">
        <w:trPr>
          <w:gridAfter w:val="1"/>
          <w:wAfter w:w="141" w:type="dxa"/>
          <w:trHeight w:val="17"/>
        </w:trPr>
        <w:tc>
          <w:tcPr>
            <w:tcW w:w="4229" w:type="dxa"/>
          </w:tcPr>
          <w:p w14:paraId="1186302B" w14:textId="1F4212E1" w:rsidR="00F75F87" w:rsidRPr="00196B21" w:rsidRDefault="00F75F87" w:rsidP="00F75F87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ตามบัญชีปลายงวด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2654671E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138,524</w:t>
            </w:r>
          </w:p>
        </w:tc>
        <w:tc>
          <w:tcPr>
            <w:tcW w:w="90" w:type="dxa"/>
          </w:tcPr>
          <w:p w14:paraId="6F486F7B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5B22BB4A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130,251</w:t>
            </w:r>
          </w:p>
        </w:tc>
        <w:tc>
          <w:tcPr>
            <w:tcW w:w="90" w:type="dxa"/>
          </w:tcPr>
          <w:p w14:paraId="47FFB2F9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6FE87373" w:rsidR="00F75F87" w:rsidRPr="00196B21" w:rsidRDefault="00753C80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16,774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87106" w14:textId="021A7D96" w:rsidR="00F75F87" w:rsidRPr="00196B21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4,714</w:t>
            </w:r>
          </w:p>
        </w:tc>
      </w:tr>
    </w:tbl>
    <w:p w14:paraId="70FACCF8" w14:textId="77777777" w:rsidR="007063AA" w:rsidRPr="00AE22C5" w:rsidRDefault="007063AA" w:rsidP="00AE22C5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534F7909" w14:textId="7CE0068B" w:rsidR="0038576C" w:rsidRPr="00B118B0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สิทธิการเช่า</w:t>
      </w:r>
    </w:p>
    <w:p w14:paraId="53A130AD" w14:textId="5E7BC143" w:rsidR="00722CAA" w:rsidRPr="00722CAA" w:rsidRDefault="00722CAA" w:rsidP="00722CAA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722CAA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</w:t>
      </w:r>
      <w:r w:rsidRPr="00722CAA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บัญชี</w:t>
      </w:r>
      <w:r w:rsidRPr="00722CAA">
        <w:rPr>
          <w:rFonts w:asciiTheme="majorBidi" w:hAnsiTheme="majorBidi" w:cstheme="majorBidi"/>
          <w:color w:val="000000"/>
          <w:spacing w:val="-2"/>
          <w:sz w:val="28"/>
          <w:cs/>
        </w:rPr>
        <w:t>สิทธิการเช่า สำหรับงวด</w:t>
      </w:r>
      <w:r w:rsidRPr="00722CAA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722CAA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722CAA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22CA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722CAA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22CA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22CA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722CA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722CA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22CAA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  <w:r w:rsidR="002456C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84AAE">
        <w:rPr>
          <w:rFonts w:asciiTheme="majorBidi" w:hAnsiTheme="majorBidi" w:cstheme="majorBidi" w:hint="cs"/>
          <w:color w:val="000000"/>
          <w:spacing w:val="-2"/>
          <w:sz w:val="28"/>
          <w:cs/>
        </w:rPr>
        <w:t>(งบการเงินเฉพาะกิจการ</w:t>
      </w:r>
      <w:r w:rsidR="00324843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="006C05C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C66ED0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ไม่มี)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86"/>
        <w:gridCol w:w="1084"/>
        <w:gridCol w:w="86"/>
        <w:gridCol w:w="1174"/>
        <w:gridCol w:w="90"/>
        <w:gridCol w:w="1170"/>
      </w:tblGrid>
      <w:tr w:rsidR="0038576C" w:rsidRPr="00196B21" w14:paraId="12933B73" w14:textId="77777777" w:rsidTr="00FC65A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FC65A7" w:rsidRPr="00196B21" w14:paraId="5EABCEF5" w14:textId="77777777" w:rsidTr="00FC65A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FC65A7" w:rsidRPr="00196B21" w:rsidRDefault="00FC65A7" w:rsidP="00FC65A7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6413E" w14:textId="22B4E5AA" w:rsidR="00FC65A7" w:rsidRPr="00196B21" w:rsidRDefault="00FC65A7" w:rsidP="00FC65A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FC65A7" w:rsidRPr="00196B21" w:rsidRDefault="00FC65A7" w:rsidP="00FC65A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56A4C" w14:textId="08271B14" w:rsidR="00FC65A7" w:rsidRPr="00196B21" w:rsidRDefault="00FC65A7" w:rsidP="00FC65A7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22CAA" w:rsidRPr="00196B21" w14:paraId="1BB714A6" w14:textId="77777777" w:rsidTr="00FC65A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722CAA" w:rsidRPr="00196B21" w:rsidRDefault="00722CAA" w:rsidP="00722CAA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6489" w14:textId="4B396FC7" w:rsidR="00722CAA" w:rsidRPr="00196B21" w:rsidRDefault="00722CAA" w:rsidP="00722CA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97AAD2" w14:textId="77777777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145A" w14:textId="10DB6189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6ADFF58A" w:rsidR="00722CAA" w:rsidRPr="00196B21" w:rsidRDefault="00722CAA" w:rsidP="00722CAA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1A1C1" w14:textId="7FC32BF0" w:rsidR="00722CAA" w:rsidRPr="00196B21" w:rsidRDefault="00722CAA" w:rsidP="00722CA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196B21" w14:paraId="613B4803" w14:textId="77777777" w:rsidTr="00FC65A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F75F87" w:rsidRPr="00196B21" w:rsidRDefault="00F75F87" w:rsidP="00F75F87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A205" w14:textId="18A6BBB2" w:rsidR="00F75F87" w:rsidRPr="00196B21" w:rsidRDefault="00F75F87" w:rsidP="00F75F87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39DD" w14:textId="7582092B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3C5A15E9" w:rsidR="00F75F87" w:rsidRPr="00196B21" w:rsidRDefault="00F75F87" w:rsidP="00F75F87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202F2A58" w:rsidR="00F75F87" w:rsidRPr="00196B21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C65A7" w:rsidRPr="00FB48DF" w14:paraId="4DAAE643" w14:textId="77777777" w:rsidTr="00FC65A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44564838" w:rsidR="00FC65A7" w:rsidRPr="00FB48DF" w:rsidRDefault="00FC65A7" w:rsidP="00FC65A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B48DF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8E8C" w14:textId="4C01C26F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FC65A7" w:rsidRPr="00FB48DF" w:rsidRDefault="00FC65A7" w:rsidP="00FC65A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C0FD3" w14:textId="4F7B65EB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FC65A7" w:rsidRPr="00FB48DF" w:rsidRDefault="00FC65A7" w:rsidP="00FC65A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0F08B49E" w:rsidR="00FC65A7" w:rsidRPr="00FB48DF" w:rsidRDefault="00FC65A7" w:rsidP="00FC65A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61,802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FC65A7" w:rsidRPr="00FB48DF" w:rsidRDefault="00FC65A7" w:rsidP="00FC65A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66A33CEC" w:rsidR="00FC65A7" w:rsidRPr="00FB48DF" w:rsidRDefault="00FC65A7" w:rsidP="00FC65A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64</w:t>
            </w:r>
            <w:r w:rsidRPr="00657820">
              <w:rPr>
                <w:rFonts w:asciiTheme="majorBidi" w:hAnsiTheme="majorBidi" w:cstheme="majorBidi"/>
                <w:sz w:val="28"/>
              </w:rPr>
              <w:t>,393</w:t>
            </w:r>
          </w:p>
        </w:tc>
      </w:tr>
      <w:tr w:rsidR="00FC65A7" w:rsidRPr="00FB48DF" w14:paraId="21D34CF9" w14:textId="77777777" w:rsidTr="00FB48D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CBA080" w14:textId="29ACC45B" w:rsidR="00FC65A7" w:rsidRPr="00FB48DF" w:rsidRDefault="00FC65A7" w:rsidP="00FC65A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B48DF">
              <w:rPr>
                <w:rFonts w:hint="cs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Pr="00FB48DF">
              <w:rPr>
                <w:b w:val="0"/>
                <w:bCs w:val="0"/>
                <w:spacing w:val="-4"/>
                <w:sz w:val="28"/>
                <w:szCs w:val="28"/>
              </w:rPr>
              <w:t xml:space="preserve">: </w:t>
            </w:r>
            <w:r w:rsidRPr="00FB48DF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930F5" w14:textId="0EB524F3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F467" w14:textId="77777777" w:rsidR="00FC65A7" w:rsidRPr="00FB48DF" w:rsidRDefault="00FC65A7" w:rsidP="00FC65A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059D" w14:textId="7A8D02E6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EC049E" w14:textId="77777777" w:rsidR="00FC65A7" w:rsidRPr="00FB48DF" w:rsidRDefault="00FC65A7" w:rsidP="00FC65A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179FE2A" w14:textId="02F05CF0" w:rsidR="00FC65A7" w:rsidRPr="00FB48DF" w:rsidRDefault="00FC65A7" w:rsidP="00FC65A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4B40" w14:textId="77777777" w:rsidR="00FC65A7" w:rsidRPr="00FB48DF" w:rsidRDefault="00FC65A7" w:rsidP="00FC65A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BC6B8" w14:textId="1C38837C" w:rsidR="00FC65A7" w:rsidRPr="00FB48DF" w:rsidRDefault="00FC65A7" w:rsidP="00FC65A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C65A7" w:rsidRPr="00FB48DF" w14:paraId="1B493245" w14:textId="77777777" w:rsidTr="00FC65A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5F4BEA5E" w:rsidR="00FC65A7" w:rsidRPr="00FB48DF" w:rsidRDefault="00FC65A7" w:rsidP="00FC65A7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8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B48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FB48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FB48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  <w:r w:rsidRPr="00FB48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21F10" w14:textId="688A1CE3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FC65A7" w:rsidRPr="00FB48DF" w:rsidRDefault="00FC65A7" w:rsidP="00FC65A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CEDE" w14:textId="56572743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FC65A7" w:rsidRPr="00FB48DF" w:rsidRDefault="00FC65A7" w:rsidP="00FC65A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27AA1F8" w14:textId="3BFB5E8C" w:rsidR="00FC65A7" w:rsidRPr="00FB48DF" w:rsidRDefault="00FC65A7" w:rsidP="00FC65A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(660)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FC65A7" w:rsidRPr="00FB48DF" w:rsidRDefault="00FC65A7" w:rsidP="00FC65A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09D3D66" w14:textId="4767FC55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(2,591)</w:t>
            </w:r>
          </w:p>
        </w:tc>
      </w:tr>
      <w:tr w:rsidR="00FC65A7" w:rsidRPr="00196B21" w14:paraId="38329ACB" w14:textId="77777777" w:rsidTr="00FC65A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6C78530A" w:rsidR="00FC65A7" w:rsidRPr="00FB48DF" w:rsidRDefault="00FC65A7" w:rsidP="00FC65A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8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BE12" w14:textId="65171FFB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FC65A7" w:rsidRPr="00FB48DF" w:rsidRDefault="00FC65A7" w:rsidP="00FC65A7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AF75" w14:textId="158331B8" w:rsidR="00FC65A7" w:rsidRPr="00FB48DF" w:rsidRDefault="00FC65A7" w:rsidP="00FC65A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FC65A7" w:rsidRPr="00FB48DF" w:rsidRDefault="00FC65A7" w:rsidP="00FC65A7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</w:tcPr>
          <w:p w14:paraId="5FE5CCC8" w14:textId="1AD5CE18" w:rsidR="00FC65A7" w:rsidRPr="00FB48DF" w:rsidRDefault="00FC65A7" w:rsidP="00FC65A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61,142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FC65A7" w:rsidRPr="00FB48DF" w:rsidRDefault="00FC65A7" w:rsidP="00FC65A7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7A3C52D0" w:rsidR="00FC65A7" w:rsidRPr="00ED6D91" w:rsidRDefault="00FC65A7" w:rsidP="00FC65A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61,802</w:t>
            </w:r>
          </w:p>
        </w:tc>
      </w:tr>
    </w:tbl>
    <w:p w14:paraId="6494FDA6" w14:textId="77777777" w:rsidR="00A85F42" w:rsidRDefault="00A85F42" w:rsidP="00A85F4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46D13AC7" w14:textId="34829878" w:rsidR="0038576C" w:rsidRPr="00A85F42" w:rsidRDefault="0038576C" w:rsidP="00A85F42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A85F42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7E9162F9" w14:textId="260A341D" w:rsidR="000E7875" w:rsidRPr="000E7875" w:rsidRDefault="000E7875" w:rsidP="000E787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0E787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Pr="000E7875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0E7875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0E787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0E787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0E787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0E787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0E787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0E787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0E7875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34EC4" w14:paraId="6A44504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3223" w:rsidRPr="00834EC4" w14:paraId="30DDB612" w14:textId="77777777" w:rsidTr="004B0C8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EE3223" w:rsidRPr="0098741A" w:rsidRDefault="00EE3223" w:rsidP="00EE3223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42460D14" w:rsidR="00EE3223" w:rsidRPr="0098741A" w:rsidRDefault="00EE3223" w:rsidP="00EE3223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EE3223" w:rsidRPr="0098741A" w:rsidRDefault="00EE3223" w:rsidP="00EE322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3E56FF55" w:rsidR="00EE3223" w:rsidRPr="0098741A" w:rsidRDefault="00EE3223" w:rsidP="00EE322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EE3223" w:rsidRPr="0098741A" w:rsidRDefault="00EE3223" w:rsidP="00EE322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2E8DEAE7" w:rsidR="00EE3223" w:rsidRPr="0098741A" w:rsidRDefault="00EE3223" w:rsidP="00EE322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EE3223" w:rsidRPr="0098741A" w:rsidRDefault="00EE3223" w:rsidP="00EE322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3B4BF4" w14:textId="6F63831B" w:rsidR="00EE3223" w:rsidRPr="0098741A" w:rsidRDefault="00EE3223" w:rsidP="00EE322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834EC4" w14:paraId="35334A30" w14:textId="77777777" w:rsidTr="004B0C8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F75F87" w:rsidRPr="0098741A" w:rsidRDefault="00F75F87" w:rsidP="00F75F87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5B24DDB5" w:rsidR="00F75F87" w:rsidRPr="0098741A" w:rsidRDefault="00F75F87" w:rsidP="00F75F87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F75F87" w:rsidRPr="0098741A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11C68246" w:rsidR="00F75F87" w:rsidRPr="0098741A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F75F87" w:rsidRPr="0098741A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66F37C89" w:rsidR="00F75F87" w:rsidRPr="0098741A" w:rsidRDefault="00F75F87" w:rsidP="00F75F87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F75F87" w:rsidRPr="0098741A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E691E" w14:textId="079EFD1F" w:rsidR="00F75F87" w:rsidRPr="0098741A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75F87" w:rsidRPr="00834EC4" w14:paraId="0D3CA2CF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F75F87" w:rsidRPr="0098741A" w:rsidRDefault="00F75F87" w:rsidP="00F75F8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09F4E7F7" w:rsidR="00F75F87" w:rsidRPr="0098741A" w:rsidRDefault="00A5661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1,363,132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F75F87" w:rsidRPr="0098741A" w:rsidRDefault="00F75F87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07E80FCC" w:rsidR="00F75F87" w:rsidRPr="00505FC3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40CD4">
              <w:rPr>
                <w:rFonts w:asciiTheme="majorBidi" w:hAnsiTheme="majorBidi" w:cstheme="majorBidi" w:hint="eastAsia"/>
                <w:sz w:val="28"/>
              </w:rPr>
              <w:t>1,413,934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F75F87" w:rsidRPr="00505FC3" w:rsidRDefault="00F75F87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74F9CE9D" w:rsidR="00F75F87" w:rsidRPr="00505FC3" w:rsidRDefault="00D70B3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F75F87" w:rsidRPr="00505FC3" w:rsidRDefault="00F75F87" w:rsidP="00F75F8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4B2C344D" w:rsidR="00F75F87" w:rsidRPr="00505FC3" w:rsidRDefault="00F75F87" w:rsidP="00F75F8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874</w:t>
            </w:r>
          </w:p>
        </w:tc>
      </w:tr>
      <w:tr w:rsidR="00F75F87" w:rsidRPr="00834EC4" w14:paraId="028D5C52" w14:textId="77777777" w:rsidTr="00A16D4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65669780" w:rsidR="00F75F87" w:rsidRPr="008F5C3B" w:rsidRDefault="001B6AE8" w:rsidP="00F75F8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B6AE8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1A39E751" w:rsidR="00F75F87" w:rsidRPr="008F5C3B" w:rsidRDefault="00D70B3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F75F87" w:rsidRPr="008F5C3B" w:rsidRDefault="00F75F87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12A29F71" w:rsidR="00F75F87" w:rsidRPr="008F5C3B" w:rsidRDefault="00F75F87" w:rsidP="00F75F87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497480">
              <w:rPr>
                <w:rFonts w:asciiTheme="majorBidi" w:hAnsiTheme="majorBidi" w:cstheme="majorBidi" w:hint="eastAsia"/>
                <w:sz w:val="28"/>
              </w:rPr>
              <w:t>28,565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F75F87" w:rsidRPr="008F5C3B" w:rsidRDefault="00F75F87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2E786050" w:rsidR="00F75F87" w:rsidRPr="0098741A" w:rsidRDefault="00D70B3C" w:rsidP="00F75F8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F75F87" w:rsidRPr="0098741A" w:rsidRDefault="00F75F87" w:rsidP="00F75F8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492076F3" w:rsidR="00F75F87" w:rsidRPr="0098741A" w:rsidRDefault="004370C6" w:rsidP="00F75F8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7762D6" w:rsidRPr="00834EC4" w14:paraId="2B6446E7" w14:textId="77777777" w:rsidTr="00A16D4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56EAB6" w14:textId="789D382A" w:rsidR="007762D6" w:rsidRPr="001B6AE8" w:rsidRDefault="007762D6" w:rsidP="00F75F8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11EB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70435" w14:textId="42C8011D" w:rsidR="007762D6" w:rsidRDefault="007762D6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5905" w14:textId="77777777" w:rsidR="007762D6" w:rsidRPr="008F5C3B" w:rsidRDefault="007762D6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E0A5" w14:textId="4A16952D" w:rsidR="007762D6" w:rsidRPr="00497480" w:rsidRDefault="00211EBB" w:rsidP="00F75F87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9EECE3" w14:textId="77777777" w:rsidR="007762D6" w:rsidRPr="008F5C3B" w:rsidRDefault="007762D6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29D39" w14:textId="4D89FD21" w:rsidR="007762D6" w:rsidRDefault="00211EBB" w:rsidP="00F75F8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68EF6" w14:textId="77777777" w:rsidR="007762D6" w:rsidRPr="0098741A" w:rsidRDefault="007762D6" w:rsidP="00F75F8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6BED" w14:textId="02DB38EE" w:rsidR="007762D6" w:rsidRDefault="00211EBB" w:rsidP="00F75F8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1B6AE8" w:rsidRPr="00834EC4" w14:paraId="127E1070" w14:textId="77777777" w:rsidTr="00A16D4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DC4BA5" w14:textId="4BFABC49" w:rsidR="001B6AE8" w:rsidRPr="001B6AE8" w:rsidRDefault="001B6AE8" w:rsidP="00F75F8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 w:rsidRPr="001B6AE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EE2BE" w14:textId="3A6BBE02" w:rsidR="001B6AE8" w:rsidRPr="008F5C3B" w:rsidRDefault="00D70B3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58C8" w14:textId="77777777" w:rsidR="001B6AE8" w:rsidRPr="008F5C3B" w:rsidRDefault="001B6AE8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CE9E" w14:textId="6E79DF84" w:rsidR="001B6AE8" w:rsidRPr="00497480" w:rsidRDefault="001B6AE8" w:rsidP="00F75F87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A54B3" w14:textId="77777777" w:rsidR="001B6AE8" w:rsidRPr="008F5C3B" w:rsidRDefault="001B6AE8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00D93" w14:textId="5B139987" w:rsidR="001B6AE8" w:rsidRPr="0098741A" w:rsidRDefault="00D70B3C" w:rsidP="00F75F8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25A33B" w14:textId="77777777" w:rsidR="001B6AE8" w:rsidRPr="0098741A" w:rsidRDefault="001B6AE8" w:rsidP="00F75F8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FEAE" w14:textId="73E9D4EB" w:rsidR="001B6AE8" w:rsidRPr="00D4670B" w:rsidRDefault="004370C6" w:rsidP="00F75F8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8"/>
                <w:cs/>
              </w:rPr>
            </w:pPr>
            <w:r w:rsidRPr="00D4670B">
              <w:rPr>
                <w:rFonts w:asciiTheme="majorBidi" w:hAnsiTheme="majorBidi" w:hint="eastAsia"/>
                <w:sz w:val="28"/>
                <w:cs/>
              </w:rPr>
              <w:t>16</w:t>
            </w:r>
            <w:r w:rsidR="00021BA3">
              <w:rPr>
                <w:rFonts w:asciiTheme="majorBidi" w:hAnsiTheme="majorBidi"/>
                <w:sz w:val="28"/>
              </w:rPr>
              <w:t>7</w:t>
            </w:r>
          </w:p>
        </w:tc>
      </w:tr>
      <w:tr w:rsidR="00F75F87" w:rsidRPr="00D4670B" w14:paraId="0696003C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2B836E5B" w:rsidR="00F75F87" w:rsidRPr="004370C6" w:rsidRDefault="00F75F87" w:rsidP="00F75F8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370C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370C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4370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4370C6">
              <w:rPr>
                <w:rFonts w:asciiTheme="majorBidi" w:hAnsi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52651ED1" w:rsidR="00F75F87" w:rsidRPr="004370C6" w:rsidRDefault="00D70B3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F75F87" w:rsidRPr="004370C6" w:rsidRDefault="00F75F87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6A72A5AB" w:rsidR="00F75F87" w:rsidRPr="004370C6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370C6">
              <w:rPr>
                <w:rFonts w:asciiTheme="majorBidi" w:hAnsiTheme="majorBidi" w:hint="cs"/>
                <w:sz w:val="28"/>
                <w:cs/>
              </w:rPr>
              <w:t>(</w:t>
            </w:r>
            <w:r w:rsidR="001B6AE8" w:rsidRPr="004370C6">
              <w:rPr>
                <w:rFonts w:asciiTheme="majorBidi" w:hAnsiTheme="majorBidi"/>
                <w:sz w:val="28"/>
              </w:rPr>
              <w:t>4</w:t>
            </w:r>
            <w:r w:rsidRPr="004370C6">
              <w:rPr>
                <w:rFonts w:asciiTheme="majorBidi" w:hAnsiTheme="majorBidi" w:cstheme="majorBidi" w:hint="eastAsia"/>
                <w:sz w:val="28"/>
              </w:rPr>
              <w:t>,</w:t>
            </w:r>
            <w:r w:rsidR="001B6AE8" w:rsidRPr="004370C6">
              <w:rPr>
                <w:rFonts w:asciiTheme="majorBidi" w:hAnsiTheme="majorBidi"/>
                <w:sz w:val="28"/>
              </w:rPr>
              <w:t>146</w:t>
            </w:r>
            <w:r w:rsidRPr="004370C6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F75F87" w:rsidRPr="003F46A7" w:rsidRDefault="00F75F87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19F5C04A" w:rsidR="00F75F87" w:rsidRPr="00D70B3C" w:rsidRDefault="00D70B3C" w:rsidP="00F75F8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70B3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F75F87" w:rsidRPr="00D70B3C" w:rsidRDefault="00F75F87" w:rsidP="00F75F8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058C1A76" w:rsidR="00F75F87" w:rsidRPr="00D70B3C" w:rsidRDefault="00F75F87" w:rsidP="00F75F8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70B3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222D6" w:rsidRPr="00D4670B" w14:paraId="74267D35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F53AF1" w14:textId="1D8C4995" w:rsidR="002222D6" w:rsidRPr="004370C6" w:rsidRDefault="00211EBB" w:rsidP="00211EBB">
            <w:pPr>
              <w:pStyle w:val="Heading5"/>
              <w:keepNext w:val="0"/>
              <w:spacing w:line="240" w:lineRule="auto"/>
              <w:ind w:left="537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211EBB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2E44E" w14:textId="723920A9" w:rsidR="002222D6" w:rsidRDefault="002222D6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3304" w14:textId="77777777" w:rsidR="002222D6" w:rsidRPr="004370C6" w:rsidRDefault="002222D6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0083" w14:textId="6AF16758" w:rsidR="002222D6" w:rsidRPr="004370C6" w:rsidRDefault="00211EBB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F7630" w14:textId="77777777" w:rsidR="002222D6" w:rsidRPr="003F46A7" w:rsidRDefault="002222D6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5C5B1" w14:textId="0D835832" w:rsidR="002222D6" w:rsidRPr="00D70B3C" w:rsidRDefault="00211EBB" w:rsidP="00F75F8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DB7E4" w14:textId="77777777" w:rsidR="002222D6" w:rsidRPr="00D70B3C" w:rsidRDefault="002222D6" w:rsidP="00F75F8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74A68E" w14:textId="2F23AFDE" w:rsidR="002222D6" w:rsidRPr="00D70B3C" w:rsidRDefault="00211EBB" w:rsidP="00F75F8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834EC4" w14:paraId="616CB7E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4EC069C8" w:rsidR="00F75F87" w:rsidRPr="0098741A" w:rsidRDefault="00F75F87" w:rsidP="00F75F87">
            <w:pPr>
              <w:pStyle w:val="Heading5"/>
              <w:keepNext w:val="0"/>
              <w:spacing w:line="240" w:lineRule="auto"/>
              <w:ind w:left="537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E3BF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4E909541" w:rsidR="00F75F87" w:rsidRPr="0098741A" w:rsidRDefault="00D70B3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(17,749)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F75F87" w:rsidRPr="0098741A" w:rsidRDefault="00F75F87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06A5EC9B" w:rsidR="00F75F87" w:rsidRPr="0098741A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15F00">
              <w:rPr>
                <w:rFonts w:asciiTheme="majorBidi" w:hAnsiTheme="majorBidi" w:cstheme="majorBidi" w:hint="eastAsia"/>
                <w:sz w:val="28"/>
              </w:rPr>
              <w:t>(75,478)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F75F87" w:rsidRPr="0098741A" w:rsidRDefault="00F75F87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44597989" w:rsidR="00F75F87" w:rsidRPr="0098741A" w:rsidRDefault="00D70B3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F75F87" w:rsidRPr="0098741A" w:rsidRDefault="00F75F87" w:rsidP="00F75F8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51605EA6" w:rsidR="00F75F87" w:rsidRPr="0098741A" w:rsidRDefault="00F75F87" w:rsidP="00F75F8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</w:t>
            </w:r>
            <w:r w:rsidR="00CC4721">
              <w:rPr>
                <w:rFonts w:asciiTheme="majorBidi" w:hAnsiTheme="majorBidi" w:cstheme="majorBidi"/>
                <w:sz w:val="28"/>
              </w:rPr>
              <w:t>48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F75F87" w:rsidRPr="00CB239F" w14:paraId="491ED8C5" w14:textId="77777777" w:rsidTr="004B0C8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F75F87" w:rsidRPr="0098741A" w:rsidRDefault="00F75F87" w:rsidP="00F75F8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78DAB653" w:rsidR="00F75F87" w:rsidRPr="0098741A" w:rsidRDefault="00D70B3C" w:rsidP="00F75F87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1,357,531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F75F87" w:rsidRPr="0098741A" w:rsidRDefault="00F75F87" w:rsidP="00F75F87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AE98C6" w14:textId="18464EE7" w:rsidR="00F75F87" w:rsidRPr="0098741A" w:rsidRDefault="00F75F87" w:rsidP="00F75F87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1,363,132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F75F87" w:rsidRPr="0098741A" w:rsidRDefault="00F75F87" w:rsidP="00F75F87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18D2D2F5" w:rsidR="00F75F87" w:rsidRPr="0098741A" w:rsidRDefault="00D70B3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F75F87" w:rsidRPr="0098741A" w:rsidRDefault="00F75F87" w:rsidP="00F75F87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72EE74CF" w:rsidR="00F75F87" w:rsidRPr="0098741A" w:rsidRDefault="00F75F87" w:rsidP="00F75F8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893</w:t>
            </w:r>
          </w:p>
        </w:tc>
      </w:tr>
    </w:tbl>
    <w:p w14:paraId="0ACD2FF2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88D4DCD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E54C2DF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603FB2F" w14:textId="77777777" w:rsidR="00CF4794" w:rsidRPr="000F5C47" w:rsidRDefault="00CF4794" w:rsidP="000F5C47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36BDFD1C" w14:textId="2F8C35CA" w:rsidR="00F53166" w:rsidRPr="00B118B0" w:rsidRDefault="00D173E3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เงินเบิกเกินบัญชี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จากสถาบันการเงิน</w:t>
      </w:r>
    </w:p>
    <w:p w14:paraId="3333B804" w14:textId="30F848B2" w:rsidR="00B249AE" w:rsidRPr="00B118B0" w:rsidRDefault="009E4C64" w:rsidP="00B249A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</w:t>
      </w:r>
      <w:r w:rsidR="00D173E3">
        <w:rPr>
          <w:rFonts w:asciiTheme="majorBidi" w:hAnsiTheme="majorBidi" w:cstheme="majorBidi" w:hint="cs"/>
          <w:color w:val="000000"/>
          <w:spacing w:val="-2"/>
          <w:sz w:val="28"/>
          <w:cs/>
        </w:rPr>
        <w:t>เบิกเกินบัญชี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จากสถาบันการเงิน ณ วันที่ </w:t>
      </w:r>
      <w:r w:rsidR="00B249AE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B249A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B249AE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B249AE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249AE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B249AE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49AE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B249AE" w:rsidRPr="00B118B0" w:rsidRDefault="00B249AE" w:rsidP="00B249A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03AFBDB3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B249AE" w:rsidRPr="00B118B0" w:rsidRDefault="00B249AE" w:rsidP="00B249A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E964601" w:rsidR="00B249AE" w:rsidRPr="00B118B0" w:rsidRDefault="00B249AE" w:rsidP="00B249A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1426A04C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3F20BC79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5CBD4B3B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33231DBD" w:rsidR="00B249AE" w:rsidRPr="00B118B0" w:rsidRDefault="00B249AE" w:rsidP="00B249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F75F87" w:rsidRPr="00B118B0" w:rsidRDefault="00F75F87" w:rsidP="00F75F8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68D99C42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72" w:type="dxa"/>
          </w:tcPr>
          <w:p w14:paraId="28B7D629" w14:textId="77777777" w:rsidR="00F75F87" w:rsidRPr="00B118B0" w:rsidRDefault="00F75F87" w:rsidP="00F75F87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3694AE46" w:rsidR="00F75F87" w:rsidRPr="00B118B0" w:rsidRDefault="00F75F87" w:rsidP="00F75F87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580DC000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72" w:type="dxa"/>
          </w:tcPr>
          <w:p w14:paraId="643B5451" w14:textId="7777777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6151A1F6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72" w:type="dxa"/>
          </w:tcPr>
          <w:p w14:paraId="768D0B10" w14:textId="7777777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476A7148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7F0330E0" w14:textId="7777777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0FD4238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45D8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F75F87" w:rsidRPr="00B118B0" w14:paraId="7DFAEF16" w14:textId="77777777" w:rsidTr="00EF57E4">
        <w:tc>
          <w:tcPr>
            <w:tcW w:w="2340" w:type="dxa"/>
          </w:tcPr>
          <w:p w14:paraId="570FC8F8" w14:textId="5CD6CD95" w:rsidR="00F75F87" w:rsidRPr="00B118B0" w:rsidRDefault="0061205B" w:rsidP="000331A0">
            <w:pPr>
              <w:ind w:left="225" w:right="-108" w:hanging="171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เบิกเกินบัญชี</w:t>
            </w:r>
            <w:r w:rsidR="00CE105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                  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1768AFE" w14:textId="4A69D50A" w:rsidR="00F75F87" w:rsidRPr="000B1C34" w:rsidRDefault="00A32592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0F5C47">
              <w:rPr>
                <w:rFonts w:asciiTheme="majorBidi" w:hAnsiTheme="majorBidi" w:cstheme="majorBidi"/>
                <w:sz w:val="28"/>
              </w:rPr>
              <w:t>7.55</w:t>
            </w:r>
          </w:p>
        </w:tc>
        <w:tc>
          <w:tcPr>
            <w:tcW w:w="72" w:type="dxa"/>
          </w:tcPr>
          <w:p w14:paraId="1C7C0F32" w14:textId="77777777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8252DB" w14:textId="77777777" w:rsidR="0061205B" w:rsidRDefault="0061205B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0B8B83" w14:textId="765FBA7D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72" w:type="dxa"/>
          </w:tcPr>
          <w:p w14:paraId="10E225B1" w14:textId="77777777" w:rsidR="00F75F87" w:rsidRPr="00B118B0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3FE692A9" w:rsidR="00F75F87" w:rsidRPr="00FB223D" w:rsidRDefault="00A32592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82644B">
              <w:rPr>
                <w:rFonts w:asciiTheme="majorBidi" w:hAnsiTheme="majorBidi" w:cstheme="majorBidi"/>
                <w:sz w:val="28"/>
              </w:rPr>
              <w:t>1,905</w:t>
            </w:r>
          </w:p>
        </w:tc>
        <w:tc>
          <w:tcPr>
            <w:tcW w:w="72" w:type="dxa"/>
          </w:tcPr>
          <w:p w14:paraId="719C5B14" w14:textId="77777777" w:rsidR="00F75F87" w:rsidRPr="00B118B0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8D73A5D" w14:textId="77777777" w:rsidR="0061205B" w:rsidRDefault="0061205B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C936B3D" w14:textId="0FB188BB" w:rsidR="00F75F87" w:rsidRPr="00B118B0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3D068847" w14:textId="77777777" w:rsidR="00F75F87" w:rsidRPr="00B118B0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682D7682" w:rsidR="00F75F87" w:rsidRPr="00B118B0" w:rsidRDefault="0082644B" w:rsidP="00F75F8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90" w:type="dxa"/>
          </w:tcPr>
          <w:p w14:paraId="13C24AEC" w14:textId="77777777" w:rsidR="00F75F87" w:rsidRPr="00B118B0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6570AE8" w14:textId="77777777" w:rsidR="0061205B" w:rsidRDefault="0061205B" w:rsidP="00F75F8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68DB90" w14:textId="63E6BFC0" w:rsidR="00F75F87" w:rsidRPr="00B118B0" w:rsidRDefault="00F75F87" w:rsidP="00F75F8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F75F87" w:rsidRPr="00B118B0" w:rsidRDefault="00F75F87" w:rsidP="00F75F8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F75F87" w:rsidRPr="00B118B0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F75F87" w:rsidRPr="00B118B0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F75F87" w:rsidRPr="00B118B0" w:rsidRDefault="00F75F87" w:rsidP="00F75F8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F75F87" w:rsidRPr="00B118B0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203D6652" w:rsidR="00F75F87" w:rsidRPr="00FB223D" w:rsidRDefault="0082644B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1,905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F75F87" w:rsidRPr="00440DFB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55FDD26F" w:rsidR="00F75F87" w:rsidRPr="00440DFB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F75F87" w:rsidRPr="00B118B0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3328583B" w:rsidR="00F75F87" w:rsidRPr="00B118B0" w:rsidRDefault="0082644B" w:rsidP="00F75F8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F75F87" w:rsidRPr="00B118B0" w:rsidRDefault="00F75F87" w:rsidP="00F75F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1545683D" w:rsidR="00F75F87" w:rsidRPr="00B118B0" w:rsidRDefault="00F75F87" w:rsidP="00F75F8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C8689E8" w14:textId="52971F70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47E5B2B7" w14:textId="39A4987D" w:rsidR="00795752" w:rsidRPr="00795752" w:rsidRDefault="00795752" w:rsidP="00EC0C37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95752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79575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9575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79575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9575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795752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9575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9575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79575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74DCA">
        <w:trPr>
          <w:trHeight w:val="323"/>
          <w:tblHeader/>
        </w:trPr>
        <w:tc>
          <w:tcPr>
            <w:tcW w:w="4680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74DCA">
        <w:trPr>
          <w:trHeight w:val="323"/>
          <w:tblHeader/>
        </w:trPr>
        <w:tc>
          <w:tcPr>
            <w:tcW w:w="4680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95752" w:rsidRPr="00B118B0" w14:paraId="121101C2" w14:textId="77777777" w:rsidTr="00374DCA">
        <w:trPr>
          <w:trHeight w:val="309"/>
          <w:tblHeader/>
        </w:trPr>
        <w:tc>
          <w:tcPr>
            <w:tcW w:w="4680" w:type="dxa"/>
          </w:tcPr>
          <w:p w14:paraId="3AD7EAE4" w14:textId="77777777" w:rsidR="00795752" w:rsidRPr="00B118B0" w:rsidRDefault="00795752" w:rsidP="0079575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368C5656" w:rsidR="00795752" w:rsidRPr="00B118B0" w:rsidRDefault="00795752" w:rsidP="00795752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795752" w:rsidRPr="00B118B0" w:rsidRDefault="00795752" w:rsidP="0079575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5BB2AE01" w:rsidR="00795752" w:rsidRPr="00B118B0" w:rsidRDefault="00795752" w:rsidP="00795752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795752" w:rsidRPr="00B118B0" w:rsidRDefault="00795752" w:rsidP="0079575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5A8532B6" w:rsidR="00795752" w:rsidRPr="00B118B0" w:rsidRDefault="00795752" w:rsidP="00795752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795752" w:rsidRPr="00B118B0" w:rsidRDefault="00795752" w:rsidP="0079575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27F91E58" w:rsidR="00795752" w:rsidRPr="00B118B0" w:rsidRDefault="00795752" w:rsidP="0079575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B118B0" w14:paraId="0E8F6FCE" w14:textId="77777777" w:rsidTr="00374DCA">
        <w:trPr>
          <w:trHeight w:val="336"/>
          <w:tblHeader/>
        </w:trPr>
        <w:tc>
          <w:tcPr>
            <w:tcW w:w="4680" w:type="dxa"/>
          </w:tcPr>
          <w:p w14:paraId="7A20CA6C" w14:textId="77777777" w:rsidR="00F75F87" w:rsidRPr="00B118B0" w:rsidRDefault="00F75F87" w:rsidP="00F75F8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23FD921A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88" w:type="dxa"/>
          </w:tcPr>
          <w:p w14:paraId="2D55FF58" w14:textId="7777777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4FD3796D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88" w:type="dxa"/>
          </w:tcPr>
          <w:p w14:paraId="01C55674" w14:textId="7777777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5ED7056F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88" w:type="dxa"/>
          </w:tcPr>
          <w:p w14:paraId="0894CA93" w14:textId="77777777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4907EFA6" w:rsidR="00F75F87" w:rsidRPr="00B118B0" w:rsidRDefault="00F75F87" w:rsidP="00F75F8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75F87" w:rsidRPr="00B118B0" w14:paraId="4A0924B2" w14:textId="77777777" w:rsidTr="00374DCA">
        <w:trPr>
          <w:trHeight w:val="323"/>
        </w:trPr>
        <w:tc>
          <w:tcPr>
            <w:tcW w:w="4680" w:type="dxa"/>
          </w:tcPr>
          <w:p w14:paraId="4C4F24F1" w14:textId="023B227A" w:rsidR="00F75F87" w:rsidRPr="004E25B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4456E70A" w:rsidR="00F75F87" w:rsidRPr="00ED6D91" w:rsidRDefault="00697C13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2,808</w:t>
            </w:r>
          </w:p>
        </w:tc>
        <w:tc>
          <w:tcPr>
            <w:tcW w:w="88" w:type="dxa"/>
          </w:tcPr>
          <w:p w14:paraId="36597325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4C2DB1BB" w:rsidR="00F75F87" w:rsidRPr="00AD76BD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88" w:type="dxa"/>
          </w:tcPr>
          <w:p w14:paraId="15BC6BCD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602C5870" w:rsidR="00F75F87" w:rsidRPr="00ED6D91" w:rsidRDefault="00B24603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24BEFF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621CC2D1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F75F87" w:rsidRPr="00B118B0" w14:paraId="561E3113" w14:textId="77777777" w:rsidTr="00374DCA">
        <w:trPr>
          <w:trHeight w:val="309"/>
        </w:trPr>
        <w:tc>
          <w:tcPr>
            <w:tcW w:w="4680" w:type="dxa"/>
          </w:tcPr>
          <w:p w14:paraId="038EB26E" w14:textId="4C796310" w:rsidR="00F75F87" w:rsidRPr="004E25B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199ED178" w:rsidR="00F75F87" w:rsidRPr="00ED6D91" w:rsidRDefault="00A27DAA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35,113</w:t>
            </w:r>
          </w:p>
        </w:tc>
        <w:tc>
          <w:tcPr>
            <w:tcW w:w="88" w:type="dxa"/>
          </w:tcPr>
          <w:p w14:paraId="4FA18E52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10083698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47,629</w:t>
            </w:r>
          </w:p>
        </w:tc>
        <w:tc>
          <w:tcPr>
            <w:tcW w:w="88" w:type="dxa"/>
          </w:tcPr>
          <w:p w14:paraId="08C8600D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2049A192" w:rsidR="00F75F87" w:rsidRPr="00ED6D91" w:rsidRDefault="00B24603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D1A9F5B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046AC5D7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F75F87" w:rsidRPr="00B118B0" w14:paraId="5862DBF1" w14:textId="77777777" w:rsidTr="004B0C8A">
        <w:trPr>
          <w:trHeight w:val="309"/>
        </w:trPr>
        <w:tc>
          <w:tcPr>
            <w:tcW w:w="4680" w:type="dxa"/>
          </w:tcPr>
          <w:p w14:paraId="61B8EE42" w14:textId="12FF3300" w:rsidR="00F75F87" w:rsidRPr="004E25B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0E994CC5" w14:textId="7CD6B757" w:rsidR="00F75F87" w:rsidRPr="00ED6D91" w:rsidRDefault="00A27DAA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A22DF89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6E64691" w14:textId="635439F3" w:rsidR="00F75F87" w:rsidRPr="00504B5C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1B2DDA35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18D934" w14:textId="74BC774A" w:rsidR="00F75F87" w:rsidRPr="00ED6D91" w:rsidRDefault="00065F31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59517156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2475DB18" w14:textId="0F346A87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</w:tr>
      <w:tr w:rsidR="00F75F87" w:rsidRPr="00B118B0" w14:paraId="6AA0E1CE" w14:textId="77777777" w:rsidTr="00374DCA">
        <w:trPr>
          <w:trHeight w:val="323"/>
        </w:trPr>
        <w:tc>
          <w:tcPr>
            <w:tcW w:w="4680" w:type="dxa"/>
          </w:tcPr>
          <w:p w14:paraId="70A3353C" w14:textId="0766D369" w:rsidR="00F75F87" w:rsidRPr="004E25B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28E36C05" w:rsidR="00F75F87" w:rsidRPr="00ED6D91" w:rsidRDefault="00A27DAA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9,772</w:t>
            </w:r>
          </w:p>
        </w:tc>
        <w:tc>
          <w:tcPr>
            <w:tcW w:w="88" w:type="dxa"/>
          </w:tcPr>
          <w:p w14:paraId="52521638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5D3761E5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11,176</w:t>
            </w:r>
          </w:p>
        </w:tc>
        <w:tc>
          <w:tcPr>
            <w:tcW w:w="88" w:type="dxa"/>
          </w:tcPr>
          <w:p w14:paraId="1D9A30C2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0ADF31BC" w:rsidR="00F75F87" w:rsidRPr="00ED6D91" w:rsidRDefault="00B24603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1,336</w:t>
            </w:r>
          </w:p>
        </w:tc>
        <w:tc>
          <w:tcPr>
            <w:tcW w:w="88" w:type="dxa"/>
          </w:tcPr>
          <w:p w14:paraId="464C859D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68E770F7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,621</w:t>
            </w:r>
          </w:p>
        </w:tc>
      </w:tr>
      <w:tr w:rsidR="00F75F87" w:rsidRPr="00B118B0" w14:paraId="3D371658" w14:textId="77777777" w:rsidTr="004B0C8A">
        <w:trPr>
          <w:trHeight w:val="323"/>
        </w:trPr>
        <w:tc>
          <w:tcPr>
            <w:tcW w:w="4680" w:type="dxa"/>
          </w:tcPr>
          <w:p w14:paraId="7D856274" w14:textId="77777777" w:rsidR="00D7042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D70421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AE57259" w14:textId="6E2FBC72" w:rsidR="00F75F87" w:rsidRPr="004E25B1" w:rsidRDefault="00D70421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="00F75F87" w:rsidRPr="004E25B1">
              <w:rPr>
                <w:rFonts w:asciiTheme="majorBidi" w:hAnsiTheme="majorBidi" w:cstheme="majorBidi"/>
                <w:sz w:val="28"/>
              </w:rPr>
              <w:t>(</w:t>
            </w:r>
            <w:r w:rsidR="00F75F87"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75F87"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12B977E" w14:textId="001BDFD9" w:rsidR="00F75F87" w:rsidRPr="00ED6D91" w:rsidRDefault="00A27DAA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953F85">
              <w:rPr>
                <w:rFonts w:asciiTheme="majorBidi" w:hAnsiTheme="majorBidi" w:cstheme="majorBidi"/>
                <w:sz w:val="28"/>
              </w:rPr>
              <w:t>1,2</w:t>
            </w:r>
            <w:r w:rsidR="00047F3C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88" w:type="dxa"/>
          </w:tcPr>
          <w:p w14:paraId="7EA92F26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825EE01" w14:textId="30B37E6F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dxa"/>
          </w:tcPr>
          <w:p w14:paraId="4F17A2B3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6803EB0F" w:rsidR="00F75F87" w:rsidRPr="00ED6D91" w:rsidRDefault="00B24603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88" w:type="dxa"/>
          </w:tcPr>
          <w:p w14:paraId="14E2BD67" w14:textId="77777777" w:rsidR="00F75F87" w:rsidRPr="00ED6D91" w:rsidRDefault="00F75F87" w:rsidP="00F75F87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D545AFB" w14:textId="11E5AF37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B118B0" w14:paraId="514A43F7" w14:textId="77777777" w:rsidTr="00374DCA">
        <w:trPr>
          <w:trHeight w:val="323"/>
        </w:trPr>
        <w:tc>
          <w:tcPr>
            <w:tcW w:w="4680" w:type="dxa"/>
          </w:tcPr>
          <w:p w14:paraId="431FF9F3" w14:textId="099B6207" w:rsidR="00F75F87" w:rsidRPr="004E25B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1263D3D5" w:rsidR="00F75F87" w:rsidRPr="00ED6D91" w:rsidRDefault="00A27DAA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17,620</w:t>
            </w:r>
          </w:p>
        </w:tc>
        <w:tc>
          <w:tcPr>
            <w:tcW w:w="88" w:type="dxa"/>
          </w:tcPr>
          <w:p w14:paraId="12C15540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710645E8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17,594</w:t>
            </w:r>
          </w:p>
        </w:tc>
        <w:tc>
          <w:tcPr>
            <w:tcW w:w="88" w:type="dxa"/>
          </w:tcPr>
          <w:p w14:paraId="3A6D51B2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6508F753" w:rsidR="00F75F87" w:rsidRPr="00ED6D91" w:rsidRDefault="00AB1769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2,876</w:t>
            </w:r>
          </w:p>
        </w:tc>
        <w:tc>
          <w:tcPr>
            <w:tcW w:w="88" w:type="dxa"/>
          </w:tcPr>
          <w:p w14:paraId="155E7336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337F91A5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2,850</w:t>
            </w:r>
          </w:p>
        </w:tc>
      </w:tr>
      <w:tr w:rsidR="00F75F87" w:rsidRPr="00B118B0" w14:paraId="0E266B10" w14:textId="77777777" w:rsidTr="004B0C8A">
        <w:trPr>
          <w:trHeight w:val="323"/>
        </w:trPr>
        <w:tc>
          <w:tcPr>
            <w:tcW w:w="4680" w:type="dxa"/>
          </w:tcPr>
          <w:p w14:paraId="13D15E17" w14:textId="3D06F0CF" w:rsidR="001772E6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A68F685" w14:textId="31156BCB" w:rsidR="00F75F87" w:rsidRPr="004E25B1" w:rsidRDefault="001772E6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="00F75F87" w:rsidRPr="004E25B1">
              <w:rPr>
                <w:rFonts w:asciiTheme="majorBidi" w:hAnsiTheme="majorBidi" w:cstheme="majorBidi"/>
                <w:sz w:val="28"/>
              </w:rPr>
              <w:t>(</w:t>
            </w:r>
            <w:r w:rsidR="00F75F87"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F75F87"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53CA4298" w14:textId="16BEB30E" w:rsidR="00F75F87" w:rsidRPr="00ED6D91" w:rsidRDefault="00A27DAA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2,</w:t>
            </w:r>
            <w:r w:rsidR="00D46CA1">
              <w:rPr>
                <w:rFonts w:asciiTheme="majorBidi" w:hAnsiTheme="majorBidi" w:cstheme="majorBidi"/>
                <w:sz w:val="28"/>
              </w:rPr>
              <w:t>352</w:t>
            </w:r>
          </w:p>
        </w:tc>
        <w:tc>
          <w:tcPr>
            <w:tcW w:w="88" w:type="dxa"/>
          </w:tcPr>
          <w:p w14:paraId="24F8BC5E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AE59E15" w14:textId="18B4D0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10,084</w:t>
            </w:r>
          </w:p>
        </w:tc>
        <w:tc>
          <w:tcPr>
            <w:tcW w:w="88" w:type="dxa"/>
          </w:tcPr>
          <w:p w14:paraId="4430F8B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4AA6C7FB" w:rsidR="00F75F87" w:rsidRPr="00ED6D91" w:rsidRDefault="0004301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10,797</w:t>
            </w:r>
          </w:p>
        </w:tc>
        <w:tc>
          <w:tcPr>
            <w:tcW w:w="88" w:type="dxa"/>
          </w:tcPr>
          <w:p w14:paraId="7EC10BE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62A88D40" w14:textId="4003376A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10,722</w:t>
            </w:r>
          </w:p>
        </w:tc>
      </w:tr>
      <w:tr w:rsidR="00F75F87" w:rsidRPr="00B118B0" w14:paraId="4E2BF948" w14:textId="77777777" w:rsidTr="00374DCA">
        <w:trPr>
          <w:trHeight w:val="323"/>
        </w:trPr>
        <w:tc>
          <w:tcPr>
            <w:tcW w:w="4680" w:type="dxa"/>
          </w:tcPr>
          <w:p w14:paraId="5DC94CAD" w14:textId="79D5D18E" w:rsidR="00F75F87" w:rsidRPr="00ED6D9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1772E6"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7C25B2BD" w:rsidR="00F75F87" w:rsidRPr="00ED6D91" w:rsidRDefault="0068138C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2,990</w:t>
            </w:r>
          </w:p>
        </w:tc>
        <w:tc>
          <w:tcPr>
            <w:tcW w:w="88" w:type="dxa"/>
          </w:tcPr>
          <w:p w14:paraId="225CF7DB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6BAE3062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1,702</w:t>
            </w:r>
          </w:p>
        </w:tc>
        <w:tc>
          <w:tcPr>
            <w:tcW w:w="88" w:type="dxa"/>
          </w:tcPr>
          <w:p w14:paraId="45A2D459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71AB5E47" w:rsidR="00F75F87" w:rsidRPr="00ED6D91" w:rsidRDefault="00AB1769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83407EF" w14:textId="77777777" w:rsidR="00F75F87" w:rsidRPr="00ED6D91" w:rsidRDefault="00F75F87" w:rsidP="00F75F87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5671BA7E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B118B0" w14:paraId="62F65026" w14:textId="77777777" w:rsidTr="00374DCA">
        <w:trPr>
          <w:trHeight w:val="323"/>
        </w:trPr>
        <w:tc>
          <w:tcPr>
            <w:tcW w:w="4680" w:type="dxa"/>
          </w:tcPr>
          <w:p w14:paraId="06387AD5" w14:textId="35F7EC84" w:rsidR="00F75F87" w:rsidRPr="00ED6D9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411A5203" w:rsidR="00F75F87" w:rsidRPr="00ED6D91" w:rsidRDefault="002B4E3B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1,442</w:t>
            </w:r>
          </w:p>
        </w:tc>
        <w:tc>
          <w:tcPr>
            <w:tcW w:w="88" w:type="dxa"/>
          </w:tcPr>
          <w:p w14:paraId="32F0825D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14830090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88" w:type="dxa"/>
          </w:tcPr>
          <w:p w14:paraId="77F96027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2EF0489D" w:rsidR="00F75F87" w:rsidRPr="00ED6D91" w:rsidRDefault="0004301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F75F87" w:rsidRPr="00ED6D91" w:rsidRDefault="00F75F87" w:rsidP="00F75F87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640C5D92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B118B0" w14:paraId="58FACD8A" w14:textId="77777777" w:rsidTr="00374DCA">
        <w:trPr>
          <w:trHeight w:val="323"/>
        </w:trPr>
        <w:tc>
          <w:tcPr>
            <w:tcW w:w="4680" w:type="dxa"/>
          </w:tcPr>
          <w:p w14:paraId="3F449AA2" w14:textId="1AD5225C" w:rsidR="00F75F87" w:rsidRPr="00ED6D91" w:rsidRDefault="00F75F87" w:rsidP="00F75F87">
            <w:pPr>
              <w:ind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ประมาณการหนี้สินหมุนเวียน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ED0E32" w14:textId="63CC889D" w:rsidR="00F75F87" w:rsidRPr="00631C66" w:rsidRDefault="00C023AB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5,207</w:t>
            </w:r>
          </w:p>
        </w:tc>
        <w:tc>
          <w:tcPr>
            <w:tcW w:w="88" w:type="dxa"/>
            <w:vAlign w:val="bottom"/>
          </w:tcPr>
          <w:p w14:paraId="324669B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2531568" w14:textId="099DF9DB" w:rsidR="00F75F87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,207</w:t>
            </w:r>
          </w:p>
        </w:tc>
        <w:tc>
          <w:tcPr>
            <w:tcW w:w="88" w:type="dxa"/>
            <w:vAlign w:val="bottom"/>
          </w:tcPr>
          <w:p w14:paraId="586914E4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2534E10" w14:textId="54E051C5" w:rsidR="00F75F87" w:rsidRPr="00ED6D91" w:rsidRDefault="0004301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0E6907B" w14:textId="77777777" w:rsidR="00F75F87" w:rsidRPr="00ED6D91" w:rsidRDefault="00F75F87" w:rsidP="00F75F87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0841A244" w14:textId="79F322DA" w:rsidR="00F75F87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B118B0" w14:paraId="0E485C3F" w14:textId="77777777" w:rsidTr="00374DCA">
        <w:trPr>
          <w:trHeight w:val="323"/>
        </w:trPr>
        <w:tc>
          <w:tcPr>
            <w:tcW w:w="4680" w:type="dxa"/>
            <w:vAlign w:val="bottom"/>
          </w:tcPr>
          <w:p w14:paraId="5FA9BDC8" w14:textId="77777777" w:rsidR="00F75F87" w:rsidRPr="00ED6D9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47058737" w:rsidR="00F75F87" w:rsidRPr="00631C66" w:rsidRDefault="002B4E3B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12,87</w:t>
            </w:r>
            <w:r w:rsidR="00617AD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428C096D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0C8702E1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9,129</w:t>
            </w:r>
          </w:p>
        </w:tc>
        <w:tc>
          <w:tcPr>
            <w:tcW w:w="88" w:type="dxa"/>
          </w:tcPr>
          <w:p w14:paraId="3915FC4B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5B429215" w:rsidR="00F75F87" w:rsidRPr="00ED6D91" w:rsidRDefault="0004301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  <w:r w:rsidR="0003015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8" w:type="dxa"/>
          </w:tcPr>
          <w:p w14:paraId="6756BC3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7F8D0877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288</w:t>
            </w:r>
          </w:p>
        </w:tc>
      </w:tr>
      <w:tr w:rsidR="00F75F87" w:rsidRPr="00B118B0" w14:paraId="733B3F64" w14:textId="77777777" w:rsidTr="00374DCA">
        <w:trPr>
          <w:trHeight w:val="323"/>
        </w:trPr>
        <w:tc>
          <w:tcPr>
            <w:tcW w:w="4680" w:type="dxa"/>
          </w:tcPr>
          <w:p w14:paraId="3E8712D7" w14:textId="091266D0" w:rsidR="00F75F87" w:rsidRPr="00ED6D91" w:rsidRDefault="00F75F87" w:rsidP="00F75F87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0D8F5684" w:rsidR="00F75F87" w:rsidRPr="00ED6D91" w:rsidRDefault="00C023AB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91,</w:t>
            </w:r>
            <w:r w:rsidR="00CB6EBC">
              <w:rPr>
                <w:rFonts w:asciiTheme="majorBidi" w:hAnsiTheme="majorBidi" w:cstheme="majorBidi"/>
                <w:b/>
                <w:bCs/>
                <w:sz w:val="28"/>
              </w:rPr>
              <w:t>385</w:t>
            </w:r>
          </w:p>
        </w:tc>
        <w:tc>
          <w:tcPr>
            <w:tcW w:w="88" w:type="dxa"/>
          </w:tcPr>
          <w:p w14:paraId="4B8EB1B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32862DAF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107,745</w:t>
            </w:r>
          </w:p>
        </w:tc>
        <w:tc>
          <w:tcPr>
            <w:tcW w:w="88" w:type="dxa"/>
          </w:tcPr>
          <w:p w14:paraId="41C9869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30FB64DF" w:rsidR="00F75F87" w:rsidRPr="00ED6D91" w:rsidRDefault="0004301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15,368</w:t>
            </w:r>
          </w:p>
        </w:tc>
        <w:tc>
          <w:tcPr>
            <w:tcW w:w="88" w:type="dxa"/>
          </w:tcPr>
          <w:p w14:paraId="3AD9D1FC" w14:textId="77777777" w:rsidR="00F75F87" w:rsidRPr="00ED6D91" w:rsidRDefault="00F75F87" w:rsidP="00F75F8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608AC66C" w:rsidR="00F75F87" w:rsidRPr="00ED6D91" w:rsidRDefault="00F75F87" w:rsidP="00F75F8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15,485</w:t>
            </w:r>
          </w:p>
        </w:tc>
      </w:tr>
    </w:tbl>
    <w:p w14:paraId="09F2FD9D" w14:textId="60D862C8" w:rsidR="007C67AA" w:rsidRDefault="007C67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71E2FDF" w14:textId="77777777" w:rsidR="009E6729" w:rsidRDefault="009E67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C3F4A3A" w14:textId="77777777" w:rsidR="00AA3C47" w:rsidRDefault="00AA3C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0A3F2FC0" w14:textId="272DF08D" w:rsidR="00F53166" w:rsidRPr="00B118B0" w:rsidRDefault="003357E6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03FFD8CB" w14:textId="53632A75" w:rsidR="008152D2" w:rsidRPr="008152D2" w:rsidRDefault="008152D2" w:rsidP="00E136C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152D2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8152D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152D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8152D2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152D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152D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8152D2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8152D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152D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8152D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8152D2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8152D2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8152D2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152D2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8152D2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E708B4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E708B4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708B4" w:rsidRPr="00B118B0" w14:paraId="02FB649F" w14:textId="77777777" w:rsidTr="00E708B4">
        <w:trPr>
          <w:trHeight w:val="20"/>
        </w:trPr>
        <w:tc>
          <w:tcPr>
            <w:tcW w:w="6300" w:type="dxa"/>
          </w:tcPr>
          <w:p w14:paraId="6BA8308F" w14:textId="77777777" w:rsidR="00E708B4" w:rsidRPr="00B118B0" w:rsidRDefault="00E708B4" w:rsidP="008152D2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4327E9BB" w:rsidR="00E708B4" w:rsidRPr="00B118B0" w:rsidRDefault="00E708B4" w:rsidP="008152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6" w:type="dxa"/>
          </w:tcPr>
          <w:p w14:paraId="537EDF5F" w14:textId="77777777" w:rsidR="00E708B4" w:rsidRPr="00B118B0" w:rsidRDefault="00E708B4" w:rsidP="008152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11C6399F" w:rsidR="00E708B4" w:rsidRPr="00B118B0" w:rsidRDefault="00E708B4" w:rsidP="008152D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708B4" w:rsidRPr="00B118B0" w14:paraId="326D40D4" w14:textId="4E0EC219" w:rsidTr="00E708B4">
        <w:trPr>
          <w:trHeight w:val="20"/>
        </w:trPr>
        <w:tc>
          <w:tcPr>
            <w:tcW w:w="6300" w:type="dxa"/>
          </w:tcPr>
          <w:p w14:paraId="7EA7CA01" w14:textId="77777777" w:rsidR="00E708B4" w:rsidRPr="00B118B0" w:rsidRDefault="00E708B4" w:rsidP="00F75F87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798783A2" w:rsidR="00E708B4" w:rsidRPr="00B118B0" w:rsidRDefault="00E708B4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86" w:type="dxa"/>
          </w:tcPr>
          <w:p w14:paraId="4D7F25CF" w14:textId="77777777" w:rsidR="00E708B4" w:rsidRPr="00B118B0" w:rsidRDefault="00E708B4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309D3ABC" w:rsidR="00E708B4" w:rsidRPr="00B118B0" w:rsidRDefault="00E708B4" w:rsidP="00F75F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75F87" w:rsidRPr="00B118B0" w14:paraId="0197D792" w14:textId="77777777" w:rsidTr="00E708B4">
        <w:trPr>
          <w:trHeight w:val="20"/>
        </w:trPr>
        <w:tc>
          <w:tcPr>
            <w:tcW w:w="6300" w:type="dxa"/>
          </w:tcPr>
          <w:p w14:paraId="3FA38799" w14:textId="100BD085" w:rsidR="00F75F87" w:rsidRPr="00B118B0" w:rsidRDefault="00F75F87" w:rsidP="00F75F87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50E1E51F" w:rsidR="00F75F87" w:rsidRPr="00B118B0" w:rsidRDefault="000C019A" w:rsidP="00F75F8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41,590</w:t>
            </w:r>
          </w:p>
        </w:tc>
        <w:tc>
          <w:tcPr>
            <w:tcW w:w="86" w:type="dxa"/>
          </w:tcPr>
          <w:p w14:paraId="2567496A" w14:textId="77777777" w:rsidR="00F75F87" w:rsidRPr="00B118B0" w:rsidRDefault="00F75F87" w:rsidP="00F75F8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3450BE40" w:rsidR="00F75F87" w:rsidRPr="00B118B0" w:rsidRDefault="00F75F87" w:rsidP="00F75F8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45,898</w:t>
            </w:r>
          </w:p>
        </w:tc>
      </w:tr>
      <w:tr w:rsidR="00F75F87" w:rsidRPr="00B118B0" w14:paraId="5DEBF7F6" w14:textId="77777777" w:rsidTr="00E708B4">
        <w:trPr>
          <w:trHeight w:val="20"/>
        </w:trPr>
        <w:tc>
          <w:tcPr>
            <w:tcW w:w="6300" w:type="dxa"/>
          </w:tcPr>
          <w:p w14:paraId="5E82A7DE" w14:textId="51F57112" w:rsidR="00F75F87" w:rsidRPr="00B118B0" w:rsidRDefault="00F75F87" w:rsidP="00F75F87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A617D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6B3B193D" w:rsidR="00F75F87" w:rsidRPr="00B118B0" w:rsidRDefault="000C019A" w:rsidP="00F75F8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(12,288)</w:t>
            </w:r>
          </w:p>
        </w:tc>
        <w:tc>
          <w:tcPr>
            <w:tcW w:w="86" w:type="dxa"/>
          </w:tcPr>
          <w:p w14:paraId="6BCEF66A" w14:textId="77777777" w:rsidR="00F75F87" w:rsidRPr="00B118B0" w:rsidRDefault="00F75F87" w:rsidP="00F75F8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189F5CF1" w:rsidR="00F75F87" w:rsidRPr="00B118B0" w:rsidRDefault="00F75F87" w:rsidP="00F75F8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(15,348)</w:t>
            </w:r>
          </w:p>
        </w:tc>
      </w:tr>
      <w:tr w:rsidR="00F75F87" w:rsidRPr="00B118B0" w14:paraId="1E07DDE7" w14:textId="77777777" w:rsidTr="00E708B4">
        <w:trPr>
          <w:trHeight w:val="20"/>
        </w:trPr>
        <w:tc>
          <w:tcPr>
            <w:tcW w:w="6300" w:type="dxa"/>
          </w:tcPr>
          <w:p w14:paraId="3CCC901A" w14:textId="1B4A344F" w:rsidR="00F75F87" w:rsidRPr="00B118B0" w:rsidRDefault="00F75F87" w:rsidP="00F75F87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10B0E307" w:rsidR="00F75F87" w:rsidRPr="00B118B0" w:rsidRDefault="000C019A" w:rsidP="00F75F8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29,302</w:t>
            </w:r>
          </w:p>
        </w:tc>
        <w:tc>
          <w:tcPr>
            <w:tcW w:w="86" w:type="dxa"/>
          </w:tcPr>
          <w:p w14:paraId="0DA35DE3" w14:textId="77777777" w:rsidR="00F75F87" w:rsidRPr="00B118B0" w:rsidRDefault="00F75F87" w:rsidP="00F75F8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34BD4C2A" w:rsidR="00F75F87" w:rsidRPr="00B118B0" w:rsidRDefault="00F75F87" w:rsidP="00F75F8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30,550</w:t>
            </w:r>
          </w:p>
        </w:tc>
      </w:tr>
    </w:tbl>
    <w:p w14:paraId="564485B7" w14:textId="77777777" w:rsidR="00B6704F" w:rsidRPr="00B6704F" w:rsidRDefault="00B56BC6" w:rsidP="00B6704F">
      <w:pPr>
        <w:spacing w:before="120" w:after="120"/>
        <w:ind w:left="360"/>
        <w:rPr>
          <w:rFonts w:asciiTheme="majorBidi" w:hAnsiTheme="majorBidi" w:cstheme="majorBidi"/>
          <w:color w:val="000000"/>
          <w:spacing w:val="4"/>
          <w:sz w:val="28"/>
        </w:rPr>
      </w:pPr>
      <w:r w:rsidRPr="00B6704F">
        <w:rPr>
          <w:rFonts w:asciiTheme="majorBidi" w:hAnsiTheme="majorBidi" w:cstheme="majorBidi"/>
          <w:color w:val="000000"/>
          <w:spacing w:val="4"/>
          <w:sz w:val="28"/>
          <w:cs/>
        </w:rPr>
        <w:t>การเปลี่ยนแปลงของบัญชีเงินกู้ยืมระยะยาว</w:t>
      </w:r>
      <w:r w:rsidRPr="00B6704F">
        <w:rPr>
          <w:rFonts w:asciiTheme="majorBidi" w:hAnsiTheme="majorBidi" w:cstheme="majorBidi" w:hint="cs"/>
          <w:color w:val="000000"/>
          <w:spacing w:val="4"/>
          <w:sz w:val="28"/>
          <w:cs/>
        </w:rPr>
        <w:t>จากสถาบันการเงิน</w:t>
      </w:r>
      <w:r w:rsidRPr="00B6704F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 สำหรับงวด</w:t>
      </w:r>
      <w:r w:rsidRPr="00B6704F">
        <w:rPr>
          <w:rFonts w:asciiTheme="majorBidi" w:hAnsiTheme="majorBidi" w:cstheme="majorBidi" w:hint="cs"/>
          <w:color w:val="000000"/>
          <w:spacing w:val="4"/>
          <w:sz w:val="28"/>
          <w:cs/>
        </w:rPr>
        <w:t>สามเ</w:t>
      </w:r>
      <w:r w:rsidRPr="00B6704F">
        <w:rPr>
          <w:rFonts w:asciiTheme="majorBidi" w:hAnsiTheme="majorBidi" w:cstheme="majorBidi"/>
          <w:color w:val="000000"/>
          <w:spacing w:val="4"/>
          <w:sz w:val="28"/>
          <w:cs/>
        </w:rPr>
        <w:t xml:space="preserve">ดือนสิ้นสุดวันที่ </w:t>
      </w:r>
      <w:r w:rsidRPr="00B6704F">
        <w:rPr>
          <w:rFonts w:asciiTheme="majorBidi" w:hAnsiTheme="majorBidi" w:cstheme="majorBidi"/>
          <w:color w:val="000000"/>
          <w:spacing w:val="4"/>
          <w:sz w:val="28"/>
        </w:rPr>
        <w:t xml:space="preserve">31 </w:t>
      </w:r>
      <w:r w:rsidRPr="00B6704F">
        <w:rPr>
          <w:rFonts w:asciiTheme="majorBidi" w:hAnsiTheme="majorBidi" w:cstheme="majorBidi" w:hint="cs"/>
          <w:color w:val="000000"/>
          <w:spacing w:val="4"/>
          <w:sz w:val="28"/>
          <w:cs/>
        </w:rPr>
        <w:t xml:space="preserve">มีนาคม </w:t>
      </w:r>
      <w:r w:rsidRPr="00B6704F">
        <w:rPr>
          <w:rFonts w:asciiTheme="majorBidi" w:hAnsiTheme="majorBidi" w:cstheme="majorBidi"/>
          <w:color w:val="000000"/>
          <w:spacing w:val="4"/>
          <w:sz w:val="28"/>
        </w:rPr>
        <w:t xml:space="preserve">2567 </w:t>
      </w:r>
      <w:r w:rsidRPr="00B6704F">
        <w:rPr>
          <w:rFonts w:asciiTheme="majorBidi" w:hAnsiTheme="majorBidi" w:cstheme="majorBidi"/>
          <w:color w:val="000000"/>
          <w:spacing w:val="4"/>
          <w:sz w:val="28"/>
          <w:cs/>
        </w:rPr>
        <w:t>และ</w:t>
      </w:r>
    </w:p>
    <w:p w14:paraId="4488F3B2" w14:textId="6138ACA8" w:rsidR="00B56BC6" w:rsidRDefault="00B56BC6" w:rsidP="00B56BC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E708B4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E708B4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708B4" w:rsidRPr="004517A7" w14:paraId="422A8CBE" w14:textId="77777777" w:rsidTr="00E708B4">
        <w:tc>
          <w:tcPr>
            <w:tcW w:w="6300" w:type="dxa"/>
            <w:vAlign w:val="bottom"/>
          </w:tcPr>
          <w:p w14:paraId="25826E23" w14:textId="77777777" w:rsidR="00E708B4" w:rsidRPr="004517A7" w:rsidRDefault="00E708B4" w:rsidP="008152D2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7150E6C9" w:rsidR="00E708B4" w:rsidRPr="004517A7" w:rsidRDefault="00E708B4" w:rsidP="008152D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E708B4" w:rsidRPr="004517A7" w:rsidRDefault="00E708B4" w:rsidP="008152D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2BD77F07" w:rsidR="00E708B4" w:rsidRPr="004517A7" w:rsidRDefault="00E708B4" w:rsidP="008152D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708B4" w:rsidRPr="004517A7" w14:paraId="11B7E37F" w14:textId="0CC53255" w:rsidTr="00E708B4">
        <w:tc>
          <w:tcPr>
            <w:tcW w:w="6300" w:type="dxa"/>
            <w:vAlign w:val="bottom"/>
          </w:tcPr>
          <w:p w14:paraId="28E4114A" w14:textId="77777777" w:rsidR="00E708B4" w:rsidRPr="004517A7" w:rsidRDefault="00E708B4" w:rsidP="00F75F87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51FDE99D" w:rsidR="00E708B4" w:rsidRPr="004517A7" w:rsidRDefault="00E708B4" w:rsidP="00F75F8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282DB581" w14:textId="77777777" w:rsidR="00E708B4" w:rsidRPr="004517A7" w:rsidRDefault="00E708B4" w:rsidP="00F75F8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093CFD1A" w:rsidR="00E708B4" w:rsidRPr="004517A7" w:rsidRDefault="00E708B4" w:rsidP="00F75F8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75F87" w:rsidRPr="004517A7" w14:paraId="7E4E6D69" w14:textId="77777777" w:rsidTr="00E708B4">
        <w:tc>
          <w:tcPr>
            <w:tcW w:w="6300" w:type="dxa"/>
            <w:vAlign w:val="bottom"/>
          </w:tcPr>
          <w:p w14:paraId="75663A8C" w14:textId="2B3AAFFD" w:rsidR="00F75F87" w:rsidRPr="004517A7" w:rsidRDefault="00F75F87" w:rsidP="00F75F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3A5CB215" w:rsidR="00F75F87" w:rsidRPr="004517A7" w:rsidRDefault="00551759" w:rsidP="00F75F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45,898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F75F87" w:rsidRPr="004517A7" w:rsidRDefault="00F75F87" w:rsidP="00F75F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5F83D4B2" w:rsidR="00F75F87" w:rsidRPr="004517A7" w:rsidRDefault="00F75F87" w:rsidP="00F75F87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F75F87" w:rsidRPr="004517A7" w14:paraId="488D8D3B" w14:textId="77777777" w:rsidTr="00E708B4">
        <w:tc>
          <w:tcPr>
            <w:tcW w:w="6300" w:type="dxa"/>
            <w:vAlign w:val="bottom"/>
          </w:tcPr>
          <w:p w14:paraId="21C85340" w14:textId="308E71CE" w:rsidR="00F75F87" w:rsidRPr="004517A7" w:rsidRDefault="00F75F87" w:rsidP="00F75F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112891DE" w:rsidR="00F75F87" w:rsidRPr="004517A7" w:rsidRDefault="00551759" w:rsidP="00F75F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F75F87" w:rsidRPr="004517A7" w:rsidRDefault="00F75F87" w:rsidP="00F75F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5F839464" w:rsidR="00F75F87" w:rsidRPr="004517A7" w:rsidRDefault="00F75F87" w:rsidP="00F75F87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5,000</w:t>
            </w:r>
          </w:p>
        </w:tc>
      </w:tr>
      <w:tr w:rsidR="00F75F87" w:rsidRPr="004517A7" w14:paraId="270F3567" w14:textId="77777777" w:rsidTr="00E708B4">
        <w:tc>
          <w:tcPr>
            <w:tcW w:w="6300" w:type="dxa"/>
            <w:vAlign w:val="bottom"/>
          </w:tcPr>
          <w:p w14:paraId="796FDA62" w14:textId="0CD64F77" w:rsidR="00F75F87" w:rsidRPr="004517A7" w:rsidRDefault="00F75F87" w:rsidP="00F75F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>
              <w:rPr>
                <w:rFonts w:ascii="Angsana New" w:hAnsi="Angsana New"/>
                <w:caps/>
                <w:sz w:val="28"/>
              </w:rPr>
              <w:t xml:space="preserve"> </w:t>
            </w:r>
            <w:r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6994BCAD" w:rsidR="00F75F87" w:rsidRPr="004517A7" w:rsidRDefault="00551759" w:rsidP="00F75F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(4,308)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F75F87" w:rsidRPr="004517A7" w:rsidRDefault="00F75F87" w:rsidP="00F75F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55E0B777" w:rsidR="00F75F87" w:rsidRPr="004517A7" w:rsidRDefault="00F75F87" w:rsidP="00F75F87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(45,817)</w:t>
            </w:r>
          </w:p>
        </w:tc>
      </w:tr>
      <w:tr w:rsidR="00F75F87" w:rsidRPr="004517A7" w14:paraId="2C794DEB" w14:textId="77777777" w:rsidTr="00E708B4">
        <w:tc>
          <w:tcPr>
            <w:tcW w:w="6300" w:type="dxa"/>
            <w:vAlign w:val="bottom"/>
          </w:tcPr>
          <w:p w14:paraId="0D80780E" w14:textId="58289B2B" w:rsidR="00F75F87" w:rsidRPr="004517A7" w:rsidRDefault="00F75F87" w:rsidP="00F75F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5A53B886" w:rsidR="00F75F87" w:rsidRPr="004517A7" w:rsidRDefault="00551759" w:rsidP="00F75F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41,590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F75F87" w:rsidRPr="004517A7" w:rsidRDefault="00F75F87" w:rsidP="00F75F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28EB22BA" w:rsidR="00F75F87" w:rsidRPr="004517A7" w:rsidRDefault="00F75F87" w:rsidP="00F75F87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45,898</w:t>
            </w:r>
          </w:p>
        </w:tc>
      </w:tr>
    </w:tbl>
    <w:p w14:paraId="3B014320" w14:textId="7AD74D2C" w:rsidR="004E6696" w:rsidRPr="004E6696" w:rsidRDefault="004E6696" w:rsidP="004E6696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34D4B">
        <w:rPr>
          <w:rFonts w:asciiTheme="majorBidi" w:hAnsiTheme="majorBidi" w:cstheme="majorBidi"/>
          <w:sz w:val="28"/>
          <w:cs/>
        </w:rPr>
        <w:t>ณ</w:t>
      </w:r>
      <w:r w:rsidRPr="00D34D4B">
        <w:rPr>
          <w:rFonts w:asciiTheme="majorBidi" w:hAnsiTheme="majorBidi" w:cstheme="majorBidi"/>
          <w:sz w:val="28"/>
        </w:rPr>
        <w:t xml:space="preserve"> </w:t>
      </w:r>
      <w:r w:rsidRPr="00D34D4B">
        <w:rPr>
          <w:rFonts w:asciiTheme="majorBidi" w:hAnsiTheme="majorBidi" w:cstheme="majorBidi"/>
          <w:sz w:val="28"/>
          <w:cs/>
        </w:rPr>
        <w:t xml:space="preserve">วันที่ </w:t>
      </w:r>
      <w:r w:rsidRPr="00D34D4B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1</w:t>
      </w:r>
      <w:r w:rsidRPr="00D34D4B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 w:rsidRPr="00D34D4B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2567</w:t>
      </w:r>
      <w:r w:rsidRPr="00ED6D9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บริษัทและกรรมการของกลุ่มบริษัทมีภาระผูกพันต่อธนาคารในการค้ำประกันสินเชื่อ</w:t>
      </w:r>
      <w:r w:rsidRPr="00DE63DF">
        <w:rPr>
          <w:rFonts w:asciiTheme="majorBidi" w:hAnsiTheme="majorBidi" w:cstheme="majorBidi"/>
          <w:spacing w:val="-2"/>
          <w:sz w:val="28"/>
          <w:cs/>
        </w:rPr>
        <w:t>ให้แก่</w:t>
      </w:r>
      <w:r>
        <w:rPr>
          <w:rFonts w:asciiTheme="majorBidi" w:hAnsiTheme="majorBidi" w:cstheme="majorBidi" w:hint="cs"/>
          <w:spacing w:val="-2"/>
          <w:sz w:val="28"/>
          <w:cs/>
        </w:rPr>
        <w:t xml:space="preserve">       </w:t>
      </w:r>
      <w:r w:rsidR="007967D4" w:rsidRPr="00DE63DF">
        <w:rPr>
          <w:rFonts w:asciiTheme="majorBidi" w:hAnsiTheme="majorBidi" w:hint="cs"/>
          <w:spacing w:val="-2"/>
          <w:sz w:val="28"/>
          <w:cs/>
        </w:rPr>
        <w:t>บริษัท</w:t>
      </w:r>
      <w:r w:rsidR="007967D4" w:rsidRPr="00DE63DF">
        <w:rPr>
          <w:rFonts w:asciiTheme="majorBidi" w:hAnsiTheme="majorBidi"/>
          <w:spacing w:val="-2"/>
          <w:sz w:val="28"/>
          <w:cs/>
        </w:rPr>
        <w:t xml:space="preserve"> </w:t>
      </w:r>
      <w:r w:rsidR="007967D4" w:rsidRPr="00DE63DF">
        <w:rPr>
          <w:rFonts w:asciiTheme="majorBidi" w:hAnsiTheme="majorBidi" w:hint="cs"/>
          <w:spacing w:val="-2"/>
          <w:sz w:val="28"/>
          <w:cs/>
        </w:rPr>
        <w:t>พระแสงกรีน</w:t>
      </w:r>
      <w:r w:rsidR="007967D4" w:rsidRPr="00DE63DF">
        <w:rPr>
          <w:rFonts w:asciiTheme="majorBidi" w:hAnsiTheme="majorBidi"/>
          <w:spacing w:val="-2"/>
          <w:sz w:val="28"/>
          <w:cs/>
        </w:rPr>
        <w:t xml:space="preserve"> </w:t>
      </w:r>
      <w:r w:rsidR="007967D4" w:rsidRPr="00DE63DF">
        <w:rPr>
          <w:rFonts w:asciiTheme="majorBidi" w:hAnsiTheme="majorBidi" w:hint="cs"/>
          <w:spacing w:val="-2"/>
          <w:sz w:val="28"/>
          <w:cs/>
        </w:rPr>
        <w:t>พาวเวอร์</w:t>
      </w:r>
      <w:r w:rsidR="007967D4" w:rsidRPr="00DE63DF">
        <w:rPr>
          <w:rFonts w:asciiTheme="majorBidi" w:hAnsiTheme="majorBidi"/>
          <w:spacing w:val="-2"/>
          <w:sz w:val="28"/>
          <w:cs/>
        </w:rPr>
        <w:t xml:space="preserve"> </w:t>
      </w:r>
      <w:r w:rsidR="007967D4" w:rsidRPr="00DE63DF">
        <w:rPr>
          <w:rFonts w:asciiTheme="majorBidi" w:hAnsiTheme="majorBidi" w:hint="cs"/>
          <w:spacing w:val="-2"/>
          <w:sz w:val="28"/>
          <w:cs/>
        </w:rPr>
        <w:t xml:space="preserve">จำกัด </w:t>
      </w:r>
      <w:r w:rsidR="007967D4">
        <w:rPr>
          <w:rFonts w:asciiTheme="majorBidi" w:hAnsiTheme="majorBidi" w:hint="cs"/>
          <w:spacing w:val="-2"/>
          <w:sz w:val="28"/>
          <w:cs/>
        </w:rPr>
        <w:t>และ</w:t>
      </w:r>
      <w:r w:rsidRPr="004E6696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6696">
        <w:rPr>
          <w:rFonts w:asciiTheme="majorBidi" w:hAnsiTheme="majorBidi" w:cstheme="majorBidi" w:hint="cs"/>
          <w:color w:val="000000"/>
          <w:spacing w:val="-2"/>
          <w:sz w:val="28"/>
          <w:cs/>
        </w:rPr>
        <w:t>สตาร์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6696">
        <w:rPr>
          <w:rFonts w:asciiTheme="majorBidi" w:hAnsiTheme="majorBidi" w:cstheme="majorBidi" w:hint="cs"/>
          <w:color w:val="000000"/>
          <w:spacing w:val="-2"/>
          <w:sz w:val="28"/>
          <w:cs/>
        </w:rPr>
        <w:t>แก๊ส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6696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ซึ่งเป็นบริษัทย่อยจำนวนเงินรวม </w:t>
      </w:r>
      <w:r w:rsidR="007967D4">
        <w:rPr>
          <w:rFonts w:asciiTheme="majorBidi" w:hAnsiTheme="majorBidi" w:cstheme="majorBidi"/>
          <w:color w:val="000000"/>
          <w:spacing w:val="-2"/>
          <w:sz w:val="28"/>
        </w:rPr>
        <w:t>42</w:t>
      </w:r>
      <w:r w:rsidRPr="004E669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 (</w:t>
      </w:r>
      <w:r w:rsidRPr="004E669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6696">
        <w:rPr>
          <w:rFonts w:asciiTheme="majorBidi" w:hAnsiTheme="majorBidi" w:cstheme="majorBidi"/>
          <w:color w:val="000000"/>
          <w:spacing w:val="-2"/>
          <w:sz w:val="28"/>
        </w:rPr>
        <w:t xml:space="preserve">2566: 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จำนวน </w:t>
      </w:r>
      <w:r w:rsidR="007820C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D22DF6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4E669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ล้านบาท)</w:t>
      </w:r>
      <w:r w:rsidRPr="004E669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E6696">
        <w:rPr>
          <w:rFonts w:asciiTheme="majorBidi" w:hAnsiTheme="majorBidi" w:cstheme="majorBidi"/>
          <w:color w:val="000000"/>
          <w:spacing w:val="-2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</w:t>
      </w:r>
    </w:p>
    <w:p w14:paraId="663EE40A" w14:textId="39585A8B" w:rsidR="00B23B71" w:rsidRDefault="00B23B71" w:rsidP="006C668D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43D81936" w:rsidR="008B14DE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0181F3FD" w14:textId="544C113F" w:rsidR="00F1515A" w:rsidRPr="00F1515A" w:rsidRDefault="00F1515A" w:rsidP="00B91F0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F1515A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เงินกู้ยืมระยะสั้นและ</w:t>
      </w:r>
      <w:r w:rsidRPr="00F1515A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Pr="00F1515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ระยะยาว ณ วันที่ </w:t>
      </w:r>
      <w:r w:rsidRPr="00F1515A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F1515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F1515A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F1515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1515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F1515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2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02"/>
        <w:gridCol w:w="91"/>
        <w:gridCol w:w="912"/>
        <w:gridCol w:w="90"/>
        <w:gridCol w:w="994"/>
        <w:gridCol w:w="90"/>
        <w:gridCol w:w="990"/>
        <w:gridCol w:w="90"/>
        <w:gridCol w:w="990"/>
      </w:tblGrid>
      <w:tr w:rsidR="005B4801" w:rsidRPr="00B118B0" w14:paraId="2E5791D0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7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7"/>
      <w:tr w:rsidR="00935E58" w:rsidRPr="00B118B0" w14:paraId="67E74C95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F7A3D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38E9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</w:tcPr>
          <w:p w14:paraId="45FBF863" w14:textId="297B439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E74D1E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A60A0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C5AE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993DDE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33E7C78B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C6AAC5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56BC6" w:rsidRPr="00B118B0" w14:paraId="3706FE90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B56BC6" w:rsidRPr="00B118B0" w:rsidRDefault="00B56BC6" w:rsidP="00B56BC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B56BC6" w:rsidRPr="00B118B0" w:rsidRDefault="00B56BC6" w:rsidP="00B56BC6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59651099" w:rsidR="00B56BC6" w:rsidRPr="00B118B0" w:rsidRDefault="00B56BC6" w:rsidP="00B56BC6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B56BC6" w:rsidRPr="00B118B0" w:rsidRDefault="00B56BC6" w:rsidP="00B56BC6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03B8DCF2" w:rsidR="00B56BC6" w:rsidRPr="00B118B0" w:rsidRDefault="00B56BC6" w:rsidP="00B56BC6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56C26494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2CD03ED8" w14:textId="6750C701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0478B3A0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1546E72A" w:rsidR="00B56BC6" w:rsidRPr="00B118B0" w:rsidRDefault="00B56BC6" w:rsidP="00B56B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B118B0" w14:paraId="725C859A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F75F87" w:rsidRPr="00B118B0" w:rsidRDefault="00F75F87" w:rsidP="00F75F87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4BA267DC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67F00731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7F3E5940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2063928D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28AC0676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48858515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D2F3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F75F87" w:rsidRPr="00B118B0" w14:paraId="7500DBC2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F75F87" w:rsidRPr="006D233B" w:rsidRDefault="00F75F87" w:rsidP="00F75F87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66255025" w:rsidR="00F75F87" w:rsidRPr="006D233B" w:rsidRDefault="00F75F87" w:rsidP="00970E87">
            <w:pPr>
              <w:tabs>
                <w:tab w:val="left" w:pos="324"/>
              </w:tabs>
              <w:ind w:firstLine="351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</w:rPr>
              <w:t>(</w:t>
            </w: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D233B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780E98F7" w:rsidR="00F75F87" w:rsidRPr="00B118B0" w:rsidRDefault="002B0124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0.075</w:t>
            </w:r>
            <w:r w:rsidR="000E7777">
              <w:rPr>
                <w:rFonts w:asciiTheme="majorBidi" w:hAnsiTheme="majorBidi" w:cstheme="majorBidi"/>
                <w:sz w:val="28"/>
              </w:rPr>
              <w:t xml:space="preserve"> - 6.25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31EAA8AE" w:rsidR="00F75F87" w:rsidRPr="00B118B0" w:rsidRDefault="00F75F87" w:rsidP="00F75F87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F75F87" w:rsidRPr="00B118B0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25CF9222" w:rsidR="00F75F87" w:rsidRPr="00B118B0" w:rsidRDefault="000E777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F75F87" w:rsidRPr="00B118B0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2F419A32" w:rsidR="00F75F87" w:rsidRPr="00B118B0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F75F87" w:rsidRPr="00B118B0" w:rsidRDefault="00F75F87" w:rsidP="00F75F8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4F24B22F" w:rsidR="00F75F87" w:rsidRPr="00B118B0" w:rsidRDefault="006E7D6C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F75F87" w:rsidRPr="00B118B0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2AAECDD9" w:rsidR="00F75F87" w:rsidRPr="00B118B0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81,990</w:t>
            </w:r>
          </w:p>
        </w:tc>
      </w:tr>
      <w:tr w:rsidR="00F75F87" w:rsidRPr="00B118B0" w14:paraId="0060FE84" w14:textId="77777777" w:rsidTr="004B0C8A">
        <w:tc>
          <w:tcPr>
            <w:tcW w:w="2964" w:type="dxa"/>
            <w:tcBorders>
              <w:right w:val="nil"/>
            </w:tcBorders>
          </w:tcPr>
          <w:p w14:paraId="16C4D823" w14:textId="77777777" w:rsidR="00F75F87" w:rsidRPr="00B118B0" w:rsidRDefault="00F75F87" w:rsidP="00F75F8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73FC016C" w:rsidR="00F75F87" w:rsidRPr="00B118B0" w:rsidRDefault="000E777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4.00 - 6.00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</w:tcPr>
          <w:p w14:paraId="68FEB3F5" w14:textId="02C15246" w:rsidR="00F75F87" w:rsidRPr="00B118B0" w:rsidRDefault="00F75F87" w:rsidP="00F75F8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  <w:r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F75F87" w:rsidRPr="00B118B0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32B20404" w:rsidR="00F75F87" w:rsidRPr="00B118B0" w:rsidRDefault="000E777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F75F87" w:rsidRPr="00B118B0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65252080" w:rsidR="00F75F87" w:rsidRPr="00B118B0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F75F87" w:rsidRPr="00B118B0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6FC329EF" w:rsidR="00F75F87" w:rsidRPr="00B118B0" w:rsidRDefault="006E7D6C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F75F87" w:rsidRPr="00B118B0" w:rsidRDefault="00F75F87" w:rsidP="00F75F87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39813AEB" w:rsidR="00F75F87" w:rsidRPr="00B118B0" w:rsidRDefault="00F75F87" w:rsidP="00F75F87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B118B0" w14:paraId="2011AC17" w14:textId="77777777" w:rsidTr="004B0C8A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F75F87" w:rsidRPr="00B118B0" w:rsidRDefault="00F75F87" w:rsidP="00F75F87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F75F87" w:rsidRPr="00B118B0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F75F87" w:rsidRPr="00B118B0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F75F87" w:rsidRPr="00B118B0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F75F87" w:rsidRPr="00B118B0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F75F87" w:rsidRPr="00B118B0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7D68F546" w:rsidR="00F75F87" w:rsidRPr="00B118B0" w:rsidRDefault="000E777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F75F87" w:rsidRPr="00B118B0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5C5CB620" w:rsidR="00F75F87" w:rsidRPr="00B118B0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F75F87" w:rsidRPr="00B118B0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4A9BD523" w:rsidR="00F75F87" w:rsidRPr="00B118B0" w:rsidRDefault="006E7D6C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F75F87" w:rsidRPr="00B118B0" w:rsidRDefault="00F75F87" w:rsidP="00F75F8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2DBE0D7B" w:rsidR="00F75F87" w:rsidRPr="00B118B0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  <w:tr w:rsidR="00F75F87" w:rsidRPr="00B118B0" w14:paraId="4AC47628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F75F87" w:rsidRPr="00B118B0" w:rsidRDefault="00F75F87" w:rsidP="00F75F8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F75F87" w:rsidRPr="00B118B0" w:rsidRDefault="00F75F87" w:rsidP="00F75F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5F87" w:rsidRPr="00B118B0" w14:paraId="4D985DC7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F75F87" w:rsidRPr="00B118B0" w:rsidRDefault="00F75F87" w:rsidP="00F75F8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F75F87" w:rsidRPr="00B118B0" w:rsidRDefault="00F75F87" w:rsidP="00F75F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75F87" w:rsidRPr="00B118B0" w14:paraId="0B32167F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D3F3A8" w14:textId="77777777" w:rsidR="00F75F87" w:rsidRPr="00B118B0" w:rsidRDefault="00F75F87" w:rsidP="00F75F8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75AE8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C37C3D" w14:textId="1DCB8026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81FCF6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24A2D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46DE6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A8EA52" w14:textId="77777777" w:rsidR="00F75F87" w:rsidRPr="00B118B0" w:rsidRDefault="00F75F87" w:rsidP="00F75F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5F87" w:rsidRPr="00B118B0" w14:paraId="0B37D2E6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2A6DCB29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5F87" w:rsidRPr="00B118B0" w14:paraId="2842D77A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2257FC43" w:rsidR="00F75F87" w:rsidRPr="00B118B0" w:rsidRDefault="00F75F87" w:rsidP="00F75F87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42614B50" w:rsidR="00F75F87" w:rsidRPr="00B118B0" w:rsidRDefault="00F75F87" w:rsidP="00F75F87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59BC18BD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5705FF08" w14:textId="4F90D958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2B7C1DC4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41C0FAC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B118B0" w14:paraId="069E91D4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F75F87" w:rsidRPr="00B118B0" w:rsidRDefault="00F75F87" w:rsidP="00F75F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0C5DA6EA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454AF4DB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0E8B314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28FD6534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7577EEC5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32D3DC5A" w:rsidR="00F75F87" w:rsidRPr="00B118B0" w:rsidRDefault="00F75F87" w:rsidP="00F75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27CF1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F75F87" w:rsidRPr="004D2F37" w14:paraId="6AA71806" w14:textId="77777777" w:rsidTr="004B0C8A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19C4300" w14:textId="1C349757" w:rsidR="004D2F37" w:rsidRPr="00817809" w:rsidRDefault="00351148" w:rsidP="00F75F87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817809">
              <w:rPr>
                <w:rFonts w:asciiTheme="majorBidi" w:hAnsiTheme="majorBidi" w:cstheme="majorBidi"/>
                <w:sz w:val="28"/>
              </w:rPr>
              <w:t xml:space="preserve"> </w:t>
            </w:r>
            <w:r w:rsidR="00970E8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1780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 w:rsidRPr="00817809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  <w:p w14:paraId="0C4D34C8" w14:textId="03F570E0" w:rsidR="00F75F87" w:rsidRPr="00817809" w:rsidRDefault="00351148" w:rsidP="005C0BFF">
            <w:pPr>
              <w:tabs>
                <w:tab w:val="left" w:pos="324"/>
                <w:tab w:val="left" w:pos="378"/>
              </w:tabs>
              <w:ind w:firstLine="288"/>
              <w:rPr>
                <w:rFonts w:asciiTheme="majorBidi" w:hAnsiTheme="majorBidi" w:cstheme="majorBidi"/>
                <w:sz w:val="28"/>
                <w:cs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17809">
              <w:rPr>
                <w:rFonts w:asciiTheme="majorBidi" w:hAnsiTheme="majorBidi" w:cstheme="majorBidi"/>
                <w:sz w:val="28"/>
              </w:rPr>
              <w:t>(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817809" w:rsidRPr="00817809">
              <w:rPr>
                <w:rFonts w:asciiTheme="majorBidi" w:hAnsiTheme="majorBidi" w:cstheme="majorBidi"/>
                <w:sz w:val="28"/>
              </w:rPr>
              <w:t>4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F75F87" w:rsidRPr="004D2F37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71988E39" w:rsidR="00F75F87" w:rsidRPr="004D2F37" w:rsidRDefault="00443B6D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F75F87" w:rsidRPr="004D2F37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5BB2527D" w:rsidR="00F75F87" w:rsidRPr="004D2F37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4A2C2B43" w:rsidR="00F75F87" w:rsidRPr="004D2F37" w:rsidRDefault="00443B6D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432CD208" w:rsidR="00F75F87" w:rsidRPr="004D2F37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634248B6" w:rsidR="00F75F87" w:rsidRPr="004D2F37" w:rsidRDefault="00443B6D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F75F87" w:rsidRPr="004D2F37" w:rsidRDefault="00F75F87" w:rsidP="00F75F8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BBE759" w14:textId="20C1A353" w:rsidR="00F75F87" w:rsidRPr="004D2F37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4D2F37" w14:paraId="5788FBAC" w14:textId="77777777" w:rsidTr="004B0C8A">
        <w:tc>
          <w:tcPr>
            <w:tcW w:w="2964" w:type="dxa"/>
            <w:tcBorders>
              <w:right w:val="nil"/>
            </w:tcBorders>
          </w:tcPr>
          <w:p w14:paraId="6DDAD065" w14:textId="1B9E09B1" w:rsidR="004D2F37" w:rsidRPr="00817809" w:rsidRDefault="0041453E" w:rsidP="004D2F37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817809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817809">
              <w:rPr>
                <w:rFonts w:asciiTheme="majorBidi" w:hAnsiTheme="majorBidi" w:cstheme="majorBidi"/>
                <w:sz w:val="28"/>
              </w:rPr>
              <w:t>: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        </w:t>
            </w:r>
            <w:r w:rsidR="004D2F37" w:rsidRPr="008178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D2F37" w:rsidRPr="00817809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72683AB" w14:textId="3C6D181D" w:rsidR="00F75F87" w:rsidRPr="00817809" w:rsidRDefault="004D2F37" w:rsidP="00970E87">
            <w:pPr>
              <w:tabs>
                <w:tab w:val="left" w:pos="324"/>
              </w:tabs>
              <w:ind w:firstLine="198"/>
              <w:rPr>
                <w:rFonts w:asciiTheme="majorBidi" w:hAnsiTheme="majorBidi" w:cstheme="majorBidi"/>
                <w:sz w:val="28"/>
                <w:cs/>
              </w:rPr>
            </w:pPr>
            <w:r w:rsidRPr="00817809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817809" w:rsidRPr="00817809">
              <w:rPr>
                <w:rFonts w:asciiTheme="majorBidi" w:hAnsiTheme="majorBidi" w:cstheme="majorBidi"/>
                <w:sz w:val="28"/>
              </w:rPr>
              <w:t>4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F75F87" w:rsidRPr="004D2F37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F75F87" w:rsidRPr="004D2F37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F75F87" w:rsidRPr="004D2F37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F75F87" w:rsidRPr="004D2F37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48DE8CE7" w:rsidR="00F75F87" w:rsidRPr="004D2F37" w:rsidRDefault="00443B6D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(134,053)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2982650F" w:rsidR="00F75F87" w:rsidRPr="004D2F37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05350C43" w:rsidR="00F75F87" w:rsidRPr="004D2F37" w:rsidRDefault="00443B6D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F75F87" w:rsidRPr="004D2F37" w:rsidRDefault="00F75F87" w:rsidP="00F75F8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AD34EF6" w14:textId="3FA36412" w:rsidR="00F75F87" w:rsidRPr="004D2F37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5F87" w:rsidRPr="004D2F37" w14:paraId="574E854E" w14:textId="77777777" w:rsidTr="004B0C8A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2913D8F9" w:rsidR="00F75F87" w:rsidRPr="004D2F37" w:rsidRDefault="00F75F87" w:rsidP="00F75F87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2F3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F75F87" w:rsidRPr="004D2F37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F75F87" w:rsidRPr="004D2F37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F75F87" w:rsidRPr="004D2F37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F75F87" w:rsidRPr="004D2F37" w:rsidRDefault="00F75F87" w:rsidP="00F75F8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78F61" w14:textId="1CD0642C" w:rsidR="00F75F87" w:rsidRPr="004D2F37" w:rsidRDefault="00443B6D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F75F87" w:rsidRPr="004D2F37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0A6BB65C" w:rsidR="00F75F87" w:rsidRPr="004D2F37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2F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F75F87" w:rsidRPr="004D2F37" w:rsidRDefault="00F75F87" w:rsidP="00F75F8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5F241D7D" w:rsidR="00F75F87" w:rsidRPr="004D2F37" w:rsidRDefault="00443B6D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F75F87" w:rsidRPr="004D2F37" w:rsidRDefault="00F75F87" w:rsidP="00F75F8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7A42D3DD" w:rsidR="00F75F87" w:rsidRPr="004D2F37" w:rsidRDefault="00F75F87" w:rsidP="00F75F8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2F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242FFD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7656C020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48BC4BB1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67C15820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6C27ABC3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04B00D3C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0320877B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4330ABC3" w14:textId="77777777" w:rsidR="00D544B1" w:rsidRDefault="00D5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6991BED8" w14:textId="77777777" w:rsidR="00703DFE" w:rsidRDefault="00703D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</w:p>
    <w:p w14:paraId="6FDE3145" w14:textId="6D7CD6B5" w:rsidR="00F53166" w:rsidRPr="00D544B1" w:rsidRDefault="009E4C64" w:rsidP="00D544B1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544B1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D544B1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544B1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54A9337B" w14:textId="3999A871" w:rsidR="004E19DC" w:rsidRPr="00D2689D" w:rsidRDefault="00B91F08" w:rsidP="004E19DC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4461F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E19DC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4E19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4E19DC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</w:t>
      </w:r>
      <w:r w:rsidR="004E19DC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E19DC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4E19DC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4E19D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4E19DC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4E19DC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2130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4E19DC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15747">
            <w:pPr>
              <w:tabs>
                <w:tab w:val="left" w:pos="336"/>
              </w:tabs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779E8" w:rsidRPr="00D2689D" w14:paraId="6999337E" w14:textId="77777777" w:rsidTr="004B0C8A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0779E8" w:rsidRPr="00D2689D" w:rsidRDefault="000779E8" w:rsidP="000779E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DE39" w14:textId="5EF3D71F" w:rsidR="000779E8" w:rsidRPr="00D2689D" w:rsidRDefault="000779E8" w:rsidP="000779E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0779E8" w:rsidRPr="00D2689D" w:rsidRDefault="000779E8" w:rsidP="000779E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A93A" w14:textId="0860077F" w:rsidR="000779E8" w:rsidRPr="00D2689D" w:rsidRDefault="000779E8" w:rsidP="000779E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0779E8" w:rsidRPr="00D2689D" w:rsidRDefault="000779E8" w:rsidP="000779E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5202" w14:textId="1B40E905" w:rsidR="000779E8" w:rsidRPr="00D2689D" w:rsidRDefault="000779E8" w:rsidP="000779E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0779E8" w:rsidRPr="00D2689D" w:rsidRDefault="000779E8" w:rsidP="000779E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5B357" w14:textId="1BCB9016" w:rsidR="000779E8" w:rsidRPr="00D2689D" w:rsidRDefault="000779E8" w:rsidP="000779E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F75F87" w:rsidRPr="00D2689D" w14:paraId="218986ED" w14:textId="77777777" w:rsidTr="00B2694D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F75F87" w:rsidRPr="00D2689D" w:rsidRDefault="00F75F87" w:rsidP="00F75F87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4970D" w14:textId="4EBE37CF" w:rsidR="00F75F87" w:rsidRPr="00D2689D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F75F87" w:rsidRPr="00D2689D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A62B7" w14:textId="4820A266" w:rsidR="00F75F87" w:rsidRPr="00D2689D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F75F87" w:rsidRPr="00D2689D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70B5" w14:textId="3A0B5F16" w:rsidR="00F75F87" w:rsidRPr="00D2689D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F75F87" w:rsidRPr="00D2689D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1BD86" w14:textId="2DEC4CD0" w:rsidR="00F75F87" w:rsidRPr="00D2689D" w:rsidRDefault="00F75F87" w:rsidP="00F75F8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75F87" w:rsidRPr="00D2689D" w14:paraId="34C04CF4" w14:textId="77777777" w:rsidTr="00B2694D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178DB3B1" w:rsidR="00F75F87" w:rsidRPr="00563757" w:rsidRDefault="003D0DAF" w:rsidP="00F75F87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1CFF2BAC" w:rsidR="00F75F87" w:rsidRPr="00D2689D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F75F87" w:rsidRPr="00D2689D" w:rsidRDefault="00F75F87" w:rsidP="00F75F8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4F4BC" w14:textId="2ABFD946" w:rsidR="00F75F87" w:rsidRPr="00187D7F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F75F87" w:rsidRPr="00D2689D" w:rsidRDefault="00F75F87" w:rsidP="00F75F8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69EC5683" w:rsidR="00F75F87" w:rsidRPr="00D2689D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F75F87" w:rsidRPr="00D2689D" w:rsidRDefault="00F75F87" w:rsidP="00F75F8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5FCA" w14:textId="1B2B5F1B" w:rsidR="00F75F87" w:rsidRPr="00D2689D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2694D" w:rsidRPr="00D2689D" w14:paraId="7ED41696" w14:textId="77777777" w:rsidTr="00B2694D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24F8F" w14:textId="6A5B2951" w:rsidR="00B2694D" w:rsidRDefault="00B2694D" w:rsidP="00B2694D">
            <w:pPr>
              <w:ind w:left="357"/>
              <w:jc w:val="both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563757">
              <w:rPr>
                <w:rFonts w:asciiTheme="majorBidi" w:hAnsiTheme="majorBidi" w:hint="cs"/>
                <w:sz w:val="28"/>
                <w:cs/>
              </w:rPr>
              <w:t>ผลประโยชน์</w:t>
            </w:r>
            <w:r>
              <w:rPr>
                <w:rFonts w:asciiTheme="majorBidi" w:hAnsiTheme="majorBidi" w:hint="cs"/>
                <w:sz w:val="28"/>
                <w:cs/>
              </w:rPr>
              <w:t>ระยะยาว</w:t>
            </w:r>
            <w:r w:rsidRPr="00563757">
              <w:rPr>
                <w:rFonts w:asciiTheme="majorBidi" w:hAnsiTheme="majorBidi" w:hint="cs"/>
                <w:sz w:val="28"/>
                <w:cs/>
              </w:rPr>
              <w:t>พนักงานต้นงวด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E82EF79" w14:textId="77E969BF" w:rsidR="00B2694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9DC95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021FC" w14:textId="508AB2C1" w:rsidR="00B2694D" w:rsidRPr="00657820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10,973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24A2EE" w14:textId="77777777" w:rsidR="00B2694D" w:rsidRPr="00D2689D" w:rsidRDefault="00B2694D" w:rsidP="00B2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8B4AE5" w14:textId="73F88561" w:rsidR="00B2694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C50325" w14:textId="77777777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4EA5" w14:textId="2021D054" w:rsidR="00B2694D" w:rsidRPr="00657820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5,334</w:t>
            </w:r>
          </w:p>
        </w:tc>
      </w:tr>
      <w:tr w:rsidR="00B2694D" w:rsidRPr="00D2689D" w14:paraId="36A84245" w14:textId="77777777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B2694D" w:rsidRPr="00D2689D" w:rsidRDefault="00B2694D" w:rsidP="00B2694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E5E" w14:textId="77777777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B2694D" w:rsidRPr="00D2689D" w:rsidRDefault="00B2694D" w:rsidP="00B2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9CB9" w14:textId="77777777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2694D" w:rsidRPr="00D2689D" w14:paraId="21885733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B2694D" w:rsidRPr="00D2689D" w:rsidRDefault="00B2694D" w:rsidP="00B2694D">
            <w:pPr>
              <w:ind w:left="270" w:firstLine="126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4B98604A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B2694D" w:rsidRPr="00D2689D" w:rsidRDefault="00B2694D" w:rsidP="00B2694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24A73AE5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B2694D" w:rsidRPr="00D2689D" w:rsidRDefault="00B2694D" w:rsidP="00B2694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0FBB04A2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B2694D" w:rsidRPr="00D2689D" w:rsidRDefault="00B2694D" w:rsidP="00B2694D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58415691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B2694D" w:rsidRPr="00D2689D" w14:paraId="2CA639CB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B2694D" w:rsidRPr="00D2689D" w:rsidRDefault="00B2694D" w:rsidP="00B2694D">
            <w:pPr>
              <w:ind w:left="270" w:firstLine="135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7D4B34DB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3E8B3BE8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B2694D" w:rsidRPr="00D2689D" w:rsidRDefault="00B2694D" w:rsidP="00B2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5F5F7C4D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B2694D" w:rsidRPr="00D2689D" w:rsidRDefault="00B2694D" w:rsidP="00B2694D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171304B4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</w:tr>
      <w:tr w:rsidR="00B2694D" w:rsidRPr="00D2689D" w14:paraId="48F928A0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B2694D" w:rsidRPr="00D2689D" w:rsidRDefault="00B2694D" w:rsidP="00B2694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17E83BFD" w:rsidR="00B2694D" w:rsidRPr="00D2689D" w:rsidRDefault="00B2694D" w:rsidP="00B2694D">
            <w:pPr>
              <w:ind w:left="396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B2694D" w:rsidRPr="00D2689D" w:rsidRDefault="00B2694D" w:rsidP="00B2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2694D" w:rsidRPr="00D2689D" w14:paraId="7EA12411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E4277F" w14:textId="1DCFE866" w:rsidR="00B2694D" w:rsidRDefault="00B2694D" w:rsidP="00B2694D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0E157125" w14:textId="5F6B4675" w:rsidR="00B2694D" w:rsidRPr="00D2689D" w:rsidRDefault="00B2694D" w:rsidP="00B2694D">
            <w:pPr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5641" w14:textId="49379EFC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3F632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BC4C" w14:textId="4EA8B5D8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7C8B2D" w14:textId="77777777" w:rsidR="00B2694D" w:rsidRPr="00D2689D" w:rsidRDefault="00B2694D" w:rsidP="00B2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EF7A" w14:textId="6D30902E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6E2A7" w14:textId="44DC5856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1F783" w14:textId="5435BCCC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2694D" w:rsidRPr="00D2689D" w14:paraId="71CF85AA" w14:textId="77777777" w:rsidTr="005036F3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C9717C" w14:textId="296E04C9" w:rsidR="00B2694D" w:rsidRDefault="00B2694D" w:rsidP="00B2694D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4B1E3E0C" w14:textId="705FF126" w:rsidR="00B2694D" w:rsidRPr="00657820" w:rsidRDefault="00B2694D" w:rsidP="00B2694D">
            <w:pPr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2933" w14:textId="75DAF2E6" w:rsidR="00B2694D" w:rsidRPr="00657820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1C7760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5C4A" w14:textId="3954F9FC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(1,079)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0D687C" w14:textId="77777777" w:rsidR="00B2694D" w:rsidRPr="00D2689D" w:rsidRDefault="00B2694D" w:rsidP="00B2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4294" w14:textId="7B18185D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CDFF6" w14:textId="77777777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C30B" w14:textId="1F501C30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(320)</w:t>
            </w:r>
          </w:p>
        </w:tc>
      </w:tr>
      <w:tr w:rsidR="00B2694D" w:rsidRPr="00D2689D" w14:paraId="36245D7E" w14:textId="77777777" w:rsidTr="008C66BB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86431B" w14:textId="0449D244" w:rsidR="00B2694D" w:rsidRPr="00657820" w:rsidRDefault="00B2694D" w:rsidP="00B2694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49FC" w14:textId="6BA55B16" w:rsidR="00B2694D" w:rsidRPr="00657820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282707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399F" w14:textId="12C51F53" w:rsidR="00B2694D" w:rsidRPr="00657820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(3,121)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548D4" w14:textId="77777777" w:rsidR="00B2694D" w:rsidRPr="00D2689D" w:rsidRDefault="00B2694D" w:rsidP="00B2694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AC1C" w14:textId="666B981A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25F66" w14:textId="77777777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B2DC" w14:textId="7E8F275E" w:rsidR="00B2694D" w:rsidRPr="00657820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(2,866)</w:t>
            </w:r>
          </w:p>
        </w:tc>
      </w:tr>
      <w:tr w:rsidR="00B2694D" w:rsidRPr="00D2689D" w14:paraId="72FF1D9C" w14:textId="77777777" w:rsidTr="008C66BB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55387" w14:textId="7E638A87" w:rsidR="00B2694D" w:rsidRDefault="00B2694D" w:rsidP="00B2694D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C2442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5036F3">
              <w:rPr>
                <w:rFonts w:asciiTheme="majorBidi" w:hAnsiTheme="majorBidi"/>
                <w:sz w:val="28"/>
                <w:cs/>
              </w:rPr>
              <w:t xml:space="preserve">:  </w:t>
            </w:r>
            <w:r w:rsidRPr="005036F3">
              <w:rPr>
                <w:rFonts w:asciiTheme="majorBidi" w:hAnsiTheme="majorBidi" w:hint="cs"/>
                <w:sz w:val="28"/>
                <w:cs/>
              </w:rPr>
              <w:t>จ่ายผลประโยชน์</w:t>
            </w:r>
            <w:r w:rsidRPr="005036F3">
              <w:rPr>
                <w:rFonts w:asciiTheme="majorBidi" w:hAnsiTheme="majorBidi"/>
                <w:sz w:val="28"/>
                <w:cs/>
              </w:rPr>
              <w:tab/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6924E9D" w14:textId="41A44CCF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EBE71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CD3FD" w14:textId="0C06FC36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36F3">
              <w:rPr>
                <w:rFonts w:asciiTheme="majorBidi" w:hAnsiTheme="majorBidi"/>
                <w:sz w:val="28"/>
                <w:cs/>
              </w:rPr>
              <w:t>(</w:t>
            </w:r>
            <w:r w:rsidRPr="005036F3">
              <w:rPr>
                <w:rFonts w:asciiTheme="majorBidi" w:hAnsiTheme="majorBidi" w:cstheme="majorBidi"/>
                <w:sz w:val="28"/>
              </w:rPr>
              <w:t>425)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9D49B4" w14:textId="77777777" w:rsidR="00B2694D" w:rsidRPr="00D2689D" w:rsidRDefault="00B2694D" w:rsidP="00B2694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17275" w14:textId="48B70213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30B3EB" w14:textId="77777777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07CD" w14:textId="2D39955A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2694D" w:rsidRPr="00F80137" w14:paraId="2256F9A0" w14:textId="77777777" w:rsidTr="008C66BB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09E997AF" w:rsidR="00B2694D" w:rsidRPr="00D061F8" w:rsidRDefault="00D061F8" w:rsidP="00B2694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061F8">
              <w:rPr>
                <w:rFonts w:asciiTheme="majorBidi" w:hAnsiTheme="majorBidi" w:hint="cs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F403C" w14:textId="57371F2B" w:rsidR="00B2694D" w:rsidRPr="00720AD6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0019C" w14:textId="77777777" w:rsidR="00B2694D" w:rsidRPr="00D2689D" w:rsidRDefault="00B2694D" w:rsidP="00B2694D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A7FE9" w14:textId="0FD771D8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9D6FF" w14:textId="77777777" w:rsidR="00B2694D" w:rsidRPr="00D2689D" w:rsidRDefault="00B2694D" w:rsidP="00B2694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9EE2B" w14:textId="2574E08E" w:rsidR="00B2694D" w:rsidRPr="00720AD6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2D94A" w14:textId="77777777" w:rsidR="00B2694D" w:rsidRPr="00D2689D" w:rsidRDefault="00B2694D" w:rsidP="00B2694D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6B47E" w14:textId="65F93BB8" w:rsidR="00B2694D" w:rsidRPr="00D2689D" w:rsidRDefault="00B2694D" w:rsidP="00B2694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C66BB" w:rsidRPr="00F80137" w14:paraId="29D3254C" w14:textId="77777777" w:rsidTr="004B0C8A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4764C" w14:textId="51DED54A" w:rsidR="008C66BB" w:rsidRPr="00D2689D" w:rsidRDefault="008C66BB" w:rsidP="00BA1B43">
            <w:pPr>
              <w:ind w:left="447"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B0C64" w14:textId="36361E10" w:rsidR="008C66BB" w:rsidRDefault="008C66BB" w:rsidP="008C66B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9,368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71672" w14:textId="77777777" w:rsidR="008C66BB" w:rsidRPr="00D2689D" w:rsidRDefault="008C66BB" w:rsidP="008C66BB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E4DD24" w14:textId="552C0C66" w:rsidR="008C66BB" w:rsidRPr="00657820" w:rsidRDefault="008C66BB" w:rsidP="008C66B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8,746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04A417" w14:textId="77777777" w:rsidR="008C66BB" w:rsidRPr="00D2689D" w:rsidRDefault="008C66BB" w:rsidP="008C66B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17E36B" w14:textId="15E494ED" w:rsidR="008C66BB" w:rsidRDefault="008C66BB" w:rsidP="008C66B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3,311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7C4A46" w14:textId="77777777" w:rsidR="008C66BB" w:rsidRPr="00D2689D" w:rsidRDefault="008C66BB" w:rsidP="008C66BB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3A476D" w14:textId="7D3202D7" w:rsidR="008C66BB" w:rsidRPr="00657820" w:rsidRDefault="008C66BB" w:rsidP="008C66B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2,955</w:t>
            </w:r>
          </w:p>
        </w:tc>
      </w:tr>
    </w:tbl>
    <w:p w14:paraId="26135B36" w14:textId="2C721B8C" w:rsidR="00F53166" w:rsidRPr="005576B8" w:rsidRDefault="00742D7D" w:rsidP="00BD55CA">
      <w:pPr>
        <w:spacing w:before="24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4461F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12BC22B9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52F44E55" w14:textId="01A4E92A" w:rsidR="00D10303" w:rsidRPr="005576B8" w:rsidRDefault="00D10303" w:rsidP="00D1030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Pr="005576B8">
        <w:rPr>
          <w:rFonts w:asciiTheme="majorBidi" w:hAnsiTheme="majorBidi" w:cstheme="majorBidi"/>
          <w:sz w:val="28"/>
          <w:cs/>
          <w:lang w:val="en-GB"/>
        </w:rPr>
        <w:t>งวดสามเดือนสิ้นสุดวันที่</w:t>
      </w:r>
      <w:r w:rsidRPr="005576B8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5D3A44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5F87" w:rsidRPr="005576B8" w14:paraId="71B9FCDD" w14:textId="3FAB534A" w:rsidTr="004B0C8A">
        <w:trPr>
          <w:trHeight w:val="279"/>
        </w:trPr>
        <w:tc>
          <w:tcPr>
            <w:tcW w:w="3600" w:type="dxa"/>
          </w:tcPr>
          <w:p w14:paraId="2E0017E5" w14:textId="77777777" w:rsidR="00F75F87" w:rsidRPr="005576B8" w:rsidRDefault="00F75F87" w:rsidP="00F75F87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312E1D" w14:textId="6CCDF72D" w:rsidR="00F75F87" w:rsidRPr="005576B8" w:rsidRDefault="00F75F87" w:rsidP="00F75F87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2D210449" w14:textId="77777777" w:rsidR="00F75F87" w:rsidRPr="005576B8" w:rsidRDefault="00F75F87" w:rsidP="00F75F87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F7E7FA" w14:textId="217D970C" w:rsidR="00F75F87" w:rsidRPr="005576B8" w:rsidRDefault="00F75F87" w:rsidP="00F75F87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80" w:type="dxa"/>
          </w:tcPr>
          <w:p w14:paraId="791620EC" w14:textId="77777777" w:rsidR="00F75F87" w:rsidRPr="005576B8" w:rsidRDefault="00F75F87" w:rsidP="00F75F87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BEA627" w14:textId="44F12370" w:rsidR="00F75F87" w:rsidRPr="005576B8" w:rsidRDefault="00F75F87" w:rsidP="00F75F87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908AC6C" w14:textId="77777777" w:rsidR="00F75F87" w:rsidRPr="005576B8" w:rsidRDefault="00F75F87" w:rsidP="00F75F87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AA701D8" w14:textId="206FBDF7" w:rsidR="00F75F87" w:rsidRPr="005576B8" w:rsidRDefault="00F75F87" w:rsidP="00F75F87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F75F87" w:rsidRPr="00B118B0" w14:paraId="04BA49E2" w14:textId="77777777" w:rsidTr="00AE2794">
        <w:trPr>
          <w:trHeight w:val="206"/>
        </w:trPr>
        <w:tc>
          <w:tcPr>
            <w:tcW w:w="3600" w:type="dxa"/>
          </w:tcPr>
          <w:p w14:paraId="0C6BA4F5" w14:textId="7CED0795" w:rsidR="00F75F87" w:rsidRPr="005576B8" w:rsidRDefault="00F75F87" w:rsidP="00F75F87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  <w:r w:rsidRPr="005F0C87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559786FB" w:rsidR="00F75F87" w:rsidRPr="00CD2100" w:rsidRDefault="00CD350E" w:rsidP="00F75F8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257</w:t>
            </w:r>
          </w:p>
        </w:tc>
        <w:tc>
          <w:tcPr>
            <w:tcW w:w="90" w:type="dxa"/>
          </w:tcPr>
          <w:p w14:paraId="65E80C0B" w14:textId="77777777" w:rsidR="00F75F87" w:rsidRPr="00CD2100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6B9815FC" w:rsidR="00F75F87" w:rsidRPr="00CD2100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CD2100">
              <w:rPr>
                <w:rFonts w:asciiTheme="majorBidi" w:hAnsiTheme="majorBidi" w:cstheme="majorBidi"/>
                <w:sz w:val="28"/>
              </w:rPr>
              <w:t>2</w:t>
            </w:r>
            <w:r w:rsidRPr="00CD210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CD210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62748314" w14:textId="77777777" w:rsidR="00F75F87" w:rsidRPr="00CD2100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05830DE6" w:rsidR="00F75F87" w:rsidRPr="00CD2100" w:rsidRDefault="00CD350E" w:rsidP="00F75F87">
            <w:pPr>
              <w:ind w:right="8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90" w:type="dxa"/>
          </w:tcPr>
          <w:p w14:paraId="5D1760FE" w14:textId="77777777" w:rsidR="00F75F87" w:rsidRPr="00CD2100" w:rsidRDefault="00F75F87" w:rsidP="00F75F8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4F0CB76" w14:textId="3392D951" w:rsidR="00F75F87" w:rsidRPr="00CD2100" w:rsidRDefault="005F179B" w:rsidP="00F75F87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</w:tbl>
    <w:p w14:paraId="3CCD5A82" w14:textId="5231ABC3" w:rsidR="004461F2" w:rsidRPr="004461F2" w:rsidRDefault="004461F2" w:rsidP="00D544B1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4461F2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lastRenderedPageBreak/>
        <w:t>หนี้สินไม่หมุนเวียนอื่น</w:t>
      </w:r>
    </w:p>
    <w:p w14:paraId="4E8E6DBE" w14:textId="77777777" w:rsidR="004461F2" w:rsidRPr="00106141" w:rsidRDefault="004461F2" w:rsidP="004461F2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หนี้สินไม่หมุนเวียนอื่น</w:t>
      </w:r>
      <w:r w:rsidRPr="00F1515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Pr="00F1515A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F1515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F1515A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F1515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1515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F1515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82"/>
        <w:gridCol w:w="1170"/>
        <w:gridCol w:w="82"/>
        <w:gridCol w:w="1260"/>
        <w:gridCol w:w="82"/>
        <w:gridCol w:w="1260"/>
      </w:tblGrid>
      <w:tr w:rsidR="004461F2" w:rsidRPr="00106141" w14:paraId="518D2653" w14:textId="77777777" w:rsidTr="00B23502">
        <w:trPr>
          <w:trHeight w:val="279"/>
        </w:trPr>
        <w:tc>
          <w:tcPr>
            <w:tcW w:w="9066" w:type="dxa"/>
            <w:gridSpan w:val="8"/>
          </w:tcPr>
          <w:p w14:paraId="62EA4CB2" w14:textId="77777777" w:rsidR="004461F2" w:rsidRPr="00106141" w:rsidRDefault="004461F2" w:rsidP="00B2350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06141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106141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106141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106141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106141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4461F2" w:rsidRPr="00106141" w14:paraId="2368F6A9" w14:textId="77777777" w:rsidTr="00B23502">
        <w:trPr>
          <w:trHeight w:val="279"/>
        </w:trPr>
        <w:tc>
          <w:tcPr>
            <w:tcW w:w="3870" w:type="dxa"/>
          </w:tcPr>
          <w:p w14:paraId="2F0419F1" w14:textId="77777777" w:rsidR="004461F2" w:rsidRPr="00106141" w:rsidRDefault="004461F2" w:rsidP="00B23502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4B63F995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106141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556AAA76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</w:tcPr>
          <w:p w14:paraId="781A48D4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10614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461F2" w:rsidRPr="00657820" w14:paraId="5F8D35A0" w14:textId="77777777" w:rsidTr="0071207B">
        <w:trPr>
          <w:trHeight w:val="279"/>
        </w:trPr>
        <w:tc>
          <w:tcPr>
            <w:tcW w:w="3870" w:type="dxa"/>
          </w:tcPr>
          <w:p w14:paraId="0CCB7ECD" w14:textId="77777777" w:rsidR="004461F2" w:rsidRPr="00657820" w:rsidRDefault="004461F2" w:rsidP="00B23502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CC23EF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2" w:type="dxa"/>
          </w:tcPr>
          <w:p w14:paraId="338B8122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E5D231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2" w:type="dxa"/>
          </w:tcPr>
          <w:p w14:paraId="50BD574D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vAlign w:val="bottom"/>
          </w:tcPr>
          <w:p w14:paraId="0ACAF2FA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1F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2" w:type="dxa"/>
          </w:tcPr>
          <w:p w14:paraId="26D817AB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10D376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61F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461F2" w:rsidRPr="00657820" w14:paraId="5CBD319C" w14:textId="77777777" w:rsidTr="0071207B">
        <w:trPr>
          <w:trHeight w:val="279"/>
        </w:trPr>
        <w:tc>
          <w:tcPr>
            <w:tcW w:w="3870" w:type="dxa"/>
          </w:tcPr>
          <w:p w14:paraId="474F1A35" w14:textId="77777777" w:rsidR="004461F2" w:rsidRPr="00657820" w:rsidRDefault="004461F2" w:rsidP="00B23502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AD505A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82" w:type="dxa"/>
          </w:tcPr>
          <w:p w14:paraId="53F05227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8C8A9E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82" w:type="dxa"/>
          </w:tcPr>
          <w:p w14:paraId="3BAEB12E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vAlign w:val="bottom"/>
          </w:tcPr>
          <w:p w14:paraId="37D00D20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61FBA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82" w:type="dxa"/>
          </w:tcPr>
          <w:p w14:paraId="43944F2E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AE6749" w14:textId="77777777" w:rsidR="004461F2" w:rsidRPr="00106141" w:rsidRDefault="004461F2" w:rsidP="00B23502">
            <w:pPr>
              <w:ind w:left="-5" w:right="9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</w:tr>
      <w:tr w:rsidR="004461F2" w:rsidRPr="00657820" w14:paraId="193BD292" w14:textId="77777777" w:rsidTr="0071207B">
        <w:trPr>
          <w:trHeight w:val="279"/>
        </w:trPr>
        <w:tc>
          <w:tcPr>
            <w:tcW w:w="3870" w:type="dxa"/>
          </w:tcPr>
          <w:p w14:paraId="6125228F" w14:textId="4667465B" w:rsidR="004461F2" w:rsidRPr="00657820" w:rsidRDefault="004461F2" w:rsidP="00B23502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  <w:r w:rsidR="0071207B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30A6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71207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ค่าเช่าที่ดิน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ABAF93" w14:textId="0564D04F" w:rsidR="004461F2" w:rsidRPr="00005972" w:rsidRDefault="00943552" w:rsidP="00B23502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</w:t>
            </w:r>
            <w:r w:rsidR="00BA634B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82" w:type="dxa"/>
          </w:tcPr>
          <w:p w14:paraId="1D7B7C43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5AD25C" w14:textId="77777777" w:rsidR="004461F2" w:rsidRPr="00106141" w:rsidRDefault="004461F2" w:rsidP="00B23502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106141"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82" w:type="dxa"/>
          </w:tcPr>
          <w:p w14:paraId="2844D9DB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74667681" w14:textId="73CE0844" w:rsidR="004461F2" w:rsidRPr="00106141" w:rsidRDefault="00CD4ABE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dxa"/>
          </w:tcPr>
          <w:p w14:paraId="19DD2BCD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E6118B" w14:textId="77777777" w:rsidR="004461F2" w:rsidRPr="00106141" w:rsidRDefault="004461F2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1061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461F2" w:rsidRPr="00657820" w14:paraId="410F9B36" w14:textId="77777777" w:rsidTr="00B23502">
        <w:trPr>
          <w:trHeight w:val="279"/>
        </w:trPr>
        <w:tc>
          <w:tcPr>
            <w:tcW w:w="3870" w:type="dxa"/>
          </w:tcPr>
          <w:p w14:paraId="2709F30C" w14:textId="77777777" w:rsidR="004461F2" w:rsidRPr="00657820" w:rsidRDefault="004461F2" w:rsidP="00B23502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ประมาณการหน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ี้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สินหมุนเวียนอื่น</w:t>
            </w:r>
          </w:p>
        </w:tc>
        <w:tc>
          <w:tcPr>
            <w:tcW w:w="1260" w:type="dxa"/>
          </w:tcPr>
          <w:p w14:paraId="43BDDC31" w14:textId="1092AC2E" w:rsidR="004461F2" w:rsidRPr="00005972" w:rsidRDefault="0073647A" w:rsidP="00B23502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</w:t>
            </w:r>
            <w:r w:rsidR="00A453ED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82" w:type="dxa"/>
          </w:tcPr>
          <w:p w14:paraId="65B50C8E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6DAF8BBC" w14:textId="77777777" w:rsidR="004461F2" w:rsidRPr="00106141" w:rsidRDefault="004461F2" w:rsidP="00B23502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106141">
              <w:rPr>
                <w:rFonts w:asciiTheme="majorBidi" w:hAnsiTheme="majorBidi" w:cstheme="majorBidi"/>
                <w:sz w:val="28"/>
              </w:rPr>
              <w:t>15,586</w:t>
            </w:r>
          </w:p>
        </w:tc>
        <w:tc>
          <w:tcPr>
            <w:tcW w:w="82" w:type="dxa"/>
          </w:tcPr>
          <w:p w14:paraId="02909793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01381A7" w14:textId="42202040" w:rsidR="004461F2" w:rsidRPr="00106141" w:rsidRDefault="00CD4ABE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dxa"/>
          </w:tcPr>
          <w:p w14:paraId="07618D56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477C00D" w14:textId="77777777" w:rsidR="004461F2" w:rsidRPr="00106141" w:rsidRDefault="004461F2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1061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461F2" w:rsidRPr="00657820" w14:paraId="512AFAB8" w14:textId="77777777" w:rsidTr="00B23502">
        <w:trPr>
          <w:trHeight w:val="279"/>
        </w:trPr>
        <w:tc>
          <w:tcPr>
            <w:tcW w:w="3870" w:type="dxa"/>
          </w:tcPr>
          <w:p w14:paraId="0EC238BE" w14:textId="32D7037F" w:rsidR="004461F2" w:rsidRPr="00657820" w:rsidRDefault="004461F2" w:rsidP="00B23502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703DF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60" w:type="dxa"/>
          </w:tcPr>
          <w:p w14:paraId="4C07877F" w14:textId="29F09393" w:rsidR="004461F2" w:rsidRPr="00005972" w:rsidRDefault="00502A59" w:rsidP="00B23502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EE02E7">
              <w:rPr>
                <w:rFonts w:asciiTheme="majorBidi" w:hAnsiTheme="majorBidi" w:cstheme="majorBidi"/>
                <w:sz w:val="28"/>
              </w:rPr>
              <w:t>693</w:t>
            </w:r>
          </w:p>
        </w:tc>
        <w:tc>
          <w:tcPr>
            <w:tcW w:w="82" w:type="dxa"/>
          </w:tcPr>
          <w:p w14:paraId="57E5EEFF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2B0EA101" w14:textId="77777777" w:rsidR="004461F2" w:rsidRPr="00106141" w:rsidRDefault="004461F2" w:rsidP="00B23502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106141">
              <w:rPr>
                <w:rFonts w:asciiTheme="majorBidi" w:hAnsiTheme="majorBidi" w:cstheme="majorBidi"/>
                <w:sz w:val="28"/>
              </w:rPr>
              <w:t>6,054</w:t>
            </w:r>
          </w:p>
        </w:tc>
        <w:tc>
          <w:tcPr>
            <w:tcW w:w="82" w:type="dxa"/>
          </w:tcPr>
          <w:p w14:paraId="6B435A35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1E8A1F6" w14:textId="02E5E5E0" w:rsidR="004461F2" w:rsidRPr="00106141" w:rsidRDefault="00CD4ABE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82" w:type="dxa"/>
          </w:tcPr>
          <w:p w14:paraId="249A13D7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5F7DECB" w14:textId="77777777" w:rsidR="004461F2" w:rsidRPr="00106141" w:rsidRDefault="004461F2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106141">
              <w:rPr>
                <w:rFonts w:asciiTheme="majorBidi" w:hAnsiTheme="majorBidi" w:cstheme="majorBidi"/>
                <w:sz w:val="28"/>
              </w:rPr>
              <w:t>275</w:t>
            </w:r>
          </w:p>
        </w:tc>
      </w:tr>
      <w:tr w:rsidR="004461F2" w:rsidRPr="00657820" w14:paraId="10D0C804" w14:textId="77777777" w:rsidTr="00B23502">
        <w:trPr>
          <w:trHeight w:val="279"/>
        </w:trPr>
        <w:tc>
          <w:tcPr>
            <w:tcW w:w="3870" w:type="dxa"/>
          </w:tcPr>
          <w:p w14:paraId="78E15109" w14:textId="77777777" w:rsidR="004461F2" w:rsidRPr="00657820" w:rsidRDefault="004461F2" w:rsidP="00B23502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รวมหนี้สินไม่หมุนเวียน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EED18F" w14:textId="2F1D0001" w:rsidR="004461F2" w:rsidRPr="00005972" w:rsidRDefault="002B2395" w:rsidP="00B23502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05972">
              <w:rPr>
                <w:rFonts w:asciiTheme="majorBidi" w:hAnsiTheme="majorBidi" w:cstheme="majorBidi"/>
                <w:b/>
                <w:bCs/>
                <w:sz w:val="28"/>
              </w:rPr>
              <w:t>32,624</w:t>
            </w:r>
          </w:p>
        </w:tc>
        <w:tc>
          <w:tcPr>
            <w:tcW w:w="82" w:type="dxa"/>
          </w:tcPr>
          <w:p w14:paraId="42EA4E90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D4CEA5" w14:textId="77777777" w:rsidR="004461F2" w:rsidRPr="00106141" w:rsidRDefault="004461F2" w:rsidP="00B23502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06141">
              <w:rPr>
                <w:rFonts w:asciiTheme="majorBidi" w:hAnsiTheme="majorBidi" w:cstheme="majorBidi"/>
                <w:b/>
                <w:bCs/>
                <w:sz w:val="28"/>
              </w:rPr>
              <w:t>32,764</w:t>
            </w:r>
          </w:p>
        </w:tc>
        <w:tc>
          <w:tcPr>
            <w:tcW w:w="82" w:type="dxa"/>
          </w:tcPr>
          <w:p w14:paraId="4C084BBC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4E432F" w14:textId="7A644593" w:rsidR="004461F2" w:rsidRPr="00106141" w:rsidRDefault="00CD4ABE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350</w:t>
            </w:r>
          </w:p>
        </w:tc>
        <w:tc>
          <w:tcPr>
            <w:tcW w:w="82" w:type="dxa"/>
          </w:tcPr>
          <w:p w14:paraId="567464C0" w14:textId="77777777" w:rsidR="004461F2" w:rsidRPr="00106141" w:rsidRDefault="004461F2" w:rsidP="00B23502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49EB32" w14:textId="77777777" w:rsidR="004461F2" w:rsidRPr="00106141" w:rsidRDefault="004461F2" w:rsidP="00B23502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06141">
              <w:rPr>
                <w:rFonts w:asciiTheme="majorBidi" w:hAnsiTheme="majorBidi" w:cstheme="majorBidi"/>
                <w:b/>
                <w:bCs/>
                <w:sz w:val="28"/>
              </w:rPr>
              <w:t>275</w:t>
            </w:r>
          </w:p>
        </w:tc>
      </w:tr>
    </w:tbl>
    <w:p w14:paraId="181CF96B" w14:textId="3D0ACAD6" w:rsidR="006C5376" w:rsidRPr="004E320B" w:rsidRDefault="006C5376" w:rsidP="00D544B1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</w:rPr>
      </w:pPr>
      <w:r w:rsidRPr="004E320B">
        <w:rPr>
          <w:rFonts w:asciiTheme="majorBidi" w:hAnsiTheme="majorBidi" w:hint="cs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7969980E" w14:textId="567B41C6" w:rsidR="00935C77" w:rsidRPr="00EB124E" w:rsidRDefault="006C5376" w:rsidP="00EB124E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8E220D">
        <w:rPr>
          <w:rFonts w:asciiTheme="majorBidi" w:hAnsiTheme="majorBidi" w:hint="cs"/>
          <w:sz w:val="28"/>
          <w:cs/>
        </w:rPr>
        <w:t>ผลต่างของมูลค่ายุติธรรม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และมูลค่าที่เสนอขายของหุ้นสามัญของบริษัทเกิดจากการที่บริษัทเข้าซื้อเงินลงทุนในบริษัท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และได้ออกและเสนอขายหุ้นสามัญเพิ่มทุนของบริษัทให้แก่บุคคลในวงจำกัด</w:t>
      </w:r>
      <w:r w:rsidRPr="008E220D">
        <w:rPr>
          <w:rFonts w:asciiTheme="majorBidi" w:hAnsiTheme="majorBidi"/>
          <w:sz w:val="28"/>
          <w:cs/>
        </w:rPr>
        <w:t xml:space="preserve"> (</w:t>
      </w:r>
      <w:r w:rsidRPr="008E220D">
        <w:rPr>
          <w:rFonts w:asciiTheme="majorBidi" w:hAnsiTheme="majorBidi" w:hint="cs"/>
          <w:sz w:val="28"/>
          <w:cs/>
        </w:rPr>
        <w:t>ซึ่งเป็นนักลงทุนที่เป็น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Strategic Investors </w:t>
      </w:r>
      <w:r w:rsidRPr="008E220D">
        <w:rPr>
          <w:rFonts w:asciiTheme="majorBidi" w:hAnsiTheme="majorBidi" w:hint="cs"/>
          <w:sz w:val="28"/>
          <w:cs/>
        </w:rPr>
        <w:t>ที่นอกจากมีศักยภาพด้านเงินลงทุน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แล้วยังมีประสบการณ์ความรู้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ความชำนาญในธุรกิจการจัดจำหน่าย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 </w:t>
      </w:r>
      <w:r w:rsidRPr="008E220D">
        <w:rPr>
          <w:rFonts w:asciiTheme="majorBidi" w:hAnsiTheme="majorBidi" w:hint="cs"/>
          <w:sz w:val="28"/>
          <w:cs/>
        </w:rPr>
        <w:t>และมีธุรกิจที่เกี่ยวข้องกับ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LPG) </w:t>
      </w:r>
      <w:r w:rsidRPr="008E220D">
        <w:rPr>
          <w:rFonts w:asciiTheme="majorBidi" w:hAnsiTheme="majorBidi" w:hint="cs"/>
          <w:sz w:val="28"/>
          <w:cs/>
        </w:rPr>
        <w:t>ในราคาเสนอขายที่สูงกว่ามูลค่ายุติธรรมของหุ้นสามัญของบริษัท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ณ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วันซื้อ</w:t>
      </w:r>
      <w:r w:rsidR="00D0343F">
        <w:rPr>
          <w:rFonts w:asciiTheme="majorBidi" w:hAnsiTheme="majorBidi"/>
          <w:sz w:val="28"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เงินลงทุนในกลุ่ม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</w:p>
    <w:p w14:paraId="7E6ACD8D" w14:textId="77777777" w:rsidR="00FA4B11" w:rsidRPr="00296F3E" w:rsidRDefault="00FA4B11" w:rsidP="00D544B1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</w:rPr>
      </w:pPr>
      <w:r w:rsidRPr="00296F3E">
        <w:rPr>
          <w:rFonts w:asciiTheme="majorBidi" w:hAnsiTheme="majorBidi" w:hint="cs"/>
          <w:b/>
          <w:bCs/>
          <w:sz w:val="28"/>
          <w:cs/>
        </w:rPr>
        <w:t>ส่วนเกินจากการเปลี่ยนแปลงสัดส่วนการถือหุ้นในบริษัทย่อย</w:t>
      </w:r>
    </w:p>
    <w:p w14:paraId="629BE16E" w14:textId="6FEF5DA1" w:rsidR="0067762F" w:rsidRDefault="00FA4B11" w:rsidP="00935C77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  <w:cs/>
        </w:rPr>
      </w:pPr>
      <w:r w:rsidRPr="008E220D">
        <w:rPr>
          <w:rFonts w:asciiTheme="majorBidi" w:hAnsiTheme="majorBidi" w:hint="cs"/>
          <w:sz w:val="28"/>
          <w:cs/>
        </w:rPr>
        <w:t>ส่วนเกินจากการเปลี่ยนแปลงสัดส่วนการถือหุ้นในบริษัทย่อยเกิดจากการซื้อหุ้นเพิ่มร้อยละ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10.84 </w:t>
      </w:r>
      <w:r w:rsidRPr="008E220D">
        <w:rPr>
          <w:rFonts w:asciiTheme="majorBidi" w:hAnsiTheme="majorBidi" w:hint="cs"/>
          <w:sz w:val="28"/>
          <w:cs/>
        </w:rPr>
        <w:t>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แซม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วอเตอร์</w:t>
      </w:r>
      <w:r w:rsidRPr="008E220D">
        <w:rPr>
          <w:rFonts w:asciiTheme="majorBidi" w:hAnsiTheme="majorBidi"/>
          <w:sz w:val="28"/>
          <w:cs/>
        </w:rPr>
        <w:t xml:space="preserve">    </w:t>
      </w:r>
      <w:r w:rsidRPr="008E220D">
        <w:rPr>
          <w:rFonts w:asciiTheme="majorBidi" w:hAnsiTheme="majorBidi" w:hint="cs"/>
          <w:sz w:val="28"/>
          <w:cs/>
        </w:rPr>
        <w:t>ซัพพลาย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และลดสัดส่วนการถือหุ้นร้อยละ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20 </w:t>
      </w:r>
      <w:r w:rsidRPr="008E220D">
        <w:rPr>
          <w:rFonts w:asciiTheme="majorBidi" w:hAnsiTheme="majorBidi" w:hint="cs"/>
          <w:sz w:val="28"/>
          <w:cs/>
        </w:rPr>
        <w:t>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เอ็นเนอยี่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รีโวลูชั่น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74064E">
        <w:rPr>
          <w:rFonts w:asciiTheme="majorBidi" w:hAnsiTheme="majorBidi" w:hint="cs"/>
          <w:sz w:val="28"/>
          <w:cs/>
        </w:rPr>
        <w:t>จำกัด</w:t>
      </w:r>
      <w:r w:rsidRPr="0074064E">
        <w:rPr>
          <w:rFonts w:asciiTheme="majorBidi" w:hAnsiTheme="majorBidi"/>
          <w:sz w:val="28"/>
          <w:cs/>
        </w:rPr>
        <w:t xml:space="preserve"> </w:t>
      </w:r>
      <w:r w:rsidR="0038501A" w:rsidRPr="0074064E">
        <w:rPr>
          <w:rFonts w:asciiTheme="majorBidi" w:hAnsiTheme="majorBidi" w:hint="cs"/>
          <w:sz w:val="28"/>
          <w:cs/>
        </w:rPr>
        <w:t>และ</w:t>
      </w:r>
      <w:r w:rsidR="0032628C" w:rsidRPr="0074064E">
        <w:rPr>
          <w:rFonts w:asciiTheme="majorBidi" w:hAnsiTheme="majorBidi" w:hint="cs"/>
          <w:sz w:val="28"/>
          <w:cs/>
        </w:rPr>
        <w:t>ลดสัดส่วนการถือหุ้นร้อยละ</w:t>
      </w:r>
      <w:r w:rsidR="0032628C" w:rsidRPr="0074064E">
        <w:rPr>
          <w:rFonts w:asciiTheme="majorBidi" w:hAnsiTheme="majorBidi"/>
          <w:sz w:val="28"/>
          <w:cs/>
        </w:rPr>
        <w:t xml:space="preserve"> </w:t>
      </w:r>
      <w:r w:rsidR="00655E7E" w:rsidRPr="0074064E">
        <w:rPr>
          <w:rFonts w:asciiTheme="majorBidi" w:hAnsiTheme="majorBidi"/>
          <w:sz w:val="28"/>
        </w:rPr>
        <w:t>5</w:t>
      </w:r>
      <w:r w:rsidR="00655E7E" w:rsidRPr="0074064E">
        <w:rPr>
          <w:rFonts w:asciiTheme="majorBidi" w:hAnsiTheme="majorBidi" w:hint="cs"/>
          <w:sz w:val="28"/>
          <w:cs/>
        </w:rPr>
        <w:t xml:space="preserve"> ในบริษัท พระแสงกรีน</w:t>
      </w:r>
      <w:r w:rsidR="00655E7E" w:rsidRPr="0074064E">
        <w:rPr>
          <w:rFonts w:asciiTheme="majorBidi" w:hAnsiTheme="majorBidi"/>
          <w:sz w:val="28"/>
          <w:cs/>
        </w:rPr>
        <w:t xml:space="preserve"> </w:t>
      </w:r>
      <w:r w:rsidR="00655E7E" w:rsidRPr="0074064E">
        <w:rPr>
          <w:rFonts w:asciiTheme="majorBidi" w:hAnsiTheme="majorBidi" w:hint="cs"/>
          <w:sz w:val="28"/>
          <w:cs/>
        </w:rPr>
        <w:t>พาวเวอร์</w:t>
      </w:r>
      <w:r w:rsidR="00655E7E" w:rsidRPr="0074064E">
        <w:rPr>
          <w:rFonts w:asciiTheme="majorBidi" w:hAnsiTheme="majorBidi"/>
          <w:sz w:val="28"/>
          <w:cs/>
        </w:rPr>
        <w:t xml:space="preserve"> </w:t>
      </w:r>
      <w:r w:rsidR="00655E7E" w:rsidRPr="0074064E">
        <w:rPr>
          <w:rFonts w:asciiTheme="majorBidi" w:hAnsiTheme="majorBidi" w:hint="cs"/>
          <w:sz w:val="28"/>
          <w:cs/>
        </w:rPr>
        <w:t>จำกัด</w:t>
      </w:r>
      <w:r w:rsidR="0032628C" w:rsidRPr="0074064E">
        <w:rPr>
          <w:rFonts w:asciiTheme="majorBidi" w:hAnsiTheme="majorBidi"/>
          <w:sz w:val="28"/>
        </w:rPr>
        <w:t xml:space="preserve"> </w:t>
      </w:r>
      <w:r w:rsidRPr="0074064E">
        <w:rPr>
          <w:rFonts w:asciiTheme="majorBidi" w:hAnsiTheme="majorBidi" w:hint="cs"/>
          <w:sz w:val="28"/>
          <w:cs/>
        </w:rPr>
        <w:t>ผลกระทบจากการเปลี่ยนแปลงสัดส่วนการถือ</w:t>
      </w:r>
      <w:r w:rsidRPr="008E220D">
        <w:rPr>
          <w:rFonts w:asciiTheme="majorBidi" w:hAnsiTheme="majorBidi" w:hint="cs"/>
          <w:sz w:val="28"/>
          <w:cs/>
        </w:rPr>
        <w:t>หุ้นในบริษัทย่อย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โดยไม่สูญเสีย</w:t>
      </w:r>
      <w:r w:rsidR="00E3321C">
        <w:rPr>
          <w:rFonts w:asciiTheme="majorBidi" w:hAnsiTheme="majorBidi" w:hint="cs"/>
          <w:sz w:val="28"/>
          <w:cs/>
        </w:rPr>
        <w:t xml:space="preserve">       </w:t>
      </w:r>
      <w:r w:rsidRPr="008E220D">
        <w:rPr>
          <w:rFonts w:asciiTheme="majorBidi" w:hAnsiTheme="majorBidi" w:hint="cs"/>
          <w:sz w:val="28"/>
          <w:cs/>
        </w:rPr>
        <w:t>การควบคุมจะถูกรับรู้ในส่วนเกินจากการเปลี่ยนแปลงสัดส่วนการถือหุ้นในบริษัทย่อยเป็นรายการแยกต่างหากในส่วนของ</w:t>
      </w:r>
      <w:r w:rsidR="00E3321C">
        <w:rPr>
          <w:rFonts w:asciiTheme="majorBidi" w:hAnsiTheme="majorBidi" w:hint="cs"/>
          <w:sz w:val="28"/>
          <w:cs/>
        </w:rPr>
        <w:t xml:space="preserve">     </w:t>
      </w:r>
      <w:r w:rsidRPr="008E220D">
        <w:rPr>
          <w:rFonts w:asciiTheme="majorBidi" w:hAnsiTheme="majorBidi" w:hint="cs"/>
          <w:sz w:val="28"/>
          <w:cs/>
        </w:rPr>
        <w:t>ผู้ถือหุ้นใน</w:t>
      </w:r>
      <w:r w:rsidR="00FC0557">
        <w:rPr>
          <w:rFonts w:asciiTheme="majorBidi" w:hAnsiTheme="majorBidi" w:hint="cs"/>
          <w:sz w:val="28"/>
          <w:cs/>
        </w:rPr>
        <w:t>งบฐานะการเงิน</w:t>
      </w:r>
      <w:r w:rsidRPr="008E220D">
        <w:rPr>
          <w:rFonts w:asciiTheme="majorBidi" w:hAnsiTheme="majorBidi" w:hint="cs"/>
          <w:sz w:val="28"/>
          <w:cs/>
        </w:rPr>
        <w:t>รวม</w:t>
      </w:r>
    </w:p>
    <w:p w14:paraId="4CE7CD4B" w14:textId="77777777" w:rsidR="0067762F" w:rsidRDefault="0067762F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17FE575C" w14:textId="4FD0B47D" w:rsidR="00E41B38" w:rsidRPr="006F2590" w:rsidRDefault="00EC246B" w:rsidP="00D544B1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  <w:cs/>
        </w:rPr>
      </w:pPr>
      <w:r>
        <w:rPr>
          <w:rFonts w:asciiTheme="majorBidi" w:hAnsiTheme="majorBidi" w:hint="cs"/>
          <w:b/>
          <w:bCs/>
          <w:sz w:val="28"/>
          <w:cs/>
        </w:rPr>
        <w:lastRenderedPageBreak/>
        <w:t>ทุน</w:t>
      </w:r>
      <w:r w:rsidR="005512E6" w:rsidRPr="006F2590">
        <w:rPr>
          <w:rFonts w:asciiTheme="majorBidi" w:hAnsiTheme="majorBidi" w:hint="cs"/>
          <w:b/>
          <w:bCs/>
          <w:sz w:val="28"/>
          <w:cs/>
        </w:rPr>
        <w:t>สำรองตามก</w:t>
      </w:r>
      <w:r w:rsidR="00994E59" w:rsidRPr="006F2590">
        <w:rPr>
          <w:rFonts w:asciiTheme="majorBidi" w:hAnsiTheme="majorBidi" w:hint="cs"/>
          <w:b/>
          <w:bCs/>
          <w:sz w:val="28"/>
          <w:cs/>
        </w:rPr>
        <w:t>ฎ</w:t>
      </w:r>
      <w:r w:rsidR="005512E6" w:rsidRPr="006F2590">
        <w:rPr>
          <w:rFonts w:asciiTheme="majorBidi" w:hAnsiTheme="majorBidi" w:hint="cs"/>
          <w:b/>
          <w:bCs/>
          <w:sz w:val="28"/>
          <w:cs/>
        </w:rPr>
        <w:t>หมาย</w:t>
      </w:r>
    </w:p>
    <w:p w14:paraId="4C0706E8" w14:textId="7B9AE38E" w:rsidR="008F131C" w:rsidRPr="008F131C" w:rsidRDefault="008F131C" w:rsidP="008F131C">
      <w:pPr>
        <w:pStyle w:val="ListParagraph"/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พ</w:t>
      </w:r>
      <w:r w:rsidRPr="008F131C">
        <w:rPr>
          <w:rFonts w:asciiTheme="majorBidi" w:hAnsiTheme="majorBidi"/>
          <w:sz w:val="28"/>
          <w:cs/>
        </w:rPr>
        <w:t>.</w:t>
      </w:r>
      <w:r w:rsidRPr="008F131C">
        <w:rPr>
          <w:rFonts w:asciiTheme="majorBidi" w:hAnsiTheme="majorBidi" w:hint="cs"/>
          <w:sz w:val="28"/>
          <w:cs/>
        </w:rPr>
        <w:t>ศ</w:t>
      </w:r>
      <w:r w:rsidRPr="008F131C">
        <w:rPr>
          <w:rFonts w:asciiTheme="majorBidi" w:hAnsiTheme="majorBidi"/>
          <w:sz w:val="28"/>
          <w:cs/>
        </w:rPr>
        <w:t xml:space="preserve">. </w:t>
      </w:r>
      <w:r w:rsidRPr="008F131C">
        <w:rPr>
          <w:rFonts w:asciiTheme="majorBidi" w:hAnsiTheme="majorBidi"/>
          <w:sz w:val="28"/>
        </w:rPr>
        <w:t>2535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มาตรา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116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eastAsia"/>
          <w:sz w:val="28"/>
          <w:cs/>
        </w:rPr>
        <w:t>“</w:t>
      </w:r>
      <w:r w:rsidRPr="008F131C">
        <w:rPr>
          <w:rFonts w:asciiTheme="majorBidi" w:hAnsiTheme="majorBidi" w:hint="cs"/>
          <w:sz w:val="28"/>
          <w:cs/>
        </w:rPr>
        <w:t>สำรองตามกฎหมาย</w:t>
      </w:r>
      <w:r w:rsidRPr="008F131C">
        <w:rPr>
          <w:rFonts w:asciiTheme="majorBidi" w:hAnsiTheme="majorBidi" w:hint="eastAsia"/>
          <w:sz w:val="28"/>
          <w:cs/>
        </w:rPr>
        <w:t>”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อย่าง</w:t>
      </w:r>
      <w:r w:rsidRPr="009B0C8C">
        <w:rPr>
          <w:rFonts w:asciiTheme="majorBidi" w:hAnsiTheme="majorBidi" w:hint="cs"/>
          <w:spacing w:val="-6"/>
          <w:sz w:val="28"/>
          <w:cs/>
        </w:rPr>
        <w:t>น้อยร้อยละ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cs"/>
          <w:sz w:val="28"/>
          <w:cs/>
        </w:rPr>
        <w:t>ถ้ามี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10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ของทุนจดทะเบียน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</w:p>
    <w:p w14:paraId="44A0BD36" w14:textId="0ED00400" w:rsidR="008F131C" w:rsidRPr="008F131C" w:rsidRDefault="008F131C" w:rsidP="0067762F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67762F">
        <w:rPr>
          <w:rFonts w:asciiTheme="majorBidi" w:hAnsiTheme="majorBidi" w:hint="cs"/>
          <w:sz w:val="28"/>
          <w:cs/>
        </w:rPr>
        <w:t>เมื่อวันที่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/>
          <w:sz w:val="28"/>
        </w:rPr>
        <w:t>11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มีนาคม</w:t>
      </w:r>
      <w:r w:rsidRPr="0067762F">
        <w:rPr>
          <w:rFonts w:asciiTheme="majorBidi" w:hAnsiTheme="majorBidi"/>
          <w:sz w:val="28"/>
          <w:cs/>
        </w:rPr>
        <w:t xml:space="preserve"> </w:t>
      </w:r>
      <w:r w:rsidR="00787C04" w:rsidRPr="0067762F">
        <w:rPr>
          <w:rFonts w:asciiTheme="majorBidi" w:hAnsiTheme="majorBidi"/>
          <w:sz w:val="28"/>
        </w:rPr>
        <w:t>256</w:t>
      </w:r>
      <w:r w:rsidR="00A51662" w:rsidRPr="0067762F">
        <w:rPr>
          <w:rFonts w:asciiTheme="majorBidi" w:hAnsiTheme="majorBidi"/>
          <w:sz w:val="28"/>
        </w:rPr>
        <w:t>5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ที่ประชุมคณะกรรมการบริษัท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ครั้งที่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/>
          <w:sz w:val="28"/>
        </w:rPr>
        <w:t>3/</w:t>
      </w:r>
      <w:r w:rsidR="00787C04" w:rsidRPr="0067762F">
        <w:rPr>
          <w:rFonts w:asciiTheme="majorBidi" w:hAnsiTheme="majorBidi"/>
          <w:sz w:val="28"/>
        </w:rPr>
        <w:t>256</w:t>
      </w:r>
      <w:r w:rsidR="00A51662" w:rsidRPr="0067762F">
        <w:rPr>
          <w:rFonts w:asciiTheme="majorBidi" w:hAnsiTheme="majorBidi"/>
          <w:sz w:val="28"/>
        </w:rPr>
        <w:t>5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ของบริษัท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เซเว่น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ยูทิลิตี้ส์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แอนด์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พาวเวอร์</w:t>
      </w:r>
      <w:r w:rsidRPr="0067762F">
        <w:rPr>
          <w:rFonts w:asciiTheme="majorBidi" w:hAnsiTheme="majorBidi"/>
          <w:sz w:val="28"/>
          <w:cs/>
        </w:rPr>
        <w:t xml:space="preserve"> </w:t>
      </w:r>
      <w:r w:rsidRPr="0067762F">
        <w:rPr>
          <w:rFonts w:asciiTheme="majorBidi" w:hAnsiTheme="majorBidi" w:hint="cs"/>
          <w:sz w:val="28"/>
          <w:cs/>
        </w:rPr>
        <w:t>จำกัด</w:t>
      </w:r>
      <w:r w:rsidRPr="0067762F">
        <w:rPr>
          <w:rFonts w:asciiTheme="majorBidi" w:hAnsiTheme="majorBidi"/>
          <w:sz w:val="28"/>
          <w:cs/>
        </w:rPr>
        <w:t xml:space="preserve"> (</w:t>
      </w:r>
      <w:r w:rsidRPr="0067762F">
        <w:rPr>
          <w:rFonts w:asciiTheme="majorBidi" w:hAnsiTheme="majorBidi" w:hint="cs"/>
          <w:sz w:val="28"/>
          <w:cs/>
        </w:rPr>
        <w:t>มหาชน</w:t>
      </w:r>
      <w:r w:rsidRPr="0067762F">
        <w:rPr>
          <w:rFonts w:asciiTheme="majorBidi" w:hAnsiTheme="majorBidi"/>
          <w:sz w:val="28"/>
          <w:cs/>
        </w:rPr>
        <w:t>)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="00787C04">
        <w:rPr>
          <w:rFonts w:asciiTheme="majorBidi" w:hAnsiTheme="majorBidi"/>
          <w:sz w:val="28"/>
        </w:rPr>
        <w:t>256</w:t>
      </w:r>
      <w:r w:rsidR="00A51662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 w:hint="cs"/>
          <w:sz w:val="28"/>
          <w:cs/>
        </w:rPr>
        <w:t xml:space="preserve"> เพื่อพิจารณาอนุมัติให้จัดสรรกำไรสะสม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จำนวน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1.98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ล้านบาทเป็นทุนสำรองตามกฎหมาย</w:t>
      </w:r>
      <w:r w:rsidRPr="008F131C">
        <w:rPr>
          <w:rFonts w:asciiTheme="majorBidi" w:hAnsiTheme="majorBidi"/>
          <w:sz w:val="28"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8F131C">
        <w:rPr>
          <w:rFonts w:asciiTheme="majorBidi" w:hAnsiTheme="majorBidi"/>
          <w:sz w:val="28"/>
        </w:rPr>
        <w:t>28</w:t>
      </w:r>
      <w:r w:rsidRPr="008F131C">
        <w:rPr>
          <w:rFonts w:asciiTheme="majorBidi" w:hAnsiTheme="majorBidi" w:hint="cs"/>
          <w:sz w:val="28"/>
          <w:cs/>
        </w:rPr>
        <w:t xml:space="preserve"> เมษายน </w:t>
      </w:r>
      <w:r w:rsidR="00787C04">
        <w:rPr>
          <w:rFonts w:asciiTheme="majorBidi" w:hAnsiTheme="majorBidi"/>
          <w:sz w:val="28"/>
        </w:rPr>
        <w:t>256</w:t>
      </w:r>
      <w:r w:rsidR="00A51662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 w:hint="cs"/>
          <w:sz w:val="28"/>
          <w:cs/>
        </w:rPr>
        <w:t xml:space="preserve"> ที่ประชุมสามัญผู้ถือหุ้น ครั้งที่ </w:t>
      </w:r>
      <w:r w:rsidRPr="008F131C">
        <w:rPr>
          <w:rFonts w:asciiTheme="majorBidi" w:hAnsiTheme="majorBidi"/>
          <w:sz w:val="28"/>
        </w:rPr>
        <w:t>1/</w:t>
      </w:r>
      <w:r w:rsidR="00787C04">
        <w:rPr>
          <w:rFonts w:asciiTheme="majorBidi" w:hAnsiTheme="majorBidi"/>
          <w:sz w:val="28"/>
        </w:rPr>
        <w:t>256</w:t>
      </w:r>
      <w:r w:rsidR="00A51662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ได้มีมติอนุมัติเรื่องดังกล่าวแล้ว</w:t>
      </w:r>
    </w:p>
    <w:p w14:paraId="771929CA" w14:textId="330A442B" w:rsidR="00E132DD" w:rsidRPr="00E132DD" w:rsidRDefault="008F131C" w:rsidP="00E132DD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937939">
        <w:rPr>
          <w:rFonts w:asciiTheme="majorBidi" w:hAnsiTheme="majorBidi" w:hint="cs"/>
          <w:sz w:val="28"/>
          <w:cs/>
        </w:rPr>
        <w:t>เมื่อวันที่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/>
          <w:sz w:val="28"/>
        </w:rPr>
        <w:t>27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 xml:space="preserve">กุมภาพันธ์ </w:t>
      </w:r>
      <w:r w:rsidR="00787C04" w:rsidRPr="00937939">
        <w:rPr>
          <w:rFonts w:asciiTheme="majorBidi" w:hAnsiTheme="majorBidi"/>
          <w:sz w:val="28"/>
        </w:rPr>
        <w:t>256</w:t>
      </w:r>
      <w:r w:rsidR="00A51662" w:rsidRPr="00937939">
        <w:rPr>
          <w:rFonts w:asciiTheme="majorBidi" w:hAnsiTheme="majorBidi"/>
          <w:sz w:val="28"/>
        </w:rPr>
        <w:t>6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ที่ประชุมคณะกรรมการบริษัท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ครั้งที่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/>
          <w:sz w:val="28"/>
        </w:rPr>
        <w:t>2/</w:t>
      </w:r>
      <w:r w:rsidR="00787C04" w:rsidRPr="00937939">
        <w:rPr>
          <w:rFonts w:asciiTheme="majorBidi" w:hAnsiTheme="majorBidi"/>
          <w:sz w:val="28"/>
        </w:rPr>
        <w:t>256</w:t>
      </w:r>
      <w:r w:rsidR="00A51662" w:rsidRPr="00937939">
        <w:rPr>
          <w:rFonts w:asciiTheme="majorBidi" w:hAnsiTheme="majorBidi"/>
          <w:sz w:val="28"/>
        </w:rPr>
        <w:t>6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ของบริษัท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เซเว่น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ยูทิลิตี้ส์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แอนด์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พาวเวอร์</w:t>
      </w:r>
      <w:r w:rsidRPr="00937939">
        <w:rPr>
          <w:rFonts w:asciiTheme="majorBidi" w:hAnsiTheme="majorBidi"/>
          <w:sz w:val="28"/>
          <w:cs/>
        </w:rPr>
        <w:t xml:space="preserve"> </w:t>
      </w:r>
      <w:r w:rsidRPr="00937939">
        <w:rPr>
          <w:rFonts w:asciiTheme="majorBidi" w:hAnsiTheme="majorBidi" w:hint="cs"/>
          <w:sz w:val="28"/>
          <w:cs/>
        </w:rPr>
        <w:t>จำก</w:t>
      </w:r>
      <w:r w:rsidR="00937939" w:rsidRPr="00937939">
        <w:rPr>
          <w:rFonts w:asciiTheme="majorBidi" w:hAnsiTheme="majorBidi" w:hint="cs"/>
          <w:sz w:val="28"/>
          <w:cs/>
        </w:rPr>
        <w:t>ัด</w:t>
      </w:r>
      <w:r w:rsidRPr="00937939">
        <w:rPr>
          <w:rFonts w:asciiTheme="majorBidi" w:hAnsiTheme="majorBidi"/>
          <w:sz w:val="28"/>
          <w:cs/>
        </w:rPr>
        <w:t>(</w:t>
      </w:r>
      <w:r w:rsidRPr="00937939">
        <w:rPr>
          <w:rFonts w:asciiTheme="majorBidi" w:hAnsiTheme="majorBidi" w:hint="cs"/>
          <w:sz w:val="28"/>
          <w:cs/>
        </w:rPr>
        <w:t>มหาชน</w:t>
      </w:r>
      <w:r w:rsidRPr="00937939">
        <w:rPr>
          <w:rFonts w:asciiTheme="majorBidi" w:hAnsiTheme="majorBidi"/>
          <w:sz w:val="28"/>
          <w:cs/>
        </w:rPr>
        <w:t>)</w:t>
      </w:r>
      <w:r w:rsidRPr="00EA426D">
        <w:rPr>
          <w:rFonts w:asciiTheme="majorBidi" w:hAnsiTheme="majorBidi"/>
          <w:sz w:val="28"/>
          <w:cs/>
        </w:rPr>
        <w:t xml:space="preserve"> </w:t>
      </w:r>
      <w:r w:rsidRPr="00EA426D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="00787C04">
        <w:rPr>
          <w:rFonts w:asciiTheme="majorBidi" w:hAnsiTheme="majorBidi"/>
          <w:sz w:val="28"/>
        </w:rPr>
        <w:t>256</w:t>
      </w:r>
      <w:r w:rsidR="00A51662">
        <w:rPr>
          <w:rFonts w:asciiTheme="majorBidi" w:hAnsiTheme="majorBidi"/>
          <w:sz w:val="28"/>
        </w:rPr>
        <w:t>6</w:t>
      </w:r>
      <w:r w:rsidRPr="00EA426D">
        <w:rPr>
          <w:rFonts w:asciiTheme="majorBidi" w:hAnsiTheme="majorBidi" w:hint="cs"/>
          <w:sz w:val="28"/>
          <w:cs/>
        </w:rPr>
        <w:t xml:space="preserve"> เพื่อพิจ</w:t>
      </w:r>
      <w:r w:rsidRPr="00EA426D">
        <w:rPr>
          <w:rFonts w:asciiTheme="majorBidi" w:hAnsiTheme="majorBidi" w:hint="cs"/>
          <w:spacing w:val="-6"/>
          <w:sz w:val="28"/>
          <w:cs/>
        </w:rPr>
        <w:t>ารณาอนุมัติให้จัดสรรกำไรสะสม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จำนวน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/>
          <w:spacing w:val="-6"/>
          <w:sz w:val="28"/>
        </w:rPr>
        <w:t>2.32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ล้านบาทเป็น</w:t>
      </w:r>
      <w:r w:rsidRPr="00EA426D">
        <w:rPr>
          <w:rFonts w:asciiTheme="majorBidi" w:hAnsiTheme="majorBidi" w:hint="cs"/>
          <w:sz w:val="28"/>
          <w:cs/>
        </w:rPr>
        <w:t xml:space="preserve">           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>ต่อมา</w:t>
      </w:r>
      <w:r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26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เมษายน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 w:rsidR="00787C04">
        <w:rPr>
          <w:rFonts w:asciiTheme="majorBidi" w:hAnsiTheme="majorBidi"/>
          <w:sz w:val="28"/>
        </w:rPr>
        <w:t>256</w:t>
      </w:r>
      <w:r w:rsidR="00A51662">
        <w:rPr>
          <w:rFonts w:asciiTheme="majorBidi" w:hAnsiTheme="majorBidi"/>
          <w:sz w:val="28"/>
        </w:rPr>
        <w:t>6</w:t>
      </w:r>
      <w:r>
        <w:rPr>
          <w:rFonts w:asciiTheme="majorBidi" w:hAnsiTheme="majorBidi" w:hint="cs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ที่ประชุม</w:t>
      </w:r>
      <w:r>
        <w:rPr>
          <w:rFonts w:asciiTheme="majorBidi" w:hAnsiTheme="majorBidi" w:hint="cs"/>
          <w:sz w:val="28"/>
          <w:cs/>
        </w:rPr>
        <w:t>สามัญผู้ถือหุ้น</w:t>
      </w:r>
      <w:r w:rsidRPr="006F2590">
        <w:rPr>
          <w:rFonts w:asciiTheme="majorBidi" w:hAnsiTheme="majorBidi" w:hint="cs"/>
          <w:sz w:val="28"/>
          <w:cs/>
        </w:rPr>
        <w:t xml:space="preserve"> ครั้งที่ </w:t>
      </w:r>
      <w:r>
        <w:rPr>
          <w:rFonts w:asciiTheme="majorBidi" w:hAnsiTheme="majorBidi"/>
          <w:sz w:val="28"/>
        </w:rPr>
        <w:t>1</w:t>
      </w:r>
      <w:r w:rsidRPr="006F2590">
        <w:rPr>
          <w:rFonts w:asciiTheme="majorBidi" w:hAnsiTheme="majorBidi"/>
          <w:sz w:val="28"/>
        </w:rPr>
        <w:t>/</w:t>
      </w:r>
      <w:r w:rsidR="00787C04">
        <w:rPr>
          <w:rFonts w:asciiTheme="majorBidi" w:hAnsiTheme="majorBidi"/>
          <w:sz w:val="28"/>
        </w:rPr>
        <w:t>256</w:t>
      </w:r>
      <w:r w:rsidR="00A51662">
        <w:rPr>
          <w:rFonts w:asciiTheme="majorBidi" w:hAnsiTheme="majorBidi"/>
          <w:sz w:val="28"/>
        </w:rPr>
        <w:t>6</w:t>
      </w:r>
      <w:r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</w:t>
      </w:r>
      <w:r>
        <w:rPr>
          <w:rFonts w:asciiTheme="majorBidi" w:hAnsiTheme="majorBidi" w:hint="cs"/>
          <w:sz w:val="28"/>
          <w:cs/>
        </w:rPr>
        <w:t>เรื่องดังกล่าวแล้ว</w:t>
      </w:r>
    </w:p>
    <w:p w14:paraId="5D33959D" w14:textId="6497CFCA" w:rsidR="00470F39" w:rsidRDefault="00470F39" w:rsidP="00D544B1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</w:t>
      </w:r>
      <w:r w:rsidRPr="007579A9">
        <w:rPr>
          <w:rFonts w:asciiTheme="majorBidi" w:hAnsiTheme="majorBidi" w:hint="cs"/>
          <w:b/>
          <w:bCs/>
          <w:sz w:val="28"/>
          <w:cs/>
        </w:rPr>
        <w:t>เงิน</w:t>
      </w:r>
      <w:r>
        <w:rPr>
          <w:rFonts w:asciiTheme="majorBidi" w:hAnsiTheme="majorBidi" w:cstheme="majorBidi" w:hint="cs"/>
          <w:b/>
          <w:bCs/>
          <w:sz w:val="28"/>
          <w:cs/>
        </w:rPr>
        <w:t>ได้</w:t>
      </w:r>
    </w:p>
    <w:p w14:paraId="3C902D7A" w14:textId="4C90EA54" w:rsidR="00794770" w:rsidRPr="00794770" w:rsidRDefault="00794770" w:rsidP="00794770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94770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 รายได้</w:t>
      </w:r>
      <w:r w:rsidR="00C663AE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="00353B36">
        <w:rPr>
          <w:rFonts w:asciiTheme="majorBidi" w:hAnsiTheme="majorBidi" w:cstheme="majorBidi" w:hint="cs"/>
          <w:color w:val="000000"/>
          <w:spacing w:val="-2"/>
          <w:sz w:val="28"/>
          <w:cs/>
        </w:rPr>
        <w:t>ค่าใช้จ่าย</w:t>
      </w:r>
      <w:r w:rsidR="00C663AE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="00DE594F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</w:t>
      </w:r>
      <w:r w:rsidRPr="0079477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</w:t>
      </w:r>
      <w:r w:rsidRPr="00794770"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Pr="00794770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สิ้นสุดวันที่</w:t>
      </w:r>
      <w:r w:rsidRPr="0079477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9477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79477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9477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77467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9477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6950DBF4" w:rsidR="00855429" w:rsidRPr="004517A7" w:rsidRDefault="00CF24BB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67BF" w:rsidRPr="004517A7" w14:paraId="584E1103" w14:textId="77777777" w:rsidTr="00613A3D">
        <w:tc>
          <w:tcPr>
            <w:tcW w:w="4410" w:type="dxa"/>
          </w:tcPr>
          <w:p w14:paraId="76007B5A" w14:textId="77777777" w:rsidR="00D567BF" w:rsidRPr="004517A7" w:rsidRDefault="00D567BF" w:rsidP="00D567BF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4B13DC39" w:rsidR="00D567BF" w:rsidRPr="00CB239F" w:rsidRDefault="00D567BF" w:rsidP="00D567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83ACA2B" w14:textId="3A9563A9" w:rsidR="00D567BF" w:rsidRPr="00CB239F" w:rsidRDefault="00D567BF" w:rsidP="00D567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26A9E19" w14:textId="1171336B" w:rsidR="00D567BF" w:rsidRPr="00CB239F" w:rsidRDefault="00D567BF" w:rsidP="00D567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F40140C" w14:textId="0B5BB320" w:rsidR="00D567BF" w:rsidRPr="00CB239F" w:rsidRDefault="00D567BF" w:rsidP="00D567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567BF" w:rsidRPr="004517A7" w14:paraId="3EA029E2" w14:textId="77777777" w:rsidTr="00613A3D">
        <w:tc>
          <w:tcPr>
            <w:tcW w:w="4410" w:type="dxa"/>
          </w:tcPr>
          <w:p w14:paraId="45EF7549" w14:textId="77777777" w:rsidR="00D567BF" w:rsidRPr="004517A7" w:rsidRDefault="00D567BF" w:rsidP="00D567BF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D567BF" w:rsidRPr="004517A7" w:rsidRDefault="00D567BF" w:rsidP="00D567B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5A2E2753" w:rsidR="00D567BF" w:rsidRPr="004517A7" w:rsidRDefault="00D567BF" w:rsidP="00D567B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D567BF" w:rsidRPr="004517A7" w:rsidRDefault="00D567BF" w:rsidP="00D567B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D567BF" w:rsidRPr="004517A7" w:rsidRDefault="00D567BF" w:rsidP="00D567B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567BF" w:rsidRPr="004517A7" w14:paraId="1C8A54A1" w14:textId="77777777" w:rsidTr="00AB50D2">
        <w:tc>
          <w:tcPr>
            <w:tcW w:w="4410" w:type="dxa"/>
          </w:tcPr>
          <w:p w14:paraId="21739AD8" w14:textId="5DBC9ACE" w:rsidR="00D567BF" w:rsidRPr="004517A7" w:rsidRDefault="00D567BF" w:rsidP="00D567BF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(ระหว่างกาล)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3913894D" w:rsidR="00D567BF" w:rsidRPr="00AB50D2" w:rsidRDefault="0019670D" w:rsidP="00D567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7C17BD5E" w:rsidR="00D567BF" w:rsidRPr="004517A7" w:rsidRDefault="00D567BF" w:rsidP="00D567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(265)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5D33463E" w:rsidR="00D567BF" w:rsidRPr="004517A7" w:rsidRDefault="002A3090" w:rsidP="00D567BF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20A532DB" w:rsidR="00D567BF" w:rsidRPr="004517A7" w:rsidRDefault="00D567BF" w:rsidP="00D567BF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567BF" w:rsidRPr="004517A7" w14:paraId="042B5289" w14:textId="77777777" w:rsidTr="00AB50D2">
        <w:tc>
          <w:tcPr>
            <w:tcW w:w="4410" w:type="dxa"/>
          </w:tcPr>
          <w:p w14:paraId="01DD77AA" w14:textId="77777777" w:rsidR="00D567BF" w:rsidRPr="004517A7" w:rsidRDefault="00D567BF" w:rsidP="00D567BF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D567BF" w:rsidRPr="00AB50D2" w:rsidRDefault="00D567BF" w:rsidP="00D567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37A78D92" w:rsidR="00D567BF" w:rsidRPr="004517A7" w:rsidRDefault="00D567BF" w:rsidP="00D567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D567BF" w:rsidRPr="004517A7" w:rsidRDefault="00D567BF" w:rsidP="00D567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D567BF" w:rsidRPr="004517A7" w:rsidRDefault="00D567BF" w:rsidP="00D567B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567BF" w:rsidRPr="004517A7" w14:paraId="19C12031" w14:textId="77777777" w:rsidTr="00AB50D2">
        <w:tc>
          <w:tcPr>
            <w:tcW w:w="4410" w:type="dxa"/>
          </w:tcPr>
          <w:p w14:paraId="0D09FEF4" w14:textId="1633DCDC" w:rsidR="00D567BF" w:rsidRPr="004517A7" w:rsidRDefault="00D567BF" w:rsidP="00D567BF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0FB0DF4A" w:rsidR="00D567BF" w:rsidRPr="005766F2" w:rsidRDefault="002A3090" w:rsidP="00D567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4,192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35C8BA8E" w:rsidR="00D567BF" w:rsidRPr="005766F2" w:rsidRDefault="00D567BF" w:rsidP="00D567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5766F2">
              <w:rPr>
                <w:rFonts w:ascii="Angsana New" w:hAnsi="Angsana New"/>
                <w:spacing w:val="-4"/>
                <w:sz w:val="28"/>
              </w:rPr>
              <w:t>4,251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020B364F" w:rsidR="00D567BF" w:rsidRPr="005766F2" w:rsidRDefault="002A3090" w:rsidP="00D567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50384523" w14:textId="7C9CB6F9" w:rsidR="00D567BF" w:rsidRPr="005766F2" w:rsidRDefault="00D567BF" w:rsidP="00D567B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5766F2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567BF" w:rsidRPr="004517A7" w14:paraId="4717A3E1" w14:textId="77777777" w:rsidTr="00AB50D2">
        <w:tc>
          <w:tcPr>
            <w:tcW w:w="4410" w:type="dxa"/>
          </w:tcPr>
          <w:p w14:paraId="009DCF49" w14:textId="0B1ED374" w:rsidR="00D567BF" w:rsidRDefault="00D567BF" w:rsidP="00D567BF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D567BF" w:rsidRPr="004517A7" w:rsidRDefault="00D567BF" w:rsidP="00D567BF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13130F01" w:rsidR="00D567BF" w:rsidRPr="00AB50D2" w:rsidRDefault="002A3090" w:rsidP="00D567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4,192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70A9B9B7" w:rsidR="00D567BF" w:rsidRPr="004517A7" w:rsidRDefault="00D567BF" w:rsidP="00D567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9B07F8">
              <w:rPr>
                <w:rFonts w:ascii="Angsana New" w:hAnsi="Angsana New"/>
                <w:b/>
                <w:bCs/>
                <w:spacing w:val="-4"/>
                <w:sz w:val="28"/>
              </w:rPr>
              <w:t>3,98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423682C2" w:rsidR="00D567BF" w:rsidRPr="004517A7" w:rsidRDefault="002A3090" w:rsidP="00D567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02490A2A" w14:textId="2324703C" w:rsidR="00D567BF" w:rsidRPr="004517A7" w:rsidRDefault="00D567BF" w:rsidP="00D567B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61575"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</w:tr>
    </w:tbl>
    <w:p w14:paraId="4B40E9B6" w14:textId="747127E2" w:rsidR="00D37084" w:rsidRDefault="00D370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D527755" w14:textId="77777777" w:rsidR="00935C77" w:rsidRDefault="00935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CEE3892" w14:textId="77777777" w:rsidR="00935C77" w:rsidRDefault="00935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F427708" w14:textId="77777777" w:rsidR="00935C77" w:rsidRDefault="00935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E2CB87F" w14:textId="77777777" w:rsidR="00935C77" w:rsidRDefault="00935C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21385B6" w14:textId="48F41763" w:rsidR="00F53166" w:rsidRPr="00E03B6F" w:rsidRDefault="0E075460" w:rsidP="00D544B1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0565399B" w14:textId="6007DB11" w:rsidR="00B25EF8" w:rsidRPr="00B25EF8" w:rsidRDefault="00B25EF8" w:rsidP="00B25EF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</w:t>
      </w:r>
      <w:r w:rsidR="00B241B1">
        <w:rPr>
          <w:rFonts w:asciiTheme="majorBidi" w:hAnsiTheme="majorBidi" w:cstheme="majorBidi" w:hint="cs"/>
          <w:color w:val="000000"/>
          <w:spacing w:val="-2"/>
          <w:sz w:val="28"/>
          <w:cs/>
        </w:rPr>
        <w:t>ใหญ่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926E976" w14:textId="146CCDA7" w:rsidR="001E02F8" w:rsidRPr="00950359" w:rsidRDefault="00B241B1" w:rsidP="005C5EB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 w:hint="cs"/>
          <w:color w:val="000000"/>
          <w:sz w:val="28"/>
          <w:cs/>
          <w:lang w:val="en-GB"/>
        </w:rPr>
        <w:t>บริษัทไม่มี</w:t>
      </w:r>
      <w:r w:rsidR="00950359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การออกหุ้นสามัญเทียบเท่ากับปรับลดในระหว่างงวดที่นำเสนอรายงาน ดังนั้นจึงไม่ส่งผลต่อการคำนวณกำไร </w:t>
      </w:r>
      <w:r w:rsidR="00950359">
        <w:rPr>
          <w:rFonts w:asciiTheme="majorBidi" w:hAnsiTheme="majorBidi" w:cstheme="majorBidi"/>
          <w:color w:val="000000"/>
          <w:sz w:val="28"/>
        </w:rPr>
        <w:t>(</w:t>
      </w:r>
      <w:r w:rsidR="00950359">
        <w:rPr>
          <w:rFonts w:asciiTheme="majorBidi" w:hAnsiTheme="majorBidi" w:cstheme="majorBidi" w:hint="cs"/>
          <w:color w:val="000000"/>
          <w:sz w:val="28"/>
          <w:cs/>
        </w:rPr>
        <w:t>ขาดทุน</w:t>
      </w:r>
      <w:r w:rsidR="00950359">
        <w:rPr>
          <w:rFonts w:asciiTheme="majorBidi" w:hAnsiTheme="majorBidi" w:cstheme="majorBidi"/>
          <w:color w:val="000000"/>
          <w:sz w:val="28"/>
        </w:rPr>
        <w:t>)</w:t>
      </w:r>
      <w:r w:rsidR="00950359">
        <w:rPr>
          <w:rFonts w:asciiTheme="majorBidi" w:hAnsiTheme="majorBidi" w:cstheme="majorBidi" w:hint="cs"/>
          <w:color w:val="000000"/>
          <w:sz w:val="28"/>
          <w:cs/>
        </w:rPr>
        <w:t xml:space="preserve"> ต่อหุ้นปรับลด</w:t>
      </w:r>
    </w:p>
    <w:p w14:paraId="26AEDCE8" w14:textId="2123788B" w:rsidR="0064130B" w:rsidRPr="00824B7D" w:rsidRDefault="00673C7B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E1E5B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4E40FA"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1654E4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>กำไร</w:t>
      </w:r>
      <w:r w:rsidR="001654E4" w:rsidRPr="00E52E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1654E4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ต่อหุ้นขั้นพื้นฐาน สำหรับงวดสามเดือนสิ้นสุดวันที่ </w:t>
      </w:r>
      <w:r w:rsidR="001654E4" w:rsidRPr="00E52E73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1654E4" w:rsidRPr="00E52E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1654E4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F24BB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CF24BB" w:rsidRPr="00273E96" w:rsidRDefault="00CF24BB" w:rsidP="00CF24BB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2F7617D8" w:rsidR="00CF24BB" w:rsidRPr="00273E96" w:rsidRDefault="00CF24BB" w:rsidP="00CF24B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CF24BB" w:rsidRPr="00273E96" w:rsidRDefault="00CF24BB" w:rsidP="00CF24B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415280FD" w:rsidR="00CF24BB" w:rsidRPr="00273E96" w:rsidRDefault="00787C04" w:rsidP="00CF24B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D567B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CF24BB" w:rsidRPr="00273E96" w:rsidRDefault="00CF24BB" w:rsidP="00CF24B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7B0A209D" w:rsidR="00CF24BB" w:rsidRPr="00273E96" w:rsidRDefault="00CF24BB" w:rsidP="00CF24B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CF24BB" w:rsidRPr="00273E96" w:rsidRDefault="00CF24BB" w:rsidP="00CF24BB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3A4E31D7" w:rsidR="00CF24BB" w:rsidRPr="00273E96" w:rsidRDefault="00787C04" w:rsidP="00CF24BB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D567B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84EE1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4582D906" w:rsidR="00E84EE1" w:rsidRPr="00E20387" w:rsidRDefault="00E84EE1" w:rsidP="00E84EE1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E84EE1" w:rsidRPr="00273E96" w:rsidRDefault="00E84EE1" w:rsidP="00E84EE1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E84EE1" w:rsidRPr="00273E96" w:rsidRDefault="00E84EE1" w:rsidP="00E84EE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E84EE1" w:rsidRPr="00273E96" w:rsidRDefault="00E84EE1" w:rsidP="00E84EE1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E84EE1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E84EE1" w:rsidRPr="00273E96" w:rsidRDefault="00E84EE1" w:rsidP="00E84EE1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64452C09" w:rsidR="00E84EE1" w:rsidRPr="00273E96" w:rsidRDefault="00FA5039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(31,794)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E84EE1" w:rsidRPr="00273E96" w:rsidRDefault="00E84EE1" w:rsidP="00F066AF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170F9124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52E73">
              <w:rPr>
                <w:rFonts w:asciiTheme="majorBidi" w:hAnsiTheme="majorBidi" w:cstheme="majorBidi"/>
                <w:sz w:val="28"/>
              </w:rPr>
              <w:t>(35,695)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3E84F14E" w:rsidR="00E84EE1" w:rsidRPr="00273E96" w:rsidRDefault="00FA5039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(2,368)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E84EE1" w:rsidRPr="00273E96" w:rsidRDefault="00E84EE1" w:rsidP="00F066AF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1E086238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52E73">
              <w:rPr>
                <w:rFonts w:asciiTheme="majorBidi" w:hAnsiTheme="majorBidi" w:cstheme="majorBidi"/>
                <w:sz w:val="28"/>
              </w:rPr>
              <w:t>(7,518)</w:t>
            </w:r>
          </w:p>
        </w:tc>
      </w:tr>
      <w:tr w:rsidR="00E84EE1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E84EE1" w:rsidRPr="00273E96" w:rsidRDefault="00E84EE1" w:rsidP="00E84EE1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E84EE1" w:rsidRPr="00273E96" w:rsidRDefault="00E84EE1" w:rsidP="00F066AF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E84EE1" w:rsidRPr="00273E96" w:rsidRDefault="00E84EE1" w:rsidP="00F066AF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84EE1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E84EE1" w:rsidRPr="00273E96" w:rsidRDefault="00E84EE1" w:rsidP="00E84EE1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11605B22" w:rsidR="00E84EE1" w:rsidRPr="00273E96" w:rsidRDefault="00FA5039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E84EE1" w:rsidRPr="00273E96" w:rsidRDefault="00E84EE1" w:rsidP="00F066AF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4B3FCDF2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52E73">
              <w:rPr>
                <w:rFonts w:asciiTheme="majorBidi" w:hAnsiTheme="majorBidi" w:cstheme="majorBidi" w:hint="eastAsia"/>
                <w:sz w:val="28"/>
              </w:rPr>
              <w:t>5,143,0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E52E73">
              <w:rPr>
                <w:rFonts w:asciiTheme="majorBidi" w:hAnsiTheme="majorBidi" w:cstheme="majorBidi" w:hint="eastAsia"/>
                <w:sz w:val="28"/>
              </w:rPr>
              <w:t>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698A45BF" w:rsidR="00E84EE1" w:rsidRPr="00273E96" w:rsidRDefault="00FA5039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E84EE1" w:rsidRPr="00273E96" w:rsidRDefault="00E84EE1" w:rsidP="00F066AF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42ACC740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52E73">
              <w:rPr>
                <w:rFonts w:asciiTheme="majorBidi" w:hAnsiTheme="majorBidi" w:cstheme="majorBidi"/>
                <w:sz w:val="28"/>
              </w:rPr>
              <w:t>5,143,0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E52E73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E84EE1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A4DCF1C" w:rsidR="00E84EE1" w:rsidRPr="00273E96" w:rsidRDefault="00E84EE1" w:rsidP="00E84EE1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4E15E390" w:rsidR="00E84EE1" w:rsidRPr="00273E96" w:rsidRDefault="00FA5039" w:rsidP="00F066AF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(0.0062)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E84EE1" w:rsidRPr="00273E96" w:rsidRDefault="00E84EE1" w:rsidP="00F066AF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69CC9BC5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52E73">
              <w:rPr>
                <w:rFonts w:asciiTheme="majorBidi" w:hAnsiTheme="majorBidi" w:cstheme="majorBidi"/>
                <w:b/>
                <w:bCs/>
                <w:sz w:val="28"/>
              </w:rPr>
              <w:t>(0.0069)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E84EE1" w:rsidRPr="00273E96" w:rsidRDefault="00E84EE1" w:rsidP="00F066AF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09EF3ED0" w:rsidR="00E84EE1" w:rsidRPr="00273E96" w:rsidRDefault="008273D9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(0.0005)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E84EE1" w:rsidRPr="00273E96" w:rsidRDefault="00E84EE1" w:rsidP="00F066AF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7964B1F8" w:rsidR="00E84EE1" w:rsidRPr="00273E96" w:rsidRDefault="00E84EE1" w:rsidP="00F066A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52E73">
              <w:rPr>
                <w:rFonts w:asciiTheme="majorBidi" w:hAnsiTheme="majorBidi" w:cstheme="majorBidi"/>
                <w:b/>
                <w:bCs/>
                <w:sz w:val="28"/>
              </w:rPr>
              <w:t>(0.0015)</w:t>
            </w:r>
          </w:p>
        </w:tc>
      </w:tr>
      <w:tr w:rsidR="00E84EE1" w:rsidRPr="00B118B0" w14:paraId="2349DB3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9163" w14:textId="77777777" w:rsidR="00E84EE1" w:rsidRPr="00273E96" w:rsidRDefault="00E84EE1" w:rsidP="00E84EE1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6BA4" w14:textId="77777777" w:rsidR="00E84EE1" w:rsidRPr="00273E96" w:rsidRDefault="00E84EE1" w:rsidP="00E84EE1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42F9" w14:textId="77777777" w:rsidR="00E84EE1" w:rsidRPr="00273E96" w:rsidRDefault="00E84EE1" w:rsidP="00E84EE1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BEE46D7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F206DA9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A1BD825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93FBE90" w14:textId="77777777" w:rsidR="00E84EE1" w:rsidRPr="00273E96" w:rsidRDefault="00E84EE1" w:rsidP="00E84EE1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59D9" w14:textId="77777777" w:rsidR="00E84EE1" w:rsidRPr="00273E96" w:rsidRDefault="00E84EE1" w:rsidP="00E84EE1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1736AD8A" w14:textId="722378B8" w:rsidR="00A00055" w:rsidRPr="00BE56FB" w:rsidRDefault="00A00055" w:rsidP="00EC7EE9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</w:p>
    <w:p w14:paraId="27AC3C69" w14:textId="5C6FBEB9" w:rsidR="00A00055" w:rsidRPr="004517A7" w:rsidRDefault="00A00055" w:rsidP="00A00055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BF20CC">
        <w:rPr>
          <w:rFonts w:ascii="Angsana New" w:hAnsi="Angsana New" w:hint="cs"/>
          <w:sz w:val="28"/>
          <w:cs/>
        </w:rPr>
        <w:t>งวด</w:t>
      </w:r>
      <w:r w:rsidR="00B45995">
        <w:rPr>
          <w:rFonts w:ascii="Angsana New" w:hAnsi="Angsana New" w:hint="cs"/>
          <w:sz w:val="28"/>
          <w:cs/>
        </w:rPr>
        <w:t xml:space="preserve">สามเดือนสิ้นสุดวันที่ </w:t>
      </w:r>
      <w:r w:rsidR="006E698D">
        <w:rPr>
          <w:rFonts w:ascii="Angsana New" w:hAnsi="Angsana New"/>
          <w:sz w:val="28"/>
        </w:rPr>
        <w:t>31</w:t>
      </w:r>
      <w:r w:rsidR="006E698D">
        <w:rPr>
          <w:rFonts w:ascii="Angsana New" w:hAnsi="Angsana New" w:hint="cs"/>
          <w:sz w:val="28"/>
          <w:cs/>
        </w:rPr>
        <w:t xml:space="preserve"> </w:t>
      </w:r>
      <w:r w:rsidR="00883A21">
        <w:rPr>
          <w:rFonts w:ascii="Angsana New" w:hAnsi="Angsana New" w:hint="cs"/>
          <w:sz w:val="28"/>
          <w:cs/>
        </w:rPr>
        <w:t>มีนาคม</w:t>
      </w:r>
      <w:r w:rsidR="00B336C7">
        <w:rPr>
          <w:rFonts w:ascii="Angsana New" w:hAnsi="Angsana New" w:hint="cs"/>
          <w:sz w:val="28"/>
          <w:cs/>
        </w:rPr>
        <w:t xml:space="preserve"> </w:t>
      </w:r>
      <w:r w:rsidR="00787C04">
        <w:rPr>
          <w:rFonts w:ascii="Angsana New" w:hAnsi="Angsana New"/>
          <w:sz w:val="28"/>
        </w:rPr>
        <w:t>2567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="00787C04">
        <w:rPr>
          <w:rFonts w:ascii="Angsana New" w:hAnsi="Angsana New" w:hint="cs"/>
          <w:sz w:val="28"/>
        </w:rPr>
        <w:t>2566</w:t>
      </w:r>
      <w:r w:rsidRPr="004517A7">
        <w:rPr>
          <w:rFonts w:ascii="Angsana New" w:eastAsia="Times New Roman" w:hAnsi="Angsana New" w:hint="cs"/>
          <w:sz w:val="28"/>
          <w:cs/>
        </w:rPr>
        <w:t xml:space="preserve"> กลุ่มบริษัทมี </w:t>
      </w:r>
      <w:r w:rsidR="007F0782">
        <w:rPr>
          <w:rFonts w:ascii="Angsana New" w:eastAsia="Times New Roman" w:hAnsi="Angsana New"/>
          <w:sz w:val="28"/>
        </w:rPr>
        <w:t>3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1596413E" w14:textId="2CAFF060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</w:t>
      </w:r>
      <w:r w:rsidR="00A576B2">
        <w:rPr>
          <w:rFonts w:asciiTheme="majorBidi" w:eastAsia="Times New Roman" w:hAnsiTheme="majorBidi" w:cstheme="majorBidi" w:hint="cs"/>
          <w:sz w:val="28"/>
          <w:cs/>
        </w:rPr>
        <w:t>๊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2E545465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D3A2F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7436663A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ED3A2F">
        <w:rPr>
          <w:rFonts w:asciiTheme="majorBidi" w:hAnsiTheme="majorBidi" w:cstheme="majorBidi"/>
          <w:sz w:val="28"/>
          <w:cs/>
          <w:lang w:val="en-GB"/>
        </w:rPr>
        <w:t>ที่</w:t>
      </w:r>
      <w:r w:rsidRPr="00ED3A2F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ED3A2F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65FCC078" w14:textId="77777777" w:rsidR="00E25553" w:rsidRPr="00E25553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highlight w:val="yellow"/>
          <w:lang w:val="en-GB"/>
        </w:rPr>
      </w:pPr>
    </w:p>
    <w:p w14:paraId="2C70B01C" w14:textId="77777777" w:rsidR="00E25553" w:rsidRPr="00E242F0" w:rsidRDefault="00E25553" w:rsidP="00E25553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242F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70C75B1C" w14:textId="0CC91183" w:rsidR="00133D3D" w:rsidRPr="00227AF7" w:rsidRDefault="00E242F0" w:rsidP="003E18AB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  <w:r w:rsidRPr="00426642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Pr="00426642">
        <w:rPr>
          <w:rFonts w:ascii="Angsana New" w:hAnsi="Angsana New"/>
          <w:sz w:val="28"/>
        </w:rPr>
        <w:t>3</w:t>
      </w:r>
      <w:r w:rsidR="00272885" w:rsidRPr="00426642">
        <w:rPr>
          <w:rFonts w:ascii="Angsana New" w:hAnsi="Angsana New"/>
          <w:sz w:val="28"/>
        </w:rPr>
        <w:t>1</w:t>
      </w:r>
      <w:r w:rsidRPr="00426642">
        <w:rPr>
          <w:rFonts w:ascii="Angsana New" w:hAnsi="Angsana New"/>
          <w:sz w:val="28"/>
        </w:rPr>
        <w:t xml:space="preserve"> </w:t>
      </w:r>
      <w:r w:rsidR="00883A21" w:rsidRPr="00426642">
        <w:rPr>
          <w:rFonts w:ascii="Angsana New" w:hAnsi="Angsana New" w:hint="cs"/>
          <w:sz w:val="28"/>
          <w:cs/>
        </w:rPr>
        <w:t>มีนาคม</w:t>
      </w:r>
      <w:r w:rsidRPr="00426642">
        <w:rPr>
          <w:rFonts w:ascii="Angsana New" w:hAnsi="Angsana New" w:hint="cs"/>
          <w:sz w:val="28"/>
          <w:cs/>
        </w:rPr>
        <w:t xml:space="preserve"> </w:t>
      </w:r>
      <w:r w:rsidR="00787C04" w:rsidRPr="00426642">
        <w:rPr>
          <w:rFonts w:ascii="Angsana New" w:hAnsi="Angsana New"/>
          <w:sz w:val="28"/>
        </w:rPr>
        <w:t>2567</w:t>
      </w:r>
      <w:r w:rsidRPr="00426642">
        <w:rPr>
          <w:rFonts w:ascii="Angsana New" w:hAnsi="Angsana New"/>
          <w:sz w:val="28"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="00894528" w:rsidRPr="00426642">
        <w:rPr>
          <w:rFonts w:ascii="Angsana New" w:eastAsia="Times New Roman" w:hAnsi="Angsana New"/>
          <w:sz w:val="28"/>
        </w:rPr>
        <w:t>2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ราย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เป็นจำนวนเงินรว</w:t>
      </w:r>
      <w:r w:rsidR="00A24C0B">
        <w:rPr>
          <w:rFonts w:ascii="Angsana New" w:eastAsia="Times New Roman" w:hAnsi="Angsana New" w:hint="cs"/>
          <w:sz w:val="28"/>
          <w:cs/>
        </w:rPr>
        <w:t>ม</w:t>
      </w:r>
      <w:r w:rsidR="00542D8C">
        <w:rPr>
          <w:rFonts w:ascii="Angsana New" w:eastAsia="Times New Roman" w:hAnsi="Angsana New" w:hint="cs"/>
          <w:sz w:val="28"/>
          <w:cs/>
        </w:rPr>
        <w:t xml:space="preserve">    </w:t>
      </w:r>
      <w:r w:rsidR="00AF2279">
        <w:rPr>
          <w:rFonts w:ascii="Angsana New" w:eastAsia="Times New Roman" w:hAnsi="Angsana New"/>
          <w:sz w:val="28"/>
        </w:rPr>
        <w:t>22</w:t>
      </w:r>
      <w:r w:rsidRPr="00426642">
        <w:rPr>
          <w:rFonts w:ascii="Angsana New" w:eastAsia="Times New Roman" w:hAnsi="Angsana New"/>
          <w:sz w:val="28"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ล้านบาท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="002615BA">
        <w:rPr>
          <w:rFonts w:ascii="Angsana New" w:eastAsia="Times New Roman" w:hAnsi="Angsana New"/>
          <w:sz w:val="28"/>
        </w:rPr>
        <w:t xml:space="preserve"> </w:t>
      </w:r>
      <w:r w:rsidR="00AF2279">
        <w:rPr>
          <w:rFonts w:ascii="Angsana New" w:eastAsia="Times New Roman" w:hAnsi="Angsana New"/>
          <w:sz w:val="28"/>
        </w:rPr>
        <w:t>56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Pr="00426642">
        <w:rPr>
          <w:rFonts w:ascii="Angsana New" w:eastAsia="Times New Roman" w:hAnsi="Angsana New"/>
          <w:sz w:val="28"/>
        </w:rPr>
        <w:t>(</w:t>
      </w:r>
      <w:r w:rsidR="00787C04" w:rsidRPr="00426642">
        <w:rPr>
          <w:rFonts w:ascii="Angsana New" w:eastAsia="Times New Roman" w:hAnsi="Angsana New"/>
          <w:sz w:val="28"/>
        </w:rPr>
        <w:t>2566</w:t>
      </w:r>
      <w:r w:rsidRPr="00426642">
        <w:rPr>
          <w:rFonts w:ascii="Angsana New" w:eastAsia="Times New Roman" w:hAnsi="Angsana New"/>
          <w:sz w:val="28"/>
        </w:rPr>
        <w:t xml:space="preserve">: </w:t>
      </w:r>
      <w:r w:rsidRPr="00426642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="00272885" w:rsidRPr="00426642">
        <w:rPr>
          <w:rFonts w:ascii="Angsana New" w:eastAsia="Times New Roman" w:hAnsi="Angsana New"/>
          <w:sz w:val="28"/>
        </w:rPr>
        <w:t xml:space="preserve">1 </w:t>
      </w:r>
      <w:r w:rsidRPr="00426642">
        <w:rPr>
          <w:rFonts w:ascii="Angsana New" w:eastAsia="Times New Roman" w:hAnsi="Angsana New" w:hint="cs"/>
          <w:sz w:val="28"/>
          <w:cs/>
        </w:rPr>
        <w:t>ราย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="00272885" w:rsidRPr="00426642">
        <w:rPr>
          <w:rFonts w:ascii="Angsana New" w:eastAsia="Times New Roman" w:hAnsi="Angsana New"/>
          <w:sz w:val="28"/>
        </w:rPr>
        <w:t>22</w:t>
      </w:r>
      <w:r w:rsidRPr="00426642">
        <w:rPr>
          <w:rFonts w:ascii="Angsana New" w:eastAsia="Times New Roman" w:hAnsi="Angsana New"/>
          <w:sz w:val="28"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ล้านบาท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426642">
        <w:rPr>
          <w:rFonts w:ascii="Angsana New" w:eastAsia="Times New Roman" w:hAnsi="Angsana New"/>
          <w:sz w:val="28"/>
          <w:cs/>
        </w:rPr>
        <w:t xml:space="preserve"> </w:t>
      </w:r>
      <w:r w:rsidR="00272885" w:rsidRPr="00426642">
        <w:rPr>
          <w:rFonts w:ascii="Angsana New" w:eastAsia="Times New Roman" w:hAnsi="Angsana New"/>
          <w:sz w:val="28"/>
        </w:rPr>
        <w:t>55</w:t>
      </w:r>
      <w:r w:rsidR="00E32FCB" w:rsidRPr="00426642">
        <w:rPr>
          <w:rFonts w:ascii="Angsana New" w:eastAsia="Times New Roman" w:hAnsi="Angsana New"/>
          <w:sz w:val="28"/>
        </w:rPr>
        <w:t xml:space="preserve"> </w:t>
      </w:r>
      <w:r w:rsidRPr="00426642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426642">
        <w:rPr>
          <w:rFonts w:ascii="Angsana New" w:eastAsia="Times New Roman" w:hAnsi="Angsana New"/>
          <w:sz w:val="28"/>
        </w:rPr>
        <w:t>)</w:t>
      </w:r>
    </w:p>
    <w:p w14:paraId="6992D56A" w14:textId="77777777" w:rsidR="00E242F0" w:rsidRPr="00227AF7" w:rsidRDefault="00E242F0" w:rsidP="00133D3D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8DA4A2B" w14:textId="3168C7C2" w:rsidR="000860DC" w:rsidRDefault="000860DC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</w:p>
    <w:p w14:paraId="1E05C6E7" w14:textId="77777777" w:rsidR="00272885" w:rsidRDefault="00272885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</w:p>
    <w:p w14:paraId="1375BB6F" w14:textId="77777777" w:rsidR="00272885" w:rsidRDefault="00272885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</w:p>
    <w:p w14:paraId="05B40C60" w14:textId="77777777" w:rsidR="00272885" w:rsidRDefault="00272885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</w:p>
    <w:p w14:paraId="534F454D" w14:textId="77777777" w:rsidR="00272885" w:rsidRDefault="00272885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</w:p>
    <w:p w14:paraId="4B217F67" w14:textId="3F1E239F" w:rsidR="00272885" w:rsidRPr="00B118B0" w:rsidRDefault="00272885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z w:val="28"/>
        </w:rPr>
        <w:sectPr w:rsidR="00272885" w:rsidRPr="00B118B0" w:rsidSect="00CF513A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1"/>
          <w:cols w:space="720"/>
          <w:docGrid w:linePitch="326"/>
        </w:sectPr>
      </w:pPr>
    </w:p>
    <w:p w14:paraId="55B685EA" w14:textId="6D81646A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8306BB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335226" w:rsidRPr="008306BB">
        <w:rPr>
          <w:rFonts w:asciiTheme="majorBidi" w:eastAsia="SimSun" w:hAnsiTheme="majorBidi" w:cstheme="majorBidi" w:hint="cs"/>
          <w:sz w:val="28"/>
          <w:cs/>
        </w:rPr>
        <w:t>สาม</w:t>
      </w:r>
      <w:r w:rsidRPr="008306BB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8306BB">
        <w:rPr>
          <w:rFonts w:asciiTheme="majorBidi" w:eastAsia="SimSun" w:hAnsiTheme="majorBidi" w:cstheme="majorBidi"/>
          <w:sz w:val="28"/>
        </w:rPr>
        <w:t>3</w:t>
      </w:r>
      <w:r w:rsidR="00272885">
        <w:rPr>
          <w:rFonts w:asciiTheme="majorBidi" w:eastAsia="SimSun" w:hAnsiTheme="majorBidi" w:cstheme="majorBidi"/>
          <w:sz w:val="28"/>
        </w:rPr>
        <w:t>1</w:t>
      </w:r>
      <w:r w:rsidR="00273E96" w:rsidRPr="008306BB">
        <w:rPr>
          <w:rFonts w:asciiTheme="majorBidi" w:eastAsia="SimSun" w:hAnsiTheme="majorBidi" w:cstheme="majorBidi"/>
          <w:sz w:val="28"/>
        </w:rPr>
        <w:t xml:space="preserve"> </w:t>
      </w:r>
      <w:r w:rsidR="00883A21">
        <w:rPr>
          <w:rFonts w:asciiTheme="majorBidi" w:eastAsia="SimSun" w:hAnsiTheme="majorBidi" w:cstheme="majorBidi" w:hint="cs"/>
          <w:sz w:val="28"/>
          <w:cs/>
        </w:rPr>
        <w:t>มีนาคม</w:t>
      </w:r>
      <w:r w:rsidR="00B336C7" w:rsidRPr="008306BB">
        <w:rPr>
          <w:rFonts w:asciiTheme="majorBidi" w:eastAsia="SimSun" w:hAnsiTheme="majorBidi" w:cstheme="majorBidi" w:hint="cs"/>
          <w:sz w:val="28"/>
          <w:cs/>
        </w:rPr>
        <w:t xml:space="preserve"> </w:t>
      </w:r>
      <w:r w:rsidR="00787C04">
        <w:rPr>
          <w:rFonts w:asciiTheme="majorBidi" w:eastAsia="SimSun" w:hAnsiTheme="majorBidi" w:cstheme="majorBidi"/>
          <w:sz w:val="28"/>
        </w:rPr>
        <w:t>2567</w:t>
      </w:r>
      <w:r w:rsidRPr="008306BB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="00787C04">
        <w:rPr>
          <w:rFonts w:asciiTheme="majorBidi" w:eastAsia="SimSun" w:hAnsiTheme="majorBidi" w:cstheme="majorBidi"/>
          <w:sz w:val="28"/>
        </w:rPr>
        <w:t>2566</w:t>
      </w:r>
      <w:r w:rsidRPr="008306BB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8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8"/>
        <w:gridCol w:w="90"/>
        <w:gridCol w:w="1080"/>
        <w:gridCol w:w="90"/>
        <w:gridCol w:w="1080"/>
      </w:tblGrid>
      <w:tr w:rsidR="008A0642" w:rsidRPr="00273E96" w14:paraId="3C315CDF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7576E" w:rsidRPr="00273E96" w14:paraId="664B6934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67576E" w:rsidRPr="00273E96" w:rsidRDefault="0067576E" w:rsidP="0067576E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2EFE212C" w14:textId="276C2DF0" w:rsidR="0067576E" w:rsidRPr="00273E96" w:rsidRDefault="0067576E" w:rsidP="0067576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7CF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งบกำไรขาดทุนเบ็ดเสร็จรวม</w:t>
            </w:r>
            <w:r w:rsidRPr="00FD67CF"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D67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7576E" w:rsidRPr="00273E96" w14:paraId="47376985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67576E" w:rsidRPr="00273E96" w:rsidRDefault="0067576E" w:rsidP="0067576E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67576E" w:rsidRDefault="0067576E" w:rsidP="0067576E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37AD4A37" w:rsidR="0067576E" w:rsidRPr="00273E96" w:rsidRDefault="0067576E" w:rsidP="0067576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67576E" w:rsidRPr="00273E96" w:rsidRDefault="0067576E" w:rsidP="0067576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67576E" w:rsidRPr="00273E96" w:rsidRDefault="0067576E" w:rsidP="0067576E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67576E" w:rsidRPr="00273E96" w:rsidRDefault="0067576E" w:rsidP="0067576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67576E" w:rsidRPr="00273E96" w:rsidRDefault="0067576E" w:rsidP="0067576E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D6525B" w14:textId="77777777" w:rsidR="0067576E" w:rsidRPr="00273E96" w:rsidRDefault="0067576E" w:rsidP="0067576E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67576E" w:rsidRPr="00273E96" w:rsidRDefault="0067576E" w:rsidP="0067576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567BF" w:rsidRPr="00273E96" w14:paraId="53B1FB04" w14:textId="77777777" w:rsidTr="004B0C8A">
        <w:trPr>
          <w:trHeight w:val="132"/>
        </w:trPr>
        <w:tc>
          <w:tcPr>
            <w:tcW w:w="4590" w:type="dxa"/>
            <w:vAlign w:val="bottom"/>
          </w:tcPr>
          <w:p w14:paraId="33D7DDDF" w14:textId="77777777" w:rsidR="00D567BF" w:rsidRPr="00273E96" w:rsidRDefault="00D567BF" w:rsidP="00D567BF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1E1FD71D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67B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D43418" w14:textId="0A87C6D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4DF44F4" w14:textId="7777777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64FC04" w14:textId="646EF4A6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67B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0" w:type="dxa"/>
          </w:tcPr>
          <w:p w14:paraId="3124E1D9" w14:textId="7777777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F904BE" w14:textId="645C4F53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237CEBA" w14:textId="7777777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0CCC7" w14:textId="737C6DE5" w:rsidR="00D567BF" w:rsidRPr="00D567BF" w:rsidRDefault="00D567BF" w:rsidP="00D567BF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67B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0" w:type="dxa"/>
          </w:tcPr>
          <w:p w14:paraId="7D2CD41E" w14:textId="7777777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BD27D55" w14:textId="5C4F2F7B" w:rsidR="00D567BF" w:rsidRPr="00D567BF" w:rsidRDefault="00D567BF" w:rsidP="00D567BF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51EF83A" w14:textId="7777777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59472" w14:textId="1C6E8572" w:rsidR="00D567BF" w:rsidRPr="00D567BF" w:rsidRDefault="00D567BF" w:rsidP="00D567BF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67BF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0" w:type="dxa"/>
          </w:tcPr>
          <w:p w14:paraId="1CBCCF47" w14:textId="77777777" w:rsidR="00D567BF" w:rsidRPr="00D567BF" w:rsidRDefault="00D567BF" w:rsidP="00D567B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68A5EC" w14:textId="0B1D3E29" w:rsidR="00D567BF" w:rsidRPr="00D567BF" w:rsidRDefault="00D567BF" w:rsidP="00D567BF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67B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567BF" w:rsidRPr="00273E96" w14:paraId="45DF2360" w14:textId="77777777" w:rsidTr="005A2D0C">
        <w:trPr>
          <w:trHeight w:val="132"/>
        </w:trPr>
        <w:tc>
          <w:tcPr>
            <w:tcW w:w="4590" w:type="dxa"/>
            <w:vAlign w:val="bottom"/>
          </w:tcPr>
          <w:p w14:paraId="6DF7AFB4" w14:textId="77777777" w:rsidR="00D567BF" w:rsidRPr="00273E96" w:rsidRDefault="00D567BF" w:rsidP="00D567BF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1C71C5" w14:textId="0032461D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222</w:t>
            </w:r>
          </w:p>
        </w:tc>
        <w:tc>
          <w:tcPr>
            <w:tcW w:w="90" w:type="dxa"/>
          </w:tcPr>
          <w:p w14:paraId="28456344" w14:textId="77777777" w:rsidR="00D567BF" w:rsidRPr="00F45734" w:rsidRDefault="00D567BF" w:rsidP="00D567BF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FDF33C" w14:textId="39904F3C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231</w:t>
            </w:r>
          </w:p>
        </w:tc>
        <w:tc>
          <w:tcPr>
            <w:tcW w:w="90" w:type="dxa"/>
          </w:tcPr>
          <w:p w14:paraId="1168FBDF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360E6" w14:textId="33F72AA1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47F90496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31CEB3" w14:textId="10D55CEC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0CD38B90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081812E" w14:textId="5E0A4C35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4BFDD4FA" w14:textId="15C3B4C6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90" w:type="dxa"/>
            <w:vAlign w:val="center"/>
          </w:tcPr>
          <w:p w14:paraId="63E064D8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2C2E7AE0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225</w:t>
            </w:r>
          </w:p>
        </w:tc>
        <w:tc>
          <w:tcPr>
            <w:tcW w:w="90" w:type="dxa"/>
            <w:vAlign w:val="center"/>
          </w:tcPr>
          <w:p w14:paraId="61F822F2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76196B4" w14:textId="52B6079F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567BF" w:rsidRPr="00273E96" w14:paraId="4DEEC2B7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1C5CE541" w14:textId="77777777" w:rsidR="00D567BF" w:rsidRPr="00273E96" w:rsidRDefault="00D567BF" w:rsidP="00D567BF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  <w:shd w:val="clear" w:color="auto" w:fill="auto"/>
          </w:tcPr>
          <w:p w14:paraId="32D3BE1D" w14:textId="23B88900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0312DAA" w14:textId="77777777" w:rsidR="00D567BF" w:rsidRPr="00F45734" w:rsidRDefault="00D567BF" w:rsidP="00D567BF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B17F0A" w14:textId="703C75BA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90" w:type="dxa"/>
          </w:tcPr>
          <w:p w14:paraId="296389E3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AAD96DD" w14:textId="2C2B2540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43B145" w14:textId="645A80F4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30F45A77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EC25E8" w14:textId="05D047C4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1616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687734BB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14:paraId="402EE916" w14:textId="0FFAC96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62B0D432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C96EE3" w14:textId="4EF9D577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36C9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2EAFC372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7E9C31C" w14:textId="2C4F47F6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D567BF" w:rsidRPr="00273E96" w14:paraId="4475CB01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5BB0D380" w14:textId="0CFCA963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  <w:shd w:val="clear" w:color="auto" w:fill="auto"/>
          </w:tcPr>
          <w:p w14:paraId="29AEBA5B" w14:textId="209A103B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</w:t>
            </w:r>
            <w:r w:rsidR="004A4DCE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2F2FFB45" w14:textId="77777777" w:rsidR="00D567BF" w:rsidRPr="00F45734" w:rsidRDefault="00D567BF" w:rsidP="00D567BF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C7411C" w14:textId="5A7D64F8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(217)</w:t>
            </w:r>
          </w:p>
        </w:tc>
        <w:tc>
          <w:tcPr>
            <w:tcW w:w="90" w:type="dxa"/>
          </w:tcPr>
          <w:p w14:paraId="1D19AE1C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D3920F7" w14:textId="4CB046AD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0112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3B297CC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5762E86" w14:textId="7F120BD2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61E3941C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648768" w14:textId="3FC5E1AF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07BA77E6" w14:textId="230D341C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7966429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8D35CF" w14:textId="616FF2EB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</w:t>
            </w:r>
            <w:r w:rsidR="00575C2F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5639E3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F7A4AF" w14:textId="7888831A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(221)</w:t>
            </w:r>
          </w:p>
        </w:tc>
      </w:tr>
      <w:tr w:rsidR="00D567BF" w:rsidRPr="00273E96" w14:paraId="183F6957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75F9C1E6" w14:textId="5C49BA58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907AE9" w14:textId="62DD5A7A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90" w:type="dxa"/>
          </w:tcPr>
          <w:p w14:paraId="06C7F4EB" w14:textId="77777777" w:rsidR="00D567BF" w:rsidRPr="00F45734" w:rsidRDefault="00D567BF" w:rsidP="00D567BF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B9EA8" w14:textId="17975670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(2)</w:t>
            </w:r>
          </w:p>
        </w:tc>
        <w:tc>
          <w:tcPr>
            <w:tcW w:w="90" w:type="dxa"/>
          </w:tcPr>
          <w:p w14:paraId="18D27138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4E312E" w14:textId="747A39E5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EBFB8" w14:textId="725C68CD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01BDB52A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43593" w14:textId="07A37BA7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51616D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BD7F7FC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14:paraId="17513F23" w14:textId="4C94D8C8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(23)</w:t>
            </w:r>
          </w:p>
        </w:tc>
        <w:tc>
          <w:tcPr>
            <w:tcW w:w="90" w:type="dxa"/>
            <w:vAlign w:val="center"/>
          </w:tcPr>
          <w:p w14:paraId="22EFEB39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54DF3ED8" w:rsidR="00D567BF" w:rsidRPr="00F45734" w:rsidRDefault="009C5BD7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47771">
              <w:rPr>
                <w:rFonts w:asciiTheme="majorBidi" w:hAnsiTheme="majorBidi" w:cstheme="majorBidi"/>
                <w:sz w:val="28"/>
              </w:rPr>
              <w:t>2</w:t>
            </w:r>
            <w:r w:rsidR="00636C98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F4B933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281A7B60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(25)</w:t>
            </w:r>
          </w:p>
        </w:tc>
      </w:tr>
      <w:tr w:rsidR="00D567BF" w:rsidRPr="00273E96" w14:paraId="481A2038" w14:textId="77777777" w:rsidTr="005A2D0C">
        <w:trPr>
          <w:trHeight w:val="132"/>
        </w:trPr>
        <w:tc>
          <w:tcPr>
            <w:tcW w:w="4590" w:type="dxa"/>
            <w:vAlign w:val="bottom"/>
          </w:tcPr>
          <w:p w14:paraId="53B8E59A" w14:textId="2E11C40E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2B38" w14:textId="3FBEE7F7" w:rsidR="00D567BF" w:rsidRPr="00F45734" w:rsidRDefault="007D2DD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575C2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6800139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23DBC016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</w:t>
            </w:r>
          </w:p>
        </w:tc>
        <w:tc>
          <w:tcPr>
            <w:tcW w:w="90" w:type="dxa"/>
          </w:tcPr>
          <w:p w14:paraId="59E2DF2F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4F4E433F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01124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5A4A738E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5E2D87DE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16DDC21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4EC72FEC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52445FC7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054D5CDB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44F41A1B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4BE0DC26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575C2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330A4E03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1AFBE054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29</w:t>
            </w:r>
          </w:p>
        </w:tc>
      </w:tr>
      <w:tr w:rsidR="00D567BF" w:rsidRPr="00273E96" w14:paraId="42C983FA" w14:textId="77777777" w:rsidTr="005A2D0C">
        <w:trPr>
          <w:trHeight w:val="132"/>
        </w:trPr>
        <w:tc>
          <w:tcPr>
            <w:tcW w:w="4590" w:type="dxa"/>
            <w:vAlign w:val="bottom"/>
          </w:tcPr>
          <w:p w14:paraId="362F185E" w14:textId="77777777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7C69DA6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A2269C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A862654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FB4A83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27F741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FC15D1C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1DD469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6AA6CC" w14:textId="2CFD383B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358DB441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48FAC8" w14:textId="4BD9B0CF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D567BF" w:rsidRPr="00273E96" w14:paraId="759A0D21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47D8E5F0" w14:textId="77777777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66F9F30A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5953D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F8859E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4FCC09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8725AD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6B7E9E95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96B742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014600" w14:textId="4876EAC4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75C2F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3E764E9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1722AD" w14:textId="7960DB2C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(6)</w:t>
            </w:r>
          </w:p>
        </w:tc>
      </w:tr>
      <w:tr w:rsidR="00D567BF" w:rsidRPr="00273E96" w14:paraId="7EBC0673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31F6935D" w14:textId="77777777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B8031AC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AA4F8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58287E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C4A09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D567BF" w:rsidRPr="00F45734" w:rsidRDefault="00D567BF" w:rsidP="00D567BF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CFD83E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031502BA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164FD1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00F23F" w14:textId="4274EC11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</w:t>
            </w:r>
            <w:r w:rsidR="0070112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E5A4C41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2C2CB6" w14:textId="13C52F5B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(64)</w:t>
            </w:r>
          </w:p>
        </w:tc>
      </w:tr>
      <w:tr w:rsidR="00D567BF" w:rsidRPr="00273E96" w14:paraId="747B37CD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0E505CCC" w14:textId="77777777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C04AAB1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83BABB5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8F3E36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0B31AF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EB851ED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6D45B1A3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BCBBFE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6F4FF3A5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053F9998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0EB68004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(8)</w:t>
            </w:r>
          </w:p>
        </w:tc>
      </w:tr>
      <w:tr w:rsidR="00D567BF" w:rsidRPr="00273E96" w14:paraId="4D071B24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36189B19" w14:textId="5EC17BD3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6902F003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91E8D5D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65E7638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3E87EF9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F1E2C6D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3FC1FD2F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1AC41A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3517E08E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(39)</w:t>
            </w:r>
          </w:p>
        </w:tc>
        <w:tc>
          <w:tcPr>
            <w:tcW w:w="90" w:type="dxa"/>
            <w:vAlign w:val="center"/>
          </w:tcPr>
          <w:p w14:paraId="0A73CBED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0A59D7A6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(42)</w:t>
            </w:r>
          </w:p>
        </w:tc>
      </w:tr>
      <w:tr w:rsidR="00D567BF" w:rsidRPr="00273E96" w14:paraId="7DD73561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24A905AD" w14:textId="22DAF840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82291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034B9046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240A2E4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C51C82D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0C26A9E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858E3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AFDD43C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6C40A3D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C9BD85" w14:textId="700E7DFA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B787ECB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A505AA" w14:textId="33B2A5A4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D567BF" w:rsidRPr="00273E96" w14:paraId="330CB415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293C6868" w14:textId="693DA17B" w:rsidR="00D567BF" w:rsidRDefault="00D567BF" w:rsidP="00D567BF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7071D2">
              <w:rPr>
                <w:rFonts w:asciiTheme="majorBidi" w:hAnsiTheme="majorBidi" w:hint="cs"/>
                <w:spacing w:val="-8"/>
                <w:sz w:val="28"/>
                <w:cs/>
              </w:rPr>
              <w:t>ส่วนแบ่ง</w:t>
            </w:r>
            <w:r>
              <w:rPr>
                <w:rFonts w:asciiTheme="majorBidi" w:hAnsiTheme="majorBidi" w:hint="cs"/>
                <w:spacing w:val="-8"/>
                <w:sz w:val="28"/>
                <w:cs/>
              </w:rPr>
              <w:t>ขาดทุน</w:t>
            </w:r>
            <w:r w:rsidRPr="007071D2">
              <w:rPr>
                <w:rFonts w:asciiTheme="majorBidi" w:hAnsiTheme="majorBidi" w:hint="cs"/>
                <w:spacing w:val="-8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0D7E23B1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B2C02D6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27594CD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3DA33C6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500E85B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EDEB216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062FDB0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AB20FB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01D0112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BED8BE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2B8DDC9F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C55934E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01057A" w14:textId="38C005AF" w:rsidR="00D567BF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5464C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43C1A20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C2FA64" w14:textId="6789501B" w:rsidR="00D567BF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(4)</w:t>
            </w:r>
          </w:p>
        </w:tc>
      </w:tr>
      <w:tr w:rsidR="00D567BF" w:rsidRPr="00B118B0" w14:paraId="56AB008D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1A5EE139" w14:textId="46609A7B" w:rsidR="00D567BF" w:rsidRPr="00273E96" w:rsidRDefault="00D567BF" w:rsidP="00D567BF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44F318B4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77D70B2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6AEC074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FE7CB1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D567BF" w:rsidRPr="00F45734" w:rsidRDefault="00D567BF" w:rsidP="00D567BF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1E4422C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67AE6B6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F1DE35" w14:textId="77777777" w:rsidR="00D567BF" w:rsidRPr="00F45734" w:rsidRDefault="00D567BF" w:rsidP="00D567BF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3A613341" w:rsidR="00D567BF" w:rsidRPr="00F45734" w:rsidRDefault="00247771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(39)</w:t>
            </w:r>
          </w:p>
        </w:tc>
        <w:tc>
          <w:tcPr>
            <w:tcW w:w="90" w:type="dxa"/>
            <w:vAlign w:val="center"/>
          </w:tcPr>
          <w:p w14:paraId="37F444B2" w14:textId="77777777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19D2F93F" w:rsidR="00D567BF" w:rsidRPr="00F45734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(42)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6B5B6AE" w14:textId="77777777" w:rsidR="001B0DF0" w:rsidRDefault="001B0DF0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CF513A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0" w:chapStyle="1"/>
          <w:cols w:space="720"/>
        </w:sectPr>
      </w:pPr>
    </w:p>
    <w:p w14:paraId="0B41FBFC" w14:textId="65049FED" w:rsidR="00F53166" w:rsidRPr="00B118B0" w:rsidRDefault="009E4C64" w:rsidP="00D544B1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1B045EB9" w:rsidR="00F53166" w:rsidRPr="00B118B0" w:rsidRDefault="002B6A24" w:rsidP="003266B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38E19797" w:rsidR="00F53166" w:rsidRPr="00DE6396" w:rsidRDefault="007A7ABA" w:rsidP="1838475C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E04BCD"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="009E4C64" w:rsidRPr="1838475C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1838475C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1838475C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641E8B21" w14:textId="67BBEDD0" w:rsidR="00F17DEB" w:rsidRPr="00933BEE" w:rsidRDefault="00F17DEB" w:rsidP="006946D0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1963CC6F">
        <w:rPr>
          <w:rFonts w:ascii="Angsana New" w:hAnsi="Angsana New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ในอาคารและอุปกรณ์โดยอายุของสัญญามีระยะเวลา</w:t>
      </w:r>
      <w:r w:rsidR="00144D4C">
        <w:rPr>
          <w:rFonts w:ascii="Angsana New" w:hAnsi="Angsana New"/>
          <w:spacing w:val="-4"/>
          <w:sz w:val="28"/>
        </w:rPr>
        <w:t xml:space="preserve">  </w:t>
      </w:r>
      <w:r w:rsidR="000E7FBD" w:rsidRPr="00933BEE">
        <w:rPr>
          <w:rFonts w:ascii="Angsana New" w:hAnsi="Angsana New" w:hint="cs"/>
          <w:spacing w:val="-4"/>
          <w:sz w:val="28"/>
          <w:cs/>
        </w:rPr>
        <w:t>ตั้งแต่</w:t>
      </w:r>
      <w:r w:rsidR="540028C7" w:rsidRPr="00933BEE">
        <w:rPr>
          <w:rFonts w:ascii="Angsana New" w:hAnsi="Angsana New"/>
          <w:spacing w:val="-4"/>
          <w:sz w:val="28"/>
          <w:cs/>
        </w:rPr>
        <w:t xml:space="preserve"> </w:t>
      </w:r>
      <w:r w:rsidR="006946D0" w:rsidRPr="00933BEE">
        <w:rPr>
          <w:rFonts w:ascii="Angsana New" w:hAnsi="Angsana New"/>
          <w:spacing w:val="-4"/>
          <w:sz w:val="28"/>
        </w:rPr>
        <w:t>1</w:t>
      </w:r>
      <w:r w:rsidR="540028C7" w:rsidRPr="00933BEE">
        <w:rPr>
          <w:rFonts w:ascii="Angsana New" w:hAnsi="Angsana New"/>
          <w:spacing w:val="-4"/>
          <w:sz w:val="28"/>
          <w:cs/>
        </w:rPr>
        <w:t xml:space="preserve"> </w:t>
      </w:r>
      <w:r w:rsidR="00D46B3E">
        <w:rPr>
          <w:rFonts w:ascii="Angsana New" w:hAnsi="Angsana New" w:hint="cs"/>
          <w:spacing w:val="-4"/>
          <w:sz w:val="28"/>
          <w:cs/>
        </w:rPr>
        <w:t xml:space="preserve">ถึง </w:t>
      </w:r>
      <w:r w:rsidR="00D46B3E">
        <w:rPr>
          <w:rFonts w:ascii="Angsana New" w:hAnsi="Angsana New"/>
          <w:spacing w:val="-4"/>
          <w:sz w:val="28"/>
        </w:rPr>
        <w:t xml:space="preserve">23 </w:t>
      </w:r>
      <w:r w:rsidRPr="00933BEE">
        <w:rPr>
          <w:rFonts w:ascii="Angsana New" w:hAnsi="Angsana New"/>
          <w:spacing w:val="-4"/>
          <w:sz w:val="28"/>
          <w:cs/>
        </w:rPr>
        <w:t>ปี</w:t>
      </w:r>
      <w:r w:rsidR="00A20AFD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31FAC5CF" w14:textId="641786D0" w:rsidR="00F53166" w:rsidRPr="00933BEE" w:rsidRDefault="00F17DEB" w:rsidP="003266BC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933BEE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933BEE">
        <w:rPr>
          <w:rFonts w:asciiTheme="majorBidi" w:hAnsiTheme="majorBidi" w:cstheme="majorBidi"/>
          <w:sz w:val="28"/>
          <w:cs/>
        </w:rPr>
        <w:t xml:space="preserve">ณ วันที่ </w:t>
      </w:r>
      <w:r w:rsidR="006B5401" w:rsidRPr="00933BEE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5401" w:rsidRPr="00933BE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6B5401" w:rsidRPr="00933BEE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71238" w:rsidRPr="00933BEE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6B5401" w:rsidRPr="00933BEE">
        <w:rPr>
          <w:rFonts w:asciiTheme="majorBidi" w:hAnsiTheme="majorBidi" w:cstheme="majorBidi"/>
          <w:sz w:val="28"/>
        </w:rPr>
        <w:t xml:space="preserve"> </w:t>
      </w:r>
      <w:r w:rsidR="006B5401" w:rsidRPr="00933BEE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21307D" w:rsidRPr="00933BEE">
        <w:rPr>
          <w:rFonts w:asciiTheme="majorBidi" w:hAnsiTheme="majorBidi" w:cstheme="majorBidi"/>
          <w:sz w:val="28"/>
        </w:rPr>
        <w:t xml:space="preserve">31 </w:t>
      </w:r>
      <w:r w:rsidR="0021307D" w:rsidRPr="00933BEE">
        <w:rPr>
          <w:rFonts w:asciiTheme="majorBidi" w:hAnsiTheme="majorBidi" w:cstheme="majorBidi"/>
          <w:sz w:val="28"/>
          <w:cs/>
        </w:rPr>
        <w:t xml:space="preserve">ธันวาคม </w:t>
      </w:r>
      <w:r w:rsidR="0021307D" w:rsidRPr="00933BEE">
        <w:rPr>
          <w:rFonts w:asciiTheme="majorBidi" w:hAnsiTheme="majorBidi" w:cstheme="majorBidi"/>
          <w:sz w:val="28"/>
        </w:rPr>
        <w:t>2566</w:t>
      </w:r>
      <w:r w:rsidR="006B5401" w:rsidRPr="00933BEE">
        <w:rPr>
          <w:rFonts w:asciiTheme="majorBidi" w:hAnsiTheme="majorBidi" w:cstheme="majorBidi"/>
          <w:sz w:val="28"/>
        </w:rPr>
        <w:t xml:space="preserve"> </w:t>
      </w:r>
      <w:r w:rsidR="006B5401" w:rsidRPr="00933BEE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933BEE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933BEE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(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933BEE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933BEE" w14:paraId="694DAC71" w14:textId="77777777" w:rsidTr="0095042F">
        <w:tc>
          <w:tcPr>
            <w:tcW w:w="3600" w:type="dxa"/>
          </w:tcPr>
          <w:p w14:paraId="60A0A943" w14:textId="77777777" w:rsidR="00F53166" w:rsidRPr="00933BEE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933BEE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933BEE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933BEE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A7C00" w:rsidRPr="00933BEE" w14:paraId="3BF3C4D4" w14:textId="77777777" w:rsidTr="0095042F">
        <w:tc>
          <w:tcPr>
            <w:tcW w:w="3600" w:type="dxa"/>
          </w:tcPr>
          <w:p w14:paraId="567DE9A5" w14:textId="77777777" w:rsidR="00FA7C00" w:rsidRPr="00933BEE" w:rsidRDefault="00FA7C00" w:rsidP="00FA7C0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4B3A06CC" w:rsidR="00FA7C00" w:rsidRPr="00933BEE" w:rsidRDefault="00FA7C00" w:rsidP="00FA7C0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A7C00" w:rsidRPr="00933BEE" w:rsidRDefault="00FA7C00" w:rsidP="00FA7C0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4FD82E4A" w:rsidR="00FA7C00" w:rsidRPr="00933BEE" w:rsidRDefault="00FA7C00" w:rsidP="00FA7C0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394D489" w14:textId="77777777" w:rsidR="00FA7C00" w:rsidRPr="00933BEE" w:rsidRDefault="00FA7C00" w:rsidP="00FA7C0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03A063DC" w:rsidR="00FA7C00" w:rsidRPr="00933BEE" w:rsidRDefault="00FA7C00" w:rsidP="00FA7C0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A7C00" w:rsidRPr="00933BEE" w:rsidRDefault="00FA7C00" w:rsidP="00FA7C0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5F148C01" w:rsidR="00FA7C00" w:rsidRPr="00933BEE" w:rsidRDefault="00FA7C00" w:rsidP="00FA7C0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567BF" w:rsidRPr="00933BEE" w14:paraId="34B56D54" w14:textId="77777777" w:rsidTr="0095042F">
        <w:tc>
          <w:tcPr>
            <w:tcW w:w="3600" w:type="dxa"/>
          </w:tcPr>
          <w:p w14:paraId="7E119DE5" w14:textId="77777777" w:rsidR="00D567BF" w:rsidRPr="00933BEE" w:rsidRDefault="00D567BF" w:rsidP="00D567BF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4C211117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</w:t>
            </w:r>
            <w:r w:rsidRPr="00933BEE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</w:tcPr>
          <w:p w14:paraId="51628353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3B3294AC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2AC8820B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6F54D2EC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</w:t>
            </w:r>
            <w:r w:rsidRPr="00933BEE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</w:tcPr>
          <w:p w14:paraId="0880AAA4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5B5C8B99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567BF" w:rsidRPr="00933BEE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D567BF" w:rsidRPr="00933BEE" w:rsidRDefault="00D567BF" w:rsidP="00D567BF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567BF" w:rsidRPr="00933BEE" w14:paraId="1DBAEBD0" w14:textId="77777777" w:rsidTr="0095042F">
        <w:tc>
          <w:tcPr>
            <w:tcW w:w="3600" w:type="dxa"/>
          </w:tcPr>
          <w:p w14:paraId="251B9247" w14:textId="77777777" w:rsidR="00D567BF" w:rsidRPr="00933BEE" w:rsidRDefault="00D567BF" w:rsidP="00D567BF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933BEE">
              <w:rPr>
                <w:rFonts w:asciiTheme="majorBidi" w:hAnsiTheme="majorBidi" w:cstheme="majorBidi"/>
                <w:sz w:val="28"/>
              </w:rPr>
              <w:t>1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7B893094" w:rsidR="00D567BF" w:rsidRPr="00933BEE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D567BF" w:rsidRPr="00933BEE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5E197B04" w:rsidR="00D567BF" w:rsidRPr="00933BEE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D567BF" w:rsidRPr="00933BEE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266F2510" w:rsidR="00D567BF" w:rsidRPr="00933BEE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90" w:type="dxa"/>
          </w:tcPr>
          <w:p w14:paraId="53B55F6E" w14:textId="77777777" w:rsidR="00D567BF" w:rsidRPr="00933BEE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33F9A41F" w:rsidR="00D567BF" w:rsidRPr="00933BEE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F7A57" w:rsidRPr="00933BEE" w14:paraId="2AC21DD9" w14:textId="77777777" w:rsidTr="0095042F">
        <w:tc>
          <w:tcPr>
            <w:tcW w:w="3600" w:type="dxa"/>
          </w:tcPr>
          <w:p w14:paraId="6D640668" w14:textId="58CFC01D" w:rsidR="006F7A57" w:rsidRPr="00933BEE" w:rsidRDefault="006F7A57" w:rsidP="00D567BF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hint="cs"/>
                <w:color w:val="000000"/>
                <w:sz w:val="28"/>
                <w:cs/>
              </w:rPr>
              <w:t>มากกว่า</w:t>
            </w:r>
            <w:r w:rsidRPr="00933BEE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33BEE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933BEE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  <w:r w:rsidRPr="00933BEE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33BEE">
              <w:rPr>
                <w:rFonts w:asciiTheme="majorBidi" w:hAnsiTheme="majorBidi" w:hint="cs"/>
                <w:color w:val="000000"/>
                <w:sz w:val="28"/>
                <w:cs/>
              </w:rPr>
              <w:t>แต่ไม่เกิน</w:t>
            </w:r>
            <w:r w:rsidRPr="00933BEE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33BEE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933BEE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156BB98" w14:textId="734721DF" w:rsidR="006F7A57" w:rsidRPr="00933BEE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1,118</w:t>
            </w:r>
          </w:p>
        </w:tc>
        <w:tc>
          <w:tcPr>
            <w:tcW w:w="90" w:type="dxa"/>
            <w:shd w:val="clear" w:color="auto" w:fill="auto"/>
          </w:tcPr>
          <w:p w14:paraId="67677AC7" w14:textId="77777777" w:rsidR="006F7A57" w:rsidRPr="00933BEE" w:rsidRDefault="006F7A57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DE05DA" w14:textId="44513498" w:rsidR="006F7A57" w:rsidRPr="00933BEE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90" w:type="dxa"/>
            <w:shd w:val="clear" w:color="auto" w:fill="auto"/>
          </w:tcPr>
          <w:p w14:paraId="6B9342B3" w14:textId="77777777" w:rsidR="006F7A57" w:rsidRPr="00933BEE" w:rsidRDefault="006F7A57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72CA50" w14:textId="46FA7FE8" w:rsidR="006F7A57" w:rsidRPr="00933BEE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570</w:t>
            </w:r>
          </w:p>
        </w:tc>
        <w:tc>
          <w:tcPr>
            <w:tcW w:w="90" w:type="dxa"/>
          </w:tcPr>
          <w:p w14:paraId="4DC80726" w14:textId="77777777" w:rsidR="006F7A57" w:rsidRPr="00933BEE" w:rsidRDefault="006F7A57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0DC71D77" w14:textId="3DDD9C2D" w:rsidR="006F7A57" w:rsidRPr="00933BEE" w:rsidRDefault="00361DED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235B8" w:rsidRPr="00933BEE" w14:paraId="061593BC" w14:textId="77777777" w:rsidTr="0095042F">
        <w:tc>
          <w:tcPr>
            <w:tcW w:w="3600" w:type="dxa"/>
          </w:tcPr>
          <w:p w14:paraId="71471DAA" w14:textId="5CD3397E" w:rsidR="005235B8" w:rsidRPr="00933BEE" w:rsidRDefault="005235B8" w:rsidP="00D567BF">
            <w:pPr>
              <w:ind w:left="270" w:right="-29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5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049EE5B" w14:textId="5F27B6B0" w:rsidR="005235B8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2,379</w:t>
            </w:r>
          </w:p>
        </w:tc>
        <w:tc>
          <w:tcPr>
            <w:tcW w:w="90" w:type="dxa"/>
            <w:shd w:val="clear" w:color="auto" w:fill="auto"/>
          </w:tcPr>
          <w:p w14:paraId="3F49EC9B" w14:textId="77777777" w:rsidR="005235B8" w:rsidRPr="00933BEE" w:rsidRDefault="005235B8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06BE18" w14:textId="0DAD6C01" w:rsidR="005235B8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2,414</w:t>
            </w:r>
          </w:p>
        </w:tc>
        <w:tc>
          <w:tcPr>
            <w:tcW w:w="90" w:type="dxa"/>
            <w:shd w:val="clear" w:color="auto" w:fill="auto"/>
          </w:tcPr>
          <w:p w14:paraId="27B752A5" w14:textId="77777777" w:rsidR="005235B8" w:rsidRPr="00933BEE" w:rsidRDefault="005235B8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EA590F" w14:textId="51151936" w:rsidR="005235B8" w:rsidRDefault="005235B8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F677B7A" w14:textId="77777777" w:rsidR="005235B8" w:rsidRPr="00933BEE" w:rsidRDefault="005235B8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FF8C7CA" w14:textId="5D47FC2E" w:rsidR="005235B8" w:rsidRDefault="006C2463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3966082" w14:textId="77777777" w:rsidR="00D17DE1" w:rsidRPr="00933BEE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8544FC3" w:rsidR="00D17DE1" w:rsidRPr="00933BEE" w:rsidRDefault="00184509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933BEE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E04BCD"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="00030EAA" w:rsidRPr="00933BEE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933BEE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933BEE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933BEE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2D38DDD8" w14:textId="758E166D" w:rsidR="00FA7C00" w:rsidRPr="00933BEE" w:rsidRDefault="00694B6A" w:rsidP="00FA7C00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933BEE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933BEE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933BEE">
        <w:rPr>
          <w:rFonts w:asciiTheme="majorBidi" w:hAnsiTheme="majorBidi" w:cstheme="majorBidi"/>
          <w:sz w:val="28"/>
        </w:rPr>
        <w:t xml:space="preserve"> </w:t>
      </w:r>
      <w:r w:rsidR="00D17DE1" w:rsidRPr="00933BEE">
        <w:rPr>
          <w:rFonts w:asciiTheme="majorBidi" w:hAnsiTheme="majorBidi" w:cstheme="majorBidi"/>
          <w:sz w:val="28"/>
          <w:cs/>
        </w:rPr>
        <w:t xml:space="preserve">ณ วันที่ </w:t>
      </w:r>
      <w:r w:rsidR="00FA7C00" w:rsidRPr="00933BEE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FA7C00" w:rsidRPr="00933BE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FA7C00" w:rsidRPr="00933BEE"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="00FA7C00" w:rsidRPr="00933BEE">
        <w:rPr>
          <w:rFonts w:asciiTheme="majorBidi" w:hAnsiTheme="majorBidi" w:cstheme="majorBidi"/>
          <w:sz w:val="28"/>
        </w:rPr>
        <w:t xml:space="preserve"> </w:t>
      </w:r>
      <w:r w:rsidR="00FA7C00" w:rsidRPr="00933BEE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21307D" w:rsidRPr="00933BEE">
        <w:rPr>
          <w:rFonts w:asciiTheme="majorBidi" w:hAnsiTheme="majorBidi" w:cstheme="majorBidi"/>
          <w:sz w:val="28"/>
        </w:rPr>
        <w:t xml:space="preserve">31 </w:t>
      </w:r>
      <w:r w:rsidR="0021307D" w:rsidRPr="00933BEE">
        <w:rPr>
          <w:rFonts w:asciiTheme="majorBidi" w:hAnsiTheme="majorBidi" w:cstheme="majorBidi"/>
          <w:sz w:val="28"/>
          <w:cs/>
        </w:rPr>
        <w:t xml:space="preserve">ธันวาคม </w:t>
      </w:r>
      <w:r w:rsidR="0021307D" w:rsidRPr="00933BEE">
        <w:rPr>
          <w:rFonts w:asciiTheme="majorBidi" w:hAnsiTheme="majorBidi" w:cstheme="majorBidi"/>
          <w:sz w:val="28"/>
        </w:rPr>
        <w:t>2566</w:t>
      </w:r>
      <w:r w:rsidR="00FA7C00" w:rsidRPr="00933BEE">
        <w:rPr>
          <w:rFonts w:asciiTheme="majorBidi" w:hAnsiTheme="majorBidi" w:cstheme="majorBidi"/>
          <w:sz w:val="28"/>
        </w:rPr>
        <w:t xml:space="preserve"> </w:t>
      </w:r>
      <w:r w:rsidR="00FA7C00" w:rsidRPr="00933BEE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933BEE" w14:paraId="693ACA39" w14:textId="77777777" w:rsidTr="00ED6D91">
        <w:tc>
          <w:tcPr>
            <w:tcW w:w="8913" w:type="dxa"/>
            <w:gridSpan w:val="8"/>
          </w:tcPr>
          <w:p w14:paraId="444369B3" w14:textId="77777777" w:rsidR="00CB4A6E" w:rsidRPr="00933BEE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(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933BEE" w14:paraId="73CFB1BB" w14:textId="77777777" w:rsidTr="00B82E04">
        <w:tc>
          <w:tcPr>
            <w:tcW w:w="3600" w:type="dxa"/>
          </w:tcPr>
          <w:p w14:paraId="75C816FA" w14:textId="77777777" w:rsidR="00D17DE1" w:rsidRPr="00933BEE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933BEE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933BEE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933BEE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26CFD" w:rsidRPr="00933BEE" w14:paraId="2786CFE7" w14:textId="77777777" w:rsidTr="00B82E04">
        <w:tc>
          <w:tcPr>
            <w:tcW w:w="3600" w:type="dxa"/>
          </w:tcPr>
          <w:p w14:paraId="7D5457F9" w14:textId="77777777" w:rsidR="00326CFD" w:rsidRPr="00933BEE" w:rsidRDefault="00326CFD" w:rsidP="00326CFD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5F242647" w:rsidR="00326CFD" w:rsidRPr="00933BEE" w:rsidRDefault="00326CFD" w:rsidP="00326CF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326CFD" w:rsidRPr="00933BEE" w:rsidRDefault="00326CFD" w:rsidP="00326CF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3123640E" w:rsidR="00326CFD" w:rsidRPr="00933BEE" w:rsidRDefault="00326CFD" w:rsidP="00326CF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326CFD" w:rsidRPr="00933BEE" w:rsidRDefault="00326CFD" w:rsidP="00326CF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74C0F676" w:rsidR="00326CFD" w:rsidRPr="00933BEE" w:rsidRDefault="00326CFD" w:rsidP="00326CF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326CFD" w:rsidRPr="00933BEE" w:rsidRDefault="00326CFD" w:rsidP="00326CF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2EDDF6D2" w:rsidR="00326CFD" w:rsidRPr="00933BEE" w:rsidRDefault="00326CFD" w:rsidP="00326CF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567BF" w:rsidRPr="00933BEE" w14:paraId="68A3F7BA" w14:textId="77777777" w:rsidTr="00B82E04">
        <w:tc>
          <w:tcPr>
            <w:tcW w:w="3600" w:type="dxa"/>
          </w:tcPr>
          <w:p w14:paraId="01E2473A" w14:textId="77777777" w:rsidR="00D567BF" w:rsidRPr="00933BEE" w:rsidRDefault="00D567BF" w:rsidP="00D567BF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226332DB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</w:t>
            </w:r>
            <w:r w:rsidRPr="00933BEE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</w:tcPr>
          <w:p w14:paraId="2049E5BE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4732D1A8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5CF9F7E6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75D67209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</w:t>
            </w:r>
            <w:r w:rsidRPr="00933BEE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</w:tcPr>
          <w:p w14:paraId="56496C5A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75937098" w:rsidR="00D567BF" w:rsidRPr="00933BEE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567BF" w:rsidRPr="00933BEE" w14:paraId="6FC2748F" w14:textId="77777777" w:rsidTr="00B82E04">
        <w:tc>
          <w:tcPr>
            <w:tcW w:w="3600" w:type="dxa"/>
          </w:tcPr>
          <w:p w14:paraId="75638E7B" w14:textId="77777777" w:rsidR="00D567BF" w:rsidRPr="00933BEE" w:rsidRDefault="00D567BF" w:rsidP="00D567BF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567BF" w:rsidRPr="00933BEE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567BF" w:rsidRPr="00B118B0" w14:paraId="4C8F2DC1" w14:textId="77777777" w:rsidTr="00B82E04">
        <w:tc>
          <w:tcPr>
            <w:tcW w:w="3600" w:type="dxa"/>
          </w:tcPr>
          <w:p w14:paraId="11FE92FB" w14:textId="77777777" w:rsidR="00D567BF" w:rsidRPr="00933BEE" w:rsidRDefault="00D567BF" w:rsidP="00D567BF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933BEE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933BEE">
              <w:rPr>
                <w:rFonts w:asciiTheme="majorBidi" w:hAnsiTheme="majorBidi" w:cstheme="majorBidi"/>
                <w:sz w:val="28"/>
              </w:rPr>
              <w:t>1</w:t>
            </w:r>
            <w:r w:rsidRPr="00933BEE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1FFF27F3" w:rsidR="00D567BF" w:rsidRPr="00933BEE" w:rsidRDefault="00973642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D567BF" w:rsidRPr="00933BEE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789DB633" w:rsidR="00D567BF" w:rsidRPr="00933BEE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 w:hint="cs"/>
                <w:sz w:val="28"/>
                <w:cs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D567BF" w:rsidRPr="00933BEE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6069CF06" w:rsidR="00D567BF" w:rsidRPr="00933BEE" w:rsidRDefault="00973642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0" w:type="dxa"/>
          </w:tcPr>
          <w:p w14:paraId="1641CFDD" w14:textId="77777777" w:rsidR="00D567BF" w:rsidRPr="00933BEE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5D02102" w14:textId="4F48745E" w:rsidR="00D567BF" w:rsidRPr="00933BEE" w:rsidRDefault="00D567BF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 w:hint="cs"/>
                <w:sz w:val="28"/>
                <w:cs/>
              </w:rPr>
              <w:t>840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132B0E39" w:rsidR="00F53166" w:rsidRPr="001A22C4" w:rsidRDefault="00DE4880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3</w:t>
      </w:r>
      <w:r w:rsidR="00CE360F"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60E29424" w:rsidR="00F53166" w:rsidRPr="001A22C4" w:rsidRDefault="00051C38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6A760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35858ADC" w14:textId="6AC3424A" w:rsidR="00D14422" w:rsidRPr="00B118B0" w:rsidRDefault="00D14422" w:rsidP="00D14422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2567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21307D">
        <w:rPr>
          <w:rFonts w:asciiTheme="majorBidi" w:hAnsiTheme="majorBidi" w:cstheme="majorBidi"/>
          <w:sz w:val="28"/>
        </w:rPr>
        <w:t xml:space="preserve">31 </w:t>
      </w:r>
      <w:r w:rsidR="0021307D">
        <w:rPr>
          <w:rFonts w:asciiTheme="majorBidi" w:hAnsiTheme="majorBidi" w:cstheme="majorBidi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sz w:val="28"/>
        </w:rPr>
        <w:t>2566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6CE5C607">
        <w:tc>
          <w:tcPr>
            <w:tcW w:w="306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6CE5C607">
        <w:tc>
          <w:tcPr>
            <w:tcW w:w="306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14422" w:rsidRPr="00B118B0" w14:paraId="2FD463B6" w14:textId="77777777" w:rsidTr="6CE5C607">
        <w:tc>
          <w:tcPr>
            <w:tcW w:w="3060" w:type="dxa"/>
          </w:tcPr>
          <w:p w14:paraId="40BA1B64" w14:textId="77777777" w:rsidR="00D14422" w:rsidRPr="00B118B0" w:rsidRDefault="00D14422" w:rsidP="00D14422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2D3DA0F1" w:rsidR="00D14422" w:rsidRPr="00B118B0" w:rsidRDefault="00D14422" w:rsidP="00D14422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0A0D6CDA" w14:textId="77777777" w:rsidR="00D14422" w:rsidRPr="00B118B0" w:rsidRDefault="00D14422" w:rsidP="00D14422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251AC89D" w:rsidR="00D14422" w:rsidRPr="00B118B0" w:rsidRDefault="00D14422" w:rsidP="00D14422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44" w:type="dxa"/>
          </w:tcPr>
          <w:p w14:paraId="2E6226F1" w14:textId="77777777" w:rsidR="00D14422" w:rsidRPr="00B118B0" w:rsidRDefault="00D14422" w:rsidP="00D14422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7B68C129" w:rsidR="00D14422" w:rsidRPr="00B118B0" w:rsidRDefault="00D14422" w:rsidP="00D14422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021937DE" w14:textId="77777777" w:rsidR="00D14422" w:rsidRPr="00B118B0" w:rsidRDefault="00D14422" w:rsidP="00D14422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F8DD573" w:rsidR="00D14422" w:rsidRPr="00B118B0" w:rsidRDefault="00D14422" w:rsidP="00D14422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567BF" w:rsidRPr="00B118B0" w14:paraId="3B23EBE3" w14:textId="77777777" w:rsidTr="6CE5C607">
        <w:tc>
          <w:tcPr>
            <w:tcW w:w="3060" w:type="dxa"/>
          </w:tcPr>
          <w:p w14:paraId="388B1853" w14:textId="77777777" w:rsidR="00D567BF" w:rsidRPr="00B118B0" w:rsidRDefault="00D567BF" w:rsidP="00D567BF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221AF6FE" w:rsidR="00D567BF" w:rsidRPr="00B118B0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</w:tcPr>
          <w:p w14:paraId="4697D328" w14:textId="77777777" w:rsidR="00D567BF" w:rsidRPr="00B118B0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3E3BB596" w:rsidR="00D567BF" w:rsidRPr="00B118B0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" w:type="dxa"/>
          </w:tcPr>
          <w:p w14:paraId="74F3B501" w14:textId="77777777" w:rsidR="00D567BF" w:rsidRPr="00B118B0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31A9F266" w:rsidR="00D567BF" w:rsidRPr="00B118B0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</w:tcPr>
          <w:p w14:paraId="18143468" w14:textId="77777777" w:rsidR="00D567BF" w:rsidRPr="00B118B0" w:rsidRDefault="00D567BF" w:rsidP="00D567BF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21D229CD" w:rsidR="00D567BF" w:rsidRPr="00B118B0" w:rsidRDefault="00D567BF" w:rsidP="00D567BF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567BF" w:rsidRPr="00B118B0" w14:paraId="2EAF5B8B" w14:textId="77777777" w:rsidTr="6CE5C607">
        <w:tc>
          <w:tcPr>
            <w:tcW w:w="3060" w:type="dxa"/>
          </w:tcPr>
          <w:p w14:paraId="30353E1B" w14:textId="77777777" w:rsidR="00D567BF" w:rsidRPr="00B118B0" w:rsidRDefault="00D567BF" w:rsidP="00D567BF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</w:tcPr>
          <w:p w14:paraId="5F2DC05F" w14:textId="784C0E46" w:rsidR="00D567BF" w:rsidRPr="00ED6D91" w:rsidRDefault="00973642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D567BF" w:rsidRPr="00ED6D91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7ABC23BC" w:rsidR="00D567BF" w:rsidRPr="00ED6D91" w:rsidRDefault="00D567BF" w:rsidP="00D567BF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D567BF" w:rsidRPr="00ED6D91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71CBABF6" w14:textId="33C741D4" w:rsidR="00D567BF" w:rsidRPr="00ED6D91" w:rsidRDefault="00973642" w:rsidP="00D567BF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</w:tcPr>
          <w:p w14:paraId="13E6A424" w14:textId="77777777" w:rsidR="00D567BF" w:rsidRPr="00ED6D91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1877ED80" w:rsidR="00D567BF" w:rsidRPr="00ED6D91" w:rsidRDefault="00D567BF" w:rsidP="00D567BF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10</w:t>
            </w:r>
          </w:p>
        </w:tc>
      </w:tr>
      <w:tr w:rsidR="00D567BF" w:rsidRPr="00B118B0" w14:paraId="4B889085" w14:textId="77777777" w:rsidTr="6CE5C607">
        <w:tc>
          <w:tcPr>
            <w:tcW w:w="3060" w:type="dxa"/>
          </w:tcPr>
          <w:p w14:paraId="6768A7FE" w14:textId="7D002F00" w:rsidR="00D567BF" w:rsidRPr="00B118B0" w:rsidRDefault="00D567BF" w:rsidP="00D567BF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FBC58" w14:textId="50980696" w:rsidR="00D567BF" w:rsidRPr="00ED6D91" w:rsidRDefault="00973642" w:rsidP="00D567B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D567BF" w:rsidRPr="00ED6D91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1EB3EE11" w:rsidR="00D567BF" w:rsidRPr="00ED6D91" w:rsidRDefault="00D567BF" w:rsidP="00D567BF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D567BF" w:rsidRPr="00ED6D91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AA4FC67" w14:textId="57DC398B" w:rsidR="00D567BF" w:rsidRPr="00ED6D91" w:rsidRDefault="00973642" w:rsidP="00D567BF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0" w:type="dxa"/>
          </w:tcPr>
          <w:p w14:paraId="2C477231" w14:textId="77777777" w:rsidR="00D567BF" w:rsidRPr="00ED6D91" w:rsidRDefault="00D567BF" w:rsidP="00D567BF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4BDEFAFA" w:rsidR="00D567BF" w:rsidRPr="00ED6D91" w:rsidRDefault="00D567BF" w:rsidP="00D567BF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10</w:t>
            </w:r>
          </w:p>
        </w:tc>
      </w:tr>
    </w:tbl>
    <w:p w14:paraId="122DEDD3" w14:textId="77777777" w:rsidR="00942C1D" w:rsidRDefault="00942C1D" w:rsidP="009C1ABB">
      <w:pPr>
        <w:spacing w:after="240"/>
        <w:ind w:left="360" w:right="-29"/>
        <w:rPr>
          <w:rFonts w:asciiTheme="majorBidi" w:hAnsiTheme="majorBidi" w:cstheme="majorBidi"/>
          <w:sz w:val="28"/>
        </w:rPr>
      </w:pPr>
    </w:p>
    <w:p w14:paraId="0943316F" w14:textId="592A4738" w:rsidR="00155F10" w:rsidRPr="00B730A6" w:rsidRDefault="00304C01" w:rsidP="009C1ABB">
      <w:pPr>
        <w:spacing w:after="240"/>
        <w:ind w:left="360" w:right="-29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sz w:val="28"/>
        </w:rPr>
        <w:t>3</w:t>
      </w:r>
      <w:r w:rsidR="006A7600">
        <w:rPr>
          <w:rFonts w:asciiTheme="majorBidi" w:hAnsiTheme="majorBidi" w:cstheme="majorBidi"/>
          <w:sz w:val="28"/>
        </w:rPr>
        <w:t>0</w:t>
      </w:r>
      <w:r w:rsidR="00450A4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45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450A4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601E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55F1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55F10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</w:t>
      </w:r>
      <w:r w:rsidR="00155F10"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</w:t>
      </w:r>
      <w:r w:rsidR="00155F10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เกี่ยวข้องกัน</w:t>
      </w:r>
      <w:r w:rsidR="00155F10"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p w14:paraId="71CC13F6" w14:textId="5BA97EEE" w:rsidR="00155F10" w:rsidRPr="00B730A6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เมื่อวันที่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สิงหาคม </w:t>
      </w:r>
      <w:r w:rsidR="00787C0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67EF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</w:t>
      </w:r>
      <w:r w:rsidR="007E7F44">
        <w:rPr>
          <w:rFonts w:asciiTheme="majorBidi" w:hAnsiTheme="majorBidi" w:hint="cs"/>
          <w:color w:val="000000"/>
          <w:spacing w:val="-2"/>
          <w:sz w:val="28"/>
          <w:cs/>
        </w:rPr>
        <w:t>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ซึ่งเป็นบริษัทย่อยจำนวนเงิน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F1668">
        <w:rPr>
          <w:rFonts w:asciiTheme="majorBidi" w:hAnsiTheme="majorBidi"/>
          <w:color w:val="000000"/>
          <w:spacing w:val="-2"/>
          <w:sz w:val="28"/>
        </w:rPr>
        <w:t>20</w:t>
      </w:r>
      <w:r w:rsidRPr="006F166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F1668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</w:p>
    <w:p w14:paraId="59D47C09" w14:textId="2A06A04D" w:rsidR="008C79AD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77A8BC72" w14:textId="4EE91037" w:rsidR="00450A44" w:rsidRDefault="000C26F8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</w:t>
      </w:r>
      <w:r w:rsidR="00134E15">
        <w:rPr>
          <w:rFonts w:asciiTheme="majorBidi" w:hAnsiTheme="majorBidi" w:cstheme="majorBidi"/>
          <w:sz w:val="28"/>
        </w:rPr>
        <w:t>0</w:t>
      </w:r>
      <w:r w:rsidR="003E7976">
        <w:rPr>
          <w:rFonts w:asciiTheme="majorBidi" w:hAnsiTheme="majorBidi" w:cstheme="majorBidi"/>
          <w:sz w:val="28"/>
        </w:rPr>
        <w:t>.3.</w:t>
      </w:r>
      <w:r w:rsidR="003601E8">
        <w:rPr>
          <w:rFonts w:asciiTheme="majorBidi" w:hAnsiTheme="majorBidi" w:cstheme="majorBidi"/>
          <w:sz w:val="28"/>
        </w:rPr>
        <w:t>3</w:t>
      </w:r>
      <w:r w:rsidR="003E7976">
        <w:rPr>
          <w:rFonts w:asciiTheme="majorBidi" w:hAnsiTheme="majorBidi" w:cstheme="majorBidi"/>
          <w:sz w:val="28"/>
        </w:rPr>
        <w:t xml:space="preserve"> </w:t>
      </w:r>
      <w:r w:rsidR="00450A44"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5EAAA924" w14:textId="77777777" w:rsidR="006D563B" w:rsidRPr="00C11260" w:rsidRDefault="006D563B" w:rsidP="007C7FD7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แซม วอเตอร์ ซัพพลาย จำกัด จำนวน </w:t>
      </w:r>
      <w:r w:rsidRPr="007C4BB1">
        <w:rPr>
          <w:rFonts w:ascii="Angsana New" w:hAnsi="Angsana New"/>
          <w:spacing w:val="-10"/>
          <w:sz w:val="28"/>
        </w:rPr>
        <w:t>6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7C4BB1">
        <w:rPr>
          <w:rFonts w:ascii="Angsana New" w:hAnsi="Angsana New"/>
          <w:spacing w:val="-10"/>
          <w:sz w:val="28"/>
        </w:rPr>
        <w:t>600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 w:rsidRPr="007C4BB1">
        <w:rPr>
          <w:rFonts w:ascii="Angsana New" w:hAnsi="Angsana New"/>
          <w:spacing w:val="-4"/>
          <w:sz w:val="28"/>
        </w:rPr>
        <w:t>558,450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 w:rsidRPr="007C4BB1">
        <w:rPr>
          <w:rFonts w:ascii="Angsana New" w:hAnsi="Angsana New"/>
          <w:spacing w:val="-4"/>
          <w:sz w:val="28"/>
        </w:rPr>
        <w:t>51.00</w:t>
      </w:r>
    </w:p>
    <w:p w14:paraId="5427ABA2" w14:textId="77777777" w:rsidR="006D563B" w:rsidRDefault="006D563B" w:rsidP="006D563B">
      <w:pPr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4AC20FCA" w14:textId="61D65C88" w:rsidR="00AA4B6C" w:rsidRDefault="00AA4B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455216D2" w14:textId="77777777" w:rsidR="00942C1D" w:rsidRDefault="00942C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7E98E436" w14:textId="77777777" w:rsidR="00942C1D" w:rsidRDefault="00942C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338EBE06" w14:textId="04BE059A" w:rsidR="00896CC2" w:rsidRPr="0013543F" w:rsidRDefault="001C09E8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3</w:t>
      </w:r>
      <w:r w:rsidR="002F4B25">
        <w:rPr>
          <w:rFonts w:asciiTheme="majorBidi" w:hAnsiTheme="majorBidi" w:cstheme="majorBidi"/>
          <w:b/>
          <w:bCs/>
          <w:sz w:val="28"/>
        </w:rPr>
        <w:t>0</w:t>
      </w:r>
      <w:r w:rsidR="008E3BE0" w:rsidRPr="0013543F">
        <w:rPr>
          <w:rFonts w:asciiTheme="majorBidi" w:hAnsiTheme="majorBidi" w:cstheme="majorBidi"/>
          <w:b/>
          <w:bCs/>
          <w:sz w:val="28"/>
          <w:cs/>
        </w:rPr>
        <w:t>.</w:t>
      </w:r>
      <w:r w:rsidR="008E3BE0" w:rsidRPr="0013543F">
        <w:rPr>
          <w:rFonts w:asciiTheme="majorBidi" w:hAnsiTheme="majorBidi" w:cstheme="majorBidi"/>
          <w:b/>
          <w:bCs/>
          <w:sz w:val="28"/>
        </w:rPr>
        <w:t>4</w:t>
      </w:r>
      <w:r w:rsidR="008E3BE0" w:rsidRPr="0013543F">
        <w:rPr>
          <w:rFonts w:asciiTheme="majorBidi" w:hAnsiTheme="majorBidi" w:cstheme="majorBidi"/>
          <w:b/>
          <w:bCs/>
          <w:sz w:val="28"/>
        </w:rPr>
        <w:tab/>
      </w:r>
      <w:r w:rsidR="00896CC2" w:rsidRPr="0013543F">
        <w:rPr>
          <w:rFonts w:asciiTheme="majorBidi" w:hAnsiTheme="majorBidi" w:cstheme="majorBidi" w:hint="cs"/>
          <w:b/>
          <w:bCs/>
          <w:sz w:val="28"/>
          <w:cs/>
        </w:rPr>
        <w:t>คดีความฟ้องร้อง</w:t>
      </w:r>
    </w:p>
    <w:p w14:paraId="6F9A0FE0" w14:textId="3BEF15BF" w:rsidR="003507EA" w:rsidRDefault="003507EA" w:rsidP="003507EA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>3</w:t>
      </w:r>
      <w:r w:rsidR="00E9064F">
        <w:rPr>
          <w:rFonts w:asciiTheme="majorBidi" w:hAnsiTheme="majorBidi" w:cstheme="majorBidi"/>
          <w:sz w:val="28"/>
        </w:rPr>
        <w:t>0</w:t>
      </w:r>
      <w:r w:rsidRPr="00657820">
        <w:rPr>
          <w:rFonts w:asciiTheme="majorBidi" w:hAnsiTheme="majorBidi" w:cstheme="majorBidi"/>
          <w:sz w:val="28"/>
        </w:rPr>
        <w:t>.4.</w:t>
      </w:r>
      <w:r w:rsidR="00CC7C78">
        <w:rPr>
          <w:rFonts w:asciiTheme="majorBidi" w:hAnsiTheme="majorBidi" w:cstheme="majorBidi" w:hint="cs"/>
          <w:sz w:val="28"/>
          <w:cs/>
        </w:rPr>
        <w:t>1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25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บริษัท เซเว่น ยูทิลิตี้ส์ แอนด์ พาวเวอร์ จำกัด (มหาชน) (“โจทก์”) ได้ยื่นฟ้องดำเนินคดีในข้อหาหรือฐานความผิด ผิดสัญญา ตั๋วสัญญาใช้เงิน กับ บุคคลภายนอก (“จำเลย”) ต่อศาลแพ่ง โดยฟ้องเรียกค่าเสียหาย ทุนทรัพย์ที่ฟ้องจำนวน </w:t>
      </w:r>
      <w:r>
        <w:rPr>
          <w:rFonts w:asciiTheme="majorBidi" w:hAnsiTheme="majorBidi" w:cstheme="majorBidi"/>
          <w:sz w:val="28"/>
        </w:rPr>
        <w:t>11.35</w:t>
      </w:r>
      <w:r w:rsidRPr="00657820">
        <w:rPr>
          <w:rFonts w:asciiTheme="majorBidi" w:hAnsiTheme="majorBidi" w:cstheme="majorBidi"/>
          <w:sz w:val="28"/>
          <w:cs/>
        </w:rPr>
        <w:t xml:space="preserve"> ล้านบาท และ</w:t>
      </w:r>
      <w:r w:rsidR="00E86D51">
        <w:rPr>
          <w:rFonts w:asciiTheme="majorBidi" w:hAnsiTheme="majorBidi" w:cstheme="majorBidi"/>
          <w:sz w:val="28"/>
        </w:rPr>
        <w:t xml:space="preserve"> </w:t>
      </w:r>
      <w:r w:rsidR="00E86D51" w:rsidRPr="00E86D51">
        <w:rPr>
          <w:rFonts w:asciiTheme="majorBidi" w:hAnsiTheme="majorBidi" w:cstheme="majorBidi"/>
          <w:sz w:val="28"/>
          <w:cs/>
        </w:rPr>
        <w:t xml:space="preserve">ศาลได้นัดไกลเกลี่ยในวันที่ </w:t>
      </w:r>
      <w:r w:rsidR="00E86D51" w:rsidRPr="00E86D51">
        <w:rPr>
          <w:rFonts w:asciiTheme="majorBidi" w:hAnsiTheme="majorBidi" w:cstheme="majorBidi"/>
          <w:sz w:val="28"/>
        </w:rPr>
        <w:t xml:space="preserve">21 </w:t>
      </w:r>
      <w:r w:rsidR="00E86D51" w:rsidRPr="00E86D51">
        <w:rPr>
          <w:rFonts w:asciiTheme="majorBidi" w:hAnsiTheme="majorBidi" w:cstheme="majorBidi"/>
          <w:sz w:val="28"/>
          <w:cs/>
        </w:rPr>
        <w:t xml:space="preserve">มีนาคม </w:t>
      </w:r>
      <w:r w:rsidR="00E86D51" w:rsidRPr="00E86D51">
        <w:rPr>
          <w:rFonts w:asciiTheme="majorBidi" w:hAnsiTheme="majorBidi" w:cstheme="majorBidi"/>
          <w:sz w:val="28"/>
        </w:rPr>
        <w:t xml:space="preserve">2567 </w:t>
      </w:r>
      <w:r w:rsidR="00E86D51" w:rsidRPr="00E86D51">
        <w:rPr>
          <w:rFonts w:asciiTheme="majorBidi" w:hAnsiTheme="majorBidi" w:cstheme="majorBidi"/>
          <w:sz w:val="28"/>
          <w:cs/>
        </w:rPr>
        <w:t xml:space="preserve">แต่คู่ความไม่สามารถตกลงกันได้ ศาลจึงได้นัดพิจารณาคดีในวันที่ </w:t>
      </w:r>
      <w:r w:rsidR="00E86D51" w:rsidRPr="00E86D51">
        <w:rPr>
          <w:rFonts w:asciiTheme="majorBidi" w:hAnsiTheme="majorBidi" w:cstheme="majorBidi"/>
          <w:sz w:val="28"/>
        </w:rPr>
        <w:t xml:space="preserve">16 </w:t>
      </w:r>
      <w:r w:rsidR="00E86D51" w:rsidRPr="00E86D51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E86D51" w:rsidRPr="00E86D51">
        <w:rPr>
          <w:rFonts w:asciiTheme="majorBidi" w:hAnsiTheme="majorBidi" w:cstheme="majorBidi"/>
          <w:sz w:val="28"/>
        </w:rPr>
        <w:t xml:space="preserve">17 </w:t>
      </w:r>
      <w:r w:rsidR="00E86D51" w:rsidRPr="00E86D51">
        <w:rPr>
          <w:rFonts w:asciiTheme="majorBidi" w:hAnsiTheme="majorBidi" w:cstheme="majorBidi"/>
          <w:sz w:val="28"/>
          <w:cs/>
        </w:rPr>
        <w:t xml:space="preserve">กรกฏาคม </w:t>
      </w:r>
      <w:r w:rsidR="00E86D51" w:rsidRPr="00E86D51">
        <w:rPr>
          <w:rFonts w:asciiTheme="majorBidi" w:hAnsiTheme="majorBidi" w:cstheme="majorBidi"/>
          <w:sz w:val="28"/>
        </w:rPr>
        <w:t>2567</w:t>
      </w:r>
    </w:p>
    <w:p w14:paraId="6CAB5ADA" w14:textId="5E12AC35" w:rsidR="000D0D4A" w:rsidRPr="00657820" w:rsidRDefault="000D0D4A" w:rsidP="000D0D4A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</w:t>
      </w:r>
      <w:r w:rsidR="00E9064F">
        <w:rPr>
          <w:rFonts w:asciiTheme="majorBidi" w:hAnsiTheme="majorBidi" w:cstheme="majorBidi"/>
          <w:sz w:val="28"/>
        </w:rPr>
        <w:t>0</w:t>
      </w:r>
      <w:r w:rsidRPr="00657820">
        <w:rPr>
          <w:rFonts w:asciiTheme="majorBidi" w:hAnsiTheme="majorBidi" w:cstheme="majorBidi"/>
          <w:sz w:val="28"/>
        </w:rPr>
        <w:t>.4.</w:t>
      </w:r>
      <w:r w:rsidR="00CC7C78">
        <w:rPr>
          <w:rFonts w:asciiTheme="majorBidi" w:hAnsiTheme="majorBidi" w:cstheme="majorBidi" w:hint="cs"/>
          <w:sz w:val="28"/>
          <w:cs/>
        </w:rPr>
        <w:t>2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sz w:val="28"/>
        </w:rPr>
        <w:t>26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บริษัท โกลด์ ชอร์ส จำกัด (</w:t>
      </w:r>
      <w:r w:rsidRPr="00657820">
        <w:rPr>
          <w:rFonts w:asciiTheme="majorBidi" w:hAnsiTheme="majorBidi" w:cstheme="majorBidi"/>
          <w:sz w:val="28"/>
        </w:rPr>
        <w:t>“</w:t>
      </w:r>
      <w:r w:rsidRPr="00657820">
        <w:rPr>
          <w:rFonts w:asciiTheme="majorBidi" w:hAnsiTheme="majorBidi" w:cstheme="majorBidi"/>
          <w:sz w:val="28"/>
          <w:cs/>
        </w:rPr>
        <w:t>โจทก์</w:t>
      </w:r>
      <w:r w:rsidRPr="00657820">
        <w:rPr>
          <w:rFonts w:asciiTheme="majorBidi" w:hAnsiTheme="majorBidi" w:cstheme="majorBidi"/>
          <w:sz w:val="28"/>
        </w:rPr>
        <w:t>”</w:t>
      </w:r>
      <w:r w:rsidRPr="00657820">
        <w:rPr>
          <w:rFonts w:asciiTheme="majorBidi" w:hAnsiTheme="majorBidi" w:cstheme="majorBidi"/>
          <w:sz w:val="28"/>
          <w:cs/>
        </w:rPr>
        <w:t xml:space="preserve">) ซึ่งเป็นบริษัทย่อย ได้ยื่นฟ้องดำเนินคดีในข้อหาหรือฐานความผิด ผิดสัญญา ตัวการตัวแทน กับบริษัทแห่งหนึ่ง (“จำเลย”) ต่อศาลแพ่ง โดยฟ้องเรียกเงินคืนจากจำเลย </w:t>
      </w:r>
      <w:r w:rsidR="00110D9F">
        <w:rPr>
          <w:rFonts w:asciiTheme="majorBidi" w:hAnsiTheme="majorBidi" w:cstheme="majorBidi" w:hint="cs"/>
          <w:sz w:val="28"/>
          <w:cs/>
        </w:rPr>
        <w:t xml:space="preserve">      </w:t>
      </w:r>
      <w:r w:rsidRPr="00657820">
        <w:rPr>
          <w:rFonts w:asciiTheme="majorBidi" w:hAnsiTheme="majorBidi" w:cstheme="majorBidi"/>
          <w:sz w:val="28"/>
          <w:cs/>
        </w:rPr>
        <w:t xml:space="preserve">ทุนทรัพย์ที่ฟ้องจำนวน </w:t>
      </w:r>
      <w:r w:rsidRPr="00657820">
        <w:rPr>
          <w:rFonts w:asciiTheme="majorBidi" w:hAnsiTheme="majorBidi" w:cstheme="majorBidi"/>
          <w:sz w:val="28"/>
        </w:rPr>
        <w:t>14.83</w:t>
      </w:r>
      <w:r w:rsidRPr="00657820">
        <w:rPr>
          <w:rFonts w:asciiTheme="majorBidi" w:hAnsiTheme="majorBidi" w:cstheme="majorBidi"/>
          <w:sz w:val="28"/>
          <w:cs/>
        </w:rPr>
        <w:t xml:space="preserve"> ล้านบาท </w:t>
      </w:r>
      <w:r w:rsidR="00874CC8" w:rsidRPr="00874CC8">
        <w:rPr>
          <w:rFonts w:asciiTheme="majorBidi" w:hAnsiTheme="majorBidi" w:cstheme="majorBidi"/>
          <w:sz w:val="28"/>
          <w:cs/>
        </w:rPr>
        <w:t xml:space="preserve">และศาลได้นัดไกลเกลี่ยในวันที่ </w:t>
      </w:r>
      <w:r w:rsidR="00874CC8" w:rsidRPr="00874CC8">
        <w:rPr>
          <w:rFonts w:asciiTheme="majorBidi" w:hAnsiTheme="majorBidi" w:cstheme="majorBidi"/>
          <w:sz w:val="28"/>
        </w:rPr>
        <w:t xml:space="preserve">1 </w:t>
      </w:r>
      <w:r w:rsidR="00874CC8" w:rsidRPr="00874CC8">
        <w:rPr>
          <w:rFonts w:asciiTheme="majorBidi" w:hAnsiTheme="majorBidi" w:cstheme="majorBidi"/>
          <w:sz w:val="28"/>
          <w:cs/>
        </w:rPr>
        <w:t xml:space="preserve">เมษายน </w:t>
      </w:r>
      <w:r w:rsidR="00874CC8" w:rsidRPr="00874CC8">
        <w:rPr>
          <w:rFonts w:asciiTheme="majorBidi" w:hAnsiTheme="majorBidi" w:cstheme="majorBidi"/>
          <w:sz w:val="28"/>
        </w:rPr>
        <w:t xml:space="preserve">2567 </w:t>
      </w:r>
      <w:r w:rsidR="00874CC8" w:rsidRPr="00874CC8">
        <w:rPr>
          <w:rFonts w:asciiTheme="majorBidi" w:hAnsiTheme="majorBidi" w:cstheme="majorBidi"/>
          <w:sz w:val="28"/>
          <w:cs/>
        </w:rPr>
        <w:t xml:space="preserve">แต่คู่ความไม่สามารถตกลงกันได้ ศาลจึงได้นัดพิจารณาคดีในวันที่ </w:t>
      </w:r>
      <w:r w:rsidR="00874CC8" w:rsidRPr="00874CC8">
        <w:rPr>
          <w:rFonts w:asciiTheme="majorBidi" w:hAnsiTheme="majorBidi" w:cstheme="majorBidi"/>
          <w:sz w:val="28"/>
        </w:rPr>
        <w:t xml:space="preserve">3 </w:t>
      </w:r>
      <w:r w:rsidR="00874CC8" w:rsidRPr="00874CC8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874CC8" w:rsidRPr="00874CC8">
        <w:rPr>
          <w:rFonts w:asciiTheme="majorBidi" w:hAnsiTheme="majorBidi" w:cstheme="majorBidi"/>
          <w:sz w:val="28"/>
        </w:rPr>
        <w:t xml:space="preserve">4 </w:t>
      </w:r>
      <w:r w:rsidR="00874CC8" w:rsidRPr="00874CC8">
        <w:rPr>
          <w:rFonts w:asciiTheme="majorBidi" w:hAnsiTheme="majorBidi" w:cstheme="majorBidi"/>
          <w:sz w:val="28"/>
          <w:cs/>
        </w:rPr>
        <w:t xml:space="preserve">ตุลาคม </w:t>
      </w:r>
      <w:r w:rsidR="00874CC8">
        <w:rPr>
          <w:rFonts w:asciiTheme="majorBidi" w:hAnsiTheme="majorBidi" w:cstheme="majorBidi"/>
          <w:sz w:val="28"/>
        </w:rPr>
        <w:t>2567</w:t>
      </w:r>
    </w:p>
    <w:p w14:paraId="64853303" w14:textId="00CFBC1F" w:rsidR="00A56816" w:rsidRDefault="000D0D4A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</w:t>
      </w:r>
      <w:r w:rsidR="00E9064F">
        <w:rPr>
          <w:rFonts w:asciiTheme="majorBidi" w:hAnsiTheme="majorBidi" w:cstheme="majorBidi"/>
          <w:sz w:val="28"/>
        </w:rPr>
        <w:t>0</w:t>
      </w:r>
      <w:r w:rsidRPr="00657820">
        <w:rPr>
          <w:rFonts w:asciiTheme="majorBidi" w:hAnsiTheme="majorBidi" w:cstheme="majorBidi"/>
          <w:sz w:val="28"/>
        </w:rPr>
        <w:t>.4.</w:t>
      </w:r>
      <w:r w:rsidR="00CC7C78">
        <w:rPr>
          <w:rFonts w:asciiTheme="majorBidi" w:hAnsiTheme="majorBidi" w:cstheme="majorBidi" w:hint="cs"/>
          <w:sz w:val="28"/>
          <w:cs/>
        </w:rPr>
        <w:t>3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sz w:val="28"/>
        </w:rPr>
        <w:t>26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บริษัท เฟอร์รั่ม เอ็นเนอร์ยี่ จำกัด (</w:t>
      </w:r>
      <w:r w:rsidRPr="00657820">
        <w:rPr>
          <w:rFonts w:asciiTheme="majorBidi" w:hAnsiTheme="majorBidi" w:cstheme="majorBidi"/>
          <w:sz w:val="28"/>
        </w:rPr>
        <w:t>“</w:t>
      </w:r>
      <w:r w:rsidRPr="00657820">
        <w:rPr>
          <w:rFonts w:asciiTheme="majorBidi" w:hAnsiTheme="majorBidi" w:cstheme="majorBidi"/>
          <w:sz w:val="28"/>
          <w:cs/>
        </w:rPr>
        <w:t>โจทก์</w:t>
      </w:r>
      <w:r w:rsidRPr="00657820">
        <w:rPr>
          <w:rFonts w:asciiTheme="majorBidi" w:hAnsiTheme="majorBidi" w:cstheme="majorBidi"/>
          <w:sz w:val="28"/>
        </w:rPr>
        <w:t>”</w:t>
      </w:r>
      <w:r w:rsidRPr="00657820">
        <w:rPr>
          <w:rFonts w:asciiTheme="majorBidi" w:hAnsiTheme="majorBidi" w:cstheme="majorBidi"/>
          <w:sz w:val="28"/>
          <w:cs/>
        </w:rPr>
        <w:t>) ซึ่งเป็นบริษัทย่อย ได้ยื่นฟ้องดำเนินคดีในข้อหาหรือฐานความผิด ผิดสัญญาเรียกค่าเสียหาย กับ กลุ่มบุคคลภายนอก (</w:t>
      </w:r>
      <w:r w:rsidRPr="00657820">
        <w:rPr>
          <w:rFonts w:asciiTheme="majorBidi" w:hAnsiTheme="majorBidi" w:cstheme="majorBidi"/>
          <w:sz w:val="28"/>
        </w:rPr>
        <w:t>“</w:t>
      </w:r>
      <w:r w:rsidRPr="00657820">
        <w:rPr>
          <w:rFonts w:asciiTheme="majorBidi" w:hAnsiTheme="majorBidi" w:cstheme="majorBidi"/>
          <w:sz w:val="28"/>
          <w:cs/>
        </w:rPr>
        <w:t>จำเลย</w:t>
      </w:r>
      <w:r w:rsidRPr="00657820">
        <w:rPr>
          <w:rFonts w:asciiTheme="majorBidi" w:hAnsiTheme="majorBidi" w:cstheme="majorBidi"/>
          <w:sz w:val="28"/>
        </w:rPr>
        <w:t>”)</w:t>
      </w:r>
      <w:r w:rsidRPr="00657820">
        <w:rPr>
          <w:rFonts w:asciiTheme="majorBidi" w:hAnsiTheme="majorBidi" w:cstheme="majorBidi"/>
          <w:sz w:val="28"/>
          <w:cs/>
        </w:rPr>
        <w:t xml:space="preserve"> โดยฟ้องเรียกเงินคืนจากจำเลย </w:t>
      </w:r>
      <w:r w:rsidR="00110D9F">
        <w:rPr>
          <w:rFonts w:asciiTheme="majorBidi" w:hAnsiTheme="majorBidi" w:cstheme="majorBidi" w:hint="cs"/>
          <w:sz w:val="28"/>
          <w:cs/>
        </w:rPr>
        <w:t xml:space="preserve">           </w:t>
      </w:r>
      <w:r w:rsidRPr="00657820">
        <w:rPr>
          <w:rFonts w:asciiTheme="majorBidi" w:hAnsiTheme="majorBidi" w:cstheme="majorBidi"/>
          <w:sz w:val="28"/>
          <w:cs/>
        </w:rPr>
        <w:t xml:space="preserve">ทุนทรัพย์ที่ฟ้องจำนวน </w:t>
      </w:r>
      <w:r w:rsidRPr="00657820">
        <w:rPr>
          <w:rFonts w:asciiTheme="majorBidi" w:hAnsiTheme="majorBidi" w:cstheme="majorBidi"/>
          <w:sz w:val="28"/>
        </w:rPr>
        <w:t>56.93</w:t>
      </w:r>
      <w:r w:rsidRPr="00657820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201C4F" w:rsidRPr="00201C4F">
        <w:rPr>
          <w:rFonts w:asciiTheme="majorBidi" w:hAnsiTheme="majorBidi" w:cstheme="majorBidi"/>
          <w:sz w:val="28"/>
          <w:cs/>
        </w:rPr>
        <w:t xml:space="preserve">ศาลได้นัดพิจารณาคดีดำเนินคดีในวันที่ </w:t>
      </w:r>
      <w:r w:rsidR="00201C4F" w:rsidRPr="00201C4F">
        <w:rPr>
          <w:rFonts w:asciiTheme="majorBidi" w:hAnsiTheme="majorBidi" w:cstheme="majorBidi"/>
          <w:sz w:val="28"/>
        </w:rPr>
        <w:t xml:space="preserve">29 </w:t>
      </w:r>
      <w:r w:rsidR="00201C4F" w:rsidRPr="00201C4F">
        <w:rPr>
          <w:rFonts w:asciiTheme="majorBidi" w:hAnsiTheme="majorBidi" w:cstheme="majorBidi"/>
          <w:sz w:val="28"/>
          <w:cs/>
        </w:rPr>
        <w:t xml:space="preserve">ถึงวันที่ </w:t>
      </w:r>
      <w:r w:rsidR="00201C4F" w:rsidRPr="00201C4F">
        <w:rPr>
          <w:rFonts w:asciiTheme="majorBidi" w:hAnsiTheme="majorBidi" w:cstheme="majorBidi"/>
          <w:sz w:val="28"/>
        </w:rPr>
        <w:t xml:space="preserve">31 </w:t>
      </w:r>
      <w:r w:rsidR="00201C4F" w:rsidRPr="00201C4F">
        <w:rPr>
          <w:rFonts w:asciiTheme="majorBidi" w:hAnsiTheme="majorBidi" w:cstheme="majorBidi"/>
          <w:sz w:val="28"/>
          <w:cs/>
        </w:rPr>
        <w:t xml:space="preserve">ตุลาคม </w:t>
      </w:r>
      <w:r w:rsidR="00201C4F" w:rsidRPr="00201C4F">
        <w:rPr>
          <w:rFonts w:asciiTheme="majorBidi" w:hAnsiTheme="majorBidi" w:cstheme="majorBidi"/>
          <w:sz w:val="28"/>
        </w:rPr>
        <w:t>2567</w:t>
      </w:r>
    </w:p>
    <w:p w14:paraId="7B97D06C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16745475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22F61E97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3EB0C1B7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2920F570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4296078A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32EAFCF1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3AD6681B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04EE276F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180B633D" w14:textId="77777777" w:rsidR="002A21F0" w:rsidRDefault="002A21F0" w:rsidP="000D0D4A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</w:p>
    <w:p w14:paraId="576C4346" w14:textId="20F27554" w:rsidR="00F53166" w:rsidRPr="0033328B" w:rsidRDefault="00592E95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3</w:t>
      </w:r>
      <w:r w:rsidR="009947E4">
        <w:rPr>
          <w:rFonts w:asciiTheme="majorBidi" w:hAnsiTheme="majorBidi" w:cstheme="majorBidi"/>
          <w:b/>
          <w:bCs/>
          <w:sz w:val="28"/>
        </w:rPr>
        <w:t>0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5EC07AE4" w:rsidR="00C2047C" w:rsidRDefault="003730B2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8" w:name="_Hlk95491130"/>
      <w:r>
        <w:rPr>
          <w:rFonts w:ascii="Angsana New" w:hAnsi="Angsana New"/>
          <w:sz w:val="28"/>
        </w:rPr>
        <w:t>3</w:t>
      </w:r>
      <w:r w:rsidR="009947E4">
        <w:rPr>
          <w:rFonts w:ascii="Angsana New" w:hAnsi="Angsana New"/>
          <w:sz w:val="28"/>
        </w:rPr>
        <w:t>0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323D32" w:rsidRPr="004154F6">
        <w:rPr>
          <w:rFonts w:ascii="Angsana New" w:hAnsi="Angsana New" w:hint="cs"/>
          <w:sz w:val="28"/>
          <w:cs/>
        </w:rPr>
        <w:t xml:space="preserve">เมื่อวันที่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</w:rPr>
        <w:t xml:space="preserve"> </w:t>
      </w:r>
      <w:r w:rsidR="00787C04">
        <w:rPr>
          <w:rFonts w:ascii="Angsana New" w:hAnsi="Angsana New" w:hint="cs"/>
          <w:sz w:val="28"/>
        </w:rPr>
        <w:t>256</w:t>
      </w:r>
      <w:r w:rsidR="008510A6">
        <w:rPr>
          <w:rFonts w:ascii="Angsana New" w:hAnsi="Angsana New"/>
          <w:sz w:val="28"/>
        </w:rPr>
        <w:t>6</w:t>
      </w:r>
      <w:r w:rsidR="00323D32" w:rsidRPr="004154F6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323D32" w:rsidRPr="004154F6">
        <w:rPr>
          <w:rFonts w:ascii="Angsana New" w:hAnsi="Angsana New"/>
          <w:sz w:val="28"/>
        </w:rPr>
        <w:t xml:space="preserve">   </w:t>
      </w:r>
      <w:r w:rsidR="00323D32" w:rsidRPr="004154F6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323D32">
        <w:rPr>
          <w:rFonts w:ascii="Angsana New" w:hAnsi="Angsana New"/>
          <w:sz w:val="28"/>
        </w:rPr>
        <w:t>9</w:t>
      </w:r>
      <w:r w:rsidR="00323D32" w:rsidRPr="004154F6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323D32" w:rsidRPr="004154F6">
        <w:rPr>
          <w:rFonts w:ascii="Angsana New" w:hAnsi="Angsana New"/>
          <w:sz w:val="28"/>
        </w:rPr>
        <w:t xml:space="preserve">      </w:t>
      </w:r>
      <w:r w:rsidR="00323D32" w:rsidRPr="004154F6">
        <w:rPr>
          <w:rFonts w:ascii="Angsana New" w:hAnsi="Angsana New" w:hint="cs"/>
          <w:sz w:val="28"/>
          <w:cs/>
        </w:rPr>
        <w:t xml:space="preserve">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787C04">
        <w:rPr>
          <w:rFonts w:ascii="Angsana New" w:hAnsi="Angsana New" w:hint="cs"/>
          <w:sz w:val="28"/>
        </w:rPr>
        <w:t>256</w:t>
      </w:r>
      <w:r w:rsidR="008510A6">
        <w:rPr>
          <w:rFonts w:ascii="Angsana New" w:hAnsi="Angsana New"/>
          <w:sz w:val="28"/>
        </w:rPr>
        <w:t>6</w:t>
      </w:r>
      <w:r w:rsidR="00323D32" w:rsidRPr="004154F6">
        <w:rPr>
          <w:rFonts w:ascii="Angsana New" w:hAnsi="Angsana New" w:hint="cs"/>
          <w:sz w:val="28"/>
          <w:cs/>
        </w:rPr>
        <w:t xml:space="preserve"> สิ้นสุดวันที่ </w:t>
      </w:r>
      <w:r w:rsidR="00323D32" w:rsidRPr="004154F6">
        <w:rPr>
          <w:rFonts w:ascii="Angsana New" w:hAnsi="Angsana New" w:hint="cs"/>
          <w:sz w:val="28"/>
        </w:rPr>
        <w:t>31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มีนาคม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256</w:t>
      </w:r>
      <w:r w:rsidR="00323D32">
        <w:rPr>
          <w:rFonts w:ascii="Angsana New" w:hAnsi="Angsana New"/>
          <w:sz w:val="28"/>
        </w:rPr>
        <w:t>8</w:t>
      </w:r>
      <w:r w:rsidR="00323D32" w:rsidRPr="004154F6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</w:t>
      </w:r>
      <w:r w:rsidR="0049139F">
        <w:rPr>
          <w:rFonts w:ascii="Angsana New" w:hAnsi="Angsana New"/>
          <w:sz w:val="28"/>
        </w:rPr>
        <w:t xml:space="preserve">  </w:t>
      </w:r>
      <w:r w:rsidR="00323D32" w:rsidRPr="004154F6">
        <w:rPr>
          <w:rFonts w:ascii="Angsana New" w:hAnsi="Angsana New" w:hint="cs"/>
          <w:sz w:val="28"/>
          <w:cs/>
        </w:rPr>
        <w:t xml:space="preserve">โดยจะทำการตกลงค่าจ้างใหม่ในทุก ๆ รอบ </w:t>
      </w:r>
      <w:r w:rsidR="00323D32">
        <w:rPr>
          <w:rFonts w:ascii="Angsana New" w:hAnsi="Angsana New"/>
          <w:sz w:val="28"/>
        </w:rPr>
        <w:t>2</w:t>
      </w:r>
      <w:r w:rsidR="00323D32" w:rsidRPr="004154F6">
        <w:rPr>
          <w:rFonts w:ascii="Angsana New" w:hAnsi="Angsana New" w:hint="cs"/>
          <w:sz w:val="28"/>
          <w:cs/>
        </w:rPr>
        <w:t xml:space="preserve"> ปี</w:t>
      </w:r>
    </w:p>
    <w:p w14:paraId="359DF160" w14:textId="3B969C03" w:rsidR="00577A9E" w:rsidRPr="00C11260" w:rsidRDefault="004E4D80" w:rsidP="00577A9E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657C42" w:rsidRPr="004154F6">
        <w:rPr>
          <w:rFonts w:ascii="Angsana New" w:hAnsi="Angsana New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</w:t>
      </w:r>
      <w:r w:rsidR="00657C42" w:rsidRPr="004154F6">
        <w:rPr>
          <w:rFonts w:ascii="Angsana New" w:hAnsi="Angsana New"/>
          <w:sz w:val="28"/>
          <w:cs/>
        </w:rPr>
        <w:t xml:space="preserve"> </w:t>
      </w:r>
      <w:r w:rsidR="00657C42" w:rsidRPr="004154F6">
        <w:rPr>
          <w:rFonts w:ascii="Angsana New" w:hAnsi="Angsana New" w:hint="cs"/>
          <w:sz w:val="28"/>
          <w:cs/>
        </w:rPr>
        <w:t>มีรายละเอียดดังนี้</w:t>
      </w:r>
    </w:p>
    <w:tbl>
      <w:tblPr>
        <w:tblW w:w="8642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310"/>
        <w:gridCol w:w="1530"/>
        <w:gridCol w:w="270"/>
        <w:gridCol w:w="1532"/>
      </w:tblGrid>
      <w:tr w:rsidR="00577A9E" w:rsidRPr="00301815" w14:paraId="013D8AA8" w14:textId="77777777">
        <w:trPr>
          <w:trHeight w:val="409"/>
        </w:trPr>
        <w:tc>
          <w:tcPr>
            <w:tcW w:w="8642" w:type="dxa"/>
            <w:gridSpan w:val="4"/>
            <w:vAlign w:val="bottom"/>
          </w:tcPr>
          <w:p w14:paraId="0741C55F" w14:textId="77777777" w:rsidR="00577A9E" w:rsidRPr="005D5559" w:rsidRDefault="00577A9E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577A9E" w:rsidRPr="00301815" w14:paraId="039393B0" w14:textId="77777777" w:rsidTr="00D34D4B">
        <w:trPr>
          <w:trHeight w:val="409"/>
        </w:trPr>
        <w:tc>
          <w:tcPr>
            <w:tcW w:w="5310" w:type="dxa"/>
            <w:vAlign w:val="bottom"/>
          </w:tcPr>
          <w:p w14:paraId="30FD0AE6" w14:textId="77777777" w:rsidR="00577A9E" w:rsidRPr="00301815" w:rsidRDefault="00577A9E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B0ED72" w14:textId="77777777" w:rsidR="000F4D95" w:rsidRPr="005D5559" w:rsidRDefault="000F4D95" w:rsidP="000F4D95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3F21DE33" w14:textId="37806D74" w:rsidR="00577A9E" w:rsidRPr="005D5559" w:rsidRDefault="000F4D95" w:rsidP="000F4D95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555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11562B1D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31C0B02F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4833BAD7" w14:textId="353024B5" w:rsidR="00577A9E" w:rsidRPr="005D5559" w:rsidRDefault="00787C0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D567B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77A9E" w:rsidRPr="00301815" w14:paraId="1B3DBD80" w14:textId="77777777" w:rsidTr="00D34D4B">
        <w:trPr>
          <w:trHeight w:val="395"/>
        </w:trPr>
        <w:tc>
          <w:tcPr>
            <w:tcW w:w="5310" w:type="dxa"/>
          </w:tcPr>
          <w:p w14:paraId="4F9588A6" w14:textId="6DD04309" w:rsidR="00577A9E" w:rsidRPr="005D5559" w:rsidRDefault="00577A9E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  <w:r w:rsidR="00BE56BA">
              <w:rPr>
                <w:rFonts w:asciiTheme="majorBidi" w:hAnsiTheme="majorBidi" w:cstheme="majorBidi"/>
                <w:color w:val="000000"/>
                <w:sz w:val="28"/>
              </w:rPr>
              <w:t xml:space="preserve"> :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A82D9C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EA8353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7BBCF631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2611C" w:rsidRPr="00301815" w14:paraId="2B6729F2" w14:textId="77777777" w:rsidTr="00D34D4B">
        <w:trPr>
          <w:trHeight w:val="409"/>
        </w:trPr>
        <w:tc>
          <w:tcPr>
            <w:tcW w:w="5310" w:type="dxa"/>
          </w:tcPr>
          <w:p w14:paraId="2A9B892E" w14:textId="77777777" w:rsidR="00F2611C" w:rsidRPr="005D5559" w:rsidRDefault="00F2611C" w:rsidP="00F2611C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5D555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EA6D99" w14:textId="7446BF97" w:rsidR="00F2611C" w:rsidRPr="00987865" w:rsidRDefault="004C25AA" w:rsidP="00F2611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4,557</w:t>
            </w:r>
          </w:p>
        </w:tc>
        <w:tc>
          <w:tcPr>
            <w:tcW w:w="270" w:type="dxa"/>
            <w:vAlign w:val="bottom"/>
          </w:tcPr>
          <w:p w14:paraId="5B7B4FC9" w14:textId="77777777" w:rsidR="00F2611C" w:rsidRPr="005D5559" w:rsidRDefault="00F2611C" w:rsidP="00F2611C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4B0BD9E" w14:textId="7D72D6CF" w:rsidR="00F2611C" w:rsidRPr="005D5559" w:rsidRDefault="00F2611C" w:rsidP="00F2611C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4,557</w:t>
            </w:r>
          </w:p>
        </w:tc>
      </w:tr>
      <w:tr w:rsidR="00F2611C" w:rsidRPr="00301815" w14:paraId="58387556" w14:textId="77777777" w:rsidTr="00D34D4B">
        <w:trPr>
          <w:trHeight w:val="409"/>
        </w:trPr>
        <w:tc>
          <w:tcPr>
            <w:tcW w:w="5310" w:type="dxa"/>
          </w:tcPr>
          <w:p w14:paraId="2FC0F0B2" w14:textId="77777777" w:rsidR="00F2611C" w:rsidRPr="005D5559" w:rsidRDefault="00F2611C" w:rsidP="00F2611C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มากกว่า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แต่ไม่เกิน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EB6F5" w14:textId="5930EDCE" w:rsidR="00F2611C" w:rsidRPr="00987865" w:rsidRDefault="004C25AA" w:rsidP="00F2611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1D83C2" w14:textId="77777777" w:rsidR="00F2611C" w:rsidRPr="005D5559" w:rsidRDefault="00F2611C" w:rsidP="00F2611C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49081" w14:textId="39A7B983" w:rsidR="00F2611C" w:rsidRDefault="00F2611C" w:rsidP="00F2611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1,139</w:t>
            </w:r>
          </w:p>
        </w:tc>
      </w:tr>
      <w:tr w:rsidR="00F2611C" w:rsidRPr="00301815" w14:paraId="7F1EC67D" w14:textId="77777777" w:rsidTr="00C86B5B">
        <w:trPr>
          <w:trHeight w:val="332"/>
        </w:trPr>
        <w:tc>
          <w:tcPr>
            <w:tcW w:w="5310" w:type="dxa"/>
          </w:tcPr>
          <w:p w14:paraId="08FA413B" w14:textId="77777777" w:rsidR="00F2611C" w:rsidRPr="00440053" w:rsidRDefault="00F2611C" w:rsidP="00440053">
            <w:pPr>
              <w:tabs>
                <w:tab w:val="decimal" w:pos="1350"/>
                <w:tab w:val="left" w:pos="1465"/>
              </w:tabs>
              <w:overflowPunct/>
              <w:autoSpaceDE/>
              <w:autoSpaceDN/>
              <w:adjustRightInd/>
              <w:spacing w:line="320" w:lineRule="exact"/>
              <w:ind w:left="-91" w:right="35"/>
              <w:textAlignment w:val="auto"/>
              <w:rPr>
                <w:rFonts w:ascii="Angsana New" w:eastAsia="Cordia New" w:hAnsi="Angsana New"/>
                <w:bCs/>
                <w:sz w:val="28"/>
                <w:cs/>
                <w:lang w:val="en-GB"/>
              </w:rPr>
            </w:pPr>
            <w:r w:rsidRPr="00440053">
              <w:rPr>
                <w:rFonts w:ascii="Angsana New" w:eastAsia="Cordia New" w:hAnsi="Angsana New" w:hint="cs"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537E0" w14:textId="0E8AAA5E" w:rsidR="00F2611C" w:rsidRPr="00440053" w:rsidRDefault="004C25AA" w:rsidP="00B90140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260" w:lineRule="atLeast"/>
              <w:ind w:right="44"/>
              <w:jc w:val="right"/>
              <w:textAlignment w:val="auto"/>
              <w:rPr>
                <w:rFonts w:ascii="Angsana New" w:eastAsia="Cordia New" w:hAnsi="Angsana New"/>
                <w:b/>
                <w:sz w:val="28"/>
                <w:cs/>
                <w:lang w:val="en-GB"/>
              </w:rPr>
            </w:pPr>
            <w:r w:rsidRPr="00440053">
              <w:rPr>
                <w:rFonts w:ascii="Angsana New" w:eastAsia="Cordia New" w:hAnsi="Angsana New"/>
                <w:b/>
                <w:sz w:val="28"/>
                <w:lang w:val="en-GB"/>
              </w:rPr>
              <w:t>4,557</w:t>
            </w:r>
          </w:p>
        </w:tc>
        <w:tc>
          <w:tcPr>
            <w:tcW w:w="270" w:type="dxa"/>
            <w:vAlign w:val="bottom"/>
          </w:tcPr>
          <w:p w14:paraId="745D2BC4" w14:textId="77777777" w:rsidR="00F2611C" w:rsidRPr="00440053" w:rsidRDefault="00F2611C" w:rsidP="00440053">
            <w:pPr>
              <w:tabs>
                <w:tab w:val="decimal" w:pos="1350"/>
                <w:tab w:val="left" w:pos="1465"/>
              </w:tabs>
              <w:overflowPunct/>
              <w:autoSpaceDE/>
              <w:autoSpaceDN/>
              <w:adjustRightInd/>
              <w:spacing w:line="320" w:lineRule="exact"/>
              <w:ind w:right="94"/>
              <w:jc w:val="right"/>
              <w:textAlignment w:val="auto"/>
              <w:rPr>
                <w:rFonts w:ascii="Angsana New" w:eastAsia="Cordia New" w:hAnsi="Angsana New"/>
                <w:b/>
                <w:sz w:val="28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50287" w14:textId="7284A93C" w:rsidR="00F2611C" w:rsidRPr="00440053" w:rsidRDefault="00F2611C" w:rsidP="00B90140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260" w:lineRule="atLeast"/>
              <w:ind w:right="44"/>
              <w:jc w:val="right"/>
              <w:textAlignment w:val="auto"/>
              <w:rPr>
                <w:rFonts w:ascii="Angsana New" w:eastAsia="Cordia New" w:hAnsi="Angsana New"/>
                <w:b/>
                <w:sz w:val="28"/>
                <w:lang w:val="en-GB"/>
              </w:rPr>
            </w:pPr>
            <w:r w:rsidRPr="00440053">
              <w:rPr>
                <w:rFonts w:ascii="Angsana New" w:eastAsia="Cordia New" w:hAnsi="Angsana New"/>
                <w:b/>
                <w:sz w:val="28"/>
                <w:lang w:val="en-GB"/>
              </w:rPr>
              <w:t>5,696</w:t>
            </w:r>
          </w:p>
        </w:tc>
      </w:tr>
      <w:bookmarkEnd w:id="8"/>
    </w:tbl>
    <w:p w14:paraId="2D9739C4" w14:textId="77777777" w:rsidR="00E50A67" w:rsidRDefault="00E50A67" w:rsidP="00E50A67">
      <w:pPr>
        <w:ind w:left="900" w:hanging="540"/>
        <w:jc w:val="thaiDistribute"/>
        <w:rPr>
          <w:rFonts w:asciiTheme="majorBidi" w:hAnsiTheme="majorBidi" w:cstheme="majorBidi"/>
          <w:sz w:val="28"/>
        </w:rPr>
      </w:pPr>
    </w:p>
    <w:p w14:paraId="1433AE9C" w14:textId="7DB690C0" w:rsidR="00422E75" w:rsidRPr="00AB59EA" w:rsidRDefault="003730B2" w:rsidP="00BD263C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Theme="majorBidi" w:hAnsiTheme="majorBidi" w:cstheme="majorBidi"/>
          <w:sz w:val="28"/>
        </w:rPr>
        <w:t>3</w:t>
      </w:r>
      <w:r w:rsidR="009947E4">
        <w:rPr>
          <w:rFonts w:asciiTheme="majorBidi" w:hAnsiTheme="majorBidi" w:cstheme="majorBidi"/>
          <w:sz w:val="28"/>
        </w:rPr>
        <w:t>0</w:t>
      </w:r>
      <w:r w:rsidR="00FA1CAF" w:rsidRPr="00620EBA">
        <w:rPr>
          <w:rFonts w:asciiTheme="majorBidi" w:hAnsiTheme="majorBidi" w:cstheme="majorBidi"/>
          <w:sz w:val="28"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</w:rPr>
        <w:t>.</w:t>
      </w:r>
      <w:r w:rsidR="00E357AA">
        <w:rPr>
          <w:rFonts w:asciiTheme="majorBidi" w:hAnsiTheme="majorBidi" w:cstheme="majorBidi" w:hint="cs"/>
          <w:sz w:val="28"/>
        </w:rPr>
        <w:t>2</w:t>
      </w:r>
      <w:r w:rsidR="004415F7">
        <w:rPr>
          <w:rFonts w:asciiTheme="majorBidi" w:hAnsiTheme="majorBidi" w:cstheme="majorBidi"/>
          <w:sz w:val="28"/>
        </w:rPr>
        <w:tab/>
      </w:r>
      <w:r w:rsidR="00331783" w:rsidRPr="000B1550">
        <w:rPr>
          <w:rFonts w:ascii="Angsana New" w:hAnsi="Angsana New" w:hint="cs"/>
          <w:sz w:val="28"/>
          <w:cs/>
        </w:rPr>
        <w:t>บริษัท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พระแสงกรีน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พาวเวอร์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จำกัด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15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และสามารถต่อสัญญาเพิ่มคราวละ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10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</w:p>
    <w:p w14:paraId="690EA37E" w14:textId="77777777" w:rsidR="006F412F" w:rsidRDefault="006F41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9482EF0" w14:textId="4306704A" w:rsidR="00347765" w:rsidRPr="00BE55F6" w:rsidRDefault="00347765" w:rsidP="00D544B1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3CFD1B27" w14:textId="3B8615BB" w:rsidR="008F427C" w:rsidRPr="008F427C" w:rsidRDefault="008F427C" w:rsidP="008F427C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F427C">
        <w:rPr>
          <w:rFonts w:asciiTheme="majorBidi" w:hAnsiTheme="majorBidi" w:cstheme="majorBidi" w:hint="cs"/>
          <w:sz w:val="28"/>
          <w:cs/>
        </w:rPr>
        <w:t>ณ</w:t>
      </w:r>
      <w:r w:rsidRPr="008F427C">
        <w:rPr>
          <w:rFonts w:asciiTheme="majorBidi" w:hAnsiTheme="majorBidi" w:cstheme="majorBidi"/>
          <w:sz w:val="28"/>
          <w:cs/>
        </w:rPr>
        <w:t xml:space="preserve"> วันที่ </w:t>
      </w:r>
      <w:r w:rsidRPr="008F427C">
        <w:rPr>
          <w:rFonts w:asciiTheme="majorBidi" w:hAnsiTheme="majorBidi" w:cstheme="majorBidi"/>
          <w:sz w:val="28"/>
        </w:rPr>
        <w:t xml:space="preserve">31 </w:t>
      </w:r>
      <w:r w:rsidRPr="008F427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8F427C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  <w:r w:rsidRPr="008F427C">
        <w:rPr>
          <w:rFonts w:asciiTheme="majorBidi" w:hAnsiTheme="majorBidi" w:cstheme="majorBidi"/>
          <w:sz w:val="28"/>
        </w:rPr>
        <w:t xml:space="preserve"> </w:t>
      </w:r>
      <w:r w:rsidRPr="008F427C">
        <w:rPr>
          <w:rFonts w:asciiTheme="majorBidi" w:hAnsiTheme="majorBidi" w:cstheme="majorBidi"/>
          <w:sz w:val="28"/>
          <w:cs/>
        </w:rPr>
        <w:t>และ</w:t>
      </w:r>
      <w:r w:rsidRPr="008F427C">
        <w:rPr>
          <w:rFonts w:asciiTheme="majorBidi" w:hAnsiTheme="majorBidi" w:cstheme="majorBidi" w:hint="cs"/>
          <w:sz w:val="28"/>
          <w:cs/>
        </w:rPr>
        <w:t xml:space="preserve"> </w:t>
      </w:r>
      <w:r w:rsidRPr="008F427C">
        <w:rPr>
          <w:rFonts w:asciiTheme="majorBidi" w:hAnsiTheme="majorBidi" w:cstheme="majorBidi"/>
          <w:sz w:val="28"/>
          <w:cs/>
        </w:rPr>
        <w:t xml:space="preserve">วันที่ </w:t>
      </w:r>
      <w:r w:rsidR="0021307D">
        <w:rPr>
          <w:rFonts w:asciiTheme="majorBidi" w:hAnsiTheme="majorBidi" w:cstheme="majorBidi"/>
          <w:sz w:val="28"/>
        </w:rPr>
        <w:t xml:space="preserve">31 </w:t>
      </w:r>
      <w:r w:rsidR="0021307D">
        <w:rPr>
          <w:rFonts w:asciiTheme="majorBidi" w:hAnsiTheme="majorBidi" w:cstheme="majorBidi"/>
          <w:sz w:val="28"/>
          <w:cs/>
        </w:rPr>
        <w:t xml:space="preserve">ธันวาคม </w:t>
      </w:r>
      <w:r w:rsidR="0021307D">
        <w:rPr>
          <w:rFonts w:asciiTheme="majorBidi" w:hAnsiTheme="majorBidi" w:cstheme="majorBidi"/>
          <w:sz w:val="28"/>
        </w:rPr>
        <w:t>2566</w:t>
      </w:r>
      <w:r w:rsidRPr="008F427C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Pr="008F427C">
        <w:rPr>
          <w:rFonts w:ascii="Angsana New" w:hAnsi="Angsana New" w:hint="cs"/>
          <w:spacing w:val="-4"/>
          <w:sz w:val="28"/>
        </w:rPr>
        <w:t xml:space="preserve"> </w:t>
      </w:r>
      <w:r w:rsidRPr="008F427C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  <w:r w:rsidRPr="008F427C">
        <w:rPr>
          <w:rFonts w:ascii="Angsana New" w:hAnsi="Angsana New"/>
          <w:spacing w:val="-4"/>
          <w:sz w:val="28"/>
        </w:rPr>
        <w:t xml:space="preserve"> </w:t>
      </w:r>
      <w:r w:rsidRPr="008F427C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8F427C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8F427C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F427C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8F427C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2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83"/>
      </w:tblGrid>
      <w:tr w:rsidR="00956835" w:rsidRPr="004517A7" w14:paraId="43E06A53" w14:textId="77777777" w:rsidTr="008F427C">
        <w:trPr>
          <w:tblHeader/>
        </w:trPr>
        <w:tc>
          <w:tcPr>
            <w:tcW w:w="9248" w:type="dxa"/>
            <w:gridSpan w:val="9"/>
            <w:vAlign w:val="bottom"/>
          </w:tcPr>
          <w:p w14:paraId="0B6F3211" w14:textId="77777777" w:rsidR="00956835" w:rsidRPr="004517A7" w:rsidRDefault="00956835" w:rsidP="00595D5E">
            <w:pPr>
              <w:pStyle w:val="BodyTextIndent3"/>
              <w:spacing w:before="0" w:after="0" w:line="276" w:lineRule="auto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56835" w:rsidRPr="004517A7" w14:paraId="026D95B1" w14:textId="77777777" w:rsidTr="00595D5E">
        <w:trPr>
          <w:tblHeader/>
        </w:trPr>
        <w:tc>
          <w:tcPr>
            <w:tcW w:w="2609" w:type="dxa"/>
            <w:vAlign w:val="bottom"/>
          </w:tcPr>
          <w:p w14:paraId="135BDC2E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8"/>
            <w:vAlign w:val="bottom"/>
          </w:tcPr>
          <w:p w14:paraId="461A8503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8F427C">
        <w:trPr>
          <w:tblHeader/>
        </w:trPr>
        <w:tc>
          <w:tcPr>
            <w:tcW w:w="2609" w:type="dxa"/>
            <w:vAlign w:val="bottom"/>
          </w:tcPr>
          <w:p w14:paraId="4114535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43CEC2C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E12E1F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6572EDB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21" w:type="dxa"/>
            <w:gridSpan w:val="2"/>
            <w:vAlign w:val="bottom"/>
          </w:tcPr>
          <w:p w14:paraId="05162F1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567BF" w:rsidRPr="004517A7" w14:paraId="5B17D740" w14:textId="77777777" w:rsidTr="004C1094">
        <w:trPr>
          <w:trHeight w:val="351"/>
          <w:tblHeader/>
        </w:trPr>
        <w:tc>
          <w:tcPr>
            <w:tcW w:w="2609" w:type="dxa"/>
            <w:vAlign w:val="bottom"/>
          </w:tcPr>
          <w:p w14:paraId="27D08CAC" w14:textId="77777777" w:rsidR="00D567BF" w:rsidRPr="004517A7" w:rsidRDefault="00D567BF" w:rsidP="00D567BF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165A0" w14:textId="37699D64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31" w:type="dxa"/>
            <w:vAlign w:val="bottom"/>
          </w:tcPr>
          <w:p w14:paraId="5E945502" w14:textId="06EDFE6F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788" w:type="dxa"/>
            <w:vAlign w:val="bottom"/>
          </w:tcPr>
          <w:p w14:paraId="7B8E1C2B" w14:textId="2FC5BD38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10" w:type="dxa"/>
            <w:vAlign w:val="bottom"/>
          </w:tcPr>
          <w:p w14:paraId="15DB93C9" w14:textId="170F72AF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09" w:type="dxa"/>
            <w:vAlign w:val="bottom"/>
          </w:tcPr>
          <w:p w14:paraId="23C14ABB" w14:textId="18BA08F0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70" w:type="dxa"/>
            <w:vAlign w:val="bottom"/>
          </w:tcPr>
          <w:p w14:paraId="495CB110" w14:textId="715B5AA8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38" w:type="dxa"/>
            <w:vAlign w:val="bottom"/>
          </w:tcPr>
          <w:p w14:paraId="04019772" w14:textId="123606D1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83" w:type="dxa"/>
            <w:vAlign w:val="bottom"/>
          </w:tcPr>
          <w:p w14:paraId="4C1BA1B7" w14:textId="2B26CE4D" w:rsidR="00D567BF" w:rsidRPr="004517A7" w:rsidRDefault="00D567BF" w:rsidP="00D567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D567BF" w:rsidRPr="004517A7" w14:paraId="6588A29E" w14:textId="77777777" w:rsidTr="008F427C">
        <w:tc>
          <w:tcPr>
            <w:tcW w:w="3419" w:type="dxa"/>
            <w:gridSpan w:val="2"/>
            <w:vAlign w:val="bottom"/>
          </w:tcPr>
          <w:p w14:paraId="3DB8147F" w14:textId="77777777" w:rsidR="0083075D" w:rsidRDefault="00D567BF" w:rsidP="00D567BF">
            <w:pPr>
              <w:spacing w:line="276" w:lineRule="auto"/>
              <w:ind w:right="40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สินทรัพย์ที่วัดมูลค่าด้วย</w:t>
            </w:r>
          </w:p>
          <w:p w14:paraId="701D7223" w14:textId="14207F15" w:rsidR="00D567BF" w:rsidRPr="00C428B1" w:rsidRDefault="00D567BF" w:rsidP="0083075D">
            <w:pPr>
              <w:spacing w:line="276" w:lineRule="auto"/>
              <w:ind w:left="160" w:right="40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มูลค่ายุติธรรม </w:t>
            </w:r>
          </w:p>
        </w:tc>
        <w:tc>
          <w:tcPr>
            <w:tcW w:w="831" w:type="dxa"/>
            <w:vAlign w:val="bottom"/>
          </w:tcPr>
          <w:p w14:paraId="34B08ACC" w14:textId="77777777" w:rsidR="00D567BF" w:rsidRPr="00C428B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D567BF" w:rsidRPr="00C428B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D567BF" w:rsidRPr="00C428B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D567BF" w:rsidRPr="00C428B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D567BF" w:rsidRPr="00C428B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D567BF" w:rsidRPr="00C428B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83" w:type="dxa"/>
            <w:vAlign w:val="bottom"/>
          </w:tcPr>
          <w:p w14:paraId="6239FC15" w14:textId="77777777" w:rsidR="00D567BF" w:rsidRPr="00C428B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D567BF" w:rsidRPr="004517A7" w14:paraId="1F8929E9" w14:textId="77777777" w:rsidTr="008F427C">
        <w:tc>
          <w:tcPr>
            <w:tcW w:w="2609" w:type="dxa"/>
            <w:vAlign w:val="bottom"/>
          </w:tcPr>
          <w:p w14:paraId="2EEC8A69" w14:textId="77777777" w:rsidR="00D567BF" w:rsidRPr="00C428B1" w:rsidRDefault="00D567BF" w:rsidP="00D567BF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386B6A3" w14:textId="77777777" w:rsidR="00D567BF" w:rsidRPr="00C428B1" w:rsidRDefault="00D567BF" w:rsidP="00D567BF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5B6A256E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25206292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095404BD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1455F423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4C39B6B9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70" w:type="dxa"/>
            <w:vAlign w:val="bottom"/>
          </w:tcPr>
          <w:p w14:paraId="77EE3D12" w14:textId="223D63D3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38" w:type="dxa"/>
            <w:vAlign w:val="bottom"/>
          </w:tcPr>
          <w:p w14:paraId="09A9E077" w14:textId="06DE884F" w:rsidR="00D567BF" w:rsidRPr="00ED6D91" w:rsidRDefault="009153C9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32</w:t>
            </w:r>
          </w:p>
        </w:tc>
        <w:tc>
          <w:tcPr>
            <w:tcW w:w="883" w:type="dxa"/>
            <w:vAlign w:val="bottom"/>
          </w:tcPr>
          <w:p w14:paraId="5514F1B2" w14:textId="620BC9A3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</w:tr>
      <w:tr w:rsidR="00D567BF" w:rsidRPr="004517A7" w14:paraId="7DF0B294" w14:textId="77777777" w:rsidTr="008F427C">
        <w:trPr>
          <w:trHeight w:val="369"/>
        </w:trPr>
        <w:tc>
          <w:tcPr>
            <w:tcW w:w="2609" w:type="dxa"/>
            <w:vAlign w:val="bottom"/>
          </w:tcPr>
          <w:p w14:paraId="6C1986DD" w14:textId="77777777" w:rsidR="00D567BF" w:rsidRPr="00C428B1" w:rsidRDefault="00D567BF" w:rsidP="00D567BF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122AC800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66724837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7A56E674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319</w:t>
            </w:r>
          </w:p>
        </w:tc>
        <w:tc>
          <w:tcPr>
            <w:tcW w:w="810" w:type="dxa"/>
            <w:vAlign w:val="bottom"/>
          </w:tcPr>
          <w:p w14:paraId="4BB3E475" w14:textId="21A5C190" w:rsidR="00D567BF" w:rsidRPr="00ED6D91" w:rsidRDefault="00FE1486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319</w:t>
            </w:r>
          </w:p>
        </w:tc>
        <w:tc>
          <w:tcPr>
            <w:tcW w:w="809" w:type="dxa"/>
            <w:vAlign w:val="bottom"/>
          </w:tcPr>
          <w:p w14:paraId="4F502E06" w14:textId="6023D7E1" w:rsidR="00D567BF" w:rsidRPr="00ED6D91" w:rsidRDefault="00F06D5D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2028DFF" w14:textId="282B6D18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470E461B" w14:textId="1D87731B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319</w:t>
            </w:r>
          </w:p>
        </w:tc>
        <w:tc>
          <w:tcPr>
            <w:tcW w:w="883" w:type="dxa"/>
            <w:vAlign w:val="bottom"/>
          </w:tcPr>
          <w:p w14:paraId="09A444D1" w14:textId="79436C6B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</w:tr>
      <w:tr w:rsidR="00D567BF" w:rsidRPr="004517A7" w14:paraId="63A05D52" w14:textId="77777777" w:rsidTr="008F427C">
        <w:trPr>
          <w:trHeight w:val="387"/>
        </w:trPr>
        <w:tc>
          <w:tcPr>
            <w:tcW w:w="2609" w:type="dxa"/>
            <w:vAlign w:val="bottom"/>
          </w:tcPr>
          <w:p w14:paraId="15FFE1DD" w14:textId="77777777" w:rsidR="00D567BF" w:rsidRPr="00C428B1" w:rsidRDefault="00D567BF" w:rsidP="00D567BF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0E477614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49494344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67440DA1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199</w:t>
            </w:r>
          </w:p>
        </w:tc>
        <w:tc>
          <w:tcPr>
            <w:tcW w:w="810" w:type="dxa"/>
            <w:vAlign w:val="bottom"/>
          </w:tcPr>
          <w:p w14:paraId="2F53C514" w14:textId="4F7BF620" w:rsidR="00D567BF" w:rsidRPr="00ED6D91" w:rsidRDefault="00FE1486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203</w:t>
            </w:r>
          </w:p>
        </w:tc>
        <w:tc>
          <w:tcPr>
            <w:tcW w:w="809" w:type="dxa"/>
            <w:vAlign w:val="bottom"/>
          </w:tcPr>
          <w:p w14:paraId="3BBC5C9E" w14:textId="5A1DB7D1" w:rsidR="00D567BF" w:rsidRPr="00ED6D91" w:rsidRDefault="00F06D5D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439F6C2" w14:textId="25050A96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073A7068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199</w:t>
            </w:r>
          </w:p>
        </w:tc>
        <w:tc>
          <w:tcPr>
            <w:tcW w:w="883" w:type="dxa"/>
            <w:vAlign w:val="bottom"/>
          </w:tcPr>
          <w:p w14:paraId="1A5901A2" w14:textId="2AA34EE4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20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3</w:t>
            </w:r>
          </w:p>
        </w:tc>
      </w:tr>
      <w:tr w:rsidR="00D567BF" w:rsidRPr="004517A7" w14:paraId="018C06C3" w14:textId="77777777" w:rsidTr="008F427C">
        <w:tc>
          <w:tcPr>
            <w:tcW w:w="2609" w:type="dxa"/>
            <w:vAlign w:val="bottom"/>
          </w:tcPr>
          <w:p w14:paraId="76C78B82" w14:textId="77777777" w:rsidR="00D567BF" w:rsidRPr="00C428B1" w:rsidRDefault="00D567BF" w:rsidP="00D567B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66899B14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1AA66704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38CBD99E" w:rsidR="00D567BF" w:rsidRPr="00ED6D91" w:rsidRDefault="00C82964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287D8A6A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43385CAD" w:rsidR="00D567BF" w:rsidRPr="00ED6D91" w:rsidRDefault="00F06D5D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59</w:t>
            </w:r>
          </w:p>
        </w:tc>
        <w:tc>
          <w:tcPr>
            <w:tcW w:w="870" w:type="dxa"/>
            <w:vAlign w:val="bottom"/>
          </w:tcPr>
          <w:p w14:paraId="4FB2808E" w14:textId="26D4831F" w:rsidR="00D567BF" w:rsidRPr="00ED6D91" w:rsidRDefault="00821B14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60</w:t>
            </w:r>
          </w:p>
        </w:tc>
        <w:tc>
          <w:tcPr>
            <w:tcW w:w="838" w:type="dxa"/>
            <w:vAlign w:val="bottom"/>
          </w:tcPr>
          <w:p w14:paraId="0DFAA972" w14:textId="0B2F2ED9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59</w:t>
            </w:r>
          </w:p>
        </w:tc>
        <w:tc>
          <w:tcPr>
            <w:tcW w:w="883" w:type="dxa"/>
            <w:vAlign w:val="bottom"/>
          </w:tcPr>
          <w:p w14:paraId="6443366E" w14:textId="56164AC8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0</w:t>
            </w:r>
          </w:p>
        </w:tc>
      </w:tr>
      <w:tr w:rsidR="00D567BF" w:rsidRPr="004517A7" w14:paraId="095ADDA2" w14:textId="77777777" w:rsidTr="008F427C">
        <w:tc>
          <w:tcPr>
            <w:tcW w:w="2609" w:type="dxa"/>
            <w:vAlign w:val="bottom"/>
          </w:tcPr>
          <w:p w14:paraId="73EC106C" w14:textId="77777777" w:rsidR="00D567BF" w:rsidRPr="00C428B1" w:rsidRDefault="00D567BF" w:rsidP="00D567B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480F48D9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7CCAB9B9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5F62BBF4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18</w:t>
            </w:r>
          </w:p>
        </w:tc>
        <w:tc>
          <w:tcPr>
            <w:tcW w:w="810" w:type="dxa"/>
            <w:vAlign w:val="bottom"/>
          </w:tcPr>
          <w:p w14:paraId="38B90848" w14:textId="0DE5CA29" w:rsidR="00D567BF" w:rsidRPr="00ED6D91" w:rsidRDefault="00FE1486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19</w:t>
            </w:r>
          </w:p>
        </w:tc>
        <w:tc>
          <w:tcPr>
            <w:tcW w:w="809" w:type="dxa"/>
            <w:vAlign w:val="bottom"/>
          </w:tcPr>
          <w:p w14:paraId="2D7F8D92" w14:textId="644838E7" w:rsidR="00D567BF" w:rsidRPr="00ED6D91" w:rsidRDefault="00F06D5D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7170D292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1F39057C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18</w:t>
            </w:r>
          </w:p>
        </w:tc>
        <w:tc>
          <w:tcPr>
            <w:tcW w:w="883" w:type="dxa"/>
            <w:vAlign w:val="bottom"/>
          </w:tcPr>
          <w:p w14:paraId="7B79C3D6" w14:textId="303FBF36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</w:tr>
      <w:tr w:rsidR="00D567BF" w:rsidRPr="004517A7" w14:paraId="535CEBD3" w14:textId="77777777" w:rsidTr="008F427C">
        <w:tc>
          <w:tcPr>
            <w:tcW w:w="2609" w:type="dxa"/>
            <w:vAlign w:val="bottom"/>
          </w:tcPr>
          <w:p w14:paraId="7DF5511C" w14:textId="77777777" w:rsidR="00D567BF" w:rsidRPr="00C428B1" w:rsidRDefault="00D567BF" w:rsidP="00D567B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0D6A8CF8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0843F408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69D173DA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226DECFD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62149DFC" w:rsidR="00D567BF" w:rsidRPr="00ED6D91" w:rsidRDefault="00F06D5D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56</w:t>
            </w:r>
          </w:p>
        </w:tc>
        <w:tc>
          <w:tcPr>
            <w:tcW w:w="870" w:type="dxa"/>
            <w:vAlign w:val="bottom"/>
          </w:tcPr>
          <w:p w14:paraId="0AD77A64" w14:textId="40EA64F5" w:rsidR="00D567BF" w:rsidRPr="00ED6D91" w:rsidRDefault="00821B14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57</w:t>
            </w:r>
          </w:p>
        </w:tc>
        <w:tc>
          <w:tcPr>
            <w:tcW w:w="838" w:type="dxa"/>
            <w:vAlign w:val="bottom"/>
          </w:tcPr>
          <w:p w14:paraId="077F0F5F" w14:textId="0CA6D3FD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56</w:t>
            </w:r>
          </w:p>
        </w:tc>
        <w:tc>
          <w:tcPr>
            <w:tcW w:w="883" w:type="dxa"/>
            <w:vAlign w:val="bottom"/>
          </w:tcPr>
          <w:p w14:paraId="307D561A" w14:textId="18974B51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7</w:t>
            </w:r>
          </w:p>
        </w:tc>
      </w:tr>
      <w:tr w:rsidR="00D567BF" w:rsidRPr="004517A7" w14:paraId="31E43681" w14:textId="77777777" w:rsidTr="008F427C">
        <w:tc>
          <w:tcPr>
            <w:tcW w:w="2609" w:type="dxa"/>
            <w:vAlign w:val="bottom"/>
          </w:tcPr>
          <w:p w14:paraId="2ECFE953" w14:textId="77777777" w:rsidR="00D567BF" w:rsidRPr="00C428B1" w:rsidRDefault="00D567BF" w:rsidP="00D567B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4BAEBB4B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31F59A45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3C66CD44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1,22</w:t>
            </w:r>
            <w:r w:rsidR="00666606">
              <w:rPr>
                <w:rFonts w:asciiTheme="majorBidi" w:eastAsia="Times New Roman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20020842" w14:textId="273647CD" w:rsidR="00D567BF" w:rsidRPr="00ED6D91" w:rsidRDefault="00FE1486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1,22</w:t>
            </w:r>
            <w:r w:rsidR="00E0112D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</w:p>
        </w:tc>
        <w:tc>
          <w:tcPr>
            <w:tcW w:w="809" w:type="dxa"/>
            <w:vAlign w:val="bottom"/>
          </w:tcPr>
          <w:p w14:paraId="09039A48" w14:textId="4BFDB9DE" w:rsidR="00D567BF" w:rsidRPr="00ED6D91" w:rsidRDefault="00F06D5D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2C4E57B9" w:rsidR="00D567BF" w:rsidRPr="00ED6D91" w:rsidRDefault="00D567BF" w:rsidP="00D567B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0ED921D7" w:rsidR="00D567BF" w:rsidRPr="00ED6D91" w:rsidRDefault="00C82964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1,22</w:t>
            </w:r>
            <w:r w:rsidR="00666606">
              <w:rPr>
                <w:rFonts w:asciiTheme="majorBidi" w:eastAsia="Times New Roman" w:hAnsiTheme="majorBidi" w:cstheme="majorBidi"/>
                <w:kern w:val="28"/>
                <w:sz w:val="28"/>
              </w:rPr>
              <w:t>3</w:t>
            </w:r>
          </w:p>
        </w:tc>
        <w:tc>
          <w:tcPr>
            <w:tcW w:w="883" w:type="dxa"/>
            <w:vAlign w:val="bottom"/>
          </w:tcPr>
          <w:p w14:paraId="58258174" w14:textId="20301A33" w:rsidR="00D567BF" w:rsidRPr="00ED6D91" w:rsidRDefault="00D567BF" w:rsidP="00D567B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1,22</w:t>
            </w:r>
            <w:r w:rsidR="00E0112D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</w:p>
        </w:tc>
      </w:tr>
    </w:tbl>
    <w:p w14:paraId="2C02D153" w14:textId="406432E7" w:rsidR="00404551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942AB6">
        <w:rPr>
          <w:rFonts w:asciiTheme="majorBidi" w:hAnsiTheme="majorBidi" w:cstheme="majorBidi"/>
          <w:sz w:val="28"/>
        </w:rPr>
        <w:t xml:space="preserve">   </w:t>
      </w:r>
      <w:r>
        <w:rPr>
          <w:rFonts w:asciiTheme="majorBidi" w:hAnsiTheme="majorBidi" w:cstheme="majorBidi"/>
          <w:sz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0C636662" w14:textId="77777777" w:rsidR="007A22F6" w:rsidRDefault="007A22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3E584CC" w14:textId="62CDCDF7" w:rsidR="008A161F" w:rsidRDefault="003F380C" w:rsidP="00D544B1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</w:t>
      </w:r>
    </w:p>
    <w:p w14:paraId="7B538136" w14:textId="77777777" w:rsidR="00EB542A" w:rsidRPr="00657820" w:rsidRDefault="00EB542A" w:rsidP="00EB542A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5C7E8429" w14:textId="7D04E5E3" w:rsidR="00D70E95" w:rsidRPr="00B90E31" w:rsidRDefault="00D70E95" w:rsidP="00D70E9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sz w:val="28"/>
        </w:rPr>
      </w:pPr>
      <w:r w:rsidRPr="00B90E31">
        <w:rPr>
          <w:rFonts w:ascii="Angsana New" w:hAnsi="Angsana New"/>
          <w:sz w:val="28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 ณ วันที่</w:t>
      </w:r>
      <w:r w:rsidR="00565A33">
        <w:rPr>
          <w:rFonts w:ascii="Angsana New" w:hAnsi="Angsana New"/>
          <w:sz w:val="28"/>
        </w:rPr>
        <w:t xml:space="preserve"> 31 </w:t>
      </w:r>
      <w:r w:rsidRPr="00B90E31">
        <w:rPr>
          <w:rFonts w:ascii="Angsana New" w:hAnsi="Angsana New"/>
          <w:sz w:val="28"/>
          <w:cs/>
        </w:rPr>
        <w:t xml:space="preserve">มีนาคม </w:t>
      </w:r>
      <w:r w:rsidR="00C54D2F" w:rsidRPr="00B90E31">
        <w:rPr>
          <w:rFonts w:ascii="Angsana New" w:hAnsi="Angsana New"/>
          <w:sz w:val="28"/>
        </w:rPr>
        <w:t>2567</w:t>
      </w:r>
      <w:r w:rsidRPr="00B90E31">
        <w:rPr>
          <w:rFonts w:ascii="Angsana New" w:hAnsi="Angsana New"/>
          <w:sz w:val="28"/>
          <w:cs/>
        </w:rPr>
        <w:t xml:space="preserve"> และวันที่</w:t>
      </w:r>
      <w:r w:rsidR="00565A33">
        <w:rPr>
          <w:rFonts w:ascii="Angsana New" w:hAnsi="Angsana New"/>
          <w:sz w:val="28"/>
        </w:rPr>
        <w:t xml:space="preserve"> 31 </w:t>
      </w:r>
      <w:r w:rsidRPr="00B90E31">
        <w:rPr>
          <w:rFonts w:ascii="Angsana New" w:hAnsi="Angsana New"/>
          <w:sz w:val="28"/>
          <w:cs/>
        </w:rPr>
        <w:t>ธันวาคม</w:t>
      </w:r>
      <w:r w:rsidR="00565A33">
        <w:rPr>
          <w:rFonts w:ascii="Angsana New" w:hAnsi="Angsana New"/>
          <w:sz w:val="28"/>
        </w:rPr>
        <w:t xml:space="preserve"> 2566</w:t>
      </w:r>
    </w:p>
    <w:tbl>
      <w:tblPr>
        <w:tblW w:w="1053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99"/>
        <w:gridCol w:w="1080"/>
        <w:gridCol w:w="1080"/>
        <w:gridCol w:w="900"/>
        <w:gridCol w:w="810"/>
        <w:gridCol w:w="1080"/>
        <w:gridCol w:w="1158"/>
        <w:gridCol w:w="900"/>
        <w:gridCol w:w="828"/>
      </w:tblGrid>
      <w:tr w:rsidR="00F279AE" w:rsidRPr="005F61F0" w14:paraId="1003AD81" w14:textId="77777777">
        <w:tc>
          <w:tcPr>
            <w:tcW w:w="2699" w:type="dxa"/>
          </w:tcPr>
          <w:p w14:paraId="362F14FA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7448D2B" w14:textId="77777777" w:rsidR="00F279AE" w:rsidRPr="005F61F0" w:rsidRDefault="00F279AE" w:rsidP="004B0C8A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6" w:type="dxa"/>
            <w:gridSpan w:val="4"/>
          </w:tcPr>
          <w:p w14:paraId="2BE87600" w14:textId="77777777" w:rsidR="00F279AE" w:rsidRPr="005F61F0" w:rsidRDefault="00F279AE" w:rsidP="004B0C8A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F279AE" w:rsidRPr="005F61F0" w14:paraId="60F18EE4" w14:textId="77777777">
        <w:tc>
          <w:tcPr>
            <w:tcW w:w="2699" w:type="dxa"/>
          </w:tcPr>
          <w:p w14:paraId="7823D69F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6" w:type="dxa"/>
            <w:gridSpan w:val="8"/>
            <w:vAlign w:val="bottom"/>
          </w:tcPr>
          <w:p w14:paraId="11ED8AC6" w14:textId="77777777" w:rsidR="00F279AE" w:rsidRPr="005F61F0" w:rsidRDefault="00F279AE" w:rsidP="004B0C8A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279AE" w:rsidRPr="005F61F0" w14:paraId="3AA73B06" w14:textId="77777777">
        <w:tc>
          <w:tcPr>
            <w:tcW w:w="2699" w:type="dxa"/>
          </w:tcPr>
          <w:p w14:paraId="2E03AD2D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5E1763D9" w14:textId="682D710E" w:rsidR="00F279AE" w:rsidRPr="005F61F0" w:rsidRDefault="005800E3" w:rsidP="004B0C8A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="00F279AE" w:rsidRPr="005F61F0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มีนาคม</w:t>
            </w:r>
            <w:r w:rsidR="00F279AE" w:rsidRPr="005F61F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F279AE"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</w:t>
            </w:r>
          </w:p>
        </w:tc>
        <w:tc>
          <w:tcPr>
            <w:tcW w:w="3966" w:type="dxa"/>
            <w:gridSpan w:val="4"/>
            <w:vAlign w:val="bottom"/>
          </w:tcPr>
          <w:p w14:paraId="425E6721" w14:textId="2CC3E83F" w:rsidR="00F279AE" w:rsidRPr="005F61F0" w:rsidRDefault="005800E3" w:rsidP="004B0C8A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="00F279AE" w:rsidRPr="005F61F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279AE"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F279AE" w:rsidRPr="005F61F0">
              <w:rPr>
                <w:rFonts w:asciiTheme="majorBidi" w:hAnsiTheme="majorBidi" w:cstheme="majorBidi"/>
                <w:szCs w:val="24"/>
              </w:rPr>
              <w:t>256</w:t>
            </w:r>
            <w:r w:rsidR="003F41D3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279AE" w:rsidRPr="005F61F0" w14:paraId="39BA837F" w14:textId="77777777">
        <w:tc>
          <w:tcPr>
            <w:tcW w:w="2699" w:type="dxa"/>
          </w:tcPr>
          <w:p w14:paraId="3C902D72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2C4735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7B47918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61967A71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64E42108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ED423E6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4B71E8EC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6C0192AE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1364FB19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2401B87D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158" w:type="dxa"/>
            <w:vAlign w:val="bottom"/>
          </w:tcPr>
          <w:p w14:paraId="710F550B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43E8BB1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</w:t>
            </w:r>
          </w:p>
          <w:p w14:paraId="1E81F984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</w:p>
          <w:p w14:paraId="7B4E0C4D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7C3ACD85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28" w:type="dxa"/>
            <w:vAlign w:val="bottom"/>
          </w:tcPr>
          <w:p w14:paraId="76EB68B7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401D28FF" w14:textId="77777777" w:rsidR="00F279AE" w:rsidRPr="005F61F0" w:rsidRDefault="00F279AE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F279AE" w:rsidRPr="005F61F0" w14:paraId="072E4929" w14:textId="77777777">
        <w:tc>
          <w:tcPr>
            <w:tcW w:w="2699" w:type="dxa"/>
          </w:tcPr>
          <w:p w14:paraId="43537634" w14:textId="77777777" w:rsidR="00F279AE" w:rsidRPr="005F61F0" w:rsidRDefault="00F279AE" w:rsidP="004B0C8A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3EA8546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0707CD36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15850FB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44278826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B9EE0EA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592732F2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FDA41C2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28" w:type="dxa"/>
          </w:tcPr>
          <w:p w14:paraId="03199323" w14:textId="77777777" w:rsidR="00F279AE" w:rsidRPr="005F61F0" w:rsidRDefault="00F279AE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5800E3" w:rsidRPr="005F61F0" w14:paraId="40A81A45" w14:textId="77777777">
        <w:trPr>
          <w:trHeight w:val="279"/>
        </w:trPr>
        <w:tc>
          <w:tcPr>
            <w:tcW w:w="2699" w:type="dxa"/>
          </w:tcPr>
          <w:p w14:paraId="15B95A27" w14:textId="77777777" w:rsidR="005800E3" w:rsidRPr="005F61F0" w:rsidRDefault="005800E3" w:rsidP="005800E3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02C453BE" w14:textId="76F326D1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0CD527D" w14:textId="10A37E00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E258EC" w14:textId="443CCDD7" w:rsidR="005800E3" w:rsidRPr="005F61F0" w:rsidRDefault="00803A07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0" w:type="dxa"/>
            <w:vAlign w:val="bottom"/>
          </w:tcPr>
          <w:p w14:paraId="497A1DD1" w14:textId="177DC025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1080" w:type="dxa"/>
            <w:vAlign w:val="bottom"/>
          </w:tcPr>
          <w:p w14:paraId="6CD6AAB9" w14:textId="6F022AFE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2606635" w14:textId="2798D151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73DC16A" w14:textId="7B8FE31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  <w:tc>
          <w:tcPr>
            <w:tcW w:w="828" w:type="dxa"/>
            <w:vAlign w:val="bottom"/>
          </w:tcPr>
          <w:p w14:paraId="2731E843" w14:textId="02D8FC9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</w:tr>
      <w:tr w:rsidR="005800E3" w:rsidRPr="005F61F0" w14:paraId="07ECFB3D" w14:textId="77777777">
        <w:tc>
          <w:tcPr>
            <w:tcW w:w="2699" w:type="dxa"/>
          </w:tcPr>
          <w:p w14:paraId="0C04B14C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2B125720" w14:textId="6925206D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9A52809" w14:textId="6B25761A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FFDD110" w14:textId="6749244B" w:rsidR="005800E3" w:rsidRPr="005F61F0" w:rsidRDefault="00A20631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129</w:t>
            </w:r>
          </w:p>
        </w:tc>
        <w:tc>
          <w:tcPr>
            <w:tcW w:w="810" w:type="dxa"/>
            <w:vAlign w:val="bottom"/>
          </w:tcPr>
          <w:p w14:paraId="574A2CF3" w14:textId="381C98B6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129</w:t>
            </w:r>
          </w:p>
        </w:tc>
        <w:tc>
          <w:tcPr>
            <w:tcW w:w="1080" w:type="dxa"/>
            <w:vAlign w:val="bottom"/>
          </w:tcPr>
          <w:p w14:paraId="53AB53D2" w14:textId="28B4045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EBB8E8E" w14:textId="1E583D94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58D3AD" w14:textId="21C8E38E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  <w:tc>
          <w:tcPr>
            <w:tcW w:w="828" w:type="dxa"/>
            <w:vAlign w:val="bottom"/>
          </w:tcPr>
          <w:p w14:paraId="66BD5183" w14:textId="39EB6895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</w:tr>
      <w:tr w:rsidR="005800E3" w:rsidRPr="005F61F0" w14:paraId="319172CB" w14:textId="77777777">
        <w:tc>
          <w:tcPr>
            <w:tcW w:w="2699" w:type="dxa"/>
          </w:tcPr>
          <w:p w14:paraId="296F152C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258C13CD" w14:textId="24F07813" w:rsidR="005800E3" w:rsidRPr="005F61F0" w:rsidRDefault="005800E3" w:rsidP="005800E3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9E058A6" w14:textId="5059E338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EB57C1E" w14:textId="1730B4D1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67845C" w14:textId="7D4F593A" w:rsidR="005800E3" w:rsidRPr="005F61F0" w:rsidRDefault="00A20631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054D81D6" w14:textId="7E581733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80" w:type="dxa"/>
            <w:vAlign w:val="bottom"/>
          </w:tcPr>
          <w:p w14:paraId="097A9C01" w14:textId="0BABCF22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FBF7AC0" w14:textId="08E24CA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FD4EDEB" w14:textId="5503AEE2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28" w:type="dxa"/>
            <w:vAlign w:val="bottom"/>
          </w:tcPr>
          <w:p w14:paraId="16B825DE" w14:textId="351CF7AB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5800E3" w:rsidRPr="005F61F0" w14:paraId="01A37EC7" w14:textId="77777777">
        <w:tc>
          <w:tcPr>
            <w:tcW w:w="2699" w:type="dxa"/>
          </w:tcPr>
          <w:p w14:paraId="33ED919D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BF812E5" w14:textId="1D31856E" w:rsidR="005800E3" w:rsidRPr="005F61F0" w:rsidRDefault="005800E3" w:rsidP="005800E3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36F9B362" w14:textId="236EAB38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63886D" w14:textId="429562A8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9757E90" w14:textId="681EF530" w:rsidR="005800E3" w:rsidRPr="005F61F0" w:rsidRDefault="00A20631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vAlign w:val="bottom"/>
          </w:tcPr>
          <w:p w14:paraId="4B85204C" w14:textId="147F07C0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4D34D01C" w14:textId="0E994344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E20AD77" w14:textId="715CAD24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ABB2A1" w14:textId="28FF8769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28" w:type="dxa"/>
            <w:vAlign w:val="bottom"/>
          </w:tcPr>
          <w:p w14:paraId="43F0A2D4" w14:textId="3F19421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5800E3" w:rsidRPr="005F61F0" w14:paraId="31FCA532" w14:textId="77777777">
        <w:tc>
          <w:tcPr>
            <w:tcW w:w="2699" w:type="dxa"/>
          </w:tcPr>
          <w:p w14:paraId="78435103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4987CD30" w14:textId="5358B8A2" w:rsidR="005800E3" w:rsidRPr="005F61F0" w:rsidRDefault="00A20631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79D77B6F" w14:textId="77F6B1BA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AA738B9" w14:textId="6D677C07" w:rsidR="005800E3" w:rsidRPr="005F61F0" w:rsidRDefault="00C34839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C380485" w14:textId="3B5167BE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6C12510F" w14:textId="511D6A0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1158" w:type="dxa"/>
            <w:vAlign w:val="bottom"/>
          </w:tcPr>
          <w:p w14:paraId="15BC9820" w14:textId="0493ADF9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24B7D9" w14:textId="1B5404AB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3EADF0D3" w14:textId="250A13AE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</w:tr>
      <w:tr w:rsidR="005800E3" w:rsidRPr="005F61F0" w14:paraId="1133941F" w14:textId="77777777">
        <w:tc>
          <w:tcPr>
            <w:tcW w:w="2699" w:type="dxa"/>
          </w:tcPr>
          <w:p w14:paraId="445A4123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5581AA9D" w14:textId="67AB4EF2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A7B2D23" w14:textId="4E0D1F96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7F8B55" w14:textId="0DB006A1" w:rsidR="005800E3" w:rsidRPr="005F61F0" w:rsidRDefault="00A20631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4210F9C5" w14:textId="3D05ABBB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204AD5C2" w14:textId="6F56EAA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1F7291F" w14:textId="4A78E27F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F18C90" w14:textId="074C735C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828" w:type="dxa"/>
            <w:vAlign w:val="bottom"/>
          </w:tcPr>
          <w:p w14:paraId="1AAA455C" w14:textId="588E7DF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5800E3" w:rsidRPr="005F61F0" w14:paraId="0D557A46" w14:textId="77777777">
        <w:tc>
          <w:tcPr>
            <w:tcW w:w="2699" w:type="dxa"/>
          </w:tcPr>
          <w:p w14:paraId="02C6177F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4801964" w14:textId="57FAD28D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5AB1ED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689C17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390873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062BC5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45CA187B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1A0072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190067C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800E3" w:rsidRPr="005F61F0" w14:paraId="5FA17A84" w14:textId="77777777">
        <w:tc>
          <w:tcPr>
            <w:tcW w:w="2699" w:type="dxa"/>
          </w:tcPr>
          <w:p w14:paraId="23407DE3" w14:textId="77777777" w:rsidR="005800E3" w:rsidRPr="005F61F0" w:rsidRDefault="005800E3" w:rsidP="005800E3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C2A441E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842280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2C8ACC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D5AF84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BB3B15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4CD696A1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5D7E05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0B8765C" w14:textId="7777777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800E3" w:rsidRPr="005F61F0" w14:paraId="470D3842" w14:textId="77777777">
        <w:tc>
          <w:tcPr>
            <w:tcW w:w="2699" w:type="dxa"/>
            <w:vAlign w:val="bottom"/>
          </w:tcPr>
          <w:p w14:paraId="50E604A6" w14:textId="639FECB5" w:rsidR="005800E3" w:rsidRPr="005F61F0" w:rsidRDefault="00FB6BF3" w:rsidP="00DB69C7">
            <w:pPr>
              <w:tabs>
                <w:tab w:val="left" w:pos="1440"/>
              </w:tabs>
              <w:ind w:left="434" w:right="-108" w:hanging="27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</w:t>
            </w:r>
            <w:r w:rsidR="005800E3" w:rsidRPr="005F61F0">
              <w:rPr>
                <w:rFonts w:asciiTheme="majorBidi" w:hAnsiTheme="majorBidi" w:cstheme="majorBidi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234D4752" w14:textId="4C6C3EFE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6B5E7A8" w14:textId="68819070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85142F" w14:textId="01BD9C77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6B644E73" w14:textId="1D99F842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022289E4" w14:textId="69F63074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210A9E7" w14:textId="39FB5C32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452ADA1" w14:textId="3246FD5E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02DBD87F" w14:textId="156EDC74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5800E3" w:rsidRPr="005F61F0" w14:paraId="1F1A9F8C" w14:textId="77777777">
        <w:tc>
          <w:tcPr>
            <w:tcW w:w="2699" w:type="dxa"/>
            <w:vAlign w:val="bottom"/>
          </w:tcPr>
          <w:p w14:paraId="613417B0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267DB85F" w14:textId="6FB972F5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016CA89" w14:textId="4D8EF573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64C22F" w14:textId="38A67605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810" w:type="dxa"/>
            <w:vAlign w:val="bottom"/>
          </w:tcPr>
          <w:p w14:paraId="457A6BCD" w14:textId="3EA1C7D9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080" w:type="dxa"/>
            <w:vAlign w:val="bottom"/>
          </w:tcPr>
          <w:p w14:paraId="04867271" w14:textId="3C45207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4E0F9CC" w14:textId="41C40CCB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5DBC90C" w14:textId="38789976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  <w:tc>
          <w:tcPr>
            <w:tcW w:w="828" w:type="dxa"/>
            <w:vAlign w:val="bottom"/>
          </w:tcPr>
          <w:p w14:paraId="4BBCA534" w14:textId="015719FC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</w:tr>
      <w:tr w:rsidR="005800E3" w:rsidRPr="005F61F0" w14:paraId="079B56B1" w14:textId="77777777">
        <w:tc>
          <w:tcPr>
            <w:tcW w:w="2699" w:type="dxa"/>
            <w:vAlign w:val="bottom"/>
          </w:tcPr>
          <w:p w14:paraId="17795F67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264DC1C5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100F63C2" w14:textId="0B49B47E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972BE01" w14:textId="2691C59C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EFEC82" w14:textId="119924EB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810" w:type="dxa"/>
            <w:vAlign w:val="bottom"/>
          </w:tcPr>
          <w:p w14:paraId="6C50D6EB" w14:textId="31D97D73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1080" w:type="dxa"/>
            <w:vAlign w:val="bottom"/>
          </w:tcPr>
          <w:p w14:paraId="7451EF34" w14:textId="0E5E7019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6529C26" w14:textId="73FA014E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A3D13D4" w14:textId="7D108696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  <w:tc>
          <w:tcPr>
            <w:tcW w:w="828" w:type="dxa"/>
            <w:vAlign w:val="bottom"/>
          </w:tcPr>
          <w:p w14:paraId="042E846F" w14:textId="178183B2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</w:tr>
      <w:tr w:rsidR="005800E3" w:rsidRPr="005F61F0" w14:paraId="4EF00ACA" w14:textId="77777777">
        <w:tc>
          <w:tcPr>
            <w:tcW w:w="2699" w:type="dxa"/>
            <w:vAlign w:val="bottom"/>
          </w:tcPr>
          <w:p w14:paraId="6D5978E6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C7FFD07" w14:textId="259DFBE0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51AB78D" w14:textId="4156A825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D009D67" w14:textId="55115D47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810" w:type="dxa"/>
            <w:vAlign w:val="bottom"/>
          </w:tcPr>
          <w:p w14:paraId="3BA33197" w14:textId="63DD6956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080" w:type="dxa"/>
            <w:vAlign w:val="bottom"/>
          </w:tcPr>
          <w:p w14:paraId="7EB23808" w14:textId="222ED8EC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161C845E" w14:textId="3467563C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F0ECE8E" w14:textId="49AA5F5E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  <w:tc>
          <w:tcPr>
            <w:tcW w:w="828" w:type="dxa"/>
            <w:vAlign w:val="bottom"/>
          </w:tcPr>
          <w:p w14:paraId="56171791" w14:textId="76990055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</w:tr>
      <w:tr w:rsidR="005800E3" w:rsidRPr="005F61F0" w14:paraId="4CCC4215" w14:textId="77777777">
        <w:tc>
          <w:tcPr>
            <w:tcW w:w="2699" w:type="dxa"/>
            <w:vAlign w:val="bottom"/>
          </w:tcPr>
          <w:p w14:paraId="69DABD8C" w14:textId="77777777" w:rsidR="005800E3" w:rsidRPr="005F61F0" w:rsidRDefault="005800E3" w:rsidP="005800E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>
              <w:rPr>
                <w:rFonts w:asciiTheme="majorBidi" w:hAnsiTheme="majorBidi" w:cstheme="majorBidi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7A69FB8" w14:textId="38D47965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E4A12FD" w14:textId="347D7ACE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AC72FC8" w14:textId="4B01A0A5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134</w:t>
            </w:r>
          </w:p>
        </w:tc>
        <w:tc>
          <w:tcPr>
            <w:tcW w:w="810" w:type="dxa"/>
            <w:vAlign w:val="bottom"/>
          </w:tcPr>
          <w:p w14:paraId="6680C426" w14:textId="1905E668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134</w:t>
            </w:r>
          </w:p>
        </w:tc>
        <w:tc>
          <w:tcPr>
            <w:tcW w:w="1080" w:type="dxa"/>
            <w:vAlign w:val="bottom"/>
          </w:tcPr>
          <w:p w14:paraId="74F1E45B" w14:textId="58E35D03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ED26F3D" w14:textId="73A4E42C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A0284D9" w14:textId="7A461087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  <w:tc>
          <w:tcPr>
            <w:tcW w:w="828" w:type="dxa"/>
            <w:vAlign w:val="bottom"/>
          </w:tcPr>
          <w:p w14:paraId="7DAF6540" w14:textId="11584F38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</w:tr>
      <w:tr w:rsidR="005800E3" w:rsidRPr="005F61F0" w14:paraId="5CEBD4FE" w14:textId="77777777">
        <w:tc>
          <w:tcPr>
            <w:tcW w:w="2699" w:type="dxa"/>
            <w:vAlign w:val="bottom"/>
          </w:tcPr>
          <w:p w14:paraId="531006F4" w14:textId="77777777" w:rsidR="005800E3" w:rsidRPr="005F61F0" w:rsidRDefault="005800E3" w:rsidP="005800E3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28E7AAFD" w14:textId="4A41FA4C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A977869" w14:textId="4CDD0D72" w:rsidR="005800E3" w:rsidRPr="005F61F0" w:rsidRDefault="00DA1E85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F33F70" w14:textId="036F6890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157</w:t>
            </w:r>
          </w:p>
        </w:tc>
        <w:tc>
          <w:tcPr>
            <w:tcW w:w="810" w:type="dxa"/>
            <w:vAlign w:val="bottom"/>
          </w:tcPr>
          <w:p w14:paraId="31D5B016" w14:textId="52FAB4B3" w:rsidR="005800E3" w:rsidRPr="005F61F0" w:rsidRDefault="0009557E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157</w:t>
            </w:r>
          </w:p>
        </w:tc>
        <w:tc>
          <w:tcPr>
            <w:tcW w:w="1080" w:type="dxa"/>
            <w:vAlign w:val="bottom"/>
          </w:tcPr>
          <w:p w14:paraId="6DD11455" w14:textId="54DD2C7A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905E0A4" w14:textId="55F900E4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187AC73" w14:textId="4B53E5CB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28" w:type="dxa"/>
            <w:vAlign w:val="bottom"/>
          </w:tcPr>
          <w:p w14:paraId="0CEF8C73" w14:textId="55F7EAF0" w:rsidR="005800E3" w:rsidRPr="005F61F0" w:rsidRDefault="005800E3" w:rsidP="005800E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5800E3" w:rsidRPr="005F61F0" w14:paraId="5C3FDE7F" w14:textId="77777777">
        <w:tc>
          <w:tcPr>
            <w:tcW w:w="2699" w:type="dxa"/>
          </w:tcPr>
          <w:p w14:paraId="5E56FD79" w14:textId="77777777" w:rsidR="005800E3" w:rsidRPr="005F61F0" w:rsidRDefault="005800E3" w:rsidP="005800E3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A46E5B2" w14:textId="77777777" w:rsidR="005800E3" w:rsidRPr="005F61F0" w:rsidRDefault="005800E3" w:rsidP="005800E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CE6B63B" w14:textId="77777777" w:rsidR="005800E3" w:rsidRPr="005F61F0" w:rsidRDefault="005800E3" w:rsidP="005800E3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9E9C3BB" w14:textId="77777777" w:rsidR="005800E3" w:rsidRPr="005F61F0" w:rsidRDefault="005800E3" w:rsidP="005800E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06D604" w14:textId="77777777" w:rsidR="005800E3" w:rsidRPr="005F61F0" w:rsidRDefault="005800E3" w:rsidP="005800E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4D45AC" w14:textId="77777777" w:rsidR="005800E3" w:rsidRPr="005F61F0" w:rsidRDefault="005800E3" w:rsidP="005800E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6476B8D0" w14:textId="77777777" w:rsidR="005800E3" w:rsidRPr="005F61F0" w:rsidRDefault="005800E3" w:rsidP="005800E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99D01E4" w14:textId="77777777" w:rsidR="005800E3" w:rsidRPr="005F61F0" w:rsidRDefault="005800E3" w:rsidP="005800E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575E6B1B" w14:textId="77777777" w:rsidR="005800E3" w:rsidRPr="005F61F0" w:rsidRDefault="005800E3" w:rsidP="005800E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495B5C21" w14:textId="229F648D" w:rsidR="00FC5B93" w:rsidRDefault="00FC5B93" w:rsidP="00D70E95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/>
        </w:rPr>
      </w:pPr>
      <w:r>
        <w:rPr>
          <w:rFonts w:asciiTheme="majorBidi" w:hAnsiTheme="majorBidi"/>
        </w:rPr>
        <w:br w:type="page"/>
      </w:r>
    </w:p>
    <w:tbl>
      <w:tblPr>
        <w:tblW w:w="1034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804"/>
        <w:gridCol w:w="6"/>
        <w:gridCol w:w="1080"/>
        <w:gridCol w:w="1080"/>
        <w:gridCol w:w="900"/>
        <w:gridCol w:w="891"/>
        <w:gridCol w:w="6"/>
      </w:tblGrid>
      <w:tr w:rsidR="006467EC" w:rsidRPr="00657820" w14:paraId="01D43ED2" w14:textId="77777777" w:rsidTr="00F446AE">
        <w:trPr>
          <w:gridAfter w:val="1"/>
          <w:wAfter w:w="6" w:type="dxa"/>
        </w:trPr>
        <w:tc>
          <w:tcPr>
            <w:tcW w:w="2520" w:type="dxa"/>
          </w:tcPr>
          <w:p w14:paraId="0BC83149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64" w:type="dxa"/>
            <w:gridSpan w:val="4"/>
            <w:vAlign w:val="bottom"/>
          </w:tcPr>
          <w:p w14:paraId="1A176589" w14:textId="77777777" w:rsidR="006467EC" w:rsidRPr="005F61F0" w:rsidRDefault="006467EC" w:rsidP="004B0C8A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57" w:type="dxa"/>
            <w:gridSpan w:val="5"/>
          </w:tcPr>
          <w:p w14:paraId="0E9EEC19" w14:textId="77777777" w:rsidR="006467EC" w:rsidRPr="005F61F0" w:rsidRDefault="006467EC" w:rsidP="00FC5B93">
            <w:pPr>
              <w:spacing w:before="240"/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6467EC" w:rsidRPr="00657820" w14:paraId="033EEF67" w14:textId="77777777" w:rsidTr="00F446AE">
        <w:trPr>
          <w:gridAfter w:val="1"/>
          <w:wAfter w:w="6" w:type="dxa"/>
        </w:trPr>
        <w:tc>
          <w:tcPr>
            <w:tcW w:w="2520" w:type="dxa"/>
          </w:tcPr>
          <w:p w14:paraId="467AB98F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21" w:type="dxa"/>
            <w:gridSpan w:val="9"/>
            <w:vAlign w:val="bottom"/>
          </w:tcPr>
          <w:p w14:paraId="6D2D706D" w14:textId="77777777" w:rsidR="006467EC" w:rsidRPr="005F61F0" w:rsidRDefault="006467EC" w:rsidP="004B0C8A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467EC" w:rsidRPr="00657820" w14:paraId="3FD47307" w14:textId="77777777" w:rsidTr="00F446AE">
        <w:trPr>
          <w:gridAfter w:val="1"/>
          <w:wAfter w:w="6" w:type="dxa"/>
        </w:trPr>
        <w:tc>
          <w:tcPr>
            <w:tcW w:w="2520" w:type="dxa"/>
          </w:tcPr>
          <w:p w14:paraId="2072E1D1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64" w:type="dxa"/>
            <w:gridSpan w:val="4"/>
            <w:vAlign w:val="bottom"/>
          </w:tcPr>
          <w:p w14:paraId="724DC686" w14:textId="50E8004C" w:rsidR="006467EC" w:rsidRPr="005F61F0" w:rsidRDefault="005504CD" w:rsidP="004B0C8A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มีนาคม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</w:t>
            </w:r>
          </w:p>
        </w:tc>
        <w:tc>
          <w:tcPr>
            <w:tcW w:w="3957" w:type="dxa"/>
            <w:gridSpan w:val="5"/>
            <w:vAlign w:val="bottom"/>
          </w:tcPr>
          <w:p w14:paraId="2CC5EAFB" w14:textId="7A67E5A9" w:rsidR="006467EC" w:rsidRPr="005F61F0" w:rsidRDefault="005504CD" w:rsidP="004B0C8A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6467EC" w:rsidRPr="00657820" w14:paraId="5533957B" w14:textId="77777777" w:rsidTr="00F446AE">
        <w:tc>
          <w:tcPr>
            <w:tcW w:w="2520" w:type="dxa"/>
          </w:tcPr>
          <w:p w14:paraId="544DB732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79E955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3F93880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5AF93913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260F7F0C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B89AD7A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gridSpan w:val="2"/>
            <w:vAlign w:val="bottom"/>
          </w:tcPr>
          <w:p w14:paraId="2BD0EB0D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8D62160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19CB1693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F2DCFCF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3B89F9D6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37426514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92C7E0B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97" w:type="dxa"/>
            <w:gridSpan w:val="2"/>
            <w:vAlign w:val="bottom"/>
          </w:tcPr>
          <w:p w14:paraId="0AEC344E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229F52AE" w14:textId="77777777" w:rsidR="006467EC" w:rsidRPr="005F61F0" w:rsidRDefault="006467EC" w:rsidP="004B0C8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6467EC" w:rsidRPr="00657820" w14:paraId="4676F36B" w14:textId="77777777" w:rsidTr="00F446AE">
        <w:tc>
          <w:tcPr>
            <w:tcW w:w="2520" w:type="dxa"/>
          </w:tcPr>
          <w:p w14:paraId="36FA7955" w14:textId="77777777" w:rsidR="006467EC" w:rsidRPr="005F61F0" w:rsidRDefault="006467EC" w:rsidP="004B0C8A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20D9010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D5C9C04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4DA1601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3D8AE1F4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40B3352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0CBC96ED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9F6B62C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97" w:type="dxa"/>
            <w:gridSpan w:val="2"/>
          </w:tcPr>
          <w:p w14:paraId="48B7990A" w14:textId="77777777" w:rsidR="006467EC" w:rsidRPr="005F61F0" w:rsidRDefault="006467EC" w:rsidP="004B0C8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5504CD" w:rsidRPr="00657820" w14:paraId="59DCE7DF" w14:textId="77777777" w:rsidTr="00F446AE">
        <w:trPr>
          <w:trHeight w:val="279"/>
        </w:trPr>
        <w:tc>
          <w:tcPr>
            <w:tcW w:w="2520" w:type="dxa"/>
          </w:tcPr>
          <w:p w14:paraId="5C652118" w14:textId="77777777" w:rsidR="005504CD" w:rsidRPr="005F61F0" w:rsidRDefault="005504CD" w:rsidP="005504CD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2EB36BAA" w14:textId="0678C247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4361959" w14:textId="54617549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A7734D7" w14:textId="2F4734B2" w:rsidR="005504CD" w:rsidRPr="005F61F0" w:rsidRDefault="00577BBC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gridSpan w:val="2"/>
            <w:vAlign w:val="bottom"/>
          </w:tcPr>
          <w:p w14:paraId="6A32D6D9" w14:textId="6E02F41F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3B692C42" w14:textId="2568B602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CD3A942" w14:textId="555C974F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11152D" w14:textId="2B18B442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97" w:type="dxa"/>
            <w:gridSpan w:val="2"/>
            <w:vAlign w:val="bottom"/>
          </w:tcPr>
          <w:p w14:paraId="7D665522" w14:textId="2FBDD802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5504CD" w:rsidRPr="00657820" w14:paraId="27FD2F1B" w14:textId="77777777" w:rsidTr="00F446AE">
        <w:tc>
          <w:tcPr>
            <w:tcW w:w="2520" w:type="dxa"/>
          </w:tcPr>
          <w:p w14:paraId="0AB82CDB" w14:textId="77777777" w:rsidR="005504CD" w:rsidRPr="005F61F0" w:rsidRDefault="005504CD" w:rsidP="005504C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569D950A" w14:textId="61C1C6DA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6B8569" w14:textId="39DD4B49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E9F2C0" w14:textId="36773CFF" w:rsidR="005504CD" w:rsidRPr="005F61F0" w:rsidRDefault="00577BBC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810" w:type="dxa"/>
            <w:gridSpan w:val="2"/>
            <w:vAlign w:val="bottom"/>
          </w:tcPr>
          <w:p w14:paraId="4B126EEA" w14:textId="0F0573DF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vAlign w:val="bottom"/>
          </w:tcPr>
          <w:p w14:paraId="1D35E592" w14:textId="2BD257DB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7B4CE5B" w14:textId="5885C1A1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E5D5B5E" w14:textId="359B7260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  <w:tc>
          <w:tcPr>
            <w:tcW w:w="897" w:type="dxa"/>
            <w:gridSpan w:val="2"/>
            <w:vAlign w:val="bottom"/>
          </w:tcPr>
          <w:p w14:paraId="4E86E49D" w14:textId="674E0A99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</w:tr>
      <w:tr w:rsidR="005504CD" w:rsidRPr="00657820" w14:paraId="55852E82" w14:textId="77777777" w:rsidTr="00F446AE">
        <w:tc>
          <w:tcPr>
            <w:tcW w:w="2520" w:type="dxa"/>
          </w:tcPr>
          <w:p w14:paraId="3704F101" w14:textId="77777777" w:rsidR="005504CD" w:rsidRPr="005F61F0" w:rsidRDefault="005504CD" w:rsidP="005504C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539E972B" w14:textId="0FD8A109" w:rsidR="005504CD" w:rsidRPr="005F61F0" w:rsidRDefault="005504CD" w:rsidP="005504CD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61A245E" w14:textId="61F687B6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3F1D229" w14:textId="799DFA38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F184895" w14:textId="098750D4" w:rsidR="005504CD" w:rsidRPr="005F61F0" w:rsidRDefault="00577BBC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639</w:t>
            </w:r>
          </w:p>
        </w:tc>
        <w:tc>
          <w:tcPr>
            <w:tcW w:w="810" w:type="dxa"/>
            <w:gridSpan w:val="2"/>
            <w:vAlign w:val="bottom"/>
          </w:tcPr>
          <w:p w14:paraId="41A5663A" w14:textId="08ED98D8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639</w:t>
            </w:r>
          </w:p>
        </w:tc>
        <w:tc>
          <w:tcPr>
            <w:tcW w:w="1080" w:type="dxa"/>
            <w:vAlign w:val="bottom"/>
          </w:tcPr>
          <w:p w14:paraId="014FA0B5" w14:textId="7A53379B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6D4E6DD" w14:textId="5924D360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0A9A573" w14:textId="195DD863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  <w:tc>
          <w:tcPr>
            <w:tcW w:w="897" w:type="dxa"/>
            <w:gridSpan w:val="2"/>
            <w:vAlign w:val="bottom"/>
          </w:tcPr>
          <w:p w14:paraId="573CE0B4" w14:textId="697DB0F9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</w:tr>
      <w:tr w:rsidR="005504CD" w:rsidRPr="00657820" w14:paraId="2AF43778" w14:textId="77777777" w:rsidTr="00F446AE">
        <w:tc>
          <w:tcPr>
            <w:tcW w:w="2520" w:type="dxa"/>
          </w:tcPr>
          <w:p w14:paraId="71561840" w14:textId="77777777" w:rsidR="005504CD" w:rsidRPr="005F61F0" w:rsidRDefault="005504CD" w:rsidP="005504C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0EED4617" w14:textId="627D20BE" w:rsidR="005504CD" w:rsidRPr="005F61F0" w:rsidRDefault="005504CD" w:rsidP="005504CD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3FA69721" w14:textId="49C14E3F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5009E5C" w14:textId="3C953A38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3C8134D" w14:textId="4843AE0E" w:rsidR="005504CD" w:rsidRPr="005F61F0" w:rsidRDefault="008B2C47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gridSpan w:val="2"/>
            <w:vAlign w:val="bottom"/>
          </w:tcPr>
          <w:p w14:paraId="1D994FC2" w14:textId="2D57C6F4" w:rsidR="005504CD" w:rsidRPr="005F61F0" w:rsidRDefault="008B2C47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1D9596B4" w14:textId="61E3F0F6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EC326F9" w14:textId="1677B440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BADF0B" w14:textId="1190ED93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97" w:type="dxa"/>
            <w:gridSpan w:val="2"/>
            <w:vAlign w:val="bottom"/>
          </w:tcPr>
          <w:p w14:paraId="6F0B98DD" w14:textId="3B96FB90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5504CD" w:rsidRPr="00657820" w14:paraId="1E1FC665" w14:textId="77777777" w:rsidTr="00F446AE">
        <w:tc>
          <w:tcPr>
            <w:tcW w:w="2520" w:type="dxa"/>
          </w:tcPr>
          <w:p w14:paraId="7B9B2212" w14:textId="77777777" w:rsidR="005504CD" w:rsidRPr="005F61F0" w:rsidRDefault="005504CD" w:rsidP="005504C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เงินให้กู้ยืมระยะยาวแก่             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9770BC5" w14:textId="148DFABE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70B4887" w14:textId="1A300171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EA3337" w14:textId="1AF6CE07" w:rsidR="005504CD" w:rsidRPr="005F61F0" w:rsidRDefault="00577BBC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0" w:type="dxa"/>
            <w:gridSpan w:val="2"/>
            <w:vAlign w:val="bottom"/>
          </w:tcPr>
          <w:p w14:paraId="21BBAC75" w14:textId="515C48C1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80" w:type="dxa"/>
            <w:vAlign w:val="bottom"/>
          </w:tcPr>
          <w:p w14:paraId="37D3D86D" w14:textId="0777C582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52291DB" w14:textId="0377536D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A426A9B" w14:textId="011A23E4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  <w:tc>
          <w:tcPr>
            <w:tcW w:w="897" w:type="dxa"/>
            <w:gridSpan w:val="2"/>
            <w:vAlign w:val="bottom"/>
          </w:tcPr>
          <w:p w14:paraId="5100934D" w14:textId="34D77560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</w:tr>
      <w:tr w:rsidR="005504CD" w:rsidRPr="00657820" w14:paraId="72F026F0" w14:textId="77777777" w:rsidTr="00F446AE">
        <w:tc>
          <w:tcPr>
            <w:tcW w:w="2520" w:type="dxa"/>
          </w:tcPr>
          <w:p w14:paraId="440AC6DD" w14:textId="77777777" w:rsidR="005504CD" w:rsidRPr="005F61F0" w:rsidRDefault="005504CD" w:rsidP="005504C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C7BF2A3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1835B2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D0EFD1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8CEBF6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44F757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D17636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EB0B289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BBDFF18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504CD" w:rsidRPr="00657820" w14:paraId="481EAA9B" w14:textId="77777777" w:rsidTr="00F446AE">
        <w:tc>
          <w:tcPr>
            <w:tcW w:w="2520" w:type="dxa"/>
          </w:tcPr>
          <w:p w14:paraId="0212C2B2" w14:textId="77777777" w:rsidR="005504CD" w:rsidRPr="005F61F0" w:rsidRDefault="005504CD" w:rsidP="005504CD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4C3E3BC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045834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B87025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5B3308E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5A8DC1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FCFA9B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26EFD0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ECAE0CA" w14:textId="7777777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504CD" w:rsidRPr="00657820" w14:paraId="61157EC8" w14:textId="77777777" w:rsidTr="00F446AE">
        <w:tc>
          <w:tcPr>
            <w:tcW w:w="2520" w:type="dxa"/>
            <w:vAlign w:val="bottom"/>
          </w:tcPr>
          <w:p w14:paraId="5B83D4A6" w14:textId="77777777" w:rsidR="005504CD" w:rsidRPr="005F61F0" w:rsidRDefault="005504CD" w:rsidP="005504C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6B81C410" w14:textId="25D909E4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C4B78E5" w14:textId="3EB40645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669D65D" w14:textId="75698C8A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810" w:type="dxa"/>
            <w:gridSpan w:val="2"/>
            <w:vAlign w:val="bottom"/>
          </w:tcPr>
          <w:p w14:paraId="45517A49" w14:textId="6B182EB1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1080" w:type="dxa"/>
            <w:vAlign w:val="bottom"/>
          </w:tcPr>
          <w:p w14:paraId="61CD2DD1" w14:textId="55DD658B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76388F7" w14:textId="30E54887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8A1DA2" w14:textId="3CC69069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97" w:type="dxa"/>
            <w:gridSpan w:val="2"/>
            <w:vAlign w:val="bottom"/>
          </w:tcPr>
          <w:p w14:paraId="2D9FA8A5" w14:textId="713D797C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5504CD" w:rsidRPr="00657820" w14:paraId="1FE1184A" w14:textId="77777777" w:rsidTr="00F446AE">
        <w:tc>
          <w:tcPr>
            <w:tcW w:w="2520" w:type="dxa"/>
            <w:vAlign w:val="bottom"/>
          </w:tcPr>
          <w:p w14:paraId="10ADAB61" w14:textId="77777777" w:rsidR="005504CD" w:rsidRPr="005F61F0" w:rsidRDefault="005504CD" w:rsidP="005504C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71947137" w14:textId="0D1749DB" w:rsidR="005504CD" w:rsidRPr="005F61F0" w:rsidRDefault="005504CD" w:rsidP="005504CD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6C84809" w14:textId="125D3284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C806141" w14:textId="1B616414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41FC83D" w14:textId="046DCD8D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gridSpan w:val="2"/>
            <w:vAlign w:val="bottom"/>
          </w:tcPr>
          <w:p w14:paraId="6251ACE4" w14:textId="17E79779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080" w:type="dxa"/>
            <w:vAlign w:val="bottom"/>
          </w:tcPr>
          <w:p w14:paraId="726293C5" w14:textId="383DEB50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ACBF0D1" w14:textId="531EFE3E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E24C55" w14:textId="61D22989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  <w:tc>
          <w:tcPr>
            <w:tcW w:w="897" w:type="dxa"/>
            <w:gridSpan w:val="2"/>
            <w:vAlign w:val="bottom"/>
          </w:tcPr>
          <w:p w14:paraId="60971A84" w14:textId="78283DE2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</w:tr>
      <w:tr w:rsidR="005504CD" w:rsidRPr="00657820" w14:paraId="41670896" w14:textId="77777777" w:rsidTr="00F446AE">
        <w:tc>
          <w:tcPr>
            <w:tcW w:w="2520" w:type="dxa"/>
            <w:vAlign w:val="bottom"/>
          </w:tcPr>
          <w:p w14:paraId="17E44D37" w14:textId="77777777" w:rsidR="005504CD" w:rsidRPr="005F61F0" w:rsidRDefault="005504CD" w:rsidP="005504CD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2C72F027" w14:textId="530DD2EB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73D259" w14:textId="486BE37C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59736E" w14:textId="1D92093A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810" w:type="dxa"/>
            <w:gridSpan w:val="2"/>
            <w:vAlign w:val="bottom"/>
          </w:tcPr>
          <w:p w14:paraId="30AE074C" w14:textId="17DB1AC5" w:rsidR="005504CD" w:rsidRPr="005F61F0" w:rsidRDefault="008D45B4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080" w:type="dxa"/>
            <w:vAlign w:val="bottom"/>
          </w:tcPr>
          <w:p w14:paraId="1F5ABB43" w14:textId="5ECA242C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CECC35" w14:textId="5E6006DE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67D0968" w14:textId="4DA54C5F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97" w:type="dxa"/>
            <w:gridSpan w:val="2"/>
            <w:vAlign w:val="bottom"/>
          </w:tcPr>
          <w:p w14:paraId="35DEDA3C" w14:textId="2DE8EF0F" w:rsidR="005504CD" w:rsidRPr="005F61F0" w:rsidRDefault="005504CD" w:rsidP="005504C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5504CD" w:rsidRPr="00657820" w14:paraId="7391ED62" w14:textId="77777777" w:rsidTr="00F446AE">
        <w:tc>
          <w:tcPr>
            <w:tcW w:w="2520" w:type="dxa"/>
          </w:tcPr>
          <w:p w14:paraId="28C145B3" w14:textId="77777777" w:rsidR="005504CD" w:rsidRPr="005F61F0" w:rsidRDefault="005504CD" w:rsidP="005504CD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9BAA63" w14:textId="77777777" w:rsidR="005504CD" w:rsidRPr="005F61F0" w:rsidRDefault="005504CD" w:rsidP="005504C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3E460F3" w14:textId="77777777" w:rsidR="005504CD" w:rsidRPr="005F61F0" w:rsidRDefault="005504CD" w:rsidP="005504C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B67FA9B" w14:textId="77777777" w:rsidR="005504CD" w:rsidRPr="005F61F0" w:rsidRDefault="005504CD" w:rsidP="005504C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05EC38" w14:textId="77777777" w:rsidR="005504CD" w:rsidRPr="005F61F0" w:rsidRDefault="005504CD" w:rsidP="005504C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43E700" w14:textId="77777777" w:rsidR="005504CD" w:rsidRPr="005F61F0" w:rsidRDefault="005504CD" w:rsidP="005504C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501CFDA" w14:textId="77777777" w:rsidR="005504CD" w:rsidRPr="005F61F0" w:rsidRDefault="005504CD" w:rsidP="005504C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8FCAEB" w14:textId="77777777" w:rsidR="005504CD" w:rsidRPr="005F61F0" w:rsidRDefault="005504CD" w:rsidP="005504C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468625A" w14:textId="77777777" w:rsidR="005504CD" w:rsidRPr="005F61F0" w:rsidRDefault="005504CD" w:rsidP="005504C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14AD9821" w14:textId="12C22F64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5CEA90F" w14:textId="43A433D9" w:rsidR="00970A6E" w:rsidRPr="00657820" w:rsidRDefault="00970A6E" w:rsidP="002D4798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21" w:hanging="270"/>
        <w:jc w:val="thaiDistribute"/>
        <w:textAlignment w:val="auto"/>
        <w:rPr>
          <w:rFonts w:asciiTheme="majorBidi" w:hAnsiTheme="majorBidi" w:cstheme="majorBidi"/>
          <w:sz w:val="28"/>
        </w:rPr>
      </w:pPr>
      <w:bookmarkStart w:id="9" w:name="_Hlk95492248"/>
      <w:r w:rsidRPr="00657820">
        <w:rPr>
          <w:rFonts w:asciiTheme="majorBidi" w:hAnsiTheme="majorBidi" w:cstheme="majorBidi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ลูกหนี้การค้าและลูกหนี้อื่น เงินให้กู้ยืมระยะสั้น เงินกู้ยืมจากสถาบันการเงิน เจ้าหนี้การค้าและเจ้าหนี้</w:t>
      </w:r>
      <w:r w:rsidR="00BC7A48">
        <w:rPr>
          <w:rFonts w:asciiTheme="majorBidi" w:hAnsiTheme="majorBidi" w:cstheme="majorBidi" w:hint="cs"/>
          <w:sz w:val="28"/>
          <w:cs/>
        </w:rPr>
        <w:t>หมุนเวียน</w:t>
      </w:r>
      <w:r w:rsidRPr="00657820">
        <w:rPr>
          <w:rFonts w:asciiTheme="majorBidi" w:hAnsiTheme="majorBidi" w:cstheme="majorBidi"/>
          <w:sz w:val="28"/>
          <w:cs/>
        </w:rPr>
        <w:t>อื่น</w:t>
      </w:r>
      <w:r w:rsidR="00BC7A48">
        <w:rPr>
          <w:rFonts w:asciiTheme="majorBidi" w:hAnsiTheme="majorBidi" w:cstheme="majorBidi" w:hint="cs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เงินกู้ยืมระยะสั้น และหนี้สินตามสัญญาเช่า</w:t>
      </w:r>
      <w:r w:rsidR="007F4293">
        <w:rPr>
          <w:rFonts w:asciiTheme="majorBidi" w:hAnsiTheme="majorBidi" w:cstheme="majorBidi" w:hint="cs"/>
          <w:sz w:val="28"/>
          <w:cs/>
        </w:rPr>
        <w:t>เงินทุน</w:t>
      </w:r>
      <w:r w:rsidRPr="00657820">
        <w:rPr>
          <w:rFonts w:asciiTheme="majorBidi" w:hAnsiTheme="majorBidi" w:cstheme="majorBidi"/>
          <w:sz w:val="28"/>
          <w:cs/>
        </w:rPr>
        <w:t>แสดงมูลค่ายุติธรรมโดยประมาณตามมูลค่าตามบัญชีที่แสดงใน งบฐานะการเงิน</w:t>
      </w:r>
    </w:p>
    <w:bookmarkEnd w:id="9"/>
    <w:p w14:paraId="5FFC6833" w14:textId="326B909A" w:rsidR="006C2345" w:rsidRPr="004517A7" w:rsidRDefault="006C2345" w:rsidP="002D4798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</w:r>
      <w:r w:rsidR="00757B04" w:rsidRPr="00657820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6D7509CE" w14:textId="0D65DA6F" w:rsidR="006467EC" w:rsidRDefault="006C2345" w:rsidP="002D4798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="001E3DFF" w:rsidRPr="00657820">
        <w:rPr>
          <w:rFonts w:asciiTheme="majorBidi" w:hAnsiTheme="majorBidi" w:cstheme="majorBidi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r w:rsidR="006467EC">
        <w:rPr>
          <w:rFonts w:asciiTheme="majorBidi" w:hAnsiTheme="majorBidi" w:cstheme="majorBidi"/>
          <w:sz w:val="28"/>
          <w:cs/>
        </w:rPr>
        <w:br w:type="page"/>
      </w:r>
    </w:p>
    <w:p w14:paraId="1F257AA7" w14:textId="421467D5" w:rsidR="0077552A" w:rsidRPr="00920FD3" w:rsidRDefault="0077552A" w:rsidP="00D544B1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920FD3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การจัดประเภทรายการใหม่</w:t>
      </w:r>
    </w:p>
    <w:p w14:paraId="68A9DCE7" w14:textId="2551536B" w:rsidR="0077552A" w:rsidRPr="00920FD3" w:rsidRDefault="0077552A" w:rsidP="004712DA">
      <w:pPr>
        <w:pStyle w:val="ListParagraph"/>
        <w:spacing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920FD3">
        <w:rPr>
          <w:rFonts w:asciiTheme="majorBidi" w:hAnsiTheme="majorBidi" w:hint="cs"/>
          <w:sz w:val="28"/>
          <w:cs/>
        </w:rPr>
        <w:t>บริษัทได้มีการจัดประเภทรายการทางบัญชีในงบกำไรขาดทุนและกำไรขาดทุนเบ็ดเสร็จอื่นสำหรับงวดสามเดือนสิ้นสุดวันที่</w:t>
      </w:r>
      <w:r w:rsidRPr="00920FD3">
        <w:rPr>
          <w:rFonts w:asciiTheme="majorBidi" w:hAnsiTheme="majorBidi"/>
          <w:sz w:val="28"/>
          <w:cs/>
        </w:rPr>
        <w:t xml:space="preserve"> </w:t>
      </w:r>
      <w:r w:rsidR="002C73F2">
        <w:rPr>
          <w:rFonts w:asciiTheme="majorBidi" w:hAnsiTheme="majorBidi" w:cstheme="majorBidi"/>
          <w:sz w:val="28"/>
        </w:rPr>
        <w:t>31</w:t>
      </w:r>
      <w:r w:rsidRPr="002C73F2">
        <w:rPr>
          <w:rFonts w:asciiTheme="majorBidi" w:hAnsiTheme="majorBidi" w:cstheme="majorBidi"/>
          <w:sz w:val="28"/>
          <w:cs/>
        </w:rPr>
        <w:t xml:space="preserve"> </w:t>
      </w:r>
      <w:r w:rsidR="009434E7" w:rsidRPr="002C73F2">
        <w:rPr>
          <w:rFonts w:asciiTheme="majorBidi" w:hAnsiTheme="majorBidi" w:cstheme="majorBidi"/>
          <w:sz w:val="28"/>
          <w:cs/>
        </w:rPr>
        <w:t>มีนาคม</w:t>
      </w:r>
      <w:r w:rsidRPr="002C73F2">
        <w:rPr>
          <w:rFonts w:asciiTheme="majorBidi" w:hAnsiTheme="majorBidi" w:cstheme="majorBidi"/>
          <w:sz w:val="28"/>
          <w:cs/>
        </w:rPr>
        <w:t xml:space="preserve"> </w:t>
      </w:r>
      <w:r w:rsidR="002C73F2">
        <w:rPr>
          <w:rFonts w:asciiTheme="majorBidi" w:hAnsiTheme="majorBidi" w:cstheme="majorBidi"/>
          <w:sz w:val="28"/>
        </w:rPr>
        <w:t>256</w:t>
      </w:r>
      <w:r w:rsidR="004E4388">
        <w:rPr>
          <w:rFonts w:asciiTheme="majorBidi" w:hAnsiTheme="majorBidi" w:cstheme="majorBidi"/>
          <w:sz w:val="28"/>
        </w:rPr>
        <w:t>6</w:t>
      </w:r>
      <w:r w:rsidRPr="00920FD3">
        <w:rPr>
          <w:rFonts w:asciiTheme="majorBidi" w:hAnsiTheme="majorBidi"/>
          <w:sz w:val="28"/>
          <w:cs/>
        </w:rPr>
        <w:t xml:space="preserve"> </w:t>
      </w:r>
      <w:r w:rsidRPr="00920FD3">
        <w:rPr>
          <w:rFonts w:asciiTheme="majorBidi" w:hAnsiTheme="majorBidi" w:hint="cs"/>
          <w:sz w:val="28"/>
          <w:cs/>
        </w:rPr>
        <w:t>เพื่อให้สอดคล้องกับการนำเสนองบการเงินงวดปัจจุบัน</w:t>
      </w:r>
      <w:r w:rsidRPr="00920FD3">
        <w:rPr>
          <w:rFonts w:asciiTheme="majorBidi" w:hAnsiTheme="majorBidi"/>
          <w:sz w:val="28"/>
          <w:cs/>
        </w:rPr>
        <w:t xml:space="preserve"> </w:t>
      </w:r>
      <w:r w:rsidRPr="00920FD3">
        <w:rPr>
          <w:rFonts w:asciiTheme="majorBidi" w:hAnsiTheme="majorBidi" w:hint="cs"/>
          <w:sz w:val="28"/>
          <w:cs/>
        </w:rPr>
        <w:t>โดยประกอบด้วยรายการดังต่อไปนี้</w:t>
      </w:r>
    </w:p>
    <w:tbl>
      <w:tblPr>
        <w:tblW w:w="9218" w:type="dxa"/>
        <w:tblInd w:w="378" w:type="dxa"/>
        <w:tblLook w:val="04A0" w:firstRow="1" w:lastRow="0" w:firstColumn="1" w:lastColumn="0" w:noHBand="0" w:noVBand="1"/>
      </w:tblPr>
      <w:tblGrid>
        <w:gridCol w:w="4302"/>
        <w:gridCol w:w="1440"/>
        <w:gridCol w:w="261"/>
        <w:gridCol w:w="1449"/>
        <w:gridCol w:w="270"/>
        <w:gridCol w:w="1496"/>
      </w:tblGrid>
      <w:tr w:rsidR="0077552A" w:rsidRPr="00920FD3" w14:paraId="40C2BB36" w14:textId="77777777" w:rsidTr="0077552A">
        <w:trPr>
          <w:trHeight w:val="403"/>
        </w:trPr>
        <w:tc>
          <w:tcPr>
            <w:tcW w:w="4302" w:type="dxa"/>
            <w:noWrap/>
            <w:vAlign w:val="bottom"/>
          </w:tcPr>
          <w:p w14:paraId="3A4D831E" w14:textId="77777777" w:rsidR="0077552A" w:rsidRPr="00920FD3" w:rsidRDefault="0077552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16" w:type="dxa"/>
            <w:gridSpan w:val="5"/>
            <w:noWrap/>
            <w:vAlign w:val="bottom"/>
            <w:hideMark/>
          </w:tcPr>
          <w:p w14:paraId="4AABED7D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20FD3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7552A" w:rsidRPr="00920FD3" w14:paraId="0B6ED5EF" w14:textId="77777777" w:rsidTr="0077552A">
        <w:trPr>
          <w:trHeight w:val="403"/>
        </w:trPr>
        <w:tc>
          <w:tcPr>
            <w:tcW w:w="4302" w:type="dxa"/>
            <w:noWrap/>
            <w:vAlign w:val="bottom"/>
          </w:tcPr>
          <w:p w14:paraId="0994E88D" w14:textId="77777777" w:rsidR="0077552A" w:rsidRPr="00920FD3" w:rsidRDefault="0077552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A2C36" w14:textId="77777777" w:rsidR="0077552A" w:rsidRPr="00920FD3" w:rsidRDefault="0077552A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20F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7552A" w14:paraId="6B96A926" w14:textId="77777777" w:rsidTr="0077552A">
        <w:trPr>
          <w:trHeight w:hRule="exact" w:val="730"/>
        </w:trPr>
        <w:tc>
          <w:tcPr>
            <w:tcW w:w="4302" w:type="dxa"/>
            <w:noWrap/>
            <w:vAlign w:val="bottom"/>
          </w:tcPr>
          <w:p w14:paraId="3611DBC9" w14:textId="77777777" w:rsidR="0077552A" w:rsidRPr="00920FD3" w:rsidRDefault="0077552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297D11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0A67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0AFE737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46145A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50A67">
              <w:rPr>
                <w:rFonts w:ascii="Angsana New" w:hAnsi="Angsana New" w:hint="cs"/>
                <w:sz w:val="28"/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687A5B3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EC982D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50A67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77552A" w14:paraId="050D6751" w14:textId="77777777" w:rsidTr="0077552A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4627186D" w14:textId="77777777" w:rsidR="001209A6" w:rsidRPr="002C73F2" w:rsidRDefault="00FC00C6">
            <w:pPr>
              <w:rPr>
                <w:rFonts w:ascii="Angsana New" w:hAnsi="Angsana New"/>
                <w:b/>
                <w:bCs/>
                <w:sz w:val="28"/>
              </w:rPr>
            </w:pPr>
            <w:r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งบกำไร</w:t>
            </w:r>
            <w:r w:rsidRPr="002C73F2">
              <w:rPr>
                <w:rFonts w:ascii="Angsana New" w:hAnsi="Angsana New" w:hint="cs"/>
                <w:b/>
                <w:bCs/>
                <w:sz w:val="28"/>
                <w:cs/>
              </w:rPr>
              <w:t>ขาดทุนและกำไรขาดทุนเบ็ดเสร็จอื่น</w:t>
            </w:r>
          </w:p>
          <w:p w14:paraId="0DE3F67E" w14:textId="703FD306" w:rsidR="0077552A" w:rsidRPr="001209A6" w:rsidRDefault="00FC00C6" w:rsidP="001209A6">
            <w:pPr>
              <w:ind w:left="236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2C73F2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สำหรับงวดสามเดือน</w:t>
            </w:r>
            <w:r w:rsidR="00DD28B5" w:rsidRPr="002C73F2">
              <w:rPr>
                <w:rFonts w:ascii="Angsana New" w:hAnsi="Angsana New" w:hint="cs"/>
                <w:b/>
                <w:bCs/>
                <w:sz w:val="28"/>
                <w:cs/>
              </w:rPr>
              <w:t>สิ้นสุด</w:t>
            </w:r>
            <w:r w:rsidR="0077552A" w:rsidRPr="002C73F2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2C73F2" w:rsidRPr="002C73F2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C73F2" w:rsidRPr="002C73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 </w:t>
            </w:r>
            <w:r w:rsidR="002C73F2" w:rsidRPr="002C73F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02583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440" w:type="dxa"/>
            <w:noWrap/>
            <w:vAlign w:val="center"/>
          </w:tcPr>
          <w:p w14:paraId="7D73F199" w14:textId="7BE5F203" w:rsidR="0077552A" w:rsidRPr="001209A6" w:rsidRDefault="0077552A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61" w:type="dxa"/>
            <w:noWrap/>
            <w:vAlign w:val="bottom"/>
          </w:tcPr>
          <w:p w14:paraId="640872C4" w14:textId="77777777" w:rsidR="0077552A" w:rsidRPr="001209A6" w:rsidRDefault="0077552A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3327B088" w14:textId="77777777" w:rsidR="0077552A" w:rsidRPr="001209A6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14AC1764" w14:textId="77777777" w:rsidR="0077552A" w:rsidRPr="001209A6" w:rsidRDefault="0077552A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center"/>
          </w:tcPr>
          <w:p w14:paraId="290A23D5" w14:textId="2863C547" w:rsidR="0077552A" w:rsidRPr="001209A6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7552A" w14:paraId="3A0E4471" w14:textId="77777777" w:rsidTr="00920FD3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3C4E58A2" w14:textId="1016532D" w:rsidR="0077552A" w:rsidRPr="001209A6" w:rsidRDefault="00A75488">
            <w:pPr>
              <w:rPr>
                <w:rFonts w:ascii="Angsana New" w:hAnsi="Angsana New"/>
                <w:sz w:val="28"/>
              </w:rPr>
            </w:pPr>
            <w:r w:rsidRPr="001209A6">
              <w:rPr>
                <w:rFonts w:ascii="Angsana New" w:hAnsi="Angsana New" w:hint="cs"/>
                <w:sz w:val="28"/>
                <w:cs/>
              </w:rPr>
              <w:t>ต้นทุน</w:t>
            </w:r>
            <w:r w:rsidR="00887DB3" w:rsidRPr="001209A6">
              <w:rPr>
                <w:rFonts w:ascii="Angsana New" w:hAnsi="Angsana New" w:hint="cs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AB103A" w14:textId="546DAA37" w:rsidR="0077552A" w:rsidRPr="00920FD3" w:rsidRDefault="000853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221,204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519A3E96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255FDF34" w14:textId="4F6BCDE4" w:rsidR="0077552A" w:rsidRPr="00920FD3" w:rsidRDefault="00121AE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A029824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</w:tcPr>
          <w:p w14:paraId="00939D82" w14:textId="2FA1C0C1" w:rsidR="0077552A" w:rsidRPr="00920FD3" w:rsidRDefault="00121AE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221,385</w:t>
            </w:r>
          </w:p>
        </w:tc>
      </w:tr>
      <w:tr w:rsidR="0077552A" w14:paraId="4BD21CC9" w14:textId="77777777" w:rsidTr="00920FD3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50647014" w14:textId="44C1BF00" w:rsidR="0077552A" w:rsidRPr="001209A6" w:rsidRDefault="005A3118">
            <w:pPr>
              <w:rPr>
                <w:rFonts w:ascii="Angsana New" w:hAnsi="Angsana New"/>
                <w:sz w:val="28"/>
              </w:rPr>
            </w:pPr>
            <w:r w:rsidRPr="001209A6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2C8A14" w14:textId="62A2B561" w:rsidR="0077552A" w:rsidRPr="00920FD3" w:rsidRDefault="000853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63,74</w:t>
            </w:r>
            <w:r w:rsidR="00196C3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1FBA00CD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3DBD82A7" w14:textId="4C1E88A0" w:rsidR="0077552A" w:rsidRPr="00920FD3" w:rsidRDefault="00121AE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(181)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A4A13C4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</w:tcPr>
          <w:p w14:paraId="76E50A89" w14:textId="25D5CE3C" w:rsidR="0077552A" w:rsidRPr="00920FD3" w:rsidRDefault="00121AE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63,56</w:t>
            </w:r>
            <w:r w:rsidR="00196C3E">
              <w:rPr>
                <w:rFonts w:ascii="Angsana New" w:hAnsi="Angsana New"/>
                <w:sz w:val="28"/>
              </w:rPr>
              <w:t>1</w:t>
            </w:r>
          </w:p>
        </w:tc>
      </w:tr>
      <w:tr w:rsidR="00DB7723" w14:paraId="5D97E0B1" w14:textId="77777777" w:rsidTr="0077552A">
        <w:trPr>
          <w:trHeight w:val="403"/>
        </w:trPr>
        <w:tc>
          <w:tcPr>
            <w:tcW w:w="4302" w:type="dxa"/>
            <w:noWrap/>
            <w:vAlign w:val="bottom"/>
          </w:tcPr>
          <w:p w14:paraId="1454B829" w14:textId="77777777" w:rsidR="00DB7723" w:rsidRPr="001209A6" w:rsidRDefault="00DB772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129B7CB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noWrap/>
            <w:vAlign w:val="bottom"/>
          </w:tcPr>
          <w:p w14:paraId="087C9162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2DE21DA4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5697E987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bottom"/>
          </w:tcPr>
          <w:p w14:paraId="1CE6CECA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8260BC8" w14:textId="762E452B" w:rsidR="004F5A87" w:rsidRPr="00C65BA4" w:rsidRDefault="004F5A87" w:rsidP="00D544B1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C65BA4">
        <w:rPr>
          <w:rFonts w:asciiTheme="majorBidi" w:hAnsiTheme="majorBidi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7840326B" w14:textId="1B5F169C" w:rsidR="003415A9" w:rsidRPr="001F7C62" w:rsidRDefault="003415A9" w:rsidP="003415A9">
      <w:pPr>
        <w:pStyle w:val="ListParagraph"/>
        <w:spacing w:line="240" w:lineRule="atLeast"/>
        <w:ind w:left="360"/>
        <w:jc w:val="thaiDistribute"/>
        <w:rPr>
          <w:rStyle w:val="ui-provider"/>
          <w:rFonts w:asciiTheme="majorBidi" w:hAnsiTheme="majorBidi" w:cstheme="majorBidi"/>
          <w:spacing w:val="4"/>
          <w:sz w:val="28"/>
        </w:rPr>
      </w:pPr>
      <w:r w:rsidRPr="001F7C62">
        <w:rPr>
          <w:rStyle w:val="ui-provider"/>
          <w:rFonts w:asciiTheme="majorBidi" w:hAnsiTheme="majorBidi" w:cstheme="majorBidi"/>
          <w:spacing w:val="4"/>
          <w:sz w:val="28"/>
          <w:cs/>
        </w:rPr>
        <w:t>เมื่อวันที่</w:t>
      </w:r>
      <w:r w:rsidR="00F327DF">
        <w:rPr>
          <w:rStyle w:val="ui-provider"/>
          <w:rFonts w:asciiTheme="majorBidi" w:hAnsiTheme="majorBidi" w:cstheme="majorBidi"/>
          <w:spacing w:val="4"/>
          <w:sz w:val="28"/>
        </w:rPr>
        <w:t xml:space="preserve"> 24</w:t>
      </w:r>
      <w:r w:rsidRPr="001F7C62">
        <w:rPr>
          <w:rStyle w:val="ui-provider"/>
          <w:rFonts w:asciiTheme="majorBidi" w:hAnsiTheme="majorBidi" w:cstheme="majorBidi"/>
          <w:spacing w:val="4"/>
          <w:sz w:val="28"/>
          <w:cs/>
        </w:rPr>
        <w:t xml:space="preserve"> เมษายน</w:t>
      </w:r>
      <w:r w:rsidR="00F327DF">
        <w:rPr>
          <w:rStyle w:val="ui-provider"/>
          <w:rFonts w:asciiTheme="majorBidi" w:hAnsiTheme="majorBidi" w:cstheme="majorBidi"/>
          <w:spacing w:val="4"/>
          <w:sz w:val="28"/>
        </w:rPr>
        <w:t xml:space="preserve"> 2567 </w:t>
      </w:r>
      <w:r w:rsidRPr="001F7C62">
        <w:rPr>
          <w:rStyle w:val="ui-provider"/>
          <w:rFonts w:asciiTheme="majorBidi" w:hAnsiTheme="majorBidi" w:cstheme="majorBidi"/>
          <w:spacing w:val="4"/>
          <w:sz w:val="28"/>
          <w:cs/>
        </w:rPr>
        <w:t>ที่ประชุมสามัญผู้ถือหุ้น ประจำปี</w:t>
      </w:r>
      <w:r w:rsidR="00F327DF">
        <w:rPr>
          <w:rStyle w:val="ui-provider"/>
          <w:rFonts w:asciiTheme="majorBidi" w:hAnsiTheme="majorBidi" w:cstheme="majorBidi"/>
          <w:spacing w:val="4"/>
          <w:sz w:val="28"/>
        </w:rPr>
        <w:t xml:space="preserve"> 2567 </w:t>
      </w:r>
      <w:r w:rsidRPr="001F7C62">
        <w:rPr>
          <w:rStyle w:val="ui-provider"/>
          <w:rFonts w:asciiTheme="majorBidi" w:hAnsiTheme="majorBidi" w:cstheme="majorBidi"/>
          <w:spacing w:val="4"/>
          <w:sz w:val="28"/>
          <w:cs/>
        </w:rPr>
        <w:t xml:space="preserve">บริษัท เซเว่น ยูทิลิตี้ส์ แอนด์ พาวเวอร์ จำกัด (มหาชน) </w:t>
      </w:r>
    </w:p>
    <w:p w14:paraId="0A901F7A" w14:textId="7053EA45" w:rsidR="003415A9" w:rsidRPr="00E55043" w:rsidRDefault="003415A9" w:rsidP="003415A9">
      <w:pPr>
        <w:pStyle w:val="ListParagraph"/>
        <w:spacing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  <w:r w:rsidRPr="00E55043">
        <w:rPr>
          <w:rStyle w:val="ui-provider"/>
          <w:rFonts w:asciiTheme="majorBidi" w:hAnsiTheme="majorBidi" w:cstheme="majorBidi"/>
          <w:sz w:val="28"/>
        </w:rPr>
        <w:t>("</w:t>
      </w:r>
      <w:r w:rsidRPr="00E55043">
        <w:rPr>
          <w:rStyle w:val="ui-provider"/>
          <w:rFonts w:asciiTheme="majorBidi" w:hAnsiTheme="majorBidi" w:cstheme="majorBidi"/>
          <w:sz w:val="28"/>
          <w:cs/>
        </w:rPr>
        <w:t>บริษัท")</w:t>
      </w:r>
      <w:r w:rsidRPr="00E55043">
        <w:rPr>
          <w:rFonts w:asciiTheme="majorBidi" w:hAnsiTheme="majorBidi" w:cstheme="majorBidi"/>
          <w:sz w:val="28"/>
          <w:cs/>
        </w:rPr>
        <w:t xml:space="preserve"> </w:t>
      </w:r>
      <w:r w:rsidRPr="00E55043">
        <w:rPr>
          <w:rStyle w:val="ui-provider"/>
          <w:rFonts w:asciiTheme="majorBidi" w:hAnsiTheme="majorBidi" w:cstheme="majorBidi"/>
          <w:sz w:val="28"/>
          <w:cs/>
        </w:rPr>
        <w:t>ได้มีมติอนุมัติการเปลี่ยนแปลงชื่อบริษัท ชื่อย่อหลักทรัพย์ ตราประทับของบริษัท จากเดิม บริษัท เซเว่น ยูทิลิตี้ส์ แอนด์ พาวเวอร์ จำกัด (มหาชน) ชื่อย่อหลักทรัพย์</w:t>
      </w:r>
      <w:r w:rsidR="00F327DF">
        <w:rPr>
          <w:rStyle w:val="ui-provider"/>
          <w:rFonts w:asciiTheme="majorBidi" w:hAnsiTheme="majorBidi" w:cstheme="majorBidi"/>
          <w:sz w:val="28"/>
        </w:rPr>
        <w:t xml:space="preserve"> 7UP</w:t>
      </w:r>
      <w:r w:rsidRPr="00E55043">
        <w:rPr>
          <w:rStyle w:val="ui-provider"/>
          <w:rFonts w:asciiTheme="majorBidi" w:hAnsiTheme="majorBidi" w:cstheme="majorBidi"/>
          <w:sz w:val="28"/>
        </w:rPr>
        <w:t xml:space="preserve"> </w:t>
      </w:r>
      <w:r w:rsidRPr="00E55043">
        <w:rPr>
          <w:rStyle w:val="ui-provider"/>
          <w:rFonts w:asciiTheme="majorBidi" w:hAnsiTheme="majorBidi" w:cstheme="majorBidi"/>
          <w:sz w:val="28"/>
          <w:cs/>
        </w:rPr>
        <w:t>เปลี่ยนแปลงเป็น บริษัท ออลล์ เอ็นเนอร์ยี่ แอนด์ ยูทิลิตี้ จำกัด (มหาชน) ชื่อย่อหลักทรัพย์</w:t>
      </w:r>
      <w:r w:rsidR="00F327DF">
        <w:rPr>
          <w:rStyle w:val="ui-provider"/>
          <w:rFonts w:asciiTheme="majorBidi" w:hAnsiTheme="majorBidi" w:cstheme="majorBidi"/>
          <w:sz w:val="28"/>
        </w:rPr>
        <w:t xml:space="preserve"> AE</w:t>
      </w:r>
      <w:r w:rsidRPr="00E55043">
        <w:rPr>
          <w:rStyle w:val="ui-provider"/>
          <w:rFonts w:asciiTheme="majorBidi" w:hAnsiTheme="majorBidi" w:cstheme="majorBidi"/>
          <w:sz w:val="28"/>
        </w:rPr>
        <w:t xml:space="preserve"> </w:t>
      </w:r>
      <w:r w:rsidRPr="00E55043">
        <w:rPr>
          <w:rStyle w:val="ui-provider"/>
          <w:rFonts w:asciiTheme="majorBidi" w:hAnsiTheme="majorBidi" w:cstheme="majorBidi"/>
          <w:sz w:val="28"/>
          <w:cs/>
        </w:rPr>
        <w:t>เพื่อให้สอดคล้องกับธุรกิจของบริษัท แผนการดำเนินกิจการบริษัท รวมถึงการขยายการประกอบธุรกิจในอนาคตให้มีความหลากหลายมากขึ้น</w:t>
      </w:r>
    </w:p>
    <w:p w14:paraId="3BC65470" w14:textId="77777777" w:rsidR="001C2EFC" w:rsidRDefault="001C2EFC" w:rsidP="00316A67">
      <w:pPr>
        <w:pStyle w:val="ListParagraph"/>
        <w:tabs>
          <w:tab w:val="left" w:pos="360"/>
        </w:tabs>
        <w:overflowPunct/>
        <w:autoSpaceDE/>
        <w:autoSpaceDN/>
        <w:adjustRightInd/>
        <w:ind w:left="630" w:hanging="270"/>
        <w:textAlignment w:val="auto"/>
        <w:rPr>
          <w:rFonts w:ascii="Angsana New" w:hAnsi="Angsana New"/>
          <w:sz w:val="28"/>
        </w:rPr>
      </w:pPr>
    </w:p>
    <w:p w14:paraId="1D307CCF" w14:textId="77D03766" w:rsidR="00B26171" w:rsidRPr="007048E7" w:rsidRDefault="00B26171" w:rsidP="0062138F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sectPr w:rsidR="00B26171" w:rsidRPr="007048E7" w:rsidSect="00CF513A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CDA3C" w14:textId="77777777" w:rsidR="00CC74F4" w:rsidRDefault="00CC74F4">
      <w:pPr>
        <w:rPr>
          <w:rFonts w:hint="eastAsia"/>
        </w:rPr>
      </w:pPr>
      <w:r>
        <w:separator/>
      </w:r>
    </w:p>
  </w:endnote>
  <w:endnote w:type="continuationSeparator" w:id="0">
    <w:p w14:paraId="7DE6E84C" w14:textId="77777777" w:rsidR="00CC74F4" w:rsidRDefault="00CC74F4">
      <w:pPr>
        <w:rPr>
          <w:rFonts w:hint="eastAsia"/>
        </w:rPr>
      </w:pPr>
      <w:r>
        <w:continuationSeparator/>
      </w:r>
    </w:p>
  </w:endnote>
  <w:endnote w:type="continuationNotice" w:id="1">
    <w:p w14:paraId="7C3D0884" w14:textId="77777777" w:rsidR="00CC74F4" w:rsidRDefault="00CC74F4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7777777" w:rsidR="00A73DBA" w:rsidRPr="000748DD" w:rsidRDefault="00A73DBA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14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E1B34" w14:textId="77777777" w:rsidR="00CC74F4" w:rsidRDefault="00CC74F4">
      <w:pPr>
        <w:rPr>
          <w:rFonts w:hint="eastAsia"/>
        </w:rPr>
      </w:pPr>
      <w:r>
        <w:separator/>
      </w:r>
    </w:p>
  </w:footnote>
  <w:footnote w:type="continuationSeparator" w:id="0">
    <w:p w14:paraId="0CB5D3AD" w14:textId="77777777" w:rsidR="00CC74F4" w:rsidRDefault="00CC74F4">
      <w:pPr>
        <w:rPr>
          <w:rFonts w:hint="eastAsia"/>
        </w:rPr>
      </w:pPr>
      <w:r>
        <w:continuationSeparator/>
      </w:r>
    </w:p>
  </w:footnote>
  <w:footnote w:type="continuationNotice" w:id="1">
    <w:p w14:paraId="57A4B5BF" w14:textId="77777777" w:rsidR="00CC74F4" w:rsidRDefault="00CC74F4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6599D" w14:textId="1F5D6FC5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5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5"/>
  <w:p w14:paraId="0662687D" w14:textId="610ADEDE" w:rsidR="00AA5A50" w:rsidRDefault="00AA5A50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</w:t>
    </w:r>
    <w:r>
      <w:rPr>
        <w:rFonts w:ascii="Angsana New" w:hAnsi="Angsana New" w:hint="cs"/>
        <w:b/>
        <w:bCs/>
        <w:sz w:val="28"/>
        <w:cs/>
      </w:rPr>
      <w:t>สาม</w:t>
    </w:r>
    <w:r>
      <w:rPr>
        <w:rFonts w:ascii="Angsana New" w:hAnsi="Angsana New"/>
        <w:b/>
        <w:bCs/>
        <w:sz w:val="28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</w:t>
    </w:r>
    <w:r>
      <w:rPr>
        <w:rFonts w:ascii="Angsana New" w:hAnsi="Angsana New" w:hint="cs"/>
        <w:b/>
        <w:bCs/>
        <w:sz w:val="28"/>
        <w:cs/>
      </w:rPr>
      <w:t>7</w:t>
    </w:r>
    <w:r>
      <w:rPr>
        <w:rFonts w:ascii="Angsana New" w:hAnsi="Angsana New"/>
        <w:b/>
        <w:bCs/>
        <w:sz w:val="28"/>
      </w:rPr>
      <w:t xml:space="preserve"> </w:t>
    </w:r>
  </w:p>
  <w:p w14:paraId="01EE91B7" w14:textId="054D6D2F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8DF66" w14:textId="4C5C099F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6A39FA5F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 w:rsidR="00B62246">
      <w:rPr>
        <w:rFonts w:ascii="Angsana New" w:hAnsi="Angsana New"/>
        <w:b/>
        <w:bCs/>
        <w:sz w:val="28"/>
      </w:rPr>
      <w:t xml:space="preserve">31 </w:t>
    </w:r>
    <w:r w:rsidR="00B62246">
      <w:rPr>
        <w:rFonts w:ascii="Angsana New" w:hAnsi="Angsana New" w:hint="cs"/>
        <w:b/>
        <w:bCs/>
        <w:sz w:val="28"/>
        <w:cs/>
      </w:rPr>
      <w:t xml:space="preserve">มีนาคม </w:t>
    </w:r>
    <w:r w:rsidR="00B62246">
      <w:rPr>
        <w:rFonts w:ascii="Angsana New" w:hAnsi="Angsana New"/>
        <w:b/>
        <w:bCs/>
        <w:sz w:val="28"/>
      </w:rPr>
      <w:t>2567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F2151" w14:textId="2CD6902F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2ECD69DA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 w:rsidR="00B62246">
      <w:rPr>
        <w:rFonts w:ascii="Angsana New" w:hAnsi="Angsana New"/>
        <w:b/>
        <w:bCs/>
        <w:sz w:val="28"/>
      </w:rPr>
      <w:t>31</w:t>
    </w:r>
    <w:r w:rsidR="00B62246">
      <w:rPr>
        <w:rFonts w:ascii="Angsana New" w:hAnsi="Angsana New" w:hint="cs"/>
        <w:b/>
        <w:bCs/>
        <w:sz w:val="28"/>
        <w:cs/>
      </w:rPr>
      <w:t xml:space="preserve"> มีนาคม </w:t>
    </w:r>
    <w:r w:rsidR="00B62246">
      <w:rPr>
        <w:rFonts w:ascii="Angsana New" w:hAnsi="Angsana New"/>
        <w:b/>
        <w:bCs/>
        <w:sz w:val="28"/>
      </w:rPr>
      <w:t>2567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F97DDC"/>
    <w:multiLevelType w:val="hybridMultilevel"/>
    <w:tmpl w:val="8EEA3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10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8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9" w15:restartNumberingAfterBreak="0">
    <w:nsid w:val="453C417C"/>
    <w:multiLevelType w:val="hybridMultilevel"/>
    <w:tmpl w:val="05F27C6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67950357"/>
    <w:multiLevelType w:val="hybridMultilevel"/>
    <w:tmpl w:val="374256F6"/>
    <w:lvl w:ilvl="0" w:tplc="650E37D4">
      <w:start w:val="31"/>
      <w:numFmt w:val="bullet"/>
      <w:lvlText w:val="-"/>
      <w:lvlJc w:val="left"/>
      <w:pPr>
        <w:ind w:left="1210" w:hanging="85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894612"/>
    <w:multiLevelType w:val="hybridMultilevel"/>
    <w:tmpl w:val="350ECB5C"/>
    <w:lvl w:ilvl="0" w:tplc="0409000F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53ED4"/>
    <w:multiLevelType w:val="hybridMultilevel"/>
    <w:tmpl w:val="EBA25EC8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8"/>
  </w:num>
  <w:num w:numId="2" w16cid:durableId="359280886">
    <w:abstractNumId w:val="29"/>
  </w:num>
  <w:num w:numId="3" w16cid:durableId="474297977">
    <w:abstractNumId w:val="10"/>
  </w:num>
  <w:num w:numId="4" w16cid:durableId="1978224201">
    <w:abstractNumId w:val="21"/>
  </w:num>
  <w:num w:numId="5" w16cid:durableId="879895726">
    <w:abstractNumId w:val="6"/>
  </w:num>
  <w:num w:numId="6" w16cid:durableId="1313951306">
    <w:abstractNumId w:val="13"/>
  </w:num>
  <w:num w:numId="7" w16cid:durableId="1118527099">
    <w:abstractNumId w:val="12"/>
  </w:num>
  <w:num w:numId="8" w16cid:durableId="480776160">
    <w:abstractNumId w:val="23"/>
  </w:num>
  <w:num w:numId="9" w16cid:durableId="1870725864">
    <w:abstractNumId w:val="15"/>
  </w:num>
  <w:num w:numId="10" w16cid:durableId="83887302">
    <w:abstractNumId w:val="17"/>
  </w:num>
  <w:num w:numId="11" w16cid:durableId="1114639320">
    <w:abstractNumId w:val="5"/>
  </w:num>
  <w:num w:numId="12" w16cid:durableId="1392078518">
    <w:abstractNumId w:val="16"/>
  </w:num>
  <w:num w:numId="13" w16cid:durableId="1688408665">
    <w:abstractNumId w:val="0"/>
  </w:num>
  <w:num w:numId="14" w16cid:durableId="1358115451">
    <w:abstractNumId w:val="26"/>
  </w:num>
  <w:num w:numId="15" w16cid:durableId="302736872">
    <w:abstractNumId w:val="4"/>
  </w:num>
  <w:num w:numId="16" w16cid:durableId="771903085">
    <w:abstractNumId w:val="14"/>
  </w:num>
  <w:num w:numId="17" w16cid:durableId="1443963321">
    <w:abstractNumId w:val="7"/>
  </w:num>
  <w:num w:numId="18" w16cid:durableId="321272502">
    <w:abstractNumId w:val="22"/>
  </w:num>
  <w:num w:numId="19" w16cid:durableId="2013101600">
    <w:abstractNumId w:val="9"/>
  </w:num>
  <w:num w:numId="20" w16cid:durableId="1951543012">
    <w:abstractNumId w:val="2"/>
  </w:num>
  <w:num w:numId="21" w16cid:durableId="430207375">
    <w:abstractNumId w:val="18"/>
  </w:num>
  <w:num w:numId="22" w16cid:durableId="650212450">
    <w:abstractNumId w:val="3"/>
  </w:num>
  <w:num w:numId="23" w16cid:durableId="1569799128">
    <w:abstractNumId w:val="20"/>
  </w:num>
  <w:num w:numId="24" w16cid:durableId="1020815654">
    <w:abstractNumId w:val="28"/>
  </w:num>
  <w:num w:numId="25" w16cid:durableId="774442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1"/>
  </w:num>
  <w:num w:numId="27" w16cid:durableId="1270698839">
    <w:abstractNumId w:val="1"/>
  </w:num>
  <w:num w:numId="28" w16cid:durableId="133839036">
    <w:abstractNumId w:val="24"/>
  </w:num>
  <w:num w:numId="29" w16cid:durableId="685449891">
    <w:abstractNumId w:val="27"/>
  </w:num>
  <w:num w:numId="30" w16cid:durableId="135346152">
    <w:abstractNumId w:val="19"/>
  </w:num>
  <w:num w:numId="31" w16cid:durableId="2123960661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F13"/>
    <w:rsid w:val="000018B0"/>
    <w:rsid w:val="000019EA"/>
    <w:rsid w:val="00001A39"/>
    <w:rsid w:val="00001B76"/>
    <w:rsid w:val="00002FEF"/>
    <w:rsid w:val="00002FF6"/>
    <w:rsid w:val="00003563"/>
    <w:rsid w:val="00003722"/>
    <w:rsid w:val="0000385B"/>
    <w:rsid w:val="00003A2E"/>
    <w:rsid w:val="00003A40"/>
    <w:rsid w:val="00003BB7"/>
    <w:rsid w:val="00003EA1"/>
    <w:rsid w:val="00004340"/>
    <w:rsid w:val="0000437D"/>
    <w:rsid w:val="00004F1E"/>
    <w:rsid w:val="00005373"/>
    <w:rsid w:val="00005506"/>
    <w:rsid w:val="000056EE"/>
    <w:rsid w:val="00005972"/>
    <w:rsid w:val="00005B39"/>
    <w:rsid w:val="00005DE1"/>
    <w:rsid w:val="00005E32"/>
    <w:rsid w:val="00006221"/>
    <w:rsid w:val="00007011"/>
    <w:rsid w:val="0000707F"/>
    <w:rsid w:val="000079AE"/>
    <w:rsid w:val="00010ED5"/>
    <w:rsid w:val="00011055"/>
    <w:rsid w:val="00011095"/>
    <w:rsid w:val="000110F0"/>
    <w:rsid w:val="00011A05"/>
    <w:rsid w:val="00011A48"/>
    <w:rsid w:val="00011DB1"/>
    <w:rsid w:val="00011F4D"/>
    <w:rsid w:val="00012006"/>
    <w:rsid w:val="0001221A"/>
    <w:rsid w:val="00012571"/>
    <w:rsid w:val="0001259F"/>
    <w:rsid w:val="000128AE"/>
    <w:rsid w:val="00012A21"/>
    <w:rsid w:val="00012C6A"/>
    <w:rsid w:val="00012FDB"/>
    <w:rsid w:val="00013A21"/>
    <w:rsid w:val="00014347"/>
    <w:rsid w:val="00014526"/>
    <w:rsid w:val="00015691"/>
    <w:rsid w:val="00015AB0"/>
    <w:rsid w:val="00015E36"/>
    <w:rsid w:val="000167AB"/>
    <w:rsid w:val="00016A6C"/>
    <w:rsid w:val="00016C76"/>
    <w:rsid w:val="00017CCF"/>
    <w:rsid w:val="00017D2C"/>
    <w:rsid w:val="00017E97"/>
    <w:rsid w:val="000203AF"/>
    <w:rsid w:val="000203CC"/>
    <w:rsid w:val="00020705"/>
    <w:rsid w:val="0002090D"/>
    <w:rsid w:val="00020916"/>
    <w:rsid w:val="00020B71"/>
    <w:rsid w:val="00020B82"/>
    <w:rsid w:val="00020D48"/>
    <w:rsid w:val="00020E1C"/>
    <w:rsid w:val="00020F3B"/>
    <w:rsid w:val="00020FBC"/>
    <w:rsid w:val="00021036"/>
    <w:rsid w:val="0002165B"/>
    <w:rsid w:val="00021AAA"/>
    <w:rsid w:val="00021BA3"/>
    <w:rsid w:val="00021F5E"/>
    <w:rsid w:val="000220DA"/>
    <w:rsid w:val="000223EA"/>
    <w:rsid w:val="00022C79"/>
    <w:rsid w:val="00022DE0"/>
    <w:rsid w:val="0002307B"/>
    <w:rsid w:val="0002372B"/>
    <w:rsid w:val="00023847"/>
    <w:rsid w:val="00023D86"/>
    <w:rsid w:val="00023E3D"/>
    <w:rsid w:val="00023E66"/>
    <w:rsid w:val="000243CC"/>
    <w:rsid w:val="000247B7"/>
    <w:rsid w:val="0002482A"/>
    <w:rsid w:val="00025839"/>
    <w:rsid w:val="00025BEC"/>
    <w:rsid w:val="00026097"/>
    <w:rsid w:val="000264F5"/>
    <w:rsid w:val="00026747"/>
    <w:rsid w:val="000269B1"/>
    <w:rsid w:val="00026D92"/>
    <w:rsid w:val="00026E4B"/>
    <w:rsid w:val="00026FE7"/>
    <w:rsid w:val="000271DB"/>
    <w:rsid w:val="0002731B"/>
    <w:rsid w:val="000274E1"/>
    <w:rsid w:val="00027D98"/>
    <w:rsid w:val="00027E3C"/>
    <w:rsid w:val="00030159"/>
    <w:rsid w:val="000303AE"/>
    <w:rsid w:val="000307F1"/>
    <w:rsid w:val="00030EAA"/>
    <w:rsid w:val="00031197"/>
    <w:rsid w:val="000312A9"/>
    <w:rsid w:val="00031416"/>
    <w:rsid w:val="0003160A"/>
    <w:rsid w:val="00031FA7"/>
    <w:rsid w:val="000323B4"/>
    <w:rsid w:val="00032414"/>
    <w:rsid w:val="000325E8"/>
    <w:rsid w:val="00033101"/>
    <w:rsid w:val="000331A0"/>
    <w:rsid w:val="00033366"/>
    <w:rsid w:val="00033734"/>
    <w:rsid w:val="00034687"/>
    <w:rsid w:val="00034A74"/>
    <w:rsid w:val="00034B42"/>
    <w:rsid w:val="0003605A"/>
    <w:rsid w:val="00036105"/>
    <w:rsid w:val="000365B8"/>
    <w:rsid w:val="00036616"/>
    <w:rsid w:val="0003677A"/>
    <w:rsid w:val="000367BB"/>
    <w:rsid w:val="000369CF"/>
    <w:rsid w:val="000369EA"/>
    <w:rsid w:val="00037054"/>
    <w:rsid w:val="00037276"/>
    <w:rsid w:val="0003727E"/>
    <w:rsid w:val="00037774"/>
    <w:rsid w:val="00037F80"/>
    <w:rsid w:val="00040473"/>
    <w:rsid w:val="0004070B"/>
    <w:rsid w:val="0004097A"/>
    <w:rsid w:val="000409C7"/>
    <w:rsid w:val="00040CD4"/>
    <w:rsid w:val="00040EB6"/>
    <w:rsid w:val="00040EF7"/>
    <w:rsid w:val="00040F2E"/>
    <w:rsid w:val="000415BD"/>
    <w:rsid w:val="00041D12"/>
    <w:rsid w:val="00041E25"/>
    <w:rsid w:val="00041F83"/>
    <w:rsid w:val="00042019"/>
    <w:rsid w:val="000422CA"/>
    <w:rsid w:val="00042340"/>
    <w:rsid w:val="0004240B"/>
    <w:rsid w:val="00042738"/>
    <w:rsid w:val="00042F08"/>
    <w:rsid w:val="00043017"/>
    <w:rsid w:val="00043091"/>
    <w:rsid w:val="00043FC5"/>
    <w:rsid w:val="00044135"/>
    <w:rsid w:val="00044236"/>
    <w:rsid w:val="0004429E"/>
    <w:rsid w:val="0004497D"/>
    <w:rsid w:val="00044A32"/>
    <w:rsid w:val="00044A46"/>
    <w:rsid w:val="0004500F"/>
    <w:rsid w:val="00045312"/>
    <w:rsid w:val="00045B34"/>
    <w:rsid w:val="00045D72"/>
    <w:rsid w:val="00046015"/>
    <w:rsid w:val="00046238"/>
    <w:rsid w:val="000469D2"/>
    <w:rsid w:val="00046C48"/>
    <w:rsid w:val="00047315"/>
    <w:rsid w:val="00047965"/>
    <w:rsid w:val="00047A94"/>
    <w:rsid w:val="00047BA7"/>
    <w:rsid w:val="00047F3C"/>
    <w:rsid w:val="000501A5"/>
    <w:rsid w:val="00050F5C"/>
    <w:rsid w:val="000510A9"/>
    <w:rsid w:val="000510DD"/>
    <w:rsid w:val="000510E6"/>
    <w:rsid w:val="0005125E"/>
    <w:rsid w:val="00051401"/>
    <w:rsid w:val="000517E3"/>
    <w:rsid w:val="00051C38"/>
    <w:rsid w:val="00051EEA"/>
    <w:rsid w:val="0005224E"/>
    <w:rsid w:val="000527E6"/>
    <w:rsid w:val="00052EEF"/>
    <w:rsid w:val="00052F2B"/>
    <w:rsid w:val="00052FD3"/>
    <w:rsid w:val="0005316B"/>
    <w:rsid w:val="000531C3"/>
    <w:rsid w:val="000532F9"/>
    <w:rsid w:val="00053772"/>
    <w:rsid w:val="00053CB7"/>
    <w:rsid w:val="0005427E"/>
    <w:rsid w:val="000544D6"/>
    <w:rsid w:val="0005453A"/>
    <w:rsid w:val="00054687"/>
    <w:rsid w:val="000547ED"/>
    <w:rsid w:val="00054998"/>
    <w:rsid w:val="00054ABC"/>
    <w:rsid w:val="00054C2F"/>
    <w:rsid w:val="00055201"/>
    <w:rsid w:val="000555B3"/>
    <w:rsid w:val="0005583A"/>
    <w:rsid w:val="0005588F"/>
    <w:rsid w:val="00055C42"/>
    <w:rsid w:val="00055F9C"/>
    <w:rsid w:val="00056043"/>
    <w:rsid w:val="000561CC"/>
    <w:rsid w:val="00056659"/>
    <w:rsid w:val="000566D8"/>
    <w:rsid w:val="000569D1"/>
    <w:rsid w:val="000571A8"/>
    <w:rsid w:val="000576C6"/>
    <w:rsid w:val="00057925"/>
    <w:rsid w:val="00057CFE"/>
    <w:rsid w:val="0006035C"/>
    <w:rsid w:val="00060F09"/>
    <w:rsid w:val="00061F08"/>
    <w:rsid w:val="00062A7E"/>
    <w:rsid w:val="00062AB4"/>
    <w:rsid w:val="000631F6"/>
    <w:rsid w:val="00063A36"/>
    <w:rsid w:val="00063BCF"/>
    <w:rsid w:val="00063D03"/>
    <w:rsid w:val="00063F8D"/>
    <w:rsid w:val="000646E3"/>
    <w:rsid w:val="0006473A"/>
    <w:rsid w:val="00064C68"/>
    <w:rsid w:val="0006519C"/>
    <w:rsid w:val="00065788"/>
    <w:rsid w:val="00065E8F"/>
    <w:rsid w:val="00065F31"/>
    <w:rsid w:val="00065F34"/>
    <w:rsid w:val="00066700"/>
    <w:rsid w:val="0006694E"/>
    <w:rsid w:val="0006703E"/>
    <w:rsid w:val="000671A5"/>
    <w:rsid w:val="00067586"/>
    <w:rsid w:val="00067EF0"/>
    <w:rsid w:val="00067F02"/>
    <w:rsid w:val="0007010E"/>
    <w:rsid w:val="000703BC"/>
    <w:rsid w:val="000708E3"/>
    <w:rsid w:val="00070BEB"/>
    <w:rsid w:val="000719DC"/>
    <w:rsid w:val="000723FA"/>
    <w:rsid w:val="00072918"/>
    <w:rsid w:val="00072B1A"/>
    <w:rsid w:val="00073031"/>
    <w:rsid w:val="00073233"/>
    <w:rsid w:val="00073471"/>
    <w:rsid w:val="0007364D"/>
    <w:rsid w:val="00073B3A"/>
    <w:rsid w:val="00073D22"/>
    <w:rsid w:val="00073DD6"/>
    <w:rsid w:val="00073F18"/>
    <w:rsid w:val="000748DD"/>
    <w:rsid w:val="00075C47"/>
    <w:rsid w:val="000764D6"/>
    <w:rsid w:val="0007670F"/>
    <w:rsid w:val="00076BD3"/>
    <w:rsid w:val="00076E97"/>
    <w:rsid w:val="00077364"/>
    <w:rsid w:val="00077569"/>
    <w:rsid w:val="00077846"/>
    <w:rsid w:val="0007796F"/>
    <w:rsid w:val="000779E8"/>
    <w:rsid w:val="00077E34"/>
    <w:rsid w:val="000803EE"/>
    <w:rsid w:val="0008048A"/>
    <w:rsid w:val="00080658"/>
    <w:rsid w:val="0008073B"/>
    <w:rsid w:val="00080E49"/>
    <w:rsid w:val="000811E6"/>
    <w:rsid w:val="00081419"/>
    <w:rsid w:val="00081754"/>
    <w:rsid w:val="00081764"/>
    <w:rsid w:val="00081BC8"/>
    <w:rsid w:val="000821B8"/>
    <w:rsid w:val="000821F9"/>
    <w:rsid w:val="00082990"/>
    <w:rsid w:val="00082AEF"/>
    <w:rsid w:val="00082C22"/>
    <w:rsid w:val="00083065"/>
    <w:rsid w:val="000840E3"/>
    <w:rsid w:val="000841F6"/>
    <w:rsid w:val="000844FB"/>
    <w:rsid w:val="00084690"/>
    <w:rsid w:val="000846E0"/>
    <w:rsid w:val="0008515F"/>
    <w:rsid w:val="000853E3"/>
    <w:rsid w:val="000860DC"/>
    <w:rsid w:val="000861E9"/>
    <w:rsid w:val="00086815"/>
    <w:rsid w:val="00086979"/>
    <w:rsid w:val="00086B55"/>
    <w:rsid w:val="00086E99"/>
    <w:rsid w:val="000872D3"/>
    <w:rsid w:val="00087360"/>
    <w:rsid w:val="00087405"/>
    <w:rsid w:val="00087A92"/>
    <w:rsid w:val="0009037F"/>
    <w:rsid w:val="00090437"/>
    <w:rsid w:val="0009130F"/>
    <w:rsid w:val="000915C9"/>
    <w:rsid w:val="00091745"/>
    <w:rsid w:val="000919D2"/>
    <w:rsid w:val="00091A44"/>
    <w:rsid w:val="000920EF"/>
    <w:rsid w:val="000929ED"/>
    <w:rsid w:val="000930D0"/>
    <w:rsid w:val="000931B0"/>
    <w:rsid w:val="000932A1"/>
    <w:rsid w:val="000933A8"/>
    <w:rsid w:val="00093A1F"/>
    <w:rsid w:val="00094249"/>
    <w:rsid w:val="000942FA"/>
    <w:rsid w:val="00094670"/>
    <w:rsid w:val="0009484D"/>
    <w:rsid w:val="00094C0C"/>
    <w:rsid w:val="00094F42"/>
    <w:rsid w:val="0009523E"/>
    <w:rsid w:val="0009557E"/>
    <w:rsid w:val="00095906"/>
    <w:rsid w:val="00095C5B"/>
    <w:rsid w:val="00095D2E"/>
    <w:rsid w:val="00096B74"/>
    <w:rsid w:val="00097134"/>
    <w:rsid w:val="00097CBF"/>
    <w:rsid w:val="00097E3C"/>
    <w:rsid w:val="000A0251"/>
    <w:rsid w:val="000A035F"/>
    <w:rsid w:val="000A08BE"/>
    <w:rsid w:val="000A0C0C"/>
    <w:rsid w:val="000A1084"/>
    <w:rsid w:val="000A16A1"/>
    <w:rsid w:val="000A18B3"/>
    <w:rsid w:val="000A18D6"/>
    <w:rsid w:val="000A19DD"/>
    <w:rsid w:val="000A24D5"/>
    <w:rsid w:val="000A2583"/>
    <w:rsid w:val="000A280E"/>
    <w:rsid w:val="000A2833"/>
    <w:rsid w:val="000A2C4A"/>
    <w:rsid w:val="000A2D29"/>
    <w:rsid w:val="000A34B1"/>
    <w:rsid w:val="000A3649"/>
    <w:rsid w:val="000A367E"/>
    <w:rsid w:val="000A3D4F"/>
    <w:rsid w:val="000A4173"/>
    <w:rsid w:val="000A509D"/>
    <w:rsid w:val="000A5102"/>
    <w:rsid w:val="000A5B43"/>
    <w:rsid w:val="000A619C"/>
    <w:rsid w:val="000A6B35"/>
    <w:rsid w:val="000A6BBC"/>
    <w:rsid w:val="000A722C"/>
    <w:rsid w:val="000A7494"/>
    <w:rsid w:val="000A7A0E"/>
    <w:rsid w:val="000B00AF"/>
    <w:rsid w:val="000B07CD"/>
    <w:rsid w:val="000B08F7"/>
    <w:rsid w:val="000B0C4F"/>
    <w:rsid w:val="000B0CAC"/>
    <w:rsid w:val="000B0F9F"/>
    <w:rsid w:val="000B1C34"/>
    <w:rsid w:val="000B1F3A"/>
    <w:rsid w:val="000B1F55"/>
    <w:rsid w:val="000B2598"/>
    <w:rsid w:val="000B35BA"/>
    <w:rsid w:val="000B3984"/>
    <w:rsid w:val="000B409C"/>
    <w:rsid w:val="000B4171"/>
    <w:rsid w:val="000B45B3"/>
    <w:rsid w:val="000B471A"/>
    <w:rsid w:val="000B4E63"/>
    <w:rsid w:val="000B57BE"/>
    <w:rsid w:val="000B57D8"/>
    <w:rsid w:val="000B6250"/>
    <w:rsid w:val="000B69B0"/>
    <w:rsid w:val="000B6C5E"/>
    <w:rsid w:val="000B7A2A"/>
    <w:rsid w:val="000C019A"/>
    <w:rsid w:val="000C0912"/>
    <w:rsid w:val="000C0AAF"/>
    <w:rsid w:val="000C1826"/>
    <w:rsid w:val="000C1F03"/>
    <w:rsid w:val="000C26F8"/>
    <w:rsid w:val="000C2960"/>
    <w:rsid w:val="000C3262"/>
    <w:rsid w:val="000C483B"/>
    <w:rsid w:val="000C5555"/>
    <w:rsid w:val="000C588A"/>
    <w:rsid w:val="000C5B4B"/>
    <w:rsid w:val="000C5EF1"/>
    <w:rsid w:val="000C6408"/>
    <w:rsid w:val="000C6F07"/>
    <w:rsid w:val="000C71E1"/>
    <w:rsid w:val="000C7204"/>
    <w:rsid w:val="000C7589"/>
    <w:rsid w:val="000C75E9"/>
    <w:rsid w:val="000D0306"/>
    <w:rsid w:val="000D0472"/>
    <w:rsid w:val="000D0617"/>
    <w:rsid w:val="000D0D4A"/>
    <w:rsid w:val="000D177A"/>
    <w:rsid w:val="000D1925"/>
    <w:rsid w:val="000D1F2D"/>
    <w:rsid w:val="000D1F49"/>
    <w:rsid w:val="000D227B"/>
    <w:rsid w:val="000D2542"/>
    <w:rsid w:val="000D2630"/>
    <w:rsid w:val="000D26F1"/>
    <w:rsid w:val="000D2C33"/>
    <w:rsid w:val="000D32C6"/>
    <w:rsid w:val="000D360F"/>
    <w:rsid w:val="000D36BB"/>
    <w:rsid w:val="000D3940"/>
    <w:rsid w:val="000D3DFF"/>
    <w:rsid w:val="000D4727"/>
    <w:rsid w:val="000D5223"/>
    <w:rsid w:val="000D53A3"/>
    <w:rsid w:val="000D550E"/>
    <w:rsid w:val="000D66A8"/>
    <w:rsid w:val="000D6788"/>
    <w:rsid w:val="000D7095"/>
    <w:rsid w:val="000D7444"/>
    <w:rsid w:val="000D75CF"/>
    <w:rsid w:val="000D76B4"/>
    <w:rsid w:val="000D77FE"/>
    <w:rsid w:val="000D7A7C"/>
    <w:rsid w:val="000D7B8A"/>
    <w:rsid w:val="000E00D3"/>
    <w:rsid w:val="000E027B"/>
    <w:rsid w:val="000E0893"/>
    <w:rsid w:val="000E11E6"/>
    <w:rsid w:val="000E132E"/>
    <w:rsid w:val="000E150A"/>
    <w:rsid w:val="000E2064"/>
    <w:rsid w:val="000E214E"/>
    <w:rsid w:val="000E24B1"/>
    <w:rsid w:val="000E3BF2"/>
    <w:rsid w:val="000E402A"/>
    <w:rsid w:val="000E4352"/>
    <w:rsid w:val="000E45AF"/>
    <w:rsid w:val="000E4922"/>
    <w:rsid w:val="000E5F41"/>
    <w:rsid w:val="000E6270"/>
    <w:rsid w:val="000E6F90"/>
    <w:rsid w:val="000E7257"/>
    <w:rsid w:val="000E76DD"/>
    <w:rsid w:val="000E76F6"/>
    <w:rsid w:val="000E7777"/>
    <w:rsid w:val="000E777D"/>
    <w:rsid w:val="000E781E"/>
    <w:rsid w:val="000E7875"/>
    <w:rsid w:val="000E7F55"/>
    <w:rsid w:val="000E7FBD"/>
    <w:rsid w:val="000F050A"/>
    <w:rsid w:val="000F06C8"/>
    <w:rsid w:val="000F0C08"/>
    <w:rsid w:val="000F0C37"/>
    <w:rsid w:val="000F0C51"/>
    <w:rsid w:val="000F0E22"/>
    <w:rsid w:val="000F0E84"/>
    <w:rsid w:val="000F133D"/>
    <w:rsid w:val="000F13E1"/>
    <w:rsid w:val="000F1A13"/>
    <w:rsid w:val="000F1EB0"/>
    <w:rsid w:val="000F312F"/>
    <w:rsid w:val="000F3247"/>
    <w:rsid w:val="000F34A6"/>
    <w:rsid w:val="000F374C"/>
    <w:rsid w:val="000F3FC5"/>
    <w:rsid w:val="000F4496"/>
    <w:rsid w:val="000F4D95"/>
    <w:rsid w:val="000F5282"/>
    <w:rsid w:val="000F52A4"/>
    <w:rsid w:val="000F57BF"/>
    <w:rsid w:val="000F5A9F"/>
    <w:rsid w:val="000F5C47"/>
    <w:rsid w:val="000F5F5C"/>
    <w:rsid w:val="000F66BB"/>
    <w:rsid w:val="000F68D5"/>
    <w:rsid w:val="000F704C"/>
    <w:rsid w:val="000F7174"/>
    <w:rsid w:val="000F7268"/>
    <w:rsid w:val="000F786D"/>
    <w:rsid w:val="000F7CB4"/>
    <w:rsid w:val="00100026"/>
    <w:rsid w:val="001005B1"/>
    <w:rsid w:val="001005DA"/>
    <w:rsid w:val="00100C6A"/>
    <w:rsid w:val="001015A3"/>
    <w:rsid w:val="00101746"/>
    <w:rsid w:val="00101CB9"/>
    <w:rsid w:val="00101D24"/>
    <w:rsid w:val="001020A8"/>
    <w:rsid w:val="0010267A"/>
    <w:rsid w:val="001029DF"/>
    <w:rsid w:val="00102EA8"/>
    <w:rsid w:val="0010353D"/>
    <w:rsid w:val="0010367D"/>
    <w:rsid w:val="001037DB"/>
    <w:rsid w:val="00104169"/>
    <w:rsid w:val="00104B0D"/>
    <w:rsid w:val="00104B2B"/>
    <w:rsid w:val="00105557"/>
    <w:rsid w:val="0010605E"/>
    <w:rsid w:val="001060F8"/>
    <w:rsid w:val="00106141"/>
    <w:rsid w:val="001064FF"/>
    <w:rsid w:val="00106BD3"/>
    <w:rsid w:val="00106DFB"/>
    <w:rsid w:val="00107070"/>
    <w:rsid w:val="0010723D"/>
    <w:rsid w:val="0010734C"/>
    <w:rsid w:val="00107472"/>
    <w:rsid w:val="00107A35"/>
    <w:rsid w:val="00107B9F"/>
    <w:rsid w:val="00107D6E"/>
    <w:rsid w:val="00107F7D"/>
    <w:rsid w:val="001101ED"/>
    <w:rsid w:val="001103A3"/>
    <w:rsid w:val="00110952"/>
    <w:rsid w:val="00110D9F"/>
    <w:rsid w:val="00111C47"/>
    <w:rsid w:val="00111EB6"/>
    <w:rsid w:val="001120B1"/>
    <w:rsid w:val="001121AE"/>
    <w:rsid w:val="001122C7"/>
    <w:rsid w:val="001124DF"/>
    <w:rsid w:val="00112D21"/>
    <w:rsid w:val="00113203"/>
    <w:rsid w:val="001133A1"/>
    <w:rsid w:val="00113510"/>
    <w:rsid w:val="001138BA"/>
    <w:rsid w:val="00113CF6"/>
    <w:rsid w:val="0011402A"/>
    <w:rsid w:val="00114628"/>
    <w:rsid w:val="001146F4"/>
    <w:rsid w:val="0011475B"/>
    <w:rsid w:val="001150E3"/>
    <w:rsid w:val="0011518E"/>
    <w:rsid w:val="001154AB"/>
    <w:rsid w:val="00115DBD"/>
    <w:rsid w:val="00116567"/>
    <w:rsid w:val="00116593"/>
    <w:rsid w:val="0011661F"/>
    <w:rsid w:val="0011667B"/>
    <w:rsid w:val="00116C24"/>
    <w:rsid w:val="0011703B"/>
    <w:rsid w:val="001170F6"/>
    <w:rsid w:val="0012055F"/>
    <w:rsid w:val="0012098C"/>
    <w:rsid w:val="001209A6"/>
    <w:rsid w:val="001210C6"/>
    <w:rsid w:val="00121849"/>
    <w:rsid w:val="001219E0"/>
    <w:rsid w:val="00121AE1"/>
    <w:rsid w:val="0012258A"/>
    <w:rsid w:val="00122877"/>
    <w:rsid w:val="00122C38"/>
    <w:rsid w:val="0012351A"/>
    <w:rsid w:val="001236BC"/>
    <w:rsid w:val="0012405C"/>
    <w:rsid w:val="001241E5"/>
    <w:rsid w:val="00124331"/>
    <w:rsid w:val="001243C0"/>
    <w:rsid w:val="00124589"/>
    <w:rsid w:val="001247FE"/>
    <w:rsid w:val="001248C1"/>
    <w:rsid w:val="001252BB"/>
    <w:rsid w:val="001255F0"/>
    <w:rsid w:val="00125788"/>
    <w:rsid w:val="001257B5"/>
    <w:rsid w:val="00125A93"/>
    <w:rsid w:val="001264C2"/>
    <w:rsid w:val="00126870"/>
    <w:rsid w:val="00126D25"/>
    <w:rsid w:val="00127C7C"/>
    <w:rsid w:val="00127E94"/>
    <w:rsid w:val="0013002E"/>
    <w:rsid w:val="00130098"/>
    <w:rsid w:val="0013014A"/>
    <w:rsid w:val="0013065D"/>
    <w:rsid w:val="00130F16"/>
    <w:rsid w:val="001329B2"/>
    <w:rsid w:val="00132B57"/>
    <w:rsid w:val="001331BA"/>
    <w:rsid w:val="001331C1"/>
    <w:rsid w:val="00133D3D"/>
    <w:rsid w:val="00133EFF"/>
    <w:rsid w:val="0013455B"/>
    <w:rsid w:val="001345EC"/>
    <w:rsid w:val="00134E15"/>
    <w:rsid w:val="00134F28"/>
    <w:rsid w:val="001351E9"/>
    <w:rsid w:val="0013525D"/>
    <w:rsid w:val="0013529C"/>
    <w:rsid w:val="001352BD"/>
    <w:rsid w:val="001353C5"/>
    <w:rsid w:val="0013543F"/>
    <w:rsid w:val="001358AB"/>
    <w:rsid w:val="001361F2"/>
    <w:rsid w:val="0013642F"/>
    <w:rsid w:val="00136B6B"/>
    <w:rsid w:val="001376C8"/>
    <w:rsid w:val="00137862"/>
    <w:rsid w:val="00137D6D"/>
    <w:rsid w:val="00137DF3"/>
    <w:rsid w:val="00140113"/>
    <w:rsid w:val="001402D1"/>
    <w:rsid w:val="001403C5"/>
    <w:rsid w:val="0014046C"/>
    <w:rsid w:val="00140E41"/>
    <w:rsid w:val="00141129"/>
    <w:rsid w:val="001412B0"/>
    <w:rsid w:val="00141568"/>
    <w:rsid w:val="00141C81"/>
    <w:rsid w:val="00142420"/>
    <w:rsid w:val="00142988"/>
    <w:rsid w:val="00142BAC"/>
    <w:rsid w:val="00142D7D"/>
    <w:rsid w:val="00143D4B"/>
    <w:rsid w:val="0014433B"/>
    <w:rsid w:val="001448D3"/>
    <w:rsid w:val="00144C65"/>
    <w:rsid w:val="00144C66"/>
    <w:rsid w:val="00144CCC"/>
    <w:rsid w:val="00144D4C"/>
    <w:rsid w:val="00144F00"/>
    <w:rsid w:val="00144F03"/>
    <w:rsid w:val="00144F4E"/>
    <w:rsid w:val="00145886"/>
    <w:rsid w:val="00145F44"/>
    <w:rsid w:val="00146870"/>
    <w:rsid w:val="00146898"/>
    <w:rsid w:val="00146A5B"/>
    <w:rsid w:val="00146D48"/>
    <w:rsid w:val="0014719F"/>
    <w:rsid w:val="001473B6"/>
    <w:rsid w:val="001479E2"/>
    <w:rsid w:val="00147C28"/>
    <w:rsid w:val="00147F34"/>
    <w:rsid w:val="00147FEE"/>
    <w:rsid w:val="00150312"/>
    <w:rsid w:val="00150353"/>
    <w:rsid w:val="00150800"/>
    <w:rsid w:val="00151816"/>
    <w:rsid w:val="00151AA2"/>
    <w:rsid w:val="00151B5D"/>
    <w:rsid w:val="00151FBE"/>
    <w:rsid w:val="001521DA"/>
    <w:rsid w:val="00152517"/>
    <w:rsid w:val="00152868"/>
    <w:rsid w:val="00152A3B"/>
    <w:rsid w:val="00152A5E"/>
    <w:rsid w:val="00152BCA"/>
    <w:rsid w:val="00152E69"/>
    <w:rsid w:val="00153244"/>
    <w:rsid w:val="00153677"/>
    <w:rsid w:val="00154B4A"/>
    <w:rsid w:val="00154D28"/>
    <w:rsid w:val="00154FA2"/>
    <w:rsid w:val="001551DA"/>
    <w:rsid w:val="00155BDC"/>
    <w:rsid w:val="00155F10"/>
    <w:rsid w:val="00156077"/>
    <w:rsid w:val="00156177"/>
    <w:rsid w:val="001562E3"/>
    <w:rsid w:val="001564A7"/>
    <w:rsid w:val="001566A2"/>
    <w:rsid w:val="001573AE"/>
    <w:rsid w:val="001574FB"/>
    <w:rsid w:val="00157C01"/>
    <w:rsid w:val="0016032C"/>
    <w:rsid w:val="00160482"/>
    <w:rsid w:val="00160646"/>
    <w:rsid w:val="00160B14"/>
    <w:rsid w:val="00160DCE"/>
    <w:rsid w:val="00160E55"/>
    <w:rsid w:val="0016101F"/>
    <w:rsid w:val="00161203"/>
    <w:rsid w:val="00161498"/>
    <w:rsid w:val="0016162D"/>
    <w:rsid w:val="00161767"/>
    <w:rsid w:val="00161FBA"/>
    <w:rsid w:val="0016229A"/>
    <w:rsid w:val="0016288F"/>
    <w:rsid w:val="00162C8B"/>
    <w:rsid w:val="00162E71"/>
    <w:rsid w:val="001630E2"/>
    <w:rsid w:val="0016323C"/>
    <w:rsid w:val="00163ACB"/>
    <w:rsid w:val="00163DAD"/>
    <w:rsid w:val="00163E46"/>
    <w:rsid w:val="001640C3"/>
    <w:rsid w:val="00164437"/>
    <w:rsid w:val="0016489C"/>
    <w:rsid w:val="00164B71"/>
    <w:rsid w:val="00164E7A"/>
    <w:rsid w:val="001654E4"/>
    <w:rsid w:val="0016555C"/>
    <w:rsid w:val="001655C4"/>
    <w:rsid w:val="00165824"/>
    <w:rsid w:val="00165AB8"/>
    <w:rsid w:val="0016682D"/>
    <w:rsid w:val="001670F0"/>
    <w:rsid w:val="00167151"/>
    <w:rsid w:val="00167689"/>
    <w:rsid w:val="001676B6"/>
    <w:rsid w:val="00167919"/>
    <w:rsid w:val="001700FA"/>
    <w:rsid w:val="001708D5"/>
    <w:rsid w:val="00170D63"/>
    <w:rsid w:val="00171263"/>
    <w:rsid w:val="001712B0"/>
    <w:rsid w:val="0017158F"/>
    <w:rsid w:val="00171A05"/>
    <w:rsid w:val="00171C13"/>
    <w:rsid w:val="0017201A"/>
    <w:rsid w:val="00172030"/>
    <w:rsid w:val="0017205A"/>
    <w:rsid w:val="00172080"/>
    <w:rsid w:val="00172469"/>
    <w:rsid w:val="00172A95"/>
    <w:rsid w:val="00172CEA"/>
    <w:rsid w:val="00172D0F"/>
    <w:rsid w:val="00173126"/>
    <w:rsid w:val="00173803"/>
    <w:rsid w:val="00173A05"/>
    <w:rsid w:val="00173A75"/>
    <w:rsid w:val="00173D5E"/>
    <w:rsid w:val="001742D2"/>
    <w:rsid w:val="001743EF"/>
    <w:rsid w:val="001749E0"/>
    <w:rsid w:val="00174E14"/>
    <w:rsid w:val="001752BE"/>
    <w:rsid w:val="001754A5"/>
    <w:rsid w:val="0017556E"/>
    <w:rsid w:val="00176717"/>
    <w:rsid w:val="00176ACA"/>
    <w:rsid w:val="001772E6"/>
    <w:rsid w:val="001774C5"/>
    <w:rsid w:val="001774C9"/>
    <w:rsid w:val="00177EDB"/>
    <w:rsid w:val="00181375"/>
    <w:rsid w:val="00181BD7"/>
    <w:rsid w:val="00181E7D"/>
    <w:rsid w:val="00182022"/>
    <w:rsid w:val="00182364"/>
    <w:rsid w:val="00182AB4"/>
    <w:rsid w:val="00182FFE"/>
    <w:rsid w:val="001832F3"/>
    <w:rsid w:val="00183761"/>
    <w:rsid w:val="00184509"/>
    <w:rsid w:val="00184A3B"/>
    <w:rsid w:val="00184D78"/>
    <w:rsid w:val="001854BE"/>
    <w:rsid w:val="00185862"/>
    <w:rsid w:val="00185D60"/>
    <w:rsid w:val="00185FF0"/>
    <w:rsid w:val="0018613E"/>
    <w:rsid w:val="001862DF"/>
    <w:rsid w:val="001863F2"/>
    <w:rsid w:val="00186B3E"/>
    <w:rsid w:val="00186B58"/>
    <w:rsid w:val="0018730D"/>
    <w:rsid w:val="0018753E"/>
    <w:rsid w:val="00187D7F"/>
    <w:rsid w:val="00187FD6"/>
    <w:rsid w:val="00190000"/>
    <w:rsid w:val="0019057F"/>
    <w:rsid w:val="001908A1"/>
    <w:rsid w:val="0019100C"/>
    <w:rsid w:val="00191168"/>
    <w:rsid w:val="001917BD"/>
    <w:rsid w:val="00191800"/>
    <w:rsid w:val="0019183A"/>
    <w:rsid w:val="00191989"/>
    <w:rsid w:val="00191F6F"/>
    <w:rsid w:val="0019292D"/>
    <w:rsid w:val="001929BC"/>
    <w:rsid w:val="001934FF"/>
    <w:rsid w:val="00193613"/>
    <w:rsid w:val="00193B3F"/>
    <w:rsid w:val="00193B7D"/>
    <w:rsid w:val="00193F96"/>
    <w:rsid w:val="0019412D"/>
    <w:rsid w:val="00194134"/>
    <w:rsid w:val="0019463E"/>
    <w:rsid w:val="00195238"/>
    <w:rsid w:val="00195653"/>
    <w:rsid w:val="00195785"/>
    <w:rsid w:val="001958A8"/>
    <w:rsid w:val="00196218"/>
    <w:rsid w:val="00196325"/>
    <w:rsid w:val="001963DD"/>
    <w:rsid w:val="0019670D"/>
    <w:rsid w:val="001967BE"/>
    <w:rsid w:val="00196B21"/>
    <w:rsid w:val="00196C3E"/>
    <w:rsid w:val="00196CCB"/>
    <w:rsid w:val="00196E6A"/>
    <w:rsid w:val="00197245"/>
    <w:rsid w:val="00197B8E"/>
    <w:rsid w:val="00197EB7"/>
    <w:rsid w:val="001A0176"/>
    <w:rsid w:val="001A058D"/>
    <w:rsid w:val="001A061E"/>
    <w:rsid w:val="001A143D"/>
    <w:rsid w:val="001A1651"/>
    <w:rsid w:val="001A1663"/>
    <w:rsid w:val="001A1E8B"/>
    <w:rsid w:val="001A219A"/>
    <w:rsid w:val="001A22C4"/>
    <w:rsid w:val="001A243A"/>
    <w:rsid w:val="001A271E"/>
    <w:rsid w:val="001A278A"/>
    <w:rsid w:val="001A29C1"/>
    <w:rsid w:val="001A2F15"/>
    <w:rsid w:val="001A3009"/>
    <w:rsid w:val="001A3017"/>
    <w:rsid w:val="001A3023"/>
    <w:rsid w:val="001A3102"/>
    <w:rsid w:val="001A36DD"/>
    <w:rsid w:val="001A43C4"/>
    <w:rsid w:val="001A4A4A"/>
    <w:rsid w:val="001A4CA6"/>
    <w:rsid w:val="001A5479"/>
    <w:rsid w:val="001A56FC"/>
    <w:rsid w:val="001A592C"/>
    <w:rsid w:val="001A5B42"/>
    <w:rsid w:val="001A5F6E"/>
    <w:rsid w:val="001A6167"/>
    <w:rsid w:val="001A6DE5"/>
    <w:rsid w:val="001A6F76"/>
    <w:rsid w:val="001A7283"/>
    <w:rsid w:val="001A72CC"/>
    <w:rsid w:val="001A7C5F"/>
    <w:rsid w:val="001B07D9"/>
    <w:rsid w:val="001B07F1"/>
    <w:rsid w:val="001B09E4"/>
    <w:rsid w:val="001B0AE8"/>
    <w:rsid w:val="001B0DF0"/>
    <w:rsid w:val="001B0F70"/>
    <w:rsid w:val="001B14A4"/>
    <w:rsid w:val="001B183D"/>
    <w:rsid w:val="001B316A"/>
    <w:rsid w:val="001B33B3"/>
    <w:rsid w:val="001B390A"/>
    <w:rsid w:val="001B3D15"/>
    <w:rsid w:val="001B4152"/>
    <w:rsid w:val="001B43D0"/>
    <w:rsid w:val="001B5073"/>
    <w:rsid w:val="001B53B0"/>
    <w:rsid w:val="001B575F"/>
    <w:rsid w:val="001B57E7"/>
    <w:rsid w:val="001B5B9F"/>
    <w:rsid w:val="001B5C54"/>
    <w:rsid w:val="001B66BF"/>
    <w:rsid w:val="001B6AE8"/>
    <w:rsid w:val="001B7654"/>
    <w:rsid w:val="001B77B4"/>
    <w:rsid w:val="001B79D8"/>
    <w:rsid w:val="001B7F0D"/>
    <w:rsid w:val="001C02F8"/>
    <w:rsid w:val="001C0388"/>
    <w:rsid w:val="001C03D9"/>
    <w:rsid w:val="001C09E8"/>
    <w:rsid w:val="001C0B39"/>
    <w:rsid w:val="001C0D95"/>
    <w:rsid w:val="001C0E4B"/>
    <w:rsid w:val="001C101D"/>
    <w:rsid w:val="001C1098"/>
    <w:rsid w:val="001C1D6F"/>
    <w:rsid w:val="001C1F50"/>
    <w:rsid w:val="001C20F2"/>
    <w:rsid w:val="001C21AC"/>
    <w:rsid w:val="001C2442"/>
    <w:rsid w:val="001C2712"/>
    <w:rsid w:val="001C2DE9"/>
    <w:rsid w:val="001C2EFC"/>
    <w:rsid w:val="001C2FA5"/>
    <w:rsid w:val="001C3155"/>
    <w:rsid w:val="001C3D08"/>
    <w:rsid w:val="001C40CF"/>
    <w:rsid w:val="001C4301"/>
    <w:rsid w:val="001C4FE1"/>
    <w:rsid w:val="001C50C9"/>
    <w:rsid w:val="001C574C"/>
    <w:rsid w:val="001C5763"/>
    <w:rsid w:val="001C577D"/>
    <w:rsid w:val="001C5ADD"/>
    <w:rsid w:val="001C5F71"/>
    <w:rsid w:val="001C687C"/>
    <w:rsid w:val="001C6979"/>
    <w:rsid w:val="001D032F"/>
    <w:rsid w:val="001D082B"/>
    <w:rsid w:val="001D0C05"/>
    <w:rsid w:val="001D0D25"/>
    <w:rsid w:val="001D0F4D"/>
    <w:rsid w:val="001D1170"/>
    <w:rsid w:val="001D1AAA"/>
    <w:rsid w:val="001D1B3E"/>
    <w:rsid w:val="001D1C43"/>
    <w:rsid w:val="001D2042"/>
    <w:rsid w:val="001D2440"/>
    <w:rsid w:val="001D264D"/>
    <w:rsid w:val="001D2845"/>
    <w:rsid w:val="001D28BD"/>
    <w:rsid w:val="001D29F7"/>
    <w:rsid w:val="001D2B32"/>
    <w:rsid w:val="001D2CF5"/>
    <w:rsid w:val="001D3025"/>
    <w:rsid w:val="001D31D3"/>
    <w:rsid w:val="001D3592"/>
    <w:rsid w:val="001D3956"/>
    <w:rsid w:val="001D3A0D"/>
    <w:rsid w:val="001D3A86"/>
    <w:rsid w:val="001D3AE0"/>
    <w:rsid w:val="001D3FBF"/>
    <w:rsid w:val="001D43BC"/>
    <w:rsid w:val="001D49E1"/>
    <w:rsid w:val="001D4DA3"/>
    <w:rsid w:val="001D52D7"/>
    <w:rsid w:val="001D59E3"/>
    <w:rsid w:val="001D5C2E"/>
    <w:rsid w:val="001D5F66"/>
    <w:rsid w:val="001D6413"/>
    <w:rsid w:val="001D6925"/>
    <w:rsid w:val="001D6ADA"/>
    <w:rsid w:val="001D6EAB"/>
    <w:rsid w:val="001D71D4"/>
    <w:rsid w:val="001D728F"/>
    <w:rsid w:val="001D746A"/>
    <w:rsid w:val="001D74B6"/>
    <w:rsid w:val="001D7A40"/>
    <w:rsid w:val="001D7C01"/>
    <w:rsid w:val="001D7E4A"/>
    <w:rsid w:val="001E00E7"/>
    <w:rsid w:val="001E02F8"/>
    <w:rsid w:val="001E0312"/>
    <w:rsid w:val="001E17C8"/>
    <w:rsid w:val="001E1F86"/>
    <w:rsid w:val="001E219E"/>
    <w:rsid w:val="001E21CD"/>
    <w:rsid w:val="001E245E"/>
    <w:rsid w:val="001E2560"/>
    <w:rsid w:val="001E2890"/>
    <w:rsid w:val="001E292D"/>
    <w:rsid w:val="001E2E2E"/>
    <w:rsid w:val="001E2F1E"/>
    <w:rsid w:val="001E314B"/>
    <w:rsid w:val="001E3494"/>
    <w:rsid w:val="001E3579"/>
    <w:rsid w:val="001E35AA"/>
    <w:rsid w:val="001E3747"/>
    <w:rsid w:val="001E383D"/>
    <w:rsid w:val="001E392A"/>
    <w:rsid w:val="001E3DFF"/>
    <w:rsid w:val="001E3F2B"/>
    <w:rsid w:val="001E4375"/>
    <w:rsid w:val="001E4421"/>
    <w:rsid w:val="001E4BF3"/>
    <w:rsid w:val="001E4CA9"/>
    <w:rsid w:val="001E4E48"/>
    <w:rsid w:val="001E5557"/>
    <w:rsid w:val="001E55BA"/>
    <w:rsid w:val="001E584D"/>
    <w:rsid w:val="001E586A"/>
    <w:rsid w:val="001E589B"/>
    <w:rsid w:val="001E598C"/>
    <w:rsid w:val="001E5BE7"/>
    <w:rsid w:val="001E6077"/>
    <w:rsid w:val="001E69DA"/>
    <w:rsid w:val="001E6BF1"/>
    <w:rsid w:val="001E6D4D"/>
    <w:rsid w:val="001E6FF8"/>
    <w:rsid w:val="001E7384"/>
    <w:rsid w:val="001E75DB"/>
    <w:rsid w:val="001E7A6B"/>
    <w:rsid w:val="001E7FEB"/>
    <w:rsid w:val="001F112E"/>
    <w:rsid w:val="001F18C2"/>
    <w:rsid w:val="001F1D5E"/>
    <w:rsid w:val="001F1E1B"/>
    <w:rsid w:val="001F2298"/>
    <w:rsid w:val="001F22B9"/>
    <w:rsid w:val="001F27D5"/>
    <w:rsid w:val="001F2BBB"/>
    <w:rsid w:val="001F2CAE"/>
    <w:rsid w:val="001F2FC7"/>
    <w:rsid w:val="001F3507"/>
    <w:rsid w:val="001F3633"/>
    <w:rsid w:val="001F38A6"/>
    <w:rsid w:val="001F4011"/>
    <w:rsid w:val="001F407F"/>
    <w:rsid w:val="001F453E"/>
    <w:rsid w:val="001F4735"/>
    <w:rsid w:val="001F4985"/>
    <w:rsid w:val="001F4D70"/>
    <w:rsid w:val="001F4F92"/>
    <w:rsid w:val="001F5694"/>
    <w:rsid w:val="001F5799"/>
    <w:rsid w:val="001F5D2F"/>
    <w:rsid w:val="001F5E61"/>
    <w:rsid w:val="001F5F06"/>
    <w:rsid w:val="001F61A4"/>
    <w:rsid w:val="001F63AF"/>
    <w:rsid w:val="001F6942"/>
    <w:rsid w:val="001F6DAF"/>
    <w:rsid w:val="001F782E"/>
    <w:rsid w:val="001F78EF"/>
    <w:rsid w:val="001F7ACA"/>
    <w:rsid w:val="001F7C62"/>
    <w:rsid w:val="001F7F47"/>
    <w:rsid w:val="002001BF"/>
    <w:rsid w:val="00200A95"/>
    <w:rsid w:val="00200EB7"/>
    <w:rsid w:val="00201074"/>
    <w:rsid w:val="00201270"/>
    <w:rsid w:val="00201927"/>
    <w:rsid w:val="00201A41"/>
    <w:rsid w:val="00201AB9"/>
    <w:rsid w:val="00201BCC"/>
    <w:rsid w:val="00201C4F"/>
    <w:rsid w:val="00201F57"/>
    <w:rsid w:val="00202685"/>
    <w:rsid w:val="00202E54"/>
    <w:rsid w:val="00202E90"/>
    <w:rsid w:val="00203410"/>
    <w:rsid w:val="002037B0"/>
    <w:rsid w:val="002038A0"/>
    <w:rsid w:val="00204424"/>
    <w:rsid w:val="0020476F"/>
    <w:rsid w:val="0020485D"/>
    <w:rsid w:val="00204CD9"/>
    <w:rsid w:val="00204FA5"/>
    <w:rsid w:val="00205822"/>
    <w:rsid w:val="00205ADF"/>
    <w:rsid w:val="002062A3"/>
    <w:rsid w:val="00206682"/>
    <w:rsid w:val="00206FB4"/>
    <w:rsid w:val="00207197"/>
    <w:rsid w:val="0020738F"/>
    <w:rsid w:val="00207E04"/>
    <w:rsid w:val="00210122"/>
    <w:rsid w:val="00210405"/>
    <w:rsid w:val="00210829"/>
    <w:rsid w:val="002112DC"/>
    <w:rsid w:val="00211556"/>
    <w:rsid w:val="00211EBB"/>
    <w:rsid w:val="00211ED2"/>
    <w:rsid w:val="002125EC"/>
    <w:rsid w:val="00212623"/>
    <w:rsid w:val="002129D4"/>
    <w:rsid w:val="00212ABB"/>
    <w:rsid w:val="00212D0C"/>
    <w:rsid w:val="0021307D"/>
    <w:rsid w:val="002131FD"/>
    <w:rsid w:val="00213252"/>
    <w:rsid w:val="00213945"/>
    <w:rsid w:val="00213B97"/>
    <w:rsid w:val="00213BF8"/>
    <w:rsid w:val="00213EA6"/>
    <w:rsid w:val="00214068"/>
    <w:rsid w:val="00214089"/>
    <w:rsid w:val="00214406"/>
    <w:rsid w:val="002145BE"/>
    <w:rsid w:val="00214E0A"/>
    <w:rsid w:val="002150C6"/>
    <w:rsid w:val="002153D3"/>
    <w:rsid w:val="00215703"/>
    <w:rsid w:val="00215886"/>
    <w:rsid w:val="00215A38"/>
    <w:rsid w:val="00216945"/>
    <w:rsid w:val="00216B3C"/>
    <w:rsid w:val="00216E99"/>
    <w:rsid w:val="002179E3"/>
    <w:rsid w:val="002206A1"/>
    <w:rsid w:val="002210E6"/>
    <w:rsid w:val="00221118"/>
    <w:rsid w:val="0022155F"/>
    <w:rsid w:val="0022172F"/>
    <w:rsid w:val="00221766"/>
    <w:rsid w:val="00221D47"/>
    <w:rsid w:val="002222D6"/>
    <w:rsid w:val="0022292C"/>
    <w:rsid w:val="00222D29"/>
    <w:rsid w:val="0022322C"/>
    <w:rsid w:val="002235DA"/>
    <w:rsid w:val="0022415A"/>
    <w:rsid w:val="00224849"/>
    <w:rsid w:val="00224BD9"/>
    <w:rsid w:val="00224FA8"/>
    <w:rsid w:val="00224FB0"/>
    <w:rsid w:val="002250AD"/>
    <w:rsid w:val="00225424"/>
    <w:rsid w:val="00225716"/>
    <w:rsid w:val="00225796"/>
    <w:rsid w:val="002259E9"/>
    <w:rsid w:val="00226024"/>
    <w:rsid w:val="00226319"/>
    <w:rsid w:val="0022665A"/>
    <w:rsid w:val="002266AE"/>
    <w:rsid w:val="002270BC"/>
    <w:rsid w:val="00227AF7"/>
    <w:rsid w:val="00230066"/>
    <w:rsid w:val="002300AE"/>
    <w:rsid w:val="00230979"/>
    <w:rsid w:val="00231244"/>
    <w:rsid w:val="0023154D"/>
    <w:rsid w:val="00231933"/>
    <w:rsid w:val="00231BC6"/>
    <w:rsid w:val="00231F78"/>
    <w:rsid w:val="00231FC3"/>
    <w:rsid w:val="002320C5"/>
    <w:rsid w:val="0023213A"/>
    <w:rsid w:val="0023237F"/>
    <w:rsid w:val="00233079"/>
    <w:rsid w:val="00233A80"/>
    <w:rsid w:val="00233D21"/>
    <w:rsid w:val="00233F63"/>
    <w:rsid w:val="00234052"/>
    <w:rsid w:val="0023425C"/>
    <w:rsid w:val="002349AB"/>
    <w:rsid w:val="00234A22"/>
    <w:rsid w:val="00234C3F"/>
    <w:rsid w:val="00234DFB"/>
    <w:rsid w:val="00234FB1"/>
    <w:rsid w:val="002352FC"/>
    <w:rsid w:val="002361AF"/>
    <w:rsid w:val="002367B6"/>
    <w:rsid w:val="0023723F"/>
    <w:rsid w:val="002372DB"/>
    <w:rsid w:val="00237D76"/>
    <w:rsid w:val="00237E45"/>
    <w:rsid w:val="00237F71"/>
    <w:rsid w:val="002401A0"/>
    <w:rsid w:val="002403B1"/>
    <w:rsid w:val="002403B3"/>
    <w:rsid w:val="00240B99"/>
    <w:rsid w:val="00240BBE"/>
    <w:rsid w:val="0024167A"/>
    <w:rsid w:val="00241C76"/>
    <w:rsid w:val="00241CCC"/>
    <w:rsid w:val="00241DE0"/>
    <w:rsid w:val="00242A7E"/>
    <w:rsid w:val="00242B83"/>
    <w:rsid w:val="00242BE1"/>
    <w:rsid w:val="00242CF6"/>
    <w:rsid w:val="002430A7"/>
    <w:rsid w:val="002431A0"/>
    <w:rsid w:val="002438F5"/>
    <w:rsid w:val="00243AFE"/>
    <w:rsid w:val="00243B8E"/>
    <w:rsid w:val="00243BE6"/>
    <w:rsid w:val="002441D7"/>
    <w:rsid w:val="0024452E"/>
    <w:rsid w:val="00244B0F"/>
    <w:rsid w:val="002450EF"/>
    <w:rsid w:val="00245316"/>
    <w:rsid w:val="002456C8"/>
    <w:rsid w:val="00245C41"/>
    <w:rsid w:val="00246B4E"/>
    <w:rsid w:val="002475A8"/>
    <w:rsid w:val="00247684"/>
    <w:rsid w:val="00247771"/>
    <w:rsid w:val="0024797B"/>
    <w:rsid w:val="0024798D"/>
    <w:rsid w:val="00247C89"/>
    <w:rsid w:val="00247CCF"/>
    <w:rsid w:val="00247FDE"/>
    <w:rsid w:val="0025053F"/>
    <w:rsid w:val="00250778"/>
    <w:rsid w:val="00250A3B"/>
    <w:rsid w:val="00250DF8"/>
    <w:rsid w:val="00250EB9"/>
    <w:rsid w:val="00250F5A"/>
    <w:rsid w:val="002510E6"/>
    <w:rsid w:val="002518FA"/>
    <w:rsid w:val="00251BAB"/>
    <w:rsid w:val="00251BD1"/>
    <w:rsid w:val="00251C24"/>
    <w:rsid w:val="00252CF7"/>
    <w:rsid w:val="002530A1"/>
    <w:rsid w:val="0025384D"/>
    <w:rsid w:val="00253D7C"/>
    <w:rsid w:val="002541A7"/>
    <w:rsid w:val="002543F0"/>
    <w:rsid w:val="002544D7"/>
    <w:rsid w:val="0025454E"/>
    <w:rsid w:val="00254C30"/>
    <w:rsid w:val="0025529F"/>
    <w:rsid w:val="002557A7"/>
    <w:rsid w:val="002562B2"/>
    <w:rsid w:val="00256708"/>
    <w:rsid w:val="0025727E"/>
    <w:rsid w:val="0025742C"/>
    <w:rsid w:val="00257541"/>
    <w:rsid w:val="002577D7"/>
    <w:rsid w:val="00257AEF"/>
    <w:rsid w:val="0026055B"/>
    <w:rsid w:val="00260898"/>
    <w:rsid w:val="0026095E"/>
    <w:rsid w:val="00260CE3"/>
    <w:rsid w:val="002614E3"/>
    <w:rsid w:val="002615BA"/>
    <w:rsid w:val="0026163A"/>
    <w:rsid w:val="00261718"/>
    <w:rsid w:val="00261C29"/>
    <w:rsid w:val="00261E63"/>
    <w:rsid w:val="002622B4"/>
    <w:rsid w:val="00262750"/>
    <w:rsid w:val="00262E34"/>
    <w:rsid w:val="00262F03"/>
    <w:rsid w:val="00263143"/>
    <w:rsid w:val="00263847"/>
    <w:rsid w:val="00263959"/>
    <w:rsid w:val="00263C5B"/>
    <w:rsid w:val="00264211"/>
    <w:rsid w:val="00265002"/>
    <w:rsid w:val="002654C4"/>
    <w:rsid w:val="00265C6E"/>
    <w:rsid w:val="002661D8"/>
    <w:rsid w:val="00266546"/>
    <w:rsid w:val="00266C32"/>
    <w:rsid w:val="00266DE3"/>
    <w:rsid w:val="0026738D"/>
    <w:rsid w:val="00267B42"/>
    <w:rsid w:val="00267F3B"/>
    <w:rsid w:val="00270CF5"/>
    <w:rsid w:val="00270FA2"/>
    <w:rsid w:val="00271044"/>
    <w:rsid w:val="00271331"/>
    <w:rsid w:val="00271415"/>
    <w:rsid w:val="00271706"/>
    <w:rsid w:val="00271C7B"/>
    <w:rsid w:val="00272885"/>
    <w:rsid w:val="00272D62"/>
    <w:rsid w:val="00272EA2"/>
    <w:rsid w:val="00273E96"/>
    <w:rsid w:val="002744FE"/>
    <w:rsid w:val="002746A1"/>
    <w:rsid w:val="002746E0"/>
    <w:rsid w:val="00275720"/>
    <w:rsid w:val="002757A5"/>
    <w:rsid w:val="002757D0"/>
    <w:rsid w:val="00275A14"/>
    <w:rsid w:val="00275AC8"/>
    <w:rsid w:val="00276355"/>
    <w:rsid w:val="0027639B"/>
    <w:rsid w:val="002764DE"/>
    <w:rsid w:val="002767B2"/>
    <w:rsid w:val="0027690C"/>
    <w:rsid w:val="00276B88"/>
    <w:rsid w:val="002771F2"/>
    <w:rsid w:val="002775CF"/>
    <w:rsid w:val="00277600"/>
    <w:rsid w:val="0027766F"/>
    <w:rsid w:val="0027771D"/>
    <w:rsid w:val="002778E3"/>
    <w:rsid w:val="00277AC8"/>
    <w:rsid w:val="00280132"/>
    <w:rsid w:val="002811FB"/>
    <w:rsid w:val="002816B9"/>
    <w:rsid w:val="0028190B"/>
    <w:rsid w:val="00281AF3"/>
    <w:rsid w:val="00281BA0"/>
    <w:rsid w:val="00282291"/>
    <w:rsid w:val="00282A26"/>
    <w:rsid w:val="00282ABF"/>
    <w:rsid w:val="00282B06"/>
    <w:rsid w:val="002835FF"/>
    <w:rsid w:val="00283989"/>
    <w:rsid w:val="00283AAE"/>
    <w:rsid w:val="00283D20"/>
    <w:rsid w:val="0028433F"/>
    <w:rsid w:val="00284382"/>
    <w:rsid w:val="0028438D"/>
    <w:rsid w:val="00284404"/>
    <w:rsid w:val="002852D4"/>
    <w:rsid w:val="002853B7"/>
    <w:rsid w:val="00285792"/>
    <w:rsid w:val="00285DC2"/>
    <w:rsid w:val="00285FC7"/>
    <w:rsid w:val="00286708"/>
    <w:rsid w:val="00286D93"/>
    <w:rsid w:val="00286D95"/>
    <w:rsid w:val="002873AD"/>
    <w:rsid w:val="00287797"/>
    <w:rsid w:val="002877A0"/>
    <w:rsid w:val="00287841"/>
    <w:rsid w:val="00290401"/>
    <w:rsid w:val="002906CE"/>
    <w:rsid w:val="002906F4"/>
    <w:rsid w:val="00290F0E"/>
    <w:rsid w:val="0029118E"/>
    <w:rsid w:val="002911FC"/>
    <w:rsid w:val="00291402"/>
    <w:rsid w:val="00291E2D"/>
    <w:rsid w:val="00291E31"/>
    <w:rsid w:val="00291E5C"/>
    <w:rsid w:val="00292470"/>
    <w:rsid w:val="00292893"/>
    <w:rsid w:val="00292EEE"/>
    <w:rsid w:val="002931D3"/>
    <w:rsid w:val="002937F1"/>
    <w:rsid w:val="00293A16"/>
    <w:rsid w:val="00293E3F"/>
    <w:rsid w:val="00293FC4"/>
    <w:rsid w:val="00294589"/>
    <w:rsid w:val="0029560F"/>
    <w:rsid w:val="00295D79"/>
    <w:rsid w:val="00295F5D"/>
    <w:rsid w:val="002962CB"/>
    <w:rsid w:val="0029649A"/>
    <w:rsid w:val="00296CC5"/>
    <w:rsid w:val="00296DEB"/>
    <w:rsid w:val="00297050"/>
    <w:rsid w:val="00297223"/>
    <w:rsid w:val="00297683"/>
    <w:rsid w:val="00297791"/>
    <w:rsid w:val="00297AC0"/>
    <w:rsid w:val="002A09DF"/>
    <w:rsid w:val="002A1349"/>
    <w:rsid w:val="002A1CA9"/>
    <w:rsid w:val="002A209B"/>
    <w:rsid w:val="002A2172"/>
    <w:rsid w:val="002A21F0"/>
    <w:rsid w:val="002A2BC4"/>
    <w:rsid w:val="002A2BF5"/>
    <w:rsid w:val="002A302E"/>
    <w:rsid w:val="002A3090"/>
    <w:rsid w:val="002A3E23"/>
    <w:rsid w:val="002A3E95"/>
    <w:rsid w:val="002A402C"/>
    <w:rsid w:val="002A4265"/>
    <w:rsid w:val="002A43D2"/>
    <w:rsid w:val="002A4729"/>
    <w:rsid w:val="002A4EF3"/>
    <w:rsid w:val="002A4F9E"/>
    <w:rsid w:val="002A52F3"/>
    <w:rsid w:val="002A56BE"/>
    <w:rsid w:val="002A5A46"/>
    <w:rsid w:val="002A5D9E"/>
    <w:rsid w:val="002A5FFC"/>
    <w:rsid w:val="002A600E"/>
    <w:rsid w:val="002A6069"/>
    <w:rsid w:val="002A6097"/>
    <w:rsid w:val="002A62F3"/>
    <w:rsid w:val="002A6668"/>
    <w:rsid w:val="002A6973"/>
    <w:rsid w:val="002A69CA"/>
    <w:rsid w:val="002A6B8D"/>
    <w:rsid w:val="002A73F7"/>
    <w:rsid w:val="002A746D"/>
    <w:rsid w:val="002A74A8"/>
    <w:rsid w:val="002A74AE"/>
    <w:rsid w:val="002A7FAB"/>
    <w:rsid w:val="002B0098"/>
    <w:rsid w:val="002B00C5"/>
    <w:rsid w:val="002B0124"/>
    <w:rsid w:val="002B0A44"/>
    <w:rsid w:val="002B0BD0"/>
    <w:rsid w:val="002B106A"/>
    <w:rsid w:val="002B1725"/>
    <w:rsid w:val="002B19AD"/>
    <w:rsid w:val="002B1AD9"/>
    <w:rsid w:val="002B1C95"/>
    <w:rsid w:val="002B2395"/>
    <w:rsid w:val="002B2448"/>
    <w:rsid w:val="002B2968"/>
    <w:rsid w:val="002B2B30"/>
    <w:rsid w:val="002B2EE2"/>
    <w:rsid w:val="002B3016"/>
    <w:rsid w:val="002B4E3B"/>
    <w:rsid w:val="002B5097"/>
    <w:rsid w:val="002B53BD"/>
    <w:rsid w:val="002B5631"/>
    <w:rsid w:val="002B575F"/>
    <w:rsid w:val="002B60FD"/>
    <w:rsid w:val="002B6410"/>
    <w:rsid w:val="002B6A24"/>
    <w:rsid w:val="002B6A84"/>
    <w:rsid w:val="002B6B30"/>
    <w:rsid w:val="002B7448"/>
    <w:rsid w:val="002B74B2"/>
    <w:rsid w:val="002B7AC1"/>
    <w:rsid w:val="002B7CCC"/>
    <w:rsid w:val="002B7D70"/>
    <w:rsid w:val="002B7DEA"/>
    <w:rsid w:val="002C02DF"/>
    <w:rsid w:val="002C0436"/>
    <w:rsid w:val="002C0580"/>
    <w:rsid w:val="002C06DE"/>
    <w:rsid w:val="002C0788"/>
    <w:rsid w:val="002C080B"/>
    <w:rsid w:val="002C0848"/>
    <w:rsid w:val="002C0C98"/>
    <w:rsid w:val="002C1131"/>
    <w:rsid w:val="002C1244"/>
    <w:rsid w:val="002C1425"/>
    <w:rsid w:val="002C1D5A"/>
    <w:rsid w:val="002C1FDF"/>
    <w:rsid w:val="002C28C2"/>
    <w:rsid w:val="002C2B06"/>
    <w:rsid w:val="002C2B86"/>
    <w:rsid w:val="002C2FF2"/>
    <w:rsid w:val="002C3043"/>
    <w:rsid w:val="002C304A"/>
    <w:rsid w:val="002C3164"/>
    <w:rsid w:val="002C32CB"/>
    <w:rsid w:val="002C47B1"/>
    <w:rsid w:val="002C4B0C"/>
    <w:rsid w:val="002C518F"/>
    <w:rsid w:val="002C5438"/>
    <w:rsid w:val="002C576C"/>
    <w:rsid w:val="002C57FD"/>
    <w:rsid w:val="002C5A3E"/>
    <w:rsid w:val="002C5BCA"/>
    <w:rsid w:val="002C5E7B"/>
    <w:rsid w:val="002C6110"/>
    <w:rsid w:val="002C64B4"/>
    <w:rsid w:val="002C66CB"/>
    <w:rsid w:val="002C6B15"/>
    <w:rsid w:val="002C6CB6"/>
    <w:rsid w:val="002C6EBA"/>
    <w:rsid w:val="002C728A"/>
    <w:rsid w:val="002C7318"/>
    <w:rsid w:val="002C73F2"/>
    <w:rsid w:val="002C74AE"/>
    <w:rsid w:val="002C7557"/>
    <w:rsid w:val="002C7B57"/>
    <w:rsid w:val="002C7FA7"/>
    <w:rsid w:val="002D0025"/>
    <w:rsid w:val="002D0531"/>
    <w:rsid w:val="002D085E"/>
    <w:rsid w:val="002D0972"/>
    <w:rsid w:val="002D0F06"/>
    <w:rsid w:val="002D19DE"/>
    <w:rsid w:val="002D1D58"/>
    <w:rsid w:val="002D2B7E"/>
    <w:rsid w:val="002D2D94"/>
    <w:rsid w:val="002D2FD5"/>
    <w:rsid w:val="002D343E"/>
    <w:rsid w:val="002D3815"/>
    <w:rsid w:val="002D38FD"/>
    <w:rsid w:val="002D4042"/>
    <w:rsid w:val="002D4798"/>
    <w:rsid w:val="002D4975"/>
    <w:rsid w:val="002D4A7C"/>
    <w:rsid w:val="002D4D86"/>
    <w:rsid w:val="002D54F5"/>
    <w:rsid w:val="002D554C"/>
    <w:rsid w:val="002D5555"/>
    <w:rsid w:val="002D5DA1"/>
    <w:rsid w:val="002D5F32"/>
    <w:rsid w:val="002D6794"/>
    <w:rsid w:val="002D7025"/>
    <w:rsid w:val="002D729C"/>
    <w:rsid w:val="002D72C4"/>
    <w:rsid w:val="002D72E4"/>
    <w:rsid w:val="002D7336"/>
    <w:rsid w:val="002D76EF"/>
    <w:rsid w:val="002D7840"/>
    <w:rsid w:val="002D7906"/>
    <w:rsid w:val="002D7957"/>
    <w:rsid w:val="002E021D"/>
    <w:rsid w:val="002E038F"/>
    <w:rsid w:val="002E09C0"/>
    <w:rsid w:val="002E110D"/>
    <w:rsid w:val="002E1199"/>
    <w:rsid w:val="002E15AC"/>
    <w:rsid w:val="002E16B3"/>
    <w:rsid w:val="002E18FB"/>
    <w:rsid w:val="002E19C8"/>
    <w:rsid w:val="002E2061"/>
    <w:rsid w:val="002E2C6E"/>
    <w:rsid w:val="002E2E87"/>
    <w:rsid w:val="002E2F39"/>
    <w:rsid w:val="002E340D"/>
    <w:rsid w:val="002E34F6"/>
    <w:rsid w:val="002E37B0"/>
    <w:rsid w:val="002E3D73"/>
    <w:rsid w:val="002E3D84"/>
    <w:rsid w:val="002E4038"/>
    <w:rsid w:val="002E46AD"/>
    <w:rsid w:val="002E46B4"/>
    <w:rsid w:val="002E46D4"/>
    <w:rsid w:val="002E473C"/>
    <w:rsid w:val="002E4850"/>
    <w:rsid w:val="002E4BD1"/>
    <w:rsid w:val="002E4D08"/>
    <w:rsid w:val="002E539F"/>
    <w:rsid w:val="002E53CD"/>
    <w:rsid w:val="002E5576"/>
    <w:rsid w:val="002E580D"/>
    <w:rsid w:val="002E6399"/>
    <w:rsid w:val="002E6A93"/>
    <w:rsid w:val="002E701B"/>
    <w:rsid w:val="002E789C"/>
    <w:rsid w:val="002E7B9C"/>
    <w:rsid w:val="002E7C13"/>
    <w:rsid w:val="002E7C29"/>
    <w:rsid w:val="002F02EB"/>
    <w:rsid w:val="002F04DD"/>
    <w:rsid w:val="002F06EF"/>
    <w:rsid w:val="002F0A92"/>
    <w:rsid w:val="002F13B4"/>
    <w:rsid w:val="002F1755"/>
    <w:rsid w:val="002F2EB1"/>
    <w:rsid w:val="002F327F"/>
    <w:rsid w:val="002F34BC"/>
    <w:rsid w:val="002F3A35"/>
    <w:rsid w:val="002F3A4C"/>
    <w:rsid w:val="002F3A80"/>
    <w:rsid w:val="002F4299"/>
    <w:rsid w:val="002F4313"/>
    <w:rsid w:val="002F4890"/>
    <w:rsid w:val="002F49D8"/>
    <w:rsid w:val="002F4B25"/>
    <w:rsid w:val="002F517F"/>
    <w:rsid w:val="002F5671"/>
    <w:rsid w:val="002F5BF0"/>
    <w:rsid w:val="002F6053"/>
    <w:rsid w:val="002F6416"/>
    <w:rsid w:val="002F6472"/>
    <w:rsid w:val="002F653F"/>
    <w:rsid w:val="002F684A"/>
    <w:rsid w:val="002F6D30"/>
    <w:rsid w:val="002F6D72"/>
    <w:rsid w:val="002F6E93"/>
    <w:rsid w:val="002F6E95"/>
    <w:rsid w:val="002F753B"/>
    <w:rsid w:val="002F7AE9"/>
    <w:rsid w:val="002F7C55"/>
    <w:rsid w:val="002F7F3E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17A8"/>
    <w:rsid w:val="0030250A"/>
    <w:rsid w:val="003027C1"/>
    <w:rsid w:val="00303437"/>
    <w:rsid w:val="0030350A"/>
    <w:rsid w:val="00303747"/>
    <w:rsid w:val="00303759"/>
    <w:rsid w:val="00303D15"/>
    <w:rsid w:val="00303E4C"/>
    <w:rsid w:val="00303FAF"/>
    <w:rsid w:val="003040E4"/>
    <w:rsid w:val="00304725"/>
    <w:rsid w:val="00304B9F"/>
    <w:rsid w:val="00304C01"/>
    <w:rsid w:val="00305C11"/>
    <w:rsid w:val="00305C5E"/>
    <w:rsid w:val="00306585"/>
    <w:rsid w:val="00306694"/>
    <w:rsid w:val="00306753"/>
    <w:rsid w:val="00306B8D"/>
    <w:rsid w:val="00306BD6"/>
    <w:rsid w:val="00307A18"/>
    <w:rsid w:val="00310407"/>
    <w:rsid w:val="00310955"/>
    <w:rsid w:val="003114F9"/>
    <w:rsid w:val="00311808"/>
    <w:rsid w:val="00311A6B"/>
    <w:rsid w:val="00311F00"/>
    <w:rsid w:val="0031250A"/>
    <w:rsid w:val="00312B52"/>
    <w:rsid w:val="00312C17"/>
    <w:rsid w:val="00312E3C"/>
    <w:rsid w:val="00312FE4"/>
    <w:rsid w:val="00313294"/>
    <w:rsid w:val="003133B2"/>
    <w:rsid w:val="003137CB"/>
    <w:rsid w:val="00313CF4"/>
    <w:rsid w:val="003148AA"/>
    <w:rsid w:val="0031506C"/>
    <w:rsid w:val="00315339"/>
    <w:rsid w:val="003153C1"/>
    <w:rsid w:val="003159E5"/>
    <w:rsid w:val="00315F2A"/>
    <w:rsid w:val="00316A67"/>
    <w:rsid w:val="00316B5F"/>
    <w:rsid w:val="003174C3"/>
    <w:rsid w:val="00317604"/>
    <w:rsid w:val="00317A49"/>
    <w:rsid w:val="00317AD4"/>
    <w:rsid w:val="00317CAA"/>
    <w:rsid w:val="00320173"/>
    <w:rsid w:val="00320688"/>
    <w:rsid w:val="00320B79"/>
    <w:rsid w:val="00320B91"/>
    <w:rsid w:val="003212FC"/>
    <w:rsid w:val="003216AA"/>
    <w:rsid w:val="00321AC4"/>
    <w:rsid w:val="0032205E"/>
    <w:rsid w:val="003221CD"/>
    <w:rsid w:val="003222B1"/>
    <w:rsid w:val="003223D0"/>
    <w:rsid w:val="0032268B"/>
    <w:rsid w:val="00322692"/>
    <w:rsid w:val="003227FC"/>
    <w:rsid w:val="00322B2C"/>
    <w:rsid w:val="00322BF6"/>
    <w:rsid w:val="003230BB"/>
    <w:rsid w:val="003234B6"/>
    <w:rsid w:val="00323949"/>
    <w:rsid w:val="00323D32"/>
    <w:rsid w:val="00323D7D"/>
    <w:rsid w:val="00324015"/>
    <w:rsid w:val="0032424A"/>
    <w:rsid w:val="00324367"/>
    <w:rsid w:val="00324843"/>
    <w:rsid w:val="0032492C"/>
    <w:rsid w:val="00324A24"/>
    <w:rsid w:val="00324C66"/>
    <w:rsid w:val="00324F02"/>
    <w:rsid w:val="00325047"/>
    <w:rsid w:val="003254F7"/>
    <w:rsid w:val="003259DE"/>
    <w:rsid w:val="00325DAE"/>
    <w:rsid w:val="00326034"/>
    <w:rsid w:val="0032628C"/>
    <w:rsid w:val="00326514"/>
    <w:rsid w:val="003266BC"/>
    <w:rsid w:val="00326AC2"/>
    <w:rsid w:val="00326CFD"/>
    <w:rsid w:val="00326F01"/>
    <w:rsid w:val="00327583"/>
    <w:rsid w:val="0032767D"/>
    <w:rsid w:val="00327832"/>
    <w:rsid w:val="00327EEA"/>
    <w:rsid w:val="003303AF"/>
    <w:rsid w:val="00330448"/>
    <w:rsid w:val="00330A50"/>
    <w:rsid w:val="00331176"/>
    <w:rsid w:val="00331377"/>
    <w:rsid w:val="00331783"/>
    <w:rsid w:val="00331AD5"/>
    <w:rsid w:val="00331C6F"/>
    <w:rsid w:val="003321FF"/>
    <w:rsid w:val="00332A7D"/>
    <w:rsid w:val="00332B06"/>
    <w:rsid w:val="00332FD8"/>
    <w:rsid w:val="00333190"/>
    <w:rsid w:val="0033328B"/>
    <w:rsid w:val="003333BB"/>
    <w:rsid w:val="00333427"/>
    <w:rsid w:val="003337F0"/>
    <w:rsid w:val="00333807"/>
    <w:rsid w:val="00333BDE"/>
    <w:rsid w:val="00333C90"/>
    <w:rsid w:val="003341A4"/>
    <w:rsid w:val="00334397"/>
    <w:rsid w:val="003343BE"/>
    <w:rsid w:val="003344F2"/>
    <w:rsid w:val="00334779"/>
    <w:rsid w:val="0033480E"/>
    <w:rsid w:val="00334C86"/>
    <w:rsid w:val="00335226"/>
    <w:rsid w:val="00335356"/>
    <w:rsid w:val="00335516"/>
    <w:rsid w:val="003356BD"/>
    <w:rsid w:val="00335786"/>
    <w:rsid w:val="003357E6"/>
    <w:rsid w:val="0033587D"/>
    <w:rsid w:val="00335DD4"/>
    <w:rsid w:val="00335E82"/>
    <w:rsid w:val="00336414"/>
    <w:rsid w:val="00336974"/>
    <w:rsid w:val="00336A8C"/>
    <w:rsid w:val="00336E9D"/>
    <w:rsid w:val="00337348"/>
    <w:rsid w:val="00340284"/>
    <w:rsid w:val="00340A98"/>
    <w:rsid w:val="00340C0B"/>
    <w:rsid w:val="0034115E"/>
    <w:rsid w:val="003415A9"/>
    <w:rsid w:val="00341691"/>
    <w:rsid w:val="00341CC1"/>
    <w:rsid w:val="003424B9"/>
    <w:rsid w:val="0034250D"/>
    <w:rsid w:val="00342767"/>
    <w:rsid w:val="00342829"/>
    <w:rsid w:val="00342AF7"/>
    <w:rsid w:val="00342CA1"/>
    <w:rsid w:val="00343111"/>
    <w:rsid w:val="003435AD"/>
    <w:rsid w:val="00343792"/>
    <w:rsid w:val="00343A2B"/>
    <w:rsid w:val="00343DAB"/>
    <w:rsid w:val="00343E6D"/>
    <w:rsid w:val="003451D5"/>
    <w:rsid w:val="0034527A"/>
    <w:rsid w:val="00345C07"/>
    <w:rsid w:val="00345DC4"/>
    <w:rsid w:val="00345ED0"/>
    <w:rsid w:val="00346665"/>
    <w:rsid w:val="00346F3F"/>
    <w:rsid w:val="003471A4"/>
    <w:rsid w:val="00347765"/>
    <w:rsid w:val="00347967"/>
    <w:rsid w:val="00347E3F"/>
    <w:rsid w:val="003501AA"/>
    <w:rsid w:val="003507EA"/>
    <w:rsid w:val="00350B79"/>
    <w:rsid w:val="00350CED"/>
    <w:rsid w:val="00350E4F"/>
    <w:rsid w:val="00351148"/>
    <w:rsid w:val="00351A5F"/>
    <w:rsid w:val="00351ADE"/>
    <w:rsid w:val="0035219D"/>
    <w:rsid w:val="003528DC"/>
    <w:rsid w:val="00352938"/>
    <w:rsid w:val="00352951"/>
    <w:rsid w:val="00352BE7"/>
    <w:rsid w:val="00352EA2"/>
    <w:rsid w:val="003530FC"/>
    <w:rsid w:val="00353174"/>
    <w:rsid w:val="00353235"/>
    <w:rsid w:val="00353B36"/>
    <w:rsid w:val="00353F0B"/>
    <w:rsid w:val="00354194"/>
    <w:rsid w:val="003542AE"/>
    <w:rsid w:val="00354DFA"/>
    <w:rsid w:val="00355290"/>
    <w:rsid w:val="003552CD"/>
    <w:rsid w:val="00355466"/>
    <w:rsid w:val="00355921"/>
    <w:rsid w:val="00355AFC"/>
    <w:rsid w:val="00356017"/>
    <w:rsid w:val="0035601F"/>
    <w:rsid w:val="003566B3"/>
    <w:rsid w:val="00356927"/>
    <w:rsid w:val="00356A8D"/>
    <w:rsid w:val="00356B2C"/>
    <w:rsid w:val="00356C0D"/>
    <w:rsid w:val="0035736C"/>
    <w:rsid w:val="00357376"/>
    <w:rsid w:val="00357775"/>
    <w:rsid w:val="00357846"/>
    <w:rsid w:val="00357BB8"/>
    <w:rsid w:val="00360002"/>
    <w:rsid w:val="003601E8"/>
    <w:rsid w:val="00360409"/>
    <w:rsid w:val="00360533"/>
    <w:rsid w:val="003606CC"/>
    <w:rsid w:val="00360711"/>
    <w:rsid w:val="00360983"/>
    <w:rsid w:val="003609EF"/>
    <w:rsid w:val="00360A80"/>
    <w:rsid w:val="00360F6E"/>
    <w:rsid w:val="0036153F"/>
    <w:rsid w:val="003615C6"/>
    <w:rsid w:val="00361676"/>
    <w:rsid w:val="00361976"/>
    <w:rsid w:val="00361AE4"/>
    <w:rsid w:val="00361DED"/>
    <w:rsid w:val="00361F5A"/>
    <w:rsid w:val="00362216"/>
    <w:rsid w:val="00362267"/>
    <w:rsid w:val="00362347"/>
    <w:rsid w:val="00363868"/>
    <w:rsid w:val="00363E7B"/>
    <w:rsid w:val="00364B75"/>
    <w:rsid w:val="00364CB9"/>
    <w:rsid w:val="00364EFA"/>
    <w:rsid w:val="0036511A"/>
    <w:rsid w:val="003651F7"/>
    <w:rsid w:val="00365838"/>
    <w:rsid w:val="00365B6D"/>
    <w:rsid w:val="0036614C"/>
    <w:rsid w:val="00366462"/>
    <w:rsid w:val="003666D1"/>
    <w:rsid w:val="00366701"/>
    <w:rsid w:val="00366A00"/>
    <w:rsid w:val="00366EAF"/>
    <w:rsid w:val="00366EFB"/>
    <w:rsid w:val="003670B4"/>
    <w:rsid w:val="003670F2"/>
    <w:rsid w:val="00367139"/>
    <w:rsid w:val="0036791B"/>
    <w:rsid w:val="00367A47"/>
    <w:rsid w:val="00367C39"/>
    <w:rsid w:val="00367F23"/>
    <w:rsid w:val="003704A6"/>
    <w:rsid w:val="003705E4"/>
    <w:rsid w:val="00370F24"/>
    <w:rsid w:val="00371123"/>
    <w:rsid w:val="00371238"/>
    <w:rsid w:val="00372152"/>
    <w:rsid w:val="0037215F"/>
    <w:rsid w:val="00372178"/>
    <w:rsid w:val="00372328"/>
    <w:rsid w:val="00372506"/>
    <w:rsid w:val="00372ADB"/>
    <w:rsid w:val="00372ED9"/>
    <w:rsid w:val="00372F30"/>
    <w:rsid w:val="003730B2"/>
    <w:rsid w:val="00373B54"/>
    <w:rsid w:val="00373D1C"/>
    <w:rsid w:val="003740B4"/>
    <w:rsid w:val="0037414A"/>
    <w:rsid w:val="00374426"/>
    <w:rsid w:val="0037487F"/>
    <w:rsid w:val="00374DCA"/>
    <w:rsid w:val="0037542C"/>
    <w:rsid w:val="0037588A"/>
    <w:rsid w:val="00376445"/>
    <w:rsid w:val="0037667A"/>
    <w:rsid w:val="003766F9"/>
    <w:rsid w:val="003766FA"/>
    <w:rsid w:val="00376ED6"/>
    <w:rsid w:val="0037751C"/>
    <w:rsid w:val="003776CA"/>
    <w:rsid w:val="00377DCB"/>
    <w:rsid w:val="00377E5B"/>
    <w:rsid w:val="00381167"/>
    <w:rsid w:val="00381904"/>
    <w:rsid w:val="00381974"/>
    <w:rsid w:val="00381DAE"/>
    <w:rsid w:val="003828CD"/>
    <w:rsid w:val="00382D7D"/>
    <w:rsid w:val="0038321D"/>
    <w:rsid w:val="00383571"/>
    <w:rsid w:val="00383583"/>
    <w:rsid w:val="00383913"/>
    <w:rsid w:val="00383B6B"/>
    <w:rsid w:val="003845D8"/>
    <w:rsid w:val="0038501A"/>
    <w:rsid w:val="003855D5"/>
    <w:rsid w:val="003855EC"/>
    <w:rsid w:val="0038576C"/>
    <w:rsid w:val="00385A9D"/>
    <w:rsid w:val="003862F2"/>
    <w:rsid w:val="00386534"/>
    <w:rsid w:val="00386A17"/>
    <w:rsid w:val="00386F38"/>
    <w:rsid w:val="00387AD1"/>
    <w:rsid w:val="00387C1C"/>
    <w:rsid w:val="00387F79"/>
    <w:rsid w:val="003905E2"/>
    <w:rsid w:val="003908ED"/>
    <w:rsid w:val="003908F0"/>
    <w:rsid w:val="00390A97"/>
    <w:rsid w:val="00390AA6"/>
    <w:rsid w:val="00390AA8"/>
    <w:rsid w:val="003910AA"/>
    <w:rsid w:val="00391532"/>
    <w:rsid w:val="00391687"/>
    <w:rsid w:val="003917A8"/>
    <w:rsid w:val="00391B6D"/>
    <w:rsid w:val="0039207D"/>
    <w:rsid w:val="00392933"/>
    <w:rsid w:val="00392CD5"/>
    <w:rsid w:val="00393279"/>
    <w:rsid w:val="00393BBB"/>
    <w:rsid w:val="00393DEA"/>
    <w:rsid w:val="003943F1"/>
    <w:rsid w:val="00394752"/>
    <w:rsid w:val="00394856"/>
    <w:rsid w:val="00394A2B"/>
    <w:rsid w:val="00394E94"/>
    <w:rsid w:val="00394F5A"/>
    <w:rsid w:val="00395153"/>
    <w:rsid w:val="003952AD"/>
    <w:rsid w:val="003952DE"/>
    <w:rsid w:val="003964B0"/>
    <w:rsid w:val="00396698"/>
    <w:rsid w:val="00396744"/>
    <w:rsid w:val="00396A68"/>
    <w:rsid w:val="00397999"/>
    <w:rsid w:val="00397AF6"/>
    <w:rsid w:val="003A0605"/>
    <w:rsid w:val="003A09ED"/>
    <w:rsid w:val="003A1155"/>
    <w:rsid w:val="003A199A"/>
    <w:rsid w:val="003A1FEF"/>
    <w:rsid w:val="003A25D2"/>
    <w:rsid w:val="003A2B75"/>
    <w:rsid w:val="003A2E09"/>
    <w:rsid w:val="003A2E92"/>
    <w:rsid w:val="003A30EA"/>
    <w:rsid w:val="003A343F"/>
    <w:rsid w:val="003A354A"/>
    <w:rsid w:val="003A4099"/>
    <w:rsid w:val="003A4620"/>
    <w:rsid w:val="003A49FB"/>
    <w:rsid w:val="003A4CDE"/>
    <w:rsid w:val="003A4F2E"/>
    <w:rsid w:val="003A545D"/>
    <w:rsid w:val="003A54CF"/>
    <w:rsid w:val="003A5974"/>
    <w:rsid w:val="003A597A"/>
    <w:rsid w:val="003A5FDB"/>
    <w:rsid w:val="003A6364"/>
    <w:rsid w:val="003A6479"/>
    <w:rsid w:val="003A64E6"/>
    <w:rsid w:val="003A6868"/>
    <w:rsid w:val="003A696E"/>
    <w:rsid w:val="003A6BC1"/>
    <w:rsid w:val="003A6BF4"/>
    <w:rsid w:val="003A6CB8"/>
    <w:rsid w:val="003A6E8D"/>
    <w:rsid w:val="003A7583"/>
    <w:rsid w:val="003A7869"/>
    <w:rsid w:val="003A7A83"/>
    <w:rsid w:val="003A7D5A"/>
    <w:rsid w:val="003A7EED"/>
    <w:rsid w:val="003B03A7"/>
    <w:rsid w:val="003B041C"/>
    <w:rsid w:val="003B0487"/>
    <w:rsid w:val="003B12DB"/>
    <w:rsid w:val="003B1BC8"/>
    <w:rsid w:val="003B1C7D"/>
    <w:rsid w:val="003B2250"/>
    <w:rsid w:val="003B2872"/>
    <w:rsid w:val="003B2D26"/>
    <w:rsid w:val="003B2E34"/>
    <w:rsid w:val="003B344C"/>
    <w:rsid w:val="003B34CC"/>
    <w:rsid w:val="003B3578"/>
    <w:rsid w:val="003B365F"/>
    <w:rsid w:val="003B39A8"/>
    <w:rsid w:val="003B3E97"/>
    <w:rsid w:val="003B4128"/>
    <w:rsid w:val="003B4188"/>
    <w:rsid w:val="003B43A2"/>
    <w:rsid w:val="003B48BE"/>
    <w:rsid w:val="003B4A24"/>
    <w:rsid w:val="003B4ACF"/>
    <w:rsid w:val="003B4D7F"/>
    <w:rsid w:val="003B4D9D"/>
    <w:rsid w:val="003B4F12"/>
    <w:rsid w:val="003B5236"/>
    <w:rsid w:val="003B5685"/>
    <w:rsid w:val="003B669A"/>
    <w:rsid w:val="003B690B"/>
    <w:rsid w:val="003B6BEB"/>
    <w:rsid w:val="003B7279"/>
    <w:rsid w:val="003B758F"/>
    <w:rsid w:val="003B7697"/>
    <w:rsid w:val="003B76A0"/>
    <w:rsid w:val="003B7A6B"/>
    <w:rsid w:val="003B7A9D"/>
    <w:rsid w:val="003C0787"/>
    <w:rsid w:val="003C0971"/>
    <w:rsid w:val="003C0F7B"/>
    <w:rsid w:val="003C18D7"/>
    <w:rsid w:val="003C1C7F"/>
    <w:rsid w:val="003C203F"/>
    <w:rsid w:val="003C26D8"/>
    <w:rsid w:val="003C27CB"/>
    <w:rsid w:val="003C36BA"/>
    <w:rsid w:val="003C42AE"/>
    <w:rsid w:val="003C471F"/>
    <w:rsid w:val="003C4734"/>
    <w:rsid w:val="003C4A52"/>
    <w:rsid w:val="003C53F3"/>
    <w:rsid w:val="003C57BB"/>
    <w:rsid w:val="003C5983"/>
    <w:rsid w:val="003C610D"/>
    <w:rsid w:val="003C61B9"/>
    <w:rsid w:val="003C621E"/>
    <w:rsid w:val="003C6E06"/>
    <w:rsid w:val="003C6F6B"/>
    <w:rsid w:val="003C7060"/>
    <w:rsid w:val="003C7197"/>
    <w:rsid w:val="003C7344"/>
    <w:rsid w:val="003C7615"/>
    <w:rsid w:val="003C7625"/>
    <w:rsid w:val="003C7793"/>
    <w:rsid w:val="003C78CB"/>
    <w:rsid w:val="003C7ACD"/>
    <w:rsid w:val="003D0143"/>
    <w:rsid w:val="003D0449"/>
    <w:rsid w:val="003D04A9"/>
    <w:rsid w:val="003D0DAF"/>
    <w:rsid w:val="003D144D"/>
    <w:rsid w:val="003D178C"/>
    <w:rsid w:val="003D17FF"/>
    <w:rsid w:val="003D1B88"/>
    <w:rsid w:val="003D23B4"/>
    <w:rsid w:val="003D2485"/>
    <w:rsid w:val="003D2FA2"/>
    <w:rsid w:val="003D3F74"/>
    <w:rsid w:val="003D408F"/>
    <w:rsid w:val="003D4752"/>
    <w:rsid w:val="003D4A1D"/>
    <w:rsid w:val="003D4A22"/>
    <w:rsid w:val="003D4C9A"/>
    <w:rsid w:val="003D4DC1"/>
    <w:rsid w:val="003D5025"/>
    <w:rsid w:val="003D51C9"/>
    <w:rsid w:val="003D52C6"/>
    <w:rsid w:val="003D5583"/>
    <w:rsid w:val="003D5C4E"/>
    <w:rsid w:val="003D6470"/>
    <w:rsid w:val="003D7247"/>
    <w:rsid w:val="003D7B9B"/>
    <w:rsid w:val="003D7C60"/>
    <w:rsid w:val="003E00D6"/>
    <w:rsid w:val="003E0BD8"/>
    <w:rsid w:val="003E18AB"/>
    <w:rsid w:val="003E1D25"/>
    <w:rsid w:val="003E1F14"/>
    <w:rsid w:val="003E20EF"/>
    <w:rsid w:val="003E22F8"/>
    <w:rsid w:val="003E253E"/>
    <w:rsid w:val="003E2D0C"/>
    <w:rsid w:val="003E2F43"/>
    <w:rsid w:val="003E372E"/>
    <w:rsid w:val="003E3B8F"/>
    <w:rsid w:val="003E3D4B"/>
    <w:rsid w:val="003E3EE8"/>
    <w:rsid w:val="003E3FCF"/>
    <w:rsid w:val="003E4091"/>
    <w:rsid w:val="003E4527"/>
    <w:rsid w:val="003E4ACC"/>
    <w:rsid w:val="003E4E31"/>
    <w:rsid w:val="003E4F72"/>
    <w:rsid w:val="003E523B"/>
    <w:rsid w:val="003E5510"/>
    <w:rsid w:val="003E55A6"/>
    <w:rsid w:val="003E59E9"/>
    <w:rsid w:val="003E5A7B"/>
    <w:rsid w:val="003E5D02"/>
    <w:rsid w:val="003E5E6B"/>
    <w:rsid w:val="003E6379"/>
    <w:rsid w:val="003E6420"/>
    <w:rsid w:val="003E656D"/>
    <w:rsid w:val="003E65AC"/>
    <w:rsid w:val="003E665E"/>
    <w:rsid w:val="003E7550"/>
    <w:rsid w:val="003E764B"/>
    <w:rsid w:val="003E7859"/>
    <w:rsid w:val="003E7976"/>
    <w:rsid w:val="003F063E"/>
    <w:rsid w:val="003F08ED"/>
    <w:rsid w:val="003F08EF"/>
    <w:rsid w:val="003F0969"/>
    <w:rsid w:val="003F2786"/>
    <w:rsid w:val="003F2B3D"/>
    <w:rsid w:val="003F2E4A"/>
    <w:rsid w:val="003F2E9D"/>
    <w:rsid w:val="003F33F7"/>
    <w:rsid w:val="003F380C"/>
    <w:rsid w:val="003F3B8E"/>
    <w:rsid w:val="003F4090"/>
    <w:rsid w:val="003F41D3"/>
    <w:rsid w:val="003F46A7"/>
    <w:rsid w:val="003F490F"/>
    <w:rsid w:val="003F4F52"/>
    <w:rsid w:val="003F5043"/>
    <w:rsid w:val="003F505D"/>
    <w:rsid w:val="003F5253"/>
    <w:rsid w:val="003F5560"/>
    <w:rsid w:val="003F5990"/>
    <w:rsid w:val="003F605E"/>
    <w:rsid w:val="003F62E2"/>
    <w:rsid w:val="003F65FD"/>
    <w:rsid w:val="003F6A3D"/>
    <w:rsid w:val="003F707B"/>
    <w:rsid w:val="00400C7A"/>
    <w:rsid w:val="00400DB3"/>
    <w:rsid w:val="00401A19"/>
    <w:rsid w:val="00403C73"/>
    <w:rsid w:val="00403E40"/>
    <w:rsid w:val="0040445B"/>
    <w:rsid w:val="004044D0"/>
    <w:rsid w:val="00404551"/>
    <w:rsid w:val="00404568"/>
    <w:rsid w:val="00404B6D"/>
    <w:rsid w:val="004053CD"/>
    <w:rsid w:val="00405454"/>
    <w:rsid w:val="00405BB9"/>
    <w:rsid w:val="00406DFA"/>
    <w:rsid w:val="004074B8"/>
    <w:rsid w:val="004078D5"/>
    <w:rsid w:val="00407A2A"/>
    <w:rsid w:val="00410A0C"/>
    <w:rsid w:val="00411382"/>
    <w:rsid w:val="0041148D"/>
    <w:rsid w:val="00411A7D"/>
    <w:rsid w:val="00411D44"/>
    <w:rsid w:val="00412407"/>
    <w:rsid w:val="00412CDB"/>
    <w:rsid w:val="00412D2F"/>
    <w:rsid w:val="004138B8"/>
    <w:rsid w:val="004138DF"/>
    <w:rsid w:val="00413BB9"/>
    <w:rsid w:val="00414035"/>
    <w:rsid w:val="0041453E"/>
    <w:rsid w:val="00414555"/>
    <w:rsid w:val="00414646"/>
    <w:rsid w:val="0041553C"/>
    <w:rsid w:val="004158BF"/>
    <w:rsid w:val="00416279"/>
    <w:rsid w:val="00416476"/>
    <w:rsid w:val="00416919"/>
    <w:rsid w:val="004169B9"/>
    <w:rsid w:val="00416ACF"/>
    <w:rsid w:val="00416B23"/>
    <w:rsid w:val="00416B93"/>
    <w:rsid w:val="00416C5A"/>
    <w:rsid w:val="00416DEC"/>
    <w:rsid w:val="004170EF"/>
    <w:rsid w:val="0041798F"/>
    <w:rsid w:val="00417E06"/>
    <w:rsid w:val="00420241"/>
    <w:rsid w:val="0042043C"/>
    <w:rsid w:val="004204E3"/>
    <w:rsid w:val="00420637"/>
    <w:rsid w:val="0042097A"/>
    <w:rsid w:val="00420B1A"/>
    <w:rsid w:val="00420C13"/>
    <w:rsid w:val="00421751"/>
    <w:rsid w:val="00421807"/>
    <w:rsid w:val="00421C5F"/>
    <w:rsid w:val="00421C86"/>
    <w:rsid w:val="00421CD7"/>
    <w:rsid w:val="0042233B"/>
    <w:rsid w:val="00422E75"/>
    <w:rsid w:val="004231AE"/>
    <w:rsid w:val="00423752"/>
    <w:rsid w:val="00423D4F"/>
    <w:rsid w:val="0042413F"/>
    <w:rsid w:val="00424319"/>
    <w:rsid w:val="004249A9"/>
    <w:rsid w:val="00424CEF"/>
    <w:rsid w:val="00424EF1"/>
    <w:rsid w:val="00425032"/>
    <w:rsid w:val="004252D5"/>
    <w:rsid w:val="00425545"/>
    <w:rsid w:val="00425A19"/>
    <w:rsid w:val="0042638F"/>
    <w:rsid w:val="00426616"/>
    <w:rsid w:val="00426642"/>
    <w:rsid w:val="004267DD"/>
    <w:rsid w:val="004270E5"/>
    <w:rsid w:val="00427388"/>
    <w:rsid w:val="00427570"/>
    <w:rsid w:val="00430284"/>
    <w:rsid w:val="00430337"/>
    <w:rsid w:val="004305A9"/>
    <w:rsid w:val="004306E0"/>
    <w:rsid w:val="00430DFD"/>
    <w:rsid w:val="0043171D"/>
    <w:rsid w:val="00431741"/>
    <w:rsid w:val="00432D10"/>
    <w:rsid w:val="00432D83"/>
    <w:rsid w:val="00432DE4"/>
    <w:rsid w:val="00433773"/>
    <w:rsid w:val="004337A9"/>
    <w:rsid w:val="004353E2"/>
    <w:rsid w:val="00435430"/>
    <w:rsid w:val="00435572"/>
    <w:rsid w:val="00435D64"/>
    <w:rsid w:val="00435DC4"/>
    <w:rsid w:val="0043641F"/>
    <w:rsid w:val="00436448"/>
    <w:rsid w:val="00436794"/>
    <w:rsid w:val="00436B72"/>
    <w:rsid w:val="00436DAF"/>
    <w:rsid w:val="004370C6"/>
    <w:rsid w:val="00437257"/>
    <w:rsid w:val="0043739A"/>
    <w:rsid w:val="00437737"/>
    <w:rsid w:val="00437958"/>
    <w:rsid w:val="00437A8A"/>
    <w:rsid w:val="00437FE7"/>
    <w:rsid w:val="00440053"/>
    <w:rsid w:val="004403BB"/>
    <w:rsid w:val="00440DFB"/>
    <w:rsid w:val="00440E73"/>
    <w:rsid w:val="004415F7"/>
    <w:rsid w:val="0044163A"/>
    <w:rsid w:val="004416FF"/>
    <w:rsid w:val="004418E5"/>
    <w:rsid w:val="00441AA8"/>
    <w:rsid w:val="00442AE8"/>
    <w:rsid w:val="00442FB1"/>
    <w:rsid w:val="00443B6D"/>
    <w:rsid w:val="004441E8"/>
    <w:rsid w:val="00444765"/>
    <w:rsid w:val="00444858"/>
    <w:rsid w:val="00444EA8"/>
    <w:rsid w:val="00444F5F"/>
    <w:rsid w:val="00445252"/>
    <w:rsid w:val="00445B0E"/>
    <w:rsid w:val="004460B8"/>
    <w:rsid w:val="00446154"/>
    <w:rsid w:val="004461F2"/>
    <w:rsid w:val="00446573"/>
    <w:rsid w:val="00446601"/>
    <w:rsid w:val="004466FD"/>
    <w:rsid w:val="004467A0"/>
    <w:rsid w:val="00446887"/>
    <w:rsid w:val="004473B4"/>
    <w:rsid w:val="0044749F"/>
    <w:rsid w:val="004476F4"/>
    <w:rsid w:val="00447B0F"/>
    <w:rsid w:val="00450006"/>
    <w:rsid w:val="0045039E"/>
    <w:rsid w:val="004503B9"/>
    <w:rsid w:val="00450663"/>
    <w:rsid w:val="00450829"/>
    <w:rsid w:val="00450964"/>
    <w:rsid w:val="00450A44"/>
    <w:rsid w:val="00451210"/>
    <w:rsid w:val="00451352"/>
    <w:rsid w:val="00451C54"/>
    <w:rsid w:val="00451C9D"/>
    <w:rsid w:val="00452EDF"/>
    <w:rsid w:val="004532AA"/>
    <w:rsid w:val="00453330"/>
    <w:rsid w:val="0045491D"/>
    <w:rsid w:val="00455079"/>
    <w:rsid w:val="00455108"/>
    <w:rsid w:val="00455BEC"/>
    <w:rsid w:val="00455E19"/>
    <w:rsid w:val="00456279"/>
    <w:rsid w:val="00456497"/>
    <w:rsid w:val="00457339"/>
    <w:rsid w:val="00457842"/>
    <w:rsid w:val="00457955"/>
    <w:rsid w:val="00457C94"/>
    <w:rsid w:val="00457E2C"/>
    <w:rsid w:val="00457E94"/>
    <w:rsid w:val="00457F87"/>
    <w:rsid w:val="00460179"/>
    <w:rsid w:val="0046075F"/>
    <w:rsid w:val="00461061"/>
    <w:rsid w:val="004615C7"/>
    <w:rsid w:val="00461E64"/>
    <w:rsid w:val="004623DE"/>
    <w:rsid w:val="00462BC6"/>
    <w:rsid w:val="00462C82"/>
    <w:rsid w:val="00462DBD"/>
    <w:rsid w:val="00463892"/>
    <w:rsid w:val="004639E9"/>
    <w:rsid w:val="00463B14"/>
    <w:rsid w:val="0046414C"/>
    <w:rsid w:val="00464589"/>
    <w:rsid w:val="00464BCE"/>
    <w:rsid w:val="00464E8F"/>
    <w:rsid w:val="0046547E"/>
    <w:rsid w:val="00465541"/>
    <w:rsid w:val="0046569B"/>
    <w:rsid w:val="0046576F"/>
    <w:rsid w:val="0046593A"/>
    <w:rsid w:val="00465C68"/>
    <w:rsid w:val="00465D6F"/>
    <w:rsid w:val="00465F76"/>
    <w:rsid w:val="00466033"/>
    <w:rsid w:val="004662FB"/>
    <w:rsid w:val="0046669C"/>
    <w:rsid w:val="00466D92"/>
    <w:rsid w:val="00467158"/>
    <w:rsid w:val="00467210"/>
    <w:rsid w:val="00467337"/>
    <w:rsid w:val="0046774B"/>
    <w:rsid w:val="00467B1E"/>
    <w:rsid w:val="00467D40"/>
    <w:rsid w:val="00467EA6"/>
    <w:rsid w:val="0047012E"/>
    <w:rsid w:val="00470956"/>
    <w:rsid w:val="00470994"/>
    <w:rsid w:val="004709B6"/>
    <w:rsid w:val="00470A7F"/>
    <w:rsid w:val="00470F39"/>
    <w:rsid w:val="004712DA"/>
    <w:rsid w:val="00471F72"/>
    <w:rsid w:val="00472201"/>
    <w:rsid w:val="0047269D"/>
    <w:rsid w:val="00472A04"/>
    <w:rsid w:val="004732F4"/>
    <w:rsid w:val="00473868"/>
    <w:rsid w:val="00473F98"/>
    <w:rsid w:val="00474343"/>
    <w:rsid w:val="00474380"/>
    <w:rsid w:val="00474B1C"/>
    <w:rsid w:val="00474B7F"/>
    <w:rsid w:val="00474B90"/>
    <w:rsid w:val="00474D9C"/>
    <w:rsid w:val="004754F5"/>
    <w:rsid w:val="00475F05"/>
    <w:rsid w:val="00476BD7"/>
    <w:rsid w:val="00476CFD"/>
    <w:rsid w:val="00476EC1"/>
    <w:rsid w:val="0047776F"/>
    <w:rsid w:val="00477E42"/>
    <w:rsid w:val="00477F54"/>
    <w:rsid w:val="0048032B"/>
    <w:rsid w:val="0048033F"/>
    <w:rsid w:val="00480C1C"/>
    <w:rsid w:val="00481209"/>
    <w:rsid w:val="0048138B"/>
    <w:rsid w:val="00481786"/>
    <w:rsid w:val="00481D28"/>
    <w:rsid w:val="00481F99"/>
    <w:rsid w:val="0048238E"/>
    <w:rsid w:val="004831AA"/>
    <w:rsid w:val="0048367C"/>
    <w:rsid w:val="00483ACF"/>
    <w:rsid w:val="00483D66"/>
    <w:rsid w:val="00484244"/>
    <w:rsid w:val="00484869"/>
    <w:rsid w:val="00484A6E"/>
    <w:rsid w:val="00484B48"/>
    <w:rsid w:val="00484CEE"/>
    <w:rsid w:val="00484EEE"/>
    <w:rsid w:val="00485130"/>
    <w:rsid w:val="004857C8"/>
    <w:rsid w:val="00485A1E"/>
    <w:rsid w:val="00485AD3"/>
    <w:rsid w:val="00486526"/>
    <w:rsid w:val="004868DF"/>
    <w:rsid w:val="00486969"/>
    <w:rsid w:val="004906E0"/>
    <w:rsid w:val="004908FE"/>
    <w:rsid w:val="00490CC4"/>
    <w:rsid w:val="004910D8"/>
    <w:rsid w:val="0049125B"/>
    <w:rsid w:val="0049139F"/>
    <w:rsid w:val="0049170B"/>
    <w:rsid w:val="004919A4"/>
    <w:rsid w:val="00491C11"/>
    <w:rsid w:val="00491DDD"/>
    <w:rsid w:val="004925E0"/>
    <w:rsid w:val="00492611"/>
    <w:rsid w:val="0049359A"/>
    <w:rsid w:val="00493AC1"/>
    <w:rsid w:val="00494B33"/>
    <w:rsid w:val="00494BE7"/>
    <w:rsid w:val="00494E1B"/>
    <w:rsid w:val="004954F1"/>
    <w:rsid w:val="004957DB"/>
    <w:rsid w:val="00495952"/>
    <w:rsid w:val="00495B24"/>
    <w:rsid w:val="00495CA8"/>
    <w:rsid w:val="00495F67"/>
    <w:rsid w:val="00495F81"/>
    <w:rsid w:val="0049614E"/>
    <w:rsid w:val="004963AE"/>
    <w:rsid w:val="004967DF"/>
    <w:rsid w:val="00496F1D"/>
    <w:rsid w:val="00497353"/>
    <w:rsid w:val="00497480"/>
    <w:rsid w:val="004975E8"/>
    <w:rsid w:val="0049796B"/>
    <w:rsid w:val="00497D1D"/>
    <w:rsid w:val="00497D95"/>
    <w:rsid w:val="004A0060"/>
    <w:rsid w:val="004A00E2"/>
    <w:rsid w:val="004A014A"/>
    <w:rsid w:val="004A01DE"/>
    <w:rsid w:val="004A0345"/>
    <w:rsid w:val="004A0410"/>
    <w:rsid w:val="004A2138"/>
    <w:rsid w:val="004A2872"/>
    <w:rsid w:val="004A2D31"/>
    <w:rsid w:val="004A38C4"/>
    <w:rsid w:val="004A3A87"/>
    <w:rsid w:val="004A3ACB"/>
    <w:rsid w:val="004A3DB2"/>
    <w:rsid w:val="004A400F"/>
    <w:rsid w:val="004A406F"/>
    <w:rsid w:val="004A409F"/>
    <w:rsid w:val="004A41E2"/>
    <w:rsid w:val="004A437A"/>
    <w:rsid w:val="004A4419"/>
    <w:rsid w:val="004A4541"/>
    <w:rsid w:val="004A454C"/>
    <w:rsid w:val="004A4B32"/>
    <w:rsid w:val="004A4DCE"/>
    <w:rsid w:val="004A564B"/>
    <w:rsid w:val="004A5794"/>
    <w:rsid w:val="004A5870"/>
    <w:rsid w:val="004A58D6"/>
    <w:rsid w:val="004A5F96"/>
    <w:rsid w:val="004A666A"/>
    <w:rsid w:val="004A6817"/>
    <w:rsid w:val="004A699C"/>
    <w:rsid w:val="004A6B7E"/>
    <w:rsid w:val="004A6CAA"/>
    <w:rsid w:val="004A70F4"/>
    <w:rsid w:val="004A79D7"/>
    <w:rsid w:val="004A7CDC"/>
    <w:rsid w:val="004B0710"/>
    <w:rsid w:val="004B0B5D"/>
    <w:rsid w:val="004B0B87"/>
    <w:rsid w:val="004B0C8A"/>
    <w:rsid w:val="004B0CF2"/>
    <w:rsid w:val="004B121E"/>
    <w:rsid w:val="004B1296"/>
    <w:rsid w:val="004B19ED"/>
    <w:rsid w:val="004B1AB5"/>
    <w:rsid w:val="004B2608"/>
    <w:rsid w:val="004B277B"/>
    <w:rsid w:val="004B2792"/>
    <w:rsid w:val="004B2C7E"/>
    <w:rsid w:val="004B2E30"/>
    <w:rsid w:val="004B2F75"/>
    <w:rsid w:val="004B3120"/>
    <w:rsid w:val="004B3AD5"/>
    <w:rsid w:val="004B3DC5"/>
    <w:rsid w:val="004B3EBE"/>
    <w:rsid w:val="004B410B"/>
    <w:rsid w:val="004B4922"/>
    <w:rsid w:val="004B49B8"/>
    <w:rsid w:val="004B4D27"/>
    <w:rsid w:val="004B4FD0"/>
    <w:rsid w:val="004B5057"/>
    <w:rsid w:val="004B54BC"/>
    <w:rsid w:val="004B5726"/>
    <w:rsid w:val="004B5919"/>
    <w:rsid w:val="004B59D6"/>
    <w:rsid w:val="004B64B8"/>
    <w:rsid w:val="004B690D"/>
    <w:rsid w:val="004B6ECB"/>
    <w:rsid w:val="004B771E"/>
    <w:rsid w:val="004B789E"/>
    <w:rsid w:val="004C00C0"/>
    <w:rsid w:val="004C0919"/>
    <w:rsid w:val="004C0B47"/>
    <w:rsid w:val="004C1094"/>
    <w:rsid w:val="004C1363"/>
    <w:rsid w:val="004C1445"/>
    <w:rsid w:val="004C151B"/>
    <w:rsid w:val="004C1699"/>
    <w:rsid w:val="004C1926"/>
    <w:rsid w:val="004C1A0E"/>
    <w:rsid w:val="004C20E8"/>
    <w:rsid w:val="004C25AA"/>
    <w:rsid w:val="004C2ACF"/>
    <w:rsid w:val="004C3AF4"/>
    <w:rsid w:val="004C3BA6"/>
    <w:rsid w:val="004C3C2E"/>
    <w:rsid w:val="004C4255"/>
    <w:rsid w:val="004C4DEB"/>
    <w:rsid w:val="004C4FDB"/>
    <w:rsid w:val="004C4FDF"/>
    <w:rsid w:val="004C5170"/>
    <w:rsid w:val="004C56AB"/>
    <w:rsid w:val="004C647D"/>
    <w:rsid w:val="004C7147"/>
    <w:rsid w:val="004C74DB"/>
    <w:rsid w:val="004C783F"/>
    <w:rsid w:val="004C7C12"/>
    <w:rsid w:val="004D0014"/>
    <w:rsid w:val="004D0718"/>
    <w:rsid w:val="004D0A1C"/>
    <w:rsid w:val="004D0B24"/>
    <w:rsid w:val="004D1133"/>
    <w:rsid w:val="004D1A1B"/>
    <w:rsid w:val="004D1BEA"/>
    <w:rsid w:val="004D2025"/>
    <w:rsid w:val="004D2889"/>
    <w:rsid w:val="004D28BE"/>
    <w:rsid w:val="004D28C7"/>
    <w:rsid w:val="004D2F37"/>
    <w:rsid w:val="004D2FB2"/>
    <w:rsid w:val="004D3900"/>
    <w:rsid w:val="004D3A9E"/>
    <w:rsid w:val="004D3B61"/>
    <w:rsid w:val="004D4598"/>
    <w:rsid w:val="004D4C3A"/>
    <w:rsid w:val="004D4EA2"/>
    <w:rsid w:val="004D5017"/>
    <w:rsid w:val="004D572F"/>
    <w:rsid w:val="004D57BF"/>
    <w:rsid w:val="004D6755"/>
    <w:rsid w:val="004D6FD0"/>
    <w:rsid w:val="004D726C"/>
    <w:rsid w:val="004D7449"/>
    <w:rsid w:val="004D759F"/>
    <w:rsid w:val="004D7BDA"/>
    <w:rsid w:val="004E046D"/>
    <w:rsid w:val="004E04D2"/>
    <w:rsid w:val="004E069A"/>
    <w:rsid w:val="004E0739"/>
    <w:rsid w:val="004E0B8C"/>
    <w:rsid w:val="004E10F4"/>
    <w:rsid w:val="004E16D0"/>
    <w:rsid w:val="004E19A7"/>
    <w:rsid w:val="004E19DC"/>
    <w:rsid w:val="004E1BFD"/>
    <w:rsid w:val="004E1C18"/>
    <w:rsid w:val="004E2197"/>
    <w:rsid w:val="004E2437"/>
    <w:rsid w:val="004E25B1"/>
    <w:rsid w:val="004E26B5"/>
    <w:rsid w:val="004E26FD"/>
    <w:rsid w:val="004E2E31"/>
    <w:rsid w:val="004E368A"/>
    <w:rsid w:val="004E3D22"/>
    <w:rsid w:val="004E40FA"/>
    <w:rsid w:val="004E4388"/>
    <w:rsid w:val="004E4510"/>
    <w:rsid w:val="004E4856"/>
    <w:rsid w:val="004E492B"/>
    <w:rsid w:val="004E4C42"/>
    <w:rsid w:val="004E4D80"/>
    <w:rsid w:val="004E51B0"/>
    <w:rsid w:val="004E528E"/>
    <w:rsid w:val="004E54BC"/>
    <w:rsid w:val="004E555D"/>
    <w:rsid w:val="004E5B90"/>
    <w:rsid w:val="004E5C0E"/>
    <w:rsid w:val="004E5CD6"/>
    <w:rsid w:val="004E64F3"/>
    <w:rsid w:val="004E6579"/>
    <w:rsid w:val="004E6696"/>
    <w:rsid w:val="004E67CD"/>
    <w:rsid w:val="004E6970"/>
    <w:rsid w:val="004E6EC4"/>
    <w:rsid w:val="004E7322"/>
    <w:rsid w:val="004E771E"/>
    <w:rsid w:val="004E77B1"/>
    <w:rsid w:val="004E7F5D"/>
    <w:rsid w:val="004F0168"/>
    <w:rsid w:val="004F021D"/>
    <w:rsid w:val="004F0276"/>
    <w:rsid w:val="004F0956"/>
    <w:rsid w:val="004F0960"/>
    <w:rsid w:val="004F09CC"/>
    <w:rsid w:val="004F0ADF"/>
    <w:rsid w:val="004F1315"/>
    <w:rsid w:val="004F165C"/>
    <w:rsid w:val="004F16A6"/>
    <w:rsid w:val="004F1936"/>
    <w:rsid w:val="004F3622"/>
    <w:rsid w:val="004F3DFA"/>
    <w:rsid w:val="004F4511"/>
    <w:rsid w:val="004F45CB"/>
    <w:rsid w:val="004F4B4E"/>
    <w:rsid w:val="004F513E"/>
    <w:rsid w:val="004F51D4"/>
    <w:rsid w:val="004F5948"/>
    <w:rsid w:val="004F5A87"/>
    <w:rsid w:val="004F6952"/>
    <w:rsid w:val="004F69D1"/>
    <w:rsid w:val="004F6D68"/>
    <w:rsid w:val="004F711A"/>
    <w:rsid w:val="004F724C"/>
    <w:rsid w:val="004F74A8"/>
    <w:rsid w:val="004F7A1A"/>
    <w:rsid w:val="00500629"/>
    <w:rsid w:val="00501CD9"/>
    <w:rsid w:val="00502313"/>
    <w:rsid w:val="00502A59"/>
    <w:rsid w:val="00502E08"/>
    <w:rsid w:val="005036F3"/>
    <w:rsid w:val="00504479"/>
    <w:rsid w:val="005047D0"/>
    <w:rsid w:val="00504A21"/>
    <w:rsid w:val="00504B5C"/>
    <w:rsid w:val="00505104"/>
    <w:rsid w:val="0050517B"/>
    <w:rsid w:val="00505901"/>
    <w:rsid w:val="00505A6A"/>
    <w:rsid w:val="00505FC3"/>
    <w:rsid w:val="005064E6"/>
    <w:rsid w:val="00506629"/>
    <w:rsid w:val="00506FAB"/>
    <w:rsid w:val="00507270"/>
    <w:rsid w:val="00507334"/>
    <w:rsid w:val="00507437"/>
    <w:rsid w:val="00507478"/>
    <w:rsid w:val="00507644"/>
    <w:rsid w:val="00507A3E"/>
    <w:rsid w:val="00507D76"/>
    <w:rsid w:val="005104B3"/>
    <w:rsid w:val="00510A60"/>
    <w:rsid w:val="00511398"/>
    <w:rsid w:val="005114E6"/>
    <w:rsid w:val="0051186C"/>
    <w:rsid w:val="005119AD"/>
    <w:rsid w:val="00512D7E"/>
    <w:rsid w:val="00512FC3"/>
    <w:rsid w:val="00513C63"/>
    <w:rsid w:val="00513FA2"/>
    <w:rsid w:val="0051413E"/>
    <w:rsid w:val="005141E0"/>
    <w:rsid w:val="0051439C"/>
    <w:rsid w:val="0051443B"/>
    <w:rsid w:val="00514636"/>
    <w:rsid w:val="00514770"/>
    <w:rsid w:val="00514B8C"/>
    <w:rsid w:val="00516042"/>
    <w:rsid w:val="0051616D"/>
    <w:rsid w:val="00516885"/>
    <w:rsid w:val="00517181"/>
    <w:rsid w:val="0051759C"/>
    <w:rsid w:val="00517879"/>
    <w:rsid w:val="00517A37"/>
    <w:rsid w:val="00517F67"/>
    <w:rsid w:val="005203B4"/>
    <w:rsid w:val="00520AA7"/>
    <w:rsid w:val="00520C76"/>
    <w:rsid w:val="00521135"/>
    <w:rsid w:val="0052128F"/>
    <w:rsid w:val="0052171A"/>
    <w:rsid w:val="00521A22"/>
    <w:rsid w:val="00522335"/>
    <w:rsid w:val="0052247E"/>
    <w:rsid w:val="00522C92"/>
    <w:rsid w:val="00522D63"/>
    <w:rsid w:val="0052312C"/>
    <w:rsid w:val="00523211"/>
    <w:rsid w:val="005235B8"/>
    <w:rsid w:val="00523E2F"/>
    <w:rsid w:val="005240AB"/>
    <w:rsid w:val="005241BC"/>
    <w:rsid w:val="005241E1"/>
    <w:rsid w:val="0052480B"/>
    <w:rsid w:val="00526601"/>
    <w:rsid w:val="00526606"/>
    <w:rsid w:val="00526A32"/>
    <w:rsid w:val="00526E96"/>
    <w:rsid w:val="00527501"/>
    <w:rsid w:val="0052765F"/>
    <w:rsid w:val="00527CB5"/>
    <w:rsid w:val="00527F77"/>
    <w:rsid w:val="0053073C"/>
    <w:rsid w:val="00530967"/>
    <w:rsid w:val="00530E9E"/>
    <w:rsid w:val="00530F33"/>
    <w:rsid w:val="00530FC5"/>
    <w:rsid w:val="00531B41"/>
    <w:rsid w:val="00531F70"/>
    <w:rsid w:val="0053241E"/>
    <w:rsid w:val="005324DC"/>
    <w:rsid w:val="00532707"/>
    <w:rsid w:val="0053297E"/>
    <w:rsid w:val="00532D70"/>
    <w:rsid w:val="00533211"/>
    <w:rsid w:val="005348C3"/>
    <w:rsid w:val="0053491E"/>
    <w:rsid w:val="005349E6"/>
    <w:rsid w:val="00534C64"/>
    <w:rsid w:val="0053501E"/>
    <w:rsid w:val="00535A25"/>
    <w:rsid w:val="00535B0A"/>
    <w:rsid w:val="0053641F"/>
    <w:rsid w:val="00536A96"/>
    <w:rsid w:val="00536C11"/>
    <w:rsid w:val="00536CCF"/>
    <w:rsid w:val="0053708C"/>
    <w:rsid w:val="005370AB"/>
    <w:rsid w:val="005370D9"/>
    <w:rsid w:val="00537319"/>
    <w:rsid w:val="00537514"/>
    <w:rsid w:val="005379B7"/>
    <w:rsid w:val="00537F06"/>
    <w:rsid w:val="005401FF"/>
    <w:rsid w:val="0054036F"/>
    <w:rsid w:val="00540F04"/>
    <w:rsid w:val="005411FC"/>
    <w:rsid w:val="005417DA"/>
    <w:rsid w:val="005417FD"/>
    <w:rsid w:val="00541AEF"/>
    <w:rsid w:val="00542050"/>
    <w:rsid w:val="00542394"/>
    <w:rsid w:val="005424DF"/>
    <w:rsid w:val="00542BEE"/>
    <w:rsid w:val="00542D8C"/>
    <w:rsid w:val="00543171"/>
    <w:rsid w:val="005436B0"/>
    <w:rsid w:val="00543CBB"/>
    <w:rsid w:val="0054413E"/>
    <w:rsid w:val="00544347"/>
    <w:rsid w:val="00544707"/>
    <w:rsid w:val="005448E5"/>
    <w:rsid w:val="00544BB0"/>
    <w:rsid w:val="00545158"/>
    <w:rsid w:val="00545363"/>
    <w:rsid w:val="005455CB"/>
    <w:rsid w:val="0054574E"/>
    <w:rsid w:val="00545948"/>
    <w:rsid w:val="00545A0D"/>
    <w:rsid w:val="00545E67"/>
    <w:rsid w:val="005462BA"/>
    <w:rsid w:val="005462F1"/>
    <w:rsid w:val="005469F9"/>
    <w:rsid w:val="00546AD0"/>
    <w:rsid w:val="00546D4B"/>
    <w:rsid w:val="00547D61"/>
    <w:rsid w:val="00547F07"/>
    <w:rsid w:val="005503C7"/>
    <w:rsid w:val="005504CD"/>
    <w:rsid w:val="005505D3"/>
    <w:rsid w:val="005505E0"/>
    <w:rsid w:val="00550F80"/>
    <w:rsid w:val="00551016"/>
    <w:rsid w:val="005512E6"/>
    <w:rsid w:val="005515C0"/>
    <w:rsid w:val="00551759"/>
    <w:rsid w:val="00552233"/>
    <w:rsid w:val="005522AD"/>
    <w:rsid w:val="0055239E"/>
    <w:rsid w:val="005528FE"/>
    <w:rsid w:val="005530A7"/>
    <w:rsid w:val="005530A8"/>
    <w:rsid w:val="0055347D"/>
    <w:rsid w:val="00553602"/>
    <w:rsid w:val="00554044"/>
    <w:rsid w:val="0055405D"/>
    <w:rsid w:val="00554135"/>
    <w:rsid w:val="005545B4"/>
    <w:rsid w:val="0055464C"/>
    <w:rsid w:val="005546A2"/>
    <w:rsid w:val="00554AB1"/>
    <w:rsid w:val="00554E1F"/>
    <w:rsid w:val="005554D9"/>
    <w:rsid w:val="00555908"/>
    <w:rsid w:val="005559A9"/>
    <w:rsid w:val="00555A0E"/>
    <w:rsid w:val="00555B06"/>
    <w:rsid w:val="00555BF1"/>
    <w:rsid w:val="0055632F"/>
    <w:rsid w:val="0055693E"/>
    <w:rsid w:val="00556AF4"/>
    <w:rsid w:val="005570B9"/>
    <w:rsid w:val="005571D2"/>
    <w:rsid w:val="0055732D"/>
    <w:rsid w:val="005576B8"/>
    <w:rsid w:val="00557784"/>
    <w:rsid w:val="00557B09"/>
    <w:rsid w:val="00557C5B"/>
    <w:rsid w:val="005606BC"/>
    <w:rsid w:val="00560D16"/>
    <w:rsid w:val="005613E7"/>
    <w:rsid w:val="0056146D"/>
    <w:rsid w:val="00561B29"/>
    <w:rsid w:val="00562934"/>
    <w:rsid w:val="005632BB"/>
    <w:rsid w:val="00563757"/>
    <w:rsid w:val="0056380A"/>
    <w:rsid w:val="00563D9F"/>
    <w:rsid w:val="005644F1"/>
    <w:rsid w:val="0056490B"/>
    <w:rsid w:val="00564BBE"/>
    <w:rsid w:val="00564CF8"/>
    <w:rsid w:val="0056501F"/>
    <w:rsid w:val="005653A3"/>
    <w:rsid w:val="005656B1"/>
    <w:rsid w:val="00565A33"/>
    <w:rsid w:val="00565E94"/>
    <w:rsid w:val="0056623D"/>
    <w:rsid w:val="00566BC9"/>
    <w:rsid w:val="00567492"/>
    <w:rsid w:val="00567969"/>
    <w:rsid w:val="00567FFB"/>
    <w:rsid w:val="005708BC"/>
    <w:rsid w:val="00570AE8"/>
    <w:rsid w:val="005711B4"/>
    <w:rsid w:val="00571415"/>
    <w:rsid w:val="00571A11"/>
    <w:rsid w:val="005721E3"/>
    <w:rsid w:val="0057238A"/>
    <w:rsid w:val="00572878"/>
    <w:rsid w:val="0057378F"/>
    <w:rsid w:val="005739E4"/>
    <w:rsid w:val="00573BA4"/>
    <w:rsid w:val="005745B8"/>
    <w:rsid w:val="005752DC"/>
    <w:rsid w:val="00575C15"/>
    <w:rsid w:val="00575C2F"/>
    <w:rsid w:val="00576037"/>
    <w:rsid w:val="005766F2"/>
    <w:rsid w:val="005769EF"/>
    <w:rsid w:val="00576A91"/>
    <w:rsid w:val="00577467"/>
    <w:rsid w:val="0057768B"/>
    <w:rsid w:val="005777C6"/>
    <w:rsid w:val="00577A9E"/>
    <w:rsid w:val="00577B66"/>
    <w:rsid w:val="00577BBC"/>
    <w:rsid w:val="00577D1E"/>
    <w:rsid w:val="00577D26"/>
    <w:rsid w:val="00580026"/>
    <w:rsid w:val="005800E3"/>
    <w:rsid w:val="00580217"/>
    <w:rsid w:val="00580B03"/>
    <w:rsid w:val="00580EC3"/>
    <w:rsid w:val="0058185C"/>
    <w:rsid w:val="005818EB"/>
    <w:rsid w:val="00583215"/>
    <w:rsid w:val="00583449"/>
    <w:rsid w:val="00583960"/>
    <w:rsid w:val="00584026"/>
    <w:rsid w:val="005843C6"/>
    <w:rsid w:val="0058463D"/>
    <w:rsid w:val="00584D4E"/>
    <w:rsid w:val="00585132"/>
    <w:rsid w:val="0058518F"/>
    <w:rsid w:val="005855F2"/>
    <w:rsid w:val="00585A52"/>
    <w:rsid w:val="00585CE2"/>
    <w:rsid w:val="00586A31"/>
    <w:rsid w:val="00586F43"/>
    <w:rsid w:val="00587DE4"/>
    <w:rsid w:val="00587FFB"/>
    <w:rsid w:val="0059043F"/>
    <w:rsid w:val="00590DA7"/>
    <w:rsid w:val="00590EE4"/>
    <w:rsid w:val="005910DB"/>
    <w:rsid w:val="005914E1"/>
    <w:rsid w:val="005917DA"/>
    <w:rsid w:val="00591F05"/>
    <w:rsid w:val="00592741"/>
    <w:rsid w:val="00592755"/>
    <w:rsid w:val="00592AE7"/>
    <w:rsid w:val="00592BDB"/>
    <w:rsid w:val="00592E95"/>
    <w:rsid w:val="00592FB7"/>
    <w:rsid w:val="00593029"/>
    <w:rsid w:val="0059345D"/>
    <w:rsid w:val="00593874"/>
    <w:rsid w:val="00593BE5"/>
    <w:rsid w:val="0059431E"/>
    <w:rsid w:val="005951A7"/>
    <w:rsid w:val="0059538E"/>
    <w:rsid w:val="00595600"/>
    <w:rsid w:val="00595807"/>
    <w:rsid w:val="00595839"/>
    <w:rsid w:val="00595CD6"/>
    <w:rsid w:val="00595D5E"/>
    <w:rsid w:val="00596421"/>
    <w:rsid w:val="005967E6"/>
    <w:rsid w:val="00597563"/>
    <w:rsid w:val="005A0805"/>
    <w:rsid w:val="005A0CEA"/>
    <w:rsid w:val="005A1246"/>
    <w:rsid w:val="005A12F1"/>
    <w:rsid w:val="005A13BF"/>
    <w:rsid w:val="005A15CA"/>
    <w:rsid w:val="005A16DB"/>
    <w:rsid w:val="005A1CEA"/>
    <w:rsid w:val="005A1D4E"/>
    <w:rsid w:val="005A264A"/>
    <w:rsid w:val="005A2D0C"/>
    <w:rsid w:val="005A3118"/>
    <w:rsid w:val="005A311E"/>
    <w:rsid w:val="005A35D8"/>
    <w:rsid w:val="005A3E51"/>
    <w:rsid w:val="005A3F27"/>
    <w:rsid w:val="005A424C"/>
    <w:rsid w:val="005A492E"/>
    <w:rsid w:val="005A4DCE"/>
    <w:rsid w:val="005A4E38"/>
    <w:rsid w:val="005A5584"/>
    <w:rsid w:val="005A63C2"/>
    <w:rsid w:val="005A67C3"/>
    <w:rsid w:val="005A68A4"/>
    <w:rsid w:val="005A692B"/>
    <w:rsid w:val="005A6F6F"/>
    <w:rsid w:val="005A7031"/>
    <w:rsid w:val="005A711E"/>
    <w:rsid w:val="005A7350"/>
    <w:rsid w:val="005A7ADC"/>
    <w:rsid w:val="005A7EED"/>
    <w:rsid w:val="005B001D"/>
    <w:rsid w:val="005B02EE"/>
    <w:rsid w:val="005B03BF"/>
    <w:rsid w:val="005B053C"/>
    <w:rsid w:val="005B0A6B"/>
    <w:rsid w:val="005B0E84"/>
    <w:rsid w:val="005B0F24"/>
    <w:rsid w:val="005B1CAE"/>
    <w:rsid w:val="005B203F"/>
    <w:rsid w:val="005B2223"/>
    <w:rsid w:val="005B269C"/>
    <w:rsid w:val="005B2993"/>
    <w:rsid w:val="005B3103"/>
    <w:rsid w:val="005B370E"/>
    <w:rsid w:val="005B37CB"/>
    <w:rsid w:val="005B3C53"/>
    <w:rsid w:val="005B42EC"/>
    <w:rsid w:val="005B4635"/>
    <w:rsid w:val="005B4801"/>
    <w:rsid w:val="005B4A2F"/>
    <w:rsid w:val="005B5814"/>
    <w:rsid w:val="005B5E63"/>
    <w:rsid w:val="005B5EC9"/>
    <w:rsid w:val="005B5EE7"/>
    <w:rsid w:val="005B5FE9"/>
    <w:rsid w:val="005B6D7D"/>
    <w:rsid w:val="005B6D9A"/>
    <w:rsid w:val="005B6ED0"/>
    <w:rsid w:val="005B6F98"/>
    <w:rsid w:val="005B751E"/>
    <w:rsid w:val="005B757D"/>
    <w:rsid w:val="005B7C60"/>
    <w:rsid w:val="005B7D5E"/>
    <w:rsid w:val="005B7E77"/>
    <w:rsid w:val="005C008C"/>
    <w:rsid w:val="005C0211"/>
    <w:rsid w:val="005C0330"/>
    <w:rsid w:val="005C0474"/>
    <w:rsid w:val="005C0BFF"/>
    <w:rsid w:val="005C0F81"/>
    <w:rsid w:val="005C2022"/>
    <w:rsid w:val="005C23F0"/>
    <w:rsid w:val="005C3537"/>
    <w:rsid w:val="005C3956"/>
    <w:rsid w:val="005C3A96"/>
    <w:rsid w:val="005C3B85"/>
    <w:rsid w:val="005C424A"/>
    <w:rsid w:val="005C47D0"/>
    <w:rsid w:val="005C49F1"/>
    <w:rsid w:val="005C4B1C"/>
    <w:rsid w:val="005C4D92"/>
    <w:rsid w:val="005C4F15"/>
    <w:rsid w:val="005C4FDA"/>
    <w:rsid w:val="005C527B"/>
    <w:rsid w:val="005C5415"/>
    <w:rsid w:val="005C56F2"/>
    <w:rsid w:val="005C5E34"/>
    <w:rsid w:val="005C5EBA"/>
    <w:rsid w:val="005C60FF"/>
    <w:rsid w:val="005C61D5"/>
    <w:rsid w:val="005C63EE"/>
    <w:rsid w:val="005C65F2"/>
    <w:rsid w:val="005C6B93"/>
    <w:rsid w:val="005C6B97"/>
    <w:rsid w:val="005C6FE9"/>
    <w:rsid w:val="005C71BD"/>
    <w:rsid w:val="005C754C"/>
    <w:rsid w:val="005C7903"/>
    <w:rsid w:val="005C7A20"/>
    <w:rsid w:val="005C7A5B"/>
    <w:rsid w:val="005C7E17"/>
    <w:rsid w:val="005D046C"/>
    <w:rsid w:val="005D0CE3"/>
    <w:rsid w:val="005D18C1"/>
    <w:rsid w:val="005D18D2"/>
    <w:rsid w:val="005D3416"/>
    <w:rsid w:val="005D3A44"/>
    <w:rsid w:val="005D3A62"/>
    <w:rsid w:val="005D4390"/>
    <w:rsid w:val="005D4562"/>
    <w:rsid w:val="005D4824"/>
    <w:rsid w:val="005D49FE"/>
    <w:rsid w:val="005D4C72"/>
    <w:rsid w:val="005D4E21"/>
    <w:rsid w:val="005D4EE4"/>
    <w:rsid w:val="005D5211"/>
    <w:rsid w:val="005D54A5"/>
    <w:rsid w:val="005D55E8"/>
    <w:rsid w:val="005D5D18"/>
    <w:rsid w:val="005D6008"/>
    <w:rsid w:val="005D6CCF"/>
    <w:rsid w:val="005D6F9E"/>
    <w:rsid w:val="005D7593"/>
    <w:rsid w:val="005D7837"/>
    <w:rsid w:val="005E16E1"/>
    <w:rsid w:val="005E1A42"/>
    <w:rsid w:val="005E1BFF"/>
    <w:rsid w:val="005E2BC0"/>
    <w:rsid w:val="005E2FCC"/>
    <w:rsid w:val="005E314F"/>
    <w:rsid w:val="005E31F1"/>
    <w:rsid w:val="005E33E4"/>
    <w:rsid w:val="005E35D7"/>
    <w:rsid w:val="005E4033"/>
    <w:rsid w:val="005E413F"/>
    <w:rsid w:val="005E484E"/>
    <w:rsid w:val="005E50D8"/>
    <w:rsid w:val="005E5270"/>
    <w:rsid w:val="005E53D9"/>
    <w:rsid w:val="005E5BE8"/>
    <w:rsid w:val="005E5C76"/>
    <w:rsid w:val="005E5FA9"/>
    <w:rsid w:val="005E602B"/>
    <w:rsid w:val="005E6923"/>
    <w:rsid w:val="005E6A9C"/>
    <w:rsid w:val="005E6B73"/>
    <w:rsid w:val="005E6DED"/>
    <w:rsid w:val="005E6E82"/>
    <w:rsid w:val="005E74AA"/>
    <w:rsid w:val="005F02B8"/>
    <w:rsid w:val="005F033A"/>
    <w:rsid w:val="005F058A"/>
    <w:rsid w:val="005F0957"/>
    <w:rsid w:val="005F0F0C"/>
    <w:rsid w:val="005F1126"/>
    <w:rsid w:val="005F128D"/>
    <w:rsid w:val="005F179B"/>
    <w:rsid w:val="005F1FFE"/>
    <w:rsid w:val="005F26CC"/>
    <w:rsid w:val="005F2A2D"/>
    <w:rsid w:val="005F35DC"/>
    <w:rsid w:val="005F36C3"/>
    <w:rsid w:val="005F3A01"/>
    <w:rsid w:val="005F3A5B"/>
    <w:rsid w:val="005F3FCB"/>
    <w:rsid w:val="005F4128"/>
    <w:rsid w:val="005F4472"/>
    <w:rsid w:val="005F562F"/>
    <w:rsid w:val="005F57A7"/>
    <w:rsid w:val="005F5DDD"/>
    <w:rsid w:val="005F5DF9"/>
    <w:rsid w:val="005F6054"/>
    <w:rsid w:val="005F6477"/>
    <w:rsid w:val="005F6C06"/>
    <w:rsid w:val="005F6D91"/>
    <w:rsid w:val="005F7C6C"/>
    <w:rsid w:val="005F7F9C"/>
    <w:rsid w:val="00600051"/>
    <w:rsid w:val="00600434"/>
    <w:rsid w:val="006007E5"/>
    <w:rsid w:val="00600F05"/>
    <w:rsid w:val="0060104B"/>
    <w:rsid w:val="0060105F"/>
    <w:rsid w:val="006016F0"/>
    <w:rsid w:val="00601D79"/>
    <w:rsid w:val="00601F7F"/>
    <w:rsid w:val="0060271A"/>
    <w:rsid w:val="006029D7"/>
    <w:rsid w:val="00602A6E"/>
    <w:rsid w:val="00602A9D"/>
    <w:rsid w:val="00602C14"/>
    <w:rsid w:val="00602C26"/>
    <w:rsid w:val="00602D72"/>
    <w:rsid w:val="00602E9E"/>
    <w:rsid w:val="00602F1C"/>
    <w:rsid w:val="0060326D"/>
    <w:rsid w:val="006044F1"/>
    <w:rsid w:val="006048BE"/>
    <w:rsid w:val="00604A8A"/>
    <w:rsid w:val="00604D8F"/>
    <w:rsid w:val="00604E4B"/>
    <w:rsid w:val="00604F1F"/>
    <w:rsid w:val="00605A20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4DB"/>
    <w:rsid w:val="0061094C"/>
    <w:rsid w:val="006109D5"/>
    <w:rsid w:val="006109D6"/>
    <w:rsid w:val="00610B22"/>
    <w:rsid w:val="00611338"/>
    <w:rsid w:val="0061146D"/>
    <w:rsid w:val="006117E0"/>
    <w:rsid w:val="00611E54"/>
    <w:rsid w:val="00611E8A"/>
    <w:rsid w:val="00611FFD"/>
    <w:rsid w:val="0061205B"/>
    <w:rsid w:val="00612460"/>
    <w:rsid w:val="0061248E"/>
    <w:rsid w:val="006124A1"/>
    <w:rsid w:val="00612BE8"/>
    <w:rsid w:val="00612DCA"/>
    <w:rsid w:val="0061367D"/>
    <w:rsid w:val="00613A3D"/>
    <w:rsid w:val="0061440C"/>
    <w:rsid w:val="006144E1"/>
    <w:rsid w:val="00614957"/>
    <w:rsid w:val="00615004"/>
    <w:rsid w:val="006154C0"/>
    <w:rsid w:val="0061566A"/>
    <w:rsid w:val="00615E6F"/>
    <w:rsid w:val="006164E9"/>
    <w:rsid w:val="00616A0D"/>
    <w:rsid w:val="00616C5C"/>
    <w:rsid w:val="00617764"/>
    <w:rsid w:val="00617ACE"/>
    <w:rsid w:val="00617AD1"/>
    <w:rsid w:val="00620B3F"/>
    <w:rsid w:val="00620C4E"/>
    <w:rsid w:val="00620EBA"/>
    <w:rsid w:val="00620FC5"/>
    <w:rsid w:val="0062138F"/>
    <w:rsid w:val="006216D9"/>
    <w:rsid w:val="00621721"/>
    <w:rsid w:val="00621C5A"/>
    <w:rsid w:val="00622019"/>
    <w:rsid w:val="0062261A"/>
    <w:rsid w:val="00622E27"/>
    <w:rsid w:val="00622FB6"/>
    <w:rsid w:val="00623A68"/>
    <w:rsid w:val="00623CF1"/>
    <w:rsid w:val="0062400A"/>
    <w:rsid w:val="00624605"/>
    <w:rsid w:val="00624631"/>
    <w:rsid w:val="00624649"/>
    <w:rsid w:val="00624AA4"/>
    <w:rsid w:val="006255A2"/>
    <w:rsid w:val="00625641"/>
    <w:rsid w:val="00625835"/>
    <w:rsid w:val="00625839"/>
    <w:rsid w:val="00625A75"/>
    <w:rsid w:val="00625AB1"/>
    <w:rsid w:val="00625B05"/>
    <w:rsid w:val="00625B0D"/>
    <w:rsid w:val="006260A1"/>
    <w:rsid w:val="006263A6"/>
    <w:rsid w:val="006268AF"/>
    <w:rsid w:val="00626CAA"/>
    <w:rsid w:val="00626FBC"/>
    <w:rsid w:val="00627E03"/>
    <w:rsid w:val="00627FA9"/>
    <w:rsid w:val="00630178"/>
    <w:rsid w:val="00630F74"/>
    <w:rsid w:val="00631B55"/>
    <w:rsid w:val="00631C66"/>
    <w:rsid w:val="006320CF"/>
    <w:rsid w:val="0063223F"/>
    <w:rsid w:val="006322AE"/>
    <w:rsid w:val="00632DFB"/>
    <w:rsid w:val="00632FB0"/>
    <w:rsid w:val="00633D25"/>
    <w:rsid w:val="006346F6"/>
    <w:rsid w:val="00634F29"/>
    <w:rsid w:val="0063546C"/>
    <w:rsid w:val="006358BF"/>
    <w:rsid w:val="00635FCD"/>
    <w:rsid w:val="00636921"/>
    <w:rsid w:val="0063695D"/>
    <w:rsid w:val="00636B11"/>
    <w:rsid w:val="00636C98"/>
    <w:rsid w:val="00636DC5"/>
    <w:rsid w:val="00636DD1"/>
    <w:rsid w:val="00636E39"/>
    <w:rsid w:val="00637307"/>
    <w:rsid w:val="00637614"/>
    <w:rsid w:val="006376DE"/>
    <w:rsid w:val="00637843"/>
    <w:rsid w:val="00640452"/>
    <w:rsid w:val="0064083C"/>
    <w:rsid w:val="00640ACF"/>
    <w:rsid w:val="00640C96"/>
    <w:rsid w:val="0064130B"/>
    <w:rsid w:val="0064156F"/>
    <w:rsid w:val="006418EC"/>
    <w:rsid w:val="00641C29"/>
    <w:rsid w:val="00641EAF"/>
    <w:rsid w:val="00641F25"/>
    <w:rsid w:val="006422F3"/>
    <w:rsid w:val="00642363"/>
    <w:rsid w:val="00642446"/>
    <w:rsid w:val="00642732"/>
    <w:rsid w:val="00642E22"/>
    <w:rsid w:val="00643326"/>
    <w:rsid w:val="00643875"/>
    <w:rsid w:val="00643883"/>
    <w:rsid w:val="00643FEC"/>
    <w:rsid w:val="00643FF7"/>
    <w:rsid w:val="0064458C"/>
    <w:rsid w:val="00644BA6"/>
    <w:rsid w:val="00645D9F"/>
    <w:rsid w:val="006467EC"/>
    <w:rsid w:val="00646BDF"/>
    <w:rsid w:val="006470AD"/>
    <w:rsid w:val="0064751B"/>
    <w:rsid w:val="00647A70"/>
    <w:rsid w:val="00647F30"/>
    <w:rsid w:val="0065080D"/>
    <w:rsid w:val="00650BF3"/>
    <w:rsid w:val="00651B69"/>
    <w:rsid w:val="00651D02"/>
    <w:rsid w:val="006520CD"/>
    <w:rsid w:val="00652364"/>
    <w:rsid w:val="006526CF"/>
    <w:rsid w:val="006528EF"/>
    <w:rsid w:val="00652974"/>
    <w:rsid w:val="00652E44"/>
    <w:rsid w:val="0065334C"/>
    <w:rsid w:val="0065357A"/>
    <w:rsid w:val="00653957"/>
    <w:rsid w:val="00653BD6"/>
    <w:rsid w:val="00653D93"/>
    <w:rsid w:val="006543B1"/>
    <w:rsid w:val="00654640"/>
    <w:rsid w:val="00654BCD"/>
    <w:rsid w:val="00654C48"/>
    <w:rsid w:val="006554F5"/>
    <w:rsid w:val="00655A5D"/>
    <w:rsid w:val="00655DFA"/>
    <w:rsid w:val="00655E7E"/>
    <w:rsid w:val="00656247"/>
    <w:rsid w:val="00656299"/>
    <w:rsid w:val="00656661"/>
    <w:rsid w:val="006568E4"/>
    <w:rsid w:val="006569FD"/>
    <w:rsid w:val="00657729"/>
    <w:rsid w:val="00657982"/>
    <w:rsid w:val="00657C42"/>
    <w:rsid w:val="00660D8D"/>
    <w:rsid w:val="00661557"/>
    <w:rsid w:val="00661AD0"/>
    <w:rsid w:val="00661B26"/>
    <w:rsid w:val="0066209E"/>
    <w:rsid w:val="006621D0"/>
    <w:rsid w:val="006626E1"/>
    <w:rsid w:val="006626FF"/>
    <w:rsid w:val="0066291A"/>
    <w:rsid w:val="00662A83"/>
    <w:rsid w:val="00662BD9"/>
    <w:rsid w:val="00662E1E"/>
    <w:rsid w:val="00663AA0"/>
    <w:rsid w:val="00663AE4"/>
    <w:rsid w:val="00663EF4"/>
    <w:rsid w:val="006645CE"/>
    <w:rsid w:val="006648CD"/>
    <w:rsid w:val="0066490B"/>
    <w:rsid w:val="00664A23"/>
    <w:rsid w:val="00664BC2"/>
    <w:rsid w:val="00664CF8"/>
    <w:rsid w:val="00664FFE"/>
    <w:rsid w:val="006652A5"/>
    <w:rsid w:val="0066539F"/>
    <w:rsid w:val="0066552E"/>
    <w:rsid w:val="00665881"/>
    <w:rsid w:val="00665BBD"/>
    <w:rsid w:val="00665BF1"/>
    <w:rsid w:val="00665F21"/>
    <w:rsid w:val="0066605F"/>
    <w:rsid w:val="006660C3"/>
    <w:rsid w:val="00666216"/>
    <w:rsid w:val="00666366"/>
    <w:rsid w:val="00666606"/>
    <w:rsid w:val="00666803"/>
    <w:rsid w:val="00666D82"/>
    <w:rsid w:val="00666E64"/>
    <w:rsid w:val="00667335"/>
    <w:rsid w:val="00667D4A"/>
    <w:rsid w:val="00667FFA"/>
    <w:rsid w:val="00671209"/>
    <w:rsid w:val="00671404"/>
    <w:rsid w:val="0067210F"/>
    <w:rsid w:val="006727B3"/>
    <w:rsid w:val="00672CFF"/>
    <w:rsid w:val="00673C7B"/>
    <w:rsid w:val="00673D83"/>
    <w:rsid w:val="006741F5"/>
    <w:rsid w:val="00674470"/>
    <w:rsid w:val="00674674"/>
    <w:rsid w:val="00674D49"/>
    <w:rsid w:val="00674F9F"/>
    <w:rsid w:val="006756B6"/>
    <w:rsid w:val="0067576E"/>
    <w:rsid w:val="00675D0F"/>
    <w:rsid w:val="00675E00"/>
    <w:rsid w:val="0067656B"/>
    <w:rsid w:val="006767A2"/>
    <w:rsid w:val="00676E46"/>
    <w:rsid w:val="00676F9F"/>
    <w:rsid w:val="00677397"/>
    <w:rsid w:val="0067762F"/>
    <w:rsid w:val="00677FC7"/>
    <w:rsid w:val="00680898"/>
    <w:rsid w:val="00680C17"/>
    <w:rsid w:val="00680F5E"/>
    <w:rsid w:val="00681111"/>
    <w:rsid w:val="0068122A"/>
    <w:rsid w:val="0068138C"/>
    <w:rsid w:val="006817A8"/>
    <w:rsid w:val="00681F76"/>
    <w:rsid w:val="00681FA3"/>
    <w:rsid w:val="006822E7"/>
    <w:rsid w:val="00682759"/>
    <w:rsid w:val="0068292A"/>
    <w:rsid w:val="00683E11"/>
    <w:rsid w:val="00684249"/>
    <w:rsid w:val="00684D95"/>
    <w:rsid w:val="00684E44"/>
    <w:rsid w:val="0068540E"/>
    <w:rsid w:val="00686165"/>
    <w:rsid w:val="006862D7"/>
    <w:rsid w:val="006862E1"/>
    <w:rsid w:val="0068644E"/>
    <w:rsid w:val="006866FC"/>
    <w:rsid w:val="00686909"/>
    <w:rsid w:val="006876A4"/>
    <w:rsid w:val="00687989"/>
    <w:rsid w:val="00687CA5"/>
    <w:rsid w:val="00687E85"/>
    <w:rsid w:val="006903A5"/>
    <w:rsid w:val="00690A8A"/>
    <w:rsid w:val="00690B01"/>
    <w:rsid w:val="00690BA0"/>
    <w:rsid w:val="00691560"/>
    <w:rsid w:val="006915FA"/>
    <w:rsid w:val="00691619"/>
    <w:rsid w:val="00691794"/>
    <w:rsid w:val="006924B2"/>
    <w:rsid w:val="0069273A"/>
    <w:rsid w:val="00692742"/>
    <w:rsid w:val="00693717"/>
    <w:rsid w:val="0069374F"/>
    <w:rsid w:val="00694156"/>
    <w:rsid w:val="0069434A"/>
    <w:rsid w:val="00694392"/>
    <w:rsid w:val="006946D0"/>
    <w:rsid w:val="006949A6"/>
    <w:rsid w:val="00694B6A"/>
    <w:rsid w:val="00694FAD"/>
    <w:rsid w:val="00695376"/>
    <w:rsid w:val="00695383"/>
    <w:rsid w:val="006961A0"/>
    <w:rsid w:val="0069659E"/>
    <w:rsid w:val="00696E4B"/>
    <w:rsid w:val="00697519"/>
    <w:rsid w:val="00697587"/>
    <w:rsid w:val="006975C2"/>
    <w:rsid w:val="00697C13"/>
    <w:rsid w:val="00697F36"/>
    <w:rsid w:val="006A0808"/>
    <w:rsid w:val="006A0A1C"/>
    <w:rsid w:val="006A1110"/>
    <w:rsid w:val="006A1375"/>
    <w:rsid w:val="006A14CD"/>
    <w:rsid w:val="006A203B"/>
    <w:rsid w:val="006A21CF"/>
    <w:rsid w:val="006A237B"/>
    <w:rsid w:val="006A25E0"/>
    <w:rsid w:val="006A261E"/>
    <w:rsid w:val="006A2683"/>
    <w:rsid w:val="006A26E6"/>
    <w:rsid w:val="006A2D4C"/>
    <w:rsid w:val="006A3183"/>
    <w:rsid w:val="006A3184"/>
    <w:rsid w:val="006A341C"/>
    <w:rsid w:val="006A3507"/>
    <w:rsid w:val="006A3A93"/>
    <w:rsid w:val="006A3B61"/>
    <w:rsid w:val="006A40A7"/>
    <w:rsid w:val="006A43C9"/>
    <w:rsid w:val="006A4A6A"/>
    <w:rsid w:val="006A4BE9"/>
    <w:rsid w:val="006A52CA"/>
    <w:rsid w:val="006A54BB"/>
    <w:rsid w:val="006A54D9"/>
    <w:rsid w:val="006A5674"/>
    <w:rsid w:val="006A6301"/>
    <w:rsid w:val="006A6586"/>
    <w:rsid w:val="006A6AD1"/>
    <w:rsid w:val="006A6D16"/>
    <w:rsid w:val="006A6F15"/>
    <w:rsid w:val="006A7524"/>
    <w:rsid w:val="006A7600"/>
    <w:rsid w:val="006A76B7"/>
    <w:rsid w:val="006A799E"/>
    <w:rsid w:val="006A79A9"/>
    <w:rsid w:val="006B01B4"/>
    <w:rsid w:val="006B0251"/>
    <w:rsid w:val="006B0B34"/>
    <w:rsid w:val="006B0CFB"/>
    <w:rsid w:val="006B0FCC"/>
    <w:rsid w:val="006B0FE2"/>
    <w:rsid w:val="006B197F"/>
    <w:rsid w:val="006B1CD2"/>
    <w:rsid w:val="006B1DBF"/>
    <w:rsid w:val="006B203A"/>
    <w:rsid w:val="006B2234"/>
    <w:rsid w:val="006B2474"/>
    <w:rsid w:val="006B2BA0"/>
    <w:rsid w:val="006B2BED"/>
    <w:rsid w:val="006B2FC9"/>
    <w:rsid w:val="006B348F"/>
    <w:rsid w:val="006B3522"/>
    <w:rsid w:val="006B353C"/>
    <w:rsid w:val="006B36CE"/>
    <w:rsid w:val="006B386B"/>
    <w:rsid w:val="006B3DAF"/>
    <w:rsid w:val="006B3E25"/>
    <w:rsid w:val="006B3F80"/>
    <w:rsid w:val="006B4973"/>
    <w:rsid w:val="006B4BDF"/>
    <w:rsid w:val="006B4D39"/>
    <w:rsid w:val="006B5300"/>
    <w:rsid w:val="006B5401"/>
    <w:rsid w:val="006B59D6"/>
    <w:rsid w:val="006B5CCA"/>
    <w:rsid w:val="006B5ED1"/>
    <w:rsid w:val="006B7566"/>
    <w:rsid w:val="006B7C38"/>
    <w:rsid w:val="006B7F5A"/>
    <w:rsid w:val="006C02D9"/>
    <w:rsid w:val="006C05CA"/>
    <w:rsid w:val="006C07B2"/>
    <w:rsid w:val="006C0ED6"/>
    <w:rsid w:val="006C0F13"/>
    <w:rsid w:val="006C164E"/>
    <w:rsid w:val="006C1AB7"/>
    <w:rsid w:val="006C2076"/>
    <w:rsid w:val="006C209E"/>
    <w:rsid w:val="006C2345"/>
    <w:rsid w:val="006C2463"/>
    <w:rsid w:val="006C2B98"/>
    <w:rsid w:val="006C300C"/>
    <w:rsid w:val="006C32EF"/>
    <w:rsid w:val="006C3727"/>
    <w:rsid w:val="006C3937"/>
    <w:rsid w:val="006C3AFB"/>
    <w:rsid w:val="006C431C"/>
    <w:rsid w:val="006C45E1"/>
    <w:rsid w:val="006C4C69"/>
    <w:rsid w:val="006C4ED4"/>
    <w:rsid w:val="006C5201"/>
    <w:rsid w:val="006C52FC"/>
    <w:rsid w:val="006C5376"/>
    <w:rsid w:val="006C5A13"/>
    <w:rsid w:val="006C5BAE"/>
    <w:rsid w:val="006C6390"/>
    <w:rsid w:val="006C668D"/>
    <w:rsid w:val="006C6E43"/>
    <w:rsid w:val="006C6F53"/>
    <w:rsid w:val="006C70F1"/>
    <w:rsid w:val="006C7156"/>
    <w:rsid w:val="006C752E"/>
    <w:rsid w:val="006C7B5C"/>
    <w:rsid w:val="006C7D63"/>
    <w:rsid w:val="006C7DAA"/>
    <w:rsid w:val="006D021C"/>
    <w:rsid w:val="006D0910"/>
    <w:rsid w:val="006D0A54"/>
    <w:rsid w:val="006D0B8F"/>
    <w:rsid w:val="006D0CC5"/>
    <w:rsid w:val="006D0D4F"/>
    <w:rsid w:val="006D0EFA"/>
    <w:rsid w:val="006D10FB"/>
    <w:rsid w:val="006D11A2"/>
    <w:rsid w:val="006D15C1"/>
    <w:rsid w:val="006D16FA"/>
    <w:rsid w:val="006D1A2D"/>
    <w:rsid w:val="006D1DFD"/>
    <w:rsid w:val="006D1E35"/>
    <w:rsid w:val="006D2052"/>
    <w:rsid w:val="006D233B"/>
    <w:rsid w:val="006D292A"/>
    <w:rsid w:val="006D2C8C"/>
    <w:rsid w:val="006D2E75"/>
    <w:rsid w:val="006D347C"/>
    <w:rsid w:val="006D35AA"/>
    <w:rsid w:val="006D3901"/>
    <w:rsid w:val="006D43FA"/>
    <w:rsid w:val="006D43FD"/>
    <w:rsid w:val="006D5502"/>
    <w:rsid w:val="006D563B"/>
    <w:rsid w:val="006D570C"/>
    <w:rsid w:val="006D5EB5"/>
    <w:rsid w:val="006D6110"/>
    <w:rsid w:val="006D6283"/>
    <w:rsid w:val="006D6E5C"/>
    <w:rsid w:val="006D7141"/>
    <w:rsid w:val="006D731E"/>
    <w:rsid w:val="006D782E"/>
    <w:rsid w:val="006D79D5"/>
    <w:rsid w:val="006D7C21"/>
    <w:rsid w:val="006E0B61"/>
    <w:rsid w:val="006E1A1C"/>
    <w:rsid w:val="006E2419"/>
    <w:rsid w:val="006E2530"/>
    <w:rsid w:val="006E29B2"/>
    <w:rsid w:val="006E2BF7"/>
    <w:rsid w:val="006E2C65"/>
    <w:rsid w:val="006E3122"/>
    <w:rsid w:val="006E4B75"/>
    <w:rsid w:val="006E4EF2"/>
    <w:rsid w:val="006E5064"/>
    <w:rsid w:val="006E5B07"/>
    <w:rsid w:val="006E61EE"/>
    <w:rsid w:val="006E698D"/>
    <w:rsid w:val="006E6FAA"/>
    <w:rsid w:val="006E77A8"/>
    <w:rsid w:val="006E7AD4"/>
    <w:rsid w:val="006E7AF3"/>
    <w:rsid w:val="006E7C32"/>
    <w:rsid w:val="006E7D0D"/>
    <w:rsid w:val="006E7D6C"/>
    <w:rsid w:val="006E7F9D"/>
    <w:rsid w:val="006F04A1"/>
    <w:rsid w:val="006F09EC"/>
    <w:rsid w:val="006F0B00"/>
    <w:rsid w:val="006F0C10"/>
    <w:rsid w:val="006F1230"/>
    <w:rsid w:val="006F12B2"/>
    <w:rsid w:val="006F155C"/>
    <w:rsid w:val="006F1603"/>
    <w:rsid w:val="006F1668"/>
    <w:rsid w:val="006F1735"/>
    <w:rsid w:val="006F1855"/>
    <w:rsid w:val="006F23F4"/>
    <w:rsid w:val="006F2590"/>
    <w:rsid w:val="006F293A"/>
    <w:rsid w:val="006F3315"/>
    <w:rsid w:val="006F36FE"/>
    <w:rsid w:val="006F371B"/>
    <w:rsid w:val="006F3915"/>
    <w:rsid w:val="006F3E70"/>
    <w:rsid w:val="006F412F"/>
    <w:rsid w:val="006F469A"/>
    <w:rsid w:val="006F4777"/>
    <w:rsid w:val="006F4C0A"/>
    <w:rsid w:val="006F4D44"/>
    <w:rsid w:val="006F4FAF"/>
    <w:rsid w:val="006F514E"/>
    <w:rsid w:val="006F5322"/>
    <w:rsid w:val="006F5681"/>
    <w:rsid w:val="006F5A07"/>
    <w:rsid w:val="006F5DF3"/>
    <w:rsid w:val="006F5F74"/>
    <w:rsid w:val="006F65FE"/>
    <w:rsid w:val="006F6D2D"/>
    <w:rsid w:val="006F7609"/>
    <w:rsid w:val="006F79CC"/>
    <w:rsid w:val="006F7A57"/>
    <w:rsid w:val="006F7B19"/>
    <w:rsid w:val="006F7B8C"/>
    <w:rsid w:val="006F7B94"/>
    <w:rsid w:val="006F7E02"/>
    <w:rsid w:val="0070007B"/>
    <w:rsid w:val="007001DE"/>
    <w:rsid w:val="00701124"/>
    <w:rsid w:val="0070123A"/>
    <w:rsid w:val="007014A3"/>
    <w:rsid w:val="00701615"/>
    <w:rsid w:val="00701633"/>
    <w:rsid w:val="007017DD"/>
    <w:rsid w:val="007018B3"/>
    <w:rsid w:val="007019F1"/>
    <w:rsid w:val="00701D0A"/>
    <w:rsid w:val="00701E0B"/>
    <w:rsid w:val="00701EA1"/>
    <w:rsid w:val="00701ECC"/>
    <w:rsid w:val="0070296B"/>
    <w:rsid w:val="00702C33"/>
    <w:rsid w:val="00703313"/>
    <w:rsid w:val="007035F8"/>
    <w:rsid w:val="0070386E"/>
    <w:rsid w:val="00703CB3"/>
    <w:rsid w:val="00703D1A"/>
    <w:rsid w:val="00703DFE"/>
    <w:rsid w:val="00703EF2"/>
    <w:rsid w:val="007048E7"/>
    <w:rsid w:val="007050E2"/>
    <w:rsid w:val="00705239"/>
    <w:rsid w:val="007055E8"/>
    <w:rsid w:val="007055F8"/>
    <w:rsid w:val="007058B6"/>
    <w:rsid w:val="00705DA9"/>
    <w:rsid w:val="007063AA"/>
    <w:rsid w:val="00706FEB"/>
    <w:rsid w:val="0070716B"/>
    <w:rsid w:val="007071D2"/>
    <w:rsid w:val="0070753E"/>
    <w:rsid w:val="00707A60"/>
    <w:rsid w:val="00707A86"/>
    <w:rsid w:val="00707E14"/>
    <w:rsid w:val="00707E4B"/>
    <w:rsid w:val="00710CC2"/>
    <w:rsid w:val="00710DBA"/>
    <w:rsid w:val="007112C9"/>
    <w:rsid w:val="0071167D"/>
    <w:rsid w:val="00711B15"/>
    <w:rsid w:val="0071207B"/>
    <w:rsid w:val="0071229F"/>
    <w:rsid w:val="007127B1"/>
    <w:rsid w:val="007128EB"/>
    <w:rsid w:val="00712BBA"/>
    <w:rsid w:val="00712DAB"/>
    <w:rsid w:val="007132E2"/>
    <w:rsid w:val="0071362D"/>
    <w:rsid w:val="00713F41"/>
    <w:rsid w:val="00714750"/>
    <w:rsid w:val="00714A12"/>
    <w:rsid w:val="0071531D"/>
    <w:rsid w:val="00715462"/>
    <w:rsid w:val="0071546D"/>
    <w:rsid w:val="007154F5"/>
    <w:rsid w:val="00715C64"/>
    <w:rsid w:val="00715E52"/>
    <w:rsid w:val="00715F21"/>
    <w:rsid w:val="00716468"/>
    <w:rsid w:val="00717B21"/>
    <w:rsid w:val="00717E50"/>
    <w:rsid w:val="00720588"/>
    <w:rsid w:val="00720AD6"/>
    <w:rsid w:val="007211D5"/>
    <w:rsid w:val="00721350"/>
    <w:rsid w:val="00721587"/>
    <w:rsid w:val="007217B4"/>
    <w:rsid w:val="00721D77"/>
    <w:rsid w:val="00722239"/>
    <w:rsid w:val="0072227E"/>
    <w:rsid w:val="00722CAA"/>
    <w:rsid w:val="0072317B"/>
    <w:rsid w:val="00723303"/>
    <w:rsid w:val="00723E84"/>
    <w:rsid w:val="00724061"/>
    <w:rsid w:val="0072419B"/>
    <w:rsid w:val="00724905"/>
    <w:rsid w:val="007255C5"/>
    <w:rsid w:val="007258CF"/>
    <w:rsid w:val="00725F56"/>
    <w:rsid w:val="00726027"/>
    <w:rsid w:val="0072620F"/>
    <w:rsid w:val="007264CD"/>
    <w:rsid w:val="00726559"/>
    <w:rsid w:val="00726600"/>
    <w:rsid w:val="007266CD"/>
    <w:rsid w:val="007269D8"/>
    <w:rsid w:val="00726ED3"/>
    <w:rsid w:val="007273C0"/>
    <w:rsid w:val="0072774C"/>
    <w:rsid w:val="00727887"/>
    <w:rsid w:val="00727B43"/>
    <w:rsid w:val="00730015"/>
    <w:rsid w:val="007302C4"/>
    <w:rsid w:val="007304C6"/>
    <w:rsid w:val="00730929"/>
    <w:rsid w:val="00730A66"/>
    <w:rsid w:val="007312BB"/>
    <w:rsid w:val="00731394"/>
    <w:rsid w:val="00731743"/>
    <w:rsid w:val="00731917"/>
    <w:rsid w:val="00731A46"/>
    <w:rsid w:val="00731C59"/>
    <w:rsid w:val="007326C2"/>
    <w:rsid w:val="00732AA8"/>
    <w:rsid w:val="00733186"/>
    <w:rsid w:val="00733995"/>
    <w:rsid w:val="00733A91"/>
    <w:rsid w:val="00733CAB"/>
    <w:rsid w:val="007342F2"/>
    <w:rsid w:val="0073448A"/>
    <w:rsid w:val="00734505"/>
    <w:rsid w:val="007345A9"/>
    <w:rsid w:val="00735003"/>
    <w:rsid w:val="00735039"/>
    <w:rsid w:val="0073522D"/>
    <w:rsid w:val="0073532C"/>
    <w:rsid w:val="007359CF"/>
    <w:rsid w:val="00735AE2"/>
    <w:rsid w:val="00735B06"/>
    <w:rsid w:val="0073647A"/>
    <w:rsid w:val="007366BD"/>
    <w:rsid w:val="00736971"/>
    <w:rsid w:val="00736C52"/>
    <w:rsid w:val="007372F7"/>
    <w:rsid w:val="007375CA"/>
    <w:rsid w:val="00737EA9"/>
    <w:rsid w:val="00740421"/>
    <w:rsid w:val="0074064E"/>
    <w:rsid w:val="00741268"/>
    <w:rsid w:val="00741DA6"/>
    <w:rsid w:val="007422B4"/>
    <w:rsid w:val="007423C9"/>
    <w:rsid w:val="00742609"/>
    <w:rsid w:val="00742D7D"/>
    <w:rsid w:val="00743059"/>
    <w:rsid w:val="007438AB"/>
    <w:rsid w:val="00744CD0"/>
    <w:rsid w:val="00744E49"/>
    <w:rsid w:val="007454A9"/>
    <w:rsid w:val="00745C80"/>
    <w:rsid w:val="00745CA3"/>
    <w:rsid w:val="0074602A"/>
    <w:rsid w:val="0074637B"/>
    <w:rsid w:val="00746833"/>
    <w:rsid w:val="0074713A"/>
    <w:rsid w:val="00747788"/>
    <w:rsid w:val="00747923"/>
    <w:rsid w:val="00747AD2"/>
    <w:rsid w:val="00747E28"/>
    <w:rsid w:val="00747EFD"/>
    <w:rsid w:val="007500D6"/>
    <w:rsid w:val="007518CB"/>
    <w:rsid w:val="00751B2C"/>
    <w:rsid w:val="00751F2F"/>
    <w:rsid w:val="0075264B"/>
    <w:rsid w:val="007528CB"/>
    <w:rsid w:val="00752A37"/>
    <w:rsid w:val="00753011"/>
    <w:rsid w:val="007536E4"/>
    <w:rsid w:val="0075378C"/>
    <w:rsid w:val="0075389A"/>
    <w:rsid w:val="007539C8"/>
    <w:rsid w:val="00753C80"/>
    <w:rsid w:val="007543E1"/>
    <w:rsid w:val="0075442D"/>
    <w:rsid w:val="00754AEF"/>
    <w:rsid w:val="00754E4D"/>
    <w:rsid w:val="00754F50"/>
    <w:rsid w:val="00755694"/>
    <w:rsid w:val="007569DB"/>
    <w:rsid w:val="00756C07"/>
    <w:rsid w:val="00756E88"/>
    <w:rsid w:val="00757071"/>
    <w:rsid w:val="007579A9"/>
    <w:rsid w:val="00757B04"/>
    <w:rsid w:val="00757D1C"/>
    <w:rsid w:val="00757D2B"/>
    <w:rsid w:val="007601E2"/>
    <w:rsid w:val="007602FC"/>
    <w:rsid w:val="00760563"/>
    <w:rsid w:val="00760671"/>
    <w:rsid w:val="007606A3"/>
    <w:rsid w:val="0076081B"/>
    <w:rsid w:val="00760CEB"/>
    <w:rsid w:val="007611A5"/>
    <w:rsid w:val="00761724"/>
    <w:rsid w:val="00761BB0"/>
    <w:rsid w:val="00762259"/>
    <w:rsid w:val="0076234F"/>
    <w:rsid w:val="00762A46"/>
    <w:rsid w:val="00762B6A"/>
    <w:rsid w:val="00762C2D"/>
    <w:rsid w:val="0076307A"/>
    <w:rsid w:val="00763148"/>
    <w:rsid w:val="00763473"/>
    <w:rsid w:val="00763861"/>
    <w:rsid w:val="00763BDD"/>
    <w:rsid w:val="00763DF0"/>
    <w:rsid w:val="00763F4A"/>
    <w:rsid w:val="007643D9"/>
    <w:rsid w:val="00764920"/>
    <w:rsid w:val="00765060"/>
    <w:rsid w:val="00765249"/>
    <w:rsid w:val="0076566C"/>
    <w:rsid w:val="0076612B"/>
    <w:rsid w:val="00766186"/>
    <w:rsid w:val="0076663A"/>
    <w:rsid w:val="00766693"/>
    <w:rsid w:val="00766A05"/>
    <w:rsid w:val="00766C2F"/>
    <w:rsid w:val="00766CA6"/>
    <w:rsid w:val="00767498"/>
    <w:rsid w:val="00767561"/>
    <w:rsid w:val="007677C0"/>
    <w:rsid w:val="00767A56"/>
    <w:rsid w:val="00767ACB"/>
    <w:rsid w:val="00767E25"/>
    <w:rsid w:val="007704B5"/>
    <w:rsid w:val="007709F3"/>
    <w:rsid w:val="00771CAD"/>
    <w:rsid w:val="00771D5B"/>
    <w:rsid w:val="00771EBB"/>
    <w:rsid w:val="007721FC"/>
    <w:rsid w:val="0077268B"/>
    <w:rsid w:val="00772B4E"/>
    <w:rsid w:val="00772C88"/>
    <w:rsid w:val="00772CF2"/>
    <w:rsid w:val="00772E40"/>
    <w:rsid w:val="00773B70"/>
    <w:rsid w:val="00773CDC"/>
    <w:rsid w:val="0077428E"/>
    <w:rsid w:val="00774347"/>
    <w:rsid w:val="0077453A"/>
    <w:rsid w:val="007745D6"/>
    <w:rsid w:val="00774B88"/>
    <w:rsid w:val="00774FBC"/>
    <w:rsid w:val="0077552A"/>
    <w:rsid w:val="0077571B"/>
    <w:rsid w:val="00775AA5"/>
    <w:rsid w:val="00776013"/>
    <w:rsid w:val="007762D6"/>
    <w:rsid w:val="00776324"/>
    <w:rsid w:val="0077656F"/>
    <w:rsid w:val="0077664E"/>
    <w:rsid w:val="0077674D"/>
    <w:rsid w:val="0077698E"/>
    <w:rsid w:val="00777ACB"/>
    <w:rsid w:val="00777BE8"/>
    <w:rsid w:val="00777D15"/>
    <w:rsid w:val="00777E64"/>
    <w:rsid w:val="007803A0"/>
    <w:rsid w:val="00780AF5"/>
    <w:rsid w:val="007810BE"/>
    <w:rsid w:val="0078115D"/>
    <w:rsid w:val="0078120F"/>
    <w:rsid w:val="0078124F"/>
    <w:rsid w:val="007820CE"/>
    <w:rsid w:val="00782387"/>
    <w:rsid w:val="00782607"/>
    <w:rsid w:val="007829F2"/>
    <w:rsid w:val="00782CBE"/>
    <w:rsid w:val="0078318C"/>
    <w:rsid w:val="00783364"/>
    <w:rsid w:val="0078441F"/>
    <w:rsid w:val="00784792"/>
    <w:rsid w:val="00784C37"/>
    <w:rsid w:val="00784D6C"/>
    <w:rsid w:val="00785558"/>
    <w:rsid w:val="00785B6E"/>
    <w:rsid w:val="00785F01"/>
    <w:rsid w:val="0078603A"/>
    <w:rsid w:val="00786DD6"/>
    <w:rsid w:val="007871F2"/>
    <w:rsid w:val="00787B6C"/>
    <w:rsid w:val="00787C04"/>
    <w:rsid w:val="007904D9"/>
    <w:rsid w:val="00790810"/>
    <w:rsid w:val="00790C77"/>
    <w:rsid w:val="00791262"/>
    <w:rsid w:val="00791330"/>
    <w:rsid w:val="007917E2"/>
    <w:rsid w:val="00792961"/>
    <w:rsid w:val="00793091"/>
    <w:rsid w:val="007931CB"/>
    <w:rsid w:val="00793590"/>
    <w:rsid w:val="0079395B"/>
    <w:rsid w:val="00793DB3"/>
    <w:rsid w:val="00794770"/>
    <w:rsid w:val="00794820"/>
    <w:rsid w:val="007949D9"/>
    <w:rsid w:val="00794ACC"/>
    <w:rsid w:val="00794E35"/>
    <w:rsid w:val="00794FC5"/>
    <w:rsid w:val="00794FFD"/>
    <w:rsid w:val="00795752"/>
    <w:rsid w:val="00795923"/>
    <w:rsid w:val="00795CE0"/>
    <w:rsid w:val="007967D4"/>
    <w:rsid w:val="00796AFD"/>
    <w:rsid w:val="00796AFE"/>
    <w:rsid w:val="00796B31"/>
    <w:rsid w:val="007971DA"/>
    <w:rsid w:val="0079734C"/>
    <w:rsid w:val="0079755E"/>
    <w:rsid w:val="007977B3"/>
    <w:rsid w:val="007978ED"/>
    <w:rsid w:val="007A020D"/>
    <w:rsid w:val="007A06DE"/>
    <w:rsid w:val="007A0DCB"/>
    <w:rsid w:val="007A13B5"/>
    <w:rsid w:val="007A1557"/>
    <w:rsid w:val="007A1D4A"/>
    <w:rsid w:val="007A2032"/>
    <w:rsid w:val="007A206C"/>
    <w:rsid w:val="007A21DD"/>
    <w:rsid w:val="007A2283"/>
    <w:rsid w:val="007A22F6"/>
    <w:rsid w:val="007A2588"/>
    <w:rsid w:val="007A2788"/>
    <w:rsid w:val="007A2C66"/>
    <w:rsid w:val="007A2FAC"/>
    <w:rsid w:val="007A35B1"/>
    <w:rsid w:val="007A3DC3"/>
    <w:rsid w:val="007A402A"/>
    <w:rsid w:val="007A4189"/>
    <w:rsid w:val="007A41B7"/>
    <w:rsid w:val="007A41BB"/>
    <w:rsid w:val="007A447B"/>
    <w:rsid w:val="007A4F45"/>
    <w:rsid w:val="007A50AB"/>
    <w:rsid w:val="007A51B2"/>
    <w:rsid w:val="007A5957"/>
    <w:rsid w:val="007A63DB"/>
    <w:rsid w:val="007A6749"/>
    <w:rsid w:val="007A6D40"/>
    <w:rsid w:val="007A703D"/>
    <w:rsid w:val="007A739B"/>
    <w:rsid w:val="007A7521"/>
    <w:rsid w:val="007A7ABA"/>
    <w:rsid w:val="007A7DAE"/>
    <w:rsid w:val="007B0B40"/>
    <w:rsid w:val="007B15BA"/>
    <w:rsid w:val="007B1C5A"/>
    <w:rsid w:val="007B1DB7"/>
    <w:rsid w:val="007B1E0F"/>
    <w:rsid w:val="007B20C9"/>
    <w:rsid w:val="007B225A"/>
    <w:rsid w:val="007B246E"/>
    <w:rsid w:val="007B2791"/>
    <w:rsid w:val="007B2F81"/>
    <w:rsid w:val="007B37DA"/>
    <w:rsid w:val="007B3844"/>
    <w:rsid w:val="007B454A"/>
    <w:rsid w:val="007B4C4D"/>
    <w:rsid w:val="007B4C57"/>
    <w:rsid w:val="007B5BC4"/>
    <w:rsid w:val="007B5E1B"/>
    <w:rsid w:val="007B680F"/>
    <w:rsid w:val="007B711F"/>
    <w:rsid w:val="007B7335"/>
    <w:rsid w:val="007B7B99"/>
    <w:rsid w:val="007B7C30"/>
    <w:rsid w:val="007B7FC5"/>
    <w:rsid w:val="007C0084"/>
    <w:rsid w:val="007C0846"/>
    <w:rsid w:val="007C0E66"/>
    <w:rsid w:val="007C10FE"/>
    <w:rsid w:val="007C17BF"/>
    <w:rsid w:val="007C1801"/>
    <w:rsid w:val="007C19C3"/>
    <w:rsid w:val="007C2293"/>
    <w:rsid w:val="007C24A3"/>
    <w:rsid w:val="007C2E26"/>
    <w:rsid w:val="007C2EC9"/>
    <w:rsid w:val="007C3472"/>
    <w:rsid w:val="007C351F"/>
    <w:rsid w:val="007C3B69"/>
    <w:rsid w:val="007C3ED0"/>
    <w:rsid w:val="007C3FB0"/>
    <w:rsid w:val="007C40C0"/>
    <w:rsid w:val="007C43CD"/>
    <w:rsid w:val="007C50F8"/>
    <w:rsid w:val="007C5768"/>
    <w:rsid w:val="007C5DB2"/>
    <w:rsid w:val="007C6032"/>
    <w:rsid w:val="007C63D4"/>
    <w:rsid w:val="007C64A1"/>
    <w:rsid w:val="007C67AA"/>
    <w:rsid w:val="007C7588"/>
    <w:rsid w:val="007C76A9"/>
    <w:rsid w:val="007C7DBC"/>
    <w:rsid w:val="007C7E8B"/>
    <w:rsid w:val="007C7FD7"/>
    <w:rsid w:val="007D05D3"/>
    <w:rsid w:val="007D08A1"/>
    <w:rsid w:val="007D09FF"/>
    <w:rsid w:val="007D10E9"/>
    <w:rsid w:val="007D139A"/>
    <w:rsid w:val="007D1493"/>
    <w:rsid w:val="007D157F"/>
    <w:rsid w:val="007D1699"/>
    <w:rsid w:val="007D1790"/>
    <w:rsid w:val="007D1B6F"/>
    <w:rsid w:val="007D1C30"/>
    <w:rsid w:val="007D1CDC"/>
    <w:rsid w:val="007D1E4B"/>
    <w:rsid w:val="007D218F"/>
    <w:rsid w:val="007D2CB2"/>
    <w:rsid w:val="007D2DD8"/>
    <w:rsid w:val="007D2E69"/>
    <w:rsid w:val="007D3BE3"/>
    <w:rsid w:val="007D3D91"/>
    <w:rsid w:val="007D478C"/>
    <w:rsid w:val="007D4827"/>
    <w:rsid w:val="007D4CC5"/>
    <w:rsid w:val="007D5594"/>
    <w:rsid w:val="007D66DB"/>
    <w:rsid w:val="007D69CB"/>
    <w:rsid w:val="007D6BAF"/>
    <w:rsid w:val="007D6CFE"/>
    <w:rsid w:val="007D7054"/>
    <w:rsid w:val="007D7637"/>
    <w:rsid w:val="007D7891"/>
    <w:rsid w:val="007D7A69"/>
    <w:rsid w:val="007D7FE6"/>
    <w:rsid w:val="007E01B5"/>
    <w:rsid w:val="007E04F1"/>
    <w:rsid w:val="007E05E8"/>
    <w:rsid w:val="007E086A"/>
    <w:rsid w:val="007E0D7B"/>
    <w:rsid w:val="007E1369"/>
    <w:rsid w:val="007E1426"/>
    <w:rsid w:val="007E1665"/>
    <w:rsid w:val="007E1842"/>
    <w:rsid w:val="007E1C6F"/>
    <w:rsid w:val="007E1CD9"/>
    <w:rsid w:val="007E2593"/>
    <w:rsid w:val="007E28E0"/>
    <w:rsid w:val="007E2E69"/>
    <w:rsid w:val="007E40AA"/>
    <w:rsid w:val="007E41FE"/>
    <w:rsid w:val="007E49C4"/>
    <w:rsid w:val="007E4F28"/>
    <w:rsid w:val="007E5154"/>
    <w:rsid w:val="007E5A6E"/>
    <w:rsid w:val="007E6001"/>
    <w:rsid w:val="007E61E5"/>
    <w:rsid w:val="007E63EB"/>
    <w:rsid w:val="007E6734"/>
    <w:rsid w:val="007E6736"/>
    <w:rsid w:val="007E673D"/>
    <w:rsid w:val="007E67E2"/>
    <w:rsid w:val="007E69E6"/>
    <w:rsid w:val="007E73CB"/>
    <w:rsid w:val="007E74DF"/>
    <w:rsid w:val="007E785D"/>
    <w:rsid w:val="007E79CE"/>
    <w:rsid w:val="007E7ACC"/>
    <w:rsid w:val="007E7C39"/>
    <w:rsid w:val="007E7F44"/>
    <w:rsid w:val="007E7FF3"/>
    <w:rsid w:val="007F0687"/>
    <w:rsid w:val="007F0782"/>
    <w:rsid w:val="007F0F73"/>
    <w:rsid w:val="007F111E"/>
    <w:rsid w:val="007F15B1"/>
    <w:rsid w:val="007F17C1"/>
    <w:rsid w:val="007F1907"/>
    <w:rsid w:val="007F1A8C"/>
    <w:rsid w:val="007F205E"/>
    <w:rsid w:val="007F256C"/>
    <w:rsid w:val="007F27FE"/>
    <w:rsid w:val="007F2991"/>
    <w:rsid w:val="007F29B2"/>
    <w:rsid w:val="007F2C9F"/>
    <w:rsid w:val="007F2E1B"/>
    <w:rsid w:val="007F2EC8"/>
    <w:rsid w:val="007F33DA"/>
    <w:rsid w:val="007F357A"/>
    <w:rsid w:val="007F3E03"/>
    <w:rsid w:val="007F4050"/>
    <w:rsid w:val="007F4293"/>
    <w:rsid w:val="007F480F"/>
    <w:rsid w:val="007F4CEB"/>
    <w:rsid w:val="007F5525"/>
    <w:rsid w:val="007F5682"/>
    <w:rsid w:val="007F6EEA"/>
    <w:rsid w:val="007F7691"/>
    <w:rsid w:val="007F7AA3"/>
    <w:rsid w:val="007F7C05"/>
    <w:rsid w:val="008009F4"/>
    <w:rsid w:val="00801454"/>
    <w:rsid w:val="008017FA"/>
    <w:rsid w:val="00801B83"/>
    <w:rsid w:val="00801E29"/>
    <w:rsid w:val="00802654"/>
    <w:rsid w:val="0080365C"/>
    <w:rsid w:val="008036C7"/>
    <w:rsid w:val="00803A07"/>
    <w:rsid w:val="00803B10"/>
    <w:rsid w:val="00803C70"/>
    <w:rsid w:val="00803E2C"/>
    <w:rsid w:val="0080420C"/>
    <w:rsid w:val="00804389"/>
    <w:rsid w:val="0080441C"/>
    <w:rsid w:val="0080480D"/>
    <w:rsid w:val="00804B7C"/>
    <w:rsid w:val="00804E5A"/>
    <w:rsid w:val="008057C1"/>
    <w:rsid w:val="00805C06"/>
    <w:rsid w:val="00806179"/>
    <w:rsid w:val="00806300"/>
    <w:rsid w:val="00806326"/>
    <w:rsid w:val="00806491"/>
    <w:rsid w:val="00806575"/>
    <w:rsid w:val="008069EA"/>
    <w:rsid w:val="00806D0B"/>
    <w:rsid w:val="00806EA2"/>
    <w:rsid w:val="0080751C"/>
    <w:rsid w:val="0080752B"/>
    <w:rsid w:val="00807644"/>
    <w:rsid w:val="00807770"/>
    <w:rsid w:val="00807779"/>
    <w:rsid w:val="0080777C"/>
    <w:rsid w:val="008077B8"/>
    <w:rsid w:val="0080792F"/>
    <w:rsid w:val="00807A4C"/>
    <w:rsid w:val="00807ACA"/>
    <w:rsid w:val="00807D9B"/>
    <w:rsid w:val="00810254"/>
    <w:rsid w:val="00810F68"/>
    <w:rsid w:val="00810FAC"/>
    <w:rsid w:val="00811071"/>
    <w:rsid w:val="00811BAC"/>
    <w:rsid w:val="00811CAF"/>
    <w:rsid w:val="00812BE8"/>
    <w:rsid w:val="00813198"/>
    <w:rsid w:val="008131E3"/>
    <w:rsid w:val="008138DC"/>
    <w:rsid w:val="00813ECF"/>
    <w:rsid w:val="00813EF8"/>
    <w:rsid w:val="00814163"/>
    <w:rsid w:val="00814407"/>
    <w:rsid w:val="008144EC"/>
    <w:rsid w:val="0081474E"/>
    <w:rsid w:val="008148D1"/>
    <w:rsid w:val="008152D2"/>
    <w:rsid w:val="00815747"/>
    <w:rsid w:val="00815B5F"/>
    <w:rsid w:val="0081608F"/>
    <w:rsid w:val="008165A3"/>
    <w:rsid w:val="00816759"/>
    <w:rsid w:val="008171F3"/>
    <w:rsid w:val="008177E6"/>
    <w:rsid w:val="00817809"/>
    <w:rsid w:val="008203DC"/>
    <w:rsid w:val="008207B9"/>
    <w:rsid w:val="00820D6A"/>
    <w:rsid w:val="00821075"/>
    <w:rsid w:val="0082132F"/>
    <w:rsid w:val="008217FA"/>
    <w:rsid w:val="00821967"/>
    <w:rsid w:val="00821B14"/>
    <w:rsid w:val="00821EEC"/>
    <w:rsid w:val="0082214A"/>
    <w:rsid w:val="00822323"/>
    <w:rsid w:val="00822411"/>
    <w:rsid w:val="00822780"/>
    <w:rsid w:val="008227F7"/>
    <w:rsid w:val="00822A3F"/>
    <w:rsid w:val="00822EEA"/>
    <w:rsid w:val="00822FB2"/>
    <w:rsid w:val="0082352E"/>
    <w:rsid w:val="00823A3D"/>
    <w:rsid w:val="00823BF0"/>
    <w:rsid w:val="00823D98"/>
    <w:rsid w:val="00823F1C"/>
    <w:rsid w:val="008240E6"/>
    <w:rsid w:val="00824569"/>
    <w:rsid w:val="00824B55"/>
    <w:rsid w:val="00824B7D"/>
    <w:rsid w:val="0082509B"/>
    <w:rsid w:val="0082551E"/>
    <w:rsid w:val="0082560F"/>
    <w:rsid w:val="008259C7"/>
    <w:rsid w:val="00825B67"/>
    <w:rsid w:val="00825D0B"/>
    <w:rsid w:val="00825F60"/>
    <w:rsid w:val="0082603F"/>
    <w:rsid w:val="0082644B"/>
    <w:rsid w:val="008264DC"/>
    <w:rsid w:val="00827062"/>
    <w:rsid w:val="008273D9"/>
    <w:rsid w:val="0082767F"/>
    <w:rsid w:val="00827931"/>
    <w:rsid w:val="008306B4"/>
    <w:rsid w:val="008306BB"/>
    <w:rsid w:val="0083075D"/>
    <w:rsid w:val="00830C63"/>
    <w:rsid w:val="00830C7B"/>
    <w:rsid w:val="00831B3B"/>
    <w:rsid w:val="00831CC7"/>
    <w:rsid w:val="008322AA"/>
    <w:rsid w:val="008322BA"/>
    <w:rsid w:val="00832355"/>
    <w:rsid w:val="008324F6"/>
    <w:rsid w:val="008327E4"/>
    <w:rsid w:val="00832C2D"/>
    <w:rsid w:val="0083352E"/>
    <w:rsid w:val="0083364F"/>
    <w:rsid w:val="00833980"/>
    <w:rsid w:val="00833A03"/>
    <w:rsid w:val="00833C3A"/>
    <w:rsid w:val="0083491C"/>
    <w:rsid w:val="00834A03"/>
    <w:rsid w:val="00834EC4"/>
    <w:rsid w:val="00834FC1"/>
    <w:rsid w:val="008350A3"/>
    <w:rsid w:val="00835174"/>
    <w:rsid w:val="00835913"/>
    <w:rsid w:val="0083596B"/>
    <w:rsid w:val="00835B79"/>
    <w:rsid w:val="00835D00"/>
    <w:rsid w:val="00835DCF"/>
    <w:rsid w:val="00836F6D"/>
    <w:rsid w:val="00836F81"/>
    <w:rsid w:val="00837843"/>
    <w:rsid w:val="00837A5B"/>
    <w:rsid w:val="00840594"/>
    <w:rsid w:val="00841332"/>
    <w:rsid w:val="00841341"/>
    <w:rsid w:val="008413A5"/>
    <w:rsid w:val="00841AC5"/>
    <w:rsid w:val="00841D9C"/>
    <w:rsid w:val="00842140"/>
    <w:rsid w:val="00842C89"/>
    <w:rsid w:val="00842FD7"/>
    <w:rsid w:val="0084325D"/>
    <w:rsid w:val="00843428"/>
    <w:rsid w:val="008434BC"/>
    <w:rsid w:val="008435C6"/>
    <w:rsid w:val="008439CA"/>
    <w:rsid w:val="00843B8F"/>
    <w:rsid w:val="00843FDB"/>
    <w:rsid w:val="0084470E"/>
    <w:rsid w:val="00844825"/>
    <w:rsid w:val="00844D98"/>
    <w:rsid w:val="00844F1E"/>
    <w:rsid w:val="0084501F"/>
    <w:rsid w:val="008451EE"/>
    <w:rsid w:val="008454DA"/>
    <w:rsid w:val="00845669"/>
    <w:rsid w:val="008457C3"/>
    <w:rsid w:val="00845920"/>
    <w:rsid w:val="0084608F"/>
    <w:rsid w:val="008463F7"/>
    <w:rsid w:val="00846402"/>
    <w:rsid w:val="0084662D"/>
    <w:rsid w:val="0084750D"/>
    <w:rsid w:val="00847604"/>
    <w:rsid w:val="00847694"/>
    <w:rsid w:val="0084776C"/>
    <w:rsid w:val="008479DD"/>
    <w:rsid w:val="00847A7A"/>
    <w:rsid w:val="00847BED"/>
    <w:rsid w:val="008500CA"/>
    <w:rsid w:val="008501C9"/>
    <w:rsid w:val="008507DF"/>
    <w:rsid w:val="00850926"/>
    <w:rsid w:val="00850C02"/>
    <w:rsid w:val="008510A6"/>
    <w:rsid w:val="008510E7"/>
    <w:rsid w:val="008514DB"/>
    <w:rsid w:val="008517CF"/>
    <w:rsid w:val="008518C1"/>
    <w:rsid w:val="00851B05"/>
    <w:rsid w:val="008524B2"/>
    <w:rsid w:val="00852716"/>
    <w:rsid w:val="008528DB"/>
    <w:rsid w:val="00852BD3"/>
    <w:rsid w:val="00852D97"/>
    <w:rsid w:val="00852E63"/>
    <w:rsid w:val="008532CD"/>
    <w:rsid w:val="008535A0"/>
    <w:rsid w:val="00853B6B"/>
    <w:rsid w:val="00854140"/>
    <w:rsid w:val="00854250"/>
    <w:rsid w:val="00854744"/>
    <w:rsid w:val="00854CB0"/>
    <w:rsid w:val="00854D2C"/>
    <w:rsid w:val="00855429"/>
    <w:rsid w:val="00855587"/>
    <w:rsid w:val="008558A4"/>
    <w:rsid w:val="00855A73"/>
    <w:rsid w:val="008563CE"/>
    <w:rsid w:val="00856A59"/>
    <w:rsid w:val="00856D9E"/>
    <w:rsid w:val="00857BE1"/>
    <w:rsid w:val="008602EA"/>
    <w:rsid w:val="00860723"/>
    <w:rsid w:val="00860E1A"/>
    <w:rsid w:val="0086107D"/>
    <w:rsid w:val="00861179"/>
    <w:rsid w:val="008614F3"/>
    <w:rsid w:val="008621CA"/>
    <w:rsid w:val="00862391"/>
    <w:rsid w:val="00862494"/>
    <w:rsid w:val="008625FC"/>
    <w:rsid w:val="008627B1"/>
    <w:rsid w:val="0086290E"/>
    <w:rsid w:val="00862B0B"/>
    <w:rsid w:val="0086312E"/>
    <w:rsid w:val="00863358"/>
    <w:rsid w:val="0086362B"/>
    <w:rsid w:val="00863BD6"/>
    <w:rsid w:val="00864544"/>
    <w:rsid w:val="00864DE3"/>
    <w:rsid w:val="00865549"/>
    <w:rsid w:val="00865A19"/>
    <w:rsid w:val="00865B01"/>
    <w:rsid w:val="00865D99"/>
    <w:rsid w:val="00866118"/>
    <w:rsid w:val="00866192"/>
    <w:rsid w:val="00866614"/>
    <w:rsid w:val="008666B6"/>
    <w:rsid w:val="0086739C"/>
    <w:rsid w:val="00867C0C"/>
    <w:rsid w:val="00870450"/>
    <w:rsid w:val="0087060E"/>
    <w:rsid w:val="00870691"/>
    <w:rsid w:val="008707B0"/>
    <w:rsid w:val="0087086D"/>
    <w:rsid w:val="00870A22"/>
    <w:rsid w:val="00870CF4"/>
    <w:rsid w:val="00871CEC"/>
    <w:rsid w:val="008724AF"/>
    <w:rsid w:val="0087268C"/>
    <w:rsid w:val="00872906"/>
    <w:rsid w:val="00872AAD"/>
    <w:rsid w:val="00872AE0"/>
    <w:rsid w:val="00872D40"/>
    <w:rsid w:val="0087316B"/>
    <w:rsid w:val="008735E1"/>
    <w:rsid w:val="00873901"/>
    <w:rsid w:val="00873EC3"/>
    <w:rsid w:val="00873FCF"/>
    <w:rsid w:val="008740C4"/>
    <w:rsid w:val="008748FD"/>
    <w:rsid w:val="00874CC8"/>
    <w:rsid w:val="0087508E"/>
    <w:rsid w:val="00875766"/>
    <w:rsid w:val="008757A5"/>
    <w:rsid w:val="008760C9"/>
    <w:rsid w:val="008765C0"/>
    <w:rsid w:val="00876958"/>
    <w:rsid w:val="00876D96"/>
    <w:rsid w:val="00876EBE"/>
    <w:rsid w:val="00880020"/>
    <w:rsid w:val="008804A4"/>
    <w:rsid w:val="00880D97"/>
    <w:rsid w:val="0088198C"/>
    <w:rsid w:val="00881E95"/>
    <w:rsid w:val="008823FE"/>
    <w:rsid w:val="00882D12"/>
    <w:rsid w:val="008833D2"/>
    <w:rsid w:val="00883414"/>
    <w:rsid w:val="008835BE"/>
    <w:rsid w:val="00883A21"/>
    <w:rsid w:val="00883A4E"/>
    <w:rsid w:val="00884353"/>
    <w:rsid w:val="008844A6"/>
    <w:rsid w:val="00884831"/>
    <w:rsid w:val="00884ADC"/>
    <w:rsid w:val="00884BA8"/>
    <w:rsid w:val="00885F6D"/>
    <w:rsid w:val="0088662B"/>
    <w:rsid w:val="00886817"/>
    <w:rsid w:val="00886E6D"/>
    <w:rsid w:val="0088709F"/>
    <w:rsid w:val="0088754C"/>
    <w:rsid w:val="00887DB3"/>
    <w:rsid w:val="008902C1"/>
    <w:rsid w:val="008908AB"/>
    <w:rsid w:val="008909F7"/>
    <w:rsid w:val="0089103B"/>
    <w:rsid w:val="008912D7"/>
    <w:rsid w:val="00891989"/>
    <w:rsid w:val="00891C07"/>
    <w:rsid w:val="00891CD7"/>
    <w:rsid w:val="00891F5C"/>
    <w:rsid w:val="00891F7C"/>
    <w:rsid w:val="0089218F"/>
    <w:rsid w:val="0089224F"/>
    <w:rsid w:val="008924FD"/>
    <w:rsid w:val="008925B9"/>
    <w:rsid w:val="00892B48"/>
    <w:rsid w:val="00892D5A"/>
    <w:rsid w:val="00892EFB"/>
    <w:rsid w:val="00894528"/>
    <w:rsid w:val="00894A53"/>
    <w:rsid w:val="00894BBA"/>
    <w:rsid w:val="00895623"/>
    <w:rsid w:val="00896283"/>
    <w:rsid w:val="0089634F"/>
    <w:rsid w:val="008965D7"/>
    <w:rsid w:val="00896CC2"/>
    <w:rsid w:val="00897193"/>
    <w:rsid w:val="00897666"/>
    <w:rsid w:val="008A001C"/>
    <w:rsid w:val="008A0642"/>
    <w:rsid w:val="008A081B"/>
    <w:rsid w:val="008A161F"/>
    <w:rsid w:val="008A17ED"/>
    <w:rsid w:val="008A1C21"/>
    <w:rsid w:val="008A24F4"/>
    <w:rsid w:val="008A2C44"/>
    <w:rsid w:val="008A3034"/>
    <w:rsid w:val="008A3125"/>
    <w:rsid w:val="008A3255"/>
    <w:rsid w:val="008A38FE"/>
    <w:rsid w:val="008A3D1E"/>
    <w:rsid w:val="008A3E5F"/>
    <w:rsid w:val="008A449F"/>
    <w:rsid w:val="008A49D0"/>
    <w:rsid w:val="008A4D25"/>
    <w:rsid w:val="008A51CA"/>
    <w:rsid w:val="008A5524"/>
    <w:rsid w:val="008A57FD"/>
    <w:rsid w:val="008A618A"/>
    <w:rsid w:val="008A6269"/>
    <w:rsid w:val="008A684B"/>
    <w:rsid w:val="008A6859"/>
    <w:rsid w:val="008A6B1F"/>
    <w:rsid w:val="008A716A"/>
    <w:rsid w:val="008A7285"/>
    <w:rsid w:val="008A74E2"/>
    <w:rsid w:val="008A797F"/>
    <w:rsid w:val="008A7CC1"/>
    <w:rsid w:val="008B0125"/>
    <w:rsid w:val="008B0442"/>
    <w:rsid w:val="008B0479"/>
    <w:rsid w:val="008B0504"/>
    <w:rsid w:val="008B07CD"/>
    <w:rsid w:val="008B14DE"/>
    <w:rsid w:val="008B1767"/>
    <w:rsid w:val="008B18D0"/>
    <w:rsid w:val="008B1CC3"/>
    <w:rsid w:val="008B2370"/>
    <w:rsid w:val="008B2463"/>
    <w:rsid w:val="008B250F"/>
    <w:rsid w:val="008B2768"/>
    <w:rsid w:val="008B2C47"/>
    <w:rsid w:val="008B2E1F"/>
    <w:rsid w:val="008B32AE"/>
    <w:rsid w:val="008B3771"/>
    <w:rsid w:val="008B3BE1"/>
    <w:rsid w:val="008B483B"/>
    <w:rsid w:val="008B4854"/>
    <w:rsid w:val="008B491A"/>
    <w:rsid w:val="008B5844"/>
    <w:rsid w:val="008B6735"/>
    <w:rsid w:val="008B6F28"/>
    <w:rsid w:val="008B7057"/>
    <w:rsid w:val="008B72FA"/>
    <w:rsid w:val="008B74AF"/>
    <w:rsid w:val="008B77E1"/>
    <w:rsid w:val="008B79BB"/>
    <w:rsid w:val="008B7A00"/>
    <w:rsid w:val="008B7A77"/>
    <w:rsid w:val="008B7B2B"/>
    <w:rsid w:val="008B7DC1"/>
    <w:rsid w:val="008C0928"/>
    <w:rsid w:val="008C0EE3"/>
    <w:rsid w:val="008C2145"/>
    <w:rsid w:val="008C2976"/>
    <w:rsid w:val="008C299A"/>
    <w:rsid w:val="008C2AF1"/>
    <w:rsid w:val="008C2C52"/>
    <w:rsid w:val="008C343E"/>
    <w:rsid w:val="008C3716"/>
    <w:rsid w:val="008C37FC"/>
    <w:rsid w:val="008C38AE"/>
    <w:rsid w:val="008C3A02"/>
    <w:rsid w:val="008C44E7"/>
    <w:rsid w:val="008C494F"/>
    <w:rsid w:val="008C4E57"/>
    <w:rsid w:val="008C51AF"/>
    <w:rsid w:val="008C5C61"/>
    <w:rsid w:val="008C5F28"/>
    <w:rsid w:val="008C62C1"/>
    <w:rsid w:val="008C632E"/>
    <w:rsid w:val="008C66BB"/>
    <w:rsid w:val="008C6715"/>
    <w:rsid w:val="008C674D"/>
    <w:rsid w:val="008C6F19"/>
    <w:rsid w:val="008C72C4"/>
    <w:rsid w:val="008C7382"/>
    <w:rsid w:val="008C73E4"/>
    <w:rsid w:val="008C77CE"/>
    <w:rsid w:val="008C79AD"/>
    <w:rsid w:val="008C7D4A"/>
    <w:rsid w:val="008D0D6B"/>
    <w:rsid w:val="008D1D0A"/>
    <w:rsid w:val="008D2B29"/>
    <w:rsid w:val="008D2DE9"/>
    <w:rsid w:val="008D2FB6"/>
    <w:rsid w:val="008D31E4"/>
    <w:rsid w:val="008D333C"/>
    <w:rsid w:val="008D386C"/>
    <w:rsid w:val="008D3871"/>
    <w:rsid w:val="008D3929"/>
    <w:rsid w:val="008D45B4"/>
    <w:rsid w:val="008D4934"/>
    <w:rsid w:val="008D4BF7"/>
    <w:rsid w:val="008D5009"/>
    <w:rsid w:val="008D5643"/>
    <w:rsid w:val="008D5ADA"/>
    <w:rsid w:val="008D5B05"/>
    <w:rsid w:val="008D6223"/>
    <w:rsid w:val="008D6D97"/>
    <w:rsid w:val="008D6E56"/>
    <w:rsid w:val="008D73A3"/>
    <w:rsid w:val="008D7D88"/>
    <w:rsid w:val="008E0166"/>
    <w:rsid w:val="008E1E5B"/>
    <w:rsid w:val="008E1FB5"/>
    <w:rsid w:val="008E2042"/>
    <w:rsid w:val="008E220D"/>
    <w:rsid w:val="008E27EA"/>
    <w:rsid w:val="008E28DE"/>
    <w:rsid w:val="008E2A55"/>
    <w:rsid w:val="008E3062"/>
    <w:rsid w:val="008E32CF"/>
    <w:rsid w:val="008E3709"/>
    <w:rsid w:val="008E3BE0"/>
    <w:rsid w:val="008E3C66"/>
    <w:rsid w:val="008E3FDC"/>
    <w:rsid w:val="008E42FD"/>
    <w:rsid w:val="008E4373"/>
    <w:rsid w:val="008E45AF"/>
    <w:rsid w:val="008E477E"/>
    <w:rsid w:val="008E4A7B"/>
    <w:rsid w:val="008E4D5A"/>
    <w:rsid w:val="008E52A7"/>
    <w:rsid w:val="008E54EE"/>
    <w:rsid w:val="008E56D5"/>
    <w:rsid w:val="008E584D"/>
    <w:rsid w:val="008E5D23"/>
    <w:rsid w:val="008E60E4"/>
    <w:rsid w:val="008E63E3"/>
    <w:rsid w:val="008E64D2"/>
    <w:rsid w:val="008E698C"/>
    <w:rsid w:val="008E7180"/>
    <w:rsid w:val="008E7181"/>
    <w:rsid w:val="008E7AB9"/>
    <w:rsid w:val="008F008C"/>
    <w:rsid w:val="008F02BE"/>
    <w:rsid w:val="008F034A"/>
    <w:rsid w:val="008F0FB8"/>
    <w:rsid w:val="008F131C"/>
    <w:rsid w:val="008F1427"/>
    <w:rsid w:val="008F1923"/>
    <w:rsid w:val="008F27F6"/>
    <w:rsid w:val="008F2B4E"/>
    <w:rsid w:val="008F2D35"/>
    <w:rsid w:val="008F3259"/>
    <w:rsid w:val="008F3591"/>
    <w:rsid w:val="008F40CF"/>
    <w:rsid w:val="008F4142"/>
    <w:rsid w:val="008F427C"/>
    <w:rsid w:val="008F44AB"/>
    <w:rsid w:val="008F46FF"/>
    <w:rsid w:val="008F49C7"/>
    <w:rsid w:val="008F5658"/>
    <w:rsid w:val="008F5C3B"/>
    <w:rsid w:val="008F5EBA"/>
    <w:rsid w:val="008F5EFC"/>
    <w:rsid w:val="008F7996"/>
    <w:rsid w:val="008F7B08"/>
    <w:rsid w:val="0090017F"/>
    <w:rsid w:val="00900927"/>
    <w:rsid w:val="0090099B"/>
    <w:rsid w:val="00900A23"/>
    <w:rsid w:val="00900E54"/>
    <w:rsid w:val="00901807"/>
    <w:rsid w:val="00901F3A"/>
    <w:rsid w:val="00902AC6"/>
    <w:rsid w:val="00902CF9"/>
    <w:rsid w:val="00902CFB"/>
    <w:rsid w:val="00902E61"/>
    <w:rsid w:val="0090310D"/>
    <w:rsid w:val="00903297"/>
    <w:rsid w:val="0090398E"/>
    <w:rsid w:val="00904101"/>
    <w:rsid w:val="009043EB"/>
    <w:rsid w:val="00904697"/>
    <w:rsid w:val="009048CB"/>
    <w:rsid w:val="00904A88"/>
    <w:rsid w:val="00904C41"/>
    <w:rsid w:val="00904F67"/>
    <w:rsid w:val="00904FE8"/>
    <w:rsid w:val="0090528C"/>
    <w:rsid w:val="009055EE"/>
    <w:rsid w:val="0090588F"/>
    <w:rsid w:val="00905943"/>
    <w:rsid w:val="009062B5"/>
    <w:rsid w:val="00906786"/>
    <w:rsid w:val="00907009"/>
    <w:rsid w:val="00907389"/>
    <w:rsid w:val="009077EC"/>
    <w:rsid w:val="00907ECC"/>
    <w:rsid w:val="00910556"/>
    <w:rsid w:val="00910912"/>
    <w:rsid w:val="00910BF5"/>
    <w:rsid w:val="009114B8"/>
    <w:rsid w:val="00911575"/>
    <w:rsid w:val="00911C0E"/>
    <w:rsid w:val="0091202B"/>
    <w:rsid w:val="0091213B"/>
    <w:rsid w:val="00912795"/>
    <w:rsid w:val="00912A05"/>
    <w:rsid w:val="0091302B"/>
    <w:rsid w:val="009134BB"/>
    <w:rsid w:val="00913E47"/>
    <w:rsid w:val="009143FB"/>
    <w:rsid w:val="0091502A"/>
    <w:rsid w:val="009153C9"/>
    <w:rsid w:val="00915C1A"/>
    <w:rsid w:val="00915C97"/>
    <w:rsid w:val="00915F00"/>
    <w:rsid w:val="009161DC"/>
    <w:rsid w:val="00916FF8"/>
    <w:rsid w:val="00917219"/>
    <w:rsid w:val="00917600"/>
    <w:rsid w:val="00917649"/>
    <w:rsid w:val="00917745"/>
    <w:rsid w:val="00917C83"/>
    <w:rsid w:val="009201BD"/>
    <w:rsid w:val="00920258"/>
    <w:rsid w:val="00920E84"/>
    <w:rsid w:val="00920FD3"/>
    <w:rsid w:val="00921325"/>
    <w:rsid w:val="00921483"/>
    <w:rsid w:val="009216AE"/>
    <w:rsid w:val="009216E8"/>
    <w:rsid w:val="009218FA"/>
    <w:rsid w:val="00921CC9"/>
    <w:rsid w:val="00921F20"/>
    <w:rsid w:val="009225B3"/>
    <w:rsid w:val="0092279F"/>
    <w:rsid w:val="00922C05"/>
    <w:rsid w:val="00922E42"/>
    <w:rsid w:val="00923270"/>
    <w:rsid w:val="009233C4"/>
    <w:rsid w:val="00923998"/>
    <w:rsid w:val="009239ED"/>
    <w:rsid w:val="00923AE6"/>
    <w:rsid w:val="00923D25"/>
    <w:rsid w:val="00924430"/>
    <w:rsid w:val="009244B4"/>
    <w:rsid w:val="00924839"/>
    <w:rsid w:val="009249B0"/>
    <w:rsid w:val="00924D4B"/>
    <w:rsid w:val="00924E8E"/>
    <w:rsid w:val="00925965"/>
    <w:rsid w:val="00925E52"/>
    <w:rsid w:val="00926C6B"/>
    <w:rsid w:val="0092712D"/>
    <w:rsid w:val="009271C9"/>
    <w:rsid w:val="009272A8"/>
    <w:rsid w:val="00927FDD"/>
    <w:rsid w:val="009300BC"/>
    <w:rsid w:val="00930377"/>
    <w:rsid w:val="009304EE"/>
    <w:rsid w:val="00930E32"/>
    <w:rsid w:val="00930F87"/>
    <w:rsid w:val="0093175A"/>
    <w:rsid w:val="009318CA"/>
    <w:rsid w:val="00931B14"/>
    <w:rsid w:val="00932030"/>
    <w:rsid w:val="0093223E"/>
    <w:rsid w:val="0093231B"/>
    <w:rsid w:val="009325C1"/>
    <w:rsid w:val="009326C1"/>
    <w:rsid w:val="009331BE"/>
    <w:rsid w:val="00933239"/>
    <w:rsid w:val="0093372D"/>
    <w:rsid w:val="00933BEE"/>
    <w:rsid w:val="00934516"/>
    <w:rsid w:val="00934DD0"/>
    <w:rsid w:val="00935833"/>
    <w:rsid w:val="00935C33"/>
    <w:rsid w:val="00935C77"/>
    <w:rsid w:val="00935E58"/>
    <w:rsid w:val="00935F6A"/>
    <w:rsid w:val="009362D4"/>
    <w:rsid w:val="009364F0"/>
    <w:rsid w:val="009369BC"/>
    <w:rsid w:val="00936ABF"/>
    <w:rsid w:val="00936C51"/>
    <w:rsid w:val="00936DAC"/>
    <w:rsid w:val="009376BC"/>
    <w:rsid w:val="009376D5"/>
    <w:rsid w:val="00937939"/>
    <w:rsid w:val="009401CB"/>
    <w:rsid w:val="0094046A"/>
    <w:rsid w:val="00940947"/>
    <w:rsid w:val="00941002"/>
    <w:rsid w:val="0094110F"/>
    <w:rsid w:val="00941DA9"/>
    <w:rsid w:val="00941DCB"/>
    <w:rsid w:val="00941DCC"/>
    <w:rsid w:val="00942AB6"/>
    <w:rsid w:val="00942BC9"/>
    <w:rsid w:val="00942C1D"/>
    <w:rsid w:val="009434E7"/>
    <w:rsid w:val="00943552"/>
    <w:rsid w:val="0094360D"/>
    <w:rsid w:val="00943CD1"/>
    <w:rsid w:val="00943E2B"/>
    <w:rsid w:val="00943E64"/>
    <w:rsid w:val="009440DE"/>
    <w:rsid w:val="00944484"/>
    <w:rsid w:val="00944504"/>
    <w:rsid w:val="009445C2"/>
    <w:rsid w:val="009449A8"/>
    <w:rsid w:val="00946049"/>
    <w:rsid w:val="00946BA9"/>
    <w:rsid w:val="00946CA8"/>
    <w:rsid w:val="00946F80"/>
    <w:rsid w:val="0094721A"/>
    <w:rsid w:val="009501DD"/>
    <w:rsid w:val="00950359"/>
    <w:rsid w:val="0095042F"/>
    <w:rsid w:val="00950587"/>
    <w:rsid w:val="00950868"/>
    <w:rsid w:val="00951080"/>
    <w:rsid w:val="009511ED"/>
    <w:rsid w:val="00951223"/>
    <w:rsid w:val="009512F9"/>
    <w:rsid w:val="0095135B"/>
    <w:rsid w:val="00951FE8"/>
    <w:rsid w:val="0095215D"/>
    <w:rsid w:val="009523B5"/>
    <w:rsid w:val="009523C9"/>
    <w:rsid w:val="00952592"/>
    <w:rsid w:val="009528C8"/>
    <w:rsid w:val="009529E7"/>
    <w:rsid w:val="00952AFF"/>
    <w:rsid w:val="009538F9"/>
    <w:rsid w:val="00953D66"/>
    <w:rsid w:val="00953F85"/>
    <w:rsid w:val="00954A70"/>
    <w:rsid w:val="00954D8D"/>
    <w:rsid w:val="0095513E"/>
    <w:rsid w:val="009555BF"/>
    <w:rsid w:val="009557C1"/>
    <w:rsid w:val="009561CB"/>
    <w:rsid w:val="0095645E"/>
    <w:rsid w:val="00956835"/>
    <w:rsid w:val="0095748F"/>
    <w:rsid w:val="009575A6"/>
    <w:rsid w:val="009576D7"/>
    <w:rsid w:val="00957EBB"/>
    <w:rsid w:val="0096038F"/>
    <w:rsid w:val="009609F6"/>
    <w:rsid w:val="00960E94"/>
    <w:rsid w:val="0096119D"/>
    <w:rsid w:val="009611D8"/>
    <w:rsid w:val="009613C9"/>
    <w:rsid w:val="00961A85"/>
    <w:rsid w:val="00961CF8"/>
    <w:rsid w:val="00961DFD"/>
    <w:rsid w:val="00962742"/>
    <w:rsid w:val="0096274B"/>
    <w:rsid w:val="00962C5D"/>
    <w:rsid w:val="00962D8E"/>
    <w:rsid w:val="0096343A"/>
    <w:rsid w:val="0096418F"/>
    <w:rsid w:val="009644A7"/>
    <w:rsid w:val="00964598"/>
    <w:rsid w:val="00965486"/>
    <w:rsid w:val="009659FF"/>
    <w:rsid w:val="009660D3"/>
    <w:rsid w:val="00966650"/>
    <w:rsid w:val="009666E9"/>
    <w:rsid w:val="009668B2"/>
    <w:rsid w:val="00966CEB"/>
    <w:rsid w:val="00967311"/>
    <w:rsid w:val="0096741C"/>
    <w:rsid w:val="0096746A"/>
    <w:rsid w:val="009674F9"/>
    <w:rsid w:val="00967548"/>
    <w:rsid w:val="009679D1"/>
    <w:rsid w:val="00967AA2"/>
    <w:rsid w:val="00967F11"/>
    <w:rsid w:val="009702D8"/>
    <w:rsid w:val="00970332"/>
    <w:rsid w:val="00970475"/>
    <w:rsid w:val="0097059D"/>
    <w:rsid w:val="00970A6E"/>
    <w:rsid w:val="00970E87"/>
    <w:rsid w:val="00971999"/>
    <w:rsid w:val="00971B38"/>
    <w:rsid w:val="00971E59"/>
    <w:rsid w:val="00972134"/>
    <w:rsid w:val="00972A0D"/>
    <w:rsid w:val="00973017"/>
    <w:rsid w:val="00973208"/>
    <w:rsid w:val="00973642"/>
    <w:rsid w:val="00973B10"/>
    <w:rsid w:val="00974112"/>
    <w:rsid w:val="00974646"/>
    <w:rsid w:val="009751F9"/>
    <w:rsid w:val="009754FA"/>
    <w:rsid w:val="00975826"/>
    <w:rsid w:val="0097641D"/>
    <w:rsid w:val="0097691B"/>
    <w:rsid w:val="00976DE4"/>
    <w:rsid w:val="00976F29"/>
    <w:rsid w:val="00977024"/>
    <w:rsid w:val="00977363"/>
    <w:rsid w:val="009773CC"/>
    <w:rsid w:val="00977ED0"/>
    <w:rsid w:val="00977F40"/>
    <w:rsid w:val="00981184"/>
    <w:rsid w:val="00981309"/>
    <w:rsid w:val="009813DA"/>
    <w:rsid w:val="00981501"/>
    <w:rsid w:val="00981581"/>
    <w:rsid w:val="00981624"/>
    <w:rsid w:val="00981EB1"/>
    <w:rsid w:val="00981F36"/>
    <w:rsid w:val="0098214B"/>
    <w:rsid w:val="00982461"/>
    <w:rsid w:val="00982F97"/>
    <w:rsid w:val="009832A8"/>
    <w:rsid w:val="0098354B"/>
    <w:rsid w:val="009839FF"/>
    <w:rsid w:val="00983E30"/>
    <w:rsid w:val="0098414A"/>
    <w:rsid w:val="00984264"/>
    <w:rsid w:val="009848DF"/>
    <w:rsid w:val="00985021"/>
    <w:rsid w:val="00985202"/>
    <w:rsid w:val="00985257"/>
    <w:rsid w:val="009852FA"/>
    <w:rsid w:val="009853E7"/>
    <w:rsid w:val="00985524"/>
    <w:rsid w:val="0098598A"/>
    <w:rsid w:val="00985D9A"/>
    <w:rsid w:val="00985E24"/>
    <w:rsid w:val="00985ECB"/>
    <w:rsid w:val="00985FCB"/>
    <w:rsid w:val="0098674D"/>
    <w:rsid w:val="00986761"/>
    <w:rsid w:val="00986F18"/>
    <w:rsid w:val="0098741A"/>
    <w:rsid w:val="0098769C"/>
    <w:rsid w:val="00987AC7"/>
    <w:rsid w:val="00987B51"/>
    <w:rsid w:val="00987C87"/>
    <w:rsid w:val="00990123"/>
    <w:rsid w:val="00990384"/>
    <w:rsid w:val="00990459"/>
    <w:rsid w:val="00990500"/>
    <w:rsid w:val="009908A4"/>
    <w:rsid w:val="009908AC"/>
    <w:rsid w:val="009908FE"/>
    <w:rsid w:val="00990C39"/>
    <w:rsid w:val="00990D38"/>
    <w:rsid w:val="00991069"/>
    <w:rsid w:val="0099106C"/>
    <w:rsid w:val="009910DA"/>
    <w:rsid w:val="00991199"/>
    <w:rsid w:val="00991521"/>
    <w:rsid w:val="0099167E"/>
    <w:rsid w:val="00991A8E"/>
    <w:rsid w:val="00991AF7"/>
    <w:rsid w:val="00991F32"/>
    <w:rsid w:val="009922AD"/>
    <w:rsid w:val="00992A04"/>
    <w:rsid w:val="00992FD6"/>
    <w:rsid w:val="009930BA"/>
    <w:rsid w:val="00993C19"/>
    <w:rsid w:val="009943A8"/>
    <w:rsid w:val="009947E4"/>
    <w:rsid w:val="009948B2"/>
    <w:rsid w:val="00994D57"/>
    <w:rsid w:val="00994E59"/>
    <w:rsid w:val="00994E9F"/>
    <w:rsid w:val="009950B3"/>
    <w:rsid w:val="00995324"/>
    <w:rsid w:val="0099573B"/>
    <w:rsid w:val="00995F4E"/>
    <w:rsid w:val="00996895"/>
    <w:rsid w:val="00996BCC"/>
    <w:rsid w:val="00996F97"/>
    <w:rsid w:val="00997165"/>
    <w:rsid w:val="0099735F"/>
    <w:rsid w:val="00997837"/>
    <w:rsid w:val="00997E8D"/>
    <w:rsid w:val="009A0027"/>
    <w:rsid w:val="009A0534"/>
    <w:rsid w:val="009A06D2"/>
    <w:rsid w:val="009A0E69"/>
    <w:rsid w:val="009A16C4"/>
    <w:rsid w:val="009A1DFF"/>
    <w:rsid w:val="009A202E"/>
    <w:rsid w:val="009A2494"/>
    <w:rsid w:val="009A2524"/>
    <w:rsid w:val="009A2DCF"/>
    <w:rsid w:val="009A3489"/>
    <w:rsid w:val="009A369F"/>
    <w:rsid w:val="009A37CA"/>
    <w:rsid w:val="009A3AD8"/>
    <w:rsid w:val="009A40BE"/>
    <w:rsid w:val="009A41BD"/>
    <w:rsid w:val="009A41CC"/>
    <w:rsid w:val="009A4B5D"/>
    <w:rsid w:val="009A4EA9"/>
    <w:rsid w:val="009A5C9F"/>
    <w:rsid w:val="009A5DA9"/>
    <w:rsid w:val="009A5DD4"/>
    <w:rsid w:val="009A5F83"/>
    <w:rsid w:val="009A6779"/>
    <w:rsid w:val="009A698E"/>
    <w:rsid w:val="009A6C46"/>
    <w:rsid w:val="009A7BE7"/>
    <w:rsid w:val="009A7FEB"/>
    <w:rsid w:val="009B0314"/>
    <w:rsid w:val="009B088F"/>
    <w:rsid w:val="009B0C8C"/>
    <w:rsid w:val="009B0DD6"/>
    <w:rsid w:val="009B0F4F"/>
    <w:rsid w:val="009B1C83"/>
    <w:rsid w:val="009B20A8"/>
    <w:rsid w:val="009B21DB"/>
    <w:rsid w:val="009B222D"/>
    <w:rsid w:val="009B25BE"/>
    <w:rsid w:val="009B2621"/>
    <w:rsid w:val="009B2667"/>
    <w:rsid w:val="009B27C3"/>
    <w:rsid w:val="009B2D68"/>
    <w:rsid w:val="009B2E5E"/>
    <w:rsid w:val="009B3751"/>
    <w:rsid w:val="009B393D"/>
    <w:rsid w:val="009B3C14"/>
    <w:rsid w:val="009B3D78"/>
    <w:rsid w:val="009B425A"/>
    <w:rsid w:val="009B4D09"/>
    <w:rsid w:val="009B5718"/>
    <w:rsid w:val="009B5B5A"/>
    <w:rsid w:val="009B6057"/>
    <w:rsid w:val="009B61AA"/>
    <w:rsid w:val="009B6502"/>
    <w:rsid w:val="009B6C58"/>
    <w:rsid w:val="009B7361"/>
    <w:rsid w:val="009B75B6"/>
    <w:rsid w:val="009C00E0"/>
    <w:rsid w:val="009C02F3"/>
    <w:rsid w:val="009C0379"/>
    <w:rsid w:val="009C03E7"/>
    <w:rsid w:val="009C06E1"/>
    <w:rsid w:val="009C0E76"/>
    <w:rsid w:val="009C0FF0"/>
    <w:rsid w:val="009C1082"/>
    <w:rsid w:val="009C10F0"/>
    <w:rsid w:val="009C1685"/>
    <w:rsid w:val="009C1ABB"/>
    <w:rsid w:val="009C1E15"/>
    <w:rsid w:val="009C2431"/>
    <w:rsid w:val="009C3375"/>
    <w:rsid w:val="009C33C3"/>
    <w:rsid w:val="009C3793"/>
    <w:rsid w:val="009C40B2"/>
    <w:rsid w:val="009C4153"/>
    <w:rsid w:val="009C43F4"/>
    <w:rsid w:val="009C4476"/>
    <w:rsid w:val="009C47F3"/>
    <w:rsid w:val="009C50B2"/>
    <w:rsid w:val="009C5511"/>
    <w:rsid w:val="009C55BD"/>
    <w:rsid w:val="009C5A5E"/>
    <w:rsid w:val="009C5BD7"/>
    <w:rsid w:val="009C6160"/>
    <w:rsid w:val="009C6791"/>
    <w:rsid w:val="009C6BD1"/>
    <w:rsid w:val="009C6FF8"/>
    <w:rsid w:val="009C72D3"/>
    <w:rsid w:val="009C76FA"/>
    <w:rsid w:val="009C7C91"/>
    <w:rsid w:val="009D0032"/>
    <w:rsid w:val="009D0C20"/>
    <w:rsid w:val="009D1510"/>
    <w:rsid w:val="009D184E"/>
    <w:rsid w:val="009D1999"/>
    <w:rsid w:val="009D21DD"/>
    <w:rsid w:val="009D22FE"/>
    <w:rsid w:val="009D2475"/>
    <w:rsid w:val="009D28C9"/>
    <w:rsid w:val="009D2DAD"/>
    <w:rsid w:val="009D38F9"/>
    <w:rsid w:val="009D3E90"/>
    <w:rsid w:val="009D449D"/>
    <w:rsid w:val="009D4F4B"/>
    <w:rsid w:val="009D4F63"/>
    <w:rsid w:val="009D4FBC"/>
    <w:rsid w:val="009D5017"/>
    <w:rsid w:val="009D510B"/>
    <w:rsid w:val="009D5304"/>
    <w:rsid w:val="009D5B41"/>
    <w:rsid w:val="009D641D"/>
    <w:rsid w:val="009D647D"/>
    <w:rsid w:val="009D66C1"/>
    <w:rsid w:val="009D6834"/>
    <w:rsid w:val="009D6A6D"/>
    <w:rsid w:val="009D6FEC"/>
    <w:rsid w:val="009D72CE"/>
    <w:rsid w:val="009D7BB5"/>
    <w:rsid w:val="009D7CF8"/>
    <w:rsid w:val="009E0DA2"/>
    <w:rsid w:val="009E1335"/>
    <w:rsid w:val="009E13C6"/>
    <w:rsid w:val="009E14FE"/>
    <w:rsid w:val="009E16C1"/>
    <w:rsid w:val="009E19F9"/>
    <w:rsid w:val="009E2865"/>
    <w:rsid w:val="009E29C1"/>
    <w:rsid w:val="009E318A"/>
    <w:rsid w:val="009E32DF"/>
    <w:rsid w:val="009E36B7"/>
    <w:rsid w:val="009E3FE4"/>
    <w:rsid w:val="009E42E7"/>
    <w:rsid w:val="009E4882"/>
    <w:rsid w:val="009E4C64"/>
    <w:rsid w:val="009E54FF"/>
    <w:rsid w:val="009E5B1D"/>
    <w:rsid w:val="009E6627"/>
    <w:rsid w:val="009E6729"/>
    <w:rsid w:val="009E6A90"/>
    <w:rsid w:val="009E6B9D"/>
    <w:rsid w:val="009E7015"/>
    <w:rsid w:val="009E7096"/>
    <w:rsid w:val="009E7FF7"/>
    <w:rsid w:val="009F056B"/>
    <w:rsid w:val="009F086F"/>
    <w:rsid w:val="009F0ABC"/>
    <w:rsid w:val="009F12C0"/>
    <w:rsid w:val="009F136F"/>
    <w:rsid w:val="009F14A9"/>
    <w:rsid w:val="009F159D"/>
    <w:rsid w:val="009F166D"/>
    <w:rsid w:val="009F18A6"/>
    <w:rsid w:val="009F1AC7"/>
    <w:rsid w:val="009F1AE8"/>
    <w:rsid w:val="009F1C79"/>
    <w:rsid w:val="009F1DF1"/>
    <w:rsid w:val="009F1ED9"/>
    <w:rsid w:val="009F23D7"/>
    <w:rsid w:val="009F29B3"/>
    <w:rsid w:val="009F30EE"/>
    <w:rsid w:val="009F34DA"/>
    <w:rsid w:val="009F3DB9"/>
    <w:rsid w:val="009F4759"/>
    <w:rsid w:val="009F4820"/>
    <w:rsid w:val="009F4FB1"/>
    <w:rsid w:val="009F514C"/>
    <w:rsid w:val="009F57AD"/>
    <w:rsid w:val="009F5DB9"/>
    <w:rsid w:val="009F5E55"/>
    <w:rsid w:val="009F5F33"/>
    <w:rsid w:val="009F621F"/>
    <w:rsid w:val="009F692F"/>
    <w:rsid w:val="009F757A"/>
    <w:rsid w:val="009F7C5E"/>
    <w:rsid w:val="00A00055"/>
    <w:rsid w:val="00A00554"/>
    <w:rsid w:val="00A00A33"/>
    <w:rsid w:val="00A01502"/>
    <w:rsid w:val="00A01CD1"/>
    <w:rsid w:val="00A01EC0"/>
    <w:rsid w:val="00A01F55"/>
    <w:rsid w:val="00A022C4"/>
    <w:rsid w:val="00A026D0"/>
    <w:rsid w:val="00A02D26"/>
    <w:rsid w:val="00A02F0F"/>
    <w:rsid w:val="00A030EC"/>
    <w:rsid w:val="00A0395C"/>
    <w:rsid w:val="00A03E9B"/>
    <w:rsid w:val="00A03ECF"/>
    <w:rsid w:val="00A0418F"/>
    <w:rsid w:val="00A048E8"/>
    <w:rsid w:val="00A04B2C"/>
    <w:rsid w:val="00A0532C"/>
    <w:rsid w:val="00A0577B"/>
    <w:rsid w:val="00A06454"/>
    <w:rsid w:val="00A064D3"/>
    <w:rsid w:val="00A067C1"/>
    <w:rsid w:val="00A067C2"/>
    <w:rsid w:val="00A06A7E"/>
    <w:rsid w:val="00A06A93"/>
    <w:rsid w:val="00A06D2B"/>
    <w:rsid w:val="00A07BF1"/>
    <w:rsid w:val="00A1031F"/>
    <w:rsid w:val="00A1074D"/>
    <w:rsid w:val="00A11019"/>
    <w:rsid w:val="00A116B9"/>
    <w:rsid w:val="00A11E99"/>
    <w:rsid w:val="00A12F3D"/>
    <w:rsid w:val="00A12F5C"/>
    <w:rsid w:val="00A1397D"/>
    <w:rsid w:val="00A13E8A"/>
    <w:rsid w:val="00A141F4"/>
    <w:rsid w:val="00A143A1"/>
    <w:rsid w:val="00A14618"/>
    <w:rsid w:val="00A15051"/>
    <w:rsid w:val="00A15609"/>
    <w:rsid w:val="00A15755"/>
    <w:rsid w:val="00A16121"/>
    <w:rsid w:val="00A16218"/>
    <w:rsid w:val="00A163A0"/>
    <w:rsid w:val="00A16A5D"/>
    <w:rsid w:val="00A16D4A"/>
    <w:rsid w:val="00A17635"/>
    <w:rsid w:val="00A17CE4"/>
    <w:rsid w:val="00A2029C"/>
    <w:rsid w:val="00A20631"/>
    <w:rsid w:val="00A20AFD"/>
    <w:rsid w:val="00A20B15"/>
    <w:rsid w:val="00A20B46"/>
    <w:rsid w:val="00A20E73"/>
    <w:rsid w:val="00A21572"/>
    <w:rsid w:val="00A21C26"/>
    <w:rsid w:val="00A22090"/>
    <w:rsid w:val="00A22774"/>
    <w:rsid w:val="00A22AD2"/>
    <w:rsid w:val="00A22C44"/>
    <w:rsid w:val="00A2362D"/>
    <w:rsid w:val="00A24017"/>
    <w:rsid w:val="00A24C0B"/>
    <w:rsid w:val="00A24D4B"/>
    <w:rsid w:val="00A24FC6"/>
    <w:rsid w:val="00A251E9"/>
    <w:rsid w:val="00A2535C"/>
    <w:rsid w:val="00A253EC"/>
    <w:rsid w:val="00A2553B"/>
    <w:rsid w:val="00A257B0"/>
    <w:rsid w:val="00A25E3E"/>
    <w:rsid w:val="00A25FE0"/>
    <w:rsid w:val="00A26240"/>
    <w:rsid w:val="00A26A6B"/>
    <w:rsid w:val="00A26AB6"/>
    <w:rsid w:val="00A2714C"/>
    <w:rsid w:val="00A2771D"/>
    <w:rsid w:val="00A27BC3"/>
    <w:rsid w:val="00A27DAA"/>
    <w:rsid w:val="00A27ED7"/>
    <w:rsid w:val="00A3002B"/>
    <w:rsid w:val="00A30164"/>
    <w:rsid w:val="00A303CE"/>
    <w:rsid w:val="00A3049F"/>
    <w:rsid w:val="00A304E3"/>
    <w:rsid w:val="00A3067D"/>
    <w:rsid w:val="00A30FCF"/>
    <w:rsid w:val="00A31802"/>
    <w:rsid w:val="00A31971"/>
    <w:rsid w:val="00A31A1B"/>
    <w:rsid w:val="00A320B9"/>
    <w:rsid w:val="00A32592"/>
    <w:rsid w:val="00A3287A"/>
    <w:rsid w:val="00A32ECD"/>
    <w:rsid w:val="00A32F96"/>
    <w:rsid w:val="00A33369"/>
    <w:rsid w:val="00A33731"/>
    <w:rsid w:val="00A33CE0"/>
    <w:rsid w:val="00A34179"/>
    <w:rsid w:val="00A3417B"/>
    <w:rsid w:val="00A347C3"/>
    <w:rsid w:val="00A35076"/>
    <w:rsid w:val="00A35C6E"/>
    <w:rsid w:val="00A35E1E"/>
    <w:rsid w:val="00A35EC2"/>
    <w:rsid w:val="00A36002"/>
    <w:rsid w:val="00A36191"/>
    <w:rsid w:val="00A36581"/>
    <w:rsid w:val="00A3661C"/>
    <w:rsid w:val="00A367AF"/>
    <w:rsid w:val="00A3694B"/>
    <w:rsid w:val="00A369E8"/>
    <w:rsid w:val="00A36A29"/>
    <w:rsid w:val="00A36AEE"/>
    <w:rsid w:val="00A36B24"/>
    <w:rsid w:val="00A37436"/>
    <w:rsid w:val="00A37A1B"/>
    <w:rsid w:val="00A37DB1"/>
    <w:rsid w:val="00A37FF1"/>
    <w:rsid w:val="00A40245"/>
    <w:rsid w:val="00A40587"/>
    <w:rsid w:val="00A409A1"/>
    <w:rsid w:val="00A40A99"/>
    <w:rsid w:val="00A40B71"/>
    <w:rsid w:val="00A40BC5"/>
    <w:rsid w:val="00A40D8A"/>
    <w:rsid w:val="00A411CC"/>
    <w:rsid w:val="00A4131C"/>
    <w:rsid w:val="00A414BB"/>
    <w:rsid w:val="00A41A7E"/>
    <w:rsid w:val="00A42290"/>
    <w:rsid w:val="00A426F5"/>
    <w:rsid w:val="00A4299C"/>
    <w:rsid w:val="00A42FD7"/>
    <w:rsid w:val="00A43525"/>
    <w:rsid w:val="00A4361C"/>
    <w:rsid w:val="00A43CC6"/>
    <w:rsid w:val="00A43FF6"/>
    <w:rsid w:val="00A4435F"/>
    <w:rsid w:val="00A4464E"/>
    <w:rsid w:val="00A44ED3"/>
    <w:rsid w:val="00A453ED"/>
    <w:rsid w:val="00A45509"/>
    <w:rsid w:val="00A45A37"/>
    <w:rsid w:val="00A45AB3"/>
    <w:rsid w:val="00A45C12"/>
    <w:rsid w:val="00A45F10"/>
    <w:rsid w:val="00A45F7F"/>
    <w:rsid w:val="00A461B7"/>
    <w:rsid w:val="00A46534"/>
    <w:rsid w:val="00A46645"/>
    <w:rsid w:val="00A4664C"/>
    <w:rsid w:val="00A46D45"/>
    <w:rsid w:val="00A46E32"/>
    <w:rsid w:val="00A46EDB"/>
    <w:rsid w:val="00A46F6F"/>
    <w:rsid w:val="00A472EB"/>
    <w:rsid w:val="00A477A7"/>
    <w:rsid w:val="00A47B35"/>
    <w:rsid w:val="00A47C46"/>
    <w:rsid w:val="00A500BE"/>
    <w:rsid w:val="00A500D6"/>
    <w:rsid w:val="00A50198"/>
    <w:rsid w:val="00A5029C"/>
    <w:rsid w:val="00A50411"/>
    <w:rsid w:val="00A5141D"/>
    <w:rsid w:val="00A51662"/>
    <w:rsid w:val="00A5167F"/>
    <w:rsid w:val="00A51A02"/>
    <w:rsid w:val="00A51DAD"/>
    <w:rsid w:val="00A524D2"/>
    <w:rsid w:val="00A5283D"/>
    <w:rsid w:val="00A52F91"/>
    <w:rsid w:val="00A52FFB"/>
    <w:rsid w:val="00A54348"/>
    <w:rsid w:val="00A5438D"/>
    <w:rsid w:val="00A54405"/>
    <w:rsid w:val="00A545E2"/>
    <w:rsid w:val="00A54687"/>
    <w:rsid w:val="00A54A94"/>
    <w:rsid w:val="00A56019"/>
    <w:rsid w:val="00A5631C"/>
    <w:rsid w:val="00A5661C"/>
    <w:rsid w:val="00A566F9"/>
    <w:rsid w:val="00A56816"/>
    <w:rsid w:val="00A56A02"/>
    <w:rsid w:val="00A56AA7"/>
    <w:rsid w:val="00A576B2"/>
    <w:rsid w:val="00A5783F"/>
    <w:rsid w:val="00A57B1D"/>
    <w:rsid w:val="00A605DC"/>
    <w:rsid w:val="00A60774"/>
    <w:rsid w:val="00A607C9"/>
    <w:rsid w:val="00A60920"/>
    <w:rsid w:val="00A60B94"/>
    <w:rsid w:val="00A61271"/>
    <w:rsid w:val="00A612F4"/>
    <w:rsid w:val="00A617B7"/>
    <w:rsid w:val="00A6190D"/>
    <w:rsid w:val="00A61A64"/>
    <w:rsid w:val="00A61F53"/>
    <w:rsid w:val="00A6200A"/>
    <w:rsid w:val="00A62549"/>
    <w:rsid w:val="00A62792"/>
    <w:rsid w:val="00A634CB"/>
    <w:rsid w:val="00A6364B"/>
    <w:rsid w:val="00A6380C"/>
    <w:rsid w:val="00A63D19"/>
    <w:rsid w:val="00A63F26"/>
    <w:rsid w:val="00A64063"/>
    <w:rsid w:val="00A6410B"/>
    <w:rsid w:val="00A64133"/>
    <w:rsid w:val="00A64696"/>
    <w:rsid w:val="00A64CB7"/>
    <w:rsid w:val="00A64CD5"/>
    <w:rsid w:val="00A64E20"/>
    <w:rsid w:val="00A65001"/>
    <w:rsid w:val="00A654C9"/>
    <w:rsid w:val="00A65564"/>
    <w:rsid w:val="00A65739"/>
    <w:rsid w:val="00A66861"/>
    <w:rsid w:val="00A66F7B"/>
    <w:rsid w:val="00A6709B"/>
    <w:rsid w:val="00A67799"/>
    <w:rsid w:val="00A67B18"/>
    <w:rsid w:val="00A70084"/>
    <w:rsid w:val="00A702B9"/>
    <w:rsid w:val="00A70366"/>
    <w:rsid w:val="00A703FA"/>
    <w:rsid w:val="00A71BEF"/>
    <w:rsid w:val="00A71F8F"/>
    <w:rsid w:val="00A72170"/>
    <w:rsid w:val="00A724FD"/>
    <w:rsid w:val="00A725BD"/>
    <w:rsid w:val="00A732D1"/>
    <w:rsid w:val="00A735B3"/>
    <w:rsid w:val="00A73B53"/>
    <w:rsid w:val="00A73DBA"/>
    <w:rsid w:val="00A7413A"/>
    <w:rsid w:val="00A74151"/>
    <w:rsid w:val="00A7422F"/>
    <w:rsid w:val="00A7427C"/>
    <w:rsid w:val="00A745B6"/>
    <w:rsid w:val="00A748A2"/>
    <w:rsid w:val="00A75488"/>
    <w:rsid w:val="00A76052"/>
    <w:rsid w:val="00A761C7"/>
    <w:rsid w:val="00A76659"/>
    <w:rsid w:val="00A76D1B"/>
    <w:rsid w:val="00A7748A"/>
    <w:rsid w:val="00A778DE"/>
    <w:rsid w:val="00A77962"/>
    <w:rsid w:val="00A77C05"/>
    <w:rsid w:val="00A77F40"/>
    <w:rsid w:val="00A80079"/>
    <w:rsid w:val="00A80AED"/>
    <w:rsid w:val="00A80FC8"/>
    <w:rsid w:val="00A81038"/>
    <w:rsid w:val="00A81890"/>
    <w:rsid w:val="00A81C95"/>
    <w:rsid w:val="00A81CD6"/>
    <w:rsid w:val="00A82214"/>
    <w:rsid w:val="00A82990"/>
    <w:rsid w:val="00A82B1F"/>
    <w:rsid w:val="00A8306D"/>
    <w:rsid w:val="00A83726"/>
    <w:rsid w:val="00A83AD6"/>
    <w:rsid w:val="00A83BEE"/>
    <w:rsid w:val="00A84AAE"/>
    <w:rsid w:val="00A84B81"/>
    <w:rsid w:val="00A850F7"/>
    <w:rsid w:val="00A8566D"/>
    <w:rsid w:val="00A859ED"/>
    <w:rsid w:val="00A85DE6"/>
    <w:rsid w:val="00A85EBA"/>
    <w:rsid w:val="00A85F42"/>
    <w:rsid w:val="00A86724"/>
    <w:rsid w:val="00A87CBF"/>
    <w:rsid w:val="00A903F8"/>
    <w:rsid w:val="00A9099C"/>
    <w:rsid w:val="00A90A77"/>
    <w:rsid w:val="00A90E2E"/>
    <w:rsid w:val="00A91085"/>
    <w:rsid w:val="00A91919"/>
    <w:rsid w:val="00A91FEA"/>
    <w:rsid w:val="00A923C3"/>
    <w:rsid w:val="00A923FD"/>
    <w:rsid w:val="00A92F42"/>
    <w:rsid w:val="00A93281"/>
    <w:rsid w:val="00A9332D"/>
    <w:rsid w:val="00A9342F"/>
    <w:rsid w:val="00A9398F"/>
    <w:rsid w:val="00A93A1D"/>
    <w:rsid w:val="00A94A61"/>
    <w:rsid w:val="00A94F2A"/>
    <w:rsid w:val="00A94FBC"/>
    <w:rsid w:val="00A951BB"/>
    <w:rsid w:val="00A959DF"/>
    <w:rsid w:val="00A95BB1"/>
    <w:rsid w:val="00A95E47"/>
    <w:rsid w:val="00A95F98"/>
    <w:rsid w:val="00A96213"/>
    <w:rsid w:val="00A9634D"/>
    <w:rsid w:val="00A96685"/>
    <w:rsid w:val="00A969DA"/>
    <w:rsid w:val="00A96BEE"/>
    <w:rsid w:val="00A96E34"/>
    <w:rsid w:val="00A97097"/>
    <w:rsid w:val="00A9729D"/>
    <w:rsid w:val="00A97585"/>
    <w:rsid w:val="00A97967"/>
    <w:rsid w:val="00A97CFA"/>
    <w:rsid w:val="00AA019F"/>
    <w:rsid w:val="00AA0285"/>
    <w:rsid w:val="00AA06B5"/>
    <w:rsid w:val="00AA0F1E"/>
    <w:rsid w:val="00AA15C8"/>
    <w:rsid w:val="00AA1832"/>
    <w:rsid w:val="00AA19DC"/>
    <w:rsid w:val="00AA1F5F"/>
    <w:rsid w:val="00AA237C"/>
    <w:rsid w:val="00AA25FB"/>
    <w:rsid w:val="00AA2AE9"/>
    <w:rsid w:val="00AA2B96"/>
    <w:rsid w:val="00AA2D36"/>
    <w:rsid w:val="00AA2DE0"/>
    <w:rsid w:val="00AA30CA"/>
    <w:rsid w:val="00AA3696"/>
    <w:rsid w:val="00AA3C47"/>
    <w:rsid w:val="00AA3CE5"/>
    <w:rsid w:val="00AA3D4E"/>
    <w:rsid w:val="00AA3E5A"/>
    <w:rsid w:val="00AA4B6C"/>
    <w:rsid w:val="00AA4E59"/>
    <w:rsid w:val="00AA4F11"/>
    <w:rsid w:val="00AA5409"/>
    <w:rsid w:val="00AA54DC"/>
    <w:rsid w:val="00AA5A50"/>
    <w:rsid w:val="00AA5F5E"/>
    <w:rsid w:val="00AA626B"/>
    <w:rsid w:val="00AA69E1"/>
    <w:rsid w:val="00AA6BF6"/>
    <w:rsid w:val="00AA6C21"/>
    <w:rsid w:val="00AA6DE2"/>
    <w:rsid w:val="00AA733A"/>
    <w:rsid w:val="00AA73DE"/>
    <w:rsid w:val="00AA7ADB"/>
    <w:rsid w:val="00AA7BC0"/>
    <w:rsid w:val="00AA7EA6"/>
    <w:rsid w:val="00AB00E3"/>
    <w:rsid w:val="00AB0704"/>
    <w:rsid w:val="00AB0738"/>
    <w:rsid w:val="00AB0D7A"/>
    <w:rsid w:val="00AB0DAA"/>
    <w:rsid w:val="00AB10EE"/>
    <w:rsid w:val="00AB12EC"/>
    <w:rsid w:val="00AB1360"/>
    <w:rsid w:val="00AB1769"/>
    <w:rsid w:val="00AB199C"/>
    <w:rsid w:val="00AB214D"/>
    <w:rsid w:val="00AB25DC"/>
    <w:rsid w:val="00AB2CC7"/>
    <w:rsid w:val="00AB2D5C"/>
    <w:rsid w:val="00AB308B"/>
    <w:rsid w:val="00AB373E"/>
    <w:rsid w:val="00AB428A"/>
    <w:rsid w:val="00AB4B2D"/>
    <w:rsid w:val="00AB4B74"/>
    <w:rsid w:val="00AB50D2"/>
    <w:rsid w:val="00AB54B3"/>
    <w:rsid w:val="00AB5527"/>
    <w:rsid w:val="00AB5746"/>
    <w:rsid w:val="00AB59EA"/>
    <w:rsid w:val="00AB60F0"/>
    <w:rsid w:val="00AB64A6"/>
    <w:rsid w:val="00AB7734"/>
    <w:rsid w:val="00AB7B2B"/>
    <w:rsid w:val="00AC09D3"/>
    <w:rsid w:val="00AC11FD"/>
    <w:rsid w:val="00AC1348"/>
    <w:rsid w:val="00AC165A"/>
    <w:rsid w:val="00AC19A6"/>
    <w:rsid w:val="00AC1BD7"/>
    <w:rsid w:val="00AC1F7C"/>
    <w:rsid w:val="00AC1FB4"/>
    <w:rsid w:val="00AC26F9"/>
    <w:rsid w:val="00AC297A"/>
    <w:rsid w:val="00AC31D9"/>
    <w:rsid w:val="00AC3805"/>
    <w:rsid w:val="00AC38E1"/>
    <w:rsid w:val="00AC437D"/>
    <w:rsid w:val="00AC49EB"/>
    <w:rsid w:val="00AC4D20"/>
    <w:rsid w:val="00AC5555"/>
    <w:rsid w:val="00AC56CD"/>
    <w:rsid w:val="00AC5D7E"/>
    <w:rsid w:val="00AC61BE"/>
    <w:rsid w:val="00AC642C"/>
    <w:rsid w:val="00AC683F"/>
    <w:rsid w:val="00AC6879"/>
    <w:rsid w:val="00AC6E05"/>
    <w:rsid w:val="00AC700E"/>
    <w:rsid w:val="00AC7EC9"/>
    <w:rsid w:val="00AD00A1"/>
    <w:rsid w:val="00AD04E8"/>
    <w:rsid w:val="00AD09E0"/>
    <w:rsid w:val="00AD0AA0"/>
    <w:rsid w:val="00AD0D86"/>
    <w:rsid w:val="00AD0ED8"/>
    <w:rsid w:val="00AD1680"/>
    <w:rsid w:val="00AD220E"/>
    <w:rsid w:val="00AD2377"/>
    <w:rsid w:val="00AD271C"/>
    <w:rsid w:val="00AD2CFE"/>
    <w:rsid w:val="00AD30A6"/>
    <w:rsid w:val="00AD3FB6"/>
    <w:rsid w:val="00AD408E"/>
    <w:rsid w:val="00AD41AD"/>
    <w:rsid w:val="00AD45F2"/>
    <w:rsid w:val="00AD47AF"/>
    <w:rsid w:val="00AD494E"/>
    <w:rsid w:val="00AD4BDF"/>
    <w:rsid w:val="00AD4E32"/>
    <w:rsid w:val="00AD56A6"/>
    <w:rsid w:val="00AD5DBA"/>
    <w:rsid w:val="00AD6104"/>
    <w:rsid w:val="00AD61EC"/>
    <w:rsid w:val="00AD63C6"/>
    <w:rsid w:val="00AD664F"/>
    <w:rsid w:val="00AD6FF1"/>
    <w:rsid w:val="00AD716B"/>
    <w:rsid w:val="00AD7447"/>
    <w:rsid w:val="00AD76BD"/>
    <w:rsid w:val="00AD7756"/>
    <w:rsid w:val="00AD7A02"/>
    <w:rsid w:val="00AD7A8E"/>
    <w:rsid w:val="00AD7D1A"/>
    <w:rsid w:val="00AE04A5"/>
    <w:rsid w:val="00AE062F"/>
    <w:rsid w:val="00AE0C2D"/>
    <w:rsid w:val="00AE115A"/>
    <w:rsid w:val="00AE1464"/>
    <w:rsid w:val="00AE1D76"/>
    <w:rsid w:val="00AE20CD"/>
    <w:rsid w:val="00AE22C5"/>
    <w:rsid w:val="00AE22DC"/>
    <w:rsid w:val="00AE2353"/>
    <w:rsid w:val="00AE2794"/>
    <w:rsid w:val="00AE2A61"/>
    <w:rsid w:val="00AE3137"/>
    <w:rsid w:val="00AE3F25"/>
    <w:rsid w:val="00AE3FC6"/>
    <w:rsid w:val="00AE4359"/>
    <w:rsid w:val="00AE4447"/>
    <w:rsid w:val="00AE46CC"/>
    <w:rsid w:val="00AE4EE8"/>
    <w:rsid w:val="00AE4F70"/>
    <w:rsid w:val="00AE5070"/>
    <w:rsid w:val="00AE52D3"/>
    <w:rsid w:val="00AE5721"/>
    <w:rsid w:val="00AE58D1"/>
    <w:rsid w:val="00AE590A"/>
    <w:rsid w:val="00AE5FA8"/>
    <w:rsid w:val="00AE6D9E"/>
    <w:rsid w:val="00AE6ECB"/>
    <w:rsid w:val="00AE710B"/>
    <w:rsid w:val="00AE752D"/>
    <w:rsid w:val="00AE7A3E"/>
    <w:rsid w:val="00AF0AA0"/>
    <w:rsid w:val="00AF0AA3"/>
    <w:rsid w:val="00AF0D8C"/>
    <w:rsid w:val="00AF0FA7"/>
    <w:rsid w:val="00AF11F5"/>
    <w:rsid w:val="00AF12E6"/>
    <w:rsid w:val="00AF13A9"/>
    <w:rsid w:val="00AF19F3"/>
    <w:rsid w:val="00AF1E79"/>
    <w:rsid w:val="00AF219F"/>
    <w:rsid w:val="00AF2279"/>
    <w:rsid w:val="00AF2327"/>
    <w:rsid w:val="00AF236F"/>
    <w:rsid w:val="00AF2407"/>
    <w:rsid w:val="00AF2435"/>
    <w:rsid w:val="00AF25E3"/>
    <w:rsid w:val="00AF2A06"/>
    <w:rsid w:val="00AF300D"/>
    <w:rsid w:val="00AF3120"/>
    <w:rsid w:val="00AF3202"/>
    <w:rsid w:val="00AF35A7"/>
    <w:rsid w:val="00AF35EA"/>
    <w:rsid w:val="00AF3A81"/>
    <w:rsid w:val="00AF3F47"/>
    <w:rsid w:val="00AF417B"/>
    <w:rsid w:val="00AF419B"/>
    <w:rsid w:val="00AF44EA"/>
    <w:rsid w:val="00AF4984"/>
    <w:rsid w:val="00AF4D99"/>
    <w:rsid w:val="00AF5062"/>
    <w:rsid w:val="00AF508D"/>
    <w:rsid w:val="00AF52AD"/>
    <w:rsid w:val="00AF5C14"/>
    <w:rsid w:val="00AF5D69"/>
    <w:rsid w:val="00AF6398"/>
    <w:rsid w:val="00AF7090"/>
    <w:rsid w:val="00AF7185"/>
    <w:rsid w:val="00AF7A6B"/>
    <w:rsid w:val="00AF7B01"/>
    <w:rsid w:val="00B00311"/>
    <w:rsid w:val="00B0037C"/>
    <w:rsid w:val="00B00533"/>
    <w:rsid w:val="00B0079A"/>
    <w:rsid w:val="00B00D05"/>
    <w:rsid w:val="00B010CC"/>
    <w:rsid w:val="00B01B4D"/>
    <w:rsid w:val="00B01D9E"/>
    <w:rsid w:val="00B02143"/>
    <w:rsid w:val="00B02378"/>
    <w:rsid w:val="00B027E3"/>
    <w:rsid w:val="00B02A95"/>
    <w:rsid w:val="00B03275"/>
    <w:rsid w:val="00B03416"/>
    <w:rsid w:val="00B03872"/>
    <w:rsid w:val="00B038CA"/>
    <w:rsid w:val="00B03EBA"/>
    <w:rsid w:val="00B04043"/>
    <w:rsid w:val="00B043BB"/>
    <w:rsid w:val="00B043D1"/>
    <w:rsid w:val="00B0480D"/>
    <w:rsid w:val="00B05743"/>
    <w:rsid w:val="00B05B00"/>
    <w:rsid w:val="00B05D3D"/>
    <w:rsid w:val="00B05E46"/>
    <w:rsid w:val="00B06163"/>
    <w:rsid w:val="00B061C8"/>
    <w:rsid w:val="00B06625"/>
    <w:rsid w:val="00B06883"/>
    <w:rsid w:val="00B06C42"/>
    <w:rsid w:val="00B06E63"/>
    <w:rsid w:val="00B07027"/>
    <w:rsid w:val="00B0704F"/>
    <w:rsid w:val="00B07455"/>
    <w:rsid w:val="00B07D0F"/>
    <w:rsid w:val="00B1003D"/>
    <w:rsid w:val="00B101AE"/>
    <w:rsid w:val="00B109B7"/>
    <w:rsid w:val="00B10DD9"/>
    <w:rsid w:val="00B10E88"/>
    <w:rsid w:val="00B112E8"/>
    <w:rsid w:val="00B114F4"/>
    <w:rsid w:val="00B114FF"/>
    <w:rsid w:val="00B117B6"/>
    <w:rsid w:val="00B118B0"/>
    <w:rsid w:val="00B11A6A"/>
    <w:rsid w:val="00B12B9B"/>
    <w:rsid w:val="00B145DF"/>
    <w:rsid w:val="00B14C28"/>
    <w:rsid w:val="00B14EAF"/>
    <w:rsid w:val="00B15356"/>
    <w:rsid w:val="00B15793"/>
    <w:rsid w:val="00B15B20"/>
    <w:rsid w:val="00B16624"/>
    <w:rsid w:val="00B168CD"/>
    <w:rsid w:val="00B16CFE"/>
    <w:rsid w:val="00B17527"/>
    <w:rsid w:val="00B17AA6"/>
    <w:rsid w:val="00B17D47"/>
    <w:rsid w:val="00B17E4E"/>
    <w:rsid w:val="00B20147"/>
    <w:rsid w:val="00B208BF"/>
    <w:rsid w:val="00B20F3B"/>
    <w:rsid w:val="00B2101C"/>
    <w:rsid w:val="00B21264"/>
    <w:rsid w:val="00B21462"/>
    <w:rsid w:val="00B2226C"/>
    <w:rsid w:val="00B225B3"/>
    <w:rsid w:val="00B23502"/>
    <w:rsid w:val="00B23537"/>
    <w:rsid w:val="00B23956"/>
    <w:rsid w:val="00B23B71"/>
    <w:rsid w:val="00B23C9D"/>
    <w:rsid w:val="00B23D2E"/>
    <w:rsid w:val="00B241B1"/>
    <w:rsid w:val="00B2434A"/>
    <w:rsid w:val="00B24589"/>
    <w:rsid w:val="00B24603"/>
    <w:rsid w:val="00B249AE"/>
    <w:rsid w:val="00B25410"/>
    <w:rsid w:val="00B255A9"/>
    <w:rsid w:val="00B25772"/>
    <w:rsid w:val="00B259B7"/>
    <w:rsid w:val="00B25D7E"/>
    <w:rsid w:val="00B25EF8"/>
    <w:rsid w:val="00B26171"/>
    <w:rsid w:val="00B26480"/>
    <w:rsid w:val="00B26821"/>
    <w:rsid w:val="00B26835"/>
    <w:rsid w:val="00B2694D"/>
    <w:rsid w:val="00B269D2"/>
    <w:rsid w:val="00B26BC1"/>
    <w:rsid w:val="00B277E0"/>
    <w:rsid w:val="00B277E1"/>
    <w:rsid w:val="00B301F6"/>
    <w:rsid w:val="00B30266"/>
    <w:rsid w:val="00B302AA"/>
    <w:rsid w:val="00B30CA4"/>
    <w:rsid w:val="00B30D9F"/>
    <w:rsid w:val="00B30DBC"/>
    <w:rsid w:val="00B31035"/>
    <w:rsid w:val="00B313B1"/>
    <w:rsid w:val="00B3161C"/>
    <w:rsid w:val="00B321CA"/>
    <w:rsid w:val="00B325F5"/>
    <w:rsid w:val="00B327A9"/>
    <w:rsid w:val="00B32CB9"/>
    <w:rsid w:val="00B3354A"/>
    <w:rsid w:val="00B335F0"/>
    <w:rsid w:val="00B336C7"/>
    <w:rsid w:val="00B33746"/>
    <w:rsid w:val="00B33FD2"/>
    <w:rsid w:val="00B34031"/>
    <w:rsid w:val="00B34136"/>
    <w:rsid w:val="00B34702"/>
    <w:rsid w:val="00B35068"/>
    <w:rsid w:val="00B3573D"/>
    <w:rsid w:val="00B35CB4"/>
    <w:rsid w:val="00B35F2D"/>
    <w:rsid w:val="00B36CCD"/>
    <w:rsid w:val="00B36FD7"/>
    <w:rsid w:val="00B37517"/>
    <w:rsid w:val="00B37563"/>
    <w:rsid w:val="00B37F00"/>
    <w:rsid w:val="00B4034A"/>
    <w:rsid w:val="00B40561"/>
    <w:rsid w:val="00B406DF"/>
    <w:rsid w:val="00B40822"/>
    <w:rsid w:val="00B40957"/>
    <w:rsid w:val="00B4127A"/>
    <w:rsid w:val="00B41326"/>
    <w:rsid w:val="00B419E8"/>
    <w:rsid w:val="00B41B79"/>
    <w:rsid w:val="00B41C35"/>
    <w:rsid w:val="00B4204B"/>
    <w:rsid w:val="00B4242A"/>
    <w:rsid w:val="00B42483"/>
    <w:rsid w:val="00B42829"/>
    <w:rsid w:val="00B4286F"/>
    <w:rsid w:val="00B42B9E"/>
    <w:rsid w:val="00B42C7B"/>
    <w:rsid w:val="00B42E3A"/>
    <w:rsid w:val="00B4314E"/>
    <w:rsid w:val="00B43741"/>
    <w:rsid w:val="00B43E14"/>
    <w:rsid w:val="00B43EA9"/>
    <w:rsid w:val="00B44C6B"/>
    <w:rsid w:val="00B452DC"/>
    <w:rsid w:val="00B4592F"/>
    <w:rsid w:val="00B45995"/>
    <w:rsid w:val="00B46336"/>
    <w:rsid w:val="00B46583"/>
    <w:rsid w:val="00B46630"/>
    <w:rsid w:val="00B467EC"/>
    <w:rsid w:val="00B4689C"/>
    <w:rsid w:val="00B46B3F"/>
    <w:rsid w:val="00B46C29"/>
    <w:rsid w:val="00B46D7F"/>
    <w:rsid w:val="00B472A3"/>
    <w:rsid w:val="00B47C93"/>
    <w:rsid w:val="00B50030"/>
    <w:rsid w:val="00B5010C"/>
    <w:rsid w:val="00B50677"/>
    <w:rsid w:val="00B506E6"/>
    <w:rsid w:val="00B50958"/>
    <w:rsid w:val="00B50975"/>
    <w:rsid w:val="00B509AF"/>
    <w:rsid w:val="00B50A1A"/>
    <w:rsid w:val="00B50ED9"/>
    <w:rsid w:val="00B51058"/>
    <w:rsid w:val="00B5110D"/>
    <w:rsid w:val="00B5123E"/>
    <w:rsid w:val="00B515B6"/>
    <w:rsid w:val="00B51C6A"/>
    <w:rsid w:val="00B52073"/>
    <w:rsid w:val="00B5260D"/>
    <w:rsid w:val="00B528FF"/>
    <w:rsid w:val="00B531E6"/>
    <w:rsid w:val="00B53B51"/>
    <w:rsid w:val="00B5495A"/>
    <w:rsid w:val="00B54F30"/>
    <w:rsid w:val="00B554C3"/>
    <w:rsid w:val="00B555BE"/>
    <w:rsid w:val="00B56558"/>
    <w:rsid w:val="00B56588"/>
    <w:rsid w:val="00B56BC6"/>
    <w:rsid w:val="00B56EEB"/>
    <w:rsid w:val="00B5735B"/>
    <w:rsid w:val="00B57485"/>
    <w:rsid w:val="00B57DC7"/>
    <w:rsid w:val="00B60254"/>
    <w:rsid w:val="00B6087B"/>
    <w:rsid w:val="00B60B43"/>
    <w:rsid w:val="00B60B73"/>
    <w:rsid w:val="00B60CD2"/>
    <w:rsid w:val="00B61366"/>
    <w:rsid w:val="00B61A63"/>
    <w:rsid w:val="00B61F4B"/>
    <w:rsid w:val="00B62246"/>
    <w:rsid w:val="00B62460"/>
    <w:rsid w:val="00B62D81"/>
    <w:rsid w:val="00B62F89"/>
    <w:rsid w:val="00B631F1"/>
    <w:rsid w:val="00B632EA"/>
    <w:rsid w:val="00B633F0"/>
    <w:rsid w:val="00B637F0"/>
    <w:rsid w:val="00B637F4"/>
    <w:rsid w:val="00B63806"/>
    <w:rsid w:val="00B6386E"/>
    <w:rsid w:val="00B63A99"/>
    <w:rsid w:val="00B63C1A"/>
    <w:rsid w:val="00B63DAC"/>
    <w:rsid w:val="00B64084"/>
    <w:rsid w:val="00B640EB"/>
    <w:rsid w:val="00B644BC"/>
    <w:rsid w:val="00B64952"/>
    <w:rsid w:val="00B65784"/>
    <w:rsid w:val="00B6704F"/>
    <w:rsid w:val="00B6748A"/>
    <w:rsid w:val="00B67F80"/>
    <w:rsid w:val="00B70082"/>
    <w:rsid w:val="00B70281"/>
    <w:rsid w:val="00B703C8"/>
    <w:rsid w:val="00B70441"/>
    <w:rsid w:val="00B708E5"/>
    <w:rsid w:val="00B7094C"/>
    <w:rsid w:val="00B70A36"/>
    <w:rsid w:val="00B70CD2"/>
    <w:rsid w:val="00B70D11"/>
    <w:rsid w:val="00B71471"/>
    <w:rsid w:val="00B718F2"/>
    <w:rsid w:val="00B71D0B"/>
    <w:rsid w:val="00B723E2"/>
    <w:rsid w:val="00B72BF6"/>
    <w:rsid w:val="00B72D80"/>
    <w:rsid w:val="00B72FBE"/>
    <w:rsid w:val="00B73B30"/>
    <w:rsid w:val="00B73FE4"/>
    <w:rsid w:val="00B74294"/>
    <w:rsid w:val="00B74712"/>
    <w:rsid w:val="00B747BF"/>
    <w:rsid w:val="00B74EE0"/>
    <w:rsid w:val="00B753DF"/>
    <w:rsid w:val="00B7550F"/>
    <w:rsid w:val="00B75676"/>
    <w:rsid w:val="00B7569D"/>
    <w:rsid w:val="00B758E7"/>
    <w:rsid w:val="00B76540"/>
    <w:rsid w:val="00B765BA"/>
    <w:rsid w:val="00B7671E"/>
    <w:rsid w:val="00B76DF9"/>
    <w:rsid w:val="00B7712C"/>
    <w:rsid w:val="00B7717F"/>
    <w:rsid w:val="00B77404"/>
    <w:rsid w:val="00B774C9"/>
    <w:rsid w:val="00B77797"/>
    <w:rsid w:val="00B7784B"/>
    <w:rsid w:val="00B7789B"/>
    <w:rsid w:val="00B77B51"/>
    <w:rsid w:val="00B809E7"/>
    <w:rsid w:val="00B80C53"/>
    <w:rsid w:val="00B8102D"/>
    <w:rsid w:val="00B81A23"/>
    <w:rsid w:val="00B81BB4"/>
    <w:rsid w:val="00B8208B"/>
    <w:rsid w:val="00B8249F"/>
    <w:rsid w:val="00B826A4"/>
    <w:rsid w:val="00B82E04"/>
    <w:rsid w:val="00B82ED2"/>
    <w:rsid w:val="00B83299"/>
    <w:rsid w:val="00B8339E"/>
    <w:rsid w:val="00B83427"/>
    <w:rsid w:val="00B8347C"/>
    <w:rsid w:val="00B8353B"/>
    <w:rsid w:val="00B8389F"/>
    <w:rsid w:val="00B8418B"/>
    <w:rsid w:val="00B84441"/>
    <w:rsid w:val="00B84BE7"/>
    <w:rsid w:val="00B84D04"/>
    <w:rsid w:val="00B856D8"/>
    <w:rsid w:val="00B85785"/>
    <w:rsid w:val="00B86351"/>
    <w:rsid w:val="00B863A7"/>
    <w:rsid w:val="00B871B3"/>
    <w:rsid w:val="00B871E2"/>
    <w:rsid w:val="00B8789E"/>
    <w:rsid w:val="00B87936"/>
    <w:rsid w:val="00B87A9D"/>
    <w:rsid w:val="00B90140"/>
    <w:rsid w:val="00B90E31"/>
    <w:rsid w:val="00B91894"/>
    <w:rsid w:val="00B91943"/>
    <w:rsid w:val="00B91C30"/>
    <w:rsid w:val="00B91F08"/>
    <w:rsid w:val="00B91F90"/>
    <w:rsid w:val="00B929D9"/>
    <w:rsid w:val="00B92AD7"/>
    <w:rsid w:val="00B92AFD"/>
    <w:rsid w:val="00B92C3B"/>
    <w:rsid w:val="00B92FFD"/>
    <w:rsid w:val="00B931CA"/>
    <w:rsid w:val="00B938C5"/>
    <w:rsid w:val="00B93B51"/>
    <w:rsid w:val="00B93E99"/>
    <w:rsid w:val="00B93F91"/>
    <w:rsid w:val="00B945E6"/>
    <w:rsid w:val="00B949D3"/>
    <w:rsid w:val="00B95871"/>
    <w:rsid w:val="00B95E18"/>
    <w:rsid w:val="00B9652E"/>
    <w:rsid w:val="00B965BC"/>
    <w:rsid w:val="00B96AB5"/>
    <w:rsid w:val="00B97252"/>
    <w:rsid w:val="00B97479"/>
    <w:rsid w:val="00BA0773"/>
    <w:rsid w:val="00BA08F2"/>
    <w:rsid w:val="00BA0B39"/>
    <w:rsid w:val="00BA0E32"/>
    <w:rsid w:val="00BA0F86"/>
    <w:rsid w:val="00BA1071"/>
    <w:rsid w:val="00BA120D"/>
    <w:rsid w:val="00BA14B1"/>
    <w:rsid w:val="00BA15FA"/>
    <w:rsid w:val="00BA1B43"/>
    <w:rsid w:val="00BA1CF3"/>
    <w:rsid w:val="00BA2680"/>
    <w:rsid w:val="00BA2A24"/>
    <w:rsid w:val="00BA2D3C"/>
    <w:rsid w:val="00BA420E"/>
    <w:rsid w:val="00BA43D9"/>
    <w:rsid w:val="00BA46E4"/>
    <w:rsid w:val="00BA48C0"/>
    <w:rsid w:val="00BA4C77"/>
    <w:rsid w:val="00BA4CEA"/>
    <w:rsid w:val="00BA4D19"/>
    <w:rsid w:val="00BA548F"/>
    <w:rsid w:val="00BA5900"/>
    <w:rsid w:val="00BA634B"/>
    <w:rsid w:val="00BA651A"/>
    <w:rsid w:val="00BA6AA7"/>
    <w:rsid w:val="00BA6BF2"/>
    <w:rsid w:val="00BA6D5D"/>
    <w:rsid w:val="00BA6EAF"/>
    <w:rsid w:val="00BA6FB9"/>
    <w:rsid w:val="00BA6FEA"/>
    <w:rsid w:val="00BA700E"/>
    <w:rsid w:val="00BA7418"/>
    <w:rsid w:val="00BA7BF5"/>
    <w:rsid w:val="00BA7EC2"/>
    <w:rsid w:val="00BB022D"/>
    <w:rsid w:val="00BB0AAF"/>
    <w:rsid w:val="00BB0D08"/>
    <w:rsid w:val="00BB15BF"/>
    <w:rsid w:val="00BB16A7"/>
    <w:rsid w:val="00BB1CE6"/>
    <w:rsid w:val="00BB1FC2"/>
    <w:rsid w:val="00BB223D"/>
    <w:rsid w:val="00BB24A7"/>
    <w:rsid w:val="00BB264A"/>
    <w:rsid w:val="00BB2664"/>
    <w:rsid w:val="00BB2745"/>
    <w:rsid w:val="00BB2B8F"/>
    <w:rsid w:val="00BB2C01"/>
    <w:rsid w:val="00BB2C4D"/>
    <w:rsid w:val="00BB34E8"/>
    <w:rsid w:val="00BB3BBB"/>
    <w:rsid w:val="00BB3C2D"/>
    <w:rsid w:val="00BB3C52"/>
    <w:rsid w:val="00BB406B"/>
    <w:rsid w:val="00BB4300"/>
    <w:rsid w:val="00BB5D81"/>
    <w:rsid w:val="00BB5EFD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B7BB4"/>
    <w:rsid w:val="00BC0043"/>
    <w:rsid w:val="00BC0A20"/>
    <w:rsid w:val="00BC0CB1"/>
    <w:rsid w:val="00BC0FDC"/>
    <w:rsid w:val="00BC13B6"/>
    <w:rsid w:val="00BC13F3"/>
    <w:rsid w:val="00BC1439"/>
    <w:rsid w:val="00BC1823"/>
    <w:rsid w:val="00BC1A17"/>
    <w:rsid w:val="00BC1C96"/>
    <w:rsid w:val="00BC1EC5"/>
    <w:rsid w:val="00BC22EA"/>
    <w:rsid w:val="00BC2337"/>
    <w:rsid w:val="00BC259B"/>
    <w:rsid w:val="00BC273D"/>
    <w:rsid w:val="00BC2A82"/>
    <w:rsid w:val="00BC3518"/>
    <w:rsid w:val="00BC3840"/>
    <w:rsid w:val="00BC3CED"/>
    <w:rsid w:val="00BC3F7E"/>
    <w:rsid w:val="00BC4605"/>
    <w:rsid w:val="00BC47B3"/>
    <w:rsid w:val="00BC4B06"/>
    <w:rsid w:val="00BC4CBD"/>
    <w:rsid w:val="00BC53C0"/>
    <w:rsid w:val="00BC618F"/>
    <w:rsid w:val="00BC62FE"/>
    <w:rsid w:val="00BC6347"/>
    <w:rsid w:val="00BC66C8"/>
    <w:rsid w:val="00BC694C"/>
    <w:rsid w:val="00BC6F77"/>
    <w:rsid w:val="00BC6FAB"/>
    <w:rsid w:val="00BC7A48"/>
    <w:rsid w:val="00BC7A73"/>
    <w:rsid w:val="00BC7ADA"/>
    <w:rsid w:val="00BC7DB2"/>
    <w:rsid w:val="00BD025B"/>
    <w:rsid w:val="00BD0654"/>
    <w:rsid w:val="00BD067B"/>
    <w:rsid w:val="00BD07F4"/>
    <w:rsid w:val="00BD08E9"/>
    <w:rsid w:val="00BD0BFC"/>
    <w:rsid w:val="00BD116E"/>
    <w:rsid w:val="00BD157F"/>
    <w:rsid w:val="00BD1ABE"/>
    <w:rsid w:val="00BD263C"/>
    <w:rsid w:val="00BD2EBD"/>
    <w:rsid w:val="00BD2FED"/>
    <w:rsid w:val="00BD30AA"/>
    <w:rsid w:val="00BD38CE"/>
    <w:rsid w:val="00BD399B"/>
    <w:rsid w:val="00BD4396"/>
    <w:rsid w:val="00BD46D1"/>
    <w:rsid w:val="00BD4730"/>
    <w:rsid w:val="00BD49A3"/>
    <w:rsid w:val="00BD4B36"/>
    <w:rsid w:val="00BD4EB3"/>
    <w:rsid w:val="00BD51DD"/>
    <w:rsid w:val="00BD5571"/>
    <w:rsid w:val="00BD55CA"/>
    <w:rsid w:val="00BD5739"/>
    <w:rsid w:val="00BD587E"/>
    <w:rsid w:val="00BD59F5"/>
    <w:rsid w:val="00BD5F21"/>
    <w:rsid w:val="00BD5FBF"/>
    <w:rsid w:val="00BD6153"/>
    <w:rsid w:val="00BD6239"/>
    <w:rsid w:val="00BD66F5"/>
    <w:rsid w:val="00BD673F"/>
    <w:rsid w:val="00BD6AEB"/>
    <w:rsid w:val="00BD6B3D"/>
    <w:rsid w:val="00BD7ABF"/>
    <w:rsid w:val="00BD7F19"/>
    <w:rsid w:val="00BE01C3"/>
    <w:rsid w:val="00BE05FC"/>
    <w:rsid w:val="00BE0B15"/>
    <w:rsid w:val="00BE0D26"/>
    <w:rsid w:val="00BE0E57"/>
    <w:rsid w:val="00BE1241"/>
    <w:rsid w:val="00BE1442"/>
    <w:rsid w:val="00BE16DE"/>
    <w:rsid w:val="00BE1927"/>
    <w:rsid w:val="00BE1B43"/>
    <w:rsid w:val="00BE23E5"/>
    <w:rsid w:val="00BE2D6F"/>
    <w:rsid w:val="00BE2F22"/>
    <w:rsid w:val="00BE30D2"/>
    <w:rsid w:val="00BE3142"/>
    <w:rsid w:val="00BE3CE6"/>
    <w:rsid w:val="00BE428C"/>
    <w:rsid w:val="00BE4315"/>
    <w:rsid w:val="00BE4BCF"/>
    <w:rsid w:val="00BE55F6"/>
    <w:rsid w:val="00BE56BA"/>
    <w:rsid w:val="00BE56FB"/>
    <w:rsid w:val="00BE5B92"/>
    <w:rsid w:val="00BE5BF9"/>
    <w:rsid w:val="00BE5C7F"/>
    <w:rsid w:val="00BE5D5C"/>
    <w:rsid w:val="00BE5E3D"/>
    <w:rsid w:val="00BE640D"/>
    <w:rsid w:val="00BE64BB"/>
    <w:rsid w:val="00BE7351"/>
    <w:rsid w:val="00BE739F"/>
    <w:rsid w:val="00BF05EA"/>
    <w:rsid w:val="00BF077C"/>
    <w:rsid w:val="00BF0B10"/>
    <w:rsid w:val="00BF0E34"/>
    <w:rsid w:val="00BF1124"/>
    <w:rsid w:val="00BF13F9"/>
    <w:rsid w:val="00BF147E"/>
    <w:rsid w:val="00BF1545"/>
    <w:rsid w:val="00BF16EA"/>
    <w:rsid w:val="00BF1801"/>
    <w:rsid w:val="00BF1844"/>
    <w:rsid w:val="00BF1C06"/>
    <w:rsid w:val="00BF1D6C"/>
    <w:rsid w:val="00BF1F6B"/>
    <w:rsid w:val="00BF20CC"/>
    <w:rsid w:val="00BF21FB"/>
    <w:rsid w:val="00BF2528"/>
    <w:rsid w:val="00BF2692"/>
    <w:rsid w:val="00BF29CE"/>
    <w:rsid w:val="00BF2B89"/>
    <w:rsid w:val="00BF2CC8"/>
    <w:rsid w:val="00BF303E"/>
    <w:rsid w:val="00BF36EB"/>
    <w:rsid w:val="00BF3D40"/>
    <w:rsid w:val="00BF3F20"/>
    <w:rsid w:val="00BF3F68"/>
    <w:rsid w:val="00BF3FE3"/>
    <w:rsid w:val="00BF4701"/>
    <w:rsid w:val="00BF5354"/>
    <w:rsid w:val="00BF53C8"/>
    <w:rsid w:val="00BF5DDD"/>
    <w:rsid w:val="00BF6477"/>
    <w:rsid w:val="00BF686B"/>
    <w:rsid w:val="00BF6B91"/>
    <w:rsid w:val="00BF7991"/>
    <w:rsid w:val="00BF7B0B"/>
    <w:rsid w:val="00BF7BC6"/>
    <w:rsid w:val="00C00922"/>
    <w:rsid w:val="00C010CD"/>
    <w:rsid w:val="00C0112B"/>
    <w:rsid w:val="00C0165A"/>
    <w:rsid w:val="00C01AB0"/>
    <w:rsid w:val="00C01AFA"/>
    <w:rsid w:val="00C01B06"/>
    <w:rsid w:val="00C01C37"/>
    <w:rsid w:val="00C01D9E"/>
    <w:rsid w:val="00C0200F"/>
    <w:rsid w:val="00C023AB"/>
    <w:rsid w:val="00C03104"/>
    <w:rsid w:val="00C03129"/>
    <w:rsid w:val="00C037D9"/>
    <w:rsid w:val="00C03857"/>
    <w:rsid w:val="00C03867"/>
    <w:rsid w:val="00C04699"/>
    <w:rsid w:val="00C04B0C"/>
    <w:rsid w:val="00C04D1A"/>
    <w:rsid w:val="00C04E61"/>
    <w:rsid w:val="00C04EDE"/>
    <w:rsid w:val="00C04FC5"/>
    <w:rsid w:val="00C05009"/>
    <w:rsid w:val="00C052A9"/>
    <w:rsid w:val="00C0555A"/>
    <w:rsid w:val="00C05916"/>
    <w:rsid w:val="00C0599D"/>
    <w:rsid w:val="00C05D8A"/>
    <w:rsid w:val="00C0691E"/>
    <w:rsid w:val="00C06B1F"/>
    <w:rsid w:val="00C06B6F"/>
    <w:rsid w:val="00C06B9C"/>
    <w:rsid w:val="00C0715C"/>
    <w:rsid w:val="00C0750B"/>
    <w:rsid w:val="00C07D8D"/>
    <w:rsid w:val="00C07F18"/>
    <w:rsid w:val="00C1042D"/>
    <w:rsid w:val="00C107E6"/>
    <w:rsid w:val="00C10938"/>
    <w:rsid w:val="00C10A17"/>
    <w:rsid w:val="00C10B3D"/>
    <w:rsid w:val="00C11260"/>
    <w:rsid w:val="00C1139F"/>
    <w:rsid w:val="00C113E7"/>
    <w:rsid w:val="00C114A3"/>
    <w:rsid w:val="00C11B93"/>
    <w:rsid w:val="00C11C3C"/>
    <w:rsid w:val="00C11D0B"/>
    <w:rsid w:val="00C12139"/>
    <w:rsid w:val="00C1214C"/>
    <w:rsid w:val="00C121E1"/>
    <w:rsid w:val="00C128D9"/>
    <w:rsid w:val="00C139DA"/>
    <w:rsid w:val="00C13AE7"/>
    <w:rsid w:val="00C13DA9"/>
    <w:rsid w:val="00C141F1"/>
    <w:rsid w:val="00C142AF"/>
    <w:rsid w:val="00C1482C"/>
    <w:rsid w:val="00C149B7"/>
    <w:rsid w:val="00C14B09"/>
    <w:rsid w:val="00C14CB8"/>
    <w:rsid w:val="00C14F24"/>
    <w:rsid w:val="00C14F51"/>
    <w:rsid w:val="00C15231"/>
    <w:rsid w:val="00C15A46"/>
    <w:rsid w:val="00C15A62"/>
    <w:rsid w:val="00C168A2"/>
    <w:rsid w:val="00C16B2D"/>
    <w:rsid w:val="00C1735F"/>
    <w:rsid w:val="00C17687"/>
    <w:rsid w:val="00C177F5"/>
    <w:rsid w:val="00C2037C"/>
    <w:rsid w:val="00C2047C"/>
    <w:rsid w:val="00C2050A"/>
    <w:rsid w:val="00C20548"/>
    <w:rsid w:val="00C20793"/>
    <w:rsid w:val="00C20E14"/>
    <w:rsid w:val="00C20FE8"/>
    <w:rsid w:val="00C21475"/>
    <w:rsid w:val="00C21679"/>
    <w:rsid w:val="00C218B9"/>
    <w:rsid w:val="00C219EB"/>
    <w:rsid w:val="00C21B96"/>
    <w:rsid w:val="00C227F9"/>
    <w:rsid w:val="00C22838"/>
    <w:rsid w:val="00C2288C"/>
    <w:rsid w:val="00C230DA"/>
    <w:rsid w:val="00C23621"/>
    <w:rsid w:val="00C23E19"/>
    <w:rsid w:val="00C2437A"/>
    <w:rsid w:val="00C244F0"/>
    <w:rsid w:val="00C246D0"/>
    <w:rsid w:val="00C247B9"/>
    <w:rsid w:val="00C24B47"/>
    <w:rsid w:val="00C254CF"/>
    <w:rsid w:val="00C25865"/>
    <w:rsid w:val="00C25A64"/>
    <w:rsid w:val="00C25B69"/>
    <w:rsid w:val="00C25DC3"/>
    <w:rsid w:val="00C25EC9"/>
    <w:rsid w:val="00C263A9"/>
    <w:rsid w:val="00C2654D"/>
    <w:rsid w:val="00C26742"/>
    <w:rsid w:val="00C2699D"/>
    <w:rsid w:val="00C26DCC"/>
    <w:rsid w:val="00C26F4C"/>
    <w:rsid w:val="00C270DD"/>
    <w:rsid w:val="00C27257"/>
    <w:rsid w:val="00C27353"/>
    <w:rsid w:val="00C2736E"/>
    <w:rsid w:val="00C274F5"/>
    <w:rsid w:val="00C27951"/>
    <w:rsid w:val="00C27CF1"/>
    <w:rsid w:val="00C30029"/>
    <w:rsid w:val="00C3033F"/>
    <w:rsid w:val="00C30545"/>
    <w:rsid w:val="00C30AE4"/>
    <w:rsid w:val="00C30B18"/>
    <w:rsid w:val="00C30FDE"/>
    <w:rsid w:val="00C310D7"/>
    <w:rsid w:val="00C311EB"/>
    <w:rsid w:val="00C31680"/>
    <w:rsid w:val="00C317D0"/>
    <w:rsid w:val="00C319C1"/>
    <w:rsid w:val="00C31FA9"/>
    <w:rsid w:val="00C323AE"/>
    <w:rsid w:val="00C32A20"/>
    <w:rsid w:val="00C32AC1"/>
    <w:rsid w:val="00C337E3"/>
    <w:rsid w:val="00C3389C"/>
    <w:rsid w:val="00C3411A"/>
    <w:rsid w:val="00C34839"/>
    <w:rsid w:val="00C348A1"/>
    <w:rsid w:val="00C348BC"/>
    <w:rsid w:val="00C34F23"/>
    <w:rsid w:val="00C34F72"/>
    <w:rsid w:val="00C3524E"/>
    <w:rsid w:val="00C35410"/>
    <w:rsid w:val="00C35DFF"/>
    <w:rsid w:val="00C364BF"/>
    <w:rsid w:val="00C3660F"/>
    <w:rsid w:val="00C3666B"/>
    <w:rsid w:val="00C36B10"/>
    <w:rsid w:val="00C36D6D"/>
    <w:rsid w:val="00C3751D"/>
    <w:rsid w:val="00C379CB"/>
    <w:rsid w:val="00C37DB0"/>
    <w:rsid w:val="00C37E11"/>
    <w:rsid w:val="00C4000F"/>
    <w:rsid w:val="00C4002C"/>
    <w:rsid w:val="00C40820"/>
    <w:rsid w:val="00C408DF"/>
    <w:rsid w:val="00C40C0B"/>
    <w:rsid w:val="00C40EF5"/>
    <w:rsid w:val="00C40F42"/>
    <w:rsid w:val="00C411B2"/>
    <w:rsid w:val="00C41535"/>
    <w:rsid w:val="00C415C2"/>
    <w:rsid w:val="00C41717"/>
    <w:rsid w:val="00C425FC"/>
    <w:rsid w:val="00C427E0"/>
    <w:rsid w:val="00C42827"/>
    <w:rsid w:val="00C428B1"/>
    <w:rsid w:val="00C42BAD"/>
    <w:rsid w:val="00C43515"/>
    <w:rsid w:val="00C43A74"/>
    <w:rsid w:val="00C444C1"/>
    <w:rsid w:val="00C455A6"/>
    <w:rsid w:val="00C455D8"/>
    <w:rsid w:val="00C45625"/>
    <w:rsid w:val="00C45819"/>
    <w:rsid w:val="00C45D72"/>
    <w:rsid w:val="00C45DE9"/>
    <w:rsid w:val="00C45E27"/>
    <w:rsid w:val="00C46657"/>
    <w:rsid w:val="00C46830"/>
    <w:rsid w:val="00C46ABA"/>
    <w:rsid w:val="00C4717E"/>
    <w:rsid w:val="00C477B9"/>
    <w:rsid w:val="00C50378"/>
    <w:rsid w:val="00C507D9"/>
    <w:rsid w:val="00C5090A"/>
    <w:rsid w:val="00C50A9E"/>
    <w:rsid w:val="00C50C58"/>
    <w:rsid w:val="00C5120B"/>
    <w:rsid w:val="00C51630"/>
    <w:rsid w:val="00C5227A"/>
    <w:rsid w:val="00C52ABE"/>
    <w:rsid w:val="00C52D51"/>
    <w:rsid w:val="00C52F59"/>
    <w:rsid w:val="00C5328F"/>
    <w:rsid w:val="00C53398"/>
    <w:rsid w:val="00C533E0"/>
    <w:rsid w:val="00C534F7"/>
    <w:rsid w:val="00C53895"/>
    <w:rsid w:val="00C538E9"/>
    <w:rsid w:val="00C53B22"/>
    <w:rsid w:val="00C53EA3"/>
    <w:rsid w:val="00C53F38"/>
    <w:rsid w:val="00C542EF"/>
    <w:rsid w:val="00C5491B"/>
    <w:rsid w:val="00C54D2F"/>
    <w:rsid w:val="00C54EEE"/>
    <w:rsid w:val="00C557F2"/>
    <w:rsid w:val="00C55A96"/>
    <w:rsid w:val="00C55FC7"/>
    <w:rsid w:val="00C5601C"/>
    <w:rsid w:val="00C562B1"/>
    <w:rsid w:val="00C562E2"/>
    <w:rsid w:val="00C56313"/>
    <w:rsid w:val="00C56A02"/>
    <w:rsid w:val="00C56A55"/>
    <w:rsid w:val="00C56BD8"/>
    <w:rsid w:val="00C56BF2"/>
    <w:rsid w:val="00C56EB1"/>
    <w:rsid w:val="00C56F95"/>
    <w:rsid w:val="00C56FB1"/>
    <w:rsid w:val="00C5732D"/>
    <w:rsid w:val="00C57377"/>
    <w:rsid w:val="00C57565"/>
    <w:rsid w:val="00C57FC0"/>
    <w:rsid w:val="00C60A1D"/>
    <w:rsid w:val="00C60A50"/>
    <w:rsid w:val="00C611AB"/>
    <w:rsid w:val="00C61378"/>
    <w:rsid w:val="00C61425"/>
    <w:rsid w:val="00C61514"/>
    <w:rsid w:val="00C6193C"/>
    <w:rsid w:val="00C61AEF"/>
    <w:rsid w:val="00C61CD2"/>
    <w:rsid w:val="00C61F22"/>
    <w:rsid w:val="00C62164"/>
    <w:rsid w:val="00C62354"/>
    <w:rsid w:val="00C6247F"/>
    <w:rsid w:val="00C62DF5"/>
    <w:rsid w:val="00C62FE8"/>
    <w:rsid w:val="00C633DB"/>
    <w:rsid w:val="00C63748"/>
    <w:rsid w:val="00C637A9"/>
    <w:rsid w:val="00C63B05"/>
    <w:rsid w:val="00C63C74"/>
    <w:rsid w:val="00C64432"/>
    <w:rsid w:val="00C64B5D"/>
    <w:rsid w:val="00C64CF5"/>
    <w:rsid w:val="00C64EF8"/>
    <w:rsid w:val="00C64EF9"/>
    <w:rsid w:val="00C64F96"/>
    <w:rsid w:val="00C65013"/>
    <w:rsid w:val="00C65165"/>
    <w:rsid w:val="00C651F4"/>
    <w:rsid w:val="00C65BA4"/>
    <w:rsid w:val="00C663AE"/>
    <w:rsid w:val="00C666BB"/>
    <w:rsid w:val="00C6680D"/>
    <w:rsid w:val="00C669F2"/>
    <w:rsid w:val="00C66ED0"/>
    <w:rsid w:val="00C676A3"/>
    <w:rsid w:val="00C703FC"/>
    <w:rsid w:val="00C70469"/>
    <w:rsid w:val="00C705B1"/>
    <w:rsid w:val="00C70813"/>
    <w:rsid w:val="00C70D5E"/>
    <w:rsid w:val="00C710FE"/>
    <w:rsid w:val="00C7152E"/>
    <w:rsid w:val="00C71A52"/>
    <w:rsid w:val="00C71BFF"/>
    <w:rsid w:val="00C71C70"/>
    <w:rsid w:val="00C71D4B"/>
    <w:rsid w:val="00C72181"/>
    <w:rsid w:val="00C72845"/>
    <w:rsid w:val="00C72A73"/>
    <w:rsid w:val="00C72F52"/>
    <w:rsid w:val="00C7356D"/>
    <w:rsid w:val="00C73667"/>
    <w:rsid w:val="00C736C2"/>
    <w:rsid w:val="00C74B22"/>
    <w:rsid w:val="00C74FD7"/>
    <w:rsid w:val="00C75029"/>
    <w:rsid w:val="00C758BC"/>
    <w:rsid w:val="00C758D8"/>
    <w:rsid w:val="00C768AD"/>
    <w:rsid w:val="00C768D0"/>
    <w:rsid w:val="00C76E00"/>
    <w:rsid w:val="00C7723E"/>
    <w:rsid w:val="00C7747B"/>
    <w:rsid w:val="00C77AE3"/>
    <w:rsid w:val="00C77E9F"/>
    <w:rsid w:val="00C8042E"/>
    <w:rsid w:val="00C804F6"/>
    <w:rsid w:val="00C806A9"/>
    <w:rsid w:val="00C80B1F"/>
    <w:rsid w:val="00C80D30"/>
    <w:rsid w:val="00C81213"/>
    <w:rsid w:val="00C8188A"/>
    <w:rsid w:val="00C81989"/>
    <w:rsid w:val="00C81DA0"/>
    <w:rsid w:val="00C820AB"/>
    <w:rsid w:val="00C824D9"/>
    <w:rsid w:val="00C82964"/>
    <w:rsid w:val="00C82DE1"/>
    <w:rsid w:val="00C83945"/>
    <w:rsid w:val="00C83E4F"/>
    <w:rsid w:val="00C84010"/>
    <w:rsid w:val="00C84376"/>
    <w:rsid w:val="00C84484"/>
    <w:rsid w:val="00C848E6"/>
    <w:rsid w:val="00C84977"/>
    <w:rsid w:val="00C849F8"/>
    <w:rsid w:val="00C84B2E"/>
    <w:rsid w:val="00C84CBB"/>
    <w:rsid w:val="00C84EFB"/>
    <w:rsid w:val="00C8588C"/>
    <w:rsid w:val="00C85BF1"/>
    <w:rsid w:val="00C85D06"/>
    <w:rsid w:val="00C85EBB"/>
    <w:rsid w:val="00C85FA8"/>
    <w:rsid w:val="00C86392"/>
    <w:rsid w:val="00C864B8"/>
    <w:rsid w:val="00C867BC"/>
    <w:rsid w:val="00C868F4"/>
    <w:rsid w:val="00C86B5B"/>
    <w:rsid w:val="00C86C03"/>
    <w:rsid w:val="00C87196"/>
    <w:rsid w:val="00C87E84"/>
    <w:rsid w:val="00C90A52"/>
    <w:rsid w:val="00C90D2D"/>
    <w:rsid w:val="00C91A1E"/>
    <w:rsid w:val="00C91B81"/>
    <w:rsid w:val="00C91BBA"/>
    <w:rsid w:val="00C91FCC"/>
    <w:rsid w:val="00C92D16"/>
    <w:rsid w:val="00C92D90"/>
    <w:rsid w:val="00C92E89"/>
    <w:rsid w:val="00C939B8"/>
    <w:rsid w:val="00C93D0F"/>
    <w:rsid w:val="00C93D51"/>
    <w:rsid w:val="00C93FD1"/>
    <w:rsid w:val="00C9459C"/>
    <w:rsid w:val="00C945F8"/>
    <w:rsid w:val="00C94808"/>
    <w:rsid w:val="00C94EE0"/>
    <w:rsid w:val="00C9510E"/>
    <w:rsid w:val="00C95172"/>
    <w:rsid w:val="00C952BB"/>
    <w:rsid w:val="00C95CF0"/>
    <w:rsid w:val="00C96765"/>
    <w:rsid w:val="00C96992"/>
    <w:rsid w:val="00C96BF4"/>
    <w:rsid w:val="00C973CF"/>
    <w:rsid w:val="00C97E4B"/>
    <w:rsid w:val="00CA0475"/>
    <w:rsid w:val="00CA05B7"/>
    <w:rsid w:val="00CA06A4"/>
    <w:rsid w:val="00CA077D"/>
    <w:rsid w:val="00CA07A5"/>
    <w:rsid w:val="00CA0B9E"/>
    <w:rsid w:val="00CA0C68"/>
    <w:rsid w:val="00CA106B"/>
    <w:rsid w:val="00CA1560"/>
    <w:rsid w:val="00CA2497"/>
    <w:rsid w:val="00CA2634"/>
    <w:rsid w:val="00CA2DC4"/>
    <w:rsid w:val="00CA2EEE"/>
    <w:rsid w:val="00CA3879"/>
    <w:rsid w:val="00CA38B1"/>
    <w:rsid w:val="00CA3E26"/>
    <w:rsid w:val="00CA42F5"/>
    <w:rsid w:val="00CA4D0F"/>
    <w:rsid w:val="00CA58E2"/>
    <w:rsid w:val="00CA6852"/>
    <w:rsid w:val="00CA7542"/>
    <w:rsid w:val="00CA79A0"/>
    <w:rsid w:val="00CA79FC"/>
    <w:rsid w:val="00CA7DD2"/>
    <w:rsid w:val="00CA7E3B"/>
    <w:rsid w:val="00CA7EED"/>
    <w:rsid w:val="00CB0699"/>
    <w:rsid w:val="00CB131C"/>
    <w:rsid w:val="00CB13C4"/>
    <w:rsid w:val="00CB178F"/>
    <w:rsid w:val="00CB1FCE"/>
    <w:rsid w:val="00CB239F"/>
    <w:rsid w:val="00CB2B96"/>
    <w:rsid w:val="00CB2E77"/>
    <w:rsid w:val="00CB3447"/>
    <w:rsid w:val="00CB393A"/>
    <w:rsid w:val="00CB39D0"/>
    <w:rsid w:val="00CB43E5"/>
    <w:rsid w:val="00CB476B"/>
    <w:rsid w:val="00CB4A6E"/>
    <w:rsid w:val="00CB4E56"/>
    <w:rsid w:val="00CB5462"/>
    <w:rsid w:val="00CB55BE"/>
    <w:rsid w:val="00CB5781"/>
    <w:rsid w:val="00CB5B77"/>
    <w:rsid w:val="00CB5E1B"/>
    <w:rsid w:val="00CB6004"/>
    <w:rsid w:val="00CB641C"/>
    <w:rsid w:val="00CB645A"/>
    <w:rsid w:val="00CB686D"/>
    <w:rsid w:val="00CB6E93"/>
    <w:rsid w:val="00CB6EBC"/>
    <w:rsid w:val="00CB7661"/>
    <w:rsid w:val="00CB7A75"/>
    <w:rsid w:val="00CB7C3C"/>
    <w:rsid w:val="00CC011D"/>
    <w:rsid w:val="00CC07B6"/>
    <w:rsid w:val="00CC18FD"/>
    <w:rsid w:val="00CC1953"/>
    <w:rsid w:val="00CC1E0B"/>
    <w:rsid w:val="00CC2272"/>
    <w:rsid w:val="00CC2673"/>
    <w:rsid w:val="00CC27F3"/>
    <w:rsid w:val="00CC2C16"/>
    <w:rsid w:val="00CC3117"/>
    <w:rsid w:val="00CC43A5"/>
    <w:rsid w:val="00CC4574"/>
    <w:rsid w:val="00CC4721"/>
    <w:rsid w:val="00CC478B"/>
    <w:rsid w:val="00CC48A1"/>
    <w:rsid w:val="00CC493F"/>
    <w:rsid w:val="00CC4A38"/>
    <w:rsid w:val="00CC4E4D"/>
    <w:rsid w:val="00CC6696"/>
    <w:rsid w:val="00CC704B"/>
    <w:rsid w:val="00CC74F4"/>
    <w:rsid w:val="00CC7648"/>
    <w:rsid w:val="00CC7670"/>
    <w:rsid w:val="00CC771F"/>
    <w:rsid w:val="00CC7C78"/>
    <w:rsid w:val="00CC7D10"/>
    <w:rsid w:val="00CC7D4E"/>
    <w:rsid w:val="00CC7F69"/>
    <w:rsid w:val="00CD0189"/>
    <w:rsid w:val="00CD090E"/>
    <w:rsid w:val="00CD0D49"/>
    <w:rsid w:val="00CD1930"/>
    <w:rsid w:val="00CD1BE6"/>
    <w:rsid w:val="00CD20D5"/>
    <w:rsid w:val="00CD2100"/>
    <w:rsid w:val="00CD265E"/>
    <w:rsid w:val="00CD2B09"/>
    <w:rsid w:val="00CD2E7C"/>
    <w:rsid w:val="00CD2E94"/>
    <w:rsid w:val="00CD31AA"/>
    <w:rsid w:val="00CD34A2"/>
    <w:rsid w:val="00CD350E"/>
    <w:rsid w:val="00CD3B52"/>
    <w:rsid w:val="00CD3CB0"/>
    <w:rsid w:val="00CD3F66"/>
    <w:rsid w:val="00CD43F1"/>
    <w:rsid w:val="00CD4827"/>
    <w:rsid w:val="00CD488B"/>
    <w:rsid w:val="00CD4A40"/>
    <w:rsid w:val="00CD4A78"/>
    <w:rsid w:val="00CD4ABE"/>
    <w:rsid w:val="00CD4BE5"/>
    <w:rsid w:val="00CD5201"/>
    <w:rsid w:val="00CD538B"/>
    <w:rsid w:val="00CD5547"/>
    <w:rsid w:val="00CD572C"/>
    <w:rsid w:val="00CD58BB"/>
    <w:rsid w:val="00CD5ACA"/>
    <w:rsid w:val="00CD66E1"/>
    <w:rsid w:val="00CD69EE"/>
    <w:rsid w:val="00CD6AD9"/>
    <w:rsid w:val="00CD6B2C"/>
    <w:rsid w:val="00CD6CA5"/>
    <w:rsid w:val="00CD6FC9"/>
    <w:rsid w:val="00CD706C"/>
    <w:rsid w:val="00CD7DCD"/>
    <w:rsid w:val="00CE020D"/>
    <w:rsid w:val="00CE0730"/>
    <w:rsid w:val="00CE08A2"/>
    <w:rsid w:val="00CE105E"/>
    <w:rsid w:val="00CE10F7"/>
    <w:rsid w:val="00CE126F"/>
    <w:rsid w:val="00CE1460"/>
    <w:rsid w:val="00CE1537"/>
    <w:rsid w:val="00CE19E3"/>
    <w:rsid w:val="00CE1C36"/>
    <w:rsid w:val="00CE1F44"/>
    <w:rsid w:val="00CE1FC7"/>
    <w:rsid w:val="00CE2B1A"/>
    <w:rsid w:val="00CE2BEC"/>
    <w:rsid w:val="00CE31B6"/>
    <w:rsid w:val="00CE3573"/>
    <w:rsid w:val="00CE360F"/>
    <w:rsid w:val="00CE3EA2"/>
    <w:rsid w:val="00CE41C4"/>
    <w:rsid w:val="00CE4798"/>
    <w:rsid w:val="00CE5048"/>
    <w:rsid w:val="00CE52FB"/>
    <w:rsid w:val="00CE544C"/>
    <w:rsid w:val="00CE5C24"/>
    <w:rsid w:val="00CE5D82"/>
    <w:rsid w:val="00CE66BC"/>
    <w:rsid w:val="00CE6C1F"/>
    <w:rsid w:val="00CE6D7C"/>
    <w:rsid w:val="00CE6E3B"/>
    <w:rsid w:val="00CE71BF"/>
    <w:rsid w:val="00CE78EB"/>
    <w:rsid w:val="00CE7989"/>
    <w:rsid w:val="00CE7990"/>
    <w:rsid w:val="00CE7DC6"/>
    <w:rsid w:val="00CF0101"/>
    <w:rsid w:val="00CF052B"/>
    <w:rsid w:val="00CF0820"/>
    <w:rsid w:val="00CF0921"/>
    <w:rsid w:val="00CF16E7"/>
    <w:rsid w:val="00CF194F"/>
    <w:rsid w:val="00CF1AF7"/>
    <w:rsid w:val="00CF1BAC"/>
    <w:rsid w:val="00CF1F49"/>
    <w:rsid w:val="00CF1FC1"/>
    <w:rsid w:val="00CF1FC4"/>
    <w:rsid w:val="00CF2364"/>
    <w:rsid w:val="00CF24BB"/>
    <w:rsid w:val="00CF2DF6"/>
    <w:rsid w:val="00CF3893"/>
    <w:rsid w:val="00CF395A"/>
    <w:rsid w:val="00CF39EC"/>
    <w:rsid w:val="00CF3A5B"/>
    <w:rsid w:val="00CF42DF"/>
    <w:rsid w:val="00CF435A"/>
    <w:rsid w:val="00CF4794"/>
    <w:rsid w:val="00CF513A"/>
    <w:rsid w:val="00CF573E"/>
    <w:rsid w:val="00CF57B8"/>
    <w:rsid w:val="00CF585A"/>
    <w:rsid w:val="00CF59A1"/>
    <w:rsid w:val="00CF59AD"/>
    <w:rsid w:val="00CF5D0D"/>
    <w:rsid w:val="00CF60C9"/>
    <w:rsid w:val="00CF610E"/>
    <w:rsid w:val="00CF6165"/>
    <w:rsid w:val="00CF69CA"/>
    <w:rsid w:val="00CF7112"/>
    <w:rsid w:val="00CF7123"/>
    <w:rsid w:val="00CF72F1"/>
    <w:rsid w:val="00D00287"/>
    <w:rsid w:val="00D0036D"/>
    <w:rsid w:val="00D006FA"/>
    <w:rsid w:val="00D00B8C"/>
    <w:rsid w:val="00D0108F"/>
    <w:rsid w:val="00D01493"/>
    <w:rsid w:val="00D0173B"/>
    <w:rsid w:val="00D03218"/>
    <w:rsid w:val="00D03332"/>
    <w:rsid w:val="00D0343F"/>
    <w:rsid w:val="00D035B6"/>
    <w:rsid w:val="00D036B7"/>
    <w:rsid w:val="00D045AC"/>
    <w:rsid w:val="00D048D8"/>
    <w:rsid w:val="00D04941"/>
    <w:rsid w:val="00D04A82"/>
    <w:rsid w:val="00D04ABD"/>
    <w:rsid w:val="00D05FB0"/>
    <w:rsid w:val="00D061F8"/>
    <w:rsid w:val="00D0639F"/>
    <w:rsid w:val="00D0673C"/>
    <w:rsid w:val="00D06744"/>
    <w:rsid w:val="00D07196"/>
    <w:rsid w:val="00D072B2"/>
    <w:rsid w:val="00D072E9"/>
    <w:rsid w:val="00D07A2A"/>
    <w:rsid w:val="00D07C8F"/>
    <w:rsid w:val="00D07E12"/>
    <w:rsid w:val="00D07FE2"/>
    <w:rsid w:val="00D10303"/>
    <w:rsid w:val="00D10AD8"/>
    <w:rsid w:val="00D10DF7"/>
    <w:rsid w:val="00D1149F"/>
    <w:rsid w:val="00D11E98"/>
    <w:rsid w:val="00D12049"/>
    <w:rsid w:val="00D12D0E"/>
    <w:rsid w:val="00D1322A"/>
    <w:rsid w:val="00D13902"/>
    <w:rsid w:val="00D13A7B"/>
    <w:rsid w:val="00D13CFB"/>
    <w:rsid w:val="00D143DF"/>
    <w:rsid w:val="00D14422"/>
    <w:rsid w:val="00D15432"/>
    <w:rsid w:val="00D16098"/>
    <w:rsid w:val="00D164DA"/>
    <w:rsid w:val="00D16D50"/>
    <w:rsid w:val="00D172A4"/>
    <w:rsid w:val="00D17335"/>
    <w:rsid w:val="00D173E3"/>
    <w:rsid w:val="00D17795"/>
    <w:rsid w:val="00D1796A"/>
    <w:rsid w:val="00D17B3C"/>
    <w:rsid w:val="00D17D98"/>
    <w:rsid w:val="00D17DE1"/>
    <w:rsid w:val="00D20540"/>
    <w:rsid w:val="00D2068E"/>
    <w:rsid w:val="00D206BF"/>
    <w:rsid w:val="00D21B12"/>
    <w:rsid w:val="00D21B1D"/>
    <w:rsid w:val="00D21B59"/>
    <w:rsid w:val="00D21CD2"/>
    <w:rsid w:val="00D21D83"/>
    <w:rsid w:val="00D2200A"/>
    <w:rsid w:val="00D22106"/>
    <w:rsid w:val="00D22156"/>
    <w:rsid w:val="00D22342"/>
    <w:rsid w:val="00D223A8"/>
    <w:rsid w:val="00D22597"/>
    <w:rsid w:val="00D225DB"/>
    <w:rsid w:val="00D2281B"/>
    <w:rsid w:val="00D22B63"/>
    <w:rsid w:val="00D22DC6"/>
    <w:rsid w:val="00D22DF6"/>
    <w:rsid w:val="00D23089"/>
    <w:rsid w:val="00D23104"/>
    <w:rsid w:val="00D2363E"/>
    <w:rsid w:val="00D2376E"/>
    <w:rsid w:val="00D23EEB"/>
    <w:rsid w:val="00D23F8A"/>
    <w:rsid w:val="00D2433A"/>
    <w:rsid w:val="00D244E3"/>
    <w:rsid w:val="00D247F0"/>
    <w:rsid w:val="00D24BE1"/>
    <w:rsid w:val="00D25243"/>
    <w:rsid w:val="00D2568C"/>
    <w:rsid w:val="00D25F10"/>
    <w:rsid w:val="00D26779"/>
    <w:rsid w:val="00D2689D"/>
    <w:rsid w:val="00D26CC0"/>
    <w:rsid w:val="00D26CCD"/>
    <w:rsid w:val="00D26E5F"/>
    <w:rsid w:val="00D26F31"/>
    <w:rsid w:val="00D30292"/>
    <w:rsid w:val="00D30421"/>
    <w:rsid w:val="00D30A06"/>
    <w:rsid w:val="00D30E11"/>
    <w:rsid w:val="00D31B21"/>
    <w:rsid w:val="00D31C89"/>
    <w:rsid w:val="00D3250B"/>
    <w:rsid w:val="00D326CD"/>
    <w:rsid w:val="00D32A01"/>
    <w:rsid w:val="00D32C7B"/>
    <w:rsid w:val="00D32FE8"/>
    <w:rsid w:val="00D33058"/>
    <w:rsid w:val="00D332B9"/>
    <w:rsid w:val="00D3354E"/>
    <w:rsid w:val="00D33A44"/>
    <w:rsid w:val="00D33C34"/>
    <w:rsid w:val="00D33D15"/>
    <w:rsid w:val="00D3415F"/>
    <w:rsid w:val="00D341F4"/>
    <w:rsid w:val="00D34D4B"/>
    <w:rsid w:val="00D352F9"/>
    <w:rsid w:val="00D357B8"/>
    <w:rsid w:val="00D35D2F"/>
    <w:rsid w:val="00D35F23"/>
    <w:rsid w:val="00D36173"/>
    <w:rsid w:val="00D37084"/>
    <w:rsid w:val="00D370DB"/>
    <w:rsid w:val="00D3774A"/>
    <w:rsid w:val="00D37860"/>
    <w:rsid w:val="00D37BD3"/>
    <w:rsid w:val="00D37C00"/>
    <w:rsid w:val="00D37EEA"/>
    <w:rsid w:val="00D407DE"/>
    <w:rsid w:val="00D40A11"/>
    <w:rsid w:val="00D40F5B"/>
    <w:rsid w:val="00D410CA"/>
    <w:rsid w:val="00D413E3"/>
    <w:rsid w:val="00D418CE"/>
    <w:rsid w:val="00D41FCE"/>
    <w:rsid w:val="00D4286A"/>
    <w:rsid w:val="00D42926"/>
    <w:rsid w:val="00D43B3C"/>
    <w:rsid w:val="00D44095"/>
    <w:rsid w:val="00D4448F"/>
    <w:rsid w:val="00D44495"/>
    <w:rsid w:val="00D44E25"/>
    <w:rsid w:val="00D454C0"/>
    <w:rsid w:val="00D459AE"/>
    <w:rsid w:val="00D45F2D"/>
    <w:rsid w:val="00D46100"/>
    <w:rsid w:val="00D46593"/>
    <w:rsid w:val="00D4668A"/>
    <w:rsid w:val="00D4670B"/>
    <w:rsid w:val="00D4688D"/>
    <w:rsid w:val="00D46B3E"/>
    <w:rsid w:val="00D46B7B"/>
    <w:rsid w:val="00D46CA1"/>
    <w:rsid w:val="00D4768A"/>
    <w:rsid w:val="00D4791E"/>
    <w:rsid w:val="00D47A0F"/>
    <w:rsid w:val="00D47B98"/>
    <w:rsid w:val="00D47D12"/>
    <w:rsid w:val="00D5019F"/>
    <w:rsid w:val="00D503BA"/>
    <w:rsid w:val="00D5052A"/>
    <w:rsid w:val="00D508F3"/>
    <w:rsid w:val="00D509C2"/>
    <w:rsid w:val="00D50BD3"/>
    <w:rsid w:val="00D50E55"/>
    <w:rsid w:val="00D50F78"/>
    <w:rsid w:val="00D51677"/>
    <w:rsid w:val="00D51962"/>
    <w:rsid w:val="00D51EAB"/>
    <w:rsid w:val="00D52477"/>
    <w:rsid w:val="00D52894"/>
    <w:rsid w:val="00D52EA6"/>
    <w:rsid w:val="00D530E0"/>
    <w:rsid w:val="00D5386F"/>
    <w:rsid w:val="00D5395E"/>
    <w:rsid w:val="00D53988"/>
    <w:rsid w:val="00D53A70"/>
    <w:rsid w:val="00D53B66"/>
    <w:rsid w:val="00D53F92"/>
    <w:rsid w:val="00D54296"/>
    <w:rsid w:val="00D544B1"/>
    <w:rsid w:val="00D54F45"/>
    <w:rsid w:val="00D558E6"/>
    <w:rsid w:val="00D55949"/>
    <w:rsid w:val="00D55E1C"/>
    <w:rsid w:val="00D55FF3"/>
    <w:rsid w:val="00D56034"/>
    <w:rsid w:val="00D560D6"/>
    <w:rsid w:val="00D560DB"/>
    <w:rsid w:val="00D56563"/>
    <w:rsid w:val="00D567BF"/>
    <w:rsid w:val="00D5748C"/>
    <w:rsid w:val="00D57768"/>
    <w:rsid w:val="00D578B2"/>
    <w:rsid w:val="00D6033C"/>
    <w:rsid w:val="00D60387"/>
    <w:rsid w:val="00D60DF8"/>
    <w:rsid w:val="00D60F6D"/>
    <w:rsid w:val="00D61A06"/>
    <w:rsid w:val="00D6311A"/>
    <w:rsid w:val="00D63149"/>
    <w:rsid w:val="00D63288"/>
    <w:rsid w:val="00D63311"/>
    <w:rsid w:val="00D63D65"/>
    <w:rsid w:val="00D63E97"/>
    <w:rsid w:val="00D63F4E"/>
    <w:rsid w:val="00D63F7C"/>
    <w:rsid w:val="00D6470D"/>
    <w:rsid w:val="00D64CB4"/>
    <w:rsid w:val="00D6502D"/>
    <w:rsid w:val="00D6551D"/>
    <w:rsid w:val="00D659D9"/>
    <w:rsid w:val="00D65C86"/>
    <w:rsid w:val="00D65D02"/>
    <w:rsid w:val="00D65FF9"/>
    <w:rsid w:val="00D6605B"/>
    <w:rsid w:val="00D66712"/>
    <w:rsid w:val="00D6723D"/>
    <w:rsid w:val="00D679EA"/>
    <w:rsid w:val="00D67C35"/>
    <w:rsid w:val="00D7032E"/>
    <w:rsid w:val="00D70368"/>
    <w:rsid w:val="00D70421"/>
    <w:rsid w:val="00D70B3C"/>
    <w:rsid w:val="00D70B6F"/>
    <w:rsid w:val="00D70C51"/>
    <w:rsid w:val="00D70E04"/>
    <w:rsid w:val="00D70E95"/>
    <w:rsid w:val="00D711ED"/>
    <w:rsid w:val="00D71D0C"/>
    <w:rsid w:val="00D723B5"/>
    <w:rsid w:val="00D72573"/>
    <w:rsid w:val="00D725A8"/>
    <w:rsid w:val="00D72A29"/>
    <w:rsid w:val="00D73014"/>
    <w:rsid w:val="00D737B8"/>
    <w:rsid w:val="00D74067"/>
    <w:rsid w:val="00D742B1"/>
    <w:rsid w:val="00D7434A"/>
    <w:rsid w:val="00D74514"/>
    <w:rsid w:val="00D747A8"/>
    <w:rsid w:val="00D74B44"/>
    <w:rsid w:val="00D74E11"/>
    <w:rsid w:val="00D74FE3"/>
    <w:rsid w:val="00D750A7"/>
    <w:rsid w:val="00D75B21"/>
    <w:rsid w:val="00D763D7"/>
    <w:rsid w:val="00D7652A"/>
    <w:rsid w:val="00D76CA6"/>
    <w:rsid w:val="00D7702C"/>
    <w:rsid w:val="00D770A1"/>
    <w:rsid w:val="00D7743F"/>
    <w:rsid w:val="00D77553"/>
    <w:rsid w:val="00D7777F"/>
    <w:rsid w:val="00D77922"/>
    <w:rsid w:val="00D77E0F"/>
    <w:rsid w:val="00D80251"/>
    <w:rsid w:val="00D80B9E"/>
    <w:rsid w:val="00D81191"/>
    <w:rsid w:val="00D81984"/>
    <w:rsid w:val="00D81D81"/>
    <w:rsid w:val="00D826BB"/>
    <w:rsid w:val="00D8275B"/>
    <w:rsid w:val="00D82942"/>
    <w:rsid w:val="00D843C7"/>
    <w:rsid w:val="00D844B9"/>
    <w:rsid w:val="00D84EB3"/>
    <w:rsid w:val="00D854B4"/>
    <w:rsid w:val="00D85BAF"/>
    <w:rsid w:val="00D85C33"/>
    <w:rsid w:val="00D85ED4"/>
    <w:rsid w:val="00D85FD1"/>
    <w:rsid w:val="00D860B1"/>
    <w:rsid w:val="00D86C19"/>
    <w:rsid w:val="00D87526"/>
    <w:rsid w:val="00D87886"/>
    <w:rsid w:val="00D87DEB"/>
    <w:rsid w:val="00D903FC"/>
    <w:rsid w:val="00D9043B"/>
    <w:rsid w:val="00D904B4"/>
    <w:rsid w:val="00D9092E"/>
    <w:rsid w:val="00D90A7A"/>
    <w:rsid w:val="00D90E37"/>
    <w:rsid w:val="00D910C5"/>
    <w:rsid w:val="00D912E9"/>
    <w:rsid w:val="00D91BAC"/>
    <w:rsid w:val="00D91FD4"/>
    <w:rsid w:val="00D92AC2"/>
    <w:rsid w:val="00D92CB6"/>
    <w:rsid w:val="00D93153"/>
    <w:rsid w:val="00D932F3"/>
    <w:rsid w:val="00D9369D"/>
    <w:rsid w:val="00D937AF"/>
    <w:rsid w:val="00D93BD2"/>
    <w:rsid w:val="00D93CB8"/>
    <w:rsid w:val="00D94180"/>
    <w:rsid w:val="00D942AD"/>
    <w:rsid w:val="00D94530"/>
    <w:rsid w:val="00D94535"/>
    <w:rsid w:val="00D94E4C"/>
    <w:rsid w:val="00D94EFA"/>
    <w:rsid w:val="00D95250"/>
    <w:rsid w:val="00D9569B"/>
    <w:rsid w:val="00D957A4"/>
    <w:rsid w:val="00D9648C"/>
    <w:rsid w:val="00D9656C"/>
    <w:rsid w:val="00D967FD"/>
    <w:rsid w:val="00D96BCF"/>
    <w:rsid w:val="00D973E0"/>
    <w:rsid w:val="00D97406"/>
    <w:rsid w:val="00D976A4"/>
    <w:rsid w:val="00D97E34"/>
    <w:rsid w:val="00DA02E7"/>
    <w:rsid w:val="00DA0354"/>
    <w:rsid w:val="00DA0417"/>
    <w:rsid w:val="00DA04F6"/>
    <w:rsid w:val="00DA089E"/>
    <w:rsid w:val="00DA11F7"/>
    <w:rsid w:val="00DA132D"/>
    <w:rsid w:val="00DA1D49"/>
    <w:rsid w:val="00DA1E85"/>
    <w:rsid w:val="00DA1E86"/>
    <w:rsid w:val="00DA2230"/>
    <w:rsid w:val="00DA2B55"/>
    <w:rsid w:val="00DA2FD2"/>
    <w:rsid w:val="00DA38B9"/>
    <w:rsid w:val="00DA3A23"/>
    <w:rsid w:val="00DA424F"/>
    <w:rsid w:val="00DA4459"/>
    <w:rsid w:val="00DA4483"/>
    <w:rsid w:val="00DA4CC9"/>
    <w:rsid w:val="00DA5758"/>
    <w:rsid w:val="00DA58A6"/>
    <w:rsid w:val="00DA5C9D"/>
    <w:rsid w:val="00DA5ECF"/>
    <w:rsid w:val="00DA68A4"/>
    <w:rsid w:val="00DA7206"/>
    <w:rsid w:val="00DA73DB"/>
    <w:rsid w:val="00DA7598"/>
    <w:rsid w:val="00DA78EC"/>
    <w:rsid w:val="00DA7C34"/>
    <w:rsid w:val="00DA7E25"/>
    <w:rsid w:val="00DA7EB5"/>
    <w:rsid w:val="00DB061D"/>
    <w:rsid w:val="00DB0732"/>
    <w:rsid w:val="00DB0829"/>
    <w:rsid w:val="00DB0E2F"/>
    <w:rsid w:val="00DB0E6C"/>
    <w:rsid w:val="00DB1154"/>
    <w:rsid w:val="00DB1B28"/>
    <w:rsid w:val="00DB2264"/>
    <w:rsid w:val="00DB2F4D"/>
    <w:rsid w:val="00DB3212"/>
    <w:rsid w:val="00DB32E3"/>
    <w:rsid w:val="00DB4BF2"/>
    <w:rsid w:val="00DB5345"/>
    <w:rsid w:val="00DB5401"/>
    <w:rsid w:val="00DB54B2"/>
    <w:rsid w:val="00DB5579"/>
    <w:rsid w:val="00DB567A"/>
    <w:rsid w:val="00DB5A97"/>
    <w:rsid w:val="00DB5BCA"/>
    <w:rsid w:val="00DB5F7B"/>
    <w:rsid w:val="00DB606C"/>
    <w:rsid w:val="00DB689E"/>
    <w:rsid w:val="00DB69C7"/>
    <w:rsid w:val="00DB703B"/>
    <w:rsid w:val="00DB705E"/>
    <w:rsid w:val="00DB72D2"/>
    <w:rsid w:val="00DB76EC"/>
    <w:rsid w:val="00DB7723"/>
    <w:rsid w:val="00DB78B0"/>
    <w:rsid w:val="00DB78EC"/>
    <w:rsid w:val="00DB7A4F"/>
    <w:rsid w:val="00DB7DD9"/>
    <w:rsid w:val="00DC0554"/>
    <w:rsid w:val="00DC05AD"/>
    <w:rsid w:val="00DC062A"/>
    <w:rsid w:val="00DC0882"/>
    <w:rsid w:val="00DC0A98"/>
    <w:rsid w:val="00DC0CAE"/>
    <w:rsid w:val="00DC0EFD"/>
    <w:rsid w:val="00DC13CD"/>
    <w:rsid w:val="00DC1CD1"/>
    <w:rsid w:val="00DC24A2"/>
    <w:rsid w:val="00DC250E"/>
    <w:rsid w:val="00DC29FB"/>
    <w:rsid w:val="00DC2D01"/>
    <w:rsid w:val="00DC31D3"/>
    <w:rsid w:val="00DC3213"/>
    <w:rsid w:val="00DC3250"/>
    <w:rsid w:val="00DC3484"/>
    <w:rsid w:val="00DC34AA"/>
    <w:rsid w:val="00DC37C3"/>
    <w:rsid w:val="00DC3F14"/>
    <w:rsid w:val="00DC3F95"/>
    <w:rsid w:val="00DC439B"/>
    <w:rsid w:val="00DC47DA"/>
    <w:rsid w:val="00DC4D1D"/>
    <w:rsid w:val="00DC4E08"/>
    <w:rsid w:val="00DC5E5B"/>
    <w:rsid w:val="00DC609E"/>
    <w:rsid w:val="00DC60E4"/>
    <w:rsid w:val="00DC63E6"/>
    <w:rsid w:val="00DC64A4"/>
    <w:rsid w:val="00DC6FE8"/>
    <w:rsid w:val="00DD00F6"/>
    <w:rsid w:val="00DD0693"/>
    <w:rsid w:val="00DD08F1"/>
    <w:rsid w:val="00DD0925"/>
    <w:rsid w:val="00DD0987"/>
    <w:rsid w:val="00DD0A84"/>
    <w:rsid w:val="00DD0EB6"/>
    <w:rsid w:val="00DD11D0"/>
    <w:rsid w:val="00DD1F06"/>
    <w:rsid w:val="00DD2024"/>
    <w:rsid w:val="00DD28B5"/>
    <w:rsid w:val="00DD2E80"/>
    <w:rsid w:val="00DD36CF"/>
    <w:rsid w:val="00DD3826"/>
    <w:rsid w:val="00DD3C51"/>
    <w:rsid w:val="00DD4229"/>
    <w:rsid w:val="00DD431A"/>
    <w:rsid w:val="00DD47A5"/>
    <w:rsid w:val="00DD4857"/>
    <w:rsid w:val="00DD4E83"/>
    <w:rsid w:val="00DD55CB"/>
    <w:rsid w:val="00DD5754"/>
    <w:rsid w:val="00DD58C8"/>
    <w:rsid w:val="00DD58E5"/>
    <w:rsid w:val="00DD59CF"/>
    <w:rsid w:val="00DD5E76"/>
    <w:rsid w:val="00DD6331"/>
    <w:rsid w:val="00DD7623"/>
    <w:rsid w:val="00DD7710"/>
    <w:rsid w:val="00DD786A"/>
    <w:rsid w:val="00DD7995"/>
    <w:rsid w:val="00DD7F8F"/>
    <w:rsid w:val="00DE0035"/>
    <w:rsid w:val="00DE05D5"/>
    <w:rsid w:val="00DE06D8"/>
    <w:rsid w:val="00DE074D"/>
    <w:rsid w:val="00DE093F"/>
    <w:rsid w:val="00DE1043"/>
    <w:rsid w:val="00DE10B4"/>
    <w:rsid w:val="00DE1CD0"/>
    <w:rsid w:val="00DE1D9A"/>
    <w:rsid w:val="00DE26E6"/>
    <w:rsid w:val="00DE2868"/>
    <w:rsid w:val="00DE2958"/>
    <w:rsid w:val="00DE2C44"/>
    <w:rsid w:val="00DE2E47"/>
    <w:rsid w:val="00DE313E"/>
    <w:rsid w:val="00DE3E98"/>
    <w:rsid w:val="00DE3F69"/>
    <w:rsid w:val="00DE3FA9"/>
    <w:rsid w:val="00DE4880"/>
    <w:rsid w:val="00DE4B50"/>
    <w:rsid w:val="00DE4CD8"/>
    <w:rsid w:val="00DE4DDA"/>
    <w:rsid w:val="00DE4F91"/>
    <w:rsid w:val="00DE594F"/>
    <w:rsid w:val="00DE6042"/>
    <w:rsid w:val="00DE62DA"/>
    <w:rsid w:val="00DE6370"/>
    <w:rsid w:val="00DE6396"/>
    <w:rsid w:val="00DE63DF"/>
    <w:rsid w:val="00DE6648"/>
    <w:rsid w:val="00DE668A"/>
    <w:rsid w:val="00DE6B3F"/>
    <w:rsid w:val="00DE6BD6"/>
    <w:rsid w:val="00DE775F"/>
    <w:rsid w:val="00DE7788"/>
    <w:rsid w:val="00DE7F77"/>
    <w:rsid w:val="00DF0A75"/>
    <w:rsid w:val="00DF0B9A"/>
    <w:rsid w:val="00DF0BF2"/>
    <w:rsid w:val="00DF1D0E"/>
    <w:rsid w:val="00DF21A1"/>
    <w:rsid w:val="00DF264E"/>
    <w:rsid w:val="00DF2B25"/>
    <w:rsid w:val="00DF2B2A"/>
    <w:rsid w:val="00DF2D4A"/>
    <w:rsid w:val="00DF3121"/>
    <w:rsid w:val="00DF31EF"/>
    <w:rsid w:val="00DF3355"/>
    <w:rsid w:val="00DF37C8"/>
    <w:rsid w:val="00DF38A6"/>
    <w:rsid w:val="00DF3A51"/>
    <w:rsid w:val="00DF3AFA"/>
    <w:rsid w:val="00DF417A"/>
    <w:rsid w:val="00DF43EB"/>
    <w:rsid w:val="00DF444A"/>
    <w:rsid w:val="00DF4675"/>
    <w:rsid w:val="00DF49D5"/>
    <w:rsid w:val="00DF4A03"/>
    <w:rsid w:val="00DF4C11"/>
    <w:rsid w:val="00DF4ECB"/>
    <w:rsid w:val="00DF53C2"/>
    <w:rsid w:val="00DF56E7"/>
    <w:rsid w:val="00DF5B7B"/>
    <w:rsid w:val="00DF606C"/>
    <w:rsid w:val="00DF60E4"/>
    <w:rsid w:val="00DF6B1A"/>
    <w:rsid w:val="00DF6F01"/>
    <w:rsid w:val="00DF7B34"/>
    <w:rsid w:val="00DF7EE2"/>
    <w:rsid w:val="00E005DD"/>
    <w:rsid w:val="00E0112D"/>
    <w:rsid w:val="00E016F3"/>
    <w:rsid w:val="00E01809"/>
    <w:rsid w:val="00E01838"/>
    <w:rsid w:val="00E018EF"/>
    <w:rsid w:val="00E01A8F"/>
    <w:rsid w:val="00E0218D"/>
    <w:rsid w:val="00E02258"/>
    <w:rsid w:val="00E02500"/>
    <w:rsid w:val="00E02A40"/>
    <w:rsid w:val="00E0315A"/>
    <w:rsid w:val="00E031BB"/>
    <w:rsid w:val="00E03234"/>
    <w:rsid w:val="00E03765"/>
    <w:rsid w:val="00E03B6F"/>
    <w:rsid w:val="00E03DF2"/>
    <w:rsid w:val="00E040AF"/>
    <w:rsid w:val="00E04662"/>
    <w:rsid w:val="00E04BCD"/>
    <w:rsid w:val="00E051FD"/>
    <w:rsid w:val="00E056B5"/>
    <w:rsid w:val="00E05785"/>
    <w:rsid w:val="00E05ADD"/>
    <w:rsid w:val="00E05B67"/>
    <w:rsid w:val="00E05C4F"/>
    <w:rsid w:val="00E06B0A"/>
    <w:rsid w:val="00E0702A"/>
    <w:rsid w:val="00E0712D"/>
    <w:rsid w:val="00E0717E"/>
    <w:rsid w:val="00E07227"/>
    <w:rsid w:val="00E072AD"/>
    <w:rsid w:val="00E07D69"/>
    <w:rsid w:val="00E104CF"/>
    <w:rsid w:val="00E10C42"/>
    <w:rsid w:val="00E11EBD"/>
    <w:rsid w:val="00E120C6"/>
    <w:rsid w:val="00E123F6"/>
    <w:rsid w:val="00E12AB4"/>
    <w:rsid w:val="00E12B72"/>
    <w:rsid w:val="00E1316A"/>
    <w:rsid w:val="00E132DD"/>
    <w:rsid w:val="00E13338"/>
    <w:rsid w:val="00E13491"/>
    <w:rsid w:val="00E13601"/>
    <w:rsid w:val="00E136C5"/>
    <w:rsid w:val="00E1389A"/>
    <w:rsid w:val="00E138B3"/>
    <w:rsid w:val="00E139D6"/>
    <w:rsid w:val="00E13AF5"/>
    <w:rsid w:val="00E1403A"/>
    <w:rsid w:val="00E1446E"/>
    <w:rsid w:val="00E14920"/>
    <w:rsid w:val="00E1516C"/>
    <w:rsid w:val="00E15646"/>
    <w:rsid w:val="00E15CCA"/>
    <w:rsid w:val="00E15D3E"/>
    <w:rsid w:val="00E15FBB"/>
    <w:rsid w:val="00E166BA"/>
    <w:rsid w:val="00E172DC"/>
    <w:rsid w:val="00E176A7"/>
    <w:rsid w:val="00E17BCC"/>
    <w:rsid w:val="00E17C2A"/>
    <w:rsid w:val="00E202FA"/>
    <w:rsid w:val="00E20387"/>
    <w:rsid w:val="00E2057A"/>
    <w:rsid w:val="00E208CC"/>
    <w:rsid w:val="00E20B80"/>
    <w:rsid w:val="00E21176"/>
    <w:rsid w:val="00E2122A"/>
    <w:rsid w:val="00E218F6"/>
    <w:rsid w:val="00E21908"/>
    <w:rsid w:val="00E21AFE"/>
    <w:rsid w:val="00E22325"/>
    <w:rsid w:val="00E2288A"/>
    <w:rsid w:val="00E228DE"/>
    <w:rsid w:val="00E229EB"/>
    <w:rsid w:val="00E2307F"/>
    <w:rsid w:val="00E232E6"/>
    <w:rsid w:val="00E238F5"/>
    <w:rsid w:val="00E23A3B"/>
    <w:rsid w:val="00E23D0D"/>
    <w:rsid w:val="00E242F0"/>
    <w:rsid w:val="00E251A8"/>
    <w:rsid w:val="00E25553"/>
    <w:rsid w:val="00E255C3"/>
    <w:rsid w:val="00E25A40"/>
    <w:rsid w:val="00E25C15"/>
    <w:rsid w:val="00E25C9B"/>
    <w:rsid w:val="00E265B8"/>
    <w:rsid w:val="00E268A1"/>
    <w:rsid w:val="00E26920"/>
    <w:rsid w:val="00E26B97"/>
    <w:rsid w:val="00E2719F"/>
    <w:rsid w:val="00E27508"/>
    <w:rsid w:val="00E27714"/>
    <w:rsid w:val="00E277E3"/>
    <w:rsid w:val="00E279F4"/>
    <w:rsid w:val="00E27F63"/>
    <w:rsid w:val="00E3001F"/>
    <w:rsid w:val="00E30314"/>
    <w:rsid w:val="00E306B6"/>
    <w:rsid w:val="00E306CA"/>
    <w:rsid w:val="00E30CD6"/>
    <w:rsid w:val="00E31155"/>
    <w:rsid w:val="00E31562"/>
    <w:rsid w:val="00E315A8"/>
    <w:rsid w:val="00E31639"/>
    <w:rsid w:val="00E3176D"/>
    <w:rsid w:val="00E31A40"/>
    <w:rsid w:val="00E31EB6"/>
    <w:rsid w:val="00E32556"/>
    <w:rsid w:val="00E32A16"/>
    <w:rsid w:val="00E32FCB"/>
    <w:rsid w:val="00E33074"/>
    <w:rsid w:val="00E3321C"/>
    <w:rsid w:val="00E3321E"/>
    <w:rsid w:val="00E33872"/>
    <w:rsid w:val="00E33A91"/>
    <w:rsid w:val="00E33EAA"/>
    <w:rsid w:val="00E340FD"/>
    <w:rsid w:val="00E34290"/>
    <w:rsid w:val="00E34667"/>
    <w:rsid w:val="00E34813"/>
    <w:rsid w:val="00E34A91"/>
    <w:rsid w:val="00E34C3E"/>
    <w:rsid w:val="00E34D5B"/>
    <w:rsid w:val="00E34F92"/>
    <w:rsid w:val="00E350BF"/>
    <w:rsid w:val="00E357AA"/>
    <w:rsid w:val="00E35841"/>
    <w:rsid w:val="00E35EB3"/>
    <w:rsid w:val="00E35EEC"/>
    <w:rsid w:val="00E361B7"/>
    <w:rsid w:val="00E3651B"/>
    <w:rsid w:val="00E36CBA"/>
    <w:rsid w:val="00E36FC8"/>
    <w:rsid w:val="00E37702"/>
    <w:rsid w:val="00E37B12"/>
    <w:rsid w:val="00E37E4A"/>
    <w:rsid w:val="00E37F5B"/>
    <w:rsid w:val="00E4028C"/>
    <w:rsid w:val="00E4034A"/>
    <w:rsid w:val="00E40484"/>
    <w:rsid w:val="00E40509"/>
    <w:rsid w:val="00E4063F"/>
    <w:rsid w:val="00E40DC0"/>
    <w:rsid w:val="00E411DB"/>
    <w:rsid w:val="00E41539"/>
    <w:rsid w:val="00E4158B"/>
    <w:rsid w:val="00E41B38"/>
    <w:rsid w:val="00E41DE0"/>
    <w:rsid w:val="00E424A2"/>
    <w:rsid w:val="00E4260D"/>
    <w:rsid w:val="00E42EC6"/>
    <w:rsid w:val="00E435DC"/>
    <w:rsid w:val="00E4374E"/>
    <w:rsid w:val="00E43B3E"/>
    <w:rsid w:val="00E43CA9"/>
    <w:rsid w:val="00E43FD6"/>
    <w:rsid w:val="00E44135"/>
    <w:rsid w:val="00E445CB"/>
    <w:rsid w:val="00E4461B"/>
    <w:rsid w:val="00E447EC"/>
    <w:rsid w:val="00E4493F"/>
    <w:rsid w:val="00E451A1"/>
    <w:rsid w:val="00E45829"/>
    <w:rsid w:val="00E45A8D"/>
    <w:rsid w:val="00E46D1C"/>
    <w:rsid w:val="00E4722E"/>
    <w:rsid w:val="00E4735F"/>
    <w:rsid w:val="00E4756B"/>
    <w:rsid w:val="00E4769E"/>
    <w:rsid w:val="00E476F6"/>
    <w:rsid w:val="00E47796"/>
    <w:rsid w:val="00E47C8B"/>
    <w:rsid w:val="00E47E97"/>
    <w:rsid w:val="00E5000E"/>
    <w:rsid w:val="00E50348"/>
    <w:rsid w:val="00E50A0E"/>
    <w:rsid w:val="00E50A67"/>
    <w:rsid w:val="00E515C2"/>
    <w:rsid w:val="00E519EB"/>
    <w:rsid w:val="00E51D3A"/>
    <w:rsid w:val="00E523F4"/>
    <w:rsid w:val="00E52E80"/>
    <w:rsid w:val="00E531B0"/>
    <w:rsid w:val="00E538AD"/>
    <w:rsid w:val="00E53E3B"/>
    <w:rsid w:val="00E54261"/>
    <w:rsid w:val="00E54490"/>
    <w:rsid w:val="00E54AF7"/>
    <w:rsid w:val="00E54C18"/>
    <w:rsid w:val="00E55043"/>
    <w:rsid w:val="00E5558F"/>
    <w:rsid w:val="00E5565A"/>
    <w:rsid w:val="00E55966"/>
    <w:rsid w:val="00E55EC2"/>
    <w:rsid w:val="00E56C3E"/>
    <w:rsid w:val="00E56C41"/>
    <w:rsid w:val="00E56C5E"/>
    <w:rsid w:val="00E571EA"/>
    <w:rsid w:val="00E57595"/>
    <w:rsid w:val="00E5771A"/>
    <w:rsid w:val="00E5784F"/>
    <w:rsid w:val="00E57C86"/>
    <w:rsid w:val="00E60503"/>
    <w:rsid w:val="00E6076F"/>
    <w:rsid w:val="00E60E64"/>
    <w:rsid w:val="00E60E9D"/>
    <w:rsid w:val="00E6121F"/>
    <w:rsid w:val="00E61235"/>
    <w:rsid w:val="00E6160D"/>
    <w:rsid w:val="00E61931"/>
    <w:rsid w:val="00E61A0B"/>
    <w:rsid w:val="00E61B1D"/>
    <w:rsid w:val="00E624D9"/>
    <w:rsid w:val="00E627E6"/>
    <w:rsid w:val="00E62E67"/>
    <w:rsid w:val="00E63315"/>
    <w:rsid w:val="00E63AA0"/>
    <w:rsid w:val="00E640CE"/>
    <w:rsid w:val="00E641AC"/>
    <w:rsid w:val="00E64440"/>
    <w:rsid w:val="00E64FEB"/>
    <w:rsid w:val="00E65574"/>
    <w:rsid w:val="00E655BB"/>
    <w:rsid w:val="00E655F8"/>
    <w:rsid w:val="00E658C7"/>
    <w:rsid w:val="00E6597B"/>
    <w:rsid w:val="00E65BAA"/>
    <w:rsid w:val="00E66809"/>
    <w:rsid w:val="00E668B9"/>
    <w:rsid w:val="00E66C9D"/>
    <w:rsid w:val="00E66CF4"/>
    <w:rsid w:val="00E671D9"/>
    <w:rsid w:val="00E67992"/>
    <w:rsid w:val="00E67A3A"/>
    <w:rsid w:val="00E67AD2"/>
    <w:rsid w:val="00E67EE3"/>
    <w:rsid w:val="00E70013"/>
    <w:rsid w:val="00E70083"/>
    <w:rsid w:val="00E707F5"/>
    <w:rsid w:val="00E708B4"/>
    <w:rsid w:val="00E70EB8"/>
    <w:rsid w:val="00E71131"/>
    <w:rsid w:val="00E719A4"/>
    <w:rsid w:val="00E71F66"/>
    <w:rsid w:val="00E7219C"/>
    <w:rsid w:val="00E722F2"/>
    <w:rsid w:val="00E732F8"/>
    <w:rsid w:val="00E73760"/>
    <w:rsid w:val="00E7397E"/>
    <w:rsid w:val="00E73A1F"/>
    <w:rsid w:val="00E74314"/>
    <w:rsid w:val="00E74349"/>
    <w:rsid w:val="00E744A3"/>
    <w:rsid w:val="00E747FB"/>
    <w:rsid w:val="00E7585B"/>
    <w:rsid w:val="00E758C6"/>
    <w:rsid w:val="00E75E6B"/>
    <w:rsid w:val="00E76935"/>
    <w:rsid w:val="00E76CB9"/>
    <w:rsid w:val="00E7750F"/>
    <w:rsid w:val="00E778C4"/>
    <w:rsid w:val="00E77BF2"/>
    <w:rsid w:val="00E77CE3"/>
    <w:rsid w:val="00E800E9"/>
    <w:rsid w:val="00E8096A"/>
    <w:rsid w:val="00E80BAA"/>
    <w:rsid w:val="00E811EA"/>
    <w:rsid w:val="00E81233"/>
    <w:rsid w:val="00E8131F"/>
    <w:rsid w:val="00E81627"/>
    <w:rsid w:val="00E81941"/>
    <w:rsid w:val="00E821F3"/>
    <w:rsid w:val="00E830E6"/>
    <w:rsid w:val="00E832FA"/>
    <w:rsid w:val="00E83629"/>
    <w:rsid w:val="00E83801"/>
    <w:rsid w:val="00E83BE7"/>
    <w:rsid w:val="00E83D4F"/>
    <w:rsid w:val="00E83E7C"/>
    <w:rsid w:val="00E847F5"/>
    <w:rsid w:val="00E848B7"/>
    <w:rsid w:val="00E84B8B"/>
    <w:rsid w:val="00E84EE1"/>
    <w:rsid w:val="00E84FBC"/>
    <w:rsid w:val="00E85727"/>
    <w:rsid w:val="00E8599B"/>
    <w:rsid w:val="00E85DA3"/>
    <w:rsid w:val="00E86C15"/>
    <w:rsid w:val="00E86D51"/>
    <w:rsid w:val="00E86E31"/>
    <w:rsid w:val="00E870C7"/>
    <w:rsid w:val="00E871EE"/>
    <w:rsid w:val="00E87317"/>
    <w:rsid w:val="00E87498"/>
    <w:rsid w:val="00E87A73"/>
    <w:rsid w:val="00E90271"/>
    <w:rsid w:val="00E90365"/>
    <w:rsid w:val="00E905B1"/>
    <w:rsid w:val="00E905ED"/>
    <w:rsid w:val="00E9064F"/>
    <w:rsid w:val="00E90952"/>
    <w:rsid w:val="00E9130C"/>
    <w:rsid w:val="00E926A9"/>
    <w:rsid w:val="00E926AB"/>
    <w:rsid w:val="00E92AF4"/>
    <w:rsid w:val="00E9313C"/>
    <w:rsid w:val="00E93877"/>
    <w:rsid w:val="00E93FED"/>
    <w:rsid w:val="00E9445F"/>
    <w:rsid w:val="00E944F3"/>
    <w:rsid w:val="00E94D29"/>
    <w:rsid w:val="00E94DEE"/>
    <w:rsid w:val="00E9531E"/>
    <w:rsid w:val="00E955A6"/>
    <w:rsid w:val="00E956A9"/>
    <w:rsid w:val="00E96B57"/>
    <w:rsid w:val="00E9719C"/>
    <w:rsid w:val="00E9737E"/>
    <w:rsid w:val="00E978A4"/>
    <w:rsid w:val="00EA0257"/>
    <w:rsid w:val="00EA05E0"/>
    <w:rsid w:val="00EA07BF"/>
    <w:rsid w:val="00EA0BAA"/>
    <w:rsid w:val="00EA1354"/>
    <w:rsid w:val="00EA1F28"/>
    <w:rsid w:val="00EA20D8"/>
    <w:rsid w:val="00EA23BF"/>
    <w:rsid w:val="00EA3380"/>
    <w:rsid w:val="00EA33AF"/>
    <w:rsid w:val="00EA3858"/>
    <w:rsid w:val="00EA4452"/>
    <w:rsid w:val="00EA4E15"/>
    <w:rsid w:val="00EA5437"/>
    <w:rsid w:val="00EA5A81"/>
    <w:rsid w:val="00EA5C9C"/>
    <w:rsid w:val="00EA63DC"/>
    <w:rsid w:val="00EA68BC"/>
    <w:rsid w:val="00EA68D3"/>
    <w:rsid w:val="00EA69CB"/>
    <w:rsid w:val="00EA6B8C"/>
    <w:rsid w:val="00EA6E1B"/>
    <w:rsid w:val="00EA6EE9"/>
    <w:rsid w:val="00EA714B"/>
    <w:rsid w:val="00EA72FE"/>
    <w:rsid w:val="00EA7865"/>
    <w:rsid w:val="00EA79CF"/>
    <w:rsid w:val="00EA7A6C"/>
    <w:rsid w:val="00EA7F84"/>
    <w:rsid w:val="00EA7FA6"/>
    <w:rsid w:val="00EB025F"/>
    <w:rsid w:val="00EB056B"/>
    <w:rsid w:val="00EB0D0A"/>
    <w:rsid w:val="00EB124E"/>
    <w:rsid w:val="00EB2101"/>
    <w:rsid w:val="00EB2B21"/>
    <w:rsid w:val="00EB39D3"/>
    <w:rsid w:val="00EB3B63"/>
    <w:rsid w:val="00EB4846"/>
    <w:rsid w:val="00EB542A"/>
    <w:rsid w:val="00EB561C"/>
    <w:rsid w:val="00EB5E83"/>
    <w:rsid w:val="00EB5E95"/>
    <w:rsid w:val="00EB5EC2"/>
    <w:rsid w:val="00EB5F32"/>
    <w:rsid w:val="00EB6488"/>
    <w:rsid w:val="00EB6E63"/>
    <w:rsid w:val="00EB6E6D"/>
    <w:rsid w:val="00EC023C"/>
    <w:rsid w:val="00EC03DB"/>
    <w:rsid w:val="00EC07AF"/>
    <w:rsid w:val="00EC08B1"/>
    <w:rsid w:val="00EC0C37"/>
    <w:rsid w:val="00EC0D97"/>
    <w:rsid w:val="00EC1306"/>
    <w:rsid w:val="00EC14A8"/>
    <w:rsid w:val="00EC2059"/>
    <w:rsid w:val="00EC2451"/>
    <w:rsid w:val="00EC246B"/>
    <w:rsid w:val="00EC26C9"/>
    <w:rsid w:val="00EC2C14"/>
    <w:rsid w:val="00EC32AF"/>
    <w:rsid w:val="00EC32CB"/>
    <w:rsid w:val="00EC3E8E"/>
    <w:rsid w:val="00EC4018"/>
    <w:rsid w:val="00EC42E0"/>
    <w:rsid w:val="00EC46C6"/>
    <w:rsid w:val="00EC4A42"/>
    <w:rsid w:val="00EC4B32"/>
    <w:rsid w:val="00EC4EDA"/>
    <w:rsid w:val="00EC508C"/>
    <w:rsid w:val="00EC54F2"/>
    <w:rsid w:val="00EC59A4"/>
    <w:rsid w:val="00EC5BDB"/>
    <w:rsid w:val="00EC5CE3"/>
    <w:rsid w:val="00EC646A"/>
    <w:rsid w:val="00EC6970"/>
    <w:rsid w:val="00EC6CE5"/>
    <w:rsid w:val="00EC70FC"/>
    <w:rsid w:val="00EC7163"/>
    <w:rsid w:val="00EC71C4"/>
    <w:rsid w:val="00EC7398"/>
    <w:rsid w:val="00EC74E1"/>
    <w:rsid w:val="00EC77DB"/>
    <w:rsid w:val="00EC7A04"/>
    <w:rsid w:val="00EC7DF1"/>
    <w:rsid w:val="00EC7EE9"/>
    <w:rsid w:val="00ED025F"/>
    <w:rsid w:val="00ED0D01"/>
    <w:rsid w:val="00ED1227"/>
    <w:rsid w:val="00ED14F1"/>
    <w:rsid w:val="00ED1923"/>
    <w:rsid w:val="00ED1F7D"/>
    <w:rsid w:val="00ED1FF8"/>
    <w:rsid w:val="00ED2142"/>
    <w:rsid w:val="00ED2278"/>
    <w:rsid w:val="00ED2C2D"/>
    <w:rsid w:val="00ED3580"/>
    <w:rsid w:val="00ED39F3"/>
    <w:rsid w:val="00ED3A2F"/>
    <w:rsid w:val="00ED3D75"/>
    <w:rsid w:val="00ED3DAE"/>
    <w:rsid w:val="00ED3F7B"/>
    <w:rsid w:val="00ED4049"/>
    <w:rsid w:val="00ED4496"/>
    <w:rsid w:val="00ED44FE"/>
    <w:rsid w:val="00ED4C9C"/>
    <w:rsid w:val="00ED4D70"/>
    <w:rsid w:val="00ED50D6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6D91"/>
    <w:rsid w:val="00ED7CB5"/>
    <w:rsid w:val="00ED7CBE"/>
    <w:rsid w:val="00ED7F9B"/>
    <w:rsid w:val="00EE0156"/>
    <w:rsid w:val="00EE02E7"/>
    <w:rsid w:val="00EE06BE"/>
    <w:rsid w:val="00EE091B"/>
    <w:rsid w:val="00EE10E7"/>
    <w:rsid w:val="00EE19B6"/>
    <w:rsid w:val="00EE25C4"/>
    <w:rsid w:val="00EE2742"/>
    <w:rsid w:val="00EE2994"/>
    <w:rsid w:val="00EE2E31"/>
    <w:rsid w:val="00EE3223"/>
    <w:rsid w:val="00EE4741"/>
    <w:rsid w:val="00EE4937"/>
    <w:rsid w:val="00EE4AF8"/>
    <w:rsid w:val="00EE4C34"/>
    <w:rsid w:val="00EE4E89"/>
    <w:rsid w:val="00EE5634"/>
    <w:rsid w:val="00EE5D57"/>
    <w:rsid w:val="00EE6037"/>
    <w:rsid w:val="00EE63E2"/>
    <w:rsid w:val="00EE66C3"/>
    <w:rsid w:val="00EE69F4"/>
    <w:rsid w:val="00EE6EB5"/>
    <w:rsid w:val="00EE70CE"/>
    <w:rsid w:val="00EF0552"/>
    <w:rsid w:val="00EF063E"/>
    <w:rsid w:val="00EF0862"/>
    <w:rsid w:val="00EF097B"/>
    <w:rsid w:val="00EF0D7C"/>
    <w:rsid w:val="00EF0F22"/>
    <w:rsid w:val="00EF17B5"/>
    <w:rsid w:val="00EF1F84"/>
    <w:rsid w:val="00EF2049"/>
    <w:rsid w:val="00EF2135"/>
    <w:rsid w:val="00EF23BF"/>
    <w:rsid w:val="00EF23EF"/>
    <w:rsid w:val="00EF297F"/>
    <w:rsid w:val="00EF3853"/>
    <w:rsid w:val="00EF3B4E"/>
    <w:rsid w:val="00EF3E4C"/>
    <w:rsid w:val="00EF40C7"/>
    <w:rsid w:val="00EF429A"/>
    <w:rsid w:val="00EF4D59"/>
    <w:rsid w:val="00EF518D"/>
    <w:rsid w:val="00EF5387"/>
    <w:rsid w:val="00EF57E4"/>
    <w:rsid w:val="00EF5FC1"/>
    <w:rsid w:val="00EF6072"/>
    <w:rsid w:val="00EF6134"/>
    <w:rsid w:val="00EF63F4"/>
    <w:rsid w:val="00EF6A0A"/>
    <w:rsid w:val="00EF6ED8"/>
    <w:rsid w:val="00EF72DA"/>
    <w:rsid w:val="00EF7400"/>
    <w:rsid w:val="00EF7536"/>
    <w:rsid w:val="00EF7C1F"/>
    <w:rsid w:val="00F00149"/>
    <w:rsid w:val="00F00214"/>
    <w:rsid w:val="00F00B4A"/>
    <w:rsid w:val="00F00C53"/>
    <w:rsid w:val="00F00C6C"/>
    <w:rsid w:val="00F012D4"/>
    <w:rsid w:val="00F01C22"/>
    <w:rsid w:val="00F01CFE"/>
    <w:rsid w:val="00F02367"/>
    <w:rsid w:val="00F03052"/>
    <w:rsid w:val="00F037A3"/>
    <w:rsid w:val="00F03986"/>
    <w:rsid w:val="00F03BB7"/>
    <w:rsid w:val="00F043BB"/>
    <w:rsid w:val="00F04509"/>
    <w:rsid w:val="00F0549E"/>
    <w:rsid w:val="00F056AF"/>
    <w:rsid w:val="00F056F7"/>
    <w:rsid w:val="00F05B0E"/>
    <w:rsid w:val="00F05C4A"/>
    <w:rsid w:val="00F0636B"/>
    <w:rsid w:val="00F066AF"/>
    <w:rsid w:val="00F06A5E"/>
    <w:rsid w:val="00F06D5D"/>
    <w:rsid w:val="00F06D61"/>
    <w:rsid w:val="00F07039"/>
    <w:rsid w:val="00F075CA"/>
    <w:rsid w:val="00F07E27"/>
    <w:rsid w:val="00F104D7"/>
    <w:rsid w:val="00F108A8"/>
    <w:rsid w:val="00F11075"/>
    <w:rsid w:val="00F1144C"/>
    <w:rsid w:val="00F11518"/>
    <w:rsid w:val="00F115D4"/>
    <w:rsid w:val="00F1186D"/>
    <w:rsid w:val="00F11B50"/>
    <w:rsid w:val="00F11BA2"/>
    <w:rsid w:val="00F11D47"/>
    <w:rsid w:val="00F11E55"/>
    <w:rsid w:val="00F11E90"/>
    <w:rsid w:val="00F121C4"/>
    <w:rsid w:val="00F129DD"/>
    <w:rsid w:val="00F13587"/>
    <w:rsid w:val="00F13878"/>
    <w:rsid w:val="00F13BDA"/>
    <w:rsid w:val="00F14098"/>
    <w:rsid w:val="00F142A9"/>
    <w:rsid w:val="00F14B43"/>
    <w:rsid w:val="00F14C9F"/>
    <w:rsid w:val="00F1515A"/>
    <w:rsid w:val="00F15DC3"/>
    <w:rsid w:val="00F16984"/>
    <w:rsid w:val="00F16B32"/>
    <w:rsid w:val="00F16BDE"/>
    <w:rsid w:val="00F16F42"/>
    <w:rsid w:val="00F17DEB"/>
    <w:rsid w:val="00F17E04"/>
    <w:rsid w:val="00F17FFC"/>
    <w:rsid w:val="00F203BB"/>
    <w:rsid w:val="00F208C2"/>
    <w:rsid w:val="00F20E6C"/>
    <w:rsid w:val="00F2108C"/>
    <w:rsid w:val="00F212F1"/>
    <w:rsid w:val="00F21B43"/>
    <w:rsid w:val="00F21B68"/>
    <w:rsid w:val="00F21E5A"/>
    <w:rsid w:val="00F21E8E"/>
    <w:rsid w:val="00F223E8"/>
    <w:rsid w:val="00F22B51"/>
    <w:rsid w:val="00F22CF2"/>
    <w:rsid w:val="00F22D87"/>
    <w:rsid w:val="00F22EAA"/>
    <w:rsid w:val="00F22EF7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583"/>
    <w:rsid w:val="00F24629"/>
    <w:rsid w:val="00F248C2"/>
    <w:rsid w:val="00F24FF4"/>
    <w:rsid w:val="00F2594D"/>
    <w:rsid w:val="00F25A3F"/>
    <w:rsid w:val="00F25B04"/>
    <w:rsid w:val="00F25EE0"/>
    <w:rsid w:val="00F2611C"/>
    <w:rsid w:val="00F263B8"/>
    <w:rsid w:val="00F26B0F"/>
    <w:rsid w:val="00F26C08"/>
    <w:rsid w:val="00F2770C"/>
    <w:rsid w:val="00F279AE"/>
    <w:rsid w:val="00F27F77"/>
    <w:rsid w:val="00F30420"/>
    <w:rsid w:val="00F304DF"/>
    <w:rsid w:val="00F3074F"/>
    <w:rsid w:val="00F3151A"/>
    <w:rsid w:val="00F31914"/>
    <w:rsid w:val="00F31B3E"/>
    <w:rsid w:val="00F32064"/>
    <w:rsid w:val="00F3212E"/>
    <w:rsid w:val="00F321A2"/>
    <w:rsid w:val="00F32704"/>
    <w:rsid w:val="00F327DF"/>
    <w:rsid w:val="00F32D5C"/>
    <w:rsid w:val="00F33DE7"/>
    <w:rsid w:val="00F3478E"/>
    <w:rsid w:val="00F34931"/>
    <w:rsid w:val="00F34937"/>
    <w:rsid w:val="00F349EB"/>
    <w:rsid w:val="00F3522A"/>
    <w:rsid w:val="00F353A5"/>
    <w:rsid w:val="00F3596C"/>
    <w:rsid w:val="00F35B6E"/>
    <w:rsid w:val="00F35DFB"/>
    <w:rsid w:val="00F3676C"/>
    <w:rsid w:val="00F36FE2"/>
    <w:rsid w:val="00F37065"/>
    <w:rsid w:val="00F3769A"/>
    <w:rsid w:val="00F376A3"/>
    <w:rsid w:val="00F37B30"/>
    <w:rsid w:val="00F404D8"/>
    <w:rsid w:val="00F4068F"/>
    <w:rsid w:val="00F406F9"/>
    <w:rsid w:val="00F409DF"/>
    <w:rsid w:val="00F409E1"/>
    <w:rsid w:val="00F40E29"/>
    <w:rsid w:val="00F41458"/>
    <w:rsid w:val="00F41573"/>
    <w:rsid w:val="00F415E8"/>
    <w:rsid w:val="00F4167D"/>
    <w:rsid w:val="00F41A64"/>
    <w:rsid w:val="00F4205E"/>
    <w:rsid w:val="00F427A6"/>
    <w:rsid w:val="00F42A62"/>
    <w:rsid w:val="00F430AB"/>
    <w:rsid w:val="00F437B8"/>
    <w:rsid w:val="00F4381B"/>
    <w:rsid w:val="00F439F9"/>
    <w:rsid w:val="00F44273"/>
    <w:rsid w:val="00F444F9"/>
    <w:rsid w:val="00F44523"/>
    <w:rsid w:val="00F445AE"/>
    <w:rsid w:val="00F446AE"/>
    <w:rsid w:val="00F44843"/>
    <w:rsid w:val="00F44A1F"/>
    <w:rsid w:val="00F44CB0"/>
    <w:rsid w:val="00F4515C"/>
    <w:rsid w:val="00F45235"/>
    <w:rsid w:val="00F45734"/>
    <w:rsid w:val="00F45C5D"/>
    <w:rsid w:val="00F45CAE"/>
    <w:rsid w:val="00F45FBD"/>
    <w:rsid w:val="00F45FCC"/>
    <w:rsid w:val="00F4601C"/>
    <w:rsid w:val="00F46041"/>
    <w:rsid w:val="00F46285"/>
    <w:rsid w:val="00F463C5"/>
    <w:rsid w:val="00F46418"/>
    <w:rsid w:val="00F4642B"/>
    <w:rsid w:val="00F472C3"/>
    <w:rsid w:val="00F474F6"/>
    <w:rsid w:val="00F476FE"/>
    <w:rsid w:val="00F50A01"/>
    <w:rsid w:val="00F50FA1"/>
    <w:rsid w:val="00F50FF0"/>
    <w:rsid w:val="00F51429"/>
    <w:rsid w:val="00F51443"/>
    <w:rsid w:val="00F51470"/>
    <w:rsid w:val="00F515E2"/>
    <w:rsid w:val="00F51717"/>
    <w:rsid w:val="00F5178A"/>
    <w:rsid w:val="00F51C86"/>
    <w:rsid w:val="00F51D96"/>
    <w:rsid w:val="00F51E5E"/>
    <w:rsid w:val="00F5213B"/>
    <w:rsid w:val="00F5251A"/>
    <w:rsid w:val="00F53090"/>
    <w:rsid w:val="00F53166"/>
    <w:rsid w:val="00F536E2"/>
    <w:rsid w:val="00F53CBC"/>
    <w:rsid w:val="00F547E2"/>
    <w:rsid w:val="00F5485F"/>
    <w:rsid w:val="00F54A3D"/>
    <w:rsid w:val="00F54CA1"/>
    <w:rsid w:val="00F552B2"/>
    <w:rsid w:val="00F5587A"/>
    <w:rsid w:val="00F558BA"/>
    <w:rsid w:val="00F56352"/>
    <w:rsid w:val="00F56D31"/>
    <w:rsid w:val="00F56FF4"/>
    <w:rsid w:val="00F577BB"/>
    <w:rsid w:val="00F5789A"/>
    <w:rsid w:val="00F57EBC"/>
    <w:rsid w:val="00F60616"/>
    <w:rsid w:val="00F606B6"/>
    <w:rsid w:val="00F60963"/>
    <w:rsid w:val="00F61249"/>
    <w:rsid w:val="00F61644"/>
    <w:rsid w:val="00F61CBE"/>
    <w:rsid w:val="00F61D47"/>
    <w:rsid w:val="00F62987"/>
    <w:rsid w:val="00F62B31"/>
    <w:rsid w:val="00F62E99"/>
    <w:rsid w:val="00F63061"/>
    <w:rsid w:val="00F6319A"/>
    <w:rsid w:val="00F633F2"/>
    <w:rsid w:val="00F637BD"/>
    <w:rsid w:val="00F63A07"/>
    <w:rsid w:val="00F644E6"/>
    <w:rsid w:val="00F646A0"/>
    <w:rsid w:val="00F64731"/>
    <w:rsid w:val="00F64B7E"/>
    <w:rsid w:val="00F6509A"/>
    <w:rsid w:val="00F65362"/>
    <w:rsid w:val="00F65872"/>
    <w:rsid w:val="00F65985"/>
    <w:rsid w:val="00F659A8"/>
    <w:rsid w:val="00F663E9"/>
    <w:rsid w:val="00F6663E"/>
    <w:rsid w:val="00F66900"/>
    <w:rsid w:val="00F66B65"/>
    <w:rsid w:val="00F67429"/>
    <w:rsid w:val="00F6754A"/>
    <w:rsid w:val="00F6762E"/>
    <w:rsid w:val="00F67E55"/>
    <w:rsid w:val="00F70DA9"/>
    <w:rsid w:val="00F70DFE"/>
    <w:rsid w:val="00F713CB"/>
    <w:rsid w:val="00F71794"/>
    <w:rsid w:val="00F71B9B"/>
    <w:rsid w:val="00F71FF9"/>
    <w:rsid w:val="00F729B6"/>
    <w:rsid w:val="00F73974"/>
    <w:rsid w:val="00F73993"/>
    <w:rsid w:val="00F73D3E"/>
    <w:rsid w:val="00F7505A"/>
    <w:rsid w:val="00F75ACA"/>
    <w:rsid w:val="00F75C0F"/>
    <w:rsid w:val="00F75D98"/>
    <w:rsid w:val="00F75E15"/>
    <w:rsid w:val="00F75F87"/>
    <w:rsid w:val="00F764C2"/>
    <w:rsid w:val="00F76E91"/>
    <w:rsid w:val="00F76FC2"/>
    <w:rsid w:val="00F77222"/>
    <w:rsid w:val="00F7741D"/>
    <w:rsid w:val="00F77825"/>
    <w:rsid w:val="00F80137"/>
    <w:rsid w:val="00F8055F"/>
    <w:rsid w:val="00F8065F"/>
    <w:rsid w:val="00F8093D"/>
    <w:rsid w:val="00F80CE3"/>
    <w:rsid w:val="00F80E4E"/>
    <w:rsid w:val="00F80E9D"/>
    <w:rsid w:val="00F81070"/>
    <w:rsid w:val="00F8134B"/>
    <w:rsid w:val="00F813E1"/>
    <w:rsid w:val="00F813F2"/>
    <w:rsid w:val="00F8169F"/>
    <w:rsid w:val="00F81930"/>
    <w:rsid w:val="00F81B46"/>
    <w:rsid w:val="00F81B50"/>
    <w:rsid w:val="00F81D0A"/>
    <w:rsid w:val="00F81FA3"/>
    <w:rsid w:val="00F820DA"/>
    <w:rsid w:val="00F82184"/>
    <w:rsid w:val="00F823F7"/>
    <w:rsid w:val="00F826D8"/>
    <w:rsid w:val="00F82BF6"/>
    <w:rsid w:val="00F83255"/>
    <w:rsid w:val="00F83B9D"/>
    <w:rsid w:val="00F83C8F"/>
    <w:rsid w:val="00F840CD"/>
    <w:rsid w:val="00F848DF"/>
    <w:rsid w:val="00F84AA3"/>
    <w:rsid w:val="00F852C7"/>
    <w:rsid w:val="00F852F5"/>
    <w:rsid w:val="00F85465"/>
    <w:rsid w:val="00F85581"/>
    <w:rsid w:val="00F85622"/>
    <w:rsid w:val="00F85DB4"/>
    <w:rsid w:val="00F868A7"/>
    <w:rsid w:val="00F86E88"/>
    <w:rsid w:val="00F87094"/>
    <w:rsid w:val="00F873B9"/>
    <w:rsid w:val="00F878D9"/>
    <w:rsid w:val="00F87901"/>
    <w:rsid w:val="00F87904"/>
    <w:rsid w:val="00F87B9C"/>
    <w:rsid w:val="00F87EF9"/>
    <w:rsid w:val="00F87F51"/>
    <w:rsid w:val="00F90642"/>
    <w:rsid w:val="00F90CF3"/>
    <w:rsid w:val="00F90E27"/>
    <w:rsid w:val="00F90F02"/>
    <w:rsid w:val="00F9122B"/>
    <w:rsid w:val="00F912EB"/>
    <w:rsid w:val="00F914EB"/>
    <w:rsid w:val="00F919F1"/>
    <w:rsid w:val="00F91F5E"/>
    <w:rsid w:val="00F9234B"/>
    <w:rsid w:val="00F9244D"/>
    <w:rsid w:val="00F92B4B"/>
    <w:rsid w:val="00F92BF4"/>
    <w:rsid w:val="00F92EA0"/>
    <w:rsid w:val="00F9312A"/>
    <w:rsid w:val="00F93275"/>
    <w:rsid w:val="00F93B01"/>
    <w:rsid w:val="00F93BE2"/>
    <w:rsid w:val="00F93E25"/>
    <w:rsid w:val="00F93E8C"/>
    <w:rsid w:val="00F9401B"/>
    <w:rsid w:val="00F9444F"/>
    <w:rsid w:val="00F946EC"/>
    <w:rsid w:val="00F9546D"/>
    <w:rsid w:val="00F9595A"/>
    <w:rsid w:val="00F95A3C"/>
    <w:rsid w:val="00F95C9A"/>
    <w:rsid w:val="00F96EEA"/>
    <w:rsid w:val="00F97B41"/>
    <w:rsid w:val="00FA0351"/>
    <w:rsid w:val="00FA047B"/>
    <w:rsid w:val="00FA04D7"/>
    <w:rsid w:val="00FA1614"/>
    <w:rsid w:val="00FA1976"/>
    <w:rsid w:val="00FA1CAF"/>
    <w:rsid w:val="00FA2E18"/>
    <w:rsid w:val="00FA3230"/>
    <w:rsid w:val="00FA3239"/>
    <w:rsid w:val="00FA3240"/>
    <w:rsid w:val="00FA3396"/>
    <w:rsid w:val="00FA350A"/>
    <w:rsid w:val="00FA44A3"/>
    <w:rsid w:val="00FA4B11"/>
    <w:rsid w:val="00FA4D31"/>
    <w:rsid w:val="00FA5039"/>
    <w:rsid w:val="00FA52FE"/>
    <w:rsid w:val="00FA551B"/>
    <w:rsid w:val="00FA5642"/>
    <w:rsid w:val="00FA5C06"/>
    <w:rsid w:val="00FA5E0A"/>
    <w:rsid w:val="00FA6180"/>
    <w:rsid w:val="00FA6235"/>
    <w:rsid w:val="00FA647F"/>
    <w:rsid w:val="00FA6590"/>
    <w:rsid w:val="00FA6AFB"/>
    <w:rsid w:val="00FA6CD6"/>
    <w:rsid w:val="00FA6CD8"/>
    <w:rsid w:val="00FA73A9"/>
    <w:rsid w:val="00FA748B"/>
    <w:rsid w:val="00FA76E2"/>
    <w:rsid w:val="00FA7839"/>
    <w:rsid w:val="00FA7C00"/>
    <w:rsid w:val="00FA7FD6"/>
    <w:rsid w:val="00FB034F"/>
    <w:rsid w:val="00FB03D0"/>
    <w:rsid w:val="00FB0537"/>
    <w:rsid w:val="00FB0C7C"/>
    <w:rsid w:val="00FB0D36"/>
    <w:rsid w:val="00FB0E67"/>
    <w:rsid w:val="00FB0EFA"/>
    <w:rsid w:val="00FB14D9"/>
    <w:rsid w:val="00FB156A"/>
    <w:rsid w:val="00FB19B8"/>
    <w:rsid w:val="00FB211A"/>
    <w:rsid w:val="00FB223D"/>
    <w:rsid w:val="00FB22FF"/>
    <w:rsid w:val="00FB3589"/>
    <w:rsid w:val="00FB36CD"/>
    <w:rsid w:val="00FB3CE6"/>
    <w:rsid w:val="00FB3F8A"/>
    <w:rsid w:val="00FB445A"/>
    <w:rsid w:val="00FB4519"/>
    <w:rsid w:val="00FB48DF"/>
    <w:rsid w:val="00FB49F7"/>
    <w:rsid w:val="00FB4D4D"/>
    <w:rsid w:val="00FB51C2"/>
    <w:rsid w:val="00FB53D1"/>
    <w:rsid w:val="00FB5453"/>
    <w:rsid w:val="00FB5728"/>
    <w:rsid w:val="00FB5DA3"/>
    <w:rsid w:val="00FB662F"/>
    <w:rsid w:val="00FB69C1"/>
    <w:rsid w:val="00FB6BBA"/>
    <w:rsid w:val="00FB6BF3"/>
    <w:rsid w:val="00FB6C09"/>
    <w:rsid w:val="00FB78CA"/>
    <w:rsid w:val="00FC00C6"/>
    <w:rsid w:val="00FC0557"/>
    <w:rsid w:val="00FC07F4"/>
    <w:rsid w:val="00FC0823"/>
    <w:rsid w:val="00FC0C97"/>
    <w:rsid w:val="00FC0E0F"/>
    <w:rsid w:val="00FC1388"/>
    <w:rsid w:val="00FC18AE"/>
    <w:rsid w:val="00FC1CA7"/>
    <w:rsid w:val="00FC21F8"/>
    <w:rsid w:val="00FC2685"/>
    <w:rsid w:val="00FC26FD"/>
    <w:rsid w:val="00FC291D"/>
    <w:rsid w:val="00FC2D11"/>
    <w:rsid w:val="00FC2E73"/>
    <w:rsid w:val="00FC2FEC"/>
    <w:rsid w:val="00FC48EC"/>
    <w:rsid w:val="00FC4AF6"/>
    <w:rsid w:val="00FC4B86"/>
    <w:rsid w:val="00FC4BCD"/>
    <w:rsid w:val="00FC589F"/>
    <w:rsid w:val="00FC5B93"/>
    <w:rsid w:val="00FC5DC1"/>
    <w:rsid w:val="00FC5DCC"/>
    <w:rsid w:val="00FC60B6"/>
    <w:rsid w:val="00FC62C4"/>
    <w:rsid w:val="00FC65A7"/>
    <w:rsid w:val="00FC6782"/>
    <w:rsid w:val="00FC67E3"/>
    <w:rsid w:val="00FC6F27"/>
    <w:rsid w:val="00FC75FF"/>
    <w:rsid w:val="00FC7614"/>
    <w:rsid w:val="00FC76F1"/>
    <w:rsid w:val="00FC77DA"/>
    <w:rsid w:val="00FC7A6F"/>
    <w:rsid w:val="00FC7E2D"/>
    <w:rsid w:val="00FC7F5B"/>
    <w:rsid w:val="00FD04EC"/>
    <w:rsid w:val="00FD1368"/>
    <w:rsid w:val="00FD1515"/>
    <w:rsid w:val="00FD1ED5"/>
    <w:rsid w:val="00FD211C"/>
    <w:rsid w:val="00FD2147"/>
    <w:rsid w:val="00FD2277"/>
    <w:rsid w:val="00FD2DE6"/>
    <w:rsid w:val="00FD2EF6"/>
    <w:rsid w:val="00FD3644"/>
    <w:rsid w:val="00FD3734"/>
    <w:rsid w:val="00FD384D"/>
    <w:rsid w:val="00FD3906"/>
    <w:rsid w:val="00FD3917"/>
    <w:rsid w:val="00FD3D35"/>
    <w:rsid w:val="00FD4FD1"/>
    <w:rsid w:val="00FD548B"/>
    <w:rsid w:val="00FD56FB"/>
    <w:rsid w:val="00FD58AB"/>
    <w:rsid w:val="00FD59D5"/>
    <w:rsid w:val="00FD5B4B"/>
    <w:rsid w:val="00FD600A"/>
    <w:rsid w:val="00FD6134"/>
    <w:rsid w:val="00FD668B"/>
    <w:rsid w:val="00FD6F31"/>
    <w:rsid w:val="00FD7024"/>
    <w:rsid w:val="00FD7150"/>
    <w:rsid w:val="00FD7369"/>
    <w:rsid w:val="00FD7836"/>
    <w:rsid w:val="00FD792F"/>
    <w:rsid w:val="00FD7E0F"/>
    <w:rsid w:val="00FD7F57"/>
    <w:rsid w:val="00FE0090"/>
    <w:rsid w:val="00FE02C2"/>
    <w:rsid w:val="00FE08CE"/>
    <w:rsid w:val="00FE0909"/>
    <w:rsid w:val="00FE1486"/>
    <w:rsid w:val="00FE1652"/>
    <w:rsid w:val="00FE254D"/>
    <w:rsid w:val="00FE25AA"/>
    <w:rsid w:val="00FE28AE"/>
    <w:rsid w:val="00FE2F54"/>
    <w:rsid w:val="00FE31CF"/>
    <w:rsid w:val="00FE33E0"/>
    <w:rsid w:val="00FE372C"/>
    <w:rsid w:val="00FE3C27"/>
    <w:rsid w:val="00FE3E59"/>
    <w:rsid w:val="00FE402C"/>
    <w:rsid w:val="00FE404B"/>
    <w:rsid w:val="00FE431E"/>
    <w:rsid w:val="00FE534B"/>
    <w:rsid w:val="00FE5581"/>
    <w:rsid w:val="00FE58FC"/>
    <w:rsid w:val="00FE6698"/>
    <w:rsid w:val="00FE6959"/>
    <w:rsid w:val="00FE7300"/>
    <w:rsid w:val="00FE7793"/>
    <w:rsid w:val="00FE7CEA"/>
    <w:rsid w:val="00FE7DB4"/>
    <w:rsid w:val="00FE7DFF"/>
    <w:rsid w:val="00FF04A8"/>
    <w:rsid w:val="00FF0AF2"/>
    <w:rsid w:val="00FF10E4"/>
    <w:rsid w:val="00FF1242"/>
    <w:rsid w:val="00FF13BC"/>
    <w:rsid w:val="00FF1A76"/>
    <w:rsid w:val="00FF1D85"/>
    <w:rsid w:val="00FF201B"/>
    <w:rsid w:val="00FF2263"/>
    <w:rsid w:val="00FF2B70"/>
    <w:rsid w:val="00FF2C41"/>
    <w:rsid w:val="00FF326B"/>
    <w:rsid w:val="00FF32F4"/>
    <w:rsid w:val="00FF3591"/>
    <w:rsid w:val="00FF3A97"/>
    <w:rsid w:val="00FF3EF9"/>
    <w:rsid w:val="00FF50E7"/>
    <w:rsid w:val="00FF54B6"/>
    <w:rsid w:val="00FF5660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1F55FBE"/>
    <w:rsid w:val="040BE52A"/>
    <w:rsid w:val="05AD491C"/>
    <w:rsid w:val="0CEE544D"/>
    <w:rsid w:val="0CF18294"/>
    <w:rsid w:val="0E075460"/>
    <w:rsid w:val="11D3B97C"/>
    <w:rsid w:val="15794FEC"/>
    <w:rsid w:val="1643F0BB"/>
    <w:rsid w:val="16A8BA49"/>
    <w:rsid w:val="1838475C"/>
    <w:rsid w:val="1963CC6F"/>
    <w:rsid w:val="1A668D1E"/>
    <w:rsid w:val="1AA51746"/>
    <w:rsid w:val="1E444327"/>
    <w:rsid w:val="1EBFB8B5"/>
    <w:rsid w:val="21566F76"/>
    <w:rsid w:val="2407B6D8"/>
    <w:rsid w:val="24893DF3"/>
    <w:rsid w:val="2745B08E"/>
    <w:rsid w:val="28F8F238"/>
    <w:rsid w:val="2AC4E831"/>
    <w:rsid w:val="2C5AE899"/>
    <w:rsid w:val="2D4D0927"/>
    <w:rsid w:val="2DD2525B"/>
    <w:rsid w:val="2F0469F9"/>
    <w:rsid w:val="32762366"/>
    <w:rsid w:val="37A0F3C5"/>
    <w:rsid w:val="387B0B08"/>
    <w:rsid w:val="3C8081CD"/>
    <w:rsid w:val="3CCB7AB0"/>
    <w:rsid w:val="3D1A0A25"/>
    <w:rsid w:val="3DA7CE69"/>
    <w:rsid w:val="3DBFDD46"/>
    <w:rsid w:val="3E281870"/>
    <w:rsid w:val="3ECC6944"/>
    <w:rsid w:val="4719DA0F"/>
    <w:rsid w:val="498A9647"/>
    <w:rsid w:val="4BC3CCD2"/>
    <w:rsid w:val="4C38864B"/>
    <w:rsid w:val="4C8FC7D6"/>
    <w:rsid w:val="4D98EA0B"/>
    <w:rsid w:val="4F2198D4"/>
    <w:rsid w:val="4FEF0DD1"/>
    <w:rsid w:val="52ABB987"/>
    <w:rsid w:val="540028C7"/>
    <w:rsid w:val="573098C8"/>
    <w:rsid w:val="5F1B4A58"/>
    <w:rsid w:val="5FC3646B"/>
    <w:rsid w:val="617558A1"/>
    <w:rsid w:val="626C5F67"/>
    <w:rsid w:val="656078EE"/>
    <w:rsid w:val="6674B553"/>
    <w:rsid w:val="69F25EF7"/>
    <w:rsid w:val="6AFC7AFF"/>
    <w:rsid w:val="6B7FB708"/>
    <w:rsid w:val="6CE5C607"/>
    <w:rsid w:val="6F1AA8FB"/>
    <w:rsid w:val="6F7B0367"/>
    <w:rsid w:val="6FBC9329"/>
    <w:rsid w:val="70AF014E"/>
    <w:rsid w:val="72130ED0"/>
    <w:rsid w:val="7AF66675"/>
    <w:rsid w:val="7D88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3DD4559F-33F5-43BC-A259-E784AF43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  <w:style w:type="character" w:customStyle="1" w:styleId="ui-provider">
    <w:name w:val="ui-provider"/>
    <w:basedOn w:val="DefaultParagraphFont"/>
    <w:rsid w:val="00341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8" ma:contentTypeDescription="สร้างเอกสารใหม่" ma:contentTypeScope="" ma:versionID="50a74c3d8f607db51531da2d91b54265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2304160f6a1d476e77aa2bde56253dd3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E1918B-3DC4-4C94-A1D4-EACE00A2518B}"/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3830</TotalTime>
  <Pages>38</Pages>
  <Words>7211</Words>
  <Characters>41107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 อี-เทรดดิ้ง จำกัด</vt:lpstr>
    </vt:vector>
  </TitlesOfParts>
  <Company>Ernst &amp; Young</Company>
  <LinksUpToDate>false</LinksUpToDate>
  <CharactersWithSpaces>48222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Marisa Phosri</cp:lastModifiedBy>
  <cp:revision>778</cp:revision>
  <cp:lastPrinted>2024-05-12T01:35:00Z</cp:lastPrinted>
  <dcterms:created xsi:type="dcterms:W3CDTF">2024-05-02T16:57:00Z</dcterms:created>
  <dcterms:modified xsi:type="dcterms:W3CDTF">2024-05-14T07:01:00Z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_ExtendedDescription">
    <vt:lpwstr/>
  </property>
  <property fmtid="{D5CDD505-2E9C-101B-9397-08002B2CF9AE}" pid="4" name="TriggerFlowInfo">
    <vt:lpwstr/>
  </property>
  <property fmtid="{D5CDD505-2E9C-101B-9397-08002B2CF9AE}" pid="5" name="MediaServiceImageTags">
    <vt:lpwstr/>
  </property>
  <property fmtid="{D5CDD505-2E9C-101B-9397-08002B2CF9AE}" pid="6" name="GrammarlyDocumentId">
    <vt:lpwstr>21443873a798c63401ebc3ed563ddb4512d85179b4c926a55aae753ff84f673a</vt:lpwstr>
  </property>
  <property fmtid="{D5CDD505-2E9C-101B-9397-08002B2CF9AE}" pid="7" name="ContentTypeId">
    <vt:lpwstr>0x010100A7B753D223C5E34AB87677ED8EF2DC4C</vt:lpwstr>
  </property>
</Properties>
</file>