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6375B5" w14:paraId="10F0A996" w14:textId="77777777" w:rsidTr="004979F0">
        <w:trPr>
          <w:trHeight w:val="425"/>
          <w:tblHeader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58AC1EE" w14:textId="240E37E5" w:rsidR="0009267B" w:rsidRPr="006375B5" w:rsidRDefault="00313F64" w:rsidP="00D218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51798427"/>
            <w:r w:rsidRPr="006375B5"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 w:rsidR="0009267B" w:rsidRPr="006375B5">
              <w:rPr>
                <w:rFonts w:ascii="Angsana New" w:hAnsi="Angsana New" w:cs="Angsana New"/>
                <w:sz w:val="30"/>
                <w:szCs w:val="30"/>
                <w:cs/>
              </w:rPr>
              <w:t>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EA280" w14:textId="77777777" w:rsidR="0009267B" w:rsidRPr="006375B5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58ECD693" w14:textId="77777777" w:rsidR="0009267B" w:rsidRPr="006375B5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093AA2" w14:paraId="2E4F3B1C" w14:textId="77777777" w:rsidTr="0009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tblHeader/>
        </w:trPr>
        <w:tc>
          <w:tcPr>
            <w:tcW w:w="1274" w:type="dxa"/>
          </w:tcPr>
          <w:p w14:paraId="7BA68D58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96F77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68603DF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56D12" w:rsidRPr="006375B5" w14:paraId="64C35D6C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14:paraId="309B6462" w14:textId="77777777" w:rsidR="00956D12" w:rsidRPr="006375B5" w:rsidRDefault="00956D12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6DAD1" w14:textId="77777777" w:rsidR="00956D12" w:rsidRPr="006375B5" w:rsidRDefault="00956D12" w:rsidP="0095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8E56E41" w14:textId="77777777" w:rsidR="00956D12" w:rsidRPr="006375B5" w:rsidRDefault="00956D12" w:rsidP="0095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AA4327" w:rsidRPr="006375B5" w14:paraId="41A932E1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35E3DFB6" w14:textId="77777777" w:rsidR="00AA4327" w:rsidRPr="006375B5" w:rsidRDefault="00AA4327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A1D0A" w14:textId="77777777" w:rsidR="00AA4327" w:rsidRPr="006375B5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908CCE4" w14:textId="0175891F" w:rsidR="00AA4327" w:rsidRPr="006375B5" w:rsidRDefault="00AA4327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156DB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44214" w:rsidRPr="006375B5" w14:paraId="69A426A6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64BC7BA1" w14:textId="77777777" w:rsidR="00E44214" w:rsidRPr="006375B5" w:rsidRDefault="00E44214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FC2CE" w14:textId="77777777" w:rsidR="00E44214" w:rsidRPr="006375B5" w:rsidRDefault="00E44214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C412137" w14:textId="77777777" w:rsidR="00E44214" w:rsidRPr="006375B5" w:rsidRDefault="0060497F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E5345" w:rsidRPr="006375B5" w14:paraId="3D9CB8A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9B70F28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D4801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4500A01" w14:textId="18FED1E4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อสังหาริมทรัพย์พัฒนา</w:t>
            </w:r>
            <w:r w:rsidR="006574D8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เพื่อ</w:t>
            </w:r>
            <w:r w:rsidR="00C34409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ขาย</w:t>
            </w:r>
          </w:p>
        </w:tc>
      </w:tr>
      <w:tr w:rsidR="001E5345" w:rsidRPr="006375B5" w14:paraId="4CB0094A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04B8E72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490A5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D4DCCA1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E5345" w:rsidRPr="006375B5" w14:paraId="683FF31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8613CB1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21FD9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06CC7F7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E5345" w:rsidRPr="006375B5" w14:paraId="4EEA85DB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A4E1C2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759D67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F244EA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E5345" w:rsidRPr="006375B5" w14:paraId="151AA1D9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99AA946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CDE96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ED3F995" w14:textId="77777777" w:rsidR="001E5345" w:rsidRPr="006375B5" w:rsidRDefault="001E5345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</w:pPr>
            <w:r w:rsidRPr="006375B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04CE6" w:rsidRPr="006375B5" w14:paraId="5F336D7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ED709E8" w14:textId="77777777" w:rsidR="00804CE6" w:rsidRPr="006375B5" w:rsidRDefault="00804CE6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A40524" w14:textId="77777777" w:rsidR="00804CE6" w:rsidRPr="006375B5" w:rsidRDefault="00804CE6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165F34C" w14:textId="6B519361" w:rsidR="00804CE6" w:rsidRPr="006375B5" w:rsidRDefault="00804CE6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1E5345" w:rsidRPr="006375B5" w14:paraId="31EA66E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0239E04B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E5DE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C45841F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1E5345" w:rsidRPr="006375B5" w14:paraId="4D8641D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45D5C059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E229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383111D7" w14:textId="6073F70F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1C083A"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E5345" w:rsidRPr="006375B5" w14:paraId="4A8C79F5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A703620" w14:textId="04AE2C88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934A0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0C4D782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E5345" w:rsidRPr="006375B5" w14:paraId="1F3E9580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3687988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B1618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65B7FB2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E5345" w:rsidRPr="006375B5" w14:paraId="778EF87D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EFA0E11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A6F5B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78EACFB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5345" w:rsidRPr="006375B5" w14:paraId="05B3F46D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2DFD569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AFCAE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08C6963" w14:textId="014D71B5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</w:t>
            </w:r>
            <w:r w:rsidR="00B22E81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1E5345" w:rsidRPr="006375B5" w14:paraId="60A6F298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3B4BDEE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7467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E878930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580682B7" w14:textId="736D7394" w:rsidR="00C8500E" w:rsidRPr="00093AA2" w:rsidRDefault="0009267B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375B5">
        <w:rPr>
          <w:b/>
          <w:bCs/>
          <w:color w:val="2E74B5"/>
          <w:cs/>
        </w:rPr>
        <w:br w:type="page"/>
      </w:r>
      <w:r w:rsidR="00A46F43" w:rsidRPr="00093AA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E4FC9">
        <w:rPr>
          <w:rFonts w:ascii="Angsana New" w:hAnsi="Angsana New" w:hint="cs"/>
          <w:sz w:val="30"/>
          <w:szCs w:val="30"/>
          <w:cs/>
        </w:rPr>
        <w:t>ระหว่างกาล</w:t>
      </w:r>
      <w:r w:rsidR="00A46F43" w:rsidRPr="00093AA2">
        <w:rPr>
          <w:rFonts w:ascii="Angsana New" w:hAnsi="Angsana New"/>
          <w:sz w:val="30"/>
          <w:szCs w:val="30"/>
          <w:cs/>
        </w:rPr>
        <w:t>นี้</w:t>
      </w:r>
    </w:p>
    <w:p w14:paraId="0CD19B72" w14:textId="77777777" w:rsidR="00F10F29" w:rsidRPr="00093AA2" w:rsidRDefault="00F10F29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0452CA5" w14:textId="2327A62B" w:rsidR="00C8500E" w:rsidRPr="00093AA2" w:rsidRDefault="00A46F43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งบการเงิน</w:t>
      </w:r>
      <w:r w:rsidR="009E4FC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93AA2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Pr="00DE55BA">
        <w:rPr>
          <w:rFonts w:ascii="Angsana New" w:hAnsi="Angsana New"/>
          <w:sz w:val="30"/>
          <w:szCs w:val="30"/>
          <w:cs/>
        </w:rPr>
        <w:t>คณะกรรมการ</w:t>
      </w:r>
      <w:r w:rsidR="00C8500E" w:rsidRPr="00DE55BA">
        <w:rPr>
          <w:rFonts w:ascii="Angsana New" w:hAnsi="Angsana New"/>
          <w:sz w:val="30"/>
          <w:szCs w:val="30"/>
          <w:cs/>
        </w:rPr>
        <w:t>เมื่อวันที่</w:t>
      </w:r>
      <w:r w:rsidR="00477EF0" w:rsidRPr="00DE55BA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7</w:t>
      </w:r>
      <w:r w:rsidR="00860E42" w:rsidRPr="00DE55BA">
        <w:rPr>
          <w:rFonts w:ascii="Angsana New" w:hAnsi="Angsana New"/>
          <w:sz w:val="30"/>
          <w:szCs w:val="30"/>
        </w:rPr>
        <w:t xml:space="preserve"> </w:t>
      </w:r>
      <w:r w:rsidR="00860E42" w:rsidRPr="00DE55BA">
        <w:rPr>
          <w:rFonts w:ascii="Angsana New" w:hAnsi="Angsana New" w:hint="cs"/>
          <w:sz w:val="30"/>
          <w:szCs w:val="30"/>
          <w:cs/>
        </w:rPr>
        <w:t>พฤษภาคม</w:t>
      </w:r>
      <w:r w:rsidR="0062672E" w:rsidRPr="00DE55BA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2567</w:t>
      </w:r>
    </w:p>
    <w:p w14:paraId="58CE93AD" w14:textId="77777777" w:rsidR="00C8500E" w:rsidRPr="00093AA2" w:rsidRDefault="00C8500E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2E74B5"/>
          <w:sz w:val="30"/>
          <w:szCs w:val="30"/>
        </w:rPr>
      </w:pPr>
    </w:p>
    <w:p w14:paraId="0804369B" w14:textId="52886D6A" w:rsidR="00C8500E" w:rsidRPr="00093AA2" w:rsidRDefault="007037FE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037FE">
        <w:rPr>
          <w:rFonts w:ascii="Angsana New" w:hAnsi="Angsana New"/>
          <w:b/>
          <w:bCs/>
          <w:sz w:val="30"/>
          <w:szCs w:val="30"/>
        </w:rPr>
        <w:t>1</w:t>
      </w:r>
      <w:r w:rsidR="00C8500E" w:rsidRPr="00093AA2">
        <w:rPr>
          <w:rFonts w:ascii="Angsana New" w:hAnsi="Angsana New"/>
          <w:b/>
          <w:bCs/>
          <w:sz w:val="30"/>
          <w:szCs w:val="30"/>
        </w:rPr>
        <w:tab/>
      </w:r>
      <w:r w:rsidR="00C8500E" w:rsidRPr="00093AA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7809D33D" w14:textId="77777777" w:rsidR="00C8500E" w:rsidRPr="00093AA2" w:rsidRDefault="00C8500E" w:rsidP="0043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14:paraId="2BF9BA6E" w14:textId="06B73148" w:rsidR="00C8500E" w:rsidRPr="00093AA2" w:rsidRDefault="00477EF0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บริษัท</w:t>
      </w:r>
      <w:r w:rsidR="00C8500E" w:rsidRPr="00093AA2">
        <w:rPr>
          <w:rFonts w:ascii="Angsana New" w:hAnsi="Angsana New"/>
          <w:sz w:val="30"/>
          <w:szCs w:val="30"/>
          <w:cs/>
        </w:rPr>
        <w:t>และบริษัทย่อย</w:t>
      </w:r>
      <w:r w:rsidR="00616FC4" w:rsidRPr="00093AA2">
        <w:rPr>
          <w:rFonts w:ascii="Angsana New" w:hAnsi="Angsana New"/>
          <w:sz w:val="30"/>
          <w:szCs w:val="30"/>
          <w:cs/>
        </w:rPr>
        <w:t xml:space="preserve"> “กลุ่มบริษัท”</w:t>
      </w:r>
      <w:r w:rsidR="00DB74B2" w:rsidRPr="00093AA2">
        <w:rPr>
          <w:rFonts w:ascii="Angsana New" w:hAnsi="Angsana New"/>
          <w:sz w:val="30"/>
          <w:szCs w:val="30"/>
          <w:cs/>
        </w:rPr>
        <w:t xml:space="preserve"> ดำเนิน</w:t>
      </w:r>
      <w:r w:rsidR="00C8500E" w:rsidRPr="00093AA2">
        <w:rPr>
          <w:rFonts w:ascii="Angsana New" w:hAnsi="Angsana New"/>
          <w:sz w:val="30"/>
          <w:szCs w:val="30"/>
          <w:cs/>
        </w:rPr>
        <w:t>ธุรกิจหลัก</w:t>
      </w:r>
      <w:r w:rsidR="00DB74B2" w:rsidRPr="00093AA2">
        <w:rPr>
          <w:rFonts w:ascii="Angsana New" w:hAnsi="Angsana New"/>
          <w:sz w:val="30"/>
          <w:szCs w:val="30"/>
          <w:cs/>
        </w:rPr>
        <w:t>เกี่ยวกับ</w:t>
      </w:r>
      <w:r w:rsidR="00C8500E" w:rsidRPr="00093AA2">
        <w:rPr>
          <w:rFonts w:ascii="Angsana New" w:hAnsi="Angsana New"/>
          <w:sz w:val="30"/>
          <w:szCs w:val="30"/>
          <w:cs/>
        </w:rPr>
        <w:t>การพัฒนาอสังหาริมทรัพย์เพื่อการอุตสาหกรรมโดย</w:t>
      </w:r>
      <w:r w:rsidR="00C8500E" w:rsidRPr="00093AA2">
        <w:rPr>
          <w:rFonts w:ascii="Angsana New" w:hAnsi="Angsana New"/>
          <w:spacing w:val="-2"/>
          <w:sz w:val="30"/>
          <w:szCs w:val="30"/>
          <w:cs/>
        </w:rPr>
        <w:t xml:space="preserve">การสร้างโรงงานและคลังสินค้าเพื่อให้เช่าและขายเมื่อมีโอกาสเหมาะสม </w:t>
      </w:r>
      <w:r w:rsidR="009C1C24" w:rsidRPr="00093AA2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47410D" w:rsidRPr="00093AA2">
        <w:rPr>
          <w:rFonts w:ascii="Angsana New" w:hAnsi="Angsana New" w:hint="cs"/>
          <w:spacing w:val="-2"/>
          <w:sz w:val="30"/>
          <w:szCs w:val="30"/>
          <w:cs/>
        </w:rPr>
        <w:t>พัฒนา</w:t>
      </w:r>
      <w:r w:rsidR="009C1C24" w:rsidRPr="00093AA2">
        <w:rPr>
          <w:rFonts w:ascii="Angsana New" w:hAnsi="Angsana New" w:hint="cs"/>
          <w:spacing w:val="-2"/>
          <w:sz w:val="30"/>
          <w:szCs w:val="30"/>
          <w:cs/>
        </w:rPr>
        <w:t>อสังหาริมทรัพย์เพื่อ</w:t>
      </w:r>
      <w:r w:rsidR="0047410D" w:rsidRPr="00093AA2">
        <w:rPr>
          <w:rFonts w:ascii="Angsana New" w:hAnsi="Angsana New" w:hint="cs"/>
          <w:spacing w:val="-2"/>
          <w:sz w:val="30"/>
          <w:szCs w:val="30"/>
          <w:cs/>
        </w:rPr>
        <w:t xml:space="preserve">ขาย </w:t>
      </w:r>
      <w:r w:rsidR="00A32DF7">
        <w:rPr>
          <w:rFonts w:ascii="Angsana New" w:hAnsi="Angsana New"/>
          <w:spacing w:val="-2"/>
          <w:sz w:val="30"/>
          <w:szCs w:val="30"/>
          <w:cs/>
        </w:rPr>
        <w:br/>
      </w:r>
      <w:r w:rsidR="00FD2449" w:rsidRPr="00093AA2">
        <w:rPr>
          <w:rFonts w:ascii="Angsana New" w:hAnsi="Angsana New" w:hint="cs"/>
          <w:spacing w:val="-2"/>
          <w:sz w:val="30"/>
          <w:szCs w:val="30"/>
          <w:cs/>
        </w:rPr>
        <w:t>รวมทั้ง</w:t>
      </w:r>
      <w:r w:rsidR="00FD2449" w:rsidRPr="00093AA2">
        <w:rPr>
          <w:rFonts w:ascii="Angsana New" w:hAnsi="Angsana New" w:hint="cs"/>
          <w:sz w:val="30"/>
          <w:szCs w:val="30"/>
          <w:cs/>
        </w:rPr>
        <w:t>ธุรกิจให้เช่า</w:t>
      </w:r>
      <w:r w:rsidR="00593B61" w:rsidRPr="00093AA2">
        <w:rPr>
          <w:rFonts w:ascii="Angsana New" w:hAnsi="Angsana New"/>
          <w:sz w:val="30"/>
          <w:szCs w:val="30"/>
          <w:cs/>
        </w:rPr>
        <w:t>และบริการอาคาร</w:t>
      </w:r>
      <w:r w:rsidR="008F5B15" w:rsidRPr="00093AA2">
        <w:rPr>
          <w:rFonts w:ascii="Angsana New" w:hAnsi="Angsana New"/>
          <w:sz w:val="30"/>
          <w:szCs w:val="30"/>
          <w:cs/>
        </w:rPr>
        <w:t>เพื่อการพาณิชย์</w:t>
      </w:r>
      <w:r w:rsidR="0047410D" w:rsidRPr="00093AA2">
        <w:rPr>
          <w:rFonts w:ascii="Angsana New" w:hAnsi="Angsana New" w:hint="cs"/>
          <w:sz w:val="30"/>
          <w:szCs w:val="30"/>
          <w:cs/>
        </w:rPr>
        <w:t xml:space="preserve"> </w:t>
      </w:r>
      <w:r w:rsidR="00B62255" w:rsidRPr="00093AA2">
        <w:rPr>
          <w:rFonts w:ascii="Angsana New" w:hAnsi="Angsana New"/>
          <w:sz w:val="30"/>
          <w:szCs w:val="30"/>
          <w:cs/>
        </w:rPr>
        <w:t xml:space="preserve">และธุรกิจโรงแรม </w:t>
      </w:r>
      <w:r w:rsidR="00593B61" w:rsidRPr="00093AA2">
        <w:rPr>
          <w:rFonts w:ascii="Angsana New" w:hAnsi="Angsana New"/>
          <w:sz w:val="30"/>
          <w:szCs w:val="30"/>
          <w:cs/>
        </w:rPr>
        <w:t>รายละเอียด</w:t>
      </w:r>
      <w:r w:rsidR="00AA379A" w:rsidRPr="00093AA2">
        <w:rPr>
          <w:rFonts w:ascii="Angsana New" w:hAnsi="Angsana New"/>
          <w:sz w:val="30"/>
          <w:szCs w:val="30"/>
          <w:cs/>
        </w:rPr>
        <w:t xml:space="preserve">ของบริษัทร่วมและการร่วมค้า และบริษัทย่อย ณ วันที่ </w:t>
      </w:r>
      <w:r w:rsidR="007037FE" w:rsidRPr="007037FE">
        <w:rPr>
          <w:rFonts w:ascii="Angsana New" w:hAnsi="Angsana New"/>
          <w:sz w:val="30"/>
          <w:szCs w:val="30"/>
        </w:rPr>
        <w:t>31</w:t>
      </w:r>
      <w:r w:rsidR="00A32DF7">
        <w:rPr>
          <w:rFonts w:ascii="Angsana New" w:hAnsi="Angsana New"/>
          <w:sz w:val="30"/>
          <w:szCs w:val="30"/>
        </w:rPr>
        <w:t xml:space="preserve"> </w:t>
      </w:r>
      <w:r w:rsidR="00A32DF7">
        <w:rPr>
          <w:rFonts w:ascii="Angsana New" w:hAnsi="Angsana New" w:hint="cs"/>
          <w:sz w:val="30"/>
          <w:szCs w:val="30"/>
          <w:cs/>
        </w:rPr>
        <w:t>มีนาคม</w:t>
      </w:r>
      <w:r w:rsidR="00AA379A" w:rsidRPr="00093AA2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2567</w:t>
      </w:r>
      <w:r w:rsidR="002A111D" w:rsidRPr="00093AA2">
        <w:rPr>
          <w:rFonts w:ascii="Angsana New" w:hAnsi="Angsana New"/>
          <w:sz w:val="30"/>
          <w:szCs w:val="30"/>
        </w:rPr>
        <w:t xml:space="preserve"> </w:t>
      </w:r>
      <w:r w:rsidR="00AA379A" w:rsidRPr="00093AA2">
        <w:rPr>
          <w:rFonts w:ascii="Angsana New" w:hAnsi="Angsana New"/>
          <w:sz w:val="30"/>
          <w:szCs w:val="30"/>
          <w:cs/>
        </w:rPr>
        <w:t xml:space="preserve">และ </w:t>
      </w:r>
      <w:r w:rsidR="007037FE" w:rsidRPr="007037FE">
        <w:rPr>
          <w:rFonts w:ascii="Angsana New" w:hAnsi="Angsana New"/>
          <w:sz w:val="30"/>
          <w:szCs w:val="30"/>
        </w:rPr>
        <w:t>30</w:t>
      </w:r>
      <w:r w:rsidR="00A32DF7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7037FE" w:rsidRPr="007037FE">
        <w:rPr>
          <w:rFonts w:ascii="Angsana New" w:hAnsi="Angsana New"/>
          <w:sz w:val="30"/>
          <w:szCs w:val="30"/>
        </w:rPr>
        <w:t>2566</w:t>
      </w:r>
      <w:r w:rsidR="00AA379A" w:rsidRPr="00093AA2">
        <w:rPr>
          <w:rFonts w:ascii="Angsana New" w:hAnsi="Angsana New"/>
          <w:sz w:val="30"/>
          <w:szCs w:val="30"/>
        </w:rPr>
        <w:t xml:space="preserve"> </w:t>
      </w:r>
      <w:r w:rsidR="00AA379A" w:rsidRPr="00093AA2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7037FE" w:rsidRPr="007037FE">
        <w:rPr>
          <w:rFonts w:ascii="Angsana New" w:hAnsi="Angsana New"/>
          <w:sz w:val="30"/>
          <w:szCs w:val="30"/>
        </w:rPr>
        <w:t>5</w:t>
      </w:r>
      <w:r w:rsidR="00AA379A" w:rsidRPr="00093AA2">
        <w:rPr>
          <w:rFonts w:ascii="Angsana New" w:hAnsi="Angsana New"/>
          <w:sz w:val="30"/>
          <w:szCs w:val="30"/>
        </w:rPr>
        <w:t xml:space="preserve"> </w:t>
      </w:r>
      <w:r w:rsidR="00AA379A" w:rsidRPr="00093AA2">
        <w:rPr>
          <w:rFonts w:ascii="Angsana New" w:hAnsi="Angsana New"/>
          <w:sz w:val="30"/>
          <w:szCs w:val="30"/>
          <w:cs/>
        </w:rPr>
        <w:t xml:space="preserve">และ </w:t>
      </w:r>
      <w:r w:rsidR="007037FE" w:rsidRPr="007037FE">
        <w:rPr>
          <w:rFonts w:ascii="Angsana New" w:hAnsi="Angsana New"/>
          <w:sz w:val="30"/>
          <w:szCs w:val="30"/>
        </w:rPr>
        <w:t>6</w:t>
      </w:r>
    </w:p>
    <w:p w14:paraId="6F929598" w14:textId="77777777" w:rsidR="00541701" w:rsidRPr="00093AA2" w:rsidRDefault="00541701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2E74B5"/>
          <w:sz w:val="30"/>
          <w:szCs w:val="30"/>
          <w:cs/>
        </w:rPr>
      </w:pPr>
    </w:p>
    <w:p w14:paraId="5939F6D8" w14:textId="44FF2EA7" w:rsidR="00C8500E" w:rsidRPr="00093AA2" w:rsidRDefault="00C8500E" w:rsidP="00093AA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thaiDistribute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156DBE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4CB1F0B" w14:textId="77777777" w:rsidR="00A25DEB" w:rsidRPr="00093AA2" w:rsidRDefault="00A25DEB" w:rsidP="00093AA2">
      <w:pPr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CF759DE" w14:textId="056BA170" w:rsidR="00CF25D2" w:rsidRPr="00CF25D2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F25D2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</w:t>
      </w:r>
      <w:r w:rsidR="00C83A44">
        <w:rPr>
          <w:rFonts w:ascii="Angsana New" w:hAnsi="Angsana New" w:hint="cs"/>
          <w:sz w:val="30"/>
          <w:szCs w:val="30"/>
          <w:cs/>
        </w:rPr>
        <w:t>น</w:t>
      </w:r>
      <w:r w:rsidRPr="00CF25D2">
        <w:rPr>
          <w:rFonts w:ascii="Angsana New" w:hAnsi="Angsana New" w:hint="cs"/>
          <w:sz w:val="30"/>
          <w:szCs w:val="30"/>
          <w:cs/>
        </w:rPr>
        <w:t>ประจำปี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และจัดทำ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 (“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CF25D2">
        <w:rPr>
          <w:rFonts w:ascii="Angsana New" w:hAnsi="Angsana New" w:hint="eastAsia"/>
          <w:spacing w:val="-2"/>
          <w:sz w:val="30"/>
          <w:szCs w:val="30"/>
          <w:cs/>
        </w:rPr>
        <w:t>”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ตามมาตรฐานการบัญชี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ฉบับที่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pacing w:val="-2"/>
          <w:sz w:val="30"/>
          <w:szCs w:val="30"/>
        </w:rPr>
        <w:t>34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เรื่อง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โดยงบการเงินระหว่างกาลนี้</w:t>
      </w:r>
      <w:r w:rsidRPr="00CF25D2">
        <w:rPr>
          <w:rFonts w:ascii="Angsana New" w:hAnsi="Angsana New" w:hint="cs"/>
          <w:sz w:val="30"/>
          <w:szCs w:val="30"/>
          <w:cs/>
        </w:rPr>
        <w:t>เน้นการให้ข้อมูลที่เกี่ยวกับกิจกรรม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เพื่อไม่ให้ซ้ำซ้อนกับข้อมูลที่ได้เคยนำเสนอไปแล้วในงบการเงินประจำปี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30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กันยายน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2566</w:t>
      </w:r>
    </w:p>
    <w:p w14:paraId="583F6A1F" w14:textId="77777777" w:rsidR="00CF25D2" w:rsidRPr="00CF25D2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1E0F4A05" w14:textId="2C6A081A" w:rsidR="004474D7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CF25D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ทั้งนี้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30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กันยายน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2566</w:t>
      </w:r>
    </w:p>
    <w:p w14:paraId="0BD1C054" w14:textId="77777777" w:rsidR="004474D7" w:rsidRPr="005F5E23" w:rsidRDefault="004474D7" w:rsidP="00A25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D3CE4F1" w14:textId="02AAA9BE" w:rsidR="00CE419F" w:rsidRPr="00F826E8" w:rsidRDefault="00247B11" w:rsidP="00EF6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8E496C3" w14:textId="4B5DA41B" w:rsidR="005B4060" w:rsidRPr="006375B5" w:rsidRDefault="005B4060" w:rsidP="005B406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478B53F" w14:textId="77777777" w:rsidR="00C8500E" w:rsidRPr="00D50DC7" w:rsidRDefault="00C8500E" w:rsidP="00C8500E">
      <w:pPr>
        <w:spacing w:line="240" w:lineRule="auto"/>
        <w:ind w:right="-133"/>
        <w:rPr>
          <w:rFonts w:ascii="Angsana New" w:hAnsi="Angsana New"/>
          <w:sz w:val="30"/>
          <w:szCs w:val="30"/>
          <w:cs/>
          <w:lang w:val="th-TH"/>
        </w:rPr>
      </w:pPr>
    </w:p>
    <w:p w14:paraId="606AB170" w14:textId="4269927F" w:rsidR="00CE78DF" w:rsidRDefault="00CE78DF" w:rsidP="00CE78D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 xml:space="preserve">ความสัมพันธ์ที่มีกับบริษัทร่วม การร่วมค้า และบริษัทย่อยได้เปิดเผยในหมายเหตุข้อ </w:t>
      </w:r>
      <w:r w:rsidR="007037FE" w:rsidRPr="007037FE">
        <w:rPr>
          <w:rFonts w:ascii="Angsana New" w:hAnsi="Angsana New" w:hint="cs"/>
          <w:bCs/>
          <w:sz w:val="30"/>
          <w:szCs w:val="30"/>
        </w:rPr>
        <w:t>5</w:t>
      </w:r>
      <w:r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7037FE" w:rsidRPr="007037FE">
        <w:rPr>
          <w:rFonts w:ascii="Angsana New" w:hAnsi="Angsana New" w:hint="cs"/>
          <w:bCs/>
          <w:sz w:val="30"/>
          <w:szCs w:val="30"/>
        </w:rPr>
        <w:t>6</w:t>
      </w:r>
      <w:r>
        <w:rPr>
          <w:rFonts w:ascii="Angsana New" w:hAnsi="Angsana New" w:hint="cs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สำหรับ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7825F48B" w14:textId="77777777" w:rsidR="00CE78DF" w:rsidRDefault="00CE78DF" w:rsidP="00CE78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33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710"/>
        <w:gridCol w:w="2700"/>
      </w:tblGrid>
      <w:tr w:rsidR="00CE78DF" w14:paraId="7F33ABFE" w14:textId="77777777" w:rsidTr="00CE78DF">
        <w:trPr>
          <w:trHeight w:val="20"/>
          <w:tblHeader/>
        </w:trPr>
        <w:tc>
          <w:tcPr>
            <w:tcW w:w="4770" w:type="dxa"/>
            <w:hideMark/>
          </w:tcPr>
          <w:p w14:paraId="6323770C" w14:textId="77777777" w:rsidR="00CE78DF" w:rsidRDefault="00CE7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br w:type="page"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  <w:hideMark/>
          </w:tcPr>
          <w:p w14:paraId="629AFF9E" w14:textId="77777777" w:rsidR="00CE78DF" w:rsidRDefault="00CE78D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ประเทศที่จัดตั้ง</w:t>
            </w:r>
          </w:p>
          <w:p w14:paraId="6F4D3EB1" w14:textId="77777777" w:rsidR="00CE78DF" w:rsidRDefault="00CE78D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สัญชาติ</w:t>
            </w:r>
          </w:p>
        </w:tc>
        <w:tc>
          <w:tcPr>
            <w:tcW w:w="2700" w:type="dxa"/>
            <w:hideMark/>
          </w:tcPr>
          <w:p w14:paraId="016AF488" w14:textId="77777777" w:rsidR="00CE78DF" w:rsidRDefault="00CE78DF">
            <w:pPr>
              <w:tabs>
                <w:tab w:val="clear" w:pos="227"/>
                <w:tab w:val="clear" w:pos="1871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E78DF" w14:paraId="687F0CC5" w14:textId="77777777" w:rsidTr="00CE78DF">
        <w:trPr>
          <w:trHeight w:val="20"/>
        </w:trPr>
        <w:tc>
          <w:tcPr>
            <w:tcW w:w="4770" w:type="dxa"/>
            <w:hideMark/>
          </w:tcPr>
          <w:p w14:paraId="7C5A1E04" w14:textId="77777777" w:rsidR="00CE78DF" w:rsidRDefault="00CE78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50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 จัสโค (ประเทศไทย) จำกัด</w:t>
            </w:r>
          </w:p>
        </w:tc>
        <w:tc>
          <w:tcPr>
            <w:tcW w:w="1710" w:type="dxa"/>
            <w:hideMark/>
          </w:tcPr>
          <w:p w14:paraId="283E76AA" w14:textId="77777777" w:rsidR="00CE78DF" w:rsidRDefault="00CE78D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2700" w:type="dxa"/>
            <w:hideMark/>
          </w:tcPr>
          <w:p w14:paraId="7F5B314B" w14:textId="77777777" w:rsidR="00CE78DF" w:rsidRDefault="00CE78DF">
            <w:pPr>
              <w:tabs>
                <w:tab w:val="clear" w:pos="227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</w:tbl>
    <w:p w14:paraId="403645AD" w14:textId="7D1BE76B" w:rsidR="00177F04" w:rsidRDefault="00177F04" w:rsidP="00E01A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9" w:type="dxa"/>
        <w:tblInd w:w="396" w:type="dxa"/>
        <w:tblLook w:val="04A0" w:firstRow="1" w:lastRow="0" w:firstColumn="1" w:lastColumn="0" w:noHBand="0" w:noVBand="1"/>
      </w:tblPr>
      <w:tblGrid>
        <w:gridCol w:w="4065"/>
        <w:gridCol w:w="1155"/>
        <w:gridCol w:w="269"/>
        <w:gridCol w:w="1107"/>
        <w:gridCol w:w="248"/>
        <w:gridCol w:w="1106"/>
        <w:gridCol w:w="270"/>
        <w:gridCol w:w="1099"/>
      </w:tblGrid>
      <w:tr w:rsidR="00177F04" w:rsidRPr="009E2F97" w14:paraId="6370B2B9" w14:textId="77777777" w:rsidTr="005F630B">
        <w:trPr>
          <w:tblHeader/>
        </w:trPr>
        <w:tc>
          <w:tcPr>
            <w:tcW w:w="4065" w:type="dxa"/>
            <w:shd w:val="clear" w:color="auto" w:fill="auto"/>
          </w:tcPr>
          <w:p w14:paraId="2DF5D378" w14:textId="22694AF6" w:rsidR="00177F04" w:rsidRPr="00F826E8" w:rsidRDefault="00F826E8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i/>
                <w:iCs/>
                <w:spacing w:val="-8"/>
                <w:sz w:val="30"/>
                <w:szCs w:val="30"/>
              </w:rPr>
            </w:pPr>
            <w:r w:rsidRPr="00F826E8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31" w:type="dxa"/>
            <w:gridSpan w:val="3"/>
            <w:shd w:val="clear" w:color="auto" w:fill="auto"/>
          </w:tcPr>
          <w:p w14:paraId="4ABE6B0D" w14:textId="77777777" w:rsidR="00177F04" w:rsidRPr="009E2F97" w:rsidRDefault="00177F04" w:rsidP="003609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shd w:val="clear" w:color="auto" w:fill="auto"/>
          </w:tcPr>
          <w:p w14:paraId="061D9E01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</w:tcPr>
          <w:p w14:paraId="39433C65" w14:textId="77777777" w:rsidR="00177F04" w:rsidRPr="009E2F97" w:rsidRDefault="00177F04" w:rsidP="003609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7F04" w:rsidRPr="009E2F97" w14:paraId="3269110C" w14:textId="77777777" w:rsidTr="005F630B">
        <w:trPr>
          <w:tblHeader/>
        </w:trPr>
        <w:tc>
          <w:tcPr>
            <w:tcW w:w="4065" w:type="dxa"/>
            <w:shd w:val="clear" w:color="auto" w:fill="auto"/>
          </w:tcPr>
          <w:p w14:paraId="758560B5" w14:textId="76E5143F" w:rsidR="00177F04" w:rsidRPr="009E2F97" w:rsidRDefault="00F826E8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  </w:t>
            </w:r>
            <w:r w:rsidR="00177F04"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177F04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="00177F04"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31</w:t>
            </w:r>
            <w:r w:rsidR="00177F04"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55" w:type="dxa"/>
            <w:shd w:val="clear" w:color="auto" w:fill="auto"/>
          </w:tcPr>
          <w:p w14:paraId="18DC097A" w14:textId="2EB13E3F" w:rsidR="00177F04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4C643B67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C47AD18" w14:textId="777A2653" w:rsidR="00177F04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24C840EC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16F50FD" w14:textId="027BB74E" w:rsidR="00177F04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682B6AE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FA6F09A" w14:textId="6A9183CF" w:rsidR="00177F04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</w:tr>
      <w:tr w:rsidR="00177F04" w:rsidRPr="009E2F97" w14:paraId="397D960E" w14:textId="77777777" w:rsidTr="000F0539">
        <w:trPr>
          <w:trHeight w:val="362"/>
          <w:tblHeader/>
        </w:trPr>
        <w:tc>
          <w:tcPr>
            <w:tcW w:w="4065" w:type="dxa"/>
            <w:shd w:val="clear" w:color="auto" w:fill="auto"/>
          </w:tcPr>
          <w:p w14:paraId="03BFCFAE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54" w:type="dxa"/>
            <w:gridSpan w:val="7"/>
            <w:shd w:val="clear" w:color="auto" w:fill="auto"/>
          </w:tcPr>
          <w:p w14:paraId="708F0346" w14:textId="77777777" w:rsidR="00177F04" w:rsidRPr="009E2F97" w:rsidRDefault="00177F04" w:rsidP="003609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77F04" w:rsidRPr="009E2F97" w14:paraId="6196534F" w14:textId="77777777" w:rsidTr="005F630B">
        <w:tc>
          <w:tcPr>
            <w:tcW w:w="4065" w:type="dxa"/>
            <w:shd w:val="clear" w:color="auto" w:fill="auto"/>
          </w:tcPr>
          <w:p w14:paraId="21F27A38" w14:textId="3BAD93D3" w:rsidR="00177F04" w:rsidRPr="009E2F97" w:rsidRDefault="00B74DD7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4D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155" w:type="dxa"/>
            <w:shd w:val="clear" w:color="auto" w:fill="auto"/>
          </w:tcPr>
          <w:p w14:paraId="6E4775BB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67C7A66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0707173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64BD0CCF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3A15EB4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BB02BF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1652DAE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F7746" w:rsidRPr="009E2F97" w14:paraId="4A5DA12C" w14:textId="77777777" w:rsidTr="005F630B">
        <w:tc>
          <w:tcPr>
            <w:tcW w:w="4065" w:type="dxa"/>
            <w:shd w:val="clear" w:color="auto" w:fill="auto"/>
          </w:tcPr>
          <w:p w14:paraId="5F06FB81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29EB5CBB" w14:textId="2CCEE2D5" w:rsidR="00AF7746" w:rsidRPr="009E2F97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455135BE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787A29F" w14:textId="240F1080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09769D7C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6844ADB" w14:textId="103AF0B6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C387EDD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E67ACD0" w14:textId="392C7CDB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AF7746" w:rsidRPr="009E2F97" w14:paraId="78EBF5F2" w14:textId="77777777" w:rsidTr="005F630B">
        <w:tc>
          <w:tcPr>
            <w:tcW w:w="4065" w:type="dxa"/>
            <w:shd w:val="clear" w:color="auto" w:fill="auto"/>
          </w:tcPr>
          <w:p w14:paraId="04FCE742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75409362" w14:textId="79AA68CD" w:rsidR="00AF7746" w:rsidRPr="009E2F97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49631096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880193D" w14:textId="61C48302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8" w:type="dxa"/>
            <w:shd w:val="clear" w:color="auto" w:fill="auto"/>
          </w:tcPr>
          <w:p w14:paraId="655535B0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0F99CF2" w14:textId="7AA5B1C8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306BAFE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4407C43" w14:textId="06315F32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AF7746" w:rsidRPr="009E2F97" w14:paraId="169418AB" w14:textId="77777777" w:rsidTr="005F630B">
        <w:tc>
          <w:tcPr>
            <w:tcW w:w="4065" w:type="dxa"/>
            <w:shd w:val="clear" w:color="auto" w:fill="auto"/>
          </w:tcPr>
          <w:p w14:paraId="0F473C6E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3AE5F0A6" w14:textId="77777777" w:rsidR="00AF7746" w:rsidRPr="009E2F97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24DDBFC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FFD178F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4B7D8797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9C78000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86592A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6E177FF0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F7746" w:rsidRPr="009E2F97" w14:paraId="1FF388C6" w14:textId="77777777" w:rsidTr="005F630B">
        <w:tc>
          <w:tcPr>
            <w:tcW w:w="4065" w:type="dxa"/>
            <w:shd w:val="clear" w:color="auto" w:fill="auto"/>
          </w:tcPr>
          <w:p w14:paraId="4A8322F9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55" w:type="dxa"/>
            <w:shd w:val="clear" w:color="auto" w:fill="auto"/>
          </w:tcPr>
          <w:p w14:paraId="23E195E8" w14:textId="77777777" w:rsidR="00AF7746" w:rsidRPr="009E2F97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040AAE4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BE8BCD9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AA1D0BC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CD19889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D58A3F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E2581DC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F7746" w:rsidRPr="009E2F97" w14:paraId="73317CDB" w14:textId="77777777" w:rsidTr="005F630B">
        <w:tc>
          <w:tcPr>
            <w:tcW w:w="4065" w:type="dxa"/>
            <w:shd w:val="clear" w:color="auto" w:fill="auto"/>
          </w:tcPr>
          <w:p w14:paraId="5CD2E214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2138046A" w14:textId="180C7FE1" w:rsidR="00AF7746" w:rsidRPr="009E2F97" w:rsidRDefault="00004670" w:rsidP="009E4FC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D0E269A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2EBE8D1" w14:textId="40AF0706" w:rsidR="00AF7746" w:rsidRPr="002A471A" w:rsidRDefault="00AF7746" w:rsidP="00AF774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F4F71F7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5D3FAFB" w14:textId="62BAC33B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20503864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0901990" w14:textId="104B5AE9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245</w:t>
            </w:r>
          </w:p>
        </w:tc>
      </w:tr>
      <w:tr w:rsidR="00AF7746" w:rsidRPr="009E2F97" w14:paraId="19058C03" w14:textId="77777777" w:rsidTr="005F630B">
        <w:tc>
          <w:tcPr>
            <w:tcW w:w="4065" w:type="dxa"/>
            <w:shd w:val="clear" w:color="auto" w:fill="auto"/>
          </w:tcPr>
          <w:p w14:paraId="123A71F4" w14:textId="77777777" w:rsidR="00AF7746" w:rsidRPr="00FF619E" w:rsidRDefault="00AF7746" w:rsidP="00AF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619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5" w:type="dxa"/>
            <w:shd w:val="clear" w:color="auto" w:fill="auto"/>
          </w:tcPr>
          <w:p w14:paraId="67324679" w14:textId="32929FAC" w:rsidR="00AF7746" w:rsidRPr="00FF619E" w:rsidRDefault="00004670" w:rsidP="00AF774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EC68FF0" w14:textId="77777777" w:rsidR="00AF7746" w:rsidRPr="00FF619E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28CA6F4" w14:textId="15AD5836" w:rsidR="00AF7746" w:rsidRPr="002A471A" w:rsidRDefault="00AF7746" w:rsidP="00AF774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8EDC465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49423F1" w14:textId="6874029A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7233B8CD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545922C" w14:textId="59B7F694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F7746" w:rsidRPr="002A471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538</w:t>
            </w:r>
          </w:p>
        </w:tc>
      </w:tr>
      <w:tr w:rsidR="00AF7746" w:rsidRPr="009E2F97" w14:paraId="14169965" w14:textId="77777777" w:rsidTr="005F630B">
        <w:tc>
          <w:tcPr>
            <w:tcW w:w="4065" w:type="dxa"/>
            <w:shd w:val="clear" w:color="auto" w:fill="auto"/>
          </w:tcPr>
          <w:p w14:paraId="04D90365" w14:textId="77777777" w:rsidR="00AF7746" w:rsidRPr="00923B0A" w:rsidRDefault="00AF7746" w:rsidP="00AF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  <w:shd w:val="clear" w:color="auto" w:fill="auto"/>
          </w:tcPr>
          <w:p w14:paraId="1463E4EE" w14:textId="3E046785" w:rsidR="00AF7746" w:rsidRPr="00923B0A" w:rsidRDefault="00004670" w:rsidP="00AF774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7522A85" w14:textId="77777777" w:rsidR="00AF7746" w:rsidRPr="00923B0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63602AB" w14:textId="361DB9BA" w:rsidR="00AF7746" w:rsidRPr="002A471A" w:rsidRDefault="00AF7746" w:rsidP="00AF774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110FF22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418B136" w14:textId="25642719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22535A1B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2B49074" w14:textId="0AACB8D6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</w:p>
        </w:tc>
      </w:tr>
      <w:tr w:rsidR="00AF7746" w:rsidRPr="00EB0CEB" w14:paraId="06B07AEF" w14:textId="77777777" w:rsidTr="005F630B">
        <w:tc>
          <w:tcPr>
            <w:tcW w:w="4065" w:type="dxa"/>
            <w:shd w:val="clear" w:color="auto" w:fill="auto"/>
          </w:tcPr>
          <w:p w14:paraId="420776DB" w14:textId="77777777" w:rsidR="00AF7746" w:rsidRPr="00923B0A" w:rsidRDefault="00AF7746" w:rsidP="00AF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5" w:type="dxa"/>
            <w:shd w:val="clear" w:color="auto" w:fill="auto"/>
          </w:tcPr>
          <w:p w14:paraId="33678E1F" w14:textId="4A043195" w:rsidR="00AF7746" w:rsidRPr="00923B0A" w:rsidRDefault="00004670" w:rsidP="00AF774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6C3F795" w14:textId="77777777" w:rsidR="00AF7746" w:rsidRPr="00923B0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6FDCB12" w14:textId="2D6AF18F" w:rsidR="00AF7746" w:rsidRPr="002A471A" w:rsidRDefault="00AF7746" w:rsidP="00AF774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164575F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51788538" w14:textId="64A1C5F2" w:rsidR="00AF7746" w:rsidRPr="002A471A" w:rsidRDefault="000334BD" w:rsidP="000334BD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9B878B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4AB9CF0" w14:textId="1A603B28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AF7746" w:rsidRPr="009E2F97" w14:paraId="05C1F800" w14:textId="77777777" w:rsidTr="005F630B">
        <w:tc>
          <w:tcPr>
            <w:tcW w:w="4065" w:type="dxa"/>
            <w:shd w:val="clear" w:color="auto" w:fill="auto"/>
          </w:tcPr>
          <w:p w14:paraId="3B68CAD6" w14:textId="77777777" w:rsidR="00AF7746" w:rsidRPr="00923B0A" w:rsidRDefault="00AF7746" w:rsidP="00AF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3E3A4D6F" w14:textId="1DEEF9EC" w:rsidR="00AF7746" w:rsidRPr="00923B0A" w:rsidRDefault="00004670" w:rsidP="00AF774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DB95F0F" w14:textId="77777777" w:rsidR="00AF7746" w:rsidRPr="00923B0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B80A415" w14:textId="7AC1BE62" w:rsidR="00AF7746" w:rsidRPr="002A471A" w:rsidRDefault="00AF7746" w:rsidP="00AF774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123871C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B02E99B" w14:textId="49BE5E8E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49C8AE22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32CD36F4" w14:textId="7FC23675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AF7746" w:rsidRPr="009E2F97" w14:paraId="799F884C" w14:textId="77777777" w:rsidTr="005F630B">
        <w:tc>
          <w:tcPr>
            <w:tcW w:w="4065" w:type="dxa"/>
            <w:shd w:val="clear" w:color="auto" w:fill="auto"/>
          </w:tcPr>
          <w:p w14:paraId="7D53C4CE" w14:textId="77777777" w:rsidR="00AF7746" w:rsidRPr="00923B0A" w:rsidRDefault="00AF7746" w:rsidP="00AF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11B20481" w14:textId="77777777" w:rsidR="00AF7746" w:rsidRPr="00923B0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5639177" w14:textId="77777777" w:rsidR="00AF7746" w:rsidRPr="00923B0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7D082D0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65370D59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C07FA7C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2110C9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48DA929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F7746" w:rsidRPr="009E2F97" w14:paraId="6CFE7115" w14:textId="77777777" w:rsidTr="005F630B">
        <w:tc>
          <w:tcPr>
            <w:tcW w:w="4065" w:type="dxa"/>
            <w:shd w:val="clear" w:color="auto" w:fill="auto"/>
          </w:tcPr>
          <w:p w14:paraId="783CB5EE" w14:textId="77777777" w:rsidR="00AF7746" w:rsidRPr="00923B0A" w:rsidRDefault="00AF7746" w:rsidP="00AF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23B0A">
              <w:rPr>
                <w:rFonts w:ascii="Angsana New" w:hAnsi="Angsana New" w:hint="cs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55" w:type="dxa"/>
            <w:shd w:val="clear" w:color="auto" w:fill="auto"/>
          </w:tcPr>
          <w:p w14:paraId="4C1C6212" w14:textId="77777777" w:rsidR="00AF7746" w:rsidRPr="00923B0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7EB3B0E" w14:textId="77777777" w:rsidR="00AF7746" w:rsidRPr="00923B0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6458538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04147603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FFFFB34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54B084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E047B63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F7746" w:rsidRPr="009E2F97" w14:paraId="38A9ED43" w14:textId="77777777" w:rsidTr="005F630B">
        <w:tc>
          <w:tcPr>
            <w:tcW w:w="4065" w:type="dxa"/>
            <w:shd w:val="clear" w:color="auto" w:fill="auto"/>
          </w:tcPr>
          <w:p w14:paraId="784536F3" w14:textId="77777777" w:rsidR="00AF7746" w:rsidRPr="00923B0A" w:rsidRDefault="00AF7746" w:rsidP="00AF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125A0017" w14:textId="182510FC" w:rsidR="00AF7746" w:rsidRPr="00923B0A" w:rsidRDefault="00B74425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69" w:type="dxa"/>
            <w:shd w:val="clear" w:color="auto" w:fill="auto"/>
          </w:tcPr>
          <w:p w14:paraId="21C236EB" w14:textId="77777777" w:rsidR="00AF7746" w:rsidRPr="00923B0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2C19091" w14:textId="78BE9CE8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48" w:type="dxa"/>
            <w:shd w:val="clear" w:color="auto" w:fill="auto"/>
          </w:tcPr>
          <w:p w14:paraId="46D3D12F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70CCEFE" w14:textId="69D35230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16DB4B9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8BAFDDD" w14:textId="34542C82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AF7746" w:rsidRPr="009E2F97" w14:paraId="3AE52427" w14:textId="77777777" w:rsidTr="005F630B">
        <w:tc>
          <w:tcPr>
            <w:tcW w:w="4065" w:type="dxa"/>
            <w:shd w:val="clear" w:color="auto" w:fill="auto"/>
          </w:tcPr>
          <w:p w14:paraId="585C206E" w14:textId="77777777" w:rsidR="00AF7746" w:rsidRPr="00923B0A" w:rsidRDefault="00AF7746" w:rsidP="00AF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61550B61" w14:textId="2285ED26" w:rsidR="00AF7746" w:rsidRPr="00923B0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B74425"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69" w:type="dxa"/>
            <w:shd w:val="clear" w:color="auto" w:fill="auto"/>
          </w:tcPr>
          <w:p w14:paraId="16A265E7" w14:textId="77777777" w:rsidR="00AF7746" w:rsidRPr="00923B0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F2C0457" w14:textId="00E6036C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248" w:type="dxa"/>
            <w:shd w:val="clear" w:color="auto" w:fill="auto"/>
          </w:tcPr>
          <w:p w14:paraId="06AF6B01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2A8C056" w14:textId="730EC1EE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EE754D8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BAEC5C0" w14:textId="320E2890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AF7746" w:rsidRPr="009E2F97" w14:paraId="7BE3A54C" w14:textId="77777777" w:rsidTr="005F630B">
        <w:tc>
          <w:tcPr>
            <w:tcW w:w="4065" w:type="dxa"/>
            <w:shd w:val="clear" w:color="auto" w:fill="auto"/>
          </w:tcPr>
          <w:p w14:paraId="03A8B800" w14:textId="77777777" w:rsidR="00AF7746" w:rsidRPr="00923B0A" w:rsidRDefault="00AF7746" w:rsidP="00AF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55" w:type="dxa"/>
            <w:shd w:val="clear" w:color="auto" w:fill="auto"/>
          </w:tcPr>
          <w:p w14:paraId="7AA78494" w14:textId="47164161" w:rsidR="00AF7746" w:rsidRPr="00923B0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69" w:type="dxa"/>
            <w:shd w:val="clear" w:color="auto" w:fill="auto"/>
          </w:tcPr>
          <w:p w14:paraId="079624E5" w14:textId="77777777" w:rsidR="00AF7746" w:rsidRPr="00923B0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61213E0" w14:textId="2D43C781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48" w:type="dxa"/>
            <w:shd w:val="clear" w:color="auto" w:fill="auto"/>
          </w:tcPr>
          <w:p w14:paraId="1E913212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33AB122" w14:textId="0EAF9FC7" w:rsidR="00AF7746" w:rsidRPr="002A471A" w:rsidRDefault="002F68BF" w:rsidP="00AF774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AA41F7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7B167B0" w14:textId="33D30E6F" w:rsidR="00AF7746" w:rsidRPr="002A471A" w:rsidRDefault="00AF7746" w:rsidP="00AF774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F7746" w:rsidRPr="009E2F97" w14:paraId="14FB3619" w14:textId="77777777" w:rsidTr="005F630B">
        <w:tc>
          <w:tcPr>
            <w:tcW w:w="4065" w:type="dxa"/>
            <w:shd w:val="clear" w:color="auto" w:fill="auto"/>
          </w:tcPr>
          <w:p w14:paraId="6749570F" w14:textId="77777777" w:rsidR="00AF7746" w:rsidRPr="00923B0A" w:rsidRDefault="00AF7746" w:rsidP="00AF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39DBD6F" w14:textId="04CFCE94" w:rsidR="00AF7746" w:rsidRPr="00923B0A" w:rsidRDefault="00004670" w:rsidP="00AF774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578FCC7" w14:textId="77777777" w:rsidR="00AF7746" w:rsidRPr="00923B0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D8633A4" w14:textId="73DE0C0A" w:rsidR="00AF7746" w:rsidRPr="002A471A" w:rsidRDefault="00AF7746" w:rsidP="00AF774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077C9C9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E84E821" w14:textId="7F3E1595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5BCA1819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30B5650" w14:textId="420292C0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</w:tr>
      <w:tr w:rsidR="00AF7746" w:rsidRPr="009E2F97" w14:paraId="44AEA3E0" w14:textId="77777777" w:rsidTr="005F630B">
        <w:tc>
          <w:tcPr>
            <w:tcW w:w="4065" w:type="dxa"/>
            <w:shd w:val="clear" w:color="auto" w:fill="auto"/>
          </w:tcPr>
          <w:p w14:paraId="04571A74" w14:textId="77777777" w:rsidR="00AF7746" w:rsidRPr="00923B0A" w:rsidRDefault="00AF7746" w:rsidP="00AF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C9E7E8D" w14:textId="4F60DD78" w:rsidR="00AF7746" w:rsidRPr="00923B0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9" w:type="dxa"/>
            <w:shd w:val="clear" w:color="auto" w:fill="auto"/>
          </w:tcPr>
          <w:p w14:paraId="0769B9B9" w14:textId="77777777" w:rsidR="00AF7746" w:rsidRPr="00923B0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E06A128" w14:textId="1CFBDA13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48" w:type="dxa"/>
            <w:shd w:val="clear" w:color="auto" w:fill="auto"/>
          </w:tcPr>
          <w:p w14:paraId="5F616926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70BCD1E" w14:textId="7B3E54DB" w:rsidR="00AF7746" w:rsidRPr="002A471A" w:rsidRDefault="002F68BF" w:rsidP="00AF774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C8CA78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40C3DE0" w14:textId="485FD0E3" w:rsidR="00AF7746" w:rsidRPr="002A471A" w:rsidRDefault="00AF7746" w:rsidP="00AF774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71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F7746" w:rsidRPr="009E2F97" w14:paraId="3A38CD8F" w14:textId="77777777" w:rsidTr="005F630B">
        <w:tc>
          <w:tcPr>
            <w:tcW w:w="4065" w:type="dxa"/>
            <w:shd w:val="clear" w:color="auto" w:fill="auto"/>
          </w:tcPr>
          <w:p w14:paraId="7AD1989F" w14:textId="77777777" w:rsidR="00AF7746" w:rsidRPr="00923B0A" w:rsidRDefault="00AF7746" w:rsidP="00AF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55D8FA34" w14:textId="77777777" w:rsidR="00AF7746" w:rsidRPr="00923B0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0039335" w14:textId="77777777" w:rsidR="00AF7746" w:rsidRPr="00923B0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4330477" w14:textId="622F60EC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43F0327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068C022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9F82C3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B684557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AF7746" w:rsidRPr="009E2F97" w14:paraId="381DAEAD" w14:textId="77777777" w:rsidTr="005F630B">
        <w:tc>
          <w:tcPr>
            <w:tcW w:w="4065" w:type="dxa"/>
            <w:shd w:val="clear" w:color="auto" w:fill="auto"/>
          </w:tcPr>
          <w:p w14:paraId="16F02652" w14:textId="77777777" w:rsidR="00AF7746" w:rsidRPr="00923B0A" w:rsidRDefault="00AF7746" w:rsidP="00AF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5FAD276" w14:textId="77777777" w:rsidR="00AF7746" w:rsidRPr="00923B0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268B4F5" w14:textId="77777777" w:rsidR="00AF7746" w:rsidRPr="00923B0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5F30EC5" w14:textId="77777777" w:rsidR="00AF7746" w:rsidRPr="00CD6F9E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288A6765" w14:textId="77777777" w:rsidR="00AF7746" w:rsidRPr="00CD6F9E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0AD60A3" w14:textId="77777777" w:rsidR="00AF7746" w:rsidRPr="00CD6F9E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6129F9" w14:textId="77777777" w:rsidR="00AF7746" w:rsidRPr="00CD6F9E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89430B8" w14:textId="77777777" w:rsidR="00AF7746" w:rsidRPr="00CD6F9E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</w:tr>
      <w:tr w:rsidR="00AF7746" w:rsidRPr="009E2F97" w14:paraId="6BAFD36B" w14:textId="77777777" w:rsidTr="005F630B">
        <w:tc>
          <w:tcPr>
            <w:tcW w:w="4065" w:type="dxa"/>
            <w:shd w:val="clear" w:color="auto" w:fill="auto"/>
          </w:tcPr>
          <w:p w14:paraId="64E4D260" w14:textId="77777777" w:rsidR="00AF7746" w:rsidRPr="009E2F97" w:rsidRDefault="00AF7746" w:rsidP="00AF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55" w:type="dxa"/>
            <w:shd w:val="clear" w:color="auto" w:fill="auto"/>
          </w:tcPr>
          <w:p w14:paraId="39678A9C" w14:textId="77777777" w:rsidR="00AF7746" w:rsidRPr="009E2F97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43D656D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268EFDF" w14:textId="77777777" w:rsidR="00AF7746" w:rsidRPr="00CD6F9E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1EC71FB8" w14:textId="77777777" w:rsidR="00AF7746" w:rsidRPr="00CD6F9E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818AA49" w14:textId="77777777" w:rsidR="00AF7746" w:rsidRPr="00CD6F9E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49A78F" w14:textId="77777777" w:rsidR="00AF7746" w:rsidRPr="00CD6F9E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5ADE826" w14:textId="77777777" w:rsidR="00AF7746" w:rsidRPr="00CD6F9E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4C0B3A" w:rsidRPr="009E2F97" w14:paraId="1F96C31C" w14:textId="77777777" w:rsidTr="005F630B">
        <w:tc>
          <w:tcPr>
            <w:tcW w:w="4065" w:type="dxa"/>
            <w:shd w:val="clear" w:color="auto" w:fill="auto"/>
          </w:tcPr>
          <w:p w14:paraId="534E9300" w14:textId="77777777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086A4CD5" w14:textId="6D96AC6F" w:rsidR="004C0B3A" w:rsidRPr="00FB3316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69" w:type="dxa"/>
            <w:shd w:val="clear" w:color="auto" w:fill="auto"/>
          </w:tcPr>
          <w:p w14:paraId="71123515" w14:textId="77777777" w:rsidR="004C0B3A" w:rsidRPr="009E2F97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28B5F30" w14:textId="4BBF7927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48" w:type="dxa"/>
            <w:shd w:val="clear" w:color="auto" w:fill="auto"/>
          </w:tcPr>
          <w:p w14:paraId="17CF9852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2133A23" w14:textId="214A461A" w:rsidR="004C0B3A" w:rsidRPr="00B425BB" w:rsidRDefault="002F68BF" w:rsidP="004C0B3A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AA1AF9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6D97628" w14:textId="629FA095" w:rsidR="004C0B3A" w:rsidRPr="00B425BB" w:rsidRDefault="004C0B3A" w:rsidP="004C0B3A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25B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C0B3A" w:rsidRPr="009E2F97" w14:paraId="265D520A" w14:textId="77777777" w:rsidTr="005F630B">
        <w:tc>
          <w:tcPr>
            <w:tcW w:w="4065" w:type="dxa"/>
            <w:shd w:val="clear" w:color="auto" w:fill="auto"/>
          </w:tcPr>
          <w:p w14:paraId="75C7D632" w14:textId="77777777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0E7131E1" w14:textId="44C5FBBC" w:rsidR="004C0B3A" w:rsidRPr="00923B0A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69" w:type="dxa"/>
            <w:shd w:val="clear" w:color="auto" w:fill="auto"/>
          </w:tcPr>
          <w:p w14:paraId="27934601" w14:textId="77777777" w:rsidR="004C0B3A" w:rsidRPr="00923B0A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7F14FDB" w14:textId="4A280D0D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48" w:type="dxa"/>
            <w:shd w:val="clear" w:color="auto" w:fill="auto"/>
          </w:tcPr>
          <w:p w14:paraId="5F9166F0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826F1FB" w14:textId="7DC3DB36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91E207F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3D17AB5" w14:textId="21654503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</w:tr>
      <w:tr w:rsidR="004C0B3A" w:rsidRPr="009E2F97" w14:paraId="18743CE7" w14:textId="77777777" w:rsidTr="005F630B">
        <w:tc>
          <w:tcPr>
            <w:tcW w:w="4065" w:type="dxa"/>
            <w:shd w:val="clear" w:color="auto" w:fill="auto"/>
          </w:tcPr>
          <w:p w14:paraId="65210CC4" w14:textId="77777777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5" w:type="dxa"/>
            <w:shd w:val="clear" w:color="auto" w:fill="auto"/>
          </w:tcPr>
          <w:p w14:paraId="3FF3B1D1" w14:textId="509B8DB0" w:rsidR="004C0B3A" w:rsidRPr="00923B0A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02F96703" w14:textId="77777777" w:rsidR="004C0B3A" w:rsidRPr="00923B0A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4F18787" w14:textId="226B07D1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8" w:type="dxa"/>
            <w:shd w:val="clear" w:color="auto" w:fill="auto"/>
          </w:tcPr>
          <w:p w14:paraId="30E90AAE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74B8E5F" w14:textId="0E0CD8E6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8A1D88F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3FDBE23" w14:textId="2545F0EB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C0B3A" w:rsidRPr="009E2F97" w14:paraId="244A0C8E" w14:textId="77777777" w:rsidTr="005F630B">
        <w:tc>
          <w:tcPr>
            <w:tcW w:w="4065" w:type="dxa"/>
            <w:shd w:val="clear" w:color="auto" w:fill="auto"/>
          </w:tcPr>
          <w:p w14:paraId="3E512AE2" w14:textId="0552528D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4AE6E616" w14:textId="770F476D" w:rsidR="004C0B3A" w:rsidRPr="00923B0A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69" w:type="dxa"/>
            <w:shd w:val="clear" w:color="auto" w:fill="auto"/>
          </w:tcPr>
          <w:p w14:paraId="1715A67F" w14:textId="77777777" w:rsidR="004C0B3A" w:rsidRPr="00923B0A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4A11B12" w14:textId="537BCE92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48" w:type="dxa"/>
            <w:shd w:val="clear" w:color="auto" w:fill="auto"/>
          </w:tcPr>
          <w:p w14:paraId="23985F93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79762AB" w14:textId="4FE8A3D9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5B112E8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52F57DA" w14:textId="45568687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</w:tr>
      <w:tr w:rsidR="00004670" w:rsidRPr="009E2F97" w14:paraId="4EBA2AF7" w14:textId="77777777" w:rsidTr="005F630B">
        <w:tc>
          <w:tcPr>
            <w:tcW w:w="4065" w:type="dxa"/>
            <w:shd w:val="clear" w:color="auto" w:fill="auto"/>
          </w:tcPr>
          <w:p w14:paraId="10B44699" w14:textId="05612D0F" w:rsidR="00004670" w:rsidRDefault="00004670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  <w:shd w:val="clear" w:color="auto" w:fill="auto"/>
          </w:tcPr>
          <w:p w14:paraId="6F052772" w14:textId="19A059BA" w:rsidR="00004670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33C72A07" w14:textId="77777777" w:rsidR="00004670" w:rsidRPr="00923B0A" w:rsidRDefault="00004670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AA41619" w14:textId="7C0A51EA" w:rsidR="00004670" w:rsidRPr="00B425BB" w:rsidRDefault="00004670" w:rsidP="0000467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3F0A8D5" w14:textId="77777777" w:rsidR="00004670" w:rsidRPr="00B425BB" w:rsidRDefault="00004670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289AEA6" w14:textId="32F58A6D" w:rsidR="00004670" w:rsidRDefault="00004670" w:rsidP="0000467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FDE3C8" w14:textId="77777777" w:rsidR="00004670" w:rsidRPr="00B425BB" w:rsidRDefault="00004670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5184274" w14:textId="10CC3A5D" w:rsidR="00004670" w:rsidRPr="00B425BB" w:rsidRDefault="00004670" w:rsidP="0000467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C0B3A" w:rsidRPr="009E2F97" w14:paraId="496A509D" w14:textId="77777777" w:rsidTr="005F630B">
        <w:tc>
          <w:tcPr>
            <w:tcW w:w="4065" w:type="dxa"/>
            <w:shd w:val="clear" w:color="auto" w:fill="auto"/>
          </w:tcPr>
          <w:p w14:paraId="47D06C91" w14:textId="77777777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5" w:type="dxa"/>
            <w:shd w:val="clear" w:color="auto" w:fill="auto"/>
          </w:tcPr>
          <w:p w14:paraId="21E1CD5F" w14:textId="77F93557" w:rsidR="004C0B3A" w:rsidRPr="00923B0A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6E906F0E" w14:textId="77777777" w:rsidR="004C0B3A" w:rsidRPr="00923B0A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601591C" w14:textId="5CC16EFA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8" w:type="dxa"/>
            <w:shd w:val="clear" w:color="auto" w:fill="auto"/>
          </w:tcPr>
          <w:p w14:paraId="6CC445BC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0B430D6" w14:textId="08501525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BC25F2D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ACA2E98" w14:textId="75078754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C0B3A" w:rsidRPr="009E2F97" w14:paraId="7ECA0E1C" w14:textId="77777777" w:rsidTr="005F630B">
        <w:tc>
          <w:tcPr>
            <w:tcW w:w="4065" w:type="dxa"/>
            <w:shd w:val="clear" w:color="auto" w:fill="auto"/>
          </w:tcPr>
          <w:p w14:paraId="0EA3773F" w14:textId="77777777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3022680E" w14:textId="3ACAB8CC" w:rsidR="004C0B3A" w:rsidRPr="00923B0A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32FEB575" w14:textId="77777777" w:rsidR="004C0B3A" w:rsidRPr="00923B0A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0841135" w14:textId="68BFA8EE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8" w:type="dxa"/>
            <w:shd w:val="clear" w:color="auto" w:fill="auto"/>
          </w:tcPr>
          <w:p w14:paraId="159517F1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3C42B6E" w14:textId="2A2BB582" w:rsidR="004C0B3A" w:rsidRPr="00B425BB" w:rsidRDefault="007037FE" w:rsidP="002F68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7C2DB3F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961FA3F" w14:textId="732B9C90" w:rsidR="004C0B3A" w:rsidRPr="00B425BB" w:rsidRDefault="004C0B3A" w:rsidP="004C0B3A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25B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C0B3A" w:rsidRPr="009E2F97" w14:paraId="43FDB7B7" w14:textId="77777777" w:rsidTr="005F630B">
        <w:tc>
          <w:tcPr>
            <w:tcW w:w="4065" w:type="dxa"/>
            <w:shd w:val="clear" w:color="auto" w:fill="auto"/>
          </w:tcPr>
          <w:p w14:paraId="288C5676" w14:textId="77777777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2ADDC44F" w14:textId="77777777" w:rsidR="004C0B3A" w:rsidRPr="00923B0A" w:rsidRDefault="004C0B3A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8C0E391" w14:textId="77777777" w:rsidR="004C0B3A" w:rsidRPr="00923B0A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AE6F57D" w14:textId="77777777" w:rsidR="004C0B3A" w:rsidRPr="00B425BB" w:rsidRDefault="004C0B3A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49647EA6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F5B6FA9" w14:textId="77777777" w:rsidR="004C0B3A" w:rsidRPr="00B425BB" w:rsidRDefault="004C0B3A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D77990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25F7AFB" w14:textId="77777777" w:rsidR="004C0B3A" w:rsidRPr="00B425BB" w:rsidRDefault="004C0B3A" w:rsidP="004C0B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C0B3A" w:rsidRPr="009E2F97" w14:paraId="79890A08" w14:textId="77777777" w:rsidTr="005F630B">
        <w:tc>
          <w:tcPr>
            <w:tcW w:w="4065" w:type="dxa"/>
            <w:shd w:val="clear" w:color="auto" w:fill="auto"/>
          </w:tcPr>
          <w:p w14:paraId="777DBAB9" w14:textId="78884682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55" w:type="dxa"/>
            <w:shd w:val="clear" w:color="auto" w:fill="auto"/>
          </w:tcPr>
          <w:p w14:paraId="2D7143D8" w14:textId="77777777" w:rsidR="004C0B3A" w:rsidRPr="00923B0A" w:rsidRDefault="004C0B3A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D447A07" w14:textId="77777777" w:rsidR="004C0B3A" w:rsidRPr="00923B0A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70A4019" w14:textId="77777777" w:rsidR="004C0B3A" w:rsidRPr="00B425BB" w:rsidRDefault="004C0B3A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F49EC1A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1F38660" w14:textId="77777777" w:rsidR="004C0B3A" w:rsidRPr="00B425BB" w:rsidRDefault="004C0B3A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76DE0D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9317601" w14:textId="77777777" w:rsidR="004C0B3A" w:rsidRPr="00B425BB" w:rsidRDefault="004C0B3A" w:rsidP="004C0B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C0B3A" w:rsidRPr="009E2F97" w14:paraId="4D73A31B" w14:textId="77777777" w:rsidTr="005F630B">
        <w:tc>
          <w:tcPr>
            <w:tcW w:w="4065" w:type="dxa"/>
            <w:shd w:val="clear" w:color="auto" w:fill="auto"/>
          </w:tcPr>
          <w:p w14:paraId="1952D6E9" w14:textId="77777777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1A0B61D1" w14:textId="4B1155C7" w:rsidR="004C0B3A" w:rsidRPr="00923B0A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69" w:type="dxa"/>
            <w:shd w:val="clear" w:color="auto" w:fill="auto"/>
          </w:tcPr>
          <w:p w14:paraId="41B4591B" w14:textId="77777777" w:rsidR="004C0B3A" w:rsidRPr="00923B0A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ECB33E8" w14:textId="318C5C5A" w:rsidR="004C0B3A" w:rsidRPr="00B425BB" w:rsidRDefault="004F4A9B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48" w:type="dxa"/>
            <w:shd w:val="clear" w:color="auto" w:fill="auto"/>
          </w:tcPr>
          <w:p w14:paraId="14930F9E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8CAED0C" w14:textId="1B4F3AA1" w:rsidR="004C0B3A" w:rsidRPr="00B425BB" w:rsidRDefault="007037FE" w:rsidP="00F23A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4BF4DE98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C0C4304" w14:textId="27B3BAD2" w:rsidR="004C0B3A" w:rsidRPr="00B425BB" w:rsidRDefault="007037FE" w:rsidP="00F23A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</w:t>
            </w:r>
          </w:p>
        </w:tc>
      </w:tr>
      <w:tr w:rsidR="004C0B3A" w:rsidRPr="009E2F97" w14:paraId="1271C300" w14:textId="77777777" w:rsidTr="005F630B">
        <w:tc>
          <w:tcPr>
            <w:tcW w:w="4065" w:type="dxa"/>
            <w:shd w:val="clear" w:color="auto" w:fill="auto"/>
          </w:tcPr>
          <w:p w14:paraId="2DC79E76" w14:textId="77777777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5E16F021" w14:textId="2CC8959A" w:rsidR="004C0B3A" w:rsidRPr="00923B0A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9" w:type="dxa"/>
            <w:shd w:val="clear" w:color="auto" w:fill="auto"/>
          </w:tcPr>
          <w:p w14:paraId="310704F8" w14:textId="77777777" w:rsidR="004C0B3A" w:rsidRPr="00923B0A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55675E8" w14:textId="5A57C377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8" w:type="dxa"/>
            <w:shd w:val="clear" w:color="auto" w:fill="auto"/>
          </w:tcPr>
          <w:p w14:paraId="10F640FE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5227FF8D" w14:textId="2F8D45C2" w:rsidR="004C0B3A" w:rsidRPr="00B425BB" w:rsidRDefault="007037FE" w:rsidP="00006F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383B5AA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EDD14BF" w14:textId="384DD774" w:rsidR="004C0B3A" w:rsidRPr="00B425BB" w:rsidRDefault="004C0B3A" w:rsidP="004C0B3A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25B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C0B3A" w:rsidRPr="009E2F97" w14:paraId="781F8A8C" w14:textId="77777777" w:rsidTr="005F630B">
        <w:tc>
          <w:tcPr>
            <w:tcW w:w="4065" w:type="dxa"/>
            <w:shd w:val="clear" w:color="auto" w:fill="auto"/>
          </w:tcPr>
          <w:p w14:paraId="315281C9" w14:textId="77777777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5" w:type="dxa"/>
            <w:shd w:val="clear" w:color="auto" w:fill="auto"/>
          </w:tcPr>
          <w:p w14:paraId="4549CAFE" w14:textId="47C63D2C" w:rsidR="004C0B3A" w:rsidRPr="00923B0A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3AFD5D59" w14:textId="77777777" w:rsidR="004C0B3A" w:rsidRPr="00923B0A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4F2E877" w14:textId="5E50F0AE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8" w:type="dxa"/>
            <w:shd w:val="clear" w:color="auto" w:fill="auto"/>
          </w:tcPr>
          <w:p w14:paraId="15CCDB80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F0D6ECD" w14:textId="0B351277" w:rsidR="004C0B3A" w:rsidRPr="00B425BB" w:rsidRDefault="00F23A3C" w:rsidP="004C0B3A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609C3D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256D469" w14:textId="0641BE73" w:rsidR="004C0B3A" w:rsidRPr="00B425BB" w:rsidRDefault="004C0B3A" w:rsidP="004C0B3A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25B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C0B3A" w:rsidRPr="009E2F97" w14:paraId="009259E3" w14:textId="77777777" w:rsidTr="005F630B">
        <w:tc>
          <w:tcPr>
            <w:tcW w:w="4065" w:type="dxa"/>
            <w:shd w:val="clear" w:color="auto" w:fill="auto"/>
          </w:tcPr>
          <w:p w14:paraId="6D1304DB" w14:textId="184CC2E8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0DAE4A43" w14:textId="548863C0" w:rsidR="004C0B3A" w:rsidRPr="00923B0A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803B5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726393D3" w14:textId="77777777" w:rsidR="004C0B3A" w:rsidRPr="00923B0A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12AFB49" w14:textId="5E5EC608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48" w:type="dxa"/>
            <w:shd w:val="clear" w:color="auto" w:fill="auto"/>
          </w:tcPr>
          <w:p w14:paraId="18F7269E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C91420E" w14:textId="75DBEA01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B9FF7F0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2F79EC2" w14:textId="0F40C4D7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</w:tr>
      <w:tr w:rsidR="004C0B3A" w:rsidRPr="009E2F97" w14:paraId="3C8A8347" w14:textId="77777777" w:rsidTr="005F630B">
        <w:tc>
          <w:tcPr>
            <w:tcW w:w="4065" w:type="dxa"/>
            <w:shd w:val="clear" w:color="auto" w:fill="auto"/>
          </w:tcPr>
          <w:p w14:paraId="098F120A" w14:textId="64FAE487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  <w:shd w:val="clear" w:color="auto" w:fill="auto"/>
          </w:tcPr>
          <w:p w14:paraId="50B3C26E" w14:textId="450BF6E6" w:rsidR="004C0B3A" w:rsidRPr="00923B0A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1B36CF2A" w14:textId="77777777" w:rsidR="004C0B3A" w:rsidRPr="00923B0A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0B64E49" w14:textId="2EBE87F4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48" w:type="dxa"/>
            <w:shd w:val="clear" w:color="auto" w:fill="auto"/>
          </w:tcPr>
          <w:p w14:paraId="0CE5F9B3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DA8FDD3" w14:textId="7B44E6C0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71E7188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5F614D8" w14:textId="7B2C2CC1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C0B3A" w:rsidRPr="009E2F97" w14:paraId="5EB6E442" w14:textId="77777777" w:rsidTr="005F630B">
        <w:tc>
          <w:tcPr>
            <w:tcW w:w="4065" w:type="dxa"/>
            <w:shd w:val="clear" w:color="auto" w:fill="auto"/>
          </w:tcPr>
          <w:p w14:paraId="28DB0858" w14:textId="77777777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5DBF1BB" w14:textId="13A86625" w:rsidR="004C0B3A" w:rsidRPr="00923B0A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11D58401" w14:textId="77777777" w:rsidR="004C0B3A" w:rsidRPr="00923B0A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735D196" w14:textId="3E74FF84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8" w:type="dxa"/>
            <w:shd w:val="clear" w:color="auto" w:fill="auto"/>
          </w:tcPr>
          <w:p w14:paraId="76B63C4F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8349437" w14:textId="5BA43B3E" w:rsidR="004C0B3A" w:rsidRPr="00B425BB" w:rsidRDefault="00577693" w:rsidP="004C0B3A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26E304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2DFCC8D" w14:textId="0D75E775" w:rsidR="004C0B3A" w:rsidRPr="00B425BB" w:rsidRDefault="004C0B3A" w:rsidP="004C0B3A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25B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C0B3A" w:rsidRPr="009E2F97" w14:paraId="651FC055" w14:textId="77777777" w:rsidTr="005F630B">
        <w:tc>
          <w:tcPr>
            <w:tcW w:w="4065" w:type="dxa"/>
            <w:shd w:val="clear" w:color="auto" w:fill="auto"/>
          </w:tcPr>
          <w:p w14:paraId="295FAA2C" w14:textId="77777777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56101D92" w14:textId="6CB6727E" w:rsidR="004C0B3A" w:rsidRPr="00923B0A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69" w:type="dxa"/>
            <w:shd w:val="clear" w:color="auto" w:fill="auto"/>
          </w:tcPr>
          <w:p w14:paraId="434B3DBC" w14:textId="77777777" w:rsidR="004C0B3A" w:rsidRPr="00923B0A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88C2B04" w14:textId="53C24A99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48" w:type="dxa"/>
            <w:shd w:val="clear" w:color="auto" w:fill="auto"/>
          </w:tcPr>
          <w:p w14:paraId="745B0A7F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3AEA65E" w14:textId="327779A6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E314448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31559B9" w14:textId="05BB0051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</w:tr>
      <w:tr w:rsidR="004C0B3A" w:rsidRPr="009E2F97" w14:paraId="74BCCDF5" w14:textId="77777777" w:rsidTr="005F630B">
        <w:tc>
          <w:tcPr>
            <w:tcW w:w="4065" w:type="dxa"/>
            <w:shd w:val="clear" w:color="auto" w:fill="auto"/>
          </w:tcPr>
          <w:p w14:paraId="0E226A94" w14:textId="77777777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595F773F" w14:textId="77777777" w:rsidR="004C0B3A" w:rsidRPr="009E2F97" w:rsidRDefault="004C0B3A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E6E90AA" w14:textId="77777777" w:rsidR="004C0B3A" w:rsidRPr="009E2F97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2B0AF5D" w14:textId="77777777" w:rsidR="004C0B3A" w:rsidRPr="00B425BB" w:rsidRDefault="004C0B3A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3F4441F3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8A2E5D6" w14:textId="77777777" w:rsidR="004C0B3A" w:rsidRPr="00B425BB" w:rsidRDefault="004C0B3A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58256C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CA0828A" w14:textId="77777777" w:rsidR="004C0B3A" w:rsidRPr="00B425BB" w:rsidRDefault="004C0B3A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C0B3A" w:rsidRPr="009E2F97" w14:paraId="0267092C" w14:textId="77777777" w:rsidTr="005F630B">
        <w:tc>
          <w:tcPr>
            <w:tcW w:w="4065" w:type="dxa"/>
            <w:shd w:val="clear" w:color="auto" w:fill="auto"/>
          </w:tcPr>
          <w:p w14:paraId="0A362A71" w14:textId="77777777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55" w:type="dxa"/>
            <w:shd w:val="clear" w:color="auto" w:fill="auto"/>
          </w:tcPr>
          <w:p w14:paraId="5B06DD08" w14:textId="77777777" w:rsidR="004C0B3A" w:rsidRPr="009E2F97" w:rsidRDefault="004C0B3A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15A6DA6" w14:textId="77777777" w:rsidR="004C0B3A" w:rsidRPr="009E2F97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52D48CD" w14:textId="77777777" w:rsidR="004C0B3A" w:rsidRPr="00B425BB" w:rsidRDefault="004C0B3A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654ED5F5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C731104" w14:textId="77777777" w:rsidR="004C0B3A" w:rsidRPr="00B425BB" w:rsidRDefault="004C0B3A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608758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334F9FB" w14:textId="77777777" w:rsidR="004C0B3A" w:rsidRPr="00B425BB" w:rsidRDefault="004C0B3A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C0B3A" w:rsidRPr="009E2F97" w14:paraId="0C2547F6" w14:textId="77777777" w:rsidTr="005F630B">
        <w:tc>
          <w:tcPr>
            <w:tcW w:w="4065" w:type="dxa"/>
            <w:shd w:val="clear" w:color="auto" w:fill="auto"/>
          </w:tcPr>
          <w:p w14:paraId="45D7A18B" w14:textId="77777777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55" w:type="dxa"/>
            <w:shd w:val="clear" w:color="auto" w:fill="auto"/>
          </w:tcPr>
          <w:p w14:paraId="7C5D330D" w14:textId="77777777" w:rsidR="004C0B3A" w:rsidRPr="009E2F97" w:rsidRDefault="004C0B3A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E7C7D99" w14:textId="77777777" w:rsidR="004C0B3A" w:rsidRPr="009E2F97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8EB246F" w14:textId="77777777" w:rsidR="004C0B3A" w:rsidRPr="00B425BB" w:rsidRDefault="004C0B3A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FE18599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9CF1F2A" w14:textId="77777777" w:rsidR="004C0B3A" w:rsidRPr="00B425BB" w:rsidRDefault="004C0B3A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EB6D44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7CBAFD4" w14:textId="77777777" w:rsidR="004C0B3A" w:rsidRPr="00B425BB" w:rsidRDefault="004C0B3A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C0B3A" w:rsidRPr="009E2F97" w14:paraId="4FD354DB" w14:textId="77777777" w:rsidTr="005F630B">
        <w:tc>
          <w:tcPr>
            <w:tcW w:w="4065" w:type="dxa"/>
            <w:shd w:val="clear" w:color="auto" w:fill="auto"/>
          </w:tcPr>
          <w:p w14:paraId="0D466A15" w14:textId="77777777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55" w:type="dxa"/>
            <w:shd w:val="clear" w:color="auto" w:fill="auto"/>
          </w:tcPr>
          <w:p w14:paraId="61606691" w14:textId="4A60411E" w:rsidR="004C0B3A" w:rsidRPr="002C7783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69" w:type="dxa"/>
            <w:shd w:val="clear" w:color="auto" w:fill="auto"/>
          </w:tcPr>
          <w:p w14:paraId="4A4BB8B1" w14:textId="77777777" w:rsidR="004C0B3A" w:rsidRPr="002C7783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5F94D58" w14:textId="348F4DC7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48" w:type="dxa"/>
            <w:shd w:val="clear" w:color="auto" w:fill="auto"/>
          </w:tcPr>
          <w:p w14:paraId="58190A26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3A74432" w14:textId="29532FFC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52F01DAF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0AFB583" w14:textId="60C1159E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</w:tr>
      <w:tr w:rsidR="004C0B3A" w:rsidRPr="009E2F97" w14:paraId="22594987" w14:textId="77777777" w:rsidTr="005F630B">
        <w:tc>
          <w:tcPr>
            <w:tcW w:w="4065" w:type="dxa"/>
            <w:shd w:val="clear" w:color="auto" w:fill="auto"/>
          </w:tcPr>
          <w:p w14:paraId="796B2F78" w14:textId="77777777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0090D99" w14:textId="785E792D" w:rsidR="004C0B3A" w:rsidRPr="002C7783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165B7BEE" w14:textId="77777777" w:rsidR="004C0B3A" w:rsidRPr="002C7783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EAE08AA" w14:textId="4FF2F7FE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8" w:type="dxa"/>
            <w:shd w:val="clear" w:color="auto" w:fill="auto"/>
          </w:tcPr>
          <w:p w14:paraId="058F4C3C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C518B" w14:textId="6ACFEEA8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8120BC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17A99" w14:textId="0F7B4185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4C0B3A" w:rsidRPr="009E2F97" w14:paraId="14EF8D6D" w14:textId="77777777" w:rsidTr="005F630B">
        <w:tc>
          <w:tcPr>
            <w:tcW w:w="4065" w:type="dxa"/>
            <w:shd w:val="clear" w:color="auto" w:fill="auto"/>
          </w:tcPr>
          <w:p w14:paraId="566682F4" w14:textId="77777777" w:rsidR="004C0B3A" w:rsidRPr="009E2F97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AAC59" w14:textId="28921DA3" w:rsidR="004C0B3A" w:rsidRPr="002C7783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69" w:type="dxa"/>
            <w:shd w:val="clear" w:color="auto" w:fill="auto"/>
          </w:tcPr>
          <w:p w14:paraId="5572A6C6" w14:textId="77777777" w:rsidR="004C0B3A" w:rsidRPr="002C7783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4EEF8" w14:textId="64C25F79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48" w:type="dxa"/>
            <w:shd w:val="clear" w:color="auto" w:fill="auto"/>
          </w:tcPr>
          <w:p w14:paraId="63006F4B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BA69DD" w14:textId="32B7502E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647C000D" w14:textId="77777777" w:rsidR="004C0B3A" w:rsidRPr="00B425BB" w:rsidRDefault="004C0B3A" w:rsidP="004C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AD87B" w14:textId="5C2047F3" w:rsidR="004C0B3A" w:rsidRPr="00B425BB" w:rsidRDefault="007037FE" w:rsidP="004C0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</w:t>
            </w:r>
          </w:p>
        </w:tc>
      </w:tr>
    </w:tbl>
    <w:p w14:paraId="2E330D0C" w14:textId="77777777" w:rsidR="00C72563" w:rsidRDefault="00C72563" w:rsidP="00A30CEE">
      <w:pPr>
        <w:rPr>
          <w:rFonts w:asciiTheme="majorBidi" w:hAnsiTheme="majorBidi" w:cstheme="majorBidi"/>
          <w:sz w:val="30"/>
          <w:szCs w:val="30"/>
        </w:rPr>
      </w:pPr>
    </w:p>
    <w:p w14:paraId="1B042A7F" w14:textId="4E54B7EF" w:rsidR="00CD6744" w:rsidRDefault="00CD6744" w:rsidP="00A30CEE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82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047"/>
        <w:gridCol w:w="1160"/>
        <w:gridCol w:w="283"/>
        <w:gridCol w:w="1116"/>
        <w:gridCol w:w="270"/>
        <w:gridCol w:w="1080"/>
        <w:gridCol w:w="262"/>
        <w:gridCol w:w="8"/>
        <w:gridCol w:w="1156"/>
      </w:tblGrid>
      <w:tr w:rsidR="007D378E" w:rsidRPr="003A3205" w14:paraId="33A30818" w14:textId="77777777" w:rsidTr="00F80891">
        <w:trPr>
          <w:trHeight w:val="60"/>
          <w:tblHeader/>
        </w:trPr>
        <w:tc>
          <w:tcPr>
            <w:tcW w:w="4047" w:type="dxa"/>
            <w:shd w:val="clear" w:color="auto" w:fill="auto"/>
          </w:tcPr>
          <w:p w14:paraId="4051A361" w14:textId="271E519A" w:rsidR="007D378E" w:rsidRPr="003A3205" w:rsidRDefault="00FF0CF1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59" w:type="dxa"/>
            <w:gridSpan w:val="3"/>
            <w:shd w:val="clear" w:color="auto" w:fill="auto"/>
          </w:tcPr>
          <w:p w14:paraId="16F591FD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5EE50E7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6" w:type="dxa"/>
            <w:gridSpan w:val="4"/>
            <w:shd w:val="clear" w:color="auto" w:fill="auto"/>
          </w:tcPr>
          <w:p w14:paraId="02A29E64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562" w:rsidRPr="003A3205" w14:paraId="43B97EBB" w14:textId="77777777" w:rsidTr="00F80891">
        <w:trPr>
          <w:tblHeader/>
        </w:trPr>
        <w:tc>
          <w:tcPr>
            <w:tcW w:w="4047" w:type="dxa"/>
            <w:shd w:val="clear" w:color="auto" w:fill="auto"/>
          </w:tcPr>
          <w:p w14:paraId="107A492E" w14:textId="1E1DF0D5" w:rsidR="00356562" w:rsidRPr="003A3205" w:rsidRDefault="00FF0CF1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</w:t>
            </w:r>
            <w:r w:rsidRPr="00FF0C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E5626A1" w14:textId="19DBCD96" w:rsidR="00356562" w:rsidRPr="003A3205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3" w:type="dxa"/>
          </w:tcPr>
          <w:p w14:paraId="0A14BBD1" w14:textId="77777777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87605C9" w14:textId="5CC3A263" w:rsidR="00356562" w:rsidRPr="003A3205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42C8C716" w14:textId="77777777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8A7361" w14:textId="0C3D55FD" w:rsidR="00356562" w:rsidRPr="003A3205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2" w:type="dxa"/>
          </w:tcPr>
          <w:p w14:paraId="797928A7" w14:textId="77777777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38197565" w14:textId="36D7E26D" w:rsidR="00356562" w:rsidRPr="003A3205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3A3205" w:rsidRPr="003A3205" w14:paraId="1CE6F8E9" w14:textId="77777777" w:rsidTr="00F80891">
        <w:trPr>
          <w:tblHeader/>
        </w:trPr>
        <w:tc>
          <w:tcPr>
            <w:tcW w:w="4047" w:type="dxa"/>
            <w:shd w:val="clear" w:color="auto" w:fill="auto"/>
          </w:tcPr>
          <w:p w14:paraId="635F3E1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57DE0093" w14:textId="0E487472" w:rsidR="003A3205" w:rsidRPr="003A3205" w:rsidRDefault="007037F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7AC8E9C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08BD8A75" w14:textId="0841ADCB" w:rsidR="003A3205" w:rsidRPr="003A3205" w:rsidRDefault="007037F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A75541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27C8ED" w14:textId="22BBC70B" w:rsidR="003A3205" w:rsidRPr="003A3205" w:rsidRDefault="007037F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14:paraId="3B540C6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226BCEBD" w14:textId="2D159196" w:rsidR="003A3205" w:rsidRPr="003A3205" w:rsidRDefault="007037F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3A3205" w:rsidRPr="003A3205" w14:paraId="1EBBF281" w14:textId="77777777" w:rsidTr="003A3205">
        <w:trPr>
          <w:tblHeader/>
        </w:trPr>
        <w:tc>
          <w:tcPr>
            <w:tcW w:w="4047" w:type="dxa"/>
            <w:shd w:val="clear" w:color="auto" w:fill="auto"/>
          </w:tcPr>
          <w:p w14:paraId="3E3F9A0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5" w:type="dxa"/>
            <w:gridSpan w:val="8"/>
            <w:shd w:val="clear" w:color="auto" w:fill="auto"/>
          </w:tcPr>
          <w:p w14:paraId="290422E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A3205" w:rsidRPr="003A3205" w14:paraId="3028DE1B" w14:textId="77777777" w:rsidTr="00F80891">
        <w:tc>
          <w:tcPr>
            <w:tcW w:w="4047" w:type="dxa"/>
            <w:shd w:val="clear" w:color="auto" w:fill="auto"/>
          </w:tcPr>
          <w:p w14:paraId="5AA6E821" w14:textId="0FAAD7D6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60" w:type="dxa"/>
            <w:shd w:val="clear" w:color="auto" w:fill="auto"/>
          </w:tcPr>
          <w:p w14:paraId="50241673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37E192A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7981C80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8A35D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403CB1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16525FF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606F7D5A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A3205" w:rsidRPr="003A3205" w14:paraId="5BF5060E" w14:textId="77777777" w:rsidTr="00F80891">
        <w:tc>
          <w:tcPr>
            <w:tcW w:w="4047" w:type="dxa"/>
            <w:shd w:val="clear" w:color="auto" w:fill="auto"/>
          </w:tcPr>
          <w:p w14:paraId="10748136" w14:textId="558339E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="00373D55" w:rsidRPr="00373D55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60" w:type="dxa"/>
            <w:shd w:val="clear" w:color="auto" w:fill="auto"/>
          </w:tcPr>
          <w:p w14:paraId="608DA56E" w14:textId="7F575499" w:rsidR="003A3205" w:rsidRPr="003A3205" w:rsidRDefault="007037FE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351066FC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14B90A3" w14:textId="6BC48BBB" w:rsidR="003A3205" w:rsidRPr="003A3205" w:rsidRDefault="007037FE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AF894CE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7189A4" w14:textId="7B7D10AA" w:rsidR="003A3205" w:rsidRPr="003A3205" w:rsidRDefault="007037FE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57BA1425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18A3B8CB" w14:textId="67B03949" w:rsidR="003A3205" w:rsidRPr="003A3205" w:rsidRDefault="007037FE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4C0B3A" w:rsidRPr="003A3205" w14:paraId="716BDC06" w14:textId="77777777" w:rsidTr="00F80891">
        <w:tc>
          <w:tcPr>
            <w:tcW w:w="4047" w:type="dxa"/>
            <w:shd w:val="clear" w:color="auto" w:fill="auto"/>
          </w:tcPr>
          <w:p w14:paraId="2B52F8A2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29193A6A" w14:textId="60BB4165" w:rsidR="004C0B3A" w:rsidRPr="003A3205" w:rsidRDefault="009A5B2F" w:rsidP="009E4FC9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7E2CCFF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2DF4054" w14:textId="177EDF2F" w:rsidR="004C0B3A" w:rsidRPr="003A3205" w:rsidRDefault="004C0B3A" w:rsidP="009E4FC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B3D3B9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CE27B0" w14:textId="567F9CB7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62" w:type="dxa"/>
            <w:shd w:val="clear" w:color="auto" w:fill="auto"/>
          </w:tcPr>
          <w:p w14:paraId="69D56FB7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C2BA529" w14:textId="4AC61942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142</w:t>
            </w:r>
          </w:p>
        </w:tc>
      </w:tr>
      <w:tr w:rsidR="004C0B3A" w:rsidRPr="003A3205" w14:paraId="7EC50940" w14:textId="77777777" w:rsidTr="00F80891">
        <w:tc>
          <w:tcPr>
            <w:tcW w:w="4047" w:type="dxa"/>
            <w:shd w:val="clear" w:color="auto" w:fill="auto"/>
          </w:tcPr>
          <w:p w14:paraId="51E4D2FB" w14:textId="2661FFDE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527ECA50" w14:textId="57D03404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83" w:type="dxa"/>
            <w:shd w:val="clear" w:color="auto" w:fill="auto"/>
          </w:tcPr>
          <w:p w14:paraId="652444D0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B70D307" w14:textId="347761AB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725C89DC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21A05A" w14:textId="674AB77B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62" w:type="dxa"/>
            <w:shd w:val="clear" w:color="auto" w:fill="auto"/>
          </w:tcPr>
          <w:p w14:paraId="1C117809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6536B4DA" w14:textId="667CB724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</w:tr>
      <w:tr w:rsidR="004C0B3A" w:rsidRPr="003A3205" w14:paraId="04F5EA80" w14:textId="77777777" w:rsidTr="00F80891">
        <w:tc>
          <w:tcPr>
            <w:tcW w:w="4047" w:type="dxa"/>
            <w:shd w:val="clear" w:color="auto" w:fill="auto"/>
          </w:tcPr>
          <w:p w14:paraId="6800D854" w14:textId="0CE7D698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shd w:val="clear" w:color="auto" w:fill="auto"/>
          </w:tcPr>
          <w:p w14:paraId="037806EE" w14:textId="6E814730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83" w:type="dxa"/>
            <w:shd w:val="clear" w:color="auto" w:fill="auto"/>
          </w:tcPr>
          <w:p w14:paraId="2EAE87F8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8A2EEB6" w14:textId="73B1476D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270" w:type="dxa"/>
            <w:shd w:val="clear" w:color="auto" w:fill="auto"/>
          </w:tcPr>
          <w:p w14:paraId="1DACB01C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ECDC8C" w14:textId="722E4D35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0DD58715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53ABE826" w14:textId="7110BB5C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4C0B3A" w:rsidRPr="003A3205" w14:paraId="3615F4E5" w14:textId="77777777" w:rsidTr="00F80891">
        <w:tc>
          <w:tcPr>
            <w:tcW w:w="4047" w:type="dxa"/>
            <w:shd w:val="clear" w:color="auto" w:fill="auto"/>
          </w:tcPr>
          <w:p w14:paraId="6931EB2B" w14:textId="77005566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B17B314" w14:textId="5693922A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173DD3AB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9EE12F3" w14:textId="50736FF5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D59C738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3CB277" w14:textId="6992A859" w:rsidR="004C0B3A" w:rsidRPr="003A3205" w:rsidRDefault="00C14816" w:rsidP="009E4FC9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B977AA3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489F5A" w14:textId="716CB9AB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C0B3A" w:rsidRPr="003A3205" w14:paraId="77DB903E" w14:textId="77777777" w:rsidTr="00F80891">
        <w:trPr>
          <w:trHeight w:val="50"/>
        </w:trPr>
        <w:tc>
          <w:tcPr>
            <w:tcW w:w="4047" w:type="dxa"/>
            <w:shd w:val="clear" w:color="auto" w:fill="auto"/>
          </w:tcPr>
          <w:p w14:paraId="0360CDB0" w14:textId="34FC0EBD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BF79E8" w14:textId="7ABB9795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83" w:type="dxa"/>
            <w:shd w:val="clear" w:color="auto" w:fill="auto"/>
          </w:tcPr>
          <w:p w14:paraId="53B4901F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09E31B" w14:textId="5001D81F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270" w:type="dxa"/>
            <w:shd w:val="clear" w:color="auto" w:fill="auto"/>
          </w:tcPr>
          <w:p w14:paraId="035A6797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4CB18" w14:textId="1EA73196" w:rsidR="004C0B3A" w:rsidRPr="00A6477A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62" w:type="dxa"/>
            <w:shd w:val="clear" w:color="auto" w:fill="auto"/>
          </w:tcPr>
          <w:p w14:paraId="70303D3E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A7873" w14:textId="5DC81796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161</w:t>
            </w:r>
          </w:p>
        </w:tc>
      </w:tr>
      <w:tr w:rsidR="003A3205" w:rsidRPr="003A3205" w14:paraId="28335281" w14:textId="77777777" w:rsidTr="00EB047F">
        <w:trPr>
          <w:trHeight w:val="53"/>
        </w:trPr>
        <w:tc>
          <w:tcPr>
            <w:tcW w:w="4047" w:type="dxa"/>
            <w:shd w:val="clear" w:color="auto" w:fill="auto"/>
          </w:tcPr>
          <w:p w14:paraId="1AC18719" w14:textId="77777777" w:rsidR="003A3205" w:rsidRPr="00EB047F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0D6879AA" w14:textId="77777777" w:rsidR="003A3205" w:rsidRPr="00EB047F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7C102F58" w14:textId="77777777" w:rsidR="003A3205" w:rsidRPr="00EB047F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6" w:type="dxa"/>
            <w:shd w:val="clear" w:color="auto" w:fill="auto"/>
          </w:tcPr>
          <w:p w14:paraId="13F532D7" w14:textId="77777777" w:rsidR="003A3205" w:rsidRPr="00EB047F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AC1CED" w14:textId="77777777" w:rsidR="003A3205" w:rsidRPr="00EB047F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25DE7A21" w14:textId="77777777" w:rsidR="003A3205" w:rsidRPr="00EB047F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auto"/>
          </w:tcPr>
          <w:p w14:paraId="63000925" w14:textId="77777777" w:rsidR="003A3205" w:rsidRPr="00EB047F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136BC362" w14:textId="77777777" w:rsidR="003A3205" w:rsidRPr="00EB047F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EB047F" w:rsidRPr="003A3205" w14:paraId="3A6CF04E" w14:textId="77777777" w:rsidTr="00044197">
        <w:tc>
          <w:tcPr>
            <w:tcW w:w="4047" w:type="dxa"/>
            <w:shd w:val="clear" w:color="auto" w:fill="auto"/>
          </w:tcPr>
          <w:p w14:paraId="6A064904" w14:textId="1E552644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1160" w:type="dxa"/>
            <w:shd w:val="clear" w:color="auto" w:fill="auto"/>
          </w:tcPr>
          <w:p w14:paraId="0E2C07E1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A370C05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CD4E805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D5D73D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AF2DAD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77842FA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0BAE57DA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B047F" w:rsidRPr="003A3205" w14:paraId="22B6D478" w14:textId="77777777" w:rsidTr="00044197">
        <w:tc>
          <w:tcPr>
            <w:tcW w:w="4047" w:type="dxa"/>
            <w:shd w:val="clear" w:color="auto" w:fill="auto"/>
          </w:tcPr>
          <w:p w14:paraId="2CE8EC7F" w14:textId="43A9C3A3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ที่ยังไม่เรียกชำระ</w:t>
            </w:r>
          </w:p>
        </w:tc>
        <w:tc>
          <w:tcPr>
            <w:tcW w:w="1160" w:type="dxa"/>
            <w:shd w:val="clear" w:color="auto" w:fill="auto"/>
          </w:tcPr>
          <w:p w14:paraId="7EC58826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B051F2C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0E89E77A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81FCF9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4D2CB81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5D5CEAF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666D99B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B047F" w:rsidRPr="003A3205" w14:paraId="64C7A360" w14:textId="77777777" w:rsidTr="00044197">
        <w:tc>
          <w:tcPr>
            <w:tcW w:w="4047" w:type="dxa"/>
            <w:shd w:val="clear" w:color="auto" w:fill="auto"/>
          </w:tcPr>
          <w:p w14:paraId="4FF2ECAC" w14:textId="01424561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356E6FA8" w14:textId="62696D00" w:rsidR="00EB047F" w:rsidRPr="008546B8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83" w:type="dxa"/>
            <w:shd w:val="clear" w:color="auto" w:fill="auto"/>
          </w:tcPr>
          <w:p w14:paraId="68BE4C75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678808D5" w14:textId="48033712" w:rsidR="00EB047F" w:rsidRPr="00EB047F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8C7B588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08C20A9" w14:textId="0246B3EE" w:rsidR="00EB047F" w:rsidRPr="008546B8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62" w:type="dxa"/>
            <w:shd w:val="clear" w:color="auto" w:fill="auto"/>
          </w:tcPr>
          <w:p w14:paraId="2ACDCFB5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4A62434" w14:textId="79A10CC2" w:rsidR="00EB047F" w:rsidRPr="00EB047F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</w:tr>
      <w:tr w:rsidR="00EB047F" w:rsidRPr="003A3205" w14:paraId="7406F41D" w14:textId="77777777" w:rsidTr="00EB047F">
        <w:tc>
          <w:tcPr>
            <w:tcW w:w="4047" w:type="dxa"/>
            <w:shd w:val="clear" w:color="auto" w:fill="auto"/>
          </w:tcPr>
          <w:p w14:paraId="35BECFC8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74360CE9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89A3E01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304993D7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B97307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27E97CE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927F86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16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832E850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EB047F" w:rsidRPr="003A3205" w14:paraId="3DD80112" w14:textId="77777777" w:rsidTr="00F80891">
        <w:tc>
          <w:tcPr>
            <w:tcW w:w="4047" w:type="dxa"/>
            <w:shd w:val="clear" w:color="auto" w:fill="auto"/>
          </w:tcPr>
          <w:p w14:paraId="497487EF" w14:textId="070E871C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60" w:type="dxa"/>
            <w:shd w:val="clear" w:color="auto" w:fill="auto"/>
          </w:tcPr>
          <w:p w14:paraId="168FC194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40217DE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F5A75F6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6C6829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E4C83B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4E26961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5CF1A872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B047F" w:rsidRPr="003A3205" w14:paraId="7FC7029E" w14:textId="77777777" w:rsidTr="00F80891">
        <w:tc>
          <w:tcPr>
            <w:tcW w:w="4047" w:type="dxa"/>
            <w:shd w:val="clear" w:color="auto" w:fill="auto"/>
          </w:tcPr>
          <w:p w14:paraId="2668D40B" w14:textId="72E9BC4E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1E9B72D4" w14:textId="7D8706C2" w:rsidR="00EB047F" w:rsidRPr="003A3205" w:rsidRDefault="00194DB5" w:rsidP="009E4FC9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C90F7C5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07E28B7" w14:textId="0BC03337" w:rsidR="00EB047F" w:rsidRPr="003A3205" w:rsidRDefault="00EB047F" w:rsidP="00EB047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ECE0C1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7711B9" w14:textId="786CAE74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26EFB63B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552ECEF9" w14:textId="4539292C" w:rsidR="00EB047F" w:rsidRPr="003A3205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EB047F" w:rsidRPr="003A3205" w14:paraId="7868B994" w14:textId="77777777" w:rsidTr="00F80891">
        <w:tc>
          <w:tcPr>
            <w:tcW w:w="4047" w:type="dxa"/>
            <w:shd w:val="clear" w:color="auto" w:fill="auto"/>
          </w:tcPr>
          <w:p w14:paraId="6DA280C7" w14:textId="16AC325D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0E333580" w14:textId="0E61BDE1" w:rsidR="00EB047F" w:rsidRPr="003A3205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83" w:type="dxa"/>
            <w:shd w:val="clear" w:color="auto" w:fill="auto"/>
          </w:tcPr>
          <w:p w14:paraId="5D9835DB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35701E7" w14:textId="4152F429" w:rsidR="00EB047F" w:rsidRPr="003A3205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BF0D19D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A62D94" w14:textId="2C6719CF" w:rsidR="00EB047F" w:rsidRPr="003A3205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122F73CA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4179CAE0" w14:textId="3159E6F3" w:rsidR="00EB047F" w:rsidRPr="003A3205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EB047F" w:rsidRPr="003A3205" w14:paraId="602795EA" w14:textId="77777777" w:rsidTr="00F80891">
        <w:tc>
          <w:tcPr>
            <w:tcW w:w="4047" w:type="dxa"/>
            <w:shd w:val="clear" w:color="auto" w:fill="auto"/>
          </w:tcPr>
          <w:p w14:paraId="458593C9" w14:textId="47FD2BD8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0836840" w14:textId="561A2824" w:rsidR="00EB047F" w:rsidRPr="003A3205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83" w:type="dxa"/>
            <w:shd w:val="clear" w:color="auto" w:fill="auto"/>
          </w:tcPr>
          <w:p w14:paraId="3C433E1C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AB2905C" w14:textId="6A8B7AB8" w:rsidR="00EB047F" w:rsidRPr="003A3205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F59119C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054EA3" w14:textId="0CD01F62" w:rsidR="00EB047F" w:rsidRPr="003A3205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71A68932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EA3608" w14:textId="5F24FABA" w:rsidR="00EB047F" w:rsidRPr="003A3205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EB047F" w:rsidRPr="003A3205" w14:paraId="79E0922B" w14:textId="77777777" w:rsidTr="00F80891">
        <w:tc>
          <w:tcPr>
            <w:tcW w:w="4047" w:type="dxa"/>
            <w:shd w:val="clear" w:color="auto" w:fill="auto"/>
          </w:tcPr>
          <w:p w14:paraId="69AF1702" w14:textId="1420CC5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2A23B" w14:textId="221C5299" w:rsidR="00EB047F" w:rsidRPr="003A3205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83" w:type="dxa"/>
            <w:shd w:val="clear" w:color="auto" w:fill="auto"/>
          </w:tcPr>
          <w:p w14:paraId="4EE6B0F6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1FAD34" w14:textId="556AEA97" w:rsidR="00EB047F" w:rsidRPr="003A3205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71446394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D0DBE" w14:textId="2F6B7FC7" w:rsidR="00EB047F" w:rsidRPr="003A3205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74F50EDB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47E9C8" w14:textId="226D9353" w:rsidR="00EB047F" w:rsidRPr="003A3205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</w:tr>
      <w:tr w:rsidR="00EB047F" w:rsidRPr="003A3205" w14:paraId="11C1A626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6673D384" w14:textId="33A82A04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60" w:type="dxa"/>
          </w:tcPr>
          <w:p w14:paraId="04866113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6BB84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</w:tcPr>
          <w:p w14:paraId="5E9497D5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591C144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43AFFCFC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51891AA0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6" w:type="dxa"/>
          </w:tcPr>
          <w:p w14:paraId="13CF461E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B047F" w:rsidRPr="003A3205" w14:paraId="6D2F0987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349173E2" w14:textId="5560B01F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160" w:type="dxa"/>
          </w:tcPr>
          <w:p w14:paraId="4B177CEB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2018B6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6D60FA0C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588D5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3F3191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5D4783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0A8D6381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047F" w:rsidRPr="003A3205" w14:paraId="6881E4F9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2F875389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</w:tcPr>
          <w:p w14:paraId="759C8BC1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1AA54EA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4E885AC4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EEF29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9EF8E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A67F780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8EA5F7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047F" w:rsidRPr="003A3205" w14:paraId="305160E9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A3A020B" w14:textId="5BF57AB7" w:rsidR="00EB047F" w:rsidRPr="003A3205" w:rsidRDefault="00EB047F" w:rsidP="00EB04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0" w:type="dxa"/>
          </w:tcPr>
          <w:p w14:paraId="7E6D34D0" w14:textId="22B7ED13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283" w:type="dxa"/>
          </w:tcPr>
          <w:p w14:paraId="3E900114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35863D4C" w14:textId="537B2C13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79EA6F10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3AC94" w14:textId="27540588" w:rsidR="00EB047F" w:rsidRPr="003A3205" w:rsidRDefault="00194DB5" w:rsidP="009E4FC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4F075AB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7DEFB09" w14:textId="77777777" w:rsidR="00EB047F" w:rsidRPr="003A3205" w:rsidRDefault="00EB047F" w:rsidP="009E4FC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B047F" w:rsidRPr="003A3205" w14:paraId="629314BD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3CFF9FEA" w14:textId="7006349D" w:rsidR="00EB047F" w:rsidRPr="003A3205" w:rsidRDefault="00EB047F" w:rsidP="00EB04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35A6A29C" w14:textId="7E0FE1CB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588</w:t>
            </w:r>
          </w:p>
        </w:tc>
        <w:tc>
          <w:tcPr>
            <w:tcW w:w="283" w:type="dxa"/>
          </w:tcPr>
          <w:p w14:paraId="54B902E7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8B135A7" w14:textId="12A02188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21642A6D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BC5A83" w14:textId="5D650ABF" w:rsidR="00EB047F" w:rsidRPr="003A3205" w:rsidRDefault="00194DB5" w:rsidP="00EB047F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6E90EEF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5EEBB44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B047F" w:rsidRPr="003A3205" w14:paraId="67CB292C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3F8F8C5F" w14:textId="65ED7DDA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01090011" w14:textId="7EB2C0EB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</w:rPr>
              <w:t>638</w:t>
            </w:r>
          </w:p>
        </w:tc>
        <w:tc>
          <w:tcPr>
            <w:tcW w:w="283" w:type="dxa"/>
          </w:tcPr>
          <w:p w14:paraId="515440B3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842F988" w14:textId="4F81DDE2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646</w:t>
            </w:r>
          </w:p>
        </w:tc>
        <w:tc>
          <w:tcPr>
            <w:tcW w:w="270" w:type="dxa"/>
          </w:tcPr>
          <w:p w14:paraId="2C6BA7EE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1620EA" w14:textId="085A2126" w:rsidR="00EB047F" w:rsidRPr="003A3205" w:rsidRDefault="00194DB5" w:rsidP="00EB047F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0F9877A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FCF1E53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EB047F" w:rsidRPr="003A3205" w14:paraId="4324EF8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243BF5C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7C10EA89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300279DE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6" w:type="dxa"/>
            <w:shd w:val="clear" w:color="auto" w:fill="auto"/>
          </w:tcPr>
          <w:p w14:paraId="6A09FA02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BC9200E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DDF8032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245C01A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auto"/>
          </w:tcPr>
          <w:p w14:paraId="58E7794A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047F" w:rsidRPr="003A3205" w14:paraId="535EAD0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9071C44" w14:textId="74B2CFB1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60" w:type="dxa"/>
            <w:shd w:val="clear" w:color="auto" w:fill="auto"/>
          </w:tcPr>
          <w:p w14:paraId="70D423CF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56EA481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0A99658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F991A0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5470EE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37D3114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4D0A536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047F" w:rsidRPr="003A3205" w14:paraId="15D1B2B0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4D7C4EF6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0" w:type="dxa"/>
            <w:shd w:val="clear" w:color="auto" w:fill="auto"/>
          </w:tcPr>
          <w:p w14:paraId="34EE21BD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E91187E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F656288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81BD32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43ED12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BEAB770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68C0CBF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047F" w:rsidRPr="003A3205" w14:paraId="585CAAD5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28C0BF5D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057A19D2" w14:textId="3C4C9F9B" w:rsidR="00EB047F" w:rsidRPr="003A3205" w:rsidRDefault="009F79AD" w:rsidP="00EB047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83D4842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209E3F2" w14:textId="6BEAD91F" w:rsidR="00EB047F" w:rsidRPr="003A3205" w:rsidRDefault="00EB047F" w:rsidP="00EB047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7A77D4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53F3B5" w14:textId="22F5F1D8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11</w:t>
            </w:r>
            <w:r w:rsidR="009F79AD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B92B9E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ACAFD19" w14:textId="292AF7D7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</w:t>
            </w:r>
            <w:r w:rsidR="00EB047F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EB047F" w:rsidRPr="003A3205" w14:paraId="7646E53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61285DE" w14:textId="2770A890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3FA68358" w14:textId="44C947F5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72099DCF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5F7FC0B" w14:textId="6BF0FFEA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58D16ED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B54F59" w14:textId="57B97251" w:rsidR="00EB047F" w:rsidRPr="003A3205" w:rsidRDefault="009F79AD" w:rsidP="00EB047F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B1ED96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2F46EAF" w14:textId="4DF1287C" w:rsidR="00EB047F" w:rsidRPr="003A3205" w:rsidRDefault="00EB047F" w:rsidP="00EB047F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B047F" w:rsidRPr="003A3205" w14:paraId="6CD72EF1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4B8AD88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0BE5E618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DB8D63A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6FF28B2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C8DBEE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A9F3D5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FBF8F6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48AD340" w14:textId="77777777" w:rsidR="00EB047F" w:rsidRDefault="00EB047F" w:rsidP="00EB047F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B047F" w:rsidRPr="003A3205" w14:paraId="160201C6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9F970D6" w14:textId="658C9AA8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  <w:r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160" w:type="dxa"/>
            <w:shd w:val="clear" w:color="auto" w:fill="auto"/>
          </w:tcPr>
          <w:p w14:paraId="416A7A50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CE32E39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2710E69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42937B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20BE83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395F7D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46110538" w14:textId="77777777" w:rsidR="00EB047F" w:rsidRDefault="00EB047F" w:rsidP="00EB047F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B047F" w:rsidRPr="003A3205" w14:paraId="098C7335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8D497A6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60" w:type="dxa"/>
            <w:shd w:val="clear" w:color="auto" w:fill="auto"/>
          </w:tcPr>
          <w:p w14:paraId="2ECA80EA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9C06108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4574972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A97694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36CF48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BAA385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F1FFF27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047F" w:rsidRPr="003A3205" w14:paraId="5545E2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C2C6B6D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7F22371F" w14:textId="5E75AC05" w:rsidR="00EB047F" w:rsidRPr="003A3205" w:rsidRDefault="009F79AD" w:rsidP="00EB047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EA98A49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92AED42" w14:textId="69CE2C02" w:rsidR="00EB047F" w:rsidRPr="003A3205" w:rsidRDefault="00EB047F" w:rsidP="00EB047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DCD58A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F903CC" w14:textId="6A999CC4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</w:t>
            </w:r>
            <w:r w:rsidR="00AC06D2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137BE7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A85421C" w14:textId="420F0A34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8</w:t>
            </w:r>
            <w:r w:rsidR="00EB047F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EB047F" w:rsidRPr="003A3205" w14:paraId="09EB40B7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5202F49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shd w:val="clear" w:color="auto" w:fill="auto"/>
          </w:tcPr>
          <w:p w14:paraId="6EC2E765" w14:textId="422042E0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83" w:type="dxa"/>
            <w:shd w:val="clear" w:color="auto" w:fill="auto"/>
          </w:tcPr>
          <w:p w14:paraId="463412D7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6C39367" w14:textId="57F60B42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27FAB355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BE8058" w14:textId="524A7EC3" w:rsidR="00EB047F" w:rsidRPr="003A3205" w:rsidRDefault="00AC06D2" w:rsidP="00EB047F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4EA036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D651533" w14:textId="4DD607FC" w:rsidR="00EB047F" w:rsidRPr="003A3205" w:rsidRDefault="00EB047F" w:rsidP="00EB047F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B047F" w:rsidRPr="003A3205" w14:paraId="60BDA0B4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2EB1A21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60" w:type="dxa"/>
            <w:shd w:val="clear" w:color="auto" w:fill="auto"/>
          </w:tcPr>
          <w:p w14:paraId="6056101F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0B54E93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6944B06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0EF50E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DBE5B1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077558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6E2D73BA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23A8" w:rsidRPr="003A3205" w14:paraId="0F7B403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5CAF63A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3654EAEF" w14:textId="598CC2B0" w:rsidR="008123A8" w:rsidRPr="003A3205" w:rsidRDefault="009F79AD" w:rsidP="008123A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2C5A0D2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2B79BDE" w14:textId="20CEBFB2" w:rsidR="008123A8" w:rsidRPr="003A3205" w:rsidRDefault="008123A8" w:rsidP="008123A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3459F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F2EAE2" w14:textId="1CF6D242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29BF56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F9E1AEA" w14:textId="3DBBD6CC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8123A8" w:rsidRPr="003A3205" w14:paraId="59D9CEE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65BB3E9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0711A606" w14:textId="70C99EC0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3" w:type="dxa"/>
            <w:shd w:val="clear" w:color="auto" w:fill="auto"/>
          </w:tcPr>
          <w:p w14:paraId="4B1AE662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2050BE6" w14:textId="3C9F7D0C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6A66FA3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15AE6F" w14:textId="7C03DC2E" w:rsidR="008123A8" w:rsidRPr="003A3205" w:rsidRDefault="009F79AD" w:rsidP="008123A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D1B9A8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74CC39FF" w14:textId="6EC09D6C" w:rsidR="008123A8" w:rsidRPr="003A3205" w:rsidRDefault="008123A8" w:rsidP="008123A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23A8" w:rsidRPr="003A3205" w14:paraId="5AFDBA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3E3DAC6" w14:textId="2CE64AC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274CA9C2" w14:textId="3899AC4C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83" w:type="dxa"/>
            <w:shd w:val="clear" w:color="auto" w:fill="auto"/>
          </w:tcPr>
          <w:p w14:paraId="43194A6C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3C48EDFF" w14:textId="42343E41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4DF2488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894788" w14:textId="5687F527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AC06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89E2E2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4D1AD99" w14:textId="72815025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8123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704</w:t>
            </w:r>
          </w:p>
        </w:tc>
      </w:tr>
      <w:tr w:rsidR="008123A8" w:rsidRPr="003A3205" w14:paraId="0B95DD8F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059AAF7" w14:textId="483F6C6C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3A32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1B00A57E" w14:textId="3A08D31E" w:rsidR="008123A8" w:rsidRPr="003A3205" w:rsidRDefault="009F79AD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2D98B80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EC94DDE" w14:textId="4FB3145D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BD2979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ECE00C" w14:textId="3B22C43D" w:rsidR="008123A8" w:rsidRPr="003A3205" w:rsidRDefault="009F79AD" w:rsidP="008123A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5C0513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493B8624" w14:textId="526DBF88" w:rsidR="008123A8" w:rsidRPr="003A3205" w:rsidRDefault="008123A8" w:rsidP="008123A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23A8" w:rsidRPr="003A3205" w14:paraId="5554CDF6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F617F8F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744CD" w14:textId="0749103A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83" w:type="dxa"/>
            <w:shd w:val="clear" w:color="auto" w:fill="auto"/>
          </w:tcPr>
          <w:p w14:paraId="56C73A9F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0D0E9" w14:textId="3887E98C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69FB4ABE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F3B87" w14:textId="4F45FB44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AC06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4BA873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A07AB" w14:textId="41DC8907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8123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704</w:t>
            </w:r>
          </w:p>
        </w:tc>
      </w:tr>
      <w:tr w:rsidR="00EB047F" w:rsidRPr="003A3205" w14:paraId="314C020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46B055B" w14:textId="77777777" w:rsidR="00EB047F" w:rsidRPr="00D50DC7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bookmarkStart w:id="1" w:name="_Hlk110521800"/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68B92D00" w14:textId="77777777" w:rsidR="00EB047F" w:rsidRPr="00D50DC7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3005B01" w14:textId="77777777" w:rsidR="00EB047F" w:rsidRPr="00D50DC7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5FAFEE75" w14:textId="77777777" w:rsidR="00EB047F" w:rsidRPr="00D50DC7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5BE813" w14:textId="77777777" w:rsidR="00EB047F" w:rsidRPr="00D50DC7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FE31E7C" w14:textId="77777777" w:rsidR="00EB047F" w:rsidRPr="00D50DC7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7153F02" w14:textId="77777777" w:rsidR="00EB047F" w:rsidRPr="00D50DC7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251EFFE7" w14:textId="77777777" w:rsidR="00EB047F" w:rsidRPr="00D50DC7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1"/>
      <w:tr w:rsidR="008123A8" w:rsidRPr="003A3205" w14:paraId="60F0AD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75D0892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60" w:type="dxa"/>
            <w:shd w:val="clear" w:color="auto" w:fill="auto"/>
          </w:tcPr>
          <w:p w14:paraId="471ECA11" w14:textId="3FCF1EAB" w:rsidR="008123A8" w:rsidRPr="003A3205" w:rsidRDefault="009F79AD" w:rsidP="008123A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33ABFED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FE1A117" w14:textId="262403F6" w:rsidR="008123A8" w:rsidRPr="003A3205" w:rsidRDefault="008123A8" w:rsidP="008123A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EDDFD4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B084C7" w14:textId="7F385B3B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11</w:t>
            </w:r>
            <w:r w:rsidR="009F79AD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E2D26A" w14:textId="6CB8ED30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FAED366" w14:textId="3C1491BC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</w:t>
            </w:r>
            <w:r w:rsidR="008123A8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8123A8" w:rsidRPr="003A3205" w14:paraId="51E6F42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C4DF81B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2633D976" w14:textId="31DD8790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83" w:type="dxa"/>
            <w:shd w:val="clear" w:color="auto" w:fill="auto"/>
          </w:tcPr>
          <w:p w14:paraId="2E2A3971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4EA7905" w14:textId="7E7A2ABC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52318DE8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1DD5FF" w14:textId="33F52E3C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</w:t>
            </w:r>
            <w:r w:rsidR="00AC06D2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A773DF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7C1522DA" w14:textId="4D7E9A07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8</w:t>
            </w:r>
            <w:r w:rsidR="008123A8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8123A8" w:rsidRPr="003A3205" w14:paraId="39320836" w14:textId="77777777" w:rsidTr="00F80891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4047" w:type="dxa"/>
          </w:tcPr>
          <w:p w14:paraId="2431C98C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DD4FB" w14:textId="737B209B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83" w:type="dxa"/>
            <w:shd w:val="clear" w:color="auto" w:fill="auto"/>
          </w:tcPr>
          <w:p w14:paraId="1EB061D9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6924D" w14:textId="4879D933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64479752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50EAA" w14:textId="04A5DE45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AC06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905C7B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8DAE2" w14:textId="3764A241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8123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704</w:t>
            </w:r>
          </w:p>
        </w:tc>
      </w:tr>
    </w:tbl>
    <w:p w14:paraId="6F34EA58" w14:textId="77777777" w:rsidR="00F27D97" w:rsidRPr="00D50DC7" w:rsidRDefault="00F27D97">
      <w:pPr>
        <w:rPr>
          <w:sz w:val="24"/>
          <w:szCs w:val="24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359"/>
        <w:gridCol w:w="1081"/>
        <w:gridCol w:w="270"/>
        <w:gridCol w:w="1071"/>
        <w:gridCol w:w="270"/>
        <w:gridCol w:w="1179"/>
      </w:tblGrid>
      <w:tr w:rsidR="009F3B1A" w:rsidRPr="006375B5" w14:paraId="2B793567" w14:textId="77777777" w:rsidTr="00447623">
        <w:trPr>
          <w:tblHeader/>
        </w:trPr>
        <w:tc>
          <w:tcPr>
            <w:tcW w:w="4140" w:type="dxa"/>
            <w:shd w:val="clear" w:color="auto" w:fill="auto"/>
          </w:tcPr>
          <w:p w14:paraId="3C56FA07" w14:textId="581D32AC" w:rsidR="009F3B1A" w:rsidRPr="006375B5" w:rsidRDefault="009F3B1A" w:rsidP="001F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FC2A6B2" w14:textId="3C88C946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981F7CC" w14:textId="77777777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A0C0DC6" w14:textId="335246D0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3B1A" w:rsidRPr="006375B5" w14:paraId="067DFB51" w14:textId="77777777" w:rsidTr="00447623">
        <w:trPr>
          <w:tblHeader/>
        </w:trPr>
        <w:tc>
          <w:tcPr>
            <w:tcW w:w="4140" w:type="dxa"/>
            <w:shd w:val="clear" w:color="auto" w:fill="auto"/>
          </w:tcPr>
          <w:p w14:paraId="64028D67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F79237" w14:textId="36AE44A8" w:rsidR="009F3B1A" w:rsidRPr="006375B5" w:rsidRDefault="007037FE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359" w:type="dxa"/>
          </w:tcPr>
          <w:p w14:paraId="44B1341A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D28A767" w14:textId="4F575F25" w:rsidR="009F3B1A" w:rsidRPr="006375B5" w:rsidRDefault="007037FE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BAB1213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CE1662D" w14:textId="6F2C1737" w:rsidR="009F3B1A" w:rsidRPr="006375B5" w:rsidRDefault="007037FE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E19AF2E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A6241AA" w14:textId="7C83C018" w:rsidR="009F3B1A" w:rsidRPr="006375B5" w:rsidRDefault="007037FE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9F3B1A" w:rsidRPr="006375B5" w14:paraId="48E06081" w14:textId="77777777" w:rsidTr="00447623">
        <w:trPr>
          <w:tblHeader/>
        </w:trPr>
        <w:tc>
          <w:tcPr>
            <w:tcW w:w="4140" w:type="dxa"/>
            <w:shd w:val="clear" w:color="auto" w:fill="auto"/>
          </w:tcPr>
          <w:p w14:paraId="49F0B072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center"/>
          </w:tcPr>
          <w:p w14:paraId="3EBF3851" w14:textId="6AE3580B" w:rsidR="009F3B1A" w:rsidRPr="000E564C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2569" w:rsidRPr="006375B5" w14:paraId="47667735" w14:textId="77777777" w:rsidTr="00447623">
        <w:tblPrEx>
          <w:tblLook w:val="0000" w:firstRow="0" w:lastRow="0" w:firstColumn="0" w:lastColumn="0" w:noHBand="0" w:noVBand="0"/>
        </w:tblPrEx>
        <w:trPr>
          <w:trHeight w:val="442"/>
        </w:trPr>
        <w:tc>
          <w:tcPr>
            <w:tcW w:w="4140" w:type="dxa"/>
          </w:tcPr>
          <w:p w14:paraId="14C6EB1F" w14:textId="77777777" w:rsidR="00FF0CF1" w:rsidRPr="00FF0CF1" w:rsidRDefault="00FF0CF1" w:rsidP="00FF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FF0CF1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  <w:p w14:paraId="2E36AFCC" w14:textId="77777777" w:rsidR="00FF0CF1" w:rsidRPr="00FF0CF1" w:rsidRDefault="00FF0CF1" w:rsidP="00FF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0C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จากเงินให้กู้ยืมและดอกเบี้ยค้างรับ</w:t>
            </w:r>
          </w:p>
          <w:p w14:paraId="0302ED0B" w14:textId="2EE7DA2F" w:rsidR="00FF0CF1" w:rsidRPr="00FF0CF1" w:rsidRDefault="00FF0CF1" w:rsidP="00FF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</w:p>
          <w:p w14:paraId="6EC4158C" w14:textId="26A3BBCD" w:rsidR="00AC2569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 xml:space="preserve">   วันที่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31</w:t>
            </w:r>
            <w:r w:rsidRPr="00FF0CF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836624D" w14:textId="77777777" w:rsidR="00AC256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9370131" w14:textId="77777777" w:rsidR="00C77E2C" w:rsidRDefault="00C77E2C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685E893" w14:textId="77777777" w:rsidR="00C77E2C" w:rsidRDefault="00C77E2C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7B93E4" w14:textId="73F1DAF0" w:rsidR="00C77E2C" w:rsidRPr="00715439" w:rsidRDefault="007037FE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59" w:type="dxa"/>
            <w:shd w:val="clear" w:color="auto" w:fill="auto"/>
          </w:tcPr>
          <w:p w14:paraId="66E591BB" w14:textId="77777777" w:rsidR="00AC2569" w:rsidRPr="0071543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0EEC757F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33944E5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439248C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0148F2C" w14:textId="7B1E2D40" w:rsidR="00AC2569" w:rsidRPr="00715439" w:rsidRDefault="007037FE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FC55576" w14:textId="77777777" w:rsidR="00AC2569" w:rsidRPr="0071543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585EB2EF" w14:textId="77777777" w:rsidR="00AC256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E669458" w14:textId="77777777" w:rsidR="00153A67" w:rsidRDefault="00153A67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72CCB38" w14:textId="77777777" w:rsidR="00153A67" w:rsidRDefault="00153A67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06C7ED6" w14:textId="36E31DE2" w:rsidR="00153A67" w:rsidRPr="00715439" w:rsidRDefault="00E0433D" w:rsidP="00235FF1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4AB207" w14:textId="77777777" w:rsidR="00AC2569" w:rsidRPr="0071543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18A5A957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6DC45F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C2A249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9CB206" w14:textId="5F132D6D" w:rsidR="00AC2569" w:rsidRPr="00715439" w:rsidRDefault="00AC2569" w:rsidP="00235FF1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43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212CCD5" w14:textId="5B87CE87" w:rsidR="0041780B" w:rsidRDefault="0041780B">
      <w:pPr>
        <w:rPr>
          <w:rFonts w:asciiTheme="majorBidi" w:hAnsiTheme="majorBidi" w:cstheme="majorBidi"/>
          <w:sz w:val="24"/>
          <w:szCs w:val="24"/>
        </w:rPr>
      </w:pPr>
    </w:p>
    <w:p w14:paraId="040B01BD" w14:textId="77777777" w:rsidR="0041780B" w:rsidRDefault="00417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4"/>
        <w:gridCol w:w="1078"/>
        <w:gridCol w:w="365"/>
        <w:gridCol w:w="1078"/>
        <w:gridCol w:w="9"/>
        <w:gridCol w:w="266"/>
        <w:gridCol w:w="1069"/>
        <w:gridCol w:w="8"/>
        <w:gridCol w:w="266"/>
        <w:gridCol w:w="1177"/>
      </w:tblGrid>
      <w:tr w:rsidR="00956E34" w:rsidRPr="006375B5" w14:paraId="1914CEB4" w14:textId="77777777" w:rsidTr="00B178CE">
        <w:trPr>
          <w:trHeight w:val="60"/>
          <w:tblHeader/>
        </w:trPr>
        <w:tc>
          <w:tcPr>
            <w:tcW w:w="4134" w:type="dxa"/>
          </w:tcPr>
          <w:p w14:paraId="12494394" w14:textId="2460BC55" w:rsidR="00956E34" w:rsidRPr="007F6663" w:rsidRDefault="00387F6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21" w:type="dxa"/>
            <w:gridSpan w:val="3"/>
            <w:shd w:val="clear" w:color="auto" w:fill="auto"/>
          </w:tcPr>
          <w:p w14:paraId="158E4CF1" w14:textId="1DF9F79D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F2A7D97" w14:textId="77777777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shd w:val="clear" w:color="auto" w:fill="auto"/>
          </w:tcPr>
          <w:p w14:paraId="50D511B3" w14:textId="27CA1C46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562" w:rsidRPr="006375B5" w14:paraId="2C908479" w14:textId="77777777" w:rsidTr="00B178CE">
        <w:trPr>
          <w:trHeight w:val="60"/>
          <w:tblHeader/>
        </w:trPr>
        <w:tc>
          <w:tcPr>
            <w:tcW w:w="4134" w:type="dxa"/>
          </w:tcPr>
          <w:p w14:paraId="655725E1" w14:textId="07022853" w:rsidR="00356562" w:rsidRPr="007F6663" w:rsidRDefault="00387F64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ณ</w:t>
            </w:r>
            <w:r w:rsidRPr="00387F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B5503A0" w14:textId="2DD6D001" w:rsidR="00356562" w:rsidRPr="007F6663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365" w:type="dxa"/>
            <w:shd w:val="clear" w:color="auto" w:fill="auto"/>
          </w:tcPr>
          <w:p w14:paraId="6778F7A0" w14:textId="77777777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6C0A18C" w14:textId="7396C99B" w:rsidR="00356562" w:rsidRPr="007F6663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7024B54" w14:textId="77777777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3E10BCB1" w14:textId="69901C5B" w:rsidR="00356562" w:rsidRPr="007F6663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323B0B6" w14:textId="77777777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B3F0ADD" w14:textId="5E9DC527" w:rsidR="00356562" w:rsidRPr="007F6663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356562" w:rsidRPr="006375B5" w14:paraId="78BB369B" w14:textId="77777777" w:rsidTr="00B178CE">
        <w:trPr>
          <w:trHeight w:val="60"/>
          <w:tblHeader/>
        </w:trPr>
        <w:tc>
          <w:tcPr>
            <w:tcW w:w="4134" w:type="dxa"/>
          </w:tcPr>
          <w:p w14:paraId="32E7B001" w14:textId="77777777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D57F359" w14:textId="190B6CA7" w:rsidR="00356562" w:rsidRPr="007F6663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365" w:type="dxa"/>
            <w:shd w:val="clear" w:color="auto" w:fill="auto"/>
          </w:tcPr>
          <w:p w14:paraId="321F8722" w14:textId="77777777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E8FE91B" w14:textId="4F439468" w:rsidR="00356562" w:rsidRPr="007F6663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1EEB521" w14:textId="77777777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6DA7AACC" w14:textId="3D5BE385" w:rsidR="00356562" w:rsidRPr="007F6663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4503F08" w14:textId="77777777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58EF78A" w14:textId="63F9A749" w:rsidR="00356562" w:rsidRPr="007F6663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956E34" w:rsidRPr="006375B5" w14:paraId="68394F16" w14:textId="77777777" w:rsidTr="00B178CE">
        <w:trPr>
          <w:trHeight w:val="60"/>
          <w:tblHeader/>
        </w:trPr>
        <w:tc>
          <w:tcPr>
            <w:tcW w:w="4134" w:type="dxa"/>
          </w:tcPr>
          <w:p w14:paraId="4AE7971D" w14:textId="77777777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6" w:type="dxa"/>
            <w:gridSpan w:val="9"/>
            <w:shd w:val="clear" w:color="auto" w:fill="auto"/>
          </w:tcPr>
          <w:p w14:paraId="5325B263" w14:textId="09DDD562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6E34" w:rsidRPr="006375B5" w14:paraId="2E498EFF" w14:textId="77777777" w:rsidTr="00B178CE">
        <w:trPr>
          <w:trHeight w:val="442"/>
        </w:trPr>
        <w:tc>
          <w:tcPr>
            <w:tcW w:w="4134" w:type="dxa"/>
          </w:tcPr>
          <w:p w14:paraId="295F51A2" w14:textId="023FA345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48CB7830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0CE9617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060C33A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B2E5DDD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CD3C04D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52851BB8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7854233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23A8" w:rsidRPr="006375B5" w14:paraId="1CCF5A3D" w14:textId="77777777" w:rsidTr="00B178CE">
        <w:trPr>
          <w:trHeight w:val="60"/>
        </w:trPr>
        <w:tc>
          <w:tcPr>
            <w:tcW w:w="4134" w:type="dxa"/>
          </w:tcPr>
          <w:p w14:paraId="5DDC3329" w14:textId="1F371D86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373D55" w:rsidRPr="00373D55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8" w:type="dxa"/>
            <w:shd w:val="clear" w:color="auto" w:fill="auto"/>
          </w:tcPr>
          <w:p w14:paraId="63A387AE" w14:textId="2EB0D9E9" w:rsidR="008123A8" w:rsidRPr="007F6663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365" w:type="dxa"/>
            <w:shd w:val="clear" w:color="auto" w:fill="auto"/>
          </w:tcPr>
          <w:p w14:paraId="13990B9C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15F1AA3" w14:textId="2F25E3D0" w:rsidR="008123A8" w:rsidRPr="007F6663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88DDD8B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57900EE" w14:textId="5917FC2A" w:rsidR="008123A8" w:rsidRPr="00BD2781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E255F5D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AC82F66" w14:textId="75E817CD" w:rsidR="008123A8" w:rsidRPr="007F6663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123A8" w:rsidRPr="006375B5" w14:paraId="131E3C86" w14:textId="77777777" w:rsidTr="00B178CE">
        <w:trPr>
          <w:trHeight w:val="60"/>
        </w:trPr>
        <w:tc>
          <w:tcPr>
            <w:tcW w:w="4134" w:type="dxa"/>
          </w:tcPr>
          <w:p w14:paraId="6396FFD9" w14:textId="0F0B4480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32E2142E" w14:textId="1A0FB4BD" w:rsidR="008123A8" w:rsidRPr="007F6663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</w:p>
        </w:tc>
        <w:tc>
          <w:tcPr>
            <w:tcW w:w="365" w:type="dxa"/>
            <w:shd w:val="clear" w:color="auto" w:fill="auto"/>
          </w:tcPr>
          <w:p w14:paraId="262CF537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5C803EB" w14:textId="294D64F4" w:rsidR="008123A8" w:rsidRPr="007F6663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54B060C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A33AC43" w14:textId="63325A48" w:rsidR="008123A8" w:rsidRPr="007F6663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B645F22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4A25831" w14:textId="567F07D0" w:rsidR="008123A8" w:rsidRPr="007F6663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8123A8" w:rsidRPr="006375B5" w14:paraId="5C1F1BC9" w14:textId="77777777" w:rsidTr="00B178CE">
        <w:trPr>
          <w:trHeight w:val="60"/>
        </w:trPr>
        <w:tc>
          <w:tcPr>
            <w:tcW w:w="4134" w:type="dxa"/>
          </w:tcPr>
          <w:p w14:paraId="2FDDC85A" w14:textId="53913B10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A5BE31C" w14:textId="343C9525" w:rsidR="008123A8" w:rsidRPr="007F6663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27</w:t>
            </w:r>
          </w:p>
        </w:tc>
        <w:tc>
          <w:tcPr>
            <w:tcW w:w="365" w:type="dxa"/>
            <w:shd w:val="clear" w:color="auto" w:fill="auto"/>
          </w:tcPr>
          <w:p w14:paraId="62248EC6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F862775" w14:textId="24AFEA61" w:rsidR="008123A8" w:rsidRPr="007F6663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8A49210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6C84527E" w14:textId="2B4337CA" w:rsidR="008123A8" w:rsidRPr="007F6663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B5D8E15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3F207B18" w14:textId="47D20ABB" w:rsidR="008123A8" w:rsidRPr="007F6663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123A8" w:rsidRPr="006375B5" w14:paraId="53472956" w14:textId="77777777" w:rsidTr="00B178CE">
        <w:trPr>
          <w:trHeight w:val="50"/>
        </w:trPr>
        <w:tc>
          <w:tcPr>
            <w:tcW w:w="4134" w:type="dxa"/>
          </w:tcPr>
          <w:p w14:paraId="711EFE63" w14:textId="47125B12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20949" w14:textId="7E64E946" w:rsidR="008123A8" w:rsidRPr="007F6663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365" w:type="dxa"/>
            <w:shd w:val="clear" w:color="auto" w:fill="auto"/>
          </w:tcPr>
          <w:p w14:paraId="47FB0FF5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00D10" w14:textId="05641C9E" w:rsidR="008123A8" w:rsidRPr="007F6663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821D73B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AEA04" w14:textId="2CBEC93D" w:rsidR="008123A8" w:rsidRPr="007F6663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60097C2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AD480" w14:textId="252ED3DE" w:rsidR="008123A8" w:rsidRPr="007F6663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</w:tr>
      <w:tr w:rsidR="008123A8" w:rsidRPr="006375B5" w14:paraId="3CD59F5D" w14:textId="77777777" w:rsidTr="00416C18">
        <w:trPr>
          <w:trHeight w:val="50"/>
        </w:trPr>
        <w:tc>
          <w:tcPr>
            <w:tcW w:w="4134" w:type="dxa"/>
          </w:tcPr>
          <w:p w14:paraId="1AD971BD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2ED2A71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F81EF2A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6C10E5A" w14:textId="77777777" w:rsidR="008123A8" w:rsidRPr="00FF6508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7506259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51D9A707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25E9A850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0FEAC6B4" w14:textId="77777777" w:rsidR="008123A8" w:rsidRPr="00FF6508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6663" w:rsidRPr="006375B5" w14:paraId="3D4E97B7" w14:textId="77777777" w:rsidTr="00B178CE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34" w:type="dxa"/>
            <w:shd w:val="clear" w:color="auto" w:fill="auto"/>
          </w:tcPr>
          <w:p w14:paraId="21BDA0BD" w14:textId="24F6DFBC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78" w:type="dxa"/>
            <w:shd w:val="clear" w:color="auto" w:fill="auto"/>
          </w:tcPr>
          <w:p w14:paraId="02CC27F0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D24DB48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9FD42BC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3F5EE27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CBE2F6D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372E3999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36463A0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23A8" w:rsidRPr="006375B5" w14:paraId="36575DA7" w14:textId="77777777" w:rsidTr="00B178CE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34" w:type="dxa"/>
            <w:shd w:val="clear" w:color="auto" w:fill="auto"/>
          </w:tcPr>
          <w:p w14:paraId="38676503" w14:textId="2BF37001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719AFFF3" w14:textId="454217FE" w:rsidR="008123A8" w:rsidRPr="007F6663" w:rsidRDefault="0062773D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625A01A4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1FDCDDD" w14:textId="2A85F375" w:rsidR="008123A8" w:rsidRPr="007F6663" w:rsidRDefault="008123A8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0CF7697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20580DB" w14:textId="3063110F" w:rsidR="008123A8" w:rsidRPr="007F6663" w:rsidRDefault="0062773D" w:rsidP="008123A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82D3119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48C12FE6" w14:textId="6BA39F56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123A8" w:rsidRPr="006375B5" w14:paraId="1ED84694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0B09400" w14:textId="06E1EFFA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12AB704" w14:textId="5A122655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5" w:type="dxa"/>
            <w:shd w:val="clear" w:color="auto" w:fill="auto"/>
          </w:tcPr>
          <w:p w14:paraId="7EBBE752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9A630F3" w14:textId="3BB1AE3A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7B08D01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5B1E3814" w14:textId="639246F6" w:rsidR="008123A8" w:rsidRPr="007F6663" w:rsidRDefault="0062773D" w:rsidP="008123A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15A3381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6C76A657" w14:textId="7207A46F" w:rsidR="008123A8" w:rsidRPr="007F6663" w:rsidRDefault="008123A8" w:rsidP="008123A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23A8" w:rsidRPr="006375B5" w14:paraId="44287422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6A184FB0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60E6B" w14:textId="01AA6581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65" w:type="dxa"/>
            <w:shd w:val="clear" w:color="auto" w:fill="auto"/>
          </w:tcPr>
          <w:p w14:paraId="005405E7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31907" w14:textId="2B10C9C2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493FE89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8793A" w14:textId="7DB93563" w:rsidR="008123A8" w:rsidRPr="007F6663" w:rsidRDefault="0062773D" w:rsidP="008123A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06F8D66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0480A" w14:textId="3AA245B7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7F6663" w:rsidRPr="006375B5" w14:paraId="2637340B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5D944B1" w14:textId="77777777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B2CF738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714ECAC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8C84757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665D209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6B377FA7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B292872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05018425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6663" w:rsidRPr="006375B5" w14:paraId="271874FB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78A72AAD" w14:textId="11782E8E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78" w:type="dxa"/>
            <w:shd w:val="clear" w:color="auto" w:fill="auto"/>
          </w:tcPr>
          <w:p w14:paraId="401D1A98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37921ADA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B1CEAAB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1F639B48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B48E80E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6FB4531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09A360E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23A8" w:rsidRPr="006375B5" w14:paraId="68EDC8DF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6E80781A" w14:textId="6E2D3704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518C5DE1" w14:textId="5A6F9ECD" w:rsidR="008123A8" w:rsidRPr="007F6663" w:rsidRDefault="00D60170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10FA51E4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E244070" w14:textId="06E23D2E" w:rsidR="008123A8" w:rsidRPr="007F6663" w:rsidRDefault="008123A8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FC8F3C2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B3C490B" w14:textId="5ADD65B8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2CB16AB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43178A3" w14:textId="0C3FE305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123A8" w:rsidRPr="00174726" w14:paraId="25E11B3E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EAA21CB" w14:textId="6CE7C3EE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  <w:shd w:val="clear" w:color="auto" w:fill="auto"/>
          </w:tcPr>
          <w:p w14:paraId="4FDF27C3" w14:textId="13ECAF80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365" w:type="dxa"/>
            <w:shd w:val="clear" w:color="auto" w:fill="auto"/>
          </w:tcPr>
          <w:p w14:paraId="3F053477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5BA7DCA" w14:textId="2318D94C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E788FF1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236D710" w14:textId="14FD6745" w:rsidR="008123A8" w:rsidRPr="007F6663" w:rsidRDefault="0062773D" w:rsidP="008123A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CE5315D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FA3B199" w14:textId="4404BBA2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123A8" w:rsidRPr="006375B5" w14:paraId="531D1F3C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0DD6151" w14:textId="1ABCD496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57EB4E45" w14:textId="7D2CF473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365" w:type="dxa"/>
            <w:shd w:val="clear" w:color="auto" w:fill="auto"/>
          </w:tcPr>
          <w:p w14:paraId="792691D7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7B5F112" w14:textId="1CF1362C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9EE2510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010DBBC" w14:textId="21FFD95B" w:rsidR="008123A8" w:rsidRPr="007F6663" w:rsidRDefault="0030521E" w:rsidP="0030521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1CA9E20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52121DE" w14:textId="23AB955D" w:rsidR="008123A8" w:rsidRPr="004D356F" w:rsidRDefault="008123A8" w:rsidP="008123A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23A8" w:rsidRPr="006375B5" w14:paraId="059C1F20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7EC7AE77" w14:textId="672F9870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D7CF853" w14:textId="5C7E5924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5" w:type="dxa"/>
            <w:shd w:val="clear" w:color="auto" w:fill="auto"/>
          </w:tcPr>
          <w:p w14:paraId="4E4F73F9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920FFE8" w14:textId="78B31914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2064910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262DC63A" w14:textId="710ABD4F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51A69A0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2152EEB3" w14:textId="2134DDE0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8123A8" w:rsidRPr="006375B5" w14:paraId="59DC8C3F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DB3E87C" w14:textId="751E460A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A9A69" w14:textId="6564337F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365" w:type="dxa"/>
            <w:shd w:val="clear" w:color="auto" w:fill="auto"/>
          </w:tcPr>
          <w:p w14:paraId="6832A547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B8DA6" w14:textId="76EAB184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27618FC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942CE" w14:textId="45224F6F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374A8B6" w14:textId="77777777" w:rsidR="008123A8" w:rsidRPr="007F6663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919B8" w14:textId="12090458" w:rsidR="008123A8" w:rsidRPr="007F6663" w:rsidRDefault="007037FE" w:rsidP="0081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</w:tr>
      <w:tr w:rsidR="007F6663" w:rsidRPr="006375B5" w14:paraId="6606E260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3A0E0DFD" w14:textId="77777777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483B6526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9A42C29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A3EF411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C25FB7A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582D6637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0B71F39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6C35C657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6663" w:rsidRPr="006375B5" w14:paraId="2C36FA71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11C59740" w14:textId="20E1087C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64483682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1600546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BB7256D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C2375A7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7656434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7C2053E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94FFA03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6663" w:rsidRPr="006375B5" w14:paraId="7A9F13EF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271FABC" w14:textId="0636A77E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79ACD4D6" w14:textId="031BA6E1" w:rsidR="007F6663" w:rsidRPr="007F6663" w:rsidRDefault="007037FE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365" w:type="dxa"/>
            <w:shd w:val="clear" w:color="auto" w:fill="auto"/>
          </w:tcPr>
          <w:p w14:paraId="766E0E13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771EE450" w14:textId="184DE171" w:rsidR="007F6663" w:rsidRPr="007F6663" w:rsidRDefault="007037FE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729C32D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183187C4" w14:textId="65917311" w:rsidR="007F6663" w:rsidRPr="007F6663" w:rsidRDefault="007037FE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F322BC4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shd w:val="clear" w:color="auto" w:fill="auto"/>
          </w:tcPr>
          <w:p w14:paraId="02C5D593" w14:textId="27DDD8E0" w:rsidR="007F6663" w:rsidRPr="007F6663" w:rsidRDefault="007037FE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6425B2" w:rsidRPr="006375B5" w14:paraId="383590E6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4ABBF70C" w14:textId="77777777" w:rsidR="006425B2" w:rsidRPr="007F6663" w:rsidRDefault="006425B2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28015F84" w14:textId="77777777" w:rsidR="006425B2" w:rsidRPr="007F6663" w:rsidRDefault="006425B2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57BA0625" w14:textId="77777777" w:rsidR="006425B2" w:rsidRPr="007F6663" w:rsidRDefault="006425B2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68AA651" w14:textId="77777777" w:rsidR="006425B2" w:rsidRPr="007F6663" w:rsidRDefault="006425B2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01B21FA" w14:textId="77777777" w:rsidR="006425B2" w:rsidRPr="007F6663" w:rsidRDefault="006425B2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BF368A3" w14:textId="77777777" w:rsidR="006425B2" w:rsidRPr="007F6663" w:rsidRDefault="006425B2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401EF83" w14:textId="77777777" w:rsidR="006425B2" w:rsidRPr="007F6663" w:rsidRDefault="006425B2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94E3435" w14:textId="77777777" w:rsidR="006425B2" w:rsidRPr="007F6663" w:rsidRDefault="006425B2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6663" w:rsidRPr="006375B5" w14:paraId="4145B91D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0F154D72" w14:textId="736293AD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8" w:type="dxa"/>
            <w:shd w:val="clear" w:color="auto" w:fill="auto"/>
          </w:tcPr>
          <w:p w14:paraId="3F48D273" w14:textId="77777777" w:rsidR="007F6663" w:rsidRPr="007F6663" w:rsidRDefault="007F6663" w:rsidP="007F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7BE5CEB" w14:textId="77777777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CFF86BB" w14:textId="77777777" w:rsidR="007F6663" w:rsidRPr="007F6663" w:rsidRDefault="007F6663" w:rsidP="007F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1E061DD" w14:textId="77777777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8174263" w14:textId="77777777" w:rsidR="007F6663" w:rsidRPr="007F6663" w:rsidRDefault="007F6663" w:rsidP="007F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F5AA769" w14:textId="77777777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3D519A6" w14:textId="77777777" w:rsidR="007F6663" w:rsidRPr="007F6663" w:rsidRDefault="007F6663" w:rsidP="007F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6663" w:rsidRPr="006375B5" w14:paraId="10BA2E21" w14:textId="77777777" w:rsidTr="00B178CE">
        <w:tc>
          <w:tcPr>
            <w:tcW w:w="4134" w:type="dxa"/>
          </w:tcPr>
          <w:p w14:paraId="3E9AEBAA" w14:textId="0C836EED" w:rsidR="007F6663" w:rsidRPr="007F6663" w:rsidRDefault="007F6663" w:rsidP="00FC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78" w:type="dxa"/>
            <w:shd w:val="clear" w:color="auto" w:fill="auto"/>
          </w:tcPr>
          <w:p w14:paraId="584FA40F" w14:textId="7A5DAE74" w:rsidR="007F6663" w:rsidRPr="007F6663" w:rsidRDefault="007F6663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0255C259" w14:textId="77777777" w:rsidR="007F6663" w:rsidRPr="007F6663" w:rsidRDefault="007F6663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F0D7D37" w14:textId="0AABC2D2" w:rsidR="007F6663" w:rsidRPr="007F6663" w:rsidRDefault="007F6663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33897941" w14:textId="77777777" w:rsidR="007F6663" w:rsidRPr="007F6663" w:rsidRDefault="007F6663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BFD8E07" w14:textId="7577A96D" w:rsidR="007F6663" w:rsidRPr="007F6663" w:rsidRDefault="007F6663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93E6D1A" w14:textId="77777777" w:rsidR="007F6663" w:rsidRPr="007F6663" w:rsidRDefault="007F6663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AEC27A8" w14:textId="51885026" w:rsidR="007F6663" w:rsidRPr="007F6663" w:rsidRDefault="007F6663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7B7" w:rsidRPr="006375B5" w14:paraId="7A8A5275" w14:textId="77777777" w:rsidTr="00B178CE">
        <w:tc>
          <w:tcPr>
            <w:tcW w:w="4134" w:type="dxa"/>
          </w:tcPr>
          <w:p w14:paraId="3FD12B34" w14:textId="1057FC2A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567340F5" w14:textId="7285E882" w:rsidR="00C967B7" w:rsidRPr="007F6663" w:rsidRDefault="00077298" w:rsidP="00354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1E8FD365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EAD7BBF" w14:textId="72DA3132" w:rsidR="00C967B7" w:rsidRPr="007F6663" w:rsidRDefault="00C967B7" w:rsidP="00412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0710EC0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C4FB6B6" w14:textId="044480CD" w:rsidR="00C967B7" w:rsidRPr="007F6663" w:rsidRDefault="007037FE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9215197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E43CFDE" w14:textId="792C2438" w:rsidR="00C967B7" w:rsidRPr="007F6663" w:rsidRDefault="007037FE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C967B7" w:rsidRPr="006375B5" w14:paraId="69534D0C" w14:textId="77777777" w:rsidTr="00B178CE">
        <w:tc>
          <w:tcPr>
            <w:tcW w:w="4134" w:type="dxa"/>
          </w:tcPr>
          <w:p w14:paraId="6049375E" w14:textId="1A7198D3" w:rsidR="00C967B7" w:rsidRPr="007F6663" w:rsidRDefault="00C967B7" w:rsidP="00FC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78" w:type="dxa"/>
            <w:shd w:val="clear" w:color="auto" w:fill="auto"/>
          </w:tcPr>
          <w:p w14:paraId="73DDF2C7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4B7B022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5ECDB4C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AA5CF5F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6114468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F7A1BE6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A8D49C2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7B7" w:rsidRPr="006375B5" w14:paraId="608B4AE1" w14:textId="77777777" w:rsidTr="00B178CE">
        <w:tc>
          <w:tcPr>
            <w:tcW w:w="4134" w:type="dxa"/>
          </w:tcPr>
          <w:p w14:paraId="5D44A9DD" w14:textId="23C6B765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shd w:val="clear" w:color="auto" w:fill="auto"/>
          </w:tcPr>
          <w:p w14:paraId="2E356511" w14:textId="50CE71B6" w:rsidR="00C967B7" w:rsidRPr="007F6663" w:rsidRDefault="007037FE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365" w:type="dxa"/>
            <w:shd w:val="clear" w:color="auto" w:fill="auto"/>
          </w:tcPr>
          <w:p w14:paraId="51731896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7832369" w14:textId="184A0006" w:rsidR="00C967B7" w:rsidRPr="007F6663" w:rsidRDefault="007037FE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CF242B9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4F662F0" w14:textId="10197A8C" w:rsidR="00C967B7" w:rsidRPr="007F6663" w:rsidRDefault="00077298" w:rsidP="0041241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B3E5FB7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2EAB0BE" w14:textId="6717CB03" w:rsidR="00C967B7" w:rsidRPr="007F6663" w:rsidRDefault="00C967B7" w:rsidP="004124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2BDA" w:rsidRPr="006375B5" w14:paraId="2EC9DED6" w14:textId="77777777" w:rsidTr="00B178CE">
        <w:tc>
          <w:tcPr>
            <w:tcW w:w="4134" w:type="dxa"/>
          </w:tcPr>
          <w:p w14:paraId="64EBF5D9" w14:textId="77777777" w:rsidR="00642BDA" w:rsidRPr="007F6663" w:rsidRDefault="00642BDA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B43855C" w14:textId="77777777" w:rsidR="00642BDA" w:rsidRPr="007F6663" w:rsidRDefault="00642BDA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85FFA1A" w14:textId="77777777" w:rsidR="00642BDA" w:rsidRPr="007F6663" w:rsidRDefault="00642BDA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50AB5ED" w14:textId="77777777" w:rsidR="00642BDA" w:rsidRPr="007F6663" w:rsidRDefault="00642BDA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6F20FF3" w14:textId="77777777" w:rsidR="00642BDA" w:rsidRPr="007F6663" w:rsidRDefault="00642BDA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F5AC8BA" w14:textId="77777777" w:rsidR="00642BDA" w:rsidRPr="007F6663" w:rsidRDefault="00642BDA" w:rsidP="0041241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8D34D2D" w14:textId="77777777" w:rsidR="00642BDA" w:rsidRPr="007F6663" w:rsidRDefault="00642BDA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D44ADBC" w14:textId="77777777" w:rsidR="00642BDA" w:rsidRPr="007F6663" w:rsidRDefault="00642BDA" w:rsidP="004124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2BDA" w:rsidRPr="006375B5" w14:paraId="32E1894A" w14:textId="77777777" w:rsidTr="00B178CE">
        <w:tc>
          <w:tcPr>
            <w:tcW w:w="4134" w:type="dxa"/>
          </w:tcPr>
          <w:p w14:paraId="3876A357" w14:textId="7719AE78" w:rsidR="00642BDA" w:rsidRPr="007F6663" w:rsidRDefault="00642BDA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650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  <w:r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078" w:type="dxa"/>
            <w:shd w:val="clear" w:color="auto" w:fill="auto"/>
          </w:tcPr>
          <w:p w14:paraId="3A650C5C" w14:textId="77777777" w:rsidR="00642BDA" w:rsidRPr="007F6663" w:rsidRDefault="00642BDA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5197F166" w14:textId="77777777" w:rsidR="00642BDA" w:rsidRPr="007F6663" w:rsidRDefault="00642BDA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D14B6F0" w14:textId="77777777" w:rsidR="00642BDA" w:rsidRPr="007F6663" w:rsidRDefault="00642BDA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EBAE9B5" w14:textId="77777777" w:rsidR="00642BDA" w:rsidRPr="007F6663" w:rsidRDefault="00642BDA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3A49A65" w14:textId="77777777" w:rsidR="00642BDA" w:rsidRPr="007F6663" w:rsidRDefault="00642BDA" w:rsidP="0041241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CC40621" w14:textId="77777777" w:rsidR="00642BDA" w:rsidRPr="007F6663" w:rsidRDefault="00642BDA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72C2057" w14:textId="77777777" w:rsidR="00642BDA" w:rsidRPr="007F6663" w:rsidRDefault="00642BDA" w:rsidP="004124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7B7" w:rsidRPr="006375B5" w14:paraId="6CED5215" w14:textId="77777777" w:rsidTr="00B178CE">
        <w:tc>
          <w:tcPr>
            <w:tcW w:w="4134" w:type="dxa"/>
          </w:tcPr>
          <w:p w14:paraId="413E63C6" w14:textId="19765F8E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78" w:type="dxa"/>
            <w:shd w:val="clear" w:color="auto" w:fill="auto"/>
          </w:tcPr>
          <w:p w14:paraId="118670EF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DA737AB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30F99D3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88D137C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7316219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C8D420E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22BFF49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2BDA" w:rsidRPr="006375B5" w14:paraId="0DEC32CD" w14:textId="77777777" w:rsidTr="00B178CE">
        <w:tc>
          <w:tcPr>
            <w:tcW w:w="4134" w:type="dxa"/>
          </w:tcPr>
          <w:p w14:paraId="4BCFE918" w14:textId="7225AC2B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22E098D" w14:textId="016E9660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365" w:type="dxa"/>
            <w:shd w:val="clear" w:color="auto" w:fill="auto"/>
          </w:tcPr>
          <w:p w14:paraId="3B3112CE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4AB4599" w14:textId="2898CBB0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999EA7B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40C539BD" w14:textId="17D4500A" w:rsidR="00642BDA" w:rsidRPr="007F6663" w:rsidRDefault="00077298" w:rsidP="00642BD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944E551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131E5694" w14:textId="520FCE78" w:rsidR="00642BDA" w:rsidRPr="007F6663" w:rsidRDefault="00642BDA" w:rsidP="00642BD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2BDA" w:rsidRPr="006375B5" w14:paraId="0DB9262D" w14:textId="77777777" w:rsidTr="00B178CE">
        <w:tc>
          <w:tcPr>
            <w:tcW w:w="4134" w:type="dxa"/>
          </w:tcPr>
          <w:p w14:paraId="47A0F0A9" w14:textId="3B172251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D5E70" w14:textId="587AB6F0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</w:p>
        </w:tc>
        <w:tc>
          <w:tcPr>
            <w:tcW w:w="365" w:type="dxa"/>
            <w:shd w:val="clear" w:color="auto" w:fill="auto"/>
          </w:tcPr>
          <w:p w14:paraId="415C9666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2AB3D" w14:textId="5114D2F0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96FF104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E0697" w14:textId="7496C628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BCF840D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9E593" w14:textId="36460CBD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</w:tr>
      <w:tr w:rsidR="00C967B7" w:rsidRPr="006375B5" w14:paraId="21EF302C" w14:textId="77777777" w:rsidTr="00B178CE">
        <w:tc>
          <w:tcPr>
            <w:tcW w:w="4134" w:type="dxa"/>
          </w:tcPr>
          <w:p w14:paraId="114DA7E5" w14:textId="77777777" w:rsidR="00C967B7" w:rsidRPr="00642BDA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B2EB030" w14:textId="77777777" w:rsidR="00C967B7" w:rsidRPr="00642BDA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5" w:type="dxa"/>
            <w:shd w:val="clear" w:color="auto" w:fill="auto"/>
          </w:tcPr>
          <w:p w14:paraId="792A23E2" w14:textId="77777777" w:rsidR="00C967B7" w:rsidRPr="00642BDA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0AF9E72" w14:textId="77777777" w:rsidR="00C967B7" w:rsidRPr="00642BDA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C5E534E" w14:textId="77777777" w:rsidR="00C967B7" w:rsidRPr="00642BDA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59AEB3A5" w14:textId="77777777" w:rsidR="00C967B7" w:rsidRPr="00642BDA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E2EB8C1" w14:textId="77777777" w:rsidR="00C967B7" w:rsidRPr="00642BDA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0172889A" w14:textId="77777777" w:rsidR="00C967B7" w:rsidRPr="00642BDA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42BDA" w:rsidRPr="006375B5" w14:paraId="662F73E2" w14:textId="77777777" w:rsidTr="00B178CE">
        <w:tc>
          <w:tcPr>
            <w:tcW w:w="4134" w:type="dxa"/>
          </w:tcPr>
          <w:p w14:paraId="72389B04" w14:textId="47BBC166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078" w:type="dxa"/>
            <w:shd w:val="clear" w:color="auto" w:fill="auto"/>
          </w:tcPr>
          <w:p w14:paraId="009FDD58" w14:textId="509ADCE8" w:rsidR="00642BDA" w:rsidRPr="007F6663" w:rsidRDefault="008B2C05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0FFB3A3C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3F5CB4B" w14:textId="4B1CC124" w:rsidR="00642BDA" w:rsidRPr="007F6663" w:rsidRDefault="00642BDA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784C3C3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B570B49" w14:textId="54B7D80C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558BFEC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8C77064" w14:textId="5B0E63FA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642BDA" w:rsidRPr="006375B5" w14:paraId="12253587" w14:textId="77777777" w:rsidTr="00B178CE">
        <w:tc>
          <w:tcPr>
            <w:tcW w:w="4134" w:type="dxa"/>
          </w:tcPr>
          <w:p w14:paraId="425E1135" w14:textId="3F7B2670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DC6EC41" w14:textId="03627620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365" w:type="dxa"/>
            <w:shd w:val="clear" w:color="auto" w:fill="auto"/>
          </w:tcPr>
          <w:p w14:paraId="436256D3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EA9B4FF" w14:textId="3DE086C5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F915408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455195FE" w14:textId="2C563DBD" w:rsidR="00642BDA" w:rsidRPr="007F6663" w:rsidRDefault="008B2C05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5F3F801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5B7E2A2F" w14:textId="100652F7" w:rsidR="00642BDA" w:rsidRPr="007F6663" w:rsidRDefault="00642BDA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2BDA" w:rsidRPr="006375B5" w14:paraId="5F5805A3" w14:textId="77777777" w:rsidTr="00B178CE">
        <w:trPr>
          <w:trHeight w:val="442"/>
        </w:trPr>
        <w:tc>
          <w:tcPr>
            <w:tcW w:w="4134" w:type="dxa"/>
          </w:tcPr>
          <w:p w14:paraId="38833776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38548" w14:textId="133FDE12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</w:p>
        </w:tc>
        <w:tc>
          <w:tcPr>
            <w:tcW w:w="365" w:type="dxa"/>
            <w:shd w:val="clear" w:color="auto" w:fill="auto"/>
          </w:tcPr>
          <w:p w14:paraId="454CE5B6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546B1" w14:textId="34A9E4B6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545CA64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25338" w14:textId="5019AF8C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9EF4C9B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AB82B" w14:textId="6F2B8A81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</w:tr>
      <w:tr w:rsidR="00C967B7" w:rsidRPr="006375B5" w14:paraId="01550E25" w14:textId="77777777" w:rsidTr="00537B75">
        <w:trPr>
          <w:trHeight w:val="125"/>
        </w:trPr>
        <w:tc>
          <w:tcPr>
            <w:tcW w:w="4134" w:type="dxa"/>
          </w:tcPr>
          <w:p w14:paraId="2A9F4E28" w14:textId="77777777" w:rsidR="00C967B7" w:rsidRPr="00642BDA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3C862AC6" w14:textId="77777777" w:rsidR="00C967B7" w:rsidRPr="00642BDA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5" w:type="dxa"/>
            <w:shd w:val="clear" w:color="auto" w:fill="auto"/>
          </w:tcPr>
          <w:p w14:paraId="0223CA65" w14:textId="77777777" w:rsidR="00C967B7" w:rsidRPr="00642BDA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32183DB7" w14:textId="77777777" w:rsidR="00C967B7" w:rsidRPr="00642BDA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70451B9" w14:textId="77777777" w:rsidR="00C967B7" w:rsidRPr="00642BDA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2BC0188D" w14:textId="77777777" w:rsidR="00C967B7" w:rsidRPr="00642BDA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37A93BF" w14:textId="77777777" w:rsidR="00C967B7" w:rsidRPr="00642BDA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1082B48C" w14:textId="77777777" w:rsidR="00C967B7" w:rsidRPr="00642BDA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967B7" w:rsidRPr="006375B5" w14:paraId="4D9C3405" w14:textId="77777777" w:rsidTr="00B178CE">
        <w:trPr>
          <w:trHeight w:val="442"/>
        </w:trPr>
        <w:tc>
          <w:tcPr>
            <w:tcW w:w="4134" w:type="dxa"/>
          </w:tcPr>
          <w:p w14:paraId="3B8424A9" w14:textId="77E2140B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1078" w:type="dxa"/>
            <w:shd w:val="clear" w:color="auto" w:fill="auto"/>
          </w:tcPr>
          <w:p w14:paraId="577F4295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82A2A24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49F8305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672056C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F46D954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C0C1DDD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7E2A9E2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67B7" w:rsidRPr="006375B5" w14:paraId="4B606391" w14:textId="77777777" w:rsidTr="00B178CE">
        <w:trPr>
          <w:trHeight w:val="442"/>
        </w:trPr>
        <w:tc>
          <w:tcPr>
            <w:tcW w:w="4134" w:type="dxa"/>
          </w:tcPr>
          <w:p w14:paraId="06334F45" w14:textId="0AA26410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  <w:shd w:val="clear" w:color="auto" w:fill="auto"/>
          </w:tcPr>
          <w:p w14:paraId="7974CA5A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1083D90E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D2AB964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B16F9DB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B7C402B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8B683E5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CEEAC99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2BDA" w:rsidRPr="006375B5" w14:paraId="54A1E12E" w14:textId="77777777" w:rsidTr="00B178CE">
        <w:trPr>
          <w:trHeight w:val="442"/>
        </w:trPr>
        <w:tc>
          <w:tcPr>
            <w:tcW w:w="4134" w:type="dxa"/>
          </w:tcPr>
          <w:p w14:paraId="335C040C" w14:textId="12E5656D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ส่วนที่จะรับรู้ภายในหนึ่งปี  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C13FEC6" w14:textId="63FE271E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56</w:t>
            </w:r>
          </w:p>
        </w:tc>
        <w:tc>
          <w:tcPr>
            <w:tcW w:w="365" w:type="dxa"/>
            <w:shd w:val="clear" w:color="auto" w:fill="auto"/>
          </w:tcPr>
          <w:p w14:paraId="5621D788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B5661EF" w14:textId="6712854F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BF7EC62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nil"/>
            </w:tcBorders>
            <w:shd w:val="clear" w:color="auto" w:fill="auto"/>
          </w:tcPr>
          <w:p w14:paraId="21344E6F" w14:textId="4C81D70F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EB1C247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</w:tcPr>
          <w:p w14:paraId="34770259" w14:textId="0455A84A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42BDA" w:rsidRPr="006375B5" w14:paraId="5832A0AB" w14:textId="77777777" w:rsidTr="00B178CE">
        <w:trPr>
          <w:trHeight w:val="442"/>
        </w:trPr>
        <w:tc>
          <w:tcPr>
            <w:tcW w:w="4134" w:type="dxa"/>
          </w:tcPr>
          <w:p w14:paraId="4698215C" w14:textId="23BB48C2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ส่วนที่จะรับรู้หลังจากหนึ่งปี  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544A86D" w14:textId="4D035955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936</w:t>
            </w:r>
          </w:p>
        </w:tc>
        <w:tc>
          <w:tcPr>
            <w:tcW w:w="365" w:type="dxa"/>
            <w:shd w:val="clear" w:color="auto" w:fill="auto"/>
          </w:tcPr>
          <w:p w14:paraId="45FE4DEA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7FFEE90" w14:textId="15AF134C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06FDB03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1E31CD9F" w14:textId="03C845A0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155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7AA03D5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5061EFA0" w14:textId="7B415D74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159</w:t>
            </w:r>
          </w:p>
        </w:tc>
      </w:tr>
      <w:tr w:rsidR="00642BDA" w:rsidRPr="006375B5" w14:paraId="4DA71EE8" w14:textId="77777777" w:rsidTr="00B178CE">
        <w:trPr>
          <w:trHeight w:val="442"/>
        </w:trPr>
        <w:tc>
          <w:tcPr>
            <w:tcW w:w="4134" w:type="dxa"/>
          </w:tcPr>
          <w:p w14:paraId="3E21085D" w14:textId="30F60441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A9DC5" w14:textId="2F25ED2E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992</w:t>
            </w:r>
          </w:p>
        </w:tc>
        <w:tc>
          <w:tcPr>
            <w:tcW w:w="365" w:type="dxa"/>
            <w:shd w:val="clear" w:color="auto" w:fill="auto"/>
          </w:tcPr>
          <w:p w14:paraId="0D935B12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98679" w14:textId="669A9775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42BDA" w:rsidRPr="00FF650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014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348ADFF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7C189" w14:textId="1A3A5946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163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9D8A3EC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577F1" w14:textId="1ACBA12F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</w:p>
        </w:tc>
      </w:tr>
      <w:tr w:rsidR="0059215D" w:rsidRPr="006375B5" w14:paraId="72E2F3CB" w14:textId="77777777" w:rsidTr="00537B75">
        <w:trPr>
          <w:trHeight w:val="125"/>
        </w:trPr>
        <w:tc>
          <w:tcPr>
            <w:tcW w:w="4134" w:type="dxa"/>
          </w:tcPr>
          <w:p w14:paraId="2B8E5829" w14:textId="77777777" w:rsidR="0059215D" w:rsidRPr="00955600" w:rsidRDefault="0059215D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0ED8F7A3" w14:textId="77777777" w:rsidR="0059215D" w:rsidRPr="00955600" w:rsidRDefault="0059215D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5" w:type="dxa"/>
            <w:shd w:val="clear" w:color="auto" w:fill="auto"/>
          </w:tcPr>
          <w:p w14:paraId="34A0DA6B" w14:textId="77777777" w:rsidR="0059215D" w:rsidRPr="00955600" w:rsidRDefault="0059215D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9E8092C" w14:textId="77777777" w:rsidR="0059215D" w:rsidRPr="00955600" w:rsidRDefault="0059215D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5B4AFB4" w14:textId="77777777" w:rsidR="0059215D" w:rsidRPr="00955600" w:rsidRDefault="0059215D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2FC57A9D" w14:textId="77777777" w:rsidR="0059215D" w:rsidRPr="00955600" w:rsidRDefault="0059215D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5FD9401" w14:textId="77777777" w:rsidR="0059215D" w:rsidRPr="00955600" w:rsidRDefault="0059215D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2C23C255" w14:textId="77777777" w:rsidR="0059215D" w:rsidRPr="00955600" w:rsidRDefault="0059215D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A198F" w:rsidRPr="006375B5" w14:paraId="44A5339A" w14:textId="77777777" w:rsidTr="00B178CE">
        <w:trPr>
          <w:trHeight w:val="442"/>
        </w:trPr>
        <w:tc>
          <w:tcPr>
            <w:tcW w:w="4134" w:type="dxa"/>
          </w:tcPr>
          <w:p w14:paraId="3226FF2C" w14:textId="323C858B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1D181307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3F9EB76E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6EFC02A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6ABF6DA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E2A031B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CC5EAAA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FC85D03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198F" w:rsidRPr="006375B5" w14:paraId="133A7DD7" w14:textId="77777777" w:rsidTr="00B178CE">
        <w:trPr>
          <w:trHeight w:val="442"/>
        </w:trPr>
        <w:tc>
          <w:tcPr>
            <w:tcW w:w="4134" w:type="dxa"/>
          </w:tcPr>
          <w:p w14:paraId="46C08452" w14:textId="22276423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3FE0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956E34">
              <w:rPr>
                <w:rFonts w:ascii="Angsana New" w:hAnsi="Angsana New"/>
                <w:sz w:val="30"/>
                <w:szCs w:val="30"/>
                <w:cs/>
              </w:rPr>
              <w:t>ที่จะรับรู้ภายในหนึ่งปี</w:t>
            </w:r>
          </w:p>
        </w:tc>
        <w:tc>
          <w:tcPr>
            <w:tcW w:w="1078" w:type="dxa"/>
          </w:tcPr>
          <w:p w14:paraId="62A106D8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56906A21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D444FC6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0B54C53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63DED7D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0CC8604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13E045F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2BDA" w:rsidRPr="006375B5" w14:paraId="25C5769F" w14:textId="77777777" w:rsidTr="00B178CE">
        <w:trPr>
          <w:trHeight w:val="442"/>
        </w:trPr>
        <w:tc>
          <w:tcPr>
            <w:tcW w:w="4134" w:type="dxa"/>
          </w:tcPr>
          <w:p w14:paraId="01B828B7" w14:textId="5C31C3E6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10FE9933" w14:textId="4E949B48" w:rsidR="00642BDA" w:rsidRPr="0050010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</w:p>
        </w:tc>
        <w:tc>
          <w:tcPr>
            <w:tcW w:w="365" w:type="dxa"/>
            <w:shd w:val="clear" w:color="auto" w:fill="auto"/>
          </w:tcPr>
          <w:p w14:paraId="1247ED29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C61E7C7" w14:textId="29301EDC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305ABBE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B9A419D" w14:textId="6F482C2A" w:rsidR="00642BDA" w:rsidRPr="0050010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7D3D03F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3E8D1CD" w14:textId="6262324D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642BDA" w:rsidRPr="006375B5" w14:paraId="2E79B063" w14:textId="77777777" w:rsidTr="00B178CE">
        <w:trPr>
          <w:trHeight w:val="442"/>
        </w:trPr>
        <w:tc>
          <w:tcPr>
            <w:tcW w:w="4134" w:type="dxa"/>
          </w:tcPr>
          <w:p w14:paraId="516C7B74" w14:textId="6D17CCFF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shd w:val="clear" w:color="auto" w:fill="auto"/>
          </w:tcPr>
          <w:p w14:paraId="49C8F745" w14:textId="0F15080E" w:rsidR="00642BDA" w:rsidRPr="0050010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</w:p>
        </w:tc>
        <w:tc>
          <w:tcPr>
            <w:tcW w:w="365" w:type="dxa"/>
            <w:shd w:val="clear" w:color="auto" w:fill="auto"/>
          </w:tcPr>
          <w:p w14:paraId="3DC2DBA5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7713104" w14:textId="2A72862D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C724BC1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7D11B21" w14:textId="22AFE578" w:rsidR="00642BDA" w:rsidRPr="0050010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C0AB009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1100417" w14:textId="7669DEAC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A198F" w:rsidRPr="006375B5" w14:paraId="4E70693E" w14:textId="77777777" w:rsidTr="00B178CE">
        <w:trPr>
          <w:trHeight w:val="442"/>
        </w:trPr>
        <w:tc>
          <w:tcPr>
            <w:tcW w:w="4134" w:type="dxa"/>
          </w:tcPr>
          <w:p w14:paraId="24E3E1C0" w14:textId="46D8307C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7AA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1078" w:type="dxa"/>
            <w:shd w:val="clear" w:color="auto" w:fill="auto"/>
          </w:tcPr>
          <w:p w14:paraId="55583819" w14:textId="77777777" w:rsidR="00EA198F" w:rsidRPr="0050010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346CFD83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44649AE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7856FCE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51EF246" w14:textId="77777777" w:rsidR="00EA198F" w:rsidRPr="0050010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F41495C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6A837C6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2BDA" w:rsidRPr="006375B5" w14:paraId="65153413" w14:textId="77777777" w:rsidTr="00B178CE">
        <w:trPr>
          <w:trHeight w:val="442"/>
        </w:trPr>
        <w:tc>
          <w:tcPr>
            <w:tcW w:w="4134" w:type="dxa"/>
          </w:tcPr>
          <w:p w14:paraId="7F070B7F" w14:textId="683FD894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4C50FF79" w14:textId="03083074" w:rsidR="00642BDA" w:rsidRPr="0050010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</w:p>
        </w:tc>
        <w:tc>
          <w:tcPr>
            <w:tcW w:w="365" w:type="dxa"/>
            <w:shd w:val="clear" w:color="auto" w:fill="auto"/>
          </w:tcPr>
          <w:p w14:paraId="5A659401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5EBDC68" w14:textId="54094DEE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47346CA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56F9864" w14:textId="270E2718" w:rsidR="00642BDA" w:rsidRPr="0050010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535E21B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F302557" w14:textId="0E9A2E56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642BDA" w:rsidRPr="006375B5" w14:paraId="7916B8ED" w14:textId="77777777" w:rsidTr="00B178CE">
        <w:trPr>
          <w:trHeight w:val="442"/>
        </w:trPr>
        <w:tc>
          <w:tcPr>
            <w:tcW w:w="4134" w:type="dxa"/>
          </w:tcPr>
          <w:p w14:paraId="6224F24E" w14:textId="7CD3C2B3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E70954B" w14:textId="205DD7F9" w:rsidR="00642BDA" w:rsidRPr="0050010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27</w:t>
            </w:r>
          </w:p>
        </w:tc>
        <w:tc>
          <w:tcPr>
            <w:tcW w:w="365" w:type="dxa"/>
            <w:shd w:val="clear" w:color="auto" w:fill="auto"/>
          </w:tcPr>
          <w:p w14:paraId="001C3ADD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60AD0E1" w14:textId="081BD01D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7FC221A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1EB529EC" w14:textId="4813772D" w:rsidR="00642BDA" w:rsidRPr="0050010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715FA8F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1139FFCB" w14:textId="2C6C8880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642BDA" w:rsidRPr="006375B5" w14:paraId="049F1722" w14:textId="77777777" w:rsidTr="00B178CE">
        <w:trPr>
          <w:trHeight w:val="442"/>
        </w:trPr>
        <w:tc>
          <w:tcPr>
            <w:tcW w:w="4134" w:type="dxa"/>
          </w:tcPr>
          <w:p w14:paraId="46BF151C" w14:textId="512DFD1F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9A046" w14:textId="0F4D26AD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365" w:type="dxa"/>
            <w:shd w:val="clear" w:color="auto" w:fill="auto"/>
          </w:tcPr>
          <w:p w14:paraId="3FA673BF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349D0" w14:textId="0FAAA6A7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C23B230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7BE92" w14:textId="338A98B4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CD6A66D" w14:textId="77777777" w:rsidR="00642BDA" w:rsidRPr="007F6663" w:rsidRDefault="00642BDA" w:rsidP="0064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B9710" w14:textId="799067BC" w:rsidR="00642BDA" w:rsidRPr="007F6663" w:rsidRDefault="007037FE" w:rsidP="0064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</w:tr>
      <w:tr w:rsidR="00EA198F" w:rsidRPr="006375B5" w14:paraId="58F57D0F" w14:textId="77777777" w:rsidTr="00537B75">
        <w:trPr>
          <w:trHeight w:val="80"/>
        </w:trPr>
        <w:tc>
          <w:tcPr>
            <w:tcW w:w="4134" w:type="dxa"/>
          </w:tcPr>
          <w:p w14:paraId="537F9BBD" w14:textId="77777777" w:rsidR="00EA198F" w:rsidRPr="00955600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18686D0" w14:textId="77777777" w:rsidR="00EA198F" w:rsidRPr="00955600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5" w:type="dxa"/>
            <w:shd w:val="clear" w:color="auto" w:fill="auto"/>
          </w:tcPr>
          <w:p w14:paraId="00EEBBA6" w14:textId="77777777" w:rsidR="00EA198F" w:rsidRPr="00955600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1A179DD" w14:textId="77777777" w:rsidR="00EA198F" w:rsidRPr="00955600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0ACCF3B9" w14:textId="77777777" w:rsidR="00EA198F" w:rsidRPr="00955600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3AEB661" w14:textId="77777777" w:rsidR="00EA198F" w:rsidRPr="00955600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0978D98" w14:textId="77777777" w:rsidR="00EA198F" w:rsidRPr="00955600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211FB87E" w14:textId="77777777" w:rsidR="00EA198F" w:rsidRPr="00955600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A198F" w:rsidRPr="006375B5" w14:paraId="52BB645D" w14:textId="77777777" w:rsidTr="00955600">
        <w:trPr>
          <w:trHeight w:val="442"/>
        </w:trPr>
        <w:tc>
          <w:tcPr>
            <w:tcW w:w="4134" w:type="dxa"/>
          </w:tcPr>
          <w:p w14:paraId="79F370F7" w14:textId="0B4519A3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0B41B2AA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26FCBD7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5EBFE20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0980F7C2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3AD70B2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FC91E61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19F2E2F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198F" w:rsidRPr="006375B5" w14:paraId="2D6C43AB" w14:textId="77777777" w:rsidTr="00955600">
        <w:trPr>
          <w:trHeight w:val="442"/>
        </w:trPr>
        <w:tc>
          <w:tcPr>
            <w:tcW w:w="4134" w:type="dxa"/>
          </w:tcPr>
          <w:p w14:paraId="5DF501BD" w14:textId="0D446D96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E36C0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1B509BA2" w14:textId="6BEAF313" w:rsidR="00EA198F" w:rsidRPr="00955600" w:rsidRDefault="007037FE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  <w:r w:rsidRPr="007037F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365" w:type="dxa"/>
          </w:tcPr>
          <w:p w14:paraId="7E6F65DF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12A41BEB" w14:textId="69C22FF4" w:rsidR="00EA198F" w:rsidRPr="007F6663" w:rsidRDefault="007037FE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5" w:type="dxa"/>
            <w:gridSpan w:val="2"/>
          </w:tcPr>
          <w:p w14:paraId="3CCFBC3F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0875875F" w14:textId="16DBA571" w:rsidR="00EA198F" w:rsidRPr="007F6663" w:rsidRDefault="00F55AFA" w:rsidP="00C03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gridSpan w:val="2"/>
          </w:tcPr>
          <w:p w14:paraId="1FD6E9C2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12D26B54" w14:textId="32C42571" w:rsidR="00EA198F" w:rsidRPr="007F6663" w:rsidRDefault="00EA198F" w:rsidP="00C03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55600" w:rsidRPr="006375B5" w14:paraId="1340AD4C" w14:textId="77777777" w:rsidTr="00955600">
        <w:trPr>
          <w:trHeight w:val="442"/>
        </w:trPr>
        <w:tc>
          <w:tcPr>
            <w:tcW w:w="4134" w:type="dxa"/>
          </w:tcPr>
          <w:p w14:paraId="3F6F87DA" w14:textId="77777777" w:rsidR="00955600" w:rsidRPr="00657B05" w:rsidRDefault="00955600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4BB94E8" w14:textId="77777777" w:rsidR="00955600" w:rsidRPr="00657B05" w:rsidRDefault="00955600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5" w:type="dxa"/>
          </w:tcPr>
          <w:p w14:paraId="1B4C528A" w14:textId="77777777" w:rsidR="00955600" w:rsidRPr="00657B05" w:rsidRDefault="00955600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5A072BD5" w14:textId="77777777" w:rsidR="00955600" w:rsidRPr="00657B05" w:rsidRDefault="00955600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" w:type="dxa"/>
            <w:gridSpan w:val="2"/>
          </w:tcPr>
          <w:p w14:paraId="602970F4" w14:textId="77777777" w:rsidR="00955600" w:rsidRPr="00657B05" w:rsidRDefault="00955600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30DF3408" w14:textId="77777777" w:rsidR="00955600" w:rsidRPr="00657B05" w:rsidRDefault="00955600" w:rsidP="00C03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" w:type="dxa"/>
            <w:gridSpan w:val="2"/>
          </w:tcPr>
          <w:p w14:paraId="7DDBE640" w14:textId="77777777" w:rsidR="00955600" w:rsidRPr="00657B05" w:rsidRDefault="00955600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781D3329" w14:textId="77777777" w:rsidR="00955600" w:rsidRPr="00657B05" w:rsidRDefault="00955600" w:rsidP="00C03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55600" w:rsidRPr="006375B5" w14:paraId="3A74F45D" w14:textId="77777777" w:rsidTr="00955600">
        <w:trPr>
          <w:trHeight w:val="442"/>
        </w:trPr>
        <w:tc>
          <w:tcPr>
            <w:tcW w:w="4134" w:type="dxa"/>
          </w:tcPr>
          <w:p w14:paraId="4B037DAD" w14:textId="77777777" w:rsidR="00955600" w:rsidRPr="00657B05" w:rsidRDefault="00955600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5FF921E6" w14:textId="77777777" w:rsidR="00955600" w:rsidRPr="00657B05" w:rsidRDefault="00955600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5" w:type="dxa"/>
          </w:tcPr>
          <w:p w14:paraId="73965C67" w14:textId="77777777" w:rsidR="00955600" w:rsidRPr="00657B05" w:rsidRDefault="00955600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6A63D22D" w14:textId="77777777" w:rsidR="00955600" w:rsidRPr="00657B05" w:rsidRDefault="00955600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" w:type="dxa"/>
            <w:gridSpan w:val="2"/>
          </w:tcPr>
          <w:p w14:paraId="128304CF" w14:textId="77777777" w:rsidR="00955600" w:rsidRPr="00657B05" w:rsidRDefault="00955600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</w:tcPr>
          <w:p w14:paraId="475C215C" w14:textId="77777777" w:rsidR="00955600" w:rsidRPr="00657B05" w:rsidRDefault="00955600" w:rsidP="00C03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" w:type="dxa"/>
            <w:gridSpan w:val="2"/>
          </w:tcPr>
          <w:p w14:paraId="3478AE0C" w14:textId="77777777" w:rsidR="00955600" w:rsidRPr="00657B05" w:rsidRDefault="00955600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14B9E438" w14:textId="77777777" w:rsidR="00955600" w:rsidRPr="00657B05" w:rsidRDefault="00955600" w:rsidP="00C03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A198F" w:rsidRPr="00CD0E61" w14:paraId="7CAA20D3" w14:textId="77777777" w:rsidTr="00955600">
        <w:trPr>
          <w:tblHeader/>
        </w:trPr>
        <w:tc>
          <w:tcPr>
            <w:tcW w:w="4134" w:type="dxa"/>
          </w:tcPr>
          <w:p w14:paraId="06F22E6E" w14:textId="25BA3B8F" w:rsidR="00EA198F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</w:p>
        </w:tc>
        <w:tc>
          <w:tcPr>
            <w:tcW w:w="1078" w:type="dxa"/>
          </w:tcPr>
          <w:p w14:paraId="13EBEFEE" w14:textId="77777777" w:rsidR="00EA198F" w:rsidRPr="006375B5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5" w:type="dxa"/>
          </w:tcPr>
          <w:p w14:paraId="5D603941" w14:textId="77777777" w:rsidR="00EA198F" w:rsidRPr="006375B5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4F814A81" w14:textId="77777777" w:rsidR="00EA198F" w:rsidRPr="006375B5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E14132D" w14:textId="77777777" w:rsidR="00EA198F" w:rsidRPr="006375B5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533076CB" w14:textId="77777777" w:rsidR="00EA198F" w:rsidRPr="00CD0E61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54A3499" w14:textId="77777777" w:rsidR="00EA198F" w:rsidRPr="00CD0E61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AD085D0" w14:textId="77777777" w:rsidR="00EA198F" w:rsidRPr="00CD0E61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98F" w:rsidRPr="00CD0E61" w14:paraId="15F903AE" w14:textId="77777777" w:rsidTr="00B178CE">
        <w:trPr>
          <w:tblHeader/>
        </w:trPr>
        <w:tc>
          <w:tcPr>
            <w:tcW w:w="4134" w:type="dxa"/>
          </w:tcPr>
          <w:p w14:paraId="2EC95A4D" w14:textId="0D0EE269" w:rsidR="00EA198F" w:rsidRPr="006F12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ภาระผ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ูก</w:t>
            </w: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ัน</w:t>
            </w: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ตามสัญญาเช่าระยะสั้นหรือมีมูลค่าต่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7D9A09E5" w14:textId="4A4EB9F7" w:rsidR="00EA198F" w:rsidRPr="00F82E8A" w:rsidRDefault="007037FE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365" w:type="dxa"/>
          </w:tcPr>
          <w:p w14:paraId="197A92CD" w14:textId="77777777" w:rsidR="00EA198F" w:rsidRPr="006375B5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</w:tcPr>
          <w:p w14:paraId="0E5E78A6" w14:textId="7AC1556C" w:rsidR="00EA198F" w:rsidRPr="00F82E8A" w:rsidRDefault="007037FE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66" w:type="dxa"/>
          </w:tcPr>
          <w:p w14:paraId="5947384B" w14:textId="77777777" w:rsidR="00EA198F" w:rsidRPr="006375B5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</w:tcPr>
          <w:p w14:paraId="1C4773BC" w14:textId="114AE63E" w:rsidR="00EA198F" w:rsidRPr="00CD0E61" w:rsidRDefault="007037FE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6" w:type="dxa"/>
          </w:tcPr>
          <w:p w14:paraId="7C2FA8A4" w14:textId="77777777" w:rsidR="00EA198F" w:rsidRPr="00CD0E61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4B65A85E" w14:textId="2F748C82" w:rsidR="00EA198F" w:rsidRDefault="007037FE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189952D1" w14:textId="02EB3E17" w:rsidR="0048611F" w:rsidRPr="00657B05" w:rsidRDefault="0048611F" w:rsidP="0048611F">
      <w:pPr>
        <w:pStyle w:val="Heading6"/>
        <w:ind w:left="540"/>
        <w:jc w:val="both"/>
        <w:rPr>
          <w:rFonts w:ascii="Angsana New" w:hAnsi="Angsana New"/>
          <w:sz w:val="22"/>
          <w:szCs w:val="22"/>
        </w:rPr>
      </w:pPr>
    </w:p>
    <w:p w14:paraId="15714A60" w14:textId="77777777" w:rsidR="00156FEE" w:rsidRPr="005810B8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810B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363EFA26" w14:textId="77777777" w:rsidR="00156FEE" w:rsidRPr="00657B05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290F6344" w14:textId="77777777" w:rsidR="00156FEE" w:rsidRPr="005810B8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10B8">
        <w:rPr>
          <w:rFonts w:ascii="Angsana New" w:hAnsi="Angsana New" w:hint="cs"/>
          <w:i/>
          <w:iCs/>
          <w:sz w:val="30"/>
          <w:szCs w:val="30"/>
          <w:cs/>
        </w:rPr>
        <w:t xml:space="preserve">หนี้สินที่อาจจะเกิดขึ้นกับกิจการที่เกี่ยวข้องกัน </w:t>
      </w:r>
    </w:p>
    <w:p w14:paraId="4E5FEAEA" w14:textId="77777777" w:rsidR="00156FEE" w:rsidRPr="00657B05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0C3EA39" w14:textId="3D5D5D56" w:rsidR="00156FEE" w:rsidRPr="0096404F" w:rsidRDefault="00156FEE" w:rsidP="000E6FF7">
      <w:pPr>
        <w:tabs>
          <w:tab w:val="clear" w:pos="227"/>
          <w:tab w:val="clear" w:pos="454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pacing w:val="2"/>
          <w:sz w:val="30"/>
          <w:szCs w:val="30"/>
        </w:rPr>
      </w:pPr>
      <w:r w:rsidRPr="005810B8">
        <w:rPr>
          <w:rFonts w:ascii="Angsana New" w:hAnsi="Angsana New" w:hint="cs"/>
          <w:spacing w:val="2"/>
          <w:sz w:val="30"/>
          <w:szCs w:val="30"/>
          <w:cs/>
        </w:rPr>
        <w:t>ณ</w:t>
      </w:r>
      <w:r w:rsidRPr="005810B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810B8">
        <w:rPr>
          <w:rFonts w:ascii="Angsana New" w:hAnsi="Angsana New" w:hint="cs"/>
          <w:spacing w:val="2"/>
          <w:sz w:val="30"/>
          <w:szCs w:val="30"/>
          <w:cs/>
        </w:rPr>
        <w:t>วันที่</w:t>
      </w:r>
      <w:r w:rsidRPr="005810B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pacing w:val="2"/>
          <w:sz w:val="30"/>
          <w:szCs w:val="30"/>
        </w:rPr>
        <w:t>31</w:t>
      </w:r>
      <w:r w:rsidRPr="005810B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F18F5" w:rsidRPr="005810B8">
        <w:rPr>
          <w:rFonts w:ascii="Angsana New" w:hAnsi="Angsana New" w:hint="cs"/>
          <w:spacing w:val="2"/>
          <w:sz w:val="30"/>
          <w:szCs w:val="30"/>
          <w:cs/>
        </w:rPr>
        <w:t>มีนาคม</w:t>
      </w:r>
      <w:r w:rsidRPr="005810B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pacing w:val="2"/>
          <w:sz w:val="30"/>
          <w:szCs w:val="30"/>
        </w:rPr>
        <w:t>2567</w:t>
      </w:r>
      <w:r w:rsidRPr="005810B8">
        <w:rPr>
          <w:rFonts w:ascii="Angsana New" w:hAnsi="Angsana New" w:hint="cs"/>
          <w:spacing w:val="2"/>
          <w:sz w:val="30"/>
          <w:szCs w:val="30"/>
          <w:cs/>
        </w:rPr>
        <w:t xml:space="preserve"> กลุ่มบริษัท</w:t>
      </w:r>
      <w:r w:rsidRPr="005810B8">
        <w:rPr>
          <w:rFonts w:ascii="Angsana New" w:hAnsi="Angsana New"/>
          <w:spacing w:val="2"/>
          <w:sz w:val="30"/>
          <w:szCs w:val="30"/>
          <w:cs/>
        </w:rPr>
        <w:t>มี</w:t>
      </w:r>
      <w:r w:rsidRPr="005810B8">
        <w:rPr>
          <w:rFonts w:ascii="Angsana New" w:hAnsi="Angsana New" w:hint="cs"/>
          <w:spacing w:val="2"/>
          <w:sz w:val="30"/>
          <w:szCs w:val="30"/>
          <w:cs/>
        </w:rPr>
        <w:t>หนี้สินที่อาจจะเกิดขึ้นกับกิจการที่เกี่ยวข้องกัน</w:t>
      </w:r>
      <w:r w:rsidRPr="005810B8">
        <w:rPr>
          <w:rFonts w:ascii="Angsana New" w:hAnsi="Angsana New"/>
          <w:spacing w:val="2"/>
          <w:sz w:val="30"/>
          <w:szCs w:val="30"/>
          <w:cs/>
        </w:rPr>
        <w:t>จากการค้ำประกันหนี้สินที่มีภาระดอกเบี้ยและหนังสือค้ำประกันของบริษัทย่อย</w:t>
      </w:r>
      <w:r w:rsidRPr="005810B8">
        <w:rPr>
          <w:rFonts w:ascii="Angsana New" w:hAnsi="Angsana New" w:hint="cs"/>
          <w:spacing w:val="2"/>
          <w:sz w:val="30"/>
          <w:szCs w:val="30"/>
          <w:cs/>
        </w:rPr>
        <w:t>ที่มีต่อสถาบันการเงิน</w:t>
      </w:r>
      <w:r w:rsidRPr="005810B8">
        <w:rPr>
          <w:rFonts w:ascii="Angsana New" w:hAnsi="Angsana New"/>
          <w:spacing w:val="2"/>
          <w:sz w:val="30"/>
          <w:szCs w:val="30"/>
          <w:cs/>
        </w:rPr>
        <w:t xml:space="preserve">ที่เบิกใช้แล้วจำนวนเงิน </w:t>
      </w:r>
      <w:r w:rsidR="007037FE" w:rsidRPr="007037FE">
        <w:rPr>
          <w:rFonts w:ascii="Angsana New" w:hAnsi="Angsana New"/>
          <w:spacing w:val="2"/>
          <w:sz w:val="30"/>
          <w:szCs w:val="30"/>
        </w:rPr>
        <w:t>154</w:t>
      </w:r>
      <w:r w:rsidRPr="005810B8">
        <w:rPr>
          <w:rFonts w:ascii="Angsana New" w:hAnsi="Angsana New"/>
          <w:spacing w:val="2"/>
          <w:sz w:val="30"/>
          <w:szCs w:val="30"/>
        </w:rPr>
        <w:t>.</w:t>
      </w:r>
      <w:r w:rsidR="007037FE" w:rsidRPr="007037FE">
        <w:rPr>
          <w:rFonts w:ascii="Angsana New" w:hAnsi="Angsana New"/>
          <w:spacing w:val="2"/>
          <w:sz w:val="30"/>
          <w:szCs w:val="30"/>
        </w:rPr>
        <w:t>08</w:t>
      </w:r>
      <w:r w:rsidRPr="005810B8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5810B8">
        <w:rPr>
          <w:rFonts w:ascii="Angsana New" w:hAnsi="Angsana New"/>
          <w:spacing w:val="2"/>
          <w:sz w:val="30"/>
          <w:szCs w:val="30"/>
        </w:rPr>
        <w:br/>
      </w:r>
      <w:r w:rsidRPr="005810B8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7037FE" w:rsidRPr="007037FE">
        <w:rPr>
          <w:rFonts w:ascii="Angsana New" w:hAnsi="Angsana New"/>
          <w:i/>
          <w:iCs/>
          <w:spacing w:val="2"/>
          <w:sz w:val="30"/>
          <w:szCs w:val="30"/>
        </w:rPr>
        <w:t>30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5810B8">
        <w:rPr>
          <w:rFonts w:ascii="Angsana New" w:hAnsi="Angsana New" w:hint="cs"/>
          <w:i/>
          <w:iCs/>
          <w:spacing w:val="2"/>
          <w:sz w:val="30"/>
          <w:szCs w:val="30"/>
          <w:cs/>
        </w:rPr>
        <w:t>กันยายน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i/>
          <w:iCs/>
          <w:spacing w:val="2"/>
          <w:sz w:val="30"/>
          <w:szCs w:val="30"/>
        </w:rPr>
        <w:t>2566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: </w:t>
      </w:r>
      <w:r w:rsidR="007037FE" w:rsidRPr="007037FE">
        <w:rPr>
          <w:rFonts w:ascii="Angsana New" w:hAnsi="Angsana New"/>
          <w:i/>
          <w:iCs/>
          <w:spacing w:val="2"/>
          <w:sz w:val="30"/>
          <w:szCs w:val="30"/>
        </w:rPr>
        <w:t>164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>.</w:t>
      </w:r>
      <w:r w:rsidR="007037FE" w:rsidRPr="007037FE">
        <w:rPr>
          <w:rFonts w:ascii="Angsana New" w:hAnsi="Angsana New"/>
          <w:i/>
          <w:iCs/>
          <w:spacing w:val="2"/>
          <w:sz w:val="30"/>
          <w:szCs w:val="30"/>
        </w:rPr>
        <w:t>28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5810B8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ล้านบาท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>)</w:t>
      </w:r>
      <w:r w:rsidRPr="005810B8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 </w:t>
      </w:r>
      <w:r w:rsidRPr="005810B8">
        <w:rPr>
          <w:rFonts w:ascii="Angsana New" w:hAnsi="Angsana New" w:hint="cs"/>
          <w:spacing w:val="2"/>
          <w:sz w:val="30"/>
          <w:szCs w:val="30"/>
          <w:cs/>
        </w:rPr>
        <w:t>และที่ยังไม่ได้เบิกใช้จำนวนเงิน</w:t>
      </w:r>
      <w:r w:rsidRPr="005810B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pacing w:val="2"/>
          <w:sz w:val="30"/>
          <w:szCs w:val="30"/>
        </w:rPr>
        <w:t>1</w:t>
      </w:r>
      <w:r w:rsidRPr="005810B8">
        <w:rPr>
          <w:rFonts w:ascii="Angsana New" w:hAnsi="Angsana New"/>
          <w:spacing w:val="2"/>
          <w:sz w:val="30"/>
          <w:szCs w:val="30"/>
        </w:rPr>
        <w:t>,</w:t>
      </w:r>
      <w:r w:rsidR="007037FE" w:rsidRPr="007037FE">
        <w:rPr>
          <w:rFonts w:ascii="Angsana New" w:hAnsi="Angsana New"/>
          <w:spacing w:val="2"/>
          <w:sz w:val="30"/>
          <w:szCs w:val="30"/>
        </w:rPr>
        <w:t>500</w:t>
      </w:r>
      <w:r w:rsidRPr="005810B8">
        <w:rPr>
          <w:rFonts w:ascii="Angsana New" w:hAnsi="Angsana New"/>
          <w:spacing w:val="2"/>
          <w:sz w:val="30"/>
          <w:szCs w:val="30"/>
        </w:rPr>
        <w:t>.</w:t>
      </w:r>
      <w:r w:rsidR="007037FE" w:rsidRPr="007037FE">
        <w:rPr>
          <w:rFonts w:ascii="Angsana New" w:hAnsi="Angsana New"/>
          <w:spacing w:val="2"/>
          <w:sz w:val="30"/>
          <w:szCs w:val="30"/>
        </w:rPr>
        <w:t>00</w:t>
      </w:r>
      <w:r w:rsidRPr="005810B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810B8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5810B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7037FE" w:rsidRPr="007037FE">
        <w:rPr>
          <w:rFonts w:ascii="Angsana New" w:hAnsi="Angsana New"/>
          <w:i/>
          <w:iCs/>
          <w:spacing w:val="2"/>
          <w:sz w:val="30"/>
          <w:szCs w:val="30"/>
        </w:rPr>
        <w:t>30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5810B8">
        <w:rPr>
          <w:rFonts w:ascii="Angsana New" w:hAnsi="Angsana New" w:hint="cs"/>
          <w:i/>
          <w:iCs/>
          <w:spacing w:val="2"/>
          <w:sz w:val="30"/>
          <w:szCs w:val="30"/>
          <w:cs/>
        </w:rPr>
        <w:t>กันยายน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i/>
          <w:iCs/>
          <w:spacing w:val="2"/>
          <w:sz w:val="30"/>
          <w:szCs w:val="30"/>
        </w:rPr>
        <w:t>2566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: </w:t>
      </w:r>
      <w:r w:rsidR="007037FE" w:rsidRPr="007037FE">
        <w:rPr>
          <w:rFonts w:ascii="Angsana New" w:hAnsi="Angsana New"/>
          <w:i/>
          <w:iCs/>
          <w:spacing w:val="2"/>
          <w:sz w:val="30"/>
          <w:szCs w:val="30"/>
        </w:rPr>
        <w:t>1</w:t>
      </w:r>
      <w:r w:rsidRPr="005810B8">
        <w:rPr>
          <w:rFonts w:ascii="Angsana New" w:hAnsi="Angsana New"/>
          <w:i/>
          <w:iCs/>
          <w:spacing w:val="2"/>
          <w:sz w:val="30"/>
          <w:szCs w:val="30"/>
        </w:rPr>
        <w:t>,</w:t>
      </w:r>
      <w:r w:rsidR="007037FE" w:rsidRPr="007037FE">
        <w:rPr>
          <w:rFonts w:ascii="Angsana New" w:hAnsi="Angsana New"/>
          <w:i/>
          <w:iCs/>
          <w:spacing w:val="2"/>
          <w:sz w:val="30"/>
          <w:szCs w:val="30"/>
        </w:rPr>
        <w:t>500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>.</w:t>
      </w:r>
      <w:r w:rsidR="007037FE" w:rsidRPr="007037FE">
        <w:rPr>
          <w:rFonts w:ascii="Angsana New" w:hAnsi="Angsana New"/>
          <w:i/>
          <w:iCs/>
          <w:spacing w:val="2"/>
          <w:sz w:val="30"/>
          <w:szCs w:val="30"/>
        </w:rPr>
        <w:t>00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5810B8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ล้านบาท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>)</w:t>
      </w:r>
      <w:r w:rsidRPr="005810B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810B8">
        <w:rPr>
          <w:rFonts w:ascii="Angsana New" w:hAnsi="Angsana New" w:hint="cs"/>
          <w:spacing w:val="2"/>
          <w:sz w:val="30"/>
          <w:szCs w:val="30"/>
          <w:cs/>
        </w:rPr>
        <w:t>โดยทั่วไปการค้ำประกันนี้มีผลผูกพันต่อบริษัทนานเท่าที่ภาระหนี้สินยังไม่ได้ชำระ</w:t>
      </w:r>
    </w:p>
    <w:p w14:paraId="15B99E46" w14:textId="0CF99377" w:rsidR="00156FEE" w:rsidRPr="00657B05" w:rsidRDefault="00156FEE" w:rsidP="00156FEE">
      <w:pPr>
        <w:rPr>
          <w:sz w:val="22"/>
          <w:szCs w:val="22"/>
          <w:lang w:val="x-none" w:eastAsia="x-none"/>
        </w:rPr>
      </w:pPr>
    </w:p>
    <w:p w14:paraId="6BF7B49A" w14:textId="3FF4421E" w:rsidR="00006DA1" w:rsidRPr="000160C6" w:rsidRDefault="00006DA1" w:rsidP="000160C6">
      <w:pPr>
        <w:pStyle w:val="Heading6"/>
        <w:numPr>
          <w:ilvl w:val="0"/>
          <w:numId w:val="16"/>
        </w:numPr>
        <w:tabs>
          <w:tab w:val="clear" w:pos="900"/>
        </w:tabs>
        <w:ind w:left="540" w:hanging="567"/>
        <w:jc w:val="both"/>
        <w:rPr>
          <w:rFonts w:ascii="Angsana New" w:hAnsi="Angsana New"/>
          <w:sz w:val="30"/>
          <w:szCs w:val="30"/>
        </w:rPr>
      </w:pPr>
      <w:r w:rsidRPr="000160C6">
        <w:rPr>
          <w:rFonts w:ascii="Angsana New" w:hAnsi="Angsana New"/>
          <w:sz w:val="30"/>
          <w:szCs w:val="30"/>
          <w:cs/>
        </w:rPr>
        <w:t>อสังหาริมทรัพย์พัฒนา</w:t>
      </w:r>
      <w:r w:rsidR="007201A1" w:rsidRPr="000160C6">
        <w:rPr>
          <w:rFonts w:ascii="Angsana New" w:hAnsi="Angsana New" w:hint="cs"/>
          <w:sz w:val="30"/>
          <w:szCs w:val="30"/>
          <w:cs/>
        </w:rPr>
        <w:t>เพื่อ</w:t>
      </w:r>
      <w:r w:rsidR="00C34409" w:rsidRPr="000160C6">
        <w:rPr>
          <w:rFonts w:ascii="Angsana New" w:hAnsi="Angsana New" w:hint="cs"/>
          <w:sz w:val="30"/>
          <w:szCs w:val="30"/>
          <w:cs/>
        </w:rPr>
        <w:t>ขาย</w:t>
      </w:r>
    </w:p>
    <w:p w14:paraId="2C83A0F6" w14:textId="50C2CCA4" w:rsidR="006C41CB" w:rsidRPr="00657B05" w:rsidRDefault="006C41CB" w:rsidP="006C41CB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tbl>
      <w:tblPr>
        <w:tblW w:w="4887" w:type="pct"/>
        <w:tblInd w:w="423" w:type="dxa"/>
        <w:tblLayout w:type="fixed"/>
        <w:tblLook w:val="01E0" w:firstRow="1" w:lastRow="1" w:firstColumn="1" w:lastColumn="1" w:noHBand="0" w:noVBand="0"/>
      </w:tblPr>
      <w:tblGrid>
        <w:gridCol w:w="3185"/>
        <w:gridCol w:w="893"/>
        <w:gridCol w:w="1082"/>
        <w:gridCol w:w="360"/>
        <w:gridCol w:w="1081"/>
        <w:gridCol w:w="270"/>
        <w:gridCol w:w="1081"/>
        <w:gridCol w:w="270"/>
        <w:gridCol w:w="1166"/>
      </w:tblGrid>
      <w:tr w:rsidR="00153639" w:rsidRPr="006375B5" w14:paraId="4966856E" w14:textId="77777777" w:rsidTr="000E6FF7">
        <w:trPr>
          <w:tblHeader/>
        </w:trPr>
        <w:tc>
          <w:tcPr>
            <w:tcW w:w="1696" w:type="pct"/>
          </w:tcPr>
          <w:p w14:paraId="4685B504" w14:textId="77777777" w:rsidR="006C41CB" w:rsidRPr="006375B5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5" w:type="pct"/>
          </w:tcPr>
          <w:p w14:paraId="127E2323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43" w:type="pct"/>
            <w:gridSpan w:val="3"/>
          </w:tcPr>
          <w:p w14:paraId="0C16B089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D7F41CC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14:paraId="760C1AA1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FF7" w:rsidRPr="006375B5" w14:paraId="26A84B09" w14:textId="77777777" w:rsidTr="000E6FF7">
        <w:trPr>
          <w:tblHeader/>
        </w:trPr>
        <w:tc>
          <w:tcPr>
            <w:tcW w:w="1696" w:type="pct"/>
          </w:tcPr>
          <w:p w14:paraId="7D199902" w14:textId="77777777" w:rsidR="00D6167E" w:rsidRPr="006375B5" w:rsidRDefault="00D6167E" w:rsidP="00D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5" w:type="pct"/>
          </w:tcPr>
          <w:p w14:paraId="5A0FEFF0" w14:textId="1A322DF5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3074C11A" w14:textId="59BCACF4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92" w:type="pct"/>
            <w:shd w:val="clear" w:color="auto" w:fill="auto"/>
          </w:tcPr>
          <w:p w14:paraId="0A20C00A" w14:textId="388A19B0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2573FEF3" w14:textId="442108CB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14:paraId="6E087668" w14:textId="4A83B05B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55B37495" w14:textId="7620F05E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  <w:shd w:val="clear" w:color="auto" w:fill="auto"/>
          </w:tcPr>
          <w:p w14:paraId="608C5B42" w14:textId="6685959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22" w:type="pct"/>
            <w:shd w:val="clear" w:color="auto" w:fill="auto"/>
          </w:tcPr>
          <w:p w14:paraId="0395D8BC" w14:textId="3E4CCC89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0E6FF7" w:rsidRPr="006375B5" w14:paraId="33E57B93" w14:textId="77777777" w:rsidTr="000E6FF7">
        <w:trPr>
          <w:tblHeader/>
        </w:trPr>
        <w:tc>
          <w:tcPr>
            <w:tcW w:w="1696" w:type="pct"/>
          </w:tcPr>
          <w:p w14:paraId="61F1B87C" w14:textId="77777777" w:rsidR="00D6167E" w:rsidRPr="006375B5" w:rsidRDefault="00D6167E" w:rsidP="00D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5" w:type="pct"/>
          </w:tcPr>
          <w:p w14:paraId="113F4A69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44165E0F" w14:textId="60DFFA7C" w:rsidR="00D6167E" w:rsidRPr="000E564C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2" w:type="pct"/>
            <w:shd w:val="clear" w:color="auto" w:fill="auto"/>
          </w:tcPr>
          <w:p w14:paraId="29233CF8" w14:textId="6E01F9CC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47E6AF90" w14:textId="7E3DAAA3" w:rsidR="00D6167E" w:rsidRPr="00D6167E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77EA0D5D" w14:textId="0CD21BA0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690F91C2" w14:textId="114F96A8" w:rsidR="00D6167E" w:rsidRPr="000E564C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1557ABC0" w14:textId="3B2AE73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22" w:type="pct"/>
            <w:shd w:val="clear" w:color="auto" w:fill="auto"/>
          </w:tcPr>
          <w:p w14:paraId="5F64AA48" w14:textId="0872922E" w:rsidR="00D6167E" w:rsidRPr="00D6167E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C41CB" w:rsidRPr="006375B5" w14:paraId="70059C9D" w14:textId="77777777" w:rsidTr="000E6FF7">
        <w:trPr>
          <w:tblHeader/>
        </w:trPr>
        <w:tc>
          <w:tcPr>
            <w:tcW w:w="1696" w:type="pct"/>
          </w:tcPr>
          <w:p w14:paraId="21536E97" w14:textId="77777777" w:rsidR="006C41CB" w:rsidRPr="006375B5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5" w:type="pct"/>
          </w:tcPr>
          <w:p w14:paraId="18C653ED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9" w:type="pct"/>
            <w:gridSpan w:val="7"/>
          </w:tcPr>
          <w:p w14:paraId="0B8E6000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41CB" w:rsidRPr="006375B5" w14:paraId="181E6E52" w14:textId="77777777" w:rsidTr="000E6FF7">
        <w:tc>
          <w:tcPr>
            <w:tcW w:w="1696" w:type="pct"/>
          </w:tcPr>
          <w:p w14:paraId="22563137" w14:textId="77777777" w:rsidR="006C41CB" w:rsidRPr="006375B5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475" w:type="pct"/>
          </w:tcPr>
          <w:p w14:paraId="5FAAE052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9" w:type="pct"/>
            <w:gridSpan w:val="7"/>
          </w:tcPr>
          <w:p w14:paraId="396CA5B9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E6FF7" w:rsidRPr="006375B5" w14:paraId="4B7403FA" w14:textId="77777777" w:rsidTr="000E6FF7">
        <w:tc>
          <w:tcPr>
            <w:tcW w:w="1696" w:type="pct"/>
          </w:tcPr>
          <w:p w14:paraId="627AF789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475" w:type="pct"/>
          </w:tcPr>
          <w:p w14:paraId="22772201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F605508" w14:textId="0469D4EE" w:rsidR="00C3110C" w:rsidRPr="006375B5" w:rsidRDefault="007037FE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16</w:t>
            </w:r>
            <w:r w:rsidR="00C63821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192" w:type="pct"/>
          </w:tcPr>
          <w:p w14:paraId="3DAAF77D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2E5393F" w14:textId="5CC49739" w:rsidR="00C3110C" w:rsidRPr="006375B5" w:rsidRDefault="007037FE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17</w:t>
            </w:r>
            <w:r w:rsidR="00C3110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144" w:type="pct"/>
          </w:tcPr>
          <w:p w14:paraId="0ED200A1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6ED2B1" w14:textId="09A8D900" w:rsidR="00C3110C" w:rsidRPr="00DD6C07" w:rsidRDefault="008C1856" w:rsidP="00BF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959E9A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5F24CAA" w14:textId="77777777" w:rsidR="00C3110C" w:rsidRPr="00DD6C07" w:rsidRDefault="00C3110C" w:rsidP="00BF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6FF7" w:rsidRPr="006375B5" w14:paraId="18898B97" w14:textId="77777777" w:rsidTr="000E6FF7">
        <w:tc>
          <w:tcPr>
            <w:tcW w:w="1696" w:type="pct"/>
          </w:tcPr>
          <w:p w14:paraId="3CC96F14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75" w:type="pct"/>
          </w:tcPr>
          <w:p w14:paraId="16B72344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AD0A8BF" w14:textId="1F03DF5F" w:rsidR="00C3110C" w:rsidRPr="006375B5" w:rsidRDefault="007037FE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  <w:r w:rsidR="00C63821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92" w:type="pct"/>
          </w:tcPr>
          <w:p w14:paraId="01E64DFB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B4A3833" w14:textId="014D30BD" w:rsidR="00C3110C" w:rsidRPr="006375B5" w:rsidRDefault="007037FE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  <w:r w:rsidR="00C3110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144" w:type="pct"/>
          </w:tcPr>
          <w:p w14:paraId="695AE833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F8ADE0B" w14:textId="2D9977EB" w:rsidR="00C3110C" w:rsidRPr="00DD6C07" w:rsidRDefault="008C1856" w:rsidP="00C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752CF3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34A6821" w14:textId="77777777" w:rsidR="00C3110C" w:rsidRPr="00DD6C07" w:rsidRDefault="00C3110C" w:rsidP="00C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6FF7" w:rsidRPr="006375B5" w14:paraId="4FE64E47" w14:textId="77777777" w:rsidTr="000E6FF7">
        <w:tc>
          <w:tcPr>
            <w:tcW w:w="1696" w:type="pct"/>
          </w:tcPr>
          <w:p w14:paraId="6FBCCBE9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475" w:type="pct"/>
          </w:tcPr>
          <w:p w14:paraId="38E7A25B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4C4883" w14:textId="6399FADC" w:rsidR="00C3110C" w:rsidRPr="006375B5" w:rsidRDefault="007037FE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  <w:r w:rsidR="00C63821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192" w:type="pct"/>
          </w:tcPr>
          <w:p w14:paraId="6E86A00E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DB72A74" w14:textId="78FA2BCB" w:rsidR="00C3110C" w:rsidRPr="006375B5" w:rsidRDefault="007037FE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  <w:r w:rsidR="00C3110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44" w:type="pct"/>
          </w:tcPr>
          <w:p w14:paraId="36E4773D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5BF237E" w14:textId="739A3E92" w:rsidR="00C3110C" w:rsidRPr="00DD6C07" w:rsidRDefault="008C1856" w:rsidP="00C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0C18BCA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C1C9754" w14:textId="77777777" w:rsidR="00C3110C" w:rsidRPr="00DD6C07" w:rsidRDefault="00C3110C" w:rsidP="00C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6FF7" w:rsidRPr="006375B5" w14:paraId="01335FAA" w14:textId="77777777" w:rsidTr="000E6FF7">
        <w:tc>
          <w:tcPr>
            <w:tcW w:w="1696" w:type="pct"/>
          </w:tcPr>
          <w:p w14:paraId="5155CEB0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475" w:type="pct"/>
          </w:tcPr>
          <w:p w14:paraId="63E7080F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12D0449" w14:textId="4194AF88" w:rsidR="00C3110C" w:rsidRPr="006375B5" w:rsidRDefault="007037FE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="00C63821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92" w:type="pct"/>
          </w:tcPr>
          <w:p w14:paraId="270A4062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F54BD9A" w14:textId="38CF9914" w:rsidR="00C3110C" w:rsidRPr="006375B5" w:rsidRDefault="007037FE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="00C3110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44" w:type="pct"/>
          </w:tcPr>
          <w:p w14:paraId="00FA9A29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8F8C8E0" w14:textId="7F5F5CD3" w:rsidR="00C3110C" w:rsidRPr="00DD6C07" w:rsidRDefault="008C1856" w:rsidP="00C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3EF2C5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8F45A26" w14:textId="77777777" w:rsidR="00C3110C" w:rsidRPr="00DD6C07" w:rsidRDefault="00C3110C" w:rsidP="00C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6FF7" w:rsidRPr="006375B5" w14:paraId="1E7C027E" w14:textId="77777777" w:rsidTr="000E6FF7">
        <w:tc>
          <w:tcPr>
            <w:tcW w:w="1696" w:type="pct"/>
          </w:tcPr>
          <w:p w14:paraId="2AE9B9E7" w14:textId="77777777" w:rsidR="00C3110C" w:rsidRPr="006375B5" w:rsidRDefault="00C3110C" w:rsidP="00C3110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5" w:type="pct"/>
          </w:tcPr>
          <w:p w14:paraId="638D8EC9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8AB9F61" w14:textId="4A02A9FA" w:rsidR="00C3110C" w:rsidRPr="006375B5" w:rsidRDefault="007037FE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C638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448</w:t>
            </w:r>
          </w:p>
        </w:tc>
        <w:tc>
          <w:tcPr>
            <w:tcW w:w="192" w:type="pct"/>
          </w:tcPr>
          <w:p w14:paraId="7B0E3309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AC8E890" w14:textId="66C79B3C" w:rsidR="00C3110C" w:rsidRPr="006375B5" w:rsidRDefault="007037FE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C311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833</w:t>
            </w:r>
          </w:p>
        </w:tc>
        <w:tc>
          <w:tcPr>
            <w:tcW w:w="144" w:type="pct"/>
          </w:tcPr>
          <w:p w14:paraId="388EC5BD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5844AD04" w14:textId="0878F92D" w:rsidR="00C3110C" w:rsidRPr="00DD04FD" w:rsidRDefault="008C1856" w:rsidP="00C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DAE459F" w14:textId="77777777" w:rsidR="00C3110C" w:rsidRPr="00DD04FD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01B1D66F" w14:textId="77777777" w:rsidR="00C3110C" w:rsidRPr="00DD04FD" w:rsidRDefault="00C3110C" w:rsidP="00C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E6FF7" w:rsidRPr="006375B5" w14:paraId="4920244E" w14:textId="77777777" w:rsidTr="000E6FF7">
        <w:tc>
          <w:tcPr>
            <w:tcW w:w="1696" w:type="pct"/>
          </w:tcPr>
          <w:p w14:paraId="16786F06" w14:textId="77777777" w:rsidR="00C3110C" w:rsidRPr="006375B5" w:rsidRDefault="00C3110C" w:rsidP="00C3110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ที่พัฒนาเสร็จแล้ว</w:t>
            </w:r>
          </w:p>
        </w:tc>
        <w:tc>
          <w:tcPr>
            <w:tcW w:w="475" w:type="pct"/>
          </w:tcPr>
          <w:p w14:paraId="2547FC18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59EE010" w14:textId="415DEE3E" w:rsidR="00C3110C" w:rsidRPr="006375B5" w:rsidRDefault="007037FE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5</w:t>
            </w:r>
            <w:r w:rsidR="00C73F53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192" w:type="pct"/>
          </w:tcPr>
          <w:p w14:paraId="4B069A42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758A4A6" w14:textId="3C3673F9" w:rsidR="00C3110C" w:rsidRPr="006375B5" w:rsidRDefault="007037FE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5</w:t>
            </w:r>
            <w:r w:rsidR="00C3110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015</w:t>
            </w:r>
          </w:p>
        </w:tc>
        <w:tc>
          <w:tcPr>
            <w:tcW w:w="144" w:type="pct"/>
          </w:tcPr>
          <w:p w14:paraId="7EB169DD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7374342" w14:textId="23FBE3D4" w:rsidR="00C3110C" w:rsidRPr="006375B5" w:rsidRDefault="008C1856" w:rsidP="00C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E1C4479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3D7B956C" w14:textId="77777777" w:rsidR="00C3110C" w:rsidRPr="006375B5" w:rsidRDefault="00C3110C" w:rsidP="00C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6FF7" w:rsidRPr="006375B5" w14:paraId="27ADBFDD" w14:textId="77777777" w:rsidTr="000E6FF7">
        <w:tc>
          <w:tcPr>
            <w:tcW w:w="1696" w:type="pct"/>
          </w:tcPr>
          <w:p w14:paraId="711D9688" w14:textId="77777777" w:rsidR="00C3110C" w:rsidRPr="006375B5" w:rsidRDefault="00C3110C" w:rsidP="00C311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รวมอสังหาริมทรัพย์</w:t>
            </w: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475" w:type="pct"/>
          </w:tcPr>
          <w:p w14:paraId="1724C337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861C65B" w14:textId="309C6076" w:rsidR="00C3110C" w:rsidRPr="006375B5" w:rsidRDefault="007037FE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C73F5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192" w:type="pct"/>
          </w:tcPr>
          <w:p w14:paraId="5A0385CC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5430BCF3" w14:textId="4E50B20A" w:rsidR="00C3110C" w:rsidRPr="006375B5" w:rsidRDefault="007037FE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C311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144" w:type="pct"/>
          </w:tcPr>
          <w:p w14:paraId="6CCD87F2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23E54EAB" w14:textId="11600380" w:rsidR="00C3110C" w:rsidRPr="00DD04FD" w:rsidRDefault="008C1856" w:rsidP="00C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F07C46C" w14:textId="77777777" w:rsidR="00C3110C" w:rsidRPr="00DD04FD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580735F4" w14:textId="77777777" w:rsidR="00C3110C" w:rsidRPr="00DD04FD" w:rsidRDefault="00C3110C" w:rsidP="00C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04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E6FF7" w:rsidRPr="006375B5" w14:paraId="613AF2F4" w14:textId="77777777" w:rsidTr="000E6FF7">
        <w:tc>
          <w:tcPr>
            <w:tcW w:w="1696" w:type="pct"/>
          </w:tcPr>
          <w:p w14:paraId="4FA63C2E" w14:textId="77777777" w:rsidR="00C3110C" w:rsidRPr="006375B5" w:rsidRDefault="00C3110C" w:rsidP="00C3110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475" w:type="pct"/>
          </w:tcPr>
          <w:p w14:paraId="375F81B6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5FFE427" w14:textId="4CA44868" w:rsidR="00C3110C" w:rsidRPr="006375B5" w:rsidRDefault="00C73F53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2" w:type="pct"/>
          </w:tcPr>
          <w:p w14:paraId="24E09F7C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853206D" w14:textId="0B054B30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80FE146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441EE94" w14:textId="2B7303EB" w:rsidR="00C3110C" w:rsidRPr="006375B5" w:rsidRDefault="008C1856" w:rsidP="00C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6A8DCA" w14:textId="77777777" w:rsidR="00C3110C" w:rsidRPr="006375B5" w:rsidRDefault="00C3110C" w:rsidP="00C3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2CE590C" w14:textId="77777777" w:rsidR="00C3110C" w:rsidRPr="00DD6C07" w:rsidRDefault="00C3110C" w:rsidP="00C3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6FF7" w:rsidRPr="006375B5" w14:paraId="7D7D7D13" w14:textId="77777777" w:rsidTr="000E6FF7">
        <w:tc>
          <w:tcPr>
            <w:tcW w:w="1696" w:type="pct"/>
          </w:tcPr>
          <w:p w14:paraId="2D87736D" w14:textId="77777777" w:rsidR="00D6167E" w:rsidRPr="006375B5" w:rsidRDefault="00D6167E" w:rsidP="00D6167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5" w:type="pct"/>
          </w:tcPr>
          <w:p w14:paraId="4063EEF2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4D2854A" w14:textId="644D0531" w:rsidR="00D6167E" w:rsidRPr="006375B5" w:rsidRDefault="007037F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C73F5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</w:p>
        </w:tc>
        <w:tc>
          <w:tcPr>
            <w:tcW w:w="192" w:type="pct"/>
          </w:tcPr>
          <w:p w14:paraId="2B505DBF" w14:textId="77777777" w:rsidR="00D6167E" w:rsidRPr="006375B5" w:rsidRDefault="00D6167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5293783" w14:textId="6D5A0142" w:rsidR="00D6167E" w:rsidRPr="006375B5" w:rsidRDefault="007037F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C311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144" w:type="pct"/>
          </w:tcPr>
          <w:p w14:paraId="59436F3C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B0F380D" w14:textId="766A0D9C" w:rsidR="00D6167E" w:rsidRPr="00DD04FD" w:rsidRDefault="008C1856" w:rsidP="00E23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E609BC" w14:textId="77777777" w:rsidR="00D6167E" w:rsidRPr="00DD04FD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1106848" w14:textId="77777777" w:rsidR="00D6167E" w:rsidRPr="00DD04FD" w:rsidRDefault="00D6167E" w:rsidP="00532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4AE40D2" w14:textId="5A5F88B6" w:rsidR="00724193" w:rsidRDefault="00642EF4" w:rsidP="0099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both"/>
        <w:rPr>
          <w:rFonts w:ascii="Angsana New" w:eastAsia="Times New Roman" w:hAnsi="Angsana New"/>
          <w:i/>
          <w:iCs/>
          <w:sz w:val="30"/>
          <w:szCs w:val="30"/>
        </w:rPr>
      </w:pPr>
      <w:r w:rsidRPr="006375B5">
        <w:rPr>
          <w:rFonts w:ascii="Angsana New" w:eastAsia="Times New Roman" w:hAnsi="Angsana New"/>
          <w:sz w:val="30"/>
          <w:szCs w:val="30"/>
          <w:cs/>
        </w:rPr>
        <w:lastRenderedPageBreak/>
        <w:t>อสังหาริมทรัพย์พัฒนา</w:t>
      </w:r>
      <w:r w:rsidR="00764F0D" w:rsidRPr="006375B5">
        <w:rPr>
          <w:rFonts w:ascii="Angsana New" w:eastAsia="Times New Roman" w:hAnsi="Angsana New" w:hint="cs"/>
          <w:sz w:val="30"/>
          <w:szCs w:val="30"/>
          <w:cs/>
        </w:rPr>
        <w:t>เพื่อ</w:t>
      </w:r>
      <w:r w:rsidR="00C34409" w:rsidRPr="006375B5">
        <w:rPr>
          <w:rFonts w:ascii="Angsana New" w:eastAsia="Times New Roman" w:hAnsi="Angsana New" w:hint="cs"/>
          <w:sz w:val="30"/>
          <w:szCs w:val="30"/>
          <w:cs/>
        </w:rPr>
        <w:t>ขาย</w:t>
      </w:r>
      <w:r w:rsidR="003D05CE" w:rsidRPr="006375B5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6375B5">
        <w:rPr>
          <w:rFonts w:ascii="Angsana New" w:eastAsia="Times New Roman" w:hAnsi="Angsana New"/>
          <w:sz w:val="30"/>
          <w:szCs w:val="30"/>
          <w:cs/>
        </w:rPr>
        <w:t xml:space="preserve">ประกอบด้วย บ้านเดี่ยว บ้านแฝด ทาวน์เฮ้าส์ </w:t>
      </w:r>
      <w:r w:rsidR="007037FE" w:rsidRPr="007037FE">
        <w:rPr>
          <w:rFonts w:ascii="Angsana New" w:eastAsia="Times New Roman" w:hAnsi="Angsana New"/>
          <w:sz w:val="30"/>
          <w:szCs w:val="30"/>
        </w:rPr>
        <w:t>2</w:t>
      </w:r>
      <w:r w:rsidRPr="006375B5">
        <w:rPr>
          <w:rFonts w:ascii="Angsana New" w:eastAsia="Times New Roman" w:hAnsi="Angsana New"/>
          <w:sz w:val="30"/>
          <w:szCs w:val="30"/>
          <w:cs/>
        </w:rPr>
        <w:t xml:space="preserve"> ชั้น</w:t>
      </w:r>
      <w:r w:rsidR="00F81176" w:rsidRPr="006375B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ทาวน์เฮ้าส์ </w:t>
      </w:r>
      <w:r w:rsidR="007037FE" w:rsidRPr="007037FE">
        <w:rPr>
          <w:rFonts w:ascii="Angsana New" w:eastAsia="Times New Roman" w:hAnsi="Angsana New"/>
          <w:sz w:val="30"/>
          <w:szCs w:val="30"/>
        </w:rPr>
        <w:t>3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 ชั้น อาคารพาณิชย์ และห้องชุดซึ่งเป็นโครงการบ้านที่ดำเนินการและเริ่มขายแล้ว</w:t>
      </w:r>
      <w:r w:rsidR="00006DA1" w:rsidRPr="001516C4">
        <w:rPr>
          <w:rFonts w:ascii="Angsana New" w:eastAsia="Times New Roman" w:hAnsi="Angsana New"/>
          <w:sz w:val="30"/>
          <w:szCs w:val="30"/>
          <w:cs/>
        </w:rPr>
        <w:t xml:space="preserve">รวม </w:t>
      </w:r>
      <w:r w:rsidR="007037FE" w:rsidRPr="007037FE">
        <w:rPr>
          <w:rFonts w:ascii="Angsana New" w:eastAsia="Times New Roman" w:hAnsi="Angsana New"/>
          <w:sz w:val="30"/>
          <w:szCs w:val="30"/>
        </w:rPr>
        <w:t>76</w:t>
      </w:r>
      <w:r w:rsidR="003D05CE" w:rsidRPr="001516C4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006DA1" w:rsidRPr="001516C4">
        <w:rPr>
          <w:rFonts w:ascii="Angsana New" w:eastAsia="Times New Roman" w:hAnsi="Angsana New"/>
          <w:sz w:val="30"/>
          <w:szCs w:val="30"/>
          <w:cs/>
        </w:rPr>
        <w:t>โครงการ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 และส่วนหนึ่งเป็น</w:t>
      </w:r>
      <w:r w:rsidR="00322FAD" w:rsidRPr="006375B5">
        <w:rPr>
          <w:rFonts w:ascii="Angsana New" w:eastAsia="Times New Roman" w:hAnsi="Angsana New" w:hint="cs"/>
          <w:sz w:val="30"/>
          <w:szCs w:val="30"/>
          <w:cs/>
        </w:rPr>
        <w:t>อสังหาริมทรัพย์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>ระหว่างพัฒนา</w:t>
      </w:r>
    </w:p>
    <w:p w14:paraId="1C8626C3" w14:textId="2CCD2344" w:rsidR="00D50DC7" w:rsidRPr="003511B4" w:rsidRDefault="00D50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22"/>
          <w:szCs w:val="22"/>
          <w:cs/>
        </w:rPr>
      </w:pPr>
    </w:p>
    <w:p w14:paraId="490A866E" w14:textId="6046F086" w:rsidR="00006DA1" w:rsidRPr="006375B5" w:rsidRDefault="00400B7B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375B5">
        <w:rPr>
          <w:rFonts w:ascii="Angsana New" w:eastAsia="Times New Roman" w:hAnsi="Angsana New" w:hint="cs"/>
          <w:i/>
          <w:iCs/>
          <w:sz w:val="30"/>
          <w:szCs w:val="30"/>
          <w:cs/>
        </w:rPr>
        <w:t>สินทรัพย์ที่ใช้เป็นหลักประกัน</w:t>
      </w:r>
    </w:p>
    <w:p w14:paraId="2180F21E" w14:textId="77777777" w:rsidR="00400B7B" w:rsidRPr="003511B4" w:rsidRDefault="00400B7B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22"/>
          <w:szCs w:val="22"/>
          <w:cs/>
          <w:lang w:val="en-GB"/>
        </w:rPr>
      </w:pPr>
    </w:p>
    <w:p w14:paraId="38CD3835" w14:textId="08FEB419" w:rsidR="009953F6" w:rsidRPr="009953F6" w:rsidRDefault="009953F6" w:rsidP="009953F6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30"/>
          <w:szCs w:val="30"/>
        </w:rPr>
      </w:pPr>
      <w:r w:rsidRPr="009953F6">
        <w:rPr>
          <w:rFonts w:ascii="Angsana New" w:eastAsia="Times New Roman" w:hAnsi="Angsana New"/>
          <w:sz w:val="30"/>
          <w:szCs w:val="30"/>
          <w:cs/>
        </w:rPr>
        <w:t>บริษัทย่อยได้นำที่ดินพร้อมสิ่งปลูกสร้างส่วนใหญ่และสิ่งปลูกสร้างที่มีในภายหน้าไปจดจำนองเพื่อใช้เป็นหลักประกันเงินเบิกเกินบัญชีธนาคาร และเงินกู้ยืมจากสถาบันการเงินเป็นจำนวน</w:t>
      </w:r>
      <w:r w:rsidRPr="00090EEE">
        <w:rPr>
          <w:rFonts w:ascii="Angsana New" w:eastAsia="Times New Roman" w:hAnsi="Angsana New"/>
          <w:sz w:val="30"/>
          <w:szCs w:val="30"/>
          <w:cs/>
        </w:rPr>
        <w:t>เงิ</w:t>
      </w:r>
      <w:r w:rsidRPr="00BB1BA4">
        <w:rPr>
          <w:rFonts w:ascii="Angsana New" w:eastAsia="Times New Roman" w:hAnsi="Angsana New"/>
          <w:sz w:val="30"/>
          <w:szCs w:val="30"/>
          <w:cs/>
        </w:rPr>
        <w:t>น</w:t>
      </w:r>
      <w:r w:rsidRPr="00BB1BA4">
        <w:rPr>
          <w:rFonts w:ascii="Angsana New" w:eastAsia="Times New Roman" w:hAnsi="Angsana New"/>
          <w:sz w:val="30"/>
          <w:szCs w:val="30"/>
        </w:rPr>
        <w:t xml:space="preserve"> </w:t>
      </w:r>
      <w:r w:rsidR="007037FE" w:rsidRPr="007037FE">
        <w:rPr>
          <w:rFonts w:ascii="Angsana New" w:eastAsia="Times New Roman" w:hAnsi="Angsana New"/>
          <w:sz w:val="30"/>
          <w:szCs w:val="30"/>
        </w:rPr>
        <w:t>14</w:t>
      </w:r>
      <w:r w:rsidRPr="00BB1BA4">
        <w:rPr>
          <w:rFonts w:ascii="Angsana New" w:eastAsia="Times New Roman" w:hAnsi="Angsana New"/>
          <w:sz w:val="30"/>
          <w:szCs w:val="30"/>
        </w:rPr>
        <w:t>,</w:t>
      </w:r>
      <w:r w:rsidR="007037FE" w:rsidRPr="007037FE">
        <w:rPr>
          <w:rFonts w:ascii="Angsana New" w:eastAsia="Times New Roman" w:hAnsi="Angsana New"/>
          <w:sz w:val="30"/>
          <w:szCs w:val="30"/>
        </w:rPr>
        <w:t>057</w:t>
      </w:r>
      <w:r w:rsidR="006E0CEE">
        <w:rPr>
          <w:rFonts w:ascii="Angsana New" w:eastAsia="Times New Roman" w:hAnsi="Angsana New"/>
          <w:sz w:val="30"/>
          <w:szCs w:val="30"/>
        </w:rPr>
        <w:t>.</w:t>
      </w:r>
      <w:r w:rsidR="007037FE" w:rsidRPr="007037FE">
        <w:rPr>
          <w:rFonts w:ascii="Angsana New" w:eastAsia="Times New Roman" w:hAnsi="Angsana New"/>
          <w:sz w:val="30"/>
          <w:szCs w:val="30"/>
        </w:rPr>
        <w:t>64</w:t>
      </w:r>
      <w:r w:rsidRPr="00BB1BA4">
        <w:rPr>
          <w:rFonts w:ascii="Angsana New" w:eastAsia="Times New Roman" w:hAnsi="Angsana New"/>
          <w:sz w:val="30"/>
          <w:szCs w:val="30"/>
        </w:rPr>
        <w:t xml:space="preserve"> </w:t>
      </w:r>
      <w:r w:rsidRPr="00BB1BA4">
        <w:rPr>
          <w:rFonts w:ascii="Angsana New" w:eastAsia="Times New Roman" w:hAnsi="Angsana New" w:hint="cs"/>
          <w:sz w:val="30"/>
          <w:szCs w:val="30"/>
          <w:cs/>
        </w:rPr>
        <w:t>ล้าน</w:t>
      </w:r>
      <w:r w:rsidRPr="009953F6">
        <w:rPr>
          <w:rFonts w:ascii="Angsana New" w:eastAsia="Times New Roman" w:hAnsi="Angsana New" w:hint="cs"/>
          <w:sz w:val="30"/>
          <w:szCs w:val="30"/>
          <w:cs/>
        </w:rPr>
        <w:t>บาท</w:t>
      </w:r>
      <w:r w:rsidRPr="009953F6">
        <w:rPr>
          <w:rFonts w:ascii="Angsana New" w:eastAsia="Times New Roman" w:hAnsi="Angsana New"/>
          <w:sz w:val="30"/>
          <w:szCs w:val="30"/>
        </w:rPr>
        <w:t xml:space="preserve"> </w:t>
      </w:r>
      <w:r w:rsidRPr="009953F6">
        <w:rPr>
          <w:rFonts w:ascii="Angsana New" w:eastAsia="Times New Roman" w:hAnsi="Angsana New"/>
          <w:sz w:val="30"/>
          <w:szCs w:val="30"/>
        </w:rPr>
        <w:br/>
      </w:r>
      <w:r w:rsidRPr="009953F6">
        <w:rPr>
          <w:rFonts w:ascii="Angsana New" w:eastAsia="Times New Roman" w:hAnsi="Angsana New"/>
          <w:i/>
          <w:iCs/>
          <w:sz w:val="30"/>
          <w:szCs w:val="30"/>
        </w:rPr>
        <w:t>(</w:t>
      </w:r>
      <w:r w:rsidR="007037FE" w:rsidRPr="007037FE">
        <w:rPr>
          <w:rFonts w:ascii="Angsana New" w:eastAsia="Times New Roman" w:hAnsi="Angsana New"/>
          <w:i/>
          <w:iCs/>
          <w:sz w:val="30"/>
          <w:szCs w:val="30"/>
        </w:rPr>
        <w:t>30</w:t>
      </w:r>
      <w:r w:rsidRPr="009953F6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Pr="009953F6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กันยายน </w:t>
      </w:r>
      <w:r w:rsidR="007037FE" w:rsidRPr="007037FE">
        <w:rPr>
          <w:rFonts w:ascii="Angsana New" w:eastAsia="Times New Roman" w:hAnsi="Angsana New"/>
          <w:i/>
          <w:iCs/>
          <w:sz w:val="30"/>
          <w:szCs w:val="30"/>
        </w:rPr>
        <w:t>2566</w:t>
      </w:r>
      <w:r w:rsidRPr="009953F6">
        <w:rPr>
          <w:rFonts w:ascii="Angsana New" w:eastAsia="Times New Roman" w:hAnsi="Angsana New"/>
          <w:i/>
          <w:iCs/>
          <w:sz w:val="30"/>
          <w:szCs w:val="30"/>
        </w:rPr>
        <w:t xml:space="preserve">: </w:t>
      </w:r>
      <w:r w:rsidR="007037FE" w:rsidRPr="007037FE">
        <w:rPr>
          <w:rFonts w:asciiTheme="majorBidi" w:hAnsiTheme="majorBidi" w:cstheme="majorBidi"/>
          <w:i/>
          <w:iCs/>
          <w:spacing w:val="-2"/>
          <w:sz w:val="30"/>
          <w:szCs w:val="30"/>
        </w:rPr>
        <w:t>14</w:t>
      </w:r>
      <w:r w:rsidR="005417ED" w:rsidRPr="005F1873">
        <w:rPr>
          <w:rFonts w:asciiTheme="majorBidi" w:hAnsiTheme="majorBidi" w:cstheme="majorBidi"/>
          <w:i/>
          <w:iCs/>
          <w:spacing w:val="-2"/>
          <w:sz w:val="30"/>
          <w:szCs w:val="30"/>
        </w:rPr>
        <w:t>,</w:t>
      </w:r>
      <w:r w:rsidR="007037FE" w:rsidRPr="007037FE">
        <w:rPr>
          <w:rFonts w:asciiTheme="majorBidi" w:hAnsiTheme="majorBidi" w:cstheme="majorBidi"/>
          <w:i/>
          <w:iCs/>
          <w:spacing w:val="-2"/>
          <w:sz w:val="30"/>
          <w:szCs w:val="30"/>
        </w:rPr>
        <w:t>685</w:t>
      </w:r>
      <w:r w:rsidR="005417ED" w:rsidRPr="005F1873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7037FE" w:rsidRPr="007037FE">
        <w:rPr>
          <w:rFonts w:asciiTheme="majorBidi" w:hAnsiTheme="majorBidi" w:cstheme="majorBidi"/>
          <w:i/>
          <w:iCs/>
          <w:spacing w:val="-2"/>
          <w:sz w:val="30"/>
          <w:szCs w:val="30"/>
        </w:rPr>
        <w:t>47</w:t>
      </w:r>
      <w:r w:rsidR="005417ED" w:rsidRPr="005F187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9953F6">
        <w:rPr>
          <w:rFonts w:ascii="Angsana New" w:eastAsia="Times New Roman" w:hAnsi="Angsana New" w:hint="cs"/>
          <w:i/>
          <w:iCs/>
          <w:sz w:val="30"/>
          <w:szCs w:val="30"/>
          <w:cs/>
        </w:rPr>
        <w:t>ล้านบาท</w:t>
      </w:r>
      <w:r w:rsidRPr="009953F6">
        <w:rPr>
          <w:rFonts w:ascii="Angsana New" w:eastAsia="Times New Roman" w:hAnsi="Angsana New"/>
          <w:i/>
          <w:iCs/>
          <w:sz w:val="30"/>
          <w:szCs w:val="30"/>
        </w:rPr>
        <w:t>)</w:t>
      </w:r>
    </w:p>
    <w:p w14:paraId="1BAA947D" w14:textId="7A0F5340" w:rsidR="00AB6386" w:rsidRPr="003511B4" w:rsidRDefault="00AB6386" w:rsidP="004859A0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22"/>
          <w:szCs w:val="22"/>
        </w:rPr>
      </w:pPr>
    </w:p>
    <w:p w14:paraId="3F810B79" w14:textId="58B54039" w:rsidR="009B073D" w:rsidRDefault="00263B5E" w:rsidP="004267BB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hAnsi="Angsana New"/>
          <w:spacing w:val="-2"/>
          <w:sz w:val="30"/>
          <w:szCs w:val="30"/>
        </w:rPr>
      </w:pPr>
      <w:r w:rsidRPr="00537B7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7037FE" w:rsidRPr="007037FE">
        <w:rPr>
          <w:rFonts w:ascii="Angsana New" w:hAnsi="Angsana New"/>
          <w:spacing w:val="-2"/>
          <w:sz w:val="30"/>
          <w:szCs w:val="30"/>
        </w:rPr>
        <w:t>31</w:t>
      </w:r>
      <w:r w:rsidRPr="00537B75">
        <w:rPr>
          <w:rFonts w:ascii="Angsana New" w:hAnsi="Angsana New"/>
          <w:spacing w:val="-2"/>
          <w:sz w:val="30"/>
          <w:szCs w:val="30"/>
        </w:rPr>
        <w:t xml:space="preserve">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7037FE" w:rsidRPr="007037FE">
        <w:rPr>
          <w:rFonts w:ascii="Angsana New" w:hAnsi="Angsana New"/>
          <w:spacing w:val="-2"/>
          <w:sz w:val="30"/>
          <w:szCs w:val="30"/>
        </w:rPr>
        <w:t>2567</w:t>
      </w:r>
      <w:r w:rsidRPr="00537B75">
        <w:rPr>
          <w:rFonts w:ascii="Angsana New" w:hAnsi="Angsana New"/>
          <w:spacing w:val="-2"/>
          <w:sz w:val="30"/>
          <w:szCs w:val="30"/>
        </w:rPr>
        <w:t xml:space="preserve">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>ที่ดินพัฒนาเพื่อขายของกลุ่มบริษัทจำนว</w:t>
      </w:r>
      <w:r w:rsidRPr="005A07CC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="00A8397C" w:rsidRPr="005A07CC">
        <w:rPr>
          <w:rFonts w:ascii="Angsana New" w:hAnsi="Angsana New"/>
          <w:spacing w:val="-2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pacing w:val="-2"/>
          <w:sz w:val="30"/>
          <w:szCs w:val="30"/>
        </w:rPr>
        <w:t>2</w:t>
      </w:r>
      <w:r w:rsidR="00A8397C" w:rsidRPr="005A07CC">
        <w:rPr>
          <w:rFonts w:ascii="Angsana New" w:hAnsi="Angsana New"/>
          <w:spacing w:val="-2"/>
          <w:sz w:val="30"/>
          <w:szCs w:val="30"/>
        </w:rPr>
        <w:t>,</w:t>
      </w:r>
      <w:r w:rsidR="007037FE" w:rsidRPr="007037FE">
        <w:rPr>
          <w:rFonts w:ascii="Angsana New" w:hAnsi="Angsana New"/>
          <w:spacing w:val="-2"/>
          <w:sz w:val="30"/>
          <w:szCs w:val="30"/>
        </w:rPr>
        <w:t>004</w:t>
      </w:r>
      <w:r w:rsidR="00A8397C" w:rsidRPr="005A07CC">
        <w:rPr>
          <w:rFonts w:ascii="Angsana New" w:hAnsi="Angsana New"/>
          <w:spacing w:val="-2"/>
          <w:sz w:val="30"/>
          <w:szCs w:val="30"/>
        </w:rPr>
        <w:t>.</w:t>
      </w:r>
      <w:r w:rsidR="007037FE" w:rsidRPr="007037FE">
        <w:rPr>
          <w:rFonts w:ascii="Angsana New" w:hAnsi="Angsana New"/>
          <w:spacing w:val="-2"/>
          <w:sz w:val="30"/>
          <w:szCs w:val="30"/>
        </w:rPr>
        <w:t>50</w:t>
      </w:r>
      <w:r w:rsidRPr="005A07CC">
        <w:rPr>
          <w:rFonts w:ascii="Angsana New" w:hAnsi="Angsana New" w:hint="cs"/>
          <w:spacing w:val="-2"/>
          <w:sz w:val="30"/>
          <w:szCs w:val="30"/>
          <w:cs/>
        </w:rPr>
        <w:t xml:space="preserve"> ล้าน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7037FE" w:rsidRPr="007037FE">
        <w:rPr>
          <w:rFonts w:asciiTheme="majorBidi" w:hAnsiTheme="majorBidi" w:cstheme="majorBidi"/>
          <w:i/>
          <w:iCs/>
          <w:spacing w:val="-2"/>
          <w:sz w:val="30"/>
          <w:szCs w:val="30"/>
        </w:rPr>
        <w:t>30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กันยายน </w:t>
      </w:r>
      <w:r w:rsidR="007037FE" w:rsidRPr="007037FE">
        <w:rPr>
          <w:rFonts w:asciiTheme="majorBidi" w:hAnsiTheme="majorBidi" w:cstheme="majorBidi"/>
          <w:i/>
          <w:iCs/>
          <w:spacing w:val="-2"/>
          <w:sz w:val="30"/>
          <w:szCs w:val="30"/>
        </w:rPr>
        <w:t>2566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7037FE" w:rsidRPr="007037FE">
        <w:rPr>
          <w:rFonts w:asciiTheme="majorBidi" w:hAnsiTheme="majorBidi" w:cstheme="majorBidi"/>
          <w:i/>
          <w:iCs/>
          <w:spacing w:val="-2"/>
          <w:sz w:val="30"/>
          <w:szCs w:val="30"/>
        </w:rPr>
        <w:t>768</w:t>
      </w:r>
      <w:r w:rsidR="005417ED" w:rsidRPr="00000D8A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7037FE" w:rsidRPr="007037FE">
        <w:rPr>
          <w:rFonts w:asciiTheme="majorBidi" w:hAnsiTheme="majorBidi" w:cstheme="majorBidi"/>
          <w:i/>
          <w:iCs/>
          <w:spacing w:val="-2"/>
          <w:sz w:val="30"/>
          <w:szCs w:val="30"/>
        </w:rPr>
        <w:t>52</w:t>
      </w:r>
      <w:r w:rsidR="005417ED" w:rsidRPr="00000D8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417ED" w:rsidRPr="006263D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Pr="00537B7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 xml:space="preserve">คาดว่าจะมีแผนพัฒนาในระยะเวลาเกินกว่า </w:t>
      </w:r>
      <w:r w:rsidR="007037FE" w:rsidRPr="007037FE">
        <w:rPr>
          <w:rFonts w:ascii="Angsana New" w:hAnsi="Angsana New"/>
          <w:spacing w:val="-2"/>
          <w:sz w:val="30"/>
          <w:szCs w:val="30"/>
        </w:rPr>
        <w:t>1</w:t>
      </w:r>
      <w:r w:rsidRPr="00537B75">
        <w:rPr>
          <w:rFonts w:ascii="Angsana New" w:hAnsi="Angsana New"/>
          <w:spacing w:val="-2"/>
          <w:sz w:val="30"/>
          <w:szCs w:val="30"/>
        </w:rPr>
        <w:t xml:space="preserve">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>ปี นับจากรอบระยะเวลารายงาน</w:t>
      </w:r>
    </w:p>
    <w:p w14:paraId="6BABD251" w14:textId="623C777A" w:rsidR="00537B75" w:rsidRPr="003511B4" w:rsidRDefault="00537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x-none" w:eastAsia="x-none"/>
        </w:rPr>
      </w:pPr>
    </w:p>
    <w:p w14:paraId="3EF999C9" w14:textId="1BBE3960" w:rsidR="00EF0F6D" w:rsidRPr="006375B5" w:rsidRDefault="00EF0F6D" w:rsidP="00B86FF0">
      <w:pPr>
        <w:pStyle w:val="Heading6"/>
        <w:numPr>
          <w:ilvl w:val="0"/>
          <w:numId w:val="16"/>
        </w:numPr>
        <w:tabs>
          <w:tab w:val="clear" w:pos="900"/>
        </w:tabs>
        <w:ind w:left="540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6375B5">
        <w:rPr>
          <w:rFonts w:ascii="Angsana New" w:hAnsi="Angsana New" w:hint="cs"/>
          <w:sz w:val="30"/>
          <w:szCs w:val="30"/>
          <w:cs/>
        </w:rPr>
        <w:t>เงินลงทุนในบริษัทร่วมและการร่วมค้</w:t>
      </w:r>
      <w:r w:rsidRPr="006375B5">
        <w:rPr>
          <w:rFonts w:ascii="Angsana New" w:hAnsi="Angsana New" w:hint="cs"/>
          <w:sz w:val="30"/>
          <w:szCs w:val="30"/>
          <w:cs/>
          <w:lang w:val="en-US"/>
        </w:rPr>
        <w:t xml:space="preserve">า </w:t>
      </w:r>
    </w:p>
    <w:p w14:paraId="3762FB4C" w14:textId="3D329136" w:rsidR="00EF0F6D" w:rsidRPr="003511B4" w:rsidRDefault="00EF0F6D" w:rsidP="00EF0F6D">
      <w:pPr>
        <w:rPr>
          <w:rFonts w:asciiTheme="majorBidi" w:hAnsiTheme="majorBidi" w:cstheme="majorBidi"/>
          <w:sz w:val="22"/>
          <w:szCs w:val="22"/>
          <w:lang w:eastAsia="x-none"/>
        </w:rPr>
      </w:pPr>
    </w:p>
    <w:tbl>
      <w:tblPr>
        <w:tblW w:w="928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284"/>
        <w:gridCol w:w="1083"/>
        <w:gridCol w:w="238"/>
        <w:gridCol w:w="1073"/>
        <w:gridCol w:w="270"/>
        <w:gridCol w:w="1047"/>
        <w:gridCol w:w="240"/>
        <w:gridCol w:w="1047"/>
      </w:tblGrid>
      <w:tr w:rsidR="00457FEC" w:rsidRPr="009E2F97" w14:paraId="6546C299" w14:textId="77777777" w:rsidTr="00B86FF0">
        <w:trPr>
          <w:trHeight w:val="307"/>
          <w:tblHeader/>
        </w:trPr>
        <w:tc>
          <w:tcPr>
            <w:tcW w:w="4284" w:type="dxa"/>
          </w:tcPr>
          <w:p w14:paraId="1B77E040" w14:textId="77777777" w:rsidR="00457FEC" w:rsidRPr="009E2F97" w:rsidRDefault="00457FE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  <w:vAlign w:val="bottom"/>
          </w:tcPr>
          <w:p w14:paraId="60E2C2DA" w14:textId="77777777" w:rsidR="00457FEC" w:rsidRPr="009E2F97" w:rsidRDefault="00457FE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5A0999" w14:textId="77777777" w:rsidR="00457FEC" w:rsidRPr="009E2F97" w:rsidRDefault="00457FEC" w:rsidP="003609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shd w:val="clear" w:color="auto" w:fill="auto"/>
            <w:vAlign w:val="bottom"/>
          </w:tcPr>
          <w:p w14:paraId="772F1BB4" w14:textId="77777777" w:rsidR="00457FEC" w:rsidRPr="009E2F97" w:rsidRDefault="00457FEC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FEC" w:rsidRPr="009E2F97" w14:paraId="518A5A71" w14:textId="77777777" w:rsidTr="00537B75">
        <w:trPr>
          <w:trHeight w:val="307"/>
          <w:tblHeader/>
        </w:trPr>
        <w:tc>
          <w:tcPr>
            <w:tcW w:w="4284" w:type="dxa"/>
          </w:tcPr>
          <w:p w14:paraId="66A44B4F" w14:textId="13854F86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7EA0CD6" w14:textId="59235469" w:rsidR="00457FEC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FB403C" w14:textId="77777777" w:rsidR="00457FEC" w:rsidRPr="009E2F97" w:rsidRDefault="00457FEC" w:rsidP="003609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9DC3D79" w14:textId="1BE3CF88" w:rsidR="00457FEC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2F3893" w14:textId="77777777" w:rsidR="00457FEC" w:rsidRPr="009E2F97" w:rsidRDefault="00457FEC" w:rsidP="003609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B9A55A4" w14:textId="7376078E" w:rsidR="00457FEC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D44055" w14:textId="77777777" w:rsidR="00457FEC" w:rsidRPr="009E2F97" w:rsidRDefault="00457FE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BB4C8DC" w14:textId="28ACDBC7" w:rsidR="00457FEC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57FEC" w:rsidRPr="009E2F97" w14:paraId="3A1FFFA7" w14:textId="77777777" w:rsidTr="00537B75">
        <w:trPr>
          <w:trHeight w:val="307"/>
          <w:tblHeader/>
        </w:trPr>
        <w:tc>
          <w:tcPr>
            <w:tcW w:w="4284" w:type="dxa"/>
          </w:tcPr>
          <w:p w14:paraId="43BC7592" w14:textId="77777777" w:rsidR="00457FEC" w:rsidRPr="009E2F97" w:rsidRDefault="00457FEC" w:rsidP="00360984">
            <w:pPr>
              <w:tabs>
                <w:tab w:val="left" w:pos="342"/>
              </w:tabs>
              <w:spacing w:before="4" w:line="0" w:lineRule="atLeas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98" w:type="dxa"/>
            <w:gridSpan w:val="7"/>
            <w:shd w:val="clear" w:color="auto" w:fill="auto"/>
            <w:vAlign w:val="bottom"/>
          </w:tcPr>
          <w:p w14:paraId="2FF737AF" w14:textId="77777777" w:rsidR="00457FEC" w:rsidRPr="009E2F97" w:rsidRDefault="00457FEC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</w:t>
            </w:r>
            <w:r w:rsidRPr="009E2F97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ล้า</w:t>
            </w: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นบาท)</w:t>
            </w:r>
          </w:p>
        </w:tc>
      </w:tr>
      <w:tr w:rsidR="00457FEC" w:rsidRPr="009E2F97" w14:paraId="083DF4EE" w14:textId="77777777" w:rsidTr="00537B75">
        <w:trPr>
          <w:trHeight w:val="71"/>
        </w:trPr>
        <w:tc>
          <w:tcPr>
            <w:tcW w:w="4284" w:type="dxa"/>
          </w:tcPr>
          <w:p w14:paraId="789F83A7" w14:textId="77777777" w:rsidR="00457FEC" w:rsidRPr="009E2F97" w:rsidRDefault="00457FEC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  <w:shd w:val="clear" w:color="auto" w:fill="auto"/>
          </w:tcPr>
          <w:p w14:paraId="1A8AA3A4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3B49BB9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2C6FD8B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F9A892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2C4B22C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EF4003F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1BA6EEB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F24" w:rsidRPr="009E2F97" w14:paraId="1903060C" w14:textId="77777777" w:rsidTr="00537B75">
        <w:trPr>
          <w:trHeight w:val="307"/>
        </w:trPr>
        <w:tc>
          <w:tcPr>
            <w:tcW w:w="4284" w:type="dxa"/>
          </w:tcPr>
          <w:p w14:paraId="4BEA13D8" w14:textId="51591ABE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="00631F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2566</w:t>
            </w:r>
            <w:r w:rsidR="00631F58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2565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3" w:type="dxa"/>
            <w:shd w:val="clear" w:color="auto" w:fill="auto"/>
          </w:tcPr>
          <w:p w14:paraId="6E0826F3" w14:textId="724DA293" w:rsidR="00A54F24" w:rsidRPr="009E2F97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</w:t>
            </w:r>
            <w:r w:rsidR="00A90D7A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CB1E2E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051A5C1" w14:textId="4CD44D52" w:rsidR="00A54F24" w:rsidRPr="004A58C5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11</w:t>
            </w:r>
            <w:r w:rsidR="00A54F24" w:rsidRPr="004A58C5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5084D4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570476D5" w14:textId="122493F1" w:rsidR="00A54F24" w:rsidRPr="004A58C5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  <w:r w:rsidR="00A90D7A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4F9D99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65DD6B7" w14:textId="2847881F" w:rsidR="00A54F24" w:rsidRPr="004A58C5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6</w:t>
            </w:r>
            <w:r w:rsidR="00A54F24" w:rsidRPr="004A58C5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A54F24" w:rsidRPr="009E2F97" w14:paraId="38A1ED78" w14:textId="77777777" w:rsidTr="00537B75">
        <w:trPr>
          <w:trHeight w:val="307"/>
        </w:trPr>
        <w:tc>
          <w:tcPr>
            <w:tcW w:w="4284" w:type="dxa"/>
          </w:tcPr>
          <w:p w14:paraId="2EA7F5F8" w14:textId="1B32789E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3" w:type="dxa"/>
            <w:shd w:val="clear" w:color="auto" w:fill="auto"/>
          </w:tcPr>
          <w:p w14:paraId="7C93FBCA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42F6646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97368DE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8AD388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7E1DBCD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EBA27AE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69120BD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F24" w:rsidRPr="009E2F97" w14:paraId="22708B0F" w14:textId="77777777" w:rsidTr="00537B75">
        <w:trPr>
          <w:trHeight w:val="307"/>
        </w:trPr>
        <w:tc>
          <w:tcPr>
            <w:tcW w:w="4284" w:type="dxa"/>
          </w:tcPr>
          <w:p w14:paraId="371FE358" w14:textId="6D3FCD3B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16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สุทธิจากกำไรที่ยังไม่เกิดขึ้น</w:t>
            </w:r>
            <w:r w:rsidRPr="009D3949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83" w:type="dxa"/>
            <w:shd w:val="clear" w:color="auto" w:fill="auto"/>
          </w:tcPr>
          <w:p w14:paraId="5D617D23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00A7D36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D723DC3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B81DB6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C589540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D6292B1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9A24CFE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F24" w:rsidRPr="009E2F97" w14:paraId="4E3FE65D" w14:textId="77777777" w:rsidTr="00537B75">
        <w:trPr>
          <w:trHeight w:val="307"/>
        </w:trPr>
        <w:tc>
          <w:tcPr>
            <w:tcW w:w="4284" w:type="dxa"/>
          </w:tcPr>
          <w:p w14:paraId="52938FAC" w14:textId="79272192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161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ให้บริษัทร่วม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83" w:type="dxa"/>
            <w:shd w:val="clear" w:color="auto" w:fill="auto"/>
          </w:tcPr>
          <w:p w14:paraId="01FB8F6E" w14:textId="304466B2" w:rsidR="00A54F24" w:rsidRPr="009E2F97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BA2F8D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3BEFDBB" w14:textId="45F7AC96" w:rsidR="00A54F24" w:rsidRPr="004A58C5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70" w:type="dxa"/>
            <w:shd w:val="clear" w:color="auto" w:fill="auto"/>
          </w:tcPr>
          <w:p w14:paraId="1118C0AF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DA4B391" w14:textId="4580AC86" w:rsidR="00A54F24" w:rsidRPr="004A58C5" w:rsidRDefault="00A90D7A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89B225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78401A4" w14:textId="0676A182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4A5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4F24" w:rsidRPr="009E2F97" w14:paraId="588DA040" w14:textId="77777777" w:rsidTr="00537B75">
        <w:trPr>
          <w:trHeight w:val="307"/>
        </w:trPr>
        <w:tc>
          <w:tcPr>
            <w:tcW w:w="4284" w:type="dxa"/>
          </w:tcPr>
          <w:p w14:paraId="04756C4F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3" w:type="dxa"/>
            <w:shd w:val="clear" w:color="auto" w:fill="auto"/>
          </w:tcPr>
          <w:p w14:paraId="27C8C31B" w14:textId="52DEDE4B" w:rsidR="00A54F24" w:rsidRPr="009E2F97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F1A352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01369B0" w14:textId="38F1F1E8" w:rsidR="00A54F24" w:rsidRPr="004A58C5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CA6A2A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757B64E" w14:textId="136817D2" w:rsidR="00A54F24" w:rsidRPr="004A58C5" w:rsidRDefault="007037FE" w:rsidP="00A9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F9C181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A812C4F" w14:textId="0593B436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4A5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4F24" w:rsidRPr="009E2F97" w14:paraId="54235574" w14:textId="77777777" w:rsidTr="00537B75">
        <w:trPr>
          <w:trHeight w:val="307"/>
        </w:trPr>
        <w:tc>
          <w:tcPr>
            <w:tcW w:w="4284" w:type="dxa"/>
          </w:tcPr>
          <w:p w14:paraId="40866FBE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3" w:type="dxa"/>
            <w:shd w:val="clear" w:color="auto" w:fill="auto"/>
          </w:tcPr>
          <w:p w14:paraId="0079AB43" w14:textId="6DCBF6E9" w:rsidR="00A54F24" w:rsidRPr="009E2F97" w:rsidRDefault="003C2CC0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395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ABD7A5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97CB886" w14:textId="480D7636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4A58C5"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380</w:t>
            </w:r>
            <w:r w:rsidRPr="004A58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FBAFA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67501E8" w14:textId="74677D9F" w:rsidR="00A54F24" w:rsidRPr="004A58C5" w:rsidRDefault="00A90D7A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D6E923" w14:textId="77777777" w:rsidR="00A54F24" w:rsidRPr="004A58C5" w:rsidRDefault="00A54F24" w:rsidP="00A54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CBAC4F8" w14:textId="3FA82862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4A5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4F24" w:rsidRPr="009E2F97" w14:paraId="36D94AE0" w14:textId="77777777" w:rsidTr="00537B75">
        <w:trPr>
          <w:trHeight w:val="307"/>
        </w:trPr>
        <w:tc>
          <w:tcPr>
            <w:tcW w:w="4284" w:type="dxa"/>
          </w:tcPr>
          <w:p w14:paraId="54F7E1C2" w14:textId="7E65410A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CB5E7" w14:textId="2B76E813" w:rsidR="00A54F24" w:rsidRPr="00A1277C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B353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FB445F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AC81B" w14:textId="6AA94EDF" w:rsidR="00A54F24" w:rsidRPr="004A58C5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A54F24" w:rsidRPr="004A58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B7440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776D1" w14:textId="43AE3690" w:rsidR="00A54F24" w:rsidRPr="004A58C5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90D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833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7E61947" w14:textId="77777777" w:rsidR="00A54F24" w:rsidRPr="004A58C5" w:rsidRDefault="00A54F24" w:rsidP="00A54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47B40" w14:textId="6C5D7449" w:rsidR="00A54F24" w:rsidRPr="004A58C5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54F24" w:rsidRPr="004A58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726</w:t>
            </w:r>
          </w:p>
        </w:tc>
      </w:tr>
      <w:tr w:rsidR="00457FEC" w:rsidRPr="009E2F97" w14:paraId="1E6886F7" w14:textId="77777777" w:rsidTr="00537B75">
        <w:trPr>
          <w:trHeight w:val="334"/>
        </w:trPr>
        <w:tc>
          <w:tcPr>
            <w:tcW w:w="4284" w:type="dxa"/>
          </w:tcPr>
          <w:p w14:paraId="491A3A55" w14:textId="77777777" w:rsidR="00457FEC" w:rsidRPr="009E2F97" w:rsidRDefault="00457FEC" w:rsidP="0045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</w:tcPr>
          <w:p w14:paraId="0E3CA93F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8358B9C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</w:tcPr>
          <w:p w14:paraId="4939C294" w14:textId="77777777" w:rsidR="00457FEC" w:rsidRPr="004A58C5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EA789D" w14:textId="77777777" w:rsidR="00457FEC" w:rsidRPr="004A58C5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shd w:val="clear" w:color="auto" w:fill="auto"/>
          </w:tcPr>
          <w:p w14:paraId="0921F881" w14:textId="77777777" w:rsidR="00457FEC" w:rsidRPr="004A58C5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7471BB1" w14:textId="77777777" w:rsidR="00457FEC" w:rsidRPr="004A58C5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shd w:val="clear" w:color="auto" w:fill="auto"/>
          </w:tcPr>
          <w:p w14:paraId="7DFE434B" w14:textId="77777777" w:rsidR="00457FEC" w:rsidRPr="004A58C5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FEC" w:rsidRPr="009E2F97" w14:paraId="56A18954" w14:textId="77777777" w:rsidTr="00537B75">
        <w:trPr>
          <w:trHeight w:val="307"/>
        </w:trPr>
        <w:tc>
          <w:tcPr>
            <w:tcW w:w="4284" w:type="dxa"/>
          </w:tcPr>
          <w:p w14:paraId="2B0E68CE" w14:textId="77777777" w:rsidR="00457FEC" w:rsidRPr="009E2F97" w:rsidRDefault="00457FEC" w:rsidP="00457FEC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3" w:type="dxa"/>
            <w:shd w:val="clear" w:color="auto" w:fill="auto"/>
          </w:tcPr>
          <w:p w14:paraId="62D76DB7" w14:textId="77777777" w:rsidR="00457FEC" w:rsidRPr="009E2F97" w:rsidRDefault="00457FEC" w:rsidP="00B86FF0">
            <w:pPr>
              <w:pStyle w:val="acctfourfigures"/>
              <w:tabs>
                <w:tab w:val="clear" w:pos="765"/>
                <w:tab w:val="decimal" w:pos="810"/>
              </w:tabs>
              <w:spacing w:before="4" w:line="240" w:lineRule="atLeast"/>
              <w:ind w:left="-80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D98FF3C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184A75E" w14:textId="77777777" w:rsidR="00457FEC" w:rsidRPr="004A58C5" w:rsidRDefault="00457FEC" w:rsidP="00B86FF0">
            <w:pPr>
              <w:pStyle w:val="acctfourfigures"/>
              <w:tabs>
                <w:tab w:val="clear" w:pos="765"/>
                <w:tab w:val="decimal" w:pos="810"/>
              </w:tabs>
              <w:spacing w:before="4" w:line="240" w:lineRule="atLeast"/>
              <w:ind w:left="-80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15A3AF" w14:textId="77777777" w:rsidR="00457FEC" w:rsidRPr="004A58C5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1E351EA8" w14:textId="77777777" w:rsidR="00457FEC" w:rsidRPr="004A58C5" w:rsidRDefault="00457FEC" w:rsidP="00B86FF0">
            <w:pPr>
              <w:pStyle w:val="acctfourfigures"/>
              <w:tabs>
                <w:tab w:val="clear" w:pos="765"/>
                <w:tab w:val="decimal" w:pos="810"/>
              </w:tabs>
              <w:spacing w:before="4" w:line="240" w:lineRule="atLeast"/>
              <w:ind w:left="-80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6E5E1B4" w14:textId="77777777" w:rsidR="00457FEC" w:rsidRPr="004A58C5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C10ABF3" w14:textId="77777777" w:rsidR="00457FEC" w:rsidRPr="004A58C5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54F24" w:rsidRPr="009E2F97" w14:paraId="1CCDCA95" w14:textId="77777777" w:rsidTr="00537B75">
        <w:trPr>
          <w:trHeight w:val="307"/>
        </w:trPr>
        <w:tc>
          <w:tcPr>
            <w:tcW w:w="4284" w:type="dxa"/>
          </w:tcPr>
          <w:p w14:paraId="0E1E45B1" w14:textId="07FD90BB" w:rsidR="00A54F24" w:rsidRPr="009E2F97" w:rsidRDefault="00A54F24" w:rsidP="00A54F24">
            <w:pPr>
              <w:spacing w:before="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="00631F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2566</w:t>
            </w:r>
            <w:r w:rsidR="00631F58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83" w:type="dxa"/>
            <w:shd w:val="clear" w:color="auto" w:fill="auto"/>
          </w:tcPr>
          <w:p w14:paraId="3A64598A" w14:textId="52689DE4" w:rsidR="00A54F24" w:rsidRPr="00A1277C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</w:t>
            </w:r>
            <w:r w:rsidR="00B353FD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6CBCC7D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370AA95" w14:textId="0CBC1822" w:rsidR="00A54F24" w:rsidRPr="004A58C5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  <w:r w:rsidR="00A54F24" w:rsidRPr="004A58C5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4CE16E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47127DB" w14:textId="6EC0C76F" w:rsidR="00A54F24" w:rsidRPr="004A58C5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12CFCE" w14:textId="77777777" w:rsidR="00A54F24" w:rsidRPr="004A58C5" w:rsidRDefault="00A54F24" w:rsidP="00A54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0BAE41D" w14:textId="198C0492" w:rsidR="00A54F24" w:rsidRPr="004A58C5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A54F24" w:rsidRPr="009E2F97" w14:paraId="0068BBA1" w14:textId="77777777" w:rsidTr="00537B75">
        <w:trPr>
          <w:trHeight w:val="307"/>
        </w:trPr>
        <w:tc>
          <w:tcPr>
            <w:tcW w:w="4284" w:type="dxa"/>
          </w:tcPr>
          <w:p w14:paraId="170CC708" w14:textId="3585CF3D" w:rsidR="00A54F24" w:rsidRPr="009D3949" w:rsidRDefault="00A54F24" w:rsidP="00A54F24">
            <w:pPr>
              <w:spacing w:before="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ขาดทุนจากเงินลงทุนในการร่วมค้า</w:t>
            </w:r>
          </w:p>
        </w:tc>
        <w:tc>
          <w:tcPr>
            <w:tcW w:w="1083" w:type="dxa"/>
            <w:shd w:val="clear" w:color="auto" w:fill="auto"/>
          </w:tcPr>
          <w:p w14:paraId="603C45E9" w14:textId="1B86E8C3" w:rsidR="00A54F24" w:rsidRPr="00A1277C" w:rsidRDefault="00E4507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52EAD8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F0802DD" w14:textId="4CA6202E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4A58C5"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 w:hint="cs"/>
                <w:sz w:val="30"/>
                <w:szCs w:val="30"/>
              </w:rPr>
              <w:t>49</w:t>
            </w:r>
            <w:r w:rsidRPr="004A58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29A14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EBDA7D1" w14:textId="42A37F79" w:rsidR="00A54F24" w:rsidRPr="004A58C5" w:rsidRDefault="00B353FD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DBB965" w14:textId="77777777" w:rsidR="00A54F24" w:rsidRPr="004A58C5" w:rsidRDefault="00A54F24" w:rsidP="00A54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4642192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4A5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4F24" w:rsidRPr="009E2F97" w14:paraId="4756C2F7" w14:textId="77777777" w:rsidTr="00537B75">
        <w:trPr>
          <w:trHeight w:val="307"/>
        </w:trPr>
        <w:tc>
          <w:tcPr>
            <w:tcW w:w="4284" w:type="dxa"/>
          </w:tcPr>
          <w:p w14:paraId="4CF2BDF2" w14:textId="77777777" w:rsidR="00A54F24" w:rsidRPr="009E2F97" w:rsidRDefault="00A54F24" w:rsidP="00A54F24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3" w:type="dxa"/>
            <w:shd w:val="clear" w:color="auto" w:fill="auto"/>
          </w:tcPr>
          <w:p w14:paraId="176DB812" w14:textId="44D01DC6" w:rsidR="00A54F24" w:rsidRPr="00A1277C" w:rsidRDefault="00E45074" w:rsidP="00E4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3B5384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9FFEC02" w14:textId="14C78AEE" w:rsidR="00A54F24" w:rsidRPr="004A58C5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DE8A3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2A27BE0" w14:textId="0C70135D" w:rsidR="00A54F24" w:rsidRPr="004A58C5" w:rsidRDefault="00B353FD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E76FEDD" w14:textId="77777777" w:rsidR="00A54F24" w:rsidRPr="004A58C5" w:rsidRDefault="00A54F24" w:rsidP="00A54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61C50DB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4A5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4F24" w:rsidRPr="009E2F97" w14:paraId="6DC38223" w14:textId="77777777" w:rsidTr="00537B75">
        <w:trPr>
          <w:trHeight w:val="307"/>
        </w:trPr>
        <w:tc>
          <w:tcPr>
            <w:tcW w:w="4284" w:type="dxa"/>
          </w:tcPr>
          <w:p w14:paraId="5C190A2F" w14:textId="2837EFDD" w:rsidR="00A54F24" w:rsidRPr="009E2F97" w:rsidRDefault="00A54F24" w:rsidP="009D3949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083" w:type="dxa"/>
            <w:shd w:val="clear" w:color="auto" w:fill="auto"/>
          </w:tcPr>
          <w:p w14:paraId="47A8875D" w14:textId="77ACB61D" w:rsidR="00A54F24" w:rsidRDefault="00E45074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75DCFE8" w14:textId="77777777" w:rsidR="00A54F24" w:rsidRPr="009E2F97" w:rsidRDefault="00A54F24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4FDB7F2" w14:textId="00D39E63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4A5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68F64" w14:textId="77777777" w:rsidR="00A54F24" w:rsidRPr="004A58C5" w:rsidRDefault="00A54F24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5937A5F3" w14:textId="06CA10BE" w:rsidR="00A54F24" w:rsidRPr="004A58C5" w:rsidRDefault="00B353FD" w:rsidP="00B35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E64513" w14:textId="77777777" w:rsidR="00A54F24" w:rsidRPr="004A58C5" w:rsidRDefault="00A54F24" w:rsidP="009D3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AF4D607" w14:textId="6DD11D36" w:rsidR="00A54F24" w:rsidRPr="004A58C5" w:rsidRDefault="00A54F24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4A5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3949" w:rsidRPr="009E2F97" w14:paraId="0166A51B" w14:textId="77777777" w:rsidTr="00537B75">
        <w:trPr>
          <w:trHeight w:val="307"/>
        </w:trPr>
        <w:tc>
          <w:tcPr>
            <w:tcW w:w="4284" w:type="dxa"/>
          </w:tcPr>
          <w:p w14:paraId="690AF4F7" w14:textId="2D54ED1F" w:rsidR="009D3949" w:rsidRPr="009E2F97" w:rsidRDefault="009D3949" w:rsidP="009D3949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49D5E" w14:textId="18FBFB04" w:rsidR="009D3949" w:rsidRPr="009E2F97" w:rsidRDefault="007037FE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353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091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F5FFBC" w14:textId="77777777" w:rsidR="009D3949" w:rsidRPr="009E2F97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087F2" w14:textId="1DA78FC0" w:rsidR="009D3949" w:rsidRPr="004A58C5" w:rsidRDefault="007037FE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54F24" w:rsidRPr="004A58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4C0EAE" w14:textId="77777777" w:rsidR="009D3949" w:rsidRPr="004A58C5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C09CB" w14:textId="027FAED4" w:rsidR="009D3949" w:rsidRPr="004A58C5" w:rsidRDefault="00B353FD" w:rsidP="00B35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708FC2" w14:textId="77777777" w:rsidR="009D3949" w:rsidRPr="004A58C5" w:rsidRDefault="009D3949" w:rsidP="009D3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7C53D" w14:textId="0A46F2D4" w:rsidR="009D3949" w:rsidRPr="004A58C5" w:rsidRDefault="007037FE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</w:tr>
    </w:tbl>
    <w:p w14:paraId="6ED2819A" w14:textId="5FE4D3F2" w:rsidR="008D650B" w:rsidRPr="00DC29FB" w:rsidRDefault="008D650B" w:rsidP="00DC29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DC29FB">
        <w:rPr>
          <w:rFonts w:ascii="Angsana New" w:hAnsi="Angsana New" w:hint="cs"/>
          <w:i/>
          <w:iCs/>
          <w:spacing w:val="-4"/>
          <w:sz w:val="30"/>
          <w:szCs w:val="30"/>
          <w:cs/>
        </w:rPr>
        <w:lastRenderedPageBreak/>
        <w:t>บริษัทร่วม</w:t>
      </w:r>
    </w:p>
    <w:p w14:paraId="1CC2D8A6" w14:textId="77777777" w:rsidR="008D650B" w:rsidRDefault="008D650B" w:rsidP="008D65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D1EA59B" w14:textId="563A2B30" w:rsidR="00BA7CE1" w:rsidRDefault="00BA7CE1" w:rsidP="00BA7C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firstLine="9"/>
        <w:jc w:val="thaiDistribute"/>
        <w:rPr>
          <w:rFonts w:asciiTheme="majorBidi" w:hAnsiTheme="majorBidi" w:cstheme="majorBidi"/>
          <w:sz w:val="30"/>
          <w:szCs w:val="30"/>
        </w:rPr>
      </w:pPr>
      <w:r w:rsidRPr="00891637">
        <w:rPr>
          <w:rFonts w:ascii="Angsana New" w:hAnsi="Angsana New" w:hint="cs"/>
          <w:sz w:val="30"/>
          <w:szCs w:val="30"/>
          <w:cs/>
        </w:rPr>
        <w:t>ในระหว่างงวด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89163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891637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31</w:t>
      </w:r>
      <w:r w:rsidRPr="0089163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891637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2567</w:t>
      </w:r>
      <w:r w:rsidRPr="00891637">
        <w:rPr>
          <w:rFonts w:ascii="Angsana New" w:hAnsi="Angsana New"/>
          <w:sz w:val="30"/>
          <w:szCs w:val="30"/>
          <w:cs/>
        </w:rPr>
        <w:t xml:space="preserve"> </w:t>
      </w:r>
      <w:r w:rsidRPr="00C10C0A">
        <w:rPr>
          <w:rFonts w:asciiTheme="majorBidi" w:hAnsiTheme="majorBidi" w:cstheme="majorBidi" w:hint="cs"/>
          <w:sz w:val="30"/>
          <w:szCs w:val="30"/>
          <w:cs/>
        </w:rPr>
        <w:t>บริษัทและบริษัทย่อยแห่งหนึ่งได้ซื้อหน่วยทรัสต์ตามสัดส่วนการถือหน่วยทรัสต์เดิมของ</w:t>
      </w:r>
      <w:r w:rsidRPr="00C10C0A">
        <w:rPr>
          <w:rFonts w:asciiTheme="majorBidi" w:hAnsiTheme="majorBidi" w:hint="cs"/>
          <w:sz w:val="30"/>
          <w:szCs w:val="30"/>
          <w:cs/>
        </w:rPr>
        <w:t>ทรัสต์เพื่อการลงทุนในอสังหาริมทรัพย์และสิทธิการเช่าอสังหาริมทรัพย์เพื่ออุตสาหกรรม เฟรเซอร์ส พร็อพเพอร์ตี้</w:t>
      </w:r>
      <w:r w:rsidRPr="00C10C0A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="007037FE" w:rsidRPr="007037FE">
        <w:rPr>
          <w:rFonts w:asciiTheme="majorBidi" w:hAnsiTheme="majorBidi" w:cstheme="majorBidi" w:hint="cs"/>
          <w:sz w:val="30"/>
          <w:szCs w:val="30"/>
        </w:rPr>
        <w:t>58</w:t>
      </w:r>
      <w:r w:rsidRPr="00C10C0A">
        <w:rPr>
          <w:rFonts w:asciiTheme="majorBidi" w:hAnsiTheme="majorBidi" w:cstheme="majorBidi" w:hint="cs"/>
          <w:sz w:val="30"/>
          <w:szCs w:val="30"/>
        </w:rPr>
        <w:t>.</w:t>
      </w:r>
      <w:r w:rsidR="007037FE" w:rsidRPr="007037FE">
        <w:rPr>
          <w:rFonts w:asciiTheme="majorBidi" w:hAnsiTheme="majorBidi" w:cstheme="majorBidi" w:hint="cs"/>
          <w:sz w:val="30"/>
          <w:szCs w:val="30"/>
        </w:rPr>
        <w:t>55</w:t>
      </w:r>
      <w:r w:rsidRPr="00C10C0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10C0A">
        <w:rPr>
          <w:rFonts w:asciiTheme="majorBidi" w:hAnsiTheme="majorBidi" w:cstheme="majorBidi" w:hint="cs"/>
          <w:sz w:val="30"/>
          <w:szCs w:val="30"/>
          <w:cs/>
        </w:rPr>
        <w:t xml:space="preserve">ล้านหน่วย เป็นจำนวนเงินทั้งสิ้น </w:t>
      </w:r>
      <w:r w:rsidR="007037FE" w:rsidRPr="007037FE">
        <w:rPr>
          <w:rFonts w:asciiTheme="majorBidi" w:hAnsiTheme="majorBidi" w:cstheme="majorBidi" w:hint="cs"/>
          <w:sz w:val="30"/>
          <w:szCs w:val="30"/>
        </w:rPr>
        <w:t>556</w:t>
      </w:r>
      <w:r w:rsidRPr="00C10C0A">
        <w:rPr>
          <w:rFonts w:asciiTheme="majorBidi" w:hAnsiTheme="majorBidi" w:cstheme="majorBidi" w:hint="cs"/>
          <w:sz w:val="30"/>
          <w:szCs w:val="30"/>
        </w:rPr>
        <w:t>.</w:t>
      </w:r>
      <w:r w:rsidR="007037FE" w:rsidRPr="007037FE">
        <w:rPr>
          <w:rFonts w:asciiTheme="majorBidi" w:hAnsiTheme="majorBidi" w:cstheme="majorBidi" w:hint="cs"/>
          <w:sz w:val="30"/>
          <w:szCs w:val="30"/>
        </w:rPr>
        <w:t>20</w:t>
      </w:r>
      <w:r w:rsidRPr="00C10C0A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62A5ECDA" w14:textId="77777777" w:rsidR="00BA7CE1" w:rsidRPr="00E640BE" w:rsidRDefault="00BA7CE1" w:rsidP="008D65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9F17391" w14:textId="7EAD5286" w:rsidR="00537B75" w:rsidRDefault="00537B75" w:rsidP="00537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/>
          <w:sz w:val="30"/>
          <w:szCs w:val="30"/>
        </w:rPr>
      </w:pPr>
      <w:r w:rsidRPr="009546CF">
        <w:rPr>
          <w:rFonts w:ascii="Angsana New" w:hAnsi="Angsana New" w:hint="cs"/>
          <w:sz w:val="30"/>
          <w:szCs w:val="30"/>
          <w:cs/>
        </w:rPr>
        <w:t>ในระหว่างงวดหกเดือนสิ้นสุดวันที่</w:t>
      </w:r>
      <w:r w:rsidRPr="009546CF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31</w:t>
      </w:r>
      <w:r w:rsidRPr="009546CF">
        <w:rPr>
          <w:rFonts w:ascii="Angsana New" w:hAnsi="Angsana New"/>
          <w:sz w:val="30"/>
          <w:szCs w:val="30"/>
        </w:rPr>
        <w:t xml:space="preserve"> </w:t>
      </w:r>
      <w:r w:rsidRPr="009546C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037FE" w:rsidRPr="007037FE">
        <w:rPr>
          <w:rFonts w:ascii="Angsana New" w:hAnsi="Angsana New"/>
          <w:sz w:val="30"/>
          <w:szCs w:val="30"/>
        </w:rPr>
        <w:t>2567</w:t>
      </w:r>
      <w:r w:rsidRPr="009546CF">
        <w:rPr>
          <w:rFonts w:ascii="Angsana New" w:hAnsi="Angsana New"/>
          <w:sz w:val="30"/>
          <w:szCs w:val="30"/>
          <w:cs/>
        </w:rPr>
        <w:t xml:space="preserve"> </w:t>
      </w:r>
      <w:r w:rsidRPr="009546CF">
        <w:rPr>
          <w:rFonts w:ascii="Angsana New" w:hAnsi="Angsana New" w:hint="cs"/>
          <w:sz w:val="30"/>
          <w:szCs w:val="30"/>
          <w:cs/>
        </w:rPr>
        <w:t>บริษัทย่อยแห่งหนึ่งได้ซื้อหน่วยทรัสต์ของทรัสต์เพื่อการลงทุนในสิทธิการเช่าอสังหาริมทรัพย์โกลเด้นเวนเจอร์</w:t>
      </w:r>
      <w:r w:rsidRPr="009546CF">
        <w:rPr>
          <w:rFonts w:ascii="Angsana New" w:hAnsi="Angsana New"/>
          <w:sz w:val="30"/>
          <w:szCs w:val="30"/>
          <w:cs/>
        </w:rPr>
        <w:t xml:space="preserve"> </w:t>
      </w:r>
      <w:r w:rsidRPr="009546C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037FE" w:rsidRPr="007037FE">
        <w:rPr>
          <w:rFonts w:ascii="Angsana New" w:hAnsi="Angsana New"/>
          <w:sz w:val="30"/>
          <w:szCs w:val="30"/>
        </w:rPr>
        <w:t>13</w:t>
      </w:r>
      <w:r w:rsidRPr="009546CF">
        <w:rPr>
          <w:rFonts w:ascii="Angsana New" w:hAnsi="Angsana New"/>
          <w:sz w:val="30"/>
          <w:szCs w:val="30"/>
        </w:rPr>
        <w:t>.</w:t>
      </w:r>
      <w:r w:rsidR="007037FE" w:rsidRPr="007037FE">
        <w:rPr>
          <w:rFonts w:ascii="Angsana New" w:hAnsi="Angsana New"/>
          <w:sz w:val="30"/>
          <w:szCs w:val="30"/>
        </w:rPr>
        <w:t>32</w:t>
      </w:r>
      <w:r w:rsidRPr="009546CF">
        <w:rPr>
          <w:rFonts w:ascii="Angsana New" w:hAnsi="Angsana New"/>
          <w:sz w:val="30"/>
          <w:szCs w:val="30"/>
        </w:rPr>
        <w:t xml:space="preserve"> </w:t>
      </w:r>
      <w:r w:rsidRPr="009546CF">
        <w:rPr>
          <w:rFonts w:ascii="Angsana New" w:hAnsi="Angsana New" w:hint="cs"/>
          <w:sz w:val="30"/>
          <w:szCs w:val="30"/>
          <w:cs/>
        </w:rPr>
        <w:t xml:space="preserve">ล้านหน่วย เป็นจำนวนเงินทั้งสิ้น </w:t>
      </w:r>
      <w:r w:rsidR="007037FE" w:rsidRPr="007037FE">
        <w:rPr>
          <w:rFonts w:ascii="Angsana New" w:hAnsi="Angsana New"/>
          <w:sz w:val="30"/>
          <w:szCs w:val="30"/>
        </w:rPr>
        <w:t>76</w:t>
      </w:r>
      <w:r w:rsidR="009546CF" w:rsidRPr="009546CF">
        <w:rPr>
          <w:rFonts w:ascii="Angsana New" w:hAnsi="Angsana New"/>
          <w:sz w:val="30"/>
          <w:szCs w:val="30"/>
        </w:rPr>
        <w:t>.</w:t>
      </w:r>
      <w:r w:rsidR="007037FE" w:rsidRPr="007037FE">
        <w:rPr>
          <w:rFonts w:ascii="Angsana New" w:hAnsi="Angsana New"/>
          <w:sz w:val="30"/>
          <w:szCs w:val="30"/>
        </w:rPr>
        <w:t>15</w:t>
      </w:r>
      <w:r w:rsidRPr="009546CF">
        <w:rPr>
          <w:rFonts w:ascii="Angsana New" w:hAnsi="Angsana New"/>
          <w:sz w:val="30"/>
          <w:szCs w:val="30"/>
        </w:rPr>
        <w:t xml:space="preserve"> </w:t>
      </w:r>
      <w:r w:rsidRPr="009546CF">
        <w:rPr>
          <w:rFonts w:ascii="Angsana New" w:hAnsi="Angsana New" w:hint="cs"/>
          <w:sz w:val="30"/>
          <w:szCs w:val="30"/>
          <w:cs/>
        </w:rPr>
        <w:t xml:space="preserve">ล้านบาท ทำให้สัดส่วนของการถือหุ้นของกลุ่มบริษัทเพิ่มขึ้นจากร้อยละ </w:t>
      </w:r>
      <w:r w:rsidR="007037FE" w:rsidRPr="007037FE">
        <w:rPr>
          <w:rFonts w:ascii="Angsana New" w:hAnsi="Angsana New"/>
          <w:sz w:val="30"/>
          <w:szCs w:val="30"/>
        </w:rPr>
        <w:t>23</w:t>
      </w:r>
      <w:r w:rsidRPr="009546CF">
        <w:rPr>
          <w:rFonts w:ascii="Angsana New" w:hAnsi="Angsana New"/>
          <w:sz w:val="30"/>
          <w:szCs w:val="30"/>
        </w:rPr>
        <w:t>.</w:t>
      </w:r>
      <w:r w:rsidR="007037FE" w:rsidRPr="007037FE">
        <w:rPr>
          <w:rFonts w:ascii="Angsana New" w:hAnsi="Angsana New"/>
          <w:sz w:val="30"/>
          <w:szCs w:val="30"/>
        </w:rPr>
        <w:t>63</w:t>
      </w:r>
      <w:r w:rsidRPr="009546CF">
        <w:rPr>
          <w:rFonts w:ascii="Angsana New" w:hAnsi="Angsana New"/>
          <w:sz w:val="30"/>
          <w:szCs w:val="30"/>
        </w:rPr>
        <w:t xml:space="preserve"> </w:t>
      </w:r>
      <w:r w:rsidRPr="009546CF">
        <w:rPr>
          <w:rFonts w:ascii="Angsana New" w:hAnsi="Angsana New" w:hint="cs"/>
          <w:sz w:val="30"/>
          <w:szCs w:val="30"/>
          <w:cs/>
        </w:rPr>
        <w:t>เป็นร้อยละ</w:t>
      </w:r>
      <w:r w:rsidRPr="009546CF">
        <w:rPr>
          <w:rFonts w:ascii="Angsana New" w:hAnsi="Angsana New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</w:t>
      </w:r>
      <w:r w:rsidRPr="009546CF">
        <w:rPr>
          <w:rFonts w:ascii="Angsana New" w:hAnsi="Angsana New"/>
          <w:sz w:val="30"/>
          <w:szCs w:val="30"/>
        </w:rPr>
        <w:t>.</w:t>
      </w:r>
      <w:r w:rsidR="007037FE" w:rsidRPr="007037FE">
        <w:rPr>
          <w:rFonts w:ascii="Angsana New" w:hAnsi="Angsana New"/>
          <w:sz w:val="30"/>
          <w:szCs w:val="30"/>
        </w:rPr>
        <w:t>27</w:t>
      </w:r>
    </w:p>
    <w:p w14:paraId="620813E7" w14:textId="77777777" w:rsidR="00525BB4" w:rsidRDefault="00525BB4" w:rsidP="00537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/>
          <w:sz w:val="30"/>
          <w:szCs w:val="30"/>
        </w:rPr>
      </w:pPr>
    </w:p>
    <w:p w14:paraId="6405EA73" w14:textId="2809F955" w:rsidR="00525BB4" w:rsidRDefault="00525BB4" w:rsidP="00525B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firstLine="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ในระหว่างงวดหกเดือนสิ้นสุดวันที่ </w:t>
      </w:r>
      <w:r w:rsidR="007037FE" w:rsidRPr="007037FE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7037FE" w:rsidRPr="007037FE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9546CF">
        <w:rPr>
          <w:rFonts w:ascii="Angsana New" w:hAnsi="Angsana New" w:hint="cs"/>
          <w:sz w:val="30"/>
          <w:szCs w:val="30"/>
          <w:cs/>
        </w:rPr>
        <w:t>ย่อยแห่งหนึ่ง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ได้ซื้อหน่วยทรัสต์ของทรัสต์เพื่อการลงทุนในสิทธิการเช่าอสังหาริมทรัพย์โกลเด้นเวนเจอร์ จำนวน </w:t>
      </w:r>
      <w:r w:rsidR="007037FE" w:rsidRPr="007037FE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.</w:t>
      </w:r>
      <w:r w:rsidR="007037FE" w:rsidRPr="007037FE">
        <w:rPr>
          <w:rFonts w:ascii="Angsana New" w:hAnsi="Angsana New"/>
          <w:sz w:val="30"/>
          <w:szCs w:val="30"/>
        </w:rPr>
        <w:t>42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ล้านหน่วย เป็นจำนวนเงินทั้งสิ้น </w:t>
      </w:r>
      <w:r w:rsidR="007037FE" w:rsidRPr="007037FE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.</w:t>
      </w:r>
      <w:r w:rsidR="007037FE" w:rsidRPr="007037FE">
        <w:rPr>
          <w:rFonts w:ascii="Angsana New" w:hAnsi="Angsana New"/>
          <w:sz w:val="30"/>
          <w:szCs w:val="30"/>
        </w:rPr>
        <w:t>77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ทำให้สัดส่วนของการถือหุ้นของบริษัทเพิ่มขึ้นจากร้อยละ </w:t>
      </w:r>
      <w:r w:rsidR="007037FE" w:rsidRPr="007037FE">
        <w:rPr>
          <w:rFonts w:ascii="Angsana New" w:hAnsi="Angsana New"/>
          <w:sz w:val="30"/>
          <w:szCs w:val="30"/>
        </w:rPr>
        <w:t>23</w:t>
      </w:r>
      <w:r>
        <w:rPr>
          <w:rFonts w:ascii="Angsana New" w:hAnsi="Angsana New" w:hint="cs"/>
          <w:sz w:val="30"/>
          <w:szCs w:val="30"/>
          <w:cs/>
        </w:rPr>
        <w:t>.</w:t>
      </w:r>
      <w:r w:rsidR="007037FE" w:rsidRPr="007037FE">
        <w:rPr>
          <w:rFonts w:ascii="Angsana New" w:hAnsi="Angsana New"/>
          <w:sz w:val="30"/>
          <w:szCs w:val="30"/>
        </w:rPr>
        <w:t>52</w:t>
      </w:r>
      <w:r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 w:rsidR="007037FE" w:rsidRPr="007037FE">
        <w:rPr>
          <w:rFonts w:ascii="Angsana New" w:hAnsi="Angsana New"/>
          <w:sz w:val="30"/>
          <w:szCs w:val="30"/>
        </w:rPr>
        <w:t>23</w:t>
      </w:r>
      <w:r>
        <w:rPr>
          <w:rFonts w:ascii="Angsana New" w:hAnsi="Angsana New"/>
          <w:sz w:val="30"/>
          <w:szCs w:val="30"/>
        </w:rPr>
        <w:t>.</w:t>
      </w:r>
      <w:r w:rsidR="007037FE" w:rsidRPr="007037FE">
        <w:rPr>
          <w:rFonts w:ascii="Angsana New" w:hAnsi="Angsana New"/>
          <w:sz w:val="30"/>
          <w:szCs w:val="30"/>
        </w:rPr>
        <w:t>57</w:t>
      </w:r>
    </w:p>
    <w:p w14:paraId="2814115B" w14:textId="77777777" w:rsidR="009546CF" w:rsidRDefault="009546CF" w:rsidP="00537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0012F3E" w14:textId="448471F1" w:rsidR="00537B75" w:rsidRPr="009E2F97" w:rsidRDefault="00537B75" w:rsidP="00537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487E0336" w14:textId="77777777" w:rsidR="00537B75" w:rsidRDefault="00537B75" w:rsidP="00537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AE6DBF9" w14:textId="4325A1F0" w:rsidR="00EB4767" w:rsidRDefault="00EB4767" w:rsidP="00EB4767">
      <w:pPr>
        <w:pStyle w:val="ListParagraph"/>
        <w:tabs>
          <w:tab w:val="clear" w:pos="227"/>
          <w:tab w:val="clear" w:pos="454"/>
          <w:tab w:val="left" w:pos="630"/>
        </w:tabs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13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ธันวาคม 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2566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บริษัทได้จำหน่ายหุ้นสามัญทั้งหมดในบริษัท จัสโค (ประเทศไทย) จำกัด ซึ่งเป็น</w:t>
      </w:r>
      <w:r>
        <w:rPr>
          <w:rFonts w:ascii="Angsana New" w:eastAsia="Times New Roman" w:hAnsi="Angsana New" w:hint="cs"/>
          <w:sz w:val="30"/>
          <w:szCs w:val="30"/>
          <w:cs/>
        </w:rPr>
        <w:br/>
        <w:t xml:space="preserve">การร่วมค้าของบริษัทให้แก่บริษัท จัสโค โฮลดิ้ง (ประเทศไทย) จำกัด เป็นจำนวนเงิน 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316</w:t>
      </w:r>
      <w:r>
        <w:rPr>
          <w:rFonts w:ascii="Angsana New" w:eastAsia="Times New Roman" w:hAnsi="Angsana New" w:hint="cs"/>
          <w:sz w:val="30"/>
          <w:szCs w:val="30"/>
        </w:rPr>
        <w:t>.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00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ล้านบาท กลุ่มบริษัทและบริษัทรับรู้กำไรจากการจำหน่ายเงินลงทุนในการร่วมค้าในงบกำไรขาดทุนรวมและงบกำไรขาดทุนเฉพาะกิจการสำหรับงวด</w:t>
      </w:r>
      <w:r w:rsidR="006D21E6">
        <w:rPr>
          <w:rFonts w:ascii="Angsana New" w:eastAsia="Times New Roman" w:hAnsi="Angsana New" w:hint="cs"/>
          <w:sz w:val="30"/>
          <w:szCs w:val="30"/>
          <w:cs/>
        </w:rPr>
        <w:t>หก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เดือนสิ้นสุดวันที่ 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31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6D21E6">
        <w:rPr>
          <w:rFonts w:ascii="Angsana New" w:eastAsia="Times New Roman" w:hAnsi="Angsana New" w:hint="cs"/>
          <w:sz w:val="30"/>
          <w:szCs w:val="30"/>
          <w:cs/>
        </w:rPr>
        <w:t>มีนาคม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256</w:t>
      </w:r>
      <w:r w:rsidR="007037FE" w:rsidRPr="007037FE">
        <w:rPr>
          <w:rFonts w:ascii="Angsana New" w:eastAsia="Times New Roman" w:hAnsi="Angsana New"/>
          <w:sz w:val="30"/>
          <w:szCs w:val="30"/>
        </w:rPr>
        <w:t>7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เป็นจำนวนเงิน 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179</w:t>
      </w:r>
      <w:r>
        <w:rPr>
          <w:rFonts w:ascii="Angsana New" w:eastAsia="Times New Roman" w:hAnsi="Angsana New" w:hint="cs"/>
          <w:sz w:val="30"/>
          <w:szCs w:val="30"/>
        </w:rPr>
        <w:t>.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27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ล้านบาท และ 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51</w:t>
      </w:r>
      <w:r>
        <w:rPr>
          <w:rFonts w:ascii="Angsana New" w:eastAsia="Times New Roman" w:hAnsi="Angsana New" w:hint="cs"/>
          <w:sz w:val="30"/>
          <w:szCs w:val="30"/>
        </w:rPr>
        <w:t>.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97</w:t>
      </w:r>
      <w:r>
        <w:rPr>
          <w:rFonts w:ascii="Angsana New" w:eastAsia="Times New Roman" w:hAnsi="Angsana New" w:hint="cs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ล้านบาท ตามลำดับ</w:t>
      </w:r>
    </w:p>
    <w:p w14:paraId="5C01D908" w14:textId="77777777" w:rsidR="00EB4767" w:rsidRPr="00755B08" w:rsidRDefault="00EB4767" w:rsidP="00537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254E1679" w14:textId="616C8789" w:rsidR="00537B75" w:rsidRDefault="000E6FF7" w:rsidP="00537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7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ธันวาคม 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2565</w:t>
      </w:r>
      <w:r w:rsidR="00537B75" w:rsidRPr="006C5182">
        <w:rPr>
          <w:rFonts w:ascii="Angsana New" w:eastAsia="Times New Roman" w:hAnsi="Angsana New"/>
          <w:sz w:val="30"/>
          <w:szCs w:val="30"/>
        </w:rPr>
        <w:t xml:space="preserve"> </w:t>
      </w:r>
      <w:r w:rsidR="00537B75" w:rsidRPr="006C5182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="00537B75" w:rsidRPr="006C5182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537B75" w:rsidRPr="006C5182">
        <w:rPr>
          <w:rFonts w:ascii="Angsana New" w:eastAsia="Times New Roman" w:hAnsi="Angsana New" w:hint="cs"/>
          <w:sz w:val="30"/>
          <w:szCs w:val="30"/>
          <w:cs/>
        </w:rPr>
        <w:t>เอสทีที</w:t>
      </w:r>
      <w:r w:rsidR="00537B75" w:rsidRPr="006C5182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537B75" w:rsidRPr="006C5182">
        <w:rPr>
          <w:rFonts w:ascii="Angsana New" w:eastAsia="Times New Roman" w:hAnsi="Angsana New" w:hint="cs"/>
          <w:sz w:val="30"/>
          <w:szCs w:val="30"/>
          <w:cs/>
        </w:rPr>
        <w:t>จีดีซี</w:t>
      </w:r>
      <w:r w:rsidR="00537B75" w:rsidRPr="006C5182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="00537B75" w:rsidRPr="006C5182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="00537B75" w:rsidRPr="006C5182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="00537B75" w:rsidRPr="006C5182">
        <w:rPr>
          <w:rFonts w:ascii="Angsana New" w:eastAsia="Times New Roman" w:hAnsi="Angsana New" w:hint="cs"/>
          <w:sz w:val="30"/>
          <w:szCs w:val="30"/>
          <w:cs/>
        </w:rPr>
        <w:t xml:space="preserve">จำกัด ซึ่งเป็นการร่วมค้าของบริษัทย่อยแห่งหนึ่งได้เรียกชำระค่าหุ้นเพิ่มบางส่วนจำนวน </w:t>
      </w:r>
      <w:r w:rsidR="007037FE" w:rsidRPr="007037FE">
        <w:rPr>
          <w:rFonts w:ascii="Angsana New" w:eastAsia="Times New Roman" w:hAnsi="Angsana New"/>
          <w:sz w:val="30"/>
          <w:szCs w:val="30"/>
        </w:rPr>
        <w:t>178</w:t>
      </w:r>
      <w:r w:rsidR="00537B75" w:rsidRPr="006C5182">
        <w:rPr>
          <w:rFonts w:ascii="Angsana New" w:eastAsia="Times New Roman" w:hAnsi="Angsana New"/>
          <w:sz w:val="30"/>
          <w:szCs w:val="30"/>
        </w:rPr>
        <w:t>.</w:t>
      </w:r>
      <w:r w:rsidR="007037FE" w:rsidRPr="007037FE">
        <w:rPr>
          <w:rFonts w:ascii="Angsana New" w:eastAsia="Times New Roman" w:hAnsi="Angsana New"/>
          <w:sz w:val="30"/>
          <w:szCs w:val="30"/>
        </w:rPr>
        <w:t>80</w:t>
      </w:r>
      <w:r w:rsidR="00537B75" w:rsidRPr="006C5182">
        <w:rPr>
          <w:rFonts w:ascii="Angsana New" w:eastAsia="Times New Roman" w:hAnsi="Angsana New"/>
          <w:sz w:val="30"/>
          <w:szCs w:val="30"/>
        </w:rPr>
        <w:t xml:space="preserve"> </w:t>
      </w:r>
      <w:r w:rsidR="00537B75" w:rsidRPr="006C5182">
        <w:rPr>
          <w:rFonts w:ascii="Angsana New" w:eastAsia="Times New Roman" w:hAnsi="Angsana New" w:hint="cs"/>
          <w:sz w:val="30"/>
          <w:szCs w:val="30"/>
          <w:cs/>
        </w:rPr>
        <w:t xml:space="preserve">ล้านบาท โดยบริษัทย่อยดังกล่าวได้ชำระค่าหุ้นตามสัดส่วนการถือหุ้นร้อยละ </w:t>
      </w:r>
      <w:r w:rsidR="007037FE" w:rsidRPr="007037FE">
        <w:rPr>
          <w:rFonts w:ascii="Angsana New" w:eastAsia="Times New Roman" w:hAnsi="Angsana New"/>
          <w:sz w:val="30"/>
          <w:szCs w:val="30"/>
        </w:rPr>
        <w:t>51</w:t>
      </w:r>
      <w:r w:rsidR="00537B75" w:rsidRPr="006C5182">
        <w:rPr>
          <w:rFonts w:ascii="Angsana New" w:eastAsia="Times New Roman" w:hAnsi="Angsana New"/>
          <w:sz w:val="30"/>
          <w:szCs w:val="30"/>
        </w:rPr>
        <w:t>.</w:t>
      </w:r>
      <w:r w:rsidR="007037FE" w:rsidRPr="007037FE">
        <w:rPr>
          <w:rFonts w:ascii="Angsana New" w:eastAsia="Times New Roman" w:hAnsi="Angsana New"/>
          <w:sz w:val="30"/>
          <w:szCs w:val="30"/>
        </w:rPr>
        <w:t>00</w:t>
      </w:r>
      <w:r w:rsidR="00537B75" w:rsidRPr="006C5182">
        <w:rPr>
          <w:rFonts w:ascii="Angsana New" w:eastAsia="Times New Roman" w:hAnsi="Angsana New"/>
          <w:sz w:val="30"/>
          <w:szCs w:val="30"/>
        </w:rPr>
        <w:t xml:space="preserve"> </w:t>
      </w:r>
      <w:r w:rsidR="00537B75" w:rsidRPr="006C5182">
        <w:rPr>
          <w:rFonts w:ascii="Angsana New" w:eastAsia="Times New Roman" w:hAnsi="Angsana New" w:hint="cs"/>
          <w:sz w:val="30"/>
          <w:szCs w:val="30"/>
          <w:cs/>
        </w:rPr>
        <w:t xml:space="preserve">เป็นจำนวน </w:t>
      </w:r>
      <w:r w:rsidR="007037FE" w:rsidRPr="007037FE">
        <w:rPr>
          <w:rFonts w:ascii="Angsana New" w:eastAsia="Times New Roman" w:hAnsi="Angsana New"/>
          <w:sz w:val="30"/>
          <w:szCs w:val="30"/>
        </w:rPr>
        <w:t>91</w:t>
      </w:r>
      <w:r w:rsidR="00537B75" w:rsidRPr="006C5182">
        <w:rPr>
          <w:rFonts w:ascii="Angsana New" w:eastAsia="Times New Roman" w:hAnsi="Angsana New" w:hint="cs"/>
          <w:sz w:val="30"/>
          <w:szCs w:val="30"/>
          <w:cs/>
        </w:rPr>
        <w:t>.</w:t>
      </w:r>
      <w:r w:rsidR="007037FE" w:rsidRPr="007037FE">
        <w:rPr>
          <w:rFonts w:ascii="Angsana New" w:eastAsia="Times New Roman" w:hAnsi="Angsana New"/>
          <w:sz w:val="30"/>
          <w:szCs w:val="30"/>
        </w:rPr>
        <w:t>19</w:t>
      </w:r>
      <w:r w:rsidR="00537B75" w:rsidRPr="006C5182">
        <w:rPr>
          <w:rFonts w:ascii="Angsana New" w:eastAsia="Times New Roman" w:hAnsi="Angsana New"/>
          <w:sz w:val="30"/>
          <w:szCs w:val="30"/>
        </w:rPr>
        <w:t xml:space="preserve"> </w:t>
      </w:r>
      <w:r w:rsidR="00537B75" w:rsidRPr="006C5182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70E0E5DA" w14:textId="08D67C79" w:rsidR="00B533DC" w:rsidRPr="006375B5" w:rsidRDefault="00B533DC" w:rsidP="009F6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right="63"/>
        <w:jc w:val="thaiDistribute"/>
        <w:rPr>
          <w:cs/>
          <w:lang w:eastAsia="x-none"/>
        </w:rPr>
        <w:sectPr w:rsidR="00B533DC" w:rsidRPr="006375B5" w:rsidSect="00B849B1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245"/>
        </w:sectPr>
      </w:pPr>
    </w:p>
    <w:tbl>
      <w:tblPr>
        <w:tblW w:w="15750" w:type="dxa"/>
        <w:tblInd w:w="-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48"/>
        <w:gridCol w:w="1620"/>
        <w:gridCol w:w="181"/>
        <w:gridCol w:w="719"/>
        <w:gridCol w:w="183"/>
        <w:gridCol w:w="627"/>
        <w:gridCol w:w="180"/>
        <w:gridCol w:w="720"/>
        <w:gridCol w:w="180"/>
        <w:gridCol w:w="812"/>
        <w:gridCol w:w="180"/>
        <w:gridCol w:w="720"/>
        <w:gridCol w:w="180"/>
        <w:gridCol w:w="720"/>
        <w:gridCol w:w="270"/>
        <w:gridCol w:w="717"/>
        <w:gridCol w:w="183"/>
        <w:gridCol w:w="718"/>
        <w:gridCol w:w="182"/>
        <w:gridCol w:w="720"/>
        <w:gridCol w:w="180"/>
        <w:gridCol w:w="630"/>
        <w:gridCol w:w="180"/>
        <w:gridCol w:w="809"/>
        <w:gridCol w:w="181"/>
        <w:gridCol w:w="810"/>
      </w:tblGrid>
      <w:tr w:rsidR="00505780" w:rsidRPr="00505780" w14:paraId="16B69C9C" w14:textId="77777777" w:rsidTr="00711BAD">
        <w:trPr>
          <w:cantSplit/>
          <w:trHeight w:val="20"/>
          <w:tblHeader/>
        </w:trPr>
        <w:tc>
          <w:tcPr>
            <w:tcW w:w="6478" w:type="dxa"/>
            <w:gridSpan w:val="6"/>
            <w:hideMark/>
          </w:tcPr>
          <w:p w14:paraId="518D9196" w14:textId="7741DF12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3F171257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712" w:type="dxa"/>
            <w:gridSpan w:val="3"/>
            <w:hideMark/>
          </w:tcPr>
          <w:p w14:paraId="73276E31" w14:textId="2317F2B0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ABB3ECB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220" w:type="dxa"/>
            <w:gridSpan w:val="11"/>
            <w:hideMark/>
          </w:tcPr>
          <w:p w14:paraId="0C64C84B" w14:textId="6FC3C1CD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bCs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cs="Angsana New" w:hint="cs"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116490DC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A15F075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</w:tr>
      <w:tr w:rsidR="00022BE3" w:rsidRPr="00505780" w14:paraId="7540A049" w14:textId="77777777" w:rsidTr="00711BAD">
        <w:trPr>
          <w:cantSplit/>
          <w:trHeight w:val="20"/>
          <w:tblHeader/>
        </w:trPr>
        <w:tc>
          <w:tcPr>
            <w:tcW w:w="3148" w:type="dxa"/>
            <w:vAlign w:val="bottom"/>
          </w:tcPr>
          <w:p w14:paraId="76A2D9EC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608F16FD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  <w:p w14:paraId="6C71C33F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81" w:type="dxa"/>
          </w:tcPr>
          <w:p w14:paraId="62F0B296" w14:textId="01EBE26D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529" w:type="dxa"/>
            <w:gridSpan w:val="3"/>
            <w:hideMark/>
          </w:tcPr>
          <w:p w14:paraId="47000826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สัดส่วน</w:t>
            </w:r>
          </w:p>
          <w:p w14:paraId="6745639B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180" w:type="dxa"/>
          </w:tcPr>
          <w:p w14:paraId="6C0B2E49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712" w:type="dxa"/>
            <w:gridSpan w:val="3"/>
            <w:hideMark/>
          </w:tcPr>
          <w:p w14:paraId="03FBA5D4" w14:textId="77777777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มูลค่าตาม</w:t>
            </w:r>
          </w:p>
          <w:p w14:paraId="68155A81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163DF250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6185ACAB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</w:t>
            </w:r>
          </w:p>
        </w:tc>
        <w:tc>
          <w:tcPr>
            <w:tcW w:w="270" w:type="dxa"/>
          </w:tcPr>
          <w:p w14:paraId="603E1282" w14:textId="77777777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618" w:type="dxa"/>
            <w:gridSpan w:val="3"/>
            <w:vAlign w:val="bottom"/>
            <w:hideMark/>
          </w:tcPr>
          <w:p w14:paraId="4858DEC4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การด้อยค่า</w:t>
            </w:r>
          </w:p>
        </w:tc>
        <w:tc>
          <w:tcPr>
            <w:tcW w:w="182" w:type="dxa"/>
          </w:tcPr>
          <w:p w14:paraId="1466E15E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49E096A9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48009E1F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5ABEE519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มูลค่ายุติธรรมสำหรับ</w:t>
            </w:r>
          </w:p>
          <w:p w14:paraId="6867E81D" w14:textId="741556B2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หลักทรัพย์จดทะเบียนฯ</w:t>
            </w:r>
          </w:p>
        </w:tc>
      </w:tr>
      <w:tr w:rsidR="005D799F" w:rsidRPr="00505780" w14:paraId="06FB7F14" w14:textId="77777777" w:rsidTr="005D799F">
        <w:trPr>
          <w:cantSplit/>
          <w:trHeight w:val="20"/>
          <w:tblHeader/>
        </w:trPr>
        <w:tc>
          <w:tcPr>
            <w:tcW w:w="3148" w:type="dxa"/>
          </w:tcPr>
          <w:p w14:paraId="4B52051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249ACEED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62012613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611E87C8" w14:textId="5BF898D6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3" w:type="dxa"/>
            <w:vAlign w:val="center"/>
          </w:tcPr>
          <w:p w14:paraId="6B4BFE8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5D70C9C6" w14:textId="16B0DF21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4AF9A272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65D9D05F" w14:textId="6345303D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0" w:type="dxa"/>
            <w:vAlign w:val="center"/>
          </w:tcPr>
          <w:p w14:paraId="701BA7F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7008D985" w14:textId="579B76FA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1E8DB523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D6AAFE5" w14:textId="68D283A0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0" w:type="dxa"/>
            <w:vAlign w:val="center"/>
          </w:tcPr>
          <w:p w14:paraId="40EAB62A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75B3829" w14:textId="0E247371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270" w:type="dxa"/>
          </w:tcPr>
          <w:p w14:paraId="51863AA2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25844C78" w14:textId="49BFF4A3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3" w:type="dxa"/>
            <w:vAlign w:val="center"/>
          </w:tcPr>
          <w:p w14:paraId="5F76557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59BA513C" w14:textId="2973BFDE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2" w:type="dxa"/>
          </w:tcPr>
          <w:p w14:paraId="5BCB46CF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20684F23" w14:textId="68CD06ED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0" w:type="dxa"/>
            <w:vAlign w:val="center"/>
          </w:tcPr>
          <w:p w14:paraId="5CB0C6A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4C300AB" w14:textId="541BAB60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47FD527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5C51C831" w14:textId="62BE4A04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1" w:type="dxa"/>
            <w:vAlign w:val="center"/>
          </w:tcPr>
          <w:p w14:paraId="4879F0A5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0911B28D" w14:textId="0B494904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</w:tr>
      <w:tr w:rsidR="005D799F" w:rsidRPr="00505780" w14:paraId="567BACC6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6C9A9BB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025565B3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212B34C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1195A632" w14:textId="4AEB5640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3" w:type="dxa"/>
            <w:vAlign w:val="center"/>
          </w:tcPr>
          <w:p w14:paraId="3515911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176C4A1F" w14:textId="77BC5CAB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3064392A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FF1D90D" w14:textId="6AD8B8F5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4C208490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168A7509" w14:textId="173C6DF1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58B8A340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E5BA4F1" w14:textId="6EAF2848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5CD39175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B802286" w14:textId="50A94BEA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270" w:type="dxa"/>
          </w:tcPr>
          <w:p w14:paraId="3DB9538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09C674FB" w14:textId="53AE70A5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3" w:type="dxa"/>
            <w:vAlign w:val="center"/>
          </w:tcPr>
          <w:p w14:paraId="1D827C3B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31E49C01" w14:textId="66243F0F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2" w:type="dxa"/>
          </w:tcPr>
          <w:p w14:paraId="2A41B186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5442F62" w14:textId="260D3445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13DA83F1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41047703" w14:textId="639B0FE2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63568C5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0A531F82" w14:textId="1415A7D2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1" w:type="dxa"/>
            <w:vAlign w:val="center"/>
          </w:tcPr>
          <w:p w14:paraId="31EC644B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54D04F36" w14:textId="5A575888" w:rsidR="005D799F" w:rsidRPr="00505780" w:rsidRDefault="00874E5C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</w:tr>
      <w:tr w:rsidR="005D799F" w:rsidRPr="00505780" w14:paraId="390BB560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1AC9573D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392490E8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4AD7F4A4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59D101AE" w14:textId="25EA35FC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423A62B4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54E95BD8" w14:textId="5A429D85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80" w:type="dxa"/>
          </w:tcPr>
          <w:p w14:paraId="1775601D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CF4E891" w14:textId="3821F587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2A8AC6B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28F60B43" w14:textId="7FD45262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80" w:type="dxa"/>
          </w:tcPr>
          <w:p w14:paraId="021AC656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8377F2C" w14:textId="4C11CF2A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6416A21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3551470" w14:textId="3C730422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270" w:type="dxa"/>
          </w:tcPr>
          <w:p w14:paraId="01FDDC7E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03006C0C" w14:textId="1AA7995E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423DCA8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578F5010" w14:textId="66AED046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82" w:type="dxa"/>
          </w:tcPr>
          <w:p w14:paraId="2FFF62C2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737C8A5C" w14:textId="3F6FC438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0BD4DC1E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00D2592" w14:textId="252355A3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80" w:type="dxa"/>
          </w:tcPr>
          <w:p w14:paraId="13670E22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7395FBC0" w14:textId="25C7FA04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181" w:type="dxa"/>
            <w:vAlign w:val="center"/>
          </w:tcPr>
          <w:p w14:paraId="5BE7F498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6C9F5EFB" w14:textId="0FB7960B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</w:tr>
      <w:tr w:rsidR="005D799F" w:rsidRPr="00505780" w14:paraId="11BADE72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7946CA0D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2BC23FDF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56191E42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29" w:type="dxa"/>
            <w:gridSpan w:val="3"/>
            <w:hideMark/>
          </w:tcPr>
          <w:p w14:paraId="1CAAB86C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 w:eastAsia="en-GB"/>
              </w:rPr>
              <w:t>(ร้อยละ)</w:t>
            </w:r>
          </w:p>
        </w:tc>
        <w:tc>
          <w:tcPr>
            <w:tcW w:w="180" w:type="dxa"/>
          </w:tcPr>
          <w:p w14:paraId="5C71D708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092" w:type="dxa"/>
            <w:gridSpan w:val="19"/>
            <w:hideMark/>
          </w:tcPr>
          <w:p w14:paraId="165338E8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5D799F" w:rsidRPr="00505780" w14:paraId="66F89A10" w14:textId="77777777" w:rsidTr="00711BAD">
        <w:trPr>
          <w:cantSplit/>
          <w:trHeight w:val="20"/>
        </w:trPr>
        <w:tc>
          <w:tcPr>
            <w:tcW w:w="3148" w:type="dxa"/>
            <w:hideMark/>
          </w:tcPr>
          <w:p w14:paraId="48F47DCD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บริษัทร่วม</w:t>
            </w:r>
          </w:p>
        </w:tc>
        <w:tc>
          <w:tcPr>
            <w:tcW w:w="1620" w:type="dxa"/>
          </w:tcPr>
          <w:p w14:paraId="668AF8C3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7C764221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5FD3DE67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E07FD58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738EF055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4DA6E523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6B15E1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2D733AD3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8A4796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8D272E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C9000BB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B78F1D5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9E24170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7F51CF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</w:tcPr>
          <w:p w14:paraId="2165CB5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</w:tcPr>
          <w:p w14:paraId="5936694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177183C4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2" w:type="dxa"/>
          </w:tcPr>
          <w:p w14:paraId="78D8A7CD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AAA6D1E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6728E54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26F186CD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ACD396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</w:tcPr>
          <w:p w14:paraId="4E209AA2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53D90DB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48F12A82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9417C3" w:rsidRPr="00505780" w14:paraId="5FCB1C42" w14:textId="77777777" w:rsidTr="005D799F">
        <w:trPr>
          <w:cantSplit/>
          <w:trHeight w:val="20"/>
        </w:trPr>
        <w:tc>
          <w:tcPr>
            <w:tcW w:w="3148" w:type="dxa"/>
            <w:hideMark/>
          </w:tcPr>
          <w:p w14:paraId="3B1DB098" w14:textId="77777777" w:rsidR="009417C3" w:rsidRPr="00505780" w:rsidRDefault="009417C3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ทรัสต์เพื่อการลงทุนในอสังหาริมทรัพย์</w:t>
            </w:r>
          </w:p>
          <w:p w14:paraId="7D0C9C12" w14:textId="77777777" w:rsidR="009417C3" w:rsidRPr="00505780" w:rsidRDefault="009417C3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และสิทธิการเช่าอสังหาริมทรัพย์เพื่อ</w:t>
            </w:r>
          </w:p>
          <w:p w14:paraId="6A3B33AC" w14:textId="41601EDA" w:rsidR="009417C3" w:rsidRPr="00505780" w:rsidRDefault="009417C3" w:rsidP="009417C3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อุตสาหกรรม เฟรเซอร์ส พร็อพเพอร์ตี้</w:t>
            </w:r>
            <w:r>
              <w:rPr>
                <w:rFonts w:ascii="Angsana New" w:hAnsi="Angsana New"/>
                <w:sz w:val="24"/>
                <w:szCs w:val="24"/>
              </w:rPr>
              <w:t xml:space="preserve"> *</w:t>
            </w:r>
          </w:p>
        </w:tc>
        <w:tc>
          <w:tcPr>
            <w:tcW w:w="1620" w:type="dxa"/>
            <w:hideMark/>
          </w:tcPr>
          <w:p w14:paraId="7C3A41D8" w14:textId="4E1E9DBB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181" w:type="dxa"/>
          </w:tcPr>
          <w:p w14:paraId="61FCFF0B" w14:textId="515A1224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43919176" w14:textId="77777777" w:rsidR="009417C3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307121D1" w14:textId="77777777" w:rsidR="00856FFB" w:rsidRDefault="00856FFB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1D12156" w14:textId="46DD8ECE" w:rsidR="00856FFB" w:rsidRPr="00505780" w:rsidRDefault="007037FE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26</w:t>
            </w:r>
            <w:r w:rsidR="00856FFB">
              <w:rPr>
                <w:rFonts w:ascii="Angsana New" w:hAnsi="Angsana New"/>
                <w:sz w:val="24"/>
                <w:szCs w:val="24"/>
                <w:lang w:eastAsia="en-GB"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62</w:t>
            </w:r>
          </w:p>
        </w:tc>
        <w:tc>
          <w:tcPr>
            <w:tcW w:w="183" w:type="dxa"/>
          </w:tcPr>
          <w:p w14:paraId="0EF8C001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77EA9F15" w14:textId="39590E41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7037FE"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26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="007037FE"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7EE5D5B9" w14:textId="77777777" w:rsidR="009417C3" w:rsidRPr="00505780" w:rsidRDefault="009417C3" w:rsidP="009417C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A61FABF" w14:textId="77777777" w:rsidR="009417C3" w:rsidRDefault="009417C3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1936215C" w14:textId="77777777" w:rsidR="0004781A" w:rsidRDefault="0004781A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2450607" w14:textId="16BEA2BF" w:rsidR="0004781A" w:rsidRPr="006F4DE5" w:rsidRDefault="007037FE" w:rsidP="0092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7037FE">
              <w:rPr>
                <w:rFonts w:ascii="Angsana New" w:hAnsi="Angsana New"/>
                <w:sz w:val="24"/>
                <w:szCs w:val="24"/>
                <w:lang w:eastAsia="en-GB"/>
              </w:rPr>
              <w:t>5</w:t>
            </w:r>
            <w:r w:rsidR="009264EB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eastAsia="en-GB"/>
              </w:rPr>
              <w:t>331</w:t>
            </w:r>
          </w:p>
        </w:tc>
        <w:tc>
          <w:tcPr>
            <w:tcW w:w="180" w:type="dxa"/>
          </w:tcPr>
          <w:p w14:paraId="3D052312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6039D71E" w14:textId="77777777" w:rsidR="009417C3" w:rsidRDefault="009417C3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25FE72C4" w14:textId="77777777" w:rsidR="009417C3" w:rsidRDefault="009417C3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91F2BEE" w14:textId="4868F340" w:rsidR="009417C3" w:rsidRPr="00505780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  <w:lang w:eastAsia="en-GB"/>
              </w:rPr>
              <w:t>4</w:t>
            </w:r>
            <w:r w:rsidR="009417C3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eastAsia="en-GB"/>
              </w:rPr>
              <w:t>882</w:t>
            </w:r>
          </w:p>
        </w:tc>
        <w:tc>
          <w:tcPr>
            <w:tcW w:w="180" w:type="dxa"/>
          </w:tcPr>
          <w:p w14:paraId="0BE4FA65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9355E5B" w14:textId="77777777" w:rsidR="009417C3" w:rsidRDefault="009417C3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AD5A5EE" w14:textId="77777777" w:rsidR="006E7DD7" w:rsidRDefault="006E7DD7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A669941" w14:textId="5E2B29A7" w:rsidR="006E7DD7" w:rsidRPr="00505780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7037FE">
              <w:rPr>
                <w:rFonts w:ascii="Angsana New" w:hAnsi="Angsana New"/>
                <w:sz w:val="24"/>
                <w:szCs w:val="24"/>
                <w:lang w:eastAsia="en-GB"/>
              </w:rPr>
              <w:t>1</w:t>
            </w:r>
            <w:r w:rsidR="006E7DD7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eastAsia="en-GB"/>
              </w:rPr>
              <w:t>922</w:t>
            </w:r>
          </w:p>
        </w:tc>
        <w:tc>
          <w:tcPr>
            <w:tcW w:w="180" w:type="dxa"/>
          </w:tcPr>
          <w:p w14:paraId="7D124506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40EF0565" w14:textId="6AFBCE51" w:rsidR="009417C3" w:rsidRPr="00505780" w:rsidRDefault="009417C3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="007037FE" w:rsidRPr="007037F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505780">
              <w:rPr>
                <w:rFonts w:ascii="Angsana New" w:hAnsi="Angsana New" w:hint="cs"/>
                <w:sz w:val="24"/>
                <w:szCs w:val="24"/>
              </w:rPr>
              <w:t>,</w:t>
            </w:r>
            <w:r w:rsidR="007037FE" w:rsidRPr="007037FE">
              <w:rPr>
                <w:rFonts w:ascii="Angsana New" w:hAnsi="Angsana New" w:hint="cs"/>
                <w:sz w:val="24"/>
                <w:szCs w:val="24"/>
              </w:rPr>
              <w:t>81</w:t>
            </w:r>
            <w:r w:rsidR="007037FE" w:rsidRPr="007037F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2CAEC43E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60F28120" w14:textId="77777777" w:rsidR="009417C3" w:rsidRDefault="009417C3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9AA7FF" w14:textId="77777777" w:rsidR="00856FFB" w:rsidRDefault="00856FFB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7AB3C1D" w14:textId="1A2BD734" w:rsidR="00856FFB" w:rsidRPr="00505780" w:rsidRDefault="00856FFB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0F2E0A37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744AA61C" w14:textId="40293DD4" w:rsidR="009417C3" w:rsidRPr="00505780" w:rsidRDefault="009417C3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ED380F9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9A2E13D" w14:textId="77777777" w:rsidR="009417C3" w:rsidRDefault="009417C3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72C9C2AF" w14:textId="77777777" w:rsidR="006E7DD7" w:rsidRDefault="006E7DD7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4307B396" w14:textId="7AB284C0" w:rsidR="006E7DD7" w:rsidRPr="00505780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</w:t>
            </w:r>
            <w:r w:rsidR="006E7DD7">
              <w:rPr>
                <w:rFonts w:ascii="Angsana New" w:hAnsi="Angsana New"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</w:rPr>
              <w:t>922</w:t>
            </w:r>
          </w:p>
        </w:tc>
        <w:tc>
          <w:tcPr>
            <w:tcW w:w="180" w:type="dxa"/>
          </w:tcPr>
          <w:p w14:paraId="19816753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hideMark/>
          </w:tcPr>
          <w:p w14:paraId="146588DD" w14:textId="44F9019E" w:rsidR="009417C3" w:rsidRPr="00505780" w:rsidRDefault="009417C3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="007037FE" w:rsidRPr="007037F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505780">
              <w:rPr>
                <w:rFonts w:ascii="Angsana New" w:hAnsi="Angsana New" w:hint="cs"/>
                <w:sz w:val="24"/>
                <w:szCs w:val="24"/>
              </w:rPr>
              <w:t>,</w:t>
            </w:r>
            <w:r w:rsidR="007037FE" w:rsidRPr="007037FE">
              <w:rPr>
                <w:rFonts w:ascii="Angsana New" w:hAnsi="Angsana New" w:hint="cs"/>
                <w:sz w:val="24"/>
                <w:szCs w:val="24"/>
              </w:rPr>
              <w:t>81</w:t>
            </w:r>
            <w:r w:rsidR="007037FE" w:rsidRPr="007037F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1640321F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7936D043" w14:textId="77777777" w:rsidR="009417C3" w:rsidRDefault="009417C3" w:rsidP="00464ADE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25ECF31" w14:textId="77777777" w:rsidR="00464ADE" w:rsidRDefault="00464ADE" w:rsidP="00464ADE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7CF8CB4" w14:textId="6754D182" w:rsidR="00464ADE" w:rsidRPr="000D05CC" w:rsidRDefault="007037FE" w:rsidP="00464ADE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F773C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827</w:t>
            </w:r>
          </w:p>
        </w:tc>
        <w:tc>
          <w:tcPr>
            <w:tcW w:w="181" w:type="dxa"/>
          </w:tcPr>
          <w:p w14:paraId="3055AD22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hideMark/>
          </w:tcPr>
          <w:p w14:paraId="61DFBFBA" w14:textId="7E036C50" w:rsidR="009417C3" w:rsidRPr="00505780" w:rsidRDefault="009417C3" w:rsidP="006E7DD7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7037FE"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7037FE"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399</w:t>
            </w:r>
          </w:p>
        </w:tc>
      </w:tr>
      <w:tr w:rsidR="009417C3" w:rsidRPr="00505780" w14:paraId="1EE3A73B" w14:textId="77777777" w:rsidTr="00711BAD">
        <w:trPr>
          <w:cantSplit/>
          <w:trHeight w:val="20"/>
        </w:trPr>
        <w:tc>
          <w:tcPr>
            <w:tcW w:w="3148" w:type="dxa"/>
          </w:tcPr>
          <w:p w14:paraId="1453B382" w14:textId="3E13E30F" w:rsidR="009417C3" w:rsidRPr="00505780" w:rsidRDefault="009417C3" w:rsidP="009417C3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1620" w:type="dxa"/>
          </w:tcPr>
          <w:p w14:paraId="6A1A4D61" w14:textId="5B2C76AF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0E176333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324550A7" w14:textId="380CC9F5" w:rsidR="009417C3" w:rsidRPr="00505780" w:rsidRDefault="007037FE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50</w:t>
            </w:r>
            <w:r w:rsidR="00856FFB">
              <w:rPr>
                <w:rFonts w:ascii="Angsana New" w:hAnsi="Angsana New"/>
                <w:sz w:val="24"/>
                <w:szCs w:val="24"/>
                <w:lang w:eastAsia="en-GB"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2833E831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A5F6B40" w14:textId="3B670838" w:rsidR="009417C3" w:rsidRPr="00505780" w:rsidRDefault="007037FE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50</w:t>
            </w:r>
            <w:r w:rsidR="009417C3"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9A27314" w14:textId="77777777" w:rsidR="009417C3" w:rsidRPr="00505780" w:rsidRDefault="009417C3" w:rsidP="009417C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825B7A3" w14:textId="6C4EE392" w:rsidR="009417C3" w:rsidRPr="00505780" w:rsidRDefault="007037FE" w:rsidP="0092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7037FE">
              <w:rPr>
                <w:rFonts w:ascii="Angsana New" w:hAnsi="Angsana New"/>
                <w:sz w:val="24"/>
                <w:szCs w:val="24"/>
                <w:lang w:eastAsia="en-GB"/>
              </w:rPr>
              <w:t>4</w:t>
            </w:r>
            <w:r w:rsidR="009264EB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eastAsia="en-GB"/>
              </w:rPr>
              <w:t>887</w:t>
            </w:r>
          </w:p>
        </w:tc>
        <w:tc>
          <w:tcPr>
            <w:tcW w:w="180" w:type="dxa"/>
          </w:tcPr>
          <w:p w14:paraId="7A0294DE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501612BE" w14:textId="45DDE9F8" w:rsidR="009417C3" w:rsidRPr="00505780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  <w:lang w:eastAsia="en-GB"/>
              </w:rPr>
              <w:t>4</w:t>
            </w:r>
            <w:r w:rsidR="009417C3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eastAsia="en-GB"/>
              </w:rPr>
              <w:t>890</w:t>
            </w:r>
          </w:p>
        </w:tc>
        <w:tc>
          <w:tcPr>
            <w:tcW w:w="180" w:type="dxa"/>
          </w:tcPr>
          <w:p w14:paraId="79D9D3DE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4A1EB7A" w14:textId="691D9FF4" w:rsidR="009417C3" w:rsidRPr="00505780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4</w:t>
            </w:r>
            <w:r w:rsidR="006E7DD7">
              <w:rPr>
                <w:rFonts w:ascii="Angsana New" w:hAnsi="Angsana New"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</w:rPr>
              <w:t>911</w:t>
            </w:r>
          </w:p>
        </w:tc>
        <w:tc>
          <w:tcPr>
            <w:tcW w:w="180" w:type="dxa"/>
          </w:tcPr>
          <w:p w14:paraId="42D37CAA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6625B53" w14:textId="5D19CF53" w:rsidR="009417C3" w:rsidRPr="00505780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 w:hint="cs"/>
                <w:sz w:val="24"/>
                <w:szCs w:val="24"/>
              </w:rPr>
              <w:t>4</w:t>
            </w:r>
            <w:r w:rsidR="009417C3" w:rsidRPr="00505780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911</w:t>
            </w:r>
          </w:p>
        </w:tc>
        <w:tc>
          <w:tcPr>
            <w:tcW w:w="270" w:type="dxa"/>
          </w:tcPr>
          <w:p w14:paraId="465669A0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7C1EFD3B" w14:textId="1EEB9938" w:rsidR="009417C3" w:rsidRPr="00505780" w:rsidRDefault="00856FFB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4BE5C608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48EAF5A6" w14:textId="48D37F94" w:rsidR="009417C3" w:rsidRPr="00505780" w:rsidRDefault="009417C3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78DECBD9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63F4F47" w14:textId="4CBF08E7" w:rsidR="009417C3" w:rsidRPr="00505780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4</w:t>
            </w:r>
            <w:r w:rsidR="006E7DD7">
              <w:rPr>
                <w:rFonts w:ascii="Angsana New" w:hAnsi="Angsana New"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</w:rPr>
              <w:t>911</w:t>
            </w:r>
          </w:p>
        </w:tc>
        <w:tc>
          <w:tcPr>
            <w:tcW w:w="180" w:type="dxa"/>
          </w:tcPr>
          <w:p w14:paraId="15D10B9F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FB7886A" w14:textId="48CF5478" w:rsidR="009417C3" w:rsidRPr="00505780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 w:hint="cs"/>
                <w:sz w:val="24"/>
                <w:szCs w:val="24"/>
              </w:rPr>
              <w:t>4</w:t>
            </w:r>
            <w:r w:rsidR="009417C3" w:rsidRPr="00505780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911</w:t>
            </w:r>
          </w:p>
        </w:tc>
        <w:tc>
          <w:tcPr>
            <w:tcW w:w="180" w:type="dxa"/>
          </w:tcPr>
          <w:p w14:paraId="0EF90016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0184FA9A" w14:textId="7A3F5739" w:rsidR="009417C3" w:rsidRPr="00505780" w:rsidRDefault="00464ADE" w:rsidP="00464ADE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658E98AB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A83D734" w14:textId="291805B9" w:rsidR="009417C3" w:rsidRPr="00505780" w:rsidRDefault="009417C3" w:rsidP="006E7DD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9417C3" w:rsidRPr="00505780" w14:paraId="37F264ED" w14:textId="77777777" w:rsidTr="00711BAD">
        <w:trPr>
          <w:cantSplit/>
          <w:trHeight w:val="20"/>
        </w:trPr>
        <w:tc>
          <w:tcPr>
            <w:tcW w:w="3148" w:type="dxa"/>
          </w:tcPr>
          <w:p w14:paraId="268854D1" w14:textId="3570FD76" w:rsidR="009417C3" w:rsidRPr="00505780" w:rsidRDefault="009417C3" w:rsidP="009417C3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นอร์ท สาธร โฮเต็ล จำกัด **</w:t>
            </w:r>
          </w:p>
        </w:tc>
        <w:tc>
          <w:tcPr>
            <w:tcW w:w="1620" w:type="dxa"/>
          </w:tcPr>
          <w:p w14:paraId="572AA98B" w14:textId="512E92F9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81" w:type="dxa"/>
          </w:tcPr>
          <w:p w14:paraId="1AB72E9D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0083ECD8" w14:textId="0927E81A" w:rsidR="009417C3" w:rsidRPr="00505780" w:rsidRDefault="007037FE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20</w:t>
            </w:r>
            <w:r w:rsidR="00856FFB">
              <w:rPr>
                <w:rFonts w:ascii="Angsana New" w:hAnsi="Angsana New"/>
                <w:sz w:val="24"/>
                <w:szCs w:val="24"/>
                <w:lang w:eastAsia="en-GB"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6021C999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B3FD617" w14:textId="68BD717B" w:rsidR="009417C3" w:rsidRPr="00505780" w:rsidRDefault="007037FE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20</w:t>
            </w:r>
            <w:r w:rsidR="009417C3"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B04F7B0" w14:textId="77777777" w:rsidR="009417C3" w:rsidRPr="00505780" w:rsidRDefault="009417C3" w:rsidP="009417C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89EF1C7" w14:textId="03E85561" w:rsidR="009417C3" w:rsidRPr="00505780" w:rsidRDefault="007037FE" w:rsidP="0092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180" w:type="dxa"/>
          </w:tcPr>
          <w:p w14:paraId="04AE4D24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2DD21CA5" w14:textId="67A3FAC9" w:rsidR="009417C3" w:rsidRPr="00505780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80" w:type="dxa"/>
          </w:tcPr>
          <w:p w14:paraId="70A1B31D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6616330" w14:textId="1ACFFE23" w:rsidR="009417C3" w:rsidRPr="00505780" w:rsidRDefault="006E7DD7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126E175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BA4281C" w14:textId="5D3C6507" w:rsidR="009417C3" w:rsidRPr="00505780" w:rsidRDefault="009417C3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3A39582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45AB862D" w14:textId="4F61BD14" w:rsidR="009417C3" w:rsidRPr="00505780" w:rsidRDefault="00856FFB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6047400A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2870BBB7" w14:textId="44488615" w:rsidR="009417C3" w:rsidRPr="00505780" w:rsidRDefault="009417C3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7DE2D88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18569E8" w14:textId="5D4CBE51" w:rsidR="009417C3" w:rsidRPr="00505780" w:rsidRDefault="006E7DD7" w:rsidP="009417C3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63CEFA1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AC1C131" w14:textId="0670A2F0" w:rsidR="009417C3" w:rsidRPr="00505780" w:rsidRDefault="009417C3" w:rsidP="009417C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61D3623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69B2C58A" w14:textId="6B023066" w:rsidR="009417C3" w:rsidRPr="00505780" w:rsidRDefault="00464ADE" w:rsidP="00464ADE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A511D65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64E1727F" w14:textId="30B845CF" w:rsidR="009417C3" w:rsidRPr="00505780" w:rsidRDefault="009417C3" w:rsidP="006E7DD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9417C3" w:rsidRPr="00505780" w14:paraId="489DEFE8" w14:textId="77777777" w:rsidTr="00711BAD">
        <w:trPr>
          <w:cantSplit/>
          <w:trHeight w:val="20"/>
        </w:trPr>
        <w:tc>
          <w:tcPr>
            <w:tcW w:w="3148" w:type="dxa"/>
          </w:tcPr>
          <w:p w14:paraId="156EC07C" w14:textId="4AB86711" w:rsidR="009417C3" w:rsidRPr="00505780" w:rsidRDefault="009417C3" w:rsidP="009417C3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อสังหาริมทรัพย์โกลเด้นเวนเจอร์</w:t>
            </w: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</w:t>
            </w:r>
          </w:p>
        </w:tc>
        <w:tc>
          <w:tcPr>
            <w:tcW w:w="1620" w:type="dxa"/>
          </w:tcPr>
          <w:p w14:paraId="54DB1C9A" w14:textId="06B61242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181" w:type="dxa"/>
          </w:tcPr>
          <w:p w14:paraId="74E52BB0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16CA06C9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5F730CA2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5BB884DB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50CDB5E0" w14:textId="77777777" w:rsidR="009417C3" w:rsidRPr="00505780" w:rsidRDefault="009417C3" w:rsidP="009417C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EC736ED" w14:textId="77777777" w:rsidR="009417C3" w:rsidRPr="00505780" w:rsidRDefault="009417C3" w:rsidP="009417C3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B931929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15390580" w14:textId="77777777" w:rsidR="009417C3" w:rsidRPr="00505780" w:rsidRDefault="009417C3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794BD8A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0384042" w14:textId="77777777" w:rsidR="009417C3" w:rsidRPr="00505780" w:rsidRDefault="009417C3" w:rsidP="009417C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7905F7BE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4FE3712" w14:textId="77777777" w:rsidR="009417C3" w:rsidRPr="00505780" w:rsidRDefault="009417C3" w:rsidP="009417C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5793A1E7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55B6F834" w14:textId="77777777" w:rsidR="009417C3" w:rsidRPr="00505780" w:rsidRDefault="009417C3" w:rsidP="009417C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675CC233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C92FA2A" w14:textId="77777777" w:rsidR="009417C3" w:rsidRPr="00505780" w:rsidRDefault="009417C3" w:rsidP="009417C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D93FCB7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152E235" w14:textId="77777777" w:rsidR="009417C3" w:rsidRPr="00505780" w:rsidRDefault="009417C3" w:rsidP="009417C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3BCCA0B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6C9FEA13" w14:textId="77777777" w:rsidR="009417C3" w:rsidRPr="00505780" w:rsidRDefault="009417C3" w:rsidP="009417C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4DE3D230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38035BDF" w14:textId="77777777" w:rsidR="009417C3" w:rsidRPr="00505780" w:rsidRDefault="009417C3" w:rsidP="009417C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73E84B15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31955300" w14:textId="77777777" w:rsidR="009417C3" w:rsidRPr="00505780" w:rsidRDefault="009417C3" w:rsidP="009417C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</w:tr>
      <w:tr w:rsidR="009417C3" w:rsidRPr="00505780" w14:paraId="2BFF507D" w14:textId="77777777" w:rsidTr="00711BAD">
        <w:trPr>
          <w:cantSplit/>
          <w:trHeight w:val="20"/>
        </w:trPr>
        <w:tc>
          <w:tcPr>
            <w:tcW w:w="3148" w:type="dxa"/>
          </w:tcPr>
          <w:p w14:paraId="2BC93A53" w14:textId="77777777" w:rsidR="009417C3" w:rsidRPr="00505780" w:rsidRDefault="009417C3" w:rsidP="009417C3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1CF4104" w14:textId="7CEA57E5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181" w:type="dxa"/>
          </w:tcPr>
          <w:p w14:paraId="66FE1F80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3E0B64AA" w14:textId="555D4CDF" w:rsidR="009417C3" w:rsidRPr="00505780" w:rsidRDefault="007037FE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</w:t>
            </w:r>
            <w:r w:rsidR="00856FFB">
              <w:rPr>
                <w:rFonts w:ascii="Angsana New" w:hAnsi="Angsana New"/>
                <w:sz w:val="24"/>
                <w:szCs w:val="24"/>
                <w:lang w:eastAsia="en-GB"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27</w:t>
            </w:r>
          </w:p>
        </w:tc>
        <w:tc>
          <w:tcPr>
            <w:tcW w:w="183" w:type="dxa"/>
          </w:tcPr>
          <w:p w14:paraId="5621AE90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532BE3A" w14:textId="3D0B28EA" w:rsidR="009417C3" w:rsidRPr="00505780" w:rsidRDefault="007037FE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/>
              </w:rPr>
              <w:t>23</w:t>
            </w:r>
            <w:r w:rsidR="001014C1">
              <w:rPr>
                <w:rFonts w:ascii="Angsana New" w:hAnsi="Angsana New" w:hint="cs"/>
                <w:sz w:val="24"/>
                <w:szCs w:val="24"/>
                <w:lang w:eastAsia="en-GB"/>
              </w:rPr>
              <w:t>.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eastAsia="en-GB"/>
              </w:rPr>
              <w:t>63</w:t>
            </w:r>
          </w:p>
        </w:tc>
        <w:tc>
          <w:tcPr>
            <w:tcW w:w="180" w:type="dxa"/>
          </w:tcPr>
          <w:p w14:paraId="66B890D5" w14:textId="77777777" w:rsidR="009417C3" w:rsidRPr="00505780" w:rsidRDefault="009417C3" w:rsidP="009417C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1992C72" w14:textId="02742368" w:rsidR="009417C3" w:rsidRPr="00505780" w:rsidRDefault="007037FE" w:rsidP="0092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</w:t>
            </w:r>
            <w:r w:rsidR="009264EB">
              <w:rPr>
                <w:rFonts w:ascii="Angsana New" w:hAnsi="Angsana New"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</w:rPr>
              <w:t>094</w:t>
            </w:r>
          </w:p>
        </w:tc>
        <w:tc>
          <w:tcPr>
            <w:tcW w:w="180" w:type="dxa"/>
          </w:tcPr>
          <w:p w14:paraId="7C4AEEEC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61BCC7F2" w14:textId="6E7EF50D" w:rsidR="009417C3" w:rsidRPr="00505780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</w:t>
            </w:r>
            <w:r w:rsidR="009417C3">
              <w:rPr>
                <w:rFonts w:ascii="Angsana New" w:hAnsi="Angsana New"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</w:rPr>
              <w:t>052</w:t>
            </w:r>
          </w:p>
        </w:tc>
        <w:tc>
          <w:tcPr>
            <w:tcW w:w="180" w:type="dxa"/>
          </w:tcPr>
          <w:p w14:paraId="224F84A1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F9FD5AD" w14:textId="38553B6A" w:rsidR="009417C3" w:rsidRPr="00505780" w:rsidRDefault="006E7DD7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1D528BD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9889ACD" w14:textId="29532DB8" w:rsidR="009417C3" w:rsidRPr="00505780" w:rsidRDefault="009417C3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8A77088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5A94E4E0" w14:textId="739F89E5" w:rsidR="009417C3" w:rsidRPr="00505780" w:rsidRDefault="00856FFB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D1D4C8E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080E9BA3" w14:textId="1D25888E" w:rsidR="009417C3" w:rsidRPr="00505780" w:rsidRDefault="009417C3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3756A99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A8733C4" w14:textId="642E0224" w:rsidR="009417C3" w:rsidRPr="00505780" w:rsidRDefault="006E7DD7" w:rsidP="009417C3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FD9CB47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1586446" w14:textId="49FC5536" w:rsidR="009417C3" w:rsidRPr="00505780" w:rsidRDefault="009417C3" w:rsidP="009417C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70B801D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5F3E923A" w14:textId="7A169F12" w:rsidR="009417C3" w:rsidRPr="00505780" w:rsidRDefault="007037FE" w:rsidP="00464ADE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68493C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122</w:t>
            </w:r>
          </w:p>
        </w:tc>
        <w:tc>
          <w:tcPr>
            <w:tcW w:w="181" w:type="dxa"/>
          </w:tcPr>
          <w:p w14:paraId="7E7CB606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1600728" w14:textId="6FC89759" w:rsidR="009417C3" w:rsidRPr="004E43FB" w:rsidRDefault="007037FE" w:rsidP="004E43FB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  <w:r w:rsidR="00737866" w:rsidRPr="004E43FB">
              <w:rPr>
                <w:rFonts w:ascii="Angsana New" w:hAnsi="Angsana New" w:hint="cs"/>
                <w:sz w:val="24"/>
                <w:szCs w:val="24"/>
                <w:lang w:val="en-US" w:bidi="th-TH"/>
              </w:rPr>
              <w:t>,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155</w:t>
            </w:r>
          </w:p>
        </w:tc>
      </w:tr>
      <w:tr w:rsidR="009417C3" w:rsidRPr="00505780" w14:paraId="167AEEEC" w14:textId="77777777" w:rsidTr="005D799F">
        <w:trPr>
          <w:cantSplit/>
          <w:trHeight w:val="20"/>
        </w:trPr>
        <w:tc>
          <w:tcPr>
            <w:tcW w:w="3148" w:type="dxa"/>
          </w:tcPr>
          <w:p w14:paraId="022D8315" w14:textId="77777777" w:rsidR="009417C3" w:rsidRPr="00505780" w:rsidRDefault="009417C3" w:rsidP="009417C3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270A611F" w14:textId="77777777" w:rsidR="009417C3" w:rsidRPr="00505780" w:rsidRDefault="009417C3" w:rsidP="009417C3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543CA759" w14:textId="77777777" w:rsidR="009417C3" w:rsidRPr="00505780" w:rsidRDefault="009417C3" w:rsidP="009417C3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35ECDDF2" w14:textId="77777777" w:rsidR="009417C3" w:rsidRPr="00505780" w:rsidRDefault="009417C3" w:rsidP="009417C3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B0B53DF" w14:textId="77777777" w:rsidR="009417C3" w:rsidRPr="00505780" w:rsidRDefault="009417C3" w:rsidP="009417C3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5C9D6C60" w14:textId="77777777" w:rsidR="009417C3" w:rsidRPr="00505780" w:rsidRDefault="009417C3" w:rsidP="009417C3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1E537AF7" w14:textId="77777777" w:rsidR="009417C3" w:rsidRPr="00505780" w:rsidRDefault="009417C3" w:rsidP="009417C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11247" w14:textId="590C4345" w:rsidR="009417C3" w:rsidRPr="006F4DE5" w:rsidRDefault="007037FE" w:rsidP="0092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11</w:t>
            </w:r>
            <w:r w:rsidR="009264E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382</w:t>
            </w:r>
          </w:p>
        </w:tc>
        <w:tc>
          <w:tcPr>
            <w:tcW w:w="180" w:type="dxa"/>
          </w:tcPr>
          <w:p w14:paraId="5546D847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E3F543" w14:textId="20B3770E" w:rsidR="009417C3" w:rsidRPr="006F4DE5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10</w:t>
            </w:r>
            <w:r w:rsidR="009417C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180" w:type="dxa"/>
          </w:tcPr>
          <w:p w14:paraId="5944BA2B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6F19E" w14:textId="5D5FCC93" w:rsidR="009417C3" w:rsidRPr="006F4DE5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6E7DD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833</w:t>
            </w:r>
          </w:p>
        </w:tc>
        <w:tc>
          <w:tcPr>
            <w:tcW w:w="180" w:type="dxa"/>
          </w:tcPr>
          <w:p w14:paraId="6B9006BF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5FD11D" w14:textId="73CD043C" w:rsidR="009417C3" w:rsidRPr="006F4DE5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="009417C3" w:rsidRPr="006F4DE5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72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9E60599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1A409" w14:textId="4A7A0A08" w:rsidR="009417C3" w:rsidRPr="00505780" w:rsidRDefault="00856FFB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83" w:type="dxa"/>
          </w:tcPr>
          <w:p w14:paraId="7AAEC4DC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C312BA" w14:textId="440CC483" w:rsidR="009417C3" w:rsidRPr="001C5F2B" w:rsidRDefault="009417C3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C5F2B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FB22523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79910" w14:textId="64C10540" w:rsidR="009417C3" w:rsidRPr="000F2320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6E7DD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833</w:t>
            </w:r>
          </w:p>
        </w:tc>
        <w:tc>
          <w:tcPr>
            <w:tcW w:w="180" w:type="dxa"/>
          </w:tcPr>
          <w:p w14:paraId="65C7E37C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6F02BC" w14:textId="7A50F43E" w:rsidR="009417C3" w:rsidRPr="000F2320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="009417C3" w:rsidRPr="000F2320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72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7DC8B558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17E1E303" w14:textId="5B0EAA72" w:rsidR="009417C3" w:rsidRPr="00505780" w:rsidRDefault="009417C3" w:rsidP="009417C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4FCEAF3F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25F6D4" w14:textId="4302BCB8" w:rsidR="009417C3" w:rsidRPr="00505780" w:rsidRDefault="009417C3" w:rsidP="009417C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</w:tr>
      <w:tr w:rsidR="005D799F" w:rsidRPr="00505780" w14:paraId="2B2D58C3" w14:textId="77777777" w:rsidTr="00711BAD">
        <w:trPr>
          <w:cantSplit/>
          <w:trHeight w:val="20"/>
        </w:trPr>
        <w:tc>
          <w:tcPr>
            <w:tcW w:w="3148" w:type="dxa"/>
          </w:tcPr>
          <w:p w14:paraId="679CB67D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0211BA86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7D2D5A60" w14:textId="77777777" w:rsidR="005D799F" w:rsidRPr="00505780" w:rsidRDefault="005D799F" w:rsidP="005D799F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4FF121D1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70AB32F4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72CEA749" w14:textId="77777777" w:rsidR="005D799F" w:rsidRPr="00505780" w:rsidRDefault="005D799F" w:rsidP="005D799F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7CF4840B" w14:textId="77777777" w:rsidR="005D799F" w:rsidRPr="00505780" w:rsidRDefault="005D799F" w:rsidP="005D799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4B7A82D2" w14:textId="77777777" w:rsidR="005D799F" w:rsidRPr="00505780" w:rsidRDefault="005D799F" w:rsidP="005D799F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5F990A0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</w:tcPr>
          <w:p w14:paraId="422E17E7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D57C138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2A9C8C6A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2C376C7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2FB099F1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0E90BD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14:paraId="3AD36280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5A76990C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</w:tcPr>
          <w:p w14:paraId="12DA4551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AA1F3BD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12108629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EF786F9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1901BB27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2757F96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20AC9514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17DFF636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5F53636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799F" w:rsidRPr="00505780" w14:paraId="1A3A5BB7" w14:textId="77777777" w:rsidTr="00711BAD">
        <w:trPr>
          <w:cantSplit/>
          <w:trHeight w:val="20"/>
        </w:trPr>
        <w:tc>
          <w:tcPr>
            <w:tcW w:w="3148" w:type="dxa"/>
            <w:hideMark/>
          </w:tcPr>
          <w:p w14:paraId="052C874A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การร่วมค้า</w:t>
            </w:r>
          </w:p>
        </w:tc>
        <w:tc>
          <w:tcPr>
            <w:tcW w:w="1620" w:type="dxa"/>
          </w:tcPr>
          <w:p w14:paraId="184ED42A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1" w:type="dxa"/>
          </w:tcPr>
          <w:p w14:paraId="232DFE2A" w14:textId="77777777" w:rsidR="005D799F" w:rsidRPr="00505780" w:rsidRDefault="005D799F" w:rsidP="005D799F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367C5FDC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C764327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3FFB0CE7" w14:textId="77777777" w:rsidR="005D799F" w:rsidRPr="00505780" w:rsidRDefault="005D799F" w:rsidP="005D799F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1D2ADCAD" w14:textId="77777777" w:rsidR="005D799F" w:rsidRPr="00505780" w:rsidRDefault="005D799F" w:rsidP="005D799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10609BC3" w14:textId="77777777" w:rsidR="005D799F" w:rsidRPr="00505780" w:rsidRDefault="005D799F" w:rsidP="005D799F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6544432E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</w:tcPr>
          <w:p w14:paraId="06D23686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9825AFE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8E99179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237EA893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D15CC2B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270" w:type="dxa"/>
          </w:tcPr>
          <w:p w14:paraId="5846735F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21C4F6FA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1C43AB24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B094124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D1503B4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0A3BF386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38FA1B12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6DED4EA3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3EEBFE5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3944979F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1" w:type="dxa"/>
          </w:tcPr>
          <w:p w14:paraId="17798A07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2CB0EB29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</w:tr>
      <w:tr w:rsidR="003A2037" w:rsidRPr="00505780" w14:paraId="5AB62981" w14:textId="77777777" w:rsidTr="003A2037">
        <w:trPr>
          <w:cantSplit/>
          <w:trHeight w:val="20"/>
        </w:trPr>
        <w:tc>
          <w:tcPr>
            <w:tcW w:w="3148" w:type="dxa"/>
            <w:hideMark/>
          </w:tcPr>
          <w:p w14:paraId="4BDD2A76" w14:textId="17A025CF" w:rsidR="003A2037" w:rsidRPr="00505780" w:rsidRDefault="003A2037" w:rsidP="003A203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เพาเวอร์ </w:t>
            </w:r>
            <w:r w:rsidR="007037FE" w:rsidRPr="007037FE">
              <w:rPr>
                <w:rFonts w:ascii="Angsana New" w:hAnsi="Angsana New" w:hint="cs"/>
                <w:spacing w:val="-4"/>
                <w:sz w:val="24"/>
                <w:szCs w:val="24"/>
              </w:rPr>
              <w:t>6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จำกัด ***</w:t>
            </w:r>
          </w:p>
        </w:tc>
        <w:tc>
          <w:tcPr>
            <w:tcW w:w="1620" w:type="dxa"/>
            <w:hideMark/>
          </w:tcPr>
          <w:p w14:paraId="7EB2C66F" w14:textId="2292C245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81" w:type="dxa"/>
          </w:tcPr>
          <w:p w14:paraId="2B737ACD" w14:textId="7182B981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13C85353" w14:textId="77777777" w:rsidR="002D0068" w:rsidRDefault="002D0068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83AC24C" w14:textId="3A3CF40D" w:rsidR="00856FFB" w:rsidRPr="00505780" w:rsidRDefault="007037FE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51</w:t>
            </w:r>
            <w:r w:rsidR="00856FFB">
              <w:rPr>
                <w:rFonts w:ascii="Angsana New" w:hAnsi="Angsana New"/>
                <w:sz w:val="24"/>
                <w:szCs w:val="24"/>
                <w:lang w:eastAsia="en-GB"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513C9D73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1D711554" w14:textId="2AA5546C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7037FE"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="007037FE"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64BF51C" w14:textId="77777777" w:rsidR="003A2037" w:rsidRPr="00505780" w:rsidRDefault="003A2037" w:rsidP="003A203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CAE2767" w14:textId="77777777" w:rsidR="002D0068" w:rsidRDefault="002D0068" w:rsidP="00F37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7B06F27C" w14:textId="1B27B849" w:rsidR="00287968" w:rsidRPr="00505780" w:rsidRDefault="007037FE" w:rsidP="00F37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54916B8B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69D78DEF" w14:textId="61815D20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7037FE" w:rsidRPr="007037FE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D6CECE2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A72078D" w14:textId="77777777" w:rsidR="003A2037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6C85286" w14:textId="13988DA2" w:rsidR="002D0068" w:rsidRPr="00505780" w:rsidRDefault="002D0068" w:rsidP="006A7C9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E12AFE6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5DF306DC" w14:textId="41CE604C" w:rsidR="003A2037" w:rsidRPr="00505780" w:rsidRDefault="003A2037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F5B0CF3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hideMark/>
          </w:tcPr>
          <w:p w14:paraId="730C96BF" w14:textId="25510A45" w:rsidR="003A2037" w:rsidRPr="00505780" w:rsidRDefault="003A2037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450020BC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30F4B62C" w14:textId="3103B78F" w:rsidR="003A2037" w:rsidRPr="00505780" w:rsidRDefault="003A2037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6FD82B6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hideMark/>
          </w:tcPr>
          <w:p w14:paraId="368C59F5" w14:textId="76A5AF2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163DDAD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hideMark/>
          </w:tcPr>
          <w:p w14:paraId="2F3C0F3D" w14:textId="4D3D72F0" w:rsidR="003A2037" w:rsidRPr="00505780" w:rsidRDefault="003A2037" w:rsidP="003F118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E216563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hideMark/>
          </w:tcPr>
          <w:p w14:paraId="523B52B7" w14:textId="496F401F" w:rsidR="003A2037" w:rsidRPr="00505780" w:rsidRDefault="003A2037" w:rsidP="006E7DD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8E128D2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00E7E12D" w14:textId="4BFBC46C" w:rsidR="003A2037" w:rsidRPr="00505780" w:rsidRDefault="003A2037" w:rsidP="006E7DD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3A2037" w:rsidRPr="00505780" w14:paraId="221CE2A9" w14:textId="77777777" w:rsidTr="00711BAD">
        <w:trPr>
          <w:cantSplit/>
          <w:trHeight w:val="20"/>
        </w:trPr>
        <w:tc>
          <w:tcPr>
            <w:tcW w:w="3148" w:type="dxa"/>
          </w:tcPr>
          <w:p w14:paraId="56576994" w14:textId="550DA9EA" w:rsidR="003A2037" w:rsidRPr="00505780" w:rsidRDefault="003A2037" w:rsidP="003A203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8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เพาเวอร์ </w:t>
            </w:r>
            <w:r w:rsidR="007037FE" w:rsidRPr="007037FE">
              <w:rPr>
                <w:rFonts w:ascii="Angsana New" w:hAnsi="Angsana New" w:hint="cs"/>
                <w:spacing w:val="-8"/>
                <w:sz w:val="24"/>
                <w:szCs w:val="24"/>
              </w:rPr>
              <w:t>11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จำกัด ***</w:t>
            </w:r>
          </w:p>
        </w:tc>
        <w:tc>
          <w:tcPr>
            <w:tcW w:w="1620" w:type="dxa"/>
          </w:tcPr>
          <w:p w14:paraId="727A4255" w14:textId="5911FFE4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81" w:type="dxa"/>
          </w:tcPr>
          <w:p w14:paraId="574FA27A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09FC49D8" w14:textId="77777777" w:rsidR="002D0068" w:rsidRDefault="002D0068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518F5DE" w14:textId="01F9A94A" w:rsidR="00856FFB" w:rsidRPr="00505780" w:rsidRDefault="007037FE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51</w:t>
            </w:r>
            <w:r w:rsidR="00856FFB">
              <w:rPr>
                <w:rFonts w:ascii="Angsana New" w:hAnsi="Angsana New"/>
                <w:sz w:val="24"/>
                <w:szCs w:val="24"/>
                <w:lang w:eastAsia="en-GB"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499D0D6E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9190F40" w14:textId="2E4B0F4B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7037FE"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="007037FE"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16ADF5E" w14:textId="77777777" w:rsidR="003A2037" w:rsidRPr="00505780" w:rsidRDefault="003A2037" w:rsidP="003A203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22516EB" w14:textId="77777777" w:rsidR="002D0068" w:rsidRDefault="002D0068" w:rsidP="00F37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C08002D" w14:textId="18DE492F" w:rsidR="00287968" w:rsidRPr="00505780" w:rsidRDefault="007037FE" w:rsidP="00F37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9FB8ED3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62A2EB46" w14:textId="7B750CCB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7037FE" w:rsidRPr="007037F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F28C63B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B476665" w14:textId="77777777" w:rsidR="003A2037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498B30" w14:textId="6D2FFE64" w:rsidR="002D0068" w:rsidRPr="00505780" w:rsidRDefault="002D0068" w:rsidP="006A7C9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26DB4C2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5BC6E49" w14:textId="45F11CC0" w:rsidR="003A2037" w:rsidRPr="00505780" w:rsidRDefault="003A2037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8DFD171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D72BDAF" w14:textId="4DE8D614" w:rsidR="003A2037" w:rsidRPr="00505780" w:rsidRDefault="003A2037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55E3B00D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AE5B585" w14:textId="78699F6B" w:rsidR="003A2037" w:rsidRPr="00505780" w:rsidRDefault="003A2037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79717E23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2010838" w14:textId="0715CA21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CA4F76D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FB4FB71" w14:textId="69F80A02" w:rsidR="003A2037" w:rsidRPr="00505780" w:rsidRDefault="003A2037" w:rsidP="003F118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D1F1F01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7DF53410" w14:textId="6BA4ED81" w:rsidR="003A2037" w:rsidRPr="00505780" w:rsidRDefault="003A2037" w:rsidP="006E7DD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2DB4DB0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24026C9" w14:textId="31385497" w:rsidR="003A2037" w:rsidRPr="00505780" w:rsidRDefault="003A2037" w:rsidP="006E7DD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3A2037" w:rsidRPr="00505780" w14:paraId="4E104D6E" w14:textId="77777777" w:rsidTr="00711BAD">
        <w:trPr>
          <w:cantSplit/>
          <w:trHeight w:val="20"/>
        </w:trPr>
        <w:tc>
          <w:tcPr>
            <w:tcW w:w="3148" w:type="dxa"/>
          </w:tcPr>
          <w:p w14:paraId="15541AAC" w14:textId="5EA4ADC0" w:rsidR="003A2037" w:rsidRPr="00505780" w:rsidRDefault="003A2037" w:rsidP="003A203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เฟรเซอร์ส พร็อพเพอร์ตี้ บีเอฟทีแซด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จำกัด ***</w:t>
            </w:r>
          </w:p>
        </w:tc>
        <w:tc>
          <w:tcPr>
            <w:tcW w:w="1620" w:type="dxa"/>
          </w:tcPr>
          <w:p w14:paraId="568FF83F" w14:textId="40F27F23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6C3378D4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CF635E3" w14:textId="77777777" w:rsidR="002D0068" w:rsidRDefault="002D0068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DAF4518" w14:textId="062BC8FE" w:rsidR="00856FFB" w:rsidRPr="00505780" w:rsidRDefault="007037FE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59</w:t>
            </w:r>
            <w:r w:rsidR="00856FFB">
              <w:rPr>
                <w:rFonts w:ascii="Angsana New" w:hAnsi="Angsana New"/>
                <w:sz w:val="24"/>
                <w:szCs w:val="24"/>
                <w:lang w:eastAsia="en-GB"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99</w:t>
            </w:r>
          </w:p>
        </w:tc>
        <w:tc>
          <w:tcPr>
            <w:tcW w:w="183" w:type="dxa"/>
          </w:tcPr>
          <w:p w14:paraId="17FA68BC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7C90C4EB" w14:textId="2729185C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7037FE"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59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="007037FE"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58DF564B" w14:textId="77777777" w:rsidR="003A2037" w:rsidRPr="00505780" w:rsidRDefault="003A2037" w:rsidP="003A203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43DE4064" w14:textId="77777777" w:rsidR="002D0068" w:rsidRDefault="002D0068" w:rsidP="00F37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0AFE5CE2" w14:textId="234FE9BD" w:rsidR="00287968" w:rsidRPr="00505780" w:rsidRDefault="007037FE" w:rsidP="00F37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551</w:t>
            </w:r>
          </w:p>
        </w:tc>
        <w:tc>
          <w:tcPr>
            <w:tcW w:w="180" w:type="dxa"/>
          </w:tcPr>
          <w:p w14:paraId="5B3DF136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25B9DC6" w14:textId="7B062E95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7037FE" w:rsidRPr="007037FE">
              <w:rPr>
                <w:rFonts w:ascii="Angsana New" w:hAnsi="Angsana New" w:hint="cs"/>
                <w:sz w:val="24"/>
                <w:szCs w:val="24"/>
              </w:rPr>
              <w:t>55</w:t>
            </w:r>
            <w:r w:rsidR="007037FE" w:rsidRPr="007037F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3FC0AA1E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33C375E" w14:textId="77777777" w:rsidR="003A2037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D4B1E08" w14:textId="7824EF68" w:rsidR="002D0068" w:rsidRPr="00505780" w:rsidRDefault="002D0068" w:rsidP="006A7C9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5CC10A5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0A74776" w14:textId="05A95764" w:rsidR="003A2037" w:rsidRPr="00505780" w:rsidRDefault="003A2037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C6D3236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42C323D" w14:textId="4C8A5345" w:rsidR="003A2037" w:rsidRPr="00505780" w:rsidRDefault="003A2037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E9001DB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5A43B7F" w14:textId="71A963E4" w:rsidR="003A2037" w:rsidRPr="00505780" w:rsidRDefault="003A2037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88B6A9A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7856C56" w14:textId="0A6A1C44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49A09A4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470AFB9" w14:textId="23CB08B0" w:rsidR="003A2037" w:rsidRPr="00505780" w:rsidRDefault="003A2037" w:rsidP="003F118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2120933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48F7BDD2" w14:textId="3F191351" w:rsidR="003A2037" w:rsidRPr="00505780" w:rsidRDefault="003A2037" w:rsidP="006E7DD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633A0863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460BBC5" w14:textId="4006D9ED" w:rsidR="003A2037" w:rsidRPr="00505780" w:rsidRDefault="003A2037" w:rsidP="006E7DD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3A2037" w:rsidRPr="00505780" w14:paraId="50B129CA" w14:textId="77777777" w:rsidTr="007833FC">
        <w:trPr>
          <w:cantSplit/>
          <w:trHeight w:val="227"/>
        </w:trPr>
        <w:tc>
          <w:tcPr>
            <w:tcW w:w="3148" w:type="dxa"/>
          </w:tcPr>
          <w:p w14:paraId="10B956E9" w14:textId="33F4135F" w:rsidR="003A2037" w:rsidRPr="00505780" w:rsidRDefault="00537B75" w:rsidP="003A203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การร่วมค้า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(ต่อ)</w:t>
            </w:r>
          </w:p>
        </w:tc>
        <w:tc>
          <w:tcPr>
            <w:tcW w:w="1620" w:type="dxa"/>
          </w:tcPr>
          <w:p w14:paraId="3147D741" w14:textId="2C625AD0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181" w:type="dxa"/>
          </w:tcPr>
          <w:p w14:paraId="2C1999B5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D2A908A" w14:textId="27B900CC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14F7EB88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6137B61" w14:textId="5CD682BC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3470E9D8" w14:textId="77777777" w:rsidR="003A2037" w:rsidRPr="00505780" w:rsidRDefault="003A2037" w:rsidP="003A203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6AC7C062" w14:textId="725B34EB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C2C634B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1DE9F91C" w14:textId="7916054E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40657E0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26608C2" w14:textId="22F70862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F6AF941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5E91957" w14:textId="6AEBF4AA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A7DF991" w14:textId="77777777" w:rsidR="003A2037" w:rsidRPr="00505780" w:rsidRDefault="003A2037" w:rsidP="003A203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vAlign w:val="bottom"/>
          </w:tcPr>
          <w:p w14:paraId="7DDC1D24" w14:textId="22F6A385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0056FCBF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242AD8DF" w14:textId="4FB30C96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ACEA04F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03E8A888" w14:textId="288982FE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0F9614DE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0BAB499D" w14:textId="5F9419EA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533D205" w14:textId="77777777" w:rsidR="003A2037" w:rsidRPr="00505780" w:rsidRDefault="003A2037" w:rsidP="003A203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vAlign w:val="bottom"/>
          </w:tcPr>
          <w:p w14:paraId="700CD651" w14:textId="24294DA3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786CCB9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68B33E" w14:textId="40F578D5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7271D1" w:rsidRPr="00505780" w14:paraId="3ABFCF00" w14:textId="77777777" w:rsidTr="00711BAD">
        <w:trPr>
          <w:cantSplit/>
          <w:trHeight w:val="20"/>
        </w:trPr>
        <w:tc>
          <w:tcPr>
            <w:tcW w:w="3148" w:type="dxa"/>
          </w:tcPr>
          <w:p w14:paraId="0FAAAFA8" w14:textId="3491F2CD" w:rsidR="007271D1" w:rsidRPr="00505780" w:rsidRDefault="007271D1" w:rsidP="007271D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จัสโค (ประเทศไทย) จำกัด</w:t>
            </w:r>
          </w:p>
        </w:tc>
        <w:tc>
          <w:tcPr>
            <w:tcW w:w="1620" w:type="dxa"/>
          </w:tcPr>
          <w:p w14:paraId="22216ABE" w14:textId="5E1C75A4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Co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-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office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/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working space</w:t>
            </w:r>
          </w:p>
        </w:tc>
        <w:tc>
          <w:tcPr>
            <w:tcW w:w="181" w:type="dxa"/>
          </w:tcPr>
          <w:p w14:paraId="7708C307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62ED2BD" w14:textId="1093CAC3" w:rsidR="007271D1" w:rsidRPr="00505780" w:rsidRDefault="0069147C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83" w:type="dxa"/>
          </w:tcPr>
          <w:p w14:paraId="6D57656A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4CDA7BA8" w14:textId="68FC52B1" w:rsidR="007271D1" w:rsidRPr="00505780" w:rsidRDefault="007037FE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</w:t>
            </w:r>
            <w:r w:rsidR="007271D1"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4C6C873" w14:textId="77777777" w:rsidR="007271D1" w:rsidRPr="00505780" w:rsidRDefault="007271D1" w:rsidP="007271D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904DD9D" w14:textId="10D641F5" w:rsidR="007271D1" w:rsidRPr="00505780" w:rsidRDefault="0069147C" w:rsidP="00287968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AB69100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68E572FB" w14:textId="3B09E9D3" w:rsidR="007271D1" w:rsidRPr="00505780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135</w:t>
            </w:r>
          </w:p>
        </w:tc>
        <w:tc>
          <w:tcPr>
            <w:tcW w:w="180" w:type="dxa"/>
          </w:tcPr>
          <w:p w14:paraId="4578FA0C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D1D89A8" w14:textId="06AD0071" w:rsidR="007271D1" w:rsidRPr="00505780" w:rsidRDefault="0069147C" w:rsidP="0069147C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136D012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ED8F471" w14:textId="5CBC889E" w:rsidR="007271D1" w:rsidRPr="0033337B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sz w:val="24"/>
                <w:szCs w:val="24"/>
              </w:rPr>
              <w:t>262</w:t>
            </w:r>
          </w:p>
        </w:tc>
        <w:tc>
          <w:tcPr>
            <w:tcW w:w="270" w:type="dxa"/>
          </w:tcPr>
          <w:p w14:paraId="54266BD7" w14:textId="77777777" w:rsidR="007271D1" w:rsidRPr="00505780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vAlign w:val="bottom"/>
          </w:tcPr>
          <w:p w14:paraId="610405CF" w14:textId="4FAF1C2B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25FD187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60F6277F" w14:textId="0BD8888C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E560BED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2614664E" w14:textId="35F69783" w:rsidR="007271D1" w:rsidRPr="00505780" w:rsidRDefault="0069147C" w:rsidP="0069147C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7A584B1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23E069A5" w14:textId="5F8E1DE5" w:rsidR="007271D1" w:rsidRPr="00505780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sz w:val="24"/>
                <w:szCs w:val="24"/>
              </w:rPr>
              <w:t>262</w:t>
            </w:r>
          </w:p>
        </w:tc>
        <w:tc>
          <w:tcPr>
            <w:tcW w:w="180" w:type="dxa"/>
            <w:vAlign w:val="bottom"/>
          </w:tcPr>
          <w:p w14:paraId="7341B5C8" w14:textId="77777777" w:rsidR="007271D1" w:rsidRPr="00505780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vAlign w:val="bottom"/>
          </w:tcPr>
          <w:p w14:paraId="3AE7A780" w14:textId="18BCC599" w:rsidR="007271D1" w:rsidRPr="00505780" w:rsidRDefault="007271D1" w:rsidP="007271D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411BE6D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C34F24" w14:textId="1CF52F23" w:rsidR="007271D1" w:rsidRPr="00505780" w:rsidRDefault="007271D1" w:rsidP="007271D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7271D1" w:rsidRPr="00505780" w14:paraId="2A7FD2B8" w14:textId="77777777" w:rsidTr="00711BAD">
        <w:trPr>
          <w:cantSplit/>
          <w:trHeight w:val="20"/>
        </w:trPr>
        <w:tc>
          <w:tcPr>
            <w:tcW w:w="3148" w:type="dxa"/>
          </w:tcPr>
          <w:p w14:paraId="6CE0E216" w14:textId="41BDFC20" w:rsidR="007271D1" w:rsidRPr="00505780" w:rsidRDefault="007271D1" w:rsidP="007271D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บางปะกง โลจิสติกส์ พาร์ค จำกัด ***</w:t>
            </w:r>
          </w:p>
        </w:tc>
        <w:tc>
          <w:tcPr>
            <w:tcW w:w="1620" w:type="dxa"/>
          </w:tcPr>
          <w:p w14:paraId="0A4E4621" w14:textId="3B57FB6A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77E51542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A6D8ACD" w14:textId="7A4ED470" w:rsidR="007271D1" w:rsidRPr="00505780" w:rsidRDefault="007037FE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51</w:t>
            </w:r>
            <w:r w:rsidR="0069147C">
              <w:rPr>
                <w:rFonts w:ascii="Angsana New" w:hAnsi="Angsana New"/>
                <w:sz w:val="24"/>
                <w:szCs w:val="24"/>
                <w:lang w:eastAsia="en-GB"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47729DD5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31DD989" w14:textId="39A1D2EC" w:rsidR="007271D1" w:rsidRPr="00505780" w:rsidRDefault="007037FE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pacing w:val="-3"/>
                <w:sz w:val="24"/>
                <w:szCs w:val="24"/>
                <w:lang w:val="en-US"/>
              </w:rPr>
              <w:t>51</w:t>
            </w:r>
            <w:r w:rsidR="007271D1" w:rsidRPr="00505780">
              <w:rPr>
                <w:rFonts w:ascii="Angsana New" w:hAnsi="Angsana New" w:hint="cs"/>
                <w:spacing w:val="-3"/>
                <w:sz w:val="24"/>
                <w:szCs w:val="24"/>
              </w:rPr>
              <w:t>.</w:t>
            </w:r>
            <w:r w:rsidRPr="007037FE">
              <w:rPr>
                <w:rFonts w:ascii="Angsana New" w:hAnsi="Angsana New" w:hint="cs"/>
                <w:spacing w:val="-3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7B2F187C" w14:textId="77777777" w:rsidR="007271D1" w:rsidRPr="00505780" w:rsidRDefault="007271D1" w:rsidP="007271D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8CB4455" w14:textId="20D8FFE6" w:rsidR="007271D1" w:rsidRPr="00505780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338</w:t>
            </w:r>
          </w:p>
        </w:tc>
        <w:tc>
          <w:tcPr>
            <w:tcW w:w="180" w:type="dxa"/>
          </w:tcPr>
          <w:p w14:paraId="09095151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5813B23" w14:textId="06FAC676" w:rsidR="007271D1" w:rsidRPr="00505780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341</w:t>
            </w:r>
          </w:p>
        </w:tc>
        <w:tc>
          <w:tcPr>
            <w:tcW w:w="180" w:type="dxa"/>
          </w:tcPr>
          <w:p w14:paraId="09C675B9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D9F030A" w14:textId="35A56BB2" w:rsidR="007271D1" w:rsidRPr="00505780" w:rsidRDefault="00E853E8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8445F63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20C411D" w14:textId="31EA6369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B2AE1F4" w14:textId="77777777" w:rsidR="007271D1" w:rsidRPr="00505780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72B478D" w14:textId="07F4778F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264B400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C5A64A8" w14:textId="489B5635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2D42FDC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13CF8EB" w14:textId="4B8D6DB2" w:rsidR="007271D1" w:rsidRPr="00505780" w:rsidRDefault="00856FFB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B261BBA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0026591" w14:textId="608B4287" w:rsidR="007271D1" w:rsidRPr="00505780" w:rsidRDefault="007271D1" w:rsidP="007271D1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6FF51F5" w14:textId="77777777" w:rsidR="007271D1" w:rsidRPr="00505780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BF7D529" w14:textId="598430E6" w:rsidR="007271D1" w:rsidRPr="00505780" w:rsidRDefault="007271D1" w:rsidP="007271D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DB93F5D" w14:textId="77777777" w:rsidR="007271D1" w:rsidRPr="00505780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6C0B8D7" w14:textId="3F54CB0F" w:rsidR="007271D1" w:rsidRPr="00505780" w:rsidRDefault="007271D1" w:rsidP="007271D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7271D1" w:rsidRPr="00505780" w14:paraId="1A5072E8" w14:textId="77777777" w:rsidTr="00711BAD">
        <w:trPr>
          <w:cantSplit/>
          <w:trHeight w:val="20"/>
        </w:trPr>
        <w:tc>
          <w:tcPr>
            <w:tcW w:w="3148" w:type="dxa"/>
          </w:tcPr>
          <w:p w14:paraId="0FB22842" w14:textId="732B4937" w:rsidR="007271D1" w:rsidRPr="00505780" w:rsidRDefault="007271D1" w:rsidP="007271D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บริษัท พีบีเอ โรบอทิคส์ (ประเทศไทย) จำกัด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****</w:t>
            </w:r>
          </w:p>
        </w:tc>
        <w:tc>
          <w:tcPr>
            <w:tcW w:w="1620" w:type="dxa"/>
          </w:tcPr>
          <w:p w14:paraId="40BF2299" w14:textId="281758B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บริการระบบปฏิบัติการ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อัตโนมัติ</w:t>
            </w:r>
          </w:p>
        </w:tc>
        <w:tc>
          <w:tcPr>
            <w:tcW w:w="181" w:type="dxa"/>
          </w:tcPr>
          <w:p w14:paraId="7F9F3161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B1B0015" w14:textId="77777777" w:rsidR="007271D1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1936425D" w14:textId="1BD35358" w:rsidR="0069147C" w:rsidRPr="00505780" w:rsidRDefault="007037FE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51</w:t>
            </w:r>
            <w:r w:rsidR="0069147C">
              <w:rPr>
                <w:rFonts w:ascii="Angsana New" w:hAnsi="Angsana New"/>
                <w:sz w:val="24"/>
                <w:szCs w:val="24"/>
                <w:lang w:eastAsia="en-GB"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519CA175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0EADDC6" w14:textId="338319D2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pacing w:val="-3"/>
                <w:sz w:val="24"/>
                <w:szCs w:val="24"/>
              </w:rPr>
              <w:br/>
            </w:r>
            <w:r w:rsidR="007037FE" w:rsidRPr="007037FE">
              <w:rPr>
                <w:rFonts w:ascii="Angsana New" w:hAnsi="Angsana New" w:hint="cs"/>
                <w:spacing w:val="-3"/>
                <w:sz w:val="24"/>
                <w:szCs w:val="24"/>
                <w:lang w:val="en-US"/>
              </w:rPr>
              <w:t>51</w:t>
            </w:r>
            <w:r w:rsidRPr="00505780">
              <w:rPr>
                <w:rFonts w:ascii="Angsana New" w:hAnsi="Angsana New" w:hint="cs"/>
                <w:spacing w:val="-3"/>
                <w:sz w:val="24"/>
                <w:szCs w:val="24"/>
              </w:rPr>
              <w:t>.</w:t>
            </w:r>
            <w:r w:rsidR="007037FE" w:rsidRPr="007037FE">
              <w:rPr>
                <w:rFonts w:ascii="Angsana New" w:hAnsi="Angsana New" w:hint="cs"/>
                <w:spacing w:val="-3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4D4AA75B" w14:textId="77777777" w:rsidR="007271D1" w:rsidRPr="00505780" w:rsidRDefault="007271D1" w:rsidP="007271D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91BA7D9" w14:textId="77777777" w:rsidR="007271D1" w:rsidRDefault="007271D1" w:rsidP="00F37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44033144" w14:textId="5502F42A" w:rsidR="00D32E91" w:rsidRPr="00505780" w:rsidRDefault="00D32E91" w:rsidP="00D32E9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985CF86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1FDEA871" w14:textId="77777777" w:rsidR="007271D1" w:rsidRDefault="007271D1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2D772F02" w14:textId="3BF0C4D4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5325B5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9AD3E21" w14:textId="77777777" w:rsidR="007271D1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0DA839F" w14:textId="363563BC" w:rsidR="00E853E8" w:rsidRPr="00505780" w:rsidRDefault="00E853E8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9F82FB1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14A9DB3" w14:textId="1CFB77B4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690B45E" w14:textId="77777777" w:rsidR="007271D1" w:rsidRPr="00505780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86459E8" w14:textId="762BF6D9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CD9F85E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119F4E1" w14:textId="0FA9E775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BD44790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46AAEF7" w14:textId="77777777" w:rsidR="007271D1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9CA2179" w14:textId="6BC726C0" w:rsidR="00856FFB" w:rsidRPr="00505780" w:rsidRDefault="00856FFB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A7307B6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9FB820B" w14:textId="09CC9B3C" w:rsidR="007271D1" w:rsidRPr="00505780" w:rsidRDefault="007271D1" w:rsidP="007271D1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0B8D14A" w14:textId="77777777" w:rsidR="007271D1" w:rsidRPr="00505780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D41CFF0" w14:textId="096C0286" w:rsidR="007271D1" w:rsidRPr="00505780" w:rsidRDefault="007271D1" w:rsidP="007271D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0D2EBAD" w14:textId="77777777" w:rsidR="007271D1" w:rsidRPr="00505780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6A81C3F" w14:textId="0FA98B3A" w:rsidR="007271D1" w:rsidRPr="00505780" w:rsidRDefault="007271D1" w:rsidP="007271D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7271D1" w:rsidRPr="00505780" w14:paraId="30E2E8E9" w14:textId="77777777" w:rsidTr="00711BAD">
        <w:trPr>
          <w:cantSplit/>
          <w:trHeight w:val="20"/>
        </w:trPr>
        <w:tc>
          <w:tcPr>
            <w:tcW w:w="3148" w:type="dxa"/>
          </w:tcPr>
          <w:p w14:paraId="09E25994" w14:textId="71BB70BD" w:rsidR="007271D1" w:rsidRPr="00505780" w:rsidRDefault="007271D1" w:rsidP="007271D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เกษมทรัพย์ภักดี จำกัด **</w:t>
            </w:r>
          </w:p>
        </w:tc>
        <w:tc>
          <w:tcPr>
            <w:tcW w:w="1620" w:type="dxa"/>
          </w:tcPr>
          <w:p w14:paraId="75AED7F3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  <w:p w14:paraId="4B93339E" w14:textId="4F9F82B5" w:rsidR="007271D1" w:rsidRPr="00A34EF2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เพื่อให้เช่าและเพื่อขาย</w:t>
            </w:r>
          </w:p>
        </w:tc>
        <w:tc>
          <w:tcPr>
            <w:tcW w:w="181" w:type="dxa"/>
          </w:tcPr>
          <w:p w14:paraId="69301EB8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3778267" w14:textId="77777777" w:rsidR="007271D1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6176F61" w14:textId="0FB266D8" w:rsidR="0069147C" w:rsidRPr="00505780" w:rsidRDefault="007037FE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49</w:t>
            </w:r>
            <w:r w:rsidR="0069147C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7C18C3B6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4496AF80" w14:textId="77777777" w:rsidR="007271D1" w:rsidRPr="00505780" w:rsidRDefault="007271D1" w:rsidP="007271D1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D191779" w14:textId="181DDBF0" w:rsidR="007271D1" w:rsidRPr="00505780" w:rsidRDefault="007037FE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49</w:t>
            </w:r>
            <w:r w:rsidR="007271D1"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6A66EA0" w14:textId="77777777" w:rsidR="007271D1" w:rsidRPr="00505780" w:rsidRDefault="007271D1" w:rsidP="007271D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3ABFD39E" w14:textId="77777777" w:rsidR="007271D1" w:rsidRDefault="007271D1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59EEB8A8" w14:textId="163E08C4" w:rsidR="00D32E91" w:rsidRPr="00505780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</w:t>
            </w:r>
            <w:r w:rsidR="00D32E91">
              <w:rPr>
                <w:rFonts w:ascii="Angsana New" w:hAnsi="Angsana New"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</w:rPr>
              <w:t>014</w:t>
            </w:r>
          </w:p>
        </w:tc>
        <w:tc>
          <w:tcPr>
            <w:tcW w:w="180" w:type="dxa"/>
          </w:tcPr>
          <w:p w14:paraId="362ED847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23F44B7F" w14:textId="77777777" w:rsidR="007271D1" w:rsidRDefault="007271D1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E2BEE11" w14:textId="749D8106" w:rsidR="007271D1" w:rsidRPr="00505780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</w:t>
            </w:r>
            <w:r w:rsidR="007271D1">
              <w:rPr>
                <w:rFonts w:ascii="Angsana New" w:hAnsi="Angsana New"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</w:rPr>
              <w:t>015</w:t>
            </w:r>
          </w:p>
        </w:tc>
        <w:tc>
          <w:tcPr>
            <w:tcW w:w="180" w:type="dxa"/>
          </w:tcPr>
          <w:p w14:paraId="3658C696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8042C31" w14:textId="77777777" w:rsidR="007271D1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6C73C1E" w14:textId="03205535" w:rsidR="00E853E8" w:rsidRPr="00505780" w:rsidRDefault="00E853E8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459F349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D661DCF" w14:textId="77777777" w:rsidR="007271D1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D70DB0" w14:textId="03B54D60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A34EE6E" w14:textId="77777777" w:rsidR="007271D1" w:rsidRPr="00505780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D87E16F" w14:textId="77777777" w:rsidR="007271D1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BABD578" w14:textId="31928869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2A291877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8566B63" w14:textId="77777777" w:rsidR="007271D1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9C45BB" w14:textId="40E04F7E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72BC8C3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F5F3924" w14:textId="77777777" w:rsidR="007271D1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5C1B2A9" w14:textId="231FD3A0" w:rsidR="00856FFB" w:rsidRPr="00505780" w:rsidRDefault="00856FFB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2EFE4B9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0C804E6" w14:textId="77777777" w:rsidR="007271D1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265331" w14:textId="2FE073D2" w:rsidR="007271D1" w:rsidRPr="00505780" w:rsidRDefault="007271D1" w:rsidP="007271D1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524B4E" w14:textId="77777777" w:rsidR="007271D1" w:rsidRPr="00505780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13D8F64F" w14:textId="77777777" w:rsidR="007271D1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D1FB445" w14:textId="2470BB95" w:rsidR="007271D1" w:rsidRPr="00505780" w:rsidRDefault="007271D1" w:rsidP="007271D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453991B" w14:textId="77777777" w:rsidR="007271D1" w:rsidRPr="00505780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4C9F402" w14:textId="77777777" w:rsidR="007271D1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2552B7" w14:textId="056DEA80" w:rsidR="007271D1" w:rsidRPr="00505780" w:rsidRDefault="007271D1" w:rsidP="007271D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7271D1" w:rsidRPr="00505780" w14:paraId="244B4DA2" w14:textId="77777777" w:rsidTr="00711BAD">
        <w:trPr>
          <w:cantSplit/>
          <w:trHeight w:val="20"/>
        </w:trPr>
        <w:tc>
          <w:tcPr>
            <w:tcW w:w="3148" w:type="dxa"/>
          </w:tcPr>
          <w:p w14:paraId="5FE0A6A1" w14:textId="3EE100B1" w:rsidR="007271D1" w:rsidRPr="00505780" w:rsidRDefault="007271D1" w:rsidP="007271D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บ้านแม่พิมพ์ จำกัด **</w:t>
            </w:r>
          </w:p>
        </w:tc>
        <w:tc>
          <w:tcPr>
            <w:tcW w:w="1620" w:type="dxa"/>
          </w:tcPr>
          <w:p w14:paraId="486552BE" w14:textId="2D3D9B3D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72241E35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EA7D9A0" w14:textId="2BE8CF10" w:rsidR="007271D1" w:rsidRPr="0069147C" w:rsidRDefault="007037FE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65</w:t>
            </w:r>
            <w:r w:rsidR="0069147C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3854D16D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8F317A5" w14:textId="5E078870" w:rsidR="007271D1" w:rsidRPr="00505780" w:rsidRDefault="007037FE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65</w:t>
            </w:r>
            <w:r w:rsidR="007271D1"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0DECEA4" w14:textId="77777777" w:rsidR="007271D1" w:rsidRPr="00505780" w:rsidRDefault="007271D1" w:rsidP="007271D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4EAA17CF" w14:textId="3AF97D4B" w:rsidR="007271D1" w:rsidRPr="00505780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80" w:type="dxa"/>
          </w:tcPr>
          <w:p w14:paraId="6E603CCF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D09BE84" w14:textId="49CDED7F" w:rsidR="007271D1" w:rsidRPr="00505780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80" w:type="dxa"/>
          </w:tcPr>
          <w:p w14:paraId="79DECEC0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3AEA53E" w14:textId="0A7179F8" w:rsidR="007271D1" w:rsidRPr="00505780" w:rsidRDefault="00E853E8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E06215B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C3A4DD8" w14:textId="0186B080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3C90A46" w14:textId="77777777" w:rsidR="007271D1" w:rsidRPr="00505780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29BD8C0" w14:textId="272DBF8C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FD715DE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396EB081" w14:textId="211A154F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67609F2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96874E2" w14:textId="170667C9" w:rsidR="007271D1" w:rsidRPr="00505780" w:rsidRDefault="00856FFB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758F87E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B41ACF3" w14:textId="058FCFC1" w:rsidR="007271D1" w:rsidRPr="00505780" w:rsidRDefault="007271D1" w:rsidP="007271D1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94C271" w14:textId="77777777" w:rsidR="007271D1" w:rsidRPr="00505780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32F42C90" w14:textId="7921DB3E" w:rsidR="007271D1" w:rsidRPr="00505780" w:rsidRDefault="007271D1" w:rsidP="007271D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5C5E5D0A" w14:textId="77777777" w:rsidR="007271D1" w:rsidRPr="00505780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B242279" w14:textId="22E4C917" w:rsidR="007271D1" w:rsidRPr="00505780" w:rsidRDefault="007271D1" w:rsidP="007271D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7271D1" w:rsidRPr="00505780" w14:paraId="593D5D09" w14:textId="77777777" w:rsidTr="003A2037">
        <w:trPr>
          <w:cantSplit/>
          <w:trHeight w:val="20"/>
        </w:trPr>
        <w:tc>
          <w:tcPr>
            <w:tcW w:w="3148" w:type="dxa"/>
          </w:tcPr>
          <w:p w14:paraId="00698269" w14:textId="77777777" w:rsidR="007271D1" w:rsidRPr="00505780" w:rsidRDefault="007271D1" w:rsidP="007271D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6ABCAAAB" w14:textId="77777777" w:rsidR="007271D1" w:rsidRPr="00505780" w:rsidRDefault="007271D1" w:rsidP="007271D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62EC489F" w14:textId="77777777" w:rsidR="007271D1" w:rsidRPr="00505780" w:rsidRDefault="007271D1" w:rsidP="007271D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1DAAF692" w14:textId="77777777" w:rsidR="007271D1" w:rsidRPr="00505780" w:rsidRDefault="007271D1" w:rsidP="007271D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42C20DB7" w14:textId="77777777" w:rsidR="007271D1" w:rsidRPr="00505780" w:rsidRDefault="007271D1" w:rsidP="007271D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2994F4AE" w14:textId="77777777" w:rsidR="007271D1" w:rsidRPr="00505780" w:rsidRDefault="007271D1" w:rsidP="007271D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527B90D3" w14:textId="77777777" w:rsidR="007271D1" w:rsidRPr="00505780" w:rsidRDefault="007271D1" w:rsidP="007271D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696FD1C8" w14:textId="39C0A67F" w:rsidR="007271D1" w:rsidRPr="00FE274A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6E7DD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091</w:t>
            </w:r>
          </w:p>
        </w:tc>
        <w:tc>
          <w:tcPr>
            <w:tcW w:w="180" w:type="dxa"/>
          </w:tcPr>
          <w:p w14:paraId="01CFCB6A" w14:textId="77777777" w:rsidR="007271D1" w:rsidRPr="00216EC6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BBB4840" w14:textId="53C5A8DE" w:rsidR="007271D1" w:rsidRPr="00FE274A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7271D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233</w:t>
            </w:r>
          </w:p>
        </w:tc>
        <w:tc>
          <w:tcPr>
            <w:tcW w:w="180" w:type="dxa"/>
          </w:tcPr>
          <w:p w14:paraId="7ACF6F34" w14:textId="77777777" w:rsidR="007271D1" w:rsidRPr="00216EC6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02EA1854" w14:textId="78CD47DE" w:rsidR="007271D1" w:rsidRPr="00216EC6" w:rsidRDefault="00C40092" w:rsidP="00C4009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9B3FA7F" w14:textId="77777777" w:rsidR="007271D1" w:rsidRPr="00216EC6" w:rsidRDefault="007271D1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89DCBE2" w14:textId="42D0E2E1" w:rsidR="007271D1" w:rsidRPr="00216EC6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270" w:type="dxa"/>
          </w:tcPr>
          <w:p w14:paraId="18A35D3E" w14:textId="77777777" w:rsidR="007271D1" w:rsidRPr="00216EC6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E3CD995" w14:textId="48467C74" w:rsidR="007271D1" w:rsidRPr="00216EC6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0F73FC9A" w14:textId="77777777" w:rsidR="007271D1" w:rsidRPr="00216EC6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FAE60C1" w14:textId="41291EF5" w:rsidR="007271D1" w:rsidRPr="00216EC6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0FC2D0E4" w14:textId="77777777" w:rsidR="007271D1" w:rsidRPr="00216EC6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3FD46936" w14:textId="45CBB9A2" w:rsidR="007271D1" w:rsidRPr="0033337B" w:rsidRDefault="00C40092" w:rsidP="00C4009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2D500CD" w14:textId="77777777" w:rsidR="007271D1" w:rsidRPr="0033337B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8C9D8D" w14:textId="31188B4C" w:rsidR="007271D1" w:rsidRPr="0040523D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180" w:type="dxa"/>
          </w:tcPr>
          <w:p w14:paraId="3D850556" w14:textId="77777777" w:rsidR="007271D1" w:rsidRPr="00216EC6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332A8949" w14:textId="7068E8C5" w:rsidR="007271D1" w:rsidRPr="00216EC6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1E19595" w14:textId="77777777" w:rsidR="007271D1" w:rsidRPr="00216EC6" w:rsidRDefault="007271D1" w:rsidP="007271D1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634235C" w14:textId="4E1AACED" w:rsidR="007271D1" w:rsidRPr="00216EC6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7271D1" w:rsidRPr="00505780" w14:paraId="7EBDA6E1" w14:textId="77777777" w:rsidTr="007833FC">
        <w:trPr>
          <w:cantSplit/>
          <w:trHeight w:val="20"/>
        </w:trPr>
        <w:tc>
          <w:tcPr>
            <w:tcW w:w="3148" w:type="dxa"/>
            <w:hideMark/>
          </w:tcPr>
          <w:p w14:paraId="2227003B" w14:textId="77777777" w:rsidR="007271D1" w:rsidRPr="007833FC" w:rsidRDefault="007271D1" w:rsidP="007271D1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620" w:type="dxa"/>
          </w:tcPr>
          <w:p w14:paraId="4D40A8BB" w14:textId="77777777" w:rsidR="007271D1" w:rsidRPr="00505780" w:rsidRDefault="007271D1" w:rsidP="007271D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4495EAD8" w14:textId="77777777" w:rsidR="007271D1" w:rsidRPr="00505780" w:rsidRDefault="007271D1" w:rsidP="007271D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465F434D" w14:textId="77777777" w:rsidR="007271D1" w:rsidRPr="00505780" w:rsidRDefault="007271D1" w:rsidP="007271D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4FA5AADA" w14:textId="77777777" w:rsidR="007271D1" w:rsidRPr="00505780" w:rsidRDefault="007271D1" w:rsidP="007271D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21984AC8" w14:textId="77777777" w:rsidR="007271D1" w:rsidRPr="00505780" w:rsidRDefault="007271D1" w:rsidP="007271D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6A79AF79" w14:textId="77777777" w:rsidR="007271D1" w:rsidRPr="00505780" w:rsidRDefault="007271D1" w:rsidP="007271D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94DA679" w14:textId="1A980B41" w:rsidR="007271D1" w:rsidRPr="00FE274A" w:rsidRDefault="007037FE" w:rsidP="007271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13</w:t>
            </w:r>
            <w:r w:rsidR="006E7DD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473</w:t>
            </w:r>
          </w:p>
        </w:tc>
        <w:tc>
          <w:tcPr>
            <w:tcW w:w="180" w:type="dxa"/>
          </w:tcPr>
          <w:p w14:paraId="12F850EB" w14:textId="77777777" w:rsidR="007271D1" w:rsidRPr="00216EC6" w:rsidRDefault="007271D1" w:rsidP="007271D1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hideMark/>
          </w:tcPr>
          <w:p w14:paraId="5B44FC7E" w14:textId="3573727C" w:rsidR="007271D1" w:rsidRPr="00FE274A" w:rsidRDefault="007037FE" w:rsidP="007271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13</w:t>
            </w:r>
            <w:r w:rsidR="007271D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133</w:t>
            </w:r>
          </w:p>
        </w:tc>
        <w:tc>
          <w:tcPr>
            <w:tcW w:w="180" w:type="dxa"/>
          </w:tcPr>
          <w:p w14:paraId="009765AA" w14:textId="77777777" w:rsidR="007271D1" w:rsidRPr="00216EC6" w:rsidRDefault="007271D1" w:rsidP="007271D1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B23CFD9" w14:textId="020E1561" w:rsidR="007271D1" w:rsidRPr="00216EC6" w:rsidRDefault="007037FE" w:rsidP="007271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04781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833</w:t>
            </w:r>
          </w:p>
        </w:tc>
        <w:tc>
          <w:tcPr>
            <w:tcW w:w="180" w:type="dxa"/>
          </w:tcPr>
          <w:p w14:paraId="37E98E4D" w14:textId="77777777" w:rsidR="007271D1" w:rsidRPr="00216EC6" w:rsidRDefault="007271D1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hideMark/>
          </w:tcPr>
          <w:p w14:paraId="1604F671" w14:textId="5EA5BA95" w:rsidR="007271D1" w:rsidRPr="00216EC6" w:rsidRDefault="007037FE" w:rsidP="007271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="007271D1" w:rsidRPr="0033337B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98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576F180E" w14:textId="77777777" w:rsidR="007271D1" w:rsidRPr="00216EC6" w:rsidRDefault="007271D1" w:rsidP="007271D1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hideMark/>
          </w:tcPr>
          <w:p w14:paraId="5BFAA41B" w14:textId="7FAE0DC1" w:rsidR="007271D1" w:rsidRPr="00216EC6" w:rsidRDefault="007271D1" w:rsidP="007271D1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976838A" w14:textId="77777777" w:rsidR="007271D1" w:rsidRPr="00216EC6" w:rsidRDefault="007271D1" w:rsidP="007271D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hideMark/>
          </w:tcPr>
          <w:p w14:paraId="12A115E9" w14:textId="25E1B77C" w:rsidR="007271D1" w:rsidRPr="00216EC6" w:rsidRDefault="007271D1" w:rsidP="007271D1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48D237C7" w14:textId="77777777" w:rsidR="007271D1" w:rsidRPr="00216EC6" w:rsidRDefault="007271D1" w:rsidP="007271D1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3B2A69C" w14:textId="678D8833" w:rsidR="007271D1" w:rsidRPr="0033337B" w:rsidRDefault="007037FE" w:rsidP="007271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C4009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833</w:t>
            </w:r>
          </w:p>
        </w:tc>
        <w:tc>
          <w:tcPr>
            <w:tcW w:w="180" w:type="dxa"/>
          </w:tcPr>
          <w:p w14:paraId="37AE75EE" w14:textId="77777777" w:rsidR="007271D1" w:rsidRPr="0033337B" w:rsidRDefault="007271D1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hideMark/>
          </w:tcPr>
          <w:p w14:paraId="3AEEFB56" w14:textId="2514A559" w:rsidR="007271D1" w:rsidRPr="0033337B" w:rsidRDefault="007037FE" w:rsidP="007271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="007271D1" w:rsidRPr="0033337B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98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7D2CDDD7" w14:textId="77777777" w:rsidR="007271D1" w:rsidRPr="00216EC6" w:rsidRDefault="007271D1" w:rsidP="007271D1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3D478BE0" w14:textId="1593C0AA" w:rsidR="007271D1" w:rsidRPr="00216EC6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7CCDD322" w14:textId="77777777" w:rsidR="007271D1" w:rsidRPr="00216EC6" w:rsidRDefault="007271D1" w:rsidP="007271D1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F29B97B" w14:textId="03B6C442" w:rsidR="007271D1" w:rsidRPr="00216EC6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</w:tr>
    </w:tbl>
    <w:tbl>
      <w:tblPr>
        <w:tblpPr w:leftFromText="180" w:rightFromText="180" w:vertAnchor="text" w:horzAnchor="margin" w:tblpXSpec="center" w:tblpY="298"/>
        <w:tblW w:w="15570" w:type="dxa"/>
        <w:tblLayout w:type="fixed"/>
        <w:tblLook w:val="0000" w:firstRow="0" w:lastRow="0" w:firstColumn="0" w:lastColumn="0" w:noHBand="0" w:noVBand="0"/>
      </w:tblPr>
      <w:tblGrid>
        <w:gridCol w:w="15570"/>
      </w:tblGrid>
      <w:tr w:rsidR="007833FC" w:rsidRPr="00505780" w14:paraId="6D31FE6E" w14:textId="77777777" w:rsidTr="007833FC">
        <w:trPr>
          <w:trHeight w:val="181"/>
        </w:trPr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33415A4D" w14:textId="2B27940B" w:rsidR="007833FC" w:rsidRPr="007833FC" w:rsidRDefault="007833FC" w:rsidP="007833FC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  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*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ถือหุ้นผ่านทาง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Frasers Property Thailand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International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)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Pte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.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Ltd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และ บริษัท เฟรเซอร์ส พร็อพเพอร์ตี้ (ประเทศไทย) จำกัด (มหาชน)</w:t>
            </w:r>
          </w:p>
        </w:tc>
      </w:tr>
      <w:tr w:rsidR="007833FC" w:rsidRPr="00505780" w14:paraId="7CA12F72" w14:textId="77777777" w:rsidTr="007833FC">
        <w:trPr>
          <w:trHeight w:val="127"/>
        </w:trPr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31FAC696" w14:textId="77777777" w:rsidR="007833FC" w:rsidRPr="007833FC" w:rsidRDefault="007833FC" w:rsidP="007833FC">
            <w:pPr>
              <w:pStyle w:val="acctfourfigures"/>
              <w:tabs>
                <w:tab w:val="clear" w:pos="765"/>
                <w:tab w:val="decimal" w:pos="335"/>
              </w:tabs>
              <w:spacing w:line="30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** ถือหุ้นผ่านทาง บริษัท แผ่นดินทอง พร็อพเพอร์ตี้ ดีเวลลอปเม้นท์ จำกัด (มหาชน)</w:t>
            </w:r>
          </w:p>
        </w:tc>
      </w:tr>
      <w:tr w:rsidR="007833FC" w:rsidRPr="00505780" w14:paraId="57852650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4EA62924" w14:textId="6B955EE5" w:rsidR="007833FC" w:rsidRPr="007833FC" w:rsidRDefault="007833FC" w:rsidP="007833F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*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** ถือหุ้นผ่านทาง บริษัท เฟรเซอร์ส พร็อพเพอร์ตี้ อินดัสเทรียล (ประเทศไทย) จำกัด </w:t>
            </w:r>
          </w:p>
        </w:tc>
      </w:tr>
      <w:tr w:rsidR="007833FC" w:rsidRPr="00505780" w14:paraId="74751A5C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18118DAE" w14:textId="5C666E2D" w:rsidR="007833FC" w:rsidRPr="007833FC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 w:rsidR="00A35068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**** ถือหุ้นผ่านทางบริษัท ออโตเมชั่น แอสเซ็ท จำกัด</w:t>
            </w:r>
          </w:p>
        </w:tc>
      </w:tr>
      <w:tr w:rsidR="007833FC" w:rsidRPr="00505780" w14:paraId="41F74ACB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697B8056" w14:textId="77777777" w:rsidR="007833FC" w:rsidRPr="007833FC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240" w:lineRule="auto"/>
              <w:ind w:right="-79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</w:tr>
    </w:tbl>
    <w:p w14:paraId="0B4CC20F" w14:textId="3BCA1798" w:rsidR="00D118ED" w:rsidRPr="00D118ED" w:rsidRDefault="00D118ED" w:rsidP="007833FC">
      <w:pPr>
        <w:pStyle w:val="block"/>
        <w:ind w:left="-450"/>
        <w:jc w:val="thaiDistribute"/>
        <w:rPr>
          <w:rFonts w:ascii="Angsana New" w:hAnsi="Angsana New"/>
          <w:sz w:val="24"/>
          <w:szCs w:val="24"/>
          <w:cs/>
        </w:rPr>
      </w:pPr>
      <w:r w:rsidRPr="00D118ED">
        <w:rPr>
          <w:rFonts w:ascii="Angsana New" w:hAnsi="Angsana New"/>
          <w:sz w:val="24"/>
          <w:szCs w:val="24"/>
          <w:cs/>
        </w:rPr>
        <w:t>บริษัทร่วมและการร่วมค้าทั้งหมดดำเนินธุรกิจในประเทศไทย</w:t>
      </w:r>
    </w:p>
    <w:p w14:paraId="0E92DA7A" w14:textId="230B221C" w:rsidR="00E7708F" w:rsidRPr="00D118ED" w:rsidRDefault="00E7708F" w:rsidP="00D11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eastAsia="x-none" w:bidi="ar-SA"/>
        </w:rPr>
        <w:sectPr w:rsidR="00E7708F" w:rsidRPr="00D118ED" w:rsidSect="00B849B1">
          <w:headerReference w:type="default" r:id="rId10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616D55D" w14:textId="4E752014" w:rsidR="00F81176" w:rsidRPr="00D118ED" w:rsidRDefault="00D118ED" w:rsidP="00D118ED">
      <w:pPr>
        <w:pStyle w:val="Heading6"/>
        <w:numPr>
          <w:ilvl w:val="0"/>
          <w:numId w:val="16"/>
        </w:numPr>
        <w:tabs>
          <w:tab w:val="clear" w:pos="90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เงินลงทุนในบริษัทย่อย</w:t>
      </w:r>
    </w:p>
    <w:p w14:paraId="7A520110" w14:textId="36FFBD52" w:rsidR="0006511B" w:rsidRPr="006F07C8" w:rsidRDefault="0006511B" w:rsidP="00E2301D">
      <w:pPr>
        <w:pStyle w:val="block"/>
        <w:spacing w:after="0" w:line="240" w:lineRule="atLeast"/>
        <w:ind w:left="0" w:right="47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29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1080"/>
        <w:gridCol w:w="456"/>
        <w:gridCol w:w="1260"/>
        <w:gridCol w:w="270"/>
        <w:gridCol w:w="1350"/>
      </w:tblGrid>
      <w:tr w:rsidR="00F76CDB" w:rsidRPr="006375B5" w14:paraId="4B2E6B8D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D06DD" w14:textId="2DC3D98D" w:rsidR="00F76CDB" w:rsidRPr="00222FB8" w:rsidRDefault="00553D6A" w:rsidP="0084056C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รายการเคลื่อนไหวที่มีสาระสำคัญ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4D090E" w14:textId="77777777" w:rsidR="00F76CDB" w:rsidRPr="00222FB8" w:rsidRDefault="00F76CDB" w:rsidP="0084056C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F611D79" w14:textId="77777777" w:rsidR="00F76CDB" w:rsidRPr="00222FB8" w:rsidRDefault="00F76CDB" w:rsidP="0084056C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49E6C" w14:textId="77777777" w:rsidR="00F76CDB" w:rsidRPr="00222FB8" w:rsidRDefault="00F76CDB" w:rsidP="0084056C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F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FB8" w:rsidRPr="006375B5" w14:paraId="25A56795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0E3A7" w14:textId="68E2BCE5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22FB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สำหรับ</w:t>
            </w:r>
            <w:r w:rsidRPr="00222FB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งวดหกเดือนสิ้นสุดวันที่ </w:t>
            </w:r>
            <w:r w:rsidR="007037FE" w:rsidRPr="007037FE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222FB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</w:t>
            </w:r>
            <w:r w:rsidRPr="00222FB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8A58EF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A828570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617DE" w14:textId="1F517EF3" w:rsidR="00222FB8" w:rsidRPr="00222FB8" w:rsidRDefault="007037FE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  <w:lang w:val="en-US" w:bidi="th-TH"/>
              </w:rPr>
              <w:t>256</w:t>
            </w:r>
            <w:r w:rsidRPr="007037FE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E74FF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B09D7" w14:textId="5C34E88B" w:rsidR="00222FB8" w:rsidRPr="00222FB8" w:rsidRDefault="007037FE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  <w:lang w:val="en-US" w:bidi="th-TH"/>
              </w:rPr>
              <w:t>256</w:t>
            </w:r>
            <w:r w:rsidRPr="007037FE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6</w:t>
            </w:r>
          </w:p>
        </w:tc>
      </w:tr>
      <w:tr w:rsidR="00222FB8" w:rsidRPr="006375B5" w14:paraId="7D1207A4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376F3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772E7B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A3EF53C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2BC64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FB8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C759F" w:rsidRPr="0028372D" w14:paraId="61CB213A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C0B13" w14:textId="2068770C" w:rsidR="006C759F" w:rsidRPr="0028372D" w:rsidRDefault="006C759F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372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2837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8372D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2837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2566</w:t>
            </w:r>
            <w:r w:rsidR="00631F58" w:rsidRPr="0028372D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01B257" w14:textId="77777777" w:rsidR="006C759F" w:rsidRPr="0028372D" w:rsidRDefault="006C759F" w:rsidP="006C75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02396AA" w14:textId="77777777" w:rsidR="006C759F" w:rsidRPr="0028372D" w:rsidRDefault="006C759F" w:rsidP="006C759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B02E" w14:textId="5C4A9251" w:rsidR="006C759F" w:rsidRPr="0028372D" w:rsidRDefault="007037FE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42</w:t>
            </w:r>
            <w:r w:rsidR="00C52D21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822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EA5EE" w14:textId="77777777" w:rsidR="006C759F" w:rsidRPr="0028372D" w:rsidRDefault="006C759F" w:rsidP="006C759F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97C4" w14:textId="48ACD579" w:rsidR="006C759F" w:rsidRPr="0028372D" w:rsidRDefault="007037FE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44</w:t>
            </w:r>
            <w:r w:rsidR="006C759F" w:rsidRPr="0028372D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259</w:t>
            </w:r>
          </w:p>
        </w:tc>
      </w:tr>
      <w:tr w:rsidR="006C759F" w:rsidRPr="0028372D" w14:paraId="6923D9ED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A4FB" w14:textId="77777777" w:rsidR="006C759F" w:rsidRPr="0028372D" w:rsidRDefault="006C759F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372D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B41524" w14:textId="77777777" w:rsidR="006C759F" w:rsidRPr="0028372D" w:rsidRDefault="006C759F" w:rsidP="006C75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29BC565" w14:textId="77777777" w:rsidR="006C759F" w:rsidRPr="0028372D" w:rsidRDefault="006C759F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079D3" w14:textId="0F795FAB" w:rsidR="006C759F" w:rsidRPr="0028372D" w:rsidRDefault="00C52D21" w:rsidP="006C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E6E17" w14:textId="77777777" w:rsidR="006C759F" w:rsidRPr="0028372D" w:rsidRDefault="006C759F" w:rsidP="006C759F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24B69" w14:textId="0C11751B" w:rsidR="006C759F" w:rsidRPr="0028372D" w:rsidRDefault="007037FE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6C759F" w:rsidRPr="0028372D" w14:paraId="5CA209F6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8FEA1" w14:textId="3C1CA4DF" w:rsidR="006C759F" w:rsidRPr="0028372D" w:rsidRDefault="006C759F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372D">
              <w:rPr>
                <w:rFonts w:ascii="Angsana New" w:hAnsi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7D4293" w14:textId="77777777" w:rsidR="006C759F" w:rsidRPr="0028372D" w:rsidRDefault="006C759F" w:rsidP="006C75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76FE44F" w14:textId="77777777" w:rsidR="006C759F" w:rsidRPr="0028372D" w:rsidRDefault="006C759F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67B8C" w14:textId="3E57EFB3" w:rsidR="006C759F" w:rsidRPr="0028372D" w:rsidRDefault="00C52D21" w:rsidP="006C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E8353" w14:textId="77777777" w:rsidR="006C759F" w:rsidRPr="0028372D" w:rsidRDefault="006C759F" w:rsidP="006C759F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0DC58" w14:textId="21EAD80F" w:rsidR="006C759F" w:rsidRPr="0028372D" w:rsidRDefault="006C759F" w:rsidP="006C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28372D"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28372D">
              <w:rPr>
                <w:rFonts w:ascii="Angsana New" w:hAnsi="Angsana New"/>
                <w:sz w:val="30"/>
                <w:szCs w:val="30"/>
              </w:rPr>
              <w:t>,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195</w:t>
            </w:r>
            <w:r w:rsidRPr="0028372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C759F" w:rsidRPr="0028372D" w14:paraId="0F7C5626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4F382" w14:textId="02695149" w:rsidR="006C759F" w:rsidRPr="0028372D" w:rsidRDefault="006C759F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37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837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837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5EB085" w14:textId="77777777" w:rsidR="006C759F" w:rsidRPr="0028372D" w:rsidRDefault="006C759F" w:rsidP="006C759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EA6C68B" w14:textId="77777777" w:rsidR="006C759F" w:rsidRPr="0028372D" w:rsidRDefault="006C759F" w:rsidP="006C759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1B8F72" w14:textId="1C4E9F06" w:rsidR="006C759F" w:rsidRPr="0028372D" w:rsidRDefault="007037FE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C52D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822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AF728" w14:textId="77777777" w:rsidR="006C759F" w:rsidRPr="0028372D" w:rsidRDefault="006C759F" w:rsidP="006C759F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C8A55A" w14:textId="4A1837B3" w:rsidR="006C759F" w:rsidRPr="0028372D" w:rsidRDefault="007037FE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6C759F" w:rsidRPr="002837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221</w:t>
            </w:r>
          </w:p>
        </w:tc>
      </w:tr>
    </w:tbl>
    <w:p w14:paraId="6CB00594" w14:textId="6D61E814" w:rsidR="00644C71" w:rsidRPr="006F07C8" w:rsidRDefault="00644C71" w:rsidP="00D97646">
      <w:pPr>
        <w:pStyle w:val="block"/>
        <w:tabs>
          <w:tab w:val="left" w:pos="630"/>
        </w:tabs>
        <w:spacing w:after="0" w:line="240" w:lineRule="atLeast"/>
        <w:ind w:left="0" w:right="47"/>
        <w:jc w:val="thaiDistribute"/>
        <w:rPr>
          <w:rFonts w:ascii="Angsana New" w:hAnsi="Angsana New"/>
          <w:sz w:val="28"/>
          <w:szCs w:val="28"/>
          <w:cs/>
        </w:rPr>
      </w:pPr>
    </w:p>
    <w:p w14:paraId="279C63F7" w14:textId="58691036" w:rsidR="00222FB8" w:rsidRPr="0028372D" w:rsidRDefault="00D97646" w:rsidP="00D97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28372D">
        <w:rPr>
          <w:rFonts w:ascii="Angsana New" w:hAnsi="Angsana New" w:hint="cs"/>
          <w:sz w:val="30"/>
          <w:szCs w:val="30"/>
          <w:cs/>
        </w:rPr>
        <w:t>รายการเพิ่มทุน</w:t>
      </w:r>
      <w:r w:rsidR="00682971">
        <w:rPr>
          <w:rFonts w:ascii="Angsana New" w:hAnsi="Angsana New" w:hint="cs"/>
          <w:sz w:val="30"/>
          <w:szCs w:val="30"/>
          <w:cs/>
        </w:rPr>
        <w:t>และลดทุน</w:t>
      </w:r>
      <w:r w:rsidRPr="0028372D">
        <w:rPr>
          <w:rFonts w:ascii="Angsana New" w:hAnsi="Angsana New" w:hint="cs"/>
          <w:sz w:val="30"/>
          <w:szCs w:val="30"/>
          <w:cs/>
        </w:rPr>
        <w:t>ของบริษัทย่อยในระหว่างงวด</w:t>
      </w:r>
      <w:r w:rsidR="00441185" w:rsidRPr="0028372D">
        <w:rPr>
          <w:rFonts w:ascii="Angsana New" w:hAnsi="Angsana New" w:hint="cs"/>
          <w:sz w:val="30"/>
          <w:szCs w:val="30"/>
          <w:cs/>
        </w:rPr>
        <w:t>หกเดือน</w:t>
      </w:r>
      <w:r w:rsidRPr="0028372D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28372D">
        <w:rPr>
          <w:rFonts w:ascii="Angsana New" w:hAnsi="Angsana New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31</w:t>
      </w:r>
      <w:r w:rsidRPr="0028372D">
        <w:rPr>
          <w:rFonts w:ascii="Angsana New" w:hAnsi="Angsana New"/>
          <w:sz w:val="30"/>
          <w:szCs w:val="30"/>
        </w:rPr>
        <w:t xml:space="preserve"> </w:t>
      </w:r>
      <w:r w:rsidRPr="0028372D">
        <w:rPr>
          <w:rFonts w:ascii="Angsana New" w:hAnsi="Angsana New" w:hint="cs"/>
          <w:sz w:val="30"/>
          <w:szCs w:val="30"/>
          <w:cs/>
        </w:rPr>
        <w:t>มีนาคม</w:t>
      </w:r>
      <w:r w:rsidRPr="0028372D">
        <w:rPr>
          <w:rFonts w:ascii="Angsana New" w:hAnsi="Angsana New"/>
          <w:sz w:val="30"/>
          <w:szCs w:val="30"/>
        </w:rPr>
        <w:t xml:space="preserve"> </w:t>
      </w:r>
      <w:r w:rsidRPr="0028372D">
        <w:rPr>
          <w:rFonts w:ascii="Angsana New" w:hAnsi="Angsana New" w:hint="cs"/>
          <w:sz w:val="30"/>
          <w:szCs w:val="30"/>
          <w:cs/>
        </w:rPr>
        <w:t>มีดังนี้</w:t>
      </w:r>
      <w:r w:rsidRPr="0028372D">
        <w:rPr>
          <w:rFonts w:ascii="Angsana New" w:hAnsi="Angsana New"/>
          <w:sz w:val="30"/>
          <w:szCs w:val="30"/>
        </w:rPr>
        <w:t xml:space="preserve"> </w:t>
      </w:r>
    </w:p>
    <w:p w14:paraId="40FE13AF" w14:textId="6E45F6BD" w:rsidR="00222FB8" w:rsidRPr="006F07C8" w:rsidRDefault="00222FB8" w:rsidP="0022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="Angsana New" w:hAnsi="Angsana New"/>
          <w:sz w:val="28"/>
          <w:szCs w:val="28"/>
        </w:rPr>
      </w:pPr>
    </w:p>
    <w:tbl>
      <w:tblPr>
        <w:tblW w:w="9225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8"/>
        <w:gridCol w:w="1260"/>
        <w:gridCol w:w="270"/>
        <w:gridCol w:w="1287"/>
      </w:tblGrid>
      <w:tr w:rsidR="00222FB8" w:rsidRPr="0028372D" w14:paraId="6AF3960B" w14:textId="77777777" w:rsidTr="00222FB8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22788" w14:textId="16EA7019" w:rsidR="00222FB8" w:rsidRPr="0028372D" w:rsidRDefault="00222FB8" w:rsidP="0036098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3759B" w14:textId="77777777" w:rsidR="00222FB8" w:rsidRPr="0028372D" w:rsidRDefault="00222FB8" w:rsidP="00360984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372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FB8" w:rsidRPr="0028372D" w14:paraId="339CB478" w14:textId="77777777" w:rsidTr="00222FB8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022ED" w14:textId="7CBE69C7" w:rsidR="00222FB8" w:rsidRPr="0028372D" w:rsidRDefault="00222FB8" w:rsidP="0036098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8372D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สำหรับ</w:t>
            </w:r>
            <w:r w:rsidRPr="0028372D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งวดหกเดือนสิ้นสุดวันที่ </w:t>
            </w:r>
            <w:r w:rsidR="007037FE" w:rsidRPr="007037FE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28372D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</w:t>
            </w:r>
            <w:r w:rsidRPr="0028372D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8AC8C" w14:textId="12B7380D" w:rsidR="00222FB8" w:rsidRPr="0028372D" w:rsidRDefault="007037FE" w:rsidP="00360984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  <w:lang w:val="en-US" w:bidi="th-TH"/>
              </w:rPr>
              <w:t>256</w:t>
            </w:r>
            <w:r w:rsidRPr="007037FE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05785" w14:textId="77777777" w:rsidR="00222FB8" w:rsidRPr="0028372D" w:rsidRDefault="00222FB8" w:rsidP="0036098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A48EE" w14:textId="353C6787" w:rsidR="00222FB8" w:rsidRPr="0028372D" w:rsidRDefault="007037FE" w:rsidP="00360984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  <w:lang w:val="en-US" w:bidi="th-TH"/>
              </w:rPr>
              <w:t>256</w:t>
            </w:r>
            <w:r w:rsidRPr="007037FE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6</w:t>
            </w:r>
          </w:p>
        </w:tc>
      </w:tr>
      <w:tr w:rsidR="00222FB8" w:rsidRPr="0028372D" w14:paraId="45CDE735" w14:textId="77777777" w:rsidTr="00222FB8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4298D" w14:textId="77777777" w:rsidR="00222FB8" w:rsidRPr="0028372D" w:rsidRDefault="00222FB8" w:rsidP="0036098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AC46B" w14:textId="77777777" w:rsidR="00222FB8" w:rsidRPr="0028372D" w:rsidRDefault="00222FB8" w:rsidP="00360984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8372D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C759F" w:rsidRPr="0028372D" w14:paraId="2E46F0D1" w14:textId="77777777" w:rsidTr="00222FB8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BA7C9" w14:textId="77777777" w:rsidR="006C759F" w:rsidRPr="0028372D" w:rsidRDefault="006C759F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372D">
              <w:rPr>
                <w:rFonts w:ascii="Angsana New" w:hAnsi="Angsana New" w:hint="cs"/>
                <w:sz w:val="30"/>
                <w:szCs w:val="30"/>
                <w:cs/>
              </w:rPr>
              <w:t>บริษัท เฟรเซอร์ส พร็อพเพอร์ตี้ เทคโนโลยี (ประเทศไทย) จำกัด</w:t>
            </w:r>
            <w:r w:rsidRPr="0028372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08118" w14:textId="19FA9331" w:rsidR="006C759F" w:rsidRPr="0028372D" w:rsidRDefault="00DC138F" w:rsidP="00DC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53C9A" w14:textId="77777777" w:rsidR="006C759F" w:rsidRPr="0028372D" w:rsidRDefault="006C759F" w:rsidP="006C759F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2B357" w14:textId="1B93574D" w:rsidR="006C759F" w:rsidRPr="0028372D" w:rsidRDefault="001B0791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C759F" w:rsidRPr="0028372D" w14:paraId="7B2BC35F" w14:textId="77777777" w:rsidTr="00222FB8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13E17" w14:textId="77777777" w:rsidR="006C759F" w:rsidRPr="0028372D" w:rsidRDefault="006C759F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372D">
              <w:rPr>
                <w:rFonts w:ascii="Angsana New" w:hAnsi="Angsana New"/>
                <w:sz w:val="30"/>
                <w:szCs w:val="30"/>
              </w:rPr>
              <w:t>Frasers Property Thailand</w:t>
            </w:r>
            <w:r w:rsidRPr="0028372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8372D">
              <w:rPr>
                <w:rFonts w:ascii="Angsana New" w:hAnsi="Angsana New"/>
                <w:sz w:val="30"/>
                <w:szCs w:val="30"/>
              </w:rPr>
              <w:t xml:space="preserve">(International) </w:t>
            </w:r>
            <w:proofErr w:type="spellStart"/>
            <w:r w:rsidRPr="0028372D">
              <w:rPr>
                <w:rFonts w:ascii="Angsana New" w:hAnsi="Angsana New"/>
                <w:sz w:val="30"/>
                <w:szCs w:val="30"/>
              </w:rPr>
              <w:t>Pte.Ltd</w:t>
            </w:r>
            <w:proofErr w:type="spellEnd"/>
            <w:r w:rsidRPr="0028372D">
              <w:rPr>
                <w:rFonts w:ascii="Angsana New" w:hAnsi="Angsana New"/>
                <w:sz w:val="30"/>
                <w:szCs w:val="30"/>
              </w:rPr>
              <w:t xml:space="preserve">.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7F316" w14:textId="3CED7EAD" w:rsidR="006C759F" w:rsidRPr="0028372D" w:rsidRDefault="00DC138F" w:rsidP="00DC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58136" w14:textId="77777777" w:rsidR="006C759F" w:rsidRPr="0028372D" w:rsidRDefault="006C759F" w:rsidP="006C759F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AD5DF" w14:textId="505E455B" w:rsidR="006C759F" w:rsidRPr="0028372D" w:rsidRDefault="007037FE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6C759F" w:rsidRPr="009E2F97" w14:paraId="6DE50C2E" w14:textId="77777777" w:rsidTr="00222FB8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5EB2C" w14:textId="77777777" w:rsidR="006C759F" w:rsidRPr="0028372D" w:rsidRDefault="006C759F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37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6BD279" w14:textId="7E219A0F" w:rsidR="006C759F" w:rsidRPr="0028372D" w:rsidRDefault="00DC138F" w:rsidP="00DC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63D7A" w14:textId="77777777" w:rsidR="006C759F" w:rsidRPr="0028372D" w:rsidRDefault="006C759F" w:rsidP="006C759F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216322" w14:textId="63601FE3" w:rsidR="006C759F" w:rsidRPr="0028372D" w:rsidRDefault="001B0791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038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C0ECC08" w14:textId="2E543DD2" w:rsidR="0006511B" w:rsidRPr="006F07C8" w:rsidRDefault="0006511B" w:rsidP="00E2301D">
      <w:pPr>
        <w:pStyle w:val="block"/>
        <w:spacing w:after="0" w:line="240" w:lineRule="atLeast"/>
        <w:ind w:left="0" w:right="4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4D0B3EAD" w14:textId="4DAD630D" w:rsidR="00682971" w:rsidRDefault="00682971" w:rsidP="007D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การเพิ่มทุน</w:t>
      </w:r>
    </w:p>
    <w:p w14:paraId="1C2D390E" w14:textId="77777777" w:rsidR="00682971" w:rsidRPr="006F07C8" w:rsidRDefault="00682971" w:rsidP="007D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06BB5C4" w14:textId="29704C88" w:rsidR="00682971" w:rsidRDefault="00F10C52" w:rsidP="0068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037FE" w:rsidRPr="007037FE">
        <w:rPr>
          <w:rFonts w:ascii="Angsana New" w:hAnsi="Angsana New" w:hint="cs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82971" w:rsidRPr="0096001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037FE" w:rsidRPr="007037FE">
        <w:rPr>
          <w:rFonts w:ascii="Angsana New" w:hAnsi="Angsana New"/>
          <w:sz w:val="30"/>
          <w:szCs w:val="30"/>
        </w:rPr>
        <w:t>2565</w:t>
      </w:r>
      <w:r w:rsidR="00682971" w:rsidRPr="00960012">
        <w:rPr>
          <w:rFonts w:ascii="Angsana New" w:hAnsi="Angsana New"/>
          <w:sz w:val="30"/>
          <w:szCs w:val="30"/>
        </w:rPr>
        <w:t xml:space="preserve"> </w:t>
      </w:r>
      <w:r w:rsidR="00682971" w:rsidRPr="00960012">
        <w:rPr>
          <w:rFonts w:ascii="Angsana New" w:hAnsi="Angsana New" w:hint="cs"/>
          <w:sz w:val="30"/>
          <w:szCs w:val="30"/>
          <w:cs/>
        </w:rPr>
        <w:t>บริษัท</w:t>
      </w:r>
      <w:r w:rsidR="00682971">
        <w:rPr>
          <w:rFonts w:ascii="Angsana New" w:hAnsi="Angsana New" w:hint="cs"/>
          <w:sz w:val="30"/>
          <w:szCs w:val="30"/>
          <w:cs/>
        </w:rPr>
        <w:t xml:space="preserve">ได้เพิ่มทุนในบริษัท </w:t>
      </w:r>
      <w:r w:rsidR="00682971" w:rsidRPr="009E2F97">
        <w:rPr>
          <w:rFonts w:ascii="Angsana New" w:hAnsi="Angsana New" w:hint="cs"/>
          <w:sz w:val="30"/>
          <w:szCs w:val="30"/>
          <w:cs/>
        </w:rPr>
        <w:t>เฟรเซอร์ส พร็อพเพอร์ตี้ เทคโนโลยี (ประเทศไทย) จำกัด</w:t>
      </w:r>
      <w:r w:rsidR="00682971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 ตามสัดส่วนการถือหุ้นร้อยละ </w:t>
      </w:r>
      <w:r w:rsidR="007037FE" w:rsidRPr="007037FE">
        <w:rPr>
          <w:rFonts w:ascii="Angsana New" w:hAnsi="Angsana New"/>
          <w:sz w:val="30"/>
          <w:szCs w:val="30"/>
        </w:rPr>
        <w:t>99</w:t>
      </w:r>
      <w:r w:rsidR="00682971">
        <w:rPr>
          <w:rFonts w:ascii="Angsana New" w:hAnsi="Angsana New"/>
          <w:sz w:val="30"/>
          <w:szCs w:val="30"/>
        </w:rPr>
        <w:t>.</w:t>
      </w:r>
      <w:r w:rsidR="007037FE" w:rsidRPr="007037FE">
        <w:rPr>
          <w:rFonts w:ascii="Angsana New" w:hAnsi="Angsana New"/>
          <w:sz w:val="30"/>
          <w:szCs w:val="30"/>
        </w:rPr>
        <w:t>99</w:t>
      </w:r>
      <w:r w:rsidR="00682971">
        <w:rPr>
          <w:rFonts w:ascii="Angsana New" w:hAnsi="Angsana New"/>
          <w:sz w:val="30"/>
          <w:szCs w:val="30"/>
        </w:rPr>
        <w:t xml:space="preserve"> </w:t>
      </w:r>
      <w:r w:rsidR="00682971"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 w:rsidR="007037FE" w:rsidRPr="007037FE">
        <w:rPr>
          <w:rFonts w:ascii="Angsana New" w:hAnsi="Angsana New"/>
          <w:sz w:val="30"/>
          <w:szCs w:val="30"/>
        </w:rPr>
        <w:t>91</w:t>
      </w:r>
      <w:r w:rsidR="00682971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5F28ED28" w14:textId="77777777" w:rsidR="00682971" w:rsidRPr="006F07C8" w:rsidRDefault="00682971" w:rsidP="0068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01EF6EA" w14:textId="34E6D32A" w:rsidR="00682971" w:rsidRDefault="00F10C52" w:rsidP="0068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037FE" w:rsidRPr="007037FE"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82971" w:rsidRPr="0096001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037FE" w:rsidRPr="007037FE">
        <w:rPr>
          <w:rFonts w:ascii="Angsana New" w:hAnsi="Angsana New"/>
          <w:sz w:val="30"/>
          <w:szCs w:val="30"/>
        </w:rPr>
        <w:t>2565</w:t>
      </w:r>
      <w:r w:rsidR="00682971" w:rsidRPr="00960012">
        <w:rPr>
          <w:rFonts w:ascii="Angsana New" w:hAnsi="Angsana New"/>
          <w:sz w:val="30"/>
          <w:szCs w:val="30"/>
        </w:rPr>
        <w:t xml:space="preserve"> </w:t>
      </w:r>
      <w:r w:rsidR="00682971" w:rsidRPr="00960012">
        <w:rPr>
          <w:rFonts w:ascii="Angsana New" w:hAnsi="Angsana New" w:hint="cs"/>
          <w:sz w:val="30"/>
          <w:szCs w:val="30"/>
          <w:cs/>
        </w:rPr>
        <w:t>บริษัท</w:t>
      </w:r>
      <w:r w:rsidR="00682971">
        <w:rPr>
          <w:rFonts w:ascii="Angsana New" w:hAnsi="Angsana New" w:hint="cs"/>
          <w:sz w:val="30"/>
          <w:szCs w:val="30"/>
          <w:cs/>
        </w:rPr>
        <w:t>ได้เพิ่มทุนใน</w:t>
      </w:r>
      <w:r w:rsidR="00682971" w:rsidRPr="00960012">
        <w:t xml:space="preserve"> </w:t>
      </w:r>
      <w:r w:rsidR="00682971" w:rsidRPr="00960012">
        <w:rPr>
          <w:rFonts w:ascii="Angsana New" w:hAnsi="Angsana New"/>
          <w:sz w:val="30"/>
          <w:szCs w:val="30"/>
        </w:rPr>
        <w:t xml:space="preserve">Frasers Property Thailand (International) Pte. Ltd. </w:t>
      </w:r>
      <w:r w:rsidR="00682971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 ตามสัดส่วนการถือหุ้นร้อยละ </w:t>
      </w:r>
      <w:r w:rsidR="007037FE" w:rsidRPr="007037FE">
        <w:rPr>
          <w:rFonts w:ascii="Angsana New" w:hAnsi="Angsana New"/>
          <w:sz w:val="30"/>
          <w:szCs w:val="30"/>
        </w:rPr>
        <w:t>100</w:t>
      </w:r>
      <w:r w:rsidR="00682971">
        <w:rPr>
          <w:rFonts w:ascii="Angsana New" w:hAnsi="Angsana New"/>
          <w:sz w:val="30"/>
          <w:szCs w:val="30"/>
        </w:rPr>
        <w:t>.</w:t>
      </w:r>
      <w:r w:rsidR="007037FE" w:rsidRPr="007037FE">
        <w:rPr>
          <w:rFonts w:ascii="Angsana New" w:hAnsi="Angsana New"/>
          <w:sz w:val="30"/>
          <w:szCs w:val="30"/>
        </w:rPr>
        <w:t>00</w:t>
      </w:r>
      <w:r w:rsidR="00682971">
        <w:rPr>
          <w:rFonts w:ascii="Angsana New" w:hAnsi="Angsana New"/>
          <w:sz w:val="30"/>
          <w:szCs w:val="30"/>
        </w:rPr>
        <w:t xml:space="preserve"> </w:t>
      </w:r>
      <w:r w:rsidR="00682971"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 w:rsidR="007037FE" w:rsidRPr="007037FE">
        <w:rPr>
          <w:rFonts w:ascii="Angsana New" w:hAnsi="Angsana New"/>
          <w:sz w:val="30"/>
          <w:szCs w:val="30"/>
        </w:rPr>
        <w:t>66</w:t>
      </w:r>
      <w:r w:rsidR="00682971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44EA7CBE" w14:textId="77777777" w:rsidR="00682971" w:rsidRPr="006F07C8" w:rsidRDefault="00682971" w:rsidP="007D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69B6644" w14:textId="15814FBA" w:rsidR="00A15A25" w:rsidRPr="0089404E" w:rsidRDefault="00A15A25" w:rsidP="007D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89404E">
        <w:rPr>
          <w:rFonts w:ascii="Angsana New" w:hAnsi="Angsana New" w:hint="cs"/>
          <w:i/>
          <w:iCs/>
          <w:sz w:val="30"/>
          <w:szCs w:val="30"/>
          <w:cs/>
        </w:rPr>
        <w:t>การลดทุน</w:t>
      </w:r>
    </w:p>
    <w:p w14:paraId="08D9ACB5" w14:textId="77777777" w:rsidR="007D2235" w:rsidRPr="006F07C8" w:rsidRDefault="007D2235" w:rsidP="00A15A25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5C7B60B7" w14:textId="2AC63BBB" w:rsidR="007D2235" w:rsidRPr="00A15A25" w:rsidRDefault="007D2235" w:rsidP="007D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  <w:sectPr w:rsidR="007D2235" w:rsidRPr="00A15A25" w:rsidSect="00B849B1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 w:rsidRPr="000E20E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2B1EF8" w:rsidRPr="000E20E9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4</w:t>
      </w:r>
      <w:r w:rsidR="002B1EF8" w:rsidRPr="000E20E9">
        <w:rPr>
          <w:rFonts w:ascii="Angsana New" w:hAnsi="Angsana New"/>
          <w:sz w:val="30"/>
          <w:szCs w:val="30"/>
        </w:rPr>
        <w:t xml:space="preserve"> </w:t>
      </w:r>
      <w:r w:rsidR="002B1EF8" w:rsidRPr="000E20E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037FE" w:rsidRPr="007037FE">
        <w:rPr>
          <w:rFonts w:ascii="Angsana New" w:hAnsi="Angsana New"/>
          <w:sz w:val="30"/>
          <w:szCs w:val="30"/>
        </w:rPr>
        <w:t>2566</w:t>
      </w:r>
      <w:r w:rsidR="002B1EF8" w:rsidRPr="000E20E9">
        <w:rPr>
          <w:rFonts w:ascii="Angsana New" w:hAnsi="Angsana New" w:hint="cs"/>
          <w:sz w:val="30"/>
          <w:szCs w:val="30"/>
          <w:cs/>
        </w:rPr>
        <w:t xml:space="preserve">  ผู้ถือหุ้นของบริษัท</w:t>
      </w:r>
      <w:r w:rsidR="002B1EF8" w:rsidRPr="000E20E9">
        <w:rPr>
          <w:rFonts w:ascii="Angsana New" w:hAnsi="Angsana New"/>
          <w:sz w:val="30"/>
          <w:szCs w:val="30"/>
          <w:cs/>
        </w:rPr>
        <w:t xml:space="preserve"> </w:t>
      </w:r>
      <w:r w:rsidR="002B1EF8" w:rsidRPr="000E20E9">
        <w:rPr>
          <w:rFonts w:ascii="Angsana New" w:hAnsi="Angsana New" w:hint="cs"/>
          <w:sz w:val="30"/>
          <w:szCs w:val="30"/>
          <w:cs/>
        </w:rPr>
        <w:t>เฟรเซอร์ส</w:t>
      </w:r>
      <w:r w:rsidR="002B1EF8" w:rsidRPr="000E20E9">
        <w:rPr>
          <w:rFonts w:ascii="Angsana New" w:hAnsi="Angsana New"/>
          <w:sz w:val="30"/>
          <w:szCs w:val="30"/>
          <w:cs/>
        </w:rPr>
        <w:t xml:space="preserve"> </w:t>
      </w:r>
      <w:r w:rsidR="002B1EF8" w:rsidRPr="000E20E9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="002B1EF8" w:rsidRPr="000E20E9">
        <w:rPr>
          <w:rFonts w:ascii="Angsana New" w:hAnsi="Angsana New"/>
          <w:sz w:val="30"/>
          <w:szCs w:val="30"/>
          <w:cs/>
        </w:rPr>
        <w:t xml:space="preserve"> </w:t>
      </w:r>
      <w:r w:rsidR="002B1EF8" w:rsidRPr="000E20E9">
        <w:rPr>
          <w:rFonts w:ascii="Angsana New" w:hAnsi="Angsana New" w:hint="cs"/>
          <w:sz w:val="30"/>
          <w:szCs w:val="30"/>
          <w:cs/>
        </w:rPr>
        <w:t>เทคโนโลยี</w:t>
      </w:r>
      <w:r w:rsidR="002B1EF8" w:rsidRPr="000E20E9">
        <w:rPr>
          <w:rFonts w:ascii="Angsana New" w:hAnsi="Angsana New"/>
          <w:sz w:val="30"/>
          <w:szCs w:val="30"/>
          <w:cs/>
        </w:rPr>
        <w:t xml:space="preserve"> (</w:t>
      </w:r>
      <w:r w:rsidR="002B1EF8" w:rsidRPr="000E20E9">
        <w:rPr>
          <w:rFonts w:ascii="Angsana New" w:hAnsi="Angsana New" w:hint="cs"/>
          <w:sz w:val="30"/>
          <w:szCs w:val="30"/>
          <w:cs/>
        </w:rPr>
        <w:t>ประเทศไทย</w:t>
      </w:r>
      <w:r w:rsidR="002B1EF8" w:rsidRPr="000E20E9">
        <w:rPr>
          <w:rFonts w:ascii="Angsana New" w:hAnsi="Angsana New"/>
          <w:sz w:val="30"/>
          <w:szCs w:val="30"/>
          <w:cs/>
        </w:rPr>
        <w:t xml:space="preserve">) </w:t>
      </w:r>
      <w:r w:rsidR="002B1EF8" w:rsidRPr="000E20E9">
        <w:rPr>
          <w:rFonts w:ascii="Angsana New" w:hAnsi="Angsana New" w:hint="cs"/>
          <w:sz w:val="30"/>
          <w:szCs w:val="30"/>
          <w:cs/>
        </w:rPr>
        <w:t>จำกัด</w:t>
      </w:r>
      <w:r w:rsidR="002B1EF8" w:rsidRPr="000E20E9">
        <w:rPr>
          <w:rFonts w:ascii="Angsana New" w:hAnsi="Angsana New"/>
          <w:sz w:val="30"/>
          <w:szCs w:val="30"/>
          <w:cs/>
        </w:rPr>
        <w:t xml:space="preserve"> </w:t>
      </w:r>
      <w:r w:rsidR="002B1EF8" w:rsidRPr="000E20E9">
        <w:rPr>
          <w:rFonts w:ascii="Angsana New" w:hAnsi="Angsana New" w:hint="cs"/>
          <w:sz w:val="30"/>
          <w:szCs w:val="30"/>
          <w:cs/>
        </w:rPr>
        <w:t>ซึ่งเป็น</w:t>
      </w:r>
      <w:r w:rsidR="002B1EF8" w:rsidRPr="000E20E9">
        <w:rPr>
          <w:rFonts w:ascii="Angsana New" w:hAnsi="Angsana New" w:hint="cs"/>
          <w:spacing w:val="-4"/>
          <w:sz w:val="30"/>
          <w:szCs w:val="30"/>
          <w:cs/>
        </w:rPr>
        <w:t>บริษัทย่อย</w:t>
      </w:r>
      <w:r w:rsidR="00B3042D" w:rsidRPr="000E20E9">
        <w:rPr>
          <w:rFonts w:ascii="Angsana New" w:hAnsi="Angsana New" w:hint="cs"/>
          <w:spacing w:val="-4"/>
          <w:sz w:val="30"/>
          <w:szCs w:val="30"/>
          <w:cs/>
        </w:rPr>
        <w:t xml:space="preserve"> มีมติอนุมัติ</w:t>
      </w:r>
      <w:r w:rsidR="00C00772" w:rsidRPr="000E20E9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="00B3042D" w:rsidRPr="000E20E9">
        <w:rPr>
          <w:rFonts w:ascii="Angsana New" w:hAnsi="Angsana New" w:hint="cs"/>
          <w:spacing w:val="-4"/>
          <w:sz w:val="30"/>
          <w:szCs w:val="30"/>
          <w:cs/>
        </w:rPr>
        <w:t>ลดทุนจดทะเบียน</w:t>
      </w:r>
      <w:r w:rsidR="009860DD" w:rsidRPr="000E20E9">
        <w:rPr>
          <w:rFonts w:ascii="Angsana New" w:hAnsi="Angsana New" w:hint="cs"/>
          <w:spacing w:val="-4"/>
          <w:sz w:val="30"/>
          <w:szCs w:val="30"/>
          <w:cs/>
        </w:rPr>
        <w:t>ที่</w:t>
      </w:r>
      <w:r w:rsidR="00DD525C" w:rsidRPr="000E20E9">
        <w:rPr>
          <w:rFonts w:ascii="Angsana New" w:hAnsi="Angsana New" w:hint="cs"/>
          <w:spacing w:val="-4"/>
          <w:sz w:val="30"/>
          <w:szCs w:val="30"/>
          <w:cs/>
        </w:rPr>
        <w:t>ชำระแล้ว</w:t>
      </w:r>
      <w:r w:rsidR="00B3042D" w:rsidRPr="000E20E9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7037FE" w:rsidRPr="007037FE">
        <w:rPr>
          <w:rFonts w:ascii="Angsana New" w:hAnsi="Angsana New"/>
          <w:spacing w:val="-4"/>
          <w:sz w:val="30"/>
          <w:szCs w:val="30"/>
        </w:rPr>
        <w:t>1</w:t>
      </w:r>
      <w:r w:rsidR="00B3042D" w:rsidRPr="000E20E9">
        <w:rPr>
          <w:rFonts w:ascii="Angsana New" w:hAnsi="Angsana New"/>
          <w:spacing w:val="-4"/>
          <w:sz w:val="30"/>
          <w:szCs w:val="30"/>
        </w:rPr>
        <w:t>,</w:t>
      </w:r>
      <w:r w:rsidR="007037FE" w:rsidRPr="007037FE">
        <w:rPr>
          <w:rFonts w:ascii="Angsana New" w:hAnsi="Angsana New"/>
          <w:spacing w:val="-4"/>
          <w:sz w:val="30"/>
          <w:szCs w:val="30"/>
        </w:rPr>
        <w:t>194</w:t>
      </w:r>
      <w:r w:rsidR="00DD525C" w:rsidRPr="000E20E9">
        <w:rPr>
          <w:rFonts w:ascii="Angsana New" w:hAnsi="Angsana New"/>
          <w:spacing w:val="-4"/>
          <w:sz w:val="30"/>
          <w:szCs w:val="30"/>
        </w:rPr>
        <w:t>.</w:t>
      </w:r>
      <w:r w:rsidR="007037FE" w:rsidRPr="007037FE">
        <w:rPr>
          <w:rFonts w:ascii="Angsana New" w:hAnsi="Angsana New"/>
          <w:spacing w:val="-4"/>
          <w:sz w:val="30"/>
          <w:szCs w:val="30"/>
        </w:rPr>
        <w:t>88</w:t>
      </w:r>
      <w:r w:rsidR="00B3042D" w:rsidRPr="000E20E9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จากเดิ</w:t>
      </w:r>
      <w:r w:rsidR="00C05275" w:rsidRPr="000E20E9">
        <w:rPr>
          <w:rFonts w:ascii="Angsana New" w:hAnsi="Angsana New" w:hint="cs"/>
          <w:spacing w:val="-4"/>
          <w:sz w:val="30"/>
          <w:szCs w:val="30"/>
          <w:cs/>
        </w:rPr>
        <w:t>ม</w:t>
      </w:r>
      <w:r w:rsidR="00B3042D" w:rsidRPr="000E20E9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7037FE" w:rsidRPr="007037FE">
        <w:rPr>
          <w:rFonts w:ascii="Angsana New" w:hAnsi="Angsana New"/>
          <w:spacing w:val="-4"/>
          <w:sz w:val="30"/>
          <w:szCs w:val="30"/>
        </w:rPr>
        <w:t>1</w:t>
      </w:r>
      <w:r w:rsidR="00B3042D" w:rsidRPr="000E20E9">
        <w:rPr>
          <w:rFonts w:ascii="Angsana New" w:hAnsi="Angsana New"/>
          <w:spacing w:val="-4"/>
          <w:sz w:val="30"/>
          <w:szCs w:val="30"/>
        </w:rPr>
        <w:t>,</w:t>
      </w:r>
      <w:r w:rsidR="007037FE" w:rsidRPr="007037FE">
        <w:rPr>
          <w:rFonts w:ascii="Angsana New" w:hAnsi="Angsana New"/>
          <w:spacing w:val="-4"/>
          <w:sz w:val="30"/>
          <w:szCs w:val="30"/>
        </w:rPr>
        <w:t>593</w:t>
      </w:r>
      <w:r w:rsidR="00DD525C" w:rsidRPr="000E20E9">
        <w:rPr>
          <w:rFonts w:ascii="Angsana New" w:hAnsi="Angsana New"/>
          <w:spacing w:val="-4"/>
          <w:sz w:val="30"/>
          <w:szCs w:val="30"/>
        </w:rPr>
        <w:t>.</w:t>
      </w:r>
      <w:r w:rsidR="007037FE" w:rsidRPr="007037FE">
        <w:rPr>
          <w:rFonts w:ascii="Angsana New" w:hAnsi="Angsana New"/>
          <w:spacing w:val="-4"/>
          <w:sz w:val="30"/>
          <w:szCs w:val="30"/>
        </w:rPr>
        <w:t>17</w:t>
      </w:r>
      <w:r w:rsidR="00B3042D" w:rsidRPr="000E20E9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</w:t>
      </w:r>
      <w:r w:rsidR="00C00772" w:rsidRPr="000E20E9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="0099766C" w:rsidRPr="000E20E9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B3042D" w:rsidRPr="000E20E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pacing w:val="-4"/>
          <w:sz w:val="30"/>
          <w:szCs w:val="30"/>
        </w:rPr>
        <w:t>398</w:t>
      </w:r>
      <w:r w:rsidR="00DD525C" w:rsidRPr="000E20E9">
        <w:rPr>
          <w:rFonts w:ascii="Angsana New" w:hAnsi="Angsana New"/>
          <w:spacing w:val="-4"/>
          <w:sz w:val="30"/>
          <w:szCs w:val="30"/>
        </w:rPr>
        <w:t>.</w:t>
      </w:r>
      <w:r w:rsidR="007037FE" w:rsidRPr="007037FE">
        <w:rPr>
          <w:rFonts w:ascii="Angsana New" w:hAnsi="Angsana New"/>
          <w:spacing w:val="-4"/>
          <w:sz w:val="30"/>
          <w:szCs w:val="30"/>
        </w:rPr>
        <w:t>29</w:t>
      </w:r>
      <w:r w:rsidR="00B3042D" w:rsidRPr="000E20E9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="009860DD" w:rsidRPr="000E20E9">
        <w:rPr>
          <w:rFonts w:ascii="Angsana New" w:hAnsi="Angsana New"/>
          <w:spacing w:val="-4"/>
          <w:sz w:val="30"/>
          <w:szCs w:val="30"/>
        </w:rPr>
        <w:t xml:space="preserve"> </w:t>
      </w:r>
      <w:r w:rsidR="009860DD" w:rsidRPr="000E20E9">
        <w:rPr>
          <w:rFonts w:ascii="Angsana New" w:hAnsi="Angsana New" w:hint="cs"/>
          <w:spacing w:val="-4"/>
          <w:sz w:val="30"/>
          <w:szCs w:val="30"/>
          <w:cs/>
        </w:rPr>
        <w:t>โดยบริษัทได้รับชำระค่าหุ้นคืน</w:t>
      </w:r>
      <w:r w:rsidR="009860DD" w:rsidRPr="000E20E9">
        <w:rPr>
          <w:rFonts w:ascii="Angsana New" w:hAnsi="Angsana New" w:hint="cs"/>
          <w:sz w:val="30"/>
          <w:szCs w:val="30"/>
          <w:cs/>
        </w:rPr>
        <w:t xml:space="preserve">ตามสัดส่วนการถือหุ้นร้อยละ </w:t>
      </w:r>
      <w:r w:rsidR="007037FE" w:rsidRPr="007037FE">
        <w:rPr>
          <w:rFonts w:ascii="Angsana New" w:hAnsi="Angsana New"/>
          <w:sz w:val="30"/>
          <w:szCs w:val="30"/>
        </w:rPr>
        <w:t>99</w:t>
      </w:r>
      <w:r w:rsidR="009860DD" w:rsidRPr="000E20E9">
        <w:rPr>
          <w:rFonts w:ascii="Angsana New" w:hAnsi="Angsana New"/>
          <w:sz w:val="30"/>
          <w:szCs w:val="30"/>
        </w:rPr>
        <w:t>.</w:t>
      </w:r>
      <w:r w:rsidR="007037FE" w:rsidRPr="007037FE">
        <w:rPr>
          <w:rFonts w:ascii="Angsana New" w:hAnsi="Angsana New"/>
          <w:sz w:val="30"/>
          <w:szCs w:val="30"/>
        </w:rPr>
        <w:t>99</w:t>
      </w:r>
      <w:r w:rsidR="009860DD" w:rsidRPr="000E20E9">
        <w:rPr>
          <w:rFonts w:ascii="Angsana New" w:hAnsi="Angsana New"/>
          <w:sz w:val="30"/>
          <w:szCs w:val="30"/>
        </w:rPr>
        <w:t xml:space="preserve"> </w:t>
      </w:r>
      <w:r w:rsidR="009860DD" w:rsidRPr="000E20E9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7037FE" w:rsidRPr="007037FE">
        <w:rPr>
          <w:rFonts w:ascii="Angsana New" w:hAnsi="Angsana New"/>
          <w:sz w:val="30"/>
          <w:szCs w:val="30"/>
        </w:rPr>
        <w:t>1</w:t>
      </w:r>
      <w:r w:rsidR="009860DD" w:rsidRPr="000E20E9">
        <w:rPr>
          <w:rFonts w:ascii="Angsana New" w:hAnsi="Angsana New"/>
          <w:sz w:val="30"/>
          <w:szCs w:val="30"/>
        </w:rPr>
        <w:t>,</w:t>
      </w:r>
      <w:r w:rsidR="007037FE" w:rsidRPr="007037FE">
        <w:rPr>
          <w:rFonts w:ascii="Angsana New" w:hAnsi="Angsana New"/>
          <w:sz w:val="30"/>
          <w:szCs w:val="30"/>
        </w:rPr>
        <w:t>194</w:t>
      </w:r>
      <w:r w:rsidR="009860DD" w:rsidRPr="000E20E9">
        <w:rPr>
          <w:rFonts w:ascii="Angsana New" w:hAnsi="Angsana New"/>
          <w:sz w:val="30"/>
          <w:szCs w:val="30"/>
        </w:rPr>
        <w:t>.</w:t>
      </w:r>
      <w:r w:rsidR="007037FE" w:rsidRPr="007037FE">
        <w:rPr>
          <w:rFonts w:ascii="Angsana New" w:hAnsi="Angsana New"/>
          <w:sz w:val="30"/>
          <w:szCs w:val="30"/>
        </w:rPr>
        <w:t>88</w:t>
      </w:r>
      <w:r w:rsidR="009860DD" w:rsidRPr="000E20E9">
        <w:rPr>
          <w:rFonts w:ascii="Angsana New" w:hAnsi="Angsana New"/>
          <w:sz w:val="30"/>
          <w:szCs w:val="30"/>
        </w:rPr>
        <w:t xml:space="preserve"> </w:t>
      </w:r>
      <w:r w:rsidR="009860DD" w:rsidRPr="000E20E9">
        <w:rPr>
          <w:rFonts w:ascii="Angsana New" w:hAnsi="Angsana New" w:hint="cs"/>
          <w:sz w:val="30"/>
          <w:szCs w:val="30"/>
          <w:cs/>
        </w:rPr>
        <w:t>ล้านบาท</w:t>
      </w:r>
    </w:p>
    <w:tbl>
      <w:tblPr>
        <w:tblW w:w="1512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518"/>
        <w:gridCol w:w="1348"/>
        <w:gridCol w:w="720"/>
        <w:gridCol w:w="720"/>
        <w:gridCol w:w="720"/>
        <w:gridCol w:w="814"/>
        <w:gridCol w:w="720"/>
        <w:gridCol w:w="360"/>
        <w:gridCol w:w="720"/>
        <w:gridCol w:w="360"/>
        <w:gridCol w:w="720"/>
        <w:gridCol w:w="360"/>
        <w:gridCol w:w="720"/>
        <w:gridCol w:w="360"/>
        <w:gridCol w:w="720"/>
        <w:gridCol w:w="360"/>
        <w:gridCol w:w="720"/>
        <w:gridCol w:w="360"/>
        <w:gridCol w:w="720"/>
        <w:gridCol w:w="360"/>
        <w:gridCol w:w="720"/>
      </w:tblGrid>
      <w:tr w:rsidR="0065304F" w:rsidRPr="006375B5" w14:paraId="7D018582" w14:textId="77777777" w:rsidTr="003831DF">
        <w:trPr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7CA6C369" w14:textId="399C4AA6" w:rsidR="0065304F" w:rsidRPr="006375B5" w:rsidRDefault="0065304F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24A39F30" w14:textId="77777777" w:rsidR="0065304F" w:rsidRPr="006375B5" w:rsidRDefault="0065304F" w:rsidP="0006375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254" w:type="dxa"/>
            <w:gridSpan w:val="19"/>
            <w:shd w:val="clear" w:color="auto" w:fill="auto"/>
            <w:tcMar>
              <w:left w:w="115" w:type="dxa"/>
              <w:right w:w="115" w:type="dxa"/>
            </w:tcMar>
          </w:tcPr>
          <w:p w14:paraId="151FB8CE" w14:textId="1F1B096E" w:rsidR="0065304F" w:rsidRPr="006375B5" w:rsidRDefault="0065304F" w:rsidP="00DE4EB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5304F" w:rsidRPr="006375B5" w14:paraId="659C4473" w14:textId="77777777" w:rsidTr="003831DF">
        <w:trPr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70805C03" w14:textId="77777777" w:rsidR="0065304F" w:rsidRPr="006375B5" w:rsidDel="00B7417D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0756D688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2CF5C1F" w14:textId="694864B9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80DFA2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3B42DC2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F037A5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3781BD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1D1CE1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8DC3C4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400FCD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4F0591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96756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E24185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9C776F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42C7B2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97DB70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46E346E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2C3E1AF0" w14:textId="12B972FD" w:rsidR="0065304F" w:rsidRPr="00AF2A54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F2A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เงินปันผลรับ</w:t>
            </w:r>
            <w:r w:rsidRPr="00AF2A5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งวด</w:t>
            </w:r>
          </w:p>
        </w:tc>
      </w:tr>
      <w:tr w:rsidR="0065304F" w:rsidRPr="006375B5" w14:paraId="294FEE62" w14:textId="77777777" w:rsidTr="003831DF">
        <w:trPr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7F31E3F8" w14:textId="77777777" w:rsidR="0065304F" w:rsidRPr="006375B5" w:rsidDel="00B7417D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38038F04" w14:textId="194CFDAD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F70BAA7" w14:textId="2ECEBC4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534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289FE58" w14:textId="430DCED3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80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16EEB2E" w14:textId="03C45264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741091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C5E7000" w14:textId="1D9982B9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DFB7E1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A2EB4F7" w14:textId="2538B61F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ราคาทุน-สุทธิ</w:t>
            </w:r>
          </w:p>
        </w:tc>
        <w:tc>
          <w:tcPr>
            <w:tcW w:w="360" w:type="dxa"/>
            <w:shd w:val="clear" w:color="auto" w:fill="auto"/>
          </w:tcPr>
          <w:p w14:paraId="2CE1434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60FEC81D" w14:textId="016C5488" w:rsidR="0065304F" w:rsidRPr="00AF2A54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F2A5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หกเดือนสิ้นสุดวันที่</w:t>
            </w:r>
          </w:p>
        </w:tc>
      </w:tr>
      <w:tr w:rsidR="0065304F" w:rsidRPr="006375B5" w14:paraId="3785E78D" w14:textId="77777777" w:rsidTr="003831DF">
        <w:trPr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1FC4CB7D" w14:textId="77777777" w:rsidR="0065304F" w:rsidRPr="006375B5" w:rsidDel="00B7417D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5BBF2EEF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706F593" w14:textId="19754D50" w:rsidR="0065304F" w:rsidRPr="006375B5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="0065304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107DBE0" w14:textId="502D45B6" w:rsidR="0065304F" w:rsidRPr="006375B5" w:rsidDel="00AB0B77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58AE130" w14:textId="511BAC54" w:rsidR="0065304F" w:rsidRPr="006375B5" w:rsidDel="00AB0B77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="0065304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7BEDCCD8" w14:textId="46CFA4B4" w:rsidR="0065304F" w:rsidRPr="006375B5" w:rsidDel="00AB0B77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CD87593" w14:textId="72536944" w:rsidR="0065304F" w:rsidRPr="006375B5" w:rsidDel="00AB0B77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="0065304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47237306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600994D" w14:textId="22DE5567" w:rsidR="0065304F" w:rsidRPr="006375B5" w:rsidDel="00AB0B77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005FCEF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0C52E20" w14:textId="088D0AD7" w:rsidR="0065304F" w:rsidRPr="006375B5" w:rsidDel="00AB0B77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="0065304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787382B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982D2D1" w14:textId="122135BA" w:rsidR="0065304F" w:rsidRPr="006375B5" w:rsidDel="00AB0B77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4ADE65E1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0F74D4B" w14:textId="3844191E" w:rsidR="0065304F" w:rsidRPr="006375B5" w:rsidDel="00AB0B77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="0065304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A5D06F2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E03D72" w14:textId="4CFC3D90" w:rsidR="0065304F" w:rsidRPr="006375B5" w:rsidDel="00AB0B77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360" w:type="dxa"/>
            <w:shd w:val="clear" w:color="auto" w:fill="auto"/>
          </w:tcPr>
          <w:p w14:paraId="3EA1F57D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653834A" w14:textId="6251E8AD" w:rsidR="0065304F" w:rsidRPr="006375B5" w:rsidDel="00AB0B77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="0065304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14:paraId="2CE0A7A5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18C1EC9" w14:textId="00403930" w:rsidR="0065304F" w:rsidRPr="006375B5" w:rsidDel="00AB0B77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="0065304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65304F" w:rsidRPr="006375B5" w14:paraId="74263687" w14:textId="77777777" w:rsidTr="003831DF">
        <w:trPr>
          <w:trHeight w:val="60"/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66225D2B" w14:textId="77777777" w:rsidR="0065304F" w:rsidRPr="006375B5" w:rsidDel="00B7417D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4F5D3547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C87E7A3" w14:textId="7E6D7E36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4CE0AB8" w14:textId="701FBF75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F7DF8A8" w14:textId="5831DB1C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6EB90744" w14:textId="0BAF9BFD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B58AB6C" w14:textId="7E04E6FA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3B5217B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6D23DF4" w14:textId="51835E24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A9FA469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9734A34" w14:textId="63F987A5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6F282AF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08C4C98" w14:textId="76D5A333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1630E99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0340A4F" w14:textId="67904E3F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77C1C96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F61A6EC" w14:textId="2616BD46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360" w:type="dxa"/>
            <w:shd w:val="clear" w:color="auto" w:fill="auto"/>
          </w:tcPr>
          <w:p w14:paraId="004D7A57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75AFD79" w14:textId="75DD2E38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0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360" w:type="dxa"/>
            <w:shd w:val="clear" w:color="auto" w:fill="auto"/>
          </w:tcPr>
          <w:p w14:paraId="38BAE8B2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57DBF71" w14:textId="628D92BC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BC29A9" w:rsidRPr="006375B5" w14:paraId="4589C623" w14:textId="77777777" w:rsidTr="003831DF">
        <w:trPr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590BD353" w14:textId="77777777" w:rsidR="00BC29A9" w:rsidRPr="006375B5" w:rsidDel="00B7417D" w:rsidRDefault="00BC29A9" w:rsidP="00BC29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35B6F231" w14:textId="77777777" w:rsidR="00BC29A9" w:rsidRPr="006375B5" w:rsidRDefault="00BC29A9" w:rsidP="00BC29A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A4BE88E" w14:textId="1B2C642E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D2563CF" w14:textId="6DF9D063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E72B5F7" w14:textId="15C64D31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41BBC6A8" w14:textId="0F0FEA8F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BC0F3AC" w14:textId="608F46CE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450E2C1" w14:textId="77777777" w:rsidR="00BC29A9" w:rsidRPr="006375B5" w:rsidRDefault="00BC29A9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E17D4B6" w14:textId="41D78802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34838B5" w14:textId="77777777" w:rsidR="00BC29A9" w:rsidRPr="006375B5" w:rsidRDefault="00BC29A9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4B47BDA" w14:textId="49AF7F12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0B003D07" w14:textId="77777777" w:rsidR="00BC29A9" w:rsidRPr="006375B5" w:rsidRDefault="00BC29A9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331FF6D" w14:textId="623D1BFE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020AFD2" w14:textId="77777777" w:rsidR="00BC29A9" w:rsidRPr="006375B5" w:rsidRDefault="00BC29A9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105E01C" w14:textId="6A0E79CE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9735D54" w14:textId="77777777" w:rsidR="00BC29A9" w:rsidRPr="006375B5" w:rsidRDefault="00BC29A9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9D01A1C" w14:textId="524520D4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360" w:type="dxa"/>
            <w:shd w:val="clear" w:color="auto" w:fill="auto"/>
          </w:tcPr>
          <w:p w14:paraId="4F867FA9" w14:textId="77777777" w:rsidR="00BC29A9" w:rsidRPr="006375B5" w:rsidRDefault="00BC29A9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5DC47EA" w14:textId="38125D95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0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360" w:type="dxa"/>
            <w:shd w:val="clear" w:color="auto" w:fill="auto"/>
          </w:tcPr>
          <w:p w14:paraId="1EBFCDD4" w14:textId="77777777" w:rsidR="00BC29A9" w:rsidRPr="006375B5" w:rsidRDefault="00BC29A9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F47EE32" w14:textId="16EBFF5A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</w:tr>
      <w:tr w:rsidR="0065304F" w:rsidRPr="006375B5" w14:paraId="1EBF1757" w14:textId="77777777" w:rsidTr="003831DF">
        <w:trPr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21D9F58D" w14:textId="77777777" w:rsidR="0065304F" w:rsidRPr="006375B5" w:rsidDel="00B7417D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41ADF2D9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7051EF8" w14:textId="40636780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814" w:type="dxa"/>
            <w:gridSpan w:val="17"/>
            <w:shd w:val="clear" w:color="auto" w:fill="auto"/>
            <w:tcMar>
              <w:left w:w="115" w:type="dxa"/>
              <w:right w:w="115" w:type="dxa"/>
            </w:tcMar>
          </w:tcPr>
          <w:p w14:paraId="3857E37D" w14:textId="408675D0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65304F" w:rsidRPr="006375B5" w14:paraId="3D6830F3" w14:textId="77777777" w:rsidTr="003831DF">
        <w:trPr>
          <w:trHeight w:val="73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2B55E95B" w14:textId="24309AA7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19E61FCD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B72638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E60CF6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01F72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5D72EDA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13134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FD66F5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07953E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995EC0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78D0AE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8E846D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1F36B6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26AE25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979303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093BA96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0DE1B0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3BF89C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6154D8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4A4C947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6E8008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5304F" w:rsidRPr="006375B5" w14:paraId="7850B416" w14:textId="77777777" w:rsidTr="003831DF">
        <w:trPr>
          <w:trHeight w:val="73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3D829CC0" w14:textId="531A32DB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บริษัท อีโค อินดัสเทรียล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56C4545B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099C6A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EE2342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C57EC0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5239BCC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24CB86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044A3F8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F72D87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3E6DAD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A6752B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8DDD93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1E270B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70BDC1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088CD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C0F1BF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AB1D8F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33DD083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192192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1CDCA75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80CA63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582CB0" w:rsidRPr="006375B5" w14:paraId="08DA30C2" w14:textId="77777777" w:rsidTr="003831DF"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4B19ADB9" w14:textId="035A2A92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left="153" w:right="-119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เซอร์วิส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>เซส จำกัด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332A6441" w14:textId="5D965CDB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04139AA" w14:textId="21DDC1C7" w:rsidR="00582CB0" w:rsidRPr="006375B5" w:rsidRDefault="007037FE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D744DD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D9AB9FD" w14:textId="18130514" w:rsidR="00582CB0" w:rsidRPr="006375B5" w:rsidRDefault="007037FE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582CB0"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7DB95A1" w14:textId="05765DB5" w:rsidR="00582CB0" w:rsidRPr="006375B5" w:rsidRDefault="007037FE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3BFE29CB" w14:textId="7126D8B9" w:rsidR="00582CB0" w:rsidRPr="006375B5" w:rsidRDefault="007037FE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D8D5B6A" w14:textId="314F9B27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2F8B4CA" w14:textId="340EC0EC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A3CADEE" w14:textId="55ACE401" w:rsidR="00582CB0" w:rsidRPr="006375B5" w:rsidRDefault="007037FE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4E969B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98A4F2D" w14:textId="0A933F13" w:rsidR="00582CB0" w:rsidRPr="006375B5" w:rsidRDefault="00454F8A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A0C512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59337C4" w14:textId="35EBE3D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BCF1CD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39143C3" w14:textId="660270F8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6E14E67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C89B8F5" w14:textId="60084B3B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360" w:type="dxa"/>
            <w:shd w:val="clear" w:color="auto" w:fill="auto"/>
          </w:tcPr>
          <w:p w14:paraId="0A896C71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511F1EF" w14:textId="04FC2662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360" w:type="dxa"/>
            <w:shd w:val="clear" w:color="auto" w:fill="auto"/>
          </w:tcPr>
          <w:p w14:paraId="2C7B313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1C118E" w14:textId="3D46D9C7" w:rsidR="00582CB0" w:rsidRPr="006375B5" w:rsidRDefault="007037FE" w:rsidP="00BE6FB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</w:tr>
      <w:tr w:rsidR="00582CB0" w:rsidRPr="006375B5" w14:paraId="7F9557C8" w14:textId="77777777" w:rsidTr="003831DF"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7BCE2C87" w14:textId="705EEAAE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2F8F1E85" w14:textId="5BDA667A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54FD04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1F68EC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AD1729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5024F69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5142D6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21EDDF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536889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822578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885A87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4A9DD5A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41AF08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88ABBC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D53368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C5FECC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70C55C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3F4497C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58076C1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C58977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DB68EE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82CB0" w:rsidRPr="006375B5" w14:paraId="29E14B12" w14:textId="77777777" w:rsidTr="003831DF"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25BBC92D" w14:textId="155C4354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left="153" w:right="-119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อินดัสเทรียล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375B5">
              <w:rPr>
                <w:rFonts w:ascii="Angsana New" w:hAnsi="Angsana New"/>
                <w:sz w:val="24"/>
                <w:szCs w:val="24"/>
              </w:rPr>
              <w:t>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ประเทศไทย</w:t>
            </w: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)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30217867" w14:textId="60897954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A7AC78B" w14:textId="72CF3873" w:rsidR="00582CB0" w:rsidRPr="006375B5" w:rsidRDefault="007037FE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D744DD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345F66A" w14:textId="13046F89" w:rsidR="00582CB0" w:rsidRPr="006375B5" w:rsidRDefault="007037FE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582CB0"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E0B0EF5" w14:textId="5604C7BB" w:rsidR="00582CB0" w:rsidRPr="006375B5" w:rsidRDefault="007037FE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="00454F8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3949ADAA" w14:textId="3BCE3C9A" w:rsidR="00582CB0" w:rsidRPr="006375B5" w:rsidRDefault="007037FE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="00582CB0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A981285" w14:textId="684664D4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="00454F8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70B684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BAB940E" w14:textId="079F22BB" w:rsidR="00582CB0" w:rsidRPr="006375B5" w:rsidRDefault="007037FE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="00582CB0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05B9C0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57D8234" w14:textId="4DE76111" w:rsidR="00582CB0" w:rsidRPr="006375B5" w:rsidRDefault="00454F8A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AF8A74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0365D4E" w14:textId="043EA4F6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0A6659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A94D748" w14:textId="700E656C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="00454F8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B13B54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E1D5F1F" w14:textId="539E6F9F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="00582CB0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360" w:type="dxa"/>
            <w:shd w:val="clear" w:color="auto" w:fill="auto"/>
          </w:tcPr>
          <w:p w14:paraId="07D7004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E337438" w14:textId="312D4F9B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414</w:t>
            </w:r>
          </w:p>
        </w:tc>
        <w:tc>
          <w:tcPr>
            <w:tcW w:w="360" w:type="dxa"/>
            <w:shd w:val="clear" w:color="auto" w:fill="auto"/>
          </w:tcPr>
          <w:p w14:paraId="76FE77E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B4B113E" w14:textId="46ADB08E" w:rsidR="00582CB0" w:rsidRPr="006375B5" w:rsidRDefault="007037FE" w:rsidP="00BE6FB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805</w:t>
            </w:r>
          </w:p>
        </w:tc>
      </w:tr>
      <w:tr w:rsidR="00582CB0" w:rsidRPr="006375B5" w14:paraId="78A58D7F" w14:textId="77777777" w:rsidTr="003831DF"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6CCC0025" w14:textId="77777777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6375B5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บริษัท เฟรเซอร์ส พร็อพเพอร์ตี้ </w:t>
            </w:r>
          </w:p>
          <w:p w14:paraId="64632E2B" w14:textId="1B6FBC1D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pacing w:val="-8"/>
                <w:sz w:val="24"/>
                <w:szCs w:val="24"/>
              </w:rPr>
              <w:t xml:space="preserve">   </w:t>
            </w:r>
            <w:r w:rsidRPr="006375B5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อินดัสเทรียล</w:t>
            </w:r>
            <w:r w:rsidRPr="006375B5">
              <w:rPr>
                <w:rFonts w:ascii="Angsana New" w:hAnsi="Angsana New"/>
                <w:spacing w:val="-8"/>
                <w:sz w:val="24"/>
                <w:szCs w:val="24"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รีท แมนเนจเม้นท์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798158B5" w14:textId="77777777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BEF1FCE" w14:textId="29E60CAF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บริหารจัดการ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300563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EF9550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E3FB27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2CAED05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97C0B5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6CB47F1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F93CBC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3FC97D5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C59B5B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221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89D50E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6356777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49CF06E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648175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6B36AF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C1C9A0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104E76E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D35679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4D50C7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C4BF29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82CB0" w:rsidRPr="006375B5" w14:paraId="6B6B44EA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2A37A9BB" w14:textId="48D18B9E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24"/>
                <w:szCs w:val="24"/>
              </w:rPr>
              <w:t>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6375B5">
              <w:rPr>
                <w:rFonts w:ascii="Angsana New" w:hAnsi="Angsana New"/>
                <w:sz w:val="24"/>
                <w:szCs w:val="24"/>
              </w:rPr>
              <w:t>)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347738EF" w14:textId="00E7EE22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กองทรัสต์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3845F9C" w14:textId="6A61DCE7" w:rsidR="00582CB0" w:rsidRPr="006375B5" w:rsidRDefault="007037FE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69</w:t>
            </w:r>
            <w:r w:rsidR="00D744DD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854C36D" w14:textId="07E67444" w:rsidR="00582CB0" w:rsidRPr="006375B5" w:rsidRDefault="007037FE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69</w:t>
            </w:r>
            <w:r w:rsidR="00582CB0"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6DA320B" w14:textId="10CF533D" w:rsidR="00582CB0" w:rsidRPr="006375B5" w:rsidRDefault="007037FE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5BBEBD2A" w14:textId="60CB3C59" w:rsidR="00582CB0" w:rsidRPr="006375B5" w:rsidRDefault="007037FE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F6BE70C" w14:textId="26F222D2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98B9BB1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BE09117" w14:textId="40B9E040" w:rsidR="00582CB0" w:rsidRPr="006375B5" w:rsidRDefault="007037FE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12B1D9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E1BC610" w14:textId="4083A69D" w:rsidR="00582CB0" w:rsidRPr="006375B5" w:rsidRDefault="00454F8A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A8A05D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C0FD602" w14:textId="48751CC5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06920C0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BE53C58" w14:textId="73A46D25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448CBD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7C0E912" w14:textId="33BDAF35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360" w:type="dxa"/>
            <w:shd w:val="clear" w:color="auto" w:fill="auto"/>
          </w:tcPr>
          <w:p w14:paraId="4EBA3BF1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99A75AD" w14:textId="580B21F5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360" w:type="dxa"/>
            <w:shd w:val="clear" w:color="auto" w:fill="auto"/>
          </w:tcPr>
          <w:p w14:paraId="15A1419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65F2715" w14:textId="752E0507" w:rsidR="00582CB0" w:rsidRPr="006375B5" w:rsidRDefault="007037FE" w:rsidP="00BE6FB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36</w:t>
            </w:r>
          </w:p>
        </w:tc>
      </w:tr>
      <w:tr w:rsidR="00582CB0" w:rsidRPr="006375B5" w14:paraId="051AAC1B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4FD1115A" w14:textId="7F01ABE4" w:rsidR="00582CB0" w:rsidRPr="006375B5" w:rsidRDefault="00582CB0" w:rsidP="00582CB0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บางกอกโลจิสติกส์ 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22939153" w14:textId="65353E7F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6961452" w14:textId="0827981B" w:rsidR="00582CB0" w:rsidRPr="006375B5" w:rsidRDefault="00582CB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5E99C72" w14:textId="0480CB30" w:rsidR="00582CB0" w:rsidRPr="006375B5" w:rsidRDefault="00582CB0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0342CEA" w14:textId="76262514" w:rsidR="00582CB0" w:rsidRPr="006375B5" w:rsidRDefault="00582CB0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7B845053" w14:textId="7F29DFEF" w:rsidR="00582CB0" w:rsidRPr="006375B5" w:rsidRDefault="00582CB0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53E258C" w14:textId="556BDB9A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0C33324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31D3732" w14:textId="1889F287" w:rsidR="00582CB0" w:rsidRPr="006375B5" w:rsidRDefault="00582CB0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2DB4BB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1F54B95" w14:textId="65874863" w:rsidR="00582CB0" w:rsidRPr="006375B5" w:rsidRDefault="00582CB0" w:rsidP="00582CB0">
            <w:pPr>
              <w:pStyle w:val="acctfourfigures"/>
              <w:tabs>
                <w:tab w:val="clear" w:pos="765"/>
                <w:tab w:val="decimal" w:pos="221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A61564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373EF3" w14:textId="17EA74A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976DEB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04B2F02" w14:textId="11F0DC8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F57245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D1AC5F2" w14:textId="51146EC6" w:rsidR="00582CB0" w:rsidRPr="006375B5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3728BDA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100FA33" w14:textId="674722BA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0D8B4F65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4719981" w14:textId="102E08CE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582CB0" w:rsidRPr="006375B5" w14:paraId="7879AC78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00A37503" w14:textId="59391C5B" w:rsidR="00582CB0" w:rsidRPr="006375B5" w:rsidRDefault="00582CB0" w:rsidP="00582CB0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พาร์ค จำกัด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19CCB667" w14:textId="3947CD6A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3DF1C93" w14:textId="4FCC6579" w:rsidR="00582CB0" w:rsidRPr="006375B5" w:rsidRDefault="007037FE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75</w:t>
            </w:r>
            <w:r w:rsidR="00D744DD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1580DC4" w14:textId="715BAF87" w:rsidR="00582CB0" w:rsidRPr="006375B5" w:rsidRDefault="007037FE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75</w:t>
            </w:r>
            <w:r w:rsidR="00582CB0"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A14F44B" w14:textId="16202BC2" w:rsidR="00582CB0" w:rsidRPr="006375B5" w:rsidRDefault="007037FE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30EC9DCA" w14:textId="3A3E17E8" w:rsidR="00582CB0" w:rsidRPr="006375B5" w:rsidRDefault="007037FE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06E1F3C" w14:textId="4FF54481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BB0F3E7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E8993BF" w14:textId="53D1C0CB" w:rsidR="00582CB0" w:rsidRPr="006375B5" w:rsidRDefault="007037FE" w:rsidP="00582CB0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EF5FFE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E665C24" w14:textId="159B9BEC" w:rsidR="00582CB0" w:rsidRPr="006375B5" w:rsidRDefault="00454F8A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7E99F2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88B7F59" w14:textId="60DCE6D8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AA14D8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928FA5C" w14:textId="53159FCE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041950A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A36BC40" w14:textId="4E2DA58F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360" w:type="dxa"/>
            <w:shd w:val="clear" w:color="auto" w:fill="auto"/>
          </w:tcPr>
          <w:p w14:paraId="00E0D0F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BBCAAC1" w14:textId="0023B571" w:rsidR="00582CB0" w:rsidRPr="006375B5" w:rsidRDefault="00CD78BE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1FEF9BF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63EF63F" w14:textId="1956B5FE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82CB0" w:rsidRPr="006375B5" w14:paraId="21FE4BC9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4C1257FA" w14:textId="32108FAB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>Frasers Property Thailand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C60176" w14:textId="60E17071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10F9A71" w14:textId="4AACD0F2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59570BD" w14:textId="0E8C75FB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31D138" w14:textId="62D8AF2D" w:rsidR="00582CB0" w:rsidRPr="006375B5" w:rsidRDefault="00582CB0" w:rsidP="00582CB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AF5231" w14:textId="7621ECF5" w:rsidR="00582CB0" w:rsidRPr="006375B5" w:rsidRDefault="00582CB0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2BE627" w14:textId="2DC53454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294AB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246C0D" w14:textId="45D777F6" w:rsidR="00582CB0" w:rsidRPr="006375B5" w:rsidRDefault="00582CB0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522E8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D0AC92" w14:textId="01755256" w:rsidR="00582CB0" w:rsidRPr="006375B5" w:rsidRDefault="00582CB0" w:rsidP="00582CB0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790C3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D790FF" w14:textId="400CCB13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E264B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3FD29F" w14:textId="0CE45C3A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7FF281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872969" w14:textId="35635DA8" w:rsidR="00582CB0" w:rsidRPr="006375B5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E4C863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C613D3" w14:textId="2FB2CC47" w:rsidR="00582CB0" w:rsidRPr="006375B5" w:rsidRDefault="00582CB0" w:rsidP="00582CB0">
            <w:pPr>
              <w:pStyle w:val="acctfourfigures"/>
              <w:tabs>
                <w:tab w:val="clear" w:pos="765"/>
                <w:tab w:val="decimal" w:pos="162"/>
                <w:tab w:val="decimal" w:pos="3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1F3345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2B80EF" w14:textId="7BE904A0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82CB0" w:rsidRPr="006375B5" w14:paraId="7E2B30CE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7FF8E2EA" w14:textId="6E01335F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375B5">
              <w:rPr>
                <w:rFonts w:ascii="Angsana New" w:hAnsi="Angsana New"/>
                <w:sz w:val="24"/>
                <w:szCs w:val="24"/>
              </w:rPr>
              <w:t>Hong Kong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6375B5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2631A8" w14:textId="4E2DE126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บริหารการลงทุน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2A7CABD" w14:textId="754FC345" w:rsidR="00582CB0" w:rsidRPr="006375B5" w:rsidRDefault="007037FE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D744DD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A199EFD" w14:textId="3EC337C8" w:rsidR="00582CB0" w:rsidRPr="006375B5" w:rsidRDefault="007037FE" w:rsidP="00582CB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582CB0"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F4F9B9" w14:textId="3229CB79" w:rsidR="00582CB0" w:rsidRPr="006375B5" w:rsidRDefault="007037FE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575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1CEF52" w14:textId="41B711C6" w:rsidR="00582CB0" w:rsidRPr="006375B5" w:rsidRDefault="007037FE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575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15F0B5" w14:textId="36ACF7DF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575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C03A6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8C60ED" w14:textId="4103CDF7" w:rsidR="00582CB0" w:rsidRPr="006375B5" w:rsidRDefault="007037FE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575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6F14B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7AF8FD" w14:textId="0DB959C5" w:rsidR="00582CB0" w:rsidRPr="006375B5" w:rsidRDefault="00454F8A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AEDE7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98A1C5" w14:textId="2993B55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82BAB1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40CDA7" w14:textId="2EA564C2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575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1E3FB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7FCE64" w14:textId="06F76D07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575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B1D838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4CC563" w14:textId="74F4641F" w:rsidR="00582CB0" w:rsidRPr="006375B5" w:rsidRDefault="00CD78BE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A3D48E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22628A" w14:textId="2E9097EF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C0508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82CB0" w:rsidRPr="006375B5" w14:paraId="3F92923D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2D174F" w14:textId="1F86F304" w:rsidR="00582CB0" w:rsidRPr="006375B5" w:rsidRDefault="00582CB0" w:rsidP="00582CB0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>Frasers Property Thailand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E3E960" w14:textId="37441562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EFE015" w14:textId="7B73D858" w:rsidR="00582CB0" w:rsidRPr="006375B5" w:rsidRDefault="00582CB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E6A019" w14:textId="71991A64" w:rsidR="00582CB0" w:rsidRPr="006375B5" w:rsidRDefault="00582CB0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34024B" w14:textId="2D961464" w:rsidR="00582CB0" w:rsidRPr="006375B5" w:rsidRDefault="00582CB0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B32267" w14:textId="44272A7F" w:rsidR="00582CB0" w:rsidRPr="006375B5" w:rsidRDefault="00582CB0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9979A4" w14:textId="50400C5D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DC439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1B09B3" w14:textId="5CE4CAAC" w:rsidR="00582CB0" w:rsidRPr="006375B5" w:rsidRDefault="00582CB0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4FD0D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0AFC5A" w14:textId="09960FB2" w:rsidR="00582CB0" w:rsidRPr="006375B5" w:rsidRDefault="00582CB0" w:rsidP="00582CB0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7FF06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363B84" w14:textId="32BFF7E6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96153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B8A5CA" w14:textId="7874C53F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BD02D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21A388" w14:textId="578A8748" w:rsidR="00582CB0" w:rsidRPr="006375B5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58B543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2A006C" w14:textId="3AD6A526" w:rsidR="00582CB0" w:rsidRPr="006375B5" w:rsidRDefault="00582CB0" w:rsidP="00582CB0">
            <w:pPr>
              <w:pStyle w:val="acctfourfigures"/>
              <w:tabs>
                <w:tab w:val="clear" w:pos="765"/>
                <w:tab w:val="decimal" w:pos="162"/>
                <w:tab w:val="decimal" w:pos="3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F5EE52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8B0D86" w14:textId="6830FFEA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82CB0" w:rsidRPr="006375B5" w14:paraId="700194AC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E21F27" w14:textId="41D1ABB8" w:rsidR="00582CB0" w:rsidRPr="006375B5" w:rsidRDefault="00582CB0" w:rsidP="00582CB0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375B5">
              <w:rPr>
                <w:rFonts w:ascii="Angsana New" w:hAnsi="Angsana New"/>
                <w:sz w:val="24"/>
                <w:szCs w:val="24"/>
              </w:rPr>
              <w:t>International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6375B5">
              <w:rPr>
                <w:rFonts w:ascii="Angsana New" w:hAnsi="Angsana New"/>
                <w:sz w:val="24"/>
                <w:szCs w:val="24"/>
              </w:rPr>
              <w:t>Pte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6375B5">
              <w:rPr>
                <w:rFonts w:ascii="Angsana New" w:hAnsi="Angsana New"/>
                <w:sz w:val="24"/>
                <w:szCs w:val="24"/>
              </w:rPr>
              <w:t>Ltd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>.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D1DE4E" w14:textId="4D9AF294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บริหารการลงทุน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B71093" w14:textId="3B44C26F" w:rsidR="00582CB0" w:rsidRPr="006375B5" w:rsidRDefault="007037FE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D744DD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03A734" w14:textId="29B55B69" w:rsidR="00582CB0" w:rsidRPr="006375B5" w:rsidRDefault="007037FE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582CB0"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323A87" w14:textId="37AE529B" w:rsidR="00582CB0" w:rsidRPr="006375B5" w:rsidRDefault="007037FE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454F8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434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FC0F34" w14:textId="66E513A2" w:rsidR="00582CB0" w:rsidRPr="006375B5" w:rsidRDefault="007037FE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582CB0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434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E026A5" w14:textId="1612203E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454F8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434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3738D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8D8DF1" w14:textId="4ED5126D" w:rsidR="00582CB0" w:rsidRPr="006375B5" w:rsidRDefault="007037FE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582CB0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434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8B229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BB55CC" w14:textId="1AB5946A" w:rsidR="00582CB0" w:rsidRPr="006375B5" w:rsidRDefault="00454F8A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D7438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45A83F" w14:textId="06D48678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 xml:space="preserve"> 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54407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391ACC" w14:textId="6B918BFF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454F8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434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C5E597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05B7C3" w14:textId="30108023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582CB0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C676885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215E07" w14:textId="5EB202AE" w:rsidR="00582CB0" w:rsidRPr="006375B5" w:rsidRDefault="00CD78BE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92116B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718B81" w14:textId="7C216A50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82CB0" w:rsidRPr="006375B5" w14:paraId="2A3BC3AD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37A263" w14:textId="77777777" w:rsidR="00582CB0" w:rsidRPr="006375B5" w:rsidRDefault="00582CB0" w:rsidP="00582CB0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5D6CBC" w14:textId="77777777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2127AF" w14:textId="77777777" w:rsidR="00582CB0" w:rsidRDefault="00582CB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FC5809" w14:textId="77777777" w:rsidR="00582CB0" w:rsidRPr="000E564C" w:rsidRDefault="00582CB0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CA4DF4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1D46B5" w14:textId="77777777" w:rsidR="00582CB0" w:rsidRDefault="00582CB0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2E6905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7FA17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60F724" w14:textId="77777777" w:rsidR="00582CB0" w:rsidRDefault="00582CB0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F5F56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D505CE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4C73F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08E905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E06A6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5F3942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2436C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571530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FD4BBE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3AB66F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A75AED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C16B3D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582CB0" w:rsidRPr="006375B5" w14:paraId="47547508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8676AE" w14:textId="77777777" w:rsidR="00582CB0" w:rsidRPr="006375B5" w:rsidRDefault="00582CB0" w:rsidP="00582CB0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83C50F" w14:textId="77777777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2B8DBD" w14:textId="77777777" w:rsidR="00582CB0" w:rsidRDefault="00582CB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E97BD4" w14:textId="77777777" w:rsidR="00582CB0" w:rsidRPr="000E564C" w:rsidRDefault="00582CB0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404AB6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7EE1A9" w14:textId="77777777" w:rsidR="00582CB0" w:rsidRDefault="00582CB0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A3FD6A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3DB07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A685DE" w14:textId="77777777" w:rsidR="00582CB0" w:rsidRDefault="00582CB0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6A4C9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085C59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CB9DF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78128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6C94C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952D53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F8B37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0A1F7F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2670C4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4DC72C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0DEA73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C2E192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582CB0" w:rsidRPr="006375B5" w14:paraId="77B2CFE9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4AC7EE" w14:textId="77777777" w:rsidR="00582CB0" w:rsidRPr="006375B5" w:rsidRDefault="00582CB0" w:rsidP="00582CB0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E4CE19" w14:textId="77777777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C390B7" w14:textId="77777777" w:rsidR="00582CB0" w:rsidRDefault="00582CB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938B3B" w14:textId="77777777" w:rsidR="00582CB0" w:rsidRPr="000E564C" w:rsidRDefault="00582CB0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512C99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28E571" w14:textId="77777777" w:rsidR="00582CB0" w:rsidRDefault="00582CB0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F6DD45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9362E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46210C" w14:textId="77777777" w:rsidR="00582CB0" w:rsidRDefault="00582CB0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6E76C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CF19E3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210DC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197B5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9E2E9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6E6391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EEB68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DD0E78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080D8A1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035374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CA5877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4AF557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582CB0" w:rsidRPr="006375B5" w14:paraId="5D46F583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740678" w14:textId="7B0642D4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(ต่อ)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29024F" w14:textId="77777777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4A6CF0" w14:textId="77777777" w:rsidR="00582CB0" w:rsidRDefault="00582CB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41FDAB" w14:textId="77777777" w:rsidR="00582CB0" w:rsidRPr="000E564C" w:rsidRDefault="00582CB0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AD51BA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2526C9" w14:textId="77777777" w:rsidR="00582CB0" w:rsidRDefault="00582CB0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4DBB2C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124BC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F194AB" w14:textId="77777777" w:rsidR="00582CB0" w:rsidRDefault="00582CB0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E11E4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52EEBE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9DD945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A51BC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27C13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2B4041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4CD415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70F4A1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E65BDD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31F7BE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7FA04D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99B87B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582CB0" w:rsidRPr="006375B5" w14:paraId="12F34C3B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44C4CC5A" w14:textId="6B461984" w:rsidR="00582CB0" w:rsidRPr="006375B5" w:rsidRDefault="00582CB0" w:rsidP="00582CB0">
            <w:pPr>
              <w:pStyle w:val="acctfourfigures"/>
              <w:tabs>
                <w:tab w:val="clear" w:pos="765"/>
                <w:tab w:val="decimal" w:pos="162"/>
                <w:tab w:val="decimal" w:pos="240"/>
                <w:tab w:val="decimal" w:pos="702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บริษัท ซิสเต็ม แอสเซ็ทส์ จำกัด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29885B" w14:textId="61920512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พัฒนา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A19893" w14:textId="503810E6" w:rsidR="00582CB0" w:rsidRPr="006375B5" w:rsidRDefault="00582CB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32AB64" w14:textId="510E60F2" w:rsidR="00582CB0" w:rsidRPr="006375B5" w:rsidRDefault="00582CB0" w:rsidP="00582CB0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DE2E90" w14:textId="4FE7DFB8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BFFF51" w14:textId="411801EB" w:rsidR="00582CB0" w:rsidRPr="006375B5" w:rsidRDefault="00582CB0" w:rsidP="00582CB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835457" w14:textId="460E0411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474C2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42012A" w14:textId="68B69FA9" w:rsidR="00582CB0" w:rsidRPr="006375B5" w:rsidRDefault="00582CB0" w:rsidP="00582CB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335F2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D74706" w14:textId="0DB908E6" w:rsidR="00582CB0" w:rsidRPr="006375B5" w:rsidRDefault="00582CB0" w:rsidP="00582CB0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CC71E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3B1BD0" w14:textId="3A584E0A" w:rsidR="00582CB0" w:rsidRPr="006375B5" w:rsidRDefault="00582CB0" w:rsidP="00582CB0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A6D36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09E6C6" w14:textId="0E9709F8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E6FC2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64C6F9" w14:textId="3DA33C9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832439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58629C" w14:textId="0F2F5963" w:rsidR="00582CB0" w:rsidRPr="006375B5" w:rsidRDefault="00582CB0" w:rsidP="00582CB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8CBB13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5A942D" w14:textId="66D612FC" w:rsidR="00582CB0" w:rsidRPr="006375B5" w:rsidRDefault="00582CB0" w:rsidP="00582CB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82CB0" w:rsidRPr="006375B5" w14:paraId="2C6AC7F4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22892BC1" w14:textId="7B4DBC8F" w:rsidR="00582CB0" w:rsidRPr="006375B5" w:rsidRDefault="00582CB0" w:rsidP="00582CB0">
            <w:pPr>
              <w:pStyle w:val="acctfourfigures"/>
              <w:tabs>
                <w:tab w:val="clear" w:pos="765"/>
                <w:tab w:val="decimal" w:pos="162"/>
                <w:tab w:val="decimal" w:pos="240"/>
                <w:tab w:val="decimal" w:pos="702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606328" w14:textId="2396A1F2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7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7E0713" w14:textId="6C977FC1" w:rsidR="00582CB0" w:rsidRPr="006375B5" w:rsidRDefault="007037FE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D744DD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E24F81" w14:textId="6A72A7C7" w:rsidR="00582CB0" w:rsidRPr="006375B5" w:rsidRDefault="007037FE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582CB0"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10B50D" w14:textId="582EC1CF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FE5525" w14:textId="005419D4" w:rsidR="00582CB0" w:rsidRPr="006375B5" w:rsidRDefault="007037FE" w:rsidP="00582CB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15205E" w14:textId="2F6198A1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878B4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F696BB" w14:textId="13823A02" w:rsidR="00582CB0" w:rsidRPr="006375B5" w:rsidRDefault="007037FE" w:rsidP="00582CB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01546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0FF6C4" w14:textId="6E1DBA61" w:rsidR="00582CB0" w:rsidRPr="006375B5" w:rsidRDefault="00CD78BE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7AA70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65971F" w14:textId="798E839E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635E3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228200" w14:textId="0B5B3B86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E23D4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558942" w14:textId="300CA7AD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97F9937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25D715" w14:textId="13DB16CB" w:rsidR="00582CB0" w:rsidRPr="006375B5" w:rsidRDefault="0054286E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9B8FD1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D271F7" w14:textId="13B0915C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582CB0" w:rsidRPr="006375B5" w14:paraId="088DCA83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19166356" w14:textId="6CA66C43" w:rsidR="00582CB0" w:rsidRPr="006375B5" w:rsidRDefault="00582CB0" w:rsidP="00582CB0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แผ่นดินทอง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515E4A" w14:textId="06AA6BE8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พัฒนา 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66DEF9" w14:textId="6DA69A00" w:rsidR="00582CB0" w:rsidRPr="006375B5" w:rsidRDefault="00582CB0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05B6FC" w14:textId="608FAACF" w:rsidR="00582CB0" w:rsidRPr="006375B5" w:rsidRDefault="00582CB0" w:rsidP="00582CB0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10F1DB" w14:textId="58F2B65C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A3D40A" w14:textId="6D11D7C6" w:rsidR="00582CB0" w:rsidRPr="006375B5" w:rsidRDefault="00582CB0" w:rsidP="00582CB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4CCF33" w14:textId="3AE781DD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B58AA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9417AE" w14:textId="5ADD0B92" w:rsidR="00582CB0" w:rsidRPr="006375B5" w:rsidRDefault="00582CB0" w:rsidP="00582CB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5D5C3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A7299C" w14:textId="35374E13" w:rsidR="00582CB0" w:rsidRPr="006375B5" w:rsidRDefault="00582CB0" w:rsidP="00582CB0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F3FCA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311265" w14:textId="6AC32130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9BAAA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EE62BF" w14:textId="25BB0C5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4EF4F5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181DFD" w14:textId="39541C01" w:rsidR="00582CB0" w:rsidRPr="006375B5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5435B95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1D59D1" w14:textId="74188ACD" w:rsidR="00582CB0" w:rsidRPr="006375B5" w:rsidRDefault="00582CB0" w:rsidP="00582CB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50B75F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B9C380" w14:textId="0B00D0BA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582CB0" w:rsidRPr="006375B5" w14:paraId="1CB1D022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0A70638A" w14:textId="57B8E196" w:rsidR="00582CB0" w:rsidRPr="006375B5" w:rsidRDefault="00582CB0" w:rsidP="00582CB0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ดีเวลลอปเม้นท์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A74BCC" w14:textId="141F781C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7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FF900F" w14:textId="76A68116" w:rsidR="00582CB0" w:rsidRPr="006375B5" w:rsidRDefault="007037FE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D744DD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48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464420" w14:textId="2DAF2935" w:rsidR="00582CB0" w:rsidRPr="006375B5" w:rsidRDefault="007037FE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582CB0"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48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B04DB3" w14:textId="648D7697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="00454F8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038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A1B035" w14:textId="2A39609C" w:rsidR="00582CB0" w:rsidRPr="006375B5" w:rsidRDefault="007037FE" w:rsidP="00582CB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="00582CB0" w:rsidRPr="006375B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038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F1B579" w14:textId="4F3E925F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19</w:t>
            </w:r>
            <w:r w:rsidR="00454F8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651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CBC317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0824EC" w14:textId="5302D8A4" w:rsidR="00582CB0" w:rsidRPr="006375B5" w:rsidRDefault="007037FE" w:rsidP="00582CB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19</w:t>
            </w:r>
            <w:r w:rsidR="00582CB0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651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7D23D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D59C9E" w14:textId="05840E08" w:rsidR="00582CB0" w:rsidRPr="006375B5" w:rsidRDefault="00CD78BE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E6303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D58201" w14:textId="09E938F5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E9452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0E5BAF" w14:textId="7440CF6B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19</w:t>
            </w:r>
            <w:r w:rsidR="00CD78BE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651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E007B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95BC38" w14:textId="55DDE8AE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19</w:t>
            </w:r>
            <w:r w:rsidR="00582CB0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651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962932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B4EF3A" w14:textId="0E45A274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277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94A61C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96FE97" w14:textId="1A2B5FA2" w:rsidR="00582CB0" w:rsidRPr="006375B5" w:rsidRDefault="007037FE" w:rsidP="002605D1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693</w:t>
            </w:r>
          </w:p>
        </w:tc>
      </w:tr>
      <w:tr w:rsidR="00582CB0" w:rsidRPr="006375B5" w14:paraId="48ACAD20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4E3D2E56" w14:textId="523004A3" w:rsidR="00582CB0" w:rsidRPr="006375B5" w:rsidRDefault="00582CB0" w:rsidP="00582CB0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บริษัท เฟรเซอร์ส พร็อพเพอร์ตี้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277EEC" w14:textId="04888033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ศูนย์กลางในการ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E4C41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43630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3BA22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C836A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E5EDB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DCD2F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96B0D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0AF0C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C4303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7A1BE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8E0F3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E9983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80CEB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873BC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0D9125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2860D5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BA6E5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A28C2A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BF29A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582CB0" w:rsidRPr="006375B5" w14:paraId="4858F8DD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39D83927" w14:textId="3DEE749B" w:rsidR="00582CB0" w:rsidRPr="006375B5" w:rsidRDefault="00582CB0" w:rsidP="00582CB0">
            <w:pPr>
              <w:spacing w:line="240" w:lineRule="auto"/>
              <w:ind w:left="158"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ศูนย์บริหารเงิน </w:t>
            </w:r>
            <w:r w:rsidRPr="006375B5">
              <w:rPr>
                <w:rFonts w:ascii="Angsana New" w:hAnsi="Angsana New"/>
                <w:sz w:val="24"/>
                <w:szCs w:val="24"/>
              </w:rPr>
              <w:t>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6375B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155673" w14:textId="3D04C039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7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637D9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D691D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A548C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E6078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BBD54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F2F68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E9DB5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914BB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135A0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721D7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E0D39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2229A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A42DB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7A23E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C0937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AE5EC5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A86A3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500C5E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B5390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582CB0" w:rsidRPr="006375B5" w14:paraId="17068427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3972A999" w14:textId="720FAA14" w:rsidR="00582CB0" w:rsidRPr="006375B5" w:rsidRDefault="00582CB0" w:rsidP="00582CB0">
            <w:pPr>
              <w:spacing w:line="240" w:lineRule="auto"/>
              <w:ind w:left="158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E114BD" w14:textId="3542516D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0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ด้านการเงิน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15745F" w14:textId="6D202ED7" w:rsidR="00582CB0" w:rsidRPr="006375B5" w:rsidRDefault="007037FE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54286E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1E3960" w14:textId="171AAD81" w:rsidR="00582CB0" w:rsidRPr="006375B5" w:rsidRDefault="007037FE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582CB0"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8C020C" w14:textId="2EFB7C84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376EF5" w14:textId="5D683363" w:rsidR="00582CB0" w:rsidRPr="006375B5" w:rsidRDefault="007037FE" w:rsidP="00582CB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A89CB9" w14:textId="61F6169C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91387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2F8C6A" w14:textId="5A46B7A1" w:rsidR="00582CB0" w:rsidRPr="006375B5" w:rsidRDefault="007037FE" w:rsidP="00582CB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2A82E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ED44FF" w14:textId="361B06DF" w:rsidR="00582CB0" w:rsidRPr="006375B5" w:rsidRDefault="00CD78BE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7C9307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212358" w14:textId="6DA72BCE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55E2D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EB9C3B" w14:textId="1752C603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D56CA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B55D96" w14:textId="0D255D66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DD4426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4F7B0" w14:textId="2073A731" w:rsidR="00582CB0" w:rsidRPr="006375B5" w:rsidRDefault="0054286E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09ED53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71E6A" w14:textId="62EDA254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82CB0" w:rsidRPr="006375B5" w14:paraId="2BB3D1FD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429EC23B" w14:textId="77777777" w:rsidR="00582CB0" w:rsidRPr="006375B5" w:rsidRDefault="00582CB0" w:rsidP="00582CB0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5F8E2594" w14:textId="77777777" w:rsidR="00582CB0" w:rsidRPr="006375B5" w:rsidRDefault="00582CB0" w:rsidP="00582CB0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CB9C525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AD1BCA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05F669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7B657F9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08945F" w14:textId="30BB1F23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42</w:t>
            </w:r>
            <w:r w:rsidR="00454F8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30EB2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B96379" w14:textId="27F9A072" w:rsidR="00582CB0" w:rsidRPr="006375B5" w:rsidRDefault="007037FE" w:rsidP="00582CB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42</w:t>
            </w:r>
            <w:r w:rsidR="00582CB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29F6E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F266AB" w14:textId="45E37B2B" w:rsidR="00582CB0" w:rsidRPr="006375B5" w:rsidRDefault="00CD78BE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598B0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3794BD" w14:textId="29AEA7AA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51E08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1FEBB8" w14:textId="6F3F5F74" w:rsidR="00582CB0" w:rsidRPr="006375B5" w:rsidRDefault="007037FE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42</w:t>
            </w:r>
            <w:r w:rsidR="00CD78B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A2C6A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AC32EA" w14:textId="796C1FF5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42</w:t>
            </w:r>
            <w:r w:rsidR="00582CB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729F59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FF06E" w14:textId="664EBF03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747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177A3D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58749" w14:textId="27661162" w:rsidR="00582CB0" w:rsidRPr="0034101D" w:rsidRDefault="007037FE" w:rsidP="002605D1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2605D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538</w:t>
            </w:r>
          </w:p>
        </w:tc>
      </w:tr>
    </w:tbl>
    <w:p w14:paraId="5359ACD7" w14:textId="77777777" w:rsidR="003A319B" w:rsidRDefault="003A319B" w:rsidP="009E0B7E">
      <w:pPr>
        <w:pStyle w:val="acctfourfigures"/>
        <w:tabs>
          <w:tab w:val="clear" w:pos="765"/>
        </w:tabs>
        <w:spacing w:line="240" w:lineRule="auto"/>
        <w:ind w:left="540" w:right="-79"/>
        <w:rPr>
          <w:rFonts w:ascii="Angsana New" w:eastAsia="Times New Roman" w:hAnsi="Angsana New"/>
          <w:spacing w:val="-2"/>
          <w:sz w:val="28"/>
          <w:szCs w:val="28"/>
        </w:rPr>
      </w:pPr>
    </w:p>
    <w:p w14:paraId="23B793F3" w14:textId="2AA692C7" w:rsidR="009E0B7E" w:rsidRPr="00CB3E6C" w:rsidRDefault="009E0B7E" w:rsidP="009E0B7E">
      <w:pPr>
        <w:pStyle w:val="acctfourfigures"/>
        <w:tabs>
          <w:tab w:val="clear" w:pos="765"/>
        </w:tabs>
        <w:spacing w:line="240" w:lineRule="auto"/>
        <w:ind w:left="540" w:right="-79"/>
        <w:rPr>
          <w:rFonts w:ascii="Angsana New" w:eastAsia="Times New Roman" w:hAnsi="Angsana New"/>
          <w:sz w:val="28"/>
          <w:szCs w:val="28"/>
        </w:rPr>
      </w:pPr>
      <w:r w:rsidRPr="00CB3E6C">
        <w:rPr>
          <w:rFonts w:ascii="Angsana New" w:eastAsia="Times New Roman" w:hAnsi="Angsana New" w:hint="cs"/>
          <w:sz w:val="28"/>
          <w:szCs w:val="28"/>
          <w:cs/>
        </w:rPr>
        <w:t>บริษัทย่อยทั้งหมดดำเนินธุรกิจในประเทศไทยยกเว้น</w:t>
      </w:r>
      <w:r w:rsidRPr="00CB3E6C">
        <w:rPr>
          <w:rFonts w:ascii="Angsana New" w:eastAsia="Times New Roman" w:hAnsi="Angsana New"/>
          <w:sz w:val="28"/>
          <w:szCs w:val="28"/>
          <w:cs/>
        </w:rPr>
        <w:t xml:space="preserve"> </w:t>
      </w:r>
    </w:p>
    <w:p w14:paraId="54B38653" w14:textId="3BD7B62C" w:rsidR="009E0B7E" w:rsidRPr="00CB3E6C" w:rsidRDefault="007037FE" w:rsidP="009E0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eastAsia="Times New Roman" w:hAnsi="Angsana New"/>
          <w:sz w:val="28"/>
          <w:szCs w:val="28"/>
        </w:rPr>
      </w:pPr>
      <w:r w:rsidRPr="007037FE">
        <w:rPr>
          <w:rFonts w:ascii="Angsana New" w:eastAsia="Times New Roman" w:hAnsi="Angsana New" w:hint="cs"/>
          <w:sz w:val="28"/>
          <w:szCs w:val="28"/>
        </w:rPr>
        <w:t>1</w:t>
      </w:r>
      <w:r w:rsidR="009E0B7E" w:rsidRPr="00CB3E6C">
        <w:rPr>
          <w:rFonts w:ascii="Angsana New" w:eastAsia="Times New Roman" w:hAnsi="Angsana New" w:hint="cs"/>
          <w:sz w:val="28"/>
          <w:szCs w:val="28"/>
          <w:cs/>
        </w:rPr>
        <w:t xml:space="preserve">. </w:t>
      </w:r>
      <w:r w:rsidR="009E0B7E" w:rsidRPr="00CB3E6C">
        <w:rPr>
          <w:rFonts w:ascii="Angsana New" w:eastAsia="Times New Roman" w:hAnsi="Angsana New"/>
          <w:sz w:val="28"/>
          <w:szCs w:val="28"/>
        </w:rPr>
        <w:t xml:space="preserve">Frasers Property </w:t>
      </w:r>
      <w:proofErr w:type="gramStart"/>
      <w:r w:rsidR="009E0B7E" w:rsidRPr="00CB3E6C">
        <w:rPr>
          <w:rFonts w:ascii="Angsana New" w:eastAsia="Times New Roman" w:hAnsi="Angsana New"/>
          <w:sz w:val="28"/>
          <w:szCs w:val="28"/>
        </w:rPr>
        <w:t>Thailand  (</w:t>
      </w:r>
      <w:proofErr w:type="gramEnd"/>
      <w:r w:rsidR="009E0B7E" w:rsidRPr="00CB3E6C">
        <w:rPr>
          <w:rFonts w:ascii="Angsana New" w:eastAsia="Times New Roman" w:hAnsi="Angsana New"/>
          <w:sz w:val="28"/>
          <w:szCs w:val="28"/>
        </w:rPr>
        <w:t xml:space="preserve">Hong Kong) Limited </w:t>
      </w:r>
      <w:r w:rsidR="009E0B7E" w:rsidRPr="00CB3E6C">
        <w:rPr>
          <w:rFonts w:ascii="Angsana New" w:eastAsia="Times New Roman" w:hAnsi="Angsana New" w:hint="cs"/>
          <w:sz w:val="28"/>
          <w:szCs w:val="28"/>
          <w:cs/>
        </w:rPr>
        <w:t>จดทะเบียนจัดตั้งและดำเนินธุรกิจในเขตบริหารพิเศษฮ่องกง</w:t>
      </w:r>
      <w:r w:rsidR="009E0B7E" w:rsidRPr="00CB3E6C">
        <w:rPr>
          <w:rFonts w:ascii="Angsana New" w:eastAsia="Times New Roman" w:hAnsi="Angsana New"/>
          <w:sz w:val="28"/>
          <w:szCs w:val="28"/>
          <w:cs/>
        </w:rPr>
        <w:t xml:space="preserve"> </w:t>
      </w:r>
    </w:p>
    <w:p w14:paraId="06350F13" w14:textId="4DA59C23" w:rsidR="009E0B7E" w:rsidRPr="00CB3E6C" w:rsidRDefault="007037FE" w:rsidP="009E0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eastAsia="Times New Roman" w:hAnsi="Angsana New"/>
          <w:sz w:val="28"/>
          <w:szCs w:val="28"/>
        </w:rPr>
      </w:pPr>
      <w:r w:rsidRPr="007037FE">
        <w:rPr>
          <w:rFonts w:ascii="Angsana New" w:eastAsia="Times New Roman" w:hAnsi="Angsana New" w:hint="cs"/>
          <w:sz w:val="28"/>
          <w:szCs w:val="28"/>
        </w:rPr>
        <w:t>2</w:t>
      </w:r>
      <w:r w:rsidR="009E0B7E" w:rsidRPr="00CB3E6C">
        <w:rPr>
          <w:rFonts w:ascii="Angsana New" w:eastAsia="Times New Roman" w:hAnsi="Angsana New" w:hint="cs"/>
          <w:sz w:val="28"/>
          <w:szCs w:val="28"/>
          <w:cs/>
        </w:rPr>
        <w:t xml:space="preserve">. </w:t>
      </w:r>
      <w:r w:rsidR="009E0B7E" w:rsidRPr="00CB3E6C">
        <w:rPr>
          <w:rFonts w:ascii="Angsana New" w:eastAsia="Times New Roman" w:hAnsi="Angsana New"/>
          <w:sz w:val="28"/>
          <w:szCs w:val="28"/>
        </w:rPr>
        <w:t xml:space="preserve">Frasers Property Thailand (International) Pte. Ltd. </w:t>
      </w:r>
      <w:r w:rsidR="009E0B7E" w:rsidRPr="00CB3E6C">
        <w:rPr>
          <w:rFonts w:ascii="Angsana New" w:eastAsia="Times New Roman" w:hAnsi="Angsana New" w:hint="cs"/>
          <w:sz w:val="28"/>
          <w:szCs w:val="28"/>
          <w:cs/>
        </w:rPr>
        <w:t>จดทะเบียนจัดตั้งและดำเนินธุรกิจในประเทศสิงคโปร์</w:t>
      </w:r>
      <w:r w:rsidR="009E0B7E" w:rsidRPr="00CB3E6C">
        <w:rPr>
          <w:rFonts w:ascii="Angsana New" w:eastAsia="Times New Roman" w:hAnsi="Angsana New"/>
          <w:sz w:val="28"/>
          <w:szCs w:val="28"/>
          <w:cs/>
        </w:rPr>
        <w:t xml:space="preserve"> </w:t>
      </w:r>
    </w:p>
    <w:p w14:paraId="178BD101" w14:textId="67F8F65D" w:rsidR="00E2301D" w:rsidRPr="006375B5" w:rsidRDefault="00E2301D" w:rsidP="00A4580B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E2301D" w:rsidRPr="006375B5" w:rsidSect="00B849B1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3D71DFB0" w14:textId="5A814116" w:rsidR="006B217C" w:rsidRPr="00A4580B" w:rsidRDefault="00A4580B" w:rsidP="00A4580B">
      <w:pPr>
        <w:pStyle w:val="Heading6"/>
        <w:numPr>
          <w:ilvl w:val="0"/>
          <w:numId w:val="16"/>
        </w:numPr>
        <w:tabs>
          <w:tab w:val="clear" w:pos="900"/>
          <w:tab w:val="num" w:pos="558"/>
        </w:tabs>
        <w:ind w:hanging="882"/>
        <w:jc w:val="both"/>
        <w:rPr>
          <w:rFonts w:ascii="Angsana New" w:hAnsi="Angsana New"/>
          <w:sz w:val="30"/>
          <w:szCs w:val="30"/>
          <w:lang w:val="en-US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อสังหาริมทรัพย์เพื่อการลงทุน</w:t>
      </w:r>
      <w:r w:rsidRPr="006375B5">
        <w:rPr>
          <w:rFonts w:ascii="Angsana New" w:hAnsi="Angsana New"/>
          <w:sz w:val="30"/>
          <w:szCs w:val="30"/>
          <w:lang w:val="en-US"/>
        </w:rPr>
        <w:t xml:space="preserve">  </w:t>
      </w:r>
    </w:p>
    <w:p w14:paraId="136C135E" w14:textId="77777777" w:rsidR="0094016F" w:rsidRPr="009E2F97" w:rsidRDefault="0094016F" w:rsidP="0094016F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30"/>
          <w:szCs w:val="30"/>
          <w:lang w:val="en-US"/>
        </w:rPr>
      </w:pPr>
    </w:p>
    <w:p w14:paraId="25C58E38" w14:textId="15603EBF" w:rsidR="0094016F" w:rsidRPr="00A4580B" w:rsidRDefault="00A4580B" w:rsidP="00F6658A">
      <w:pPr>
        <w:pStyle w:val="block"/>
        <w:spacing w:line="240" w:lineRule="atLeast"/>
        <w:ind w:left="540"/>
        <w:rPr>
          <w:rFonts w:ascii="Angsana New" w:hAnsi="Angsana New"/>
          <w:spacing w:val="-2"/>
          <w:sz w:val="30"/>
          <w:szCs w:val="30"/>
          <w:lang w:val="en-US"/>
        </w:rPr>
      </w:pPr>
      <w:r w:rsidRPr="00A4580B">
        <w:rPr>
          <w:rFonts w:ascii="Angsana New" w:hAnsi="Angsana New" w:hint="cs"/>
          <w:spacing w:val="-2"/>
          <w:sz w:val="30"/>
          <w:szCs w:val="30"/>
          <w:cs/>
        </w:rPr>
        <w:t>การซื้อ</w:t>
      </w:r>
      <w:r w:rsidRPr="00A4580B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>จำหน่าย และโอนอสังหาริมทรัพย์เพื่อการลงทุนระหว่างงวด</w:t>
      </w:r>
      <w:r>
        <w:rPr>
          <w:rFonts w:ascii="Angsana New" w:hAnsi="Angsana New" w:hint="cs"/>
          <w:spacing w:val="-2"/>
          <w:sz w:val="30"/>
          <w:szCs w:val="30"/>
          <w:cs/>
          <w:lang w:bidi="th-TH"/>
        </w:rPr>
        <w:t>หก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7037FE" w:rsidRPr="007037FE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A4580B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มีนา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>คม มีดังนี้</w:t>
      </w:r>
    </w:p>
    <w:tbl>
      <w:tblPr>
        <w:tblW w:w="9126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3893"/>
        <w:gridCol w:w="482"/>
        <w:gridCol w:w="962"/>
        <w:gridCol w:w="266"/>
        <w:gridCol w:w="984"/>
        <w:gridCol w:w="263"/>
        <w:gridCol w:w="993"/>
        <w:gridCol w:w="263"/>
        <w:gridCol w:w="1020"/>
      </w:tblGrid>
      <w:tr w:rsidR="0094016F" w:rsidRPr="009E2F97" w14:paraId="12C8F776" w14:textId="77777777" w:rsidTr="00C07DBE">
        <w:trPr>
          <w:trHeight w:val="337"/>
          <w:tblHeader/>
        </w:trPr>
        <w:tc>
          <w:tcPr>
            <w:tcW w:w="3893" w:type="dxa"/>
            <w:vAlign w:val="bottom"/>
          </w:tcPr>
          <w:p w14:paraId="26EDC905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x-none" w:bidi="th-TH"/>
              </w:rPr>
            </w:pPr>
          </w:p>
        </w:tc>
        <w:tc>
          <w:tcPr>
            <w:tcW w:w="482" w:type="dxa"/>
          </w:tcPr>
          <w:p w14:paraId="0B459405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12" w:type="dxa"/>
            <w:gridSpan w:val="3"/>
            <w:vAlign w:val="bottom"/>
          </w:tcPr>
          <w:p w14:paraId="074C3712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vAlign w:val="bottom"/>
          </w:tcPr>
          <w:p w14:paraId="11E96A4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6" w:type="dxa"/>
            <w:gridSpan w:val="3"/>
            <w:vAlign w:val="bottom"/>
          </w:tcPr>
          <w:p w14:paraId="42A0181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016F" w:rsidRPr="009E2F97" w14:paraId="13A85E4E" w14:textId="77777777" w:rsidTr="00C07DBE">
        <w:trPr>
          <w:trHeight w:val="337"/>
          <w:tblHeader/>
        </w:trPr>
        <w:tc>
          <w:tcPr>
            <w:tcW w:w="3893" w:type="dxa"/>
            <w:vAlign w:val="bottom"/>
          </w:tcPr>
          <w:p w14:paraId="42CA19D2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82" w:type="dxa"/>
          </w:tcPr>
          <w:p w14:paraId="5E4D70B8" w14:textId="77777777" w:rsidR="0094016F" w:rsidRPr="009E2F97" w:rsidRDefault="0094016F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5BEA1E1B" w14:textId="62F58EAC" w:rsidR="0094016F" w:rsidRPr="009E2F97" w:rsidRDefault="007037FE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7037F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6" w:type="dxa"/>
            <w:vAlign w:val="bottom"/>
          </w:tcPr>
          <w:p w14:paraId="3F91D4CA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89D2133" w14:textId="5EB1838D" w:rsidR="0094016F" w:rsidRPr="009E2F97" w:rsidRDefault="007037FE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3" w:type="dxa"/>
            <w:vAlign w:val="bottom"/>
          </w:tcPr>
          <w:p w14:paraId="1F0F76D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F501E95" w14:textId="22AC1E04" w:rsidR="0094016F" w:rsidRPr="009E2F97" w:rsidRDefault="007037FE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7037F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3" w:type="dxa"/>
            <w:vAlign w:val="bottom"/>
          </w:tcPr>
          <w:p w14:paraId="2FB1FE3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A734845" w14:textId="473B49E4" w:rsidR="0094016F" w:rsidRPr="009E2F97" w:rsidRDefault="007037FE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4016F" w:rsidRPr="009E2F97" w14:paraId="16C6CEAD" w14:textId="77777777" w:rsidTr="00C07DBE">
        <w:trPr>
          <w:trHeight w:val="327"/>
          <w:tblHeader/>
        </w:trPr>
        <w:tc>
          <w:tcPr>
            <w:tcW w:w="3893" w:type="dxa"/>
            <w:vAlign w:val="bottom"/>
          </w:tcPr>
          <w:p w14:paraId="3D3684A4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2" w:type="dxa"/>
          </w:tcPr>
          <w:p w14:paraId="6F8B6B28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  <w:vAlign w:val="bottom"/>
          </w:tcPr>
          <w:p w14:paraId="529AC6BB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016F" w:rsidRPr="009E2F97" w14:paraId="30B70FC7" w14:textId="77777777" w:rsidTr="00C07DBE">
        <w:trPr>
          <w:trHeight w:val="327"/>
          <w:tblHeader/>
        </w:trPr>
        <w:tc>
          <w:tcPr>
            <w:tcW w:w="3893" w:type="dxa"/>
            <w:vAlign w:val="bottom"/>
          </w:tcPr>
          <w:p w14:paraId="63F3750C" w14:textId="77777777" w:rsidR="0094016F" w:rsidRPr="009E2F97" w:rsidRDefault="0094016F" w:rsidP="00360984">
            <w:pPr>
              <w:tabs>
                <w:tab w:val="clear" w:pos="3515"/>
                <w:tab w:val="clear" w:pos="3742"/>
              </w:tabs>
              <w:ind w:left="90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82" w:type="dxa"/>
          </w:tcPr>
          <w:p w14:paraId="0DDE420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  <w:vAlign w:val="bottom"/>
          </w:tcPr>
          <w:p w14:paraId="2297B2E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82CB0" w:rsidRPr="009E2F97" w14:paraId="5F30CE9E" w14:textId="77777777" w:rsidTr="00C07DBE">
        <w:trPr>
          <w:trHeight w:val="71"/>
        </w:trPr>
        <w:tc>
          <w:tcPr>
            <w:tcW w:w="3893" w:type="dxa"/>
            <w:vAlign w:val="bottom"/>
          </w:tcPr>
          <w:p w14:paraId="79E5002F" w14:textId="1615D93D" w:rsidR="00582CB0" w:rsidRPr="009E2F97" w:rsidRDefault="00582CB0" w:rsidP="00633780">
            <w:pPr>
              <w:tabs>
                <w:tab w:val="clear" w:pos="3515"/>
                <w:tab w:val="clear" w:pos="3742"/>
              </w:tabs>
              <w:ind w:left="90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="005C02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2566</w:t>
            </w:r>
            <w:r w:rsidR="005C027E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482" w:type="dxa"/>
          </w:tcPr>
          <w:p w14:paraId="6145026F" w14:textId="77777777" w:rsidR="00582CB0" w:rsidRPr="009E2F97" w:rsidRDefault="00582CB0" w:rsidP="00582C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F7B43CD" w14:textId="3517B227" w:rsidR="00582CB0" w:rsidRPr="009E2F97" w:rsidRDefault="007037FE" w:rsidP="00582CB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8C2D1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029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6E4E365" w14:textId="77777777" w:rsidR="00582CB0" w:rsidRPr="009E2F97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5F45DF4" w14:textId="45789B82" w:rsidR="00582CB0" w:rsidRPr="00303FA6" w:rsidRDefault="007037FE" w:rsidP="00582CB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582CB0"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AC51F52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4F8A24" w14:textId="185F9190" w:rsidR="00582CB0" w:rsidRPr="00303FA6" w:rsidRDefault="007037FE" w:rsidP="00582CB0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8C2D1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17382EF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772EE68" w14:textId="56EE7E3E" w:rsidR="00582CB0" w:rsidRPr="00303FA6" w:rsidRDefault="007037FE" w:rsidP="00582C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82CB0"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892</w:t>
            </w:r>
          </w:p>
        </w:tc>
      </w:tr>
      <w:tr w:rsidR="00582CB0" w:rsidRPr="009E2F97" w14:paraId="237D3F90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7235AA6E" w14:textId="77777777" w:rsidR="00582CB0" w:rsidRPr="009E2F97" w:rsidRDefault="00582CB0" w:rsidP="00582CB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482" w:type="dxa"/>
          </w:tcPr>
          <w:p w14:paraId="0FD82D15" w14:textId="77777777" w:rsidR="00582CB0" w:rsidRPr="009E2F97" w:rsidRDefault="00582CB0" w:rsidP="00582C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346407D" w14:textId="1448A67E" w:rsidR="00582CB0" w:rsidRPr="009E2F97" w:rsidRDefault="007037FE" w:rsidP="00582CB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7680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924EEA6" w14:textId="77777777" w:rsidR="00582CB0" w:rsidRPr="009E2F97" w:rsidRDefault="00582CB0" w:rsidP="00582CB0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8E43E3B" w14:textId="4982ACD2" w:rsidR="00582CB0" w:rsidRPr="00303FA6" w:rsidRDefault="007037FE" w:rsidP="00582CB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73434CC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DA6E5F" w14:textId="23A32F38" w:rsidR="00582CB0" w:rsidRPr="00303FA6" w:rsidRDefault="007037FE" w:rsidP="00582CB0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EC8FA84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F3F8925" w14:textId="0ED8A4D7" w:rsidR="00582CB0" w:rsidRPr="00303FA6" w:rsidRDefault="007037FE" w:rsidP="00582C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582CB0" w:rsidRPr="009E2F97" w14:paraId="4D1D72CA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728DFED4" w14:textId="00BA93F3" w:rsidR="00582CB0" w:rsidRPr="009E2F97" w:rsidRDefault="00582CB0" w:rsidP="00582CB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</w:t>
            </w:r>
            <w:r w:rsidR="00B7680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มาจาก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482" w:type="dxa"/>
          </w:tcPr>
          <w:p w14:paraId="4C75F364" w14:textId="77777777" w:rsidR="00582CB0" w:rsidRPr="009E2F97" w:rsidRDefault="00582CB0" w:rsidP="00582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4071E37" w14:textId="77777777" w:rsidR="00582CB0" w:rsidRPr="009E2F97" w:rsidRDefault="00582CB0" w:rsidP="00582CB0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01F0A7D" w14:textId="77777777" w:rsidR="00582CB0" w:rsidRPr="009E2F97" w:rsidRDefault="00582CB0" w:rsidP="00582CB0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1E1FD1B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15B7C848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8B415B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675719AC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380BE9E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82CB0" w:rsidRPr="009E2F97" w14:paraId="6EEF61FD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1719BBB8" w14:textId="18D1C88C" w:rsidR="00582CB0" w:rsidRPr="009E2F97" w:rsidRDefault="00582CB0" w:rsidP="00582CB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82" w:type="dxa"/>
          </w:tcPr>
          <w:p w14:paraId="51434B59" w14:textId="77777777" w:rsidR="00582CB0" w:rsidRPr="009E2F97" w:rsidRDefault="00582CB0" w:rsidP="00582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DAE7671" w14:textId="31DB7525" w:rsidR="00582CB0" w:rsidRPr="009E2F97" w:rsidRDefault="007037FE" w:rsidP="00582CB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902901D" w14:textId="77777777" w:rsidR="00582CB0" w:rsidRPr="009E2F97" w:rsidRDefault="00582CB0" w:rsidP="00582CB0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25F71D2" w14:textId="0C78D471" w:rsidR="00582CB0" w:rsidRPr="00303FA6" w:rsidRDefault="00B76800" w:rsidP="00B7680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29E2B21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E9606B" w14:textId="68246B03" w:rsidR="00582CB0" w:rsidRPr="00303FA6" w:rsidRDefault="00F4318A" w:rsidP="00582CB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C24A1AB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45AEAD2" w14:textId="1C9F9935" w:rsidR="00582CB0" w:rsidRPr="00303FA6" w:rsidRDefault="00582CB0" w:rsidP="00582C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6800" w:rsidRPr="009E2F97" w14:paraId="24CB3F1B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08796264" w14:textId="57440F58" w:rsidR="00B76800" w:rsidRDefault="00B76800" w:rsidP="00B7680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</w:t>
            </w:r>
            <w:r w:rsidR="00B2508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ออกไปที่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482" w:type="dxa"/>
          </w:tcPr>
          <w:p w14:paraId="33C03EA4" w14:textId="77777777" w:rsidR="00B76800" w:rsidRPr="009E2F97" w:rsidRDefault="00B76800" w:rsidP="00B76800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12FE8C6" w14:textId="77777777" w:rsidR="00B76800" w:rsidRPr="009E2F97" w:rsidRDefault="00B76800" w:rsidP="00B7680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601F3E8" w14:textId="77777777" w:rsidR="00B76800" w:rsidRPr="009E2F97" w:rsidRDefault="00B76800" w:rsidP="00B76800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3F6EE6A" w14:textId="77777777" w:rsidR="00B76800" w:rsidRPr="00303FA6" w:rsidRDefault="00B76800" w:rsidP="00B768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32517E5" w14:textId="77777777" w:rsidR="00B76800" w:rsidRPr="00303FA6" w:rsidRDefault="00B76800" w:rsidP="00B7680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1129FA8" w14:textId="77777777" w:rsidR="00B76800" w:rsidRPr="00303FA6" w:rsidRDefault="00B76800" w:rsidP="00B7680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283C659" w14:textId="77777777" w:rsidR="00B76800" w:rsidRPr="00303FA6" w:rsidRDefault="00B76800" w:rsidP="00B7680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45D27C4" w14:textId="77777777" w:rsidR="00B76800" w:rsidRPr="00303FA6" w:rsidRDefault="00B76800" w:rsidP="00B7680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76800" w:rsidRPr="009E2F97" w14:paraId="09C0061A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35B20D86" w14:textId="1C8E7092" w:rsidR="00B76800" w:rsidRDefault="00B76800" w:rsidP="00B7680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82" w:type="dxa"/>
          </w:tcPr>
          <w:p w14:paraId="0ABD9B4F" w14:textId="77777777" w:rsidR="00B76800" w:rsidRPr="009E2F97" w:rsidRDefault="00B76800" w:rsidP="00B76800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6FBE012" w14:textId="7E8A4911" w:rsidR="00B76800" w:rsidRPr="009E2F97" w:rsidRDefault="00AF674C" w:rsidP="00AF674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7CFD920" w14:textId="77777777" w:rsidR="00B76800" w:rsidRPr="009E2F97" w:rsidRDefault="00B76800" w:rsidP="00B76800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BC95825" w14:textId="33DBA626" w:rsidR="00B76800" w:rsidRPr="00303FA6" w:rsidRDefault="00B76800" w:rsidP="00B768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6477423" w14:textId="77777777" w:rsidR="00B76800" w:rsidRPr="00303FA6" w:rsidRDefault="00B76800" w:rsidP="00B7680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3F1D63" w14:textId="582A52D1" w:rsidR="00B76800" w:rsidRPr="00303FA6" w:rsidRDefault="00F4318A" w:rsidP="00B7680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6571B0E" w14:textId="77777777" w:rsidR="00B76800" w:rsidRPr="00303FA6" w:rsidRDefault="00B76800" w:rsidP="00B7680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6B5DBDB" w14:textId="5EB95A0A" w:rsidR="00B76800" w:rsidRPr="00303FA6" w:rsidRDefault="00B76800" w:rsidP="00B7680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6800" w:rsidRPr="009E2F97" w14:paraId="4F27F736" w14:textId="77777777" w:rsidTr="00C07DBE">
        <w:trPr>
          <w:trHeight w:val="327"/>
        </w:trPr>
        <w:tc>
          <w:tcPr>
            <w:tcW w:w="3893" w:type="dxa"/>
            <w:vAlign w:val="bottom"/>
          </w:tcPr>
          <w:p w14:paraId="27A7BA7F" w14:textId="350C9642" w:rsidR="00B76800" w:rsidRPr="009E2F97" w:rsidRDefault="00B76800" w:rsidP="00B76800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2F9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จำหน่ายระหว่างงวด </w:t>
            </w:r>
            <w:r w:rsidRPr="009E2F97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9E2F97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82" w:type="dxa"/>
          </w:tcPr>
          <w:p w14:paraId="68AA71A7" w14:textId="77777777" w:rsidR="00B76800" w:rsidRPr="009E2F97" w:rsidRDefault="00B76800" w:rsidP="00B76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DD6F380" w14:textId="3F0BAE4B" w:rsidR="00B76800" w:rsidRPr="009E2F97" w:rsidRDefault="00AF674C" w:rsidP="00B7680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A485B8D" w14:textId="77777777" w:rsidR="00B76800" w:rsidRPr="009E2F97" w:rsidRDefault="00B76800" w:rsidP="00B76800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4ED1958" w14:textId="1120E675" w:rsidR="00B76800" w:rsidRPr="00303FA6" w:rsidRDefault="00B76800" w:rsidP="00B768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146</w:t>
            </w: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6F23F1A" w14:textId="77777777" w:rsidR="00B76800" w:rsidRPr="00303FA6" w:rsidRDefault="00B76800" w:rsidP="00B7680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6BA548" w14:textId="4A169F51" w:rsidR="00B76800" w:rsidRPr="00303FA6" w:rsidRDefault="00F4318A" w:rsidP="00F4318A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AB09704" w14:textId="77777777" w:rsidR="00B76800" w:rsidRPr="00303FA6" w:rsidRDefault="00B76800" w:rsidP="00B7680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39E68D1" w14:textId="75C0528D" w:rsidR="00B76800" w:rsidRPr="00303FA6" w:rsidRDefault="00B76800" w:rsidP="00B7680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6800" w:rsidRPr="009E2F97" w14:paraId="4FA2E176" w14:textId="77777777" w:rsidTr="00C07DBE">
        <w:trPr>
          <w:trHeight w:val="327"/>
        </w:trPr>
        <w:tc>
          <w:tcPr>
            <w:tcW w:w="3893" w:type="dxa"/>
            <w:vAlign w:val="bottom"/>
          </w:tcPr>
          <w:p w14:paraId="0C315C49" w14:textId="124D3E73" w:rsidR="00B76800" w:rsidRPr="009E2F97" w:rsidRDefault="00B76800" w:rsidP="00B76800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82" w:type="dxa"/>
          </w:tcPr>
          <w:p w14:paraId="5CAE0F78" w14:textId="77777777" w:rsidR="00B76800" w:rsidRPr="009E2F97" w:rsidRDefault="00B76800" w:rsidP="00B76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C945C37" w14:textId="1AAD9978" w:rsidR="00B76800" w:rsidRPr="009E2F97" w:rsidRDefault="00AF674C" w:rsidP="00B7680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533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2A279DC" w14:textId="77777777" w:rsidR="00B76800" w:rsidRPr="009E2F97" w:rsidRDefault="00B76800" w:rsidP="00B76800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E29922A" w14:textId="30D026DA" w:rsidR="00B76800" w:rsidRPr="00303FA6" w:rsidRDefault="00B76800" w:rsidP="00B768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470</w:t>
            </w: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BD9134E" w14:textId="77777777" w:rsidR="00B76800" w:rsidRPr="00303FA6" w:rsidRDefault="00B76800" w:rsidP="00B7680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1C64ABD" w14:textId="4A0BEEB2" w:rsidR="00B76800" w:rsidRPr="00303FA6" w:rsidRDefault="00286B1A" w:rsidP="00B76800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F2DFF5D" w14:textId="77777777" w:rsidR="00B76800" w:rsidRPr="00303FA6" w:rsidRDefault="00B76800" w:rsidP="00B7680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2AA704C" w14:textId="130398A1" w:rsidR="00B76800" w:rsidRPr="00303FA6" w:rsidRDefault="00B76800" w:rsidP="00B768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76800" w:rsidRPr="009E2F97" w14:paraId="1D792106" w14:textId="77777777" w:rsidTr="00C07DBE">
        <w:trPr>
          <w:trHeight w:val="337"/>
        </w:trPr>
        <w:tc>
          <w:tcPr>
            <w:tcW w:w="3893" w:type="dxa"/>
            <w:vAlign w:val="bottom"/>
          </w:tcPr>
          <w:p w14:paraId="34D4094D" w14:textId="77777777" w:rsidR="00B76800" w:rsidRDefault="00B76800" w:rsidP="00B76800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  <w:p w14:paraId="4B43B1ED" w14:textId="45759C26" w:rsidR="00B76800" w:rsidRPr="009E2F97" w:rsidRDefault="00B76800" w:rsidP="00B76800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482" w:type="dxa"/>
          </w:tcPr>
          <w:p w14:paraId="7F0DACBB" w14:textId="77777777" w:rsidR="00B76800" w:rsidRPr="009E2F97" w:rsidRDefault="00B76800" w:rsidP="00B76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AA887C1" w14:textId="31723B08" w:rsidR="00B76800" w:rsidRPr="009E2F97" w:rsidRDefault="00AF674C" w:rsidP="00B7680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E6CE0D6" w14:textId="77777777" w:rsidR="00B76800" w:rsidRPr="009E2F97" w:rsidRDefault="00B76800" w:rsidP="00B76800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1FA56E5" w14:textId="13A3AB09" w:rsidR="00B76800" w:rsidRPr="00303FA6" w:rsidRDefault="00B76800" w:rsidP="00B768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540</w:t>
            </w: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BE47146" w14:textId="77777777" w:rsidR="00B76800" w:rsidRPr="00303FA6" w:rsidRDefault="00B76800" w:rsidP="00B7680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DA5B6D" w14:textId="79572AC7" w:rsidR="00B76800" w:rsidRPr="00303FA6" w:rsidRDefault="00286B1A" w:rsidP="00B7680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4F24BFF" w14:textId="77777777" w:rsidR="00B76800" w:rsidRPr="00303FA6" w:rsidRDefault="00B76800" w:rsidP="00B7680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E5A68F3" w14:textId="298AB3EE" w:rsidR="00B76800" w:rsidRPr="00303FA6" w:rsidRDefault="00B76800" w:rsidP="00B7680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6800" w:rsidRPr="009E2F97" w14:paraId="7E4756CD" w14:textId="77777777" w:rsidTr="00C34CA1">
        <w:trPr>
          <w:trHeight w:val="337"/>
        </w:trPr>
        <w:tc>
          <w:tcPr>
            <w:tcW w:w="3893" w:type="dxa"/>
            <w:vAlign w:val="bottom"/>
          </w:tcPr>
          <w:p w14:paraId="4AF4A8A3" w14:textId="21AF8F40" w:rsidR="00B76800" w:rsidRPr="007F1F2D" w:rsidRDefault="00B76800" w:rsidP="00B76800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82" w:type="dxa"/>
          </w:tcPr>
          <w:p w14:paraId="26F65DAB" w14:textId="77777777" w:rsidR="00B76800" w:rsidRPr="009E2F97" w:rsidRDefault="00B76800" w:rsidP="00B76800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74248A" w14:textId="59CF1B70" w:rsidR="00B76800" w:rsidRPr="00AF674C" w:rsidRDefault="007037FE" w:rsidP="00B7680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AF674C" w:rsidRPr="00AF67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6AA9D8D" w14:textId="77777777" w:rsidR="00B76800" w:rsidRPr="009E2F97" w:rsidRDefault="00B76800" w:rsidP="00B76800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6ACE69" w14:textId="6D05BC7C" w:rsidR="00B76800" w:rsidRPr="00303FA6" w:rsidRDefault="007037FE" w:rsidP="00B768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B76800" w:rsidRPr="00303F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E7D8815" w14:textId="77777777" w:rsidR="00B76800" w:rsidRPr="00303FA6" w:rsidRDefault="00B76800" w:rsidP="00B7680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DA63B9" w14:textId="72EFA6C5" w:rsidR="00B76800" w:rsidRPr="00286B1A" w:rsidRDefault="007037FE" w:rsidP="00B76800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286B1A" w:rsidRPr="00286B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5307EBC" w14:textId="77777777" w:rsidR="00B76800" w:rsidRPr="00303FA6" w:rsidRDefault="00B76800" w:rsidP="00B7680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AB390" w14:textId="2A7D1664" w:rsidR="00B76800" w:rsidRPr="00303FA6" w:rsidRDefault="007037FE" w:rsidP="00B768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B76800" w:rsidRPr="00303F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853</w:t>
            </w:r>
          </w:p>
        </w:tc>
      </w:tr>
    </w:tbl>
    <w:p w14:paraId="0B82C39C" w14:textId="77777777" w:rsidR="0094016F" w:rsidRPr="00D16EF8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00"/>
        <w:gridCol w:w="270"/>
        <w:gridCol w:w="990"/>
        <w:gridCol w:w="270"/>
        <w:gridCol w:w="1080"/>
      </w:tblGrid>
      <w:tr w:rsidR="0094016F" w:rsidRPr="009E2F97" w14:paraId="385A9BB0" w14:textId="77777777" w:rsidTr="00BF0767">
        <w:trPr>
          <w:trHeight w:val="361"/>
          <w:tblHeader/>
        </w:trPr>
        <w:tc>
          <w:tcPr>
            <w:tcW w:w="4410" w:type="dxa"/>
            <w:vAlign w:val="bottom"/>
          </w:tcPr>
          <w:p w14:paraId="3296FB2F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52F06C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824C04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4F28EB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5707" w:rsidRPr="009E2F97" w14:paraId="494F4627" w14:textId="77777777" w:rsidTr="00BF0767">
        <w:trPr>
          <w:trHeight w:val="361"/>
          <w:tblHeader/>
        </w:trPr>
        <w:tc>
          <w:tcPr>
            <w:tcW w:w="4410" w:type="dxa"/>
            <w:vAlign w:val="bottom"/>
          </w:tcPr>
          <w:p w14:paraId="07137D2B" w14:textId="38B9D49D" w:rsidR="00785707" w:rsidRPr="009E2F97" w:rsidRDefault="00785707" w:rsidP="007857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สำหรับงวด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หก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เดือนสิ้นสุดวันที่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x-none"/>
              </w:rPr>
              <w:t>31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11B58003" w14:textId="32E938F2" w:rsidR="00785707" w:rsidRPr="009E2F97" w:rsidRDefault="007037FE" w:rsidP="0078570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7037F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AFCBF10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3AD00F" w14:textId="6EABA9C4" w:rsidR="00785707" w:rsidRPr="009E2F97" w:rsidRDefault="007037FE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644CA40B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3E169B" w14:textId="363A197C" w:rsidR="00785707" w:rsidRPr="009E2F97" w:rsidRDefault="007037FE" w:rsidP="0078570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7037F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47F625A1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0E6BED" w14:textId="4797A6DE" w:rsidR="00785707" w:rsidRPr="009E2F97" w:rsidRDefault="007037FE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4016F" w:rsidRPr="009E2F97" w14:paraId="3BCF753B" w14:textId="77777777" w:rsidTr="00BF0767">
        <w:trPr>
          <w:trHeight w:val="352"/>
          <w:tblHeader/>
        </w:trPr>
        <w:tc>
          <w:tcPr>
            <w:tcW w:w="4410" w:type="dxa"/>
            <w:shd w:val="clear" w:color="auto" w:fill="auto"/>
            <w:vAlign w:val="bottom"/>
          </w:tcPr>
          <w:p w14:paraId="014324F5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7ED75DE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016F" w:rsidRPr="009E2F97" w14:paraId="2C3DE416" w14:textId="77777777" w:rsidTr="00BF0767">
        <w:trPr>
          <w:trHeight w:val="732"/>
        </w:trPr>
        <w:tc>
          <w:tcPr>
            <w:tcW w:w="4410" w:type="dxa"/>
            <w:vAlign w:val="bottom"/>
          </w:tcPr>
          <w:p w14:paraId="20D12487" w14:textId="77777777" w:rsidR="0094016F" w:rsidRPr="009E2F97" w:rsidRDefault="0094016F" w:rsidP="00360984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จำนวนเงินที่รับรู้ในกำไรหรือขาดทุนที่เกี่ยวกับ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br/>
              <w:t xml:space="preserve">  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7300CC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F25CF6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E534D0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27FB8A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E986CA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E4F349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5613AF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D17B9" w:rsidRPr="009E2F97" w14:paraId="034284C4" w14:textId="77777777" w:rsidTr="00BF0767">
        <w:trPr>
          <w:trHeight w:val="352"/>
        </w:trPr>
        <w:tc>
          <w:tcPr>
            <w:tcW w:w="4410" w:type="dxa"/>
            <w:vAlign w:val="bottom"/>
          </w:tcPr>
          <w:p w14:paraId="5D63ECB8" w14:textId="77777777" w:rsidR="00CD17B9" w:rsidRPr="009E2F97" w:rsidRDefault="00CD17B9" w:rsidP="00CD17B9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รายได้จากการให้เช่าและบริ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ารที่เกี่ยวข้อง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7D28AE" w14:textId="3D50B923" w:rsidR="00CD17B9" w:rsidRPr="009E2F97" w:rsidRDefault="007037FE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E66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E933F" w14:textId="77777777" w:rsidR="00CD17B9" w:rsidRPr="009E2F97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B3B146" w14:textId="473F1A19" w:rsidR="00CD17B9" w:rsidRPr="00303FA6" w:rsidRDefault="007037FE" w:rsidP="00CD17B9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D17B9"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4BF05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40EE92" w14:textId="5D7E68CF" w:rsidR="00CD17B9" w:rsidRPr="00303FA6" w:rsidRDefault="007037FE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0D2304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053157" w14:textId="649FADBB" w:rsidR="00CD17B9" w:rsidRPr="00303FA6" w:rsidRDefault="007037FE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</w:tr>
      <w:tr w:rsidR="00CD17B9" w:rsidRPr="009E2F97" w14:paraId="3A6300E0" w14:textId="77777777" w:rsidTr="00BF0767">
        <w:trPr>
          <w:trHeight w:val="343"/>
        </w:trPr>
        <w:tc>
          <w:tcPr>
            <w:tcW w:w="4410" w:type="dxa"/>
            <w:vAlign w:val="bottom"/>
          </w:tcPr>
          <w:p w14:paraId="29EC027C" w14:textId="77777777" w:rsidR="00CD17B9" w:rsidRPr="009E2F97" w:rsidRDefault="00CD17B9" w:rsidP="00CD17B9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ค่าซ่อมแซมและค่าบำรุงรักษา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281A20" w14:textId="03BAF2EF" w:rsidR="00CD17B9" w:rsidRPr="009E2F97" w:rsidRDefault="007037FE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F2E9E" w14:textId="77777777" w:rsidR="00CD17B9" w:rsidRPr="009E2F97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2C39F2" w14:textId="651A0E07" w:rsidR="00CD17B9" w:rsidRPr="00303FA6" w:rsidRDefault="004F4A9B" w:rsidP="00CD17B9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7A486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2F7794" w14:textId="3C9C28AF" w:rsidR="00CD17B9" w:rsidRPr="00303FA6" w:rsidRDefault="007037FE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B585F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4A1060" w14:textId="5192F3BA" w:rsidR="00CD17B9" w:rsidRPr="00303FA6" w:rsidRDefault="007037FE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CD17B9" w:rsidRPr="009E2F97" w14:paraId="051F3B33" w14:textId="77777777" w:rsidTr="00BF0767">
        <w:trPr>
          <w:trHeight w:val="352"/>
        </w:trPr>
        <w:tc>
          <w:tcPr>
            <w:tcW w:w="4410" w:type="dxa"/>
            <w:vAlign w:val="bottom"/>
          </w:tcPr>
          <w:p w14:paraId="03256E97" w14:textId="77777777" w:rsidR="00CD17B9" w:rsidRPr="009E2F97" w:rsidRDefault="00CD17B9" w:rsidP="00CD17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ค่าเสื่อมราคาบันทึกเป็นส่วนหนึ่งใน</w:t>
            </w:r>
            <w:r w:rsidRPr="009E2F97">
              <w:rPr>
                <w:rFonts w:ascii="Angsana New" w:hAnsi="Angsana New"/>
                <w:sz w:val="30"/>
                <w:szCs w:val="30"/>
                <w:lang w:eastAsia="x-none"/>
              </w:rPr>
              <w:t xml:space="preserve"> :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1048D5" w14:textId="77777777" w:rsidR="00CD17B9" w:rsidRPr="009E2F97" w:rsidRDefault="00CD17B9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C6F323" w14:textId="77777777" w:rsidR="00CD17B9" w:rsidRPr="009E2F97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6A7BCE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1C4B81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895A26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5425D2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3B9DBD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D17B9" w:rsidRPr="009E2F97" w14:paraId="0D8C817E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1A2EC5BB" w14:textId="4FF18E8B" w:rsidR="00CD17B9" w:rsidRPr="009E2F97" w:rsidRDefault="009E4FC9" w:rsidP="00CD17B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</w:t>
            </w:r>
            <w:r w:rsidR="00CD17B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C2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CD17B9" w:rsidRPr="00DA635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ต้นทุนการให้เช่า และบริการที่เกี่ยวข้อง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64653D" w14:textId="17D24449" w:rsidR="00CD17B9" w:rsidRPr="009E2F97" w:rsidRDefault="007037FE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8C8185" w14:textId="77777777" w:rsidR="00CD17B9" w:rsidRPr="009E2F97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1932C" w14:textId="0285A679" w:rsidR="00CD17B9" w:rsidRPr="00303FA6" w:rsidRDefault="007037FE" w:rsidP="00CD17B9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87E03D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B27B86" w14:textId="5202E694" w:rsidR="00CD17B9" w:rsidRPr="00303FA6" w:rsidRDefault="007037FE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984B8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A553CC" w14:textId="418E92FC" w:rsidR="00CD17B9" w:rsidRPr="00303FA6" w:rsidRDefault="007037FE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CD17B9" w:rsidRPr="009E2F97" w14:paraId="4EE7F14C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62508415" w14:textId="38D49F57" w:rsidR="00CD17B9" w:rsidRPr="009E2F97" w:rsidRDefault="009E4FC9" w:rsidP="00CD17B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</w:t>
            </w:r>
            <w:r w:rsidR="00CD17B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</w:t>
            </w:r>
            <w:r w:rsidR="00CD17B9" w:rsidRPr="00DA635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7F424" w14:textId="3036C593" w:rsidR="00CD17B9" w:rsidRPr="009E2F97" w:rsidRDefault="007037FE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8DF319" w14:textId="77777777" w:rsidR="00CD17B9" w:rsidRPr="009E2F97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4071C" w14:textId="5E198BCD" w:rsidR="00CD17B9" w:rsidRPr="00303FA6" w:rsidRDefault="007037FE" w:rsidP="00CD17B9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18EEB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4ADBB" w14:textId="6881AAFA" w:rsidR="00CD17B9" w:rsidRPr="00303FA6" w:rsidRDefault="007037FE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99A90A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6B0C2" w14:textId="0D1B4131" w:rsidR="00CD17B9" w:rsidRPr="00303FA6" w:rsidRDefault="007037FE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</w:tr>
      <w:tr w:rsidR="00CD17B9" w:rsidRPr="009E2F97" w14:paraId="6E248B23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3320BCF6" w14:textId="77777777" w:rsidR="00CD17B9" w:rsidRPr="009E2F97" w:rsidRDefault="00CD17B9" w:rsidP="00CD17B9">
            <w:pPr>
              <w:ind w:left="90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E06BB" w14:textId="2DB16971" w:rsidR="00CD17B9" w:rsidRPr="009E2F97" w:rsidRDefault="007037FE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4F3D8" w14:textId="77777777" w:rsidR="00CD17B9" w:rsidRPr="009E2F97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1BA359" w14:textId="0D8C43CC" w:rsidR="00CD17B9" w:rsidRPr="00303FA6" w:rsidRDefault="007037FE" w:rsidP="00CD17B9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566D2B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A6CA50" w14:textId="62AEE09B" w:rsidR="00CD17B9" w:rsidRPr="00303FA6" w:rsidRDefault="007037FE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C21AD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4AFAF" w14:textId="1116E5CC" w:rsidR="00CD17B9" w:rsidRPr="00303FA6" w:rsidRDefault="007037FE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0AFAB142" w14:textId="77777777" w:rsidR="0094016F" w:rsidRPr="009E2F9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/>
        </w:rPr>
      </w:pPr>
    </w:p>
    <w:p w14:paraId="4B3A57A4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lastRenderedPageBreak/>
        <w:t>อสังหาริมทรัพย์เพื่อการลงทุนของกลุ่มกิจการประกอบด้วย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อสังหาริมทรัพย์เพื่อการลงทุนเพื่ออุตสาหกรรมและอสังหาริมทรัพย์เพื่อการลงทุนเพื่อการพาณิชย์</w:t>
      </w:r>
    </w:p>
    <w:p w14:paraId="18410918" w14:textId="77777777" w:rsidR="0094016F" w:rsidRPr="003232C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  <w:lang w:val="en-GB" w:eastAsia="x-none"/>
        </w:rPr>
      </w:pPr>
    </w:p>
    <w:p w14:paraId="1206A162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อสังหาริมทรัพย์เพื่อการลงทุน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>เพื่ออุตสาหกรรม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ประกอบด้วย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ที่ดินและส่วนปรับปรุงที่ดิน งานระหว่างก่อสร้า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ง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สินทรัพย์ส่วนกลาง อาคารโรงงานและคลังสินค้า</w:t>
      </w:r>
    </w:p>
    <w:p w14:paraId="2369E0E7" w14:textId="77777777" w:rsidR="0094016F" w:rsidRPr="003232C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2"/>
          <w:szCs w:val="22"/>
          <w:lang w:val="en-GB" w:eastAsia="x-none" w:bidi="ar-SA"/>
        </w:rPr>
      </w:pPr>
    </w:p>
    <w:p w14:paraId="2FE5CF84" w14:textId="77777777" w:rsidR="0094016F" w:rsidRPr="009E2F9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อสังหาริมทรัพย์เพื่อการพาณิชย์ ประกอบด้วย อาคารสำนักงานที่ให้เช่าซึ่งส่วนหนึ่งเป็นสินทรัพย์ที่ตั้งอยู่บนที่ดินเช่าซึ่ง</w:t>
      </w:r>
      <w:r w:rsidRPr="009E2F97">
        <w:rPr>
          <w:rFonts w:ascii="Angsana New" w:hAnsi="Angsana New" w:hint="cs"/>
          <w:sz w:val="30"/>
          <w:szCs w:val="30"/>
          <w:cs/>
        </w:rPr>
        <w:t>บริษัทย่อย</w:t>
      </w:r>
      <w:r w:rsidRPr="009E2F97">
        <w:rPr>
          <w:rFonts w:ascii="Angsana New" w:hAnsi="Angsana New"/>
          <w:sz w:val="30"/>
          <w:szCs w:val="30"/>
          <w:cs/>
        </w:rPr>
        <w:t>จ่ายค่าเช่าที่ดินจ่ายล่วงหน้า โดยกรรมสิทธิ์จะตกเป็นสิทธิ์ของเจ้าของที่ดินตามเงื่อนไขในที่ระบุไว้ในสัญญาเช่าที่แตกต่างกันในแต่ละสัญญา</w:t>
      </w:r>
    </w:p>
    <w:p w14:paraId="1E56CD60" w14:textId="77777777" w:rsidR="0094016F" w:rsidRPr="003232C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22"/>
          <w:szCs w:val="22"/>
          <w:lang w:eastAsia="x-none"/>
        </w:rPr>
      </w:pPr>
    </w:p>
    <w:p w14:paraId="0311AE3A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58558C15" w14:textId="77777777" w:rsidR="0094016F" w:rsidRPr="003232C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2"/>
          <w:szCs w:val="22"/>
          <w:cs/>
        </w:rPr>
      </w:pPr>
    </w:p>
    <w:p w14:paraId="64EBF77E" w14:textId="2A37F72C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6EF8">
        <w:rPr>
          <w:rFonts w:ascii="Angsana New" w:hAnsi="Angsana New"/>
          <w:sz w:val="30"/>
          <w:szCs w:val="30"/>
          <w:cs/>
        </w:rPr>
        <w:t>กลุ่มบริษัทได้นำอสังหาริมทรัพย์เพื่อการลงทุนเพื่ออุตสาหกรรม</w:t>
      </w:r>
      <w:r w:rsidR="004F4A9B">
        <w:rPr>
          <w:rFonts w:ascii="Angsana New" w:hAnsi="Angsana New" w:hint="cs"/>
          <w:sz w:val="30"/>
          <w:szCs w:val="30"/>
          <w:cs/>
        </w:rPr>
        <w:t>และเพื่อการพาณิชย์</w:t>
      </w:r>
      <w:r w:rsidRPr="00D16EF8">
        <w:rPr>
          <w:rFonts w:ascii="Angsana New" w:hAnsi="Angsana New"/>
          <w:sz w:val="30"/>
          <w:szCs w:val="30"/>
          <w:cs/>
        </w:rPr>
        <w:t>ไปจดจำนองเพื่อใช้เป็นหลักประกันเงินกู้ยืมจากสถาบันการเงินเป็น</w:t>
      </w:r>
      <w:r w:rsidRPr="00704A23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7037FE" w:rsidRPr="007037FE">
        <w:rPr>
          <w:rFonts w:ascii="Angsana New" w:hAnsi="Angsana New"/>
          <w:sz w:val="30"/>
          <w:szCs w:val="30"/>
        </w:rPr>
        <w:t>7</w:t>
      </w:r>
      <w:r w:rsidR="00FC412C" w:rsidRPr="00704A23">
        <w:rPr>
          <w:rFonts w:ascii="Angsana New" w:hAnsi="Angsana New"/>
          <w:sz w:val="30"/>
          <w:szCs w:val="30"/>
        </w:rPr>
        <w:t>,</w:t>
      </w:r>
      <w:r w:rsidR="007037FE" w:rsidRPr="007037FE">
        <w:rPr>
          <w:rFonts w:ascii="Angsana New" w:hAnsi="Angsana New"/>
          <w:sz w:val="30"/>
          <w:szCs w:val="30"/>
        </w:rPr>
        <w:t>817</w:t>
      </w:r>
      <w:r w:rsidR="00FC412C" w:rsidRPr="00704A23">
        <w:rPr>
          <w:rFonts w:ascii="Angsana New" w:hAnsi="Angsana New"/>
          <w:sz w:val="30"/>
          <w:szCs w:val="30"/>
        </w:rPr>
        <w:t>.</w:t>
      </w:r>
      <w:r w:rsidR="007037FE" w:rsidRPr="007037FE">
        <w:rPr>
          <w:rFonts w:ascii="Angsana New" w:hAnsi="Angsana New"/>
          <w:sz w:val="30"/>
          <w:szCs w:val="30"/>
        </w:rPr>
        <w:t>43</w:t>
      </w:r>
      <w:r w:rsidRPr="00704A23">
        <w:rPr>
          <w:rFonts w:ascii="Angsana New" w:hAnsi="Angsana New"/>
          <w:sz w:val="30"/>
          <w:szCs w:val="30"/>
        </w:rPr>
        <w:t xml:space="preserve"> </w:t>
      </w:r>
      <w:r w:rsidRPr="00704A23">
        <w:rPr>
          <w:rFonts w:ascii="Angsana New" w:hAnsi="Angsana New" w:hint="cs"/>
          <w:sz w:val="30"/>
          <w:szCs w:val="30"/>
          <w:cs/>
        </w:rPr>
        <w:t>ล้านบาท</w:t>
      </w:r>
      <w:r w:rsidRPr="00FC412C">
        <w:rPr>
          <w:rFonts w:ascii="Angsana New" w:hAnsi="Angsana New" w:hint="cs"/>
          <w:sz w:val="30"/>
          <w:szCs w:val="30"/>
          <w:cs/>
        </w:rPr>
        <w:t xml:space="preserve"> </w:t>
      </w:r>
      <w:r w:rsidR="00D16EF8" w:rsidRPr="00FC412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037FE" w:rsidRPr="007037FE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CD17B9" w:rsidRPr="006263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D17B9" w:rsidRPr="006263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7037FE" w:rsidRPr="007037FE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CD17B9" w:rsidRPr="006263D0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CD17B9" w:rsidRPr="006263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037FE" w:rsidRPr="007037FE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CD17B9" w:rsidRPr="00E739EE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7037FE" w:rsidRPr="007037FE">
        <w:rPr>
          <w:rFonts w:asciiTheme="majorBidi" w:hAnsiTheme="majorBidi" w:cstheme="majorBidi"/>
          <w:i/>
          <w:iCs/>
          <w:sz w:val="30"/>
          <w:szCs w:val="30"/>
        </w:rPr>
        <w:t>766</w:t>
      </w:r>
      <w:r w:rsidR="00CD17B9" w:rsidRPr="00E739E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037FE" w:rsidRPr="007037FE">
        <w:rPr>
          <w:rFonts w:asciiTheme="majorBidi" w:hAnsiTheme="majorBidi" w:cstheme="majorBidi"/>
          <w:i/>
          <w:iCs/>
          <w:sz w:val="30"/>
          <w:szCs w:val="30"/>
        </w:rPr>
        <w:t>80</w:t>
      </w:r>
      <w:r w:rsidR="00CD17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B3D21" w:rsidRPr="00D16EF8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D16EF8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DA02303" w14:textId="394AA2E3" w:rsidR="00A106B7" w:rsidRPr="003232C7" w:rsidRDefault="00A10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lang w:eastAsia="x-none"/>
        </w:rPr>
      </w:pPr>
    </w:p>
    <w:p w14:paraId="25BCC817" w14:textId="1A0F6714" w:rsidR="008D002E" w:rsidRDefault="008D002E" w:rsidP="00C37685">
      <w:pPr>
        <w:pStyle w:val="Heading6"/>
        <w:numPr>
          <w:ilvl w:val="0"/>
          <w:numId w:val="16"/>
        </w:numPr>
        <w:tabs>
          <w:tab w:val="left" w:pos="540"/>
        </w:tabs>
        <w:ind w:right="65"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33525A9D" w14:textId="77777777" w:rsidR="00EA65A7" w:rsidRPr="003232C7" w:rsidRDefault="00EA65A7" w:rsidP="008D2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2"/>
          <w:szCs w:val="22"/>
        </w:rPr>
      </w:pPr>
    </w:p>
    <w:p w14:paraId="796AFE0A" w14:textId="2D2B117A" w:rsidR="001E4F69" w:rsidRPr="009E2F97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การซื้อ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จำหน่าย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และโอนที่ดิน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9E2F97">
        <w:rPr>
          <w:rFonts w:ascii="Angsana New" w:hAnsi="Angsana New"/>
          <w:sz w:val="30"/>
          <w:szCs w:val="30"/>
          <w:cs/>
        </w:rPr>
        <w:t>ระหว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างงวด</w:t>
      </w:r>
      <w:r w:rsidRPr="009E2F97">
        <w:rPr>
          <w:rFonts w:ascii="Angsana New" w:hAnsi="Angsana New" w:hint="cs"/>
          <w:sz w:val="30"/>
          <w:szCs w:val="30"/>
          <w:cs/>
        </w:rPr>
        <w:t>หก</w:t>
      </w:r>
      <w:r w:rsidRPr="009E2F97">
        <w:rPr>
          <w:rFonts w:ascii="Angsana New" w:hAnsi="Angsana New"/>
          <w:sz w:val="30"/>
          <w:szCs w:val="30"/>
          <w:cs/>
        </w:rPr>
        <w:t>เด</w:t>
      </w:r>
      <w:r w:rsidRPr="009E2F97">
        <w:rPr>
          <w:rFonts w:ascii="Angsana New" w:hAnsi="Angsana New" w:hint="cs"/>
          <w:sz w:val="30"/>
          <w:szCs w:val="30"/>
          <w:cs/>
        </w:rPr>
        <w:t>ื</w:t>
      </w:r>
      <w:r w:rsidRPr="009E2F97">
        <w:rPr>
          <w:rFonts w:ascii="Angsana New" w:hAnsi="Angsana New"/>
          <w:sz w:val="30"/>
          <w:szCs w:val="30"/>
          <w:cs/>
        </w:rPr>
        <w:t>อนสิ้นสุดว</w:t>
      </w:r>
      <w:r w:rsidRPr="009E2F97">
        <w:rPr>
          <w:rFonts w:ascii="Angsana New" w:hAnsi="Angsana New" w:hint="cs"/>
          <w:sz w:val="30"/>
          <w:szCs w:val="30"/>
          <w:cs/>
        </w:rPr>
        <w:t>ั</w:t>
      </w:r>
      <w:r w:rsidRPr="009E2F97">
        <w:rPr>
          <w:rFonts w:ascii="Angsana New" w:hAnsi="Angsana New"/>
          <w:sz w:val="30"/>
          <w:szCs w:val="30"/>
          <w:cs/>
        </w:rPr>
        <w:t>นที่</w:t>
      </w:r>
      <w:r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31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มีนาคม</w:t>
      </w:r>
      <w:r w:rsidRPr="009E2F97">
        <w:rPr>
          <w:rFonts w:ascii="Angsana New" w:hAnsi="Angsana New"/>
          <w:sz w:val="30"/>
          <w:szCs w:val="30"/>
          <w:cs/>
        </w:rPr>
        <w:t xml:space="preserve"> มีด</w:t>
      </w:r>
      <w:r w:rsidRPr="009E2F97">
        <w:rPr>
          <w:rFonts w:ascii="Angsana New" w:hAnsi="Angsana New" w:hint="cs"/>
          <w:sz w:val="30"/>
          <w:szCs w:val="30"/>
          <w:cs/>
        </w:rPr>
        <w:t>ั</w:t>
      </w:r>
      <w:r w:rsidRPr="009E2F97">
        <w:rPr>
          <w:rFonts w:ascii="Angsana New" w:hAnsi="Angsana New"/>
          <w:sz w:val="30"/>
          <w:szCs w:val="30"/>
          <w:cs/>
        </w:rPr>
        <w:t>งน</w:t>
      </w:r>
      <w:r w:rsidRPr="009E2F97">
        <w:rPr>
          <w:rFonts w:ascii="Angsana New" w:hAnsi="Angsana New" w:hint="cs"/>
          <w:sz w:val="30"/>
          <w:szCs w:val="30"/>
          <w:cs/>
        </w:rPr>
        <w:t>ี้</w:t>
      </w:r>
    </w:p>
    <w:p w14:paraId="18A0D101" w14:textId="77777777" w:rsidR="001E4F69" w:rsidRPr="003232C7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0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63"/>
        <w:gridCol w:w="760"/>
        <w:gridCol w:w="954"/>
        <w:gridCol w:w="238"/>
        <w:gridCol w:w="943"/>
        <w:gridCol w:w="238"/>
        <w:gridCol w:w="903"/>
        <w:gridCol w:w="238"/>
        <w:gridCol w:w="934"/>
      </w:tblGrid>
      <w:tr w:rsidR="001E4F69" w:rsidRPr="009E2F97" w14:paraId="2E247162" w14:textId="77777777" w:rsidTr="00BB6309">
        <w:trPr>
          <w:trHeight w:val="299"/>
          <w:tblHeader/>
        </w:trPr>
        <w:tc>
          <w:tcPr>
            <w:tcW w:w="2129" w:type="pct"/>
          </w:tcPr>
          <w:p w14:paraId="6C7EC124" w14:textId="77777777" w:rsidR="001E4F69" w:rsidRPr="009E2F97" w:rsidRDefault="001E4F69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9" w:type="pct"/>
          </w:tcPr>
          <w:p w14:paraId="55C4819B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6EACF724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C920621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pct"/>
            <w:gridSpan w:val="3"/>
          </w:tcPr>
          <w:p w14:paraId="0902091E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309" w:rsidRPr="009E2F97" w14:paraId="1C667EB7" w14:textId="77777777" w:rsidTr="00BB6309">
        <w:trPr>
          <w:trHeight w:val="284"/>
          <w:tblHeader/>
        </w:trPr>
        <w:tc>
          <w:tcPr>
            <w:tcW w:w="2129" w:type="pct"/>
          </w:tcPr>
          <w:p w14:paraId="471E79E5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77370FFE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6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26" w:type="pct"/>
          </w:tcPr>
          <w:p w14:paraId="166D8042" w14:textId="35363036" w:rsidR="001E4F69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1" w:type="pct"/>
          </w:tcPr>
          <w:p w14:paraId="01DE168F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014105D" w14:textId="46621F29" w:rsidR="001E4F69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1" w:type="pct"/>
          </w:tcPr>
          <w:p w14:paraId="5CC4A444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7EDEA56F" w14:textId="2689F688" w:rsidR="001E4F69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1" w:type="pct"/>
          </w:tcPr>
          <w:p w14:paraId="3E7D8045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FAEB519" w14:textId="3D3EE548" w:rsidR="001E4F69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E4F69" w:rsidRPr="009E2F97" w14:paraId="0EA75EF5" w14:textId="77777777" w:rsidTr="00BB6309">
        <w:trPr>
          <w:trHeight w:val="284"/>
          <w:tblHeader/>
        </w:trPr>
        <w:tc>
          <w:tcPr>
            <w:tcW w:w="2129" w:type="pct"/>
          </w:tcPr>
          <w:p w14:paraId="2317E50F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66BB3B3A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2" w:type="pct"/>
            <w:gridSpan w:val="7"/>
          </w:tcPr>
          <w:p w14:paraId="37DC048D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E4F69" w:rsidRPr="009E2F97" w14:paraId="4DA08A6D" w14:textId="77777777" w:rsidTr="00BB6309">
        <w:trPr>
          <w:trHeight w:val="284"/>
          <w:tblHeader/>
        </w:trPr>
        <w:tc>
          <w:tcPr>
            <w:tcW w:w="2129" w:type="pct"/>
            <w:vAlign w:val="bottom"/>
          </w:tcPr>
          <w:p w14:paraId="45F2864A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19" w:type="pct"/>
          </w:tcPr>
          <w:p w14:paraId="0416A1F3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2" w:type="pct"/>
            <w:gridSpan w:val="7"/>
          </w:tcPr>
          <w:p w14:paraId="734F8B51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D17B9" w:rsidRPr="009E2F97" w14:paraId="574F73E9" w14:textId="77777777" w:rsidTr="00BB6309">
        <w:trPr>
          <w:trHeight w:val="292"/>
          <w:tblHeader/>
        </w:trPr>
        <w:tc>
          <w:tcPr>
            <w:tcW w:w="2129" w:type="pct"/>
            <w:vAlign w:val="bottom"/>
          </w:tcPr>
          <w:p w14:paraId="22EB55EF" w14:textId="77FF8BF4" w:rsidR="00CD17B9" w:rsidRPr="009E2F97" w:rsidRDefault="00CD17B9" w:rsidP="00543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2566</w:t>
            </w:r>
            <w:r w:rsidR="00631F58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419" w:type="pct"/>
          </w:tcPr>
          <w:p w14:paraId="394C7F9A" w14:textId="77777777" w:rsidR="00CD17B9" w:rsidRPr="009E2F97" w:rsidRDefault="00CD17B9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6C7FF40" w14:textId="08B5FBC6" w:rsidR="00CD17B9" w:rsidRPr="009E2F97" w:rsidRDefault="007037FE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  <w:r w:rsidR="008640A5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741</w:t>
            </w:r>
          </w:p>
        </w:tc>
        <w:tc>
          <w:tcPr>
            <w:tcW w:w="131" w:type="pct"/>
          </w:tcPr>
          <w:p w14:paraId="01981EF5" w14:textId="77777777" w:rsidR="00CD17B9" w:rsidRPr="009E2F97" w:rsidRDefault="00CD17B9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3E85546" w14:textId="72C39363" w:rsidR="00CD17B9" w:rsidRPr="007B3F5E" w:rsidRDefault="007037FE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</w:t>
            </w:r>
            <w:r w:rsidR="00CD17B9" w:rsidRPr="007B3F5E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131" w:type="pct"/>
          </w:tcPr>
          <w:p w14:paraId="431C4814" w14:textId="77777777" w:rsidR="00CD17B9" w:rsidRPr="007B3F5E" w:rsidRDefault="00CD17B9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2F0610EA" w14:textId="36D3F0CD" w:rsidR="00CD17B9" w:rsidRPr="007B3F5E" w:rsidRDefault="007037FE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31" w:type="pct"/>
          </w:tcPr>
          <w:p w14:paraId="16C3BF32" w14:textId="77777777" w:rsidR="00CD17B9" w:rsidRPr="007B3F5E" w:rsidRDefault="00CD17B9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E8AA100" w14:textId="7B274F79" w:rsidR="00CD17B9" w:rsidRPr="007B3F5E" w:rsidRDefault="007037FE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CD17B9" w:rsidRPr="009E2F97" w14:paraId="38391AC5" w14:textId="77777777" w:rsidTr="00BB6309">
        <w:trPr>
          <w:trHeight w:val="292"/>
          <w:tblHeader/>
        </w:trPr>
        <w:tc>
          <w:tcPr>
            <w:tcW w:w="2129" w:type="pct"/>
          </w:tcPr>
          <w:p w14:paraId="1E1E95AD" w14:textId="77777777" w:rsidR="00CD17B9" w:rsidRPr="009E2F97" w:rsidRDefault="00CD17B9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419" w:type="pct"/>
          </w:tcPr>
          <w:p w14:paraId="1660D422" w14:textId="77777777" w:rsidR="00CD17B9" w:rsidRPr="009E2F97" w:rsidRDefault="00CD17B9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BB6DE5E" w14:textId="346AA5FA" w:rsidR="00CD17B9" w:rsidRPr="009E2F97" w:rsidRDefault="007037FE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31" w:type="pct"/>
          </w:tcPr>
          <w:p w14:paraId="517D7099" w14:textId="77777777" w:rsidR="00CD17B9" w:rsidRPr="009E2F97" w:rsidRDefault="00CD17B9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54557D1D" w14:textId="71053725" w:rsidR="00CD17B9" w:rsidRPr="007B3F5E" w:rsidRDefault="007037FE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5</w:t>
            </w:r>
            <w:r w:rsidRPr="007037FE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31" w:type="pct"/>
          </w:tcPr>
          <w:p w14:paraId="6EADB213" w14:textId="77777777" w:rsidR="00CD17B9" w:rsidRPr="007B3F5E" w:rsidRDefault="00CD17B9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18957C5D" w14:textId="3B9E833A" w:rsidR="00CD17B9" w:rsidRPr="007B3F5E" w:rsidRDefault="007037FE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39D0C032" w14:textId="77777777" w:rsidR="00CD17B9" w:rsidRPr="007B3F5E" w:rsidRDefault="00CD17B9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186A11C9" w14:textId="37295F23" w:rsidR="00CD17B9" w:rsidRPr="007B3F5E" w:rsidRDefault="007037FE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0D6A17" w:rsidRPr="009E2F97" w14:paraId="622D0F79" w14:textId="77777777" w:rsidTr="00BB6309">
        <w:trPr>
          <w:trHeight w:val="292"/>
          <w:tblHeader/>
        </w:trPr>
        <w:tc>
          <w:tcPr>
            <w:tcW w:w="2129" w:type="pct"/>
          </w:tcPr>
          <w:p w14:paraId="01C4CDBD" w14:textId="0B19FF75" w:rsidR="000D6A17" w:rsidRPr="009E2F97" w:rsidRDefault="000D6A17" w:rsidP="000D6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โอนมาจา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19" w:type="pct"/>
          </w:tcPr>
          <w:p w14:paraId="76157AC9" w14:textId="77777777" w:rsidR="000D6A17" w:rsidRPr="009E2F97" w:rsidRDefault="000D6A17" w:rsidP="000D6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31147AE4" w14:textId="7F69E1D3" w:rsidR="000D6A17" w:rsidRDefault="000D6A17" w:rsidP="00D90442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9BB4FC5" w14:textId="77777777" w:rsidR="000D6A17" w:rsidRPr="009E2F97" w:rsidRDefault="000D6A17" w:rsidP="000D6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21F03BB1" w14:textId="1C094FF2" w:rsidR="000D6A17" w:rsidRPr="007B3F5E" w:rsidRDefault="000D6A17" w:rsidP="000D6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82ECA59" w14:textId="77777777" w:rsidR="000D6A17" w:rsidRPr="007B3F5E" w:rsidRDefault="000D6A17" w:rsidP="000D6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56157207" w14:textId="2C4CA6CB" w:rsidR="000D6A17" w:rsidRPr="007B3F5E" w:rsidRDefault="000D6A17" w:rsidP="000D6A1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FC44B24" w14:textId="77777777" w:rsidR="000D6A17" w:rsidRPr="007B3F5E" w:rsidRDefault="000D6A17" w:rsidP="000D6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78835A53" w14:textId="13A79636" w:rsidR="000D6A17" w:rsidRPr="007B3F5E" w:rsidRDefault="000D6A17" w:rsidP="000D6A1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32C7" w:rsidRPr="009E2F97" w14:paraId="6306FFA0" w14:textId="77777777" w:rsidTr="00BB6309">
        <w:trPr>
          <w:trHeight w:val="284"/>
          <w:tblHeader/>
        </w:trPr>
        <w:tc>
          <w:tcPr>
            <w:tcW w:w="2129" w:type="pct"/>
          </w:tcPr>
          <w:p w14:paraId="439EA332" w14:textId="6EAC7767" w:rsidR="003232C7" w:rsidRPr="000D6A17" w:rsidRDefault="00BF6D3A" w:rsidP="00BF6D3A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232C7" w:rsidRPr="009E2F9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3232C7" w:rsidRPr="009E2F97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419" w:type="pct"/>
          </w:tcPr>
          <w:p w14:paraId="37E79BAB" w14:textId="77777777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14:paraId="4B4BB52E" w14:textId="5519C7A0" w:rsidR="003232C7" w:rsidRDefault="003232C7" w:rsidP="00BF6D3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272792F" w14:textId="77777777" w:rsidR="003232C7" w:rsidRPr="009E2F97" w:rsidRDefault="003232C7" w:rsidP="003232C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C9FC0E3" w14:textId="46C6A391" w:rsidR="003232C7" w:rsidRDefault="007037FE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1" w:type="pct"/>
          </w:tcPr>
          <w:p w14:paraId="47B7A2E0" w14:textId="77777777" w:rsidR="003232C7" w:rsidRPr="007B3F5E" w:rsidRDefault="003232C7" w:rsidP="003232C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6AF0401E" w14:textId="4054C3AE" w:rsidR="003232C7" w:rsidRDefault="003232C7" w:rsidP="00BF6D3A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DD8A973" w14:textId="77777777" w:rsidR="003232C7" w:rsidRPr="007B3F5E" w:rsidRDefault="003232C7" w:rsidP="003232C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1BE95FA5" w14:textId="0EE3BECF" w:rsidR="003232C7" w:rsidRPr="007B3F5E" w:rsidRDefault="003232C7" w:rsidP="003232C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32C7" w:rsidRPr="009E2F97" w14:paraId="076DDD67" w14:textId="77777777" w:rsidTr="00BB6309">
        <w:trPr>
          <w:trHeight w:val="284"/>
          <w:tblHeader/>
        </w:trPr>
        <w:tc>
          <w:tcPr>
            <w:tcW w:w="2129" w:type="pct"/>
          </w:tcPr>
          <w:p w14:paraId="75B76F64" w14:textId="6C8D97D3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0D6A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โอนออกไปที่</w:t>
            </w:r>
            <w:r w:rsidRPr="000D6A17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19" w:type="pct"/>
          </w:tcPr>
          <w:p w14:paraId="193958C0" w14:textId="77777777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14:paraId="480E7652" w14:textId="48042C82" w:rsidR="003232C7" w:rsidRPr="004805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DDE06F2" w14:textId="77777777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79BD65FA" w14:textId="632C5F4D" w:rsidR="003232C7" w:rsidRPr="007B3F5E" w:rsidRDefault="003232C7" w:rsidP="003232C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1FE0F98" w14:textId="77777777" w:rsidR="003232C7" w:rsidRPr="007B3F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3AA92A16" w14:textId="3850F247" w:rsidR="003232C7" w:rsidRPr="007B3F5E" w:rsidRDefault="003232C7" w:rsidP="003232C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6C06F2E" w14:textId="77777777" w:rsidR="003232C7" w:rsidRPr="007B3F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1F75DB61" w14:textId="146B5773" w:rsidR="003232C7" w:rsidRPr="007B3F5E" w:rsidRDefault="003232C7" w:rsidP="003232C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32C7" w:rsidRPr="009E2F97" w14:paraId="0B61909E" w14:textId="77777777" w:rsidTr="00BB6309">
        <w:trPr>
          <w:trHeight w:val="292"/>
          <w:tblHeader/>
        </w:trPr>
        <w:tc>
          <w:tcPr>
            <w:tcW w:w="2129" w:type="pct"/>
          </w:tcPr>
          <w:p w14:paraId="71F308B9" w14:textId="43085E48" w:rsidR="003232C7" w:rsidRPr="009E2F97" w:rsidRDefault="00BF6D3A" w:rsidP="00BF6D3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232C7" w:rsidRPr="009E2F9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3232C7" w:rsidRPr="009E2F97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419" w:type="pct"/>
          </w:tcPr>
          <w:p w14:paraId="13A2A742" w14:textId="77777777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14:paraId="61F740CD" w14:textId="3EDB0601" w:rsidR="003232C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657DF0A8" w14:textId="77777777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2B86445C" w14:textId="625F8CEA" w:rsidR="003232C7" w:rsidRPr="007B3F5E" w:rsidRDefault="003232C7" w:rsidP="00BF6D3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8F94367" w14:textId="77777777" w:rsidR="003232C7" w:rsidRPr="003232C7" w:rsidRDefault="003232C7" w:rsidP="003232C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6D9BB948" w14:textId="06ADCEB8" w:rsidR="003232C7" w:rsidRPr="003232C7" w:rsidRDefault="003232C7" w:rsidP="003232C7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3232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A1FEA75" w14:textId="77777777" w:rsidR="003232C7" w:rsidRPr="007B3F5E" w:rsidRDefault="003232C7" w:rsidP="003232C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0572422E" w14:textId="54E016EC" w:rsidR="003232C7" w:rsidRPr="007B3F5E" w:rsidRDefault="003232C7" w:rsidP="003232C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32C7" w:rsidRPr="009E2F97" w14:paraId="174A4A16" w14:textId="77777777" w:rsidTr="00BB6309">
        <w:trPr>
          <w:trHeight w:val="292"/>
          <w:tblHeader/>
        </w:trPr>
        <w:tc>
          <w:tcPr>
            <w:tcW w:w="2129" w:type="pct"/>
          </w:tcPr>
          <w:p w14:paraId="1CD35EA2" w14:textId="77777777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19" w:type="pct"/>
          </w:tcPr>
          <w:p w14:paraId="73E238C0" w14:textId="77777777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14:paraId="48A81E07" w14:textId="5ADDD406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7494CB2E" w14:textId="77777777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0B439F59" w14:textId="4E575ACC" w:rsidR="003232C7" w:rsidRPr="007B3F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20</w:t>
            </w:r>
            <w:r w:rsidRPr="007B3F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3C44C1B8" w14:textId="77777777" w:rsidR="003232C7" w:rsidRPr="007B3F5E" w:rsidRDefault="003232C7" w:rsidP="003232C7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34C88603" w14:textId="138C3139" w:rsidR="003232C7" w:rsidRPr="007B3F5E" w:rsidRDefault="003232C7" w:rsidP="003232C7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BC9F696" w14:textId="77777777" w:rsidR="003232C7" w:rsidRPr="007B3F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5E0595A2" w14:textId="7A1C6BCF" w:rsidR="003232C7" w:rsidRPr="007B3F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15</w:t>
            </w:r>
            <w:r w:rsidRPr="007B3F5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32C7" w:rsidRPr="009E2F97" w14:paraId="06B0DC1C" w14:textId="77777777" w:rsidTr="00BB6309">
        <w:trPr>
          <w:trHeight w:val="292"/>
          <w:tblHeader/>
        </w:trPr>
        <w:tc>
          <w:tcPr>
            <w:tcW w:w="2129" w:type="pct"/>
          </w:tcPr>
          <w:p w14:paraId="0FFCF878" w14:textId="77777777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19" w:type="pct"/>
          </w:tcPr>
          <w:p w14:paraId="76D4D9F3" w14:textId="77777777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EBA2E9F" w14:textId="4BA5F0DC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279B609B" w14:textId="77777777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0ED5E1CB" w14:textId="636CFB7C" w:rsidR="003232C7" w:rsidRPr="007B3F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124</w:t>
            </w:r>
            <w:r w:rsidRPr="007B3F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3E43E729" w14:textId="77777777" w:rsidR="003232C7" w:rsidRPr="007B3F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4E07F57F" w14:textId="357DC740" w:rsidR="003232C7" w:rsidRPr="007B3F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2261EEAB" w14:textId="77777777" w:rsidR="003232C7" w:rsidRPr="007B3F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220DCE52" w14:textId="1CF42128" w:rsidR="003232C7" w:rsidRPr="007B3F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21</w:t>
            </w:r>
            <w:r w:rsidRPr="007B3F5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32C7" w:rsidRPr="009E2F97" w14:paraId="44EAF074" w14:textId="77777777" w:rsidTr="00CB3E6C">
        <w:trPr>
          <w:trHeight w:val="292"/>
          <w:tblHeader/>
        </w:trPr>
        <w:tc>
          <w:tcPr>
            <w:tcW w:w="2129" w:type="pct"/>
          </w:tcPr>
          <w:p w14:paraId="2CCD21CA" w14:textId="77777777" w:rsidR="003232C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  <w:p w14:paraId="470C7C37" w14:textId="54961720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419" w:type="pct"/>
          </w:tcPr>
          <w:p w14:paraId="450637C0" w14:textId="77777777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44DB94BA" w14:textId="77777777" w:rsidR="003232C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1A959E90" w14:textId="51F4E75E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78F0BDAB" w14:textId="77777777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1E4071A7" w14:textId="77777777" w:rsidR="003232C7" w:rsidRPr="007B3F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46A954A3" w14:textId="6F79672A" w:rsidR="003232C7" w:rsidRPr="007B3F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B3F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6920D372" w14:textId="77777777" w:rsidR="003232C7" w:rsidRPr="007B3F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5532CEA8" w14:textId="77777777" w:rsidR="003232C7" w:rsidRDefault="003232C7" w:rsidP="003232C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2B5C9B46" w14:textId="192EE4E4" w:rsidR="003232C7" w:rsidRPr="007B3F5E" w:rsidRDefault="003232C7" w:rsidP="003232C7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ABDA49F" w14:textId="77777777" w:rsidR="003232C7" w:rsidRPr="007B3F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BAFBE44" w14:textId="77777777" w:rsidR="003232C7" w:rsidRPr="007B3F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78613995" w14:textId="50233A20" w:rsidR="003232C7" w:rsidRPr="007B3F5E" w:rsidRDefault="003232C7" w:rsidP="003232C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32C7" w:rsidRPr="009E2F97" w14:paraId="504E47AB" w14:textId="77777777" w:rsidTr="00CB3E6C">
        <w:trPr>
          <w:trHeight w:val="292"/>
          <w:tblHeader/>
        </w:trPr>
        <w:tc>
          <w:tcPr>
            <w:tcW w:w="2129" w:type="pct"/>
          </w:tcPr>
          <w:p w14:paraId="49F8DA1D" w14:textId="4BABA08D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419" w:type="pct"/>
          </w:tcPr>
          <w:p w14:paraId="6AD4705C" w14:textId="77777777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72E773DA" w14:textId="0FFDDAAE" w:rsidR="003232C7" w:rsidRPr="009E2F97" w:rsidRDefault="007037FE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232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131" w:type="pct"/>
          </w:tcPr>
          <w:p w14:paraId="34546AE8" w14:textId="77777777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259611BC" w14:textId="3A2DB90F" w:rsidR="003232C7" w:rsidRPr="007B3F5E" w:rsidRDefault="007037FE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232C7" w:rsidRPr="007B3F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327</w:t>
            </w:r>
          </w:p>
        </w:tc>
        <w:tc>
          <w:tcPr>
            <w:tcW w:w="131" w:type="pct"/>
          </w:tcPr>
          <w:p w14:paraId="09332FC5" w14:textId="77777777" w:rsidR="003232C7" w:rsidRPr="007B3F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0BBC3D36" w14:textId="58170748" w:rsidR="003232C7" w:rsidRPr="007B3F5E" w:rsidRDefault="007037FE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31" w:type="pct"/>
          </w:tcPr>
          <w:p w14:paraId="4F84ED46" w14:textId="77777777" w:rsidR="003232C7" w:rsidRPr="007B3F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</w:tcPr>
          <w:p w14:paraId="398F7A29" w14:textId="4084D98B" w:rsidR="003232C7" w:rsidRPr="007B3F5E" w:rsidRDefault="007037FE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</w:tr>
    </w:tbl>
    <w:p w14:paraId="09C5B5E9" w14:textId="6495CF94" w:rsidR="001E4F69" w:rsidRDefault="003232C7" w:rsidP="003232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</w:rPr>
        <w:lastRenderedPageBreak/>
        <w:t xml:space="preserve">           </w:t>
      </w:r>
      <w:r w:rsidR="001E4F69"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00E0668B" w14:textId="77777777" w:rsidR="001E4F69" w:rsidRPr="00F41098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BCA8D22" w14:textId="631F0C75" w:rsidR="001E4F69" w:rsidRDefault="001E4F69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13C41">
        <w:rPr>
          <w:rFonts w:ascii="Angsana New" w:hAnsi="Angsana New"/>
          <w:sz w:val="30"/>
          <w:szCs w:val="30"/>
          <w:cs/>
        </w:rPr>
        <w:t>บริษัทย่อย</w:t>
      </w:r>
      <w:r w:rsidR="005712FA">
        <w:rPr>
          <w:rFonts w:ascii="Angsana New" w:hAnsi="Angsana New" w:hint="cs"/>
          <w:sz w:val="30"/>
          <w:szCs w:val="30"/>
          <w:cs/>
        </w:rPr>
        <w:t>หลาย</w:t>
      </w:r>
      <w:r w:rsidRPr="00213C41">
        <w:rPr>
          <w:rFonts w:ascii="Angsana New" w:hAnsi="Angsana New"/>
          <w:sz w:val="30"/>
          <w:szCs w:val="30"/>
          <w:cs/>
        </w:rPr>
        <w:t>แห่</w:t>
      </w:r>
      <w:r w:rsidR="005712FA">
        <w:rPr>
          <w:rFonts w:ascii="Angsana New" w:hAnsi="Angsana New" w:hint="cs"/>
          <w:sz w:val="30"/>
          <w:szCs w:val="30"/>
          <w:cs/>
        </w:rPr>
        <w:t>ง</w:t>
      </w:r>
      <w:r w:rsidRPr="00213C41">
        <w:rPr>
          <w:rFonts w:ascii="Angsana New" w:hAnsi="Angsana New"/>
          <w:sz w:val="30"/>
          <w:szCs w:val="30"/>
          <w:cs/>
        </w:rPr>
        <w:t>ของบริษัท</w:t>
      </w:r>
      <w:r w:rsidRPr="00213C41">
        <w:rPr>
          <w:sz w:val="30"/>
          <w:szCs w:val="30"/>
          <w:cs/>
        </w:rPr>
        <w:t>ได้นำที่ดินพร้อมสิ่งปลูกสร้างส่วนใหญ่ไปจดจำนองเพื่อใช้เป็นหลักประกันเงินกู้ยืมจากสถาบันการเงินเป็น</w:t>
      </w:r>
      <w:r w:rsidRPr="00704A23">
        <w:rPr>
          <w:sz w:val="30"/>
          <w:szCs w:val="30"/>
          <w:cs/>
        </w:rPr>
        <w:t>จำนวน</w:t>
      </w:r>
      <w:r w:rsidRPr="00704A23">
        <w:rPr>
          <w:rFonts w:ascii="Angsana New" w:hAnsi="Angsana New"/>
          <w:sz w:val="30"/>
          <w:szCs w:val="30"/>
          <w:cs/>
        </w:rPr>
        <w:t xml:space="preserve">เงิน </w:t>
      </w:r>
      <w:r w:rsidR="007037FE" w:rsidRPr="007037FE">
        <w:rPr>
          <w:rFonts w:ascii="Angsana New" w:hAnsi="Angsana New"/>
          <w:sz w:val="30"/>
          <w:szCs w:val="30"/>
        </w:rPr>
        <w:t>687</w:t>
      </w:r>
      <w:r w:rsidR="000162AE" w:rsidRPr="00704A23">
        <w:rPr>
          <w:rFonts w:ascii="Angsana New" w:hAnsi="Angsana New"/>
          <w:sz w:val="30"/>
          <w:szCs w:val="30"/>
        </w:rPr>
        <w:t>.</w:t>
      </w:r>
      <w:r w:rsidR="007037FE" w:rsidRPr="007037FE">
        <w:rPr>
          <w:rFonts w:ascii="Angsana New" w:hAnsi="Angsana New"/>
          <w:sz w:val="30"/>
          <w:szCs w:val="30"/>
        </w:rPr>
        <w:t>45</w:t>
      </w:r>
      <w:r w:rsidRPr="00704A23">
        <w:rPr>
          <w:sz w:val="30"/>
          <w:szCs w:val="30"/>
          <w:cs/>
        </w:rPr>
        <w:t xml:space="preserve"> ล้านบาท</w:t>
      </w:r>
      <w:r w:rsidRPr="000162AE">
        <w:rPr>
          <w:sz w:val="30"/>
          <w:szCs w:val="30"/>
          <w:cs/>
        </w:rPr>
        <w:t xml:space="preserve"> </w:t>
      </w:r>
      <w:r w:rsidRPr="000162AE">
        <w:rPr>
          <w:rFonts w:ascii="Angsana New" w:hAnsi="Angsana New"/>
          <w:i/>
          <w:iCs/>
          <w:sz w:val="30"/>
          <w:szCs w:val="30"/>
          <w:cs/>
        </w:rPr>
        <w:t>(</w:t>
      </w:r>
      <w:r w:rsidR="007037FE" w:rsidRPr="007037FE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CD17B9" w:rsidRPr="007458F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D17B9" w:rsidRPr="007458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7037FE" w:rsidRPr="007037FE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CD17B9" w:rsidRPr="007458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7037FE" w:rsidRPr="007037FE">
        <w:rPr>
          <w:rFonts w:asciiTheme="majorBidi" w:hAnsiTheme="majorBidi"/>
          <w:i/>
          <w:iCs/>
          <w:sz w:val="30"/>
          <w:szCs w:val="30"/>
        </w:rPr>
        <w:t>704</w:t>
      </w:r>
      <w:r w:rsidR="00CD17B9" w:rsidRPr="007458F6">
        <w:rPr>
          <w:rFonts w:asciiTheme="majorBidi" w:hAnsiTheme="majorBidi"/>
          <w:i/>
          <w:iCs/>
          <w:sz w:val="30"/>
          <w:szCs w:val="30"/>
          <w:cs/>
        </w:rPr>
        <w:t>.</w:t>
      </w:r>
      <w:r w:rsidR="007037FE" w:rsidRPr="007037FE">
        <w:rPr>
          <w:rFonts w:asciiTheme="majorBidi" w:hAnsiTheme="majorBidi"/>
          <w:i/>
          <w:iCs/>
          <w:sz w:val="30"/>
          <w:szCs w:val="30"/>
        </w:rPr>
        <w:t>03</w:t>
      </w:r>
      <w:r w:rsidR="00CD17B9" w:rsidRPr="007458F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D17B9" w:rsidRPr="007458F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213C41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125AECD1" w14:textId="77777777" w:rsidR="001E4F69" w:rsidRPr="00F41098" w:rsidRDefault="001E4F69" w:rsidP="008D2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5D8E6DBC" w14:textId="242745B9" w:rsidR="00370B2A" w:rsidRPr="002412E3" w:rsidRDefault="00370B2A" w:rsidP="00370B2A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AE75F0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3E7C621B" w14:textId="77777777" w:rsidR="00E45C73" w:rsidRPr="00F41098" w:rsidRDefault="00E45C73" w:rsidP="00370B2A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080"/>
        <w:gridCol w:w="990"/>
        <w:gridCol w:w="180"/>
        <w:gridCol w:w="1080"/>
        <w:gridCol w:w="1080"/>
      </w:tblGrid>
      <w:tr w:rsidR="00E45C73" w14:paraId="70A5CA49" w14:textId="77777777" w:rsidTr="00FC5826">
        <w:trPr>
          <w:cantSplit/>
          <w:trHeight w:val="144"/>
          <w:tblHeader/>
        </w:trPr>
        <w:tc>
          <w:tcPr>
            <w:tcW w:w="4770" w:type="dxa"/>
          </w:tcPr>
          <w:p w14:paraId="55C1656E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775D2046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4AAC0C2C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  <w:gridSpan w:val="2"/>
            <w:hideMark/>
          </w:tcPr>
          <w:p w14:paraId="455BDFCE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45C73" w14:paraId="3D49F083" w14:textId="77777777" w:rsidTr="00FC5826">
        <w:trPr>
          <w:cantSplit/>
          <w:trHeight w:val="144"/>
          <w:tblHeader/>
        </w:trPr>
        <w:tc>
          <w:tcPr>
            <w:tcW w:w="4770" w:type="dxa"/>
            <w:hideMark/>
          </w:tcPr>
          <w:p w14:paraId="234E344E" w14:textId="347DB47E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037FE" w:rsidRPr="007037FE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vAlign w:val="center"/>
            <w:hideMark/>
          </w:tcPr>
          <w:p w14:paraId="0A394977" w14:textId="0502C5A0" w:rsidR="00E45C73" w:rsidRDefault="007037FE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  <w:tc>
          <w:tcPr>
            <w:tcW w:w="990" w:type="dxa"/>
            <w:vAlign w:val="center"/>
            <w:hideMark/>
          </w:tcPr>
          <w:p w14:paraId="52C40563" w14:textId="501053DD" w:rsidR="00E45C73" w:rsidRDefault="007037FE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center"/>
          </w:tcPr>
          <w:p w14:paraId="450F98C8" w14:textId="2D87D956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  <w:hideMark/>
          </w:tcPr>
          <w:p w14:paraId="02650721" w14:textId="5E9FED2B" w:rsidR="00E45C73" w:rsidRDefault="007037FE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  <w:vAlign w:val="center"/>
            <w:hideMark/>
          </w:tcPr>
          <w:p w14:paraId="78CF21A0" w14:textId="6326F077" w:rsidR="00E45C73" w:rsidRDefault="007037FE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</w:tr>
      <w:tr w:rsidR="00E45C73" w14:paraId="1CAB941E" w14:textId="77777777" w:rsidTr="00FC5826">
        <w:trPr>
          <w:cantSplit/>
          <w:trHeight w:val="144"/>
          <w:tblHeader/>
        </w:trPr>
        <w:tc>
          <w:tcPr>
            <w:tcW w:w="4770" w:type="dxa"/>
          </w:tcPr>
          <w:p w14:paraId="589CA608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hideMark/>
          </w:tcPr>
          <w:p w14:paraId="0C9A75F3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45C73" w14:paraId="1E8EF6DC" w14:textId="77777777" w:rsidTr="00480A4B">
        <w:trPr>
          <w:cantSplit/>
          <w:trHeight w:val="144"/>
          <w:tblHeader/>
        </w:trPr>
        <w:tc>
          <w:tcPr>
            <w:tcW w:w="4770" w:type="dxa"/>
            <w:hideMark/>
          </w:tcPr>
          <w:p w14:paraId="7D5DF625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18B8F2F0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0A4CA0A8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BBFABD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CD17B9" w:rsidRPr="00D62881" w14:paraId="5A967F1E" w14:textId="77777777" w:rsidTr="00FC5826">
        <w:trPr>
          <w:cantSplit/>
          <w:trHeight w:val="191"/>
        </w:trPr>
        <w:tc>
          <w:tcPr>
            <w:tcW w:w="4770" w:type="dxa"/>
            <w:hideMark/>
          </w:tcPr>
          <w:p w14:paraId="6DA1135C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ดอกเบี้ยรับของลูกหนี้สัญญาเช่าเงินทุน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770AE86" w14:textId="423E47D7" w:rsidR="00CD17B9" w:rsidRDefault="007037FE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24</w:t>
            </w:r>
          </w:p>
        </w:tc>
        <w:tc>
          <w:tcPr>
            <w:tcW w:w="990" w:type="dxa"/>
            <w:hideMark/>
          </w:tcPr>
          <w:p w14:paraId="18E43F7F" w14:textId="3101ECE3" w:rsidR="00CD17B9" w:rsidRPr="007B3F5E" w:rsidRDefault="007037FE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26</w:t>
            </w:r>
          </w:p>
        </w:tc>
        <w:tc>
          <w:tcPr>
            <w:tcW w:w="180" w:type="dxa"/>
          </w:tcPr>
          <w:p w14:paraId="0764A56F" w14:textId="77777777" w:rsidR="00CD17B9" w:rsidRPr="007B3F5E" w:rsidRDefault="00CD17B9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3B2B52F0" w14:textId="7EE9393B" w:rsidR="00CD17B9" w:rsidRPr="007B3F5E" w:rsidRDefault="0014201E" w:rsidP="00BF6D3A">
            <w:pPr>
              <w:tabs>
                <w:tab w:val="decimal" w:pos="189"/>
              </w:tabs>
              <w:ind w:right="-81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080" w:type="dxa"/>
            <w:hideMark/>
          </w:tcPr>
          <w:p w14:paraId="0819A333" w14:textId="4906CC5B" w:rsidR="00CD17B9" w:rsidRPr="007B3F5E" w:rsidRDefault="00CD17B9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B3F5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CD17B9" w14:paraId="7D610038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5A978673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20DE0D8" w14:textId="0065022E" w:rsidR="00CD17B9" w:rsidRDefault="007037FE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76</w:t>
            </w:r>
          </w:p>
        </w:tc>
        <w:tc>
          <w:tcPr>
            <w:tcW w:w="990" w:type="dxa"/>
            <w:hideMark/>
          </w:tcPr>
          <w:p w14:paraId="697763A2" w14:textId="3803DEB3" w:rsidR="00CD17B9" w:rsidRPr="007B3F5E" w:rsidRDefault="007037FE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74</w:t>
            </w:r>
          </w:p>
        </w:tc>
        <w:tc>
          <w:tcPr>
            <w:tcW w:w="180" w:type="dxa"/>
          </w:tcPr>
          <w:p w14:paraId="24361B4B" w14:textId="77777777" w:rsidR="00CD17B9" w:rsidRPr="007B3F5E" w:rsidRDefault="00CD17B9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C1C3C5" w14:textId="5EDA4677" w:rsidR="00CD17B9" w:rsidRPr="007B3F5E" w:rsidRDefault="007037FE" w:rsidP="00CD17B9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</w:t>
            </w:r>
          </w:p>
        </w:tc>
        <w:tc>
          <w:tcPr>
            <w:tcW w:w="1080" w:type="dxa"/>
            <w:hideMark/>
          </w:tcPr>
          <w:p w14:paraId="068026E6" w14:textId="4CAA41E3" w:rsidR="00CD17B9" w:rsidRPr="007B3F5E" w:rsidRDefault="007037FE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</w:t>
            </w:r>
          </w:p>
        </w:tc>
      </w:tr>
      <w:tr w:rsidR="00CD17B9" w14:paraId="33C800EB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0D526D2B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 และสัญญาเช่าสินทรัพย์ที่มีมูลค่าต่ำ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65E6243E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69DC2BF6" w14:textId="1BE6724F" w:rsidR="0014201E" w:rsidRDefault="007037FE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19</w:t>
            </w:r>
          </w:p>
        </w:tc>
        <w:tc>
          <w:tcPr>
            <w:tcW w:w="990" w:type="dxa"/>
          </w:tcPr>
          <w:p w14:paraId="2FCE423F" w14:textId="77777777" w:rsidR="00CD17B9" w:rsidRPr="007B3F5E" w:rsidRDefault="00CD17B9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1F6618D6" w14:textId="7DFDBB79" w:rsidR="00CD17B9" w:rsidRPr="007B3F5E" w:rsidRDefault="007037FE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18</w:t>
            </w:r>
          </w:p>
        </w:tc>
        <w:tc>
          <w:tcPr>
            <w:tcW w:w="180" w:type="dxa"/>
          </w:tcPr>
          <w:p w14:paraId="2AD39798" w14:textId="77777777" w:rsidR="00CD17B9" w:rsidRPr="007B3F5E" w:rsidRDefault="00CD17B9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CFA9187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3EEDCF5B" w14:textId="795A715B" w:rsidR="0014201E" w:rsidRPr="007B3F5E" w:rsidRDefault="007037FE" w:rsidP="00CD17B9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</w:t>
            </w:r>
          </w:p>
        </w:tc>
        <w:tc>
          <w:tcPr>
            <w:tcW w:w="1080" w:type="dxa"/>
          </w:tcPr>
          <w:p w14:paraId="29705097" w14:textId="77777777" w:rsidR="00CD17B9" w:rsidRPr="007B3F5E" w:rsidRDefault="00CD17B9" w:rsidP="00CD17B9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4E87334D" w14:textId="459C3E1F" w:rsidR="00CD17B9" w:rsidRPr="007B3F5E" w:rsidRDefault="007037FE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</w:t>
            </w:r>
          </w:p>
        </w:tc>
      </w:tr>
      <w:tr w:rsidR="00CD17B9" w14:paraId="7E852060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1AD7F916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ค่าเสื่อมราคาของสินทรัพย์สิทธิการใช้อสังหาริมทรัพย์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080" w:type="dxa"/>
          </w:tcPr>
          <w:p w14:paraId="145B3154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1EE7BD7B" w14:textId="1F868F7A" w:rsidR="0014201E" w:rsidRDefault="007037FE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56</w:t>
            </w:r>
          </w:p>
        </w:tc>
        <w:tc>
          <w:tcPr>
            <w:tcW w:w="990" w:type="dxa"/>
          </w:tcPr>
          <w:p w14:paraId="67AB9E51" w14:textId="77777777" w:rsidR="00CD17B9" w:rsidRPr="007B3F5E" w:rsidRDefault="00CD17B9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751830F7" w14:textId="33B5046E" w:rsidR="00CD17B9" w:rsidRPr="007B3F5E" w:rsidRDefault="007037FE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49</w:t>
            </w:r>
          </w:p>
        </w:tc>
        <w:tc>
          <w:tcPr>
            <w:tcW w:w="180" w:type="dxa"/>
          </w:tcPr>
          <w:p w14:paraId="3C1B6420" w14:textId="77777777" w:rsidR="00CD17B9" w:rsidRPr="007B3F5E" w:rsidRDefault="00CD17B9" w:rsidP="00CD17B9">
            <w:pPr>
              <w:numPr>
                <w:ilvl w:val="0"/>
                <w:numId w:val="5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72C055B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1241BF99" w14:textId="5915AC33" w:rsidR="0014201E" w:rsidRPr="007B3F5E" w:rsidRDefault="007037FE" w:rsidP="00CD17B9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</w:t>
            </w:r>
          </w:p>
        </w:tc>
        <w:tc>
          <w:tcPr>
            <w:tcW w:w="1080" w:type="dxa"/>
          </w:tcPr>
          <w:p w14:paraId="4EE510FE" w14:textId="77777777" w:rsidR="00CD17B9" w:rsidRPr="007B3F5E" w:rsidRDefault="00CD17B9" w:rsidP="00CD17B9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2531B1F7" w14:textId="46542AE0" w:rsidR="00CD17B9" w:rsidRPr="007B3F5E" w:rsidRDefault="007037FE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</w:t>
            </w:r>
          </w:p>
        </w:tc>
      </w:tr>
      <w:tr w:rsidR="00CD17B9" w14:paraId="0FC01642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5438064C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ค่าเสื่อมราคาของสินทรัพย์สิทธิการใช้ที่ดิน อาคารและ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53436C59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05DA449F" w14:textId="2E16A32C" w:rsidR="0014201E" w:rsidRDefault="007037FE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30</w:t>
            </w:r>
          </w:p>
        </w:tc>
        <w:tc>
          <w:tcPr>
            <w:tcW w:w="990" w:type="dxa"/>
          </w:tcPr>
          <w:p w14:paraId="187A6B59" w14:textId="77777777" w:rsidR="00CD17B9" w:rsidRPr="007B3F5E" w:rsidRDefault="00CD17B9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5B68AB4C" w14:textId="555F0C7F" w:rsidR="00CD17B9" w:rsidRPr="007B3F5E" w:rsidRDefault="007037FE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30</w:t>
            </w:r>
          </w:p>
        </w:tc>
        <w:tc>
          <w:tcPr>
            <w:tcW w:w="180" w:type="dxa"/>
          </w:tcPr>
          <w:p w14:paraId="59806A3C" w14:textId="77777777" w:rsidR="00CD17B9" w:rsidRPr="007B3F5E" w:rsidRDefault="00CD17B9" w:rsidP="00CD17B9">
            <w:pPr>
              <w:numPr>
                <w:ilvl w:val="0"/>
                <w:numId w:val="5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1CEFD77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left" w:pos="57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5B47260C" w14:textId="59038F53" w:rsidR="0014201E" w:rsidRPr="007B3F5E" w:rsidRDefault="007037FE" w:rsidP="00CD17B9">
            <w:pPr>
              <w:tabs>
                <w:tab w:val="clear" w:pos="227"/>
                <w:tab w:val="clear" w:pos="454"/>
                <w:tab w:val="clear" w:pos="680"/>
                <w:tab w:val="left" w:pos="57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12</w:t>
            </w:r>
          </w:p>
        </w:tc>
        <w:tc>
          <w:tcPr>
            <w:tcW w:w="1080" w:type="dxa"/>
          </w:tcPr>
          <w:p w14:paraId="3D40FF64" w14:textId="77777777" w:rsidR="00CD17B9" w:rsidRPr="007B3F5E" w:rsidRDefault="00CD17B9" w:rsidP="00CD17B9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2ACCD97B" w14:textId="454EC16A" w:rsidR="00CD17B9" w:rsidRPr="007B3F5E" w:rsidRDefault="007037FE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14</w:t>
            </w:r>
          </w:p>
        </w:tc>
      </w:tr>
    </w:tbl>
    <w:p w14:paraId="615F1A61" w14:textId="77777777" w:rsidR="00D07122" w:rsidRDefault="00D07122" w:rsidP="00C72EC8">
      <w:pPr>
        <w:pStyle w:val="Heading6"/>
        <w:tabs>
          <w:tab w:val="left" w:pos="540"/>
        </w:tabs>
        <w:ind w:left="540"/>
        <w:jc w:val="thaiDistribute"/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</w:pPr>
    </w:p>
    <w:p w14:paraId="60D4443F" w14:textId="5CF38017" w:rsidR="008110A5" w:rsidRPr="002819F8" w:rsidRDefault="00C72EC8" w:rsidP="00C72EC8">
      <w:pPr>
        <w:pStyle w:val="Heading6"/>
        <w:tabs>
          <w:tab w:val="left" w:pos="540"/>
        </w:tabs>
        <w:ind w:left="540"/>
        <w:jc w:val="thaiDistribute"/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</w:pP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</w:t>
      </w:r>
      <w:r w:rsidR="00C24504"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br/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สำหรับงวด</w:t>
      </w:r>
      <w:r w:rsidRPr="002819F8">
        <w:rPr>
          <w:rFonts w:ascii="Angsana New" w:eastAsia="Cordia New" w:hAnsi="Angsana New" w:hint="cs"/>
          <w:b w:val="0"/>
          <w:bCs w:val="0"/>
          <w:color w:val="000000"/>
          <w:sz w:val="30"/>
          <w:szCs w:val="30"/>
          <w:cs/>
          <w:lang w:val="en-US" w:eastAsia="en-US"/>
        </w:rPr>
        <w:t>หก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 xml:space="preserve">เดือนสิ้นสุดวันที่ </w:t>
      </w:r>
      <w:r w:rsidR="007037FE" w:rsidRPr="007037FE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31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 w:hint="cs"/>
          <w:b w:val="0"/>
          <w:bCs w:val="0"/>
          <w:color w:val="000000"/>
          <w:sz w:val="30"/>
          <w:szCs w:val="30"/>
          <w:cs/>
          <w:lang w:val="en-US" w:eastAsia="en-US"/>
        </w:rPr>
        <w:t>มีนาคม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 xml:space="preserve"> </w:t>
      </w:r>
      <w:r w:rsidR="007037FE" w:rsidRPr="007037FE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2567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 xml:space="preserve"> มีจำนวน</w:t>
      </w:r>
      <w:r w:rsidR="00117294"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="007037FE" w:rsidRPr="007037FE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259</w:t>
      </w:r>
      <w:r w:rsidR="007F06F2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.</w:t>
      </w:r>
      <w:r w:rsidR="007037FE" w:rsidRPr="007037FE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69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ล้านบาทและ</w:t>
      </w:r>
      <w:r w:rsidR="00117294"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="007037FE" w:rsidRPr="007037FE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22</w:t>
      </w:r>
      <w:r w:rsidR="00117294"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.</w:t>
      </w:r>
      <w:r w:rsidR="007037FE" w:rsidRPr="007037FE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61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ล้านบาท ตามลำดับ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br/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(</w:t>
      </w:r>
      <w:r w:rsidR="007037FE" w:rsidRPr="007037FE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31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 w:hint="cs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มีนาคม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 </w:t>
      </w:r>
      <w:r w:rsidR="007037FE" w:rsidRPr="007037FE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2566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 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:</w:t>
      </w:r>
      <w:r w:rsidRPr="002819F8">
        <w:rPr>
          <w:rFonts w:ascii="Angsana New" w:eastAsia="Cordia New" w:hAnsi="Angsana New" w:hint="cs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 </w:t>
      </w:r>
      <w:r w:rsidR="007037FE" w:rsidRPr="007037FE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406</w:t>
      </w:r>
      <w:r w:rsidR="007F06F2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.</w:t>
      </w:r>
      <w:r w:rsidR="007037FE" w:rsidRPr="007037FE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94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ล้านบาท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และ </w:t>
      </w:r>
      <w:r w:rsidR="007037FE" w:rsidRPr="007037FE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22</w:t>
      </w:r>
      <w:r w:rsidR="007F06F2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.</w:t>
      </w:r>
      <w:r w:rsidR="007037FE" w:rsidRPr="007037FE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66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ล้านบาท ตามลำดับ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)</w:t>
      </w:r>
    </w:p>
    <w:p w14:paraId="10245E14" w14:textId="334927AF" w:rsidR="006A2CBC" w:rsidRPr="0077091E" w:rsidRDefault="006A2CBC" w:rsidP="00770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i/>
          <w:iCs/>
          <w:color w:val="000000"/>
          <w:sz w:val="30"/>
          <w:szCs w:val="30"/>
          <w:highlight w:val="yellow"/>
        </w:rPr>
      </w:pPr>
    </w:p>
    <w:p w14:paraId="6DFA4EA6" w14:textId="77777777" w:rsidR="006A2CBC" w:rsidRPr="006375B5" w:rsidRDefault="006A2CBC" w:rsidP="00833C51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D844B22" w14:textId="77777777" w:rsidR="00D050FC" w:rsidRPr="006375B5" w:rsidRDefault="00D050FC" w:rsidP="00D050FC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4B9EBD8A" w14:textId="2F183685" w:rsidR="008E073B" w:rsidRPr="0077091E" w:rsidRDefault="008E073B" w:rsidP="00770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  <w:sectPr w:rsidR="008E073B" w:rsidRPr="0077091E" w:rsidSect="00B849B1">
          <w:head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AD84BC7" w14:textId="05186BAA" w:rsidR="00C63E79" w:rsidRPr="00201849" w:rsidRDefault="00C63E79" w:rsidP="007E50B8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201849">
        <w:rPr>
          <w:rFonts w:ascii="Angsana New" w:hAnsi="Angsana New"/>
          <w:sz w:val="30"/>
          <w:szCs w:val="30"/>
          <w:cs/>
        </w:rPr>
        <w:lastRenderedPageBreak/>
        <w:t>หุ้นกู้</w:t>
      </w:r>
    </w:p>
    <w:p w14:paraId="06DFF3AD" w14:textId="77777777" w:rsidR="00C63E79" w:rsidRPr="00635E7F" w:rsidRDefault="00C63E79" w:rsidP="007E50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after="0"/>
        <w:ind w:left="540"/>
        <w:rPr>
          <w:rFonts w:ascii="Angsana New" w:hAnsi="Angsana New"/>
          <w:sz w:val="24"/>
          <w:szCs w:val="24"/>
        </w:rPr>
      </w:pPr>
    </w:p>
    <w:p w14:paraId="47B9B576" w14:textId="13F19D2E" w:rsidR="007822F7" w:rsidRPr="00201849" w:rsidRDefault="007822F7" w:rsidP="007822F7">
      <w:pPr>
        <w:ind w:firstLine="540"/>
        <w:rPr>
          <w:rFonts w:asciiTheme="majorBidi" w:hAnsiTheme="majorBidi"/>
          <w:sz w:val="30"/>
          <w:szCs w:val="30"/>
          <w:lang w:eastAsia="x-none"/>
        </w:rPr>
      </w:pPr>
      <w:r w:rsidRPr="00201849">
        <w:rPr>
          <w:rFonts w:asciiTheme="majorBidi" w:hAnsiTheme="majorBidi" w:hint="cs"/>
          <w:sz w:val="30"/>
          <w:szCs w:val="30"/>
          <w:cs/>
          <w:lang w:eastAsia="x-none"/>
        </w:rPr>
        <w:t>การออกหุ้นกู้</w:t>
      </w:r>
      <w:r w:rsidRPr="00201849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201849">
        <w:rPr>
          <w:rFonts w:asciiTheme="majorBidi" w:hAnsiTheme="majorBidi" w:hint="cs"/>
          <w:sz w:val="30"/>
          <w:szCs w:val="30"/>
          <w:cs/>
          <w:lang w:eastAsia="x-none"/>
        </w:rPr>
        <w:t xml:space="preserve">และการไถ่ถอนหุ้นกู้ระหว่างงวดหกเดือนสิ้นสุด ณ วันที่ </w:t>
      </w:r>
      <w:r w:rsidR="007037FE" w:rsidRPr="007037FE">
        <w:rPr>
          <w:rFonts w:asciiTheme="majorBidi" w:hAnsiTheme="majorBidi"/>
          <w:sz w:val="30"/>
          <w:szCs w:val="30"/>
          <w:lang w:eastAsia="x-none"/>
        </w:rPr>
        <w:t>31</w:t>
      </w:r>
      <w:r w:rsidRPr="00201849">
        <w:rPr>
          <w:rFonts w:asciiTheme="majorBidi" w:hAnsiTheme="majorBidi" w:hint="cs"/>
          <w:sz w:val="30"/>
          <w:szCs w:val="30"/>
          <w:cs/>
          <w:lang w:eastAsia="x-none"/>
        </w:rPr>
        <w:t xml:space="preserve"> มีนาคม มีดังนี้</w:t>
      </w:r>
    </w:p>
    <w:p w14:paraId="005CB91D" w14:textId="77777777" w:rsidR="00937CF9" w:rsidRPr="00635E7F" w:rsidRDefault="00937CF9" w:rsidP="007822F7">
      <w:pPr>
        <w:ind w:firstLine="540"/>
        <w:rPr>
          <w:rFonts w:asciiTheme="majorBidi" w:hAnsiTheme="majorBidi"/>
          <w:sz w:val="24"/>
          <w:szCs w:val="24"/>
          <w:lang w:eastAsia="x-none"/>
        </w:rPr>
      </w:pPr>
    </w:p>
    <w:tbl>
      <w:tblPr>
        <w:tblW w:w="1412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274"/>
        <w:gridCol w:w="2520"/>
        <w:gridCol w:w="2520"/>
        <w:gridCol w:w="2070"/>
        <w:gridCol w:w="2250"/>
        <w:gridCol w:w="236"/>
        <w:gridCol w:w="2258"/>
      </w:tblGrid>
      <w:tr w:rsidR="00937CF9" w:rsidRPr="00201849" w14:paraId="626F67CA" w14:textId="77777777" w:rsidTr="00AE0618">
        <w:trPr>
          <w:trHeight w:val="295"/>
          <w:tblHeader/>
        </w:trPr>
        <w:tc>
          <w:tcPr>
            <w:tcW w:w="2274" w:type="dxa"/>
          </w:tcPr>
          <w:p w14:paraId="1E6522DC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28F701CE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270CF1F0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6AA3D35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BFAFCDC" w14:textId="77777777" w:rsidR="00937CF9" w:rsidRPr="00201849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018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C35F43" w14:textId="77777777" w:rsidR="00937CF9" w:rsidRPr="00201849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258" w:type="dxa"/>
          </w:tcPr>
          <w:p w14:paraId="302A50ED" w14:textId="77777777" w:rsidR="00937CF9" w:rsidRPr="00201849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18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CF9" w:rsidRPr="00201849" w14:paraId="558FCCF0" w14:textId="77777777" w:rsidTr="00AE0618">
        <w:trPr>
          <w:trHeight w:val="295"/>
          <w:tblHeader/>
        </w:trPr>
        <w:tc>
          <w:tcPr>
            <w:tcW w:w="2274" w:type="dxa"/>
          </w:tcPr>
          <w:p w14:paraId="66EDAC76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849">
              <w:rPr>
                <w:rFonts w:ascii="Angsana New" w:hAnsi="Angsana New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2520" w:type="dxa"/>
          </w:tcPr>
          <w:p w14:paraId="46FE2347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849">
              <w:rPr>
                <w:rFonts w:ascii="Angsana New" w:hAnsi="Angsana New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2520" w:type="dxa"/>
          </w:tcPr>
          <w:p w14:paraId="1E9C30AA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849">
              <w:rPr>
                <w:rFonts w:ascii="Angsana New" w:hAnsi="Angsana New"/>
                <w:sz w:val="30"/>
                <w:szCs w:val="30"/>
                <w:cs/>
              </w:rPr>
              <w:t>วันครบกำหนดไถ่ถอน</w:t>
            </w:r>
          </w:p>
        </w:tc>
        <w:tc>
          <w:tcPr>
            <w:tcW w:w="2070" w:type="dxa"/>
          </w:tcPr>
          <w:p w14:paraId="6903A360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849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4B9F8DDD" w14:textId="1B48E71A" w:rsidR="00937CF9" w:rsidRPr="00201849" w:rsidRDefault="007037FE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3123805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8" w:type="dxa"/>
          </w:tcPr>
          <w:p w14:paraId="2CFBDE66" w14:textId="7E170BD6" w:rsidR="00937CF9" w:rsidRPr="00201849" w:rsidRDefault="007037FE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37CF9" w:rsidRPr="006375B5" w14:paraId="2B713EF3" w14:textId="77777777" w:rsidTr="00AE0618">
        <w:trPr>
          <w:tblHeader/>
        </w:trPr>
        <w:tc>
          <w:tcPr>
            <w:tcW w:w="2274" w:type="dxa"/>
          </w:tcPr>
          <w:p w14:paraId="08B603E2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49BFAFC5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59C6FB05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4198E295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018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44" w:type="dxa"/>
            <w:gridSpan w:val="3"/>
          </w:tcPr>
          <w:p w14:paraId="213939F5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018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7CF9" w:rsidRPr="006375B5" w14:paraId="10943296" w14:textId="77777777" w:rsidTr="00AE0618">
        <w:tc>
          <w:tcPr>
            <w:tcW w:w="4794" w:type="dxa"/>
            <w:gridSpan w:val="2"/>
          </w:tcPr>
          <w:p w14:paraId="3288CD0A" w14:textId="27FDF332" w:rsidR="00937CF9" w:rsidRPr="00295473" w:rsidRDefault="00937CF9" w:rsidP="00AE0618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BD6A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ออกโดยบริษัท</w:t>
            </w:r>
            <w:r w:rsidR="00FC3D34" w:rsidRPr="00BD6A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0" w:type="dxa"/>
          </w:tcPr>
          <w:p w14:paraId="452ECD87" w14:textId="77777777" w:rsidR="00937CF9" w:rsidRPr="00295473" w:rsidRDefault="00937CF9" w:rsidP="00AE06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70" w:type="dxa"/>
          </w:tcPr>
          <w:p w14:paraId="2F8F862A" w14:textId="77777777" w:rsidR="00937CF9" w:rsidRPr="00295473" w:rsidRDefault="00937CF9" w:rsidP="00AE06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744" w:type="dxa"/>
            <w:gridSpan w:val="3"/>
          </w:tcPr>
          <w:p w14:paraId="301AD618" w14:textId="77777777" w:rsidR="00937CF9" w:rsidRPr="00295473" w:rsidRDefault="00937CF9" w:rsidP="00AE06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2B5F9E" w:rsidRPr="000E564C" w14:paraId="636D9BC9" w14:textId="77777777" w:rsidTr="00363B93">
        <w:tc>
          <w:tcPr>
            <w:tcW w:w="2274" w:type="dxa"/>
          </w:tcPr>
          <w:p w14:paraId="11C1C468" w14:textId="606D06C4" w:rsidR="002B5F9E" w:rsidRPr="002B5F9E" w:rsidRDefault="007037FE" w:rsidP="002B5F9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="002B5F9E" w:rsidRPr="002B5F9E">
              <w:rPr>
                <w:rFonts w:ascii="Angsana New" w:hAnsi="Angsana New"/>
                <w:sz w:val="30"/>
                <w:szCs w:val="30"/>
              </w:rPr>
              <w:t>/</w:t>
            </w: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0" w:type="dxa"/>
          </w:tcPr>
          <w:p w14:paraId="51988413" w14:textId="13A38F73" w:rsidR="002B5F9E" w:rsidRPr="002B5F9E" w:rsidRDefault="007037FE" w:rsidP="002B5F9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9</w:t>
            </w:r>
            <w:r w:rsidR="002B5F9E" w:rsidRPr="005B64D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B5F9E" w:rsidRPr="005B64D4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0" w:type="dxa"/>
          </w:tcPr>
          <w:p w14:paraId="630FB2E1" w14:textId="4404228F" w:rsidR="002B5F9E" w:rsidRPr="002B5F9E" w:rsidRDefault="007037FE" w:rsidP="002B5F9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7</w:t>
            </w:r>
            <w:r w:rsidR="002B5F9E" w:rsidRPr="005B64D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B5F9E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7037F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6C4E43BE" w14:textId="45E3CAD0" w:rsidR="002B5F9E" w:rsidRPr="002B5F9E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189C058" w14:textId="4A5FC3B6" w:rsidR="002B5F9E" w:rsidRPr="002B5F9E" w:rsidRDefault="007037F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</w:t>
            </w:r>
            <w:r w:rsidR="002B5F9E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36" w:type="dxa"/>
          </w:tcPr>
          <w:p w14:paraId="6CA4AE3B" w14:textId="77777777" w:rsidR="002B5F9E" w:rsidRPr="002B5F9E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14:paraId="04BD0B78" w14:textId="1475255B" w:rsidR="002B5F9E" w:rsidRPr="002B5F9E" w:rsidRDefault="007037F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</w:t>
            </w:r>
            <w:r w:rsidR="002B5F9E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2B5F9E" w:rsidRPr="006375B5" w14:paraId="4F2E99BF" w14:textId="77777777" w:rsidTr="00AE0618">
        <w:tc>
          <w:tcPr>
            <w:tcW w:w="2274" w:type="dxa"/>
          </w:tcPr>
          <w:p w14:paraId="394192ED" w14:textId="77777777" w:rsidR="002B5F9E" w:rsidRPr="002B5F9E" w:rsidRDefault="002B5F9E" w:rsidP="002B5F9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23AE6D1C" w14:textId="77777777" w:rsidR="002B5F9E" w:rsidRPr="002B5F9E" w:rsidRDefault="002B5F9E" w:rsidP="002B5F9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759C8AEF" w14:textId="77777777" w:rsidR="002B5F9E" w:rsidRPr="002B5F9E" w:rsidRDefault="002B5F9E" w:rsidP="002B5F9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18AE2C5" w14:textId="77777777" w:rsidR="002B5F9E" w:rsidRPr="002B5F9E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182A616E" w14:textId="62D31BDB" w:rsidR="002B5F9E" w:rsidRPr="002B5F9E" w:rsidRDefault="007037F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B5F9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36" w:type="dxa"/>
          </w:tcPr>
          <w:p w14:paraId="2CE885D7" w14:textId="77777777" w:rsidR="002B5F9E" w:rsidRPr="002B5F9E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double" w:sz="4" w:space="0" w:color="auto"/>
            </w:tcBorders>
          </w:tcPr>
          <w:p w14:paraId="6F634A84" w14:textId="4155F1A8" w:rsidR="002B5F9E" w:rsidRPr="002B5F9E" w:rsidRDefault="007037F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B5F9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</w:p>
        </w:tc>
      </w:tr>
      <w:tr w:rsidR="002B5F9E" w:rsidRPr="006375B5" w14:paraId="386059B0" w14:textId="77777777" w:rsidTr="006642F2">
        <w:tc>
          <w:tcPr>
            <w:tcW w:w="2274" w:type="dxa"/>
          </w:tcPr>
          <w:p w14:paraId="56C690DD" w14:textId="77777777" w:rsidR="002B5F9E" w:rsidRPr="002B5F9E" w:rsidRDefault="002B5F9E" w:rsidP="002B5F9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AB04355" w14:textId="77777777" w:rsidR="002B5F9E" w:rsidRPr="002B5F9E" w:rsidRDefault="002B5F9E" w:rsidP="002B5F9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</w:tcPr>
          <w:p w14:paraId="7713CD92" w14:textId="77777777" w:rsidR="002B5F9E" w:rsidRPr="002B5F9E" w:rsidRDefault="002B5F9E" w:rsidP="002B5F9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DC254FF" w14:textId="77777777" w:rsidR="002B5F9E" w:rsidRPr="002B5F9E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33439753" w14:textId="77777777" w:rsidR="002B5F9E" w:rsidRPr="002B5F9E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3111914" w14:textId="77777777" w:rsidR="002B5F9E" w:rsidRPr="002B5F9E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</w:tcBorders>
          </w:tcPr>
          <w:p w14:paraId="01FBEA83" w14:textId="77777777" w:rsidR="002B5F9E" w:rsidRPr="002B5F9E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B5F9E" w:rsidRPr="006375B5" w14:paraId="0E03165F" w14:textId="77777777" w:rsidTr="006642F2">
        <w:tc>
          <w:tcPr>
            <w:tcW w:w="2274" w:type="dxa"/>
          </w:tcPr>
          <w:p w14:paraId="03E2CA5B" w14:textId="4C1729E5" w:rsidR="002B5F9E" w:rsidRPr="00295473" w:rsidRDefault="002B5F9E" w:rsidP="002B5F9E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E1C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ไถ่ถอน</w:t>
            </w:r>
            <w:r w:rsidRPr="002E1C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โดยบริษัท</w:t>
            </w:r>
          </w:p>
        </w:tc>
        <w:tc>
          <w:tcPr>
            <w:tcW w:w="2520" w:type="dxa"/>
          </w:tcPr>
          <w:p w14:paraId="2E79B504" w14:textId="77777777" w:rsidR="002B5F9E" w:rsidRPr="00295473" w:rsidRDefault="002B5F9E" w:rsidP="002B5F9E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</w:tcPr>
          <w:p w14:paraId="0E221786" w14:textId="77777777" w:rsidR="002B5F9E" w:rsidRPr="00295473" w:rsidRDefault="002B5F9E" w:rsidP="002B5F9E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</w:tcPr>
          <w:p w14:paraId="4CED2494" w14:textId="77777777" w:rsidR="002B5F9E" w:rsidRPr="00295473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50" w:type="dxa"/>
          </w:tcPr>
          <w:p w14:paraId="40A124BF" w14:textId="77777777" w:rsidR="002B5F9E" w:rsidRPr="00295473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10B8B35" w14:textId="77777777" w:rsidR="002B5F9E" w:rsidRPr="00295473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258" w:type="dxa"/>
          </w:tcPr>
          <w:p w14:paraId="32E81F3C" w14:textId="77777777" w:rsidR="002B5F9E" w:rsidRPr="00295473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2B5F9E" w:rsidRPr="006375B5" w14:paraId="30BCB767" w14:textId="77777777" w:rsidTr="00E80ECC">
        <w:tc>
          <w:tcPr>
            <w:tcW w:w="2274" w:type="dxa"/>
          </w:tcPr>
          <w:p w14:paraId="601172C9" w14:textId="3F3D61C0" w:rsidR="002B5F9E" w:rsidRPr="005B64D4" w:rsidRDefault="007037FE" w:rsidP="002B5F9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="002B5F9E" w:rsidRPr="005B64D4">
              <w:rPr>
                <w:rFonts w:ascii="Angsana New" w:hAnsi="Angsana New"/>
                <w:sz w:val="30"/>
                <w:szCs w:val="30"/>
              </w:rPr>
              <w:t>/</w:t>
            </w:r>
            <w:r w:rsidRPr="007037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20" w:type="dxa"/>
          </w:tcPr>
          <w:p w14:paraId="186D85A1" w14:textId="7AD8DEFC" w:rsidR="002B5F9E" w:rsidRPr="005B64D4" w:rsidRDefault="007037FE" w:rsidP="002B5F9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15</w:t>
            </w:r>
            <w:r w:rsidR="002B5F9E" w:rsidRPr="005B64D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B5F9E" w:rsidRPr="005B64D4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7037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20" w:type="dxa"/>
          </w:tcPr>
          <w:p w14:paraId="3CAC2796" w14:textId="345A1319" w:rsidR="002B5F9E" w:rsidRPr="005B64D4" w:rsidRDefault="007037FE" w:rsidP="002B5F9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15</w:t>
            </w:r>
            <w:r w:rsidR="002B5F9E" w:rsidRPr="005B64D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B5F9E" w:rsidRPr="005B64D4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070" w:type="dxa"/>
          </w:tcPr>
          <w:p w14:paraId="337784E1" w14:textId="34D42AEF" w:rsidR="002B5F9E" w:rsidRPr="005B64D4" w:rsidRDefault="007037F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  <w:r w:rsidR="002B5F9E" w:rsidRPr="005B64D4">
              <w:rPr>
                <w:rFonts w:ascii="Angsana New" w:hAnsi="Angsana New"/>
                <w:sz w:val="30"/>
                <w:szCs w:val="30"/>
              </w:rPr>
              <w:t>.</w:t>
            </w:r>
            <w:r w:rsidRPr="007037FE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B3167FC" w14:textId="20692CDB" w:rsidR="002B5F9E" w:rsidRPr="005B64D4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 w:rsidRPr="005B64D4"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500</w:t>
            </w:r>
            <w:r w:rsidRPr="005B64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16EE386" w14:textId="77777777" w:rsidR="002B5F9E" w:rsidRPr="005B64D4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14:paraId="161B4F45" w14:textId="04B4D324" w:rsidR="002B5F9E" w:rsidRPr="005B64D4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 w:rsidRPr="005B64D4"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500</w:t>
            </w:r>
            <w:r w:rsidRPr="005B64D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5F9E" w:rsidRPr="006375B5" w14:paraId="7B5D9104" w14:textId="77777777" w:rsidTr="00E80ECC">
        <w:tc>
          <w:tcPr>
            <w:tcW w:w="2274" w:type="dxa"/>
          </w:tcPr>
          <w:p w14:paraId="36A010A2" w14:textId="7C392E25" w:rsidR="002B5F9E" w:rsidRPr="005B64D4" w:rsidRDefault="002B5F9E" w:rsidP="002B5F9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5AAE4B4" w14:textId="0055F233" w:rsidR="002B5F9E" w:rsidRPr="005B64D4" w:rsidRDefault="002B5F9E" w:rsidP="002B5F9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78149CA9" w14:textId="04670C77" w:rsidR="002B5F9E" w:rsidRPr="005B64D4" w:rsidRDefault="002B5F9E" w:rsidP="002B5F9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9CB0657" w14:textId="6E1DB2F3" w:rsidR="002B5F9E" w:rsidRPr="005B64D4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0CBF16B1" w14:textId="78D3A3A8" w:rsidR="002B5F9E" w:rsidRPr="005B64D4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4D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  <w:r w:rsidRPr="005B64D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9D64B09" w14:textId="77777777" w:rsidR="002B5F9E" w:rsidRPr="005B64D4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double" w:sz="4" w:space="0" w:color="auto"/>
            </w:tcBorders>
          </w:tcPr>
          <w:p w14:paraId="4D095DBA" w14:textId="74A37C3F" w:rsidR="002B5F9E" w:rsidRPr="005B64D4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4D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  <w:r w:rsidRPr="005B64D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2B5F9E" w:rsidRPr="006375B5" w14:paraId="1567752A" w14:textId="77777777" w:rsidTr="002E1C46">
        <w:tc>
          <w:tcPr>
            <w:tcW w:w="2274" w:type="dxa"/>
          </w:tcPr>
          <w:p w14:paraId="537FD603" w14:textId="7775F65D" w:rsidR="002B5F9E" w:rsidRPr="00295473" w:rsidRDefault="002B5F9E" w:rsidP="002B5F9E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</w:tcPr>
          <w:p w14:paraId="6A42186A" w14:textId="546D12C5" w:rsidR="002B5F9E" w:rsidRPr="00295473" w:rsidRDefault="002B5F9E" w:rsidP="002B5F9E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</w:tcPr>
          <w:p w14:paraId="04AF86DC" w14:textId="699D5905" w:rsidR="002B5F9E" w:rsidRPr="00295473" w:rsidRDefault="002B5F9E" w:rsidP="002B5F9E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</w:tcPr>
          <w:p w14:paraId="5CD54C0F" w14:textId="4D55A4BA" w:rsidR="002B5F9E" w:rsidRPr="00295473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50" w:type="dxa"/>
            <w:tcBorders>
              <w:top w:val="double" w:sz="4" w:space="0" w:color="auto"/>
            </w:tcBorders>
          </w:tcPr>
          <w:p w14:paraId="7DD3C6BE" w14:textId="312B0137" w:rsidR="002B5F9E" w:rsidRPr="00295473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07C6B6C" w14:textId="77777777" w:rsidR="002B5F9E" w:rsidRPr="00295473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258" w:type="dxa"/>
            <w:tcBorders>
              <w:top w:val="double" w:sz="4" w:space="0" w:color="auto"/>
            </w:tcBorders>
          </w:tcPr>
          <w:p w14:paraId="0031E694" w14:textId="0E676F71" w:rsidR="002B5F9E" w:rsidRPr="00295473" w:rsidRDefault="002B5F9E" w:rsidP="002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</w:tbl>
    <w:p w14:paraId="7486EFC5" w14:textId="02DB5265" w:rsidR="00150DF5" w:rsidRPr="006D077C" w:rsidRDefault="00937CF9" w:rsidP="006D0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43711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2F2DA5" w:rsidRPr="00A43711">
        <w:rPr>
          <w:rFonts w:ascii="Angsana New" w:hAnsi="Angsana New" w:hint="cs"/>
          <w:spacing w:val="-2"/>
          <w:sz w:val="30"/>
          <w:szCs w:val="30"/>
          <w:cs/>
        </w:rPr>
        <w:t xml:space="preserve">ระหว่างงวดหกเดือนสิ้นสุดวันที่ </w:t>
      </w:r>
      <w:r w:rsidR="007037FE" w:rsidRPr="007037FE">
        <w:rPr>
          <w:rFonts w:ascii="Angsana New" w:hAnsi="Angsana New"/>
          <w:spacing w:val="-2"/>
          <w:sz w:val="30"/>
          <w:szCs w:val="30"/>
        </w:rPr>
        <w:t>31</w:t>
      </w:r>
      <w:r w:rsidR="002F2DA5" w:rsidRPr="00A43711">
        <w:rPr>
          <w:rFonts w:ascii="Angsana New" w:hAnsi="Angsana New"/>
          <w:spacing w:val="-2"/>
          <w:sz w:val="30"/>
          <w:szCs w:val="30"/>
        </w:rPr>
        <w:t xml:space="preserve"> </w:t>
      </w:r>
      <w:r w:rsidR="002F2DA5" w:rsidRPr="00A43711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A437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pacing w:val="-2"/>
          <w:sz w:val="30"/>
          <w:szCs w:val="30"/>
        </w:rPr>
        <w:t>2567</w:t>
      </w:r>
      <w:r w:rsidRPr="00A437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3711">
        <w:rPr>
          <w:rFonts w:ascii="Angsana New" w:hAnsi="Angsana New" w:hint="cs"/>
          <w:spacing w:val="-2"/>
          <w:sz w:val="30"/>
          <w:szCs w:val="30"/>
          <w:cs/>
        </w:rPr>
        <w:t>บริษัทได้ออกหุ้นกู้ชนิดระบุชื่อผู้ถือ</w:t>
      </w:r>
      <w:r w:rsidRPr="00A437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3711">
        <w:rPr>
          <w:rFonts w:ascii="Angsana New" w:hAnsi="Angsana New" w:hint="cs"/>
          <w:spacing w:val="-2"/>
          <w:sz w:val="30"/>
          <w:szCs w:val="30"/>
          <w:cs/>
        </w:rPr>
        <w:t>ประเภทไม่ด้อยสิทธิ</w:t>
      </w:r>
      <w:r w:rsidRPr="00A437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3711">
        <w:rPr>
          <w:rFonts w:ascii="Angsana New" w:hAnsi="Angsana New" w:hint="cs"/>
          <w:spacing w:val="-2"/>
          <w:sz w:val="30"/>
          <w:szCs w:val="30"/>
          <w:cs/>
        </w:rPr>
        <w:t>ไม่มีหลักประกัน</w:t>
      </w:r>
      <w:r w:rsidRPr="00A437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3711">
        <w:rPr>
          <w:rFonts w:ascii="Angsana New" w:hAnsi="Angsana New" w:hint="cs"/>
          <w:spacing w:val="-2"/>
          <w:sz w:val="30"/>
          <w:szCs w:val="30"/>
          <w:cs/>
        </w:rPr>
        <w:t>และไม่มีผู้แทนผู้ถือหุ้นกู้</w:t>
      </w:r>
      <w:r w:rsidRPr="00A43711">
        <w:rPr>
          <w:rFonts w:ascii="Angsana New" w:hAnsi="Angsana New"/>
          <w:sz w:val="30"/>
          <w:szCs w:val="30"/>
          <w:cs/>
        </w:rPr>
        <w:t xml:space="preserve"> </w:t>
      </w:r>
      <w:r w:rsidRPr="00A43711">
        <w:rPr>
          <w:rFonts w:ascii="Angsana New" w:hAnsi="Angsana New" w:hint="cs"/>
          <w:sz w:val="30"/>
          <w:szCs w:val="30"/>
          <w:cs/>
        </w:rPr>
        <w:t>โดยมีมูลค่าที่ตราไว้</w:t>
      </w:r>
      <w:r w:rsidR="00AB4016" w:rsidRPr="00A43711">
        <w:rPr>
          <w:rFonts w:ascii="Angsana New" w:hAnsi="Angsana New"/>
          <w:sz w:val="30"/>
          <w:szCs w:val="30"/>
        </w:rPr>
        <w:br/>
      </w:r>
      <w:r w:rsidRPr="00A43711">
        <w:rPr>
          <w:rFonts w:ascii="Angsana New" w:hAnsi="Angsana New" w:hint="cs"/>
          <w:sz w:val="30"/>
          <w:szCs w:val="30"/>
          <w:cs/>
        </w:rPr>
        <w:t>หน่วยละ</w:t>
      </w:r>
      <w:r w:rsidRPr="00A43711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1</w:t>
      </w:r>
      <w:r w:rsidRPr="00A43711">
        <w:rPr>
          <w:rFonts w:ascii="Angsana New" w:hAnsi="Angsana New"/>
          <w:sz w:val="30"/>
          <w:szCs w:val="30"/>
          <w:cs/>
        </w:rPr>
        <w:t>,</w:t>
      </w:r>
      <w:r w:rsidR="007037FE" w:rsidRPr="007037FE">
        <w:rPr>
          <w:rFonts w:ascii="Angsana New" w:hAnsi="Angsana New"/>
          <w:sz w:val="30"/>
          <w:szCs w:val="30"/>
        </w:rPr>
        <w:t>000</w:t>
      </w:r>
      <w:r w:rsidRPr="00A43711">
        <w:rPr>
          <w:rFonts w:ascii="Angsana New" w:hAnsi="Angsana New"/>
          <w:sz w:val="30"/>
          <w:szCs w:val="30"/>
          <w:cs/>
        </w:rPr>
        <w:t xml:space="preserve"> </w:t>
      </w:r>
      <w:r w:rsidRPr="00A43711">
        <w:rPr>
          <w:rFonts w:ascii="Angsana New" w:hAnsi="Angsana New" w:hint="cs"/>
          <w:sz w:val="30"/>
          <w:szCs w:val="30"/>
          <w:cs/>
        </w:rPr>
        <w:t>บาท</w:t>
      </w:r>
      <w:r w:rsidRPr="00A43711">
        <w:rPr>
          <w:rFonts w:ascii="Angsana New" w:hAnsi="Angsana New"/>
          <w:sz w:val="30"/>
          <w:szCs w:val="30"/>
          <w:cs/>
        </w:rPr>
        <w:t xml:space="preserve"> </w:t>
      </w:r>
      <w:r w:rsidRPr="00A43711">
        <w:rPr>
          <w:rFonts w:ascii="Angsana New" w:hAnsi="Angsana New" w:hint="cs"/>
          <w:sz w:val="30"/>
          <w:szCs w:val="30"/>
          <w:cs/>
        </w:rPr>
        <w:t>มีราคาเสนอขายหน่วยละ</w:t>
      </w:r>
      <w:r w:rsidRPr="00A43711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1</w:t>
      </w:r>
      <w:r w:rsidRPr="00A43711">
        <w:rPr>
          <w:rFonts w:ascii="Angsana New" w:hAnsi="Angsana New"/>
          <w:sz w:val="30"/>
          <w:szCs w:val="30"/>
          <w:cs/>
        </w:rPr>
        <w:t>,</w:t>
      </w:r>
      <w:r w:rsidR="007037FE" w:rsidRPr="007037FE">
        <w:rPr>
          <w:rFonts w:ascii="Angsana New" w:hAnsi="Angsana New"/>
          <w:sz w:val="30"/>
          <w:szCs w:val="30"/>
        </w:rPr>
        <w:t>000</w:t>
      </w:r>
      <w:r w:rsidRPr="00A43711">
        <w:rPr>
          <w:rFonts w:ascii="Angsana New" w:hAnsi="Angsana New"/>
          <w:sz w:val="30"/>
          <w:szCs w:val="30"/>
          <w:cs/>
        </w:rPr>
        <w:t xml:space="preserve"> </w:t>
      </w:r>
      <w:r w:rsidRPr="00A43711">
        <w:rPr>
          <w:rFonts w:ascii="Angsana New" w:hAnsi="Angsana New" w:hint="cs"/>
          <w:sz w:val="30"/>
          <w:szCs w:val="30"/>
          <w:cs/>
        </w:rPr>
        <w:t>บาท</w:t>
      </w:r>
      <w:r w:rsidRPr="00A43711">
        <w:rPr>
          <w:rFonts w:ascii="Angsana New" w:hAnsi="Angsana New"/>
          <w:sz w:val="30"/>
          <w:szCs w:val="30"/>
          <w:cs/>
        </w:rPr>
        <w:t xml:space="preserve"> </w:t>
      </w:r>
      <w:r w:rsidR="00A15389" w:rsidRPr="00A43711">
        <w:rPr>
          <w:rFonts w:ascii="Angsana New" w:hAnsi="Angsana New" w:hint="cs"/>
          <w:sz w:val="30"/>
          <w:szCs w:val="30"/>
          <w:cs/>
        </w:rPr>
        <w:t>และ</w:t>
      </w:r>
      <w:r w:rsidR="00AB4016" w:rsidRPr="00A43711">
        <w:rPr>
          <w:rFonts w:ascii="Angsana New" w:hAnsi="Angsana New" w:hint="cs"/>
          <w:sz w:val="30"/>
          <w:szCs w:val="30"/>
          <w:cs/>
        </w:rPr>
        <w:t>ไม่มีการ</w:t>
      </w:r>
      <w:r w:rsidRPr="00A43711">
        <w:rPr>
          <w:rFonts w:ascii="Angsana New" w:hAnsi="Angsana New" w:hint="cs"/>
          <w:sz w:val="30"/>
          <w:szCs w:val="30"/>
          <w:cs/>
        </w:rPr>
        <w:t>ชำระดอกเบี้ยตลอดอายุหุ้นกู้</w:t>
      </w:r>
      <w:r w:rsidRPr="00A43711">
        <w:rPr>
          <w:rFonts w:ascii="Angsana New" w:hAnsi="Angsana New"/>
          <w:sz w:val="30"/>
          <w:szCs w:val="30"/>
          <w:cs/>
        </w:rPr>
        <w:t xml:space="preserve"> </w:t>
      </w:r>
      <w:r w:rsidRPr="00A43711">
        <w:rPr>
          <w:rFonts w:ascii="Angsana New" w:hAnsi="Angsana New" w:hint="cs"/>
          <w:sz w:val="30"/>
          <w:szCs w:val="30"/>
          <w:cs/>
        </w:rPr>
        <w:t>ทั้งนี้บริษัทต้องปฏิบัติตามเงื่อนไขที่กำหนด</w:t>
      </w:r>
      <w:r w:rsidR="00AB4016" w:rsidRPr="00A43711">
        <w:rPr>
          <w:rFonts w:ascii="Angsana New" w:hAnsi="Angsana New"/>
          <w:sz w:val="30"/>
          <w:szCs w:val="30"/>
        </w:rPr>
        <w:t xml:space="preserve"> </w:t>
      </w:r>
      <w:r w:rsidRPr="00A43711">
        <w:rPr>
          <w:rFonts w:ascii="Angsana New" w:hAnsi="Angsana New" w:hint="cs"/>
          <w:sz w:val="30"/>
          <w:szCs w:val="30"/>
          <w:cs/>
        </w:rPr>
        <w:t>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3FF84BFA" w14:textId="77777777" w:rsidR="00C63E79" w:rsidRPr="000267DC" w:rsidRDefault="00C63E79" w:rsidP="00C63E79">
      <w:pPr>
        <w:tabs>
          <w:tab w:val="clear" w:pos="227"/>
          <w:tab w:val="clear" w:pos="454"/>
          <w:tab w:val="clear" w:pos="907"/>
          <w:tab w:val="left" w:pos="900"/>
          <w:tab w:val="left" w:pos="1440"/>
          <w:tab w:val="left" w:pos="2160"/>
        </w:tabs>
        <w:spacing w:before="20" w:after="20"/>
        <w:ind w:left="547" w:right="-43" w:hanging="54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37AA8783" w14:textId="77777777" w:rsidR="00754484" w:rsidRPr="006375B5" w:rsidRDefault="00754484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0"/>
          <w:szCs w:val="20"/>
        </w:rPr>
        <w:sectPr w:rsidR="00754484" w:rsidRPr="006375B5" w:rsidSect="00B849B1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255ECB71" w14:textId="15FA53C4" w:rsidR="0050668D" w:rsidRPr="00A04E91" w:rsidRDefault="00A04E91" w:rsidP="00A04E9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ส่วนงานดำเนินงาน</w:t>
      </w:r>
      <w:r w:rsidRPr="006375B5">
        <w:rPr>
          <w:rFonts w:ascii="Angsana New" w:hAnsi="Angsana New" w:hint="cs"/>
          <w:sz w:val="30"/>
          <w:szCs w:val="30"/>
          <w:cs/>
          <w:lang w:val="en-US"/>
        </w:rPr>
        <w:t>และการจำแนกรายได้</w:t>
      </w:r>
    </w:p>
    <w:p w14:paraId="4E88DAB8" w14:textId="77777777" w:rsidR="009A45B0" w:rsidRPr="006375B5" w:rsidRDefault="009A45B0">
      <w:pPr>
        <w:spacing w:line="240" w:lineRule="auto"/>
        <w:rPr>
          <w:rFonts w:ascii="Angsana New" w:hAnsi="Angsana New"/>
          <w:color w:val="2E74B5"/>
          <w:sz w:val="30"/>
          <w:szCs w:val="30"/>
        </w:rPr>
      </w:pPr>
    </w:p>
    <w:p w14:paraId="721F9487" w14:textId="4D820C88" w:rsidR="00B96286" w:rsidRPr="006263D0" w:rsidRDefault="00B96286" w:rsidP="00B96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7037FE" w:rsidRPr="007037FE">
        <w:rPr>
          <w:rFonts w:asciiTheme="majorBidi" w:hAnsiTheme="majorBidi" w:cstheme="majorBidi"/>
          <w:sz w:val="30"/>
          <w:szCs w:val="30"/>
        </w:rPr>
        <w:t>4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</w:t>
      </w:r>
      <w:r>
        <w:rPr>
          <w:rFonts w:asciiTheme="majorBidi" w:hAnsiTheme="majorBidi" w:cstheme="majorBidi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</w:t>
      </w:r>
      <w:r w:rsidRPr="006263D0">
        <w:rPr>
          <w:rFonts w:asciiTheme="majorBidi" w:hAnsiTheme="majorBidi" w:cstheme="majorBidi"/>
          <w:sz w:val="30"/>
          <w:szCs w:val="30"/>
          <w:cs/>
        </w:rPr>
        <w:t>สรุปมีดังนี้</w:t>
      </w:r>
    </w:p>
    <w:p w14:paraId="5F705359" w14:textId="77777777" w:rsidR="0050668D" w:rsidRPr="006375B5" w:rsidRDefault="0050668D" w:rsidP="00DE4EB3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3D298C91" w14:textId="59BAEAF9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1</w:t>
      </w:r>
      <w:r w:rsidRPr="006375B5">
        <w:rPr>
          <w:rFonts w:ascii="Angsana New" w:hAnsi="Angsana New"/>
          <w:sz w:val="30"/>
          <w:szCs w:val="30"/>
          <w:cs/>
        </w:rPr>
        <w:t xml:space="preserve"> 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ธุรกิจพัฒนาอสังหาริมทรัพย์เพื่อขาย</w:t>
      </w:r>
    </w:p>
    <w:p w14:paraId="28267831" w14:textId="700FD83E" w:rsidR="0012729C" w:rsidRPr="006375B5" w:rsidRDefault="0012729C" w:rsidP="00127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ab/>
      </w:r>
      <w:r w:rsidR="00CB3E6C">
        <w:rPr>
          <w:rFonts w:ascii="Angsana New" w:hAnsi="Angsana New" w:hint="cs"/>
          <w:sz w:val="30"/>
          <w:szCs w:val="30"/>
          <w:cs/>
        </w:rPr>
        <w:t>ธุรกิจ</w:t>
      </w:r>
      <w:r w:rsidRPr="006375B5">
        <w:rPr>
          <w:rFonts w:ascii="Angsana New" w:hAnsi="Angsana New" w:hint="cs"/>
          <w:sz w:val="30"/>
          <w:szCs w:val="30"/>
          <w:cs/>
        </w:rPr>
        <w:t>พัฒนาอสังหาริมทรัพย์เพื่อการลงทุนเพื่ออุตสาหกรรม</w:t>
      </w:r>
    </w:p>
    <w:p w14:paraId="7E026F2A" w14:textId="0BA7A529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</w:t>
      </w:r>
      <w:r w:rsidRPr="006375B5">
        <w:rPr>
          <w:rFonts w:ascii="Angsana New" w:hAnsi="Angsana New"/>
          <w:sz w:val="30"/>
          <w:szCs w:val="30"/>
          <w:cs/>
        </w:rPr>
        <w:tab/>
        <w:t xml:space="preserve">   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ธุรกิจให้เช่าและบริการอาคารเพื่อการพาณิชย์</w:t>
      </w:r>
    </w:p>
    <w:p w14:paraId="3E6F8BF4" w14:textId="3901651E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4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ธุรกิจโรงแรม</w:t>
      </w:r>
    </w:p>
    <w:p w14:paraId="12835856" w14:textId="6E09AA6B" w:rsidR="0050668D" w:rsidRPr="006375B5" w:rsidRDefault="0050668D" w:rsidP="00DE4EB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AC64EC" w14:textId="573F03FB" w:rsidR="002A5A4B" w:rsidRPr="008736E8" w:rsidRDefault="002A5A4B" w:rsidP="002A5A4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736E8">
        <w:rPr>
          <w:rFonts w:ascii="Angsana New" w:hAnsi="Angsana New" w:hint="cs"/>
          <w:sz w:val="30"/>
          <w:szCs w:val="30"/>
          <w:cs/>
        </w:rPr>
        <w:t>ธุรกิจอื่นได้รวมหน่วยธุรกิจที่หยุดดำเนินธุรกิจแล้วและอื่นๆ</w:t>
      </w:r>
      <w:r w:rsidR="008736E8" w:rsidRPr="008736E8">
        <w:rPr>
          <w:rFonts w:ascii="Angsana New" w:hAnsi="Angsana New" w:hint="cs"/>
          <w:sz w:val="30"/>
          <w:szCs w:val="30"/>
          <w:cs/>
        </w:rPr>
        <w:t xml:space="preserve"> </w:t>
      </w:r>
      <w:r w:rsidRPr="008736E8">
        <w:rPr>
          <w:rFonts w:ascii="Angsana New" w:hAnsi="Angsana New" w:hint="cs"/>
          <w:sz w:val="30"/>
          <w:szCs w:val="30"/>
          <w:cs/>
        </w:rPr>
        <w:t>ไม่มีส่วนงานใดที่เข้าเกณฑ์เชิงปริมาณเพื่อกำหนด</w:t>
      </w:r>
      <w:r w:rsidR="00F758D5">
        <w:rPr>
          <w:rFonts w:ascii="Angsana New" w:hAnsi="Angsana New"/>
          <w:sz w:val="30"/>
          <w:szCs w:val="30"/>
          <w:cs/>
        </w:rPr>
        <w:br/>
      </w:r>
      <w:r w:rsidRPr="008736E8">
        <w:rPr>
          <w:rFonts w:ascii="Angsana New" w:hAnsi="Angsana New" w:hint="cs"/>
          <w:sz w:val="30"/>
          <w:szCs w:val="30"/>
          <w:cs/>
        </w:rPr>
        <w:t xml:space="preserve">ส่วนงานที่รายงานในปี </w:t>
      </w:r>
      <w:r w:rsidR="007037FE" w:rsidRPr="007037FE">
        <w:rPr>
          <w:rFonts w:ascii="Angsana New" w:hAnsi="Angsana New" w:hint="cs"/>
          <w:sz w:val="30"/>
          <w:szCs w:val="30"/>
        </w:rPr>
        <w:t>256</w:t>
      </w:r>
      <w:r w:rsidR="007037FE" w:rsidRPr="007037FE">
        <w:rPr>
          <w:rFonts w:ascii="Angsana New" w:hAnsi="Angsana New"/>
          <w:sz w:val="30"/>
          <w:szCs w:val="30"/>
        </w:rPr>
        <w:t>7</w:t>
      </w:r>
      <w:r w:rsidR="00B96286">
        <w:rPr>
          <w:rFonts w:ascii="Angsana New" w:hAnsi="Angsana New"/>
          <w:sz w:val="30"/>
          <w:szCs w:val="30"/>
        </w:rPr>
        <w:t xml:space="preserve"> </w:t>
      </w:r>
      <w:r w:rsidRPr="008736E8">
        <w:rPr>
          <w:rFonts w:ascii="Angsana New" w:hAnsi="Angsana New" w:hint="cs"/>
          <w:sz w:val="30"/>
          <w:szCs w:val="30"/>
          <w:cs/>
        </w:rPr>
        <w:t xml:space="preserve">หรือ </w:t>
      </w:r>
      <w:r w:rsidR="007037FE" w:rsidRPr="007037FE">
        <w:rPr>
          <w:rFonts w:ascii="Angsana New" w:hAnsi="Angsana New" w:hint="cs"/>
          <w:sz w:val="30"/>
          <w:szCs w:val="30"/>
        </w:rPr>
        <w:t>256</w:t>
      </w:r>
      <w:r w:rsidR="007037FE" w:rsidRPr="007037FE">
        <w:rPr>
          <w:rFonts w:ascii="Angsana New" w:hAnsi="Angsana New"/>
          <w:sz w:val="30"/>
          <w:szCs w:val="30"/>
        </w:rPr>
        <w:t>6</w:t>
      </w:r>
    </w:p>
    <w:p w14:paraId="25299CA9" w14:textId="77777777" w:rsidR="002A5A4B" w:rsidRPr="008736E8" w:rsidRDefault="002A5A4B" w:rsidP="00305DB4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p w14:paraId="7898A311" w14:textId="11CAB1F6" w:rsidR="008B115F" w:rsidRDefault="00C01705" w:rsidP="00C0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01705">
        <w:rPr>
          <w:rFonts w:asciiTheme="majorBidi" w:hAnsiTheme="majorBidi" w:hint="cs"/>
          <w:sz w:val="30"/>
          <w:szCs w:val="30"/>
          <w:cs/>
        </w:rPr>
        <w:t>ผลการดำเนินงานของแต่ละส่วนงานวัดโดยใช้กำไรก่อนต้นทุนทางการเงินและภาษีเงินได้ของส่วนงาน</w:t>
      </w:r>
      <w:r w:rsidRPr="00C01705">
        <w:rPr>
          <w:rFonts w:asciiTheme="majorBidi" w:hAnsiTheme="majorBidi"/>
          <w:sz w:val="30"/>
          <w:szCs w:val="30"/>
          <w:cs/>
        </w:rPr>
        <w:t xml:space="preserve"> </w:t>
      </w:r>
      <w:r w:rsidRPr="00C01705">
        <w:rPr>
          <w:rFonts w:asciiTheme="majorBidi" w:hAnsi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C01705">
        <w:rPr>
          <w:rFonts w:asciiTheme="majorBidi" w:hAnsiTheme="majorBidi"/>
          <w:sz w:val="30"/>
          <w:szCs w:val="30"/>
          <w:cs/>
        </w:rPr>
        <w:t xml:space="preserve"> </w:t>
      </w:r>
      <w:r w:rsidRPr="00C01705">
        <w:rPr>
          <w:rFonts w:asciiTheme="majorBidi" w:hAnsiTheme="majorBidi" w:hint="cs"/>
          <w:sz w:val="30"/>
          <w:szCs w:val="30"/>
          <w:cs/>
        </w:rPr>
        <w:t>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01705">
        <w:rPr>
          <w:rFonts w:asciiTheme="majorBidi" w:hAnsiTheme="majorBidi"/>
          <w:sz w:val="30"/>
          <w:szCs w:val="30"/>
          <w:cs/>
        </w:rPr>
        <w:t xml:space="preserve"> </w:t>
      </w:r>
      <w:r w:rsidRPr="00C01705">
        <w:rPr>
          <w:rFonts w:asciiTheme="majorBidi" w:hAnsiTheme="majorBidi" w:hint="cs"/>
          <w:sz w:val="30"/>
          <w:szCs w:val="30"/>
          <w:cs/>
        </w:rPr>
        <w:t>ทั้งนี้การกำหนดราคาระหว่างกันนั้นเป็นไปตามการซื้อขายตามปกติธุรกิจ</w:t>
      </w:r>
      <w:r w:rsidR="008B115F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B176FBC" w14:textId="7112DE68" w:rsidR="00A06BEB" w:rsidRPr="00533EB7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33EB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75835DE" w14:textId="7BEB28B9" w:rsid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86459C" w14:textId="413E041E" w:rsidR="00A06BEB" w:rsidRP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A06BEB">
        <w:rPr>
          <w:rFonts w:ascii="Angsana New" w:hAnsi="Angsana New" w:hint="cs"/>
          <w:sz w:val="30"/>
          <w:szCs w:val="30"/>
          <w:cs/>
        </w:rPr>
        <w:t>บริษัทดำเนินธุรกิจหล</w:t>
      </w:r>
      <w:r>
        <w:rPr>
          <w:rFonts w:ascii="Angsana New" w:hAnsi="Angsana New" w:hint="cs"/>
          <w:sz w:val="30"/>
          <w:szCs w:val="30"/>
          <w:cs/>
        </w:rPr>
        <w:t>ัก</w:t>
      </w:r>
      <w:r w:rsidRPr="00A06BEB">
        <w:rPr>
          <w:rFonts w:ascii="Angsana New" w:hAnsi="Angsana New" w:hint="cs"/>
          <w:sz w:val="30"/>
          <w:szCs w:val="30"/>
          <w:cs/>
        </w:rPr>
        <w:t>ในประเทศเท่าน</w:t>
      </w:r>
      <w:r>
        <w:rPr>
          <w:rFonts w:ascii="Angsana New" w:hAnsi="Angsana New" w:hint="cs"/>
          <w:sz w:val="30"/>
          <w:szCs w:val="30"/>
          <w:cs/>
        </w:rPr>
        <w:t>ั้น</w:t>
      </w:r>
      <w:r w:rsidRPr="00A06BEB">
        <w:rPr>
          <w:rFonts w:ascii="Angsana New" w:hAnsi="Angsana New"/>
          <w:sz w:val="30"/>
          <w:szCs w:val="30"/>
          <w:cs/>
        </w:rPr>
        <w:t xml:space="preserve"> </w:t>
      </w:r>
      <w:r w:rsidRPr="00A06BEB">
        <w:rPr>
          <w:rFonts w:ascii="Angsana New" w:hAnsi="Angsana New" w:hint="cs"/>
          <w:sz w:val="30"/>
          <w:szCs w:val="30"/>
          <w:cs/>
        </w:rPr>
        <w:t>ไม่มีรายไ</w:t>
      </w:r>
      <w:r>
        <w:rPr>
          <w:rFonts w:ascii="Angsana New" w:hAnsi="Angsana New" w:hint="cs"/>
          <w:sz w:val="30"/>
          <w:szCs w:val="30"/>
          <w:cs/>
        </w:rPr>
        <w:t>ด้จา</w:t>
      </w:r>
      <w:r w:rsidRPr="00A06BEB">
        <w:rPr>
          <w:rFonts w:ascii="Angsana New" w:hAnsi="Angsana New" w:hint="cs"/>
          <w:sz w:val="30"/>
          <w:szCs w:val="30"/>
          <w:cs/>
        </w:rPr>
        <w:t>กต่างประเทศที่มีสาระส</w:t>
      </w:r>
      <w:r>
        <w:rPr>
          <w:rFonts w:ascii="Angsana New" w:hAnsi="Angsana New" w:hint="cs"/>
          <w:sz w:val="30"/>
          <w:szCs w:val="30"/>
          <w:cs/>
        </w:rPr>
        <w:t>ำคัญ</w:t>
      </w:r>
    </w:p>
    <w:p w14:paraId="156305CC" w14:textId="77777777" w:rsid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2CD63A" w14:textId="42536246" w:rsidR="00D47038" w:rsidRDefault="00D47038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B3E6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ภาพรวมรายได้ตาม</w:t>
      </w:r>
      <w:r w:rsidRPr="00CB3E6C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767B34CA" w14:textId="7374EA40" w:rsidR="00274F3B" w:rsidRDefault="00274F3B" w:rsidP="00AF5253">
      <w:pPr>
        <w:jc w:val="center"/>
        <w:rPr>
          <w:rFonts w:ascii="Angsana New" w:hAnsi="Angsana New"/>
          <w:sz w:val="30"/>
          <w:szCs w:val="30"/>
        </w:rPr>
      </w:pPr>
    </w:p>
    <w:p w14:paraId="7D75D4A5" w14:textId="674B8538" w:rsidR="00AF5253" w:rsidRPr="00274F3B" w:rsidRDefault="00B23348" w:rsidP="00AF5253">
      <w:pPr>
        <w:jc w:val="center"/>
        <w:rPr>
          <w:rFonts w:ascii="Angsana New" w:hAnsi="Angsana New"/>
          <w:sz w:val="30"/>
          <w:szCs w:val="30"/>
        </w:rPr>
      </w:pPr>
      <w:r w:rsidRPr="00B23348">
        <w:rPr>
          <w:rFonts w:ascii="Angsana New" w:hAnsi="Angsana New"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 wp14:anchorId="519CF191" wp14:editId="7B318D3E">
            <wp:simplePos x="0" y="0"/>
            <wp:positionH relativeFrom="column">
              <wp:posOffset>1270</wp:posOffset>
            </wp:positionH>
            <wp:positionV relativeFrom="paragraph">
              <wp:posOffset>153451</wp:posOffset>
            </wp:positionV>
            <wp:extent cx="6099175" cy="2924810"/>
            <wp:effectExtent l="0" t="0" r="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924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E62BF0" w14:textId="1BBDE360" w:rsidR="00274F3B" w:rsidRPr="00274F3B" w:rsidRDefault="00274F3B" w:rsidP="00AF5253">
      <w:pPr>
        <w:jc w:val="center"/>
        <w:rPr>
          <w:rFonts w:ascii="Angsana New" w:hAnsi="Angsana New"/>
          <w:sz w:val="30"/>
          <w:szCs w:val="30"/>
        </w:rPr>
      </w:pPr>
    </w:p>
    <w:p w14:paraId="565DD371" w14:textId="77777777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620B5088" w14:textId="5CBB6868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6EBC096E" w14:textId="51A73FB1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4CD5E3E8" w14:textId="522C6A0B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2632B99E" w14:textId="13E0F1E0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5743CA92" w14:textId="77777777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63C3F7EC" w14:textId="77777777" w:rsidR="00274F3B" w:rsidRDefault="00274F3B" w:rsidP="00274F3B">
      <w:pPr>
        <w:rPr>
          <w:rFonts w:ascii="Angsana New" w:hAnsi="Angsana New"/>
          <w:sz w:val="30"/>
          <w:szCs w:val="30"/>
        </w:rPr>
      </w:pPr>
    </w:p>
    <w:p w14:paraId="70D4AE61" w14:textId="65D3CC66" w:rsid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09555693" w14:textId="29E6FFFF" w:rsid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1DF7B520" w14:textId="42EC5E26" w:rsid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CF90829" w14:textId="77777777" w:rsidR="00274F3B" w:rsidRP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274F3B" w:rsidRPr="00274F3B" w:rsidSect="00B849B1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</w:rPr>
        <w:tab/>
      </w:r>
    </w:p>
    <w:p w14:paraId="5E03FF17" w14:textId="5A5DF530" w:rsidR="00AF64E4" w:rsidRPr="00AF64E4" w:rsidRDefault="00274F3B" w:rsidP="00AF6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E2F9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tbl>
      <w:tblPr>
        <w:tblW w:w="1527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330"/>
        <w:gridCol w:w="990"/>
        <w:gridCol w:w="990"/>
        <w:gridCol w:w="900"/>
        <w:gridCol w:w="900"/>
        <w:gridCol w:w="810"/>
        <w:gridCol w:w="810"/>
        <w:gridCol w:w="810"/>
        <w:gridCol w:w="900"/>
        <w:gridCol w:w="810"/>
        <w:gridCol w:w="810"/>
        <w:gridCol w:w="810"/>
        <w:gridCol w:w="810"/>
        <w:gridCol w:w="810"/>
        <w:gridCol w:w="783"/>
      </w:tblGrid>
      <w:tr w:rsidR="006973A9" w:rsidRPr="009E2F97" w14:paraId="779C026C" w14:textId="77777777" w:rsidTr="003B7FF4">
        <w:trPr>
          <w:trHeight w:val="64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A088F3" w14:textId="77777777" w:rsidR="006973A9" w:rsidRPr="009E2F97" w:rsidRDefault="006973A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br w:type="page"/>
            </w:r>
            <w:r w:rsidRPr="003B7D7B">
              <w:rPr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>
              <w:rPr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column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1943" w:type="dxa"/>
            <w:gridSpan w:val="14"/>
            <w:tcBorders>
              <w:top w:val="nil"/>
              <w:left w:val="nil"/>
              <w:bottom w:val="nil"/>
            </w:tcBorders>
            <w:vAlign w:val="bottom"/>
          </w:tcPr>
          <w:p w14:paraId="78B29F73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973A9" w:rsidRPr="009E2F97" w14:paraId="24441C33" w14:textId="77777777" w:rsidTr="001045B4">
        <w:trPr>
          <w:trHeight w:val="64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5EEFB" w14:textId="4638335F" w:rsidR="006973A9" w:rsidRPr="009E2F97" w:rsidRDefault="006973A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</w:t>
            </w:r>
            <w:r w:rsidR="00B96286"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="00B96286"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B96286" w:rsidRPr="009E2F97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F5DD" w14:textId="3C1BA1AD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E0196" w14:textId="0B666034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FE3B0" w14:textId="2378745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84B8" w14:textId="26609E28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14:paraId="02666003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20" w:type="dxa"/>
            <w:gridSpan w:val="2"/>
            <w:vAlign w:val="bottom"/>
          </w:tcPr>
          <w:p w14:paraId="2C7E0C69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93" w:type="dxa"/>
            <w:gridSpan w:val="2"/>
            <w:vAlign w:val="bottom"/>
          </w:tcPr>
          <w:p w14:paraId="7AAEF042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045B4" w:rsidRPr="009E2F97" w14:paraId="5D84A0C7" w14:textId="77777777" w:rsidTr="001045B4">
        <w:trPr>
          <w:trHeight w:val="146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FA8CB1" w14:textId="50A5F177" w:rsidR="00B96286" w:rsidRPr="009E2F97" w:rsidRDefault="00B96286" w:rsidP="00B9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1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45D09" w14:textId="40FBDCF7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E9FA" w14:textId="0E0C5ECD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9EF24" w14:textId="006D1E5E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1152" w14:textId="1D43C191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3714" w14:textId="3426A332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6CE43" w14:textId="4CB4BCDE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3AB92" w14:textId="0BD7AEEB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9C19A" w14:textId="48B8C5A8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084F" w14:textId="73556889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B6F7" w14:textId="732ECD1B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C34D" w14:textId="20BFFD8E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22D6" w14:textId="23EA1059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10" w:type="dxa"/>
            <w:vAlign w:val="bottom"/>
          </w:tcPr>
          <w:p w14:paraId="30DD389F" w14:textId="3D20FE17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83" w:type="dxa"/>
            <w:vAlign w:val="bottom"/>
          </w:tcPr>
          <w:p w14:paraId="31D1ED2D" w14:textId="78C98538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6973A9" w:rsidRPr="009E2F97" w14:paraId="4C799522" w14:textId="77777777" w:rsidTr="003B7FF4">
        <w:trPr>
          <w:trHeight w:val="173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18CC6F" w14:textId="77777777" w:rsidR="006973A9" w:rsidRPr="009E2F97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943" w:type="dxa"/>
            <w:gridSpan w:val="14"/>
            <w:tcBorders>
              <w:top w:val="nil"/>
              <w:left w:val="nil"/>
            </w:tcBorders>
          </w:tcPr>
          <w:p w14:paraId="06678583" w14:textId="77777777" w:rsidR="006973A9" w:rsidRPr="009E2F97" w:rsidRDefault="006973A9" w:rsidP="006973A9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E2F9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045B4" w:rsidRPr="009E2F97" w14:paraId="558BD747" w14:textId="77777777" w:rsidTr="001045B4">
        <w:trPr>
          <w:trHeight w:val="7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F5B0913" w14:textId="77777777" w:rsidR="00B96286" w:rsidRPr="009E2F97" w:rsidRDefault="00B96286" w:rsidP="00B9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7801EF" w14:textId="6FFBC8E9" w:rsidR="00B96286" w:rsidRPr="009E2F97" w:rsidRDefault="007037FE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4</w:t>
            </w:r>
            <w:r w:rsidR="00DF7462">
              <w:rPr>
                <w:rFonts w:ascii="Angsana New" w:hAnsi="Angsana New"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</w:rPr>
              <w:t>102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0EEF42F" w14:textId="61D1B969" w:rsidR="00B96286" w:rsidRPr="000058E3" w:rsidRDefault="007037FE" w:rsidP="00B96286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4</w:t>
            </w:r>
            <w:r w:rsidR="00B96286" w:rsidRPr="000058E3">
              <w:rPr>
                <w:rFonts w:ascii="Angsana New" w:hAnsi="Angsana New"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</w:rPr>
              <w:t>983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A1A780F" w14:textId="2EFD3AA3" w:rsidR="00B96286" w:rsidRPr="000058E3" w:rsidRDefault="007037FE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</w:t>
            </w:r>
            <w:r w:rsidR="00DF7462">
              <w:rPr>
                <w:rFonts w:ascii="Angsana New" w:hAnsi="Angsana New"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</w:rPr>
              <w:t>383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7C87C7" w14:textId="61E2BE50" w:rsidR="00B96286" w:rsidRPr="000058E3" w:rsidRDefault="007037FE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</w:t>
            </w:r>
            <w:r w:rsidR="00B96286" w:rsidRPr="000058E3">
              <w:rPr>
                <w:rFonts w:ascii="Angsana New" w:hAnsi="Angsana New"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</w:rPr>
              <w:t>259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71BD34" w14:textId="3956328C" w:rsidR="00B96286" w:rsidRPr="000058E3" w:rsidRDefault="007037FE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457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E743A8D" w14:textId="2A6DEBBE" w:rsidR="00B96286" w:rsidRPr="000058E3" w:rsidRDefault="007037FE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397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F6F1B7" w14:textId="445BB592" w:rsidR="00B96286" w:rsidRPr="000058E3" w:rsidRDefault="007037FE" w:rsidP="00B96286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241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BA3BFB1" w14:textId="1408A243" w:rsidR="00B96286" w:rsidRPr="000058E3" w:rsidRDefault="007037FE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273</w:t>
            </w:r>
          </w:p>
        </w:tc>
        <w:tc>
          <w:tcPr>
            <w:tcW w:w="810" w:type="dxa"/>
            <w:vAlign w:val="bottom"/>
          </w:tcPr>
          <w:p w14:paraId="23FDA459" w14:textId="1DCE2B03" w:rsidR="00B96286" w:rsidRPr="000058E3" w:rsidRDefault="007037FE" w:rsidP="00DD7A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810" w:type="dxa"/>
            <w:vAlign w:val="bottom"/>
          </w:tcPr>
          <w:p w14:paraId="5496A2E7" w14:textId="4655B991" w:rsidR="00B96286" w:rsidRPr="000058E3" w:rsidRDefault="007037FE" w:rsidP="00DD7A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810" w:type="dxa"/>
            <w:vAlign w:val="bottom"/>
          </w:tcPr>
          <w:p w14:paraId="31F45714" w14:textId="1C43D58F" w:rsidR="00B96286" w:rsidRPr="000058E3" w:rsidRDefault="00DF7462" w:rsidP="00B9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5BD67F8" w14:textId="0391FBA9" w:rsidR="00B96286" w:rsidRPr="000058E3" w:rsidRDefault="00B96286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E4A566E" w14:textId="78C77AFB" w:rsidR="00B96286" w:rsidRPr="000058E3" w:rsidRDefault="007037FE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6</w:t>
            </w:r>
            <w:r w:rsidR="00DF7462">
              <w:rPr>
                <w:rFonts w:ascii="Angsana New" w:hAnsi="Angsana New"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</w:rPr>
              <w:t>211</w:t>
            </w:r>
          </w:p>
        </w:tc>
        <w:tc>
          <w:tcPr>
            <w:tcW w:w="783" w:type="dxa"/>
            <w:vAlign w:val="bottom"/>
          </w:tcPr>
          <w:p w14:paraId="14E2A2CA" w14:textId="62CDEF22" w:rsidR="00B96286" w:rsidRPr="000058E3" w:rsidRDefault="007037FE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6</w:t>
            </w:r>
            <w:r w:rsidR="00B96286" w:rsidRPr="000058E3">
              <w:rPr>
                <w:rFonts w:ascii="Angsana New" w:hAnsi="Angsana New"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</w:rPr>
              <w:t>934</w:t>
            </w:r>
          </w:p>
        </w:tc>
      </w:tr>
      <w:tr w:rsidR="001045B4" w:rsidRPr="009E2F97" w14:paraId="230F24AB" w14:textId="77777777" w:rsidTr="001045B4">
        <w:trPr>
          <w:trHeight w:val="7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EABF6" w14:textId="77777777" w:rsidR="00B96286" w:rsidRPr="00F4792D" w:rsidRDefault="00B96286" w:rsidP="00B9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175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F4792D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3A7EF28" w14:textId="2C6AB617" w:rsidR="00B96286" w:rsidRPr="000A2B73" w:rsidRDefault="00DF7462" w:rsidP="00C81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C8EB5DD" w14:textId="3B85CED3" w:rsidR="00B96286" w:rsidRPr="000058E3" w:rsidRDefault="00B96286" w:rsidP="00C81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9E39B14" w14:textId="1DC9561B" w:rsidR="00B96286" w:rsidRPr="000058E3" w:rsidRDefault="007037FE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109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BC12629" w14:textId="1A5C82E8" w:rsidR="00B96286" w:rsidRPr="000058E3" w:rsidRDefault="007037FE" w:rsidP="00B96286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E1A8D7" w14:textId="0D2E0C55" w:rsidR="00B96286" w:rsidRPr="000058E3" w:rsidRDefault="00DF7462" w:rsidP="00C81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B1737EA" w14:textId="53617423" w:rsidR="00B96286" w:rsidRPr="000058E3" w:rsidRDefault="00B96286" w:rsidP="00C81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C8F6DB" w14:textId="3567467C" w:rsidR="00B96286" w:rsidRPr="000058E3" w:rsidRDefault="00DF7462" w:rsidP="00C81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CB30A4B" w14:textId="7F2B96CA" w:rsidR="00B96286" w:rsidRPr="000058E3" w:rsidRDefault="00B96286" w:rsidP="00C81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B9EDE2D" w14:textId="71E43D1B" w:rsidR="00B96286" w:rsidRPr="000058E3" w:rsidRDefault="00DF7462" w:rsidP="00C81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8BE32CD" w14:textId="77777777" w:rsidR="00B96286" w:rsidRPr="000058E3" w:rsidRDefault="00B96286" w:rsidP="00C81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3AF9CC5" w14:textId="716487D1" w:rsidR="00B96286" w:rsidRPr="000058E3" w:rsidRDefault="00DF7462" w:rsidP="00B9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31DF12F" w14:textId="72EF9ECA" w:rsidR="00B96286" w:rsidRPr="000058E3" w:rsidRDefault="00B96286" w:rsidP="00B9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EBA53B8" w14:textId="1DAF4FFB" w:rsidR="00B96286" w:rsidRPr="000058E3" w:rsidRDefault="007037FE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109</w:t>
            </w:r>
          </w:p>
        </w:tc>
        <w:tc>
          <w:tcPr>
            <w:tcW w:w="783" w:type="dxa"/>
            <w:vAlign w:val="bottom"/>
          </w:tcPr>
          <w:p w14:paraId="3D2A83CD" w14:textId="50C27D20" w:rsidR="00B96286" w:rsidRPr="000058E3" w:rsidRDefault="007037FE" w:rsidP="00B9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79</w:t>
            </w:r>
          </w:p>
        </w:tc>
      </w:tr>
      <w:tr w:rsidR="001045B4" w:rsidRPr="009E2F97" w14:paraId="70B0BE77" w14:textId="77777777" w:rsidTr="001045B4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E7BC1" w14:textId="77777777" w:rsidR="00B96286" w:rsidRPr="009E2F97" w:rsidRDefault="00B96286" w:rsidP="00B9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DE6777" w14:textId="14D84E8D" w:rsidR="00B96286" w:rsidRPr="001D26C9" w:rsidRDefault="00DF7462" w:rsidP="00C81E8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341D97" w14:textId="49AC7B6C" w:rsidR="00B96286" w:rsidRPr="000058E3" w:rsidRDefault="00B96286" w:rsidP="00C81E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601023" w14:textId="15AAF21C" w:rsidR="00B96286" w:rsidRPr="000058E3" w:rsidRDefault="007037FE" w:rsidP="00DF746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188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057BFDE" w14:textId="1B0ECBAE" w:rsidR="00B96286" w:rsidRPr="000058E3" w:rsidRDefault="007037FE" w:rsidP="00B962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175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68877B" w14:textId="3A9BC8D5" w:rsidR="00B96286" w:rsidRPr="000058E3" w:rsidRDefault="00DF7462" w:rsidP="00C81E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225FBD" w14:textId="1A77B6B4" w:rsidR="00B96286" w:rsidRPr="000058E3" w:rsidRDefault="00B96286" w:rsidP="00C81E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BF9845" w14:textId="5607E128" w:rsidR="00B96286" w:rsidRPr="000058E3" w:rsidRDefault="00DF7462" w:rsidP="00C81E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417B44" w14:textId="585214C1" w:rsidR="00B96286" w:rsidRPr="000058E3" w:rsidRDefault="00B96286" w:rsidP="00C81E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B229E44" w14:textId="5C0929D8" w:rsidR="00B96286" w:rsidRPr="000058E3" w:rsidRDefault="00DF7462" w:rsidP="00C81E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A1E8A3E" w14:textId="77777777" w:rsidR="00B96286" w:rsidRPr="000058E3" w:rsidRDefault="00B96286" w:rsidP="00C81E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0AA49CF" w14:textId="6BD4A326" w:rsidR="00B96286" w:rsidRPr="000058E3" w:rsidRDefault="00DF7462" w:rsidP="00DF74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037FE" w:rsidRPr="007037FE">
              <w:rPr>
                <w:rFonts w:ascii="Angsana New" w:hAnsi="Angsana New"/>
                <w:sz w:val="24"/>
                <w:szCs w:val="24"/>
              </w:rPr>
              <w:t>188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7FDE6981" w14:textId="5862AB04" w:rsidR="00B96286" w:rsidRPr="000058E3" w:rsidRDefault="00DF7462" w:rsidP="00DF74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037FE" w:rsidRPr="007037FE">
              <w:rPr>
                <w:rFonts w:ascii="Angsana New" w:hAnsi="Angsana New"/>
                <w:sz w:val="24"/>
                <w:szCs w:val="24"/>
              </w:rPr>
              <w:t>175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12827BDE" w14:textId="1C30631A" w:rsidR="00B96286" w:rsidRPr="000058E3" w:rsidRDefault="00DF7462" w:rsidP="00D35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14:paraId="32D6ACD2" w14:textId="6CA431AE" w:rsidR="00B96286" w:rsidRPr="000058E3" w:rsidRDefault="00B96286" w:rsidP="00D35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045B4" w:rsidRPr="009E2F97" w14:paraId="08A02E66" w14:textId="77777777" w:rsidTr="001045B4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D4B0" w14:textId="77777777" w:rsidR="00B96286" w:rsidRPr="009E2F97" w:rsidRDefault="00B96286" w:rsidP="00B9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0F74EB6" w14:textId="210E9E87" w:rsidR="00B96286" w:rsidRPr="009E2F97" w:rsidRDefault="007037FE" w:rsidP="00B962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DF74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A936FBC" w14:textId="5380E031" w:rsidR="00B96286" w:rsidRPr="000058E3" w:rsidRDefault="007037FE" w:rsidP="00B962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B96286" w:rsidRPr="000058E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983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5327469" w14:textId="7AB6620C" w:rsidR="00B96286" w:rsidRPr="000058E3" w:rsidRDefault="007037FE" w:rsidP="00B962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DF74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680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BA8B64F" w14:textId="05D90364" w:rsidR="00B96286" w:rsidRPr="000058E3" w:rsidRDefault="007037FE" w:rsidP="00B962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96286" w:rsidRPr="000058E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513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66F08E" w14:textId="4098FADC" w:rsidR="00B96286" w:rsidRPr="000058E3" w:rsidRDefault="007037FE" w:rsidP="00B962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457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2275B2B" w14:textId="472008F0" w:rsidR="00B96286" w:rsidRPr="000058E3" w:rsidRDefault="007037FE" w:rsidP="00B962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397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AE14375" w14:textId="1BC3E916" w:rsidR="00B96286" w:rsidRPr="000058E3" w:rsidRDefault="007037FE" w:rsidP="00B962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241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EE5BA3E" w14:textId="17098CD8" w:rsidR="00B96286" w:rsidRPr="000058E3" w:rsidRDefault="007037FE" w:rsidP="00B962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810" w:type="dxa"/>
          </w:tcPr>
          <w:p w14:paraId="7E26CC17" w14:textId="1FA76F90" w:rsidR="00B96286" w:rsidRPr="000058E3" w:rsidRDefault="007037FE" w:rsidP="00DD7A6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810" w:type="dxa"/>
          </w:tcPr>
          <w:p w14:paraId="31707A07" w14:textId="27430BEA" w:rsidR="00B96286" w:rsidRPr="000058E3" w:rsidRDefault="007037FE" w:rsidP="00DD7A6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10" w:type="dxa"/>
          </w:tcPr>
          <w:p w14:paraId="43063922" w14:textId="1C47247D" w:rsidR="00B96286" w:rsidRPr="000058E3" w:rsidRDefault="00DF7462" w:rsidP="00DF74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7037FE" w:rsidRPr="007037FE">
              <w:rPr>
                <w:rFonts w:ascii="Angsana New" w:hAnsi="Angsana New"/>
                <w:b/>
                <w:bCs/>
                <w:sz w:val="24"/>
                <w:szCs w:val="24"/>
              </w:rPr>
              <w:t>188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60CA97FA" w14:textId="448930B6" w:rsidR="00B96286" w:rsidRPr="00DF7462" w:rsidRDefault="00DF7462" w:rsidP="00DF74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7462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7037FE" w:rsidRPr="007037FE">
              <w:rPr>
                <w:rFonts w:ascii="Angsana New" w:hAnsi="Angsana New"/>
                <w:b/>
                <w:bCs/>
                <w:sz w:val="24"/>
                <w:szCs w:val="24"/>
              </w:rPr>
              <w:t>175</w:t>
            </w:r>
            <w:r w:rsidRPr="00DF7462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57354EBA" w14:textId="3BC27D3D" w:rsidR="00B96286" w:rsidRPr="000058E3" w:rsidRDefault="007037FE" w:rsidP="00B962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DF74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320</w:t>
            </w:r>
          </w:p>
        </w:tc>
        <w:tc>
          <w:tcPr>
            <w:tcW w:w="783" w:type="dxa"/>
          </w:tcPr>
          <w:p w14:paraId="331A078B" w14:textId="7C33CBBA" w:rsidR="00B96286" w:rsidRPr="000058E3" w:rsidRDefault="007037FE" w:rsidP="00B962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B96286" w:rsidRPr="000058E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013</w:t>
            </w:r>
          </w:p>
        </w:tc>
      </w:tr>
      <w:tr w:rsidR="001045B4" w:rsidRPr="009E2F97" w14:paraId="766B7CB8" w14:textId="77777777" w:rsidTr="001045B4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0BCCD" w14:textId="10F12DE3" w:rsidR="001157AD" w:rsidRPr="0099447F" w:rsidRDefault="00D974B2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74B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6F7AB5B" w14:textId="77777777" w:rsidR="001157AD" w:rsidRPr="009E2F97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675CCAE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039E430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F3C907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E73BEE0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96E6D18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5C03C5" w14:textId="77777777" w:rsidR="001157AD" w:rsidRPr="000058E3" w:rsidRDefault="001157AD" w:rsidP="001157A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1094C12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CB82E86" w14:textId="77777777" w:rsidR="001157AD" w:rsidRPr="000058E3" w:rsidRDefault="001157AD" w:rsidP="001157A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0DD984E" w14:textId="77777777" w:rsidR="001157AD" w:rsidRPr="000058E3" w:rsidRDefault="001157AD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28C912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7B67E20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5300121" w14:textId="3253C267" w:rsidR="001157AD" w:rsidRPr="000058E3" w:rsidRDefault="007037FE" w:rsidP="00DD7A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179</w:t>
            </w:r>
          </w:p>
        </w:tc>
        <w:tc>
          <w:tcPr>
            <w:tcW w:w="783" w:type="dxa"/>
          </w:tcPr>
          <w:p w14:paraId="4E06D022" w14:textId="6657B7AC" w:rsidR="001157AD" w:rsidRPr="000058E3" w:rsidRDefault="001157AD" w:rsidP="00D3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045B4" w:rsidRPr="009E2F97" w14:paraId="0652DD6D" w14:textId="77777777" w:rsidTr="001045B4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C8CEB" w14:textId="77777777" w:rsidR="001157AD" w:rsidRPr="009E2F97" w:rsidRDefault="001157AD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D6C067" w14:textId="77777777" w:rsidR="001157AD" w:rsidRPr="009E2F97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A00FA0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844FA9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F0B467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459B20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5CEDF3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213627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275CD3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A20B849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44A93C0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C12EE51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D4D4A6E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92D2FDC" w14:textId="3F530B19" w:rsidR="001157AD" w:rsidRPr="000058E3" w:rsidRDefault="007037FE" w:rsidP="001157A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92</w:t>
            </w:r>
          </w:p>
        </w:tc>
        <w:tc>
          <w:tcPr>
            <w:tcW w:w="783" w:type="dxa"/>
          </w:tcPr>
          <w:p w14:paraId="4591D2DA" w14:textId="2A72697F" w:rsidR="001157AD" w:rsidRPr="000058E3" w:rsidRDefault="007037FE" w:rsidP="001157A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117</w:t>
            </w:r>
          </w:p>
        </w:tc>
      </w:tr>
      <w:tr w:rsidR="001045B4" w:rsidRPr="009E2F97" w14:paraId="3AD8C6DB" w14:textId="77777777" w:rsidTr="001045B4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5451D" w14:textId="77777777" w:rsidR="001157AD" w:rsidRPr="009E2F97" w:rsidRDefault="001157AD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9392AF3" w14:textId="77777777" w:rsidR="001157AD" w:rsidRPr="009E2F97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3175B5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7D7AE4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E06A5F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5DADC8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E0A162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9BEA45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771F5A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1FA81B5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4ED792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5B0C0AC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8DC6F03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B9B888D" w14:textId="215F5E53" w:rsidR="001157AD" w:rsidRPr="000058E3" w:rsidRDefault="007037FE" w:rsidP="001157A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DF74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591</w:t>
            </w:r>
          </w:p>
        </w:tc>
        <w:tc>
          <w:tcPr>
            <w:tcW w:w="783" w:type="dxa"/>
          </w:tcPr>
          <w:p w14:paraId="78D2677B" w14:textId="402B492A" w:rsidR="001157AD" w:rsidRPr="000058E3" w:rsidRDefault="007037FE" w:rsidP="001157A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1157AD" w:rsidRPr="000058E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130</w:t>
            </w:r>
          </w:p>
        </w:tc>
      </w:tr>
      <w:tr w:rsidR="001045B4" w:rsidRPr="009E2F97" w14:paraId="1B3A1629" w14:textId="77777777" w:rsidTr="001045B4">
        <w:trPr>
          <w:trHeight w:val="9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8C10" w14:textId="77777777" w:rsidR="006973A9" w:rsidRPr="009E2F97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7706BF" w14:textId="77777777" w:rsidR="006973A9" w:rsidRPr="009E2F97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94AAB6C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9F2680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94D54B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CC75B16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FE47B6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4120076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A88590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39189EDC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00932496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27EF3216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1E613430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121BCB47" w14:textId="77777777" w:rsidR="006973A9" w:rsidRPr="000058E3" w:rsidRDefault="006973A9" w:rsidP="006973A9">
            <w:pPr>
              <w:pStyle w:val="BodyText3"/>
              <w:spacing w:line="360" w:lineRule="auto"/>
              <w:rPr>
                <w:sz w:val="6"/>
                <w:szCs w:val="6"/>
              </w:rPr>
            </w:pPr>
          </w:p>
        </w:tc>
        <w:tc>
          <w:tcPr>
            <w:tcW w:w="783" w:type="dxa"/>
          </w:tcPr>
          <w:p w14:paraId="4F52169B" w14:textId="77777777" w:rsidR="006973A9" w:rsidRPr="000058E3" w:rsidRDefault="006973A9" w:rsidP="006973A9">
            <w:pPr>
              <w:pStyle w:val="BodyText3"/>
              <w:spacing w:line="360" w:lineRule="auto"/>
              <w:rPr>
                <w:sz w:val="6"/>
                <w:szCs w:val="6"/>
              </w:rPr>
            </w:pPr>
          </w:p>
        </w:tc>
      </w:tr>
      <w:tr w:rsidR="001045B4" w:rsidRPr="009E2F97" w14:paraId="5B0DCCAD" w14:textId="77777777" w:rsidTr="001045B4">
        <w:trPr>
          <w:trHeight w:val="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0D699" w14:textId="58617EBF" w:rsidR="001157AD" w:rsidRPr="006115A4" w:rsidRDefault="001157AD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eastAsia="Times New Roman" w:hAnsi="Angsana New"/>
                <w:sz w:val="24"/>
                <w:szCs w:val="24"/>
              </w:rPr>
            </w:pP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>รวมกำไร (ขาดทุน) จากส่วนงา</w:t>
            </w:r>
            <w:r w:rsidRPr="006115A4">
              <w:rPr>
                <w:rFonts w:ascii="Angsana New" w:eastAsia="Times New Roman" w:hAnsi="Angsana New" w:hint="cs"/>
                <w:sz w:val="24"/>
                <w:szCs w:val="24"/>
                <w:cs/>
              </w:rPr>
              <w:t>น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>ที่รายงาน</w:t>
            </w:r>
            <w:r w:rsidR="00C37685"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>ก่อน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br/>
            </w:r>
            <w:r w:rsidRPr="006115A4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ต้นทุนทางการเงินและภาษีเงินได้ 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E56BCB" w14:textId="32A6410E" w:rsidR="001157AD" w:rsidRPr="00ED375A" w:rsidRDefault="007037FE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7037FE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653E23" w14:textId="0FD8D126" w:rsidR="001157AD" w:rsidRPr="000058E3" w:rsidRDefault="007037FE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sz w:val="24"/>
                <w:szCs w:val="24"/>
              </w:rPr>
              <w:t>757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40D9410" w14:textId="68E846D7" w:rsidR="001157AD" w:rsidRPr="000058E3" w:rsidRDefault="007037FE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sz w:val="24"/>
                <w:szCs w:val="24"/>
              </w:rPr>
              <w:t>677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F6115D" w14:textId="378AB70C" w:rsidR="001157AD" w:rsidRPr="000058E3" w:rsidRDefault="007037FE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sz w:val="24"/>
                <w:szCs w:val="24"/>
              </w:rPr>
              <w:t>578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04F7AD" w14:textId="0504323E" w:rsidR="001157AD" w:rsidRPr="000058E3" w:rsidRDefault="007037FE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1" w:right="-321" w:firstLine="8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sz w:val="24"/>
                <w:szCs w:val="24"/>
              </w:rPr>
              <w:t>147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79E67FC" w14:textId="31DF8902" w:rsidR="001157AD" w:rsidRPr="000058E3" w:rsidRDefault="007037FE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081AF7" w14:textId="3E5D8973" w:rsidR="001157AD" w:rsidRPr="000058E3" w:rsidRDefault="007037FE" w:rsidP="001157AD">
            <w:pPr>
              <w:tabs>
                <w:tab w:val="clear" w:pos="680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FF6F91" w14:textId="29470B41" w:rsidR="001157AD" w:rsidRPr="000058E3" w:rsidRDefault="007037FE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810" w:type="dxa"/>
            <w:vAlign w:val="bottom"/>
          </w:tcPr>
          <w:p w14:paraId="1A67CEA4" w14:textId="6FCD53FB" w:rsidR="001157AD" w:rsidRPr="000058E3" w:rsidRDefault="00E14EA0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037FE" w:rsidRPr="007037FE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1B6F2F90" w14:textId="4FD8DDA9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8E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037FE" w:rsidRPr="007037FE">
              <w:rPr>
                <w:rFonts w:asciiTheme="majorBidi" w:hAnsiTheme="majorBidi" w:cstheme="majorBidi"/>
                <w:sz w:val="24"/>
                <w:szCs w:val="24"/>
              </w:rPr>
              <w:t>236</w:t>
            </w:r>
            <w:r w:rsidRPr="000058E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138073D1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E7DDDC" w14:textId="0EEED277" w:rsidR="001157AD" w:rsidRPr="000058E3" w:rsidRDefault="00E14EA0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77371EF4" w14:textId="77777777" w:rsidR="001157AD" w:rsidRPr="000058E3" w:rsidRDefault="001157AD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8AB7546" w14:textId="1A3BDCC2" w:rsidR="001157AD" w:rsidRPr="000058E3" w:rsidRDefault="001157AD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691A27F" w14:textId="77777777" w:rsidR="001157AD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996482" w14:textId="49F6AAF9" w:rsidR="00DF7462" w:rsidRPr="000058E3" w:rsidRDefault="007037FE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Pr="007037FE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783" w:type="dxa"/>
          </w:tcPr>
          <w:p w14:paraId="75AA0BEA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8832B3" w14:textId="71D7DB7F" w:rsidR="001157AD" w:rsidRPr="000058E3" w:rsidRDefault="007037FE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157AD" w:rsidRPr="000058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37FE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</w:tr>
      <w:tr w:rsidR="001045B4" w:rsidRPr="009E2F97" w14:paraId="0DE4D755" w14:textId="77777777" w:rsidTr="001045B4">
        <w:trPr>
          <w:trHeight w:val="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E5E9" w14:textId="77777777" w:rsidR="001157AD" w:rsidRPr="006115A4" w:rsidRDefault="001157AD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115A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8DE60D" w14:textId="77777777" w:rsidR="001157AD" w:rsidRPr="00ED375A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BF425C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61A1C2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875D41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114EEB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40D7213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DE218A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B96E6C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CDDD0F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A65F4A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A287BA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3DCF59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486EEE" w14:textId="14228CC0" w:rsidR="001157AD" w:rsidRPr="000058E3" w:rsidRDefault="00E14EA0" w:rsidP="001157AD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037FE" w:rsidRPr="007037FE">
              <w:rPr>
                <w:rFonts w:asciiTheme="majorBidi" w:hAnsiTheme="majorBidi" w:cstheme="majorBidi"/>
                <w:sz w:val="24"/>
                <w:szCs w:val="24"/>
              </w:rPr>
              <w:t>580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83" w:type="dxa"/>
          </w:tcPr>
          <w:p w14:paraId="24D4AC5B" w14:textId="7D3F86B5" w:rsidR="001157AD" w:rsidRPr="000058E3" w:rsidRDefault="001157AD" w:rsidP="001157AD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8E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037FE" w:rsidRPr="007037FE">
              <w:rPr>
                <w:rFonts w:asciiTheme="majorBidi" w:hAnsiTheme="majorBidi" w:cstheme="majorBidi"/>
                <w:sz w:val="24"/>
                <w:szCs w:val="24"/>
              </w:rPr>
              <w:t>578</w:t>
            </w:r>
            <w:r w:rsidRPr="000058E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045B4" w:rsidRPr="009E2F97" w14:paraId="2E84102A" w14:textId="77777777" w:rsidTr="001045B4">
        <w:trPr>
          <w:trHeight w:val="4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ED5A" w14:textId="78C0556F" w:rsidR="001157AD" w:rsidRPr="00980E26" w:rsidRDefault="00D974B2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ส่วนแบ่งกำไรจากเงินลงทุนในบริษัทร่วมและ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การร่วมค้าสุทธิจากกำไรที่ยังไม่เกิดขึ้นจากการ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ขายอสังหาริมทรัพย์ให้บริษัทร่วมและร่วมค้า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C66F9C" w14:textId="77777777" w:rsidR="001157AD" w:rsidRPr="00ED375A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BB48C50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77AE55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67C17A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7653EA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7E15BE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14FCC7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3247B8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F62720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47C2D3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0A0E70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D8CD35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6D7782" w14:textId="77777777" w:rsidR="001157AD" w:rsidRPr="000058E3" w:rsidRDefault="001157AD" w:rsidP="001157A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8EAAD1" w14:textId="77777777" w:rsidR="001157AD" w:rsidRPr="000058E3" w:rsidRDefault="001157AD" w:rsidP="001157A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DC43B1" w14:textId="2887FEC6" w:rsidR="001157AD" w:rsidRPr="000058E3" w:rsidRDefault="007037FE" w:rsidP="001157AD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  <w:tc>
          <w:tcPr>
            <w:tcW w:w="783" w:type="dxa"/>
          </w:tcPr>
          <w:p w14:paraId="278698CE" w14:textId="77777777" w:rsidR="001157AD" w:rsidRPr="000058E3" w:rsidRDefault="001157AD" w:rsidP="001157A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A0E7E8" w14:textId="77777777" w:rsidR="001157AD" w:rsidRPr="000058E3" w:rsidRDefault="001157AD" w:rsidP="001157A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4977C1" w14:textId="58C709CF" w:rsidR="001157AD" w:rsidRPr="000058E3" w:rsidRDefault="007037FE" w:rsidP="001157AD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037FE">
              <w:rPr>
                <w:rFonts w:asciiTheme="majorBidi" w:hAnsiTheme="majorBidi" w:cstheme="majorBidi" w:hint="cs"/>
                <w:sz w:val="24"/>
                <w:szCs w:val="24"/>
              </w:rPr>
              <w:t>14</w:t>
            </w:r>
          </w:p>
        </w:tc>
      </w:tr>
      <w:tr w:rsidR="001045B4" w:rsidRPr="009E2F97" w14:paraId="204F9FB1" w14:textId="77777777" w:rsidTr="001045B4">
        <w:trPr>
          <w:trHeight w:val="2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CE810" w14:textId="77777777" w:rsidR="001157AD" w:rsidRPr="009E2F97" w:rsidRDefault="001157AD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0F6842" w14:textId="77777777" w:rsidR="001157AD" w:rsidRPr="00ED375A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1F7987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8609CE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3314E7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FB5BF80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808CAE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A1E0BB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37209A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6EA9666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098BAD3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E43D61D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B7A0FD9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4BEB9D8" w14:textId="00D00279" w:rsidR="001157AD" w:rsidRPr="000058E3" w:rsidRDefault="007037FE" w:rsidP="001157A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  <w:r w:rsidRPr="007037FE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83" w:type="dxa"/>
          </w:tcPr>
          <w:p w14:paraId="03EC6E49" w14:textId="21D15CE9" w:rsidR="001157AD" w:rsidRPr="000058E3" w:rsidRDefault="007037FE" w:rsidP="001157A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</w:t>
            </w:r>
            <w:r w:rsidRPr="007037FE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</w:tbl>
    <w:p w14:paraId="3CB3F463" w14:textId="77777777" w:rsidR="00E7587C" w:rsidRDefault="00E7587C" w:rsidP="006C1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026BD0" w14:textId="77777777" w:rsidR="00D974B2" w:rsidRDefault="00D97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  <w:br w:type="page"/>
      </w:r>
    </w:p>
    <w:p w14:paraId="36D818AF" w14:textId="059A7EE3" w:rsidR="00260F99" w:rsidRDefault="006C1A2D" w:rsidP="006C1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CB3E6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ภาพรวมสินทรัพย์ตาม</w:t>
      </w:r>
      <w:r w:rsidRPr="00CB3E6C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2A3B26BF" w14:textId="098FA8A8" w:rsidR="00AF5253" w:rsidRDefault="00AF5253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745E941" w14:textId="77777777" w:rsidR="00AF5253" w:rsidRDefault="00AF5253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9E1C09B" w14:textId="11334BA0" w:rsidR="00260F99" w:rsidRDefault="007F39F9" w:rsidP="007F3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noProof/>
          <w:sz w:val="30"/>
          <w:szCs w:val="30"/>
          <w:lang w:val="th-TH"/>
        </w:rPr>
        <w:drawing>
          <wp:inline distT="0" distB="0" distL="0" distR="0" wp14:anchorId="77E8FE81" wp14:editId="75C1EAF0">
            <wp:extent cx="9226550" cy="36906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6550" cy="369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F9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551BF0E" w14:textId="3251E228" w:rsidR="00260F99" w:rsidRDefault="00260F99" w:rsidP="00260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4738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ภาพรวมหนี้สินตาม</w:t>
      </w:r>
      <w:r w:rsidRPr="00247382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7C018EA4" w14:textId="0012539C" w:rsidR="00AF5253" w:rsidRDefault="00AF5253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noProof/>
        </w:rPr>
      </w:pPr>
    </w:p>
    <w:p w14:paraId="5A1E37D9" w14:textId="77777777" w:rsidR="00AF5253" w:rsidRDefault="00AF5253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noProof/>
        </w:rPr>
      </w:pPr>
    </w:p>
    <w:p w14:paraId="1ACB3A46" w14:textId="7B9129AB" w:rsidR="006C1A2D" w:rsidRPr="006375B5" w:rsidRDefault="007F39F9" w:rsidP="00FF4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</w:pPr>
      <w:r>
        <w:rPr>
          <w:noProof/>
        </w:rPr>
        <w:drawing>
          <wp:inline distT="0" distB="0" distL="0" distR="0" wp14:anchorId="0AF8901E" wp14:editId="45CD3576">
            <wp:extent cx="9226550" cy="389826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6550" cy="389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1A2D" w:rsidRPr="006375B5">
        <w:br w:type="page"/>
      </w:r>
    </w:p>
    <w:tbl>
      <w:tblPr>
        <w:tblW w:w="14580" w:type="dxa"/>
        <w:tblInd w:w="9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990"/>
        <w:gridCol w:w="900"/>
        <w:gridCol w:w="990"/>
        <w:gridCol w:w="990"/>
        <w:gridCol w:w="990"/>
        <w:gridCol w:w="990"/>
        <w:gridCol w:w="990"/>
        <w:gridCol w:w="990"/>
        <w:gridCol w:w="990"/>
        <w:gridCol w:w="1080"/>
        <w:gridCol w:w="990"/>
      </w:tblGrid>
      <w:tr w:rsidR="00F2761F" w:rsidRPr="006375B5" w14:paraId="5E5A5C7B" w14:textId="77777777" w:rsidTr="00FC5826">
        <w:trPr>
          <w:trHeight w:val="70"/>
          <w:tblHeader/>
        </w:trPr>
        <w:tc>
          <w:tcPr>
            <w:tcW w:w="2790" w:type="dxa"/>
            <w:tcBorders>
              <w:left w:val="nil"/>
              <w:right w:val="nil"/>
            </w:tcBorders>
            <w:noWrap/>
            <w:vAlign w:val="bottom"/>
          </w:tcPr>
          <w:p w14:paraId="4D68C3ED" w14:textId="77777777" w:rsidR="00F2761F" w:rsidRPr="00FE7C1C" w:rsidRDefault="00F2761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left w:val="nil"/>
              <w:bottom w:val="nil"/>
            </w:tcBorders>
            <w:vAlign w:val="bottom"/>
          </w:tcPr>
          <w:p w14:paraId="14550C23" w14:textId="77777777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F2761F" w:rsidRPr="006375B5" w14:paraId="056E2593" w14:textId="77777777" w:rsidTr="00FC5826">
        <w:trPr>
          <w:trHeight w:val="70"/>
          <w:tblHeader/>
        </w:trPr>
        <w:tc>
          <w:tcPr>
            <w:tcW w:w="2790" w:type="dxa"/>
            <w:tcBorders>
              <w:left w:val="nil"/>
              <w:right w:val="nil"/>
            </w:tcBorders>
            <w:noWrap/>
            <w:vAlign w:val="bottom"/>
          </w:tcPr>
          <w:p w14:paraId="0759CB10" w14:textId="77777777" w:rsidR="00F2761F" w:rsidRPr="00FE7C1C" w:rsidRDefault="00F2761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ACFCAF4" w14:textId="48C37F3A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A9B793" w14:textId="49F4BC48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F4606F" w14:textId="0EA71E93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2480F4" w14:textId="5CE62411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2673E995" w14:textId="77777777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070" w:type="dxa"/>
            <w:gridSpan w:val="2"/>
            <w:vAlign w:val="bottom"/>
          </w:tcPr>
          <w:p w14:paraId="47D4C3E8" w14:textId="77C07CCD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363FB" w:rsidRPr="007363FB" w14:paraId="6FAAE753" w14:textId="77777777" w:rsidTr="00FC5826">
        <w:trPr>
          <w:trHeight w:val="263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2CCA39" w14:textId="6EB4288B" w:rsidR="007363FB" w:rsidRPr="007363FB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EEA2" w14:textId="6168D90F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D957F" w14:textId="68EE1D55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D80A" w14:textId="380A81C7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EC98" w14:textId="119141F5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971E4" w14:textId="64D783C0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F63F" w14:textId="5AF712E9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D8E1F" w14:textId="78ADF46B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4727" w14:textId="58C9AF53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81CD" w14:textId="6D01DB80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07F20" w14:textId="63669B31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F449" w14:textId="78FF2DCF" w:rsid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199A672" w14:textId="6401B80F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3499E" w14:textId="641E69F6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</w:tr>
      <w:tr w:rsidR="00B6628C" w:rsidRPr="007363FB" w14:paraId="795CDF01" w14:textId="77777777" w:rsidTr="00FC5826">
        <w:trPr>
          <w:trHeight w:val="263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C0C68D" w14:textId="77777777" w:rsidR="00B6628C" w:rsidRPr="007363FB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DEE4E" w14:textId="3A27F91B" w:rsidR="00B6628C" w:rsidRPr="007363FB" w:rsidRDefault="007037FE" w:rsidP="00B662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C1382" w14:textId="14744FB5" w:rsidR="00B6628C" w:rsidRPr="007363FB" w:rsidRDefault="007037FE" w:rsidP="00B662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2EA7" w14:textId="619EB098" w:rsidR="00B6628C" w:rsidRPr="007363FB" w:rsidRDefault="007037FE" w:rsidP="00B662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A0FF" w14:textId="7DA281CC" w:rsidR="00B6628C" w:rsidRPr="007363FB" w:rsidRDefault="007037FE" w:rsidP="00B662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38CC" w14:textId="5EB69AE3" w:rsidR="00B6628C" w:rsidRPr="007363FB" w:rsidRDefault="007037FE" w:rsidP="00B662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9BA2" w14:textId="125339B8" w:rsidR="00B6628C" w:rsidRPr="007363FB" w:rsidRDefault="007037FE" w:rsidP="00B662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9886" w14:textId="04E19DF7" w:rsidR="00B6628C" w:rsidRPr="007363FB" w:rsidRDefault="007037FE" w:rsidP="00B662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447D" w14:textId="0C7474FD" w:rsidR="00B6628C" w:rsidRPr="007363FB" w:rsidRDefault="007037FE" w:rsidP="00B662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65A41" w14:textId="684CCC8D" w:rsidR="00B6628C" w:rsidRPr="007363FB" w:rsidRDefault="007037FE" w:rsidP="00B662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170B6" w14:textId="6999C95F" w:rsidR="00B6628C" w:rsidRPr="007363FB" w:rsidRDefault="007037FE" w:rsidP="00B662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DF520" w14:textId="4EE497B7" w:rsidR="00B6628C" w:rsidRPr="007363FB" w:rsidRDefault="007037FE" w:rsidP="00B662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17B89" w14:textId="0DE1925D" w:rsidR="00B6628C" w:rsidRPr="007363FB" w:rsidRDefault="007037FE" w:rsidP="00B662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363FB" w:rsidRPr="006375B5" w14:paraId="4D1DAD14" w14:textId="77777777" w:rsidTr="00FC5826">
        <w:trPr>
          <w:trHeight w:val="70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7947A7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14:paraId="16F20B17" w14:textId="77777777" w:rsidR="007363FB" w:rsidRPr="00FE7C1C" w:rsidRDefault="007363FB" w:rsidP="007363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363FB" w:rsidRPr="006375B5" w14:paraId="2C45B207" w14:textId="77777777" w:rsidTr="00FC5826">
        <w:trPr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B70E" w14:textId="77777777" w:rsidR="007363FB" w:rsidRPr="00FE7C1C" w:rsidRDefault="007363FB" w:rsidP="007363FB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2CC3EF2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0979FDC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3DC7B82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C7B1A18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9A4F74B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8AFB34A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7DFCD1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58BD16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5AC2B2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EBE800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3030D4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CDECEA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28C" w:rsidRPr="006375B5" w14:paraId="6399D4B8" w14:textId="77777777" w:rsidTr="00FC5826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7257" w14:textId="77777777" w:rsidR="00B6628C" w:rsidRPr="00FE7C1C" w:rsidRDefault="00B6628C" w:rsidP="00B6628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EE2521" w14:textId="4590D975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35</w:t>
            </w:r>
            <w:r w:rsidR="00A6498E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038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1365A9" w14:textId="6E84F24B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35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2FFC34" w14:textId="4FA708E2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37</w:t>
            </w:r>
            <w:r w:rsidR="00A6498E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EB41D0" w14:textId="67B9C100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36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48AA32" w14:textId="47F97C60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  <w:r w:rsidR="00A6498E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B60DA4" w14:textId="342A3FC3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361F60" w14:textId="39CB8228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  <w:r w:rsidR="00A6498E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5E74B4" w14:textId="12E14B56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990" w:type="dxa"/>
            <w:vAlign w:val="bottom"/>
          </w:tcPr>
          <w:p w14:paraId="4AAFD42A" w14:textId="038B209F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990" w:type="dxa"/>
            <w:vAlign w:val="bottom"/>
          </w:tcPr>
          <w:p w14:paraId="566B20A1" w14:textId="79FDF411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1080" w:type="dxa"/>
            <w:vAlign w:val="bottom"/>
          </w:tcPr>
          <w:p w14:paraId="66CFA45E" w14:textId="47F23410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82</w:t>
            </w:r>
            <w:r w:rsidR="00A6498E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990" w:type="dxa"/>
            <w:vAlign w:val="bottom"/>
          </w:tcPr>
          <w:p w14:paraId="46E188DC" w14:textId="3F3903C0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82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063</w:t>
            </w:r>
          </w:p>
        </w:tc>
      </w:tr>
      <w:tr w:rsidR="00B6628C" w:rsidRPr="006375B5" w14:paraId="39EA8167" w14:textId="77777777" w:rsidTr="00FC5826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8A3C" w14:textId="77777777" w:rsidR="00B6628C" w:rsidRPr="00FE7C1C" w:rsidRDefault="00B6628C" w:rsidP="00B6628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FDEF25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CC45FE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A5FC4F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CD5722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4BDE5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45CE7D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0F5227" w14:textId="39A4B7EF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CF5340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B970C1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275FEC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97C955" w14:textId="572BEECD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11</w:t>
            </w:r>
            <w:r w:rsidR="00A6498E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990" w:type="dxa"/>
            <w:vAlign w:val="bottom"/>
          </w:tcPr>
          <w:p w14:paraId="5E13B198" w14:textId="5021D72C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B6628C" w:rsidRPr="006375B5" w14:paraId="4E4A61D7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1FA9" w14:textId="77777777" w:rsidR="00B6628C" w:rsidRPr="00FE7C1C" w:rsidRDefault="00B6628C" w:rsidP="00B6628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928F07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85EA77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80B8DE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40C3C3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A2E2A4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DD560A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3A9AC4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5048EF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0B0338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8741B3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F05F5E" w14:textId="233E0D1A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</w:t>
            </w:r>
            <w:r w:rsidR="00A6498E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091</w:t>
            </w:r>
          </w:p>
        </w:tc>
        <w:tc>
          <w:tcPr>
            <w:tcW w:w="990" w:type="dxa"/>
            <w:vAlign w:val="bottom"/>
          </w:tcPr>
          <w:p w14:paraId="17879635" w14:textId="7DDDF132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233</w:t>
            </w:r>
          </w:p>
        </w:tc>
      </w:tr>
      <w:tr w:rsidR="00B6628C" w:rsidRPr="006375B5" w14:paraId="12F1D5A2" w14:textId="77777777" w:rsidTr="00FC5826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861AE" w14:textId="77777777" w:rsidR="00B6628C" w:rsidRPr="00FE7C1C" w:rsidRDefault="00B6628C" w:rsidP="00B6628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E819A3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2C82B7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9F941A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017951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980A64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D382BB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4B2910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72F84B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AC38E6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0FBFB8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AF2D4" w14:textId="41012873" w:rsidR="00B6628C" w:rsidRPr="00FE7C1C" w:rsidRDefault="007037FE" w:rsidP="00B662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990" w:type="dxa"/>
            <w:vAlign w:val="bottom"/>
          </w:tcPr>
          <w:p w14:paraId="63826197" w14:textId="2A4CD4CD" w:rsidR="00B6628C" w:rsidRPr="00FE7C1C" w:rsidRDefault="007037FE" w:rsidP="00B662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675</w:t>
            </w:r>
          </w:p>
        </w:tc>
      </w:tr>
      <w:tr w:rsidR="00B6628C" w:rsidRPr="006375B5" w14:paraId="74C37BD8" w14:textId="77777777" w:rsidTr="00FC5826">
        <w:trPr>
          <w:trHeight w:val="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5123" w14:textId="77777777" w:rsidR="00B6628C" w:rsidRPr="00FE7C1C" w:rsidRDefault="00B6628C" w:rsidP="00B6628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3E9447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3CB40CF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8216F2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4B72245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AAA188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03D0E6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71D002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45CF5E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311F8B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93DB88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59C78C" w14:textId="6D0CDBD3" w:rsidR="00B6628C" w:rsidRPr="003A65DD" w:rsidRDefault="007037FE" w:rsidP="00B662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 w:rsidR="00A649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768</w:t>
            </w:r>
          </w:p>
        </w:tc>
        <w:tc>
          <w:tcPr>
            <w:tcW w:w="990" w:type="dxa"/>
            <w:vAlign w:val="bottom"/>
          </w:tcPr>
          <w:p w14:paraId="11492938" w14:textId="1A9E3348" w:rsidR="00B6628C" w:rsidRPr="00FE7C1C" w:rsidRDefault="007037FE" w:rsidP="00B662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B6628C" w:rsidRPr="004B75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871</w:t>
            </w:r>
          </w:p>
        </w:tc>
      </w:tr>
      <w:tr w:rsidR="00B6628C" w:rsidRPr="006375B5" w14:paraId="475DCB8A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CB3" w14:textId="77777777" w:rsidR="00B6628C" w:rsidRPr="00FE7C1C" w:rsidRDefault="00B6628C" w:rsidP="00B6628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BAF2FC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08A415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8BA140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B61C8B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71E9EC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27CC04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CA81A8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DCD975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8F25A9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A49B2A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E15AC5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642077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28C" w:rsidRPr="006375B5" w14:paraId="1C062EE3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63583" w14:textId="77777777" w:rsidR="00B6628C" w:rsidRPr="00FE7C1C" w:rsidRDefault="00B6628C" w:rsidP="00B6628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4FCE43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A8BAED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180717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D4D3E5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D1F088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053A17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927666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2D50324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E65EFC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D6BA65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B98E29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8F69B9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28C" w:rsidRPr="006375B5" w14:paraId="2FC07FBA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7A61" w14:textId="77777777" w:rsidR="00B6628C" w:rsidRPr="00FE7C1C" w:rsidRDefault="00B6628C" w:rsidP="00B6628C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00B2C1" w14:textId="311809FF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9</w:t>
            </w:r>
            <w:r w:rsidR="003B5792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D675F2" w14:textId="18BBF282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77AAF8" w14:textId="1F1723B2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44</w:t>
            </w:r>
            <w:r w:rsidR="003B5792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E6AEB5" w14:textId="0E9388E8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41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C91B97" w14:textId="78F5B6E7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</w:t>
            </w:r>
            <w:r w:rsidR="003B5792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051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342E6B" w14:textId="6DE3AB15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E5B26A" w14:textId="367ACA40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="003B5792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FA436E" w14:textId="6B98FEBD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990" w:type="dxa"/>
            <w:vAlign w:val="bottom"/>
          </w:tcPr>
          <w:p w14:paraId="22F9B246" w14:textId="100EF7A6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990" w:type="dxa"/>
            <w:vAlign w:val="bottom"/>
          </w:tcPr>
          <w:p w14:paraId="6038DCB4" w14:textId="0AC31651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  <w:vAlign w:val="bottom"/>
          </w:tcPr>
          <w:p w14:paraId="0077C4DA" w14:textId="10F2E39A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59</w:t>
            </w:r>
            <w:r w:rsidR="003B5792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990" w:type="dxa"/>
            <w:vAlign w:val="bottom"/>
          </w:tcPr>
          <w:p w14:paraId="0DC7A269" w14:textId="06E2196A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58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045</w:t>
            </w:r>
          </w:p>
        </w:tc>
      </w:tr>
      <w:tr w:rsidR="00B6628C" w:rsidRPr="006375B5" w14:paraId="197800D8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31A8" w14:textId="77777777" w:rsidR="00B6628C" w:rsidRPr="00FE7C1C" w:rsidRDefault="00B6628C" w:rsidP="00B6628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9DBD8C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7D4A39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95468B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C03A88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924CCC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8FC56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153AFE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85149E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74ABEC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F42AE3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1E4279" w14:textId="0AB9099D" w:rsidR="00B6628C" w:rsidRPr="00FE7C1C" w:rsidRDefault="007037FE" w:rsidP="00B662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990" w:type="dxa"/>
            <w:vAlign w:val="bottom"/>
          </w:tcPr>
          <w:p w14:paraId="06E8E71D" w14:textId="15F234D8" w:rsidR="00B6628C" w:rsidRPr="00FE7C1C" w:rsidRDefault="007037FE" w:rsidP="00B662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743</w:t>
            </w:r>
          </w:p>
        </w:tc>
      </w:tr>
      <w:tr w:rsidR="00B6628C" w:rsidRPr="006375B5" w14:paraId="67966382" w14:textId="77777777" w:rsidTr="00FC5826">
        <w:trPr>
          <w:trHeight w:val="43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529EC" w14:textId="77777777" w:rsidR="00B6628C" w:rsidRPr="00FE7C1C" w:rsidRDefault="00B6628C" w:rsidP="00B6628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E61934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61AAE5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E5E636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BD8958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4AEC1B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509A4F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3C7BA6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607CED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A55FF8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5F9F10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65E6EE" w14:textId="2CAAA2DC" w:rsidR="00B6628C" w:rsidRPr="003A65DD" w:rsidRDefault="007037FE" w:rsidP="00B662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="003B57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990" w:type="dxa"/>
            <w:vAlign w:val="bottom"/>
          </w:tcPr>
          <w:p w14:paraId="69590230" w14:textId="23A59BCD" w:rsidR="00B6628C" w:rsidRPr="00FE7C1C" w:rsidRDefault="007037FE" w:rsidP="00B662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B6628C" w:rsidRPr="00300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788</w:t>
            </w:r>
          </w:p>
        </w:tc>
      </w:tr>
    </w:tbl>
    <w:p w14:paraId="74C931D0" w14:textId="578CC240" w:rsidR="007363FB" w:rsidRDefault="007363FB">
      <w:pPr>
        <w:rPr>
          <w:rFonts w:ascii="Angsana New" w:hAnsi="Angsana New"/>
          <w:sz w:val="10"/>
          <w:szCs w:val="10"/>
        </w:rPr>
      </w:pPr>
    </w:p>
    <w:p w14:paraId="4E050683" w14:textId="77777777" w:rsidR="007363FB" w:rsidRDefault="0073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tbl>
      <w:tblPr>
        <w:tblW w:w="14670" w:type="dxa"/>
        <w:tblLayout w:type="fixed"/>
        <w:tblLook w:val="00A0" w:firstRow="1" w:lastRow="0" w:firstColumn="1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00"/>
        <w:gridCol w:w="990"/>
        <w:gridCol w:w="990"/>
        <w:gridCol w:w="990"/>
        <w:gridCol w:w="990"/>
        <w:gridCol w:w="1170"/>
      </w:tblGrid>
      <w:tr w:rsidR="00407B93" w:rsidRPr="006263D0" w14:paraId="23E52F10" w14:textId="77777777" w:rsidTr="000C5844">
        <w:trPr>
          <w:trHeight w:val="47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325E586D" w14:textId="77777777" w:rsidR="00407B93" w:rsidRPr="006263D0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970" w:type="dxa"/>
            <w:gridSpan w:val="12"/>
            <w:tcBorders>
              <w:left w:val="nil"/>
            </w:tcBorders>
          </w:tcPr>
          <w:p w14:paraId="687321D1" w14:textId="77777777" w:rsidR="00407B93" w:rsidRPr="006263D0" w:rsidRDefault="00407B93" w:rsidP="000C584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407B93" w:rsidRPr="006263D0" w14:paraId="457A7EE9" w14:textId="77777777" w:rsidTr="000C5844">
        <w:trPr>
          <w:trHeight w:val="47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center"/>
          </w:tcPr>
          <w:p w14:paraId="2A4B2E03" w14:textId="2F7602DB" w:rsidR="00407B93" w:rsidRPr="006263D0" w:rsidRDefault="00407B93" w:rsidP="0040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1310195" w14:textId="53A851BC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0167875" w14:textId="7C4E589D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181DB6" w14:textId="35EDA46B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D3896AD" w14:textId="217DB814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1EF9303C" w14:textId="77777777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160" w:type="dxa"/>
            <w:gridSpan w:val="2"/>
            <w:vAlign w:val="bottom"/>
          </w:tcPr>
          <w:p w14:paraId="58BC28EA" w14:textId="77777777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07B93" w:rsidRPr="006263D0" w14:paraId="2FC2396B" w14:textId="77777777" w:rsidTr="0007674A">
        <w:trPr>
          <w:trHeight w:val="4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7638BB0" w14:textId="63ADF7DB" w:rsidR="00407B93" w:rsidRPr="006263D0" w:rsidRDefault="00407B93" w:rsidP="0040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286A7" w14:textId="50FB6575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4727C" w14:textId="225ECC96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8D344" w14:textId="01388D6E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B7D6" w14:textId="1BC30952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2684D" w14:textId="31FAC4D2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50D4" w14:textId="7B133165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9C6B" w14:textId="27185DE4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B90C" w14:textId="08F574D5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9C4B7" w14:textId="060A7CE7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CABFF" w14:textId="52D14AEE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F37DE" w14:textId="0147BB4C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F1E82" w14:textId="71A9AB1B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07B93" w:rsidRPr="006263D0" w14:paraId="3591C679" w14:textId="77777777" w:rsidTr="000C5844">
        <w:trPr>
          <w:trHeight w:val="4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8FB1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2"/>
            <w:tcBorders>
              <w:top w:val="nil"/>
              <w:left w:val="nil"/>
            </w:tcBorders>
          </w:tcPr>
          <w:p w14:paraId="279260A1" w14:textId="77777777" w:rsidR="00407B93" w:rsidRPr="006263D0" w:rsidRDefault="00407B93" w:rsidP="000C584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07B93" w:rsidRPr="006263D0" w14:paraId="6B9E5A14" w14:textId="77777777" w:rsidTr="000C5844">
        <w:trPr>
          <w:trHeight w:val="4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7DC76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5515FCC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DD51982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3406892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8F8626F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E51B69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F5968E2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419627F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CE4650D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055F11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CE39E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551970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DACE3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7B93" w:rsidRPr="006263D0" w14:paraId="2FDA1003" w14:textId="77777777" w:rsidTr="000C5844">
        <w:trPr>
          <w:trHeight w:val="4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9466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33CC85" w14:textId="2F6E4046" w:rsidR="00407B93" w:rsidRPr="006263D0" w:rsidRDefault="007037FE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07B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39DE63" w14:textId="431150FE" w:rsidR="00407B93" w:rsidRPr="006263D0" w:rsidRDefault="007037FE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776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154E29" w14:textId="4BB0CAB9" w:rsidR="00407B93" w:rsidRPr="006263D0" w:rsidRDefault="007037FE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645EB3" w14:textId="1B56AC4A" w:rsidR="00407B93" w:rsidRPr="006263D0" w:rsidRDefault="007037FE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F91D0C4" w14:textId="77777777" w:rsidR="00407B93" w:rsidRPr="006263D0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02E3F2" w14:textId="77777777" w:rsidR="00407B93" w:rsidRPr="006263D0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1EF6E64" w14:textId="35844BA2" w:rsidR="00407B93" w:rsidRPr="006263D0" w:rsidRDefault="007037FE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6AC401" w14:textId="07A59E7F" w:rsidR="00407B93" w:rsidRPr="006263D0" w:rsidRDefault="007037FE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990" w:type="dxa"/>
          </w:tcPr>
          <w:p w14:paraId="2FEE0D64" w14:textId="77777777" w:rsidR="00407B93" w:rsidRPr="006263D0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5A84838D" w14:textId="77777777" w:rsidR="00407B93" w:rsidRPr="006263D0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28B7AA57" w14:textId="563E7D22" w:rsidR="00407B93" w:rsidRPr="006263D0" w:rsidRDefault="007037FE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07B9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1170" w:type="dxa"/>
          </w:tcPr>
          <w:p w14:paraId="290E9796" w14:textId="26582D00" w:rsidR="00407B93" w:rsidRPr="006263D0" w:rsidRDefault="007037FE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776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</w:tr>
      <w:tr w:rsidR="00407B93" w:rsidRPr="006263D0" w14:paraId="77E024F4" w14:textId="77777777" w:rsidTr="000C5844">
        <w:trPr>
          <w:trHeight w:val="4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5179C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7879150" w14:textId="77777777" w:rsidR="00407B93" w:rsidRPr="006263D0" w:rsidRDefault="00407B93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DE9B81" w14:textId="77777777" w:rsidR="00407B93" w:rsidRPr="006263D0" w:rsidRDefault="00407B93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007DDA" w14:textId="1A9D8FED" w:rsidR="00407B93" w:rsidRPr="006263D0" w:rsidRDefault="007037FE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6C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E8F3CD" w14:textId="44EBF043" w:rsidR="00407B93" w:rsidRPr="006263D0" w:rsidRDefault="007037FE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76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DDF6FB" w14:textId="7CB137C7" w:rsidR="00407B93" w:rsidRPr="006263D0" w:rsidRDefault="007037FE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58F098" w14:textId="37C2A254" w:rsidR="00407B93" w:rsidRPr="006263D0" w:rsidRDefault="007037FE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12E956" w14:textId="116ED637" w:rsidR="00407B93" w:rsidRPr="006263D0" w:rsidRDefault="007037FE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8E5438" w14:textId="3EBA0830" w:rsidR="00407B93" w:rsidRPr="006263D0" w:rsidRDefault="007037FE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990" w:type="dxa"/>
          </w:tcPr>
          <w:p w14:paraId="6541C939" w14:textId="0E862AA7" w:rsidR="00407B93" w:rsidRPr="006263D0" w:rsidRDefault="007037FE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990" w:type="dxa"/>
          </w:tcPr>
          <w:p w14:paraId="27D18AAB" w14:textId="31EF252F" w:rsidR="00407B93" w:rsidRPr="006263D0" w:rsidRDefault="007037FE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990" w:type="dxa"/>
            <w:vAlign w:val="bottom"/>
          </w:tcPr>
          <w:p w14:paraId="2CC1785F" w14:textId="1C268EF0" w:rsidR="00407B93" w:rsidRPr="006263D0" w:rsidRDefault="007037FE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07B9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1170" w:type="dxa"/>
            <w:vAlign w:val="bottom"/>
          </w:tcPr>
          <w:p w14:paraId="15339B79" w14:textId="75892690" w:rsidR="00407B93" w:rsidRPr="006263D0" w:rsidRDefault="007037FE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76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</w:tr>
      <w:tr w:rsidR="00407B93" w:rsidRPr="006263D0" w14:paraId="728589EF" w14:textId="77777777" w:rsidTr="000C5844">
        <w:trPr>
          <w:trHeight w:val="2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6A717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750056" w14:textId="3B506738" w:rsidR="00407B93" w:rsidRPr="006263D0" w:rsidRDefault="007037FE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07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9ABB23" w14:textId="7BE6B963" w:rsidR="00407B93" w:rsidRPr="006263D0" w:rsidRDefault="007037FE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776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09E3A9" w14:textId="3B17E94C" w:rsidR="00407B93" w:rsidRPr="006263D0" w:rsidRDefault="007037FE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36C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6FC234" w14:textId="5E078436" w:rsidR="00407B93" w:rsidRPr="006263D0" w:rsidRDefault="007037FE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776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7A2FD0" w14:textId="321C5246" w:rsidR="00407B93" w:rsidRPr="006263D0" w:rsidRDefault="007037FE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89201F" w14:textId="70074479" w:rsidR="00407B93" w:rsidRPr="006263D0" w:rsidRDefault="007037FE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A20BC4" w14:textId="19AB18CD" w:rsidR="00407B93" w:rsidRPr="006263D0" w:rsidRDefault="007037FE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AA5B7C" w14:textId="7D4C147D" w:rsidR="00407B93" w:rsidRPr="006263D0" w:rsidRDefault="007037FE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990" w:type="dxa"/>
          </w:tcPr>
          <w:p w14:paraId="4184727F" w14:textId="6C10D1B2" w:rsidR="00407B93" w:rsidRPr="006263D0" w:rsidRDefault="007037FE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990" w:type="dxa"/>
          </w:tcPr>
          <w:p w14:paraId="112952CC" w14:textId="0FEAF719" w:rsidR="00407B93" w:rsidRPr="006263D0" w:rsidRDefault="007037FE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990" w:type="dxa"/>
            <w:vAlign w:val="bottom"/>
          </w:tcPr>
          <w:p w14:paraId="795A1BB8" w14:textId="5FA707B2" w:rsidR="00407B93" w:rsidRPr="006263D0" w:rsidRDefault="007037FE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07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1170" w:type="dxa"/>
            <w:vAlign w:val="bottom"/>
          </w:tcPr>
          <w:p w14:paraId="10E66A37" w14:textId="7947D830" w:rsidR="00407B93" w:rsidRPr="006263D0" w:rsidRDefault="007037FE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8776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013</w:t>
            </w:r>
          </w:p>
        </w:tc>
      </w:tr>
    </w:tbl>
    <w:p w14:paraId="2F1595BD" w14:textId="77777777" w:rsidR="00407B93" w:rsidRDefault="00407B93" w:rsidP="001618A0">
      <w:pPr>
        <w:spacing w:line="240" w:lineRule="auto"/>
        <w:rPr>
          <w:rFonts w:ascii="Angsana New" w:hAnsi="Angsana New"/>
          <w:color w:val="2E74B5"/>
          <w:sz w:val="30"/>
          <w:szCs w:val="30"/>
          <w:cs/>
        </w:rPr>
      </w:pPr>
    </w:p>
    <w:tbl>
      <w:tblPr>
        <w:tblW w:w="14660" w:type="dxa"/>
        <w:tblLayout w:type="fixed"/>
        <w:tblLook w:val="00A0" w:firstRow="1" w:lastRow="0" w:firstColumn="1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00"/>
        <w:gridCol w:w="990"/>
        <w:gridCol w:w="990"/>
        <w:gridCol w:w="990"/>
        <w:gridCol w:w="990"/>
        <w:gridCol w:w="1160"/>
      </w:tblGrid>
      <w:tr w:rsidR="00407B93" w:rsidRPr="006263D0" w14:paraId="5FE55E50" w14:textId="77777777" w:rsidTr="000C5844">
        <w:trPr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6A1E337F" w14:textId="77777777" w:rsidR="00407B93" w:rsidRPr="006263D0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960" w:type="dxa"/>
            <w:gridSpan w:val="12"/>
            <w:tcBorders>
              <w:left w:val="nil"/>
            </w:tcBorders>
          </w:tcPr>
          <w:p w14:paraId="23AA860D" w14:textId="77777777" w:rsidR="00407B93" w:rsidRPr="006263D0" w:rsidRDefault="00407B93" w:rsidP="000C584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07B93" w:rsidRPr="006263D0" w14:paraId="0807EF36" w14:textId="77777777" w:rsidTr="000C5844">
        <w:trPr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center"/>
          </w:tcPr>
          <w:p w14:paraId="7D6008BD" w14:textId="451C355C" w:rsidR="00407B93" w:rsidRPr="006263D0" w:rsidRDefault="00407B93" w:rsidP="0040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83C2727" w14:textId="5EF08651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6B703F8" w14:textId="06FF83F3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6202427" w14:textId="4934CA9B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17A496" w14:textId="4AE9FE54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28120614" w14:textId="77777777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150" w:type="dxa"/>
            <w:gridSpan w:val="2"/>
            <w:vAlign w:val="bottom"/>
          </w:tcPr>
          <w:p w14:paraId="56800335" w14:textId="77777777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07B93" w:rsidRPr="006263D0" w14:paraId="2F3402CA" w14:textId="77777777" w:rsidTr="00CD25B9">
        <w:trPr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3708DC2" w14:textId="79339E92" w:rsidR="00407B93" w:rsidRPr="006263D0" w:rsidRDefault="00407B93" w:rsidP="0040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B2C94" w14:textId="0EBDBCF6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A398D" w14:textId="332A7038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EC5F0" w14:textId="43C8CB54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81B8" w14:textId="4BF9ACFA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61AA" w14:textId="25A1062E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66DD" w14:textId="45FBD525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F74A" w14:textId="44A302D0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DA4E7" w14:textId="36F3ABF6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C15A5" w14:textId="3A9CC321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5213" w14:textId="7EE0A05B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49BC3" w14:textId="517E3FF2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6128" w14:textId="311D8EA5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07B93" w:rsidRPr="006263D0" w14:paraId="52432C3E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CF41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0" w:type="dxa"/>
            <w:gridSpan w:val="12"/>
            <w:tcBorders>
              <w:top w:val="nil"/>
              <w:left w:val="nil"/>
            </w:tcBorders>
          </w:tcPr>
          <w:p w14:paraId="522AE294" w14:textId="77777777" w:rsidR="00407B93" w:rsidRPr="006263D0" w:rsidRDefault="00407B93" w:rsidP="000C584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07B93" w:rsidRPr="006263D0" w14:paraId="60FC92C1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5369D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10D1B0C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ED3787F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1C27183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B896C1C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2052686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AA39D93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1E0E168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B340475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9BE6C1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F04379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5925C3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B0A9B81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7B93" w:rsidRPr="006263D0" w14:paraId="01AA05FC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6EFB9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D775E7B" w14:textId="77777777" w:rsidR="00407B93" w:rsidRPr="001206D9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7705918" w14:textId="77777777" w:rsidR="00407B93" w:rsidRPr="001206D9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C16C157" w14:textId="5BCD13E5" w:rsidR="00407B93" w:rsidRPr="001206D9" w:rsidRDefault="007037FE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03F55B" w14:textId="77777777" w:rsidR="00407B93" w:rsidRPr="001206D9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2E87A3A" w14:textId="77777777" w:rsidR="00407B93" w:rsidRPr="001206D9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A5D890" w14:textId="77777777" w:rsidR="00407B93" w:rsidRPr="001206D9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71EFD1" w14:textId="77777777" w:rsidR="00407B93" w:rsidRPr="001206D9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0A0729" w14:textId="77777777" w:rsidR="00407B93" w:rsidRPr="001206D9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25C16864" w14:textId="77777777" w:rsidR="00407B93" w:rsidRPr="001206D9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07CE9C86" w14:textId="77777777" w:rsidR="00407B93" w:rsidRPr="001206D9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1C576C24" w14:textId="244CE6B1" w:rsidR="00407B93" w:rsidRPr="001206D9" w:rsidRDefault="007037FE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160" w:type="dxa"/>
          </w:tcPr>
          <w:p w14:paraId="60DC620A" w14:textId="77777777" w:rsidR="00407B93" w:rsidRPr="001206D9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407B93" w:rsidRPr="006263D0" w14:paraId="590E5F7C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3AAF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3C36E0" w14:textId="77777777" w:rsidR="00407B93" w:rsidRPr="001206D9" w:rsidRDefault="00407B93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11F296" w14:textId="77777777" w:rsidR="00407B93" w:rsidRPr="001206D9" w:rsidRDefault="00407B93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943BB5" w14:textId="19302599" w:rsidR="00407B93" w:rsidRPr="001206D9" w:rsidRDefault="007037FE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07768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C37914" w14:textId="2D8FF220" w:rsidR="00407B93" w:rsidRPr="001206D9" w:rsidRDefault="007037FE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08C471" w14:textId="77777777" w:rsidR="00407B93" w:rsidRPr="001206D9" w:rsidRDefault="00407B93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64E429" w14:textId="77777777" w:rsidR="00407B93" w:rsidRPr="001206D9" w:rsidRDefault="00407B93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91F32E" w14:textId="77777777" w:rsidR="00407B93" w:rsidRPr="001206D9" w:rsidRDefault="00407B93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2AEFF9" w14:textId="77777777" w:rsidR="00407B93" w:rsidRPr="001206D9" w:rsidRDefault="00407B93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6644E923" w14:textId="34B89C99" w:rsidR="00407B93" w:rsidRPr="001206D9" w:rsidRDefault="007037FE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0776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7CB0E111" w14:textId="7BC311D0" w:rsidR="00407B93" w:rsidRPr="001206D9" w:rsidRDefault="007037FE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990" w:type="dxa"/>
            <w:vAlign w:val="bottom"/>
          </w:tcPr>
          <w:p w14:paraId="28B744F6" w14:textId="756FC051" w:rsidR="00407B93" w:rsidRPr="001206D9" w:rsidRDefault="007037FE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1160" w:type="dxa"/>
            <w:vAlign w:val="bottom"/>
          </w:tcPr>
          <w:p w14:paraId="19DD478B" w14:textId="643F4C20" w:rsidR="00407B93" w:rsidRPr="001206D9" w:rsidRDefault="007037FE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</w:tr>
      <w:tr w:rsidR="00407B93" w:rsidRPr="006263D0" w14:paraId="3B68F629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F689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A0B9B1F" w14:textId="77777777" w:rsidR="00407B93" w:rsidRPr="006263D0" w:rsidRDefault="00407B93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4AB452" w14:textId="77777777" w:rsidR="00407B93" w:rsidRPr="006263D0" w:rsidRDefault="00407B93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F4B99C" w14:textId="2E9454A8" w:rsidR="00407B93" w:rsidRPr="006263D0" w:rsidRDefault="007037FE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77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81470D" w14:textId="30D3545F" w:rsidR="00407B93" w:rsidRPr="006263D0" w:rsidRDefault="007037FE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8F8C19" w14:textId="77777777" w:rsidR="00407B93" w:rsidRPr="006263D0" w:rsidRDefault="00407B93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FE74C5" w14:textId="77777777" w:rsidR="00407B93" w:rsidRPr="006263D0" w:rsidRDefault="00407B93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D293AA" w14:textId="77777777" w:rsidR="00407B93" w:rsidRPr="006263D0" w:rsidRDefault="00407B93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77C263" w14:textId="77777777" w:rsidR="00407B93" w:rsidRPr="006263D0" w:rsidRDefault="00407B93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626943E1" w14:textId="597D16A6" w:rsidR="00407B93" w:rsidRPr="006263D0" w:rsidRDefault="007037FE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077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7B5DE880" w14:textId="36104A2B" w:rsidR="00407B93" w:rsidRPr="006263D0" w:rsidRDefault="007037FE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990" w:type="dxa"/>
            <w:vAlign w:val="bottom"/>
          </w:tcPr>
          <w:p w14:paraId="5CAD6791" w14:textId="00909B96" w:rsidR="00407B93" w:rsidRPr="006263D0" w:rsidRDefault="007037FE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1160" w:type="dxa"/>
            <w:vAlign w:val="bottom"/>
          </w:tcPr>
          <w:p w14:paraId="036B0344" w14:textId="7B75B324" w:rsidR="00407B93" w:rsidRPr="006263D0" w:rsidRDefault="007037FE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</w:t>
            </w:r>
          </w:p>
        </w:tc>
      </w:tr>
    </w:tbl>
    <w:p w14:paraId="05CE5D59" w14:textId="29F42275" w:rsidR="00407B93" w:rsidRPr="006375B5" w:rsidRDefault="00407B93" w:rsidP="001618A0">
      <w:pPr>
        <w:spacing w:line="240" w:lineRule="auto"/>
        <w:rPr>
          <w:rFonts w:ascii="Angsana New" w:hAnsi="Angsana New"/>
          <w:color w:val="2E74B5"/>
          <w:sz w:val="30"/>
          <w:szCs w:val="30"/>
        </w:rPr>
        <w:sectPr w:rsidR="00407B93" w:rsidRPr="006375B5" w:rsidSect="00B849B1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4CC5A261" w14:textId="77777777" w:rsidR="005171B5" w:rsidRDefault="005171B5" w:rsidP="005171B5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ภาษีเงินได้</w:t>
      </w:r>
    </w:p>
    <w:p w14:paraId="5425A94F" w14:textId="77777777" w:rsidR="001F407A" w:rsidRPr="001F407A" w:rsidRDefault="001F407A" w:rsidP="001F407A">
      <w:pPr>
        <w:rPr>
          <w:sz w:val="30"/>
          <w:szCs w:val="30"/>
          <w:lang w:val="x-none" w:eastAsia="x-none"/>
        </w:rPr>
      </w:pPr>
    </w:p>
    <w:p w14:paraId="52BF3E4E" w14:textId="08B426DD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9E2F97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3522EE">
        <w:rPr>
          <w:rFonts w:ascii="Angsana New" w:hAnsi="Angsana New" w:hint="cs"/>
          <w:sz w:val="30"/>
          <w:szCs w:val="30"/>
          <w:cs/>
        </w:rPr>
        <w:t>วันที่</w:t>
      </w:r>
      <w:r w:rsidRPr="003522EE">
        <w:rPr>
          <w:rFonts w:ascii="Angsana New" w:hAnsi="Angsana New" w:hint="eastAsia"/>
          <w:sz w:val="30"/>
          <w:szCs w:val="30"/>
        </w:rPr>
        <w:t> </w:t>
      </w:r>
      <w:r w:rsidR="007037FE" w:rsidRPr="007037FE">
        <w:rPr>
          <w:rFonts w:ascii="Angsana New" w:hAnsi="Angsana New"/>
          <w:sz w:val="30"/>
          <w:szCs w:val="30"/>
        </w:rPr>
        <w:t>31</w:t>
      </w:r>
      <w:r w:rsidRPr="003522EE">
        <w:rPr>
          <w:rFonts w:ascii="Angsana New" w:hAnsi="Angsana New"/>
          <w:sz w:val="30"/>
          <w:szCs w:val="30"/>
        </w:rPr>
        <w:t xml:space="preserve"> </w:t>
      </w:r>
      <w:r w:rsidRPr="003522EE">
        <w:rPr>
          <w:rFonts w:ascii="Angsana New" w:hAnsi="Angsana New" w:hint="cs"/>
          <w:sz w:val="30"/>
          <w:szCs w:val="30"/>
          <w:cs/>
        </w:rPr>
        <w:t>มีนาค</w:t>
      </w:r>
      <w:r w:rsidR="00B6735B" w:rsidRPr="003522EE">
        <w:rPr>
          <w:rFonts w:ascii="Angsana New" w:hAnsi="Angsana New" w:hint="cs"/>
          <w:sz w:val="30"/>
          <w:szCs w:val="30"/>
          <w:cs/>
        </w:rPr>
        <w:t>ม</w:t>
      </w:r>
      <w:r w:rsidRPr="003522EE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2567</w:t>
      </w:r>
      <w:r w:rsidRPr="003522EE">
        <w:rPr>
          <w:rFonts w:ascii="Angsana New" w:hAnsi="Angsana New"/>
          <w:sz w:val="30"/>
          <w:szCs w:val="30"/>
        </w:rPr>
        <w:t> </w:t>
      </w:r>
      <w:r w:rsidRPr="003522EE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7037FE" w:rsidRPr="007037FE">
        <w:rPr>
          <w:rFonts w:ascii="Angsana New" w:hAnsi="Angsana New"/>
          <w:sz w:val="30"/>
          <w:szCs w:val="30"/>
        </w:rPr>
        <w:t>15</w:t>
      </w:r>
      <w:r w:rsidR="005214FE">
        <w:rPr>
          <w:rFonts w:ascii="Angsana New" w:hAnsi="Angsana New"/>
          <w:sz w:val="30"/>
          <w:szCs w:val="30"/>
        </w:rPr>
        <w:t>.</w:t>
      </w:r>
      <w:r w:rsidR="007037FE" w:rsidRPr="007037FE">
        <w:rPr>
          <w:rFonts w:ascii="Angsana New" w:hAnsi="Angsana New"/>
          <w:sz w:val="30"/>
          <w:szCs w:val="30"/>
        </w:rPr>
        <w:t>22</w:t>
      </w:r>
      <w:r w:rsidRPr="003522EE">
        <w:rPr>
          <w:rFonts w:ascii="Angsana New" w:hAnsi="Angsana New"/>
          <w:sz w:val="30"/>
          <w:szCs w:val="30"/>
        </w:rPr>
        <w:t xml:space="preserve"> </w:t>
      </w:r>
      <w:r w:rsidRPr="003522EE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7037FE" w:rsidRPr="007037FE">
        <w:rPr>
          <w:rFonts w:ascii="Angsana New" w:hAnsi="Angsana New"/>
          <w:sz w:val="30"/>
          <w:szCs w:val="30"/>
        </w:rPr>
        <w:t>0</w:t>
      </w:r>
      <w:r w:rsidR="005214FE">
        <w:rPr>
          <w:rFonts w:ascii="Angsana New" w:hAnsi="Angsana New"/>
          <w:sz w:val="30"/>
          <w:szCs w:val="30"/>
        </w:rPr>
        <w:t>.</w:t>
      </w:r>
      <w:r w:rsidR="007037FE" w:rsidRPr="007037FE">
        <w:rPr>
          <w:rFonts w:ascii="Angsana New" w:hAnsi="Angsana New"/>
          <w:sz w:val="30"/>
          <w:szCs w:val="30"/>
        </w:rPr>
        <w:t>88</w:t>
      </w:r>
      <w:r w:rsidRPr="003522EE">
        <w:rPr>
          <w:rFonts w:ascii="Angsana New" w:hAnsi="Angsana New"/>
          <w:sz w:val="30"/>
          <w:szCs w:val="30"/>
        </w:rPr>
        <w:t xml:space="preserve"> </w:t>
      </w:r>
      <w:r w:rsidRPr="003522EE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0DC61533" w14:textId="77777777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327F75C" w14:textId="3C60B7B9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จำนวนภาษีเงินได้ในงบกำไรขาดทุน</w:t>
      </w:r>
      <w:r>
        <w:rPr>
          <w:rFonts w:ascii="Angsana New" w:hAnsi="Angsana New" w:hint="cs"/>
          <w:sz w:val="30"/>
          <w:szCs w:val="30"/>
          <w:cs/>
        </w:rPr>
        <w:t>แตกต่างจาก</w:t>
      </w: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จำนวนภาษีเงินได้ที่คำนวณโดยการใช้อัตราภาษีเงินได้คูณกับยอดกำไรสุทธิตามบัญชีสำหรับงวด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สาเหตุหลัก</w:t>
      </w:r>
      <w:r w:rsidRPr="00E02F11">
        <w:rPr>
          <w:rFonts w:ascii="Angsana New" w:hAnsi="Angsana New" w:hint="cs"/>
          <w:sz w:val="30"/>
          <w:szCs w:val="30"/>
          <w:cs/>
        </w:rPr>
        <w:t>เนื่องจากการ</w:t>
      </w:r>
      <w:r w:rsidR="003F5022">
        <w:rPr>
          <w:rFonts w:ascii="Angsana New" w:hAnsi="Angsana New" w:hint="cs"/>
          <w:sz w:val="30"/>
          <w:szCs w:val="30"/>
          <w:cs/>
        </w:rPr>
        <w:t>ได้รับยกเว้นภาษีสำหรับรายได้เงินปันผลในระหว่างงวด</w:t>
      </w:r>
    </w:p>
    <w:p w14:paraId="11EE6DAF" w14:textId="02F2950A" w:rsidR="0040072F" w:rsidRPr="00937CF9" w:rsidRDefault="0040072F" w:rsidP="00F9606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C306D3B" w14:textId="75D5D96A" w:rsidR="00BE5689" w:rsidRPr="006375B5" w:rsidRDefault="00B9403F" w:rsidP="00F2613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เงินปันผล</w:t>
      </w:r>
    </w:p>
    <w:p w14:paraId="1A1D1210" w14:textId="77777777" w:rsidR="0030172E" w:rsidRPr="00502E37" w:rsidRDefault="0030172E" w:rsidP="0030172E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070"/>
        <w:gridCol w:w="1890"/>
        <w:gridCol w:w="990"/>
        <w:gridCol w:w="360"/>
        <w:gridCol w:w="1080"/>
      </w:tblGrid>
      <w:tr w:rsidR="00502E37" w:rsidRPr="009777AF" w:rsidDel="00D43E7A" w14:paraId="1FC9CE6B" w14:textId="77777777" w:rsidTr="00C37685">
        <w:trPr>
          <w:tblHeader/>
        </w:trPr>
        <w:tc>
          <w:tcPr>
            <w:tcW w:w="2790" w:type="dxa"/>
            <w:vAlign w:val="bottom"/>
          </w:tcPr>
          <w:p w14:paraId="2035BE8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8DBA07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2CA85B30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990" w:type="dxa"/>
            <w:vAlign w:val="bottom"/>
          </w:tcPr>
          <w:p w14:paraId="51BF055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</w:tcPr>
          <w:p w14:paraId="283DEB8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A82321F" w14:textId="77777777" w:rsidR="00502E37" w:rsidRPr="00502E37" w:rsidDel="00D43E7A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E3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502E37" w:rsidRPr="009777AF" w14:paraId="6C28763E" w14:textId="77777777" w:rsidTr="00C37685">
        <w:trPr>
          <w:tblHeader/>
        </w:trPr>
        <w:tc>
          <w:tcPr>
            <w:tcW w:w="2790" w:type="dxa"/>
          </w:tcPr>
          <w:p w14:paraId="1C009BB7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E6281D6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41BDE17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C23C8A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2E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43D6C17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C978B5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2E37" w14:paraId="25447C97" w14:textId="77777777" w:rsidTr="00C37685">
        <w:tc>
          <w:tcPr>
            <w:tcW w:w="2790" w:type="dxa"/>
          </w:tcPr>
          <w:p w14:paraId="674D1518" w14:textId="3EC03D89" w:rsidR="00502E37" w:rsidRPr="00502E37" w:rsidRDefault="007037FE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070" w:type="dxa"/>
          </w:tcPr>
          <w:p w14:paraId="132F1B34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90" w:type="dxa"/>
          </w:tcPr>
          <w:p w14:paraId="1133596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79FAABF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0A54A14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179F3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02E37" w:rsidRPr="009777AF" w14:paraId="65EEDC95" w14:textId="77777777" w:rsidTr="00C37685">
        <w:tc>
          <w:tcPr>
            <w:tcW w:w="2790" w:type="dxa"/>
          </w:tcPr>
          <w:p w14:paraId="4F6C84BF" w14:textId="65630338" w:rsidR="00502E37" w:rsidRPr="00AF539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39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F53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112D7D57" w14:textId="1C4ABAE3" w:rsidR="00502E37" w:rsidRPr="00AF5397" w:rsidRDefault="007037FE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6735B" w:rsidRPr="00AF53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735B" w:rsidRPr="00AF53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192E1FF1" w14:textId="1251743A" w:rsidR="00502E37" w:rsidRPr="00AF5397" w:rsidRDefault="007037FE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6735B" w:rsidRPr="00AF53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198C0FE8" w14:textId="0FB6A0F9" w:rsidR="00502E37" w:rsidRPr="00AF5397" w:rsidRDefault="007037FE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E1ED4" w:rsidRPr="00AF539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360" w:type="dxa"/>
            <w:shd w:val="clear" w:color="auto" w:fill="auto"/>
          </w:tcPr>
          <w:p w14:paraId="2D4B0954" w14:textId="77777777" w:rsidR="00502E37" w:rsidRPr="00AF539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B1B162" w14:textId="486DC712" w:rsidR="00502E37" w:rsidRPr="00AF5397" w:rsidRDefault="007037FE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927</w:t>
            </w:r>
            <w:r w:rsidR="006B7605" w:rsidRPr="00AF539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502E37" w14:paraId="1C26A09A" w14:textId="77777777" w:rsidTr="00C37685">
        <w:tc>
          <w:tcPr>
            <w:tcW w:w="2790" w:type="dxa"/>
          </w:tcPr>
          <w:p w14:paraId="183994EA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412A0D5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90" w:type="dxa"/>
          </w:tcPr>
          <w:p w14:paraId="09B104B1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670DB0C6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34377C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5774C0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2E37" w14:paraId="2C615EB4" w14:textId="77777777" w:rsidTr="00C37685">
        <w:tc>
          <w:tcPr>
            <w:tcW w:w="2790" w:type="dxa"/>
          </w:tcPr>
          <w:p w14:paraId="10EBE5ED" w14:textId="5731A66C" w:rsidR="00502E37" w:rsidRPr="00502E37" w:rsidRDefault="007037FE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070" w:type="dxa"/>
          </w:tcPr>
          <w:p w14:paraId="44E06E7E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90" w:type="dxa"/>
          </w:tcPr>
          <w:p w14:paraId="70FBB6D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03A2DCA8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9F7DE7E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1F49D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605" w14:paraId="38B01240" w14:textId="77777777" w:rsidTr="00C37685">
        <w:tc>
          <w:tcPr>
            <w:tcW w:w="2790" w:type="dxa"/>
          </w:tcPr>
          <w:p w14:paraId="2E7AFACE" w14:textId="3D417124" w:rsidR="006B7605" w:rsidRPr="00502E37" w:rsidRDefault="006B7605" w:rsidP="006B7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02E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0" w:type="dxa"/>
          </w:tcPr>
          <w:p w14:paraId="3EF47B64" w14:textId="6194E8D0" w:rsidR="006B7605" w:rsidRPr="00502E37" w:rsidRDefault="007037FE" w:rsidP="006B7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6B7605" w:rsidRPr="00502E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7605" w:rsidRPr="00502E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442E7AE7" w14:textId="74B8A954" w:rsidR="006B7605" w:rsidRPr="00502E37" w:rsidRDefault="007037FE" w:rsidP="006B7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B7605" w:rsidRPr="00502E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462DC603" w14:textId="4DF5B08F" w:rsidR="006B7605" w:rsidRPr="00502E37" w:rsidRDefault="007037FE" w:rsidP="006B7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B76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360" w:type="dxa"/>
          </w:tcPr>
          <w:p w14:paraId="65122F9D" w14:textId="77777777" w:rsidR="006B7605" w:rsidRPr="00502E37" w:rsidRDefault="006B7605" w:rsidP="006B7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B981AA" w14:textId="59590CE9" w:rsidR="006B7605" w:rsidRPr="00502E37" w:rsidRDefault="007037FE" w:rsidP="006B7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997</w:t>
            </w:r>
            <w:r w:rsidR="006B76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</w:tbl>
    <w:p w14:paraId="19F2CA6F" w14:textId="124CD3E7" w:rsidR="005B2301" w:rsidRPr="00502E37" w:rsidRDefault="005B2301" w:rsidP="008911A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A6BF3F3" w14:textId="3C0A0DD1" w:rsidR="00541AE6" w:rsidRPr="006375B5" w:rsidRDefault="00541AE6" w:rsidP="00F2613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8C0E80F" w14:textId="4B937F2F" w:rsidR="00541AE6" w:rsidRPr="00502E37" w:rsidRDefault="00541AE6" w:rsidP="00541AE6">
      <w:pPr>
        <w:rPr>
          <w:rFonts w:ascii="Angsana New" w:hAnsi="Angsana New"/>
          <w:sz w:val="30"/>
          <w:szCs w:val="30"/>
          <w:lang w:val="x-none" w:eastAsia="x-none"/>
        </w:rPr>
      </w:pPr>
    </w:p>
    <w:p w14:paraId="41AC751F" w14:textId="77777777" w:rsidR="006B7605" w:rsidRDefault="006B7605" w:rsidP="006B7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>มูลค่า</w:t>
      </w:r>
      <w:r w:rsidRPr="006B7605">
        <w:rPr>
          <w:rFonts w:asciiTheme="majorBidi" w:hAnsiTheme="majorBidi" w:cstheme="majorBidi"/>
          <w:sz w:val="30"/>
          <w:szCs w:val="30"/>
          <w:cs/>
        </w:rPr>
        <w:t>ตาม</w:t>
      </w: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บัญชีและมูลค่ายุติธรรม </w:t>
      </w:r>
    </w:p>
    <w:p w14:paraId="10160E91" w14:textId="77777777" w:rsidR="006B7605" w:rsidRDefault="006B7605" w:rsidP="006B7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รวมถึง </w:t>
      </w:r>
      <w:r w:rsidRPr="006263D0">
        <w:rPr>
          <w:rFonts w:asciiTheme="majorBidi" w:hAnsiTheme="majorBidi" w:cstheme="majorBidi"/>
          <w:sz w:val="30"/>
          <w:szCs w:val="30"/>
        </w:rPr>
        <w:t xml:space="preserve">    </w:t>
      </w:r>
      <w:r w:rsidRPr="006263D0">
        <w:rPr>
          <w:rFonts w:asciiTheme="majorBidi" w:hAnsiTheme="majorBidi" w:cstheme="majorBidi"/>
          <w:sz w:val="30"/>
          <w:szCs w:val="30"/>
          <w:cs/>
        </w:rPr>
        <w:t>ลําดับชั้นมูลค่ายุติธรรม แต่ไม่รวมถึงการแสดงข้อมูลมูลค่ายุติธรรมสําหรับสินทรัพย์ทางการเงินและหนี้สินทางการเงินที่วัดมูลค่าด้วย</w:t>
      </w:r>
      <w:r>
        <w:rPr>
          <w:rFonts w:asciiTheme="majorBidi" w:hAnsiTheme="majorBidi" w:cstheme="majorBidi" w:hint="cs"/>
          <w:sz w:val="30"/>
          <w:szCs w:val="30"/>
          <w:cs/>
        </w:rPr>
        <w:t>ราคาทุนตัดจำหน่าย</w:t>
      </w:r>
      <w:r w:rsidRPr="006263D0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9804A5D" w14:textId="3849C422" w:rsidR="00502E37" w:rsidRDefault="0050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47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50"/>
        <w:gridCol w:w="1124"/>
        <w:gridCol w:w="243"/>
        <w:gridCol w:w="927"/>
        <w:gridCol w:w="236"/>
        <w:gridCol w:w="1013"/>
        <w:gridCol w:w="239"/>
        <w:gridCol w:w="934"/>
        <w:gridCol w:w="236"/>
        <w:gridCol w:w="1145"/>
      </w:tblGrid>
      <w:tr w:rsidR="00541AE6" w:rsidRPr="006375B5" w14:paraId="5BAE58D6" w14:textId="77777777" w:rsidTr="00862B1D">
        <w:tc>
          <w:tcPr>
            <w:tcW w:w="3150" w:type="dxa"/>
            <w:shd w:val="clear" w:color="auto" w:fill="auto"/>
          </w:tcPr>
          <w:p w14:paraId="351E5C7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68CEAC2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41AE6" w:rsidRPr="006375B5" w14:paraId="1339866C" w14:textId="77777777" w:rsidTr="00862B1D">
        <w:tc>
          <w:tcPr>
            <w:tcW w:w="3150" w:type="dxa"/>
            <w:shd w:val="clear" w:color="auto" w:fill="auto"/>
          </w:tcPr>
          <w:p w14:paraId="4A92E45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004E5B83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591960C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DA2378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41AE6" w:rsidRPr="006375B5" w14:paraId="6A45C902" w14:textId="77777777" w:rsidTr="00862B1D">
        <w:tc>
          <w:tcPr>
            <w:tcW w:w="3150" w:type="dxa"/>
            <w:shd w:val="clear" w:color="auto" w:fill="auto"/>
          </w:tcPr>
          <w:p w14:paraId="20E6962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91C3E5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5B90BBC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5A811DF5" w14:textId="5DAF7992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667173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5BF2A9AA" w14:textId="4062534A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0763D54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1BFA85B9" w14:textId="535BF1A5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4E8DE2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249E5C4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41AE6" w:rsidRPr="006375B5" w14:paraId="58558EB5" w14:textId="77777777" w:rsidTr="00862B1D">
        <w:tc>
          <w:tcPr>
            <w:tcW w:w="3150" w:type="dxa"/>
            <w:shd w:val="clear" w:color="auto" w:fill="auto"/>
          </w:tcPr>
          <w:p w14:paraId="123D2FB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505B443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AE6" w:rsidRPr="006375B5" w14:paraId="1EDFEB03" w14:textId="77777777" w:rsidTr="00862B1D">
        <w:tc>
          <w:tcPr>
            <w:tcW w:w="3150" w:type="dxa"/>
            <w:shd w:val="clear" w:color="auto" w:fill="auto"/>
          </w:tcPr>
          <w:p w14:paraId="65509895" w14:textId="4593E133" w:rsidR="00541AE6" w:rsidRPr="006375B5" w:rsidRDefault="002A4425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D051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051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037FE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24" w:type="dxa"/>
            <w:shd w:val="clear" w:color="auto" w:fill="auto"/>
          </w:tcPr>
          <w:p w14:paraId="5FFA7C5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782261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FC61E7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44A61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3A3E17E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10EA09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934EBB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43EAB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E8FD4B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AE6" w:rsidRPr="006375B5" w14:paraId="66EA9F10" w14:textId="77777777" w:rsidTr="00862B1D">
        <w:tc>
          <w:tcPr>
            <w:tcW w:w="3150" w:type="dxa"/>
            <w:shd w:val="clear" w:color="auto" w:fill="auto"/>
          </w:tcPr>
          <w:p w14:paraId="0F47A20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4A202C3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วิธีมูลค่ายุติธรรมผ่านกำไรขาดทุน</w:t>
            </w:r>
          </w:p>
          <w:p w14:paraId="4F4CA72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24" w:type="dxa"/>
            <w:shd w:val="clear" w:color="auto" w:fill="auto"/>
          </w:tcPr>
          <w:p w14:paraId="4AB62C7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9D5614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A0268B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771E1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9CA901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B0637C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8972923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11D4A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91788E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AE6" w:rsidRPr="006375B5" w14:paraId="342A375F" w14:textId="77777777" w:rsidTr="00862B1D">
        <w:tc>
          <w:tcPr>
            <w:tcW w:w="3150" w:type="dxa"/>
            <w:shd w:val="clear" w:color="auto" w:fill="auto"/>
          </w:tcPr>
          <w:p w14:paraId="51E510A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24" w:type="dxa"/>
            <w:shd w:val="clear" w:color="auto" w:fill="auto"/>
          </w:tcPr>
          <w:p w14:paraId="5BBD1A28" w14:textId="1C612CE3" w:rsidR="00541AE6" w:rsidRPr="006375B5" w:rsidRDefault="007037F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E342E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00A1468E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1C56C7" w14:textId="469BAFCE" w:rsidR="00541AE6" w:rsidRPr="006375B5" w:rsidRDefault="00E12C9D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39FC0A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386F893" w14:textId="6912BA28" w:rsidR="00541AE6" w:rsidRPr="006375B5" w:rsidRDefault="00E12C9D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BFB23A7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C938813" w14:textId="447F91B2" w:rsidR="00541AE6" w:rsidRPr="006375B5" w:rsidRDefault="007037F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E342E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2D8028B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3E64679" w14:textId="7CE5FE67" w:rsidR="00541AE6" w:rsidRPr="006375B5" w:rsidRDefault="007037F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E342E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41AE6" w:rsidRPr="006375B5" w14:paraId="0B7E4FA1" w14:textId="77777777" w:rsidTr="00862B1D">
        <w:tc>
          <w:tcPr>
            <w:tcW w:w="3150" w:type="dxa"/>
            <w:shd w:val="clear" w:color="auto" w:fill="auto"/>
          </w:tcPr>
          <w:p w14:paraId="152DD420" w14:textId="565EBF03" w:rsidR="00541AE6" w:rsidRPr="006375B5" w:rsidRDefault="008E6C23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24" w:type="dxa"/>
            <w:shd w:val="clear" w:color="auto" w:fill="auto"/>
          </w:tcPr>
          <w:p w14:paraId="1A2F92EA" w14:textId="4992C0CA" w:rsidR="00541AE6" w:rsidRPr="006375B5" w:rsidRDefault="007037F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43" w:type="dxa"/>
            <w:shd w:val="clear" w:color="auto" w:fill="auto"/>
          </w:tcPr>
          <w:p w14:paraId="2E23D2D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F5BF538" w14:textId="5DB44D9F" w:rsidR="00541AE6" w:rsidRPr="006375B5" w:rsidRDefault="00E12C9D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DB35E4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5AF4FC8" w14:textId="3B5B2A80" w:rsidR="00541AE6" w:rsidRPr="006375B5" w:rsidRDefault="007037FE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9" w:type="dxa"/>
            <w:shd w:val="clear" w:color="auto" w:fill="auto"/>
          </w:tcPr>
          <w:p w14:paraId="6194917B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B9E1632" w14:textId="0E7C71DE" w:rsidR="00541AE6" w:rsidRPr="006375B5" w:rsidRDefault="00E12C9D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C62EF8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004996A" w14:textId="76D02E46" w:rsidR="00541AE6" w:rsidRPr="006375B5" w:rsidRDefault="007037F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F4506D" w:rsidRPr="006375B5" w14:paraId="68A46707" w14:textId="77777777" w:rsidTr="00862B1D">
        <w:tc>
          <w:tcPr>
            <w:tcW w:w="3150" w:type="dxa"/>
            <w:shd w:val="clear" w:color="auto" w:fill="auto"/>
          </w:tcPr>
          <w:p w14:paraId="7432534C" w14:textId="77777777" w:rsidR="00F4506D" w:rsidRDefault="00F4506D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9B2735C" w14:textId="77777777" w:rsidR="00F4506D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E0067DD" w14:textId="77777777" w:rsidR="00F4506D" w:rsidRPr="006375B5" w:rsidRDefault="00F4506D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09D6226" w14:textId="77777777" w:rsidR="00F4506D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CB35FA" w14:textId="77777777" w:rsidR="00F4506D" w:rsidRPr="006375B5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EE2A06B" w14:textId="77777777" w:rsidR="00F4506D" w:rsidRDefault="00F4506D" w:rsidP="008C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7311896" w14:textId="77777777" w:rsidR="00F4506D" w:rsidRPr="006375B5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1892C06" w14:textId="77777777" w:rsidR="00F4506D" w:rsidRDefault="00F4506D" w:rsidP="008C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6AD3D8" w14:textId="77777777" w:rsidR="00F4506D" w:rsidRPr="006375B5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2B4DF45D" w14:textId="77777777" w:rsidR="00F4506D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AE6" w:rsidRPr="006375B5" w14:paraId="08573EB8" w14:textId="77777777" w:rsidTr="00862B1D">
        <w:tc>
          <w:tcPr>
            <w:tcW w:w="3150" w:type="dxa"/>
            <w:shd w:val="clear" w:color="auto" w:fill="auto"/>
          </w:tcPr>
          <w:p w14:paraId="07C177FB" w14:textId="44C85FC9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="00D6364B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</w:t>
            </w:r>
            <w:r w:rsidR="005C2C1E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ด้วั</w:t>
            </w:r>
            <w:r w:rsidR="00715443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5C2C1E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ด้วย</w:t>
            </w:r>
            <w:r w:rsidR="005C2C1E"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5C2C1E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="005C2C1E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  <w:shd w:val="clear" w:color="auto" w:fill="auto"/>
          </w:tcPr>
          <w:p w14:paraId="24249D45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BB225AD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C5C2DDE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589D8E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DA10676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581A758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9FDC9F1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38D679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788DB70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AE6" w:rsidRPr="006375B5" w14:paraId="3A21E298" w14:textId="77777777" w:rsidTr="00862B1D">
        <w:tc>
          <w:tcPr>
            <w:tcW w:w="3150" w:type="dxa"/>
            <w:shd w:val="clear" w:color="auto" w:fill="auto"/>
          </w:tcPr>
          <w:p w14:paraId="160DC2F5" w14:textId="74CD77DB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="00104F47"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04F47"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  <w:shd w:val="clear" w:color="auto" w:fill="auto"/>
          </w:tcPr>
          <w:p w14:paraId="7B9445C7" w14:textId="77777777" w:rsidR="00AD0ADE" w:rsidRDefault="00AD0AD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FCE7A1" w14:textId="77590288" w:rsidR="001D5BA3" w:rsidRPr="006375B5" w:rsidRDefault="007037F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243" w:type="dxa"/>
            <w:shd w:val="clear" w:color="auto" w:fill="auto"/>
          </w:tcPr>
          <w:p w14:paraId="094ECEED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F651FDB" w14:textId="6BB7EE3E" w:rsidR="003D2650" w:rsidRPr="006375B5" w:rsidRDefault="0046390A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83F285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8FA76C8" w14:textId="77777777" w:rsidR="0046390A" w:rsidRDefault="0046390A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FBA99D" w14:textId="5A0EE881" w:rsidR="00AD0ADE" w:rsidRPr="006375B5" w:rsidRDefault="0046390A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EA6C8F2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F77CEBF" w14:textId="6CD65584" w:rsidR="00AD0ADE" w:rsidRPr="006375B5" w:rsidRDefault="007037F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236" w:type="dxa"/>
            <w:shd w:val="clear" w:color="auto" w:fill="auto"/>
          </w:tcPr>
          <w:p w14:paraId="02433F58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E7D2D93" w14:textId="77777777" w:rsidR="00AD0ADE" w:rsidRDefault="00AD0AD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E1D128" w14:textId="6DFD6923" w:rsidR="001D5BA3" w:rsidRPr="006375B5" w:rsidRDefault="007037F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</w:tr>
      <w:tr w:rsidR="00541AE6" w:rsidRPr="006375B5" w14:paraId="2CE0AFFA" w14:textId="77777777" w:rsidTr="00862B1D">
        <w:tc>
          <w:tcPr>
            <w:tcW w:w="3150" w:type="dxa"/>
            <w:shd w:val="clear" w:color="auto" w:fill="auto"/>
          </w:tcPr>
          <w:p w14:paraId="40FEC3C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8A8711F" w14:textId="5496BAF4" w:rsidR="00541AE6" w:rsidRPr="006375B5" w:rsidRDefault="007037F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1D5B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0879F8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D3BF269" w14:textId="0A3BB20B" w:rsidR="00541AE6" w:rsidRPr="006375B5" w:rsidRDefault="0046390A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CFA5BE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C16771D" w14:textId="6B38CDC8" w:rsidR="00541AE6" w:rsidRPr="006375B5" w:rsidRDefault="007037FE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1D5B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E46E92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A72CB7B" w14:textId="0BAB88F0" w:rsidR="00541AE6" w:rsidRPr="006375B5" w:rsidRDefault="0046390A" w:rsidP="004D1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F4EB81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EFB61B9" w14:textId="69869988" w:rsidR="00541AE6" w:rsidRPr="006375B5" w:rsidRDefault="007037F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1D5B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</w:tr>
      <w:tr w:rsidR="00541AE6" w:rsidRPr="006375B5" w14:paraId="52F2ECAA" w14:textId="77777777" w:rsidTr="00862B1D">
        <w:tc>
          <w:tcPr>
            <w:tcW w:w="3150" w:type="dxa"/>
            <w:shd w:val="clear" w:color="auto" w:fill="auto"/>
          </w:tcPr>
          <w:p w14:paraId="42CBE56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2BB918" w14:textId="32397A77" w:rsidR="00541AE6" w:rsidRPr="006375B5" w:rsidRDefault="007037F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68950D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A2AEA90" w14:textId="2F2A0AAB" w:rsidR="00541AE6" w:rsidRPr="006375B5" w:rsidRDefault="0046390A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758428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65BD750" w14:textId="31105162" w:rsidR="00541AE6" w:rsidRPr="006375B5" w:rsidRDefault="0046390A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5FD760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D66A5F" w14:textId="6625AF6F" w:rsidR="00541AE6" w:rsidRPr="006375B5" w:rsidRDefault="007037F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BB98F4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EE78555" w14:textId="709ADAA5" w:rsidR="00541AE6" w:rsidRPr="006375B5" w:rsidRDefault="007037F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</w:tr>
      <w:tr w:rsidR="00541AE6" w:rsidRPr="006375B5" w14:paraId="3AFDC741" w14:textId="77777777" w:rsidTr="00862B1D">
        <w:tc>
          <w:tcPr>
            <w:tcW w:w="3150" w:type="dxa"/>
            <w:shd w:val="clear" w:color="auto" w:fill="auto"/>
          </w:tcPr>
          <w:p w14:paraId="4C6E06F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340EA12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0482F9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C560A4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D4DA2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FC2B368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B698C8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B3FDDA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27DAC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0013FE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1D4" w:rsidRPr="006375B5" w14:paraId="32AF1132" w14:textId="77777777" w:rsidTr="00862B1D">
        <w:tc>
          <w:tcPr>
            <w:tcW w:w="3150" w:type="dxa"/>
            <w:shd w:val="clear" w:color="auto" w:fill="auto"/>
          </w:tcPr>
          <w:p w14:paraId="75545EBD" w14:textId="4850B9AD" w:rsidR="00D051D4" w:rsidRPr="006375B5" w:rsidRDefault="002A4425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D051D4"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7037FE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24" w:type="dxa"/>
            <w:shd w:val="clear" w:color="auto" w:fill="auto"/>
          </w:tcPr>
          <w:p w14:paraId="40C37EA2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6DDDE00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89A74FA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865F88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60BAD8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90D4565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D2C31B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7C4D9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2BA5DD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1D4" w:rsidRPr="006375B5" w14:paraId="7491ED27" w14:textId="77777777" w:rsidTr="00862B1D">
        <w:tc>
          <w:tcPr>
            <w:tcW w:w="3150" w:type="dxa"/>
            <w:shd w:val="clear" w:color="auto" w:fill="auto"/>
          </w:tcPr>
          <w:p w14:paraId="013369F5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2C7497B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วิธีมูลค่ายุติธรรมผ่านกำไรขาดทุน</w:t>
            </w:r>
          </w:p>
          <w:p w14:paraId="0FED6522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24" w:type="dxa"/>
            <w:shd w:val="clear" w:color="auto" w:fill="auto"/>
          </w:tcPr>
          <w:p w14:paraId="214D8EE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770D375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E6CF7EB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6FF4BF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30D1F53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977881F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9ADE65B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6AE368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2A30F61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D8E" w:rsidRPr="006375B5" w14:paraId="659AFB84" w14:textId="77777777" w:rsidTr="00862B1D">
        <w:tc>
          <w:tcPr>
            <w:tcW w:w="3150" w:type="dxa"/>
            <w:shd w:val="clear" w:color="auto" w:fill="auto"/>
          </w:tcPr>
          <w:p w14:paraId="1D43E72F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24" w:type="dxa"/>
            <w:shd w:val="clear" w:color="auto" w:fill="auto"/>
          </w:tcPr>
          <w:p w14:paraId="5108ACD9" w14:textId="46FDC201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43" w:type="dxa"/>
            <w:shd w:val="clear" w:color="auto" w:fill="auto"/>
          </w:tcPr>
          <w:p w14:paraId="54DBD234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01BF8C6" w14:textId="43D5E6AD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237C47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8637A0D" w14:textId="03C7D9F0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B4DF86C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9402DD0" w14:textId="31A95E87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36" w:type="dxa"/>
            <w:shd w:val="clear" w:color="auto" w:fill="auto"/>
          </w:tcPr>
          <w:p w14:paraId="6E2A5196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888DD34" w14:textId="07A317C3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D71D8E" w:rsidRPr="006375B5" w14:paraId="0B4FE31E" w14:textId="77777777" w:rsidTr="00862B1D">
        <w:tc>
          <w:tcPr>
            <w:tcW w:w="3150" w:type="dxa"/>
            <w:shd w:val="clear" w:color="auto" w:fill="auto"/>
          </w:tcPr>
          <w:p w14:paraId="05AFD8D0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24" w:type="dxa"/>
            <w:shd w:val="clear" w:color="auto" w:fill="auto"/>
          </w:tcPr>
          <w:p w14:paraId="461D5F94" w14:textId="43D3AF8B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43" w:type="dxa"/>
            <w:shd w:val="clear" w:color="auto" w:fill="auto"/>
          </w:tcPr>
          <w:p w14:paraId="6FE89D8F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9F16D43" w14:textId="19601C6E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F975FC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6302BCC" w14:textId="11F00224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9" w:type="dxa"/>
            <w:shd w:val="clear" w:color="auto" w:fill="auto"/>
          </w:tcPr>
          <w:p w14:paraId="310D167D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E248A1B" w14:textId="642D6C7E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D31FB3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073F376" w14:textId="6483EB04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D051D4" w14:paraId="4E06BFF9" w14:textId="77777777" w:rsidTr="00862B1D">
        <w:tc>
          <w:tcPr>
            <w:tcW w:w="3150" w:type="dxa"/>
            <w:shd w:val="clear" w:color="auto" w:fill="auto"/>
          </w:tcPr>
          <w:p w14:paraId="12C8A2EF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361F64AB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D65D6A6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6E89909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43DC7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A6E88BE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D80B8FE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E45A531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DF1620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960B4D9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1D4" w:rsidRPr="006375B5" w14:paraId="47897096" w14:textId="77777777" w:rsidTr="00862B1D">
        <w:tc>
          <w:tcPr>
            <w:tcW w:w="3150" w:type="dxa"/>
            <w:shd w:val="clear" w:color="auto" w:fill="auto"/>
          </w:tcPr>
          <w:p w14:paraId="73FF96CF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  <w:shd w:val="clear" w:color="auto" w:fill="auto"/>
          </w:tcPr>
          <w:p w14:paraId="2F497DDC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16E21BC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91107B4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617F7F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06515B0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0FDBFA7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1AE44C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9181B3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A299017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D8E" w:rsidRPr="006375B5" w14:paraId="120C6E73" w14:textId="77777777" w:rsidTr="00862B1D">
        <w:tc>
          <w:tcPr>
            <w:tcW w:w="3150" w:type="dxa"/>
            <w:shd w:val="clear" w:color="auto" w:fill="auto"/>
          </w:tcPr>
          <w:p w14:paraId="7EB1071A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  <w:shd w:val="clear" w:color="auto" w:fill="auto"/>
          </w:tcPr>
          <w:p w14:paraId="115C1049" w14:textId="77777777" w:rsidR="00D71D8E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9C02A4" w14:textId="299B1B84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43" w:type="dxa"/>
            <w:shd w:val="clear" w:color="auto" w:fill="auto"/>
          </w:tcPr>
          <w:p w14:paraId="231E30A3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7455F70" w14:textId="28034036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6B21A2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B95867A" w14:textId="77777777" w:rsidR="00D71D8E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152C8E" w14:textId="5254A932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B5B24B1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3193FED" w14:textId="159D7C36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36" w:type="dxa"/>
            <w:shd w:val="clear" w:color="auto" w:fill="auto"/>
          </w:tcPr>
          <w:p w14:paraId="0AB63A59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23D474A" w14:textId="77777777" w:rsidR="00D71D8E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BA52F0" w14:textId="49C17C14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  <w:tr w:rsidR="00D71D8E" w:rsidRPr="006375B5" w14:paraId="0131006B" w14:textId="77777777" w:rsidTr="00862B1D">
        <w:tc>
          <w:tcPr>
            <w:tcW w:w="3150" w:type="dxa"/>
            <w:shd w:val="clear" w:color="auto" w:fill="auto"/>
          </w:tcPr>
          <w:p w14:paraId="01F5DA2B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FBF536D" w14:textId="1BC6456B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D71D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9F05217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38A36DE" w14:textId="221EE0CC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679587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8E01C54" w14:textId="6E4A8E15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D71D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ABBCE0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F79A8AD" w14:textId="43A4FD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8E3BD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C55C344" w14:textId="69975B54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71D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</w:tr>
      <w:tr w:rsidR="00D71D8E" w:rsidRPr="006375B5" w14:paraId="1E249C4E" w14:textId="77777777" w:rsidTr="00862B1D">
        <w:tc>
          <w:tcPr>
            <w:tcW w:w="3150" w:type="dxa"/>
            <w:shd w:val="clear" w:color="auto" w:fill="auto"/>
          </w:tcPr>
          <w:p w14:paraId="4FE9ADF6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2C38CD6" w14:textId="10F4BDAC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FEC436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2BA169E" w14:textId="57FB3B30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E442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02A4C8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8787063" w14:textId="0291DC46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E442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7C56BD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0186327" w14:textId="30F5877D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A0CED8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E2C2217" w14:textId="1264DCD7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</w:tr>
      <w:tr w:rsidR="00862B1D" w:rsidRPr="006375B5" w14:paraId="01B6477B" w14:textId="77777777" w:rsidTr="00653558">
        <w:tc>
          <w:tcPr>
            <w:tcW w:w="3150" w:type="dxa"/>
            <w:shd w:val="clear" w:color="auto" w:fill="auto"/>
          </w:tcPr>
          <w:p w14:paraId="16179523" w14:textId="77777777" w:rsidR="00862B1D" w:rsidRDefault="00862B1D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3BF35951" w14:textId="07B46842" w:rsidR="00862B1D" w:rsidRPr="00325AF1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84F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84F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62B1D" w:rsidRPr="006375B5" w14:paraId="75D44E62" w14:textId="77777777" w:rsidTr="00862B1D">
        <w:tc>
          <w:tcPr>
            <w:tcW w:w="3150" w:type="dxa"/>
            <w:shd w:val="clear" w:color="auto" w:fill="auto"/>
          </w:tcPr>
          <w:p w14:paraId="5275FFE8" w14:textId="77777777" w:rsid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13E74E9C" w14:textId="072D2AAA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2BBF7CA8" w14:textId="77777777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857488" w14:textId="11E2F733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62B1D" w:rsidRPr="006375B5" w14:paraId="2FF0ABDA" w14:textId="77777777" w:rsidTr="00862B1D">
        <w:tc>
          <w:tcPr>
            <w:tcW w:w="3150" w:type="dxa"/>
            <w:shd w:val="clear" w:color="auto" w:fill="auto"/>
          </w:tcPr>
          <w:p w14:paraId="00C1FAF3" w14:textId="77777777" w:rsid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2CC4EB09" w14:textId="6ACA8184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197978F0" w14:textId="77777777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42144CC" w14:textId="265FBDC8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B5931BE" w14:textId="77777777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7D63045" w14:textId="42005CA0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4F06B6C9" w14:textId="77777777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F9F1030" w14:textId="22EE3E18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43CF31B" w14:textId="77777777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1471B57" w14:textId="28D0DBA3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62B1D" w:rsidRPr="006375B5" w14:paraId="0D653F5E" w14:textId="77777777" w:rsidTr="003C49CE">
        <w:tc>
          <w:tcPr>
            <w:tcW w:w="3150" w:type="dxa"/>
            <w:shd w:val="clear" w:color="auto" w:fill="auto"/>
          </w:tcPr>
          <w:p w14:paraId="5B37E928" w14:textId="77777777" w:rsidR="00862B1D" w:rsidRDefault="00862B1D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202A2F4C" w14:textId="7682D288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AE6" w:rsidRPr="006375B5" w14:paraId="624FC4C0" w14:textId="77777777" w:rsidTr="00862B1D">
        <w:tc>
          <w:tcPr>
            <w:tcW w:w="3150" w:type="dxa"/>
            <w:shd w:val="clear" w:color="auto" w:fill="auto"/>
          </w:tcPr>
          <w:p w14:paraId="0484C471" w14:textId="21753FA2" w:rsidR="00541AE6" w:rsidRPr="006375B5" w:rsidRDefault="002A4425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A75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75B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24" w:type="dxa"/>
            <w:shd w:val="clear" w:color="auto" w:fill="auto"/>
          </w:tcPr>
          <w:p w14:paraId="7470DBE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8B1C168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557026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BC329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CED2A4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17B25A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C60654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1A97C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C3CC49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1AE6" w:rsidRPr="006375B5" w14:paraId="17024459" w14:textId="77777777" w:rsidTr="00862B1D">
        <w:tc>
          <w:tcPr>
            <w:tcW w:w="3150" w:type="dxa"/>
            <w:shd w:val="clear" w:color="auto" w:fill="auto"/>
          </w:tcPr>
          <w:p w14:paraId="293BF469" w14:textId="2A9B1EB8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="00D55CB4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</w:t>
            </w:r>
            <w:r w:rsidR="00D63934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D55CB4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7C1C20E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E26558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FAC8E6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E12978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E009ED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8DB3597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CA3A96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A70CE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CA6687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1AE6" w:rsidRPr="006375B5" w14:paraId="7C16EB74" w14:textId="77777777" w:rsidTr="00862B1D">
        <w:tc>
          <w:tcPr>
            <w:tcW w:w="3150" w:type="dxa"/>
            <w:shd w:val="clear" w:color="auto" w:fill="auto"/>
          </w:tcPr>
          <w:p w14:paraId="4D04B6E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8EA0BC5" w14:textId="65F25FC4" w:rsidR="00541AE6" w:rsidRPr="006375B5" w:rsidRDefault="007037FE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32</w:t>
            </w:r>
            <w:r w:rsidR="001D5BA3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5D25976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1BED5FE" w14:textId="14EC4901" w:rsidR="00541AE6" w:rsidRPr="006375B5" w:rsidRDefault="0064599D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427C0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315A641" w14:textId="4A477AD1" w:rsidR="00541AE6" w:rsidRPr="006375B5" w:rsidRDefault="007037FE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32</w:t>
            </w:r>
            <w:r w:rsidR="001D5BA3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97CA40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36F3C2" w14:textId="557FB0BE" w:rsidR="00541AE6" w:rsidRPr="006375B5" w:rsidRDefault="0064599D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3232A4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5CD9D43" w14:textId="280D3FC1" w:rsidR="00541AE6" w:rsidRPr="006375B5" w:rsidRDefault="007037FE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32</w:t>
            </w:r>
            <w:r w:rsidR="001D5BA3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692</w:t>
            </w:r>
          </w:p>
        </w:tc>
      </w:tr>
      <w:tr w:rsidR="00541AE6" w:rsidRPr="006375B5" w14:paraId="44233A8C" w14:textId="77777777" w:rsidTr="00862B1D">
        <w:tc>
          <w:tcPr>
            <w:tcW w:w="3150" w:type="dxa"/>
            <w:shd w:val="clear" w:color="auto" w:fill="auto"/>
          </w:tcPr>
          <w:p w14:paraId="1653B25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EE3895" w14:textId="1C7B4A74" w:rsidR="00541AE6" w:rsidRPr="006375B5" w:rsidRDefault="007037FE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4FD78B6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B0C83A9" w14:textId="47B957F2" w:rsidR="00541AE6" w:rsidRPr="006375B5" w:rsidRDefault="0064599D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239DF1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36F258E" w14:textId="2C6FBBAD" w:rsidR="00541AE6" w:rsidRPr="006375B5" w:rsidRDefault="0064599D" w:rsidP="00447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008DEF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251B908" w14:textId="136460F7" w:rsidR="00541AE6" w:rsidRPr="006375B5" w:rsidRDefault="007037FE" w:rsidP="004D1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342C04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0897390" w14:textId="5398AB6E" w:rsidR="00541AE6" w:rsidRPr="006375B5" w:rsidRDefault="007037FE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132</w:t>
            </w:r>
          </w:p>
        </w:tc>
      </w:tr>
      <w:tr w:rsidR="00501BDC" w:rsidRPr="00A75B33" w14:paraId="72D768A5" w14:textId="77777777" w:rsidTr="00862B1D">
        <w:tc>
          <w:tcPr>
            <w:tcW w:w="3150" w:type="dxa"/>
            <w:shd w:val="clear" w:color="auto" w:fill="auto"/>
          </w:tcPr>
          <w:p w14:paraId="3DC44C7C" w14:textId="77777777" w:rsidR="00501BDC" w:rsidRPr="00FB197F" w:rsidRDefault="00501BDC" w:rsidP="008B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EB70C03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F549632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B12E477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D37D14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272258E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017A8C1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6B1CABB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BB40DF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3B49C27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B33" w:rsidRPr="006375B5" w14:paraId="5B371FFD" w14:textId="77777777" w:rsidTr="00862B1D">
        <w:tc>
          <w:tcPr>
            <w:tcW w:w="3150" w:type="dxa"/>
            <w:shd w:val="clear" w:color="auto" w:fill="auto"/>
          </w:tcPr>
          <w:p w14:paraId="71105478" w14:textId="04DB975C" w:rsidR="00A75B33" w:rsidRPr="006375B5" w:rsidRDefault="002A4425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75B33"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24" w:type="dxa"/>
            <w:shd w:val="clear" w:color="auto" w:fill="auto"/>
          </w:tcPr>
          <w:p w14:paraId="1A856D84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BC7266A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2197298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4E1300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F3BC27D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2A106EF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693CA48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C3DC43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AE5C157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B33" w:rsidRPr="006375B5" w14:paraId="42DCACEB" w14:textId="77777777" w:rsidTr="00862B1D">
        <w:tc>
          <w:tcPr>
            <w:tcW w:w="3150" w:type="dxa"/>
            <w:shd w:val="clear" w:color="auto" w:fill="auto"/>
          </w:tcPr>
          <w:p w14:paraId="6CD310A3" w14:textId="1BF65169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78323459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90F3358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73177EF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D2D1CE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5C7BEB4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AEBC453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1D78230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AA43B4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5F4292E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D8E" w:rsidRPr="006375B5" w14:paraId="7D85F255" w14:textId="77777777" w:rsidTr="00862B1D">
        <w:tc>
          <w:tcPr>
            <w:tcW w:w="3150" w:type="dxa"/>
            <w:shd w:val="clear" w:color="auto" w:fill="auto"/>
          </w:tcPr>
          <w:p w14:paraId="26E279BB" w14:textId="7F05367A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964C3EA" w14:textId="360A9743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D71D8E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BCBEB4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8ECB8F0" w14:textId="709A8388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F95D9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5A46452" w14:textId="3CEC08B7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D71D8E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A98A5C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92DCCD3" w14:textId="092E97DC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17BFF3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32BAC83" w14:textId="04193D4A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D71D8E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457</w:t>
            </w:r>
          </w:p>
        </w:tc>
      </w:tr>
      <w:tr w:rsidR="00D71D8E" w:rsidRPr="006375B5" w14:paraId="1F5D4985" w14:textId="77777777" w:rsidTr="00862B1D">
        <w:tc>
          <w:tcPr>
            <w:tcW w:w="3150" w:type="dxa"/>
            <w:shd w:val="clear" w:color="auto" w:fill="auto"/>
          </w:tcPr>
          <w:p w14:paraId="16AE916E" w14:textId="299F0EE5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20DE7D3" w14:textId="58E812D5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A8372B4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FD43032" w14:textId="63812C7C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49A89B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6D63639" w14:textId="74FA33EC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EB0278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CCAA6A9" w14:textId="4F681E8F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87EFB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4DC3800" w14:textId="26536CF4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</w:tbl>
    <w:p w14:paraId="724C3814" w14:textId="77777777" w:rsidR="00501BDC" w:rsidRPr="00E77BAD" w:rsidRDefault="00501BDC" w:rsidP="00541AE6">
      <w:pPr>
        <w:rPr>
          <w:rFonts w:asciiTheme="majorBidi" w:hAnsiTheme="majorBidi" w:cstheme="majorBidi"/>
          <w:lang w:eastAsia="x-none"/>
        </w:rPr>
      </w:pPr>
    </w:p>
    <w:p w14:paraId="5E7273E9" w14:textId="77777777" w:rsidR="00541AE6" w:rsidRPr="006375B5" w:rsidRDefault="00541AE6" w:rsidP="00541AE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375B5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</w:t>
      </w:r>
      <w:r w:rsidRPr="006375B5">
        <w:rPr>
          <w:rFonts w:ascii="Angsana New" w:hAnsi="Angsana New" w:hint="cs"/>
          <w:sz w:val="30"/>
          <w:szCs w:val="30"/>
          <w:cs/>
          <w:lang w:bidi="th-TH"/>
        </w:rPr>
        <w:t>อื่น</w:t>
      </w:r>
      <w:r w:rsidRPr="006375B5">
        <w:rPr>
          <w:rFonts w:ascii="Angsana New" w:hAnsi="Angsana New"/>
          <w:sz w:val="30"/>
          <w:szCs w:val="30"/>
          <w:cs/>
          <w:lang w:bidi="th-TH"/>
        </w:rPr>
        <w:t>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67D58902" w14:textId="77777777" w:rsidR="00541AE6" w:rsidRPr="00E77BAD" w:rsidRDefault="00541AE6" w:rsidP="00541AE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p w14:paraId="05F609FE" w14:textId="08713E04" w:rsidR="00541AE6" w:rsidRDefault="00541AE6" w:rsidP="00541AE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6375B5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</w:t>
      </w:r>
      <w:r w:rsidRPr="006375B5">
        <w:rPr>
          <w:rFonts w:ascii="Angsana New" w:hAnsi="Angsana New"/>
          <w:spacing w:val="-2"/>
          <w:sz w:val="30"/>
          <w:szCs w:val="30"/>
          <w:cs/>
          <w:lang w:bidi="th-TH"/>
        </w:rPr>
        <w:t>ใกล้เคียงกับมูลค่าตามบัญชี เนื่องจากเครื่องมือทางการเงินเหล่านั้นมีอัตราดอกเบี้ย</w:t>
      </w:r>
      <w:r w:rsidRPr="006375B5">
        <w:rPr>
          <w:rFonts w:ascii="Angsana New" w:hAnsi="Angsana New"/>
          <w:spacing w:val="-2"/>
          <w:sz w:val="30"/>
          <w:szCs w:val="30"/>
          <w:cs/>
          <w:lang w:val="en-US" w:bidi="th-TH"/>
        </w:rPr>
        <w:t>ใกล้เคียงกับอัตราดอกเบี้ยในตลาด</w:t>
      </w:r>
    </w:p>
    <w:p w14:paraId="712C8574" w14:textId="77777777" w:rsidR="00E77BAD" w:rsidRPr="00E77BAD" w:rsidRDefault="00E77BAD" w:rsidP="00D71D8E">
      <w:pPr>
        <w:spacing w:line="240" w:lineRule="auto"/>
        <w:ind w:left="540" w:right="45"/>
        <w:jc w:val="thaiDistribute"/>
        <w:rPr>
          <w:rFonts w:ascii="Angsana New" w:hAnsi="Angsana New"/>
          <w:b/>
        </w:rPr>
      </w:pPr>
    </w:p>
    <w:p w14:paraId="50A5D89F" w14:textId="116F2D60" w:rsidR="00D71D8E" w:rsidRPr="00D13F91" w:rsidRDefault="00D71D8E" w:rsidP="00D71D8E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13F91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</w:t>
      </w:r>
      <w:r w:rsidR="003232C7">
        <w:rPr>
          <w:rFonts w:ascii="Angsana New" w:hAnsi="Angsana New" w:hint="cs"/>
          <w:b/>
          <w:sz w:val="30"/>
          <w:szCs w:val="30"/>
          <w:cs/>
        </w:rPr>
        <w:t>แสดง</w:t>
      </w:r>
      <w:r w:rsidRPr="00D13F91">
        <w:rPr>
          <w:rFonts w:ascii="Angsana New" w:hAnsi="Angsana New"/>
          <w:b/>
          <w:sz w:val="30"/>
          <w:szCs w:val="30"/>
          <w:cs/>
        </w:rPr>
        <w:t>ฐานะการเงิน</w:t>
      </w:r>
      <w:r>
        <w:rPr>
          <w:rFonts w:ascii="Angsana New" w:hAnsi="Angsana New" w:hint="cs"/>
          <w:b/>
          <w:sz w:val="30"/>
          <w:szCs w:val="30"/>
          <w:cs/>
        </w:rPr>
        <w:t>ที่มีการเปลี่ยนแปลงในระหว่างงวด</w:t>
      </w:r>
    </w:p>
    <w:p w14:paraId="05743A23" w14:textId="77777777" w:rsidR="00D71D8E" w:rsidRPr="00E77BAD" w:rsidRDefault="00D71D8E" w:rsidP="00D71D8E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</w:rPr>
      </w:pPr>
    </w:p>
    <w:tbl>
      <w:tblPr>
        <w:tblStyle w:val="TableGrid"/>
        <w:tblW w:w="88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424"/>
      </w:tblGrid>
      <w:tr w:rsidR="00D71D8E" w:rsidRPr="00D13F91" w14:paraId="6C6E1F2A" w14:textId="77777777" w:rsidTr="006E1850">
        <w:trPr>
          <w:tblHeader/>
        </w:trPr>
        <w:tc>
          <w:tcPr>
            <w:tcW w:w="2430" w:type="dxa"/>
            <w:vAlign w:val="bottom"/>
          </w:tcPr>
          <w:p w14:paraId="56E6F32E" w14:textId="77777777" w:rsidR="00D71D8E" w:rsidRPr="00D13F91" w:rsidRDefault="00D71D8E" w:rsidP="006E1850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13F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424" w:type="dxa"/>
            <w:vAlign w:val="bottom"/>
          </w:tcPr>
          <w:p w14:paraId="750C1AD4" w14:textId="77777777" w:rsidR="00D71D8E" w:rsidRPr="00D13F91" w:rsidRDefault="00D71D8E" w:rsidP="006E1850">
            <w:pPr>
              <w:pStyle w:val="block"/>
              <w:spacing w:after="0" w:line="240" w:lineRule="auto"/>
              <w:ind w:left="0"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13F9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71D8E" w:rsidRPr="00D13F91" w14:paraId="6C7F3241" w14:textId="77777777" w:rsidTr="006E1850">
        <w:tc>
          <w:tcPr>
            <w:tcW w:w="2430" w:type="dxa"/>
            <w:shd w:val="clear" w:color="auto" w:fill="auto"/>
          </w:tcPr>
          <w:p w14:paraId="57AE7AAE" w14:textId="77777777" w:rsidR="00D71D8E" w:rsidRPr="004311AB" w:rsidRDefault="00D71D8E" w:rsidP="006E1850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311A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6424" w:type="dxa"/>
            <w:shd w:val="clear" w:color="auto" w:fill="auto"/>
          </w:tcPr>
          <w:p w14:paraId="5BA538C1" w14:textId="77777777" w:rsidR="00D71D8E" w:rsidRPr="004311AB" w:rsidRDefault="00D71D8E" w:rsidP="006E185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311A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มูลค่ายุติธรรมอ้างอิงราคาซื้อขายสัญญาเงินตราต่างประเทศล่วงหน้า ณ วันที่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4311A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รายงาน</w:t>
            </w:r>
            <w:r w:rsidRPr="004311A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</w:tbl>
    <w:p w14:paraId="07F7107A" w14:textId="77777777" w:rsidR="008D28C8" w:rsidRPr="00E77BAD" w:rsidRDefault="008D28C8" w:rsidP="008D6D67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/>
          <w:i/>
          <w:iCs/>
          <w:sz w:val="18"/>
          <w:szCs w:val="18"/>
          <w:lang w:bidi="th-TH"/>
        </w:rPr>
      </w:pPr>
      <w:bookmarkStart w:id="2" w:name="_Hlk66816455"/>
    </w:p>
    <w:p w14:paraId="00401CAE" w14:textId="2AE2335A" w:rsidR="00621153" w:rsidRPr="008D6D67" w:rsidRDefault="00541AE6" w:rsidP="008D6D67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6375B5">
        <w:rPr>
          <w:rFonts w:ascii="Angsana New" w:hAnsi="Angsana New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bookmarkEnd w:id="2"/>
    </w:p>
    <w:p w14:paraId="77BA7CE1" w14:textId="03211933" w:rsidR="00541AE6" w:rsidRPr="003232C7" w:rsidRDefault="00541AE6" w:rsidP="003232C7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การเปลี่ยนแปลงในข้อมูลที่ไม่สามารถสังเกตได้เพียงหนึ่งอย่างซึ่งอาจเป็นไปได้อย่างมีเหตุผล ณ วันที่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z w:val="30"/>
          <w:szCs w:val="30"/>
          <w:lang w:val="en-US"/>
        </w:rPr>
        <w:t>3</w:t>
      </w:r>
      <w:r w:rsidR="007037FE" w:rsidRPr="007037FE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="00A75B33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z w:val="30"/>
          <w:szCs w:val="30"/>
          <w:lang w:val="en-US"/>
        </w:rPr>
        <w:t>2567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>โดยถือว่าข้อมูลอื่นๆ</w:t>
      </w:r>
      <w:r w:rsidR="0086593F">
        <w:rPr>
          <w:rFonts w:ascii="Angsana New" w:hAnsi="Angsana New"/>
          <w:sz w:val="30"/>
          <w:szCs w:val="30"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>คงที่จะมีผลกระทบต่อมูลค่ายุติธรรมของตราสารทุนที่วัดมูลค่าด้วยมูลค่ายุติธรรมผ่านกำไรขาดทุนเบ็ดเสร็จอื่นดังต่อไปนี้</w:t>
      </w:r>
    </w:p>
    <w:tbl>
      <w:tblPr>
        <w:tblW w:w="903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7"/>
        <w:gridCol w:w="1097"/>
        <w:gridCol w:w="180"/>
        <w:gridCol w:w="980"/>
        <w:gridCol w:w="182"/>
        <w:gridCol w:w="1100"/>
        <w:gridCol w:w="182"/>
        <w:gridCol w:w="1124"/>
      </w:tblGrid>
      <w:tr w:rsidR="00541AE6" w:rsidRPr="006375B5" w14:paraId="74883A58" w14:textId="77777777" w:rsidTr="00CA13C9">
        <w:trPr>
          <w:cantSplit/>
          <w:trHeight w:val="279"/>
          <w:tblHeader/>
        </w:trPr>
        <w:tc>
          <w:tcPr>
            <w:tcW w:w="4187" w:type="dxa"/>
            <w:vMerge w:val="restart"/>
          </w:tcPr>
          <w:p w14:paraId="4855BDA5" w14:textId="77777777" w:rsidR="00541AE6" w:rsidRPr="006375B5" w:rsidRDefault="00541AE6" w:rsidP="00CA13C9">
            <w:pPr>
              <w:pStyle w:val="acctfourfigures"/>
              <w:tabs>
                <w:tab w:val="clear" w:pos="765"/>
              </w:tabs>
              <w:spacing w:line="240" w:lineRule="auto"/>
              <w:ind w:left="182" w:right="-79" w:hanging="18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  <w:p w14:paraId="460D75B6" w14:textId="77777777" w:rsidR="00FB197F" w:rsidRDefault="00FB197F" w:rsidP="00CA13C9">
            <w:pPr>
              <w:pStyle w:val="acctfourfigures"/>
              <w:tabs>
                <w:tab w:val="decimal" w:pos="171"/>
              </w:tabs>
              <w:spacing w:line="240" w:lineRule="auto"/>
              <w:ind w:left="261" w:hanging="26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  <w:p w14:paraId="1C59512A" w14:textId="6EBF903D" w:rsidR="00541AE6" w:rsidRPr="006375B5" w:rsidDel="00EC3B9E" w:rsidRDefault="00FB197F" w:rsidP="00FB197F">
            <w:pPr>
              <w:pStyle w:val="acctmergecolhdg"/>
              <w:spacing w:line="240" w:lineRule="auto"/>
              <w:ind w:right="-90"/>
              <w:jc w:val="left"/>
              <w:rPr>
                <w:rFonts w:ascii="Angsana New" w:hAnsi="Angsana New"/>
                <w:b w:val="0"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b w:val="0"/>
                <w:bCs/>
                <w:i/>
                <w:iCs/>
                <w:sz w:val="24"/>
                <w:szCs w:val="24"/>
                <w:cs/>
                <w:lang w:bidi="th-TH"/>
              </w:rPr>
              <w:t>ผลกระทบต่อ</w:t>
            </w:r>
            <w:r w:rsidR="00541AE6" w:rsidRPr="006375B5">
              <w:rPr>
                <w:rFonts w:ascii="Angsana New" w:hAnsi="Angsana New"/>
                <w:bCs/>
                <w:i/>
                <w:iCs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  <w:r>
              <w:rPr>
                <w:rFonts w:ascii="Angsana New" w:hAnsi="Angsana New" w:hint="cs"/>
                <w:b w:val="0"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174E41" w:rsidRPr="006375B5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174E41" w:rsidRPr="006375B5"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  <w:t>-</w:t>
            </w:r>
            <w:r w:rsidR="00174E41" w:rsidRPr="006375B5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สุทธิจากภาษี</w:t>
            </w:r>
            <w:r w:rsidR="00174E41" w:rsidRPr="00FB197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เงิน</w:t>
            </w:r>
            <w:r w:rsidR="00174E41" w:rsidRPr="006375B5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val="en-US" w:bidi="th-TH"/>
              </w:rPr>
              <w:t>ได้</w:t>
            </w:r>
          </w:p>
        </w:tc>
        <w:tc>
          <w:tcPr>
            <w:tcW w:w="2257" w:type="dxa"/>
            <w:gridSpan w:val="3"/>
            <w:vAlign w:val="bottom"/>
          </w:tcPr>
          <w:p w14:paraId="298B7327" w14:textId="77777777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6375B5">
              <w:rPr>
                <w:rFonts w:ascii="Angsana New" w:hAnsi="Angsana New" w:cs="Angsana New"/>
                <w:b w:val="0"/>
                <w:bCs/>
                <w:color w:val="FF0000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5CD702A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1554E2A9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41AE6" w:rsidRPr="006375B5" w14:paraId="560074CA" w14:textId="77777777" w:rsidTr="00FB197F">
        <w:trPr>
          <w:cantSplit/>
          <w:trHeight w:val="560"/>
          <w:tblHeader/>
        </w:trPr>
        <w:tc>
          <w:tcPr>
            <w:tcW w:w="4187" w:type="dxa"/>
            <w:vMerge/>
          </w:tcPr>
          <w:p w14:paraId="293330B7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97" w:type="dxa"/>
            <w:vAlign w:val="bottom"/>
          </w:tcPr>
          <w:p w14:paraId="2BE0A1F1" w14:textId="1AEE87F6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="007037FE" w:rsidRPr="007037F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3B15CA3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263BBB00" w14:textId="522220E1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ข้อสมมติลดลงร้อยละ </w:t>
            </w:r>
            <w:r w:rsidR="007037FE" w:rsidRPr="007037F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5C81A40C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47F5146" w14:textId="72245643" w:rsidR="00541AE6" w:rsidRPr="006375B5" w:rsidRDefault="00541AE6" w:rsidP="00CA13C9">
            <w:pPr>
              <w:pStyle w:val="acctmergecolhdg"/>
              <w:spacing w:line="240" w:lineRule="auto"/>
              <w:ind w:left="-80" w:right="-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="007037FE" w:rsidRPr="007037F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35DE05E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3754C64" w14:textId="7AE21B15" w:rsidR="00541AE6" w:rsidRPr="006375B5" w:rsidRDefault="00541AE6" w:rsidP="00CA13C9">
            <w:pPr>
              <w:pStyle w:val="acctmergecolhdg"/>
              <w:spacing w:line="240" w:lineRule="auto"/>
              <w:ind w:left="-50" w:right="-7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ข้อสมมติดลงร้อยละ </w:t>
            </w:r>
            <w:r w:rsidR="007037FE" w:rsidRPr="007037F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</w:tr>
      <w:tr w:rsidR="00541AE6" w:rsidRPr="006375B5" w14:paraId="6E410589" w14:textId="77777777" w:rsidTr="00CA13C9">
        <w:trPr>
          <w:cantSplit/>
          <w:trHeight w:val="268"/>
          <w:tblHeader/>
        </w:trPr>
        <w:tc>
          <w:tcPr>
            <w:tcW w:w="4187" w:type="dxa"/>
          </w:tcPr>
          <w:p w14:paraId="6A8D48C4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45" w:type="dxa"/>
            <w:gridSpan w:val="7"/>
            <w:vAlign w:val="bottom"/>
          </w:tcPr>
          <w:p w14:paraId="492D69CF" w14:textId="77777777" w:rsidR="00541AE6" w:rsidRPr="006375B5" w:rsidRDefault="00541AE6" w:rsidP="00CA13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541AE6" w:rsidRPr="006375B5" w14:paraId="6F8250A7" w14:textId="77777777" w:rsidTr="00CA13C9">
        <w:trPr>
          <w:cantSplit/>
          <w:trHeight w:val="279"/>
        </w:trPr>
        <w:tc>
          <w:tcPr>
            <w:tcW w:w="4187" w:type="dxa"/>
          </w:tcPr>
          <w:p w14:paraId="4F7E42B8" w14:textId="0103FBC7" w:rsidR="00541AE6" w:rsidRPr="00E9492B" w:rsidRDefault="00F2260A" w:rsidP="00CA13C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037FE" w:rsidRPr="007037F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="00A75B3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มีนาคม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097" w:type="dxa"/>
            <w:vAlign w:val="bottom"/>
          </w:tcPr>
          <w:p w14:paraId="39D260B0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6D42397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3664806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5E5E4CC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7F873F0C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28AA081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1B3C3322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41AE6" w:rsidRPr="006375B5" w14:paraId="09ED20B3" w14:textId="77777777" w:rsidTr="00CA13C9">
        <w:trPr>
          <w:cantSplit/>
          <w:trHeight w:val="60"/>
        </w:trPr>
        <w:tc>
          <w:tcPr>
            <w:tcW w:w="4187" w:type="dxa"/>
          </w:tcPr>
          <w:p w14:paraId="755D1B70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อัตราการ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เติบโตของกระแสเงินสดหลังจากช่วงระยะเวลา</w:t>
            </w:r>
          </w:p>
        </w:tc>
        <w:tc>
          <w:tcPr>
            <w:tcW w:w="1097" w:type="dxa"/>
            <w:vAlign w:val="bottom"/>
          </w:tcPr>
          <w:p w14:paraId="0FF292CC" w14:textId="174DAD3D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7F6605E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1DBE231" w14:textId="1DBDD97F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1B816F29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F922706" w14:textId="284FF02E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4EFF4AF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748ABFCD" w14:textId="52C69BB2" w:rsidR="00541AE6" w:rsidRPr="006375B5" w:rsidRDefault="00541AE6" w:rsidP="00CA13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41AE6" w:rsidRPr="006375B5" w14:paraId="364FB387" w14:textId="77777777" w:rsidTr="00CA13C9">
        <w:trPr>
          <w:cantSplit/>
          <w:trHeight w:val="279"/>
        </w:trPr>
        <w:tc>
          <w:tcPr>
            <w:tcW w:w="4187" w:type="dxa"/>
          </w:tcPr>
          <w:p w14:paraId="690C2501" w14:textId="77777777" w:rsidR="00541AE6" w:rsidRPr="006375B5" w:rsidRDefault="00541AE6" w:rsidP="00CA13C9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   ประมาณการ</w:t>
            </w:r>
          </w:p>
        </w:tc>
        <w:tc>
          <w:tcPr>
            <w:tcW w:w="1097" w:type="dxa"/>
            <w:vAlign w:val="bottom"/>
          </w:tcPr>
          <w:p w14:paraId="11F47720" w14:textId="56AF3F81" w:rsidR="00541AE6" w:rsidRPr="006375B5" w:rsidRDefault="007037FE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180" w:type="dxa"/>
          </w:tcPr>
          <w:p w14:paraId="6A8ABF58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7DB8010" w14:textId="10A6756A" w:rsidR="00541AE6" w:rsidRPr="006375B5" w:rsidRDefault="00036D04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7037FE"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6ACCD1A2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E931C4D" w14:textId="03273D90" w:rsidR="00541AE6" w:rsidRPr="006375B5" w:rsidRDefault="00036D04" w:rsidP="00CA13C9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CB197E7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441D6244" w14:textId="137160E8" w:rsidR="00541AE6" w:rsidRPr="006375B5" w:rsidRDefault="00036D04" w:rsidP="00CA13C9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41AE6" w:rsidRPr="006375B5" w14:paraId="6DA4F3A0" w14:textId="77777777" w:rsidTr="00CA13C9">
        <w:trPr>
          <w:cantSplit/>
          <w:trHeight w:val="279"/>
        </w:trPr>
        <w:tc>
          <w:tcPr>
            <w:tcW w:w="4187" w:type="dxa"/>
          </w:tcPr>
          <w:p w14:paraId="2AA7204E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  <w:r w:rsidRPr="006375B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vAlign w:val="bottom"/>
          </w:tcPr>
          <w:p w14:paraId="688F1724" w14:textId="4EB9092F" w:rsidR="00541AE6" w:rsidRPr="006375B5" w:rsidRDefault="00036D04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7037FE"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15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477B2DE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F15D2FB" w14:textId="47EF9C17" w:rsidR="00541AE6" w:rsidRPr="006375B5" w:rsidRDefault="007037FE" w:rsidP="007B2EE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82" w:type="dxa"/>
            <w:vAlign w:val="bottom"/>
          </w:tcPr>
          <w:p w14:paraId="534BA2FA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00" w:type="dxa"/>
            <w:vAlign w:val="bottom"/>
          </w:tcPr>
          <w:p w14:paraId="17B828B7" w14:textId="7F9F6278" w:rsidR="00541AE6" w:rsidRPr="006375B5" w:rsidRDefault="00036D04" w:rsidP="00CA13C9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0EFEAA6F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5ADD0F68" w14:textId="2091A3A9" w:rsidR="00541AE6" w:rsidRPr="006375B5" w:rsidRDefault="00036D04" w:rsidP="00CA13C9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</w:tbl>
    <w:p w14:paraId="6C034BB2" w14:textId="7FAD90E6" w:rsidR="00ED72A0" w:rsidRPr="00247382" w:rsidRDefault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C9F622E" w14:textId="77777777" w:rsidR="00ED72A0" w:rsidRPr="009E6868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i/>
          <w:iCs/>
          <w:color w:val="000000"/>
          <w:sz w:val="30"/>
          <w:szCs w:val="30"/>
        </w:rPr>
      </w:pPr>
      <w:r w:rsidRPr="009E6868">
        <w:rPr>
          <w:rFonts w:ascii="Angsana New" w:eastAsia="Cordia New" w:hAnsi="Angsana New"/>
          <w:i/>
          <w:iCs/>
          <w:color w:val="000000"/>
          <w:sz w:val="30"/>
          <w:szCs w:val="30"/>
          <w:cs/>
        </w:rPr>
        <w:t>ความเสี่ยงด้านเครดิต</w:t>
      </w:r>
    </w:p>
    <w:p w14:paraId="498646CB" w14:textId="7F3B96B6" w:rsidR="00ED72A0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bookmarkStart w:id="3" w:name="_Hlk60128622"/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ค่าเผื่อผลขาดทุน</w:t>
      </w:r>
      <w:r w:rsidRPr="0091096D">
        <w:rPr>
          <w:rFonts w:ascii="Angsana New" w:eastAsia="Cordia New" w:hAnsi="Angsana New" w:hint="cs"/>
          <w:color w:val="000000"/>
          <w:sz w:val="30"/>
          <w:szCs w:val="30"/>
          <w:cs/>
        </w:rPr>
        <w:t>ด้านเครดิต</w:t>
      </w:r>
      <w:r>
        <w:rPr>
          <w:rFonts w:ascii="Angsana New" w:eastAsia="Cordia New" w:hAnsi="Angsana New" w:hint="cs"/>
          <w:color w:val="000000"/>
          <w:sz w:val="30"/>
          <w:szCs w:val="30"/>
          <w:cs/>
        </w:rPr>
        <w:t>ที่คาดว่าจะเกิดขึ้น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ของลูกหนี้การค้า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91096D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91096D" w:rsidDel="005B6E1D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p w14:paraId="2C11B27D" w14:textId="77777777" w:rsidR="00247382" w:rsidRPr="00247382" w:rsidRDefault="00247382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</w:p>
    <w:tbl>
      <w:tblPr>
        <w:tblW w:w="928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1"/>
        <w:gridCol w:w="1260"/>
        <w:gridCol w:w="269"/>
        <w:gridCol w:w="1172"/>
        <w:gridCol w:w="360"/>
        <w:gridCol w:w="1170"/>
        <w:gridCol w:w="269"/>
        <w:gridCol w:w="1276"/>
      </w:tblGrid>
      <w:tr w:rsidR="00D71D8E" w:rsidRPr="006375B5" w14:paraId="6BF84EC1" w14:textId="77777777" w:rsidTr="006E1850">
        <w:trPr>
          <w:tblHeader/>
        </w:trPr>
        <w:tc>
          <w:tcPr>
            <w:tcW w:w="1890" w:type="pct"/>
          </w:tcPr>
          <w:p w14:paraId="1B0C45FB" w14:textId="75A48C39" w:rsidR="00D71D8E" w:rsidRPr="008F3B5C" w:rsidRDefault="00ED72A0" w:rsidP="006E185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br w:type="page"/>
            </w:r>
            <w:r w:rsidR="00D71D8E" w:rsidRPr="008F3B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54" w:type="pct"/>
            <w:gridSpan w:val="3"/>
          </w:tcPr>
          <w:p w14:paraId="40E568A1" w14:textId="77777777" w:rsidR="00D71D8E" w:rsidRPr="006375B5" w:rsidRDefault="00D71D8E" w:rsidP="006E185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4" w:type="pct"/>
          </w:tcPr>
          <w:p w14:paraId="3BEBB60A" w14:textId="77777777" w:rsidR="00D71D8E" w:rsidRPr="006375B5" w:rsidRDefault="00D71D8E" w:rsidP="006E185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pct"/>
            <w:gridSpan w:val="3"/>
          </w:tcPr>
          <w:p w14:paraId="5CB37765" w14:textId="77777777" w:rsidR="00D71D8E" w:rsidRPr="006375B5" w:rsidRDefault="00D71D8E" w:rsidP="006E185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D8E" w:rsidRPr="006375B5" w14:paraId="4F5A6A6F" w14:textId="77777777" w:rsidTr="006E1850">
        <w:trPr>
          <w:tblHeader/>
        </w:trPr>
        <w:tc>
          <w:tcPr>
            <w:tcW w:w="1890" w:type="pct"/>
          </w:tcPr>
          <w:p w14:paraId="2FF245FD" w14:textId="77777777" w:rsidR="00D71D8E" w:rsidRPr="006375B5" w:rsidRDefault="00D71D8E" w:rsidP="00D71D8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7C73C8C2" w14:textId="28592915" w:rsidR="00D71D8E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31</w:t>
            </w:r>
            <w:r w:rsidR="00D71D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71D8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</w:tcPr>
          <w:p w14:paraId="00E9B01E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20162945" w14:textId="32E2D453" w:rsidR="00D71D8E" w:rsidRPr="000E564C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D71D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71D8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94" w:type="pct"/>
            <w:shd w:val="clear" w:color="auto" w:fill="auto"/>
          </w:tcPr>
          <w:p w14:paraId="0D3A02A7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58483B2" w14:textId="1D5B553A" w:rsidR="00D71D8E" w:rsidRPr="000E564C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31</w:t>
            </w:r>
            <w:r w:rsidR="00D71D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71D8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</w:tcPr>
          <w:p w14:paraId="47BCF647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3740E33D" w14:textId="49AFA823" w:rsidR="00D71D8E" w:rsidRPr="000E564C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D71D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71D8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71D8E" w:rsidRPr="006375B5" w14:paraId="7218199F" w14:textId="77777777" w:rsidTr="006E1850">
        <w:trPr>
          <w:tblHeader/>
        </w:trPr>
        <w:tc>
          <w:tcPr>
            <w:tcW w:w="1890" w:type="pct"/>
          </w:tcPr>
          <w:p w14:paraId="5AB204E8" w14:textId="77777777" w:rsidR="00D71D8E" w:rsidRPr="006375B5" w:rsidRDefault="00D71D8E" w:rsidP="00D71D8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7A731749" w14:textId="1E215422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2C515803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47AA34BF" w14:textId="1CCD5E29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4" w:type="pct"/>
            <w:shd w:val="clear" w:color="auto" w:fill="auto"/>
          </w:tcPr>
          <w:p w14:paraId="67B64C11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791095B" w14:textId="071EE539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7220D873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711C9F4C" w14:textId="141CBBD6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71D8E" w:rsidRPr="006375B5" w14:paraId="563AA3BC" w14:textId="77777777" w:rsidTr="006E1850">
        <w:trPr>
          <w:tblHeader/>
        </w:trPr>
        <w:tc>
          <w:tcPr>
            <w:tcW w:w="1890" w:type="pct"/>
          </w:tcPr>
          <w:p w14:paraId="219BE213" w14:textId="77777777" w:rsidR="00D71D8E" w:rsidRPr="006375B5" w:rsidRDefault="00D71D8E" w:rsidP="006E185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743CA95F" w14:textId="77777777" w:rsidR="00D71D8E" w:rsidRPr="006375B5" w:rsidRDefault="00D71D8E" w:rsidP="006E185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71D8E" w:rsidRPr="006375B5" w14:paraId="0CC94F77" w14:textId="77777777" w:rsidTr="006E1850">
        <w:trPr>
          <w:trHeight w:val="80"/>
        </w:trPr>
        <w:tc>
          <w:tcPr>
            <w:tcW w:w="1890" w:type="pct"/>
          </w:tcPr>
          <w:p w14:paraId="22A857D0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78" w:type="pct"/>
          </w:tcPr>
          <w:p w14:paraId="2F3D8B59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717A56E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1324D79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51D2CCA2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F014D1A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F7A7A7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AE776E7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D8E" w:rsidRPr="006375B5" w14:paraId="660F4C77" w14:textId="77777777" w:rsidTr="006E1850">
        <w:trPr>
          <w:trHeight w:val="80"/>
        </w:trPr>
        <w:tc>
          <w:tcPr>
            <w:tcW w:w="1890" w:type="pct"/>
          </w:tcPr>
          <w:p w14:paraId="21FA5004" w14:textId="77777777" w:rsidR="00D71D8E" w:rsidRPr="006375B5" w:rsidRDefault="00D71D8E" w:rsidP="006E1850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8" w:type="pct"/>
          </w:tcPr>
          <w:p w14:paraId="1ADC5D62" w14:textId="01E73CE2" w:rsidR="00D71D8E" w:rsidRPr="00735862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45" w:type="pct"/>
          </w:tcPr>
          <w:p w14:paraId="12F7275C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EADB516" w14:textId="773DF6C4" w:rsidR="00D71D8E" w:rsidRPr="00735862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94" w:type="pct"/>
          </w:tcPr>
          <w:p w14:paraId="5908DD77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424FB37" w14:textId="282A7B35" w:rsidR="00D71D8E" w:rsidRPr="00735862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145" w:type="pct"/>
          </w:tcPr>
          <w:p w14:paraId="59C656C7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8FBFC6B" w14:textId="5E6DC870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D71D8E" w:rsidRPr="006375B5" w14:paraId="7A55855B" w14:textId="77777777" w:rsidTr="006E1850">
        <w:trPr>
          <w:trHeight w:val="80"/>
        </w:trPr>
        <w:tc>
          <w:tcPr>
            <w:tcW w:w="1890" w:type="pct"/>
          </w:tcPr>
          <w:p w14:paraId="73F568E3" w14:textId="77777777" w:rsidR="00D71D8E" w:rsidRPr="006375B5" w:rsidRDefault="00D71D8E" w:rsidP="006E1850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6375B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78" w:type="pct"/>
          </w:tcPr>
          <w:p w14:paraId="28C5CFBE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7BF687E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51873A8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6619AB40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1CBB170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62BA79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C98BB48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D8E" w:rsidRPr="006375B5" w14:paraId="122024AA" w14:textId="77777777" w:rsidTr="006E1850">
        <w:trPr>
          <w:trHeight w:val="80"/>
        </w:trPr>
        <w:tc>
          <w:tcPr>
            <w:tcW w:w="1890" w:type="pct"/>
          </w:tcPr>
          <w:p w14:paraId="3DE9E9D9" w14:textId="2EA17421" w:rsidR="00D71D8E" w:rsidRPr="006375B5" w:rsidRDefault="00D71D8E" w:rsidP="006E1850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น้อยกว่า </w:t>
            </w:r>
            <w:r w:rsidR="007037FE" w:rsidRPr="007037F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8" w:type="pct"/>
          </w:tcPr>
          <w:p w14:paraId="51BCF1FD" w14:textId="642506AD" w:rsidR="00D71D8E" w:rsidRPr="00735862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45" w:type="pct"/>
          </w:tcPr>
          <w:p w14:paraId="589C4DAD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5CCCB8" w14:textId="30B9359C" w:rsidR="00D71D8E" w:rsidRPr="00735862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94" w:type="pct"/>
          </w:tcPr>
          <w:p w14:paraId="2626BE1C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757F70A" w14:textId="1BB4C06A" w:rsidR="00D71D8E" w:rsidRPr="00735862" w:rsidRDefault="00213FD6" w:rsidP="0021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358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4ACFD52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B7EFF97" w14:textId="7167F2E4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71D8E" w:rsidRPr="006375B5" w14:paraId="41CCFB1A" w14:textId="77777777" w:rsidTr="006E1850">
        <w:trPr>
          <w:trHeight w:val="80"/>
        </w:trPr>
        <w:tc>
          <w:tcPr>
            <w:tcW w:w="1890" w:type="pct"/>
          </w:tcPr>
          <w:p w14:paraId="762B5B4E" w14:textId="77777777" w:rsidR="00D71D8E" w:rsidRPr="006375B5" w:rsidRDefault="00D71D8E" w:rsidP="006E1850">
            <w:pPr>
              <w:tabs>
                <w:tab w:val="decimal" w:pos="72"/>
              </w:tabs>
              <w:ind w:left="72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785ABF76" w14:textId="008892CB" w:rsidR="00D71D8E" w:rsidRPr="00735862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145" w:type="pct"/>
          </w:tcPr>
          <w:p w14:paraId="4C700315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00332828" w14:textId="7CD734B2" w:rsidR="00D71D8E" w:rsidRPr="00735862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194" w:type="pct"/>
          </w:tcPr>
          <w:p w14:paraId="45982CBF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79F9674A" w14:textId="60125208" w:rsidR="00D71D8E" w:rsidRPr="00735862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  <w:tc>
          <w:tcPr>
            <w:tcW w:w="145" w:type="pct"/>
          </w:tcPr>
          <w:p w14:paraId="6FFC6A2E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418260EB" w14:textId="0050A679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D71D8E" w:rsidRPr="006375B5" w14:paraId="42A73AE6" w14:textId="77777777" w:rsidTr="006E1850">
        <w:trPr>
          <w:trHeight w:val="80"/>
        </w:trPr>
        <w:tc>
          <w:tcPr>
            <w:tcW w:w="1890" w:type="pct"/>
          </w:tcPr>
          <w:p w14:paraId="6FC9E537" w14:textId="77777777" w:rsidR="00D71D8E" w:rsidRPr="00247382" w:rsidRDefault="00D71D8E" w:rsidP="006E1850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8" w:type="pct"/>
          </w:tcPr>
          <w:p w14:paraId="2F6B67D7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14:paraId="467B7C7F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</w:tcPr>
          <w:p w14:paraId="0A63E25E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94" w:type="pct"/>
          </w:tcPr>
          <w:p w14:paraId="34EFD58A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pct"/>
          </w:tcPr>
          <w:p w14:paraId="6FDFDB1C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14:paraId="79E5A20D" w14:textId="77777777" w:rsidR="00D71D8E" w:rsidRPr="00FB1950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87" w:type="pct"/>
          </w:tcPr>
          <w:p w14:paraId="7986C7AD" w14:textId="77777777" w:rsidR="00D71D8E" w:rsidRPr="00FB1950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D71D8E" w:rsidRPr="006375B5" w14:paraId="7F9AC202" w14:textId="77777777" w:rsidTr="006E1850">
        <w:trPr>
          <w:trHeight w:val="80"/>
        </w:trPr>
        <w:tc>
          <w:tcPr>
            <w:tcW w:w="1890" w:type="pct"/>
          </w:tcPr>
          <w:p w14:paraId="248B578F" w14:textId="77777777" w:rsidR="00D71D8E" w:rsidRPr="006375B5" w:rsidRDefault="00D71D8E" w:rsidP="006E1850">
            <w:pPr>
              <w:tabs>
                <w:tab w:val="decimal" w:pos="72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78" w:type="pct"/>
          </w:tcPr>
          <w:p w14:paraId="10AABFCD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18CCD74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1B2948A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0AF92ADC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13EDE5CC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89570DB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</w:tcPr>
          <w:p w14:paraId="08174410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1D8E" w:rsidRPr="006375B5" w14:paraId="362B62E0" w14:textId="77777777" w:rsidTr="006E1850">
        <w:trPr>
          <w:trHeight w:val="80"/>
        </w:trPr>
        <w:tc>
          <w:tcPr>
            <w:tcW w:w="1890" w:type="pct"/>
          </w:tcPr>
          <w:p w14:paraId="6F11C504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8" w:type="pct"/>
          </w:tcPr>
          <w:p w14:paraId="17C01D79" w14:textId="19DBFE2E" w:rsidR="00D71D8E" w:rsidRPr="00735862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45" w:type="pct"/>
          </w:tcPr>
          <w:p w14:paraId="4037578A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262625E5" w14:textId="472C27CA" w:rsidR="00D71D8E" w:rsidRPr="00735862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94" w:type="pct"/>
          </w:tcPr>
          <w:p w14:paraId="20889716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pct"/>
          </w:tcPr>
          <w:p w14:paraId="3318F91D" w14:textId="3AE9BC15" w:rsidR="00D71D8E" w:rsidRPr="00735862" w:rsidRDefault="007037FE" w:rsidP="00A9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6019AA5F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7" w:type="pct"/>
          </w:tcPr>
          <w:p w14:paraId="53A9DA5F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71D8E" w:rsidRPr="006375B5" w14:paraId="41CB42CF" w14:textId="77777777" w:rsidTr="006E1850">
        <w:trPr>
          <w:trHeight w:val="80"/>
        </w:trPr>
        <w:tc>
          <w:tcPr>
            <w:tcW w:w="1890" w:type="pct"/>
          </w:tcPr>
          <w:p w14:paraId="397D0896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6375B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78" w:type="pct"/>
          </w:tcPr>
          <w:p w14:paraId="0CBF3AD6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F40DD24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167066CD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71248D34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pct"/>
          </w:tcPr>
          <w:p w14:paraId="2249EFB7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7E01A5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7" w:type="pct"/>
          </w:tcPr>
          <w:p w14:paraId="4211D954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D8E" w:rsidRPr="006375B5" w14:paraId="15F26F21" w14:textId="77777777" w:rsidTr="006E1850">
        <w:trPr>
          <w:trHeight w:val="80"/>
        </w:trPr>
        <w:tc>
          <w:tcPr>
            <w:tcW w:w="1890" w:type="pct"/>
          </w:tcPr>
          <w:p w14:paraId="2DCECA21" w14:textId="58C8D1FA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น้อยกว่า </w:t>
            </w:r>
            <w:r w:rsidR="007037FE" w:rsidRPr="007037F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8" w:type="pct"/>
          </w:tcPr>
          <w:p w14:paraId="712D200A" w14:textId="71D27544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5" w:type="pct"/>
          </w:tcPr>
          <w:p w14:paraId="6B33077B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1FB2F099" w14:textId="76B92DB5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94" w:type="pct"/>
          </w:tcPr>
          <w:p w14:paraId="2EC4DB40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pct"/>
          </w:tcPr>
          <w:p w14:paraId="511BEC88" w14:textId="6CC88E83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374E05C8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7" w:type="pct"/>
          </w:tcPr>
          <w:p w14:paraId="4740A478" w14:textId="0D36B0A9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71D8E" w:rsidRPr="006375B5" w14:paraId="4B5B6C01" w14:textId="77777777" w:rsidTr="006E1850">
        <w:trPr>
          <w:trHeight w:val="80"/>
        </w:trPr>
        <w:tc>
          <w:tcPr>
            <w:tcW w:w="1890" w:type="pct"/>
          </w:tcPr>
          <w:p w14:paraId="109E0F2C" w14:textId="2D4AC570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  </w:t>
            </w:r>
            <w:r w:rsidR="007037FE" w:rsidRPr="007037F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- </w:t>
            </w:r>
            <w:r w:rsidR="007037FE" w:rsidRPr="007037FE">
              <w:rPr>
                <w:rFonts w:ascii="Angsana New" w:eastAsia="Batang" w:hAnsi="Angsana New"/>
                <w:sz w:val="30"/>
                <w:szCs w:val="30"/>
              </w:rPr>
              <w:t>6</w:t>
            </w:r>
            <w:r w:rsidRPr="006375B5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8" w:type="pct"/>
          </w:tcPr>
          <w:p w14:paraId="1AB8B7B8" w14:textId="6DF3B89C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45" w:type="pct"/>
          </w:tcPr>
          <w:p w14:paraId="3B6CD22E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58C7FB5D" w14:textId="179E04A9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4" w:type="pct"/>
          </w:tcPr>
          <w:p w14:paraId="0B02F1A9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pct"/>
          </w:tcPr>
          <w:p w14:paraId="0AFD8FD4" w14:textId="422ED9C7" w:rsidR="00D71D8E" w:rsidRPr="006375B5" w:rsidRDefault="000B7FD3" w:rsidP="000B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C836AAB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7" w:type="pct"/>
          </w:tcPr>
          <w:p w14:paraId="189FF3DF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71D8E" w:rsidRPr="006375B5" w14:paraId="3CD577F2" w14:textId="77777777" w:rsidTr="006E1850">
        <w:trPr>
          <w:trHeight w:val="80"/>
        </w:trPr>
        <w:tc>
          <w:tcPr>
            <w:tcW w:w="1890" w:type="pct"/>
          </w:tcPr>
          <w:p w14:paraId="0D4B52D6" w14:textId="2FE1B6BB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มากกว่า </w:t>
            </w:r>
            <w:r w:rsidR="007037FE" w:rsidRPr="007037FE">
              <w:rPr>
                <w:rFonts w:ascii="Angsana New" w:eastAsia="Batang" w:hAnsi="Angsana New"/>
                <w:sz w:val="30"/>
                <w:szCs w:val="30"/>
              </w:rPr>
              <w:t>12</w:t>
            </w:r>
            <w:r w:rsidRPr="006375B5">
              <w:rPr>
                <w:rFonts w:ascii="Angsana New" w:eastAsia="Batang" w:hAnsi="Angsana New"/>
                <w:sz w:val="30"/>
                <w:szCs w:val="30"/>
              </w:rPr>
              <w:t xml:space="preserve">  </w:t>
            </w: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1DB58182" w14:textId="106B5E54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5" w:type="pct"/>
          </w:tcPr>
          <w:p w14:paraId="573620AE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290A5DA" w14:textId="3CD09C94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94" w:type="pct"/>
          </w:tcPr>
          <w:p w14:paraId="12377297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433CEE3" w14:textId="6D5DC2D2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5" w:type="pct"/>
          </w:tcPr>
          <w:p w14:paraId="0294D7F9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232E2887" w14:textId="683F457B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037F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71D8E" w:rsidRPr="006375B5" w14:paraId="2AB37279" w14:textId="77777777" w:rsidTr="006E1850">
        <w:trPr>
          <w:trHeight w:val="80"/>
        </w:trPr>
        <w:tc>
          <w:tcPr>
            <w:tcW w:w="1890" w:type="pct"/>
          </w:tcPr>
          <w:p w14:paraId="64675288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62084" w14:textId="29FF1F7A" w:rsidR="00D71D8E" w:rsidRPr="00B42133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145" w:type="pct"/>
            <w:shd w:val="clear" w:color="auto" w:fill="auto"/>
          </w:tcPr>
          <w:p w14:paraId="33AA647C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DBEB1" w14:textId="138FAE49" w:rsidR="00D71D8E" w:rsidRPr="00F103E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194" w:type="pct"/>
            <w:shd w:val="clear" w:color="auto" w:fill="auto"/>
          </w:tcPr>
          <w:p w14:paraId="17E95762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9FE3A" w14:textId="4D40AAAD" w:rsidR="00D71D8E" w:rsidRPr="003F552F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45" w:type="pct"/>
            <w:shd w:val="clear" w:color="auto" w:fill="auto"/>
          </w:tcPr>
          <w:p w14:paraId="792AD6AD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AA25B" w14:textId="6B5FD674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D71D8E" w:rsidRPr="006375B5" w14:paraId="086F0459" w14:textId="77777777" w:rsidTr="006E1850">
        <w:trPr>
          <w:trHeight w:val="80"/>
        </w:trPr>
        <w:tc>
          <w:tcPr>
            <w:tcW w:w="1890" w:type="pct"/>
          </w:tcPr>
          <w:p w14:paraId="413B57B6" w14:textId="77777777" w:rsidR="00D71D8E" w:rsidRPr="006375B5" w:rsidRDefault="00D71D8E" w:rsidP="006E1850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BF4B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ลูกหนี้</w:t>
            </w:r>
            <w:r w:rsidRPr="006375B5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ตามสัญญาเช่าดำเนินงาน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ที่ยังไม่เรียกชำระ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3C1600D1" w14:textId="77777777" w:rsidR="00D71D8E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B1D529A" w14:textId="5891C3EB" w:rsidR="004C7FF9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376</w:t>
            </w:r>
          </w:p>
        </w:tc>
        <w:tc>
          <w:tcPr>
            <w:tcW w:w="145" w:type="pct"/>
            <w:shd w:val="clear" w:color="auto" w:fill="auto"/>
          </w:tcPr>
          <w:p w14:paraId="0EF6B278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292954E0" w14:textId="77777777" w:rsidR="00D71D8E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A9E074" w14:textId="0453B91A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370</w:t>
            </w:r>
          </w:p>
        </w:tc>
        <w:tc>
          <w:tcPr>
            <w:tcW w:w="194" w:type="pct"/>
            <w:shd w:val="clear" w:color="auto" w:fill="auto"/>
          </w:tcPr>
          <w:p w14:paraId="5D149C21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62F6D715" w14:textId="77777777" w:rsidR="00D71D8E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5FD27BB" w14:textId="51A17AC3" w:rsidR="00A94299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45" w:type="pct"/>
          </w:tcPr>
          <w:p w14:paraId="1BE9FFFC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7B0E3239" w14:textId="77777777" w:rsidR="00D71D8E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A9A014" w14:textId="10151B03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D71D8E" w:rsidRPr="006375B5" w14:paraId="3E68CE2C" w14:textId="77777777" w:rsidTr="006E1850">
        <w:trPr>
          <w:trHeight w:val="82"/>
        </w:trPr>
        <w:tc>
          <w:tcPr>
            <w:tcW w:w="1890" w:type="pct"/>
          </w:tcPr>
          <w:p w14:paraId="26067F15" w14:textId="77777777" w:rsidR="00D71D8E" w:rsidRPr="006375B5" w:rsidRDefault="00D71D8E" w:rsidP="006E1850">
            <w:pPr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</w:tcPr>
          <w:p w14:paraId="62461DAC" w14:textId="413E93B4" w:rsidR="00D71D8E" w:rsidRPr="00213FD6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654</w:t>
            </w:r>
          </w:p>
        </w:tc>
        <w:tc>
          <w:tcPr>
            <w:tcW w:w="145" w:type="pct"/>
            <w:shd w:val="clear" w:color="auto" w:fill="auto"/>
          </w:tcPr>
          <w:p w14:paraId="36ED2F8B" w14:textId="77777777" w:rsidR="00D71D8E" w:rsidRPr="00213FD6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4445BC17" w14:textId="6366A21C" w:rsidR="00D71D8E" w:rsidRPr="00213FD6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194" w:type="pct"/>
            <w:shd w:val="clear" w:color="auto" w:fill="auto"/>
          </w:tcPr>
          <w:p w14:paraId="424D9AF8" w14:textId="77777777" w:rsidR="00D71D8E" w:rsidRPr="00213FD6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363EE30D" w14:textId="23D93FBE" w:rsidR="00D71D8E" w:rsidRPr="00213FD6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145" w:type="pct"/>
          </w:tcPr>
          <w:p w14:paraId="25994417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03D5DC15" w14:textId="243E9ECC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</w:p>
        </w:tc>
      </w:tr>
      <w:tr w:rsidR="00D71D8E" w:rsidRPr="006375B5" w14:paraId="4AB6C6D7" w14:textId="77777777" w:rsidTr="006E1850">
        <w:trPr>
          <w:trHeight w:val="82"/>
        </w:trPr>
        <w:tc>
          <w:tcPr>
            <w:tcW w:w="1890" w:type="pct"/>
          </w:tcPr>
          <w:p w14:paraId="55BA3ED5" w14:textId="77777777" w:rsidR="00D71D8E" w:rsidRPr="0093396C" w:rsidRDefault="00D71D8E" w:rsidP="006E1850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9339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339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93396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339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4C8DBEA9" w14:textId="77777777" w:rsidR="00D71D8E" w:rsidRPr="00213FD6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308915AA" w14:textId="7AAF6B38" w:rsidR="00194A04" w:rsidRPr="00213FD6" w:rsidRDefault="00194A04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13FD6"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20</w:t>
            </w:r>
            <w:r w:rsidRPr="00213FD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1610E264" w14:textId="77777777" w:rsidR="00D71D8E" w:rsidRPr="00213FD6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20C9E2AF" w14:textId="77777777" w:rsidR="00D71D8E" w:rsidRPr="00213FD6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7C0A0A91" w14:textId="4657279D" w:rsidR="00D71D8E" w:rsidRPr="00213FD6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3FD6"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20</w:t>
            </w:r>
            <w:r w:rsidRPr="00213FD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4" w:type="pct"/>
            <w:shd w:val="clear" w:color="auto" w:fill="auto"/>
          </w:tcPr>
          <w:p w14:paraId="28446951" w14:textId="77777777" w:rsidR="00D71D8E" w:rsidRPr="00213FD6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75EC196C" w14:textId="77777777" w:rsidR="00D71D8E" w:rsidRPr="00213FD6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1E9E2042" w14:textId="08A184C4" w:rsidR="00194A04" w:rsidRPr="00213FD6" w:rsidRDefault="00194A04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13FD6"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10</w:t>
            </w:r>
            <w:r w:rsidRPr="00213FD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3483F8C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75BAA0D8" w14:textId="77777777" w:rsidR="00D71D8E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13B96726" w14:textId="3AC762B8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037FE" w:rsidRPr="007037FE">
              <w:rPr>
                <w:rFonts w:ascii="Angsana New" w:hAnsi="Angsana New" w:hint="cs"/>
                <w:sz w:val="30"/>
                <w:szCs w:val="30"/>
              </w:rPr>
              <w:t>1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71D8E" w:rsidRPr="006375B5" w14:paraId="52EA90E9" w14:textId="77777777" w:rsidTr="006E1850">
        <w:trPr>
          <w:trHeight w:val="82"/>
        </w:trPr>
        <w:tc>
          <w:tcPr>
            <w:tcW w:w="1890" w:type="pct"/>
          </w:tcPr>
          <w:p w14:paraId="60F6FC1F" w14:textId="77777777" w:rsidR="00D71D8E" w:rsidRPr="006375B5" w:rsidRDefault="00D71D8E" w:rsidP="006E1850">
            <w:pPr>
              <w:ind w:left="255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31F2E" w14:textId="7BE0D718" w:rsidR="00D71D8E" w:rsidRPr="00213FD6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145" w:type="pct"/>
            <w:shd w:val="clear" w:color="auto" w:fill="auto"/>
          </w:tcPr>
          <w:p w14:paraId="0A401376" w14:textId="77777777" w:rsidR="00D71D8E" w:rsidRPr="00213FD6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75122" w14:textId="277C949F" w:rsidR="00D71D8E" w:rsidRPr="00213FD6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94" w:type="pct"/>
            <w:shd w:val="clear" w:color="auto" w:fill="auto"/>
          </w:tcPr>
          <w:p w14:paraId="00307932" w14:textId="77777777" w:rsidR="00D71D8E" w:rsidRPr="00213FD6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61F98" w14:textId="4CF72C9C" w:rsidR="00D71D8E" w:rsidRPr="00213FD6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145" w:type="pct"/>
          </w:tcPr>
          <w:p w14:paraId="2616FF69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B51244D" w14:textId="18CBAABA" w:rsidR="00D71D8E" w:rsidRPr="00F103E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</w:p>
        </w:tc>
      </w:tr>
    </w:tbl>
    <w:p w14:paraId="24B3D3F0" w14:textId="69A16CB7" w:rsidR="00ED72A0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70D49CD7" w14:textId="4A3F9765" w:rsidR="00516610" w:rsidRPr="00516610" w:rsidRDefault="0051661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516610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7037FE" w:rsidRPr="007037FE">
        <w:rPr>
          <w:rFonts w:asciiTheme="majorBidi" w:hAnsiTheme="majorBidi" w:cstheme="majorBidi"/>
          <w:sz w:val="30"/>
          <w:szCs w:val="30"/>
        </w:rPr>
        <w:t>30</w:t>
      </w:r>
      <w:r w:rsidRPr="00516610">
        <w:rPr>
          <w:rFonts w:asciiTheme="majorBidi" w:hAnsiTheme="majorBidi" w:cstheme="majorBidi"/>
          <w:sz w:val="30"/>
          <w:szCs w:val="30"/>
        </w:rPr>
        <w:t xml:space="preserve"> </w:t>
      </w:r>
      <w:r w:rsidRPr="00516610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="007037FE" w:rsidRPr="007037FE">
        <w:rPr>
          <w:rFonts w:asciiTheme="majorBidi" w:hAnsiTheme="majorBidi" w:cstheme="majorBidi"/>
          <w:sz w:val="30"/>
          <w:szCs w:val="30"/>
        </w:rPr>
        <w:t>60</w:t>
      </w:r>
      <w:r w:rsidRPr="00516610">
        <w:rPr>
          <w:rFonts w:asciiTheme="majorBidi" w:hAnsiTheme="majorBidi" w:cstheme="majorBidi"/>
          <w:sz w:val="30"/>
          <w:szCs w:val="30"/>
        </w:rPr>
        <w:t xml:space="preserve"> </w:t>
      </w:r>
      <w:r w:rsidRPr="00516610">
        <w:rPr>
          <w:rFonts w:asciiTheme="majorBidi" w:hAnsiTheme="majorBidi" w:cstheme="majorBidi"/>
          <w:sz w:val="30"/>
          <w:szCs w:val="30"/>
          <w:cs/>
        </w:rPr>
        <w:t>วัน</w:t>
      </w:r>
    </w:p>
    <w:bookmarkEnd w:id="3"/>
    <w:p w14:paraId="4DD08D99" w14:textId="7333591C" w:rsidR="00B36F9B" w:rsidRPr="00AB3794" w:rsidRDefault="00B36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4971BD4" w14:textId="45615846" w:rsidR="006719AD" w:rsidRPr="006375B5" w:rsidRDefault="00C35F8B" w:rsidP="00A02046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6375B5">
        <w:rPr>
          <w:rFonts w:asciiTheme="majorBidi" w:hAnsiTheme="majorBidi" w:cstheme="majorBidi"/>
          <w:sz w:val="30"/>
          <w:szCs w:val="30"/>
          <w:cs/>
        </w:rPr>
        <w:t>ภาระผูกพันกับ</w:t>
      </w:r>
      <w:r w:rsidR="006A2FA8" w:rsidRPr="006375B5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6375B5">
        <w:rPr>
          <w:rFonts w:asciiTheme="majorBidi" w:hAnsiTheme="majorBidi" w:cstheme="majorBidi"/>
          <w:sz w:val="30"/>
          <w:szCs w:val="30"/>
          <w:cs/>
        </w:rPr>
        <w:t>กิจการที่ไม่เกี่ยวข้องกัน</w:t>
      </w:r>
    </w:p>
    <w:p w14:paraId="24137161" w14:textId="77777777" w:rsidR="003C2AB8" w:rsidRPr="00472392" w:rsidRDefault="003C2AB8" w:rsidP="003C2AB8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15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49"/>
        <w:gridCol w:w="988"/>
        <w:gridCol w:w="269"/>
        <w:gridCol w:w="1040"/>
        <w:gridCol w:w="276"/>
        <w:gridCol w:w="1005"/>
        <w:gridCol w:w="287"/>
        <w:gridCol w:w="1038"/>
      </w:tblGrid>
      <w:tr w:rsidR="003C2AB8" w:rsidRPr="006375B5" w14:paraId="18A8A53A" w14:textId="77777777" w:rsidTr="00D577D9">
        <w:trPr>
          <w:tblHeader/>
        </w:trPr>
        <w:tc>
          <w:tcPr>
            <w:tcW w:w="2321" w:type="pct"/>
          </w:tcPr>
          <w:p w14:paraId="18F15628" w14:textId="77777777" w:rsidR="003C2AB8" w:rsidRPr="006375B5" w:rsidRDefault="003C2AB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7D82EDAE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22E53269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4DCBA5E8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75B33" w:rsidRPr="006375B5" w14:paraId="04471EEF" w14:textId="77777777" w:rsidTr="00D577D9">
        <w:trPr>
          <w:trHeight w:val="344"/>
          <w:tblHeader/>
        </w:trPr>
        <w:tc>
          <w:tcPr>
            <w:tcW w:w="2321" w:type="pct"/>
          </w:tcPr>
          <w:p w14:paraId="18D763C9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A1BD4F6" w14:textId="30F71576" w:rsidR="00A75B33" w:rsidRPr="006375B5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31</w:t>
            </w:r>
            <w:r w:rsidR="00A75B33"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5B33" w:rsidRPr="009E2F9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38C5AB06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23ECDDD" w14:textId="324C468E" w:rsidR="00A75B33" w:rsidRPr="006375B5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A75B33"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5B33"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0E6C521B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C969FD6" w14:textId="3C1941E3" w:rsidR="00A75B33" w:rsidRPr="006375B5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31</w:t>
            </w:r>
            <w:r w:rsidR="00A75B33"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5B33" w:rsidRPr="009E2F9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7" w:type="pct"/>
          </w:tcPr>
          <w:p w14:paraId="697EC043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EA2BD5B" w14:textId="0AC14AE6" w:rsidR="00A75B33" w:rsidRPr="006375B5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A75B33"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5B33"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75B33" w:rsidRPr="006375B5" w14:paraId="3102D947" w14:textId="77777777" w:rsidTr="00D577D9">
        <w:trPr>
          <w:trHeight w:val="344"/>
          <w:tblHeader/>
        </w:trPr>
        <w:tc>
          <w:tcPr>
            <w:tcW w:w="2321" w:type="pct"/>
          </w:tcPr>
          <w:p w14:paraId="61EB8297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2FDC688" w14:textId="21B4DE45" w:rsidR="00A75B33" w:rsidRPr="000E564C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7CB6038E" w14:textId="116B0ED9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DB3489B" w14:textId="7EF533B2" w:rsidR="00A75B33" w:rsidRPr="000E564C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11F5636A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0DF38BCA" w14:textId="02908BE2" w:rsidR="00A75B33" w:rsidRPr="000E564C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7" w:type="pct"/>
          </w:tcPr>
          <w:p w14:paraId="53467349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0C1AC7B" w14:textId="712E21A1" w:rsidR="00A75B33" w:rsidRPr="000E564C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75B33" w:rsidRPr="006375B5" w14:paraId="5305863C" w14:textId="77777777" w:rsidTr="00D577D9">
        <w:trPr>
          <w:tblHeader/>
        </w:trPr>
        <w:tc>
          <w:tcPr>
            <w:tcW w:w="2321" w:type="pct"/>
          </w:tcPr>
          <w:p w14:paraId="377A6641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9" w:type="pct"/>
            <w:gridSpan w:val="7"/>
          </w:tcPr>
          <w:p w14:paraId="6DB1A4A0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5B33" w:rsidRPr="006375B5" w14:paraId="550158CB" w14:textId="77777777" w:rsidTr="00D577D9">
        <w:tc>
          <w:tcPr>
            <w:tcW w:w="2321" w:type="pct"/>
          </w:tcPr>
          <w:p w14:paraId="15FB8C3C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0" w:type="pct"/>
          </w:tcPr>
          <w:p w14:paraId="6E3F8481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5CB373C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012C1B4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A9DE61D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7691CA90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5214E2F5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53B988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B33" w:rsidRPr="006375B5" w14:paraId="3BAF8AA2" w14:textId="77777777" w:rsidTr="00D577D9">
        <w:tc>
          <w:tcPr>
            <w:tcW w:w="2321" w:type="pct"/>
          </w:tcPr>
          <w:p w14:paraId="2FB83B0A" w14:textId="5B3A6D81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540" w:type="pct"/>
          </w:tcPr>
          <w:p w14:paraId="49BDB990" w14:textId="052C7FDA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84955E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F62F8A4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2E9559C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2C863E0E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350766A5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7F98D52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D8E" w:rsidRPr="006375B5" w14:paraId="57F27923" w14:textId="77777777" w:rsidTr="00D577D9">
        <w:tc>
          <w:tcPr>
            <w:tcW w:w="2321" w:type="pct"/>
          </w:tcPr>
          <w:p w14:paraId="58664ED4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540" w:type="pct"/>
          </w:tcPr>
          <w:p w14:paraId="67EAFD05" w14:textId="37F6FB53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147" w:type="pct"/>
          </w:tcPr>
          <w:p w14:paraId="3CF99922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E7491E8" w14:textId="218A81F3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71D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51" w:type="pct"/>
          </w:tcPr>
          <w:p w14:paraId="690E41FA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30605B6" w14:textId="2F79C589" w:rsidR="00D71D8E" w:rsidRPr="006375B5" w:rsidRDefault="00194A04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7915F48D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A53B278" w14:textId="09817831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71D8E" w:rsidRPr="006375B5" w14:paraId="1B165DF1" w14:textId="77777777" w:rsidTr="00D577D9">
        <w:tc>
          <w:tcPr>
            <w:tcW w:w="2321" w:type="pct"/>
          </w:tcPr>
          <w:p w14:paraId="0C1E21DD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สัญญาบริการที่ปรึกษา</w:t>
            </w:r>
          </w:p>
        </w:tc>
        <w:tc>
          <w:tcPr>
            <w:tcW w:w="540" w:type="pct"/>
          </w:tcPr>
          <w:p w14:paraId="7B05CF35" w14:textId="015F50A8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28EB1FBD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F2D5652" w14:textId="37C3AB84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69557EA0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0FE79D1D" w14:textId="6D9BD815" w:rsidR="00D71D8E" w:rsidRPr="006375B5" w:rsidRDefault="00194A04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438324F9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92E2A38" w14:textId="015FF40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71D8E" w:rsidRPr="006375B5" w14:paraId="7C900C1E" w14:textId="77777777" w:rsidTr="00D577D9">
        <w:tc>
          <w:tcPr>
            <w:tcW w:w="2321" w:type="pct"/>
          </w:tcPr>
          <w:p w14:paraId="15696EAE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8C7C010" w14:textId="5925647D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147" w:type="pct"/>
          </w:tcPr>
          <w:p w14:paraId="721FD7C9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AA64024" w14:textId="265321FF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71D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</w:t>
            </w:r>
          </w:p>
        </w:tc>
        <w:tc>
          <w:tcPr>
            <w:tcW w:w="151" w:type="pct"/>
          </w:tcPr>
          <w:p w14:paraId="66F7844F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409BC5BB" w14:textId="0EBD8A21" w:rsidR="00D71D8E" w:rsidRPr="006375B5" w:rsidRDefault="00194A04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32FD7A84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151DCCA" w14:textId="6F381A4F" w:rsidR="00D71D8E" w:rsidRPr="00A75B33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5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75B33" w:rsidRPr="006375B5" w14:paraId="0B50D796" w14:textId="77777777" w:rsidTr="00D577D9">
        <w:trPr>
          <w:trHeight w:val="380"/>
        </w:trPr>
        <w:tc>
          <w:tcPr>
            <w:tcW w:w="2321" w:type="pct"/>
          </w:tcPr>
          <w:p w14:paraId="0FEBB1FB" w14:textId="7356D1EF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6017ADEB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777F202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F8BDDD7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3CA53E6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40193BF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1B8DBD29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79E9F45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B33" w:rsidRPr="006375B5" w14:paraId="26D3AAD8" w14:textId="77777777" w:rsidTr="001D30A8">
        <w:tc>
          <w:tcPr>
            <w:tcW w:w="2321" w:type="pct"/>
          </w:tcPr>
          <w:p w14:paraId="1CAEE933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8"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40" w:type="pct"/>
          </w:tcPr>
          <w:p w14:paraId="7D34FCED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4D80129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DB185D8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E68845D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4AAAB5E8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1211621F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FEDF4C3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B9D" w:rsidRPr="006375B5" w14:paraId="3E8E0E6A" w14:textId="77777777" w:rsidTr="001D30A8">
        <w:tc>
          <w:tcPr>
            <w:tcW w:w="2321" w:type="pct"/>
          </w:tcPr>
          <w:p w14:paraId="214DD752" w14:textId="79BD909E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847D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หรือมีมูลค่าต่ำ</w:t>
            </w:r>
          </w:p>
        </w:tc>
        <w:tc>
          <w:tcPr>
            <w:tcW w:w="540" w:type="pct"/>
          </w:tcPr>
          <w:p w14:paraId="424A16C4" w14:textId="3CBA4745" w:rsidR="00922B9D" w:rsidRPr="006375B5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7" w:type="pct"/>
          </w:tcPr>
          <w:p w14:paraId="2F583CF6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7278873" w14:textId="55E31A8B" w:rsidR="00922B9D" w:rsidRPr="006375B5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51" w:type="pct"/>
          </w:tcPr>
          <w:p w14:paraId="72AA90DF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484A6D6" w14:textId="418242F5" w:rsidR="00922B9D" w:rsidRPr="006375B5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7" w:type="pct"/>
          </w:tcPr>
          <w:p w14:paraId="400121E7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7E83AC" w14:textId="116F7BF4" w:rsidR="00922B9D" w:rsidRPr="006375B5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22B9D" w:rsidRPr="006375B5" w14:paraId="79BD1DE2" w14:textId="77777777" w:rsidTr="001D30A8">
        <w:tc>
          <w:tcPr>
            <w:tcW w:w="2321" w:type="pct"/>
          </w:tcPr>
          <w:p w14:paraId="53094E4A" w14:textId="31D7D35A" w:rsidR="00922B9D" w:rsidRPr="002847D0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0" w:type="pct"/>
          </w:tcPr>
          <w:p w14:paraId="270D3EA2" w14:textId="4CD6EF5D" w:rsidR="00922B9D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516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147" w:type="pct"/>
          </w:tcPr>
          <w:p w14:paraId="422886D9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7C9FCF0" w14:textId="4881FC14" w:rsidR="00922B9D" w:rsidRPr="00531DF5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22B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151" w:type="pct"/>
          </w:tcPr>
          <w:p w14:paraId="0AF94F51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9649EE2" w14:textId="7FB62A8D" w:rsidR="00922B9D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57" w:type="pct"/>
          </w:tcPr>
          <w:p w14:paraId="44301061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2F12FA2" w14:textId="1E1F190B" w:rsidR="00922B9D" w:rsidRPr="00531DF5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922B9D" w:rsidRPr="006375B5" w14:paraId="048444CA" w14:textId="77777777" w:rsidTr="001D30A8">
        <w:tc>
          <w:tcPr>
            <w:tcW w:w="2321" w:type="pct"/>
          </w:tcPr>
          <w:p w14:paraId="6ACBC36F" w14:textId="2853E06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540" w:type="pct"/>
          </w:tcPr>
          <w:p w14:paraId="26156BBE" w14:textId="54B57AC1" w:rsidR="00922B9D" w:rsidRPr="006375B5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147" w:type="pct"/>
          </w:tcPr>
          <w:p w14:paraId="1ED31997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8966DC" w14:textId="2A9B08E4" w:rsidR="00922B9D" w:rsidRPr="006375B5" w:rsidRDefault="00922B9D" w:rsidP="0032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93BD7D1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37D35B39" w14:textId="1868C811" w:rsidR="00922B9D" w:rsidRPr="006375B5" w:rsidRDefault="00194A04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425F5B92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F48BCEA" w14:textId="4211BC57" w:rsidR="00922B9D" w:rsidRPr="006375B5" w:rsidRDefault="00922B9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B9D" w:rsidRPr="006375B5" w14:paraId="49F0ACA1" w14:textId="77777777" w:rsidTr="001D30A8">
        <w:trPr>
          <w:trHeight w:val="68"/>
        </w:trPr>
        <w:tc>
          <w:tcPr>
            <w:tcW w:w="2321" w:type="pct"/>
          </w:tcPr>
          <w:p w14:paraId="614F9C73" w14:textId="3B8A0B68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5" w:right="-131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สัญญาจ้างเพื่องานอสังหาริมทรัพย์พัฒนา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631C1EB" w14:textId="251B651A" w:rsidR="00922B9D" w:rsidRPr="006375B5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516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147" w:type="pct"/>
          </w:tcPr>
          <w:p w14:paraId="7DE91B8D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2D2DF7D" w14:textId="1317D560" w:rsidR="00922B9D" w:rsidRPr="006375B5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2B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151" w:type="pct"/>
          </w:tcPr>
          <w:p w14:paraId="1ED4B493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6120301C" w14:textId="06CFF0DF" w:rsidR="00922B9D" w:rsidRPr="006375B5" w:rsidRDefault="00194A04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2AE291AB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0FB0B63" w14:textId="07D5EFBE" w:rsidR="00922B9D" w:rsidRPr="006375B5" w:rsidRDefault="00922B9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B9D" w:rsidRPr="006375B5" w14:paraId="1BE4B559" w14:textId="77777777" w:rsidTr="001D30A8">
        <w:tc>
          <w:tcPr>
            <w:tcW w:w="2321" w:type="pct"/>
          </w:tcPr>
          <w:p w14:paraId="311B8A42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893E3CA" w14:textId="359ED1E6" w:rsidR="00922B9D" w:rsidRPr="006375B5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51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147" w:type="pct"/>
          </w:tcPr>
          <w:p w14:paraId="2C967FBF" w14:textId="77777777" w:rsidR="00922B9D" w:rsidRPr="006375B5" w:rsidRDefault="00922B9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4AF812E" w14:textId="1E02F299" w:rsidR="00922B9D" w:rsidRPr="006375B5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22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151" w:type="pct"/>
          </w:tcPr>
          <w:p w14:paraId="7BFB7D6D" w14:textId="77777777" w:rsidR="00922B9D" w:rsidRPr="006375B5" w:rsidRDefault="00922B9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7A07B5E1" w14:textId="62387F1E" w:rsidR="00922B9D" w:rsidRPr="006375B5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57" w:type="pct"/>
          </w:tcPr>
          <w:p w14:paraId="14D97F8A" w14:textId="77777777" w:rsidR="00922B9D" w:rsidRPr="006375B5" w:rsidRDefault="00922B9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6FE7BEA" w14:textId="4BBE89F0" w:rsidR="00922B9D" w:rsidRPr="006375B5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</w:tr>
    </w:tbl>
    <w:p w14:paraId="2F7D30B9" w14:textId="7877EEAE" w:rsidR="007062C0" w:rsidRPr="006375B5" w:rsidRDefault="00C35F8B" w:rsidP="00003A4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เหตุการณ์ภายหลังรอบระยะเวลารายงาน</w:t>
      </w:r>
      <w:r w:rsidR="00934FD7" w:rsidRPr="006375B5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0E6E133A" w14:textId="40DC1522" w:rsidR="0046362C" w:rsidRPr="00025810" w:rsidRDefault="0046362C" w:rsidP="0046362C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14354352" w14:textId="7EBFCEDC" w:rsidR="00CE218C" w:rsidRPr="008B7070" w:rsidRDefault="008B7070" w:rsidP="008B7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B7070">
        <w:rPr>
          <w:rFonts w:asciiTheme="majorBidi" w:hAnsiTheme="majorBidi" w:hint="cs"/>
          <w:sz w:val="30"/>
          <w:szCs w:val="30"/>
          <w:cs/>
        </w:rPr>
        <w:t>ในการประชุมคณะกรรมการบริหารของบริษัท</w:t>
      </w:r>
      <w:r w:rsidRPr="008B7070">
        <w:rPr>
          <w:rFonts w:asciiTheme="majorBidi" w:hAnsiTheme="majorBidi"/>
          <w:sz w:val="30"/>
          <w:szCs w:val="30"/>
          <w:cs/>
        </w:rPr>
        <w:t xml:space="preserve"> </w:t>
      </w:r>
      <w:r w:rsidRPr="008B7070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8B7070">
        <w:rPr>
          <w:rFonts w:asciiTheme="majorBidi" w:hAnsiTheme="majorBidi"/>
          <w:sz w:val="30"/>
          <w:szCs w:val="30"/>
          <w:cs/>
        </w:rPr>
        <w:t xml:space="preserve"> 25 </w:t>
      </w:r>
      <w:r w:rsidRPr="008B7070">
        <w:rPr>
          <w:rFonts w:asciiTheme="majorBidi" w:hAnsiTheme="majorBidi" w:hint="cs"/>
          <w:sz w:val="30"/>
          <w:szCs w:val="30"/>
          <w:cs/>
        </w:rPr>
        <w:t>เมษายน</w:t>
      </w:r>
      <w:r w:rsidRPr="008B7070">
        <w:rPr>
          <w:rFonts w:asciiTheme="majorBidi" w:hAnsiTheme="majorBidi"/>
          <w:sz w:val="30"/>
          <w:szCs w:val="30"/>
          <w:cs/>
        </w:rPr>
        <w:t xml:space="preserve"> 2567 </w:t>
      </w:r>
      <w:r w:rsidRPr="008B7070">
        <w:rPr>
          <w:rFonts w:asciiTheme="majorBidi" w:hAnsiTheme="majorBidi" w:hint="cs"/>
          <w:sz w:val="30"/>
          <w:szCs w:val="30"/>
          <w:cs/>
        </w:rPr>
        <w:t>คณะกรรมการบริหารมีมติอนุมัติ</w:t>
      </w:r>
      <w:r>
        <w:rPr>
          <w:rFonts w:asciiTheme="majorBidi" w:hAnsiTheme="majorBidi"/>
          <w:sz w:val="30"/>
          <w:szCs w:val="30"/>
        </w:rPr>
        <w:br/>
      </w:r>
      <w:r w:rsidRPr="008B7070">
        <w:rPr>
          <w:rFonts w:asciiTheme="majorBidi" w:hAnsiTheme="majorBidi" w:hint="cs"/>
          <w:sz w:val="30"/>
          <w:szCs w:val="30"/>
          <w:cs/>
        </w:rPr>
        <w:t>การออกและเสนอขายหุ้นกู้ครั้งที่</w:t>
      </w:r>
      <w:r w:rsidRPr="008B7070">
        <w:rPr>
          <w:rFonts w:asciiTheme="majorBidi" w:hAnsiTheme="majorBidi"/>
          <w:sz w:val="30"/>
          <w:szCs w:val="30"/>
          <w:cs/>
        </w:rPr>
        <w:t xml:space="preserve"> 2/2567 </w:t>
      </w:r>
      <w:r w:rsidRPr="008B7070">
        <w:rPr>
          <w:rFonts w:asciiTheme="majorBidi" w:hAnsiTheme="majorBidi" w:hint="cs"/>
          <w:sz w:val="30"/>
          <w:szCs w:val="30"/>
          <w:cs/>
        </w:rPr>
        <w:t>ประเภทไม่ด้อยสิทธิ</w:t>
      </w:r>
      <w:r w:rsidRPr="008B7070">
        <w:rPr>
          <w:rFonts w:asciiTheme="majorBidi" w:hAnsiTheme="majorBidi"/>
          <w:sz w:val="30"/>
          <w:szCs w:val="30"/>
          <w:cs/>
        </w:rPr>
        <w:t xml:space="preserve"> </w:t>
      </w:r>
      <w:r w:rsidRPr="008B7070">
        <w:rPr>
          <w:rFonts w:asciiTheme="majorBidi" w:hAnsiTheme="majorBidi" w:hint="cs"/>
          <w:sz w:val="30"/>
          <w:szCs w:val="30"/>
          <w:cs/>
        </w:rPr>
        <w:t>ไม่มีหลักประกัน</w:t>
      </w:r>
      <w:r w:rsidRPr="008B7070">
        <w:rPr>
          <w:rFonts w:asciiTheme="majorBidi" w:hAnsiTheme="majorBidi"/>
          <w:sz w:val="30"/>
          <w:szCs w:val="30"/>
          <w:cs/>
        </w:rPr>
        <w:t xml:space="preserve"> </w:t>
      </w:r>
      <w:r w:rsidRPr="008B7070">
        <w:rPr>
          <w:rFonts w:asciiTheme="majorBidi" w:hAnsiTheme="majorBidi" w:hint="cs"/>
          <w:sz w:val="30"/>
          <w:szCs w:val="30"/>
          <w:cs/>
        </w:rPr>
        <w:t>ทั้งมีและไม่มีผู้แทนผู้ถือหุ้นกู้</w:t>
      </w:r>
      <w:r w:rsidRPr="008B7070">
        <w:rPr>
          <w:rFonts w:asciiTheme="majorBidi" w:hAnsiTheme="majorBidi"/>
          <w:sz w:val="30"/>
          <w:szCs w:val="30"/>
          <w:cs/>
        </w:rPr>
        <w:t xml:space="preserve"> </w:t>
      </w:r>
      <w:r w:rsidRPr="008B7070">
        <w:rPr>
          <w:rFonts w:asciiTheme="majorBidi" w:hAnsiTheme="majorBidi" w:hint="cs"/>
          <w:sz w:val="30"/>
          <w:szCs w:val="30"/>
          <w:cs/>
        </w:rPr>
        <w:t>มูลค่ารวมไม่เกิน</w:t>
      </w:r>
      <w:r w:rsidRPr="008B7070">
        <w:rPr>
          <w:rFonts w:asciiTheme="majorBidi" w:hAnsiTheme="majorBidi"/>
          <w:sz w:val="30"/>
          <w:szCs w:val="30"/>
          <w:cs/>
        </w:rPr>
        <w:t xml:space="preserve"> 3,500 </w:t>
      </w:r>
      <w:r w:rsidRPr="008B7070">
        <w:rPr>
          <w:rFonts w:asciiTheme="majorBidi" w:hAnsiTheme="majorBidi" w:hint="cs"/>
          <w:sz w:val="30"/>
          <w:szCs w:val="30"/>
          <w:cs/>
        </w:rPr>
        <w:t>ล้านบาท</w:t>
      </w:r>
      <w:r w:rsidRPr="008B7070">
        <w:rPr>
          <w:rFonts w:asciiTheme="majorBidi" w:hAnsiTheme="majorBidi"/>
          <w:sz w:val="30"/>
          <w:szCs w:val="30"/>
          <w:cs/>
        </w:rPr>
        <w:t xml:space="preserve"> </w:t>
      </w:r>
      <w:r w:rsidRPr="008B7070">
        <w:rPr>
          <w:rFonts w:asciiTheme="majorBidi" w:hAnsiTheme="majorBidi" w:hint="cs"/>
          <w:sz w:val="30"/>
          <w:szCs w:val="30"/>
          <w:cs/>
        </w:rPr>
        <w:t>มีระยะเวลาเสนอขายระหว่างวันที่</w:t>
      </w:r>
      <w:r w:rsidRPr="008B7070">
        <w:rPr>
          <w:rFonts w:asciiTheme="majorBidi" w:hAnsiTheme="majorBidi"/>
          <w:sz w:val="30"/>
          <w:szCs w:val="30"/>
          <w:cs/>
        </w:rPr>
        <w:t xml:space="preserve"> 10 - 14 </w:t>
      </w:r>
      <w:r w:rsidRPr="008B7070">
        <w:rPr>
          <w:rFonts w:asciiTheme="majorBidi" w:hAnsiTheme="majorBidi" w:hint="cs"/>
          <w:sz w:val="30"/>
          <w:szCs w:val="30"/>
          <w:cs/>
        </w:rPr>
        <w:t>พฤษภาคม</w:t>
      </w:r>
      <w:r w:rsidRPr="008B7070">
        <w:rPr>
          <w:rFonts w:asciiTheme="majorBidi" w:hAnsiTheme="majorBidi"/>
          <w:sz w:val="30"/>
          <w:szCs w:val="30"/>
          <w:cs/>
        </w:rPr>
        <w:t xml:space="preserve"> 2567 </w:t>
      </w:r>
      <w:r w:rsidRPr="008B7070">
        <w:rPr>
          <w:rFonts w:asciiTheme="majorBidi" w:hAnsiTheme="majorBidi" w:hint="cs"/>
          <w:sz w:val="30"/>
          <w:szCs w:val="30"/>
          <w:cs/>
        </w:rPr>
        <w:t>โดยเป็นการออก</w:t>
      </w:r>
      <w:r>
        <w:rPr>
          <w:rFonts w:asciiTheme="majorBidi" w:hAnsiTheme="majorBidi"/>
          <w:sz w:val="30"/>
          <w:szCs w:val="30"/>
        </w:rPr>
        <w:br/>
      </w:r>
      <w:r w:rsidRPr="008B7070">
        <w:rPr>
          <w:rFonts w:asciiTheme="majorBidi" w:hAnsiTheme="majorBidi" w:hint="cs"/>
          <w:sz w:val="30"/>
          <w:szCs w:val="30"/>
          <w:cs/>
        </w:rPr>
        <w:t>และเสนอขายจากวงเงินเดิมที่เคยได้รับอนุมัติจากผู้ถือหุ้นแล้วจำนวน</w:t>
      </w:r>
      <w:r w:rsidRPr="008B7070">
        <w:rPr>
          <w:rFonts w:asciiTheme="majorBidi" w:hAnsiTheme="majorBidi"/>
          <w:sz w:val="30"/>
          <w:szCs w:val="30"/>
          <w:cs/>
        </w:rPr>
        <w:t xml:space="preserve"> 50</w:t>
      </w:r>
      <w:r w:rsidRPr="008B7070">
        <w:rPr>
          <w:rFonts w:asciiTheme="majorBidi" w:hAnsiTheme="majorBidi"/>
          <w:sz w:val="30"/>
          <w:szCs w:val="30"/>
        </w:rPr>
        <w:t>,</w:t>
      </w:r>
      <w:r w:rsidRPr="008B7070">
        <w:rPr>
          <w:rFonts w:asciiTheme="majorBidi" w:hAnsiTheme="majorBidi"/>
          <w:sz w:val="30"/>
          <w:szCs w:val="30"/>
          <w:cs/>
        </w:rPr>
        <w:t xml:space="preserve">000 </w:t>
      </w:r>
      <w:r w:rsidRPr="008B7070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56238C99" w14:textId="187ABFD9" w:rsidR="005A21E4" w:rsidRPr="005A21E4" w:rsidRDefault="005A21E4" w:rsidP="00274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5A21E4" w:rsidRPr="005A21E4" w:rsidSect="00B849B1"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F7FF0" w14:textId="77777777" w:rsidR="00B849B1" w:rsidRDefault="00B849B1" w:rsidP="00900EE2">
      <w:r>
        <w:separator/>
      </w:r>
    </w:p>
  </w:endnote>
  <w:endnote w:type="continuationSeparator" w:id="0">
    <w:p w14:paraId="65CE40CE" w14:textId="77777777" w:rsidR="00B849B1" w:rsidRDefault="00B849B1" w:rsidP="00900EE2">
      <w:r>
        <w:continuationSeparator/>
      </w:r>
    </w:p>
  </w:endnote>
  <w:endnote w:type="continuationNotice" w:id="1">
    <w:p w14:paraId="712BEC99" w14:textId="77777777" w:rsidR="00B849B1" w:rsidRDefault="00B849B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2024465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C2CA54" w14:textId="5A051E20" w:rsidR="007F40F3" w:rsidRPr="00721ED0" w:rsidRDefault="007F40F3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037FE" w:rsidRPr="007037F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1627752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B0B567" w14:textId="387B1E4C" w:rsidR="007F40F3" w:rsidRPr="00721ED0" w:rsidRDefault="007F40F3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037FE" w:rsidRPr="007037F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5F7BD" w14:textId="77777777" w:rsidR="00B849B1" w:rsidRDefault="00B849B1" w:rsidP="00900EE2">
      <w:r>
        <w:separator/>
      </w:r>
    </w:p>
  </w:footnote>
  <w:footnote w:type="continuationSeparator" w:id="0">
    <w:p w14:paraId="21874672" w14:textId="77777777" w:rsidR="00B849B1" w:rsidRDefault="00B849B1" w:rsidP="00900EE2">
      <w:r>
        <w:continuationSeparator/>
      </w:r>
    </w:p>
  </w:footnote>
  <w:footnote w:type="continuationNotice" w:id="1">
    <w:p w14:paraId="4F57BAAF" w14:textId="77777777" w:rsidR="00B849B1" w:rsidRDefault="00B849B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19D4" w14:textId="77777777" w:rsidR="00044B3C" w:rsidRPr="004F256C" w:rsidRDefault="00044B3C" w:rsidP="00044B3C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2157834E" w14:textId="77777777" w:rsidR="00044B3C" w:rsidRPr="005351FF" w:rsidRDefault="00044B3C" w:rsidP="00044B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554FE09" w14:textId="52E3B89F" w:rsidR="00044B3C" w:rsidRPr="005351FF" w:rsidRDefault="00044B3C" w:rsidP="00044B3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31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2567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536EF31E" w14:textId="77777777" w:rsidR="00AD7484" w:rsidRPr="00044B3C" w:rsidRDefault="00AD7484" w:rsidP="00AD7484">
    <w:pPr>
      <w:tabs>
        <w:tab w:val="left" w:pos="720"/>
      </w:tabs>
      <w:ind w:right="-43"/>
      <w:rPr>
        <w:rFonts w:ascii="Angsana New" w:hAnsi="Angsana New"/>
        <w:sz w:val="30"/>
        <w:szCs w:val="30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E1EAA" w14:textId="77777777" w:rsidR="00093AA2" w:rsidRPr="004F256C" w:rsidRDefault="00093AA2" w:rsidP="00093AA2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F1B5146" w14:textId="77777777" w:rsidR="00093AA2" w:rsidRPr="005351FF" w:rsidRDefault="00093AA2" w:rsidP="00093A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609CB64" w14:textId="66046864" w:rsidR="00093AA2" w:rsidRPr="005351FF" w:rsidRDefault="00093AA2" w:rsidP="00093AA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31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2567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5002116C" w14:textId="77777777" w:rsidR="007F40F3" w:rsidRPr="00093AA2" w:rsidRDefault="007F40F3" w:rsidP="005A4C3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1A2CF" w14:textId="77777777" w:rsidR="00093AA2" w:rsidRPr="004F256C" w:rsidRDefault="00093AA2" w:rsidP="00093AA2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3A6F97C5" w14:textId="77777777" w:rsidR="00093AA2" w:rsidRPr="005351FF" w:rsidRDefault="00093AA2" w:rsidP="00093A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61E3FB9" w14:textId="092E9DEA" w:rsidR="00093AA2" w:rsidRPr="005351FF" w:rsidRDefault="00093AA2" w:rsidP="00093AA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31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2567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1DA6561A" w14:textId="77777777" w:rsidR="007F40F3" w:rsidRPr="00093AA2" w:rsidRDefault="007F40F3" w:rsidP="002B7FDF">
    <w:pPr>
      <w:pStyle w:val="Header"/>
      <w:rPr>
        <w:rFonts w:ascii="Angsana New" w:hAnsi="Angsana New"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178B0" w14:textId="77777777" w:rsidR="00044B3C" w:rsidRPr="004F256C" w:rsidRDefault="00044B3C" w:rsidP="00044B3C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54CFE6C1" w14:textId="77777777" w:rsidR="00044B3C" w:rsidRPr="005351FF" w:rsidRDefault="00044B3C" w:rsidP="00044B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6D46CC1" w14:textId="58277C48" w:rsidR="00044B3C" w:rsidRPr="005351FF" w:rsidRDefault="00044B3C" w:rsidP="00044B3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31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2567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0708A271" w14:textId="77777777" w:rsidR="007F40F3" w:rsidRPr="00044B3C" w:rsidRDefault="007F40F3" w:rsidP="002B7FDF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194B9E"/>
    <w:multiLevelType w:val="hybridMultilevel"/>
    <w:tmpl w:val="868E72CC"/>
    <w:lvl w:ilvl="0" w:tplc="0F22D90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A4A4FD5"/>
    <w:multiLevelType w:val="hybridMultilevel"/>
    <w:tmpl w:val="81F06C4E"/>
    <w:lvl w:ilvl="0" w:tplc="72C69772">
      <w:start w:val="2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6D59DD"/>
    <w:multiLevelType w:val="hybridMultilevel"/>
    <w:tmpl w:val="7CE4D1BA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1" w15:restartNumberingAfterBreak="0">
    <w:nsid w:val="2E6A6736"/>
    <w:multiLevelType w:val="hybridMultilevel"/>
    <w:tmpl w:val="C5BC563C"/>
    <w:lvl w:ilvl="0" w:tplc="E1D2D332">
      <w:numFmt w:val="bullet"/>
      <w:lvlText w:val="•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0A61E0A"/>
    <w:multiLevelType w:val="hybridMultilevel"/>
    <w:tmpl w:val="2DD49CDE"/>
    <w:lvl w:ilvl="0" w:tplc="87F0676C">
      <w:start w:val="1"/>
      <w:numFmt w:val="thaiLetters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3C95A57"/>
    <w:multiLevelType w:val="hybridMultilevel"/>
    <w:tmpl w:val="1A68566E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F0EC0C2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146537"/>
    <w:multiLevelType w:val="multilevel"/>
    <w:tmpl w:val="58A649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7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135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02075C8"/>
    <w:multiLevelType w:val="hybridMultilevel"/>
    <w:tmpl w:val="3B0A70C0"/>
    <w:lvl w:ilvl="0" w:tplc="DC54459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E1D2D332">
      <w:numFmt w:val="bullet"/>
      <w:lvlText w:val="•"/>
      <w:lvlJc w:val="left"/>
      <w:pPr>
        <w:ind w:left="1710" w:hanging="360"/>
      </w:pPr>
      <w:rPr>
        <w:rFonts w:ascii="Angsana New" w:eastAsia="SimSu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4" w15:restartNumberingAfterBreak="0">
    <w:nsid w:val="64E20BB7"/>
    <w:multiLevelType w:val="hybridMultilevel"/>
    <w:tmpl w:val="301E5F7A"/>
    <w:lvl w:ilvl="0" w:tplc="4EDE3426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7" w15:restartNumberingAfterBreak="0">
    <w:nsid w:val="6AD70E17"/>
    <w:multiLevelType w:val="hybridMultilevel"/>
    <w:tmpl w:val="8F1C934C"/>
    <w:lvl w:ilvl="0" w:tplc="FD78826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9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37462279">
    <w:abstractNumId w:val="6"/>
  </w:num>
  <w:num w:numId="2" w16cid:durableId="293098417">
    <w:abstractNumId w:val="5"/>
  </w:num>
  <w:num w:numId="3" w16cid:durableId="1502700021">
    <w:abstractNumId w:val="9"/>
  </w:num>
  <w:num w:numId="4" w16cid:durableId="2051301760">
    <w:abstractNumId w:val="7"/>
  </w:num>
  <w:num w:numId="5" w16cid:durableId="2028679880">
    <w:abstractNumId w:val="8"/>
  </w:num>
  <w:num w:numId="6" w16cid:durableId="1823934756">
    <w:abstractNumId w:val="3"/>
  </w:num>
  <w:num w:numId="7" w16cid:durableId="385685345">
    <w:abstractNumId w:val="2"/>
  </w:num>
  <w:num w:numId="8" w16cid:durableId="948857601">
    <w:abstractNumId w:val="0"/>
  </w:num>
  <w:num w:numId="9" w16cid:durableId="1072968901">
    <w:abstractNumId w:val="1"/>
  </w:num>
  <w:num w:numId="10" w16cid:durableId="1021053221">
    <w:abstractNumId w:val="4"/>
  </w:num>
  <w:num w:numId="11" w16cid:durableId="353725531">
    <w:abstractNumId w:val="32"/>
  </w:num>
  <w:num w:numId="12" w16cid:durableId="904148385">
    <w:abstractNumId w:val="17"/>
  </w:num>
  <w:num w:numId="13" w16cid:durableId="713850268">
    <w:abstractNumId w:val="46"/>
  </w:num>
  <w:num w:numId="14" w16cid:durableId="905994907">
    <w:abstractNumId w:val="26"/>
  </w:num>
  <w:num w:numId="15" w16cid:durableId="244842523">
    <w:abstractNumId w:val="33"/>
  </w:num>
  <w:num w:numId="16" w16cid:durableId="266891448">
    <w:abstractNumId w:val="39"/>
  </w:num>
  <w:num w:numId="17" w16cid:durableId="1567455121">
    <w:abstractNumId w:val="27"/>
  </w:num>
  <w:num w:numId="18" w16cid:durableId="1150905092">
    <w:abstractNumId w:val="40"/>
  </w:num>
  <w:num w:numId="19" w16cid:durableId="606280826">
    <w:abstractNumId w:val="41"/>
  </w:num>
  <w:num w:numId="20" w16cid:durableId="939072215">
    <w:abstractNumId w:val="14"/>
  </w:num>
  <w:num w:numId="21" w16cid:durableId="984357640">
    <w:abstractNumId w:val="15"/>
  </w:num>
  <w:num w:numId="22" w16cid:durableId="801774419">
    <w:abstractNumId w:val="10"/>
  </w:num>
  <w:num w:numId="23" w16cid:durableId="521282572">
    <w:abstractNumId w:val="49"/>
  </w:num>
  <w:num w:numId="24" w16cid:durableId="2116319392">
    <w:abstractNumId w:val="31"/>
  </w:num>
  <w:num w:numId="25" w16cid:durableId="539516428">
    <w:abstractNumId w:val="42"/>
  </w:num>
  <w:num w:numId="26" w16cid:durableId="1192034403">
    <w:abstractNumId w:val="11"/>
  </w:num>
  <w:num w:numId="27" w16cid:durableId="573854840">
    <w:abstractNumId w:val="13"/>
  </w:num>
  <w:num w:numId="28" w16cid:durableId="1671328776">
    <w:abstractNumId w:val="50"/>
  </w:num>
  <w:num w:numId="29" w16cid:durableId="1303386563">
    <w:abstractNumId w:val="48"/>
  </w:num>
  <w:num w:numId="30" w16cid:durableId="1161585176">
    <w:abstractNumId w:val="18"/>
  </w:num>
  <w:num w:numId="31" w16cid:durableId="654802559">
    <w:abstractNumId w:val="23"/>
  </w:num>
  <w:num w:numId="32" w16cid:durableId="1028481602">
    <w:abstractNumId w:val="22"/>
  </w:num>
  <w:num w:numId="33" w16cid:durableId="901141940">
    <w:abstractNumId w:val="28"/>
  </w:num>
  <w:num w:numId="34" w16cid:durableId="434129902">
    <w:abstractNumId w:val="43"/>
  </w:num>
  <w:num w:numId="35" w16cid:durableId="1757239886">
    <w:abstractNumId w:val="12"/>
  </w:num>
  <w:num w:numId="36" w16cid:durableId="2032215818">
    <w:abstractNumId w:val="24"/>
  </w:num>
  <w:num w:numId="37" w16cid:durableId="2108497241">
    <w:abstractNumId w:val="20"/>
  </w:num>
  <w:num w:numId="38" w16cid:durableId="480654153">
    <w:abstractNumId w:val="21"/>
  </w:num>
  <w:num w:numId="39" w16cid:durableId="724910865">
    <w:abstractNumId w:val="16"/>
  </w:num>
  <w:num w:numId="40" w16cid:durableId="34892427">
    <w:abstractNumId w:val="45"/>
  </w:num>
  <w:num w:numId="41" w16cid:durableId="111024716">
    <w:abstractNumId w:val="37"/>
  </w:num>
  <w:num w:numId="42" w16cid:durableId="2012753701">
    <w:abstractNumId w:val="34"/>
  </w:num>
  <w:num w:numId="43" w16cid:durableId="1478104150">
    <w:abstractNumId w:val="29"/>
  </w:num>
  <w:num w:numId="44" w16cid:durableId="2058234278">
    <w:abstractNumId w:val="51"/>
  </w:num>
  <w:num w:numId="45" w16cid:durableId="2031642928">
    <w:abstractNumId w:val="30"/>
  </w:num>
  <w:num w:numId="46" w16cid:durableId="1627348966">
    <w:abstractNumId w:val="36"/>
  </w:num>
  <w:num w:numId="47" w16cid:durableId="46913320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62723367">
    <w:abstractNumId w:val="19"/>
  </w:num>
  <w:num w:numId="49" w16cid:durableId="958800613">
    <w:abstractNumId w:val="44"/>
  </w:num>
  <w:num w:numId="50" w16cid:durableId="621441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42604119">
    <w:abstractNumId w:val="35"/>
  </w:num>
  <w:num w:numId="52" w16cid:durableId="369380075">
    <w:abstractNumId w:val="38"/>
  </w:num>
  <w:num w:numId="53" w16cid:durableId="1246036969">
    <w:abstractNumId w:val="2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2198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212"/>
    <w:rsid w:val="000033B7"/>
    <w:rsid w:val="000034C3"/>
    <w:rsid w:val="000036AC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70"/>
    <w:rsid w:val="00004681"/>
    <w:rsid w:val="0000468B"/>
    <w:rsid w:val="00004CF2"/>
    <w:rsid w:val="00004F0C"/>
    <w:rsid w:val="00005193"/>
    <w:rsid w:val="00005444"/>
    <w:rsid w:val="00005497"/>
    <w:rsid w:val="000055B8"/>
    <w:rsid w:val="000056C3"/>
    <w:rsid w:val="000058E3"/>
    <w:rsid w:val="00005B19"/>
    <w:rsid w:val="00005BE0"/>
    <w:rsid w:val="00005EA5"/>
    <w:rsid w:val="00005FD3"/>
    <w:rsid w:val="00005FF5"/>
    <w:rsid w:val="00006700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6FE6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1FF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C53"/>
    <w:rsid w:val="00011E4B"/>
    <w:rsid w:val="00011F78"/>
    <w:rsid w:val="00011FE4"/>
    <w:rsid w:val="00011FFA"/>
    <w:rsid w:val="00012299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9CD"/>
    <w:rsid w:val="00015A45"/>
    <w:rsid w:val="00015C25"/>
    <w:rsid w:val="00015E87"/>
    <w:rsid w:val="000160C6"/>
    <w:rsid w:val="0001622C"/>
    <w:rsid w:val="000162AE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99"/>
    <w:rsid w:val="000219FD"/>
    <w:rsid w:val="00021B0B"/>
    <w:rsid w:val="00021F18"/>
    <w:rsid w:val="00022155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3D40"/>
    <w:rsid w:val="00024242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810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A7F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604"/>
    <w:rsid w:val="0003063B"/>
    <w:rsid w:val="0003064E"/>
    <w:rsid w:val="00030661"/>
    <w:rsid w:val="000306FD"/>
    <w:rsid w:val="000307C9"/>
    <w:rsid w:val="00030ABC"/>
    <w:rsid w:val="00030D77"/>
    <w:rsid w:val="00030E00"/>
    <w:rsid w:val="00031096"/>
    <w:rsid w:val="00031172"/>
    <w:rsid w:val="00031270"/>
    <w:rsid w:val="000312F7"/>
    <w:rsid w:val="00031300"/>
    <w:rsid w:val="0003137A"/>
    <w:rsid w:val="000313B6"/>
    <w:rsid w:val="00031408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825"/>
    <w:rsid w:val="00032852"/>
    <w:rsid w:val="00032C93"/>
    <w:rsid w:val="000330D2"/>
    <w:rsid w:val="000330EB"/>
    <w:rsid w:val="00033183"/>
    <w:rsid w:val="00033211"/>
    <w:rsid w:val="0003331E"/>
    <w:rsid w:val="000334BD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31F"/>
    <w:rsid w:val="00036333"/>
    <w:rsid w:val="000369DC"/>
    <w:rsid w:val="00036A39"/>
    <w:rsid w:val="00036C21"/>
    <w:rsid w:val="00036CA8"/>
    <w:rsid w:val="00036CBF"/>
    <w:rsid w:val="00036D04"/>
    <w:rsid w:val="00037095"/>
    <w:rsid w:val="000370C0"/>
    <w:rsid w:val="000370DF"/>
    <w:rsid w:val="0003723C"/>
    <w:rsid w:val="0003724C"/>
    <w:rsid w:val="00037303"/>
    <w:rsid w:val="00037416"/>
    <w:rsid w:val="000375C6"/>
    <w:rsid w:val="00037665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CD9"/>
    <w:rsid w:val="00040DB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CAB"/>
    <w:rsid w:val="00043CB9"/>
    <w:rsid w:val="00043ED8"/>
    <w:rsid w:val="00043FFE"/>
    <w:rsid w:val="0004400F"/>
    <w:rsid w:val="0004404F"/>
    <w:rsid w:val="00044137"/>
    <w:rsid w:val="00044197"/>
    <w:rsid w:val="00044269"/>
    <w:rsid w:val="0004435F"/>
    <w:rsid w:val="00044604"/>
    <w:rsid w:val="000447B7"/>
    <w:rsid w:val="000447E8"/>
    <w:rsid w:val="00044817"/>
    <w:rsid w:val="0004481C"/>
    <w:rsid w:val="00044868"/>
    <w:rsid w:val="00044937"/>
    <w:rsid w:val="000449F5"/>
    <w:rsid w:val="00044B3C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E3F"/>
    <w:rsid w:val="00045ECF"/>
    <w:rsid w:val="000460B9"/>
    <w:rsid w:val="00046369"/>
    <w:rsid w:val="000467AE"/>
    <w:rsid w:val="000467C8"/>
    <w:rsid w:val="00046801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81A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7ED"/>
    <w:rsid w:val="0005088E"/>
    <w:rsid w:val="00050DC6"/>
    <w:rsid w:val="00050DD4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F4F"/>
    <w:rsid w:val="00053079"/>
    <w:rsid w:val="000530A6"/>
    <w:rsid w:val="000530F4"/>
    <w:rsid w:val="000530F8"/>
    <w:rsid w:val="000534BE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2DE"/>
    <w:rsid w:val="0005746E"/>
    <w:rsid w:val="000575A5"/>
    <w:rsid w:val="000575C9"/>
    <w:rsid w:val="00057604"/>
    <w:rsid w:val="0005765D"/>
    <w:rsid w:val="0005774C"/>
    <w:rsid w:val="000577F5"/>
    <w:rsid w:val="00057B4A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92D"/>
    <w:rsid w:val="00063A4E"/>
    <w:rsid w:val="00063BD8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32"/>
    <w:rsid w:val="000670F6"/>
    <w:rsid w:val="00067752"/>
    <w:rsid w:val="000677DA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E21"/>
    <w:rsid w:val="00072162"/>
    <w:rsid w:val="0007217C"/>
    <w:rsid w:val="00072261"/>
    <w:rsid w:val="00072310"/>
    <w:rsid w:val="00072311"/>
    <w:rsid w:val="00072437"/>
    <w:rsid w:val="00072490"/>
    <w:rsid w:val="000726C1"/>
    <w:rsid w:val="000728DA"/>
    <w:rsid w:val="000728E7"/>
    <w:rsid w:val="00072983"/>
    <w:rsid w:val="000729E3"/>
    <w:rsid w:val="00072C16"/>
    <w:rsid w:val="00072C70"/>
    <w:rsid w:val="00072D9D"/>
    <w:rsid w:val="00072FDB"/>
    <w:rsid w:val="0007310B"/>
    <w:rsid w:val="00073165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552"/>
    <w:rsid w:val="000746A1"/>
    <w:rsid w:val="0007477B"/>
    <w:rsid w:val="000747AA"/>
    <w:rsid w:val="00074AF0"/>
    <w:rsid w:val="00074B91"/>
    <w:rsid w:val="00074BDE"/>
    <w:rsid w:val="00074C0D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98"/>
    <w:rsid w:val="000772D4"/>
    <w:rsid w:val="000775BF"/>
    <w:rsid w:val="0007768E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94A"/>
    <w:rsid w:val="00080C0A"/>
    <w:rsid w:val="00080E88"/>
    <w:rsid w:val="00080F30"/>
    <w:rsid w:val="00081212"/>
    <w:rsid w:val="000812A3"/>
    <w:rsid w:val="00081715"/>
    <w:rsid w:val="000817C9"/>
    <w:rsid w:val="000817D7"/>
    <w:rsid w:val="00081898"/>
    <w:rsid w:val="00081A10"/>
    <w:rsid w:val="00081B55"/>
    <w:rsid w:val="00081BBB"/>
    <w:rsid w:val="00081C49"/>
    <w:rsid w:val="00081CC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988"/>
    <w:rsid w:val="00083B42"/>
    <w:rsid w:val="00083B65"/>
    <w:rsid w:val="00083CC4"/>
    <w:rsid w:val="00083DDB"/>
    <w:rsid w:val="00083DF7"/>
    <w:rsid w:val="0008412A"/>
    <w:rsid w:val="00084434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A22"/>
    <w:rsid w:val="00085B99"/>
    <w:rsid w:val="00085C9C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EEE"/>
    <w:rsid w:val="00090FDB"/>
    <w:rsid w:val="00091052"/>
    <w:rsid w:val="0009115D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2553"/>
    <w:rsid w:val="0009260C"/>
    <w:rsid w:val="0009267B"/>
    <w:rsid w:val="000926A0"/>
    <w:rsid w:val="00092730"/>
    <w:rsid w:val="000927A7"/>
    <w:rsid w:val="000929F8"/>
    <w:rsid w:val="00092A1F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AA2"/>
    <w:rsid w:val="00093DDA"/>
    <w:rsid w:val="00093EB6"/>
    <w:rsid w:val="00093F3E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BA"/>
    <w:rsid w:val="00095CC4"/>
    <w:rsid w:val="00095CD4"/>
    <w:rsid w:val="00095CDA"/>
    <w:rsid w:val="00095F2F"/>
    <w:rsid w:val="00096015"/>
    <w:rsid w:val="00096028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486"/>
    <w:rsid w:val="000A163E"/>
    <w:rsid w:val="000A16AB"/>
    <w:rsid w:val="000A18A1"/>
    <w:rsid w:val="000A19F3"/>
    <w:rsid w:val="000A1BA6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7"/>
    <w:rsid w:val="000A3220"/>
    <w:rsid w:val="000A3407"/>
    <w:rsid w:val="000A36C3"/>
    <w:rsid w:val="000A36C7"/>
    <w:rsid w:val="000A36CE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68"/>
    <w:rsid w:val="000A46FC"/>
    <w:rsid w:val="000A47A5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30"/>
    <w:rsid w:val="000A5FF6"/>
    <w:rsid w:val="000A6127"/>
    <w:rsid w:val="000A6216"/>
    <w:rsid w:val="000A6270"/>
    <w:rsid w:val="000A6396"/>
    <w:rsid w:val="000A657B"/>
    <w:rsid w:val="000A665A"/>
    <w:rsid w:val="000A681F"/>
    <w:rsid w:val="000A683F"/>
    <w:rsid w:val="000A6913"/>
    <w:rsid w:val="000A6D49"/>
    <w:rsid w:val="000A6E37"/>
    <w:rsid w:val="000A711B"/>
    <w:rsid w:val="000A727C"/>
    <w:rsid w:val="000A727E"/>
    <w:rsid w:val="000A7365"/>
    <w:rsid w:val="000A761E"/>
    <w:rsid w:val="000A7961"/>
    <w:rsid w:val="000A79D8"/>
    <w:rsid w:val="000A7C66"/>
    <w:rsid w:val="000A7C7D"/>
    <w:rsid w:val="000A7D6E"/>
    <w:rsid w:val="000A7E49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AE7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D7C"/>
    <w:rsid w:val="000B4F3F"/>
    <w:rsid w:val="000B507D"/>
    <w:rsid w:val="000B53DE"/>
    <w:rsid w:val="000B54B4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7CE"/>
    <w:rsid w:val="000B67D1"/>
    <w:rsid w:val="000B681B"/>
    <w:rsid w:val="000B68B2"/>
    <w:rsid w:val="000B6B51"/>
    <w:rsid w:val="000B6C8E"/>
    <w:rsid w:val="000B6E20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B7FD3"/>
    <w:rsid w:val="000C005E"/>
    <w:rsid w:val="000C023C"/>
    <w:rsid w:val="000C024F"/>
    <w:rsid w:val="000C025A"/>
    <w:rsid w:val="000C04CE"/>
    <w:rsid w:val="000C0541"/>
    <w:rsid w:val="000C06FD"/>
    <w:rsid w:val="000C09B2"/>
    <w:rsid w:val="000C0A74"/>
    <w:rsid w:val="000C0B99"/>
    <w:rsid w:val="000C0BE3"/>
    <w:rsid w:val="000C0EFF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A8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4F9A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F6E"/>
    <w:rsid w:val="000C6FE9"/>
    <w:rsid w:val="000C724F"/>
    <w:rsid w:val="000C76FE"/>
    <w:rsid w:val="000C77EB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5CC"/>
    <w:rsid w:val="000D06A0"/>
    <w:rsid w:val="000D06C9"/>
    <w:rsid w:val="000D075B"/>
    <w:rsid w:val="000D0A81"/>
    <w:rsid w:val="000D0B19"/>
    <w:rsid w:val="000D0C5C"/>
    <w:rsid w:val="000D0CB7"/>
    <w:rsid w:val="000D0DA2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00B"/>
    <w:rsid w:val="000D2162"/>
    <w:rsid w:val="000D2190"/>
    <w:rsid w:val="000D21B9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E6"/>
    <w:rsid w:val="000D407C"/>
    <w:rsid w:val="000D4190"/>
    <w:rsid w:val="000D428B"/>
    <w:rsid w:val="000D43C2"/>
    <w:rsid w:val="000D44CE"/>
    <w:rsid w:val="000D484A"/>
    <w:rsid w:val="000D48A0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5F"/>
    <w:rsid w:val="000D62E4"/>
    <w:rsid w:val="000D62FF"/>
    <w:rsid w:val="000D6426"/>
    <w:rsid w:val="000D645B"/>
    <w:rsid w:val="000D64A0"/>
    <w:rsid w:val="000D65F2"/>
    <w:rsid w:val="000D6636"/>
    <w:rsid w:val="000D6A17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823"/>
    <w:rsid w:val="000E1BDF"/>
    <w:rsid w:val="000E1C67"/>
    <w:rsid w:val="000E1D13"/>
    <w:rsid w:val="000E1E18"/>
    <w:rsid w:val="000E20E9"/>
    <w:rsid w:val="000E26EE"/>
    <w:rsid w:val="000E2A02"/>
    <w:rsid w:val="000E2A3B"/>
    <w:rsid w:val="000E2B23"/>
    <w:rsid w:val="000E2B2A"/>
    <w:rsid w:val="000E2E17"/>
    <w:rsid w:val="000E2E82"/>
    <w:rsid w:val="000E2EDF"/>
    <w:rsid w:val="000E307C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99"/>
    <w:rsid w:val="000E4DBE"/>
    <w:rsid w:val="000E4E0B"/>
    <w:rsid w:val="000E4F05"/>
    <w:rsid w:val="000E5399"/>
    <w:rsid w:val="000E53A2"/>
    <w:rsid w:val="000E558D"/>
    <w:rsid w:val="000E5648"/>
    <w:rsid w:val="000E564C"/>
    <w:rsid w:val="000E58DB"/>
    <w:rsid w:val="000E5942"/>
    <w:rsid w:val="000E5A9C"/>
    <w:rsid w:val="000E5C43"/>
    <w:rsid w:val="000E5E39"/>
    <w:rsid w:val="000E6186"/>
    <w:rsid w:val="000E626A"/>
    <w:rsid w:val="000E626B"/>
    <w:rsid w:val="000E6305"/>
    <w:rsid w:val="000E6337"/>
    <w:rsid w:val="000E6623"/>
    <w:rsid w:val="000E66A9"/>
    <w:rsid w:val="000E671D"/>
    <w:rsid w:val="000E682E"/>
    <w:rsid w:val="000E6862"/>
    <w:rsid w:val="000E6909"/>
    <w:rsid w:val="000E6E2C"/>
    <w:rsid w:val="000E6F12"/>
    <w:rsid w:val="000E6FF4"/>
    <w:rsid w:val="000E6FF7"/>
    <w:rsid w:val="000E7218"/>
    <w:rsid w:val="000E7219"/>
    <w:rsid w:val="000E73C3"/>
    <w:rsid w:val="000E7420"/>
    <w:rsid w:val="000E76A7"/>
    <w:rsid w:val="000E7AD9"/>
    <w:rsid w:val="000E7B40"/>
    <w:rsid w:val="000E7BF5"/>
    <w:rsid w:val="000E7CDF"/>
    <w:rsid w:val="000E7D89"/>
    <w:rsid w:val="000F0021"/>
    <w:rsid w:val="000F0154"/>
    <w:rsid w:val="000F0273"/>
    <w:rsid w:val="000F0539"/>
    <w:rsid w:val="000F05E9"/>
    <w:rsid w:val="000F066A"/>
    <w:rsid w:val="000F06C7"/>
    <w:rsid w:val="000F0C14"/>
    <w:rsid w:val="000F0FD2"/>
    <w:rsid w:val="000F1208"/>
    <w:rsid w:val="000F12BE"/>
    <w:rsid w:val="000F1342"/>
    <w:rsid w:val="000F1630"/>
    <w:rsid w:val="000F16C4"/>
    <w:rsid w:val="000F16D0"/>
    <w:rsid w:val="000F1774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57"/>
    <w:rsid w:val="000F2FCE"/>
    <w:rsid w:val="000F3200"/>
    <w:rsid w:val="000F327B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510"/>
    <w:rsid w:val="000F461D"/>
    <w:rsid w:val="000F4B4F"/>
    <w:rsid w:val="000F4C0E"/>
    <w:rsid w:val="000F4DAF"/>
    <w:rsid w:val="000F4ED4"/>
    <w:rsid w:val="000F5127"/>
    <w:rsid w:val="000F5155"/>
    <w:rsid w:val="000F522B"/>
    <w:rsid w:val="000F5626"/>
    <w:rsid w:val="000F5759"/>
    <w:rsid w:val="000F58B4"/>
    <w:rsid w:val="000F5928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A7"/>
    <w:rsid w:val="00100804"/>
    <w:rsid w:val="00100866"/>
    <w:rsid w:val="00100A72"/>
    <w:rsid w:val="00100DC3"/>
    <w:rsid w:val="00101003"/>
    <w:rsid w:val="001011DB"/>
    <w:rsid w:val="001012E0"/>
    <w:rsid w:val="0010140E"/>
    <w:rsid w:val="001014A1"/>
    <w:rsid w:val="001014C1"/>
    <w:rsid w:val="00101513"/>
    <w:rsid w:val="00101539"/>
    <w:rsid w:val="0010154A"/>
    <w:rsid w:val="001015DD"/>
    <w:rsid w:val="00101739"/>
    <w:rsid w:val="00101C17"/>
    <w:rsid w:val="00101DB0"/>
    <w:rsid w:val="00101F54"/>
    <w:rsid w:val="0010204A"/>
    <w:rsid w:val="001021AC"/>
    <w:rsid w:val="001021CD"/>
    <w:rsid w:val="001021DB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3FE0"/>
    <w:rsid w:val="0010412B"/>
    <w:rsid w:val="0010426F"/>
    <w:rsid w:val="001042B5"/>
    <w:rsid w:val="0010437D"/>
    <w:rsid w:val="00104435"/>
    <w:rsid w:val="0010445E"/>
    <w:rsid w:val="001045B4"/>
    <w:rsid w:val="00104827"/>
    <w:rsid w:val="00104A69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BB0"/>
    <w:rsid w:val="00105C5A"/>
    <w:rsid w:val="00105E19"/>
    <w:rsid w:val="00105E54"/>
    <w:rsid w:val="00106554"/>
    <w:rsid w:val="00106615"/>
    <w:rsid w:val="0010675B"/>
    <w:rsid w:val="001067D7"/>
    <w:rsid w:val="00106847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E4"/>
    <w:rsid w:val="00110357"/>
    <w:rsid w:val="001103A0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A29"/>
    <w:rsid w:val="00113B64"/>
    <w:rsid w:val="00113D8B"/>
    <w:rsid w:val="00113D97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1FC"/>
    <w:rsid w:val="00115384"/>
    <w:rsid w:val="0011547B"/>
    <w:rsid w:val="00115759"/>
    <w:rsid w:val="001157AD"/>
    <w:rsid w:val="00115817"/>
    <w:rsid w:val="00115990"/>
    <w:rsid w:val="00115A91"/>
    <w:rsid w:val="00115C22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94"/>
    <w:rsid w:val="001172E8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8B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ABB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0A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9FE"/>
    <w:rsid w:val="00124E5E"/>
    <w:rsid w:val="00124E81"/>
    <w:rsid w:val="00125263"/>
    <w:rsid w:val="00125355"/>
    <w:rsid w:val="0012538F"/>
    <w:rsid w:val="00125487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729C"/>
    <w:rsid w:val="001272CE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6F6"/>
    <w:rsid w:val="0013175C"/>
    <w:rsid w:val="001318AB"/>
    <w:rsid w:val="00131AA4"/>
    <w:rsid w:val="00131CF5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BF0"/>
    <w:rsid w:val="00140D56"/>
    <w:rsid w:val="00140E89"/>
    <w:rsid w:val="00140F4C"/>
    <w:rsid w:val="00140FCA"/>
    <w:rsid w:val="00141184"/>
    <w:rsid w:val="00141215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01E"/>
    <w:rsid w:val="0014226C"/>
    <w:rsid w:val="00142348"/>
    <w:rsid w:val="00142B70"/>
    <w:rsid w:val="00142D55"/>
    <w:rsid w:val="00142E76"/>
    <w:rsid w:val="00143170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4137"/>
    <w:rsid w:val="0014419E"/>
    <w:rsid w:val="0014429B"/>
    <w:rsid w:val="001442EB"/>
    <w:rsid w:val="00144413"/>
    <w:rsid w:val="001444C1"/>
    <w:rsid w:val="0014464A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D8C"/>
    <w:rsid w:val="00145E40"/>
    <w:rsid w:val="00145E52"/>
    <w:rsid w:val="0014630F"/>
    <w:rsid w:val="00146387"/>
    <w:rsid w:val="001466CB"/>
    <w:rsid w:val="00146938"/>
    <w:rsid w:val="00146BC1"/>
    <w:rsid w:val="00146C2B"/>
    <w:rsid w:val="00146CFB"/>
    <w:rsid w:val="00146D3C"/>
    <w:rsid w:val="00146EFF"/>
    <w:rsid w:val="00146F37"/>
    <w:rsid w:val="0014707D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0DF5"/>
    <w:rsid w:val="001511D6"/>
    <w:rsid w:val="00151312"/>
    <w:rsid w:val="001516C4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156"/>
    <w:rsid w:val="00153402"/>
    <w:rsid w:val="00153553"/>
    <w:rsid w:val="0015358B"/>
    <w:rsid w:val="00153639"/>
    <w:rsid w:val="00153650"/>
    <w:rsid w:val="0015377A"/>
    <w:rsid w:val="00153830"/>
    <w:rsid w:val="00153A67"/>
    <w:rsid w:val="00153A79"/>
    <w:rsid w:val="00153BFE"/>
    <w:rsid w:val="00153C82"/>
    <w:rsid w:val="00153D1F"/>
    <w:rsid w:val="001540AA"/>
    <w:rsid w:val="0015422A"/>
    <w:rsid w:val="0015428D"/>
    <w:rsid w:val="001544E1"/>
    <w:rsid w:val="00154549"/>
    <w:rsid w:val="001545A9"/>
    <w:rsid w:val="00154978"/>
    <w:rsid w:val="001549AB"/>
    <w:rsid w:val="00154A9E"/>
    <w:rsid w:val="00154BDB"/>
    <w:rsid w:val="00154D47"/>
    <w:rsid w:val="00154F49"/>
    <w:rsid w:val="0015501A"/>
    <w:rsid w:val="001552AF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46"/>
    <w:rsid w:val="0015692E"/>
    <w:rsid w:val="00156C48"/>
    <w:rsid w:val="00156C82"/>
    <w:rsid w:val="00156D0F"/>
    <w:rsid w:val="00156DBE"/>
    <w:rsid w:val="00156E71"/>
    <w:rsid w:val="00156E80"/>
    <w:rsid w:val="00156F20"/>
    <w:rsid w:val="00156F97"/>
    <w:rsid w:val="00156FEE"/>
    <w:rsid w:val="00157044"/>
    <w:rsid w:val="001574F3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BCB"/>
    <w:rsid w:val="00161C39"/>
    <w:rsid w:val="00161C51"/>
    <w:rsid w:val="00161D31"/>
    <w:rsid w:val="00161EEF"/>
    <w:rsid w:val="00161FED"/>
    <w:rsid w:val="001621B9"/>
    <w:rsid w:val="001621D7"/>
    <w:rsid w:val="00162514"/>
    <w:rsid w:val="00162728"/>
    <w:rsid w:val="00162790"/>
    <w:rsid w:val="001629AD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1EA"/>
    <w:rsid w:val="00165330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559"/>
    <w:rsid w:val="00166567"/>
    <w:rsid w:val="0016656E"/>
    <w:rsid w:val="001668F8"/>
    <w:rsid w:val="00166CA9"/>
    <w:rsid w:val="00166F45"/>
    <w:rsid w:val="0016707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84A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B5C"/>
    <w:rsid w:val="00173CAA"/>
    <w:rsid w:val="00173D66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BE"/>
    <w:rsid w:val="00177DF2"/>
    <w:rsid w:val="00177E1E"/>
    <w:rsid w:val="00177F04"/>
    <w:rsid w:val="00180024"/>
    <w:rsid w:val="0018020D"/>
    <w:rsid w:val="001803BC"/>
    <w:rsid w:val="00180583"/>
    <w:rsid w:val="0018087B"/>
    <w:rsid w:val="001808DA"/>
    <w:rsid w:val="0018095E"/>
    <w:rsid w:val="001809DD"/>
    <w:rsid w:val="00180DFE"/>
    <w:rsid w:val="00180E93"/>
    <w:rsid w:val="00180FD8"/>
    <w:rsid w:val="00181064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C77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697"/>
    <w:rsid w:val="00182710"/>
    <w:rsid w:val="00182766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C0"/>
    <w:rsid w:val="00184086"/>
    <w:rsid w:val="001841EB"/>
    <w:rsid w:val="001843DD"/>
    <w:rsid w:val="00184485"/>
    <w:rsid w:val="001845DE"/>
    <w:rsid w:val="00184AC3"/>
    <w:rsid w:val="00184D50"/>
    <w:rsid w:val="00184DF8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A04"/>
    <w:rsid w:val="00194DB5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1BA"/>
    <w:rsid w:val="00196AAD"/>
    <w:rsid w:val="00196AC6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700"/>
    <w:rsid w:val="001A0754"/>
    <w:rsid w:val="001A07E9"/>
    <w:rsid w:val="001A08E2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0F8"/>
    <w:rsid w:val="001A226A"/>
    <w:rsid w:val="001A2271"/>
    <w:rsid w:val="001A2291"/>
    <w:rsid w:val="001A24B0"/>
    <w:rsid w:val="001A258C"/>
    <w:rsid w:val="001A25DC"/>
    <w:rsid w:val="001A26C1"/>
    <w:rsid w:val="001A29D4"/>
    <w:rsid w:val="001A2A5C"/>
    <w:rsid w:val="001A2C88"/>
    <w:rsid w:val="001A2D85"/>
    <w:rsid w:val="001A3265"/>
    <w:rsid w:val="001A3398"/>
    <w:rsid w:val="001A33EB"/>
    <w:rsid w:val="001A3491"/>
    <w:rsid w:val="001A3549"/>
    <w:rsid w:val="001A3692"/>
    <w:rsid w:val="001A3880"/>
    <w:rsid w:val="001A38F6"/>
    <w:rsid w:val="001A3975"/>
    <w:rsid w:val="001A39A0"/>
    <w:rsid w:val="001A3BEE"/>
    <w:rsid w:val="001A4036"/>
    <w:rsid w:val="001A406E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375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C81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791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7AD"/>
    <w:rsid w:val="001B283A"/>
    <w:rsid w:val="001B2955"/>
    <w:rsid w:val="001B2E69"/>
    <w:rsid w:val="001B2FD6"/>
    <w:rsid w:val="001B308F"/>
    <w:rsid w:val="001B313F"/>
    <w:rsid w:val="001B338A"/>
    <w:rsid w:val="001B33C9"/>
    <w:rsid w:val="001B3925"/>
    <w:rsid w:val="001B3C8B"/>
    <w:rsid w:val="001B4044"/>
    <w:rsid w:val="001B441C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A6B"/>
    <w:rsid w:val="001B5CAC"/>
    <w:rsid w:val="001B5D78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D4A"/>
    <w:rsid w:val="001B6E1E"/>
    <w:rsid w:val="001B6F2E"/>
    <w:rsid w:val="001B6FBC"/>
    <w:rsid w:val="001B70D2"/>
    <w:rsid w:val="001B732B"/>
    <w:rsid w:val="001B797F"/>
    <w:rsid w:val="001B7A8D"/>
    <w:rsid w:val="001B7B8B"/>
    <w:rsid w:val="001B7CA0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36"/>
    <w:rsid w:val="001C0BB4"/>
    <w:rsid w:val="001C0BDB"/>
    <w:rsid w:val="001C0D86"/>
    <w:rsid w:val="001C0F69"/>
    <w:rsid w:val="001C12E3"/>
    <w:rsid w:val="001C1514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C2D"/>
    <w:rsid w:val="001C5324"/>
    <w:rsid w:val="001C5E30"/>
    <w:rsid w:val="001C5EFB"/>
    <w:rsid w:val="001C5F2B"/>
    <w:rsid w:val="001C63EC"/>
    <w:rsid w:val="001C6451"/>
    <w:rsid w:val="001C6A29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227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6C9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40A9"/>
    <w:rsid w:val="001D4468"/>
    <w:rsid w:val="001D4470"/>
    <w:rsid w:val="001D475D"/>
    <w:rsid w:val="001D49A2"/>
    <w:rsid w:val="001D4A84"/>
    <w:rsid w:val="001D4C8D"/>
    <w:rsid w:val="001D4DE5"/>
    <w:rsid w:val="001D5002"/>
    <w:rsid w:val="001D517D"/>
    <w:rsid w:val="001D544A"/>
    <w:rsid w:val="001D5683"/>
    <w:rsid w:val="001D5AFF"/>
    <w:rsid w:val="001D5BA3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5AA"/>
    <w:rsid w:val="001D7716"/>
    <w:rsid w:val="001D7892"/>
    <w:rsid w:val="001D78D8"/>
    <w:rsid w:val="001D7B14"/>
    <w:rsid w:val="001D7D9E"/>
    <w:rsid w:val="001D7DD9"/>
    <w:rsid w:val="001E00E6"/>
    <w:rsid w:val="001E0285"/>
    <w:rsid w:val="001E042E"/>
    <w:rsid w:val="001E0466"/>
    <w:rsid w:val="001E05A7"/>
    <w:rsid w:val="001E0675"/>
    <w:rsid w:val="001E0744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18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3"/>
    <w:rsid w:val="001E3FD7"/>
    <w:rsid w:val="001E422F"/>
    <w:rsid w:val="001E445C"/>
    <w:rsid w:val="001E4674"/>
    <w:rsid w:val="001E46F4"/>
    <w:rsid w:val="001E4737"/>
    <w:rsid w:val="001E484C"/>
    <w:rsid w:val="001E4B4F"/>
    <w:rsid w:val="001E4B62"/>
    <w:rsid w:val="001E4EAF"/>
    <w:rsid w:val="001E4EEC"/>
    <w:rsid w:val="001E4F1C"/>
    <w:rsid w:val="001E4F69"/>
    <w:rsid w:val="001E506F"/>
    <w:rsid w:val="001E51DE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8F5"/>
    <w:rsid w:val="001F1AD5"/>
    <w:rsid w:val="001F1B67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7A"/>
    <w:rsid w:val="001F40FA"/>
    <w:rsid w:val="001F4243"/>
    <w:rsid w:val="001F42B8"/>
    <w:rsid w:val="001F44A1"/>
    <w:rsid w:val="001F4584"/>
    <w:rsid w:val="001F46F1"/>
    <w:rsid w:val="001F48C3"/>
    <w:rsid w:val="001F4C34"/>
    <w:rsid w:val="001F4DD0"/>
    <w:rsid w:val="001F4E8F"/>
    <w:rsid w:val="001F50E7"/>
    <w:rsid w:val="001F5148"/>
    <w:rsid w:val="001F545A"/>
    <w:rsid w:val="001F571A"/>
    <w:rsid w:val="001F57FF"/>
    <w:rsid w:val="001F5859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3D5"/>
    <w:rsid w:val="001F766D"/>
    <w:rsid w:val="001F76BC"/>
    <w:rsid w:val="001F78CE"/>
    <w:rsid w:val="001F7949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A0"/>
    <w:rsid w:val="002014CA"/>
    <w:rsid w:val="00201849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284"/>
    <w:rsid w:val="002042EB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2E3"/>
    <w:rsid w:val="002063EF"/>
    <w:rsid w:val="002064F5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3BD"/>
    <w:rsid w:val="002073BE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B08"/>
    <w:rsid w:val="00210CD3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9A2"/>
    <w:rsid w:val="00212A76"/>
    <w:rsid w:val="0021301D"/>
    <w:rsid w:val="00213188"/>
    <w:rsid w:val="0021333C"/>
    <w:rsid w:val="002133CA"/>
    <w:rsid w:val="00213649"/>
    <w:rsid w:val="00213677"/>
    <w:rsid w:val="0021387D"/>
    <w:rsid w:val="0021388A"/>
    <w:rsid w:val="002139B2"/>
    <w:rsid w:val="00213C41"/>
    <w:rsid w:val="00213DDC"/>
    <w:rsid w:val="00213DFB"/>
    <w:rsid w:val="00213E81"/>
    <w:rsid w:val="00213FD6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50FF"/>
    <w:rsid w:val="0021515B"/>
    <w:rsid w:val="002151D6"/>
    <w:rsid w:val="00215567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C08"/>
    <w:rsid w:val="00217DFD"/>
    <w:rsid w:val="00217E94"/>
    <w:rsid w:val="00217FFA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0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267"/>
    <w:rsid w:val="00222544"/>
    <w:rsid w:val="00222792"/>
    <w:rsid w:val="00222976"/>
    <w:rsid w:val="00222A69"/>
    <w:rsid w:val="00222AEC"/>
    <w:rsid w:val="00222BDD"/>
    <w:rsid w:val="00222CE3"/>
    <w:rsid w:val="00222D03"/>
    <w:rsid w:val="00222FB8"/>
    <w:rsid w:val="0022327E"/>
    <w:rsid w:val="002232C9"/>
    <w:rsid w:val="0022343D"/>
    <w:rsid w:val="00223995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DB2"/>
    <w:rsid w:val="00225EEC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DC6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5FF1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7B"/>
    <w:rsid w:val="002369C8"/>
    <w:rsid w:val="00236AE8"/>
    <w:rsid w:val="00236B9A"/>
    <w:rsid w:val="00236F1A"/>
    <w:rsid w:val="00237057"/>
    <w:rsid w:val="0023721F"/>
    <w:rsid w:val="002374CB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2E3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28E"/>
    <w:rsid w:val="00242598"/>
    <w:rsid w:val="002426E0"/>
    <w:rsid w:val="002427C6"/>
    <w:rsid w:val="0024288E"/>
    <w:rsid w:val="00242C5A"/>
    <w:rsid w:val="00242D47"/>
    <w:rsid w:val="00242F6C"/>
    <w:rsid w:val="00243089"/>
    <w:rsid w:val="00243203"/>
    <w:rsid w:val="002434BB"/>
    <w:rsid w:val="002437A0"/>
    <w:rsid w:val="0024383C"/>
    <w:rsid w:val="0024390E"/>
    <w:rsid w:val="00243959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2CB"/>
    <w:rsid w:val="00246426"/>
    <w:rsid w:val="002464A3"/>
    <w:rsid w:val="00246C60"/>
    <w:rsid w:val="00246FBB"/>
    <w:rsid w:val="00247271"/>
    <w:rsid w:val="002472CF"/>
    <w:rsid w:val="00247382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A4B"/>
    <w:rsid w:val="00252AF1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F13"/>
    <w:rsid w:val="00255F15"/>
    <w:rsid w:val="00255F69"/>
    <w:rsid w:val="00255FCB"/>
    <w:rsid w:val="00255FE2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6001A"/>
    <w:rsid w:val="0026020D"/>
    <w:rsid w:val="0026038F"/>
    <w:rsid w:val="00260526"/>
    <w:rsid w:val="002605D1"/>
    <w:rsid w:val="002609A8"/>
    <w:rsid w:val="00260F99"/>
    <w:rsid w:val="00260FBA"/>
    <w:rsid w:val="0026109F"/>
    <w:rsid w:val="00261256"/>
    <w:rsid w:val="00261326"/>
    <w:rsid w:val="00261349"/>
    <w:rsid w:val="002615EC"/>
    <w:rsid w:val="00261817"/>
    <w:rsid w:val="0026186A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71"/>
    <w:rsid w:val="00263699"/>
    <w:rsid w:val="002636E0"/>
    <w:rsid w:val="00263B5E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F9"/>
    <w:rsid w:val="00264D75"/>
    <w:rsid w:val="00264DA4"/>
    <w:rsid w:val="00265012"/>
    <w:rsid w:val="00265096"/>
    <w:rsid w:val="00265121"/>
    <w:rsid w:val="002651F2"/>
    <w:rsid w:val="002654D9"/>
    <w:rsid w:val="002657AA"/>
    <w:rsid w:val="002657EF"/>
    <w:rsid w:val="00265A56"/>
    <w:rsid w:val="00265F1E"/>
    <w:rsid w:val="00266066"/>
    <w:rsid w:val="0026610D"/>
    <w:rsid w:val="0026618F"/>
    <w:rsid w:val="00266299"/>
    <w:rsid w:val="0026630F"/>
    <w:rsid w:val="002663A0"/>
    <w:rsid w:val="002667DE"/>
    <w:rsid w:val="002667FE"/>
    <w:rsid w:val="002668F7"/>
    <w:rsid w:val="00266A78"/>
    <w:rsid w:val="00266A8D"/>
    <w:rsid w:val="00266B08"/>
    <w:rsid w:val="00266CC8"/>
    <w:rsid w:val="00266D37"/>
    <w:rsid w:val="00266D72"/>
    <w:rsid w:val="00266E17"/>
    <w:rsid w:val="00266E5F"/>
    <w:rsid w:val="00267197"/>
    <w:rsid w:val="002671AC"/>
    <w:rsid w:val="002671B8"/>
    <w:rsid w:val="00267281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212B"/>
    <w:rsid w:val="0027221B"/>
    <w:rsid w:val="00272431"/>
    <w:rsid w:val="002724DF"/>
    <w:rsid w:val="00272A86"/>
    <w:rsid w:val="00272EB5"/>
    <w:rsid w:val="00272F02"/>
    <w:rsid w:val="002730CA"/>
    <w:rsid w:val="002730DE"/>
    <w:rsid w:val="002731D7"/>
    <w:rsid w:val="0027344C"/>
    <w:rsid w:val="00273691"/>
    <w:rsid w:val="002736DB"/>
    <w:rsid w:val="002738A9"/>
    <w:rsid w:val="00273B58"/>
    <w:rsid w:val="00273D90"/>
    <w:rsid w:val="00273EE9"/>
    <w:rsid w:val="00273F92"/>
    <w:rsid w:val="00273FCA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4EE2"/>
    <w:rsid w:val="00274F3B"/>
    <w:rsid w:val="00275221"/>
    <w:rsid w:val="00275258"/>
    <w:rsid w:val="00275290"/>
    <w:rsid w:val="002753FE"/>
    <w:rsid w:val="00275527"/>
    <w:rsid w:val="002756A8"/>
    <w:rsid w:val="002757BB"/>
    <w:rsid w:val="002758E5"/>
    <w:rsid w:val="00275AF3"/>
    <w:rsid w:val="00275B33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CB1"/>
    <w:rsid w:val="00276DAA"/>
    <w:rsid w:val="00276DE6"/>
    <w:rsid w:val="00276E32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E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9F8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72D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5138"/>
    <w:rsid w:val="0028522D"/>
    <w:rsid w:val="002852B0"/>
    <w:rsid w:val="0028554F"/>
    <w:rsid w:val="002856C4"/>
    <w:rsid w:val="00285719"/>
    <w:rsid w:val="002859D0"/>
    <w:rsid w:val="00285A30"/>
    <w:rsid w:val="00285A5C"/>
    <w:rsid w:val="00285DA0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996"/>
    <w:rsid w:val="00286A6B"/>
    <w:rsid w:val="00286B1A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68"/>
    <w:rsid w:val="002879BC"/>
    <w:rsid w:val="00287B81"/>
    <w:rsid w:val="00287BB1"/>
    <w:rsid w:val="00287CFE"/>
    <w:rsid w:val="00287D64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2CF"/>
    <w:rsid w:val="00295473"/>
    <w:rsid w:val="0029549E"/>
    <w:rsid w:val="0029549F"/>
    <w:rsid w:val="00295555"/>
    <w:rsid w:val="0029560F"/>
    <w:rsid w:val="002959B5"/>
    <w:rsid w:val="00295ACD"/>
    <w:rsid w:val="00295AD1"/>
    <w:rsid w:val="00295CF0"/>
    <w:rsid w:val="00296144"/>
    <w:rsid w:val="002961ED"/>
    <w:rsid w:val="002962F4"/>
    <w:rsid w:val="0029654D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11D"/>
    <w:rsid w:val="002A1135"/>
    <w:rsid w:val="002A11F9"/>
    <w:rsid w:val="002A1249"/>
    <w:rsid w:val="002A16B7"/>
    <w:rsid w:val="002A180B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25"/>
    <w:rsid w:val="002A444E"/>
    <w:rsid w:val="002A445B"/>
    <w:rsid w:val="002A4510"/>
    <w:rsid w:val="002A471A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6C6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1A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D2"/>
    <w:rsid w:val="002B1C79"/>
    <w:rsid w:val="002B1D98"/>
    <w:rsid w:val="002B1EF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3B7"/>
    <w:rsid w:val="002B359A"/>
    <w:rsid w:val="002B3784"/>
    <w:rsid w:val="002B3818"/>
    <w:rsid w:val="002B38BE"/>
    <w:rsid w:val="002B397F"/>
    <w:rsid w:val="002B3C54"/>
    <w:rsid w:val="002B3DBC"/>
    <w:rsid w:val="002B3F76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E80"/>
    <w:rsid w:val="002B5F9E"/>
    <w:rsid w:val="002B615B"/>
    <w:rsid w:val="002B6450"/>
    <w:rsid w:val="002B64EC"/>
    <w:rsid w:val="002B6A0B"/>
    <w:rsid w:val="002B6A2B"/>
    <w:rsid w:val="002B6F17"/>
    <w:rsid w:val="002B6FAD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7D3"/>
    <w:rsid w:val="002C18F3"/>
    <w:rsid w:val="002C1977"/>
    <w:rsid w:val="002C1A74"/>
    <w:rsid w:val="002C1B97"/>
    <w:rsid w:val="002C222A"/>
    <w:rsid w:val="002C233B"/>
    <w:rsid w:val="002C2355"/>
    <w:rsid w:val="002C252F"/>
    <w:rsid w:val="002C2652"/>
    <w:rsid w:val="002C275A"/>
    <w:rsid w:val="002C298D"/>
    <w:rsid w:val="002C298E"/>
    <w:rsid w:val="002C2993"/>
    <w:rsid w:val="002C299E"/>
    <w:rsid w:val="002C2B0E"/>
    <w:rsid w:val="002C2BFF"/>
    <w:rsid w:val="002C2D81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2A3"/>
    <w:rsid w:val="002C6424"/>
    <w:rsid w:val="002C648C"/>
    <w:rsid w:val="002C64C4"/>
    <w:rsid w:val="002C6578"/>
    <w:rsid w:val="002C65BC"/>
    <w:rsid w:val="002C6737"/>
    <w:rsid w:val="002C68AF"/>
    <w:rsid w:val="002C691D"/>
    <w:rsid w:val="002C6946"/>
    <w:rsid w:val="002C6A93"/>
    <w:rsid w:val="002C6BB1"/>
    <w:rsid w:val="002C6C3B"/>
    <w:rsid w:val="002C6CCF"/>
    <w:rsid w:val="002C6CD8"/>
    <w:rsid w:val="002C6CFB"/>
    <w:rsid w:val="002C7165"/>
    <w:rsid w:val="002C722B"/>
    <w:rsid w:val="002C72CE"/>
    <w:rsid w:val="002C738D"/>
    <w:rsid w:val="002C759B"/>
    <w:rsid w:val="002C7783"/>
    <w:rsid w:val="002C7999"/>
    <w:rsid w:val="002C7B09"/>
    <w:rsid w:val="002C7C20"/>
    <w:rsid w:val="002C7D04"/>
    <w:rsid w:val="002C7DAC"/>
    <w:rsid w:val="002C7DF7"/>
    <w:rsid w:val="002C7E3D"/>
    <w:rsid w:val="002D0068"/>
    <w:rsid w:val="002D022E"/>
    <w:rsid w:val="002D0520"/>
    <w:rsid w:val="002D06B5"/>
    <w:rsid w:val="002D07D5"/>
    <w:rsid w:val="002D07DE"/>
    <w:rsid w:val="002D0819"/>
    <w:rsid w:val="002D08D5"/>
    <w:rsid w:val="002D094E"/>
    <w:rsid w:val="002D0968"/>
    <w:rsid w:val="002D0A02"/>
    <w:rsid w:val="002D0A82"/>
    <w:rsid w:val="002D0C28"/>
    <w:rsid w:val="002D0DCF"/>
    <w:rsid w:val="002D106A"/>
    <w:rsid w:val="002D11EF"/>
    <w:rsid w:val="002D11F3"/>
    <w:rsid w:val="002D14C7"/>
    <w:rsid w:val="002D1590"/>
    <w:rsid w:val="002D16F1"/>
    <w:rsid w:val="002D1E85"/>
    <w:rsid w:val="002D1FEB"/>
    <w:rsid w:val="002D2218"/>
    <w:rsid w:val="002D2414"/>
    <w:rsid w:val="002D2932"/>
    <w:rsid w:val="002D2975"/>
    <w:rsid w:val="002D2A92"/>
    <w:rsid w:val="002D2C1E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2EB"/>
    <w:rsid w:val="002D6396"/>
    <w:rsid w:val="002D6847"/>
    <w:rsid w:val="002D6883"/>
    <w:rsid w:val="002D6958"/>
    <w:rsid w:val="002D6BA6"/>
    <w:rsid w:val="002D6C76"/>
    <w:rsid w:val="002D7405"/>
    <w:rsid w:val="002D75CE"/>
    <w:rsid w:val="002D77ED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C96"/>
    <w:rsid w:val="002E0D4C"/>
    <w:rsid w:val="002E0DDE"/>
    <w:rsid w:val="002E1016"/>
    <w:rsid w:val="002E1184"/>
    <w:rsid w:val="002E1695"/>
    <w:rsid w:val="002E16C9"/>
    <w:rsid w:val="002E1767"/>
    <w:rsid w:val="002E1C46"/>
    <w:rsid w:val="002E1CCB"/>
    <w:rsid w:val="002E1D37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E13"/>
    <w:rsid w:val="002E2E77"/>
    <w:rsid w:val="002E3149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EF2"/>
    <w:rsid w:val="002E4FC8"/>
    <w:rsid w:val="002E5166"/>
    <w:rsid w:val="002E522F"/>
    <w:rsid w:val="002E5524"/>
    <w:rsid w:val="002E557D"/>
    <w:rsid w:val="002E55CD"/>
    <w:rsid w:val="002E5680"/>
    <w:rsid w:val="002E5726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44F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83"/>
    <w:rsid w:val="002E7F7E"/>
    <w:rsid w:val="002F0026"/>
    <w:rsid w:val="002F008F"/>
    <w:rsid w:val="002F0203"/>
    <w:rsid w:val="002F04D7"/>
    <w:rsid w:val="002F04FC"/>
    <w:rsid w:val="002F055E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6D8"/>
    <w:rsid w:val="002F277A"/>
    <w:rsid w:val="002F2AAA"/>
    <w:rsid w:val="002F2B66"/>
    <w:rsid w:val="002F2CFB"/>
    <w:rsid w:val="002F2DA5"/>
    <w:rsid w:val="002F3017"/>
    <w:rsid w:val="002F3033"/>
    <w:rsid w:val="002F3187"/>
    <w:rsid w:val="002F32A9"/>
    <w:rsid w:val="002F3317"/>
    <w:rsid w:val="002F3625"/>
    <w:rsid w:val="002F3724"/>
    <w:rsid w:val="002F37AE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405F"/>
    <w:rsid w:val="002F416D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354"/>
    <w:rsid w:val="002F5AAA"/>
    <w:rsid w:val="002F5ADF"/>
    <w:rsid w:val="002F5B2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8BF"/>
    <w:rsid w:val="002F6919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B98"/>
    <w:rsid w:val="002F7DB9"/>
    <w:rsid w:val="002F7E00"/>
    <w:rsid w:val="002F7F09"/>
    <w:rsid w:val="003000D2"/>
    <w:rsid w:val="00300112"/>
    <w:rsid w:val="00300183"/>
    <w:rsid w:val="00300295"/>
    <w:rsid w:val="00300362"/>
    <w:rsid w:val="00300451"/>
    <w:rsid w:val="003005C3"/>
    <w:rsid w:val="00300630"/>
    <w:rsid w:val="003006BD"/>
    <w:rsid w:val="00300D39"/>
    <w:rsid w:val="00300F20"/>
    <w:rsid w:val="00301071"/>
    <w:rsid w:val="003010C8"/>
    <w:rsid w:val="00301210"/>
    <w:rsid w:val="0030172E"/>
    <w:rsid w:val="003017B5"/>
    <w:rsid w:val="003017D0"/>
    <w:rsid w:val="00301B58"/>
    <w:rsid w:val="00301CCC"/>
    <w:rsid w:val="00301E35"/>
    <w:rsid w:val="00302124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3FA6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0D"/>
    <w:rsid w:val="003050A9"/>
    <w:rsid w:val="003051EC"/>
    <w:rsid w:val="0030521E"/>
    <w:rsid w:val="00305315"/>
    <w:rsid w:val="00305387"/>
    <w:rsid w:val="003053D2"/>
    <w:rsid w:val="0030541B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965"/>
    <w:rsid w:val="00307CCE"/>
    <w:rsid w:val="00307DA4"/>
    <w:rsid w:val="00307E7B"/>
    <w:rsid w:val="00307ED5"/>
    <w:rsid w:val="00310313"/>
    <w:rsid w:val="003105E5"/>
    <w:rsid w:val="0031062B"/>
    <w:rsid w:val="00310685"/>
    <w:rsid w:val="00310795"/>
    <w:rsid w:val="0031083E"/>
    <w:rsid w:val="0031097B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E8"/>
    <w:rsid w:val="003133AD"/>
    <w:rsid w:val="00313525"/>
    <w:rsid w:val="003136E7"/>
    <w:rsid w:val="00313742"/>
    <w:rsid w:val="00313763"/>
    <w:rsid w:val="003138FA"/>
    <w:rsid w:val="0031396A"/>
    <w:rsid w:val="00313AB6"/>
    <w:rsid w:val="00313BF6"/>
    <w:rsid w:val="00313CDC"/>
    <w:rsid w:val="00313EA9"/>
    <w:rsid w:val="00313F64"/>
    <w:rsid w:val="0031418D"/>
    <w:rsid w:val="003144E0"/>
    <w:rsid w:val="00314542"/>
    <w:rsid w:val="0031469C"/>
    <w:rsid w:val="003147C0"/>
    <w:rsid w:val="0031483C"/>
    <w:rsid w:val="00314910"/>
    <w:rsid w:val="00314B66"/>
    <w:rsid w:val="00314D73"/>
    <w:rsid w:val="00314E0A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C67"/>
    <w:rsid w:val="00320DCF"/>
    <w:rsid w:val="00320E37"/>
    <w:rsid w:val="00320F19"/>
    <w:rsid w:val="0032100D"/>
    <w:rsid w:val="003212AD"/>
    <w:rsid w:val="003212C4"/>
    <w:rsid w:val="003215EF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2C7"/>
    <w:rsid w:val="00323325"/>
    <w:rsid w:val="00323335"/>
    <w:rsid w:val="00323357"/>
    <w:rsid w:val="00323430"/>
    <w:rsid w:val="00323451"/>
    <w:rsid w:val="00323616"/>
    <w:rsid w:val="00323741"/>
    <w:rsid w:val="003237F5"/>
    <w:rsid w:val="0032385D"/>
    <w:rsid w:val="003238D5"/>
    <w:rsid w:val="0032398E"/>
    <w:rsid w:val="00323A66"/>
    <w:rsid w:val="00323ACD"/>
    <w:rsid w:val="00323B84"/>
    <w:rsid w:val="00323B9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5CA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A78"/>
    <w:rsid w:val="00325AF1"/>
    <w:rsid w:val="00325BB9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899"/>
    <w:rsid w:val="00326968"/>
    <w:rsid w:val="00326B02"/>
    <w:rsid w:val="00326C67"/>
    <w:rsid w:val="00326C6C"/>
    <w:rsid w:val="00326EE5"/>
    <w:rsid w:val="00326FDC"/>
    <w:rsid w:val="00327002"/>
    <w:rsid w:val="00327035"/>
    <w:rsid w:val="0032704A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DE"/>
    <w:rsid w:val="00330097"/>
    <w:rsid w:val="003302A2"/>
    <w:rsid w:val="00330407"/>
    <w:rsid w:val="003304E7"/>
    <w:rsid w:val="003304F9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504"/>
    <w:rsid w:val="00334793"/>
    <w:rsid w:val="00334848"/>
    <w:rsid w:val="0033484C"/>
    <w:rsid w:val="003348C0"/>
    <w:rsid w:val="00334931"/>
    <w:rsid w:val="00334D1C"/>
    <w:rsid w:val="00334F1F"/>
    <w:rsid w:val="003351E2"/>
    <w:rsid w:val="00335314"/>
    <w:rsid w:val="003353DF"/>
    <w:rsid w:val="0033578D"/>
    <w:rsid w:val="003358B4"/>
    <w:rsid w:val="00335AD1"/>
    <w:rsid w:val="00335C45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934"/>
    <w:rsid w:val="00337AB4"/>
    <w:rsid w:val="00337F4C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5AB"/>
    <w:rsid w:val="003425E0"/>
    <w:rsid w:val="00342627"/>
    <w:rsid w:val="0034268B"/>
    <w:rsid w:val="003427EC"/>
    <w:rsid w:val="00342865"/>
    <w:rsid w:val="0034288C"/>
    <w:rsid w:val="003428E6"/>
    <w:rsid w:val="003429BD"/>
    <w:rsid w:val="00342B0C"/>
    <w:rsid w:val="00342B12"/>
    <w:rsid w:val="00342BCD"/>
    <w:rsid w:val="00342EDB"/>
    <w:rsid w:val="00343156"/>
    <w:rsid w:val="0034321E"/>
    <w:rsid w:val="0034332E"/>
    <w:rsid w:val="003434F9"/>
    <w:rsid w:val="003437B0"/>
    <w:rsid w:val="003438BA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2B9"/>
    <w:rsid w:val="00345698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4"/>
    <w:rsid w:val="003511B6"/>
    <w:rsid w:val="00351371"/>
    <w:rsid w:val="003514FE"/>
    <w:rsid w:val="00351653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2EE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3C66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B7B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62"/>
    <w:rsid w:val="003565C7"/>
    <w:rsid w:val="00356821"/>
    <w:rsid w:val="003568B6"/>
    <w:rsid w:val="00356A25"/>
    <w:rsid w:val="00356A2F"/>
    <w:rsid w:val="00356BB0"/>
    <w:rsid w:val="00356BF8"/>
    <w:rsid w:val="00356E7F"/>
    <w:rsid w:val="00356F6E"/>
    <w:rsid w:val="003570FB"/>
    <w:rsid w:val="003574CF"/>
    <w:rsid w:val="003577A2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B93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464"/>
    <w:rsid w:val="00364621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C5"/>
    <w:rsid w:val="0036739E"/>
    <w:rsid w:val="0036761C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5D6"/>
    <w:rsid w:val="00371735"/>
    <w:rsid w:val="00371800"/>
    <w:rsid w:val="0037191D"/>
    <w:rsid w:val="003719EE"/>
    <w:rsid w:val="00371CE2"/>
    <w:rsid w:val="00372002"/>
    <w:rsid w:val="00372360"/>
    <w:rsid w:val="003723D0"/>
    <w:rsid w:val="003723E5"/>
    <w:rsid w:val="0037258B"/>
    <w:rsid w:val="00372684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ED"/>
    <w:rsid w:val="00373CE8"/>
    <w:rsid w:val="00373D55"/>
    <w:rsid w:val="00374327"/>
    <w:rsid w:val="003743EF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C7F"/>
    <w:rsid w:val="00381CB7"/>
    <w:rsid w:val="00381DA4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7F1"/>
    <w:rsid w:val="00382AD8"/>
    <w:rsid w:val="00382D5C"/>
    <w:rsid w:val="00382DD9"/>
    <w:rsid w:val="00383087"/>
    <w:rsid w:val="003831DF"/>
    <w:rsid w:val="0038322B"/>
    <w:rsid w:val="00383268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669"/>
    <w:rsid w:val="00385806"/>
    <w:rsid w:val="00385959"/>
    <w:rsid w:val="00385A98"/>
    <w:rsid w:val="00385B85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64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515"/>
    <w:rsid w:val="00391DBD"/>
    <w:rsid w:val="00391EE1"/>
    <w:rsid w:val="00391FA4"/>
    <w:rsid w:val="00391FF7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8"/>
    <w:rsid w:val="00392F5F"/>
    <w:rsid w:val="0039318E"/>
    <w:rsid w:val="0039343F"/>
    <w:rsid w:val="00393442"/>
    <w:rsid w:val="003934CA"/>
    <w:rsid w:val="00393609"/>
    <w:rsid w:val="00393880"/>
    <w:rsid w:val="003938AD"/>
    <w:rsid w:val="003939BF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675B"/>
    <w:rsid w:val="003968A6"/>
    <w:rsid w:val="003968CD"/>
    <w:rsid w:val="003968F9"/>
    <w:rsid w:val="00396A85"/>
    <w:rsid w:val="00396C69"/>
    <w:rsid w:val="00396C97"/>
    <w:rsid w:val="00396EC5"/>
    <w:rsid w:val="00397012"/>
    <w:rsid w:val="00397247"/>
    <w:rsid w:val="003973DF"/>
    <w:rsid w:val="00397496"/>
    <w:rsid w:val="003976A6"/>
    <w:rsid w:val="003976D1"/>
    <w:rsid w:val="003977E9"/>
    <w:rsid w:val="0039795F"/>
    <w:rsid w:val="00397A31"/>
    <w:rsid w:val="00397B64"/>
    <w:rsid w:val="00397D1D"/>
    <w:rsid w:val="00397F32"/>
    <w:rsid w:val="00397FA2"/>
    <w:rsid w:val="003A031B"/>
    <w:rsid w:val="003A0383"/>
    <w:rsid w:val="003A0430"/>
    <w:rsid w:val="003A0450"/>
    <w:rsid w:val="003A0474"/>
    <w:rsid w:val="003A0662"/>
    <w:rsid w:val="003A0723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BEE"/>
    <w:rsid w:val="003A1C55"/>
    <w:rsid w:val="003A1C59"/>
    <w:rsid w:val="003A1EE2"/>
    <w:rsid w:val="003A1F32"/>
    <w:rsid w:val="003A2037"/>
    <w:rsid w:val="003A219B"/>
    <w:rsid w:val="003A2388"/>
    <w:rsid w:val="003A245A"/>
    <w:rsid w:val="003A2461"/>
    <w:rsid w:val="003A252C"/>
    <w:rsid w:val="003A26EE"/>
    <w:rsid w:val="003A2AB0"/>
    <w:rsid w:val="003A2B2F"/>
    <w:rsid w:val="003A2BAA"/>
    <w:rsid w:val="003A2C9A"/>
    <w:rsid w:val="003A2E65"/>
    <w:rsid w:val="003A2E9C"/>
    <w:rsid w:val="003A3066"/>
    <w:rsid w:val="003A30BF"/>
    <w:rsid w:val="003A30D2"/>
    <w:rsid w:val="003A3120"/>
    <w:rsid w:val="003A319B"/>
    <w:rsid w:val="003A3205"/>
    <w:rsid w:val="003A33D9"/>
    <w:rsid w:val="003A3682"/>
    <w:rsid w:val="003A374A"/>
    <w:rsid w:val="003A3C37"/>
    <w:rsid w:val="003A3EE6"/>
    <w:rsid w:val="003A41B1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5DD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A7EF8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CB5"/>
    <w:rsid w:val="003B2E28"/>
    <w:rsid w:val="003B2E3D"/>
    <w:rsid w:val="003B318C"/>
    <w:rsid w:val="003B332E"/>
    <w:rsid w:val="003B3337"/>
    <w:rsid w:val="003B35A0"/>
    <w:rsid w:val="003B379A"/>
    <w:rsid w:val="003B3808"/>
    <w:rsid w:val="003B38B6"/>
    <w:rsid w:val="003B3969"/>
    <w:rsid w:val="003B3A45"/>
    <w:rsid w:val="003B3B8D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92"/>
    <w:rsid w:val="003B57D4"/>
    <w:rsid w:val="003B5884"/>
    <w:rsid w:val="003B5A88"/>
    <w:rsid w:val="003B5B10"/>
    <w:rsid w:val="003B5B42"/>
    <w:rsid w:val="003B5E10"/>
    <w:rsid w:val="003B5E45"/>
    <w:rsid w:val="003B5F22"/>
    <w:rsid w:val="003B600C"/>
    <w:rsid w:val="003B6134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7DE"/>
    <w:rsid w:val="003B78DA"/>
    <w:rsid w:val="003B79E0"/>
    <w:rsid w:val="003B7DAD"/>
    <w:rsid w:val="003B7FF4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CC0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6178"/>
    <w:rsid w:val="003C6267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DA"/>
    <w:rsid w:val="003C760F"/>
    <w:rsid w:val="003C7693"/>
    <w:rsid w:val="003C7699"/>
    <w:rsid w:val="003C76F6"/>
    <w:rsid w:val="003C79D5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99"/>
    <w:rsid w:val="003D0B1B"/>
    <w:rsid w:val="003D0DA2"/>
    <w:rsid w:val="003D0FFE"/>
    <w:rsid w:val="003D10E6"/>
    <w:rsid w:val="003D1170"/>
    <w:rsid w:val="003D11F7"/>
    <w:rsid w:val="003D1214"/>
    <w:rsid w:val="003D1498"/>
    <w:rsid w:val="003D14DD"/>
    <w:rsid w:val="003D1649"/>
    <w:rsid w:val="003D167C"/>
    <w:rsid w:val="003D17BA"/>
    <w:rsid w:val="003D17CC"/>
    <w:rsid w:val="003D18C7"/>
    <w:rsid w:val="003D190F"/>
    <w:rsid w:val="003D1914"/>
    <w:rsid w:val="003D1B3F"/>
    <w:rsid w:val="003D1C50"/>
    <w:rsid w:val="003D1CDC"/>
    <w:rsid w:val="003D1E54"/>
    <w:rsid w:val="003D21AD"/>
    <w:rsid w:val="003D229A"/>
    <w:rsid w:val="003D2581"/>
    <w:rsid w:val="003D25C3"/>
    <w:rsid w:val="003D2650"/>
    <w:rsid w:val="003D26B6"/>
    <w:rsid w:val="003D2938"/>
    <w:rsid w:val="003D2E29"/>
    <w:rsid w:val="003D2F28"/>
    <w:rsid w:val="003D2F59"/>
    <w:rsid w:val="003D3150"/>
    <w:rsid w:val="003D31F4"/>
    <w:rsid w:val="003D3350"/>
    <w:rsid w:val="003D34E9"/>
    <w:rsid w:val="003D365F"/>
    <w:rsid w:val="003D37F2"/>
    <w:rsid w:val="003D38F3"/>
    <w:rsid w:val="003D390E"/>
    <w:rsid w:val="003D3C68"/>
    <w:rsid w:val="003D3D07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A1"/>
    <w:rsid w:val="003E0B89"/>
    <w:rsid w:val="003E0CE5"/>
    <w:rsid w:val="003E0F03"/>
    <w:rsid w:val="003E0F05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0D4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1E1"/>
    <w:rsid w:val="003E627D"/>
    <w:rsid w:val="003E6417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A0E"/>
    <w:rsid w:val="003F0AB7"/>
    <w:rsid w:val="003F0DBE"/>
    <w:rsid w:val="003F0ED6"/>
    <w:rsid w:val="003F0FE1"/>
    <w:rsid w:val="003F1186"/>
    <w:rsid w:val="003F1243"/>
    <w:rsid w:val="003F124C"/>
    <w:rsid w:val="003F1319"/>
    <w:rsid w:val="003F133B"/>
    <w:rsid w:val="003F13A7"/>
    <w:rsid w:val="003F14C3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022"/>
    <w:rsid w:val="003F5156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5E8"/>
    <w:rsid w:val="003F66DD"/>
    <w:rsid w:val="003F6857"/>
    <w:rsid w:val="003F6955"/>
    <w:rsid w:val="003F6B4C"/>
    <w:rsid w:val="003F6D92"/>
    <w:rsid w:val="003F6F81"/>
    <w:rsid w:val="003F70FF"/>
    <w:rsid w:val="003F734C"/>
    <w:rsid w:val="003F7416"/>
    <w:rsid w:val="003F7575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121A"/>
    <w:rsid w:val="0040131C"/>
    <w:rsid w:val="0040139E"/>
    <w:rsid w:val="00401487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E3"/>
    <w:rsid w:val="0040486E"/>
    <w:rsid w:val="00404A05"/>
    <w:rsid w:val="00404C43"/>
    <w:rsid w:val="00404D72"/>
    <w:rsid w:val="00404F60"/>
    <w:rsid w:val="00404FBB"/>
    <w:rsid w:val="0040523D"/>
    <w:rsid w:val="004052A8"/>
    <w:rsid w:val="0040539F"/>
    <w:rsid w:val="00405462"/>
    <w:rsid w:val="00405513"/>
    <w:rsid w:val="004057FE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B93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274"/>
    <w:rsid w:val="004122A7"/>
    <w:rsid w:val="00412328"/>
    <w:rsid w:val="00412410"/>
    <w:rsid w:val="004124D5"/>
    <w:rsid w:val="004124E7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34D"/>
    <w:rsid w:val="00416613"/>
    <w:rsid w:val="004166B6"/>
    <w:rsid w:val="00416890"/>
    <w:rsid w:val="00416A97"/>
    <w:rsid w:val="00416AE4"/>
    <w:rsid w:val="00416C18"/>
    <w:rsid w:val="00416D0D"/>
    <w:rsid w:val="00416D58"/>
    <w:rsid w:val="00416DF3"/>
    <w:rsid w:val="00416DFA"/>
    <w:rsid w:val="00416EF7"/>
    <w:rsid w:val="00417411"/>
    <w:rsid w:val="0041742F"/>
    <w:rsid w:val="00417547"/>
    <w:rsid w:val="0041780B"/>
    <w:rsid w:val="00417930"/>
    <w:rsid w:val="00417B88"/>
    <w:rsid w:val="00417E80"/>
    <w:rsid w:val="00417F26"/>
    <w:rsid w:val="004202CF"/>
    <w:rsid w:val="00420594"/>
    <w:rsid w:val="00420F99"/>
    <w:rsid w:val="0042124F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AF"/>
    <w:rsid w:val="004267BB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8D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6C4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594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B98"/>
    <w:rsid w:val="00433DD5"/>
    <w:rsid w:val="00433E19"/>
    <w:rsid w:val="00433FB7"/>
    <w:rsid w:val="004340CD"/>
    <w:rsid w:val="00434439"/>
    <w:rsid w:val="0043452A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CA1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285"/>
    <w:rsid w:val="00440568"/>
    <w:rsid w:val="0044065B"/>
    <w:rsid w:val="00440864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85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623"/>
    <w:rsid w:val="00447843"/>
    <w:rsid w:val="0044799E"/>
    <w:rsid w:val="00447B45"/>
    <w:rsid w:val="00447CA5"/>
    <w:rsid w:val="00447E08"/>
    <w:rsid w:val="004500FC"/>
    <w:rsid w:val="00450261"/>
    <w:rsid w:val="004502AC"/>
    <w:rsid w:val="004503D9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15"/>
    <w:rsid w:val="004512CC"/>
    <w:rsid w:val="004512CF"/>
    <w:rsid w:val="00451582"/>
    <w:rsid w:val="004515CB"/>
    <w:rsid w:val="004518C0"/>
    <w:rsid w:val="00451BE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107"/>
    <w:rsid w:val="0045421F"/>
    <w:rsid w:val="00454300"/>
    <w:rsid w:val="00454331"/>
    <w:rsid w:val="0045463C"/>
    <w:rsid w:val="00454847"/>
    <w:rsid w:val="00454A63"/>
    <w:rsid w:val="00454A74"/>
    <w:rsid w:val="00454E8D"/>
    <w:rsid w:val="00454F8A"/>
    <w:rsid w:val="00454F9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57FEC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A3C"/>
    <w:rsid w:val="00461C89"/>
    <w:rsid w:val="00461CCB"/>
    <w:rsid w:val="00461D9B"/>
    <w:rsid w:val="00462128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0A"/>
    <w:rsid w:val="0046398B"/>
    <w:rsid w:val="00463A33"/>
    <w:rsid w:val="00463B22"/>
    <w:rsid w:val="00463DC0"/>
    <w:rsid w:val="00464A25"/>
    <w:rsid w:val="00464ADE"/>
    <w:rsid w:val="00464BC0"/>
    <w:rsid w:val="00464BF6"/>
    <w:rsid w:val="00464C36"/>
    <w:rsid w:val="00464DAB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20"/>
    <w:rsid w:val="0047155C"/>
    <w:rsid w:val="004716BE"/>
    <w:rsid w:val="00471714"/>
    <w:rsid w:val="00471753"/>
    <w:rsid w:val="004717E3"/>
    <w:rsid w:val="00471864"/>
    <w:rsid w:val="00471F6E"/>
    <w:rsid w:val="00471FD3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5CC"/>
    <w:rsid w:val="00477616"/>
    <w:rsid w:val="00477693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55E"/>
    <w:rsid w:val="004807AA"/>
    <w:rsid w:val="00480890"/>
    <w:rsid w:val="004808E2"/>
    <w:rsid w:val="00480961"/>
    <w:rsid w:val="00480A4B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50"/>
    <w:rsid w:val="004819F3"/>
    <w:rsid w:val="00481B15"/>
    <w:rsid w:val="00481D22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BD2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2F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11F"/>
    <w:rsid w:val="004863A0"/>
    <w:rsid w:val="0048652C"/>
    <w:rsid w:val="004866FF"/>
    <w:rsid w:val="00486747"/>
    <w:rsid w:val="004867F8"/>
    <w:rsid w:val="00486C3A"/>
    <w:rsid w:val="00486CEF"/>
    <w:rsid w:val="00486DAA"/>
    <w:rsid w:val="0048701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212D"/>
    <w:rsid w:val="0049217A"/>
    <w:rsid w:val="004921A0"/>
    <w:rsid w:val="00492247"/>
    <w:rsid w:val="00492280"/>
    <w:rsid w:val="00492375"/>
    <w:rsid w:val="004923FD"/>
    <w:rsid w:val="00492509"/>
    <w:rsid w:val="0049261D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11A"/>
    <w:rsid w:val="00494505"/>
    <w:rsid w:val="00494A24"/>
    <w:rsid w:val="00494C88"/>
    <w:rsid w:val="00495131"/>
    <w:rsid w:val="004951B6"/>
    <w:rsid w:val="0049536C"/>
    <w:rsid w:val="00495455"/>
    <w:rsid w:val="004954B4"/>
    <w:rsid w:val="0049558A"/>
    <w:rsid w:val="00495625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585"/>
    <w:rsid w:val="004A46C1"/>
    <w:rsid w:val="004A485D"/>
    <w:rsid w:val="004A48E8"/>
    <w:rsid w:val="004A4AB4"/>
    <w:rsid w:val="004A4D55"/>
    <w:rsid w:val="004A51B8"/>
    <w:rsid w:val="004A51E9"/>
    <w:rsid w:val="004A570B"/>
    <w:rsid w:val="004A57DF"/>
    <w:rsid w:val="004A589E"/>
    <w:rsid w:val="004A58C5"/>
    <w:rsid w:val="004A59C0"/>
    <w:rsid w:val="004A5A58"/>
    <w:rsid w:val="004A5AE5"/>
    <w:rsid w:val="004A5B5B"/>
    <w:rsid w:val="004A5BE9"/>
    <w:rsid w:val="004A5DDE"/>
    <w:rsid w:val="004A5EDC"/>
    <w:rsid w:val="004A5F28"/>
    <w:rsid w:val="004A63A2"/>
    <w:rsid w:val="004A64E8"/>
    <w:rsid w:val="004A6A14"/>
    <w:rsid w:val="004A6FB6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B0141"/>
    <w:rsid w:val="004B02B5"/>
    <w:rsid w:val="004B0308"/>
    <w:rsid w:val="004B036F"/>
    <w:rsid w:val="004B0459"/>
    <w:rsid w:val="004B0538"/>
    <w:rsid w:val="004B0812"/>
    <w:rsid w:val="004B09D0"/>
    <w:rsid w:val="004B09F5"/>
    <w:rsid w:val="004B0CEA"/>
    <w:rsid w:val="004B0E66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69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B3A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18E"/>
    <w:rsid w:val="004C21A8"/>
    <w:rsid w:val="004C21F9"/>
    <w:rsid w:val="004C241E"/>
    <w:rsid w:val="004C2544"/>
    <w:rsid w:val="004C2556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4038"/>
    <w:rsid w:val="004C4234"/>
    <w:rsid w:val="004C424D"/>
    <w:rsid w:val="004C4308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7E9"/>
    <w:rsid w:val="004C78A4"/>
    <w:rsid w:val="004C7922"/>
    <w:rsid w:val="004C7BD4"/>
    <w:rsid w:val="004C7C2C"/>
    <w:rsid w:val="004C7C91"/>
    <w:rsid w:val="004C7E5F"/>
    <w:rsid w:val="004C7EF0"/>
    <w:rsid w:val="004C7FF9"/>
    <w:rsid w:val="004D008D"/>
    <w:rsid w:val="004D00C3"/>
    <w:rsid w:val="004D04D1"/>
    <w:rsid w:val="004D04F7"/>
    <w:rsid w:val="004D0A84"/>
    <w:rsid w:val="004D0B55"/>
    <w:rsid w:val="004D0B56"/>
    <w:rsid w:val="004D0BA0"/>
    <w:rsid w:val="004D0D76"/>
    <w:rsid w:val="004D0E3A"/>
    <w:rsid w:val="004D0E81"/>
    <w:rsid w:val="004D0F18"/>
    <w:rsid w:val="004D1090"/>
    <w:rsid w:val="004D112E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4AF"/>
    <w:rsid w:val="004D2582"/>
    <w:rsid w:val="004D25E9"/>
    <w:rsid w:val="004D27E7"/>
    <w:rsid w:val="004D28C9"/>
    <w:rsid w:val="004D28FB"/>
    <w:rsid w:val="004D2A6C"/>
    <w:rsid w:val="004D2AA8"/>
    <w:rsid w:val="004D2B84"/>
    <w:rsid w:val="004D2E2D"/>
    <w:rsid w:val="004D32A7"/>
    <w:rsid w:val="004D336C"/>
    <w:rsid w:val="004D33BB"/>
    <w:rsid w:val="004D356F"/>
    <w:rsid w:val="004D3999"/>
    <w:rsid w:val="004D39E5"/>
    <w:rsid w:val="004D3C23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F1F"/>
    <w:rsid w:val="004D50EC"/>
    <w:rsid w:val="004D51D5"/>
    <w:rsid w:val="004D522E"/>
    <w:rsid w:val="004D567D"/>
    <w:rsid w:val="004D57BA"/>
    <w:rsid w:val="004D57F4"/>
    <w:rsid w:val="004D58D0"/>
    <w:rsid w:val="004D5D62"/>
    <w:rsid w:val="004D5DC2"/>
    <w:rsid w:val="004D5FED"/>
    <w:rsid w:val="004D6442"/>
    <w:rsid w:val="004D6528"/>
    <w:rsid w:val="004D66DB"/>
    <w:rsid w:val="004D684C"/>
    <w:rsid w:val="004D6850"/>
    <w:rsid w:val="004D68C3"/>
    <w:rsid w:val="004D6905"/>
    <w:rsid w:val="004D6ABB"/>
    <w:rsid w:val="004D6B87"/>
    <w:rsid w:val="004D6BC3"/>
    <w:rsid w:val="004D6C57"/>
    <w:rsid w:val="004D6D4E"/>
    <w:rsid w:val="004D6E94"/>
    <w:rsid w:val="004D713B"/>
    <w:rsid w:val="004D721D"/>
    <w:rsid w:val="004D753D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AD5"/>
    <w:rsid w:val="004E0FCC"/>
    <w:rsid w:val="004E0FF8"/>
    <w:rsid w:val="004E1188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D63"/>
    <w:rsid w:val="004E2DCB"/>
    <w:rsid w:val="004E2DF7"/>
    <w:rsid w:val="004E2F90"/>
    <w:rsid w:val="004E2F9C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3FB"/>
    <w:rsid w:val="004E4555"/>
    <w:rsid w:val="004E468D"/>
    <w:rsid w:val="004E4726"/>
    <w:rsid w:val="004E47BC"/>
    <w:rsid w:val="004E4952"/>
    <w:rsid w:val="004E499A"/>
    <w:rsid w:val="004E4A25"/>
    <w:rsid w:val="004E4A2A"/>
    <w:rsid w:val="004E4DB8"/>
    <w:rsid w:val="004E4E26"/>
    <w:rsid w:val="004E4ECF"/>
    <w:rsid w:val="004E546E"/>
    <w:rsid w:val="004E556C"/>
    <w:rsid w:val="004E55EE"/>
    <w:rsid w:val="004E575D"/>
    <w:rsid w:val="004E58D0"/>
    <w:rsid w:val="004E58EE"/>
    <w:rsid w:val="004E5959"/>
    <w:rsid w:val="004E59C0"/>
    <w:rsid w:val="004E5A7D"/>
    <w:rsid w:val="004E5D6A"/>
    <w:rsid w:val="004E5DDB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BAC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A9"/>
    <w:rsid w:val="004F39F8"/>
    <w:rsid w:val="004F3A04"/>
    <w:rsid w:val="004F3A2A"/>
    <w:rsid w:val="004F3A54"/>
    <w:rsid w:val="004F3D4E"/>
    <w:rsid w:val="004F3DA0"/>
    <w:rsid w:val="004F44DC"/>
    <w:rsid w:val="004F4569"/>
    <w:rsid w:val="004F45CA"/>
    <w:rsid w:val="004F46D1"/>
    <w:rsid w:val="004F473F"/>
    <w:rsid w:val="004F4913"/>
    <w:rsid w:val="004F4A9B"/>
    <w:rsid w:val="004F4B59"/>
    <w:rsid w:val="004F4BC6"/>
    <w:rsid w:val="004F4C65"/>
    <w:rsid w:val="004F4F2D"/>
    <w:rsid w:val="004F503A"/>
    <w:rsid w:val="004F51DD"/>
    <w:rsid w:val="004F5215"/>
    <w:rsid w:val="004F5216"/>
    <w:rsid w:val="004F5433"/>
    <w:rsid w:val="004F5500"/>
    <w:rsid w:val="004F55E4"/>
    <w:rsid w:val="004F563B"/>
    <w:rsid w:val="004F5C4F"/>
    <w:rsid w:val="004F5CA4"/>
    <w:rsid w:val="004F5CEE"/>
    <w:rsid w:val="004F5D2F"/>
    <w:rsid w:val="004F5D96"/>
    <w:rsid w:val="004F5DDD"/>
    <w:rsid w:val="004F61EC"/>
    <w:rsid w:val="004F63E4"/>
    <w:rsid w:val="004F6562"/>
    <w:rsid w:val="004F6633"/>
    <w:rsid w:val="004F6646"/>
    <w:rsid w:val="004F66CD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03"/>
    <w:rsid w:val="00500175"/>
    <w:rsid w:val="00500247"/>
    <w:rsid w:val="005002B9"/>
    <w:rsid w:val="0050032E"/>
    <w:rsid w:val="0050037E"/>
    <w:rsid w:val="0050045D"/>
    <w:rsid w:val="005004FE"/>
    <w:rsid w:val="00500A41"/>
    <w:rsid w:val="00500C42"/>
    <w:rsid w:val="00500EAE"/>
    <w:rsid w:val="00500F04"/>
    <w:rsid w:val="005011D5"/>
    <w:rsid w:val="005011E3"/>
    <w:rsid w:val="005018F6"/>
    <w:rsid w:val="0050197A"/>
    <w:rsid w:val="00501BDC"/>
    <w:rsid w:val="00501D3A"/>
    <w:rsid w:val="00501E23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37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84"/>
    <w:rsid w:val="005038A5"/>
    <w:rsid w:val="00503A32"/>
    <w:rsid w:val="00503D30"/>
    <w:rsid w:val="00503D54"/>
    <w:rsid w:val="00503E35"/>
    <w:rsid w:val="00503F22"/>
    <w:rsid w:val="0050402D"/>
    <w:rsid w:val="00504167"/>
    <w:rsid w:val="0050422F"/>
    <w:rsid w:val="005044B4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06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6D1"/>
    <w:rsid w:val="00513A58"/>
    <w:rsid w:val="00513AD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610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B5"/>
    <w:rsid w:val="005171FC"/>
    <w:rsid w:val="0051734E"/>
    <w:rsid w:val="005173B9"/>
    <w:rsid w:val="005174BB"/>
    <w:rsid w:val="00517521"/>
    <w:rsid w:val="005175C9"/>
    <w:rsid w:val="00517A67"/>
    <w:rsid w:val="00517B1A"/>
    <w:rsid w:val="00517C90"/>
    <w:rsid w:val="005203AA"/>
    <w:rsid w:val="005206E0"/>
    <w:rsid w:val="00520863"/>
    <w:rsid w:val="005208F2"/>
    <w:rsid w:val="00520901"/>
    <w:rsid w:val="00520A24"/>
    <w:rsid w:val="00520B00"/>
    <w:rsid w:val="00520BB6"/>
    <w:rsid w:val="00520BEF"/>
    <w:rsid w:val="00520D80"/>
    <w:rsid w:val="00520EA3"/>
    <w:rsid w:val="00520F48"/>
    <w:rsid w:val="00520F92"/>
    <w:rsid w:val="00521216"/>
    <w:rsid w:val="0052136F"/>
    <w:rsid w:val="005213E1"/>
    <w:rsid w:val="005213E6"/>
    <w:rsid w:val="005214FE"/>
    <w:rsid w:val="00521517"/>
    <w:rsid w:val="00521575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C9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B4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567"/>
    <w:rsid w:val="00530717"/>
    <w:rsid w:val="00530D9E"/>
    <w:rsid w:val="0053115C"/>
    <w:rsid w:val="0053122D"/>
    <w:rsid w:val="00531478"/>
    <w:rsid w:val="00531576"/>
    <w:rsid w:val="00531671"/>
    <w:rsid w:val="005318C3"/>
    <w:rsid w:val="0053199D"/>
    <w:rsid w:val="00531E5B"/>
    <w:rsid w:val="005321D7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2C1"/>
    <w:rsid w:val="005332DD"/>
    <w:rsid w:val="00533349"/>
    <w:rsid w:val="0053349B"/>
    <w:rsid w:val="005335B1"/>
    <w:rsid w:val="00533AE5"/>
    <w:rsid w:val="00533BC7"/>
    <w:rsid w:val="00533CB8"/>
    <w:rsid w:val="00533EB7"/>
    <w:rsid w:val="0053412E"/>
    <w:rsid w:val="005341EF"/>
    <w:rsid w:val="00534299"/>
    <w:rsid w:val="00534354"/>
    <w:rsid w:val="00534554"/>
    <w:rsid w:val="00534558"/>
    <w:rsid w:val="0053469A"/>
    <w:rsid w:val="00534766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90D"/>
    <w:rsid w:val="0053798F"/>
    <w:rsid w:val="00537A54"/>
    <w:rsid w:val="00537A63"/>
    <w:rsid w:val="00537A6B"/>
    <w:rsid w:val="00537B75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7ED"/>
    <w:rsid w:val="0054189F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6E"/>
    <w:rsid w:val="005428E0"/>
    <w:rsid w:val="00542942"/>
    <w:rsid w:val="00542B14"/>
    <w:rsid w:val="00542B96"/>
    <w:rsid w:val="00542EA0"/>
    <w:rsid w:val="00542FC7"/>
    <w:rsid w:val="00542FF0"/>
    <w:rsid w:val="00543044"/>
    <w:rsid w:val="005432C8"/>
    <w:rsid w:val="005434A5"/>
    <w:rsid w:val="00543B61"/>
    <w:rsid w:val="00543BBB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2A2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4AC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7E"/>
    <w:rsid w:val="00550DBA"/>
    <w:rsid w:val="00550DCB"/>
    <w:rsid w:val="00550EE8"/>
    <w:rsid w:val="00550EFB"/>
    <w:rsid w:val="00550FE0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6A"/>
    <w:rsid w:val="00553D84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B04"/>
    <w:rsid w:val="00557D82"/>
    <w:rsid w:val="00557F57"/>
    <w:rsid w:val="00560135"/>
    <w:rsid w:val="00560194"/>
    <w:rsid w:val="005601BA"/>
    <w:rsid w:val="00560288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650"/>
    <w:rsid w:val="005637BC"/>
    <w:rsid w:val="0056388E"/>
    <w:rsid w:val="00563928"/>
    <w:rsid w:val="00563995"/>
    <w:rsid w:val="00563A39"/>
    <w:rsid w:val="00563B6C"/>
    <w:rsid w:val="00563F10"/>
    <w:rsid w:val="00563FE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496"/>
    <w:rsid w:val="005656D2"/>
    <w:rsid w:val="00565731"/>
    <w:rsid w:val="00565977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2FA"/>
    <w:rsid w:val="00571304"/>
    <w:rsid w:val="005714B6"/>
    <w:rsid w:val="00571592"/>
    <w:rsid w:val="005716D0"/>
    <w:rsid w:val="005717EA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FF9"/>
    <w:rsid w:val="005773D2"/>
    <w:rsid w:val="005775A0"/>
    <w:rsid w:val="00577693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DFA"/>
    <w:rsid w:val="00580E95"/>
    <w:rsid w:val="00580F32"/>
    <w:rsid w:val="005810B8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CB0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13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BE6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215D"/>
    <w:rsid w:val="00592352"/>
    <w:rsid w:val="0059235E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C9"/>
    <w:rsid w:val="00594917"/>
    <w:rsid w:val="0059496C"/>
    <w:rsid w:val="00594C3E"/>
    <w:rsid w:val="00594C6A"/>
    <w:rsid w:val="00594CC6"/>
    <w:rsid w:val="00594E17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6FB2"/>
    <w:rsid w:val="00597032"/>
    <w:rsid w:val="0059711A"/>
    <w:rsid w:val="00597156"/>
    <w:rsid w:val="00597461"/>
    <w:rsid w:val="0059754B"/>
    <w:rsid w:val="00597606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7CC"/>
    <w:rsid w:val="005A0885"/>
    <w:rsid w:val="005A0978"/>
    <w:rsid w:val="005A0AAA"/>
    <w:rsid w:val="005A0E20"/>
    <w:rsid w:val="005A0ECB"/>
    <w:rsid w:val="005A0EDE"/>
    <w:rsid w:val="005A10D5"/>
    <w:rsid w:val="005A1133"/>
    <w:rsid w:val="005A14AD"/>
    <w:rsid w:val="005A14B0"/>
    <w:rsid w:val="005A15DF"/>
    <w:rsid w:val="005A1677"/>
    <w:rsid w:val="005A182D"/>
    <w:rsid w:val="005A1848"/>
    <w:rsid w:val="005A1AF1"/>
    <w:rsid w:val="005A1B9C"/>
    <w:rsid w:val="005A1F1D"/>
    <w:rsid w:val="005A1FEE"/>
    <w:rsid w:val="005A21E4"/>
    <w:rsid w:val="005A222C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A68"/>
    <w:rsid w:val="005A4AFF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DBC"/>
    <w:rsid w:val="005A6203"/>
    <w:rsid w:val="005A646C"/>
    <w:rsid w:val="005A6512"/>
    <w:rsid w:val="005A6897"/>
    <w:rsid w:val="005A69FF"/>
    <w:rsid w:val="005A6B53"/>
    <w:rsid w:val="005A6F16"/>
    <w:rsid w:val="005A6F45"/>
    <w:rsid w:val="005A7152"/>
    <w:rsid w:val="005A7158"/>
    <w:rsid w:val="005A7386"/>
    <w:rsid w:val="005A73C9"/>
    <w:rsid w:val="005A74AE"/>
    <w:rsid w:val="005A7593"/>
    <w:rsid w:val="005A7680"/>
    <w:rsid w:val="005A77F6"/>
    <w:rsid w:val="005A79A5"/>
    <w:rsid w:val="005A7B0F"/>
    <w:rsid w:val="005A7B8D"/>
    <w:rsid w:val="005A7C76"/>
    <w:rsid w:val="005B01A8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220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301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E2"/>
    <w:rsid w:val="005B32C1"/>
    <w:rsid w:val="005B33F1"/>
    <w:rsid w:val="005B35E3"/>
    <w:rsid w:val="005B36A4"/>
    <w:rsid w:val="005B373D"/>
    <w:rsid w:val="005B3BB0"/>
    <w:rsid w:val="005B3C92"/>
    <w:rsid w:val="005B4060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90B"/>
    <w:rsid w:val="005B4A48"/>
    <w:rsid w:val="005B4A73"/>
    <w:rsid w:val="005B4C9C"/>
    <w:rsid w:val="005B4D62"/>
    <w:rsid w:val="005B4FB5"/>
    <w:rsid w:val="005B51D2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4D4"/>
    <w:rsid w:val="005B686C"/>
    <w:rsid w:val="005B6953"/>
    <w:rsid w:val="005B6AAB"/>
    <w:rsid w:val="005B6D60"/>
    <w:rsid w:val="005B6F62"/>
    <w:rsid w:val="005B6F64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E43"/>
    <w:rsid w:val="005B7F1F"/>
    <w:rsid w:val="005C012E"/>
    <w:rsid w:val="005C027E"/>
    <w:rsid w:val="005C047C"/>
    <w:rsid w:val="005C04E6"/>
    <w:rsid w:val="005C065D"/>
    <w:rsid w:val="005C0943"/>
    <w:rsid w:val="005C0987"/>
    <w:rsid w:val="005C0A50"/>
    <w:rsid w:val="005C0A99"/>
    <w:rsid w:val="005C0B5D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18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9C"/>
    <w:rsid w:val="005C5436"/>
    <w:rsid w:val="005C5671"/>
    <w:rsid w:val="005C56D4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3E0"/>
    <w:rsid w:val="005C7531"/>
    <w:rsid w:val="005C7557"/>
    <w:rsid w:val="005C7877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7A4"/>
    <w:rsid w:val="005D58A9"/>
    <w:rsid w:val="005D58B7"/>
    <w:rsid w:val="005D5A05"/>
    <w:rsid w:val="005D5CA1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9F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CA"/>
    <w:rsid w:val="005E1975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309"/>
    <w:rsid w:val="005E351D"/>
    <w:rsid w:val="005E39B2"/>
    <w:rsid w:val="005E3ECA"/>
    <w:rsid w:val="005E3F91"/>
    <w:rsid w:val="005E4003"/>
    <w:rsid w:val="005E40DA"/>
    <w:rsid w:val="005E43C4"/>
    <w:rsid w:val="005E440B"/>
    <w:rsid w:val="005E4415"/>
    <w:rsid w:val="005E44E8"/>
    <w:rsid w:val="005E469A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2DE"/>
    <w:rsid w:val="005E5445"/>
    <w:rsid w:val="005E57D5"/>
    <w:rsid w:val="005E58B6"/>
    <w:rsid w:val="005E58E1"/>
    <w:rsid w:val="005E5981"/>
    <w:rsid w:val="005E5A53"/>
    <w:rsid w:val="005E5BF7"/>
    <w:rsid w:val="005E5C1C"/>
    <w:rsid w:val="005E5EC9"/>
    <w:rsid w:val="005E6043"/>
    <w:rsid w:val="005E6079"/>
    <w:rsid w:val="005E61AC"/>
    <w:rsid w:val="005E630A"/>
    <w:rsid w:val="005E64D3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BA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B90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904"/>
    <w:rsid w:val="005F497A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0B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CB8"/>
    <w:rsid w:val="00600CEB"/>
    <w:rsid w:val="00600D66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7107"/>
    <w:rsid w:val="0060723E"/>
    <w:rsid w:val="0060742F"/>
    <w:rsid w:val="00607699"/>
    <w:rsid w:val="006076BA"/>
    <w:rsid w:val="006077A8"/>
    <w:rsid w:val="006078F2"/>
    <w:rsid w:val="00607C37"/>
    <w:rsid w:val="00607D12"/>
    <w:rsid w:val="00607DFD"/>
    <w:rsid w:val="00607E7E"/>
    <w:rsid w:val="006103BD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1A3"/>
    <w:rsid w:val="006122C8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7FF"/>
    <w:rsid w:val="00613826"/>
    <w:rsid w:val="006138F7"/>
    <w:rsid w:val="0061394D"/>
    <w:rsid w:val="00613AFD"/>
    <w:rsid w:val="00613B85"/>
    <w:rsid w:val="00613C63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712"/>
    <w:rsid w:val="0061578F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8C6"/>
    <w:rsid w:val="00616A61"/>
    <w:rsid w:val="00616F03"/>
    <w:rsid w:val="00616FC4"/>
    <w:rsid w:val="00617039"/>
    <w:rsid w:val="006179D4"/>
    <w:rsid w:val="006179F9"/>
    <w:rsid w:val="00617A80"/>
    <w:rsid w:val="00617C2E"/>
    <w:rsid w:val="00617C72"/>
    <w:rsid w:val="00620198"/>
    <w:rsid w:val="00620463"/>
    <w:rsid w:val="00620650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A87"/>
    <w:rsid w:val="00621AC3"/>
    <w:rsid w:val="00621C70"/>
    <w:rsid w:val="00622104"/>
    <w:rsid w:val="00622339"/>
    <w:rsid w:val="0062236F"/>
    <w:rsid w:val="00622377"/>
    <w:rsid w:val="006224D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737"/>
    <w:rsid w:val="00623A8D"/>
    <w:rsid w:val="00623BED"/>
    <w:rsid w:val="00623D6E"/>
    <w:rsid w:val="00623DAF"/>
    <w:rsid w:val="00623E27"/>
    <w:rsid w:val="00623F4A"/>
    <w:rsid w:val="006240C0"/>
    <w:rsid w:val="00624275"/>
    <w:rsid w:val="00624426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3D"/>
    <w:rsid w:val="006277D6"/>
    <w:rsid w:val="00627925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E30"/>
    <w:rsid w:val="00631EAC"/>
    <w:rsid w:val="00631F58"/>
    <w:rsid w:val="0063205E"/>
    <w:rsid w:val="006320AB"/>
    <w:rsid w:val="00632146"/>
    <w:rsid w:val="006321CF"/>
    <w:rsid w:val="006322E0"/>
    <w:rsid w:val="0063244F"/>
    <w:rsid w:val="00632645"/>
    <w:rsid w:val="00632818"/>
    <w:rsid w:val="0063299B"/>
    <w:rsid w:val="00632A69"/>
    <w:rsid w:val="00632A6B"/>
    <w:rsid w:val="00632D78"/>
    <w:rsid w:val="00632E84"/>
    <w:rsid w:val="0063333A"/>
    <w:rsid w:val="0063334F"/>
    <w:rsid w:val="006333F6"/>
    <w:rsid w:val="006334E1"/>
    <w:rsid w:val="0063373F"/>
    <w:rsid w:val="00633744"/>
    <w:rsid w:val="00633780"/>
    <w:rsid w:val="006337D7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5E7F"/>
    <w:rsid w:val="0063642C"/>
    <w:rsid w:val="00636511"/>
    <w:rsid w:val="00636874"/>
    <w:rsid w:val="0063688E"/>
    <w:rsid w:val="006368D3"/>
    <w:rsid w:val="0063698E"/>
    <w:rsid w:val="0063699D"/>
    <w:rsid w:val="00636BC1"/>
    <w:rsid w:val="00636C25"/>
    <w:rsid w:val="00636F16"/>
    <w:rsid w:val="00637007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9A"/>
    <w:rsid w:val="00641125"/>
    <w:rsid w:val="00641135"/>
    <w:rsid w:val="00641224"/>
    <w:rsid w:val="006412CA"/>
    <w:rsid w:val="0064142D"/>
    <w:rsid w:val="0064153F"/>
    <w:rsid w:val="006415C3"/>
    <w:rsid w:val="00641637"/>
    <w:rsid w:val="006417DA"/>
    <w:rsid w:val="00641EBA"/>
    <w:rsid w:val="00641ED2"/>
    <w:rsid w:val="00641F13"/>
    <w:rsid w:val="0064210E"/>
    <w:rsid w:val="0064241F"/>
    <w:rsid w:val="00642429"/>
    <w:rsid w:val="00642436"/>
    <w:rsid w:val="006425B2"/>
    <w:rsid w:val="006425CD"/>
    <w:rsid w:val="0064293E"/>
    <w:rsid w:val="006429DC"/>
    <w:rsid w:val="00642AA0"/>
    <w:rsid w:val="00642BDA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99D"/>
    <w:rsid w:val="00645AA9"/>
    <w:rsid w:val="00645AF5"/>
    <w:rsid w:val="00645B28"/>
    <w:rsid w:val="00645C45"/>
    <w:rsid w:val="006460AA"/>
    <w:rsid w:val="0064611E"/>
    <w:rsid w:val="00646196"/>
    <w:rsid w:val="006467F6"/>
    <w:rsid w:val="00646A6B"/>
    <w:rsid w:val="00646BA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33"/>
    <w:rsid w:val="00650589"/>
    <w:rsid w:val="00650673"/>
    <w:rsid w:val="0065077C"/>
    <w:rsid w:val="00650783"/>
    <w:rsid w:val="00650954"/>
    <w:rsid w:val="00650A9B"/>
    <w:rsid w:val="00650E47"/>
    <w:rsid w:val="00650E68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04F"/>
    <w:rsid w:val="0065316D"/>
    <w:rsid w:val="0065394C"/>
    <w:rsid w:val="006539DA"/>
    <w:rsid w:val="006539FD"/>
    <w:rsid w:val="00653F5D"/>
    <w:rsid w:val="00653F5F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A48"/>
    <w:rsid w:val="00655B98"/>
    <w:rsid w:val="006560D9"/>
    <w:rsid w:val="00656154"/>
    <w:rsid w:val="0065621E"/>
    <w:rsid w:val="0065645E"/>
    <w:rsid w:val="006564F1"/>
    <w:rsid w:val="0065654F"/>
    <w:rsid w:val="0065665B"/>
    <w:rsid w:val="0065667F"/>
    <w:rsid w:val="00656765"/>
    <w:rsid w:val="00656803"/>
    <w:rsid w:val="00656A0E"/>
    <w:rsid w:val="00656AE1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05"/>
    <w:rsid w:val="00657BDF"/>
    <w:rsid w:val="00657E7A"/>
    <w:rsid w:val="00657FC4"/>
    <w:rsid w:val="00657FDB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B6E"/>
    <w:rsid w:val="00662C7C"/>
    <w:rsid w:val="00662D98"/>
    <w:rsid w:val="00662F7A"/>
    <w:rsid w:val="0066335A"/>
    <w:rsid w:val="006637CE"/>
    <w:rsid w:val="00663AF7"/>
    <w:rsid w:val="00663BA3"/>
    <w:rsid w:val="00663E8D"/>
    <w:rsid w:val="0066400C"/>
    <w:rsid w:val="006640F9"/>
    <w:rsid w:val="0066421D"/>
    <w:rsid w:val="006642F2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CA"/>
    <w:rsid w:val="00665504"/>
    <w:rsid w:val="006655C0"/>
    <w:rsid w:val="0066577B"/>
    <w:rsid w:val="006657B7"/>
    <w:rsid w:val="00665817"/>
    <w:rsid w:val="00665878"/>
    <w:rsid w:val="0066597E"/>
    <w:rsid w:val="006659C6"/>
    <w:rsid w:val="00665AC7"/>
    <w:rsid w:val="00665C0C"/>
    <w:rsid w:val="00665F22"/>
    <w:rsid w:val="0066606E"/>
    <w:rsid w:val="006660BA"/>
    <w:rsid w:val="00666116"/>
    <w:rsid w:val="006664C5"/>
    <w:rsid w:val="00666559"/>
    <w:rsid w:val="00666578"/>
    <w:rsid w:val="006667F8"/>
    <w:rsid w:val="006669B4"/>
    <w:rsid w:val="00666CA7"/>
    <w:rsid w:val="00666ED9"/>
    <w:rsid w:val="006676BA"/>
    <w:rsid w:val="00667757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177"/>
    <w:rsid w:val="006722CE"/>
    <w:rsid w:val="006722D5"/>
    <w:rsid w:val="00672358"/>
    <w:rsid w:val="00672420"/>
    <w:rsid w:val="0067251A"/>
    <w:rsid w:val="0067253F"/>
    <w:rsid w:val="00672623"/>
    <w:rsid w:val="006726E2"/>
    <w:rsid w:val="0067289C"/>
    <w:rsid w:val="006728F5"/>
    <w:rsid w:val="00672D3E"/>
    <w:rsid w:val="00673141"/>
    <w:rsid w:val="0067331A"/>
    <w:rsid w:val="0067353C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C34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D4"/>
    <w:rsid w:val="00680E41"/>
    <w:rsid w:val="00681269"/>
    <w:rsid w:val="006812C0"/>
    <w:rsid w:val="006814CD"/>
    <w:rsid w:val="006816A1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971"/>
    <w:rsid w:val="00682A66"/>
    <w:rsid w:val="00682BDA"/>
    <w:rsid w:val="00682FF3"/>
    <w:rsid w:val="00683070"/>
    <w:rsid w:val="00683222"/>
    <w:rsid w:val="0068326B"/>
    <w:rsid w:val="0068326C"/>
    <w:rsid w:val="006834ED"/>
    <w:rsid w:val="00683570"/>
    <w:rsid w:val="00683607"/>
    <w:rsid w:val="0068378E"/>
    <w:rsid w:val="0068385C"/>
    <w:rsid w:val="006838B9"/>
    <w:rsid w:val="00683BE5"/>
    <w:rsid w:val="006840A4"/>
    <w:rsid w:val="00684119"/>
    <w:rsid w:val="00684384"/>
    <w:rsid w:val="0068493C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5BF6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05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47C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5B0"/>
    <w:rsid w:val="006925E3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903"/>
    <w:rsid w:val="00695DD4"/>
    <w:rsid w:val="0069627A"/>
    <w:rsid w:val="0069629C"/>
    <w:rsid w:val="006963E8"/>
    <w:rsid w:val="00696542"/>
    <w:rsid w:val="00696662"/>
    <w:rsid w:val="006966F3"/>
    <w:rsid w:val="006967E0"/>
    <w:rsid w:val="00696E99"/>
    <w:rsid w:val="00696F16"/>
    <w:rsid w:val="00697269"/>
    <w:rsid w:val="006972B9"/>
    <w:rsid w:val="0069730C"/>
    <w:rsid w:val="006973A9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141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6F"/>
    <w:rsid w:val="006A2FA8"/>
    <w:rsid w:val="006A304E"/>
    <w:rsid w:val="006A30A4"/>
    <w:rsid w:val="006A34F4"/>
    <w:rsid w:val="006A35AF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E8"/>
    <w:rsid w:val="006A7A8A"/>
    <w:rsid w:val="006A7C96"/>
    <w:rsid w:val="006A7CBF"/>
    <w:rsid w:val="006A7EB6"/>
    <w:rsid w:val="006B0150"/>
    <w:rsid w:val="006B0197"/>
    <w:rsid w:val="006B0295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242"/>
    <w:rsid w:val="006B5260"/>
    <w:rsid w:val="006B53DC"/>
    <w:rsid w:val="006B554F"/>
    <w:rsid w:val="006B555A"/>
    <w:rsid w:val="006B55A9"/>
    <w:rsid w:val="006B5720"/>
    <w:rsid w:val="006B5856"/>
    <w:rsid w:val="006B5862"/>
    <w:rsid w:val="006B5920"/>
    <w:rsid w:val="006B5AFE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05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338"/>
    <w:rsid w:val="006C1543"/>
    <w:rsid w:val="006C1A2D"/>
    <w:rsid w:val="006C1C6C"/>
    <w:rsid w:val="006C1E09"/>
    <w:rsid w:val="006C1E4E"/>
    <w:rsid w:val="006C1EBF"/>
    <w:rsid w:val="006C1F89"/>
    <w:rsid w:val="006C2049"/>
    <w:rsid w:val="006C254E"/>
    <w:rsid w:val="006C2823"/>
    <w:rsid w:val="006C28D9"/>
    <w:rsid w:val="006C2923"/>
    <w:rsid w:val="006C2CE4"/>
    <w:rsid w:val="006C2F6F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182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21"/>
    <w:rsid w:val="006C632D"/>
    <w:rsid w:val="006C6386"/>
    <w:rsid w:val="006C65ED"/>
    <w:rsid w:val="006C6A2D"/>
    <w:rsid w:val="006C6AE8"/>
    <w:rsid w:val="006C6C44"/>
    <w:rsid w:val="006C6D4C"/>
    <w:rsid w:val="006C6D7D"/>
    <w:rsid w:val="006C6D8A"/>
    <w:rsid w:val="006C6E25"/>
    <w:rsid w:val="006C6E81"/>
    <w:rsid w:val="006C6FB9"/>
    <w:rsid w:val="006C7089"/>
    <w:rsid w:val="006C70F3"/>
    <w:rsid w:val="006C7337"/>
    <w:rsid w:val="006C73E0"/>
    <w:rsid w:val="006C759F"/>
    <w:rsid w:val="006C7833"/>
    <w:rsid w:val="006C793E"/>
    <w:rsid w:val="006C7A87"/>
    <w:rsid w:val="006C7E7E"/>
    <w:rsid w:val="006D00BC"/>
    <w:rsid w:val="006D033D"/>
    <w:rsid w:val="006D03C3"/>
    <w:rsid w:val="006D077C"/>
    <w:rsid w:val="006D07BD"/>
    <w:rsid w:val="006D0A1B"/>
    <w:rsid w:val="006D0AD3"/>
    <w:rsid w:val="006D0BB3"/>
    <w:rsid w:val="006D0F5B"/>
    <w:rsid w:val="006D114D"/>
    <w:rsid w:val="006D131E"/>
    <w:rsid w:val="006D13B7"/>
    <w:rsid w:val="006D1453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1E6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2E14"/>
    <w:rsid w:val="006D3242"/>
    <w:rsid w:val="006D326A"/>
    <w:rsid w:val="006D3281"/>
    <w:rsid w:val="006D32FF"/>
    <w:rsid w:val="006D3308"/>
    <w:rsid w:val="006D3399"/>
    <w:rsid w:val="006D33E6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868"/>
    <w:rsid w:val="006E0933"/>
    <w:rsid w:val="006E0AA4"/>
    <w:rsid w:val="006E0B57"/>
    <w:rsid w:val="006E0CEE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39B"/>
    <w:rsid w:val="006E272D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EE"/>
    <w:rsid w:val="006E3670"/>
    <w:rsid w:val="006E3741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732"/>
    <w:rsid w:val="006E67C0"/>
    <w:rsid w:val="006E67F9"/>
    <w:rsid w:val="006E697B"/>
    <w:rsid w:val="006E69EF"/>
    <w:rsid w:val="006E6AA7"/>
    <w:rsid w:val="006E6B53"/>
    <w:rsid w:val="006E6BAC"/>
    <w:rsid w:val="006E6D56"/>
    <w:rsid w:val="006E6E63"/>
    <w:rsid w:val="006E6EA3"/>
    <w:rsid w:val="006E6F8E"/>
    <w:rsid w:val="006E7239"/>
    <w:rsid w:val="006E726C"/>
    <w:rsid w:val="006E740C"/>
    <w:rsid w:val="006E75BB"/>
    <w:rsid w:val="006E7682"/>
    <w:rsid w:val="006E773E"/>
    <w:rsid w:val="006E7759"/>
    <w:rsid w:val="006E77F6"/>
    <w:rsid w:val="006E7865"/>
    <w:rsid w:val="006E793D"/>
    <w:rsid w:val="006E79EE"/>
    <w:rsid w:val="006E7A16"/>
    <w:rsid w:val="006E7ADB"/>
    <w:rsid w:val="006E7ADF"/>
    <w:rsid w:val="006E7B8D"/>
    <w:rsid w:val="006E7D42"/>
    <w:rsid w:val="006E7D68"/>
    <w:rsid w:val="006E7DD7"/>
    <w:rsid w:val="006E7E53"/>
    <w:rsid w:val="006E7F29"/>
    <w:rsid w:val="006F0022"/>
    <w:rsid w:val="006F00C9"/>
    <w:rsid w:val="006F015B"/>
    <w:rsid w:val="006F0488"/>
    <w:rsid w:val="006F051F"/>
    <w:rsid w:val="006F0669"/>
    <w:rsid w:val="006F076D"/>
    <w:rsid w:val="006F07C8"/>
    <w:rsid w:val="006F0828"/>
    <w:rsid w:val="006F08F7"/>
    <w:rsid w:val="006F0A88"/>
    <w:rsid w:val="006F0B89"/>
    <w:rsid w:val="006F0C4C"/>
    <w:rsid w:val="006F0C81"/>
    <w:rsid w:val="006F0FEF"/>
    <w:rsid w:val="006F117D"/>
    <w:rsid w:val="006F1263"/>
    <w:rsid w:val="006F1294"/>
    <w:rsid w:val="006F1447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958"/>
    <w:rsid w:val="006F2962"/>
    <w:rsid w:val="006F2975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D62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86E"/>
    <w:rsid w:val="006F7996"/>
    <w:rsid w:val="006F7A0C"/>
    <w:rsid w:val="006F7A8C"/>
    <w:rsid w:val="006F7BC8"/>
    <w:rsid w:val="006F7DB5"/>
    <w:rsid w:val="006F7ED8"/>
    <w:rsid w:val="006F7ED9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202F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7FE"/>
    <w:rsid w:val="00703822"/>
    <w:rsid w:val="00703998"/>
    <w:rsid w:val="007039C7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23"/>
    <w:rsid w:val="00704A71"/>
    <w:rsid w:val="00704ABD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76"/>
    <w:rsid w:val="007069B5"/>
    <w:rsid w:val="007069F4"/>
    <w:rsid w:val="00706B77"/>
    <w:rsid w:val="00706EC5"/>
    <w:rsid w:val="0070701A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100EF"/>
    <w:rsid w:val="007106CC"/>
    <w:rsid w:val="0071083E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AD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C1"/>
    <w:rsid w:val="0071495F"/>
    <w:rsid w:val="00714A0E"/>
    <w:rsid w:val="00714F22"/>
    <w:rsid w:val="0071528A"/>
    <w:rsid w:val="007153D8"/>
    <w:rsid w:val="00715439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50"/>
    <w:rsid w:val="00716092"/>
    <w:rsid w:val="007161D6"/>
    <w:rsid w:val="007162CC"/>
    <w:rsid w:val="00716364"/>
    <w:rsid w:val="007164CE"/>
    <w:rsid w:val="007165EF"/>
    <w:rsid w:val="00716761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3F"/>
    <w:rsid w:val="0071788D"/>
    <w:rsid w:val="00717951"/>
    <w:rsid w:val="00717959"/>
    <w:rsid w:val="00717A10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0E09"/>
    <w:rsid w:val="007210A5"/>
    <w:rsid w:val="007211CA"/>
    <w:rsid w:val="00721242"/>
    <w:rsid w:val="00721591"/>
    <w:rsid w:val="007217E4"/>
    <w:rsid w:val="0072187C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BE"/>
    <w:rsid w:val="007225C5"/>
    <w:rsid w:val="007227A0"/>
    <w:rsid w:val="00722814"/>
    <w:rsid w:val="007228B8"/>
    <w:rsid w:val="0072290F"/>
    <w:rsid w:val="00722A6A"/>
    <w:rsid w:val="00722F1F"/>
    <w:rsid w:val="00722F20"/>
    <w:rsid w:val="00723016"/>
    <w:rsid w:val="00723155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77C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1D1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C7D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62"/>
    <w:rsid w:val="00735888"/>
    <w:rsid w:val="0073595D"/>
    <w:rsid w:val="00735C78"/>
    <w:rsid w:val="00735F51"/>
    <w:rsid w:val="00735F55"/>
    <w:rsid w:val="00735FAF"/>
    <w:rsid w:val="0073601B"/>
    <w:rsid w:val="00736256"/>
    <w:rsid w:val="007363FB"/>
    <w:rsid w:val="00736614"/>
    <w:rsid w:val="0073667C"/>
    <w:rsid w:val="00736908"/>
    <w:rsid w:val="00736AA5"/>
    <w:rsid w:val="00736B7A"/>
    <w:rsid w:val="00736C3C"/>
    <w:rsid w:val="00736CBA"/>
    <w:rsid w:val="00736DBD"/>
    <w:rsid w:val="00736EF4"/>
    <w:rsid w:val="0073713D"/>
    <w:rsid w:val="00737403"/>
    <w:rsid w:val="0073749E"/>
    <w:rsid w:val="00737605"/>
    <w:rsid w:val="00737708"/>
    <w:rsid w:val="0073771E"/>
    <w:rsid w:val="00737866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0A"/>
    <w:rsid w:val="00742A1D"/>
    <w:rsid w:val="00742A83"/>
    <w:rsid w:val="00742A87"/>
    <w:rsid w:val="00742B75"/>
    <w:rsid w:val="00742E19"/>
    <w:rsid w:val="00742F0D"/>
    <w:rsid w:val="00742F46"/>
    <w:rsid w:val="00742FAD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503D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2A3"/>
    <w:rsid w:val="00751330"/>
    <w:rsid w:val="00751398"/>
    <w:rsid w:val="007513D9"/>
    <w:rsid w:val="007516D9"/>
    <w:rsid w:val="007516DF"/>
    <w:rsid w:val="00751912"/>
    <w:rsid w:val="00751C90"/>
    <w:rsid w:val="00751CD9"/>
    <w:rsid w:val="00751D85"/>
    <w:rsid w:val="00751DB5"/>
    <w:rsid w:val="00751E30"/>
    <w:rsid w:val="00752057"/>
    <w:rsid w:val="007523C3"/>
    <w:rsid w:val="00752591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484"/>
    <w:rsid w:val="007545F1"/>
    <w:rsid w:val="0075494A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2E8"/>
    <w:rsid w:val="007602F4"/>
    <w:rsid w:val="007603D1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03"/>
    <w:rsid w:val="00760E57"/>
    <w:rsid w:val="0076126B"/>
    <w:rsid w:val="0076136F"/>
    <w:rsid w:val="00761490"/>
    <w:rsid w:val="0076155C"/>
    <w:rsid w:val="00761886"/>
    <w:rsid w:val="00761944"/>
    <w:rsid w:val="00761B24"/>
    <w:rsid w:val="00761D94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88D"/>
    <w:rsid w:val="0076589A"/>
    <w:rsid w:val="00765B52"/>
    <w:rsid w:val="00765B7D"/>
    <w:rsid w:val="00765E5D"/>
    <w:rsid w:val="00765F3F"/>
    <w:rsid w:val="0076614E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91E"/>
    <w:rsid w:val="00770C48"/>
    <w:rsid w:val="00770E05"/>
    <w:rsid w:val="00770E0B"/>
    <w:rsid w:val="00770F66"/>
    <w:rsid w:val="007711E5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E07"/>
    <w:rsid w:val="00774ED5"/>
    <w:rsid w:val="00774FE1"/>
    <w:rsid w:val="00775034"/>
    <w:rsid w:val="00775066"/>
    <w:rsid w:val="00775193"/>
    <w:rsid w:val="007751B7"/>
    <w:rsid w:val="007751EF"/>
    <w:rsid w:val="007753BE"/>
    <w:rsid w:val="007754C6"/>
    <w:rsid w:val="007754FE"/>
    <w:rsid w:val="0077560E"/>
    <w:rsid w:val="0077576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590"/>
    <w:rsid w:val="007777A7"/>
    <w:rsid w:val="007779F6"/>
    <w:rsid w:val="00777B9C"/>
    <w:rsid w:val="00777C98"/>
    <w:rsid w:val="00777CE2"/>
    <w:rsid w:val="007803BF"/>
    <w:rsid w:val="00780606"/>
    <w:rsid w:val="00780664"/>
    <w:rsid w:val="00780773"/>
    <w:rsid w:val="00780870"/>
    <w:rsid w:val="00780A7E"/>
    <w:rsid w:val="00780B0B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2F7"/>
    <w:rsid w:val="007823DF"/>
    <w:rsid w:val="00782560"/>
    <w:rsid w:val="007826FE"/>
    <w:rsid w:val="007827C1"/>
    <w:rsid w:val="007829C1"/>
    <w:rsid w:val="00782ACF"/>
    <w:rsid w:val="00782E17"/>
    <w:rsid w:val="007831A9"/>
    <w:rsid w:val="0078325D"/>
    <w:rsid w:val="007832D7"/>
    <w:rsid w:val="007832DF"/>
    <w:rsid w:val="007833FC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454"/>
    <w:rsid w:val="00784479"/>
    <w:rsid w:val="007846CD"/>
    <w:rsid w:val="007847F5"/>
    <w:rsid w:val="0078487E"/>
    <w:rsid w:val="007848B1"/>
    <w:rsid w:val="00784981"/>
    <w:rsid w:val="00784AC3"/>
    <w:rsid w:val="00784E81"/>
    <w:rsid w:val="00785185"/>
    <w:rsid w:val="007853D6"/>
    <w:rsid w:val="007854A3"/>
    <w:rsid w:val="00785533"/>
    <w:rsid w:val="00785657"/>
    <w:rsid w:val="007856C0"/>
    <w:rsid w:val="00785707"/>
    <w:rsid w:val="007858A7"/>
    <w:rsid w:val="00785A36"/>
    <w:rsid w:val="00785A3F"/>
    <w:rsid w:val="00785B01"/>
    <w:rsid w:val="00785C29"/>
    <w:rsid w:val="00785CF2"/>
    <w:rsid w:val="00785F5A"/>
    <w:rsid w:val="007860BD"/>
    <w:rsid w:val="0078626A"/>
    <w:rsid w:val="007862C5"/>
    <w:rsid w:val="00786448"/>
    <w:rsid w:val="007866EA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13"/>
    <w:rsid w:val="00790060"/>
    <w:rsid w:val="007901A6"/>
    <w:rsid w:val="00790227"/>
    <w:rsid w:val="0079040C"/>
    <w:rsid w:val="00790739"/>
    <w:rsid w:val="00790A24"/>
    <w:rsid w:val="00790CBA"/>
    <w:rsid w:val="00790D03"/>
    <w:rsid w:val="007914D7"/>
    <w:rsid w:val="00791634"/>
    <w:rsid w:val="00791A66"/>
    <w:rsid w:val="00791C70"/>
    <w:rsid w:val="00791D74"/>
    <w:rsid w:val="00792133"/>
    <w:rsid w:val="007921C1"/>
    <w:rsid w:val="007921CE"/>
    <w:rsid w:val="00792285"/>
    <w:rsid w:val="00792344"/>
    <w:rsid w:val="007928EB"/>
    <w:rsid w:val="00792968"/>
    <w:rsid w:val="00792DCB"/>
    <w:rsid w:val="00792DDE"/>
    <w:rsid w:val="00792F41"/>
    <w:rsid w:val="00793246"/>
    <w:rsid w:val="0079325C"/>
    <w:rsid w:val="007932C2"/>
    <w:rsid w:val="00793421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FBC"/>
    <w:rsid w:val="00795091"/>
    <w:rsid w:val="0079517D"/>
    <w:rsid w:val="00795201"/>
    <w:rsid w:val="007953DF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E1"/>
    <w:rsid w:val="007B331F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5E"/>
    <w:rsid w:val="007B3F8A"/>
    <w:rsid w:val="007B3F9A"/>
    <w:rsid w:val="007B41EC"/>
    <w:rsid w:val="007B4255"/>
    <w:rsid w:val="007B4358"/>
    <w:rsid w:val="007B43B7"/>
    <w:rsid w:val="007B45F2"/>
    <w:rsid w:val="007B4832"/>
    <w:rsid w:val="007B48BF"/>
    <w:rsid w:val="007B4A01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21B"/>
    <w:rsid w:val="007B5426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735"/>
    <w:rsid w:val="007B6BE0"/>
    <w:rsid w:val="007B6C1C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698"/>
    <w:rsid w:val="007C36AF"/>
    <w:rsid w:val="007C36C7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BE1"/>
    <w:rsid w:val="007C4DA8"/>
    <w:rsid w:val="007C4DC1"/>
    <w:rsid w:val="007C4F06"/>
    <w:rsid w:val="007C5047"/>
    <w:rsid w:val="007C515B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321"/>
    <w:rsid w:val="007C647A"/>
    <w:rsid w:val="007C659E"/>
    <w:rsid w:val="007C672B"/>
    <w:rsid w:val="007C6748"/>
    <w:rsid w:val="007C6879"/>
    <w:rsid w:val="007C6B0D"/>
    <w:rsid w:val="007C6E20"/>
    <w:rsid w:val="007C6FA8"/>
    <w:rsid w:val="007C70DA"/>
    <w:rsid w:val="007C712F"/>
    <w:rsid w:val="007C7233"/>
    <w:rsid w:val="007C7304"/>
    <w:rsid w:val="007C78E3"/>
    <w:rsid w:val="007C79F3"/>
    <w:rsid w:val="007C7AD6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0D7"/>
    <w:rsid w:val="007D2235"/>
    <w:rsid w:val="007D22E1"/>
    <w:rsid w:val="007D23DB"/>
    <w:rsid w:val="007D2467"/>
    <w:rsid w:val="007D247D"/>
    <w:rsid w:val="007D269F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021"/>
    <w:rsid w:val="007D424D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F82"/>
    <w:rsid w:val="007E104C"/>
    <w:rsid w:val="007E1146"/>
    <w:rsid w:val="007E1660"/>
    <w:rsid w:val="007E1688"/>
    <w:rsid w:val="007E1928"/>
    <w:rsid w:val="007E196C"/>
    <w:rsid w:val="007E19E1"/>
    <w:rsid w:val="007E1A6A"/>
    <w:rsid w:val="007E1D2B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6F2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534"/>
    <w:rsid w:val="007F1587"/>
    <w:rsid w:val="007F1639"/>
    <w:rsid w:val="007F179F"/>
    <w:rsid w:val="007F17F3"/>
    <w:rsid w:val="007F189A"/>
    <w:rsid w:val="007F198A"/>
    <w:rsid w:val="007F1992"/>
    <w:rsid w:val="007F1A04"/>
    <w:rsid w:val="007F1A41"/>
    <w:rsid w:val="007F1D4C"/>
    <w:rsid w:val="007F1F2D"/>
    <w:rsid w:val="007F211A"/>
    <w:rsid w:val="007F2156"/>
    <w:rsid w:val="007F2293"/>
    <w:rsid w:val="007F2B90"/>
    <w:rsid w:val="007F2CA3"/>
    <w:rsid w:val="007F2CA4"/>
    <w:rsid w:val="007F2D7A"/>
    <w:rsid w:val="007F2E24"/>
    <w:rsid w:val="007F39F9"/>
    <w:rsid w:val="007F3CBB"/>
    <w:rsid w:val="007F3EA0"/>
    <w:rsid w:val="007F3EE0"/>
    <w:rsid w:val="007F40D0"/>
    <w:rsid w:val="007F40F3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D65"/>
    <w:rsid w:val="007F4EA8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663"/>
    <w:rsid w:val="007F67C8"/>
    <w:rsid w:val="007F68C1"/>
    <w:rsid w:val="007F69DA"/>
    <w:rsid w:val="007F6A8B"/>
    <w:rsid w:val="007F6B3C"/>
    <w:rsid w:val="007F6B9D"/>
    <w:rsid w:val="007F6DCB"/>
    <w:rsid w:val="007F70C2"/>
    <w:rsid w:val="007F71C4"/>
    <w:rsid w:val="007F7256"/>
    <w:rsid w:val="007F7451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22"/>
    <w:rsid w:val="00800EB6"/>
    <w:rsid w:val="0080113B"/>
    <w:rsid w:val="0080114C"/>
    <w:rsid w:val="0080143C"/>
    <w:rsid w:val="008014F3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53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0A5"/>
    <w:rsid w:val="0081140A"/>
    <w:rsid w:val="008115C0"/>
    <w:rsid w:val="008115FF"/>
    <w:rsid w:val="00811802"/>
    <w:rsid w:val="00811990"/>
    <w:rsid w:val="00811DDF"/>
    <w:rsid w:val="00811DE9"/>
    <w:rsid w:val="00811E56"/>
    <w:rsid w:val="008120C2"/>
    <w:rsid w:val="0081219C"/>
    <w:rsid w:val="008123A8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BB"/>
    <w:rsid w:val="00813875"/>
    <w:rsid w:val="00813981"/>
    <w:rsid w:val="00813CDA"/>
    <w:rsid w:val="00813CF0"/>
    <w:rsid w:val="00813EF7"/>
    <w:rsid w:val="00813F8B"/>
    <w:rsid w:val="008140A5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938"/>
    <w:rsid w:val="0081599B"/>
    <w:rsid w:val="008159B6"/>
    <w:rsid w:val="008159F2"/>
    <w:rsid w:val="00815A03"/>
    <w:rsid w:val="00815AEF"/>
    <w:rsid w:val="00815DF3"/>
    <w:rsid w:val="00815FEF"/>
    <w:rsid w:val="00816027"/>
    <w:rsid w:val="0081627A"/>
    <w:rsid w:val="0081640B"/>
    <w:rsid w:val="008164EF"/>
    <w:rsid w:val="0081659C"/>
    <w:rsid w:val="00816645"/>
    <w:rsid w:val="008166C5"/>
    <w:rsid w:val="0081680F"/>
    <w:rsid w:val="0081691B"/>
    <w:rsid w:val="00816982"/>
    <w:rsid w:val="008169B1"/>
    <w:rsid w:val="00816C62"/>
    <w:rsid w:val="00816CB7"/>
    <w:rsid w:val="00816D33"/>
    <w:rsid w:val="00816FB2"/>
    <w:rsid w:val="00816FB8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7326"/>
    <w:rsid w:val="00827432"/>
    <w:rsid w:val="008274C9"/>
    <w:rsid w:val="008275A7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D07"/>
    <w:rsid w:val="008314ED"/>
    <w:rsid w:val="00831F26"/>
    <w:rsid w:val="00831F47"/>
    <w:rsid w:val="00831FB5"/>
    <w:rsid w:val="0083202D"/>
    <w:rsid w:val="008321D5"/>
    <w:rsid w:val="008322F8"/>
    <w:rsid w:val="008324B2"/>
    <w:rsid w:val="0083253F"/>
    <w:rsid w:val="008325C2"/>
    <w:rsid w:val="008326B7"/>
    <w:rsid w:val="00832947"/>
    <w:rsid w:val="008329CD"/>
    <w:rsid w:val="008329D1"/>
    <w:rsid w:val="00832A30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8D"/>
    <w:rsid w:val="00836A93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F7"/>
    <w:rsid w:val="00840429"/>
    <w:rsid w:val="008404DE"/>
    <w:rsid w:val="0084056C"/>
    <w:rsid w:val="00840938"/>
    <w:rsid w:val="00840DBE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080"/>
    <w:rsid w:val="008421D1"/>
    <w:rsid w:val="008423DA"/>
    <w:rsid w:val="008424F0"/>
    <w:rsid w:val="0084289A"/>
    <w:rsid w:val="00842AFD"/>
    <w:rsid w:val="00842DBA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EAC"/>
    <w:rsid w:val="00843EB4"/>
    <w:rsid w:val="00843EC3"/>
    <w:rsid w:val="00843F3F"/>
    <w:rsid w:val="00844194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56A"/>
    <w:rsid w:val="00847695"/>
    <w:rsid w:val="008478C0"/>
    <w:rsid w:val="00847AFF"/>
    <w:rsid w:val="00847B70"/>
    <w:rsid w:val="00847D39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8F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C1C"/>
    <w:rsid w:val="00853D24"/>
    <w:rsid w:val="00853E60"/>
    <w:rsid w:val="0085417D"/>
    <w:rsid w:val="008542F1"/>
    <w:rsid w:val="008544D8"/>
    <w:rsid w:val="00854550"/>
    <w:rsid w:val="008546B8"/>
    <w:rsid w:val="008547D2"/>
    <w:rsid w:val="00854AD5"/>
    <w:rsid w:val="00854AF6"/>
    <w:rsid w:val="00854BD2"/>
    <w:rsid w:val="00854E85"/>
    <w:rsid w:val="00855094"/>
    <w:rsid w:val="0085531A"/>
    <w:rsid w:val="0085536A"/>
    <w:rsid w:val="008553E5"/>
    <w:rsid w:val="00855639"/>
    <w:rsid w:val="00855764"/>
    <w:rsid w:val="00855A20"/>
    <w:rsid w:val="00855B1C"/>
    <w:rsid w:val="00855BBF"/>
    <w:rsid w:val="00855C8E"/>
    <w:rsid w:val="00855D8D"/>
    <w:rsid w:val="00855F82"/>
    <w:rsid w:val="00855F90"/>
    <w:rsid w:val="00855FE1"/>
    <w:rsid w:val="0085608B"/>
    <w:rsid w:val="008562AB"/>
    <w:rsid w:val="00856586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6FFB"/>
    <w:rsid w:val="00857104"/>
    <w:rsid w:val="00857206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D51"/>
    <w:rsid w:val="00860DD9"/>
    <w:rsid w:val="00860E42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4C6"/>
    <w:rsid w:val="008626A1"/>
    <w:rsid w:val="00862707"/>
    <w:rsid w:val="0086285B"/>
    <w:rsid w:val="00862A49"/>
    <w:rsid w:val="00862B06"/>
    <w:rsid w:val="00862B1D"/>
    <w:rsid w:val="00862E6B"/>
    <w:rsid w:val="00863162"/>
    <w:rsid w:val="00863173"/>
    <w:rsid w:val="008631C0"/>
    <w:rsid w:val="00863225"/>
    <w:rsid w:val="008633DD"/>
    <w:rsid w:val="00863510"/>
    <w:rsid w:val="008635BD"/>
    <w:rsid w:val="008635E8"/>
    <w:rsid w:val="0086390E"/>
    <w:rsid w:val="008639E6"/>
    <w:rsid w:val="00863A8A"/>
    <w:rsid w:val="00863B2E"/>
    <w:rsid w:val="00863C90"/>
    <w:rsid w:val="00863CAF"/>
    <w:rsid w:val="00863E24"/>
    <w:rsid w:val="008640A5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26"/>
    <w:rsid w:val="00865088"/>
    <w:rsid w:val="0086508E"/>
    <w:rsid w:val="008650CC"/>
    <w:rsid w:val="00865164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C31"/>
    <w:rsid w:val="00865C59"/>
    <w:rsid w:val="00865D20"/>
    <w:rsid w:val="00865DA3"/>
    <w:rsid w:val="00865E3D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3B5"/>
    <w:rsid w:val="0087055B"/>
    <w:rsid w:val="00870605"/>
    <w:rsid w:val="008707FD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7E0"/>
    <w:rsid w:val="008728DA"/>
    <w:rsid w:val="00872ABC"/>
    <w:rsid w:val="00872B00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4E5C"/>
    <w:rsid w:val="00875204"/>
    <w:rsid w:val="00875290"/>
    <w:rsid w:val="008752B9"/>
    <w:rsid w:val="00875496"/>
    <w:rsid w:val="00875634"/>
    <w:rsid w:val="0087565E"/>
    <w:rsid w:val="00875A0C"/>
    <w:rsid w:val="00875DDB"/>
    <w:rsid w:val="00875E4E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604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79E"/>
    <w:rsid w:val="00880B08"/>
    <w:rsid w:val="00880B0B"/>
    <w:rsid w:val="00880D87"/>
    <w:rsid w:val="00880E1F"/>
    <w:rsid w:val="00880E86"/>
    <w:rsid w:val="00880ED5"/>
    <w:rsid w:val="008810C0"/>
    <w:rsid w:val="0088114B"/>
    <w:rsid w:val="00881228"/>
    <w:rsid w:val="008815D3"/>
    <w:rsid w:val="008815F0"/>
    <w:rsid w:val="008816A1"/>
    <w:rsid w:val="008817E9"/>
    <w:rsid w:val="00881E2E"/>
    <w:rsid w:val="008821A2"/>
    <w:rsid w:val="008821D9"/>
    <w:rsid w:val="008828A3"/>
    <w:rsid w:val="00882B85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162"/>
    <w:rsid w:val="00886ADC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A2"/>
    <w:rsid w:val="008911C4"/>
    <w:rsid w:val="00891782"/>
    <w:rsid w:val="0089180D"/>
    <w:rsid w:val="00891835"/>
    <w:rsid w:val="00891AF0"/>
    <w:rsid w:val="00891BB9"/>
    <w:rsid w:val="00891BC3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9EA"/>
    <w:rsid w:val="00893BED"/>
    <w:rsid w:val="00893D09"/>
    <w:rsid w:val="00893E16"/>
    <w:rsid w:val="0089404E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C95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CF6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29"/>
    <w:rsid w:val="008A40BF"/>
    <w:rsid w:val="008A4119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46"/>
    <w:rsid w:val="008A4E47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225C"/>
    <w:rsid w:val="008B24B9"/>
    <w:rsid w:val="008B2610"/>
    <w:rsid w:val="008B26B1"/>
    <w:rsid w:val="008B282B"/>
    <w:rsid w:val="008B28D2"/>
    <w:rsid w:val="008B2968"/>
    <w:rsid w:val="008B2C05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A5D"/>
    <w:rsid w:val="008B6A93"/>
    <w:rsid w:val="008B6BF3"/>
    <w:rsid w:val="008B6CE8"/>
    <w:rsid w:val="008B6D0D"/>
    <w:rsid w:val="008B6E05"/>
    <w:rsid w:val="008B6E9F"/>
    <w:rsid w:val="008B7070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1484"/>
    <w:rsid w:val="008C15FE"/>
    <w:rsid w:val="008C179B"/>
    <w:rsid w:val="008C1856"/>
    <w:rsid w:val="008C191D"/>
    <w:rsid w:val="008C1A1B"/>
    <w:rsid w:val="008C1B53"/>
    <w:rsid w:val="008C1C52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18"/>
    <w:rsid w:val="008C2DDC"/>
    <w:rsid w:val="008C2E91"/>
    <w:rsid w:val="008C30AB"/>
    <w:rsid w:val="008C3257"/>
    <w:rsid w:val="008C32BA"/>
    <w:rsid w:val="008C3694"/>
    <w:rsid w:val="008C36D4"/>
    <w:rsid w:val="008C3AC7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77C"/>
    <w:rsid w:val="008C6B44"/>
    <w:rsid w:val="008C7022"/>
    <w:rsid w:val="008C7418"/>
    <w:rsid w:val="008C75C4"/>
    <w:rsid w:val="008C77C4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A55"/>
    <w:rsid w:val="008D0D28"/>
    <w:rsid w:val="008D1001"/>
    <w:rsid w:val="008D119A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1D0"/>
    <w:rsid w:val="008D244F"/>
    <w:rsid w:val="008D24C6"/>
    <w:rsid w:val="008D2721"/>
    <w:rsid w:val="008D28C8"/>
    <w:rsid w:val="008D29F8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CF0"/>
    <w:rsid w:val="008D41BA"/>
    <w:rsid w:val="008D43A7"/>
    <w:rsid w:val="008D43DA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67"/>
    <w:rsid w:val="008D6D83"/>
    <w:rsid w:val="008D6E03"/>
    <w:rsid w:val="008D6E89"/>
    <w:rsid w:val="008D707E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73B"/>
    <w:rsid w:val="008E084C"/>
    <w:rsid w:val="008E0963"/>
    <w:rsid w:val="008E0980"/>
    <w:rsid w:val="008E0D1D"/>
    <w:rsid w:val="008E0FD5"/>
    <w:rsid w:val="008E1065"/>
    <w:rsid w:val="008E12CC"/>
    <w:rsid w:val="008E15D4"/>
    <w:rsid w:val="008E17EB"/>
    <w:rsid w:val="008E1883"/>
    <w:rsid w:val="008E1AB1"/>
    <w:rsid w:val="008E1C93"/>
    <w:rsid w:val="008E1CF3"/>
    <w:rsid w:val="008E1E34"/>
    <w:rsid w:val="008E1F34"/>
    <w:rsid w:val="008E21E9"/>
    <w:rsid w:val="008E233A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41C"/>
    <w:rsid w:val="008E343A"/>
    <w:rsid w:val="008E3537"/>
    <w:rsid w:val="008E3609"/>
    <w:rsid w:val="008E3720"/>
    <w:rsid w:val="008E3B82"/>
    <w:rsid w:val="008E3DB0"/>
    <w:rsid w:val="008E40B7"/>
    <w:rsid w:val="008E4109"/>
    <w:rsid w:val="008E4131"/>
    <w:rsid w:val="008E4286"/>
    <w:rsid w:val="008E4487"/>
    <w:rsid w:val="008E4546"/>
    <w:rsid w:val="008E4571"/>
    <w:rsid w:val="008E4A66"/>
    <w:rsid w:val="008E4B52"/>
    <w:rsid w:val="008E4B73"/>
    <w:rsid w:val="008E4C1B"/>
    <w:rsid w:val="008E4C4A"/>
    <w:rsid w:val="008E4D0C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3C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2022"/>
    <w:rsid w:val="008F22A5"/>
    <w:rsid w:val="008F231E"/>
    <w:rsid w:val="008F239A"/>
    <w:rsid w:val="008F23C7"/>
    <w:rsid w:val="008F282B"/>
    <w:rsid w:val="008F2A69"/>
    <w:rsid w:val="008F2A87"/>
    <w:rsid w:val="008F2B3E"/>
    <w:rsid w:val="008F2CCF"/>
    <w:rsid w:val="008F2DDA"/>
    <w:rsid w:val="008F2E5A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215"/>
    <w:rsid w:val="008F445A"/>
    <w:rsid w:val="008F4516"/>
    <w:rsid w:val="008F4BBB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72C1"/>
    <w:rsid w:val="008F732C"/>
    <w:rsid w:val="008F73F9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41F"/>
    <w:rsid w:val="00903569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79"/>
    <w:rsid w:val="0090567D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DD5"/>
    <w:rsid w:val="00906EB5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596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400"/>
    <w:rsid w:val="0091343B"/>
    <w:rsid w:val="0091346A"/>
    <w:rsid w:val="0091358A"/>
    <w:rsid w:val="0091361C"/>
    <w:rsid w:val="00913697"/>
    <w:rsid w:val="00913C73"/>
    <w:rsid w:val="00913DB2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6B"/>
    <w:rsid w:val="009165B3"/>
    <w:rsid w:val="009165BB"/>
    <w:rsid w:val="00916613"/>
    <w:rsid w:val="009167F8"/>
    <w:rsid w:val="0091695C"/>
    <w:rsid w:val="00916B49"/>
    <w:rsid w:val="00916BF0"/>
    <w:rsid w:val="00916E6C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87D"/>
    <w:rsid w:val="0092291A"/>
    <w:rsid w:val="00922994"/>
    <w:rsid w:val="009229B4"/>
    <w:rsid w:val="00922A79"/>
    <w:rsid w:val="00922B9D"/>
    <w:rsid w:val="00922EE3"/>
    <w:rsid w:val="0092322C"/>
    <w:rsid w:val="0092340B"/>
    <w:rsid w:val="00923514"/>
    <w:rsid w:val="00923624"/>
    <w:rsid w:val="0092369A"/>
    <w:rsid w:val="00923AF5"/>
    <w:rsid w:val="00923B5F"/>
    <w:rsid w:val="009240ED"/>
    <w:rsid w:val="00924219"/>
    <w:rsid w:val="009242AC"/>
    <w:rsid w:val="00924383"/>
    <w:rsid w:val="009247F6"/>
    <w:rsid w:val="00924C93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4EB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007"/>
    <w:rsid w:val="00927595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CF9"/>
    <w:rsid w:val="00937F20"/>
    <w:rsid w:val="00937FDD"/>
    <w:rsid w:val="0094007E"/>
    <w:rsid w:val="0094016F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DD"/>
    <w:rsid w:val="00940EF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3"/>
    <w:rsid w:val="009417C6"/>
    <w:rsid w:val="009417FE"/>
    <w:rsid w:val="00941A18"/>
    <w:rsid w:val="00941B78"/>
    <w:rsid w:val="00941BF6"/>
    <w:rsid w:val="00941BFD"/>
    <w:rsid w:val="00941F3A"/>
    <w:rsid w:val="00941FAE"/>
    <w:rsid w:val="0094220B"/>
    <w:rsid w:val="0094221E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275"/>
    <w:rsid w:val="00946372"/>
    <w:rsid w:val="009463A7"/>
    <w:rsid w:val="009467C1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92"/>
    <w:rsid w:val="00950E62"/>
    <w:rsid w:val="00950E7B"/>
    <w:rsid w:val="00950E92"/>
    <w:rsid w:val="00950EC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B14"/>
    <w:rsid w:val="00952BF5"/>
    <w:rsid w:val="00952C47"/>
    <w:rsid w:val="00952C98"/>
    <w:rsid w:val="00952CC9"/>
    <w:rsid w:val="0095307F"/>
    <w:rsid w:val="00953336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FC5"/>
    <w:rsid w:val="00954119"/>
    <w:rsid w:val="0095420F"/>
    <w:rsid w:val="00954508"/>
    <w:rsid w:val="009546CF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00"/>
    <w:rsid w:val="009556E9"/>
    <w:rsid w:val="0095574B"/>
    <w:rsid w:val="0095591D"/>
    <w:rsid w:val="00955BFE"/>
    <w:rsid w:val="00955D02"/>
    <w:rsid w:val="00955DD3"/>
    <w:rsid w:val="00955F49"/>
    <w:rsid w:val="0095649F"/>
    <w:rsid w:val="009565B3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9A5"/>
    <w:rsid w:val="00961FF1"/>
    <w:rsid w:val="0096203F"/>
    <w:rsid w:val="0096227A"/>
    <w:rsid w:val="00962314"/>
    <w:rsid w:val="00962351"/>
    <w:rsid w:val="009624D5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37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8C7"/>
    <w:rsid w:val="009718CA"/>
    <w:rsid w:val="00971A6A"/>
    <w:rsid w:val="00971A98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6125"/>
    <w:rsid w:val="00976159"/>
    <w:rsid w:val="009762A2"/>
    <w:rsid w:val="009762DB"/>
    <w:rsid w:val="009763BE"/>
    <w:rsid w:val="009764B1"/>
    <w:rsid w:val="009764BF"/>
    <w:rsid w:val="009765F4"/>
    <w:rsid w:val="009769DC"/>
    <w:rsid w:val="00976B96"/>
    <w:rsid w:val="00976CBC"/>
    <w:rsid w:val="00976D78"/>
    <w:rsid w:val="00976D9F"/>
    <w:rsid w:val="00976F3D"/>
    <w:rsid w:val="00976FD5"/>
    <w:rsid w:val="00976FFE"/>
    <w:rsid w:val="00977020"/>
    <w:rsid w:val="00977365"/>
    <w:rsid w:val="0097737A"/>
    <w:rsid w:val="0097758D"/>
    <w:rsid w:val="00977739"/>
    <w:rsid w:val="0097773C"/>
    <w:rsid w:val="009778A0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0E26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60DD"/>
    <w:rsid w:val="009860FA"/>
    <w:rsid w:val="0098657B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39A"/>
    <w:rsid w:val="00987468"/>
    <w:rsid w:val="009878C5"/>
    <w:rsid w:val="00987A17"/>
    <w:rsid w:val="00987C47"/>
    <w:rsid w:val="00987CFD"/>
    <w:rsid w:val="00987E4E"/>
    <w:rsid w:val="00990037"/>
    <w:rsid w:val="009902DB"/>
    <w:rsid w:val="0099037F"/>
    <w:rsid w:val="00990517"/>
    <w:rsid w:val="009906AF"/>
    <w:rsid w:val="0099072A"/>
    <w:rsid w:val="009909D8"/>
    <w:rsid w:val="009911E9"/>
    <w:rsid w:val="009912D3"/>
    <w:rsid w:val="009916B9"/>
    <w:rsid w:val="009918D7"/>
    <w:rsid w:val="00991932"/>
    <w:rsid w:val="009919F3"/>
    <w:rsid w:val="00991AC6"/>
    <w:rsid w:val="00991CE0"/>
    <w:rsid w:val="00992410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3E33"/>
    <w:rsid w:val="0099414C"/>
    <w:rsid w:val="00994796"/>
    <w:rsid w:val="0099497E"/>
    <w:rsid w:val="00994A51"/>
    <w:rsid w:val="00994BE8"/>
    <w:rsid w:val="00994C6A"/>
    <w:rsid w:val="0099502B"/>
    <w:rsid w:val="00995217"/>
    <w:rsid w:val="00995220"/>
    <w:rsid w:val="00995335"/>
    <w:rsid w:val="0099536D"/>
    <w:rsid w:val="009953F6"/>
    <w:rsid w:val="00995640"/>
    <w:rsid w:val="009956A0"/>
    <w:rsid w:val="00995754"/>
    <w:rsid w:val="009957CE"/>
    <w:rsid w:val="00995968"/>
    <w:rsid w:val="009959E1"/>
    <w:rsid w:val="00995A46"/>
    <w:rsid w:val="00995AD4"/>
    <w:rsid w:val="00995BD7"/>
    <w:rsid w:val="00995CD7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70C0"/>
    <w:rsid w:val="009971CB"/>
    <w:rsid w:val="00997429"/>
    <w:rsid w:val="00997556"/>
    <w:rsid w:val="00997631"/>
    <w:rsid w:val="0099766A"/>
    <w:rsid w:val="0099766C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110"/>
    <w:rsid w:val="009A32F4"/>
    <w:rsid w:val="009A3392"/>
    <w:rsid w:val="009A33CD"/>
    <w:rsid w:val="009A350A"/>
    <w:rsid w:val="009A35FE"/>
    <w:rsid w:val="009A3855"/>
    <w:rsid w:val="009A3883"/>
    <w:rsid w:val="009A394C"/>
    <w:rsid w:val="009A394E"/>
    <w:rsid w:val="009A39A1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393"/>
    <w:rsid w:val="009A45B0"/>
    <w:rsid w:val="009A46DA"/>
    <w:rsid w:val="009A4AAC"/>
    <w:rsid w:val="009A50C7"/>
    <w:rsid w:val="009A5172"/>
    <w:rsid w:val="009A56CB"/>
    <w:rsid w:val="009A5947"/>
    <w:rsid w:val="009A5A0E"/>
    <w:rsid w:val="009A5B2F"/>
    <w:rsid w:val="009A5C4D"/>
    <w:rsid w:val="009A5D00"/>
    <w:rsid w:val="009A5F91"/>
    <w:rsid w:val="009A62C1"/>
    <w:rsid w:val="009A63DA"/>
    <w:rsid w:val="009A64E0"/>
    <w:rsid w:val="009A64E5"/>
    <w:rsid w:val="009A6A10"/>
    <w:rsid w:val="009A6BC8"/>
    <w:rsid w:val="009A6C01"/>
    <w:rsid w:val="009A6C95"/>
    <w:rsid w:val="009A71D6"/>
    <w:rsid w:val="009A7355"/>
    <w:rsid w:val="009A7471"/>
    <w:rsid w:val="009A764C"/>
    <w:rsid w:val="009A76EC"/>
    <w:rsid w:val="009A7A5A"/>
    <w:rsid w:val="009A7C0F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1D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61A2"/>
    <w:rsid w:val="009B6210"/>
    <w:rsid w:val="009B6494"/>
    <w:rsid w:val="009B6676"/>
    <w:rsid w:val="009B6890"/>
    <w:rsid w:val="009B6B39"/>
    <w:rsid w:val="009B6CBD"/>
    <w:rsid w:val="009B6F36"/>
    <w:rsid w:val="009B6FCD"/>
    <w:rsid w:val="009B7013"/>
    <w:rsid w:val="009B7073"/>
    <w:rsid w:val="009B7194"/>
    <w:rsid w:val="009B71EE"/>
    <w:rsid w:val="009B7353"/>
    <w:rsid w:val="009B736C"/>
    <w:rsid w:val="009B7445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843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E02"/>
    <w:rsid w:val="009C5E31"/>
    <w:rsid w:val="009C62EE"/>
    <w:rsid w:val="009C6473"/>
    <w:rsid w:val="009C671E"/>
    <w:rsid w:val="009C6845"/>
    <w:rsid w:val="009C68BE"/>
    <w:rsid w:val="009C6984"/>
    <w:rsid w:val="009C69C5"/>
    <w:rsid w:val="009C6A1C"/>
    <w:rsid w:val="009C6BA5"/>
    <w:rsid w:val="009C6BE7"/>
    <w:rsid w:val="009C6CA9"/>
    <w:rsid w:val="009C729E"/>
    <w:rsid w:val="009C72B6"/>
    <w:rsid w:val="009C7399"/>
    <w:rsid w:val="009C74FB"/>
    <w:rsid w:val="009C7545"/>
    <w:rsid w:val="009C756C"/>
    <w:rsid w:val="009C7583"/>
    <w:rsid w:val="009C76FB"/>
    <w:rsid w:val="009C78B7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B40"/>
    <w:rsid w:val="009D2CEF"/>
    <w:rsid w:val="009D2D88"/>
    <w:rsid w:val="009D2E30"/>
    <w:rsid w:val="009D3067"/>
    <w:rsid w:val="009D31FE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7A8"/>
    <w:rsid w:val="009D3949"/>
    <w:rsid w:val="009D3B3D"/>
    <w:rsid w:val="009D3B60"/>
    <w:rsid w:val="009D3C6D"/>
    <w:rsid w:val="009D3D8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19A"/>
    <w:rsid w:val="009D5220"/>
    <w:rsid w:val="009D52BF"/>
    <w:rsid w:val="009D5303"/>
    <w:rsid w:val="009D55A3"/>
    <w:rsid w:val="009D571C"/>
    <w:rsid w:val="009D58BD"/>
    <w:rsid w:val="009D58EF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23"/>
    <w:rsid w:val="009D6B00"/>
    <w:rsid w:val="009D6BD7"/>
    <w:rsid w:val="009D6F13"/>
    <w:rsid w:val="009D708E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31"/>
    <w:rsid w:val="009E081A"/>
    <w:rsid w:val="009E08CA"/>
    <w:rsid w:val="009E08E7"/>
    <w:rsid w:val="009E0B7E"/>
    <w:rsid w:val="009E0FB1"/>
    <w:rsid w:val="009E10FB"/>
    <w:rsid w:val="009E115D"/>
    <w:rsid w:val="009E13DC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D4"/>
    <w:rsid w:val="009E291A"/>
    <w:rsid w:val="009E2C0A"/>
    <w:rsid w:val="009E2C9D"/>
    <w:rsid w:val="009E2E2E"/>
    <w:rsid w:val="009E2F33"/>
    <w:rsid w:val="009E321A"/>
    <w:rsid w:val="009E32B8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C9"/>
    <w:rsid w:val="009E4FDC"/>
    <w:rsid w:val="009E5023"/>
    <w:rsid w:val="009E5490"/>
    <w:rsid w:val="009E559A"/>
    <w:rsid w:val="009E570D"/>
    <w:rsid w:val="009E584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3A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74"/>
    <w:rsid w:val="009F2DD0"/>
    <w:rsid w:val="009F2E18"/>
    <w:rsid w:val="009F2E24"/>
    <w:rsid w:val="009F2ED9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334"/>
    <w:rsid w:val="009F6343"/>
    <w:rsid w:val="009F6376"/>
    <w:rsid w:val="009F647C"/>
    <w:rsid w:val="009F6593"/>
    <w:rsid w:val="009F65B4"/>
    <w:rsid w:val="009F67FC"/>
    <w:rsid w:val="009F6A13"/>
    <w:rsid w:val="009F6A14"/>
    <w:rsid w:val="009F6CAA"/>
    <w:rsid w:val="009F6D36"/>
    <w:rsid w:val="009F70E1"/>
    <w:rsid w:val="009F71A5"/>
    <w:rsid w:val="009F73E6"/>
    <w:rsid w:val="009F76FD"/>
    <w:rsid w:val="009F7799"/>
    <w:rsid w:val="009F793F"/>
    <w:rsid w:val="009F7993"/>
    <w:rsid w:val="009F79AD"/>
    <w:rsid w:val="009F7B3A"/>
    <w:rsid w:val="009F7B56"/>
    <w:rsid w:val="009F7B8B"/>
    <w:rsid w:val="009F7BAE"/>
    <w:rsid w:val="009F7CC3"/>
    <w:rsid w:val="009F7D05"/>
    <w:rsid w:val="009F7D60"/>
    <w:rsid w:val="009F7DC4"/>
    <w:rsid w:val="00A000A3"/>
    <w:rsid w:val="00A00274"/>
    <w:rsid w:val="00A0028B"/>
    <w:rsid w:val="00A00590"/>
    <w:rsid w:val="00A00686"/>
    <w:rsid w:val="00A00B17"/>
    <w:rsid w:val="00A00BA8"/>
    <w:rsid w:val="00A00BF5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D00"/>
    <w:rsid w:val="00A01D18"/>
    <w:rsid w:val="00A01DC7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8AB"/>
    <w:rsid w:val="00A03C53"/>
    <w:rsid w:val="00A03D9C"/>
    <w:rsid w:val="00A03EF7"/>
    <w:rsid w:val="00A041FE"/>
    <w:rsid w:val="00A045B5"/>
    <w:rsid w:val="00A04967"/>
    <w:rsid w:val="00A049BB"/>
    <w:rsid w:val="00A04B97"/>
    <w:rsid w:val="00A04E91"/>
    <w:rsid w:val="00A05029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F83"/>
    <w:rsid w:val="00A05FD1"/>
    <w:rsid w:val="00A0630F"/>
    <w:rsid w:val="00A064EA"/>
    <w:rsid w:val="00A06706"/>
    <w:rsid w:val="00A0693E"/>
    <w:rsid w:val="00A06B05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436"/>
    <w:rsid w:val="00A076C0"/>
    <w:rsid w:val="00A07992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6B7"/>
    <w:rsid w:val="00A1076F"/>
    <w:rsid w:val="00A1089D"/>
    <w:rsid w:val="00A108B1"/>
    <w:rsid w:val="00A1097C"/>
    <w:rsid w:val="00A10BA2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5030"/>
    <w:rsid w:val="00A15066"/>
    <w:rsid w:val="00A1516B"/>
    <w:rsid w:val="00A15321"/>
    <w:rsid w:val="00A1535A"/>
    <w:rsid w:val="00A15389"/>
    <w:rsid w:val="00A154DD"/>
    <w:rsid w:val="00A154E7"/>
    <w:rsid w:val="00A155DE"/>
    <w:rsid w:val="00A15645"/>
    <w:rsid w:val="00A156DA"/>
    <w:rsid w:val="00A15A25"/>
    <w:rsid w:val="00A15A7F"/>
    <w:rsid w:val="00A15C48"/>
    <w:rsid w:val="00A15E57"/>
    <w:rsid w:val="00A15F00"/>
    <w:rsid w:val="00A162FA"/>
    <w:rsid w:val="00A16356"/>
    <w:rsid w:val="00A163F7"/>
    <w:rsid w:val="00A1641C"/>
    <w:rsid w:val="00A165C2"/>
    <w:rsid w:val="00A16A11"/>
    <w:rsid w:val="00A16DD0"/>
    <w:rsid w:val="00A16EB2"/>
    <w:rsid w:val="00A1701D"/>
    <w:rsid w:val="00A1721B"/>
    <w:rsid w:val="00A17271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1339"/>
    <w:rsid w:val="00A21914"/>
    <w:rsid w:val="00A21AB8"/>
    <w:rsid w:val="00A21C47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9A"/>
    <w:rsid w:val="00A2412E"/>
    <w:rsid w:val="00A241CF"/>
    <w:rsid w:val="00A242BF"/>
    <w:rsid w:val="00A242E1"/>
    <w:rsid w:val="00A24499"/>
    <w:rsid w:val="00A2483E"/>
    <w:rsid w:val="00A248D9"/>
    <w:rsid w:val="00A24B4C"/>
    <w:rsid w:val="00A24C5B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411"/>
    <w:rsid w:val="00A30544"/>
    <w:rsid w:val="00A30605"/>
    <w:rsid w:val="00A30833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DF7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EF2"/>
    <w:rsid w:val="00A35001"/>
    <w:rsid w:val="00A35068"/>
    <w:rsid w:val="00A352DB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F96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6DD"/>
    <w:rsid w:val="00A40886"/>
    <w:rsid w:val="00A40D87"/>
    <w:rsid w:val="00A40EAD"/>
    <w:rsid w:val="00A4124D"/>
    <w:rsid w:val="00A412B4"/>
    <w:rsid w:val="00A412E9"/>
    <w:rsid w:val="00A41419"/>
    <w:rsid w:val="00A414D0"/>
    <w:rsid w:val="00A414FC"/>
    <w:rsid w:val="00A41753"/>
    <w:rsid w:val="00A41DB6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B38"/>
    <w:rsid w:val="00A42C8B"/>
    <w:rsid w:val="00A42F7F"/>
    <w:rsid w:val="00A430A1"/>
    <w:rsid w:val="00A433C6"/>
    <w:rsid w:val="00A433DC"/>
    <w:rsid w:val="00A43486"/>
    <w:rsid w:val="00A4351E"/>
    <w:rsid w:val="00A43711"/>
    <w:rsid w:val="00A437F0"/>
    <w:rsid w:val="00A43B70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22D"/>
    <w:rsid w:val="00A455D7"/>
    <w:rsid w:val="00A4574E"/>
    <w:rsid w:val="00A4580B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CAF"/>
    <w:rsid w:val="00A46E2E"/>
    <w:rsid w:val="00A46F43"/>
    <w:rsid w:val="00A46FF9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98B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BC5"/>
    <w:rsid w:val="00A50C3E"/>
    <w:rsid w:val="00A50D9A"/>
    <w:rsid w:val="00A50E27"/>
    <w:rsid w:val="00A50EC5"/>
    <w:rsid w:val="00A510E9"/>
    <w:rsid w:val="00A511D4"/>
    <w:rsid w:val="00A5131B"/>
    <w:rsid w:val="00A5165D"/>
    <w:rsid w:val="00A516AB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35F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4"/>
    <w:rsid w:val="00A54F2A"/>
    <w:rsid w:val="00A5517A"/>
    <w:rsid w:val="00A554FE"/>
    <w:rsid w:val="00A55577"/>
    <w:rsid w:val="00A55935"/>
    <w:rsid w:val="00A5594B"/>
    <w:rsid w:val="00A55A3B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A0F"/>
    <w:rsid w:val="00A62BC2"/>
    <w:rsid w:val="00A62DFA"/>
    <w:rsid w:val="00A62E28"/>
    <w:rsid w:val="00A62F81"/>
    <w:rsid w:val="00A6361E"/>
    <w:rsid w:val="00A636B4"/>
    <w:rsid w:val="00A6377F"/>
    <w:rsid w:val="00A6386A"/>
    <w:rsid w:val="00A63A15"/>
    <w:rsid w:val="00A63B91"/>
    <w:rsid w:val="00A63C01"/>
    <w:rsid w:val="00A63CF0"/>
    <w:rsid w:val="00A63D79"/>
    <w:rsid w:val="00A63E3F"/>
    <w:rsid w:val="00A64311"/>
    <w:rsid w:val="00A64558"/>
    <w:rsid w:val="00A6477A"/>
    <w:rsid w:val="00A647A1"/>
    <w:rsid w:val="00A64825"/>
    <w:rsid w:val="00A6488B"/>
    <w:rsid w:val="00A648AD"/>
    <w:rsid w:val="00A6498E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B1C"/>
    <w:rsid w:val="00A67D0D"/>
    <w:rsid w:val="00A7008D"/>
    <w:rsid w:val="00A7013C"/>
    <w:rsid w:val="00A7019E"/>
    <w:rsid w:val="00A70263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935"/>
    <w:rsid w:val="00A70AEC"/>
    <w:rsid w:val="00A70BAB"/>
    <w:rsid w:val="00A70BBC"/>
    <w:rsid w:val="00A70BF5"/>
    <w:rsid w:val="00A70CD4"/>
    <w:rsid w:val="00A70CFC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2319"/>
    <w:rsid w:val="00A72452"/>
    <w:rsid w:val="00A72800"/>
    <w:rsid w:val="00A728E0"/>
    <w:rsid w:val="00A72ADF"/>
    <w:rsid w:val="00A72B10"/>
    <w:rsid w:val="00A72B1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5A1"/>
    <w:rsid w:val="00A75669"/>
    <w:rsid w:val="00A75797"/>
    <w:rsid w:val="00A75825"/>
    <w:rsid w:val="00A758B0"/>
    <w:rsid w:val="00A75ACB"/>
    <w:rsid w:val="00A75B33"/>
    <w:rsid w:val="00A75C6D"/>
    <w:rsid w:val="00A75CDC"/>
    <w:rsid w:val="00A75FB7"/>
    <w:rsid w:val="00A76080"/>
    <w:rsid w:val="00A761A9"/>
    <w:rsid w:val="00A762B0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415"/>
    <w:rsid w:val="00A8047A"/>
    <w:rsid w:val="00A805F3"/>
    <w:rsid w:val="00A8067F"/>
    <w:rsid w:val="00A806E2"/>
    <w:rsid w:val="00A807BC"/>
    <w:rsid w:val="00A807BE"/>
    <w:rsid w:val="00A80836"/>
    <w:rsid w:val="00A808EB"/>
    <w:rsid w:val="00A809F4"/>
    <w:rsid w:val="00A80A32"/>
    <w:rsid w:val="00A80B89"/>
    <w:rsid w:val="00A80BA2"/>
    <w:rsid w:val="00A80CD1"/>
    <w:rsid w:val="00A80DF4"/>
    <w:rsid w:val="00A80E8B"/>
    <w:rsid w:val="00A810B1"/>
    <w:rsid w:val="00A810D7"/>
    <w:rsid w:val="00A8121B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7C"/>
    <w:rsid w:val="00A83A0B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3BA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4F9D"/>
    <w:rsid w:val="00A85229"/>
    <w:rsid w:val="00A852BC"/>
    <w:rsid w:val="00A8593F"/>
    <w:rsid w:val="00A859E8"/>
    <w:rsid w:val="00A85A80"/>
    <w:rsid w:val="00A85DF0"/>
    <w:rsid w:val="00A85E64"/>
    <w:rsid w:val="00A85EC6"/>
    <w:rsid w:val="00A85F7F"/>
    <w:rsid w:val="00A86221"/>
    <w:rsid w:val="00A8630E"/>
    <w:rsid w:val="00A8648A"/>
    <w:rsid w:val="00A86767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449"/>
    <w:rsid w:val="00A90593"/>
    <w:rsid w:val="00A90672"/>
    <w:rsid w:val="00A90836"/>
    <w:rsid w:val="00A90AD3"/>
    <w:rsid w:val="00A90AE7"/>
    <w:rsid w:val="00A90AFC"/>
    <w:rsid w:val="00A90CD8"/>
    <w:rsid w:val="00A90D7A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E86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7EA"/>
    <w:rsid w:val="00A9381A"/>
    <w:rsid w:val="00A93859"/>
    <w:rsid w:val="00A938C7"/>
    <w:rsid w:val="00A93BCB"/>
    <w:rsid w:val="00A93C0C"/>
    <w:rsid w:val="00A9401B"/>
    <w:rsid w:val="00A9427D"/>
    <w:rsid w:val="00A94299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47B"/>
    <w:rsid w:val="00AA0563"/>
    <w:rsid w:val="00AA0718"/>
    <w:rsid w:val="00AA0799"/>
    <w:rsid w:val="00AA0918"/>
    <w:rsid w:val="00AA0A2D"/>
    <w:rsid w:val="00AA0AAC"/>
    <w:rsid w:val="00AA0BA6"/>
    <w:rsid w:val="00AA0BF4"/>
    <w:rsid w:val="00AA11B0"/>
    <w:rsid w:val="00AA1254"/>
    <w:rsid w:val="00AA12E1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01D"/>
    <w:rsid w:val="00AA2197"/>
    <w:rsid w:val="00AA21CF"/>
    <w:rsid w:val="00AA21E4"/>
    <w:rsid w:val="00AA22DB"/>
    <w:rsid w:val="00AA253A"/>
    <w:rsid w:val="00AA281C"/>
    <w:rsid w:val="00AA285F"/>
    <w:rsid w:val="00AA291D"/>
    <w:rsid w:val="00AA29A1"/>
    <w:rsid w:val="00AA2B06"/>
    <w:rsid w:val="00AA2E9D"/>
    <w:rsid w:val="00AA31A5"/>
    <w:rsid w:val="00AA32EC"/>
    <w:rsid w:val="00AA3321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EBD"/>
    <w:rsid w:val="00AA72A6"/>
    <w:rsid w:val="00AA72ED"/>
    <w:rsid w:val="00AA735A"/>
    <w:rsid w:val="00AA75CE"/>
    <w:rsid w:val="00AA75EB"/>
    <w:rsid w:val="00AA76F8"/>
    <w:rsid w:val="00AA7E09"/>
    <w:rsid w:val="00AB0037"/>
    <w:rsid w:val="00AB0063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84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4"/>
    <w:rsid w:val="00AB3798"/>
    <w:rsid w:val="00AB37CE"/>
    <w:rsid w:val="00AB3983"/>
    <w:rsid w:val="00AB39A3"/>
    <w:rsid w:val="00AB3ADA"/>
    <w:rsid w:val="00AB3B83"/>
    <w:rsid w:val="00AB3C72"/>
    <w:rsid w:val="00AB4016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7F8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6D2"/>
    <w:rsid w:val="00AC0AC7"/>
    <w:rsid w:val="00AC0F54"/>
    <w:rsid w:val="00AC12EC"/>
    <w:rsid w:val="00AC152B"/>
    <w:rsid w:val="00AC156C"/>
    <w:rsid w:val="00AC1597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4E6"/>
    <w:rsid w:val="00AC2532"/>
    <w:rsid w:val="00AC2569"/>
    <w:rsid w:val="00AC2933"/>
    <w:rsid w:val="00AC2995"/>
    <w:rsid w:val="00AC29CD"/>
    <w:rsid w:val="00AC2B57"/>
    <w:rsid w:val="00AC2B83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A7B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B63"/>
    <w:rsid w:val="00AC6CAD"/>
    <w:rsid w:val="00AC6CE5"/>
    <w:rsid w:val="00AC6D6E"/>
    <w:rsid w:val="00AC6DCE"/>
    <w:rsid w:val="00AC6F43"/>
    <w:rsid w:val="00AC6F68"/>
    <w:rsid w:val="00AC6F99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C2F"/>
    <w:rsid w:val="00AC7D74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ADE"/>
    <w:rsid w:val="00AD0BF8"/>
    <w:rsid w:val="00AD0C96"/>
    <w:rsid w:val="00AD10E0"/>
    <w:rsid w:val="00AD12D3"/>
    <w:rsid w:val="00AD1479"/>
    <w:rsid w:val="00AD1837"/>
    <w:rsid w:val="00AD1964"/>
    <w:rsid w:val="00AD19F4"/>
    <w:rsid w:val="00AD1A49"/>
    <w:rsid w:val="00AD1B30"/>
    <w:rsid w:val="00AD1FAC"/>
    <w:rsid w:val="00AD1FB4"/>
    <w:rsid w:val="00AD235D"/>
    <w:rsid w:val="00AD237A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484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8C8"/>
    <w:rsid w:val="00AE0970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F1"/>
    <w:rsid w:val="00AE1D1B"/>
    <w:rsid w:val="00AE1ED4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D3"/>
    <w:rsid w:val="00AE737F"/>
    <w:rsid w:val="00AE75F0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A6"/>
    <w:rsid w:val="00AF06B7"/>
    <w:rsid w:val="00AF06EB"/>
    <w:rsid w:val="00AF09BB"/>
    <w:rsid w:val="00AF0A0E"/>
    <w:rsid w:val="00AF0EA7"/>
    <w:rsid w:val="00AF0F61"/>
    <w:rsid w:val="00AF0F99"/>
    <w:rsid w:val="00AF1073"/>
    <w:rsid w:val="00AF10D5"/>
    <w:rsid w:val="00AF11F7"/>
    <w:rsid w:val="00AF13D9"/>
    <w:rsid w:val="00AF153C"/>
    <w:rsid w:val="00AF1709"/>
    <w:rsid w:val="00AF1A6E"/>
    <w:rsid w:val="00AF2553"/>
    <w:rsid w:val="00AF2698"/>
    <w:rsid w:val="00AF2A54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4FD6"/>
    <w:rsid w:val="00AF5253"/>
    <w:rsid w:val="00AF5395"/>
    <w:rsid w:val="00AF5397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41"/>
    <w:rsid w:val="00AF6547"/>
    <w:rsid w:val="00AF6690"/>
    <w:rsid w:val="00AF674C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46"/>
    <w:rsid w:val="00AF778B"/>
    <w:rsid w:val="00AF79FC"/>
    <w:rsid w:val="00AF7A55"/>
    <w:rsid w:val="00AF7C55"/>
    <w:rsid w:val="00AF7DAC"/>
    <w:rsid w:val="00AF7ED0"/>
    <w:rsid w:val="00B001A6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6FC"/>
    <w:rsid w:val="00B047D7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6DE6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C2"/>
    <w:rsid w:val="00B125FE"/>
    <w:rsid w:val="00B1283A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B56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609F"/>
    <w:rsid w:val="00B16136"/>
    <w:rsid w:val="00B1618E"/>
    <w:rsid w:val="00B162A4"/>
    <w:rsid w:val="00B163E2"/>
    <w:rsid w:val="00B16453"/>
    <w:rsid w:val="00B164E2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17C"/>
    <w:rsid w:val="00B171C7"/>
    <w:rsid w:val="00B17297"/>
    <w:rsid w:val="00B17399"/>
    <w:rsid w:val="00B17463"/>
    <w:rsid w:val="00B1764E"/>
    <w:rsid w:val="00B17767"/>
    <w:rsid w:val="00B178C9"/>
    <w:rsid w:val="00B178CE"/>
    <w:rsid w:val="00B17971"/>
    <w:rsid w:val="00B179DC"/>
    <w:rsid w:val="00B17B50"/>
    <w:rsid w:val="00B17C12"/>
    <w:rsid w:val="00B17C45"/>
    <w:rsid w:val="00B17F09"/>
    <w:rsid w:val="00B200C5"/>
    <w:rsid w:val="00B2010D"/>
    <w:rsid w:val="00B20247"/>
    <w:rsid w:val="00B203A0"/>
    <w:rsid w:val="00B20493"/>
    <w:rsid w:val="00B20514"/>
    <w:rsid w:val="00B2054E"/>
    <w:rsid w:val="00B20569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77B"/>
    <w:rsid w:val="00B217AD"/>
    <w:rsid w:val="00B218D8"/>
    <w:rsid w:val="00B21988"/>
    <w:rsid w:val="00B21A46"/>
    <w:rsid w:val="00B21C7B"/>
    <w:rsid w:val="00B21EC9"/>
    <w:rsid w:val="00B21FFA"/>
    <w:rsid w:val="00B223AB"/>
    <w:rsid w:val="00B2248E"/>
    <w:rsid w:val="00B2280A"/>
    <w:rsid w:val="00B229D7"/>
    <w:rsid w:val="00B22A4E"/>
    <w:rsid w:val="00B22BCF"/>
    <w:rsid w:val="00B22BD7"/>
    <w:rsid w:val="00B22E81"/>
    <w:rsid w:val="00B22EC1"/>
    <w:rsid w:val="00B22EDA"/>
    <w:rsid w:val="00B22F66"/>
    <w:rsid w:val="00B2303C"/>
    <w:rsid w:val="00B23045"/>
    <w:rsid w:val="00B23348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5C"/>
    <w:rsid w:val="00B24997"/>
    <w:rsid w:val="00B24BCE"/>
    <w:rsid w:val="00B2502D"/>
    <w:rsid w:val="00B25087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A10"/>
    <w:rsid w:val="00B26A48"/>
    <w:rsid w:val="00B26AD1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63"/>
    <w:rsid w:val="00B27FE5"/>
    <w:rsid w:val="00B3005D"/>
    <w:rsid w:val="00B303F2"/>
    <w:rsid w:val="00B3042D"/>
    <w:rsid w:val="00B305D7"/>
    <w:rsid w:val="00B305EC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3FD"/>
    <w:rsid w:val="00B354CE"/>
    <w:rsid w:val="00B35557"/>
    <w:rsid w:val="00B35756"/>
    <w:rsid w:val="00B357C2"/>
    <w:rsid w:val="00B35B1B"/>
    <w:rsid w:val="00B35B41"/>
    <w:rsid w:val="00B35BE8"/>
    <w:rsid w:val="00B35C09"/>
    <w:rsid w:val="00B35D50"/>
    <w:rsid w:val="00B35E71"/>
    <w:rsid w:val="00B36163"/>
    <w:rsid w:val="00B3662B"/>
    <w:rsid w:val="00B3678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B6B"/>
    <w:rsid w:val="00B37B7C"/>
    <w:rsid w:val="00B37C2E"/>
    <w:rsid w:val="00B37EEE"/>
    <w:rsid w:val="00B4013A"/>
    <w:rsid w:val="00B40283"/>
    <w:rsid w:val="00B40378"/>
    <w:rsid w:val="00B4062D"/>
    <w:rsid w:val="00B40677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5BB"/>
    <w:rsid w:val="00B426D7"/>
    <w:rsid w:val="00B4287A"/>
    <w:rsid w:val="00B42A85"/>
    <w:rsid w:val="00B42C74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A41"/>
    <w:rsid w:val="00B45B3D"/>
    <w:rsid w:val="00B45C05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8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3DC"/>
    <w:rsid w:val="00B53405"/>
    <w:rsid w:val="00B53644"/>
    <w:rsid w:val="00B536A3"/>
    <w:rsid w:val="00B536B4"/>
    <w:rsid w:val="00B5375E"/>
    <w:rsid w:val="00B53854"/>
    <w:rsid w:val="00B538EA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6E5"/>
    <w:rsid w:val="00B60948"/>
    <w:rsid w:val="00B60A98"/>
    <w:rsid w:val="00B60BBD"/>
    <w:rsid w:val="00B60C39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318"/>
    <w:rsid w:val="00B624DC"/>
    <w:rsid w:val="00B624F8"/>
    <w:rsid w:val="00B62843"/>
    <w:rsid w:val="00B63151"/>
    <w:rsid w:val="00B631E0"/>
    <w:rsid w:val="00B6325D"/>
    <w:rsid w:val="00B63304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2DA"/>
    <w:rsid w:val="00B655F1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28C"/>
    <w:rsid w:val="00B664D4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5B"/>
    <w:rsid w:val="00B67386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425"/>
    <w:rsid w:val="00B7474C"/>
    <w:rsid w:val="00B7494E"/>
    <w:rsid w:val="00B74A3A"/>
    <w:rsid w:val="00B74AEB"/>
    <w:rsid w:val="00B74B7A"/>
    <w:rsid w:val="00B74DD7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60BA"/>
    <w:rsid w:val="00B7646A"/>
    <w:rsid w:val="00B764F7"/>
    <w:rsid w:val="00B765DB"/>
    <w:rsid w:val="00B767ED"/>
    <w:rsid w:val="00B76800"/>
    <w:rsid w:val="00B7682A"/>
    <w:rsid w:val="00B7688D"/>
    <w:rsid w:val="00B76941"/>
    <w:rsid w:val="00B769E7"/>
    <w:rsid w:val="00B76EC5"/>
    <w:rsid w:val="00B770A7"/>
    <w:rsid w:val="00B7716F"/>
    <w:rsid w:val="00B77209"/>
    <w:rsid w:val="00B7725B"/>
    <w:rsid w:val="00B77320"/>
    <w:rsid w:val="00B7732E"/>
    <w:rsid w:val="00B77393"/>
    <w:rsid w:val="00B774CF"/>
    <w:rsid w:val="00B77825"/>
    <w:rsid w:val="00B77A42"/>
    <w:rsid w:val="00B77ABF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9B1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588"/>
    <w:rsid w:val="00B855C1"/>
    <w:rsid w:val="00B8570C"/>
    <w:rsid w:val="00B85A0D"/>
    <w:rsid w:val="00B85AAD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6FF0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5183"/>
    <w:rsid w:val="00B952AE"/>
    <w:rsid w:val="00B95538"/>
    <w:rsid w:val="00B9557D"/>
    <w:rsid w:val="00B95775"/>
    <w:rsid w:val="00B95912"/>
    <w:rsid w:val="00B9593D"/>
    <w:rsid w:val="00B95AAE"/>
    <w:rsid w:val="00B95AD4"/>
    <w:rsid w:val="00B95E03"/>
    <w:rsid w:val="00B95F3A"/>
    <w:rsid w:val="00B9626B"/>
    <w:rsid w:val="00B96286"/>
    <w:rsid w:val="00B9631D"/>
    <w:rsid w:val="00B9639E"/>
    <w:rsid w:val="00B963D3"/>
    <w:rsid w:val="00B96ADF"/>
    <w:rsid w:val="00B96B58"/>
    <w:rsid w:val="00B96BC0"/>
    <w:rsid w:val="00B96CBA"/>
    <w:rsid w:val="00B96D4C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36"/>
    <w:rsid w:val="00B97F60"/>
    <w:rsid w:val="00BA024D"/>
    <w:rsid w:val="00BA0398"/>
    <w:rsid w:val="00BA0405"/>
    <w:rsid w:val="00BA0588"/>
    <w:rsid w:val="00BA07CC"/>
    <w:rsid w:val="00BA080E"/>
    <w:rsid w:val="00BA08FF"/>
    <w:rsid w:val="00BA0A17"/>
    <w:rsid w:val="00BA0A2D"/>
    <w:rsid w:val="00BA0A7D"/>
    <w:rsid w:val="00BA0A82"/>
    <w:rsid w:val="00BA0A99"/>
    <w:rsid w:val="00BA0D15"/>
    <w:rsid w:val="00BA0D77"/>
    <w:rsid w:val="00BA0EFA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81"/>
    <w:rsid w:val="00BA1C98"/>
    <w:rsid w:val="00BA1D0B"/>
    <w:rsid w:val="00BA1DF4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5F9"/>
    <w:rsid w:val="00BA3761"/>
    <w:rsid w:val="00BA37AD"/>
    <w:rsid w:val="00BA37C0"/>
    <w:rsid w:val="00BA37EA"/>
    <w:rsid w:val="00BA37FD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88B"/>
    <w:rsid w:val="00BA795E"/>
    <w:rsid w:val="00BA79C0"/>
    <w:rsid w:val="00BA7C80"/>
    <w:rsid w:val="00BA7CE1"/>
    <w:rsid w:val="00BA7E08"/>
    <w:rsid w:val="00BB0082"/>
    <w:rsid w:val="00BB0196"/>
    <w:rsid w:val="00BB04B6"/>
    <w:rsid w:val="00BB0699"/>
    <w:rsid w:val="00BB098B"/>
    <w:rsid w:val="00BB0990"/>
    <w:rsid w:val="00BB09E1"/>
    <w:rsid w:val="00BB0AF2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9B"/>
    <w:rsid w:val="00BB17C5"/>
    <w:rsid w:val="00BB1978"/>
    <w:rsid w:val="00BB1ABB"/>
    <w:rsid w:val="00BB1ADA"/>
    <w:rsid w:val="00BB1B41"/>
    <w:rsid w:val="00BB1B78"/>
    <w:rsid w:val="00BB1BA4"/>
    <w:rsid w:val="00BB1D20"/>
    <w:rsid w:val="00BB1EAF"/>
    <w:rsid w:val="00BB259E"/>
    <w:rsid w:val="00BB2692"/>
    <w:rsid w:val="00BB269E"/>
    <w:rsid w:val="00BB2A41"/>
    <w:rsid w:val="00BB2BE6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09"/>
    <w:rsid w:val="00BB63AE"/>
    <w:rsid w:val="00BB6B43"/>
    <w:rsid w:val="00BB7210"/>
    <w:rsid w:val="00BB72CE"/>
    <w:rsid w:val="00BB737A"/>
    <w:rsid w:val="00BB75C8"/>
    <w:rsid w:val="00BB763C"/>
    <w:rsid w:val="00BB79C3"/>
    <w:rsid w:val="00BB7C62"/>
    <w:rsid w:val="00BC002A"/>
    <w:rsid w:val="00BC0058"/>
    <w:rsid w:val="00BC0167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9A9"/>
    <w:rsid w:val="00BC2AFF"/>
    <w:rsid w:val="00BC2C3A"/>
    <w:rsid w:val="00BC2CD4"/>
    <w:rsid w:val="00BC2F66"/>
    <w:rsid w:val="00BC2F6D"/>
    <w:rsid w:val="00BC2F8C"/>
    <w:rsid w:val="00BC331C"/>
    <w:rsid w:val="00BC338A"/>
    <w:rsid w:val="00BC355B"/>
    <w:rsid w:val="00BC3710"/>
    <w:rsid w:val="00BC3A38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8E"/>
    <w:rsid w:val="00BC51DB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3C1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20"/>
    <w:rsid w:val="00BC7B74"/>
    <w:rsid w:val="00BC7BCC"/>
    <w:rsid w:val="00BC7C48"/>
    <w:rsid w:val="00BC7CF8"/>
    <w:rsid w:val="00BC7D92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81"/>
    <w:rsid w:val="00BD27B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B3D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99D"/>
    <w:rsid w:val="00BD59D0"/>
    <w:rsid w:val="00BD5ADD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A07"/>
    <w:rsid w:val="00BD6B9D"/>
    <w:rsid w:val="00BD6BA0"/>
    <w:rsid w:val="00BD6E68"/>
    <w:rsid w:val="00BD6F6B"/>
    <w:rsid w:val="00BD7111"/>
    <w:rsid w:val="00BD71DB"/>
    <w:rsid w:val="00BD7304"/>
    <w:rsid w:val="00BD7346"/>
    <w:rsid w:val="00BD78D7"/>
    <w:rsid w:val="00BD7D87"/>
    <w:rsid w:val="00BD7EC4"/>
    <w:rsid w:val="00BE000A"/>
    <w:rsid w:val="00BE000D"/>
    <w:rsid w:val="00BE0070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D37"/>
    <w:rsid w:val="00BE5F3E"/>
    <w:rsid w:val="00BE61B4"/>
    <w:rsid w:val="00BE62DC"/>
    <w:rsid w:val="00BE62F2"/>
    <w:rsid w:val="00BE6405"/>
    <w:rsid w:val="00BE6579"/>
    <w:rsid w:val="00BE6590"/>
    <w:rsid w:val="00BE65E4"/>
    <w:rsid w:val="00BE66FA"/>
    <w:rsid w:val="00BE6A2B"/>
    <w:rsid w:val="00BE6AB3"/>
    <w:rsid w:val="00BE6DE9"/>
    <w:rsid w:val="00BE6FB3"/>
    <w:rsid w:val="00BE6FE3"/>
    <w:rsid w:val="00BE7033"/>
    <w:rsid w:val="00BE727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767"/>
    <w:rsid w:val="00BF09C2"/>
    <w:rsid w:val="00BF0A19"/>
    <w:rsid w:val="00BF0ACA"/>
    <w:rsid w:val="00BF0B90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46D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068"/>
    <w:rsid w:val="00BF6287"/>
    <w:rsid w:val="00BF62FD"/>
    <w:rsid w:val="00BF647B"/>
    <w:rsid w:val="00BF66FB"/>
    <w:rsid w:val="00BF6702"/>
    <w:rsid w:val="00BF674F"/>
    <w:rsid w:val="00BF6779"/>
    <w:rsid w:val="00BF67A9"/>
    <w:rsid w:val="00BF6843"/>
    <w:rsid w:val="00BF6880"/>
    <w:rsid w:val="00BF6C8D"/>
    <w:rsid w:val="00BF6D3A"/>
    <w:rsid w:val="00BF7022"/>
    <w:rsid w:val="00BF72AA"/>
    <w:rsid w:val="00BF7497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4CF"/>
    <w:rsid w:val="00C005F8"/>
    <w:rsid w:val="00C00772"/>
    <w:rsid w:val="00C00A37"/>
    <w:rsid w:val="00C00B59"/>
    <w:rsid w:val="00C00D6A"/>
    <w:rsid w:val="00C00DD3"/>
    <w:rsid w:val="00C00E88"/>
    <w:rsid w:val="00C00F5A"/>
    <w:rsid w:val="00C0143C"/>
    <w:rsid w:val="00C0146C"/>
    <w:rsid w:val="00C01705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73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275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A1E"/>
    <w:rsid w:val="00C07DAE"/>
    <w:rsid w:val="00C07DBE"/>
    <w:rsid w:val="00C07FBD"/>
    <w:rsid w:val="00C102FB"/>
    <w:rsid w:val="00C10427"/>
    <w:rsid w:val="00C106CE"/>
    <w:rsid w:val="00C106ED"/>
    <w:rsid w:val="00C107F8"/>
    <w:rsid w:val="00C10AA7"/>
    <w:rsid w:val="00C10AB8"/>
    <w:rsid w:val="00C10B6D"/>
    <w:rsid w:val="00C10C0A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783"/>
    <w:rsid w:val="00C14816"/>
    <w:rsid w:val="00C1488F"/>
    <w:rsid w:val="00C149B7"/>
    <w:rsid w:val="00C14A08"/>
    <w:rsid w:val="00C14BDA"/>
    <w:rsid w:val="00C14DF5"/>
    <w:rsid w:val="00C14E79"/>
    <w:rsid w:val="00C14FB7"/>
    <w:rsid w:val="00C15198"/>
    <w:rsid w:val="00C152C8"/>
    <w:rsid w:val="00C1559D"/>
    <w:rsid w:val="00C155CA"/>
    <w:rsid w:val="00C15732"/>
    <w:rsid w:val="00C15CFD"/>
    <w:rsid w:val="00C15D6E"/>
    <w:rsid w:val="00C15D7A"/>
    <w:rsid w:val="00C16066"/>
    <w:rsid w:val="00C160E0"/>
    <w:rsid w:val="00C16195"/>
    <w:rsid w:val="00C16427"/>
    <w:rsid w:val="00C164E6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8BC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504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2BE"/>
    <w:rsid w:val="00C2530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71B2"/>
    <w:rsid w:val="00C272B6"/>
    <w:rsid w:val="00C2730E"/>
    <w:rsid w:val="00C276BB"/>
    <w:rsid w:val="00C276D6"/>
    <w:rsid w:val="00C27B85"/>
    <w:rsid w:val="00C3001F"/>
    <w:rsid w:val="00C303BB"/>
    <w:rsid w:val="00C3059D"/>
    <w:rsid w:val="00C30690"/>
    <w:rsid w:val="00C30764"/>
    <w:rsid w:val="00C307D2"/>
    <w:rsid w:val="00C3080D"/>
    <w:rsid w:val="00C308CC"/>
    <w:rsid w:val="00C308DB"/>
    <w:rsid w:val="00C3110C"/>
    <w:rsid w:val="00C313AF"/>
    <w:rsid w:val="00C317B0"/>
    <w:rsid w:val="00C31977"/>
    <w:rsid w:val="00C31A0D"/>
    <w:rsid w:val="00C31B20"/>
    <w:rsid w:val="00C31B75"/>
    <w:rsid w:val="00C31F00"/>
    <w:rsid w:val="00C322B8"/>
    <w:rsid w:val="00C32681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D"/>
    <w:rsid w:val="00C367D5"/>
    <w:rsid w:val="00C368F0"/>
    <w:rsid w:val="00C36995"/>
    <w:rsid w:val="00C369B1"/>
    <w:rsid w:val="00C36BAF"/>
    <w:rsid w:val="00C36C72"/>
    <w:rsid w:val="00C36CED"/>
    <w:rsid w:val="00C370A4"/>
    <w:rsid w:val="00C373B0"/>
    <w:rsid w:val="00C3758A"/>
    <w:rsid w:val="00C37685"/>
    <w:rsid w:val="00C3791C"/>
    <w:rsid w:val="00C37C50"/>
    <w:rsid w:val="00C37CB2"/>
    <w:rsid w:val="00C37DCA"/>
    <w:rsid w:val="00C37E65"/>
    <w:rsid w:val="00C37FE6"/>
    <w:rsid w:val="00C40047"/>
    <w:rsid w:val="00C40061"/>
    <w:rsid w:val="00C40092"/>
    <w:rsid w:val="00C40112"/>
    <w:rsid w:val="00C403B9"/>
    <w:rsid w:val="00C403E1"/>
    <w:rsid w:val="00C40797"/>
    <w:rsid w:val="00C408EE"/>
    <w:rsid w:val="00C40921"/>
    <w:rsid w:val="00C409DA"/>
    <w:rsid w:val="00C40A81"/>
    <w:rsid w:val="00C40BE4"/>
    <w:rsid w:val="00C40C5E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B6F"/>
    <w:rsid w:val="00C44D37"/>
    <w:rsid w:val="00C44E0F"/>
    <w:rsid w:val="00C45128"/>
    <w:rsid w:val="00C451E2"/>
    <w:rsid w:val="00C45304"/>
    <w:rsid w:val="00C454B0"/>
    <w:rsid w:val="00C4559B"/>
    <w:rsid w:val="00C456B4"/>
    <w:rsid w:val="00C45915"/>
    <w:rsid w:val="00C45B2F"/>
    <w:rsid w:val="00C45C4C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1F4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EE5"/>
    <w:rsid w:val="00C5244C"/>
    <w:rsid w:val="00C52910"/>
    <w:rsid w:val="00C52A06"/>
    <w:rsid w:val="00C52C87"/>
    <w:rsid w:val="00C52D21"/>
    <w:rsid w:val="00C52DD8"/>
    <w:rsid w:val="00C52FC2"/>
    <w:rsid w:val="00C530D1"/>
    <w:rsid w:val="00C53276"/>
    <w:rsid w:val="00C5354D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CCB"/>
    <w:rsid w:val="00C54F42"/>
    <w:rsid w:val="00C54FA8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BBF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E2"/>
    <w:rsid w:val="00C63498"/>
    <w:rsid w:val="00C63513"/>
    <w:rsid w:val="00C63605"/>
    <w:rsid w:val="00C637E7"/>
    <w:rsid w:val="00C637F0"/>
    <w:rsid w:val="00C63821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249"/>
    <w:rsid w:val="00C646BE"/>
    <w:rsid w:val="00C6477E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171"/>
    <w:rsid w:val="00C672FE"/>
    <w:rsid w:val="00C67419"/>
    <w:rsid w:val="00C6742A"/>
    <w:rsid w:val="00C677FC"/>
    <w:rsid w:val="00C67885"/>
    <w:rsid w:val="00C678C9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49B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9BF"/>
    <w:rsid w:val="00C72A0E"/>
    <w:rsid w:val="00C72A70"/>
    <w:rsid w:val="00C72B48"/>
    <w:rsid w:val="00C72D42"/>
    <w:rsid w:val="00C72DFB"/>
    <w:rsid w:val="00C72E99"/>
    <w:rsid w:val="00C72EC8"/>
    <w:rsid w:val="00C72F75"/>
    <w:rsid w:val="00C72F7F"/>
    <w:rsid w:val="00C730B8"/>
    <w:rsid w:val="00C73122"/>
    <w:rsid w:val="00C731A6"/>
    <w:rsid w:val="00C7345F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53"/>
    <w:rsid w:val="00C73F65"/>
    <w:rsid w:val="00C741BC"/>
    <w:rsid w:val="00C74202"/>
    <w:rsid w:val="00C742F6"/>
    <w:rsid w:val="00C74338"/>
    <w:rsid w:val="00C74347"/>
    <w:rsid w:val="00C74514"/>
    <w:rsid w:val="00C746A1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82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77E2C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7D"/>
    <w:rsid w:val="00C81B53"/>
    <w:rsid w:val="00C81B7E"/>
    <w:rsid w:val="00C81C11"/>
    <w:rsid w:val="00C81D78"/>
    <w:rsid w:val="00C81E89"/>
    <w:rsid w:val="00C82201"/>
    <w:rsid w:val="00C822B8"/>
    <w:rsid w:val="00C82427"/>
    <w:rsid w:val="00C829A3"/>
    <w:rsid w:val="00C82B70"/>
    <w:rsid w:val="00C82C2F"/>
    <w:rsid w:val="00C82C93"/>
    <w:rsid w:val="00C82D4A"/>
    <w:rsid w:val="00C82D76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44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D1D"/>
    <w:rsid w:val="00C87207"/>
    <w:rsid w:val="00C872B3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872"/>
    <w:rsid w:val="00C929C7"/>
    <w:rsid w:val="00C92E9D"/>
    <w:rsid w:val="00C92EE8"/>
    <w:rsid w:val="00C93120"/>
    <w:rsid w:val="00C93129"/>
    <w:rsid w:val="00C9316A"/>
    <w:rsid w:val="00C9333E"/>
    <w:rsid w:val="00C936EB"/>
    <w:rsid w:val="00C93A18"/>
    <w:rsid w:val="00C93D92"/>
    <w:rsid w:val="00C93E56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00E"/>
    <w:rsid w:val="00C951BA"/>
    <w:rsid w:val="00C951FB"/>
    <w:rsid w:val="00C9526F"/>
    <w:rsid w:val="00C953BB"/>
    <w:rsid w:val="00C9575D"/>
    <w:rsid w:val="00C957FA"/>
    <w:rsid w:val="00C95925"/>
    <w:rsid w:val="00C95EF1"/>
    <w:rsid w:val="00C960CC"/>
    <w:rsid w:val="00C9614C"/>
    <w:rsid w:val="00C9626B"/>
    <w:rsid w:val="00C96532"/>
    <w:rsid w:val="00C96716"/>
    <w:rsid w:val="00C96792"/>
    <w:rsid w:val="00C967B7"/>
    <w:rsid w:val="00C96844"/>
    <w:rsid w:val="00C96B61"/>
    <w:rsid w:val="00C96DE8"/>
    <w:rsid w:val="00C96E9C"/>
    <w:rsid w:val="00C96FCA"/>
    <w:rsid w:val="00C970CD"/>
    <w:rsid w:val="00C971A5"/>
    <w:rsid w:val="00C97494"/>
    <w:rsid w:val="00C975E8"/>
    <w:rsid w:val="00C9770A"/>
    <w:rsid w:val="00C97A45"/>
    <w:rsid w:val="00C97BF8"/>
    <w:rsid w:val="00C97CA8"/>
    <w:rsid w:val="00C97CB6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DCB"/>
    <w:rsid w:val="00CA0E25"/>
    <w:rsid w:val="00CA107E"/>
    <w:rsid w:val="00CA12A4"/>
    <w:rsid w:val="00CA13C9"/>
    <w:rsid w:val="00CA1428"/>
    <w:rsid w:val="00CA149A"/>
    <w:rsid w:val="00CA151F"/>
    <w:rsid w:val="00CA185B"/>
    <w:rsid w:val="00CA18AC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D86"/>
    <w:rsid w:val="00CA3E44"/>
    <w:rsid w:val="00CA3F9E"/>
    <w:rsid w:val="00CA3FA2"/>
    <w:rsid w:val="00CA42CF"/>
    <w:rsid w:val="00CA4321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9BD"/>
    <w:rsid w:val="00CB09DD"/>
    <w:rsid w:val="00CB0B02"/>
    <w:rsid w:val="00CB1095"/>
    <w:rsid w:val="00CB11BF"/>
    <w:rsid w:val="00CB11E9"/>
    <w:rsid w:val="00CB130F"/>
    <w:rsid w:val="00CB14FB"/>
    <w:rsid w:val="00CB150F"/>
    <w:rsid w:val="00CB1525"/>
    <w:rsid w:val="00CB15B0"/>
    <w:rsid w:val="00CB175F"/>
    <w:rsid w:val="00CB18B6"/>
    <w:rsid w:val="00CB18FF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A24"/>
    <w:rsid w:val="00CB3B0B"/>
    <w:rsid w:val="00CB3B4E"/>
    <w:rsid w:val="00CB3D3D"/>
    <w:rsid w:val="00CB3E33"/>
    <w:rsid w:val="00CB3E6C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E73"/>
    <w:rsid w:val="00CB7F2E"/>
    <w:rsid w:val="00CC0103"/>
    <w:rsid w:val="00CC0283"/>
    <w:rsid w:val="00CC0372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CFC"/>
    <w:rsid w:val="00CC0D2E"/>
    <w:rsid w:val="00CC0DEA"/>
    <w:rsid w:val="00CC0EA7"/>
    <w:rsid w:val="00CC0EAC"/>
    <w:rsid w:val="00CC0EF2"/>
    <w:rsid w:val="00CC10D9"/>
    <w:rsid w:val="00CC110C"/>
    <w:rsid w:val="00CC135F"/>
    <w:rsid w:val="00CC1385"/>
    <w:rsid w:val="00CC1411"/>
    <w:rsid w:val="00CC162C"/>
    <w:rsid w:val="00CC167F"/>
    <w:rsid w:val="00CC1794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FE1"/>
    <w:rsid w:val="00CC2FF8"/>
    <w:rsid w:val="00CC30C6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583"/>
    <w:rsid w:val="00CC480B"/>
    <w:rsid w:val="00CC4845"/>
    <w:rsid w:val="00CC4EE6"/>
    <w:rsid w:val="00CC501F"/>
    <w:rsid w:val="00CC5040"/>
    <w:rsid w:val="00CC5258"/>
    <w:rsid w:val="00CC52F1"/>
    <w:rsid w:val="00CC5587"/>
    <w:rsid w:val="00CC55AD"/>
    <w:rsid w:val="00CC5970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B2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B9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77C"/>
    <w:rsid w:val="00CD5A63"/>
    <w:rsid w:val="00CD5FEA"/>
    <w:rsid w:val="00CD60D8"/>
    <w:rsid w:val="00CD62C5"/>
    <w:rsid w:val="00CD6460"/>
    <w:rsid w:val="00CD6577"/>
    <w:rsid w:val="00CD65C1"/>
    <w:rsid w:val="00CD6744"/>
    <w:rsid w:val="00CD6783"/>
    <w:rsid w:val="00CD69FE"/>
    <w:rsid w:val="00CD6D3E"/>
    <w:rsid w:val="00CD6EB2"/>
    <w:rsid w:val="00CD6F9E"/>
    <w:rsid w:val="00CD710A"/>
    <w:rsid w:val="00CD74AA"/>
    <w:rsid w:val="00CD7686"/>
    <w:rsid w:val="00CD78BE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C"/>
    <w:rsid w:val="00CE12BE"/>
    <w:rsid w:val="00CE14CC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18C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8B5"/>
    <w:rsid w:val="00CE78DF"/>
    <w:rsid w:val="00CE7967"/>
    <w:rsid w:val="00CE79F2"/>
    <w:rsid w:val="00CE7B6E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DC"/>
    <w:rsid w:val="00CF1AAF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2"/>
    <w:rsid w:val="00CF25DC"/>
    <w:rsid w:val="00CF278D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644F"/>
    <w:rsid w:val="00CF64BA"/>
    <w:rsid w:val="00CF681E"/>
    <w:rsid w:val="00CF68F6"/>
    <w:rsid w:val="00CF6953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D0024C"/>
    <w:rsid w:val="00D005AB"/>
    <w:rsid w:val="00D005FD"/>
    <w:rsid w:val="00D00684"/>
    <w:rsid w:val="00D00766"/>
    <w:rsid w:val="00D00920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4A"/>
    <w:rsid w:val="00D01B6B"/>
    <w:rsid w:val="00D01BDC"/>
    <w:rsid w:val="00D020E4"/>
    <w:rsid w:val="00D0216B"/>
    <w:rsid w:val="00D0218B"/>
    <w:rsid w:val="00D02242"/>
    <w:rsid w:val="00D02380"/>
    <w:rsid w:val="00D02588"/>
    <w:rsid w:val="00D025CB"/>
    <w:rsid w:val="00D0276F"/>
    <w:rsid w:val="00D02796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600"/>
    <w:rsid w:val="00D04854"/>
    <w:rsid w:val="00D048D2"/>
    <w:rsid w:val="00D048EF"/>
    <w:rsid w:val="00D04A3B"/>
    <w:rsid w:val="00D04B9B"/>
    <w:rsid w:val="00D04C77"/>
    <w:rsid w:val="00D04D3B"/>
    <w:rsid w:val="00D04D6D"/>
    <w:rsid w:val="00D050FC"/>
    <w:rsid w:val="00D05117"/>
    <w:rsid w:val="00D051D4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12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CB2"/>
    <w:rsid w:val="00D11067"/>
    <w:rsid w:val="00D11071"/>
    <w:rsid w:val="00D1110C"/>
    <w:rsid w:val="00D1118B"/>
    <w:rsid w:val="00D11266"/>
    <w:rsid w:val="00D1137A"/>
    <w:rsid w:val="00D113A4"/>
    <w:rsid w:val="00D1148D"/>
    <w:rsid w:val="00D11647"/>
    <w:rsid w:val="00D118ED"/>
    <w:rsid w:val="00D11A56"/>
    <w:rsid w:val="00D11B3F"/>
    <w:rsid w:val="00D11D9C"/>
    <w:rsid w:val="00D11EC2"/>
    <w:rsid w:val="00D1226F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4AA"/>
    <w:rsid w:val="00D144B6"/>
    <w:rsid w:val="00D1452D"/>
    <w:rsid w:val="00D14530"/>
    <w:rsid w:val="00D146D5"/>
    <w:rsid w:val="00D14739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EF8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AA1"/>
    <w:rsid w:val="00D20E3A"/>
    <w:rsid w:val="00D20FCA"/>
    <w:rsid w:val="00D21123"/>
    <w:rsid w:val="00D2138B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EF"/>
    <w:rsid w:val="00D2323F"/>
    <w:rsid w:val="00D23240"/>
    <w:rsid w:val="00D2324F"/>
    <w:rsid w:val="00D2325D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C3"/>
    <w:rsid w:val="00D27E74"/>
    <w:rsid w:val="00D27EE6"/>
    <w:rsid w:val="00D27FEC"/>
    <w:rsid w:val="00D303DC"/>
    <w:rsid w:val="00D304A3"/>
    <w:rsid w:val="00D305BA"/>
    <w:rsid w:val="00D3064A"/>
    <w:rsid w:val="00D306FF"/>
    <w:rsid w:val="00D307D2"/>
    <w:rsid w:val="00D308E6"/>
    <w:rsid w:val="00D30C22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4E4"/>
    <w:rsid w:val="00D32779"/>
    <w:rsid w:val="00D329F8"/>
    <w:rsid w:val="00D32DD5"/>
    <w:rsid w:val="00D32DF6"/>
    <w:rsid w:val="00D32E91"/>
    <w:rsid w:val="00D334EF"/>
    <w:rsid w:val="00D3360C"/>
    <w:rsid w:val="00D3386D"/>
    <w:rsid w:val="00D33893"/>
    <w:rsid w:val="00D3396F"/>
    <w:rsid w:val="00D3398F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98"/>
    <w:rsid w:val="00D358B2"/>
    <w:rsid w:val="00D35B40"/>
    <w:rsid w:val="00D35BBD"/>
    <w:rsid w:val="00D35C25"/>
    <w:rsid w:val="00D35D40"/>
    <w:rsid w:val="00D35D7D"/>
    <w:rsid w:val="00D35F13"/>
    <w:rsid w:val="00D360A6"/>
    <w:rsid w:val="00D360F3"/>
    <w:rsid w:val="00D36170"/>
    <w:rsid w:val="00D3632D"/>
    <w:rsid w:val="00D36744"/>
    <w:rsid w:val="00D369A4"/>
    <w:rsid w:val="00D36CD9"/>
    <w:rsid w:val="00D37001"/>
    <w:rsid w:val="00D37208"/>
    <w:rsid w:val="00D37253"/>
    <w:rsid w:val="00D3755F"/>
    <w:rsid w:val="00D37591"/>
    <w:rsid w:val="00D37616"/>
    <w:rsid w:val="00D376DE"/>
    <w:rsid w:val="00D3779C"/>
    <w:rsid w:val="00D37A92"/>
    <w:rsid w:val="00D37AA1"/>
    <w:rsid w:val="00D37B78"/>
    <w:rsid w:val="00D37CE3"/>
    <w:rsid w:val="00D37DB1"/>
    <w:rsid w:val="00D37EB6"/>
    <w:rsid w:val="00D4001E"/>
    <w:rsid w:val="00D401DB"/>
    <w:rsid w:val="00D40539"/>
    <w:rsid w:val="00D406E2"/>
    <w:rsid w:val="00D407E6"/>
    <w:rsid w:val="00D4090B"/>
    <w:rsid w:val="00D40B27"/>
    <w:rsid w:val="00D40BBC"/>
    <w:rsid w:val="00D40C40"/>
    <w:rsid w:val="00D40C45"/>
    <w:rsid w:val="00D40D9E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4AB"/>
    <w:rsid w:val="00D4362E"/>
    <w:rsid w:val="00D43667"/>
    <w:rsid w:val="00D4375B"/>
    <w:rsid w:val="00D4396D"/>
    <w:rsid w:val="00D43986"/>
    <w:rsid w:val="00D43C5A"/>
    <w:rsid w:val="00D43DDB"/>
    <w:rsid w:val="00D43F3D"/>
    <w:rsid w:val="00D43F6F"/>
    <w:rsid w:val="00D43F77"/>
    <w:rsid w:val="00D441CB"/>
    <w:rsid w:val="00D444F0"/>
    <w:rsid w:val="00D446EB"/>
    <w:rsid w:val="00D44805"/>
    <w:rsid w:val="00D44829"/>
    <w:rsid w:val="00D4496A"/>
    <w:rsid w:val="00D44BCF"/>
    <w:rsid w:val="00D44DE0"/>
    <w:rsid w:val="00D44DE1"/>
    <w:rsid w:val="00D456F0"/>
    <w:rsid w:val="00D4579C"/>
    <w:rsid w:val="00D4585C"/>
    <w:rsid w:val="00D45D7A"/>
    <w:rsid w:val="00D45FDC"/>
    <w:rsid w:val="00D46057"/>
    <w:rsid w:val="00D46335"/>
    <w:rsid w:val="00D4644B"/>
    <w:rsid w:val="00D46527"/>
    <w:rsid w:val="00D467A7"/>
    <w:rsid w:val="00D46B14"/>
    <w:rsid w:val="00D46EB6"/>
    <w:rsid w:val="00D47038"/>
    <w:rsid w:val="00D47283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7"/>
    <w:rsid w:val="00D50DC8"/>
    <w:rsid w:val="00D50E30"/>
    <w:rsid w:val="00D5123F"/>
    <w:rsid w:val="00D513D2"/>
    <w:rsid w:val="00D51408"/>
    <w:rsid w:val="00D51584"/>
    <w:rsid w:val="00D515F1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58F"/>
    <w:rsid w:val="00D52754"/>
    <w:rsid w:val="00D52C01"/>
    <w:rsid w:val="00D52D81"/>
    <w:rsid w:val="00D53096"/>
    <w:rsid w:val="00D530FC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B5B"/>
    <w:rsid w:val="00D53BF7"/>
    <w:rsid w:val="00D53C55"/>
    <w:rsid w:val="00D53E64"/>
    <w:rsid w:val="00D53EBA"/>
    <w:rsid w:val="00D5418D"/>
    <w:rsid w:val="00D54231"/>
    <w:rsid w:val="00D544DD"/>
    <w:rsid w:val="00D54614"/>
    <w:rsid w:val="00D54728"/>
    <w:rsid w:val="00D54A03"/>
    <w:rsid w:val="00D54BC6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55"/>
    <w:rsid w:val="00D56CA5"/>
    <w:rsid w:val="00D56D47"/>
    <w:rsid w:val="00D56D7E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132"/>
    <w:rsid w:val="00D60170"/>
    <w:rsid w:val="00D60209"/>
    <w:rsid w:val="00D60217"/>
    <w:rsid w:val="00D60258"/>
    <w:rsid w:val="00D602AB"/>
    <w:rsid w:val="00D602C8"/>
    <w:rsid w:val="00D602EB"/>
    <w:rsid w:val="00D606C2"/>
    <w:rsid w:val="00D607C0"/>
    <w:rsid w:val="00D608F9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7E"/>
    <w:rsid w:val="00D616CC"/>
    <w:rsid w:val="00D61790"/>
    <w:rsid w:val="00D61913"/>
    <w:rsid w:val="00D61A30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93C"/>
    <w:rsid w:val="00D64A1E"/>
    <w:rsid w:val="00D64B2D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DBE"/>
    <w:rsid w:val="00D65DF6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184"/>
    <w:rsid w:val="00D672C9"/>
    <w:rsid w:val="00D672D8"/>
    <w:rsid w:val="00D672E4"/>
    <w:rsid w:val="00D67573"/>
    <w:rsid w:val="00D67A2D"/>
    <w:rsid w:val="00D67C4D"/>
    <w:rsid w:val="00D67C6A"/>
    <w:rsid w:val="00D67CEA"/>
    <w:rsid w:val="00D67DC0"/>
    <w:rsid w:val="00D67EAE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AF9"/>
    <w:rsid w:val="00D70FDA"/>
    <w:rsid w:val="00D7153C"/>
    <w:rsid w:val="00D7167A"/>
    <w:rsid w:val="00D718A3"/>
    <w:rsid w:val="00D71A8A"/>
    <w:rsid w:val="00D71A9A"/>
    <w:rsid w:val="00D71C8F"/>
    <w:rsid w:val="00D71D73"/>
    <w:rsid w:val="00D71D8E"/>
    <w:rsid w:val="00D71F13"/>
    <w:rsid w:val="00D720E4"/>
    <w:rsid w:val="00D723B2"/>
    <w:rsid w:val="00D723D6"/>
    <w:rsid w:val="00D723FB"/>
    <w:rsid w:val="00D7243D"/>
    <w:rsid w:val="00D7246F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623"/>
    <w:rsid w:val="00D738C1"/>
    <w:rsid w:val="00D739CB"/>
    <w:rsid w:val="00D739E9"/>
    <w:rsid w:val="00D739F4"/>
    <w:rsid w:val="00D73AD4"/>
    <w:rsid w:val="00D73CC6"/>
    <w:rsid w:val="00D73E8D"/>
    <w:rsid w:val="00D740AF"/>
    <w:rsid w:val="00D74101"/>
    <w:rsid w:val="00D7448F"/>
    <w:rsid w:val="00D744DD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75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D48"/>
    <w:rsid w:val="00D82E99"/>
    <w:rsid w:val="00D830D3"/>
    <w:rsid w:val="00D8315C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6A0"/>
    <w:rsid w:val="00D87853"/>
    <w:rsid w:val="00D87BC3"/>
    <w:rsid w:val="00D87BE1"/>
    <w:rsid w:val="00D87C8E"/>
    <w:rsid w:val="00D87D21"/>
    <w:rsid w:val="00D90442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4B2"/>
    <w:rsid w:val="00D97646"/>
    <w:rsid w:val="00D97700"/>
    <w:rsid w:val="00D979B6"/>
    <w:rsid w:val="00D979F8"/>
    <w:rsid w:val="00D97A1C"/>
    <w:rsid w:val="00D97AE5"/>
    <w:rsid w:val="00D97B96"/>
    <w:rsid w:val="00D97CA7"/>
    <w:rsid w:val="00DA00E8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65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ADC"/>
    <w:rsid w:val="00DA2BC1"/>
    <w:rsid w:val="00DA2C5A"/>
    <w:rsid w:val="00DA2CB0"/>
    <w:rsid w:val="00DA2DC1"/>
    <w:rsid w:val="00DA2E71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B7F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10"/>
    <w:rsid w:val="00DA4706"/>
    <w:rsid w:val="00DA47A5"/>
    <w:rsid w:val="00DA4836"/>
    <w:rsid w:val="00DA49B8"/>
    <w:rsid w:val="00DA4CB2"/>
    <w:rsid w:val="00DA4FFB"/>
    <w:rsid w:val="00DA5357"/>
    <w:rsid w:val="00DA53B1"/>
    <w:rsid w:val="00DA5558"/>
    <w:rsid w:val="00DA5624"/>
    <w:rsid w:val="00DA5629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E8"/>
    <w:rsid w:val="00DA7F38"/>
    <w:rsid w:val="00DA7F94"/>
    <w:rsid w:val="00DB03E5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76C"/>
    <w:rsid w:val="00DB2918"/>
    <w:rsid w:val="00DB29DA"/>
    <w:rsid w:val="00DB2AD7"/>
    <w:rsid w:val="00DB2EC8"/>
    <w:rsid w:val="00DB3057"/>
    <w:rsid w:val="00DB3297"/>
    <w:rsid w:val="00DB3353"/>
    <w:rsid w:val="00DB3389"/>
    <w:rsid w:val="00DB3509"/>
    <w:rsid w:val="00DB3C1C"/>
    <w:rsid w:val="00DB3D08"/>
    <w:rsid w:val="00DB3DB3"/>
    <w:rsid w:val="00DB3E72"/>
    <w:rsid w:val="00DB42A1"/>
    <w:rsid w:val="00DB43E6"/>
    <w:rsid w:val="00DB43EA"/>
    <w:rsid w:val="00DB4457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28C"/>
    <w:rsid w:val="00DB62AF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015"/>
    <w:rsid w:val="00DC064F"/>
    <w:rsid w:val="00DC073C"/>
    <w:rsid w:val="00DC09B9"/>
    <w:rsid w:val="00DC0A05"/>
    <w:rsid w:val="00DC0B08"/>
    <w:rsid w:val="00DC0D8C"/>
    <w:rsid w:val="00DC0DCD"/>
    <w:rsid w:val="00DC0E0A"/>
    <w:rsid w:val="00DC0E9B"/>
    <w:rsid w:val="00DC0FC5"/>
    <w:rsid w:val="00DC0FD2"/>
    <w:rsid w:val="00DC12AF"/>
    <w:rsid w:val="00DC12D5"/>
    <w:rsid w:val="00DC1331"/>
    <w:rsid w:val="00DC136F"/>
    <w:rsid w:val="00DC138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538"/>
    <w:rsid w:val="00DC259E"/>
    <w:rsid w:val="00DC26FF"/>
    <w:rsid w:val="00DC27BF"/>
    <w:rsid w:val="00DC29FB"/>
    <w:rsid w:val="00DC2C39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FD3"/>
    <w:rsid w:val="00DC53F2"/>
    <w:rsid w:val="00DC542C"/>
    <w:rsid w:val="00DC5479"/>
    <w:rsid w:val="00DC5492"/>
    <w:rsid w:val="00DC560F"/>
    <w:rsid w:val="00DC571A"/>
    <w:rsid w:val="00DC58DE"/>
    <w:rsid w:val="00DC5980"/>
    <w:rsid w:val="00DC5A37"/>
    <w:rsid w:val="00DC5A59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90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5C"/>
    <w:rsid w:val="00DD2F6A"/>
    <w:rsid w:val="00DD3056"/>
    <w:rsid w:val="00DD306C"/>
    <w:rsid w:val="00DD307A"/>
    <w:rsid w:val="00DD3299"/>
    <w:rsid w:val="00DD32ED"/>
    <w:rsid w:val="00DD35DE"/>
    <w:rsid w:val="00DD3CDB"/>
    <w:rsid w:val="00DD3CE2"/>
    <w:rsid w:val="00DD3F37"/>
    <w:rsid w:val="00DD482A"/>
    <w:rsid w:val="00DD4867"/>
    <w:rsid w:val="00DD4B0B"/>
    <w:rsid w:val="00DD4F1E"/>
    <w:rsid w:val="00DD5027"/>
    <w:rsid w:val="00DD5085"/>
    <w:rsid w:val="00DD50F2"/>
    <w:rsid w:val="00DD5131"/>
    <w:rsid w:val="00DD525C"/>
    <w:rsid w:val="00DD52FA"/>
    <w:rsid w:val="00DD5434"/>
    <w:rsid w:val="00DD5486"/>
    <w:rsid w:val="00DD5519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A60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3D1"/>
    <w:rsid w:val="00DE1498"/>
    <w:rsid w:val="00DE17D8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3"/>
    <w:rsid w:val="00DE4F2D"/>
    <w:rsid w:val="00DE5182"/>
    <w:rsid w:val="00DE5215"/>
    <w:rsid w:val="00DE534F"/>
    <w:rsid w:val="00DE553D"/>
    <w:rsid w:val="00DE55A7"/>
    <w:rsid w:val="00DE55BA"/>
    <w:rsid w:val="00DE58F7"/>
    <w:rsid w:val="00DE5B8A"/>
    <w:rsid w:val="00DE5C92"/>
    <w:rsid w:val="00DE5CAF"/>
    <w:rsid w:val="00DE602F"/>
    <w:rsid w:val="00DE6167"/>
    <w:rsid w:val="00DE6310"/>
    <w:rsid w:val="00DE6833"/>
    <w:rsid w:val="00DE6894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3F0"/>
    <w:rsid w:val="00DE7453"/>
    <w:rsid w:val="00DE7674"/>
    <w:rsid w:val="00DE7937"/>
    <w:rsid w:val="00DE7A3A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0"/>
    <w:rsid w:val="00DF0B47"/>
    <w:rsid w:val="00DF0FCD"/>
    <w:rsid w:val="00DF120F"/>
    <w:rsid w:val="00DF1298"/>
    <w:rsid w:val="00DF1477"/>
    <w:rsid w:val="00DF18B1"/>
    <w:rsid w:val="00DF19FE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F4F"/>
    <w:rsid w:val="00DF4FBB"/>
    <w:rsid w:val="00DF5263"/>
    <w:rsid w:val="00DF527D"/>
    <w:rsid w:val="00DF5917"/>
    <w:rsid w:val="00DF5A6D"/>
    <w:rsid w:val="00DF5ADA"/>
    <w:rsid w:val="00DF5B6B"/>
    <w:rsid w:val="00DF601D"/>
    <w:rsid w:val="00DF64A3"/>
    <w:rsid w:val="00DF6DD6"/>
    <w:rsid w:val="00DF702F"/>
    <w:rsid w:val="00DF7037"/>
    <w:rsid w:val="00DF70BF"/>
    <w:rsid w:val="00DF70D4"/>
    <w:rsid w:val="00DF72C9"/>
    <w:rsid w:val="00DF73C8"/>
    <w:rsid w:val="00DF7456"/>
    <w:rsid w:val="00DF7462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CC"/>
    <w:rsid w:val="00E00606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A53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F11"/>
    <w:rsid w:val="00E02F58"/>
    <w:rsid w:val="00E031C1"/>
    <w:rsid w:val="00E0328E"/>
    <w:rsid w:val="00E03353"/>
    <w:rsid w:val="00E033C2"/>
    <w:rsid w:val="00E03437"/>
    <w:rsid w:val="00E0348B"/>
    <w:rsid w:val="00E036C4"/>
    <w:rsid w:val="00E03A14"/>
    <w:rsid w:val="00E03BF8"/>
    <w:rsid w:val="00E03E1C"/>
    <w:rsid w:val="00E0418E"/>
    <w:rsid w:val="00E042A6"/>
    <w:rsid w:val="00E042F3"/>
    <w:rsid w:val="00E0433D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0E"/>
    <w:rsid w:val="00E0659F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52E"/>
    <w:rsid w:val="00E105C4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C9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F3"/>
    <w:rsid w:val="00E13F3A"/>
    <w:rsid w:val="00E1406E"/>
    <w:rsid w:val="00E141D6"/>
    <w:rsid w:val="00E142DF"/>
    <w:rsid w:val="00E142E8"/>
    <w:rsid w:val="00E1442C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EA0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143"/>
    <w:rsid w:val="00E161A6"/>
    <w:rsid w:val="00E1621B"/>
    <w:rsid w:val="00E163BB"/>
    <w:rsid w:val="00E167BA"/>
    <w:rsid w:val="00E167EA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C03"/>
    <w:rsid w:val="00E20CA4"/>
    <w:rsid w:val="00E211C7"/>
    <w:rsid w:val="00E2124D"/>
    <w:rsid w:val="00E2125F"/>
    <w:rsid w:val="00E21452"/>
    <w:rsid w:val="00E2152A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A15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624E"/>
    <w:rsid w:val="00E26280"/>
    <w:rsid w:val="00E26493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2FD3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FD1"/>
    <w:rsid w:val="00E3414D"/>
    <w:rsid w:val="00E342A7"/>
    <w:rsid w:val="00E342E0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5005"/>
    <w:rsid w:val="00E35119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0F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9E"/>
    <w:rsid w:val="00E441FC"/>
    <w:rsid w:val="00E44214"/>
    <w:rsid w:val="00E44215"/>
    <w:rsid w:val="00E444D3"/>
    <w:rsid w:val="00E44502"/>
    <w:rsid w:val="00E44522"/>
    <w:rsid w:val="00E445FB"/>
    <w:rsid w:val="00E45074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73"/>
    <w:rsid w:val="00E45C8E"/>
    <w:rsid w:val="00E45D07"/>
    <w:rsid w:val="00E45DC9"/>
    <w:rsid w:val="00E45DF1"/>
    <w:rsid w:val="00E46022"/>
    <w:rsid w:val="00E46159"/>
    <w:rsid w:val="00E46617"/>
    <w:rsid w:val="00E466D3"/>
    <w:rsid w:val="00E467BF"/>
    <w:rsid w:val="00E46996"/>
    <w:rsid w:val="00E46A4C"/>
    <w:rsid w:val="00E46E8E"/>
    <w:rsid w:val="00E470DE"/>
    <w:rsid w:val="00E47542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9CA"/>
    <w:rsid w:val="00E56BB0"/>
    <w:rsid w:val="00E56C1D"/>
    <w:rsid w:val="00E56D3B"/>
    <w:rsid w:val="00E56D62"/>
    <w:rsid w:val="00E56E48"/>
    <w:rsid w:val="00E57026"/>
    <w:rsid w:val="00E57872"/>
    <w:rsid w:val="00E60275"/>
    <w:rsid w:val="00E602A6"/>
    <w:rsid w:val="00E60389"/>
    <w:rsid w:val="00E603B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DA1"/>
    <w:rsid w:val="00E62F4D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0BE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6033"/>
    <w:rsid w:val="00E66330"/>
    <w:rsid w:val="00E66391"/>
    <w:rsid w:val="00E66615"/>
    <w:rsid w:val="00E66740"/>
    <w:rsid w:val="00E66778"/>
    <w:rsid w:val="00E6688A"/>
    <w:rsid w:val="00E669A5"/>
    <w:rsid w:val="00E66A86"/>
    <w:rsid w:val="00E66BDA"/>
    <w:rsid w:val="00E66BFD"/>
    <w:rsid w:val="00E66D1D"/>
    <w:rsid w:val="00E66EC4"/>
    <w:rsid w:val="00E66F6D"/>
    <w:rsid w:val="00E670EC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91F"/>
    <w:rsid w:val="00E73A62"/>
    <w:rsid w:val="00E73C57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87C"/>
    <w:rsid w:val="00E75A0F"/>
    <w:rsid w:val="00E75C94"/>
    <w:rsid w:val="00E75D4B"/>
    <w:rsid w:val="00E75E10"/>
    <w:rsid w:val="00E75F8B"/>
    <w:rsid w:val="00E76243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BAD"/>
    <w:rsid w:val="00E77D4A"/>
    <w:rsid w:val="00E77ED7"/>
    <w:rsid w:val="00E77F77"/>
    <w:rsid w:val="00E8011C"/>
    <w:rsid w:val="00E8018E"/>
    <w:rsid w:val="00E802C6"/>
    <w:rsid w:val="00E8032C"/>
    <w:rsid w:val="00E80688"/>
    <w:rsid w:val="00E80732"/>
    <w:rsid w:val="00E80939"/>
    <w:rsid w:val="00E80CC7"/>
    <w:rsid w:val="00E80ECC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89A"/>
    <w:rsid w:val="00E82C19"/>
    <w:rsid w:val="00E82E74"/>
    <w:rsid w:val="00E82F79"/>
    <w:rsid w:val="00E82FD8"/>
    <w:rsid w:val="00E83308"/>
    <w:rsid w:val="00E83482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B16"/>
    <w:rsid w:val="00E84BD6"/>
    <w:rsid w:val="00E84C86"/>
    <w:rsid w:val="00E84D6E"/>
    <w:rsid w:val="00E84DA9"/>
    <w:rsid w:val="00E84E1E"/>
    <w:rsid w:val="00E84E36"/>
    <w:rsid w:val="00E84F5A"/>
    <w:rsid w:val="00E85095"/>
    <w:rsid w:val="00E853E8"/>
    <w:rsid w:val="00E8546A"/>
    <w:rsid w:val="00E85620"/>
    <w:rsid w:val="00E858C2"/>
    <w:rsid w:val="00E859F2"/>
    <w:rsid w:val="00E85AA8"/>
    <w:rsid w:val="00E85B2D"/>
    <w:rsid w:val="00E85B73"/>
    <w:rsid w:val="00E85B77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530"/>
    <w:rsid w:val="00E86936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998"/>
    <w:rsid w:val="00E90A02"/>
    <w:rsid w:val="00E90CBC"/>
    <w:rsid w:val="00E90D0A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DA"/>
    <w:rsid w:val="00E933A8"/>
    <w:rsid w:val="00E93488"/>
    <w:rsid w:val="00E936B7"/>
    <w:rsid w:val="00E936BF"/>
    <w:rsid w:val="00E93B3C"/>
    <w:rsid w:val="00E93B8D"/>
    <w:rsid w:val="00E93C48"/>
    <w:rsid w:val="00E9413E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DE8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98F"/>
    <w:rsid w:val="00EA1B45"/>
    <w:rsid w:val="00EA1C01"/>
    <w:rsid w:val="00EA20B3"/>
    <w:rsid w:val="00EA24FD"/>
    <w:rsid w:val="00EA2541"/>
    <w:rsid w:val="00EA2574"/>
    <w:rsid w:val="00EA27CF"/>
    <w:rsid w:val="00EA2A8A"/>
    <w:rsid w:val="00EA2AAB"/>
    <w:rsid w:val="00EA2CB8"/>
    <w:rsid w:val="00EA2DD7"/>
    <w:rsid w:val="00EA2E61"/>
    <w:rsid w:val="00EA2E68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218"/>
    <w:rsid w:val="00EB0416"/>
    <w:rsid w:val="00EB047F"/>
    <w:rsid w:val="00EB0489"/>
    <w:rsid w:val="00EB0496"/>
    <w:rsid w:val="00EB058D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A7"/>
    <w:rsid w:val="00EB3845"/>
    <w:rsid w:val="00EB387D"/>
    <w:rsid w:val="00EB398C"/>
    <w:rsid w:val="00EB3BA6"/>
    <w:rsid w:val="00EB3D06"/>
    <w:rsid w:val="00EB3E32"/>
    <w:rsid w:val="00EB3F29"/>
    <w:rsid w:val="00EB44F2"/>
    <w:rsid w:val="00EB45C9"/>
    <w:rsid w:val="00EB46F3"/>
    <w:rsid w:val="00EB4767"/>
    <w:rsid w:val="00EB4922"/>
    <w:rsid w:val="00EB492C"/>
    <w:rsid w:val="00EB4B3B"/>
    <w:rsid w:val="00EB4DED"/>
    <w:rsid w:val="00EB4E3D"/>
    <w:rsid w:val="00EB513E"/>
    <w:rsid w:val="00EB5163"/>
    <w:rsid w:val="00EB52B3"/>
    <w:rsid w:val="00EB52B9"/>
    <w:rsid w:val="00EB5424"/>
    <w:rsid w:val="00EB55BD"/>
    <w:rsid w:val="00EB5851"/>
    <w:rsid w:val="00EB5AB5"/>
    <w:rsid w:val="00EB5DCF"/>
    <w:rsid w:val="00EB611D"/>
    <w:rsid w:val="00EB62C7"/>
    <w:rsid w:val="00EB633E"/>
    <w:rsid w:val="00EB637B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0AF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838"/>
    <w:rsid w:val="00EC1AB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E8D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C9A"/>
    <w:rsid w:val="00ED4D11"/>
    <w:rsid w:val="00ED4DE9"/>
    <w:rsid w:val="00ED5150"/>
    <w:rsid w:val="00ED562C"/>
    <w:rsid w:val="00ED56B2"/>
    <w:rsid w:val="00ED56CA"/>
    <w:rsid w:val="00ED57A2"/>
    <w:rsid w:val="00ED5A41"/>
    <w:rsid w:val="00ED5D2F"/>
    <w:rsid w:val="00ED5EA2"/>
    <w:rsid w:val="00ED5F6E"/>
    <w:rsid w:val="00ED635D"/>
    <w:rsid w:val="00ED67CA"/>
    <w:rsid w:val="00ED67F6"/>
    <w:rsid w:val="00ED69E7"/>
    <w:rsid w:val="00ED6A23"/>
    <w:rsid w:val="00ED6A72"/>
    <w:rsid w:val="00ED6D22"/>
    <w:rsid w:val="00ED72A0"/>
    <w:rsid w:val="00ED74BD"/>
    <w:rsid w:val="00ED7667"/>
    <w:rsid w:val="00ED78B0"/>
    <w:rsid w:val="00ED7D3B"/>
    <w:rsid w:val="00ED7D86"/>
    <w:rsid w:val="00EE01A9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9B0"/>
    <w:rsid w:val="00EE19FC"/>
    <w:rsid w:val="00EE1A24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C01"/>
    <w:rsid w:val="00EE5C83"/>
    <w:rsid w:val="00EE5CA7"/>
    <w:rsid w:val="00EE5CD5"/>
    <w:rsid w:val="00EE5EF8"/>
    <w:rsid w:val="00EE5F7E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478"/>
    <w:rsid w:val="00EE76D3"/>
    <w:rsid w:val="00EE7C38"/>
    <w:rsid w:val="00EE7D23"/>
    <w:rsid w:val="00EE7DD5"/>
    <w:rsid w:val="00EF002A"/>
    <w:rsid w:val="00EF0050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A6C"/>
    <w:rsid w:val="00EF3D52"/>
    <w:rsid w:val="00EF3D9E"/>
    <w:rsid w:val="00EF3F77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F0F"/>
    <w:rsid w:val="00EF5036"/>
    <w:rsid w:val="00EF5043"/>
    <w:rsid w:val="00EF5073"/>
    <w:rsid w:val="00EF50D1"/>
    <w:rsid w:val="00EF51F1"/>
    <w:rsid w:val="00EF52E1"/>
    <w:rsid w:val="00EF54B0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6A"/>
    <w:rsid w:val="00EF70C8"/>
    <w:rsid w:val="00EF716D"/>
    <w:rsid w:val="00EF71AC"/>
    <w:rsid w:val="00EF728C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B45"/>
    <w:rsid w:val="00F00D64"/>
    <w:rsid w:val="00F00E2A"/>
    <w:rsid w:val="00F01032"/>
    <w:rsid w:val="00F011B5"/>
    <w:rsid w:val="00F011E1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4EF"/>
    <w:rsid w:val="00F02591"/>
    <w:rsid w:val="00F025F9"/>
    <w:rsid w:val="00F02688"/>
    <w:rsid w:val="00F029C1"/>
    <w:rsid w:val="00F02B0B"/>
    <w:rsid w:val="00F02BCC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D3"/>
    <w:rsid w:val="00F05EE9"/>
    <w:rsid w:val="00F05F0C"/>
    <w:rsid w:val="00F0611F"/>
    <w:rsid w:val="00F06389"/>
    <w:rsid w:val="00F063B3"/>
    <w:rsid w:val="00F06657"/>
    <w:rsid w:val="00F066D6"/>
    <w:rsid w:val="00F0674B"/>
    <w:rsid w:val="00F06B1F"/>
    <w:rsid w:val="00F06B61"/>
    <w:rsid w:val="00F06B63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C07"/>
    <w:rsid w:val="00F10C52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5E60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BCA"/>
    <w:rsid w:val="00F17D37"/>
    <w:rsid w:val="00F17FF5"/>
    <w:rsid w:val="00F20041"/>
    <w:rsid w:val="00F2011A"/>
    <w:rsid w:val="00F201F0"/>
    <w:rsid w:val="00F206F4"/>
    <w:rsid w:val="00F20A23"/>
    <w:rsid w:val="00F20A76"/>
    <w:rsid w:val="00F20C95"/>
    <w:rsid w:val="00F20D94"/>
    <w:rsid w:val="00F20E43"/>
    <w:rsid w:val="00F211DA"/>
    <w:rsid w:val="00F2120B"/>
    <w:rsid w:val="00F212CE"/>
    <w:rsid w:val="00F21507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60A"/>
    <w:rsid w:val="00F22903"/>
    <w:rsid w:val="00F22934"/>
    <w:rsid w:val="00F22975"/>
    <w:rsid w:val="00F22A68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3C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D29"/>
    <w:rsid w:val="00F24FBE"/>
    <w:rsid w:val="00F2521D"/>
    <w:rsid w:val="00F25757"/>
    <w:rsid w:val="00F259B4"/>
    <w:rsid w:val="00F259B8"/>
    <w:rsid w:val="00F259F8"/>
    <w:rsid w:val="00F25BBE"/>
    <w:rsid w:val="00F25BFB"/>
    <w:rsid w:val="00F25C7B"/>
    <w:rsid w:val="00F26138"/>
    <w:rsid w:val="00F26195"/>
    <w:rsid w:val="00F262DD"/>
    <w:rsid w:val="00F268B8"/>
    <w:rsid w:val="00F269E1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5D1"/>
    <w:rsid w:val="00F30697"/>
    <w:rsid w:val="00F30962"/>
    <w:rsid w:val="00F30A32"/>
    <w:rsid w:val="00F30E8D"/>
    <w:rsid w:val="00F3198E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CDD"/>
    <w:rsid w:val="00F32E17"/>
    <w:rsid w:val="00F32EC6"/>
    <w:rsid w:val="00F32F72"/>
    <w:rsid w:val="00F33087"/>
    <w:rsid w:val="00F3308F"/>
    <w:rsid w:val="00F33299"/>
    <w:rsid w:val="00F332A5"/>
    <w:rsid w:val="00F335B5"/>
    <w:rsid w:val="00F33621"/>
    <w:rsid w:val="00F3369E"/>
    <w:rsid w:val="00F3370D"/>
    <w:rsid w:val="00F33744"/>
    <w:rsid w:val="00F3380A"/>
    <w:rsid w:val="00F33832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403"/>
    <w:rsid w:val="00F364B3"/>
    <w:rsid w:val="00F36882"/>
    <w:rsid w:val="00F36AAB"/>
    <w:rsid w:val="00F36B06"/>
    <w:rsid w:val="00F36B8B"/>
    <w:rsid w:val="00F36C33"/>
    <w:rsid w:val="00F36DEE"/>
    <w:rsid w:val="00F37096"/>
    <w:rsid w:val="00F370B8"/>
    <w:rsid w:val="00F37236"/>
    <w:rsid w:val="00F3730E"/>
    <w:rsid w:val="00F37589"/>
    <w:rsid w:val="00F3794F"/>
    <w:rsid w:val="00F37B68"/>
    <w:rsid w:val="00F37BE2"/>
    <w:rsid w:val="00F37CEE"/>
    <w:rsid w:val="00F37D73"/>
    <w:rsid w:val="00F37F40"/>
    <w:rsid w:val="00F400F9"/>
    <w:rsid w:val="00F40B01"/>
    <w:rsid w:val="00F40B43"/>
    <w:rsid w:val="00F40B51"/>
    <w:rsid w:val="00F40D4F"/>
    <w:rsid w:val="00F40EF4"/>
    <w:rsid w:val="00F40F39"/>
    <w:rsid w:val="00F40F58"/>
    <w:rsid w:val="00F41098"/>
    <w:rsid w:val="00F41401"/>
    <w:rsid w:val="00F41532"/>
    <w:rsid w:val="00F415E4"/>
    <w:rsid w:val="00F4176F"/>
    <w:rsid w:val="00F418AC"/>
    <w:rsid w:val="00F41922"/>
    <w:rsid w:val="00F41988"/>
    <w:rsid w:val="00F41B96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8A"/>
    <w:rsid w:val="00F431F7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3B2"/>
    <w:rsid w:val="00F44439"/>
    <w:rsid w:val="00F444AA"/>
    <w:rsid w:val="00F44624"/>
    <w:rsid w:val="00F44768"/>
    <w:rsid w:val="00F448A1"/>
    <w:rsid w:val="00F449A5"/>
    <w:rsid w:val="00F44B82"/>
    <w:rsid w:val="00F44F6D"/>
    <w:rsid w:val="00F4506D"/>
    <w:rsid w:val="00F4510F"/>
    <w:rsid w:val="00F45161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2D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4F94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9C8"/>
    <w:rsid w:val="00F55AFA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3D2"/>
    <w:rsid w:val="00F60510"/>
    <w:rsid w:val="00F6058D"/>
    <w:rsid w:val="00F60608"/>
    <w:rsid w:val="00F607AF"/>
    <w:rsid w:val="00F60828"/>
    <w:rsid w:val="00F6087D"/>
    <w:rsid w:val="00F60998"/>
    <w:rsid w:val="00F60DCA"/>
    <w:rsid w:val="00F60DDD"/>
    <w:rsid w:val="00F611A2"/>
    <w:rsid w:val="00F6136A"/>
    <w:rsid w:val="00F6155A"/>
    <w:rsid w:val="00F618AD"/>
    <w:rsid w:val="00F61ABF"/>
    <w:rsid w:val="00F61BDB"/>
    <w:rsid w:val="00F61D1C"/>
    <w:rsid w:val="00F61DEB"/>
    <w:rsid w:val="00F61ED8"/>
    <w:rsid w:val="00F620B9"/>
    <w:rsid w:val="00F62325"/>
    <w:rsid w:val="00F62475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780"/>
    <w:rsid w:val="00F63A67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1F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8E"/>
    <w:rsid w:val="00F65ED1"/>
    <w:rsid w:val="00F662A0"/>
    <w:rsid w:val="00F663AF"/>
    <w:rsid w:val="00F663F8"/>
    <w:rsid w:val="00F66417"/>
    <w:rsid w:val="00F66420"/>
    <w:rsid w:val="00F66465"/>
    <w:rsid w:val="00F6658A"/>
    <w:rsid w:val="00F666B0"/>
    <w:rsid w:val="00F6672A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291"/>
    <w:rsid w:val="00F7031F"/>
    <w:rsid w:val="00F704FC"/>
    <w:rsid w:val="00F70593"/>
    <w:rsid w:val="00F70722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A86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3C4"/>
    <w:rsid w:val="00F774EC"/>
    <w:rsid w:val="00F77604"/>
    <w:rsid w:val="00F77687"/>
    <w:rsid w:val="00F7777F"/>
    <w:rsid w:val="00F777A7"/>
    <w:rsid w:val="00F77A95"/>
    <w:rsid w:val="00F77AF5"/>
    <w:rsid w:val="00F77D96"/>
    <w:rsid w:val="00F77ECC"/>
    <w:rsid w:val="00F77EE3"/>
    <w:rsid w:val="00F77F82"/>
    <w:rsid w:val="00F80043"/>
    <w:rsid w:val="00F8009B"/>
    <w:rsid w:val="00F80210"/>
    <w:rsid w:val="00F803F1"/>
    <w:rsid w:val="00F80428"/>
    <w:rsid w:val="00F807AE"/>
    <w:rsid w:val="00F807D6"/>
    <w:rsid w:val="00F80891"/>
    <w:rsid w:val="00F8095E"/>
    <w:rsid w:val="00F80DDF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DCD"/>
    <w:rsid w:val="00F81ECF"/>
    <w:rsid w:val="00F81EDB"/>
    <w:rsid w:val="00F820F3"/>
    <w:rsid w:val="00F822BF"/>
    <w:rsid w:val="00F8241B"/>
    <w:rsid w:val="00F826E8"/>
    <w:rsid w:val="00F827ED"/>
    <w:rsid w:val="00F82849"/>
    <w:rsid w:val="00F8291C"/>
    <w:rsid w:val="00F82A5D"/>
    <w:rsid w:val="00F82C9F"/>
    <w:rsid w:val="00F82D94"/>
    <w:rsid w:val="00F82E8A"/>
    <w:rsid w:val="00F82E9B"/>
    <w:rsid w:val="00F82FDF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72D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0EFF"/>
    <w:rsid w:val="00F9108D"/>
    <w:rsid w:val="00F91269"/>
    <w:rsid w:val="00F915EA"/>
    <w:rsid w:val="00F917DC"/>
    <w:rsid w:val="00F918A4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612"/>
    <w:rsid w:val="00F9383B"/>
    <w:rsid w:val="00F9391C"/>
    <w:rsid w:val="00F93AD5"/>
    <w:rsid w:val="00F94142"/>
    <w:rsid w:val="00F94162"/>
    <w:rsid w:val="00F9418A"/>
    <w:rsid w:val="00F941F9"/>
    <w:rsid w:val="00F94284"/>
    <w:rsid w:val="00F943B5"/>
    <w:rsid w:val="00F945E0"/>
    <w:rsid w:val="00F946E1"/>
    <w:rsid w:val="00F94938"/>
    <w:rsid w:val="00F94A0F"/>
    <w:rsid w:val="00F94BBA"/>
    <w:rsid w:val="00F94DC3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A5"/>
    <w:rsid w:val="00F96688"/>
    <w:rsid w:val="00F966AD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956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7F"/>
    <w:rsid w:val="00FB1A61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D1"/>
    <w:rsid w:val="00FB3BE8"/>
    <w:rsid w:val="00FB3D00"/>
    <w:rsid w:val="00FB3D21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69"/>
    <w:rsid w:val="00FB4FB8"/>
    <w:rsid w:val="00FB5002"/>
    <w:rsid w:val="00FB50B3"/>
    <w:rsid w:val="00FB51CF"/>
    <w:rsid w:val="00FB51DF"/>
    <w:rsid w:val="00FB5201"/>
    <w:rsid w:val="00FB5471"/>
    <w:rsid w:val="00FB54C2"/>
    <w:rsid w:val="00FB573E"/>
    <w:rsid w:val="00FB5C74"/>
    <w:rsid w:val="00FB5DF7"/>
    <w:rsid w:val="00FB5DFB"/>
    <w:rsid w:val="00FB5EEA"/>
    <w:rsid w:val="00FB6071"/>
    <w:rsid w:val="00FB61E7"/>
    <w:rsid w:val="00FB66BC"/>
    <w:rsid w:val="00FB6AFB"/>
    <w:rsid w:val="00FB6BFC"/>
    <w:rsid w:val="00FB6C4C"/>
    <w:rsid w:val="00FB6F65"/>
    <w:rsid w:val="00FB71A4"/>
    <w:rsid w:val="00FB71AA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7F4"/>
    <w:rsid w:val="00FC0A15"/>
    <w:rsid w:val="00FC0A1D"/>
    <w:rsid w:val="00FC0A46"/>
    <w:rsid w:val="00FC0C5B"/>
    <w:rsid w:val="00FC0C87"/>
    <w:rsid w:val="00FC1127"/>
    <w:rsid w:val="00FC112E"/>
    <w:rsid w:val="00FC113F"/>
    <w:rsid w:val="00FC1162"/>
    <w:rsid w:val="00FC12F6"/>
    <w:rsid w:val="00FC1664"/>
    <w:rsid w:val="00FC1A89"/>
    <w:rsid w:val="00FC1D83"/>
    <w:rsid w:val="00FC1E79"/>
    <w:rsid w:val="00FC23B1"/>
    <w:rsid w:val="00FC2585"/>
    <w:rsid w:val="00FC275B"/>
    <w:rsid w:val="00FC27CC"/>
    <w:rsid w:val="00FC28B1"/>
    <w:rsid w:val="00FC29D4"/>
    <w:rsid w:val="00FC2B34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34"/>
    <w:rsid w:val="00FC3D5A"/>
    <w:rsid w:val="00FC3E2D"/>
    <w:rsid w:val="00FC3EA1"/>
    <w:rsid w:val="00FC40AB"/>
    <w:rsid w:val="00FC40C3"/>
    <w:rsid w:val="00FC411E"/>
    <w:rsid w:val="00FC412C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95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826"/>
    <w:rsid w:val="00FC59FA"/>
    <w:rsid w:val="00FC5CEE"/>
    <w:rsid w:val="00FC5DCC"/>
    <w:rsid w:val="00FC5E3A"/>
    <w:rsid w:val="00FC5EF5"/>
    <w:rsid w:val="00FC5FB2"/>
    <w:rsid w:val="00FC60DF"/>
    <w:rsid w:val="00FC64B0"/>
    <w:rsid w:val="00FC68B2"/>
    <w:rsid w:val="00FC6B73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E9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37B"/>
    <w:rsid w:val="00FD3444"/>
    <w:rsid w:val="00FD359F"/>
    <w:rsid w:val="00FD36C7"/>
    <w:rsid w:val="00FD38B2"/>
    <w:rsid w:val="00FD3AAF"/>
    <w:rsid w:val="00FD3B5E"/>
    <w:rsid w:val="00FD4087"/>
    <w:rsid w:val="00FD421F"/>
    <w:rsid w:val="00FD4253"/>
    <w:rsid w:val="00FD429C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1C"/>
    <w:rsid w:val="00FE7C5C"/>
    <w:rsid w:val="00FE7D03"/>
    <w:rsid w:val="00FE7E6C"/>
    <w:rsid w:val="00FE7F14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CF1"/>
    <w:rsid w:val="00FF0FE2"/>
    <w:rsid w:val="00FF0FFE"/>
    <w:rsid w:val="00FF1179"/>
    <w:rsid w:val="00FF1180"/>
    <w:rsid w:val="00FF13CE"/>
    <w:rsid w:val="00FF163B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77B"/>
    <w:rsid w:val="00FF3862"/>
    <w:rsid w:val="00FF39F1"/>
    <w:rsid w:val="00FF3CF4"/>
    <w:rsid w:val="00FF3E19"/>
    <w:rsid w:val="00FF3F1B"/>
    <w:rsid w:val="00FF3F1E"/>
    <w:rsid w:val="00FF4105"/>
    <w:rsid w:val="00FF4333"/>
    <w:rsid w:val="00FF4380"/>
    <w:rsid w:val="00FF43E5"/>
    <w:rsid w:val="00FF4507"/>
    <w:rsid w:val="00FF46BF"/>
    <w:rsid w:val="00FF487C"/>
    <w:rsid w:val="00FF48C9"/>
    <w:rsid w:val="00FF48CA"/>
    <w:rsid w:val="00FF4AF8"/>
    <w:rsid w:val="00FF4B5A"/>
    <w:rsid w:val="00FF4C4B"/>
    <w:rsid w:val="00FF4C61"/>
    <w:rsid w:val="00FF4DB5"/>
    <w:rsid w:val="00FF4E1E"/>
    <w:rsid w:val="00FF4EAC"/>
    <w:rsid w:val="00FF53BC"/>
    <w:rsid w:val="00FF54FA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6BD"/>
    <w:rsid w:val="00FF6868"/>
    <w:rsid w:val="00FF6976"/>
    <w:rsid w:val="00FF6AB6"/>
    <w:rsid w:val="00FF6B8A"/>
    <w:rsid w:val="00FF6D42"/>
    <w:rsid w:val="00FF6DD4"/>
    <w:rsid w:val="00FF6E1F"/>
    <w:rsid w:val="00FF7067"/>
    <w:rsid w:val="00FF7170"/>
    <w:rsid w:val="00FF7404"/>
    <w:rsid w:val="00FF760B"/>
    <w:rsid w:val="00FF77EE"/>
    <w:rsid w:val="00FF7A15"/>
    <w:rsid w:val="00FF7A72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  <w:style w:type="character" w:customStyle="1" w:styleId="ui-provider">
    <w:name w:val="ui-provider"/>
    <w:basedOn w:val="DefaultParagraphFont"/>
    <w:rsid w:val="00B74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</TotalTime>
  <Pages>33</Pages>
  <Words>6236</Words>
  <Characters>26372</Characters>
  <Application>Microsoft Office Word</Application>
  <DocSecurity>0</DocSecurity>
  <Lines>219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32543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Waraporn, Sukjaroen</dc:creator>
  <cp:keywords/>
  <dc:description/>
  <cp:lastModifiedBy>Sathiravich, Sangwansirapat</cp:lastModifiedBy>
  <cp:revision>6</cp:revision>
  <cp:lastPrinted>2024-04-26T09:13:00Z</cp:lastPrinted>
  <dcterms:created xsi:type="dcterms:W3CDTF">2024-05-02T06:11:00Z</dcterms:created>
  <dcterms:modified xsi:type="dcterms:W3CDTF">2024-05-07T09:17:00Z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</Properties>
</file>