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2DF0A9F5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F385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5F385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11FE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B836D11" w14:textId="1CEFE063" w:rsidR="00460F03" w:rsidRPr="002439E3" w:rsidRDefault="00460F03" w:rsidP="00460F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5F3857">
        <w:rPr>
          <w:rFonts w:ascii="Angsana New" w:hAnsi="Angsana New" w:cs="Angsana New"/>
          <w:lang w:val="en-US"/>
        </w:rPr>
        <w:t>256</w:t>
      </w:r>
      <w:r w:rsidR="00E603F6">
        <w:rPr>
          <w:rFonts w:ascii="Angsana New" w:hAnsi="Angsana New" w:cs="Angsana New"/>
          <w:lang w:val="en-US"/>
        </w:rPr>
        <w:t>7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9329E6">
        <w:rPr>
          <w:rFonts w:ascii="Angsana New" w:hAnsi="Angsana New" w:cs="Angsana New" w:hint="cs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</w:t>
      </w:r>
      <w:r w:rsidRPr="00F45A7D">
        <w:rPr>
          <w:rFonts w:ascii="Angsana New" w:hAnsi="Angsana New" w:cs="Angsana New" w:hint="cs"/>
          <w:spacing w:val="-2"/>
          <w:cs/>
        </w:rPr>
        <w:t>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Pr="005F3857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5F3857">
        <w:rPr>
          <w:rFonts w:ascii="Angsana New" w:hAnsi="Angsana New" w:cs="Angsana New"/>
          <w:lang w:val="en-US"/>
        </w:rPr>
        <w:t>256</w:t>
      </w:r>
      <w:r w:rsidR="00E603F6">
        <w:rPr>
          <w:rFonts w:ascii="Angsana New" w:hAnsi="Angsana New" w:cs="Angsana New"/>
          <w:lang w:val="en-US"/>
        </w:rPr>
        <w:t>7</w:t>
      </w:r>
      <w:r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และของเฉพาะบริษัท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5F3857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Default="00460F03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5DD1832B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7DA177" w14:textId="77777777" w:rsidR="005A5437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3A7292BA" w:rsidR="0006725D" w:rsidRPr="009B587D" w:rsidRDefault="004B132C" w:rsidP="00C25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2567</w:t>
      </w:r>
    </w:p>
    <w:sectPr w:rsidR="0006725D" w:rsidRPr="009B587D" w:rsidSect="003E3310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FFA8" w14:textId="77777777" w:rsidR="00E21954" w:rsidRDefault="00E21954" w:rsidP="004956B4">
      <w:r>
        <w:separator/>
      </w:r>
    </w:p>
  </w:endnote>
  <w:endnote w:type="continuationSeparator" w:id="0">
    <w:p w14:paraId="4F06247A" w14:textId="77777777" w:rsidR="00E21954" w:rsidRDefault="00E21954" w:rsidP="004956B4">
      <w:r>
        <w:continuationSeparator/>
      </w:r>
    </w:p>
  </w:endnote>
  <w:endnote w:type="continuationNotice" w:id="1">
    <w:p w14:paraId="04A3B6C5" w14:textId="77777777" w:rsidR="00E21954" w:rsidRDefault="00E219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B9AC" w14:textId="77777777" w:rsidR="00693BF9" w:rsidRDefault="00693B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3E3310" w:rsidRDefault="008B1559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7082" w14:textId="77777777" w:rsidR="00E21954" w:rsidRDefault="00E21954" w:rsidP="004956B4">
      <w:r>
        <w:separator/>
      </w:r>
    </w:p>
  </w:footnote>
  <w:footnote w:type="continuationSeparator" w:id="0">
    <w:p w14:paraId="76FD1E4A" w14:textId="77777777" w:rsidR="00E21954" w:rsidRDefault="00E21954" w:rsidP="004956B4">
      <w:r>
        <w:continuationSeparator/>
      </w:r>
    </w:p>
  </w:footnote>
  <w:footnote w:type="continuationNotice" w:id="1">
    <w:p w14:paraId="357BB6F6" w14:textId="77777777" w:rsidR="00E21954" w:rsidRDefault="00E219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D9D0" w14:textId="77777777" w:rsidR="00693BF9" w:rsidRDefault="00693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Pr="00011FEB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C16F29B" w14:textId="77777777" w:rsidR="008B1559" w:rsidRPr="00011FEB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7662184" w14:textId="47348681" w:rsidR="008B1559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518D702" w14:textId="77777777" w:rsidR="00011FEB" w:rsidRPr="00011FEB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4208C82" w14:textId="77777777" w:rsidR="008B1559" w:rsidRPr="00011FEB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FBB42FA" w14:textId="77777777" w:rsidR="008B1559" w:rsidRPr="00011FEB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090421" w14:textId="34F03EEE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FAAFB3C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F24EC4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74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384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Kornsiri, Chongaksorn</cp:lastModifiedBy>
  <cp:revision>7</cp:revision>
  <cp:lastPrinted>2024-05-07T09:58:00Z</cp:lastPrinted>
  <dcterms:created xsi:type="dcterms:W3CDTF">2024-05-06T12:39:00Z</dcterms:created>
  <dcterms:modified xsi:type="dcterms:W3CDTF">2024-05-13T07:14:00Z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