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2E05767C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69D6A8CB" w:rsidR="00FF6735" w:rsidRPr="00A766E9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74271B38" w:rsidR="00FF6735" w:rsidRPr="000021AC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3DB1D247" w:rsidR="00FF6735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658703F7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313C9B68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20C6D53E" w:rsidR="00205DB0" w:rsidRDefault="008B45DA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C041EC" w:rsidRPr="008C010D" w14:paraId="43807595" w14:textId="77777777" w:rsidTr="00CF6826">
        <w:tc>
          <w:tcPr>
            <w:tcW w:w="1458" w:type="dxa"/>
          </w:tcPr>
          <w:p w14:paraId="7FF1CCD3" w14:textId="2BF37F72" w:rsidR="00C041EC" w:rsidRDefault="008B45DA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36B8E37D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041EC" w:rsidRPr="008C010D" w14:paraId="0D5148D5" w14:textId="77777777" w:rsidTr="00CF6826">
        <w:tc>
          <w:tcPr>
            <w:tcW w:w="1458" w:type="dxa"/>
          </w:tcPr>
          <w:p w14:paraId="5CE4D1C4" w14:textId="485DC425" w:rsidR="00C041EC" w:rsidRPr="009C6BF5" w:rsidRDefault="008B45DA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15036C0" w14:textId="6B70C7AF" w:rsidR="00C041EC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41EC" w:rsidRPr="008C010D" w14:paraId="43A387E8" w14:textId="77777777" w:rsidTr="00CF6826">
        <w:tc>
          <w:tcPr>
            <w:tcW w:w="1458" w:type="dxa"/>
          </w:tcPr>
          <w:p w14:paraId="322BB2DE" w14:textId="71BE4058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8B45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5179AB0A" w14:textId="60A96F92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C593E" w:rsidRPr="008C010D" w14:paraId="649CC66F" w14:textId="77777777" w:rsidTr="00CF6826">
        <w:tc>
          <w:tcPr>
            <w:tcW w:w="1458" w:type="dxa"/>
          </w:tcPr>
          <w:p w14:paraId="6E29F670" w14:textId="50AC8E6F" w:rsidR="00CC593E" w:rsidRPr="003700DD" w:rsidRDefault="00CC593E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AE02949" w14:textId="41DD14CA" w:rsidR="00CC593E" w:rsidRDefault="00CC593E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C593E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C041EC" w:rsidRPr="008C010D" w14:paraId="7DA0A7CE" w14:textId="77777777" w:rsidTr="00CF6826">
        <w:tc>
          <w:tcPr>
            <w:tcW w:w="1458" w:type="dxa"/>
          </w:tcPr>
          <w:p w14:paraId="73A1B0FC" w14:textId="01D37A55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CC593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D0FAE5B" w14:textId="5F2A1C90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041EC" w:rsidRPr="008C010D" w14:paraId="298DCBD3" w14:textId="77777777" w:rsidTr="00CF6826">
        <w:tc>
          <w:tcPr>
            <w:tcW w:w="1458" w:type="dxa"/>
          </w:tcPr>
          <w:p w14:paraId="1752865F" w14:textId="0B7ECFC1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3F999CA" w14:textId="77F0D77B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620DBE7A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</w:t>
      </w:r>
      <w:r w:rsidR="00F05BC4" w:rsidRPr="000D7705">
        <w:rPr>
          <w:rFonts w:ascii="Angsana New" w:hAnsi="Angsana New"/>
          <w:sz w:val="30"/>
          <w:szCs w:val="30"/>
          <w:cs/>
        </w:rPr>
        <w:t>วันที่</w:t>
      </w:r>
      <w:r w:rsidR="00AC2585">
        <w:rPr>
          <w:rFonts w:ascii="Angsana New" w:hAnsi="Angsana New"/>
          <w:sz w:val="30"/>
          <w:szCs w:val="30"/>
        </w:rPr>
        <w:t xml:space="preserve"> </w:t>
      </w:r>
      <w:r w:rsidR="007C7C04">
        <w:rPr>
          <w:rFonts w:ascii="Angsana New" w:hAnsi="Angsana New"/>
          <w:sz w:val="30"/>
          <w:szCs w:val="30"/>
        </w:rPr>
        <w:t xml:space="preserve">14 </w:t>
      </w:r>
      <w:r w:rsidR="007C7C0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C7C04">
        <w:rPr>
          <w:rFonts w:ascii="Angsana New" w:hAnsi="Angsana New"/>
          <w:sz w:val="30"/>
          <w:szCs w:val="30"/>
        </w:rPr>
        <w:t>2567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B5245" w:rsidRDefault="00EA3CEC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7F80293B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3700DD" w:rsidRPr="003700DD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>
        <w:rPr>
          <w:rFonts w:hint="cs"/>
          <w:cs/>
        </w:rPr>
        <w:t>และบริษัทย่อย</w:t>
      </w:r>
      <w:r w:rsidRPr="001B698A">
        <w:rPr>
          <w:cs/>
        </w:rPr>
        <w:t xml:space="preserve">สำหรับปีสิ้นสุดวันที่ </w:t>
      </w:r>
      <w:r w:rsidR="003700DD" w:rsidRPr="001B698A">
        <w:t>31</w:t>
      </w:r>
      <w:r w:rsidRPr="001B698A">
        <w:t xml:space="preserve"> </w:t>
      </w:r>
      <w:r w:rsidRPr="001B698A">
        <w:rPr>
          <w:cs/>
        </w:rPr>
        <w:t xml:space="preserve">ธันวาคม </w:t>
      </w:r>
      <w:r w:rsidR="003700DD" w:rsidRPr="001B698A">
        <w:t>256</w:t>
      </w:r>
      <w:r w:rsidR="006A2602" w:rsidRPr="001B698A">
        <w:t>6</w:t>
      </w:r>
    </w:p>
    <w:p w14:paraId="180CCCDE" w14:textId="77777777" w:rsidR="000145E4" w:rsidRPr="00D1027C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E1C2F40" w14:textId="7E00CC45" w:rsidR="000145E4" w:rsidRDefault="000145E4" w:rsidP="00F33153">
      <w:pPr>
        <w:pStyle w:val="FSContent"/>
      </w:pPr>
      <w:r w:rsidRPr="001B698A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1B698A">
        <w:rPr>
          <w:rFonts w:hint="cs"/>
          <w:cs/>
        </w:rPr>
        <w:t>กลุ่ม</w:t>
      </w:r>
      <w:r w:rsidRPr="001B698A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700DD" w:rsidRPr="001B698A">
        <w:t>31</w:t>
      </w:r>
      <w:r w:rsidR="00F33153" w:rsidRPr="001B698A">
        <w:t xml:space="preserve"> </w:t>
      </w:r>
      <w:r w:rsidR="00F33153" w:rsidRPr="001B698A">
        <w:rPr>
          <w:rFonts w:hint="cs"/>
          <w:cs/>
        </w:rPr>
        <w:t xml:space="preserve">ธันวาคม </w:t>
      </w:r>
      <w:r w:rsidR="003700DD" w:rsidRPr="001B698A">
        <w:t>256</w:t>
      </w:r>
      <w:r w:rsidR="006A2602" w:rsidRPr="001B698A">
        <w:t>6</w:t>
      </w:r>
    </w:p>
    <w:p w14:paraId="1EF094DA" w14:textId="77777777" w:rsidR="00E70F4C" w:rsidRDefault="00E70F4C" w:rsidP="00F33153">
      <w:pPr>
        <w:pStyle w:val="FSContent"/>
      </w:pPr>
    </w:p>
    <w:p w14:paraId="4EBC7EB3" w14:textId="021A45C5" w:rsidR="002653E1" w:rsidRPr="0027520D" w:rsidRDefault="002653E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27520D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227E7267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</w:t>
      </w:r>
      <w:r w:rsidR="00F549B4">
        <w:t xml:space="preserve"> </w:t>
      </w:r>
      <w:r w:rsidR="008B6D46" w:rsidRPr="00B465B7">
        <w:rPr>
          <w:rFonts w:hint="cs"/>
          <w:cs/>
        </w:rPr>
        <w:t>การร่วมค้า</w:t>
      </w:r>
      <w:r w:rsidR="00F549B4">
        <w:t xml:space="preserve"> </w:t>
      </w:r>
      <w:r w:rsidR="00F549B4">
        <w:rPr>
          <w:rFonts w:hint="cs"/>
          <w:cs/>
        </w:rPr>
        <w:t>ผู้บริหาร</w:t>
      </w:r>
      <w:r w:rsidR="00B310C6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7267F0">
        <w:rPr>
          <w:rFonts w:hint="cs"/>
          <w:cs/>
        </w:rPr>
        <w:t>สาม</w:t>
      </w:r>
      <w:r w:rsidR="00A96BF9" w:rsidRPr="001B698A">
        <w:rPr>
          <w:rFonts w:hint="cs"/>
          <w:cs/>
        </w:rPr>
        <w:t>เดือน</w:t>
      </w:r>
      <w:r w:rsidR="001F042C" w:rsidRPr="001B698A">
        <w:rPr>
          <w:rFonts w:hint="cs"/>
          <w:cs/>
        </w:rPr>
        <w:t xml:space="preserve">สิ้นสุดวันที่ </w:t>
      </w:r>
      <w:r w:rsidR="001F042C" w:rsidRPr="001B698A">
        <w:t>3</w:t>
      </w:r>
      <w:r w:rsidR="007267F0" w:rsidRPr="001B698A">
        <w:t xml:space="preserve">1 </w:t>
      </w:r>
      <w:r w:rsidR="007267F0" w:rsidRPr="001B698A">
        <w:rPr>
          <w:rFonts w:hint="cs"/>
          <w:cs/>
        </w:rPr>
        <w:t xml:space="preserve">มีนาคม </w:t>
      </w:r>
      <w:r w:rsidR="001F042C" w:rsidRPr="001B698A">
        <w:t>256</w:t>
      </w:r>
      <w:r w:rsidR="006A2602" w:rsidRPr="001B698A">
        <w:t>7</w:t>
      </w:r>
    </w:p>
    <w:p w14:paraId="443EC7E2" w14:textId="139A31E3" w:rsidR="00BC7221" w:rsidRDefault="00BC7221" w:rsidP="00B465B7">
      <w:pPr>
        <w:pStyle w:val="FSContent"/>
      </w:pPr>
    </w:p>
    <w:p w14:paraId="0A5CB46D" w14:textId="3F355ACA" w:rsidR="00F14944" w:rsidRDefault="00F14944" w:rsidP="00B465B7">
      <w:pPr>
        <w:pStyle w:val="FSContent"/>
        <w:rPr>
          <w:cs/>
        </w:rPr>
      </w:pPr>
      <w:r>
        <w:br w:type="page"/>
      </w:r>
    </w:p>
    <w:p w14:paraId="33DC6BA8" w14:textId="6BC5892B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7267F0">
        <w:rPr>
          <w:rFonts w:ascii="Angsana New" w:hAnsi="Angsana New" w:cs="Angsana New" w:hint="cs"/>
          <w:cs/>
          <w:lang w:val="en-US"/>
        </w:rPr>
        <w:t>สาม</w:t>
      </w:r>
      <w:r w:rsidR="002F55FE" w:rsidRPr="00A93E4A">
        <w:rPr>
          <w:rFonts w:ascii="Angsana New" w:hAnsi="Angsana New" w:cs="Angsana New" w:hint="cs"/>
          <w:cs/>
          <w:lang w:val="en-US"/>
        </w:rPr>
        <w:t>เดือน</w:t>
      </w:r>
      <w:r w:rsidRPr="00A93E4A">
        <w:rPr>
          <w:rFonts w:ascii="Angsana New" w:hAnsi="Angsana New" w:cs="Angsana New"/>
          <w:cs/>
          <w:lang w:val="en-US"/>
        </w:rPr>
        <w:t>สิ้นสุดวันที่</w:t>
      </w:r>
      <w:r w:rsidRPr="00A93E4A">
        <w:rPr>
          <w:rFonts w:ascii="Angsana New" w:hAnsi="Angsana New" w:cs="Angsana New"/>
          <w:color w:val="FFFFFF"/>
          <w:lang w:val="en-US"/>
        </w:rPr>
        <w:t>/</w:t>
      </w:r>
      <w:r w:rsidR="003A3491" w:rsidRPr="003A3491">
        <w:rPr>
          <w:rFonts w:ascii="Angsana New" w:hAnsi="Angsana New" w:cs="Angsana New"/>
          <w:lang w:val="en-US"/>
        </w:rPr>
        <w:t>3</w:t>
      </w:r>
      <w:r w:rsidR="007267F0">
        <w:rPr>
          <w:rFonts w:ascii="Angsana New" w:hAnsi="Angsana New" w:cs="Angsana New"/>
          <w:lang w:val="en-US"/>
        </w:rPr>
        <w:t xml:space="preserve">1 </w:t>
      </w:r>
      <w:r w:rsidR="007267F0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3700DD" w:rsidRPr="00A93E4A">
        <w:rPr>
          <w:rFonts w:ascii="Angsana New" w:hAnsi="Angsana New" w:cs="Angsana New"/>
          <w:lang w:val="en-US"/>
        </w:rPr>
        <w:t>256</w:t>
      </w:r>
      <w:r w:rsidR="007267F0">
        <w:rPr>
          <w:rFonts w:ascii="Angsana New" w:hAnsi="Angsana New" w:cs="Angsana New"/>
          <w:lang w:val="en-US"/>
        </w:rPr>
        <w:t>7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Pr="00A93E4A">
        <w:rPr>
          <w:rFonts w:ascii="Angsana New" w:hAnsi="Angsana New" w:cs="Angsana New"/>
          <w:cs/>
          <w:lang w:val="en-US"/>
        </w:rPr>
        <w:t>และ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="003700DD" w:rsidRPr="00A93E4A">
        <w:rPr>
          <w:rFonts w:ascii="Angsana New" w:hAnsi="Angsana New" w:cs="Angsana New"/>
          <w:lang w:val="en-US"/>
        </w:rPr>
        <w:t>25</w:t>
      </w:r>
      <w:r w:rsidR="003700DD" w:rsidRPr="00A93E4A">
        <w:rPr>
          <w:rFonts w:ascii="Angsana New" w:hAnsi="Angsana New" w:cs="Angsana New" w:hint="cs"/>
          <w:lang w:val="en-US"/>
        </w:rPr>
        <w:t>6</w:t>
      </w:r>
      <w:r w:rsidR="007267F0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7F300C7A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30B2E" w:rsidRPr="007F53EA" w14:paraId="636172D8" w14:textId="77777777">
        <w:trPr>
          <w:trHeight w:val="70"/>
        </w:trPr>
        <w:tc>
          <w:tcPr>
            <w:tcW w:w="2229" w:type="pct"/>
          </w:tcPr>
          <w:p w14:paraId="5BDD5513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515AD11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9D45FC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B92A21A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B2E" w:rsidRPr="007F53EA" w14:paraId="1A37C570" w14:textId="77777777">
        <w:tc>
          <w:tcPr>
            <w:tcW w:w="2229" w:type="pct"/>
            <w:vAlign w:val="bottom"/>
          </w:tcPr>
          <w:p w14:paraId="2C7FB989" w14:textId="56655583" w:rsidR="00930B2E" w:rsidRPr="002752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3" w:type="pct"/>
            <w:vAlign w:val="bottom"/>
          </w:tcPr>
          <w:p w14:paraId="3AFD9A48" w14:textId="77777777" w:rsidR="00930B2E" w:rsidRPr="0013435B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2E148A02" w14:textId="77777777" w:rsidR="00930B2E" w:rsidRPr="0013435B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64FF3E00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2EFA6695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73E4123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vAlign w:val="bottom"/>
          </w:tcPr>
          <w:p w14:paraId="0A55C1D9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6FA450D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0B2E" w:rsidRPr="008C010D" w14:paraId="36102E1F" w14:textId="77777777">
        <w:tc>
          <w:tcPr>
            <w:tcW w:w="2229" w:type="pct"/>
          </w:tcPr>
          <w:p w14:paraId="689E18A0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423A225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B2E" w:rsidRPr="007F0AD3" w14:paraId="5C1A11F6" w14:textId="77777777">
        <w:tc>
          <w:tcPr>
            <w:tcW w:w="2229" w:type="pct"/>
          </w:tcPr>
          <w:p w14:paraId="25C63C72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109AB72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02F993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2D48FB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559116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DABD2E8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3C6E6EC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095C102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46A9" w:rsidRPr="007F0AD3" w14:paraId="48D6197C" w14:textId="77777777">
        <w:tc>
          <w:tcPr>
            <w:tcW w:w="2229" w:type="pct"/>
          </w:tcPr>
          <w:p w14:paraId="5554A5BA" w14:textId="4C0C6B6C" w:rsidR="000E46A9" w:rsidRPr="000E46A9" w:rsidRDefault="000E46A9" w:rsidP="000E46A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</w:tcPr>
          <w:p w14:paraId="2B66B4AD" w14:textId="6F424269" w:rsidR="000E46A9" w:rsidRPr="007F0AD3" w:rsidRDefault="00F32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2E1E1A" w14:textId="77777777" w:rsidR="000E46A9" w:rsidRPr="008C010D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458955" w14:textId="06625B85" w:rsidR="000E46A9" w:rsidRPr="007F0AD3" w:rsidRDefault="00BE7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2836F" w14:textId="77777777" w:rsidR="000E46A9" w:rsidRPr="008C010D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368EEF9" w14:textId="5EE59C37" w:rsidR="000E46A9" w:rsidRPr="007F0AD3" w:rsidRDefault="00BE7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8,832</w:t>
            </w:r>
          </w:p>
        </w:tc>
        <w:tc>
          <w:tcPr>
            <w:tcW w:w="148" w:type="pct"/>
          </w:tcPr>
          <w:p w14:paraId="2BA4A265" w14:textId="77777777" w:rsidR="000E46A9" w:rsidRPr="008C010D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5F6D1A8" w14:textId="51B867F1" w:rsidR="000E46A9" w:rsidRPr="007F0AD3" w:rsidRDefault="00BE7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7F0AD3" w14:paraId="22081C7D" w14:textId="77777777">
        <w:tc>
          <w:tcPr>
            <w:tcW w:w="2229" w:type="pct"/>
          </w:tcPr>
          <w:p w14:paraId="09182AB9" w14:textId="1E98F3CF" w:rsidR="00732AA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51F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</w:tcPr>
          <w:p w14:paraId="7F2BB68C" w14:textId="3985371A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0713AB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98A55DE" w14:textId="7755E43A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0D222D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1E51434" w14:textId="5E090DF5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C44F279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C16CECB" w14:textId="0F650815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7F0AD3" w14:paraId="4B0BC679" w14:textId="77777777">
        <w:tc>
          <w:tcPr>
            <w:tcW w:w="2229" w:type="pct"/>
          </w:tcPr>
          <w:p w14:paraId="3F6F4009" w14:textId="7010114C" w:rsidR="00732AAA" w:rsidRPr="000E46A9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83" w:type="pct"/>
          </w:tcPr>
          <w:p w14:paraId="29F87D27" w14:textId="16385787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E5F984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DA20735" w14:textId="4D8C1D5C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FB5652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42B4800" w14:textId="5D5F4F29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8" w:type="pct"/>
          </w:tcPr>
          <w:p w14:paraId="6B761B63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D059AAE" w14:textId="622A5C9D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</w:tr>
      <w:tr w:rsidR="00732AAA" w:rsidRPr="006E3081" w14:paraId="3828D748" w14:textId="77777777">
        <w:tc>
          <w:tcPr>
            <w:tcW w:w="2229" w:type="pct"/>
          </w:tcPr>
          <w:p w14:paraId="42F0E6E8" w14:textId="19E2B3C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ED73BDB" w14:textId="2C1AC41F" w:rsidR="00732AAA" w:rsidRP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2017C7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743CF140" w14:textId="4C2E6D0F" w:rsidR="00732AAA" w:rsidRP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001AC9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5C1078A5" w14:textId="374AD086" w:rsidR="00732AAA" w:rsidRPr="006E3081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7EF133CB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065CFB7E" w14:textId="09C074BB" w:rsidR="00732AAA" w:rsidRP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8C010D" w14:paraId="416108AE" w14:textId="77777777">
        <w:tc>
          <w:tcPr>
            <w:tcW w:w="2229" w:type="pct"/>
          </w:tcPr>
          <w:p w14:paraId="11D7BC14" w14:textId="77777777" w:rsidR="00732AAA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1C56F35B" w14:textId="77777777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C2A45A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7F6AD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2F067E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18D9BA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65991F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B03153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DF1EB3" w14:paraId="11B006BE" w14:textId="77777777">
        <w:trPr>
          <w:trHeight w:val="290"/>
        </w:trPr>
        <w:tc>
          <w:tcPr>
            <w:tcW w:w="2229" w:type="pct"/>
          </w:tcPr>
          <w:p w14:paraId="3E0FD4BC" w14:textId="6425A2F6" w:rsidR="00732AAA" w:rsidRPr="008C010D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006104AC" w14:textId="2765B98E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4FCDBD4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38A2757" w14:textId="136FACB8" w:rsidR="00732AAA" w:rsidRPr="00DF1EB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  <w:tc>
          <w:tcPr>
            <w:tcW w:w="145" w:type="pct"/>
            <w:shd w:val="clear" w:color="auto" w:fill="auto"/>
          </w:tcPr>
          <w:p w14:paraId="3613F5DE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6CC2781" w14:textId="7A5B85E2" w:rsidR="00732AAA" w:rsidRPr="00DF1EB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114623E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09D152" w14:textId="4C004D9A" w:rsidR="00732AAA" w:rsidRPr="00DF1EB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</w:tr>
      <w:tr w:rsidR="00732AAA" w:rsidRPr="005F3857" w14:paraId="6CE9FCAE" w14:textId="77777777">
        <w:tc>
          <w:tcPr>
            <w:tcW w:w="2229" w:type="pct"/>
          </w:tcPr>
          <w:p w14:paraId="28FF533C" w14:textId="7EA6C0CE" w:rsidR="00732AAA" w:rsidRPr="008C6D2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6628DEB7" w14:textId="5E3F91ED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14,803</w:t>
            </w:r>
          </w:p>
        </w:tc>
        <w:tc>
          <w:tcPr>
            <w:tcW w:w="143" w:type="pct"/>
            <w:shd w:val="clear" w:color="auto" w:fill="auto"/>
          </w:tcPr>
          <w:p w14:paraId="48F4FBFB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739C6E" w14:textId="47CE0AF0" w:rsidR="00732AAA" w:rsidRPr="005F3857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14,073</w:t>
            </w:r>
          </w:p>
        </w:tc>
        <w:tc>
          <w:tcPr>
            <w:tcW w:w="145" w:type="pct"/>
            <w:shd w:val="clear" w:color="auto" w:fill="auto"/>
          </w:tcPr>
          <w:p w14:paraId="63451667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7963BA" w14:textId="46866ADC" w:rsidR="00732AAA" w:rsidRPr="00DF1EB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14,803</w:t>
            </w:r>
          </w:p>
        </w:tc>
        <w:tc>
          <w:tcPr>
            <w:tcW w:w="148" w:type="pct"/>
          </w:tcPr>
          <w:p w14:paraId="07F3CF82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6C684C" w14:textId="2DBE5350" w:rsidR="00732AAA" w:rsidRPr="005F3857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14,073</w:t>
            </w:r>
          </w:p>
        </w:tc>
      </w:tr>
      <w:tr w:rsidR="00732AAA" w:rsidRPr="00485AA2" w14:paraId="246B7F21" w14:textId="77777777">
        <w:tc>
          <w:tcPr>
            <w:tcW w:w="2229" w:type="pct"/>
          </w:tcPr>
          <w:p w14:paraId="678F8D94" w14:textId="7BF1CCA2" w:rsidR="00732AAA" w:rsidRPr="00F8519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583" w:type="pct"/>
          </w:tcPr>
          <w:p w14:paraId="0937560A" w14:textId="06445545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EC66FF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38024D" w14:textId="0687F9A2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BD309E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FF05C6" w14:textId="29806CDB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8D57BF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BF38F" w14:textId="3EDCDF75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5F3857" w14:paraId="1A4DC1E5" w14:textId="77777777">
        <w:tc>
          <w:tcPr>
            <w:tcW w:w="2229" w:type="pct"/>
          </w:tcPr>
          <w:p w14:paraId="671B826C" w14:textId="3A755370" w:rsidR="00732AAA" w:rsidRPr="008C6D2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583" w:type="pct"/>
            <w:shd w:val="clear" w:color="auto" w:fill="auto"/>
          </w:tcPr>
          <w:p w14:paraId="256758BB" w14:textId="420EB18D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12,090</w:t>
            </w:r>
          </w:p>
        </w:tc>
        <w:tc>
          <w:tcPr>
            <w:tcW w:w="143" w:type="pct"/>
            <w:shd w:val="clear" w:color="auto" w:fill="auto"/>
          </w:tcPr>
          <w:p w14:paraId="08C3BC34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817C831" w14:textId="48BE3B19" w:rsidR="00732AAA" w:rsidRPr="005F3857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</w:t>
            </w:r>
          </w:p>
        </w:tc>
        <w:tc>
          <w:tcPr>
            <w:tcW w:w="145" w:type="pct"/>
            <w:shd w:val="clear" w:color="auto" w:fill="auto"/>
          </w:tcPr>
          <w:p w14:paraId="2367ED93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11D7D9" w14:textId="44EE15DC" w:rsidR="00732AAA" w:rsidRPr="00DF1EB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12,090</w:t>
            </w:r>
          </w:p>
        </w:tc>
        <w:tc>
          <w:tcPr>
            <w:tcW w:w="148" w:type="pct"/>
          </w:tcPr>
          <w:p w14:paraId="7892898D" w14:textId="77777777" w:rsidR="00732AAA" w:rsidRPr="00DF1EB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B3F1BE" w14:textId="7CC96259" w:rsidR="00732AAA" w:rsidRPr="005F3857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</w:t>
            </w:r>
          </w:p>
        </w:tc>
      </w:tr>
      <w:tr w:rsidR="00732AAA" w:rsidRPr="00485AA2" w14:paraId="41270E19" w14:textId="77777777">
        <w:tc>
          <w:tcPr>
            <w:tcW w:w="2229" w:type="pct"/>
          </w:tcPr>
          <w:p w14:paraId="4AF8E815" w14:textId="77777777" w:rsidR="00732AA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</w:tcPr>
          <w:p w14:paraId="49EC5854" w14:textId="70CC9DA1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  <w:tc>
          <w:tcPr>
            <w:tcW w:w="143" w:type="pct"/>
          </w:tcPr>
          <w:p w14:paraId="0B055B2C" w14:textId="77777777" w:rsidR="00732AAA" w:rsidRPr="009A4EDC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87537D" w14:textId="77777777" w:rsidR="00732AAA" w:rsidRPr="009A4EDC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145" w:type="pct"/>
          </w:tcPr>
          <w:p w14:paraId="4D9ADE91" w14:textId="77777777" w:rsidR="00732AAA" w:rsidRPr="009A4EDC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5939B1" w14:textId="3C5C4D88" w:rsidR="00732AAA" w:rsidRPr="009A4EDC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1,655</w:t>
            </w:r>
          </w:p>
        </w:tc>
        <w:tc>
          <w:tcPr>
            <w:tcW w:w="148" w:type="pct"/>
          </w:tcPr>
          <w:p w14:paraId="7F070D0B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8C65B7" w14:textId="77777777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</w:tr>
      <w:tr w:rsidR="00732AAA" w14:paraId="1606983E" w14:textId="77777777">
        <w:tc>
          <w:tcPr>
            <w:tcW w:w="2229" w:type="pct"/>
          </w:tcPr>
          <w:p w14:paraId="1254AF26" w14:textId="77777777" w:rsidR="00732AA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</w:tcPr>
          <w:p w14:paraId="55D00504" w14:textId="6AB24A74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3" w:type="pct"/>
          </w:tcPr>
          <w:p w14:paraId="285D5DD8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E5F6D2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5" w:type="pct"/>
          </w:tcPr>
          <w:p w14:paraId="313A977A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D1FE36" w14:textId="495CBF73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8" w:type="pct"/>
          </w:tcPr>
          <w:p w14:paraId="26121DC2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0C6189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732AAA" w14:paraId="6B4BBB6A" w14:textId="77777777">
        <w:tc>
          <w:tcPr>
            <w:tcW w:w="2229" w:type="pct"/>
          </w:tcPr>
          <w:p w14:paraId="5A7BDF4C" w14:textId="77777777" w:rsidR="00732AAA" w:rsidRPr="00155C23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</w:tcPr>
          <w:p w14:paraId="5D3253EE" w14:textId="01159C97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" w:type="pct"/>
          </w:tcPr>
          <w:p w14:paraId="6ECAABD2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2E99BD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5" w:type="pct"/>
          </w:tcPr>
          <w:p w14:paraId="46CCCAA4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86CD78" w14:textId="597297E0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8" w:type="pct"/>
          </w:tcPr>
          <w:p w14:paraId="038550E9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7DA5BB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732AAA" w:rsidRPr="006E3081" w14:paraId="06C1288D" w14:textId="77777777">
        <w:tc>
          <w:tcPr>
            <w:tcW w:w="2229" w:type="pct"/>
          </w:tcPr>
          <w:p w14:paraId="5361D275" w14:textId="73F20681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6AD3C392" w14:textId="4DD15D38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" w:type="pct"/>
          </w:tcPr>
          <w:p w14:paraId="5902958C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</w:tcPr>
          <w:p w14:paraId="53301013" w14:textId="631F962E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75E5782C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</w:tcPr>
          <w:p w14:paraId="7F4036ED" w14:textId="40464706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D88278B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4B61ECAB" w14:textId="56CAE1D3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732AAA" w:rsidRPr="00A74DEE" w14:paraId="2FE1C4B2" w14:textId="77777777">
        <w:tc>
          <w:tcPr>
            <w:tcW w:w="2229" w:type="pct"/>
          </w:tcPr>
          <w:p w14:paraId="3B3D6730" w14:textId="77777777" w:rsidR="00732AAA" w:rsidRPr="00B75F7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</w:tcPr>
          <w:p w14:paraId="3DAC7E98" w14:textId="77777777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81651D" w14:textId="77777777" w:rsidR="00732AAA" w:rsidRPr="00B75F7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0BF7D" w14:textId="77777777" w:rsidR="00732AAA" w:rsidRPr="00B75F7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C97F" w14:textId="77777777" w:rsidR="00732AAA" w:rsidRPr="00B75F7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D4D19F" w14:textId="77777777" w:rsidR="00732AAA" w:rsidRPr="00B75F7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7A9B59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A69653" w14:textId="77777777" w:rsidR="00732AAA" w:rsidRPr="00A74DEE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14:paraId="6B60E30E" w14:textId="77777777">
        <w:tc>
          <w:tcPr>
            <w:tcW w:w="2229" w:type="pct"/>
          </w:tcPr>
          <w:p w14:paraId="0343B2A4" w14:textId="77777777" w:rsidR="00732AAA" w:rsidRPr="00B75F73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5728E61D" w14:textId="12291084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3" w:type="pct"/>
            <w:shd w:val="clear" w:color="auto" w:fill="auto"/>
          </w:tcPr>
          <w:p w14:paraId="5710CAA4" w14:textId="77777777" w:rsidR="00732AAA" w:rsidRPr="00B75F7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3AD9D5" w14:textId="77777777" w:rsidR="00732AAA" w:rsidRPr="00B75F7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5" w:type="pct"/>
            <w:shd w:val="clear" w:color="auto" w:fill="auto"/>
          </w:tcPr>
          <w:p w14:paraId="7EC39B90" w14:textId="77777777" w:rsidR="00732AAA" w:rsidRPr="00B75F73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33E5B0" w14:textId="57CC3FA8" w:rsidR="00732AAA" w:rsidRPr="00B75F7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8" w:type="pct"/>
          </w:tcPr>
          <w:p w14:paraId="2EFF6CE0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00A259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732AAA" w:rsidRPr="006E3081" w14:paraId="5E22BEAB" w14:textId="77777777">
        <w:tc>
          <w:tcPr>
            <w:tcW w:w="2229" w:type="pct"/>
          </w:tcPr>
          <w:p w14:paraId="7EF38F29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60C81A7E" w14:textId="77777777" w:rsidR="00732AAA" w:rsidRPr="006E3081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7AD44B0" w14:textId="77777777" w:rsidR="00732AAA" w:rsidRPr="006E3081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D3109E0" w14:textId="77777777" w:rsidR="00732AAA" w:rsidRPr="006E3081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D54AC9D" w14:textId="77777777" w:rsidR="00732AAA" w:rsidRPr="006E3081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6F05DC" w14:textId="77777777" w:rsidR="00732AAA" w:rsidRPr="006E3081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40A875" w14:textId="77777777" w:rsidR="00732AAA" w:rsidRPr="006E3081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8B5AAF" w14:textId="77777777" w:rsidR="00732AAA" w:rsidRPr="006E3081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48255F" w14:paraId="420ECD15" w14:textId="77777777">
        <w:tc>
          <w:tcPr>
            <w:tcW w:w="2229" w:type="pct"/>
          </w:tcPr>
          <w:p w14:paraId="75F990D1" w14:textId="77777777" w:rsidR="00732AAA" w:rsidRPr="008C010D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23594F2" w14:textId="77777777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C9FB47F" w14:textId="77777777" w:rsidR="00732AAA" w:rsidRPr="0048255F" w:rsidRDefault="00732AAA" w:rsidP="00732A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5DC48E6" w14:textId="77777777" w:rsidR="00732AAA" w:rsidRPr="0048255F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EE58B74" w14:textId="77777777" w:rsidR="00732AAA" w:rsidRPr="0048255F" w:rsidRDefault="00732AAA" w:rsidP="00732A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23AA32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451DD3" w14:textId="77777777" w:rsidR="00732AAA" w:rsidRPr="0048255F" w:rsidRDefault="00732AAA" w:rsidP="00732A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960371" w14:textId="77777777" w:rsidR="00732AAA" w:rsidRPr="0048255F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E360FD" w14:paraId="699B8BAC" w14:textId="77777777">
        <w:tc>
          <w:tcPr>
            <w:tcW w:w="2229" w:type="pct"/>
          </w:tcPr>
          <w:p w14:paraId="4CDE7FF6" w14:textId="77777777" w:rsidR="00732AAA" w:rsidRPr="008C010D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EDFD856" w14:textId="77777777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7B1829" w14:textId="77777777" w:rsidR="00732AAA" w:rsidRPr="0048255F" w:rsidRDefault="00732AAA" w:rsidP="00732A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5AAA38" w14:textId="77777777" w:rsidR="00732AAA" w:rsidRPr="00E360F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6411192" w14:textId="77777777" w:rsidR="00732AAA" w:rsidRPr="0048255F" w:rsidRDefault="00732AAA" w:rsidP="00732A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4BBEBF" w14:textId="77777777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E15B69" w14:textId="77777777" w:rsidR="00732AAA" w:rsidRPr="0048255F" w:rsidRDefault="00732AAA" w:rsidP="00732AA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7CA390" w14:textId="77777777" w:rsidR="00732AAA" w:rsidRPr="00E360F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485AA2" w14:paraId="1C74F8F9" w14:textId="77777777">
        <w:tc>
          <w:tcPr>
            <w:tcW w:w="2229" w:type="pct"/>
          </w:tcPr>
          <w:p w14:paraId="0F4A46D0" w14:textId="77777777" w:rsidR="00732AAA" w:rsidRPr="008C010D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2F8B60AC" w14:textId="7728B0D3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19,086</w:t>
            </w:r>
          </w:p>
        </w:tc>
        <w:tc>
          <w:tcPr>
            <w:tcW w:w="143" w:type="pct"/>
            <w:shd w:val="clear" w:color="auto" w:fill="auto"/>
          </w:tcPr>
          <w:p w14:paraId="1108686D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A9ACB15" w14:textId="66D5055F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13,055</w:t>
            </w:r>
          </w:p>
        </w:tc>
        <w:tc>
          <w:tcPr>
            <w:tcW w:w="145" w:type="pct"/>
            <w:shd w:val="clear" w:color="auto" w:fill="auto"/>
          </w:tcPr>
          <w:p w14:paraId="6F6DA1EB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E9A48A" w14:textId="2B471785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19,086</w:t>
            </w:r>
          </w:p>
        </w:tc>
        <w:tc>
          <w:tcPr>
            <w:tcW w:w="148" w:type="pct"/>
          </w:tcPr>
          <w:p w14:paraId="2D5A18D4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477368F" w14:textId="51C8D050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13,055</w:t>
            </w:r>
          </w:p>
        </w:tc>
      </w:tr>
      <w:tr w:rsidR="00732AAA" w:rsidRPr="00485AA2" w14:paraId="7D86AB97" w14:textId="77777777">
        <w:tc>
          <w:tcPr>
            <w:tcW w:w="2229" w:type="pct"/>
          </w:tcPr>
          <w:p w14:paraId="4E802706" w14:textId="77777777" w:rsidR="00732AAA" w:rsidRPr="008C010D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565DE5C" w14:textId="74449514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3" w:type="pct"/>
            <w:shd w:val="clear" w:color="auto" w:fill="auto"/>
          </w:tcPr>
          <w:p w14:paraId="50102658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69BDD48" w14:textId="77777777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45" w:type="pct"/>
            <w:shd w:val="clear" w:color="auto" w:fill="auto"/>
          </w:tcPr>
          <w:p w14:paraId="7484C86D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50A036C" w14:textId="322211B9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8" w:type="pct"/>
          </w:tcPr>
          <w:p w14:paraId="0C320999" w14:textId="77777777" w:rsidR="00732AAA" w:rsidRPr="00485AA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6A6F15E" w14:textId="77777777" w:rsidR="00732AAA" w:rsidRPr="00485AA2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732AAA" w:rsidRPr="007F0AD3" w14:paraId="365C6087" w14:textId="77777777">
        <w:tc>
          <w:tcPr>
            <w:tcW w:w="2229" w:type="pct"/>
          </w:tcPr>
          <w:p w14:paraId="3271B738" w14:textId="77777777" w:rsidR="00732AAA" w:rsidRPr="002E4422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EA075" w14:textId="039231F0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19,295</w:t>
            </w:r>
          </w:p>
        </w:tc>
        <w:tc>
          <w:tcPr>
            <w:tcW w:w="143" w:type="pct"/>
            <w:shd w:val="clear" w:color="auto" w:fill="auto"/>
          </w:tcPr>
          <w:p w14:paraId="2DAE7C6D" w14:textId="77777777" w:rsidR="00732AAA" w:rsidRPr="00A1435A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25DC" w14:textId="5E053A32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13,283</w:t>
            </w:r>
          </w:p>
        </w:tc>
        <w:tc>
          <w:tcPr>
            <w:tcW w:w="145" w:type="pct"/>
            <w:shd w:val="clear" w:color="auto" w:fill="auto"/>
          </w:tcPr>
          <w:p w14:paraId="7A012E9A" w14:textId="77777777" w:rsidR="00732AAA" w:rsidRPr="002E442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5C74E" w14:textId="371E33F2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19,295</w:t>
            </w:r>
          </w:p>
        </w:tc>
        <w:tc>
          <w:tcPr>
            <w:tcW w:w="148" w:type="pct"/>
          </w:tcPr>
          <w:p w14:paraId="4D9BAA77" w14:textId="77777777" w:rsidR="00732AAA" w:rsidRPr="002E4422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7E77ABC" w14:textId="5149E8D5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13,283</w:t>
            </w:r>
          </w:p>
        </w:tc>
      </w:tr>
    </w:tbl>
    <w:p w14:paraId="715BAA24" w14:textId="649B10CD" w:rsidR="00930B2E" w:rsidRDefault="00930B2E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2BE06DB4" w14:textId="77777777" w:rsidR="00930B2E" w:rsidRDefault="00930B2E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298F685D" w14:textId="77777777" w:rsidR="005C2915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57B98F" w14:textId="5E19F219" w:rsidR="00270590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5F5586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B20546">
        <w:rPr>
          <w:rFonts w:ascii="Angsana New" w:hAnsi="Angsana New"/>
          <w:sz w:val="30"/>
          <w:szCs w:val="30"/>
        </w:rPr>
        <w:t>3</w:t>
      </w:r>
      <w:r w:rsidR="00930B2E">
        <w:rPr>
          <w:rFonts w:ascii="Angsana New" w:hAnsi="Angsana New"/>
          <w:sz w:val="30"/>
          <w:szCs w:val="30"/>
        </w:rPr>
        <w:t xml:space="preserve">1 </w:t>
      </w:r>
      <w:r w:rsidR="00930B2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92C98" w:rsidRPr="00092C98">
        <w:rPr>
          <w:rFonts w:ascii="Angsana New" w:hAnsi="Angsana New"/>
          <w:sz w:val="30"/>
          <w:szCs w:val="30"/>
        </w:rPr>
        <w:t>256</w:t>
      </w:r>
      <w:r w:rsidR="00930B2E">
        <w:rPr>
          <w:rFonts w:ascii="Angsana New" w:hAnsi="Angsana New"/>
          <w:sz w:val="30"/>
          <w:szCs w:val="30"/>
        </w:rPr>
        <w:t>7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092C98" w:rsidRPr="00092C98">
        <w:rPr>
          <w:rFonts w:ascii="Angsana New" w:hAnsi="Angsana New"/>
          <w:sz w:val="30"/>
          <w:szCs w:val="30"/>
          <w:cs/>
        </w:rPr>
        <w:t>และ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7D48EC">
        <w:rPr>
          <w:rFonts w:ascii="Angsana New" w:hAnsi="Angsana New"/>
          <w:sz w:val="30"/>
          <w:szCs w:val="30"/>
        </w:rPr>
        <w:t xml:space="preserve">31 </w:t>
      </w:r>
      <w:r w:rsidR="007D48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C98" w:rsidRPr="00092C98">
        <w:rPr>
          <w:rFonts w:ascii="Angsana New" w:hAnsi="Angsana New"/>
          <w:sz w:val="30"/>
          <w:szCs w:val="30"/>
        </w:rPr>
        <w:t>25</w:t>
      </w:r>
      <w:r w:rsidR="00092C98" w:rsidRPr="00092C98">
        <w:rPr>
          <w:rFonts w:ascii="Angsana New" w:hAnsi="Angsana New" w:hint="cs"/>
          <w:sz w:val="30"/>
          <w:szCs w:val="30"/>
        </w:rPr>
        <w:t>6</w:t>
      </w:r>
      <w:r w:rsidR="00930B2E">
        <w:rPr>
          <w:rFonts w:ascii="Angsana New" w:hAnsi="Angsana New"/>
          <w:sz w:val="30"/>
          <w:szCs w:val="30"/>
        </w:rPr>
        <w:t>6</w:t>
      </w:r>
      <w:r w:rsidR="007D48E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1"/>
        <w:gridCol w:w="273"/>
        <w:gridCol w:w="1081"/>
        <w:gridCol w:w="273"/>
        <w:gridCol w:w="1077"/>
        <w:gridCol w:w="273"/>
        <w:gridCol w:w="1077"/>
      </w:tblGrid>
      <w:tr w:rsidR="00930B2E" w:rsidRPr="008C010D" w14:paraId="2E15D8BA" w14:textId="77777777" w:rsidTr="0022487F">
        <w:trPr>
          <w:tblHeader/>
        </w:trPr>
        <w:tc>
          <w:tcPr>
            <w:tcW w:w="2231" w:type="pct"/>
          </w:tcPr>
          <w:p w14:paraId="524C444D" w14:textId="68FF25F0" w:rsidR="00930B2E" w:rsidRPr="00975DAC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12" w:type="pct"/>
            <w:gridSpan w:val="3"/>
          </w:tcPr>
          <w:p w14:paraId="52E51424" w14:textId="77777777" w:rsidR="00930B2E" w:rsidRPr="00C43B9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427E92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46FE8A8B" w14:textId="77777777" w:rsidR="00930B2E" w:rsidRPr="00C43B9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87F" w:rsidRPr="008C010D" w14:paraId="33748249" w14:textId="77777777" w:rsidTr="0022487F">
        <w:trPr>
          <w:tblHeader/>
        </w:trPr>
        <w:tc>
          <w:tcPr>
            <w:tcW w:w="2231" w:type="pct"/>
          </w:tcPr>
          <w:p w14:paraId="1728366F" w14:textId="77777777" w:rsidR="00930B2E" w:rsidRPr="00842565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CBCF226" w14:textId="77777777" w:rsidR="00930B2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7A293FD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14383D" w14:textId="77777777" w:rsidR="00930B2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9BE4238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2FF31D1" w14:textId="77777777" w:rsidR="00930B2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1326DFBE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623412" w14:textId="77777777" w:rsidR="00930B2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87F" w:rsidRPr="008C010D" w14:paraId="55A11CAB" w14:textId="77777777" w:rsidTr="0022487F">
        <w:trPr>
          <w:tblHeader/>
        </w:trPr>
        <w:tc>
          <w:tcPr>
            <w:tcW w:w="2231" w:type="pct"/>
          </w:tcPr>
          <w:p w14:paraId="17B70C01" w14:textId="77777777" w:rsidR="00930B2E" w:rsidRPr="00842565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45441E7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F7115F6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642615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D15B172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44536A2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E4DD35F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B2BA48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30B2E" w:rsidRPr="008C010D" w14:paraId="0EED9D0D" w14:textId="77777777" w:rsidTr="0022487F">
        <w:trPr>
          <w:tblHeader/>
        </w:trPr>
        <w:tc>
          <w:tcPr>
            <w:tcW w:w="2231" w:type="pct"/>
          </w:tcPr>
          <w:p w14:paraId="20D5B506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418E660B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87F" w:rsidRPr="008C010D" w14:paraId="1253AA8D" w14:textId="77777777" w:rsidTr="0022487F">
        <w:tc>
          <w:tcPr>
            <w:tcW w:w="2231" w:type="pct"/>
          </w:tcPr>
          <w:p w14:paraId="4CAEA229" w14:textId="77777777" w:rsidR="00930B2E" w:rsidRPr="000474F2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628FDFB3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85C9F1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A0FC50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FC7A21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E6217F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FF95A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C2DC10B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487F" w:rsidRPr="008C010D" w14:paraId="3CE9061F" w14:textId="77777777" w:rsidTr="0022487F">
        <w:tc>
          <w:tcPr>
            <w:tcW w:w="2231" w:type="pct"/>
          </w:tcPr>
          <w:p w14:paraId="2B5E951D" w14:textId="111CC13C" w:rsidR="0092040D" w:rsidRPr="003C47FE" w:rsidRDefault="0092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40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68B3D1E" w14:textId="4E61B75B" w:rsidR="0092040D" w:rsidRPr="004446C0" w:rsidRDefault="007D5F03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6B4A1F6" w14:textId="77777777" w:rsidR="0092040D" w:rsidRPr="0048255F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AB609B8" w14:textId="14C05A3A" w:rsidR="0092040D" w:rsidRPr="004446C0" w:rsidRDefault="0092040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9FD042" w14:textId="77777777" w:rsidR="0092040D" w:rsidRPr="0048255F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05237B" w14:textId="15C3F2BB" w:rsidR="0092040D" w:rsidRPr="004446C0" w:rsidRDefault="007D5F03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A2F05AB" w14:textId="77777777" w:rsidR="0092040D" w:rsidRPr="0048255F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F93EBF" w14:textId="32522E39" w:rsidR="0092040D" w:rsidRPr="004446C0" w:rsidRDefault="0092040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7F" w:rsidRPr="008C010D" w14:paraId="228ED0F8" w14:textId="77777777" w:rsidTr="0022487F">
        <w:tc>
          <w:tcPr>
            <w:tcW w:w="2231" w:type="pct"/>
          </w:tcPr>
          <w:p w14:paraId="2EC297C0" w14:textId="77777777" w:rsidR="00930B2E" w:rsidRPr="000474F2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A4460E3" w14:textId="016C0B36" w:rsidR="00930B2E" w:rsidRDefault="00544C0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</w:t>
            </w:r>
            <w:r w:rsidR="000744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C45D0E3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D6B6803" w14:textId="77777777" w:rsidR="00930B2E" w:rsidRPr="00814E80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5,020</w:t>
            </w:r>
          </w:p>
        </w:tc>
        <w:tc>
          <w:tcPr>
            <w:tcW w:w="147" w:type="pct"/>
          </w:tcPr>
          <w:p w14:paraId="6C8202DE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B4FF4D" w14:textId="1F1867DE" w:rsidR="00930B2E" w:rsidRDefault="00B13DEC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5,37</w:t>
            </w:r>
            <w:r w:rsidR="000744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4B3022C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66F340" w14:textId="77777777" w:rsidR="00930B2E" w:rsidRPr="004B3166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5,020</w:t>
            </w:r>
          </w:p>
        </w:tc>
      </w:tr>
      <w:tr w:rsidR="0022487F" w:rsidRPr="008C010D" w14:paraId="65660DBE" w14:textId="77777777" w:rsidTr="0022487F">
        <w:tc>
          <w:tcPr>
            <w:tcW w:w="2231" w:type="pct"/>
          </w:tcPr>
          <w:p w14:paraId="5BF37117" w14:textId="77777777" w:rsidR="00930B2E" w:rsidRPr="0053132A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54665A2" w14:textId="345441CA" w:rsidR="00930B2E" w:rsidRPr="008C010D" w:rsidRDefault="00B13DEC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7" w:type="pct"/>
          </w:tcPr>
          <w:p w14:paraId="18B5CF5F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E128FC" w14:textId="77777777" w:rsidR="00930B2E" w:rsidRPr="008C010D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05EE0B3D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831E5C6" w14:textId="756BACBA" w:rsidR="00930B2E" w:rsidRPr="008C010D" w:rsidRDefault="007C2EF7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7" w:type="pct"/>
          </w:tcPr>
          <w:p w14:paraId="4D48A2C3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698F7C4" w14:textId="77777777" w:rsidR="00930B2E" w:rsidRPr="004B3166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2487F" w:rsidRPr="008C010D" w14:paraId="5A0CF1CF" w14:textId="77777777" w:rsidTr="0022487F">
        <w:tc>
          <w:tcPr>
            <w:tcW w:w="2231" w:type="pct"/>
          </w:tcPr>
          <w:p w14:paraId="6BD7A0AA" w14:textId="520A34A4" w:rsidR="00732AAA" w:rsidRPr="00732AAA" w:rsidRDefault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</w:tcPr>
          <w:p w14:paraId="4A3B825B" w14:textId="1FEFA7B2" w:rsidR="00732AAA" w:rsidRPr="0022487F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24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491</w:t>
            </w:r>
          </w:p>
        </w:tc>
        <w:tc>
          <w:tcPr>
            <w:tcW w:w="147" w:type="pct"/>
            <w:shd w:val="clear" w:color="auto" w:fill="auto"/>
          </w:tcPr>
          <w:p w14:paraId="6804CCC6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0C177" w14:textId="1F4BEEA9" w:rsidR="00732AAA" w:rsidRPr="0022487F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248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134</w:t>
            </w:r>
          </w:p>
        </w:tc>
        <w:tc>
          <w:tcPr>
            <w:tcW w:w="147" w:type="pct"/>
            <w:shd w:val="clear" w:color="auto" w:fill="auto"/>
          </w:tcPr>
          <w:p w14:paraId="387ABD89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7C5F94D" w14:textId="08350961" w:rsidR="00732AAA" w:rsidRPr="0022487F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5,491</w:t>
            </w:r>
          </w:p>
        </w:tc>
        <w:tc>
          <w:tcPr>
            <w:tcW w:w="147" w:type="pct"/>
            <w:shd w:val="clear" w:color="auto" w:fill="auto"/>
          </w:tcPr>
          <w:p w14:paraId="60F9D237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B02809D" w14:textId="6DA8DEEC" w:rsidR="00732AAA" w:rsidRPr="0022487F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22487F" w:rsidRPr="008C010D" w14:paraId="1E0477FE" w14:textId="77777777" w:rsidTr="0022487F">
        <w:tc>
          <w:tcPr>
            <w:tcW w:w="2231" w:type="pct"/>
          </w:tcPr>
          <w:p w14:paraId="6650676D" w14:textId="26154B0B" w:rsidR="00732AAA" w:rsidRPr="0053132A" w:rsidRDefault="00732AAA" w:rsidP="0086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7C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C7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3" w:type="pct"/>
          </w:tcPr>
          <w:p w14:paraId="359CB749" w14:textId="6E7316C9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03A91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43BEB7" w14:textId="4A6A4689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F85DDA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355932" w14:textId="193CBEA4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BCDAC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FE18A6" w14:textId="5D40C7C5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8C010D" w14:paraId="08998F50" w14:textId="77777777" w:rsidTr="0022487F">
        <w:tc>
          <w:tcPr>
            <w:tcW w:w="2231" w:type="pct"/>
          </w:tcPr>
          <w:p w14:paraId="0A58A982" w14:textId="289EA5F2" w:rsidR="00732AAA" w:rsidRDefault="00DC7C79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5D4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66B8492" w14:textId="78E9FF79" w:rsidR="00732AAA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C98C2F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013DB4B" w14:textId="6A20CF02" w:rsidR="00732AAA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D07529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C2B601E" w14:textId="07B26662" w:rsidR="00732AAA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132533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486F609" w14:textId="251ED61B" w:rsidR="00732AAA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7F" w:rsidRPr="00A74DEE" w14:paraId="6DC1A8A7" w14:textId="77777777" w:rsidTr="0022487F">
        <w:tc>
          <w:tcPr>
            <w:tcW w:w="2231" w:type="pct"/>
          </w:tcPr>
          <w:p w14:paraId="172A0F76" w14:textId="2CDB2A6A" w:rsidR="00930B2E" w:rsidRPr="00732AAA" w:rsidRDefault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32A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39FE8C0" w14:textId="17D22151" w:rsidR="00930B2E" w:rsidRPr="0022487F" w:rsidRDefault="008A70CB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5,49</w:t>
            </w:r>
            <w:r w:rsidR="00074495" w:rsidRPr="002248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8B0E125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4BA28A6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  <w:tc>
          <w:tcPr>
            <w:tcW w:w="147" w:type="pct"/>
          </w:tcPr>
          <w:p w14:paraId="54B64AD6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061C81C" w14:textId="1ACBEA13" w:rsidR="00930B2E" w:rsidRPr="0022487F" w:rsidRDefault="008A70CB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5,49</w:t>
            </w:r>
            <w:r w:rsidR="00074495" w:rsidRPr="002248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7246C83D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07CC5EC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22487F" w:rsidRPr="00A74DEE" w14:paraId="0C32AE65" w14:textId="77777777" w:rsidTr="0022487F">
        <w:tc>
          <w:tcPr>
            <w:tcW w:w="2231" w:type="pct"/>
          </w:tcPr>
          <w:p w14:paraId="178A4948" w14:textId="77777777" w:rsidR="00930B2E" w:rsidRPr="00B919A8" w:rsidRDefault="00930B2E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F2A0DA6" w14:textId="77777777" w:rsidR="00930B2E" w:rsidRPr="00163531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5A5F82" w14:textId="77777777" w:rsidR="00930B2E" w:rsidRPr="00B919A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50F05FF" w14:textId="77777777" w:rsidR="00930B2E" w:rsidRPr="009A2E54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65E692" w14:textId="77777777" w:rsidR="00930B2E" w:rsidRPr="00B919A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C4B4E33" w14:textId="77777777" w:rsidR="00930B2E" w:rsidRPr="009A2E54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03C83A" w14:textId="77777777" w:rsidR="00930B2E" w:rsidRPr="00B919A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C2540C6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A74DEE" w14:paraId="09BD7D58" w14:textId="77777777" w:rsidTr="0022487F">
        <w:tc>
          <w:tcPr>
            <w:tcW w:w="2231" w:type="pct"/>
          </w:tcPr>
          <w:p w14:paraId="0F591097" w14:textId="77777777" w:rsidR="00930B2E" w:rsidRPr="00430BE4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83" w:type="pct"/>
          </w:tcPr>
          <w:p w14:paraId="66DE37A9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0A412F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738C68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E2DA7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8A182A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CDF273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DB14E5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A74DEE" w14:paraId="015252B0" w14:textId="77777777" w:rsidTr="0022487F">
        <w:tc>
          <w:tcPr>
            <w:tcW w:w="2231" w:type="pct"/>
          </w:tcPr>
          <w:p w14:paraId="457E5EE0" w14:textId="77777777" w:rsidR="00930B2E" w:rsidRPr="000474F2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1C0AA346" w14:textId="289A8C45" w:rsidR="00930B2E" w:rsidRDefault="00F877E2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5F267D7C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A8DBB5" w14:textId="77777777" w:rsidR="00930B2E" w:rsidRPr="00814E80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3018A8C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2CBD87" w14:textId="10E2ABF6" w:rsidR="00930B2E" w:rsidRDefault="005D446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686FC560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F3E2D9" w14:textId="77777777" w:rsidR="00930B2E" w:rsidRPr="00814E80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22487F" w:rsidRPr="00A74DEE" w14:paraId="52864342" w14:textId="77777777" w:rsidTr="0022487F">
        <w:tc>
          <w:tcPr>
            <w:tcW w:w="2231" w:type="pct"/>
          </w:tcPr>
          <w:p w14:paraId="4E3AD1B9" w14:textId="77777777" w:rsidR="00930B2E" w:rsidRDefault="00930B2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8C915B" w14:textId="07757739" w:rsidR="00930B2E" w:rsidRPr="0022487F" w:rsidRDefault="005D446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48B12B9F" w14:textId="77777777" w:rsidR="00930B2E" w:rsidRPr="009A2E54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5DCAC3F2" w14:textId="77777777" w:rsidR="00930B2E" w:rsidRPr="00E7047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6CBF1C2" w14:textId="5D1C3178" w:rsidR="00930B2E" w:rsidRPr="0022487F" w:rsidRDefault="005D446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190666F6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</w:tbl>
    <w:p w14:paraId="302338F1" w14:textId="77777777" w:rsidR="00930B2E" w:rsidRPr="005F5586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913"/>
        <w:gridCol w:w="6"/>
        <w:gridCol w:w="245"/>
        <w:gridCol w:w="6"/>
        <w:gridCol w:w="986"/>
        <w:gridCol w:w="6"/>
        <w:gridCol w:w="230"/>
        <w:gridCol w:w="6"/>
        <w:gridCol w:w="748"/>
        <w:gridCol w:w="6"/>
        <w:gridCol w:w="230"/>
        <w:gridCol w:w="6"/>
        <w:gridCol w:w="708"/>
        <w:gridCol w:w="6"/>
        <w:gridCol w:w="253"/>
        <w:gridCol w:w="6"/>
        <w:gridCol w:w="960"/>
        <w:gridCol w:w="6"/>
      </w:tblGrid>
      <w:tr w:rsidR="00D9588F" w:rsidRPr="00F7632D" w14:paraId="4AEDEEB8" w14:textId="77777777" w:rsidTr="002248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7148026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  <w:p w14:paraId="5643E836" w14:textId="6ED3313A" w:rsidR="00346DBC" w:rsidRPr="00F7632D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138" w:type="dxa"/>
            <w:gridSpan w:val="6"/>
            <w:vAlign w:val="bottom"/>
          </w:tcPr>
          <w:p w14:paraId="0630557C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gridSpan w:val="2"/>
            <w:vAlign w:val="bottom"/>
          </w:tcPr>
          <w:p w14:paraId="074C1ED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14"/>
            <w:vAlign w:val="bottom"/>
          </w:tcPr>
          <w:p w14:paraId="0E46BDD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52C" w:rsidRPr="00F7632D" w14:paraId="4ADD2EA2" w14:textId="77777777" w:rsidTr="002248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4EBEE3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1ED155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E06A03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3F3E5765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  <w:gridSpan w:val="2"/>
            <w:vAlign w:val="bottom"/>
          </w:tcPr>
          <w:p w14:paraId="3270F31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22BCCEC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0DE1ED57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F5AEC90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320E81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71633B8F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06F0CED8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5F3BEB8A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29752C" w:rsidRPr="00F7632D" w14:paraId="290ABB27" w14:textId="77777777" w:rsidTr="002248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252DD10" w14:textId="77777777" w:rsidR="00930B2E" w:rsidRPr="00A3089E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5FF76AFA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31CFF38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11BF564C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gridSpan w:val="2"/>
            <w:vAlign w:val="bottom"/>
          </w:tcPr>
          <w:p w14:paraId="745E4E9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0F8E9EA" w14:textId="77777777" w:rsidR="00930B2E" w:rsidRPr="0095252A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48329CBC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8B3B342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  <w:vAlign w:val="bottom"/>
          </w:tcPr>
          <w:p w14:paraId="00F0D873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32AC75B7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gridSpan w:val="2"/>
            <w:vAlign w:val="bottom"/>
          </w:tcPr>
          <w:p w14:paraId="1D2CC154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59017C4F" w14:textId="77777777" w:rsidR="00930B2E" w:rsidRPr="0095252A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88F" w:rsidRPr="00F7632D" w14:paraId="367A6EAE" w14:textId="77777777" w:rsidTr="0022487F">
        <w:trPr>
          <w:tblHeader/>
        </w:trPr>
        <w:tc>
          <w:tcPr>
            <w:tcW w:w="2700" w:type="dxa"/>
            <w:vAlign w:val="bottom"/>
          </w:tcPr>
          <w:p w14:paraId="1BBA9E3D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38" w:type="dxa"/>
            <w:gridSpan w:val="6"/>
            <w:vAlign w:val="bottom"/>
          </w:tcPr>
          <w:p w14:paraId="6155402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gridSpan w:val="2"/>
            <w:vAlign w:val="bottom"/>
          </w:tcPr>
          <w:p w14:paraId="1E8C237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14"/>
            <w:vAlign w:val="bottom"/>
          </w:tcPr>
          <w:p w14:paraId="013A5924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9752C" w:rsidRPr="00F7632D" w14:paraId="73B18BF4" w14:textId="77777777" w:rsidTr="0022487F">
        <w:tc>
          <w:tcPr>
            <w:tcW w:w="2700" w:type="dxa"/>
          </w:tcPr>
          <w:p w14:paraId="11F4D052" w14:textId="77777777" w:rsidR="00930B2E" w:rsidRPr="00F7632D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77E8A730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3362CEA1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709DC96E" w14:textId="50C0ABAC" w:rsidR="00930B2E" w:rsidRPr="00FF1261" w:rsidRDefault="0087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7.1</w:t>
            </w:r>
            <w:r w:rsidR="0050716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1" w:type="dxa"/>
            <w:gridSpan w:val="2"/>
          </w:tcPr>
          <w:p w14:paraId="70458415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E91509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  <w:gridSpan w:val="2"/>
          </w:tcPr>
          <w:p w14:paraId="49D8DA67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1F3F7CFC" w14:textId="0DC2E9C6" w:rsidR="00930B2E" w:rsidRPr="00FF1261" w:rsidRDefault="00E47079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1AA81AC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653D912D" w14:textId="098F0FCC" w:rsidR="00930B2E" w:rsidRPr="00FF1261" w:rsidRDefault="00E47079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05F7688F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7F72D710" w14:textId="21672311" w:rsidR="00930B2E" w:rsidRPr="00FF1261" w:rsidRDefault="00E47079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</w:tr>
      <w:tr w:rsidR="0029752C" w:rsidRPr="00F7632D" w14:paraId="3C6E6DFA" w14:textId="77777777" w:rsidTr="0022487F">
        <w:tc>
          <w:tcPr>
            <w:tcW w:w="2700" w:type="dxa"/>
          </w:tcPr>
          <w:p w14:paraId="7D52F551" w14:textId="77777777" w:rsidR="00930B2E" w:rsidRPr="00F7632D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729A10F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E81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3AF7ACE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4AAFEF62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5A7F4C8E" w14:textId="77777777" w:rsidR="00930B2E" w:rsidRPr="00D9588F" w:rsidRDefault="00930B2E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  <w:gridSpan w:val="2"/>
          </w:tcPr>
          <w:p w14:paraId="60A8C823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4612DDC7" w14:textId="77777777" w:rsidR="00930B2E" w:rsidRPr="00D540F6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D2E6D2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21EDE3B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3E461D74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</w:tcPr>
          <w:p w14:paraId="22E4BE8A" w14:textId="25CDACAA" w:rsidR="00930B2E" w:rsidRPr="00D9588F" w:rsidRDefault="001C6FBF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</w:tr>
      <w:tr w:rsidR="0029752C" w:rsidRPr="00F7632D" w14:paraId="4F1EC5AF" w14:textId="77777777" w:rsidTr="0022487F">
        <w:trPr>
          <w:gridAfter w:val="1"/>
          <w:wAfter w:w="6" w:type="dxa"/>
        </w:trPr>
        <w:tc>
          <w:tcPr>
            <w:tcW w:w="3677" w:type="dxa"/>
            <w:gridSpan w:val="2"/>
          </w:tcPr>
          <w:p w14:paraId="737DF259" w14:textId="2FE3371F" w:rsidR="00930B2E" w:rsidRPr="0067002B" w:rsidRDefault="00B56A01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7C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C7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36" w:type="dxa"/>
            <w:gridSpan w:val="2"/>
          </w:tcPr>
          <w:p w14:paraId="41C73B11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1331C30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7713EB2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52317B41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F525417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2470CA47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0CCA0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03B040C6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1BB19C9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07CFEF5F" w14:textId="77777777" w:rsidR="00930B2E" w:rsidRPr="00F7632D" w:rsidRDefault="00930B2E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52C" w:rsidRPr="00F7632D" w14:paraId="50CA33AF" w14:textId="77777777" w:rsidTr="0022487F">
        <w:trPr>
          <w:gridAfter w:val="1"/>
          <w:wAfter w:w="6" w:type="dxa"/>
        </w:trPr>
        <w:tc>
          <w:tcPr>
            <w:tcW w:w="3677" w:type="dxa"/>
            <w:gridSpan w:val="2"/>
          </w:tcPr>
          <w:p w14:paraId="0208FAF2" w14:textId="52CF8B9A" w:rsidR="00930B2E" w:rsidRPr="00875D40" w:rsidRDefault="00DC7C79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75AD1" w:rsidRPr="00875D40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930B2E" w:rsidRPr="00875D4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  <w:gridSpan w:val="2"/>
          </w:tcPr>
          <w:p w14:paraId="2D8FBDD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7E7326E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22A8E43C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44883C6" w14:textId="77777777" w:rsidR="00930B2E" w:rsidRPr="00F7632D" w:rsidRDefault="00930B2E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CF422B1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2CE39906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27241E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64577377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09F584A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14:paraId="2AEFE8FE" w14:textId="0F0B4C03" w:rsidR="00930B2E" w:rsidRPr="00F7632D" w:rsidRDefault="00D9588F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752C" w:rsidRPr="00F7632D" w14:paraId="5F6ED696" w14:textId="77777777" w:rsidTr="0022487F">
        <w:tc>
          <w:tcPr>
            <w:tcW w:w="2700" w:type="dxa"/>
          </w:tcPr>
          <w:p w14:paraId="782DB17D" w14:textId="77777777" w:rsidR="00930B2E" w:rsidRPr="00F7632D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0BFEFE5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707293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04E84DD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5EFFF6AB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6E0BB" w14:textId="77777777" w:rsidR="00930B2E" w:rsidRPr="00D9588F" w:rsidRDefault="00930B2E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  <w:gridSpan w:val="2"/>
          </w:tcPr>
          <w:p w14:paraId="49081AE8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6FD203B" w14:textId="77777777" w:rsidR="00930B2E" w:rsidRPr="00D540F6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7CA4B21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36B106B5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405B1FCD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DFD158" w14:textId="26780E99" w:rsidR="00930B2E" w:rsidRPr="00D9588F" w:rsidRDefault="00450A31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</w:tr>
    </w:tbl>
    <w:p w14:paraId="6EF8827A" w14:textId="77777777" w:rsidR="00D9588F" w:rsidRDefault="00D9588F">
      <w:r>
        <w:br w:type="page"/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913"/>
        <w:gridCol w:w="6"/>
        <w:gridCol w:w="245"/>
        <w:gridCol w:w="6"/>
        <w:gridCol w:w="986"/>
        <w:gridCol w:w="6"/>
        <w:gridCol w:w="230"/>
        <w:gridCol w:w="6"/>
        <w:gridCol w:w="748"/>
        <w:gridCol w:w="6"/>
        <w:gridCol w:w="230"/>
        <w:gridCol w:w="6"/>
        <w:gridCol w:w="708"/>
        <w:gridCol w:w="6"/>
        <w:gridCol w:w="253"/>
        <w:gridCol w:w="6"/>
        <w:gridCol w:w="960"/>
        <w:gridCol w:w="6"/>
      </w:tblGrid>
      <w:tr w:rsidR="00D9588F" w:rsidRPr="00F7632D" w14:paraId="48549A83" w14:textId="77777777" w:rsidTr="002248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E2D46E7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  <w:p w14:paraId="5A05F5A4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138" w:type="dxa"/>
            <w:gridSpan w:val="6"/>
            <w:vAlign w:val="bottom"/>
          </w:tcPr>
          <w:p w14:paraId="31AD79CF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gridSpan w:val="2"/>
            <w:vAlign w:val="bottom"/>
          </w:tcPr>
          <w:p w14:paraId="6726BCE2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14"/>
            <w:vAlign w:val="bottom"/>
          </w:tcPr>
          <w:p w14:paraId="54291D44" w14:textId="59F464F9" w:rsidR="00D9588F" w:rsidRPr="00F7632D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3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88F" w:rsidRPr="00F7632D" w14:paraId="168B71D5" w14:textId="77777777" w:rsidTr="002248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0B86123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6C737BD7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562D853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C11AD4F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2D32A2A4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96397C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  <w:gridSpan w:val="2"/>
            <w:vAlign w:val="bottom"/>
          </w:tcPr>
          <w:p w14:paraId="4027FD99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938AF39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EA6F2F9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15C42F6C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25C0A8B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0D34D6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55B0D460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7BD05085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01AE02DE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BB0BE91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D9588F" w:rsidRPr="00F7632D" w14:paraId="0AA31604" w14:textId="77777777" w:rsidTr="0022487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E9AC8D7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1317D436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1434CD4C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48B4A07F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gridSpan w:val="2"/>
            <w:vAlign w:val="bottom"/>
          </w:tcPr>
          <w:p w14:paraId="547DF157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EA08233" w14:textId="77777777" w:rsidR="00D9588F" w:rsidRPr="0095252A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6EAFD86F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B0F088B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  <w:vAlign w:val="bottom"/>
          </w:tcPr>
          <w:p w14:paraId="3AC79DD4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16FEA60F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gridSpan w:val="2"/>
            <w:vAlign w:val="bottom"/>
          </w:tcPr>
          <w:p w14:paraId="42355156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127E1973" w14:textId="77777777" w:rsidR="00D9588F" w:rsidRPr="0095252A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88F" w:rsidRPr="00F7632D" w14:paraId="59409202" w14:textId="77777777" w:rsidTr="0022487F">
        <w:trPr>
          <w:tblHeader/>
        </w:trPr>
        <w:tc>
          <w:tcPr>
            <w:tcW w:w="2700" w:type="dxa"/>
            <w:vAlign w:val="bottom"/>
          </w:tcPr>
          <w:p w14:paraId="2D9044A3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38" w:type="dxa"/>
            <w:gridSpan w:val="6"/>
            <w:vAlign w:val="bottom"/>
          </w:tcPr>
          <w:p w14:paraId="12A5E900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gridSpan w:val="2"/>
            <w:vAlign w:val="bottom"/>
          </w:tcPr>
          <w:p w14:paraId="01E858EE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14"/>
            <w:vAlign w:val="bottom"/>
          </w:tcPr>
          <w:p w14:paraId="49A85137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9588F" w:rsidRPr="00F7632D" w14:paraId="6BB05950" w14:textId="77777777" w:rsidTr="0022487F">
        <w:tc>
          <w:tcPr>
            <w:tcW w:w="2700" w:type="dxa"/>
          </w:tcPr>
          <w:p w14:paraId="1D2E3E34" w14:textId="26B487D9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gridSpan w:val="2"/>
          </w:tcPr>
          <w:p w14:paraId="121524D0" w14:textId="1AE4DE53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D35">
              <w:rPr>
                <w:rFonts w:asciiTheme="majorBidi" w:hAnsiTheme="majorBidi" w:cstheme="majorBidi"/>
                <w:sz w:val="30"/>
                <w:szCs w:val="30"/>
              </w:rPr>
              <w:t>6.12</w:t>
            </w:r>
          </w:p>
        </w:tc>
        <w:tc>
          <w:tcPr>
            <w:tcW w:w="236" w:type="dxa"/>
            <w:gridSpan w:val="2"/>
          </w:tcPr>
          <w:p w14:paraId="503203D2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29C97B56" w14:textId="65D1BA01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07D6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1" w:type="dxa"/>
            <w:gridSpan w:val="2"/>
          </w:tcPr>
          <w:p w14:paraId="318D693C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90AF838" w14:textId="6CD00F48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  <w:gridSpan w:val="2"/>
          </w:tcPr>
          <w:p w14:paraId="54E13284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E5BD84E" w14:textId="342A1B31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48606D3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24C08201" w14:textId="1CABF433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0848206E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5210DB0D" w14:textId="788DA532" w:rsidR="00D9588F" w:rsidRPr="00FF1261" w:rsidRDefault="00D9588F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D9588F" w:rsidRPr="00F7632D" w14:paraId="552BC7FF" w14:textId="77777777" w:rsidTr="0022487F">
        <w:tc>
          <w:tcPr>
            <w:tcW w:w="2700" w:type="dxa"/>
          </w:tcPr>
          <w:p w14:paraId="027724EF" w14:textId="6D076DA4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2FD0A4F7" w14:textId="51061DCB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D35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72555DCA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4FFBF8DB" w14:textId="72B1E044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6A08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51" w:type="dxa"/>
            <w:gridSpan w:val="2"/>
          </w:tcPr>
          <w:p w14:paraId="1086C7BF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DA9AA3A" w14:textId="2CF583A5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  <w:gridSpan w:val="2"/>
          </w:tcPr>
          <w:p w14:paraId="10F4439F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05D2E85B" w14:textId="61C81CFE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728AA60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3E1CEB02" w14:textId="550D2420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76708629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55D7DC50" w14:textId="742FB005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</w:tr>
      <w:tr w:rsidR="00D9588F" w:rsidRPr="00F7632D" w14:paraId="2B7F8022" w14:textId="77777777" w:rsidTr="0022487F">
        <w:tc>
          <w:tcPr>
            <w:tcW w:w="2700" w:type="dxa"/>
          </w:tcPr>
          <w:p w14:paraId="675F38DD" w14:textId="375AE816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4B155837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E61F55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734CC230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62C2A21F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5FD274AC" w14:textId="7E1F995A" w:rsidR="00D9588F" w:rsidRP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  <w:gridSpan w:val="2"/>
          </w:tcPr>
          <w:p w14:paraId="27D2DC87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F62EC0D" w14:textId="77777777" w:rsidR="00D9588F" w:rsidRPr="00D540F6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0693B9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245E1AB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4933B7B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</w:tcPr>
          <w:p w14:paraId="601BF47E" w14:textId="65C94167" w:rsidR="00D9588F" w:rsidRP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</w:tr>
      <w:tr w:rsidR="00D9588F" w:rsidRPr="00F7632D" w14:paraId="7B8CE37C" w14:textId="77777777" w:rsidTr="0022487F">
        <w:trPr>
          <w:gridAfter w:val="1"/>
          <w:wAfter w:w="6" w:type="dxa"/>
        </w:trPr>
        <w:tc>
          <w:tcPr>
            <w:tcW w:w="3677" w:type="dxa"/>
            <w:gridSpan w:val="2"/>
          </w:tcPr>
          <w:p w14:paraId="55636394" w14:textId="2A30B5BD" w:rsidR="00D9588F" w:rsidRPr="0067002B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0F00CB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7423B9AA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1996A705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39232D3" w14:textId="77777777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B4917B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C3E0AC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331429F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23D5BA09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594EB0C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vAlign w:val="bottom"/>
          </w:tcPr>
          <w:p w14:paraId="3AE197E4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588F" w:rsidRPr="00F7632D" w14:paraId="7CD573DA" w14:textId="77777777" w:rsidTr="0022487F">
        <w:trPr>
          <w:gridAfter w:val="1"/>
          <w:wAfter w:w="6" w:type="dxa"/>
        </w:trPr>
        <w:tc>
          <w:tcPr>
            <w:tcW w:w="3677" w:type="dxa"/>
            <w:gridSpan w:val="2"/>
          </w:tcPr>
          <w:p w14:paraId="67000E32" w14:textId="35A762BE" w:rsidR="00D9588F" w:rsidRPr="00C9564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082D81A3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54D30C27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3F860803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13EE3EBF" w14:textId="6CC6B018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E9EF3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6A8A016A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B653ED0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06277C5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33D9FA16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vAlign w:val="bottom"/>
          </w:tcPr>
          <w:p w14:paraId="4C5BE7B9" w14:textId="4B703D3E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588F" w:rsidRPr="00F7632D" w14:paraId="59D1681E" w14:textId="77777777" w:rsidTr="0022487F">
        <w:tc>
          <w:tcPr>
            <w:tcW w:w="2700" w:type="dxa"/>
          </w:tcPr>
          <w:p w14:paraId="23CA759F" w14:textId="59BD36E4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290F1F5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313600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gridSpan w:val="2"/>
          </w:tcPr>
          <w:p w14:paraId="2EF1741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14:paraId="7FFF8B3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8DB127" w14:textId="68D28E2D" w:rsidR="00D9588F" w:rsidRP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  <w:gridSpan w:val="2"/>
          </w:tcPr>
          <w:p w14:paraId="1BD1E0B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DA775A5" w14:textId="77777777" w:rsidR="00D9588F" w:rsidRPr="00D540F6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C59239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gridSpan w:val="2"/>
          </w:tcPr>
          <w:p w14:paraId="02B834BA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6FCB6C4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4EBA7" w14:textId="0E25BF60" w:rsidR="00D9588F" w:rsidRP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</w:tr>
    </w:tbl>
    <w:p w14:paraId="2ED64BF8" w14:textId="77777777" w:rsidR="00D9588F" w:rsidRPr="00061F2F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73"/>
        <w:gridCol w:w="1173"/>
        <w:gridCol w:w="237"/>
        <w:gridCol w:w="1199"/>
        <w:gridCol w:w="261"/>
        <w:gridCol w:w="1175"/>
      </w:tblGrid>
      <w:tr w:rsidR="0022487F" w:rsidRPr="00A74DEE" w14:paraId="50EE1E0A" w14:textId="77777777" w:rsidTr="0022487F">
        <w:tc>
          <w:tcPr>
            <w:tcW w:w="2039" w:type="pct"/>
          </w:tcPr>
          <w:p w14:paraId="6F8CB046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1224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10" w:type="pct"/>
            <w:gridSpan w:val="3"/>
          </w:tcPr>
          <w:p w14:paraId="03537295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35F6910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6E4E67B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A9B" w:rsidRPr="00A74DEE" w14:paraId="2452AB56" w14:textId="77777777" w:rsidTr="0022487F">
        <w:tc>
          <w:tcPr>
            <w:tcW w:w="2039" w:type="pct"/>
          </w:tcPr>
          <w:p w14:paraId="5A034CF5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AC3F5A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A072C33" w14:textId="77777777" w:rsidR="00120C92" w:rsidRPr="008C010D" w:rsidRDefault="00120C92" w:rsidP="0000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0376575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83C3DE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A1F9F42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0A2D86BD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F96B962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7A9B" w:rsidRPr="00A74DEE" w14:paraId="0042BCA0" w14:textId="77777777" w:rsidTr="0022487F">
        <w:tc>
          <w:tcPr>
            <w:tcW w:w="2039" w:type="pct"/>
          </w:tcPr>
          <w:p w14:paraId="1283C7B4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91067A" w14:textId="77777777" w:rsidR="00120C92" w:rsidRPr="0012241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AB2581A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6EAB8DC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5C29A7A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5AD09E5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A616C4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683FB0C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A74DEE" w14:paraId="714D8979" w14:textId="77777777" w:rsidTr="0022487F">
        <w:tc>
          <w:tcPr>
            <w:tcW w:w="2039" w:type="pct"/>
          </w:tcPr>
          <w:p w14:paraId="1B4B019F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2789ECC8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007A9B" w:rsidRPr="00A74DEE" w14:paraId="533B9FFA" w14:textId="77777777" w:rsidTr="0022487F">
        <w:tc>
          <w:tcPr>
            <w:tcW w:w="2039" w:type="pct"/>
          </w:tcPr>
          <w:p w14:paraId="469FD879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D407AFC" w14:textId="11A497BB" w:rsidR="00120C92" w:rsidRPr="00122412" w:rsidRDefault="00042B32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14,831</w:t>
            </w:r>
          </w:p>
        </w:tc>
        <w:tc>
          <w:tcPr>
            <w:tcW w:w="147" w:type="pct"/>
          </w:tcPr>
          <w:p w14:paraId="2DBB1E5E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88C9B2" w14:textId="77777777" w:rsidR="00120C92" w:rsidRPr="00122412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15,309</w:t>
            </w:r>
          </w:p>
        </w:tc>
        <w:tc>
          <w:tcPr>
            <w:tcW w:w="128" w:type="pct"/>
          </w:tcPr>
          <w:p w14:paraId="60AEB1CA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8E7839A" w14:textId="5CD82A22" w:rsidR="00120C92" w:rsidRPr="00122412" w:rsidRDefault="00042B3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14,831</w:t>
            </w:r>
          </w:p>
        </w:tc>
        <w:tc>
          <w:tcPr>
            <w:tcW w:w="141" w:type="pct"/>
          </w:tcPr>
          <w:p w14:paraId="54B07007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FC6A885" w14:textId="77777777" w:rsidR="00120C92" w:rsidRPr="00122412" w:rsidRDefault="00120C9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15,309</w:t>
            </w:r>
          </w:p>
        </w:tc>
      </w:tr>
      <w:tr w:rsidR="00007A9B" w:rsidRPr="00A74DEE" w14:paraId="04F6656E" w14:textId="77777777" w:rsidTr="0022487F">
        <w:tc>
          <w:tcPr>
            <w:tcW w:w="2039" w:type="pct"/>
          </w:tcPr>
          <w:p w14:paraId="3175135C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3748C95" w14:textId="1B6DF420" w:rsidR="00120C92" w:rsidRPr="00122412" w:rsidRDefault="005437DE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4,497</w:t>
            </w:r>
          </w:p>
        </w:tc>
        <w:tc>
          <w:tcPr>
            <w:tcW w:w="147" w:type="pct"/>
          </w:tcPr>
          <w:p w14:paraId="59421A00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7EC652A" w14:textId="77777777" w:rsidR="00120C92" w:rsidRPr="00122412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  <w:tc>
          <w:tcPr>
            <w:tcW w:w="128" w:type="pct"/>
          </w:tcPr>
          <w:p w14:paraId="22F1DD11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3BAA2BA" w14:textId="4EEDC3D9" w:rsidR="00120C92" w:rsidRPr="00122412" w:rsidRDefault="005437DE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4,497</w:t>
            </w:r>
          </w:p>
        </w:tc>
        <w:tc>
          <w:tcPr>
            <w:tcW w:w="141" w:type="pct"/>
          </w:tcPr>
          <w:p w14:paraId="1A019356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97E14F2" w14:textId="77777777" w:rsidR="00120C92" w:rsidRPr="00122412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</w:tr>
      <w:tr w:rsidR="00007A9B" w:rsidRPr="00A74DEE" w14:paraId="7D238E6C" w14:textId="77777777" w:rsidTr="0022487F">
        <w:tc>
          <w:tcPr>
            <w:tcW w:w="2039" w:type="pct"/>
          </w:tcPr>
          <w:p w14:paraId="7B9DD472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EC0F0D" w14:textId="58951E54" w:rsidR="00120C92" w:rsidRPr="00007A9B" w:rsidRDefault="000C023C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19,328</w:t>
            </w:r>
          </w:p>
        </w:tc>
        <w:tc>
          <w:tcPr>
            <w:tcW w:w="147" w:type="pct"/>
          </w:tcPr>
          <w:p w14:paraId="2B0A4675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43DBD29" w14:textId="77777777" w:rsidR="00120C92" w:rsidRPr="00007A9B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23,192</w:t>
            </w:r>
          </w:p>
        </w:tc>
        <w:tc>
          <w:tcPr>
            <w:tcW w:w="128" w:type="pct"/>
          </w:tcPr>
          <w:p w14:paraId="0F8EB2C0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06C35F5" w14:textId="1982BCED" w:rsidR="00120C92" w:rsidRPr="00007A9B" w:rsidRDefault="000C023C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19,328</w:t>
            </w:r>
          </w:p>
        </w:tc>
        <w:tc>
          <w:tcPr>
            <w:tcW w:w="141" w:type="pct"/>
          </w:tcPr>
          <w:p w14:paraId="025ED96A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77777777" w:rsidR="00120C92" w:rsidRPr="00007A9B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23,192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061F2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061F2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8C010D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9F2" w:rsidRPr="008C010D" w14:paraId="43452E89" w14:textId="77777777" w:rsidTr="0022487F">
        <w:trPr>
          <w:tblHeader/>
        </w:trPr>
        <w:tc>
          <w:tcPr>
            <w:tcW w:w="2038" w:type="pct"/>
          </w:tcPr>
          <w:p w14:paraId="3CFF4374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7CB917C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4798FB7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F2FD22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EE5EE72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5F9773C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E602140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8E84FAB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39F2" w:rsidRPr="008C010D" w14:paraId="77B3FEA5" w14:textId="77777777" w:rsidTr="0022487F">
        <w:trPr>
          <w:tblHeader/>
        </w:trPr>
        <w:tc>
          <w:tcPr>
            <w:tcW w:w="2038" w:type="pct"/>
          </w:tcPr>
          <w:p w14:paraId="50170853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DABE0AB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702B9C8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0C5F6F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5A074F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8C010D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9F2" w:rsidRPr="008C010D" w14:paraId="124156D0" w14:textId="77777777" w:rsidTr="0022487F">
        <w:tc>
          <w:tcPr>
            <w:tcW w:w="2038" w:type="pct"/>
          </w:tcPr>
          <w:p w14:paraId="5DF0EF8B" w14:textId="77777777" w:rsidR="00120C92" w:rsidRPr="00AB012A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898354B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F2" w:rsidRPr="008C010D" w14:paraId="4579238A" w14:textId="77777777" w:rsidTr="0022487F">
        <w:tc>
          <w:tcPr>
            <w:tcW w:w="2038" w:type="pct"/>
          </w:tcPr>
          <w:p w14:paraId="6FAC37DC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49188CEB" w:rsidR="00120C92" w:rsidRPr="008739F2" w:rsidRDefault="00E5136C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300,353</w:t>
            </w:r>
          </w:p>
        </w:tc>
        <w:tc>
          <w:tcPr>
            <w:tcW w:w="148" w:type="pct"/>
          </w:tcPr>
          <w:p w14:paraId="2855D096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317,312</w:t>
            </w:r>
          </w:p>
        </w:tc>
        <w:tc>
          <w:tcPr>
            <w:tcW w:w="147" w:type="pct"/>
          </w:tcPr>
          <w:p w14:paraId="66B437F6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4C9D48EC" w:rsidR="00120C92" w:rsidRPr="008739F2" w:rsidRDefault="00E5136C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300,535</w:t>
            </w:r>
          </w:p>
        </w:tc>
        <w:tc>
          <w:tcPr>
            <w:tcW w:w="147" w:type="pct"/>
          </w:tcPr>
          <w:p w14:paraId="18739564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536E197" w14:textId="77777777" w:rsidR="00120C92" w:rsidRPr="008739F2" w:rsidRDefault="00120C9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317,312</w:t>
            </w:r>
          </w:p>
        </w:tc>
      </w:tr>
      <w:tr w:rsidR="008739F2" w:rsidRPr="00A74DEE" w14:paraId="1010C771" w14:textId="77777777" w:rsidTr="0022487F">
        <w:tc>
          <w:tcPr>
            <w:tcW w:w="2038" w:type="pct"/>
          </w:tcPr>
          <w:p w14:paraId="1CE549C3" w14:textId="07227C7C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11105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1105D"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4B76CA" w14:textId="3E2C713A" w:rsidR="00120C92" w:rsidRPr="008739F2" w:rsidRDefault="009C228D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(4,240)</w:t>
            </w:r>
          </w:p>
        </w:tc>
        <w:tc>
          <w:tcPr>
            <w:tcW w:w="148" w:type="pct"/>
          </w:tcPr>
          <w:p w14:paraId="2118D8A9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3C847D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(16,959)</w:t>
            </w:r>
          </w:p>
        </w:tc>
        <w:tc>
          <w:tcPr>
            <w:tcW w:w="147" w:type="pct"/>
          </w:tcPr>
          <w:p w14:paraId="19B398FD" w14:textId="77777777" w:rsidR="00120C92" w:rsidRPr="008739F2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A00D2C4" w14:textId="51419320" w:rsidR="00120C92" w:rsidRPr="008739F2" w:rsidRDefault="009C228D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(4,240)</w:t>
            </w:r>
          </w:p>
        </w:tc>
        <w:tc>
          <w:tcPr>
            <w:tcW w:w="147" w:type="pct"/>
          </w:tcPr>
          <w:p w14:paraId="2CA26D2A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E42B46E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(16,959)</w:t>
            </w:r>
          </w:p>
        </w:tc>
      </w:tr>
      <w:tr w:rsidR="008739F2" w:rsidRPr="00A74DEE" w14:paraId="05CA1590" w14:textId="77777777" w:rsidTr="0022487F">
        <w:tc>
          <w:tcPr>
            <w:tcW w:w="2038" w:type="pct"/>
          </w:tcPr>
          <w:p w14:paraId="6EBFE7AE" w14:textId="012FFE7D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B46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="00EB46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B46F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27EFCD" w14:textId="59E2AF1D" w:rsidR="00120C92" w:rsidRPr="008739F2" w:rsidRDefault="00072470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296,113</w:t>
            </w:r>
          </w:p>
        </w:tc>
        <w:tc>
          <w:tcPr>
            <w:tcW w:w="148" w:type="pct"/>
          </w:tcPr>
          <w:p w14:paraId="3E277366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A82E76D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5AF4EC21" w14:textId="77777777" w:rsidR="00120C92" w:rsidRPr="0071576C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1139C49" w14:textId="583961FA" w:rsidR="00120C92" w:rsidRPr="008739F2" w:rsidRDefault="00072470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296,113</w:t>
            </w:r>
          </w:p>
        </w:tc>
        <w:tc>
          <w:tcPr>
            <w:tcW w:w="147" w:type="pct"/>
          </w:tcPr>
          <w:p w14:paraId="685F5E61" w14:textId="77777777" w:rsidR="00120C92" w:rsidRPr="00460E67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DB4A27B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</w:tr>
      <w:tr w:rsidR="00061F2F" w:rsidRPr="00A74DEE" w14:paraId="274D90F4" w14:textId="77777777" w:rsidTr="0022487F">
        <w:tc>
          <w:tcPr>
            <w:tcW w:w="2038" w:type="pct"/>
          </w:tcPr>
          <w:p w14:paraId="1A7831F7" w14:textId="77777777" w:rsidR="00061F2F" w:rsidRPr="003C47FE" w:rsidRDefault="00061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021A0D5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523C585" w14:textId="77777777" w:rsidR="00061F2F" w:rsidRPr="0071576C" w:rsidRDefault="00061F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5D7DB8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CE62B" w14:textId="77777777" w:rsidR="00061F2F" w:rsidRPr="0071576C" w:rsidRDefault="00061F2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06CFDF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616618" w14:textId="77777777" w:rsidR="00061F2F" w:rsidRPr="00460E67" w:rsidRDefault="00061F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0967686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9F2" w:rsidRPr="006970D9" w14:paraId="3F87DEE0" w14:textId="77777777" w:rsidTr="0022487F">
        <w:tc>
          <w:tcPr>
            <w:tcW w:w="2038" w:type="pct"/>
          </w:tcPr>
          <w:p w14:paraId="7A751BC6" w14:textId="73CD73B0" w:rsidR="00007A9B" w:rsidRPr="006970D9" w:rsidRDefault="00007A9B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</w:tcPr>
          <w:p w14:paraId="79B78518" w14:textId="2BDC14DC" w:rsidR="00007A9B" w:rsidRPr="008739F2" w:rsidRDefault="00007A9B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16,959</w:t>
            </w:r>
          </w:p>
        </w:tc>
        <w:tc>
          <w:tcPr>
            <w:tcW w:w="148" w:type="pct"/>
          </w:tcPr>
          <w:p w14:paraId="1079E7D4" w14:textId="77777777" w:rsidR="00007A9B" w:rsidRPr="006970D9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F581B" w14:textId="35190162" w:rsidR="00007A9B" w:rsidRPr="008739F2" w:rsidRDefault="00007A9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16,959</w:t>
            </w:r>
          </w:p>
        </w:tc>
        <w:tc>
          <w:tcPr>
            <w:tcW w:w="147" w:type="pct"/>
          </w:tcPr>
          <w:p w14:paraId="5AA3BE1A" w14:textId="77777777" w:rsidR="00007A9B" w:rsidRPr="006970D9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C0D16C" w14:textId="1B56CEB1" w:rsidR="00007A9B" w:rsidRPr="008739F2" w:rsidRDefault="00007A9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16,959</w:t>
            </w:r>
          </w:p>
        </w:tc>
        <w:tc>
          <w:tcPr>
            <w:tcW w:w="147" w:type="pct"/>
          </w:tcPr>
          <w:p w14:paraId="3E2EFE3E" w14:textId="77777777" w:rsidR="00007A9B" w:rsidRPr="006970D9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DC5A7B" w14:textId="6C4417B7" w:rsidR="00007A9B" w:rsidRPr="008739F2" w:rsidRDefault="00007A9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16,959</w:t>
            </w:r>
          </w:p>
        </w:tc>
      </w:tr>
      <w:tr w:rsidR="008739F2" w:rsidRPr="00A74DEE" w14:paraId="64ED0904" w14:textId="77777777" w:rsidTr="0022487F">
        <w:tc>
          <w:tcPr>
            <w:tcW w:w="2038" w:type="pct"/>
          </w:tcPr>
          <w:p w14:paraId="2BC5D154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FC44DA" w14:textId="63009729" w:rsidR="00120C92" w:rsidRPr="008739F2" w:rsidRDefault="00632604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279,154</w:t>
            </w:r>
          </w:p>
        </w:tc>
        <w:tc>
          <w:tcPr>
            <w:tcW w:w="148" w:type="pct"/>
          </w:tcPr>
          <w:p w14:paraId="0EEA4806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D9C613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283,394</w:t>
            </w:r>
          </w:p>
        </w:tc>
        <w:tc>
          <w:tcPr>
            <w:tcW w:w="147" w:type="pct"/>
          </w:tcPr>
          <w:p w14:paraId="5990B412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590955" w14:textId="4CAF4C4D" w:rsidR="00120C92" w:rsidRPr="008739F2" w:rsidRDefault="00F11F83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279,154</w:t>
            </w:r>
          </w:p>
        </w:tc>
        <w:tc>
          <w:tcPr>
            <w:tcW w:w="147" w:type="pct"/>
          </w:tcPr>
          <w:p w14:paraId="35C7BFD8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B17A3A0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283,394</w:t>
            </w:r>
          </w:p>
        </w:tc>
      </w:tr>
      <w:tr w:rsidR="008739F2" w:rsidRPr="00A74DEE" w14:paraId="3BFE5313" w14:textId="77777777" w:rsidTr="0022487F">
        <w:tc>
          <w:tcPr>
            <w:tcW w:w="2038" w:type="pct"/>
          </w:tcPr>
          <w:p w14:paraId="747FBAC3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2CC2A6" w14:textId="377F833D" w:rsidR="00120C92" w:rsidRPr="008739F2" w:rsidRDefault="00913C42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296,113</w:t>
            </w:r>
          </w:p>
        </w:tc>
        <w:tc>
          <w:tcPr>
            <w:tcW w:w="148" w:type="pct"/>
          </w:tcPr>
          <w:p w14:paraId="4734453A" w14:textId="77777777" w:rsidR="00120C92" w:rsidRPr="008739F2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50A3A1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1FA21E00" w14:textId="77777777" w:rsidR="00120C92" w:rsidRPr="008739F2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965968E" w14:textId="365A3657" w:rsidR="00120C92" w:rsidRPr="008739F2" w:rsidRDefault="00F11F83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296,113</w:t>
            </w:r>
          </w:p>
        </w:tc>
        <w:tc>
          <w:tcPr>
            <w:tcW w:w="147" w:type="pct"/>
          </w:tcPr>
          <w:p w14:paraId="394D9409" w14:textId="77777777" w:rsidR="00120C92" w:rsidRPr="008739F2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</w:tr>
    </w:tbl>
    <w:p w14:paraId="26C5E1FC" w14:textId="77777777" w:rsidR="00120C92" w:rsidRPr="00061F2F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8C010D" w14:paraId="6782D1AF" w14:textId="77777777" w:rsidTr="0022487F">
        <w:tc>
          <w:tcPr>
            <w:tcW w:w="2039" w:type="pct"/>
          </w:tcPr>
          <w:p w14:paraId="107B5179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09" w:type="pct"/>
            <w:gridSpan w:val="3"/>
          </w:tcPr>
          <w:p w14:paraId="65F14906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14:paraId="22530F68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87F" w:rsidRPr="008C010D" w14:paraId="6C8D0870" w14:textId="77777777" w:rsidTr="0022487F">
        <w:tc>
          <w:tcPr>
            <w:tcW w:w="2039" w:type="pct"/>
          </w:tcPr>
          <w:p w14:paraId="20B31CAA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707612E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2C8E7697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0684E34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87F" w:rsidRPr="008C010D" w14:paraId="721A2DA8" w14:textId="77777777" w:rsidTr="0022487F">
        <w:tc>
          <w:tcPr>
            <w:tcW w:w="2039" w:type="pct"/>
          </w:tcPr>
          <w:p w14:paraId="7989B216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D0E4216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A09A4D7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0C5AB43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47DDF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B362BD" w14:paraId="04FC7415" w14:textId="77777777" w:rsidTr="0022487F">
        <w:tc>
          <w:tcPr>
            <w:tcW w:w="2039" w:type="pct"/>
          </w:tcPr>
          <w:p w14:paraId="715679CB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120C92" w:rsidRPr="00B362B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87F" w:rsidRPr="00B362BD" w14:paraId="35A9D8D7" w14:textId="77777777" w:rsidTr="0022487F">
        <w:tc>
          <w:tcPr>
            <w:tcW w:w="2039" w:type="pct"/>
          </w:tcPr>
          <w:p w14:paraId="63FE02DF" w14:textId="77777777" w:rsidR="00120C92" w:rsidRPr="00B9720F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2C11C86" w14:textId="516F9CA7" w:rsidR="00120C92" w:rsidRPr="008739F2" w:rsidRDefault="00DD6E53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65700FA7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1564BE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2AC69628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B3ACD" w14:textId="2A84ECFB" w:rsidR="00120C92" w:rsidRPr="008739F2" w:rsidRDefault="00DD6E53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558B7BC6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631848B3" w14:textId="77777777" w:rsidR="00120C92" w:rsidRPr="008739F2" w:rsidRDefault="00120C9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22487F" w:rsidRPr="00B9720F" w14:paraId="6246BA79" w14:textId="77777777" w:rsidTr="0022487F">
        <w:tc>
          <w:tcPr>
            <w:tcW w:w="2039" w:type="pct"/>
          </w:tcPr>
          <w:p w14:paraId="4FF07377" w14:textId="77777777" w:rsidR="00120C92" w:rsidRPr="00B9720F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568A8162" w14:textId="41D98D8E" w:rsidR="00120C92" w:rsidRPr="008739F2" w:rsidRDefault="00DD6E53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A926EAF" w14:textId="77777777" w:rsidR="00120C92" w:rsidRPr="00B9720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AD007E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8E892" w14:textId="77777777" w:rsidR="00120C92" w:rsidRPr="00B9720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EFA2F" w14:textId="488419FF" w:rsidR="00120C92" w:rsidRPr="008739F2" w:rsidRDefault="00DD6E53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120C92" w:rsidRPr="00B9720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5624F137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2487F" w:rsidRPr="00B362BD" w14:paraId="0F6DA4E4" w14:textId="77777777" w:rsidTr="0022487F">
        <w:tc>
          <w:tcPr>
            <w:tcW w:w="2039" w:type="pct"/>
          </w:tcPr>
          <w:p w14:paraId="4E6C9896" w14:textId="77777777" w:rsidR="00120C92" w:rsidRPr="00D73FC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268A29" w14:textId="110046FF" w:rsidR="00120C92" w:rsidRPr="008739F2" w:rsidRDefault="00DD6E53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5C8F0E4D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247DC8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4DFA4B61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2AAD78" w14:textId="5F3C303E" w:rsidR="00120C92" w:rsidRPr="008739F2" w:rsidRDefault="00DD6E53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7E4D9747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</w:tr>
    </w:tbl>
    <w:p w14:paraId="52244350" w14:textId="316174A7" w:rsidR="0022487F" w:rsidRDefault="002248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0848EBCA" w14:textId="4C548142" w:rsidR="008A2845" w:rsidRPr="004E3095" w:rsidRDefault="008A2845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4E3095">
        <w:rPr>
          <w:rFonts w:ascii="Angsana New" w:hAnsi="Angsana New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0372B1F6" w14:textId="01280308" w:rsidR="00E4247F" w:rsidRPr="008739F2" w:rsidRDefault="00E4247F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F5F6B" w:rsidRPr="00071DD1" w14:paraId="759BC408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F8EFAC9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B37AE16" w14:textId="77777777" w:rsidR="00FF5F6B" w:rsidRPr="00FF126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21E5D42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1EC6998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F6B" w:rsidRPr="00071DD1" w14:paraId="08E37CFC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73BC629C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FF6AE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E473C5D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DE39CBE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00100A9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332DB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42BEC5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D62C9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5F6B" w:rsidRPr="00071DD1" w14:paraId="2E2E6F47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A3E795C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C27F88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A37EB0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C40108F" w14:textId="77777777" w:rsidR="00FF5F6B" w:rsidRPr="00CC67B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C829F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FF2A1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0BDFE8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99A3D1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5F6B" w:rsidRPr="00071DD1" w14:paraId="151F6F13" w14:textId="77777777" w:rsidTr="0022487F">
        <w:trPr>
          <w:trHeight w:val="164"/>
          <w:tblHeader/>
        </w:trPr>
        <w:tc>
          <w:tcPr>
            <w:tcW w:w="3780" w:type="dxa"/>
          </w:tcPr>
          <w:p w14:paraId="466FD56D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B5BA03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F6B" w:rsidRPr="00071DD1" w14:paraId="4C32F560" w14:textId="77777777" w:rsidTr="0022487F">
        <w:trPr>
          <w:trHeight w:val="20"/>
        </w:trPr>
        <w:tc>
          <w:tcPr>
            <w:tcW w:w="3780" w:type="dxa"/>
          </w:tcPr>
          <w:p w14:paraId="71F4EBBD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C04A892" w14:textId="28B063C9" w:rsidR="00FF5F6B" w:rsidRPr="000E552C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56,701</w:t>
            </w:r>
          </w:p>
        </w:tc>
        <w:tc>
          <w:tcPr>
            <w:tcW w:w="270" w:type="dxa"/>
          </w:tcPr>
          <w:p w14:paraId="39C3CD12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EF1D3" w14:textId="77777777" w:rsidR="00FF5F6B" w:rsidRPr="00FA1046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17AFEDAB" w14:textId="77777777" w:rsidR="00FF5F6B" w:rsidRPr="00FA104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D6D92" w14:textId="4118BE75" w:rsidR="00FF5F6B" w:rsidRPr="000E552C" w:rsidRDefault="00122347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56,705</w:t>
            </w:r>
          </w:p>
        </w:tc>
        <w:tc>
          <w:tcPr>
            <w:tcW w:w="270" w:type="dxa"/>
          </w:tcPr>
          <w:p w14:paraId="76A15992" w14:textId="77777777" w:rsidR="00FF5F6B" w:rsidRPr="00FA104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62695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FF5F6B" w:rsidRPr="00071DD1" w14:paraId="5AB852EF" w14:textId="77777777" w:rsidTr="0022487F">
        <w:trPr>
          <w:trHeight w:val="20"/>
        </w:trPr>
        <w:tc>
          <w:tcPr>
            <w:tcW w:w="3780" w:type="dxa"/>
          </w:tcPr>
          <w:p w14:paraId="59FC3625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BB61437" w14:textId="77777777" w:rsidR="00FF5F6B" w:rsidRPr="000E552C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25599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AC3B2" w14:textId="77777777" w:rsidR="00FF5F6B" w:rsidRPr="000E552C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259D5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D15DF" w14:textId="77777777" w:rsidR="00FF5F6B" w:rsidRPr="000E552C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CEF84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D7D30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F6B" w:rsidRPr="00071DD1" w14:paraId="2D76B3A9" w14:textId="77777777" w:rsidTr="0022487F">
        <w:trPr>
          <w:trHeight w:val="20"/>
        </w:trPr>
        <w:tc>
          <w:tcPr>
            <w:tcW w:w="3780" w:type="dxa"/>
          </w:tcPr>
          <w:p w14:paraId="6C527303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2133247" w14:textId="68D929AF" w:rsidR="00FF5F6B" w:rsidRPr="000E552C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5,047</w:t>
            </w:r>
          </w:p>
        </w:tc>
        <w:tc>
          <w:tcPr>
            <w:tcW w:w="270" w:type="dxa"/>
          </w:tcPr>
          <w:p w14:paraId="257C8EC2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D6E76" w14:textId="77777777" w:rsidR="00FF5F6B" w:rsidRPr="00D955EB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0503715F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10E71" w14:textId="1C39CAEE" w:rsidR="00FF5F6B" w:rsidRPr="000E552C" w:rsidRDefault="0025155A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5,050</w:t>
            </w:r>
          </w:p>
        </w:tc>
        <w:tc>
          <w:tcPr>
            <w:tcW w:w="270" w:type="dxa"/>
          </w:tcPr>
          <w:p w14:paraId="3F340973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B591E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FF5F6B" w:rsidRPr="00071DD1" w14:paraId="0B52BE6E" w14:textId="77777777" w:rsidTr="0022487F">
        <w:trPr>
          <w:trHeight w:val="20"/>
        </w:trPr>
        <w:tc>
          <w:tcPr>
            <w:tcW w:w="3780" w:type="dxa"/>
          </w:tcPr>
          <w:p w14:paraId="3DD7131E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F052CA1" w14:textId="69E6E235" w:rsidR="00FF5F6B" w:rsidRPr="000E552C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048E0850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1A739" w14:textId="77777777" w:rsidR="00FF5F6B" w:rsidRPr="00D955EB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  <w:tc>
          <w:tcPr>
            <w:tcW w:w="270" w:type="dxa"/>
          </w:tcPr>
          <w:p w14:paraId="06D91E76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245CB" w14:textId="04322BB2" w:rsidR="00FF5F6B" w:rsidRPr="0022487F" w:rsidRDefault="0025155A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04EC6E0B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641AE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</w:tr>
      <w:tr w:rsidR="00FF5F6B" w:rsidRPr="00071DD1" w14:paraId="5098F0A5" w14:textId="77777777" w:rsidTr="0022487F">
        <w:trPr>
          <w:trHeight w:val="20"/>
        </w:trPr>
        <w:tc>
          <w:tcPr>
            <w:tcW w:w="3780" w:type="dxa"/>
          </w:tcPr>
          <w:p w14:paraId="00602C26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8A6B66" w14:textId="0C358796" w:rsidR="00FF5F6B" w:rsidRPr="000E552C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4D46E75F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6FC05" w14:textId="77777777" w:rsidR="00FF5F6B" w:rsidRPr="00D955EB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569F0A9B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6BE64" w14:textId="128BC0DB" w:rsidR="00FF5F6B" w:rsidRPr="0022487F" w:rsidRDefault="00C2382A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36A2D340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F1EAF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FF5F6B" w:rsidRPr="00071DD1" w14:paraId="67C2488C" w14:textId="77777777" w:rsidTr="0022487F">
        <w:trPr>
          <w:trHeight w:val="20"/>
        </w:trPr>
        <w:tc>
          <w:tcPr>
            <w:tcW w:w="3780" w:type="dxa"/>
          </w:tcPr>
          <w:p w14:paraId="1654D850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FB3DE4" w14:textId="087969B4" w:rsidR="00FF5F6B" w:rsidRPr="000E552C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  <w:tc>
          <w:tcPr>
            <w:tcW w:w="270" w:type="dxa"/>
          </w:tcPr>
          <w:p w14:paraId="748242F2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F2611" w14:textId="77777777" w:rsidR="00FF5F6B" w:rsidRPr="00D955EB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  <w:tc>
          <w:tcPr>
            <w:tcW w:w="270" w:type="dxa"/>
          </w:tcPr>
          <w:p w14:paraId="2B74203C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057145" w14:textId="1608C770" w:rsidR="00FF5F6B" w:rsidRPr="0022487F" w:rsidRDefault="00C2382A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2,698</w:t>
            </w:r>
          </w:p>
        </w:tc>
        <w:tc>
          <w:tcPr>
            <w:tcW w:w="270" w:type="dxa"/>
          </w:tcPr>
          <w:p w14:paraId="68D724E1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EAA26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</w:tr>
      <w:tr w:rsidR="00FF5F6B" w:rsidRPr="00071DD1" w14:paraId="7E8CE5E9" w14:textId="77777777" w:rsidTr="0022487F">
        <w:trPr>
          <w:trHeight w:val="20"/>
        </w:trPr>
        <w:tc>
          <w:tcPr>
            <w:tcW w:w="3780" w:type="dxa"/>
          </w:tcPr>
          <w:p w14:paraId="23660D69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1D33DD" w14:textId="7963DA39" w:rsidR="00FF5F6B" w:rsidRPr="0022487F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64,942</w:t>
            </w:r>
          </w:p>
        </w:tc>
        <w:tc>
          <w:tcPr>
            <w:tcW w:w="270" w:type="dxa"/>
          </w:tcPr>
          <w:p w14:paraId="045B5A0A" w14:textId="77777777" w:rsidR="00FF5F6B" w:rsidRPr="00C77CE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99E050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67,374</w:t>
            </w:r>
          </w:p>
        </w:tc>
        <w:tc>
          <w:tcPr>
            <w:tcW w:w="270" w:type="dxa"/>
          </w:tcPr>
          <w:p w14:paraId="0D3F3D20" w14:textId="77777777" w:rsidR="00FF5F6B" w:rsidRPr="0022487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8A2DB" w14:textId="304C548B" w:rsidR="00FF5F6B" w:rsidRPr="0022487F" w:rsidRDefault="00122347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64,949</w:t>
            </w:r>
          </w:p>
        </w:tc>
        <w:tc>
          <w:tcPr>
            <w:tcW w:w="270" w:type="dxa"/>
          </w:tcPr>
          <w:p w14:paraId="222C882C" w14:textId="77777777" w:rsidR="00FF5F6B" w:rsidRPr="0022487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70C6F2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67,374</w:t>
            </w:r>
          </w:p>
        </w:tc>
      </w:tr>
      <w:tr w:rsidR="006970D9" w:rsidRPr="00071DD1" w14:paraId="5E17C0BE" w14:textId="77777777" w:rsidTr="0022487F">
        <w:trPr>
          <w:trHeight w:val="20"/>
        </w:trPr>
        <w:tc>
          <w:tcPr>
            <w:tcW w:w="3780" w:type="dxa"/>
          </w:tcPr>
          <w:p w14:paraId="23A607A6" w14:textId="15F6915F" w:rsidR="006970D9" w:rsidRPr="006970D9" w:rsidRDefault="0069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33803B1B" w14:textId="77777777" w:rsidR="006970D9" w:rsidRPr="0022487F" w:rsidRDefault="006970D9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83F71" w14:textId="77777777" w:rsidR="006970D9" w:rsidRPr="00C77CE6" w:rsidRDefault="0069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6BA94" w14:textId="77777777" w:rsidR="006970D9" w:rsidRPr="0022487F" w:rsidRDefault="006970D9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8228" w14:textId="77777777" w:rsidR="006970D9" w:rsidRPr="00C77CE6" w:rsidRDefault="0069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DE975" w14:textId="77777777" w:rsidR="006970D9" w:rsidRPr="0022487F" w:rsidRDefault="006970D9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21ECC" w14:textId="77777777" w:rsidR="006970D9" w:rsidRPr="00CF08C6" w:rsidRDefault="00697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44429" w14:textId="77777777" w:rsidR="006970D9" w:rsidRPr="0022487F" w:rsidRDefault="006970D9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F6B" w:rsidRPr="00071DD1" w14:paraId="2E0025FD" w14:textId="77777777" w:rsidTr="0022487F">
        <w:trPr>
          <w:trHeight w:val="20"/>
        </w:trPr>
        <w:tc>
          <w:tcPr>
            <w:tcW w:w="3780" w:type="dxa"/>
          </w:tcPr>
          <w:p w14:paraId="555861B3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A8E7EB" w14:textId="1A0A7588" w:rsidR="00FF5F6B" w:rsidRPr="00C77CE6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(3,543)</w:t>
            </w:r>
          </w:p>
        </w:tc>
        <w:tc>
          <w:tcPr>
            <w:tcW w:w="270" w:type="dxa"/>
          </w:tcPr>
          <w:p w14:paraId="7CD5FEAE" w14:textId="77777777" w:rsidR="00FF5F6B" w:rsidRPr="00C77CE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985106" w14:textId="77777777" w:rsidR="00FF5F6B" w:rsidRPr="00C77CE6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(4,581)</w:t>
            </w:r>
          </w:p>
        </w:tc>
        <w:tc>
          <w:tcPr>
            <w:tcW w:w="270" w:type="dxa"/>
          </w:tcPr>
          <w:p w14:paraId="466917BD" w14:textId="77777777" w:rsidR="00FF5F6B" w:rsidRPr="00C77CE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08F37" w14:textId="0866B69C" w:rsidR="00FF5F6B" w:rsidRPr="0022487F" w:rsidRDefault="007101FD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(3,543)</w:t>
            </w:r>
          </w:p>
        </w:tc>
        <w:tc>
          <w:tcPr>
            <w:tcW w:w="270" w:type="dxa"/>
          </w:tcPr>
          <w:p w14:paraId="1E431DDB" w14:textId="77777777" w:rsidR="00FF5F6B" w:rsidRPr="00CE1E4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DD0B1E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(4,581)</w:t>
            </w:r>
          </w:p>
        </w:tc>
      </w:tr>
      <w:tr w:rsidR="00FF5F6B" w:rsidRPr="00071DD1" w14:paraId="7E260849" w14:textId="77777777" w:rsidTr="0022487F">
        <w:trPr>
          <w:trHeight w:val="20"/>
        </w:trPr>
        <w:tc>
          <w:tcPr>
            <w:tcW w:w="3780" w:type="dxa"/>
          </w:tcPr>
          <w:p w14:paraId="56BE1534" w14:textId="77777777" w:rsidR="00FF5F6B" w:rsidRPr="007F5722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4051DE" w14:textId="650F9B16" w:rsidR="00FF5F6B" w:rsidRPr="0022487F" w:rsidRDefault="004E42DA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61,399</w:t>
            </w:r>
          </w:p>
        </w:tc>
        <w:tc>
          <w:tcPr>
            <w:tcW w:w="270" w:type="dxa"/>
          </w:tcPr>
          <w:p w14:paraId="1F9193A8" w14:textId="77777777" w:rsidR="00FF5F6B" w:rsidRPr="00C77CE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A5DFD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14:paraId="0A54711B" w14:textId="77777777" w:rsidR="00FF5F6B" w:rsidRPr="0022487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3C324" w14:textId="17A42773" w:rsidR="00FF5F6B" w:rsidRPr="0022487F" w:rsidRDefault="00E34CA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F6422A"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,406</w:t>
            </w:r>
          </w:p>
        </w:tc>
        <w:tc>
          <w:tcPr>
            <w:tcW w:w="270" w:type="dxa"/>
          </w:tcPr>
          <w:p w14:paraId="2DE22DF8" w14:textId="77777777" w:rsidR="00FF5F6B" w:rsidRPr="0022487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0A6087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62,793</w:t>
            </w:r>
          </w:p>
        </w:tc>
      </w:tr>
    </w:tbl>
    <w:p w14:paraId="7708F789" w14:textId="2E0D345D" w:rsidR="00FF5F6B" w:rsidRPr="006970D9" w:rsidRDefault="00FF5F6B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64"/>
        <w:gridCol w:w="267"/>
        <w:gridCol w:w="1179"/>
        <w:gridCol w:w="267"/>
        <w:gridCol w:w="1173"/>
        <w:gridCol w:w="267"/>
        <w:gridCol w:w="1173"/>
      </w:tblGrid>
      <w:tr w:rsidR="00FF5F6B" w:rsidRPr="00D67BB3" w14:paraId="7F9EB2F3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32B14A9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66C465D8" w14:textId="77777777" w:rsidR="00FF5F6B" w:rsidRPr="00CC67B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 w:hanging="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1783F021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3B9FE19A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F6B" w:rsidRPr="00D67BB3" w14:paraId="7D2639D4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06440499" w14:textId="77777777" w:rsidR="00FF5F6B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610" w:type="dxa"/>
            <w:gridSpan w:val="3"/>
            <w:vAlign w:val="bottom"/>
          </w:tcPr>
          <w:p w14:paraId="7A711FD8" w14:textId="77777777" w:rsidR="00FF5F6B" w:rsidRPr="00A43118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60DF9F7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DF6B90E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F5F6B" w:rsidRPr="00071DD1" w14:paraId="5566A948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3E858203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4" w:type="dxa"/>
          </w:tcPr>
          <w:p w14:paraId="22D97AA5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C42BF58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</w:tcPr>
          <w:p w14:paraId="77B35DAB" w14:textId="77777777" w:rsidR="00FF5F6B" w:rsidRPr="00CC67B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bottom"/>
          </w:tcPr>
          <w:p w14:paraId="371D6CF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EB407C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2215CAB0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0D7C4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F5F6B" w:rsidRPr="00071DD1" w14:paraId="529C362F" w14:textId="77777777" w:rsidTr="0022487F">
        <w:trPr>
          <w:trHeight w:val="164"/>
          <w:tblHeader/>
        </w:trPr>
        <w:tc>
          <w:tcPr>
            <w:tcW w:w="3780" w:type="dxa"/>
          </w:tcPr>
          <w:p w14:paraId="5E790D0A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F62953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F6B" w:rsidRPr="0009468F" w14:paraId="245321F9" w14:textId="77777777" w:rsidTr="0022487F">
        <w:trPr>
          <w:trHeight w:val="20"/>
        </w:trPr>
        <w:tc>
          <w:tcPr>
            <w:tcW w:w="3780" w:type="dxa"/>
          </w:tcPr>
          <w:p w14:paraId="2B5F0B9B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4" w:type="dxa"/>
          </w:tcPr>
          <w:p w14:paraId="784D1684" w14:textId="6A31A196" w:rsidR="00FF5F6B" w:rsidRPr="0022487F" w:rsidRDefault="00DE19AF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(1,038)</w:t>
            </w:r>
          </w:p>
        </w:tc>
        <w:tc>
          <w:tcPr>
            <w:tcW w:w="267" w:type="dxa"/>
          </w:tcPr>
          <w:p w14:paraId="4065C4A8" w14:textId="77777777" w:rsidR="00FF5F6B" w:rsidRPr="0009468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B3640DE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  <w:tc>
          <w:tcPr>
            <w:tcW w:w="267" w:type="dxa"/>
          </w:tcPr>
          <w:p w14:paraId="0B634457" w14:textId="77777777" w:rsidR="00FF5F6B" w:rsidRPr="0009468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418037" w14:textId="7120F6F0" w:rsidR="00FF5F6B" w:rsidRPr="0022487F" w:rsidRDefault="00DE19AF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(1,038)</w:t>
            </w:r>
          </w:p>
        </w:tc>
        <w:tc>
          <w:tcPr>
            <w:tcW w:w="267" w:type="dxa"/>
          </w:tcPr>
          <w:p w14:paraId="3DE0AA2D" w14:textId="77777777" w:rsidR="00FF5F6B" w:rsidRPr="0009468F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ED6546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(137)</w:t>
            </w:r>
          </w:p>
        </w:tc>
      </w:tr>
    </w:tbl>
    <w:p w14:paraId="7FBAEAF5" w14:textId="77777777" w:rsidR="00E4247F" w:rsidRPr="0040290D" w:rsidRDefault="00E4247F" w:rsidP="00E4247F">
      <w:pPr>
        <w:rPr>
          <w:rFonts w:asciiTheme="majorBidi" w:hAnsiTheme="majorBidi" w:cstheme="majorBidi"/>
          <w:sz w:val="30"/>
          <w:szCs w:val="30"/>
        </w:rPr>
      </w:pPr>
    </w:p>
    <w:p w14:paraId="1AFDA961" w14:textId="1057B293" w:rsidR="00E4247F" w:rsidRDefault="00E4247F">
      <w:pPr>
        <w:rPr>
          <w:rFonts w:asciiTheme="majorBidi" w:hAnsiTheme="majorBidi" w:cstheme="majorBidi"/>
          <w:sz w:val="30"/>
          <w:szCs w:val="30"/>
        </w:rPr>
      </w:pPr>
    </w:p>
    <w:p w14:paraId="3E85D828" w14:textId="33870141" w:rsidR="00BA54C3" w:rsidRDefault="00BA54C3">
      <w:pPr>
        <w:sectPr w:rsidR="00BA54C3" w:rsidSect="00773A7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56F24024" w14:textId="7B5DA892" w:rsidR="00480741" w:rsidRDefault="0048074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03A2AD7" w14:textId="77777777" w:rsidR="008D6191" w:rsidRDefault="008D619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</w:p>
    <w:p w14:paraId="78D4FBE8" w14:textId="4EE17607" w:rsidR="00480741" w:rsidRPr="008C010D" w:rsidRDefault="0048074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07046">
        <w:rPr>
          <w:rFonts w:ascii="Angsana New" w:hAnsi="Angsana New"/>
          <w:sz w:val="30"/>
          <w:szCs w:val="30"/>
        </w:rPr>
        <w:t>3</w:t>
      </w:r>
      <w:r w:rsidR="008D6191">
        <w:rPr>
          <w:rFonts w:ascii="Angsana New" w:hAnsi="Angsana New"/>
          <w:sz w:val="30"/>
          <w:szCs w:val="30"/>
        </w:rPr>
        <w:t xml:space="preserve">1 </w:t>
      </w:r>
      <w:r w:rsidR="008D619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00DD" w:rsidRPr="003700DD">
        <w:rPr>
          <w:rFonts w:ascii="Angsana New" w:hAnsi="Angsana New"/>
          <w:sz w:val="30"/>
          <w:szCs w:val="30"/>
        </w:rPr>
        <w:t>25</w:t>
      </w:r>
      <w:r w:rsidR="000036EC">
        <w:rPr>
          <w:rFonts w:ascii="Angsana New" w:hAnsi="Angsana New"/>
          <w:sz w:val="30"/>
          <w:szCs w:val="30"/>
        </w:rPr>
        <w:t>6</w:t>
      </w:r>
      <w:r w:rsidR="008D619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8D619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8D6191">
        <w:rPr>
          <w:rFonts w:ascii="Angsana New" w:hAnsi="Angsana New" w:hint="cs"/>
          <w:sz w:val="30"/>
          <w:szCs w:val="30"/>
          <w:cs/>
        </w:rPr>
        <w:t>สาม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07046">
        <w:rPr>
          <w:rFonts w:ascii="Angsana New" w:hAnsi="Angsana New"/>
          <w:sz w:val="30"/>
          <w:szCs w:val="30"/>
        </w:rPr>
        <w:t>3</w:t>
      </w:r>
      <w:r w:rsidR="008D6191">
        <w:rPr>
          <w:rFonts w:ascii="Angsana New" w:hAnsi="Angsana New"/>
          <w:sz w:val="30"/>
          <w:szCs w:val="30"/>
        </w:rPr>
        <w:t xml:space="preserve">1 </w:t>
      </w:r>
      <w:r w:rsidR="008D619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8D619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8D619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5CED954B" w14:textId="0454D4E0" w:rsidR="009D32C6" w:rsidRPr="002A7A34" w:rsidRDefault="009D32C6" w:rsidP="00003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890"/>
        <w:gridCol w:w="1080"/>
        <w:gridCol w:w="990"/>
        <w:gridCol w:w="99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4612E5" w:rsidRPr="00E33E5D" w14:paraId="4E0F768D" w14:textId="77777777" w:rsidTr="004612E5">
        <w:trPr>
          <w:trHeight w:val="20"/>
        </w:trPr>
        <w:tc>
          <w:tcPr>
            <w:tcW w:w="2520" w:type="dxa"/>
          </w:tcPr>
          <w:p w14:paraId="662F943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4A54E3E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0" w:type="dxa"/>
            <w:gridSpan w:val="13"/>
          </w:tcPr>
          <w:p w14:paraId="35B724E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2E5" w:rsidRPr="00E33E5D" w14:paraId="76195EAA" w14:textId="77777777" w:rsidTr="004612E5">
        <w:trPr>
          <w:trHeight w:val="20"/>
        </w:trPr>
        <w:tc>
          <w:tcPr>
            <w:tcW w:w="2520" w:type="dxa"/>
          </w:tcPr>
          <w:p w14:paraId="4243E7B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21E732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533DD0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51B260A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332D91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BEE27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603591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97D50A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78BB7DC" w14:textId="683DC5F4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7AF5DE14" w14:textId="77777777" w:rsidTr="004612E5">
        <w:trPr>
          <w:trHeight w:val="20"/>
        </w:trPr>
        <w:tc>
          <w:tcPr>
            <w:tcW w:w="2520" w:type="dxa"/>
          </w:tcPr>
          <w:p w14:paraId="4651A79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597A4E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59ED3B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980" w:type="dxa"/>
            <w:gridSpan w:val="2"/>
          </w:tcPr>
          <w:p w14:paraId="192DE9F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50" w:type="dxa"/>
            <w:gridSpan w:val="3"/>
          </w:tcPr>
          <w:p w14:paraId="1176006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F9339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513C59E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52DCE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CF12A6F" w14:textId="68964764" w:rsidR="004612E5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4612E5" w:rsidRPr="00E33E5D" w14:paraId="4832F2F9" w14:textId="77777777" w:rsidTr="004612E5">
        <w:trPr>
          <w:trHeight w:val="20"/>
        </w:trPr>
        <w:tc>
          <w:tcPr>
            <w:tcW w:w="2520" w:type="dxa"/>
          </w:tcPr>
          <w:p w14:paraId="4555ABE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2B0F33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596F828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2"/>
          </w:tcPr>
          <w:p w14:paraId="25F0924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19286E9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F280EB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EC97D9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2E3CE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8643ADC" w14:textId="000377ED" w:rsidR="004612E5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งวดสามเดือน</w:t>
            </w:r>
          </w:p>
        </w:tc>
      </w:tr>
      <w:tr w:rsidR="007D6EAF" w:rsidRPr="00E33E5D" w14:paraId="6D4950C8" w14:textId="77777777" w:rsidTr="00875D40">
        <w:trPr>
          <w:trHeight w:val="20"/>
        </w:trPr>
        <w:tc>
          <w:tcPr>
            <w:tcW w:w="2520" w:type="dxa"/>
          </w:tcPr>
          <w:p w14:paraId="65A00742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7434FC9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589F91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EE7DCD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90" w:type="dxa"/>
          </w:tcPr>
          <w:p w14:paraId="4E5D12B0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63A2D575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8E3DC71" w14:textId="77777777" w:rsidR="007D6EAF" w:rsidRPr="00E33E5D" w:rsidRDefault="007D6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CCD51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CAD766B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A4A01F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679F700B" w14:textId="77777777" w:rsidR="007D6EAF" w:rsidRPr="00E33E5D" w:rsidRDefault="007D6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A4B55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C48E6F4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7C936D5" w14:textId="57C78FBD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</w:p>
        </w:tc>
      </w:tr>
      <w:tr w:rsidR="004612E5" w:rsidRPr="00E33E5D" w14:paraId="6541D279" w14:textId="77777777" w:rsidTr="004612E5">
        <w:trPr>
          <w:trHeight w:val="20"/>
        </w:trPr>
        <w:tc>
          <w:tcPr>
            <w:tcW w:w="2520" w:type="dxa"/>
          </w:tcPr>
          <w:p w14:paraId="30AD0CD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9D20AB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F2D9D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AE2C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04FB649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3B4F668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01C0E52" w14:textId="77777777" w:rsidR="004612E5" w:rsidRPr="00E33E5D" w:rsidRDefault="004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E471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EDB0FF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FFFD8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BAED201" w14:textId="77777777" w:rsidR="004612E5" w:rsidRPr="00E33E5D" w:rsidRDefault="004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BB4AA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82BBDC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1CAF0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4742FE9" w14:textId="77777777" w:rsidR="004612E5" w:rsidRPr="00E33E5D" w:rsidRDefault="004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5EBB3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612E5" w:rsidRPr="00E33E5D" w14:paraId="04A8B07F" w14:textId="77777777" w:rsidTr="004612E5">
        <w:trPr>
          <w:trHeight w:val="216"/>
        </w:trPr>
        <w:tc>
          <w:tcPr>
            <w:tcW w:w="2520" w:type="dxa"/>
          </w:tcPr>
          <w:p w14:paraId="2934588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5835147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075E5EB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110" w:type="dxa"/>
            <w:gridSpan w:val="11"/>
            <w:tcBorders>
              <w:left w:val="nil"/>
            </w:tcBorders>
          </w:tcPr>
          <w:p w14:paraId="4A644B47" w14:textId="77777777" w:rsidR="004612E5" w:rsidRPr="00E33E5D" w:rsidRDefault="004612E5">
            <w:pPr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612E5" w:rsidRPr="00E33E5D" w14:paraId="497B42A9" w14:textId="77777777" w:rsidTr="004612E5">
        <w:trPr>
          <w:trHeight w:val="20"/>
        </w:trPr>
        <w:tc>
          <w:tcPr>
            <w:tcW w:w="2520" w:type="dxa"/>
          </w:tcPr>
          <w:p w14:paraId="5687B97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เฟรชมาร์เก็ต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เพลส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2FE33FC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3C12B9E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573332E" w14:textId="5367D509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1F7F382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6E997B0B" w14:textId="517ED32D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1112372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DAAB3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19E6FA8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24F012" w14:textId="31FF0D0A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1D1ABEC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15A2C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27124E8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BB7FD" w14:textId="3DF602D9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AE0CB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29F3D0" w14:textId="21D803D8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6124AD83" w14:textId="77777777" w:rsidTr="004612E5">
        <w:trPr>
          <w:trHeight w:val="20"/>
        </w:trPr>
        <w:tc>
          <w:tcPr>
            <w:tcW w:w="2520" w:type="dxa"/>
          </w:tcPr>
          <w:p w14:paraId="18B92DE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322CEF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080" w:type="dxa"/>
          </w:tcPr>
          <w:p w14:paraId="396A774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6DC1D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15A8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BEA9A3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B6AD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AF077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BEF52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D04A4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EC04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E3B4B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7D40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DCF6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AB1D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85052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12E5" w:rsidRPr="00E33E5D" w14:paraId="604B256C" w14:textId="77777777" w:rsidTr="004612E5">
        <w:trPr>
          <w:trHeight w:val="20"/>
        </w:trPr>
        <w:tc>
          <w:tcPr>
            <w:tcW w:w="2520" w:type="dxa"/>
          </w:tcPr>
          <w:p w14:paraId="5721562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34F2EEA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080" w:type="dxa"/>
          </w:tcPr>
          <w:p w14:paraId="66BA90B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E4F066A" w14:textId="41E9D38D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58B5D7F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532BE9B0" w14:textId="7FB95940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56B0EA8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295A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35D452F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7F3D53" w14:textId="239F74B6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0560551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D5F8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53751E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EE9A8" w14:textId="7718341B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66B5D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5AAA7B" w14:textId="7693EA50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64B1188C" w14:textId="77777777" w:rsidTr="004612E5">
        <w:trPr>
          <w:trHeight w:val="135"/>
        </w:trPr>
        <w:tc>
          <w:tcPr>
            <w:tcW w:w="2520" w:type="dxa"/>
          </w:tcPr>
          <w:p w14:paraId="3DE77A1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7442FC9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080" w:type="dxa"/>
          </w:tcPr>
          <w:p w14:paraId="48E06CC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BA76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4F7D1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47E567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C8B44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B9E5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19FD54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BC5F81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CC128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F096E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D9A9B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50486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F6E52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29A9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424EDD84" w14:textId="77777777" w:rsidTr="004612E5">
        <w:trPr>
          <w:trHeight w:val="99"/>
        </w:trPr>
        <w:tc>
          <w:tcPr>
            <w:tcW w:w="2520" w:type="dxa"/>
          </w:tcPr>
          <w:p w14:paraId="7907AB9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364DCB6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6181978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439EA661" w14:textId="29A2A113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3861A1A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1482F895" w14:textId="54708B0F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F87241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0C73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D679E2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B2B7D9B" w14:textId="4623666B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E7EA70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AC4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2AAD6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D529F" w14:textId="2390FEAB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876C2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4C5468" w14:textId="0C86A67D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6CB0CB05" w14:textId="77777777" w:rsidTr="004612E5">
        <w:trPr>
          <w:trHeight w:val="20"/>
        </w:trPr>
        <w:tc>
          <w:tcPr>
            <w:tcW w:w="2520" w:type="dxa"/>
          </w:tcPr>
          <w:p w14:paraId="6694F29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7B2B31F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80" w:type="dxa"/>
          </w:tcPr>
          <w:p w14:paraId="4328C9E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D5FEB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29A09A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A71FF1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5446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1B2C6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8454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99334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50888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9362B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3DCF4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45D2B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1EDA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F80A5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419C71D0" w14:textId="77777777" w:rsidTr="004612E5">
        <w:trPr>
          <w:trHeight w:val="20"/>
        </w:trPr>
        <w:tc>
          <w:tcPr>
            <w:tcW w:w="2520" w:type="dxa"/>
          </w:tcPr>
          <w:p w14:paraId="556979D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สมาร์ท เรสซิเดนซ์ จำกัด</w:t>
            </w:r>
          </w:p>
        </w:tc>
        <w:tc>
          <w:tcPr>
            <w:tcW w:w="1890" w:type="dxa"/>
          </w:tcPr>
          <w:p w14:paraId="4A745D9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080" w:type="dxa"/>
          </w:tcPr>
          <w:p w14:paraId="6D362E1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292D47D" w14:textId="5B818787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65EE98C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0D68BEB4" w14:textId="0278F60A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668A4C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8658A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78031FB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E543E4" w14:textId="54BC1D69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386A5E8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8BBE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10C7CF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2385A6" w14:textId="24ADBE03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CAEA5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8C54C2" w14:textId="385F4033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5FCDF255" w14:textId="77777777" w:rsidTr="004612E5">
        <w:trPr>
          <w:trHeight w:val="20"/>
        </w:trPr>
        <w:tc>
          <w:tcPr>
            <w:tcW w:w="2520" w:type="dxa"/>
          </w:tcPr>
          <w:p w14:paraId="29C7228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5783CF4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76B3F93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16D6B34" w14:textId="55CA3406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0DB6A63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3312B331" w14:textId="43D6230F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6F712F4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F6D6A" w14:textId="3E491F40" w:rsidR="004612E5" w:rsidRPr="00E33E5D" w:rsidRDefault="005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4612E5" w:rsidRPr="00693603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0A85656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A8F2D54" w14:textId="3E8CFD0B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21CAC95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9B79B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1699D45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734274" w14:textId="392EA677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C92ED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79C23" w14:textId="4DB4F713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3361DD50" w14:textId="77777777" w:rsidTr="004612E5">
        <w:trPr>
          <w:trHeight w:val="20"/>
        </w:trPr>
        <w:tc>
          <w:tcPr>
            <w:tcW w:w="2520" w:type="dxa"/>
          </w:tcPr>
          <w:p w14:paraId="7AD69E6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1687314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5B7B423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A74F3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9766D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6505EB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4E061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4D87D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61F06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5014A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2434385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61F88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88699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47030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4BC6B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48C9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1BFE675D" w14:textId="77777777" w:rsidTr="004612E5">
        <w:trPr>
          <w:trHeight w:val="20"/>
        </w:trPr>
        <w:tc>
          <w:tcPr>
            <w:tcW w:w="2520" w:type="dxa"/>
          </w:tcPr>
          <w:p w14:paraId="4C740DD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ปิโตร แอนด์ </w:t>
            </w:r>
          </w:p>
        </w:tc>
        <w:tc>
          <w:tcPr>
            <w:tcW w:w="1890" w:type="dxa"/>
          </w:tcPr>
          <w:p w14:paraId="1B43F1C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ปลีกเชื้อเพลิงยานยนต์</w:t>
            </w:r>
          </w:p>
        </w:tc>
        <w:tc>
          <w:tcPr>
            <w:tcW w:w="1080" w:type="dxa"/>
          </w:tcPr>
          <w:p w14:paraId="189E749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1EBD240" w14:textId="271E3304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1EED8B5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1A082569" w14:textId="03612EA0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458FF09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0D49E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1ED8676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0491E4" w14:textId="30338B5A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1D5DDB1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AB574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2C4008A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98C12" w14:textId="3277778F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F635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B38B93" w14:textId="2C3272C1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7CFEDE67" w14:textId="77777777" w:rsidTr="004612E5">
        <w:trPr>
          <w:trHeight w:val="20"/>
        </w:trPr>
        <w:tc>
          <w:tcPr>
            <w:tcW w:w="2520" w:type="dxa"/>
          </w:tcPr>
          <w:p w14:paraId="09D0101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E04EEE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4E23D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C25FC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E1194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B92A2C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7BE08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603C0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ECCFB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E93EC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6A1B157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13572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0337F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865BB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7A423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C239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409302E4" w14:textId="77777777" w:rsidTr="004612E5">
        <w:trPr>
          <w:trHeight w:val="20"/>
        </w:trPr>
        <w:tc>
          <w:tcPr>
            <w:tcW w:w="2520" w:type="dxa"/>
          </w:tcPr>
          <w:p w14:paraId="58A7013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19E769B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CE475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D93127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76A5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EF77E0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AA6DA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3E098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0009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72EFCD" w14:textId="2B9CEB27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271,000</w:t>
            </w:r>
          </w:p>
        </w:tc>
        <w:tc>
          <w:tcPr>
            <w:tcW w:w="270" w:type="dxa"/>
          </w:tcPr>
          <w:p w14:paraId="4F6650D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38C3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271,000</w:t>
            </w:r>
          </w:p>
        </w:tc>
        <w:tc>
          <w:tcPr>
            <w:tcW w:w="270" w:type="dxa"/>
          </w:tcPr>
          <w:p w14:paraId="539F3C8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E22ECF" w14:textId="26692CBB" w:rsidR="004612E5" w:rsidRPr="00E33E5D" w:rsidRDefault="00693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2A894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E1269D" w14:textId="2BE5DAE0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59B9FB9" w14:textId="6AFF3241" w:rsidR="001174E0" w:rsidRPr="001174E0" w:rsidRDefault="001174E0" w:rsidP="00D3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1174E0" w:rsidRPr="001174E0" w:rsidSect="00773A73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tab/>
      </w:r>
    </w:p>
    <w:p w14:paraId="0473D6C5" w14:textId="38AA9E9A" w:rsidR="00081CD6" w:rsidRPr="0069362D" w:rsidRDefault="00081CD6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69362D">
        <w:rPr>
          <w:rFonts w:ascii="Angsana New" w:hAnsi="Angsana New"/>
          <w:sz w:val="30"/>
          <w:szCs w:val="30"/>
          <w:cs/>
          <w:lang w:val="th-TH"/>
        </w:rPr>
        <w:lastRenderedPageBreak/>
        <w:t>เงินลงทุนในก</w:t>
      </w:r>
      <w:r w:rsidRPr="0069362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755DBC36" w14:textId="77643195" w:rsidR="00E506A0" w:rsidRDefault="00E506A0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69"/>
        <w:gridCol w:w="273"/>
        <w:gridCol w:w="1275"/>
        <w:gridCol w:w="273"/>
        <w:gridCol w:w="1078"/>
        <w:gridCol w:w="273"/>
        <w:gridCol w:w="1156"/>
      </w:tblGrid>
      <w:tr w:rsidR="008C6B72" w:rsidRPr="008C010D" w14:paraId="1FF84B6D" w14:textId="77777777">
        <w:trPr>
          <w:tblHeader/>
        </w:trPr>
        <w:tc>
          <w:tcPr>
            <w:tcW w:w="1977" w:type="pct"/>
          </w:tcPr>
          <w:p w14:paraId="38FE7678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1513AA12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E702B2A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2034ADB2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B72" w:rsidRPr="008C010D" w14:paraId="155FC887" w14:textId="77777777">
        <w:trPr>
          <w:tblHeader/>
        </w:trPr>
        <w:tc>
          <w:tcPr>
            <w:tcW w:w="1977" w:type="pct"/>
          </w:tcPr>
          <w:p w14:paraId="13724C33" w14:textId="77777777" w:rsidR="008C6B72" w:rsidRPr="00660A10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43" w:type="pct"/>
          </w:tcPr>
          <w:p w14:paraId="22E1EB77" w14:textId="77777777" w:rsidR="008C6B72" w:rsidRPr="00E07FB7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012EAC7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0C5B721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0F1081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F90274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DFD60F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D23E6F2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B72" w:rsidRPr="003735FD" w14:paraId="7C3C7649" w14:textId="77777777">
        <w:trPr>
          <w:tblHeader/>
        </w:trPr>
        <w:tc>
          <w:tcPr>
            <w:tcW w:w="1977" w:type="pct"/>
          </w:tcPr>
          <w:p w14:paraId="169CAB34" w14:textId="77777777" w:rsidR="008C6B72" w:rsidRPr="00660A10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3" w:type="pct"/>
          </w:tcPr>
          <w:p w14:paraId="13609A4C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C0C161F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76B98C29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4742E61F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C831C62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CE4D5BB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E86A21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C6B72" w:rsidRPr="008C010D" w14:paraId="5926D7FF" w14:textId="77777777">
        <w:trPr>
          <w:tblHeader/>
        </w:trPr>
        <w:tc>
          <w:tcPr>
            <w:tcW w:w="1977" w:type="pct"/>
          </w:tcPr>
          <w:p w14:paraId="3692C9ED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pct"/>
            <w:gridSpan w:val="7"/>
          </w:tcPr>
          <w:p w14:paraId="3859693B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6B72" w:rsidRPr="0006192A" w14:paraId="7D8FE3C9" w14:textId="77777777">
        <w:tc>
          <w:tcPr>
            <w:tcW w:w="1977" w:type="pct"/>
          </w:tcPr>
          <w:p w14:paraId="42392A21" w14:textId="77777777" w:rsidR="008C6B72" w:rsidRPr="00A27F15" w:rsidRDefault="008C6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3" w:type="pct"/>
          </w:tcPr>
          <w:p w14:paraId="2611FB52" w14:textId="285B32F4" w:rsidR="008C6B72" w:rsidRPr="0006192A" w:rsidRDefault="00D73B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994,324</w:t>
            </w:r>
          </w:p>
        </w:tc>
        <w:tc>
          <w:tcPr>
            <w:tcW w:w="150" w:type="pct"/>
          </w:tcPr>
          <w:p w14:paraId="1AE34FA2" w14:textId="77777777" w:rsidR="008C6B72" w:rsidRPr="0006192A" w:rsidRDefault="008C6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1D72C156" w14:textId="77777777" w:rsidR="008C6B72" w:rsidRPr="0006192A" w:rsidRDefault="008C6B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811,887</w:t>
            </w:r>
          </w:p>
        </w:tc>
        <w:tc>
          <w:tcPr>
            <w:tcW w:w="150" w:type="pct"/>
          </w:tcPr>
          <w:p w14:paraId="566FBEA8" w14:textId="77777777" w:rsidR="008C6B72" w:rsidRPr="0006192A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F218A3" w14:textId="2A0073FE" w:rsidR="008C6B72" w:rsidRPr="0006192A" w:rsidRDefault="0040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903,630</w:t>
            </w:r>
          </w:p>
        </w:tc>
        <w:tc>
          <w:tcPr>
            <w:tcW w:w="150" w:type="pct"/>
          </w:tcPr>
          <w:p w14:paraId="3DA7E461" w14:textId="77777777" w:rsidR="008C6B72" w:rsidRPr="0006192A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F13BCC" w14:textId="77777777" w:rsidR="008C6B72" w:rsidRPr="0006192A" w:rsidRDefault="008C6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825,930</w:t>
            </w:r>
          </w:p>
        </w:tc>
      </w:tr>
      <w:tr w:rsidR="008C6B72" w:rsidRPr="00F1154F" w14:paraId="126B2F85" w14:textId="77777777">
        <w:tc>
          <w:tcPr>
            <w:tcW w:w="1977" w:type="pct"/>
          </w:tcPr>
          <w:p w14:paraId="14229EC4" w14:textId="534B8F7E" w:rsidR="008C6B72" w:rsidRPr="00E07FB7" w:rsidRDefault="008C6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C12DC0" w:rsidRPr="00C12DC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0F318BB7" w14:textId="77777777" w:rsidR="008C6B72" w:rsidRPr="00F1154F" w:rsidRDefault="008C6B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C99C08" w14:textId="77777777" w:rsidR="008C6B72" w:rsidRPr="00F1154F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2373D3B9" w14:textId="77777777" w:rsidR="008C6B72" w:rsidRPr="00F1154F" w:rsidRDefault="008C6B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D8E1A94" w14:textId="77777777" w:rsidR="008C6B72" w:rsidRPr="00F1154F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9E6659" w14:textId="77777777" w:rsidR="008C6B72" w:rsidRPr="00F1154F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AC94238" w14:textId="77777777" w:rsidR="008C6B72" w:rsidRPr="00F1154F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55FE28AC" w14:textId="77777777" w:rsidR="008C6B72" w:rsidRPr="00F1154F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449" w:rsidRPr="00F1154F" w14:paraId="339FFAD8" w14:textId="77777777">
        <w:tc>
          <w:tcPr>
            <w:tcW w:w="1977" w:type="pct"/>
          </w:tcPr>
          <w:p w14:paraId="350ABD69" w14:textId="2B4A0FC4" w:rsidR="00404449" w:rsidRPr="00E07FB7" w:rsidRDefault="00404449" w:rsidP="00404449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575357">
              <w:rPr>
                <w:rFonts w:asciiTheme="majorBidi" w:hAnsiTheme="majorBidi" w:cstheme="majorBidi"/>
                <w:cs/>
                <w:lang w:val="en-US"/>
              </w:rPr>
              <w:t>ที่</w:t>
            </w:r>
            <w:r w:rsidRPr="00E07FB7">
              <w:rPr>
                <w:rFonts w:asciiTheme="majorBidi" w:hAnsiTheme="majorBidi" w:cstheme="majorBidi"/>
                <w:cs/>
                <w:lang w:val="en-US"/>
              </w:rPr>
              <w:t>ใช้วิธีส่วนได้เสีย</w:t>
            </w:r>
          </w:p>
        </w:tc>
        <w:tc>
          <w:tcPr>
            <w:tcW w:w="643" w:type="pct"/>
            <w:shd w:val="clear" w:color="auto" w:fill="auto"/>
          </w:tcPr>
          <w:p w14:paraId="7811328B" w14:textId="08D7E909" w:rsidR="00404449" w:rsidRPr="00F1154F" w:rsidRDefault="0016678C" w:rsidP="004044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18,507</w:t>
            </w:r>
          </w:p>
        </w:tc>
        <w:tc>
          <w:tcPr>
            <w:tcW w:w="150" w:type="pct"/>
          </w:tcPr>
          <w:p w14:paraId="46CCF0B0" w14:textId="77777777" w:rsidR="00404449" w:rsidRPr="00F1154F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3F3A62E2" w14:textId="77777777" w:rsidR="00404449" w:rsidRPr="00F1154F" w:rsidRDefault="00404449" w:rsidP="004044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3,379</w:t>
            </w:r>
          </w:p>
        </w:tc>
        <w:tc>
          <w:tcPr>
            <w:tcW w:w="150" w:type="pct"/>
          </w:tcPr>
          <w:p w14:paraId="3DF054DD" w14:textId="77777777" w:rsidR="00404449" w:rsidRPr="00F1154F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F4772E" w14:textId="7875D170" w:rsidR="00404449" w:rsidRPr="00F1154F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8CF1D6" w14:textId="77777777" w:rsidR="00404449" w:rsidRPr="00F1154F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22265538" w14:textId="77777777" w:rsidR="00404449" w:rsidRPr="00F1154F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4449" w:rsidRPr="001C07C5" w14:paraId="37AC140D" w14:textId="77777777">
        <w:tc>
          <w:tcPr>
            <w:tcW w:w="1977" w:type="pct"/>
            <w:shd w:val="clear" w:color="auto" w:fill="auto"/>
          </w:tcPr>
          <w:p w14:paraId="1B66FE79" w14:textId="77777777" w:rsidR="00404449" w:rsidRPr="009140DD" w:rsidRDefault="00404449" w:rsidP="0040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643" w:type="pct"/>
            <w:shd w:val="clear" w:color="auto" w:fill="auto"/>
          </w:tcPr>
          <w:p w14:paraId="593D1ECE" w14:textId="4DBE80FF" w:rsidR="00404449" w:rsidRDefault="00D73B01" w:rsidP="004044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8D39D2E" w14:textId="77777777" w:rsidR="00404449" w:rsidRPr="00F1154F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0941A71C" w14:textId="77777777" w:rsidR="00404449" w:rsidRPr="001C07C5" w:rsidRDefault="00404449" w:rsidP="004044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35,000</w:t>
            </w:r>
          </w:p>
        </w:tc>
        <w:tc>
          <w:tcPr>
            <w:tcW w:w="150" w:type="pct"/>
            <w:shd w:val="clear" w:color="auto" w:fill="auto"/>
          </w:tcPr>
          <w:p w14:paraId="36B495E5" w14:textId="77777777" w:rsidR="00404449" w:rsidRPr="001C07C5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8E738EC" w14:textId="63DB28C4" w:rsidR="00404449" w:rsidRPr="001C07C5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97FA18E" w14:textId="77777777" w:rsidR="00404449" w:rsidRPr="001C07C5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065AD09" w14:textId="77777777" w:rsidR="00404449" w:rsidRPr="001C07C5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404449" w:rsidRPr="0006192A" w14:paraId="03F55418" w14:textId="77777777">
        <w:tc>
          <w:tcPr>
            <w:tcW w:w="1977" w:type="pct"/>
          </w:tcPr>
          <w:p w14:paraId="28425DC5" w14:textId="77777777" w:rsidR="00404449" w:rsidRDefault="00404449" w:rsidP="0040444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F385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5142363" w14:textId="6A93CB33" w:rsidR="00404449" w:rsidRPr="00D73B01" w:rsidRDefault="00D73B01" w:rsidP="004044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D73B01">
              <w:rPr>
                <w:rFonts w:ascii="Angsana New" w:hAnsi="Angsana New"/>
                <w:sz w:val="30"/>
                <w:szCs w:val="30"/>
              </w:rPr>
              <w:t>1,012,831</w:t>
            </w:r>
          </w:p>
        </w:tc>
        <w:tc>
          <w:tcPr>
            <w:tcW w:w="150" w:type="pct"/>
          </w:tcPr>
          <w:p w14:paraId="409E581E" w14:textId="77777777" w:rsidR="00404449" w:rsidRPr="0006192A" w:rsidRDefault="00404449" w:rsidP="0040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5A757DC" w14:textId="77777777" w:rsidR="00404449" w:rsidRPr="0006192A" w:rsidRDefault="00404449" w:rsidP="004044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850,266</w:t>
            </w:r>
          </w:p>
        </w:tc>
        <w:tc>
          <w:tcPr>
            <w:tcW w:w="150" w:type="pct"/>
          </w:tcPr>
          <w:p w14:paraId="4FE2480C" w14:textId="77777777" w:rsidR="00404449" w:rsidRPr="0006192A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6F2C5E2" w14:textId="7C0C02D6" w:rsidR="00404449" w:rsidRPr="0006192A" w:rsidRDefault="00404449" w:rsidP="0040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150" w:type="pct"/>
          </w:tcPr>
          <w:p w14:paraId="1A9E3A8F" w14:textId="77777777" w:rsidR="00404449" w:rsidRPr="0006192A" w:rsidRDefault="00404449" w:rsidP="0040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339300E" w14:textId="77777777" w:rsidR="00404449" w:rsidRPr="0006192A" w:rsidRDefault="00404449" w:rsidP="0040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860,930</w:t>
            </w:r>
          </w:p>
        </w:tc>
      </w:tr>
    </w:tbl>
    <w:p w14:paraId="499CA071" w14:textId="18C3F6D4" w:rsidR="00D07046" w:rsidRDefault="00D07046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1AE6C3B" w14:textId="3C7C41BA" w:rsidR="005E601C" w:rsidRDefault="00A97EA7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="003A3491" w:rsidRPr="000A6680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="00EE2660" w:rsidRPr="000A668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EE2660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กุมภาพันธ์ </w:t>
      </w:r>
      <w:r w:rsidR="003A3491" w:rsidRPr="000A6680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661D98" w:rsidRPr="000A668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661D98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บริษัทได้ชำระค่าหุ้นเพิ่มทุนให้กับบริษัท อาร์ อี เอ็น โคราช เอนเนอร์ยี่ จำกัด</w:t>
      </w:r>
      <w:r w:rsidR="000A6680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A6680" w:rsidRPr="000A6680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="00B363D4" w:rsidRPr="000A6680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B363D4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อาร์ อี</w:t>
      </w:r>
      <w:r w:rsidR="00E11DF3" w:rsidRPr="000A668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B363D4" w:rsidRPr="000A6680">
        <w:rPr>
          <w:rFonts w:asciiTheme="majorBidi" w:hAnsiTheme="majorBidi" w:cstheme="majorBidi" w:hint="cs"/>
          <w:sz w:val="30"/>
          <w:szCs w:val="30"/>
          <w:cs/>
          <w:lang w:eastAsia="x-none"/>
        </w:rPr>
        <w:t>เอ็น</w:t>
      </w:r>
      <w:r w:rsidR="00B363D4" w:rsidRPr="000A6680">
        <w:rPr>
          <w:rFonts w:asciiTheme="majorBidi" w:hAnsiTheme="majorBidi" w:cstheme="majorBidi"/>
          <w:sz w:val="30"/>
          <w:szCs w:val="30"/>
          <w:lang w:eastAsia="x-none"/>
        </w:rPr>
        <w:t>”</w:t>
      </w:r>
      <w:r w:rsidR="000A6680" w:rsidRPr="000A6680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B363D4" w:rsidRPr="00182924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661D9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840D1C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AE13FC">
        <w:rPr>
          <w:rFonts w:asciiTheme="majorBidi" w:hAnsiTheme="majorBidi" w:cstheme="majorBidi" w:hint="cs"/>
          <w:sz w:val="30"/>
          <w:szCs w:val="30"/>
          <w:cs/>
          <w:lang w:eastAsia="x-none"/>
        </w:rPr>
        <w:t>หุ้น ใน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อัตราหุ้นละ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11257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 เป็นจำนวนเงิน</w:t>
      </w:r>
      <w:r w:rsidR="00706808">
        <w:rPr>
          <w:rFonts w:asciiTheme="majorBidi" w:hAnsiTheme="majorBidi" w:cstheme="majorBidi" w:hint="cs"/>
          <w:sz w:val="30"/>
          <w:szCs w:val="30"/>
          <w:cs/>
          <w:lang w:eastAsia="x-none"/>
        </w:rPr>
        <w:t>รวม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3A3491" w:rsidRPr="003A3491">
        <w:rPr>
          <w:rFonts w:asciiTheme="majorBidi" w:hAnsiTheme="majorBidi" w:cstheme="majorBidi"/>
          <w:sz w:val="30"/>
          <w:szCs w:val="30"/>
          <w:lang w:eastAsia="x-none"/>
        </w:rPr>
        <w:t>35</w:t>
      </w:r>
      <w:r w:rsidR="009F4125">
        <w:rPr>
          <w:rFonts w:asciiTheme="majorBidi" w:hAnsiTheme="majorBidi" w:cstheme="majorBidi"/>
          <w:sz w:val="30"/>
          <w:szCs w:val="30"/>
          <w:lang w:eastAsia="x-none"/>
        </w:rPr>
        <w:t>.0</w:t>
      </w:r>
      <w:r w:rsidR="005850EF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ซึ่งเป็นการเพิ่มทุนตามสัดส่วนการลงทุนของบริษัท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0EBBC2BC" w14:textId="77777777" w:rsidR="005D021E" w:rsidRDefault="005D021E" w:rsidP="00DA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457409E" w14:textId="37152485" w:rsidR="00E506A0" w:rsidRPr="00F27DC2" w:rsidRDefault="00E506A0" w:rsidP="00E1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E506A0" w:rsidRPr="00F27DC2" w:rsidSect="00773A73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256DA32" w14:textId="47BFDF6D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8745B">
        <w:rPr>
          <w:rFonts w:ascii="Angsana New" w:hAnsi="Angsana New"/>
          <w:sz w:val="30"/>
          <w:szCs w:val="30"/>
        </w:rPr>
        <w:t>31</w:t>
      </w:r>
      <w:r w:rsidR="00B8745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B8745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B874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B8745B">
        <w:rPr>
          <w:rFonts w:ascii="Angsana New" w:hAnsi="Angsana New" w:hint="cs"/>
          <w:sz w:val="30"/>
          <w:szCs w:val="30"/>
          <w:cs/>
        </w:rPr>
        <w:t>สาม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D07046">
        <w:rPr>
          <w:rFonts w:ascii="Angsana New" w:hAnsi="Angsana New"/>
          <w:sz w:val="30"/>
          <w:szCs w:val="30"/>
        </w:rPr>
        <w:t>3</w:t>
      </w:r>
      <w:r w:rsidR="00B8745B">
        <w:rPr>
          <w:rFonts w:ascii="Angsana New" w:hAnsi="Angsana New"/>
          <w:sz w:val="30"/>
          <w:szCs w:val="30"/>
        </w:rPr>
        <w:t xml:space="preserve">1 </w:t>
      </w:r>
      <w:r w:rsidR="00B8745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B8745B">
        <w:rPr>
          <w:rFonts w:ascii="Angsana New" w:hAnsi="Angsana New"/>
          <w:sz w:val="30"/>
          <w:szCs w:val="30"/>
        </w:rPr>
        <w:t>7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B874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0EAF8E67" w14:textId="218B5000" w:rsidR="00E506A0" w:rsidRPr="009B2049" w:rsidRDefault="00E506A0" w:rsidP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16"/>
          <w:szCs w:val="16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9B2049" w:rsidRPr="006A01E5" w14:paraId="189E3952" w14:textId="77777777">
        <w:tc>
          <w:tcPr>
            <w:tcW w:w="1890" w:type="dxa"/>
          </w:tcPr>
          <w:p w14:paraId="7FF40616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4F9A6E5B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288765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830ED46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080B986F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3FE3937F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049" w:rsidRPr="003C47FE" w14:paraId="1074AFDD" w14:textId="77777777">
        <w:tc>
          <w:tcPr>
            <w:tcW w:w="1890" w:type="dxa"/>
          </w:tcPr>
          <w:p w14:paraId="0909AB86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05F803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27087E1B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0BDAA4AF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DEC7D01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54846861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A522FB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383BFDE8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0887788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5E9CD5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4EB37E1B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56F9ACC5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65EF09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38901492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71F8E3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65D9C1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B5FB148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1309C85D" w14:textId="77777777" w:rsidR="00DF0984" w:rsidRDefault="00DF0984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20EDC6" w14:textId="6D9BF4C3" w:rsidR="009B2049" w:rsidRDefault="009B2049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7E0B3EC9" w14:textId="7AFA40FC" w:rsidR="009B2049" w:rsidRPr="003C47FE" w:rsidRDefault="009B2049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012254" w14:paraId="43A3D6A9" w14:textId="77777777" w:rsidTr="00875D40">
        <w:tc>
          <w:tcPr>
            <w:tcW w:w="1890" w:type="dxa"/>
          </w:tcPr>
          <w:p w14:paraId="678B7B16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DF7F8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1EE465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A2CE7E8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720" w:type="dxa"/>
          </w:tcPr>
          <w:p w14:paraId="37C99ABB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080" w:type="dxa"/>
          </w:tcPr>
          <w:p w14:paraId="4C41BD8B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90" w:type="dxa"/>
          </w:tcPr>
          <w:p w14:paraId="11114D86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0" w:type="dxa"/>
          </w:tcPr>
          <w:p w14:paraId="5FD7C0DB" w14:textId="77777777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30E6DB8" w14:textId="77777777" w:rsidR="00012254" w:rsidRPr="003C47FE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415B9" w14:textId="77777777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B1200A5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AF9AC1" w14:textId="77777777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7D0854D" w14:textId="77777777" w:rsidR="00012254" w:rsidRPr="003C47FE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6B4BD" w14:textId="77777777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1A0815E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6E7CC524" w14:textId="6A5D6F65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254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384EF7" w14:paraId="343F1D2F" w14:textId="77777777">
        <w:tc>
          <w:tcPr>
            <w:tcW w:w="1890" w:type="dxa"/>
          </w:tcPr>
          <w:p w14:paraId="7F6EF07A" w14:textId="77777777" w:rsidR="00384EF7" w:rsidRPr="003C47FE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0C656A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9B7F55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70A1F8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dxa"/>
          </w:tcPr>
          <w:p w14:paraId="40026283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68A1701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6AA14BEA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8EA45F2" w14:textId="77777777" w:rsidR="00384EF7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E8A2B01" w14:textId="77777777" w:rsidR="00384EF7" w:rsidRPr="003C47FE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A0BA40" w14:textId="77777777" w:rsidR="00384EF7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1610E1" w14:textId="77777777" w:rsidR="00384EF7" w:rsidRPr="003C47FE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92434F" w14:textId="77777777" w:rsidR="00384EF7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D2CF0AF" w14:textId="77777777" w:rsidR="00384EF7" w:rsidRPr="003C47FE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1A523F" w14:textId="77777777" w:rsidR="00384EF7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CD231A6" w14:textId="77777777" w:rsidR="00384EF7" w:rsidRPr="003C47FE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5B1E4B64" w14:textId="0A808DF5" w:rsidR="00384EF7" w:rsidRDefault="008F213E" w:rsidP="0038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384EF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B2049" w:rsidRPr="003C47FE" w14:paraId="3C043081" w14:textId="77777777">
        <w:tc>
          <w:tcPr>
            <w:tcW w:w="1890" w:type="dxa"/>
          </w:tcPr>
          <w:p w14:paraId="744F7674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802CF0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48C322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172E849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204618F4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3C3819B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F3F497C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49F3093D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B65848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6583F1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A83A0D2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BD8442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87CE5D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049F53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4610F50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A9559EF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EA818EA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0A2DA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B2049" w:rsidRPr="003C47FE" w14:paraId="02B0C67E" w14:textId="77777777">
        <w:tc>
          <w:tcPr>
            <w:tcW w:w="1890" w:type="dxa"/>
          </w:tcPr>
          <w:p w14:paraId="07C59E42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5508D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410928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A091055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58C46DAF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198" w:rsidRPr="003C47FE" w14:paraId="008541D7" w14:textId="77777777">
        <w:tc>
          <w:tcPr>
            <w:tcW w:w="1890" w:type="dxa"/>
          </w:tcPr>
          <w:p w14:paraId="52BB832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14:paraId="7EA4200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796E873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2046F406" w14:textId="093C330A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469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720" w:type="dxa"/>
          </w:tcPr>
          <w:p w14:paraId="5D0C3AF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14:paraId="393EAC5C" w14:textId="112EC8DD" w:rsidR="00B97198" w:rsidRPr="00165D7C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 w:rsidRPr="00BC2469">
              <w:rPr>
                <w:rFonts w:ascii="Angsana New" w:hAnsi="Angsana New"/>
                <w:sz w:val="30"/>
                <w:szCs w:val="30"/>
              </w:rPr>
              <w:t>2,050,000</w:t>
            </w:r>
          </w:p>
        </w:tc>
        <w:tc>
          <w:tcPr>
            <w:tcW w:w="990" w:type="dxa"/>
          </w:tcPr>
          <w:p w14:paraId="346719B8" w14:textId="77777777" w:rsidR="00B97198" w:rsidRPr="00165D7C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72526894" w14:textId="2718CBB7" w:rsidR="00B97198" w:rsidRPr="007B1D95" w:rsidRDefault="00715CB9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7B1D95">
              <w:rPr>
                <w:rFonts w:ascii="Angsana New" w:hAnsi="Angsana New"/>
                <w:sz w:val="30"/>
                <w:szCs w:val="30"/>
              </w:rPr>
              <w:t>764,910</w:t>
            </w:r>
          </w:p>
        </w:tc>
        <w:tc>
          <w:tcPr>
            <w:tcW w:w="270" w:type="dxa"/>
          </w:tcPr>
          <w:p w14:paraId="5E82F39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C700FA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  <w:r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4D7D67F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A2CD8" w14:textId="2DA5D005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614,938</w:t>
            </w:r>
          </w:p>
        </w:tc>
        <w:tc>
          <w:tcPr>
            <w:tcW w:w="270" w:type="dxa"/>
          </w:tcPr>
          <w:p w14:paraId="24674A9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445F7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614,938</w:t>
            </w:r>
          </w:p>
        </w:tc>
        <w:tc>
          <w:tcPr>
            <w:tcW w:w="270" w:type="dxa"/>
          </w:tcPr>
          <w:p w14:paraId="1E1CCB6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1B5055D" w14:textId="11973E7F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BA8C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A7055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98" w:rsidRPr="003C47FE" w14:paraId="14029ED9" w14:textId="77777777">
        <w:tc>
          <w:tcPr>
            <w:tcW w:w="1890" w:type="dxa"/>
          </w:tcPr>
          <w:p w14:paraId="133B773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6B58ABC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43C3DFB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6ADBB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A7C63C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BE69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AE668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8607A9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0BD1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C37F10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E62F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56F1D3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7F48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BDE1AB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678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79AF95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B3B0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F4EBB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6B905886" w14:textId="77777777">
        <w:tc>
          <w:tcPr>
            <w:tcW w:w="1890" w:type="dxa"/>
          </w:tcPr>
          <w:p w14:paraId="4394B17D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ED44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0CC00FE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2F3F0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92B4A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9703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C1D580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87734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1C85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2002F4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E37C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4FF2FD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9B83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DDE65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9813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71FDE6A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5805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983E08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10936BEF" w14:textId="77777777">
        <w:tc>
          <w:tcPr>
            <w:tcW w:w="1890" w:type="dxa"/>
          </w:tcPr>
          <w:p w14:paraId="1BA0FF8C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86E69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14:paraId="49306FB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3B64F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B9D90F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EBB1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BD152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CA1593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79A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08C512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D042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42F7F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D5E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0022A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FCE9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216303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42C8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6E327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5CE7793E" w14:textId="77777777">
        <w:tc>
          <w:tcPr>
            <w:tcW w:w="1890" w:type="dxa"/>
          </w:tcPr>
          <w:p w14:paraId="02A05BBC" w14:textId="77777777" w:rsidR="00B97198" w:rsidRPr="00EC173B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14:paraId="5CEBFFB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64BD966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583EC6A0" w14:textId="2317DC25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469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720" w:type="dxa"/>
          </w:tcPr>
          <w:p w14:paraId="7B56DB9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1080" w:type="dxa"/>
          </w:tcPr>
          <w:p w14:paraId="4E33062C" w14:textId="184B5E2C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 w:rsidRPr="00BC2469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90" w:type="dxa"/>
          </w:tcPr>
          <w:p w14:paraId="1680A96B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00" w:type="dxa"/>
          </w:tcPr>
          <w:p w14:paraId="60F022C5" w14:textId="3A131663" w:rsidR="00B97198" w:rsidRPr="007B1D95" w:rsidRDefault="005D603C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7B1D95">
              <w:rPr>
                <w:rFonts w:ascii="Angsana New" w:hAnsi="Angsana New"/>
                <w:sz w:val="30"/>
                <w:szCs w:val="30"/>
              </w:rPr>
              <w:t>1,933</w:t>
            </w:r>
          </w:p>
        </w:tc>
        <w:tc>
          <w:tcPr>
            <w:tcW w:w="270" w:type="dxa"/>
          </w:tcPr>
          <w:p w14:paraId="7772C28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9E4CAE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3BF05E3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5A535F" w14:textId="4D2A29E1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173D27A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5DCE0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6797363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F08E38F" w14:textId="72455252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EA22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700E7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98" w:rsidRPr="003C47FE" w14:paraId="7A63DA72" w14:textId="77777777">
        <w:tc>
          <w:tcPr>
            <w:tcW w:w="1890" w:type="dxa"/>
          </w:tcPr>
          <w:p w14:paraId="37232F18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BD270F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4143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5C73D38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8467A2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886F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EBF1F" w14:textId="77777777" w:rsidR="00B97198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6D8BC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58148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D90F4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ECCC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8232CD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B3C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4697B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F5027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8B2B20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553F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523FB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3A029288" w14:textId="77777777">
        <w:tc>
          <w:tcPr>
            <w:tcW w:w="1890" w:type="dxa"/>
          </w:tcPr>
          <w:p w14:paraId="63C04ECF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639C3DB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7BF9034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1B008F0B" w14:textId="20ABC173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2469"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720" w:type="dxa"/>
          </w:tcPr>
          <w:p w14:paraId="7F7C6C63" w14:textId="77777777" w:rsidR="00B97198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1080" w:type="dxa"/>
          </w:tcPr>
          <w:p w14:paraId="63571889" w14:textId="4A7B262B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 w:rsidRPr="00BC2469">
              <w:rPr>
                <w:rFonts w:ascii="Angsana New" w:hAnsi="Angsana New"/>
                <w:sz w:val="30"/>
                <w:szCs w:val="30"/>
              </w:rPr>
              <w:t>822,000</w:t>
            </w:r>
          </w:p>
        </w:tc>
        <w:tc>
          <w:tcPr>
            <w:tcW w:w="990" w:type="dxa"/>
          </w:tcPr>
          <w:p w14:paraId="1F55224D" w14:textId="77777777" w:rsidR="00B97198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822,000</w:t>
            </w:r>
          </w:p>
        </w:tc>
        <w:tc>
          <w:tcPr>
            <w:tcW w:w="900" w:type="dxa"/>
          </w:tcPr>
          <w:p w14:paraId="2011B858" w14:textId="1B18F3F2" w:rsidR="00B97198" w:rsidRPr="007B1D95" w:rsidRDefault="000F7A2D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7B1D95">
              <w:rPr>
                <w:rFonts w:ascii="Angsana New" w:hAnsi="Angsana New"/>
                <w:sz w:val="30"/>
                <w:szCs w:val="30"/>
              </w:rPr>
              <w:t>245,988</w:t>
            </w:r>
          </w:p>
        </w:tc>
        <w:tc>
          <w:tcPr>
            <w:tcW w:w="270" w:type="dxa"/>
          </w:tcPr>
          <w:p w14:paraId="62D9CFA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00F32B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147D91D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18B93" w14:textId="65958350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287,700</w:t>
            </w:r>
          </w:p>
        </w:tc>
        <w:tc>
          <w:tcPr>
            <w:tcW w:w="270" w:type="dxa"/>
          </w:tcPr>
          <w:p w14:paraId="43645A6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ECC648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287,700</w:t>
            </w:r>
          </w:p>
        </w:tc>
        <w:tc>
          <w:tcPr>
            <w:tcW w:w="270" w:type="dxa"/>
          </w:tcPr>
          <w:p w14:paraId="457FA01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C2D1D12" w14:textId="6873F8DD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11467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389D9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98" w:rsidRPr="003C47FE" w14:paraId="47D0AE18" w14:textId="77777777">
        <w:tc>
          <w:tcPr>
            <w:tcW w:w="1890" w:type="dxa"/>
          </w:tcPr>
          <w:p w14:paraId="0FBC3BCF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434F23D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4E1F501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51544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51B2FA4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F661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D67F0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893044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5E8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EFE889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C6E7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B384EE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F5F5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9BEB7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61CB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7759699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5AC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AB86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4784A9F1" w14:textId="77777777">
        <w:tc>
          <w:tcPr>
            <w:tcW w:w="1890" w:type="dxa"/>
          </w:tcPr>
          <w:p w14:paraId="2BB3996C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411A1BF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376EA3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04F57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4883E9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93A4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E0F02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D2AFAC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A323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54AAC3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7EBA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89612E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1FC0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0D611F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3A2E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049E2E9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D740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8F3F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1B6357" w14:paraId="520D6EB8" w14:textId="77777777">
        <w:tc>
          <w:tcPr>
            <w:tcW w:w="1890" w:type="dxa"/>
          </w:tcPr>
          <w:p w14:paraId="4778608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01B52E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47AB6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F8664B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1D23DA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34D7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E969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B3A440" w14:textId="2AE5A394" w:rsidR="00B97198" w:rsidRPr="00910018" w:rsidRDefault="00D73B45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0018">
              <w:rPr>
                <w:rFonts w:ascii="Angsana New" w:hAnsi="Angsana New"/>
                <w:b/>
                <w:bCs/>
                <w:sz w:val="30"/>
                <w:szCs w:val="30"/>
              </w:rPr>
              <w:t>1,012,</w:t>
            </w:r>
            <w:r w:rsidR="005D7CAB" w:rsidRPr="00910018">
              <w:rPr>
                <w:rFonts w:ascii="Angsana New" w:hAnsi="Angsana New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53B1081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900FDB" w14:textId="77777777" w:rsidR="00B97198" w:rsidRPr="009D7E96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E96">
              <w:rPr>
                <w:rFonts w:ascii="Angsana New" w:hAnsi="Angsana New"/>
                <w:b/>
                <w:bCs/>
                <w:sz w:val="30"/>
                <w:szCs w:val="30"/>
              </w:rPr>
              <w:t>994,324</w:t>
            </w:r>
          </w:p>
        </w:tc>
        <w:tc>
          <w:tcPr>
            <w:tcW w:w="270" w:type="dxa"/>
          </w:tcPr>
          <w:p w14:paraId="36BD128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7DD52A" w14:textId="33DB8774" w:rsidR="00B97198" w:rsidRPr="00115FC2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5FC2"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270" w:type="dxa"/>
          </w:tcPr>
          <w:p w14:paraId="0C675E3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97038D" w14:textId="77777777" w:rsidR="00B97198" w:rsidRPr="00115FC2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5FC2"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270" w:type="dxa"/>
          </w:tcPr>
          <w:p w14:paraId="60703DA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4CFAB64B" w14:textId="441F37D6" w:rsidR="00B97198" w:rsidRPr="007167F9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3027A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ED5D0" w14:textId="77777777" w:rsidR="00B97198" w:rsidRPr="001B6357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6F3E3A" w14:textId="29B30AEB" w:rsidR="00E506A0" w:rsidRPr="009B2049" w:rsidRDefault="00E506A0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16"/>
          <w:szCs w:val="16"/>
        </w:rPr>
      </w:pPr>
    </w:p>
    <w:p w14:paraId="12CAEDF5" w14:textId="45516905" w:rsidR="009D1B05" w:rsidRDefault="00141065" w:rsidP="00047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92C9AEE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6947A81" w:rsidR="00D61CF7" w:rsidRPr="008C010D" w:rsidRDefault="00D61CF7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D61CF7" w:rsidRPr="008C010D" w:rsidSect="00773A73"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B3C7690" w:rsidR="00EA5EC7" w:rsidRPr="0012538E" w:rsidRDefault="00EA5EC7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19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32"/>
        <w:gridCol w:w="178"/>
        <w:gridCol w:w="1296"/>
      </w:tblGrid>
      <w:tr w:rsidR="006A77EA" w:rsidRPr="005B3016" w14:paraId="3F54A131" w14:textId="77777777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4000B5AD" w14:textId="77777777" w:rsidR="006A77EA" w:rsidRPr="00EF18DB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32" w:type="dxa"/>
            <w:vAlign w:val="bottom"/>
          </w:tcPr>
          <w:p w14:paraId="76467B8C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08FE9190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92303C7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7EA" w:rsidRPr="003C439B" w14:paraId="6243AF69" w14:textId="77777777">
        <w:trPr>
          <w:cantSplit/>
          <w:trHeight w:val="389"/>
          <w:tblHeader/>
        </w:trPr>
        <w:tc>
          <w:tcPr>
            <w:tcW w:w="6390" w:type="dxa"/>
          </w:tcPr>
          <w:p w14:paraId="2CB89B9C" w14:textId="77777777" w:rsidR="006A77EA" w:rsidRPr="006747B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41367C19" w14:textId="77777777" w:rsidR="006A77EA" w:rsidRPr="003C439B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77EA" w:rsidRPr="005B3016" w14:paraId="1F6D8A65" w14:textId="77777777" w:rsidTr="008C1A85">
        <w:trPr>
          <w:cantSplit/>
        </w:trPr>
        <w:tc>
          <w:tcPr>
            <w:tcW w:w="6390" w:type="dxa"/>
          </w:tcPr>
          <w:p w14:paraId="59AD314D" w14:textId="48C3ADC2" w:rsidR="006A77EA" w:rsidRPr="00CB5126" w:rsidRDefault="006A77E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="00EB3780"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  <w:shd w:val="clear" w:color="auto" w:fill="FFFFFF" w:themeFill="background1"/>
          </w:tcPr>
          <w:p w14:paraId="64492EDD" w14:textId="48CB5805" w:rsidR="006A77EA" w:rsidRPr="008C1A85" w:rsidRDefault="000A7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50628">
              <w:rPr>
                <w:rFonts w:asciiTheme="majorBidi" w:hAnsiTheme="majorBidi" w:cstheme="majorBidi"/>
                <w:sz w:val="30"/>
                <w:szCs w:val="30"/>
              </w:rPr>
              <w:t>8,077</w:t>
            </w:r>
          </w:p>
        </w:tc>
        <w:tc>
          <w:tcPr>
            <w:tcW w:w="178" w:type="dxa"/>
            <w:shd w:val="clear" w:color="auto" w:fill="FFFFFF" w:themeFill="background1"/>
            <w:vAlign w:val="bottom"/>
          </w:tcPr>
          <w:p w14:paraId="6697B098" w14:textId="77777777" w:rsidR="006A77EA" w:rsidRPr="008C1A85" w:rsidRDefault="006A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14:paraId="645EAF07" w14:textId="0E8AEE58" w:rsidR="006A77EA" w:rsidRPr="008C1A85" w:rsidRDefault="0069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C1A85">
              <w:rPr>
                <w:rFonts w:asciiTheme="majorBidi" w:hAnsiTheme="majorBidi" w:cstheme="majorBidi"/>
                <w:sz w:val="30"/>
                <w:szCs w:val="30"/>
              </w:rPr>
              <w:t>58,2</w:t>
            </w:r>
            <w:r w:rsidR="0034246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6A77EA" w:rsidRPr="005B3016" w14:paraId="7022A07E" w14:textId="77777777" w:rsidTr="008C1A85">
        <w:trPr>
          <w:cantSplit/>
        </w:trPr>
        <w:tc>
          <w:tcPr>
            <w:tcW w:w="6390" w:type="dxa"/>
          </w:tcPr>
          <w:p w14:paraId="4862F8EB" w14:textId="77777777" w:rsidR="006A77EA" w:rsidRDefault="006A77E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  <w:shd w:val="clear" w:color="auto" w:fill="FFFFFF" w:themeFill="background1"/>
          </w:tcPr>
          <w:p w14:paraId="17F41A01" w14:textId="654C604C" w:rsidR="006A77EA" w:rsidRPr="008C1A85" w:rsidRDefault="0069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8C1A85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78" w:type="dxa"/>
            <w:shd w:val="clear" w:color="auto" w:fill="FFFFFF" w:themeFill="background1"/>
            <w:vAlign w:val="bottom"/>
          </w:tcPr>
          <w:p w14:paraId="0A96488C" w14:textId="77777777" w:rsidR="006A77EA" w:rsidRPr="008C1A85" w:rsidRDefault="006A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14:paraId="4269CE78" w14:textId="740D08ED" w:rsidR="006A77EA" w:rsidRPr="008C1A85" w:rsidRDefault="0069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8C1A85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30086370" w14:textId="680E996F" w:rsidR="00EA5EC7" w:rsidRDefault="00EA5EC7" w:rsidP="0062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620A6E">
        <w:rPr>
          <w:rFonts w:ascii="Angsana New" w:hAnsi="Angsana New"/>
          <w:b/>
          <w:sz w:val="30"/>
          <w:szCs w:val="30"/>
          <w:cs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BC5520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303ADE01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C31B98">
        <w:rPr>
          <w:rFonts w:ascii="Angsana New" w:hAnsi="Angsana New"/>
          <w:b/>
          <w:sz w:val="30"/>
          <w:szCs w:val="30"/>
        </w:rPr>
        <w:t xml:space="preserve"> </w:t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B0100F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Pr="00087DAB" w:rsidRDefault="007C52FE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Cs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2"/>
        <w:gridCol w:w="1171"/>
        <w:gridCol w:w="271"/>
        <w:gridCol w:w="1192"/>
        <w:gridCol w:w="271"/>
        <w:gridCol w:w="1168"/>
        <w:gridCol w:w="271"/>
        <w:gridCol w:w="1236"/>
      </w:tblGrid>
      <w:tr w:rsidR="007C3438" w:rsidRPr="00DE5684" w14:paraId="4EE66DC0" w14:textId="77777777" w:rsidTr="007C3438">
        <w:trPr>
          <w:cantSplit/>
        </w:trPr>
        <w:tc>
          <w:tcPr>
            <w:tcW w:w="1952" w:type="pct"/>
          </w:tcPr>
          <w:p w14:paraId="745174AF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73F65049" w14:textId="77777777" w:rsidR="007C3438" w:rsidRPr="00DD6343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B73045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167984C0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438" w14:paraId="077F9133" w14:textId="77777777" w:rsidTr="007C3438">
        <w:trPr>
          <w:cantSplit/>
        </w:trPr>
        <w:tc>
          <w:tcPr>
            <w:tcW w:w="1952" w:type="pct"/>
          </w:tcPr>
          <w:p w14:paraId="790D3AD5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0B9706A7" w14:textId="77777777" w:rsidR="007C3438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BE6DF27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30BB4A2" w14:textId="77777777" w:rsidR="007C3438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131D800C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DC613FD" w14:textId="77777777" w:rsidR="007C3438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2F9C3A0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2D2AE90" w14:textId="77777777" w:rsidR="007C3438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C3438" w:rsidRPr="00DE5684" w14:paraId="0A9C8F98" w14:textId="77777777" w:rsidTr="007C3438">
        <w:trPr>
          <w:cantSplit/>
        </w:trPr>
        <w:tc>
          <w:tcPr>
            <w:tcW w:w="1952" w:type="pct"/>
          </w:tcPr>
          <w:p w14:paraId="43F1FE8F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35BF9428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1A3A51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E002B2E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78571C7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6AD8FA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F12C80E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E91CE1B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3438" w:rsidRPr="00DE5684" w14:paraId="5C605E9D" w14:textId="77777777" w:rsidTr="007C3438">
        <w:trPr>
          <w:cantSplit/>
        </w:trPr>
        <w:tc>
          <w:tcPr>
            <w:tcW w:w="1952" w:type="pct"/>
          </w:tcPr>
          <w:p w14:paraId="333D6D05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8" w:type="pct"/>
            <w:gridSpan w:val="7"/>
          </w:tcPr>
          <w:p w14:paraId="568C3880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438" w:rsidRPr="00DE5684" w14:paraId="03C82889" w14:textId="77777777" w:rsidTr="007C3438">
        <w:trPr>
          <w:cantSplit/>
        </w:trPr>
        <w:tc>
          <w:tcPr>
            <w:tcW w:w="1952" w:type="pct"/>
          </w:tcPr>
          <w:p w14:paraId="781A9E40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14:paraId="3035E8B3" w14:textId="7800D724" w:rsidR="007C3438" w:rsidRPr="0039159F" w:rsidRDefault="003A0C3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206,279</w:t>
            </w:r>
          </w:p>
        </w:tc>
        <w:tc>
          <w:tcPr>
            <w:tcW w:w="148" w:type="pct"/>
          </w:tcPr>
          <w:p w14:paraId="1F2CE0CA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</w:tcPr>
          <w:p w14:paraId="17B85CFB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Pr="003915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8" w:type="pct"/>
          </w:tcPr>
          <w:p w14:paraId="16D3DA7C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8717D98" w14:textId="5ED6C448" w:rsidR="007C3438" w:rsidRPr="0039159F" w:rsidRDefault="003A0C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206,279</w:t>
            </w:r>
          </w:p>
        </w:tc>
        <w:tc>
          <w:tcPr>
            <w:tcW w:w="148" w:type="pct"/>
          </w:tcPr>
          <w:p w14:paraId="14EC130D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FA3A39A" w14:textId="77777777" w:rsidR="007C3438" w:rsidRPr="00DE5684" w:rsidRDefault="007C3438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159F">
              <w:rPr>
                <w:rFonts w:ascii="Angsana New" w:hAnsi="Angsana New"/>
                <w:sz w:val="30"/>
                <w:szCs w:val="30"/>
              </w:rPr>
              <w:t>230,922</w:t>
            </w:r>
          </w:p>
        </w:tc>
      </w:tr>
      <w:tr w:rsidR="007C3438" w:rsidRPr="00DE5684" w14:paraId="5ACD1867" w14:textId="77777777" w:rsidTr="007C3438">
        <w:trPr>
          <w:cantSplit/>
        </w:trPr>
        <w:tc>
          <w:tcPr>
            <w:tcW w:w="1952" w:type="pct"/>
          </w:tcPr>
          <w:p w14:paraId="30C7BE3A" w14:textId="4743D220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C93C7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93C70">
              <w:rPr>
                <w:rFonts w:ascii="Angsana New" w:hAnsi="Angsana New"/>
                <w:sz w:val="30"/>
                <w:szCs w:val="30"/>
              </w:rPr>
              <w:t>/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9D98238" w14:textId="13F7C953" w:rsidR="007C3438" w:rsidRPr="00DE5684" w:rsidRDefault="00A614C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A3AA5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166)</w:t>
            </w:r>
          </w:p>
        </w:tc>
        <w:tc>
          <w:tcPr>
            <w:tcW w:w="148" w:type="pct"/>
          </w:tcPr>
          <w:p w14:paraId="2865A5AB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E914665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6467027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7494B61" w14:textId="2D012FF1" w:rsidR="007C3438" w:rsidRPr="00DE5684" w:rsidRDefault="00A6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(6,166)</w:t>
            </w:r>
          </w:p>
        </w:tc>
        <w:tc>
          <w:tcPr>
            <w:tcW w:w="148" w:type="pct"/>
          </w:tcPr>
          <w:p w14:paraId="31DD9F75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1E3B0F77" w14:textId="77777777" w:rsidR="007C3438" w:rsidRPr="00DE5684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EE1CA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3438" w:rsidRPr="00DE5684" w14:paraId="4852EE57" w14:textId="77777777" w:rsidTr="007C3438">
        <w:trPr>
          <w:cantSplit/>
        </w:trPr>
        <w:tc>
          <w:tcPr>
            <w:tcW w:w="1952" w:type="pct"/>
          </w:tcPr>
          <w:p w14:paraId="092E0EE6" w14:textId="659D7873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C059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3C7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C05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93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9C05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6FE3B1C" w14:textId="063F9C12" w:rsidR="007C3438" w:rsidRPr="00DE5684" w:rsidRDefault="00E2478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200,113</w:t>
            </w:r>
          </w:p>
        </w:tc>
        <w:tc>
          <w:tcPr>
            <w:tcW w:w="148" w:type="pct"/>
          </w:tcPr>
          <w:p w14:paraId="222E8BCC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EB5D6CA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206,279</w:t>
            </w:r>
          </w:p>
        </w:tc>
        <w:tc>
          <w:tcPr>
            <w:tcW w:w="148" w:type="pct"/>
          </w:tcPr>
          <w:p w14:paraId="50FE00BD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B6F2827" w14:textId="356EF2A0" w:rsidR="007C3438" w:rsidRPr="00DE5684" w:rsidRDefault="00E2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200,113</w:t>
            </w:r>
          </w:p>
        </w:tc>
        <w:tc>
          <w:tcPr>
            <w:tcW w:w="148" w:type="pct"/>
          </w:tcPr>
          <w:p w14:paraId="326443AD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77777777" w:rsidR="007C3438" w:rsidRPr="00DE5684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206,279</w:t>
            </w:r>
          </w:p>
        </w:tc>
      </w:tr>
      <w:tr w:rsidR="007C3438" w:rsidRPr="00087DAB" w14:paraId="61AF7591" w14:textId="77777777" w:rsidTr="007C3438">
        <w:trPr>
          <w:cantSplit/>
        </w:trPr>
        <w:tc>
          <w:tcPr>
            <w:tcW w:w="1952" w:type="pct"/>
          </w:tcPr>
          <w:p w14:paraId="308E57CC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FCAFEEE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A2D7CA" w14:textId="77777777" w:rsidR="007C3438" w:rsidRPr="00087DAB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473D265E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F5B0A7" w14:textId="77777777" w:rsidR="007C3438" w:rsidRPr="00087DAB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5F86BB9A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D7E0FB" w14:textId="77777777" w:rsidR="007C3438" w:rsidRPr="00087DAB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4ADED573" w14:textId="77777777" w:rsidR="007C3438" w:rsidRPr="00087DAB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438" w:rsidRPr="00DE5684" w14:paraId="44C44B0F" w14:textId="77777777" w:rsidTr="007C3438">
        <w:trPr>
          <w:cantSplit/>
        </w:trPr>
        <w:tc>
          <w:tcPr>
            <w:tcW w:w="1952" w:type="pct"/>
          </w:tcPr>
          <w:p w14:paraId="233E1EE2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0" w:type="pct"/>
          </w:tcPr>
          <w:p w14:paraId="21338A76" w14:textId="4DE51107" w:rsidR="007C3438" w:rsidRPr="00DE5684" w:rsidRDefault="00E42D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22,231</w:t>
            </w:r>
          </w:p>
        </w:tc>
        <w:tc>
          <w:tcPr>
            <w:tcW w:w="148" w:type="pct"/>
          </w:tcPr>
          <w:p w14:paraId="515399D9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</w:tcPr>
          <w:p w14:paraId="0F41F087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23,189</w:t>
            </w:r>
          </w:p>
        </w:tc>
        <w:tc>
          <w:tcPr>
            <w:tcW w:w="148" w:type="pct"/>
          </w:tcPr>
          <w:p w14:paraId="6FB52496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497B84" w14:textId="56997D67" w:rsidR="007C3438" w:rsidRPr="00DE5684" w:rsidRDefault="00226A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22,231</w:t>
            </w:r>
          </w:p>
        </w:tc>
        <w:tc>
          <w:tcPr>
            <w:tcW w:w="148" w:type="pct"/>
          </w:tcPr>
          <w:p w14:paraId="05143586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7355FC7D" w14:textId="77777777" w:rsidR="007C3438" w:rsidRPr="00DE5684" w:rsidRDefault="007C3438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23,189</w:t>
            </w:r>
          </w:p>
        </w:tc>
      </w:tr>
      <w:tr w:rsidR="007C3438" w:rsidRPr="00DE5684" w14:paraId="256326F2" w14:textId="77777777" w:rsidTr="007C3438">
        <w:trPr>
          <w:cantSplit/>
        </w:trPr>
        <w:tc>
          <w:tcPr>
            <w:tcW w:w="1952" w:type="pct"/>
          </w:tcPr>
          <w:p w14:paraId="39805DD5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0" w:type="pct"/>
          </w:tcPr>
          <w:p w14:paraId="0C9C96FD" w14:textId="22202260" w:rsidR="007C3438" w:rsidRPr="00DE5684" w:rsidRDefault="00E42D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  <w:r w:rsidR="00513EBC">
              <w:rPr>
                <w:rFonts w:ascii="Angsana New" w:hAnsi="Angsana New"/>
                <w:sz w:val="30"/>
                <w:szCs w:val="30"/>
                <w:lang w:val="en-US" w:bidi="th-TH"/>
              </w:rPr>
              <w:t>,882</w:t>
            </w:r>
          </w:p>
        </w:tc>
        <w:tc>
          <w:tcPr>
            <w:tcW w:w="148" w:type="pct"/>
          </w:tcPr>
          <w:p w14:paraId="6E591CE2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</w:tcPr>
          <w:p w14:paraId="6BB5F40C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183,090</w:t>
            </w:r>
          </w:p>
        </w:tc>
        <w:tc>
          <w:tcPr>
            <w:tcW w:w="148" w:type="pct"/>
          </w:tcPr>
          <w:p w14:paraId="3E606A9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E52069" w14:textId="4D7A6F40" w:rsidR="007C3438" w:rsidRPr="00DE5684" w:rsidRDefault="00226AB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177,882</w:t>
            </w:r>
          </w:p>
        </w:tc>
        <w:tc>
          <w:tcPr>
            <w:tcW w:w="148" w:type="pct"/>
          </w:tcPr>
          <w:p w14:paraId="5819068E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531D4815" w14:textId="77777777" w:rsidR="007C3438" w:rsidRPr="00DE5684" w:rsidRDefault="007C3438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183,090</w:t>
            </w:r>
          </w:p>
        </w:tc>
      </w:tr>
      <w:tr w:rsidR="007C3438" w:rsidRPr="00DE5684" w14:paraId="581D42F1" w14:textId="77777777" w:rsidTr="007C3438">
        <w:trPr>
          <w:cantSplit/>
        </w:trPr>
        <w:tc>
          <w:tcPr>
            <w:tcW w:w="1952" w:type="pct"/>
          </w:tcPr>
          <w:p w14:paraId="67D9D92B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B6D3CDC" w14:textId="68C45E3B" w:rsidR="007C3438" w:rsidRPr="00DE5684" w:rsidRDefault="00E2478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200,113</w:t>
            </w:r>
          </w:p>
        </w:tc>
        <w:tc>
          <w:tcPr>
            <w:tcW w:w="148" w:type="pct"/>
          </w:tcPr>
          <w:p w14:paraId="18C48F87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47C2EC15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206,279</w:t>
            </w:r>
          </w:p>
        </w:tc>
        <w:tc>
          <w:tcPr>
            <w:tcW w:w="148" w:type="pct"/>
          </w:tcPr>
          <w:p w14:paraId="1BE7CAC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65A21E3" w14:textId="76057F36" w:rsidR="007C3438" w:rsidRPr="00DE5684" w:rsidRDefault="00E24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200,113</w:t>
            </w:r>
          </w:p>
        </w:tc>
        <w:tc>
          <w:tcPr>
            <w:tcW w:w="148" w:type="pct"/>
          </w:tcPr>
          <w:p w14:paraId="6AD2B7C9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77777777" w:rsidR="007C3438" w:rsidRPr="00DE5684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206,279</w:t>
            </w:r>
          </w:p>
        </w:tc>
      </w:tr>
    </w:tbl>
    <w:p w14:paraId="5B6CB465" w14:textId="77777777" w:rsidR="007C3438" w:rsidRDefault="007C3438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</w:pPr>
    </w:p>
    <w:p w14:paraId="659068F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773A73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9A272BB" w14:textId="04A88478" w:rsidR="006756B1" w:rsidRPr="00620A6E" w:rsidRDefault="007C5D0D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00106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07A4A593" w:rsidR="0058773B" w:rsidRPr="00F36F8E" w:rsidRDefault="0058773B" w:rsidP="0043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5"/>
        </w:tabs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0D044B65" w14:textId="435D5D18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9F28B8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67B3C">
        <w:rPr>
          <w:rFonts w:ascii="Angsana New" w:hAnsi="Angsana New"/>
          <w:spacing w:val="-4"/>
          <w:sz w:val="30"/>
          <w:szCs w:val="30"/>
        </w:rPr>
        <w:t>3</w:t>
      </w:r>
      <w:r w:rsidR="009F28B8">
        <w:rPr>
          <w:rFonts w:ascii="Angsana New" w:hAnsi="Angsana New"/>
          <w:spacing w:val="-4"/>
          <w:sz w:val="30"/>
          <w:szCs w:val="30"/>
        </w:rPr>
        <w:t xml:space="preserve">1 </w:t>
      </w:r>
      <w:r w:rsidR="009F28B8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9F28B8">
        <w:rPr>
          <w:rFonts w:ascii="Angsana New" w:hAnsi="Angsana New"/>
          <w:spacing w:val="-4"/>
          <w:sz w:val="30"/>
          <w:szCs w:val="30"/>
        </w:rPr>
        <w:t>7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9F28B8">
        <w:rPr>
          <w:rFonts w:ascii="Angsana New" w:hAnsi="Angsana New"/>
          <w:spacing w:val="-4"/>
          <w:sz w:val="30"/>
          <w:szCs w:val="30"/>
        </w:rPr>
        <w:t>6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00839135" w:rsidR="001742E7" w:rsidRPr="00332E55" w:rsidRDefault="001742E7" w:rsidP="001742E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3"/>
        <w:gridCol w:w="1079"/>
        <w:gridCol w:w="270"/>
        <w:gridCol w:w="1078"/>
        <w:gridCol w:w="270"/>
        <w:gridCol w:w="1082"/>
        <w:gridCol w:w="270"/>
        <w:gridCol w:w="1080"/>
        <w:gridCol w:w="270"/>
        <w:gridCol w:w="1084"/>
        <w:gridCol w:w="272"/>
        <w:gridCol w:w="8"/>
        <w:gridCol w:w="1073"/>
        <w:gridCol w:w="270"/>
        <w:gridCol w:w="1071"/>
      </w:tblGrid>
      <w:tr w:rsidR="00303474" w:rsidRPr="00750A6E" w14:paraId="5501A4A9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9A6AA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98B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50A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1C84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18FDA07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303474" w:rsidRPr="00750A6E" w14:paraId="410F9132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6C06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4DE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9043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6FB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B35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DD5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05C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4604CBE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03474" w:rsidRPr="00750A6E" w14:paraId="7C5C70ED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2060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750A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750A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750A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750A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750A6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750A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073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022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7F7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92A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FB9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D78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5A6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6533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8CD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295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81F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B43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564A97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1C6B05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E68FA7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303474" w:rsidRPr="00750A6E" w14:paraId="4000B03F" w14:textId="77777777">
        <w:trPr>
          <w:trHeight w:val="218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6536E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22F8DB4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50A6E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03474" w:rsidRPr="00750A6E" w14:paraId="7E4070F8" w14:textId="77777777">
        <w:trPr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3F7B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750A6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6E4B11" w14:textId="5691143D" w:rsidR="00303474" w:rsidRPr="00750A6E" w:rsidRDefault="001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2642AEE8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3CCB0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46AA9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C0AEF72" w14:textId="39B28DFA" w:rsidR="00303474" w:rsidRPr="00750A6E" w:rsidRDefault="005A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170,132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90AFA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B0295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175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2F7A0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691C95" w14:textId="6BF18EFA" w:rsidR="00303474" w:rsidRPr="00750A6E" w:rsidRDefault="00053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7A694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24B66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439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D75AA4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0612A6D0" w14:textId="30B78ED6" w:rsidR="00303474" w:rsidRPr="00750A6E" w:rsidRDefault="00B4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278,506</w:t>
            </w:r>
          </w:p>
        </w:tc>
        <w:tc>
          <w:tcPr>
            <w:tcW w:w="270" w:type="dxa"/>
            <w:vAlign w:val="bottom"/>
          </w:tcPr>
          <w:p w14:paraId="1496297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5FC0B08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211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172</w:t>
            </w:r>
          </w:p>
        </w:tc>
      </w:tr>
      <w:tr w:rsidR="00303474" w:rsidRPr="00750A6E" w14:paraId="40F04A2A" w14:textId="77777777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AE31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0A6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5B827" w14:textId="25E44282" w:rsidR="00303474" w:rsidRPr="00750A6E" w:rsidRDefault="0015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73C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386C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25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88E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C716A" w14:textId="188324A3" w:rsidR="00303474" w:rsidRPr="00750A6E" w:rsidRDefault="005A6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170,132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EBD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E718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175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9E7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CCF9D" w14:textId="50DD0E2C" w:rsidR="00303474" w:rsidRPr="00750A6E" w:rsidRDefault="00CB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EC467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,8</w:t>
            </w:r>
            <w:r w:rsidR="00EC467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7D18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0CF15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36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448F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0E156" w14:textId="5BCB1F42" w:rsidR="00303474" w:rsidRPr="00750A6E" w:rsidRDefault="00B47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311,</w:t>
            </w:r>
            <w:r w:rsidR="00297F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982</w:t>
            </w:r>
          </w:p>
        </w:tc>
        <w:tc>
          <w:tcPr>
            <w:tcW w:w="270" w:type="dxa"/>
            <w:vAlign w:val="bottom"/>
          </w:tcPr>
          <w:p w14:paraId="5C91686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EE7D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237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846</w:t>
            </w:r>
          </w:p>
        </w:tc>
      </w:tr>
      <w:tr w:rsidR="00303474" w:rsidRPr="00750A6E" w14:paraId="1F94486B" w14:textId="77777777">
        <w:trPr>
          <w:trHeight w:val="1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A1628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10E1C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B88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0DFD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425B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B364B3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52A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E8F4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77C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5DDC3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E1A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CC20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C5D1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7F1BE6F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7860A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11FE4A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03474" w:rsidRPr="00750A6E" w14:paraId="09D1740E" w14:textId="77777777">
        <w:trPr>
          <w:trHeight w:val="3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AF19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703C51D" w14:textId="5278B6BB" w:rsidR="00303474" w:rsidRPr="00750A6E" w:rsidRDefault="0078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96,404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C26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07AD3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72A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574F9D7" w14:textId="2237257F" w:rsidR="00303474" w:rsidRPr="00750A6E" w:rsidRDefault="00134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93,</w:t>
            </w:r>
            <w:r w:rsidR="00D639FF"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804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2EF1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92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5A9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B00C47" w14:textId="38A64052" w:rsidR="00303474" w:rsidRPr="00750A6E" w:rsidRDefault="00D6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F86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EE585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082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161CF1B" w14:textId="57F0F00F" w:rsidR="00303474" w:rsidRPr="00750A6E" w:rsidRDefault="00D6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190,342</w:t>
            </w:r>
          </w:p>
        </w:tc>
        <w:tc>
          <w:tcPr>
            <w:tcW w:w="270" w:type="dxa"/>
            <w:vAlign w:val="bottom"/>
          </w:tcPr>
          <w:p w14:paraId="2052EE9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898D288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110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841</w:t>
            </w:r>
          </w:p>
        </w:tc>
      </w:tr>
      <w:tr w:rsidR="00303474" w:rsidRPr="00750A6E" w14:paraId="385A1948" w14:textId="77777777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DE13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96C06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4961274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2BED0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30645B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86CFD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E09B0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A894F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689D5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687D2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97034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65DC7D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AC8808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8F692AD" w14:textId="069479FD" w:rsidR="00303474" w:rsidRPr="00750A6E" w:rsidRDefault="0006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(13,14</w:t>
            </w:r>
            <w:r w:rsidR="007E2307" w:rsidRPr="00750A6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665F16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FEBE91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  <w:cs/>
              </w:rPr>
              <w:t>(19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  <w:cs/>
              </w:rPr>
              <w:t>810)</w:t>
            </w:r>
          </w:p>
        </w:tc>
      </w:tr>
      <w:tr w:rsidR="00303474" w:rsidRPr="00750A6E" w14:paraId="7275AE2B" w14:textId="77777777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8B7A5" w14:textId="1DBEDD4C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0A6E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750A6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50A6E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FA22A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D0F9E0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B2F6CE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2CB3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FEBC8C4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1C65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4A3E2B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3D1C6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78B0A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1CF65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0022558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036BB5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EBD8FB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3E12B4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D604CF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03474" w:rsidRPr="00750A6E" w14:paraId="3397133B" w14:textId="77777777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78D0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50A6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50A6E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D909B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E55E38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0079C0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9590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EDA8E3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8E677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F23FC67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96A96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EE824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09BDB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3DC08F24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F403A9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E15470A" w14:textId="100471BA" w:rsidR="00303474" w:rsidRPr="00750A6E" w:rsidRDefault="007C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18,507</w:t>
            </w:r>
          </w:p>
        </w:tc>
        <w:tc>
          <w:tcPr>
            <w:tcW w:w="270" w:type="dxa"/>
            <w:vAlign w:val="bottom"/>
          </w:tcPr>
          <w:p w14:paraId="115338B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B324C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  <w:cs/>
              </w:rPr>
              <w:t>379</w:t>
            </w:r>
          </w:p>
        </w:tc>
      </w:tr>
      <w:tr w:rsidR="00303474" w:rsidRPr="00750A6E" w14:paraId="70F73C56" w14:textId="77777777">
        <w:trPr>
          <w:trHeight w:val="4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97A9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750A6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D713A5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BD6FD21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1B9D4A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20A3B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4C35D6D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8089EB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637C79A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F12082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78F298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FF831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1055DDD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92BF63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36927567" w14:textId="03AB2D84" w:rsidR="00303474" w:rsidRPr="00750A6E" w:rsidRDefault="007C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(36,040)</w:t>
            </w:r>
          </w:p>
        </w:tc>
        <w:tc>
          <w:tcPr>
            <w:tcW w:w="270" w:type="dxa"/>
            <w:vAlign w:val="bottom"/>
          </w:tcPr>
          <w:p w14:paraId="2BAEB1D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7E901C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color w:val="000000"/>
                <w:sz w:val="30"/>
                <w:szCs w:val="30"/>
                <w:cs/>
              </w:rPr>
              <w:t>(18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color w:val="000000"/>
                <w:sz w:val="30"/>
                <w:szCs w:val="30"/>
                <w:cs/>
              </w:rPr>
              <w:t>517)</w:t>
            </w:r>
          </w:p>
        </w:tc>
      </w:tr>
      <w:tr w:rsidR="00303474" w:rsidRPr="00750A6E" w14:paraId="2DFD68CE" w14:textId="77777777">
        <w:trPr>
          <w:trHeight w:val="2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29CC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A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D5BA7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35E385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0A48A1F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538E4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786B494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A69BC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147253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6B999B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F094FE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90B6C5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01C06150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4C61E0F3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FAE88" w14:textId="0F4FEAA8" w:rsidR="00303474" w:rsidRPr="00750A6E" w:rsidRDefault="007C3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159,66</w:t>
            </w:r>
            <w:r w:rsidR="007E2307"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D78999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68586" w14:textId="77777777" w:rsidR="00303474" w:rsidRPr="00750A6E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75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50A6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893</w:t>
            </w:r>
          </w:p>
        </w:tc>
      </w:tr>
      <w:tr w:rsidR="00303474" w:rsidRPr="00750A6E" w14:paraId="72E13D4B" w14:textId="77777777">
        <w:trPr>
          <w:trHeight w:val="2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A7BE1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5F46CC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22BD4DB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69199BF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3F31B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6A52078E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F8CDFE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F036955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ECB679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211C92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51D400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4F3EB800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425B417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257A92E6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625266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90012E2" w14:textId="77777777" w:rsidR="00303474" w:rsidRPr="00BE2B1D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25F0ED80" w14:textId="1CD2FD15" w:rsidR="00F36F8E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  <w:r w:rsidR="00F36F8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1B1C40DC" w:rsidR="005A4913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วันที่ </w:t>
      </w:r>
      <w:r w:rsidR="00567B3C">
        <w:rPr>
          <w:rFonts w:ascii="Angsana New" w:hAnsi="Angsana New"/>
          <w:color w:val="000000"/>
          <w:sz w:val="30"/>
          <w:szCs w:val="30"/>
        </w:rPr>
        <w:t>3</w:t>
      </w:r>
      <w:r w:rsidR="00303474">
        <w:rPr>
          <w:rFonts w:ascii="Angsana New" w:hAnsi="Angsana New"/>
          <w:color w:val="000000"/>
          <w:sz w:val="30"/>
          <w:szCs w:val="30"/>
        </w:rPr>
        <w:t xml:space="preserve">1 </w:t>
      </w:r>
      <w:r w:rsidR="00303474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 w:rsidR="00303474">
        <w:rPr>
          <w:rFonts w:ascii="Angsana New" w:hAnsi="Angsana New"/>
          <w:color w:val="000000"/>
          <w:sz w:val="30"/>
          <w:szCs w:val="30"/>
        </w:rPr>
        <w:t>7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 w:rsidR="00303474">
        <w:rPr>
          <w:rFonts w:ascii="Angsana New" w:hAnsi="Angsana New"/>
          <w:color w:val="000000"/>
          <w:sz w:val="30"/>
          <w:szCs w:val="30"/>
        </w:rPr>
        <w:t>6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387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080"/>
        <w:gridCol w:w="270"/>
        <w:gridCol w:w="109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F0668A" w:rsidRPr="009114A3" w14:paraId="408ADD25" w14:textId="77777777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8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0668A" w:rsidRPr="009114A3" w14:paraId="17C7DF66" w14:textId="77777777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27FF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4397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A55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B7E6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BC5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EC0A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149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162F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C730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6C88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6D0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8F26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6F35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982C42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2E697F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0130F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0668A" w:rsidRPr="009114A3" w14:paraId="19DD3A60" w14:textId="77777777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20154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2F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40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E1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D596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AB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803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1B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41B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059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69A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8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758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2D9254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45390C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E54035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0668A" w:rsidRPr="009114A3" w14:paraId="4A97B6CC" w14:textId="77777777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8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0668A" w:rsidRPr="002F282A" w14:paraId="1A0EBD54" w14:textId="77777777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C572ED" w14:textId="46C77FFF" w:rsidR="00F0668A" w:rsidRPr="009114A3" w:rsidRDefault="005E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752,192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C4D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4B392A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760,191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C2CC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29CAF9" w14:textId="5F37AB70" w:rsidR="00F0668A" w:rsidRPr="00E97B41" w:rsidRDefault="005E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7E019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02539B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9B81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C69707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C86D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C1D21E" w14:textId="210D990A" w:rsidR="00F0668A" w:rsidRPr="00E97B41" w:rsidRDefault="0033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</w:t>
            </w:r>
            <w:r w:rsidR="00A93436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56308E">
              <w:rPr>
                <w:rFonts w:ascii="Angsana New" w:hAnsi="Angsana New"/>
                <w:color w:val="000000"/>
                <w:sz w:val="28"/>
                <w:szCs w:val="28"/>
              </w:rPr>
              <w:t>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69E8B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1D0594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3,693,712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B264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A785F0" w14:textId="390BE4D1" w:rsidR="00F0668A" w:rsidRPr="00E97B41" w:rsidRDefault="00A7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4,668</w:t>
            </w:r>
            <w:r w:rsidR="00B44FD4">
              <w:rPr>
                <w:rFonts w:ascii="Angsana New" w:hAnsi="Angsana New"/>
                <w:color w:val="000000"/>
                <w:sz w:val="28"/>
                <w:szCs w:val="28"/>
              </w:rPr>
              <w:t>,53</w:t>
            </w:r>
            <w:r w:rsidR="00A10AC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A24CC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2936D" w14:textId="77777777" w:rsidR="00F0668A" w:rsidRPr="008168D2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4,516,696</w:t>
            </w:r>
          </w:p>
        </w:tc>
      </w:tr>
      <w:tr w:rsidR="00F0668A" w:rsidRPr="002F282A" w14:paraId="70CBEE62" w14:textId="77777777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A0812" w14:textId="349E1D73" w:rsidR="00F0668A" w:rsidRPr="001731B1" w:rsidRDefault="001D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4506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8D0A5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1F23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C495A" w14:textId="72873E57" w:rsidR="00F0668A" w:rsidRPr="001731B1" w:rsidRDefault="0009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A7A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6BC1EF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DF90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BC8D2D" w14:textId="712CAB38" w:rsidR="00F0668A" w:rsidRPr="009114A3" w:rsidRDefault="0009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851,</w:t>
            </w:r>
            <w:r w:rsidR="00574DBF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  <w:r w:rsidR="0002539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C68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C27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858,028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7F1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A54C0" w14:textId="373BF417" w:rsidR="00F0668A" w:rsidRPr="009114A3" w:rsidRDefault="00574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898</w:t>
            </w:r>
            <w:r w:rsidR="006B405E">
              <w:rPr>
                <w:rFonts w:ascii="Angsana New" w:hAnsi="Angsana New"/>
                <w:color w:val="000000"/>
                <w:sz w:val="28"/>
                <w:szCs w:val="28"/>
              </w:rPr>
              <w:t>,93</w:t>
            </w:r>
            <w:r w:rsidR="00A10AC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F07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3C1BB" w14:textId="77777777" w:rsidR="00F0668A" w:rsidRPr="008168D2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906,761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76715524" w:rsidR="00A54C53" w:rsidRDefault="001D18A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8B6850">
        <w:rPr>
          <w:rFonts w:ascii="Angsana New" w:hAnsi="Angsana New" w:hint="cs"/>
          <w:spacing w:val="-8"/>
          <w:sz w:val="30"/>
          <w:szCs w:val="30"/>
          <w:cs/>
        </w:rPr>
        <w:t>สาม</w:t>
      </w:r>
      <w:r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567B3C" w:rsidRPr="00D279DB">
        <w:rPr>
          <w:rFonts w:ascii="Angsana New" w:hAnsi="Angsana New"/>
          <w:spacing w:val="-8"/>
          <w:sz w:val="30"/>
          <w:szCs w:val="30"/>
        </w:rPr>
        <w:t>3</w:t>
      </w:r>
      <w:r w:rsidR="008B6850">
        <w:rPr>
          <w:rFonts w:ascii="Angsana New" w:hAnsi="Angsana New"/>
          <w:spacing w:val="-8"/>
          <w:sz w:val="30"/>
          <w:szCs w:val="30"/>
        </w:rPr>
        <w:t xml:space="preserve">1 </w:t>
      </w:r>
      <w:r w:rsidR="008B6850">
        <w:rPr>
          <w:rFonts w:ascii="Angsana New" w:hAnsi="Angsana New" w:hint="cs"/>
          <w:spacing w:val="-8"/>
          <w:sz w:val="30"/>
          <w:szCs w:val="30"/>
          <w:cs/>
        </w:rPr>
        <w:t xml:space="preserve">มีนาคม </w:t>
      </w:r>
      <w:r w:rsidRPr="00D279DB">
        <w:rPr>
          <w:rFonts w:ascii="Angsana New" w:hAnsi="Angsana New"/>
          <w:spacing w:val="-8"/>
          <w:sz w:val="30"/>
          <w:szCs w:val="30"/>
        </w:rPr>
        <w:t>256</w:t>
      </w:r>
      <w:r w:rsidR="008B6850">
        <w:rPr>
          <w:rFonts w:ascii="Angsana New" w:hAnsi="Angsana New"/>
          <w:spacing w:val="-8"/>
          <w:sz w:val="30"/>
          <w:szCs w:val="30"/>
        </w:rPr>
        <w:t xml:space="preserve">7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1E43EE">
        <w:rPr>
          <w:rFonts w:ascii="Angsana New" w:hAnsi="Angsana New"/>
          <w:spacing w:val="-8"/>
          <w:sz w:val="30"/>
          <w:szCs w:val="30"/>
        </w:rPr>
        <w:t>99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3700DD" w:rsidRPr="00D279D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8B6850">
        <w:rPr>
          <w:rFonts w:ascii="Angsana New" w:hAnsi="Angsana New"/>
          <w:i/>
          <w:iCs/>
          <w:spacing w:val="-8"/>
          <w:sz w:val="30"/>
          <w:szCs w:val="30"/>
        </w:rPr>
        <w:t>6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11105D">
        <w:rPr>
          <w:rFonts w:ascii="Angsana New" w:hAnsi="Angsana New"/>
          <w:i/>
          <w:iCs/>
          <w:spacing w:val="-8"/>
          <w:sz w:val="30"/>
          <w:szCs w:val="30"/>
        </w:rPr>
        <w:t xml:space="preserve">26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8549C4" w:rsidRPr="00B7575E">
        <w:rPr>
          <w:rFonts w:ascii="Angsana New" w:hAnsi="Angsana New" w:hint="cs"/>
          <w:sz w:val="30"/>
          <w:szCs w:val="30"/>
          <w:cs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>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Sect="00773A73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216D08C6" w:rsidR="002941A2" w:rsidRPr="00DD0893" w:rsidRDefault="002941A2" w:rsidP="006C5956">
      <w:pPr>
        <w:pStyle w:val="Heading8"/>
        <w:numPr>
          <w:ilvl w:val="0"/>
          <w:numId w:val="41"/>
        </w:numPr>
        <w:tabs>
          <w:tab w:val="left" w:pos="9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20A6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995E14C" w14:textId="77777777" w:rsidR="002941A2" w:rsidRPr="00E756CB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3C47F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E756CB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68F54FEE" w14:textId="77777777" w:rsidR="002941A2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0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973"/>
        <w:gridCol w:w="10"/>
        <w:gridCol w:w="236"/>
        <w:gridCol w:w="25"/>
        <w:gridCol w:w="1856"/>
        <w:gridCol w:w="241"/>
        <w:gridCol w:w="1449"/>
        <w:gridCol w:w="269"/>
        <w:gridCol w:w="1471"/>
        <w:gridCol w:w="269"/>
        <w:gridCol w:w="1363"/>
        <w:gridCol w:w="318"/>
        <w:gridCol w:w="1272"/>
      </w:tblGrid>
      <w:tr w:rsidR="00104CA5" w:rsidRPr="00032D1D" w14:paraId="60CB5AA2" w14:textId="77777777" w:rsidTr="00104CA5">
        <w:tc>
          <w:tcPr>
            <w:tcW w:w="3315" w:type="dxa"/>
            <w:shd w:val="clear" w:color="auto" w:fill="auto"/>
          </w:tcPr>
          <w:p w14:paraId="1138867E" w14:textId="77777777" w:rsidR="00104CA5" w:rsidRPr="0075607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>
              <w:rPr>
                <w:lang w:eastAsia="x-none"/>
              </w:rPr>
              <w:br w:type="page"/>
            </w:r>
          </w:p>
        </w:tc>
        <w:tc>
          <w:tcPr>
            <w:tcW w:w="10752" w:type="dxa"/>
            <w:gridSpan w:val="13"/>
          </w:tcPr>
          <w:p w14:paraId="408C48A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04CA5" w:rsidRPr="00032D1D" w14:paraId="4980AA89" w14:textId="77777777" w:rsidTr="00104CA5">
        <w:tc>
          <w:tcPr>
            <w:tcW w:w="3315" w:type="dxa"/>
            <w:shd w:val="clear" w:color="auto" w:fill="auto"/>
          </w:tcPr>
          <w:p w14:paraId="7460F10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7"/>
          </w:tcPr>
          <w:p w14:paraId="460BCD9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4DDB2CA4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5"/>
          </w:tcPr>
          <w:p w14:paraId="6C4C630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4CA5" w:rsidRPr="00032D1D" w14:paraId="5725CA12" w14:textId="77777777" w:rsidTr="00104CA5">
        <w:tc>
          <w:tcPr>
            <w:tcW w:w="3315" w:type="dxa"/>
            <w:shd w:val="clear" w:color="auto" w:fill="auto"/>
          </w:tcPr>
          <w:p w14:paraId="681B2841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74E4215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06472DE2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73B7FA62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45E04615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47ED6B3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7A372A24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158AF60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312A048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33FCC3ED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50EA02F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C8110CE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121CFDEE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D465DC9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032D1D" w14:paraId="6EAB578B" w14:textId="77777777" w:rsidTr="00104CA5">
        <w:tc>
          <w:tcPr>
            <w:tcW w:w="3315" w:type="dxa"/>
            <w:shd w:val="clear" w:color="auto" w:fill="auto"/>
          </w:tcPr>
          <w:p w14:paraId="5FC5E7DC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13"/>
          </w:tcPr>
          <w:p w14:paraId="465CBC29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CA5" w:rsidRPr="00032D1D" w14:paraId="06C1EA58" w14:textId="77777777" w:rsidTr="00104CA5">
        <w:trPr>
          <w:tblHeader/>
        </w:trPr>
        <w:tc>
          <w:tcPr>
            <w:tcW w:w="3315" w:type="dxa"/>
            <w:shd w:val="clear" w:color="auto" w:fill="auto"/>
          </w:tcPr>
          <w:p w14:paraId="3E4A69DB" w14:textId="43BBBA29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053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053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3" w:type="dxa"/>
            <w:gridSpan w:val="2"/>
            <w:vAlign w:val="center"/>
          </w:tcPr>
          <w:p w14:paraId="47CBC1DD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ED903D0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6743C2D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04353656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0872264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E32817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center"/>
          </w:tcPr>
          <w:p w14:paraId="129DF47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50B78C0F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2C8502B4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5C5726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2C2D06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CA5" w:rsidRPr="00032D1D" w14:paraId="15E3F51F" w14:textId="77777777" w:rsidTr="00104CA5">
        <w:tc>
          <w:tcPr>
            <w:tcW w:w="3315" w:type="dxa"/>
          </w:tcPr>
          <w:p w14:paraId="5847ED2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5A6241C2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681946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42726F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5D0E624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0BDD9032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DF18370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454C3F2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91F580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628068AB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733C5271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6C33AF96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032D1D" w14:paraId="1B4C1201" w14:textId="77777777" w:rsidTr="00104CA5">
        <w:tc>
          <w:tcPr>
            <w:tcW w:w="3315" w:type="dxa"/>
          </w:tcPr>
          <w:p w14:paraId="653F61D4" w14:textId="77777777" w:rsidR="00104CA5" w:rsidRPr="00A217C7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4B98EB5D" w14:textId="04E0FD6F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A3776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057E7A32" w14:textId="01506936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2278D9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5830EE0" w14:textId="75E585F1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FDE6C63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2F0D09C" w14:textId="5166F583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B7F9E73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19EEA14F" w14:textId="4EF613EB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bottom"/>
          </w:tcPr>
          <w:p w14:paraId="72AF2418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408A91A" w14:textId="13E18D4A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032D1D" w14:paraId="31E99219" w14:textId="77777777" w:rsidTr="00104CA5">
        <w:tc>
          <w:tcPr>
            <w:tcW w:w="3315" w:type="dxa"/>
          </w:tcPr>
          <w:p w14:paraId="505B75BF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5FC101DE" w14:textId="2CCB92B8" w:rsidR="00104CA5" w:rsidRPr="000F0586" w:rsidRDefault="00EE3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236" w:type="dxa"/>
            <w:vAlign w:val="center"/>
          </w:tcPr>
          <w:p w14:paraId="0A71878E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06A0743" w14:textId="2B8963BE" w:rsidR="00104CA5" w:rsidRPr="000F0586" w:rsidRDefault="007C0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EA5636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9E3BDAF" w14:textId="462A35B1" w:rsidR="00104CA5" w:rsidRPr="000F0586" w:rsidRDefault="00EE3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269" w:type="dxa"/>
            <w:vAlign w:val="center"/>
          </w:tcPr>
          <w:p w14:paraId="60F0DD28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136127AB" w14:textId="5D908E25" w:rsidR="00104CA5" w:rsidRPr="000F0586" w:rsidRDefault="00EE3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269" w:type="dxa"/>
            <w:vAlign w:val="center"/>
          </w:tcPr>
          <w:p w14:paraId="113B8053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32B6A248" w14:textId="50C447C4" w:rsidR="00104CA5" w:rsidRPr="00933563" w:rsidRDefault="007C0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vAlign w:val="center"/>
          </w:tcPr>
          <w:p w14:paraId="237C6B7D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77347140" w14:textId="1E9C9E53" w:rsidR="00104CA5" w:rsidRPr="000F0586" w:rsidRDefault="00EE3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</w:tr>
      <w:tr w:rsidR="00104CA5" w:rsidRPr="00032D1D" w14:paraId="53074BF0" w14:textId="77777777" w:rsidTr="00104CA5">
        <w:tc>
          <w:tcPr>
            <w:tcW w:w="3315" w:type="dxa"/>
          </w:tcPr>
          <w:p w14:paraId="689687A5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71DEB87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85823F9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868C07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5ACEAEE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75BD616F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D4FC94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78E9564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A9F9F29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8A9B8BE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32212A7D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3D67D29B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032D1D" w14:paraId="35E17982" w14:textId="77777777" w:rsidTr="00104CA5">
        <w:tc>
          <w:tcPr>
            <w:tcW w:w="3315" w:type="dxa"/>
          </w:tcPr>
          <w:p w14:paraId="59F928E7" w14:textId="77777777" w:rsidR="00104CA5" w:rsidRPr="007A1D24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46A30347" w14:textId="55D09127" w:rsidR="00104CA5" w:rsidRPr="000F0586" w:rsidRDefault="0017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48,936</w:t>
            </w:r>
          </w:p>
        </w:tc>
        <w:tc>
          <w:tcPr>
            <w:tcW w:w="236" w:type="dxa"/>
          </w:tcPr>
          <w:p w14:paraId="76C1A111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D4D070D" w14:textId="2E2A8F3A" w:rsidR="00104CA5" w:rsidRPr="00A01958" w:rsidRDefault="0017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483EC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115B480" w14:textId="6AF1BD9C" w:rsidR="00104CA5" w:rsidRPr="000F0586" w:rsidRDefault="0017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48,936</w:t>
            </w:r>
          </w:p>
        </w:tc>
        <w:tc>
          <w:tcPr>
            <w:tcW w:w="269" w:type="dxa"/>
            <w:vAlign w:val="center"/>
          </w:tcPr>
          <w:p w14:paraId="58BA5C14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006B5358" w14:textId="57040CCC" w:rsidR="00104CA5" w:rsidRPr="00933563" w:rsidRDefault="0017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48,936</w:t>
            </w:r>
          </w:p>
        </w:tc>
        <w:tc>
          <w:tcPr>
            <w:tcW w:w="269" w:type="dxa"/>
          </w:tcPr>
          <w:p w14:paraId="306915E9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A7A554D" w14:textId="31C578AA" w:rsidR="00104CA5" w:rsidRPr="00933563" w:rsidRDefault="0017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52273F27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6AEAAF6" w14:textId="516BC327" w:rsidR="00104CA5" w:rsidRPr="00933563" w:rsidRDefault="0017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48,936</w:t>
            </w:r>
          </w:p>
        </w:tc>
      </w:tr>
      <w:tr w:rsidR="00104CA5" w:rsidRPr="006A520A" w14:paraId="613F544D" w14:textId="77777777" w:rsidTr="00104CA5">
        <w:tc>
          <w:tcPr>
            <w:tcW w:w="3315" w:type="dxa"/>
          </w:tcPr>
          <w:p w14:paraId="25FF3769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4AFD800D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A264271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8CFF372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4CBB22C5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vAlign w:val="center"/>
          </w:tcPr>
          <w:p w14:paraId="4231CEE9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0BDB9757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vAlign w:val="center"/>
          </w:tcPr>
          <w:p w14:paraId="02499E28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5D4504D3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center"/>
          </w:tcPr>
          <w:p w14:paraId="3BD6F782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vAlign w:val="center"/>
          </w:tcPr>
          <w:p w14:paraId="40E21370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vAlign w:val="center"/>
          </w:tcPr>
          <w:p w14:paraId="3C108807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04CA5" w:rsidRPr="00032D1D" w14:paraId="3E193625" w14:textId="77777777" w:rsidTr="00104CA5">
        <w:tc>
          <w:tcPr>
            <w:tcW w:w="3315" w:type="dxa"/>
          </w:tcPr>
          <w:p w14:paraId="5591ED0E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5A401F2E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F91388" w14:textId="77777777" w:rsidR="00104CA5" w:rsidRPr="00E64F58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66F30DB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62B22357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7029C04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A28365E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23BAAA16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B1BE416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0809EE85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010259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67E80A0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A7632D" w14:paraId="76AD1B06" w14:textId="77777777" w:rsidTr="00CE534B">
        <w:tc>
          <w:tcPr>
            <w:tcW w:w="3315" w:type="dxa"/>
          </w:tcPr>
          <w:p w14:paraId="683EFD87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539114BC" w14:textId="564C3AB9" w:rsidR="00104CA5" w:rsidRPr="000F0586" w:rsidRDefault="00C1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D55153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359DE5F9" w14:textId="69285911" w:rsidR="00104CA5" w:rsidRPr="00A01958" w:rsidRDefault="00C1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155,093</w:t>
            </w:r>
          </w:p>
        </w:tc>
        <w:tc>
          <w:tcPr>
            <w:tcW w:w="241" w:type="dxa"/>
            <w:vAlign w:val="center"/>
          </w:tcPr>
          <w:p w14:paraId="058C4F03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2BFD97D" w14:textId="7CDB5B36" w:rsidR="00104CA5" w:rsidRPr="00A01958" w:rsidRDefault="00C1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155,093</w:t>
            </w:r>
          </w:p>
        </w:tc>
        <w:tc>
          <w:tcPr>
            <w:tcW w:w="269" w:type="dxa"/>
            <w:vAlign w:val="center"/>
          </w:tcPr>
          <w:p w14:paraId="4507817A" w14:textId="77777777" w:rsidR="00104CA5" w:rsidRPr="00A01958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4BFF02E8" w14:textId="064732E3" w:rsidR="00104CA5" w:rsidRPr="00933563" w:rsidRDefault="00C16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111F531A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9C3D798" w14:textId="2A9E85B1" w:rsidR="00104CA5" w:rsidRPr="007C0388" w:rsidRDefault="007C0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132,544</w:t>
            </w:r>
          </w:p>
        </w:tc>
        <w:tc>
          <w:tcPr>
            <w:tcW w:w="318" w:type="dxa"/>
            <w:shd w:val="clear" w:color="auto" w:fill="auto"/>
            <w:vAlign w:val="bottom"/>
          </w:tcPr>
          <w:p w14:paraId="6932E989" w14:textId="77777777" w:rsidR="00104CA5" w:rsidRPr="007C0388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1362EC5" w14:textId="1CB99689" w:rsidR="00104CA5" w:rsidRPr="007C0388" w:rsidRDefault="00551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132,544</w:t>
            </w:r>
          </w:p>
        </w:tc>
      </w:tr>
      <w:tr w:rsidR="00A053F6" w:rsidRPr="00032D1D" w14:paraId="12D58C04" w14:textId="77777777">
        <w:tc>
          <w:tcPr>
            <w:tcW w:w="3315" w:type="dxa"/>
            <w:shd w:val="clear" w:color="auto" w:fill="auto"/>
          </w:tcPr>
          <w:p w14:paraId="180F738C" w14:textId="77777777" w:rsidR="00A053F6" w:rsidRPr="00756075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>
              <w:rPr>
                <w:lang w:eastAsia="x-none"/>
              </w:rPr>
              <w:lastRenderedPageBreak/>
              <w:br w:type="page"/>
            </w:r>
          </w:p>
        </w:tc>
        <w:tc>
          <w:tcPr>
            <w:tcW w:w="10752" w:type="dxa"/>
            <w:gridSpan w:val="13"/>
          </w:tcPr>
          <w:p w14:paraId="23D08D9D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053F6" w:rsidRPr="00032D1D" w14:paraId="4E758FB0" w14:textId="77777777">
        <w:tc>
          <w:tcPr>
            <w:tcW w:w="3315" w:type="dxa"/>
            <w:shd w:val="clear" w:color="auto" w:fill="auto"/>
          </w:tcPr>
          <w:p w14:paraId="25692FF9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7"/>
          </w:tcPr>
          <w:p w14:paraId="4F6237FA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060A4778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5"/>
          </w:tcPr>
          <w:p w14:paraId="53646B4F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053F6" w:rsidRPr="00032D1D" w14:paraId="78A4C906" w14:textId="77777777">
        <w:tc>
          <w:tcPr>
            <w:tcW w:w="3315" w:type="dxa"/>
            <w:shd w:val="clear" w:color="auto" w:fill="auto"/>
          </w:tcPr>
          <w:p w14:paraId="0F16328D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619DF601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0033B594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5AC9AD0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44CA5432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10CDB2E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05414576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41279DD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277612A5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7B61A55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4E176401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2646176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66194B5A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6CABC9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3F6" w:rsidRPr="00032D1D" w14:paraId="555CE379" w14:textId="77777777">
        <w:tc>
          <w:tcPr>
            <w:tcW w:w="3315" w:type="dxa"/>
            <w:shd w:val="clear" w:color="auto" w:fill="auto"/>
          </w:tcPr>
          <w:p w14:paraId="64C0F053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13"/>
          </w:tcPr>
          <w:p w14:paraId="58D097D0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3F6" w:rsidRPr="00032D1D" w14:paraId="6D876402" w14:textId="77777777">
        <w:trPr>
          <w:tblHeader/>
        </w:trPr>
        <w:tc>
          <w:tcPr>
            <w:tcW w:w="3315" w:type="dxa"/>
            <w:shd w:val="clear" w:color="auto" w:fill="auto"/>
          </w:tcPr>
          <w:p w14:paraId="678F7BC9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983" w:type="dxa"/>
            <w:gridSpan w:val="2"/>
            <w:vAlign w:val="center"/>
          </w:tcPr>
          <w:p w14:paraId="068CBE44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06BEDE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79371EB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5E860F86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80E68A3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BD110B4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center"/>
          </w:tcPr>
          <w:p w14:paraId="5E7A9AE9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095CE76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2E1E5B56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5DA2BD3E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742ECE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3F6" w:rsidRPr="00032D1D" w14:paraId="7BD28591" w14:textId="77777777">
        <w:tc>
          <w:tcPr>
            <w:tcW w:w="3315" w:type="dxa"/>
          </w:tcPr>
          <w:p w14:paraId="7E1497D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7712CBE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2650CA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03F61B72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1387918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2E6827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028FA2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F12B1D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B3C898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1C75ABFC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69539A24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74D4EB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032D1D" w14:paraId="12C3C466" w14:textId="77777777">
        <w:tc>
          <w:tcPr>
            <w:tcW w:w="3315" w:type="dxa"/>
          </w:tcPr>
          <w:p w14:paraId="565B14DE" w14:textId="77777777" w:rsidR="00A053F6" w:rsidRPr="00A217C7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7F3C78F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36" w:type="dxa"/>
          </w:tcPr>
          <w:p w14:paraId="4DF98049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7BB415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5C78C9C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36A386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69" w:type="dxa"/>
            <w:vAlign w:val="center"/>
          </w:tcPr>
          <w:p w14:paraId="0D01B6C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5CEE750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69" w:type="dxa"/>
            <w:vAlign w:val="bottom"/>
          </w:tcPr>
          <w:p w14:paraId="3D8C9FC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56DBA76F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vAlign w:val="bottom"/>
          </w:tcPr>
          <w:p w14:paraId="43B321F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2BF0DA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</w:tr>
      <w:tr w:rsidR="00A053F6" w:rsidRPr="00032D1D" w14:paraId="7C4CFA85" w14:textId="77777777">
        <w:tc>
          <w:tcPr>
            <w:tcW w:w="3315" w:type="dxa"/>
          </w:tcPr>
          <w:p w14:paraId="7B52316D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1B3F218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F6067E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C63F06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10B91F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3EA8645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72DD5F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4772B5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AC6A00A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0F68E01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4DB2853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54AC97EB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032D1D" w14:paraId="600DB74E" w14:textId="77777777">
        <w:tc>
          <w:tcPr>
            <w:tcW w:w="3315" w:type="dxa"/>
          </w:tcPr>
          <w:p w14:paraId="3033AC97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4970E27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AACBF42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031FA2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8568655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A6C2E63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533C7F0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52E315E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CCCF6C4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0E23BCF6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C14D14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15AE700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032D1D" w14:paraId="6ECCAF15" w14:textId="77777777">
        <w:tc>
          <w:tcPr>
            <w:tcW w:w="3315" w:type="dxa"/>
          </w:tcPr>
          <w:p w14:paraId="093E0C99" w14:textId="77777777" w:rsidR="00A053F6" w:rsidRPr="007A1D24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2C75F43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  <w:tc>
          <w:tcPr>
            <w:tcW w:w="236" w:type="dxa"/>
          </w:tcPr>
          <w:p w14:paraId="4426C962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1F08818E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45EECF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8B5AB6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  <w:tc>
          <w:tcPr>
            <w:tcW w:w="269" w:type="dxa"/>
            <w:vAlign w:val="center"/>
          </w:tcPr>
          <w:p w14:paraId="1C7D68E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22F5C7D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  <w:tc>
          <w:tcPr>
            <w:tcW w:w="269" w:type="dxa"/>
          </w:tcPr>
          <w:p w14:paraId="3DFBDBB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228A6B8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6C908CE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07A4C45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</w:tr>
      <w:tr w:rsidR="00A053F6" w:rsidRPr="006A520A" w14:paraId="2A8AF08B" w14:textId="77777777">
        <w:tc>
          <w:tcPr>
            <w:tcW w:w="3315" w:type="dxa"/>
          </w:tcPr>
          <w:p w14:paraId="3D65A56D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7F882215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4907784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5545CE68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720C423F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vAlign w:val="center"/>
          </w:tcPr>
          <w:p w14:paraId="5B565C40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1B1DFCB6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vAlign w:val="center"/>
          </w:tcPr>
          <w:p w14:paraId="68749673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5BBCACCA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center"/>
          </w:tcPr>
          <w:p w14:paraId="703DBA9D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vAlign w:val="center"/>
          </w:tcPr>
          <w:p w14:paraId="0B2D1532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vAlign w:val="center"/>
          </w:tcPr>
          <w:p w14:paraId="5B92D1E4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053F6" w:rsidRPr="00032D1D" w14:paraId="3146CFF5" w14:textId="77777777">
        <w:tc>
          <w:tcPr>
            <w:tcW w:w="3315" w:type="dxa"/>
          </w:tcPr>
          <w:p w14:paraId="2F3AE0B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00CC56C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29D8E6" w14:textId="77777777" w:rsidR="00A053F6" w:rsidRPr="00E64F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272C9C4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8B3642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5171BD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293ECDB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2FF2810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54C9993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66AC606F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7DFC7FD3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5AC0CB5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A7632D" w14:paraId="13F583AA" w14:textId="77777777">
        <w:tc>
          <w:tcPr>
            <w:tcW w:w="3315" w:type="dxa"/>
          </w:tcPr>
          <w:p w14:paraId="04A4B8AF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3E4DBA69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F527C2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4603209B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164,089</w:t>
            </w:r>
          </w:p>
        </w:tc>
        <w:tc>
          <w:tcPr>
            <w:tcW w:w="241" w:type="dxa"/>
            <w:vAlign w:val="center"/>
          </w:tcPr>
          <w:p w14:paraId="0106C011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B02F2E9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164,089</w:t>
            </w:r>
          </w:p>
        </w:tc>
        <w:tc>
          <w:tcPr>
            <w:tcW w:w="269" w:type="dxa"/>
            <w:vAlign w:val="center"/>
          </w:tcPr>
          <w:p w14:paraId="3B2DD154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7C44C1E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35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70A91B79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28FE579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138,636</w:t>
            </w:r>
          </w:p>
        </w:tc>
        <w:tc>
          <w:tcPr>
            <w:tcW w:w="318" w:type="dxa"/>
            <w:vAlign w:val="bottom"/>
          </w:tcPr>
          <w:p w14:paraId="056317D2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59583FE" w14:textId="77777777" w:rsidR="00A053F6" w:rsidRPr="00803A87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138,636</w:t>
            </w:r>
          </w:p>
        </w:tc>
      </w:tr>
    </w:tbl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773A73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FD960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</w:p>
    <w:p w14:paraId="5C72101E" w14:textId="5D6399EA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1EE12CDC" w14:textId="77777777" w:rsidR="00DF1E03" w:rsidRPr="007E4C7F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7E4C7F" w14:paraId="0838E14C" w14:textId="77777777" w:rsidTr="006A0E71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A053F6" w:rsidRPr="007E4C7F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  <w:shd w:val="clear" w:color="auto" w:fill="auto"/>
          </w:tcPr>
          <w:p w14:paraId="7D92EA71" w14:textId="77777777" w:rsidR="00A053F6" w:rsidRPr="007E4C7F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7E4C7F" w14:paraId="2347DA93" w14:textId="77777777" w:rsidTr="006A0E71">
        <w:tc>
          <w:tcPr>
            <w:tcW w:w="3780" w:type="dxa"/>
            <w:shd w:val="clear" w:color="auto" w:fill="auto"/>
          </w:tcPr>
          <w:p w14:paraId="0927D7FC" w14:textId="09ABA8CE" w:rsidR="00A053F6" w:rsidRPr="007E4C7F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4C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7E4C7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7E4C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  <w:shd w:val="clear" w:color="auto" w:fill="auto"/>
          </w:tcPr>
          <w:p w14:paraId="7E65D275" w14:textId="4984FAD0" w:rsidR="00A053F6" w:rsidRPr="007E4C7F" w:rsidRDefault="00A053F6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 ซึ่งอ้างอิงราคาหรืออัตราผลตอบแทน ที่ประกาศโดยสมาคมตลาดตราสารหนี้ไทย</w:t>
            </w:r>
            <w:r w:rsidR="002862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</w:t>
            </w:r>
            <w:r w:rsidR="002862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วันที่วัดมูลค่าเงินลงทุน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0D45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เทคนิคการเปรียบเทียบราคาตลาด</w:t>
            </w:r>
          </w:p>
        </w:tc>
      </w:tr>
    </w:tbl>
    <w:p w14:paraId="2F46EDD9" w14:textId="77777777" w:rsidR="00FB4E90" w:rsidRPr="007E4C7F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E4C7F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082EDF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E583E57" w:rsidR="00147585" w:rsidRPr="007E4C7F" w:rsidRDefault="00147585" w:rsidP="00082EDF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7E4C7F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7E4C7F" w:rsidRDefault="00147585" w:rsidP="00D56BE9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1"/>
        <w:gridCol w:w="270"/>
        <w:gridCol w:w="1799"/>
      </w:tblGrid>
      <w:tr w:rsidR="00902C0E" w:rsidRPr="00902C0E" w14:paraId="58E7D7E6" w14:textId="77777777" w:rsidTr="00902C0E">
        <w:trPr>
          <w:trHeight w:val="659"/>
          <w:tblHeader/>
        </w:trPr>
        <w:tc>
          <w:tcPr>
            <w:tcW w:w="2941" w:type="pct"/>
          </w:tcPr>
          <w:p w14:paraId="437C4855" w14:textId="77777777" w:rsidR="00902C0E" w:rsidRPr="00902C0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11EFCAA2" w:rsidR="00902C0E" w:rsidRPr="00902C0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2C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2C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2C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02C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32" w:type="pct"/>
          </w:tcPr>
          <w:p w14:paraId="4BE2E7F5" w14:textId="77777777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C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2B71C3" w14:textId="77777777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58F23379" w14:textId="77777777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902C0E" w14:paraId="657CC716" w14:textId="77777777" w:rsidTr="00902C0E">
        <w:trPr>
          <w:tblHeader/>
        </w:trPr>
        <w:tc>
          <w:tcPr>
            <w:tcW w:w="2941" w:type="pct"/>
          </w:tcPr>
          <w:p w14:paraId="51527B87" w14:textId="77777777" w:rsidR="001E24E9" w:rsidRPr="00902C0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9" w:type="pct"/>
            <w:gridSpan w:val="3"/>
          </w:tcPr>
          <w:p w14:paraId="6459D63D" w14:textId="07703CDE" w:rsidR="001E24E9" w:rsidRPr="00902C0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02C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902C0E" w14:paraId="7D4B190C" w14:textId="77777777" w:rsidTr="00902C0E">
        <w:tc>
          <w:tcPr>
            <w:tcW w:w="2941" w:type="pct"/>
          </w:tcPr>
          <w:p w14:paraId="7EEE8A87" w14:textId="73A5C072" w:rsidR="001E24E9" w:rsidRPr="00902C0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2C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204560B2" w14:textId="77777777" w:rsidR="001E24E9" w:rsidRPr="00902C0E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09B45B0" w14:textId="77777777" w:rsidR="001E24E9" w:rsidRPr="00902C0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D2D2D" w14:textId="77777777" w:rsidR="001E24E9" w:rsidRPr="00902C0E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7A" w:rsidRPr="00902C0E" w14:paraId="01ECB03F" w14:textId="77777777" w:rsidTr="00902C0E">
        <w:tc>
          <w:tcPr>
            <w:tcW w:w="2941" w:type="pct"/>
          </w:tcPr>
          <w:p w14:paraId="450CCB62" w14:textId="708CD337" w:rsidR="00EB3A7A" w:rsidRPr="00902C0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32" w:type="pct"/>
          </w:tcPr>
          <w:p w14:paraId="16E34958" w14:textId="5C32AF93" w:rsidR="00EB3A7A" w:rsidRPr="00902C0E" w:rsidRDefault="00EB3A7A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47" w:type="pct"/>
          </w:tcPr>
          <w:p w14:paraId="2881672C" w14:textId="77777777" w:rsidR="00EB3A7A" w:rsidRPr="00902C0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75FD14A" w14:textId="08732EAB" w:rsidR="00EB3A7A" w:rsidRPr="00902C0E" w:rsidRDefault="00EB3A7A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EB3A7A" w:rsidRPr="00902C0E" w14:paraId="7175EC2B" w14:textId="77777777" w:rsidTr="00902C0E">
        <w:tc>
          <w:tcPr>
            <w:tcW w:w="2941" w:type="pct"/>
          </w:tcPr>
          <w:p w14:paraId="261BB31C" w14:textId="45D203AD" w:rsidR="00EB3A7A" w:rsidRPr="00902C0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32" w:type="pct"/>
          </w:tcPr>
          <w:p w14:paraId="0FB3109E" w14:textId="24E3EE79" w:rsidR="00EB3A7A" w:rsidRPr="00C16276" w:rsidRDefault="00EB3A7A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77,902</w:t>
            </w:r>
          </w:p>
        </w:tc>
        <w:tc>
          <w:tcPr>
            <w:tcW w:w="147" w:type="pct"/>
          </w:tcPr>
          <w:p w14:paraId="63912FE6" w14:textId="77777777" w:rsidR="00EB3A7A" w:rsidRPr="00902C0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53E774BA" w14:textId="57405DA4" w:rsidR="00EB3A7A" w:rsidRPr="00C16276" w:rsidRDefault="00EB3A7A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48,691</w:t>
            </w:r>
          </w:p>
        </w:tc>
      </w:tr>
      <w:tr w:rsidR="00EB3A7A" w:rsidRPr="00902C0E" w14:paraId="4775D764" w14:textId="77777777">
        <w:tc>
          <w:tcPr>
            <w:tcW w:w="2941" w:type="pct"/>
          </w:tcPr>
          <w:p w14:paraId="70320261" w14:textId="6EA83D74" w:rsidR="00EB3A7A" w:rsidRPr="00902C0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vAlign w:val="center"/>
          </w:tcPr>
          <w:p w14:paraId="4992247F" w14:textId="1237FC10" w:rsidR="00EB3A7A" w:rsidRPr="00C16276" w:rsidRDefault="00EB3A7A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147" w:type="pct"/>
          </w:tcPr>
          <w:p w14:paraId="068F0437" w14:textId="77777777" w:rsidR="00EB3A7A" w:rsidRPr="00902C0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vAlign w:val="center"/>
          </w:tcPr>
          <w:p w14:paraId="37A170EC" w14:textId="56086582" w:rsidR="00EB3A7A" w:rsidRPr="00C16276" w:rsidRDefault="00EB3A7A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</w:tr>
      <w:tr w:rsidR="00C16276" w:rsidRPr="00902C0E" w14:paraId="3E34D84E" w14:textId="77777777">
        <w:tc>
          <w:tcPr>
            <w:tcW w:w="2941" w:type="pct"/>
          </w:tcPr>
          <w:p w14:paraId="0ED4E003" w14:textId="77777777" w:rsidR="00C16276" w:rsidRPr="00902C0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28DE9" w14:textId="0C7E5756" w:rsidR="00C16276" w:rsidRPr="00C16276" w:rsidRDefault="00C16276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80,792</w:t>
            </w:r>
          </w:p>
        </w:tc>
        <w:tc>
          <w:tcPr>
            <w:tcW w:w="147" w:type="pct"/>
          </w:tcPr>
          <w:p w14:paraId="522AEDAC" w14:textId="77777777" w:rsidR="00C16276" w:rsidRPr="00902C0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ECCB01" w14:textId="3E3390DF" w:rsidR="00C16276" w:rsidRPr="00C16276" w:rsidRDefault="00C16276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51,581</w:t>
            </w:r>
          </w:p>
        </w:tc>
      </w:tr>
      <w:tr w:rsidR="001E24E9" w:rsidRPr="00902C0E" w14:paraId="17C4B5CE" w14:textId="77777777" w:rsidTr="00902C0E">
        <w:tc>
          <w:tcPr>
            <w:tcW w:w="2941" w:type="pct"/>
          </w:tcPr>
          <w:p w14:paraId="0C5AF43E" w14:textId="77777777" w:rsidR="001E24E9" w:rsidRPr="00902C0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1858A214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4E8B8C" w14:textId="77777777" w:rsidR="001E24E9" w:rsidRPr="00902C0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</w:tcPr>
          <w:p w14:paraId="2F4C28C4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902C0E" w14:paraId="5F1BF61C" w14:textId="77777777" w:rsidTr="00902C0E">
        <w:tc>
          <w:tcPr>
            <w:tcW w:w="2941" w:type="pct"/>
          </w:tcPr>
          <w:p w14:paraId="707F6810" w14:textId="4B9173B2" w:rsidR="001E24E9" w:rsidRPr="00902C0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02C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32" w:type="pct"/>
          </w:tcPr>
          <w:p w14:paraId="62C831E9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F9A7A" w14:textId="77777777" w:rsidR="001E24E9" w:rsidRPr="00902C0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E460432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902C0E" w14:paraId="34B646B8" w14:textId="77777777" w:rsidTr="00902C0E">
        <w:tc>
          <w:tcPr>
            <w:tcW w:w="2941" w:type="pct"/>
          </w:tcPr>
          <w:p w14:paraId="4EBD8B6E" w14:textId="4B1AACB5" w:rsidR="001E24E9" w:rsidRPr="00902C0E" w:rsidRDefault="00A05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052F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32" w:type="pct"/>
          </w:tcPr>
          <w:p w14:paraId="589ACD15" w14:textId="7714CC8B" w:rsidR="001E24E9" w:rsidRPr="00C16276" w:rsidRDefault="007D126C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126C"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  <w:tc>
          <w:tcPr>
            <w:tcW w:w="147" w:type="pct"/>
          </w:tcPr>
          <w:p w14:paraId="45BA7B77" w14:textId="77777777" w:rsidR="001E24E9" w:rsidRPr="00902C0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</w:tcPr>
          <w:p w14:paraId="1E1F6018" w14:textId="3F140BB0" w:rsidR="001E24E9" w:rsidRPr="00C16276" w:rsidRDefault="007D126C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D126C">
              <w:rPr>
                <w:rFonts w:asciiTheme="majorBidi" w:hAnsiTheme="majorBidi" w:cstheme="majorBidi"/>
                <w:sz w:val="30"/>
                <w:szCs w:val="30"/>
              </w:rPr>
              <w:t>4,169</w:t>
            </w:r>
          </w:p>
        </w:tc>
      </w:tr>
      <w:tr w:rsidR="009437EA" w:rsidRPr="00902C0E" w14:paraId="61033124" w14:textId="77777777" w:rsidTr="00902C0E">
        <w:tc>
          <w:tcPr>
            <w:tcW w:w="2941" w:type="pct"/>
          </w:tcPr>
          <w:p w14:paraId="17FBDBC4" w14:textId="1486A3A2" w:rsidR="009437EA" w:rsidRPr="00A052F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37E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342A9AB6" w14:textId="56450022" w:rsidR="009437EA" w:rsidRPr="007D126C" w:rsidRDefault="009437EA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87,306</w:t>
            </w:r>
          </w:p>
        </w:tc>
        <w:tc>
          <w:tcPr>
            <w:tcW w:w="147" w:type="pct"/>
          </w:tcPr>
          <w:p w14:paraId="617E0DE9" w14:textId="77777777" w:rsidR="009437EA" w:rsidRPr="00902C0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</w:tcPr>
          <w:p w14:paraId="3BE87CA9" w14:textId="3022EB73" w:rsidR="009437EA" w:rsidRPr="007D126C" w:rsidRDefault="009437EA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87,306</w:t>
            </w:r>
          </w:p>
        </w:tc>
      </w:tr>
      <w:tr w:rsidR="009437EA" w:rsidRPr="00902C0E" w14:paraId="2AFB0829" w14:textId="77777777" w:rsidTr="00902C0E">
        <w:tc>
          <w:tcPr>
            <w:tcW w:w="2941" w:type="pct"/>
          </w:tcPr>
          <w:p w14:paraId="27039A2A" w14:textId="4173ED20" w:rsidR="009437EA" w:rsidRPr="009437EA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37EA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D49B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9437E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32" w:type="pct"/>
          </w:tcPr>
          <w:p w14:paraId="503E118D" w14:textId="7CECB21D" w:rsidR="009437EA" w:rsidRDefault="009437EA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58,235</w:t>
            </w:r>
          </w:p>
        </w:tc>
        <w:tc>
          <w:tcPr>
            <w:tcW w:w="147" w:type="pct"/>
          </w:tcPr>
          <w:p w14:paraId="78343552" w14:textId="77777777" w:rsidR="009437EA" w:rsidRPr="00902C0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</w:tcPr>
          <w:p w14:paraId="05EE8899" w14:textId="0165A7F2" w:rsidR="009437EA" w:rsidRDefault="00782C5F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C5F">
              <w:rPr>
                <w:rFonts w:asciiTheme="majorBidi" w:hAnsiTheme="majorBidi" w:cstheme="majorBidi"/>
                <w:sz w:val="30"/>
                <w:szCs w:val="30"/>
              </w:rPr>
              <w:t>57,385</w:t>
            </w:r>
          </w:p>
        </w:tc>
      </w:tr>
      <w:tr w:rsidR="00D626B2" w:rsidRPr="00902C0E" w14:paraId="284951C3" w14:textId="77777777" w:rsidTr="00D626B2">
        <w:tc>
          <w:tcPr>
            <w:tcW w:w="2941" w:type="pct"/>
          </w:tcPr>
          <w:p w14:paraId="4627CB08" w14:textId="5E687515" w:rsidR="00D626B2" w:rsidRPr="00D626B2" w:rsidRDefault="009437EA" w:rsidP="00D6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A4C140" w14:textId="696EFEDB" w:rsidR="00D626B2" w:rsidRPr="009437EA" w:rsidRDefault="009437EA" w:rsidP="00D626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149,710</w:t>
            </w:r>
          </w:p>
        </w:tc>
        <w:tc>
          <w:tcPr>
            <w:tcW w:w="147" w:type="pct"/>
          </w:tcPr>
          <w:p w14:paraId="6E96C229" w14:textId="77777777" w:rsidR="00D626B2" w:rsidRPr="009437EA" w:rsidRDefault="00D626B2" w:rsidP="00D6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3A04C" w14:textId="60C1585A" w:rsidR="00D626B2" w:rsidRPr="009437EA" w:rsidRDefault="00C94DE1" w:rsidP="00D626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D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148,860</w:t>
            </w:r>
          </w:p>
        </w:tc>
      </w:tr>
    </w:tbl>
    <w:p w14:paraId="46C4CA73" w14:textId="77777777" w:rsidR="0010221C" w:rsidRPr="007E4C7F" w:rsidRDefault="0010221C" w:rsidP="00D56BE9">
      <w:pPr>
        <w:pStyle w:val="FSBlank"/>
        <w:rPr>
          <w:sz w:val="30"/>
          <w:szCs w:val="30"/>
        </w:rPr>
      </w:pPr>
    </w:p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490CCE" w:rsidRDefault="006A47AF" w:rsidP="00082EDF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0CCE">
        <w:rPr>
          <w:rFonts w:ascii="Angsana New" w:hAnsi="Angsana New" w:hint="cs"/>
          <w:sz w:val="30"/>
          <w:szCs w:val="30"/>
          <w:cs/>
          <w:lang w:val="th-TH"/>
        </w:rPr>
        <w:lastRenderedPageBreak/>
        <w:t>สัญญาที่สำคัญ</w:t>
      </w:r>
      <w:r w:rsidR="0012174C" w:rsidRPr="00490CC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90CCE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55C61100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BC22FC">
        <w:rPr>
          <w:rFonts w:ascii="Angsana New" w:hAnsi="Angsana New"/>
          <w:sz w:val="30"/>
          <w:szCs w:val="30"/>
        </w:rPr>
        <w:t>2560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z w:val="30"/>
          <w:szCs w:val="30"/>
        </w:rPr>
        <w:t>15</w:t>
      </w:r>
      <w:r w:rsidRPr="00BC22FC">
        <w:rPr>
          <w:rFonts w:ascii="Angsana New" w:hAnsi="Angsana New"/>
          <w:b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pacing w:val="-2"/>
          <w:sz w:val="30"/>
          <w:szCs w:val="30"/>
        </w:rPr>
        <w:t>16</w:t>
      </w:r>
      <w:r w:rsidRPr="00BC22FC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BC22FC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>
        <w:rPr>
          <w:rFonts w:ascii="Angsana New" w:hAnsi="Angsana New"/>
          <w:b/>
          <w:spacing w:val="-2"/>
          <w:sz w:val="30"/>
          <w:szCs w:val="30"/>
        </w:rPr>
        <w:br/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A96544">
        <w:rPr>
          <w:rFonts w:ascii="Angsana New" w:hAnsi="Angsana New"/>
          <w:sz w:val="30"/>
          <w:szCs w:val="30"/>
          <w:cs/>
        </w:rPr>
        <w:t>วันที่</w:t>
      </w:r>
      <w:r w:rsidR="00760937" w:rsidRPr="00A96544">
        <w:rPr>
          <w:rFonts w:ascii="Angsana New" w:hAnsi="Angsana New"/>
          <w:sz w:val="30"/>
          <w:szCs w:val="30"/>
        </w:rPr>
        <w:t xml:space="preserve"> </w:t>
      </w:r>
      <w:r w:rsidR="00FF0057" w:rsidRPr="00A96544">
        <w:rPr>
          <w:rFonts w:asciiTheme="majorBidi" w:hAnsiTheme="majorBidi" w:cstheme="majorBidi"/>
          <w:sz w:val="30"/>
          <w:szCs w:val="30"/>
        </w:rPr>
        <w:t>3</w:t>
      </w:r>
      <w:r w:rsidR="00DD0893" w:rsidRPr="00A96544">
        <w:rPr>
          <w:rFonts w:asciiTheme="majorBidi" w:hAnsiTheme="majorBidi" w:cstheme="majorBidi"/>
          <w:sz w:val="30"/>
          <w:szCs w:val="30"/>
        </w:rPr>
        <w:t xml:space="preserve">1 </w:t>
      </w:r>
      <w:r w:rsidR="00DD0893" w:rsidRPr="00A9654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F0057" w:rsidRPr="00A9654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FF0057" w:rsidRPr="00A96544">
        <w:rPr>
          <w:rFonts w:ascii="Angsana New" w:hAnsi="Angsana New"/>
          <w:sz w:val="30"/>
          <w:szCs w:val="30"/>
        </w:rPr>
        <w:t>256</w:t>
      </w:r>
      <w:r w:rsidR="00DD0893" w:rsidRPr="00A96544">
        <w:rPr>
          <w:rFonts w:ascii="Angsana New" w:hAnsi="Angsana New"/>
          <w:sz w:val="30"/>
          <w:szCs w:val="30"/>
        </w:rPr>
        <w:t>7</w:t>
      </w:r>
      <w:r w:rsidR="00FF0057" w:rsidRPr="00A96544">
        <w:rPr>
          <w:rFonts w:ascii="Angsana New" w:hAnsi="Angsana New" w:hint="cs"/>
          <w:sz w:val="30"/>
          <w:szCs w:val="30"/>
          <w:cs/>
        </w:rPr>
        <w:t xml:space="preserve"> </w:t>
      </w:r>
      <w:r w:rsidRPr="00224063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224063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684CE7" w:rsidRPr="00224063">
        <w:rPr>
          <w:rFonts w:ascii="Angsana New" w:hAnsi="Angsana New"/>
          <w:sz w:val="30"/>
          <w:szCs w:val="30"/>
        </w:rPr>
        <w:t>8.8</w:t>
      </w:r>
      <w:r w:rsidR="00B80200" w:rsidRPr="00A96544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A96544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DA46C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082EDF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71E59EF6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21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700DD" w:rsidRPr="00BC22FC">
        <w:rPr>
          <w:rFonts w:ascii="Angsana New" w:hAnsi="Angsana New"/>
          <w:sz w:val="30"/>
          <w:szCs w:val="30"/>
        </w:rPr>
        <w:t>2562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pacing w:val="-4"/>
          <w:sz w:val="30"/>
          <w:szCs w:val="30"/>
        </w:rPr>
        <w:t>50</w:t>
      </w:r>
      <w:r w:rsidR="00490CC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z w:val="30"/>
          <w:szCs w:val="30"/>
        </w:rPr>
        <w:t>19</w:t>
      </w:r>
      <w:r w:rsidRPr="00BC22FC">
        <w:rPr>
          <w:rFonts w:ascii="Angsana New" w:hAnsi="Angsana New"/>
          <w:bCs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ปี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A96544">
        <w:rPr>
          <w:rFonts w:ascii="Angsana New" w:hAnsi="Angsana New"/>
          <w:sz w:val="30"/>
          <w:szCs w:val="30"/>
          <w:cs/>
        </w:rPr>
        <w:t>วันที่</w:t>
      </w:r>
      <w:r w:rsidR="00760937" w:rsidRPr="00A96544">
        <w:rPr>
          <w:rFonts w:ascii="Angsana New" w:hAnsi="Angsana New"/>
          <w:sz w:val="30"/>
          <w:szCs w:val="30"/>
        </w:rPr>
        <w:t xml:space="preserve"> </w:t>
      </w:r>
      <w:r w:rsidR="00FF0057" w:rsidRPr="00A96544">
        <w:rPr>
          <w:rFonts w:asciiTheme="majorBidi" w:hAnsiTheme="majorBidi" w:cstheme="majorBidi"/>
          <w:sz w:val="30"/>
          <w:szCs w:val="30"/>
        </w:rPr>
        <w:t>3</w:t>
      </w:r>
      <w:r w:rsidR="00DD0893" w:rsidRPr="00A96544">
        <w:rPr>
          <w:rFonts w:asciiTheme="majorBidi" w:hAnsiTheme="majorBidi" w:cstheme="majorBidi"/>
          <w:sz w:val="30"/>
          <w:szCs w:val="30"/>
        </w:rPr>
        <w:t>1</w:t>
      </w:r>
      <w:r w:rsidR="00FF0057" w:rsidRPr="00A96544">
        <w:rPr>
          <w:rFonts w:asciiTheme="majorBidi" w:hAnsiTheme="majorBidi" w:cstheme="majorBidi"/>
          <w:sz w:val="30"/>
          <w:szCs w:val="30"/>
        </w:rPr>
        <w:t xml:space="preserve"> </w:t>
      </w:r>
      <w:r w:rsidR="00DD0893" w:rsidRPr="00A9654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F0057" w:rsidRPr="00A96544">
        <w:rPr>
          <w:rFonts w:ascii="Angsana New" w:hAnsi="Angsana New" w:hint="cs"/>
          <w:sz w:val="30"/>
          <w:szCs w:val="30"/>
          <w:cs/>
        </w:rPr>
        <w:t xml:space="preserve"> </w:t>
      </w:r>
      <w:r w:rsidR="00760937" w:rsidRPr="00A96544">
        <w:rPr>
          <w:rFonts w:ascii="Angsana New" w:hAnsi="Angsana New"/>
          <w:sz w:val="30"/>
          <w:szCs w:val="30"/>
        </w:rPr>
        <w:t>256</w:t>
      </w:r>
      <w:r w:rsidR="00DD0893" w:rsidRPr="00A96544">
        <w:rPr>
          <w:rFonts w:ascii="Angsana New" w:hAnsi="Angsana New"/>
          <w:sz w:val="30"/>
          <w:szCs w:val="30"/>
        </w:rPr>
        <w:t>7</w:t>
      </w:r>
      <w:r w:rsidR="00DD0893" w:rsidRPr="00A96544">
        <w:rPr>
          <w:rFonts w:ascii="Angsana New" w:hAnsi="Angsana New" w:hint="cs"/>
          <w:sz w:val="30"/>
          <w:szCs w:val="30"/>
          <w:cs/>
        </w:rPr>
        <w:t xml:space="preserve"> </w:t>
      </w:r>
      <w:r w:rsidRPr="00A96544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A96544">
        <w:rPr>
          <w:rFonts w:ascii="Angsana New" w:hAnsi="Angsana New"/>
          <w:sz w:val="30"/>
          <w:szCs w:val="30"/>
        </w:rPr>
        <w:t xml:space="preserve"> </w:t>
      </w:r>
      <w:r w:rsidR="00327B3E" w:rsidRPr="00224063">
        <w:rPr>
          <w:rFonts w:ascii="Angsana New" w:hAnsi="Angsana New"/>
          <w:sz w:val="30"/>
          <w:szCs w:val="30"/>
        </w:rPr>
        <w:t>3</w:t>
      </w:r>
      <w:r w:rsidR="00181E64" w:rsidRPr="00224063">
        <w:rPr>
          <w:rFonts w:ascii="Angsana New" w:hAnsi="Angsana New"/>
          <w:sz w:val="30"/>
          <w:szCs w:val="30"/>
        </w:rPr>
        <w:t>8</w:t>
      </w:r>
      <w:r w:rsidR="00327B3E" w:rsidRPr="00224063">
        <w:rPr>
          <w:rFonts w:ascii="Angsana New" w:hAnsi="Angsana New"/>
          <w:sz w:val="30"/>
          <w:szCs w:val="30"/>
        </w:rPr>
        <w:t>.</w:t>
      </w:r>
      <w:r w:rsidR="00181E64" w:rsidRPr="00224063">
        <w:rPr>
          <w:rFonts w:ascii="Angsana New" w:hAnsi="Angsana New"/>
          <w:sz w:val="30"/>
          <w:szCs w:val="30"/>
        </w:rPr>
        <w:t>3</w:t>
      </w:r>
      <w:r w:rsidR="00B80200" w:rsidRPr="00224063">
        <w:rPr>
          <w:rFonts w:ascii="Angsana New" w:hAnsi="Angsana New" w:hint="cs"/>
          <w:sz w:val="30"/>
          <w:szCs w:val="30"/>
          <w:cs/>
        </w:rPr>
        <w:t xml:space="preserve"> </w:t>
      </w:r>
      <w:r w:rsidRPr="00224063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87C5FD" w14:textId="77777777" w:rsidR="00325863" w:rsidRDefault="00325863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82E47A" w14:textId="77777777" w:rsidR="00607503" w:rsidRDefault="00607503" w:rsidP="00607503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AB103C">
        <w:rPr>
          <w:rFonts w:ascii="Angsana New" w:hAnsi="Angsana New"/>
          <w:sz w:val="30"/>
          <w:szCs w:val="30"/>
          <w:cs/>
          <w:lang w:val="en-US"/>
        </w:rPr>
        <w:t>หนี้สินที่อาจเกิดขึ้น</w:t>
      </w:r>
    </w:p>
    <w:p w14:paraId="7D83C514" w14:textId="77777777" w:rsidR="00607503" w:rsidRPr="00B856BF" w:rsidRDefault="00607503" w:rsidP="00607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2C8946" w14:textId="77777777" w:rsidR="00607503" w:rsidRDefault="00607503" w:rsidP="00607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B103C">
        <w:rPr>
          <w:rFonts w:ascii="Angsana New" w:hAnsi="Angsana New"/>
          <w:b/>
          <w:sz w:val="30"/>
          <w:szCs w:val="30"/>
          <w:cs/>
        </w:rPr>
        <w:t>บริษัทเป็นจำเลยจากการถูกฟ้องเกี่ยวกับการเลิกจ้างที่ไม่เป็นธรรมกับอดีตพนักงาน</w:t>
      </w:r>
      <w:r>
        <w:rPr>
          <w:rFonts w:ascii="Angsana New" w:hAnsi="Angsana New" w:hint="cs"/>
          <w:b/>
          <w:sz w:val="30"/>
          <w:szCs w:val="30"/>
          <w:cs/>
        </w:rPr>
        <w:t>สองราย</w:t>
      </w:r>
      <w:r w:rsidRPr="00AB103C">
        <w:rPr>
          <w:rFonts w:ascii="Angsana New" w:hAnsi="Angsana New"/>
          <w:b/>
          <w:sz w:val="30"/>
          <w:szCs w:val="30"/>
          <w:cs/>
        </w:rPr>
        <w:t xml:space="preserve">โดยพนักงานดังกล่าวเรียกค่าเสียหายเป็นจำนวนเงิน </w:t>
      </w:r>
      <w:r>
        <w:rPr>
          <w:rFonts w:ascii="Angsana New" w:hAnsi="Angsana New"/>
          <w:bCs/>
          <w:sz w:val="30"/>
          <w:szCs w:val="30"/>
        </w:rPr>
        <w:t>69.</w:t>
      </w:r>
      <w:r w:rsidRPr="00B41C32">
        <w:rPr>
          <w:rFonts w:ascii="Angsana New" w:hAnsi="Angsana New"/>
          <w:bCs/>
          <w:sz w:val="30"/>
          <w:szCs w:val="30"/>
        </w:rPr>
        <w:t>6</w:t>
      </w:r>
      <w:r w:rsidRPr="00181E6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B103C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b/>
          <w:sz w:val="30"/>
          <w:szCs w:val="30"/>
          <w:cs/>
        </w:rPr>
        <w:t>ณ วันที่ในรายงานนี้คดีความดังกล่าวอยู่ระหว่างการพิจารณาของ</w:t>
      </w:r>
      <w:r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ศาลแรงงาน </w:t>
      </w:r>
      <w:r w:rsidRPr="00AC5583">
        <w:rPr>
          <w:rFonts w:ascii="Angsana New" w:hAnsi="Angsana New"/>
          <w:b/>
          <w:sz w:val="30"/>
          <w:szCs w:val="30"/>
          <w:cs/>
        </w:rPr>
        <w:t>ผู้บริหารเชื่อว่าบริษัทจะไม่ได้รับผลเสียหายอย่างมีสาระสำคัญจาก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C5583">
        <w:rPr>
          <w:rFonts w:ascii="Angsana New" w:hAnsi="Angsana New"/>
          <w:b/>
          <w:sz w:val="30"/>
          <w:szCs w:val="30"/>
          <w:cs/>
        </w:rPr>
        <w:t>คดีความดังกล่าวจึงไม่ได้บันทึกประมาณการหนี้สินในงบการเงิน</w:t>
      </w:r>
    </w:p>
    <w:p w14:paraId="1E9B29C2" w14:textId="77777777" w:rsidR="00607503" w:rsidRPr="003B212C" w:rsidRDefault="00607503" w:rsidP="00607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DBD76" w14:textId="77777777" w:rsidR="00607503" w:rsidRPr="00346E77" w:rsidRDefault="00607503" w:rsidP="00607503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C22FC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B7A245E" w14:textId="77777777" w:rsidR="00607503" w:rsidRPr="003B212C" w:rsidRDefault="00607503" w:rsidP="00607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7D21571" w14:textId="77777777" w:rsidR="00607503" w:rsidRPr="00181E64" w:rsidRDefault="00607503" w:rsidP="00607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81E64">
        <w:rPr>
          <w:rFonts w:ascii="Angsana New" w:hAnsi="Angsana New" w:hint="cs"/>
          <w:b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>
        <w:rPr>
          <w:rFonts w:ascii="Angsana New" w:hAnsi="Angsana New"/>
          <w:bCs/>
          <w:sz w:val="30"/>
          <w:szCs w:val="30"/>
        </w:rPr>
        <w:t xml:space="preserve"> 25 </w:t>
      </w:r>
      <w:r w:rsidRPr="00181E64">
        <w:rPr>
          <w:rFonts w:ascii="Angsana New" w:hAnsi="Angsana New" w:hint="cs"/>
          <w:b/>
          <w:sz w:val="30"/>
          <w:szCs w:val="30"/>
          <w:cs/>
        </w:rPr>
        <w:t>เมษายน</w:t>
      </w:r>
      <w:r w:rsidRPr="00B41C32">
        <w:rPr>
          <w:rFonts w:ascii="Angsana New" w:hAnsi="Angsana New"/>
          <w:bCs/>
          <w:sz w:val="30"/>
          <w:szCs w:val="30"/>
        </w:rPr>
        <w:t xml:space="preserve"> 2567</w:t>
      </w:r>
      <w:r w:rsidRPr="00B41C32">
        <w:rPr>
          <w:rFonts w:ascii="Angsana New" w:hAnsi="Angsana New" w:hint="cs"/>
          <w:bCs/>
          <w:sz w:val="30"/>
          <w:szCs w:val="30"/>
        </w:rPr>
        <w:t xml:space="preserve"> </w:t>
      </w:r>
      <w:r w:rsidRPr="00181E64">
        <w:rPr>
          <w:rFonts w:ascii="Angsana New" w:hAnsi="Angsana New" w:hint="cs"/>
          <w:b/>
          <w:sz w:val="30"/>
          <w:szCs w:val="30"/>
          <w:cs/>
        </w:rPr>
        <w:t>ผู้ถือหุ้นของบริษัทมีมติอนุมัติ</w:t>
      </w:r>
      <w:r>
        <w:rPr>
          <w:rFonts w:ascii="Angsana New" w:hAnsi="Angsana New"/>
          <w:b/>
          <w:sz w:val="30"/>
          <w:szCs w:val="30"/>
        </w:rPr>
        <w:br/>
      </w:r>
      <w:r w:rsidRPr="00181E64">
        <w:rPr>
          <w:rFonts w:ascii="Angsana New" w:hAnsi="Angsana New" w:hint="cs"/>
          <w:b/>
          <w:sz w:val="30"/>
          <w:szCs w:val="30"/>
          <w:cs/>
        </w:rPr>
        <w:t>การจัดสรรกำไรเป็นเงินปันผลในอัตราหุ้นละ</w:t>
      </w:r>
      <w:r w:rsidRPr="00B41C32">
        <w:rPr>
          <w:rFonts w:ascii="Angsana New" w:hAnsi="Angsana New"/>
          <w:bCs/>
          <w:sz w:val="30"/>
          <w:szCs w:val="30"/>
        </w:rPr>
        <w:t xml:space="preserve"> 0.06</w:t>
      </w:r>
      <w:r w:rsidRPr="00181E64">
        <w:rPr>
          <w:rFonts w:ascii="Angsana New" w:hAnsi="Angsana New" w:hint="cs"/>
          <w:b/>
          <w:sz w:val="30"/>
          <w:szCs w:val="30"/>
          <w:cs/>
        </w:rPr>
        <w:t xml:space="preserve"> บาท เป็นจำนวนเงินทั้งสิ้น</w:t>
      </w:r>
      <w:r w:rsidRPr="001B654F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122.9</w:t>
      </w:r>
      <w:r w:rsidRPr="00181E64"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ล้าน</w:t>
      </w:r>
      <w:r w:rsidRPr="00181E64">
        <w:rPr>
          <w:rFonts w:ascii="Angsana New" w:hAnsi="Angsana New" w:hint="cs"/>
          <w:b/>
          <w:sz w:val="30"/>
          <w:szCs w:val="30"/>
          <w:cs/>
        </w:rPr>
        <w:t>บาท เงินปันผลดังกล่าวจะจ่ายให้แก่ผู้ถือหุ้นในเดือนพฤษภาคม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B654F">
        <w:rPr>
          <w:rFonts w:ascii="Angsana New" w:hAnsi="Angsana New"/>
          <w:bCs/>
          <w:sz w:val="30"/>
          <w:szCs w:val="30"/>
        </w:rPr>
        <w:t>2567</w:t>
      </w:r>
    </w:p>
    <w:sectPr w:rsidR="00607503" w:rsidRPr="00181E64" w:rsidSect="00773A73">
      <w:headerReference w:type="default" r:id="rId2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9F088" w14:textId="77777777" w:rsidR="003B4B76" w:rsidRDefault="003B4B76" w:rsidP="004956B4">
      <w:r>
        <w:separator/>
      </w:r>
    </w:p>
  </w:endnote>
  <w:endnote w:type="continuationSeparator" w:id="0">
    <w:p w14:paraId="59B749E8" w14:textId="77777777" w:rsidR="003B4B76" w:rsidRDefault="003B4B76" w:rsidP="004956B4">
      <w:r>
        <w:continuationSeparator/>
      </w:r>
    </w:p>
  </w:endnote>
  <w:endnote w:type="continuationNotice" w:id="1">
    <w:p w14:paraId="4884CC91" w14:textId="77777777" w:rsidR="003B4B76" w:rsidRDefault="003B4B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02EA88DC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391564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733B8432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4612E5">
      <w:rPr>
        <w:rFonts w:ascii="Angsana New" w:hAnsi="Angsana New"/>
        <w:noProof/>
        <w:sz w:val="30"/>
        <w:szCs w:val="30"/>
      </w:rPr>
      <w:t>0000000</w:t>
    </w:r>
    <w:r w:rsidR="003F7D74">
      <w:rPr>
        <w:rFonts w:ascii="Angsana New" w:hAnsi="Angsana New"/>
        <w:noProof/>
        <w:sz w:val="30"/>
        <w:szCs w:val="30"/>
      </w:rPr>
      <w:t xml:space="preserve"> - 2024 Mar-FSA-Nava Nakorn Pcl. -03t-Q1.docx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29CF" w14:textId="77777777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4417B3C7" w14:textId="77777777" w:rsidR="00773A73" w:rsidRPr="009D0735" w:rsidRDefault="00773A73" w:rsidP="00745469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E2B73" w14:textId="77777777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0A597B2" w14:textId="77777777" w:rsidR="00773A73" w:rsidRPr="009D0735" w:rsidRDefault="00773A73" w:rsidP="00745469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B9FE" w14:textId="77777777" w:rsidR="00BA5B3A" w:rsidRPr="003021FF" w:rsidRDefault="00BA5B3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3F3FA19" w14:textId="77777777" w:rsidR="00BA5B3A" w:rsidRPr="009D0735" w:rsidRDefault="00BA5B3A" w:rsidP="00745469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61867C72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612E5">
      <w:rPr>
        <w:rFonts w:ascii="Angsana New" w:hAnsi="Angsana New"/>
        <w:noProof/>
        <w:sz w:val="30"/>
        <w:szCs w:val="30"/>
      </w:rPr>
      <w:t>0000000</w:t>
    </w:r>
    <w:r w:rsidR="003F7D74">
      <w:rPr>
        <w:rFonts w:ascii="Angsana New" w:hAnsi="Angsana New"/>
        <w:noProof/>
        <w:sz w:val="30"/>
        <w:szCs w:val="30"/>
      </w:rPr>
      <w:t xml:space="preserve"> - 2024 Mar-FSA-Nava Nakorn Pcl. -03t-Q1.docx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2B8B960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46E15ACB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612E5">
      <w:rPr>
        <w:rFonts w:ascii="Angsana New" w:hAnsi="Angsana New"/>
        <w:noProof/>
        <w:sz w:val="30"/>
        <w:szCs w:val="30"/>
        <w:lang w:val="fr-FR"/>
      </w:rPr>
      <w:t>0000000</w:t>
    </w:r>
    <w:r w:rsidR="003F7D74">
      <w:rPr>
        <w:rFonts w:ascii="Angsana New" w:hAnsi="Angsana New"/>
        <w:noProof/>
        <w:sz w:val="30"/>
        <w:szCs w:val="30"/>
        <w:lang w:val="fr-FR"/>
      </w:rPr>
      <w:t xml:space="preserve"> - 2024 Mar-FSA-Nava Nakorn Pcl. -03t-Q1.docx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3700DD" w:rsidRPr="003700D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B211" w14:textId="77777777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245B15" w:rsidRDefault="00773A73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CC66" w14:textId="77777777" w:rsidR="003B4B76" w:rsidRDefault="003B4B76" w:rsidP="004956B4">
      <w:r>
        <w:separator/>
      </w:r>
    </w:p>
  </w:footnote>
  <w:footnote w:type="continuationSeparator" w:id="0">
    <w:p w14:paraId="718AEB30" w14:textId="77777777" w:rsidR="003B4B76" w:rsidRDefault="003B4B76" w:rsidP="004956B4">
      <w:r>
        <w:continuationSeparator/>
      </w:r>
    </w:p>
  </w:footnote>
  <w:footnote w:type="continuationNotice" w:id="1">
    <w:p w14:paraId="7ADFBA7F" w14:textId="77777777" w:rsidR="003B4B76" w:rsidRDefault="003B4B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FFE243" w14:textId="56F3267E" w:rsidR="00B20546" w:rsidRDefault="00B20546" w:rsidP="00B20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773A73">
      <w:rPr>
        <w:rFonts w:ascii="Angsana New" w:hAnsi="Angsana New"/>
        <w:b/>
        <w:bCs/>
        <w:sz w:val="32"/>
        <w:szCs w:val="32"/>
      </w:rPr>
      <w:t xml:space="preserve">1 </w:t>
    </w:r>
    <w:r w:rsidR="00773A73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773A73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88A8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67A7D69" w14:textId="77777777" w:rsidR="00D61CF7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29D9AC" w14:textId="64BF3410" w:rsidR="00D61CF7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6C26" w14:textId="77777777" w:rsidR="00D61CF7" w:rsidRPr="001E2301" w:rsidRDefault="00D61CF7" w:rsidP="00182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DDB7C2" w14:textId="77777777" w:rsidR="00D61CF7" w:rsidRDefault="00D61CF7" w:rsidP="00182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1DF7207" w14:textId="3802E3DE" w:rsidR="00D61CF7" w:rsidRDefault="00773A73" w:rsidP="001829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266DC1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822EA" w14:textId="77777777" w:rsidR="00D61CF7" w:rsidRPr="001E2301" w:rsidRDefault="00D61CF7" w:rsidP="00D61C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AC03C27" w14:textId="77777777" w:rsidR="00D61CF7" w:rsidRDefault="00D61CF7" w:rsidP="00D61C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BD09982" w14:textId="496C8DE5" w:rsidR="00D61CF7" w:rsidRDefault="00773A73" w:rsidP="00D61C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C9DD516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8pt;margin-top:203.75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PgC9IjgAAAACw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893F966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3700DD" w:rsidRPr="003700DD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3700DD" w:rsidRPr="003700DD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3700DD" w:rsidRPr="003700DD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8B1559" w:rsidRPr="001E2301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1778A88" w14:textId="697F9748" w:rsidR="00D07046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E121C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0A4AD1" w14:textId="53FF1873" w:rsidR="00D07046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500E" w14:textId="77777777" w:rsidR="00773A73" w:rsidRPr="001E2301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9A20420" w14:textId="77777777" w:rsidR="00773A73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850DB2" w14:textId="77777777" w:rsidR="00773A73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66B7035" w14:textId="77777777" w:rsidR="00773A73" w:rsidRPr="001E2301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F216FC8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BB07087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EFA76" w14:textId="77777777" w:rsidR="00BA5B3A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0B352C" w14:textId="32F662F6" w:rsidR="00BA5B3A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A039B38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8B1559" w:rsidRDefault="008B1559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hybridMultilevel"/>
    <w:tmpl w:val="1AC2F148"/>
    <w:lvl w:ilvl="0" w:tplc="C73CF3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5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2"/>
  </w:num>
  <w:num w:numId="10" w16cid:durableId="977764087">
    <w:abstractNumId w:val="17"/>
  </w:num>
  <w:num w:numId="11" w16cid:durableId="1028486551">
    <w:abstractNumId w:val="33"/>
  </w:num>
  <w:num w:numId="12" w16cid:durableId="927543020">
    <w:abstractNumId w:val="23"/>
  </w:num>
  <w:num w:numId="13" w16cid:durableId="1482383295">
    <w:abstractNumId w:val="38"/>
  </w:num>
  <w:num w:numId="14" w16cid:durableId="1701008546">
    <w:abstractNumId w:val="8"/>
  </w:num>
  <w:num w:numId="15" w16cid:durableId="76752130">
    <w:abstractNumId w:val="28"/>
  </w:num>
  <w:num w:numId="16" w16cid:durableId="544217954">
    <w:abstractNumId w:val="13"/>
  </w:num>
  <w:num w:numId="17" w16cid:durableId="1606156782">
    <w:abstractNumId w:val="35"/>
  </w:num>
  <w:num w:numId="18" w16cid:durableId="1740789213">
    <w:abstractNumId w:val="27"/>
  </w:num>
  <w:num w:numId="19" w16cid:durableId="266159673">
    <w:abstractNumId w:val="24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5"/>
  </w:num>
  <w:num w:numId="23" w16cid:durableId="472868516">
    <w:abstractNumId w:val="31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0"/>
  </w:num>
  <w:num w:numId="27" w16cid:durableId="1748111501">
    <w:abstractNumId w:val="37"/>
  </w:num>
  <w:num w:numId="28" w16cid:durableId="211158054">
    <w:abstractNumId w:val="34"/>
  </w:num>
  <w:num w:numId="29" w16cid:durableId="793058373">
    <w:abstractNumId w:val="14"/>
  </w:num>
  <w:num w:numId="30" w16cid:durableId="1075979869">
    <w:abstractNumId w:val="39"/>
  </w:num>
  <w:num w:numId="31" w16cid:durableId="916744535">
    <w:abstractNumId w:val="40"/>
  </w:num>
  <w:num w:numId="32" w16cid:durableId="379137201">
    <w:abstractNumId w:val="36"/>
  </w:num>
  <w:num w:numId="33" w16cid:durableId="448162600">
    <w:abstractNumId w:val="21"/>
  </w:num>
  <w:num w:numId="34" w16cid:durableId="121925373">
    <w:abstractNumId w:val="32"/>
  </w:num>
  <w:num w:numId="35" w16cid:durableId="1781802350">
    <w:abstractNumId w:val="30"/>
  </w:num>
  <w:num w:numId="36" w16cid:durableId="653142249">
    <w:abstractNumId w:val="26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29"/>
  </w:num>
  <w:num w:numId="40" w16cid:durableId="173611524">
    <w:abstractNumId w:val="19"/>
  </w:num>
  <w:num w:numId="41" w16cid:durableId="116596974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C87"/>
    <w:rsid w:val="00002F66"/>
    <w:rsid w:val="00002FAC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318"/>
    <w:rsid w:val="00006761"/>
    <w:rsid w:val="00006A21"/>
    <w:rsid w:val="00006BC9"/>
    <w:rsid w:val="00006FA5"/>
    <w:rsid w:val="000072C0"/>
    <w:rsid w:val="00007701"/>
    <w:rsid w:val="00007A9B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45A"/>
    <w:rsid w:val="0002466E"/>
    <w:rsid w:val="00024846"/>
    <w:rsid w:val="000248DE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DA"/>
    <w:rsid w:val="000419C0"/>
    <w:rsid w:val="00041AE0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50156"/>
    <w:rsid w:val="000502CD"/>
    <w:rsid w:val="000502EB"/>
    <w:rsid w:val="0005071D"/>
    <w:rsid w:val="00050E6B"/>
    <w:rsid w:val="00050EE5"/>
    <w:rsid w:val="000511F0"/>
    <w:rsid w:val="000512D8"/>
    <w:rsid w:val="0005145D"/>
    <w:rsid w:val="00051598"/>
    <w:rsid w:val="00051CB9"/>
    <w:rsid w:val="00051D4D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DBC"/>
    <w:rsid w:val="00053EA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16C"/>
    <w:rsid w:val="000621C8"/>
    <w:rsid w:val="000621F7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5DA"/>
    <w:rsid w:val="00067839"/>
    <w:rsid w:val="00067846"/>
    <w:rsid w:val="00067BBB"/>
    <w:rsid w:val="00067C94"/>
    <w:rsid w:val="00067CD0"/>
    <w:rsid w:val="00067D22"/>
    <w:rsid w:val="00070142"/>
    <w:rsid w:val="00070715"/>
    <w:rsid w:val="00070900"/>
    <w:rsid w:val="00070A26"/>
    <w:rsid w:val="00070A5F"/>
    <w:rsid w:val="00070FC4"/>
    <w:rsid w:val="00070FD0"/>
    <w:rsid w:val="000710D1"/>
    <w:rsid w:val="0007112A"/>
    <w:rsid w:val="000712CE"/>
    <w:rsid w:val="00071380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95"/>
    <w:rsid w:val="000744FA"/>
    <w:rsid w:val="00074605"/>
    <w:rsid w:val="00074720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9C"/>
    <w:rsid w:val="000759E5"/>
    <w:rsid w:val="00075A10"/>
    <w:rsid w:val="00075A87"/>
    <w:rsid w:val="00075D0D"/>
    <w:rsid w:val="00076284"/>
    <w:rsid w:val="00076434"/>
    <w:rsid w:val="00076831"/>
    <w:rsid w:val="000770BE"/>
    <w:rsid w:val="0007745D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111C"/>
    <w:rsid w:val="000811A0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E02"/>
    <w:rsid w:val="0008400F"/>
    <w:rsid w:val="000840AD"/>
    <w:rsid w:val="000841AA"/>
    <w:rsid w:val="0008438D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BD9"/>
    <w:rsid w:val="000A0F01"/>
    <w:rsid w:val="000A10B0"/>
    <w:rsid w:val="000A10B9"/>
    <w:rsid w:val="000A149B"/>
    <w:rsid w:val="000A1725"/>
    <w:rsid w:val="000A1762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316"/>
    <w:rsid w:val="000A6680"/>
    <w:rsid w:val="000A6C35"/>
    <w:rsid w:val="000A70E8"/>
    <w:rsid w:val="000A71A6"/>
    <w:rsid w:val="000A71CB"/>
    <w:rsid w:val="000A790D"/>
    <w:rsid w:val="000A792C"/>
    <w:rsid w:val="000A79E4"/>
    <w:rsid w:val="000A7BD5"/>
    <w:rsid w:val="000A7C6E"/>
    <w:rsid w:val="000A7F04"/>
    <w:rsid w:val="000B01DC"/>
    <w:rsid w:val="000B025D"/>
    <w:rsid w:val="000B081F"/>
    <w:rsid w:val="000B0E74"/>
    <w:rsid w:val="000B10D2"/>
    <w:rsid w:val="000B111B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4B"/>
    <w:rsid w:val="000B35A7"/>
    <w:rsid w:val="000B3633"/>
    <w:rsid w:val="000B3742"/>
    <w:rsid w:val="000B3C17"/>
    <w:rsid w:val="000B3EF7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4A9"/>
    <w:rsid w:val="000B6934"/>
    <w:rsid w:val="000B6AF7"/>
    <w:rsid w:val="000B6FD1"/>
    <w:rsid w:val="000B7297"/>
    <w:rsid w:val="000B75C9"/>
    <w:rsid w:val="000B768B"/>
    <w:rsid w:val="000B771A"/>
    <w:rsid w:val="000B78AD"/>
    <w:rsid w:val="000B7A60"/>
    <w:rsid w:val="000B7A6B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0C8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26ED"/>
    <w:rsid w:val="000C32E5"/>
    <w:rsid w:val="000C3C5D"/>
    <w:rsid w:val="000C3EF3"/>
    <w:rsid w:val="000C3FBC"/>
    <w:rsid w:val="000C3FEC"/>
    <w:rsid w:val="000C41A1"/>
    <w:rsid w:val="000C4231"/>
    <w:rsid w:val="000C4298"/>
    <w:rsid w:val="000C4304"/>
    <w:rsid w:val="000C4FB0"/>
    <w:rsid w:val="000C5EC2"/>
    <w:rsid w:val="000C5EC4"/>
    <w:rsid w:val="000C63D1"/>
    <w:rsid w:val="000C6421"/>
    <w:rsid w:val="000C6AE9"/>
    <w:rsid w:val="000C6AED"/>
    <w:rsid w:val="000C6B0B"/>
    <w:rsid w:val="000C6C18"/>
    <w:rsid w:val="000C6D34"/>
    <w:rsid w:val="000C7107"/>
    <w:rsid w:val="000C7354"/>
    <w:rsid w:val="000C73F8"/>
    <w:rsid w:val="000C752A"/>
    <w:rsid w:val="000C7551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6EC"/>
    <w:rsid w:val="000D589E"/>
    <w:rsid w:val="000D6057"/>
    <w:rsid w:val="000D60B9"/>
    <w:rsid w:val="000D6288"/>
    <w:rsid w:val="000D682A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E1"/>
    <w:rsid w:val="000E3FF4"/>
    <w:rsid w:val="000E40C9"/>
    <w:rsid w:val="000E44F6"/>
    <w:rsid w:val="000E45A9"/>
    <w:rsid w:val="000E46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90A"/>
    <w:rsid w:val="000E6A8C"/>
    <w:rsid w:val="000E6CEA"/>
    <w:rsid w:val="000E6D8F"/>
    <w:rsid w:val="000E705E"/>
    <w:rsid w:val="000E719D"/>
    <w:rsid w:val="000E74E0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830"/>
    <w:rsid w:val="000F1A44"/>
    <w:rsid w:val="000F1E68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100FD"/>
    <w:rsid w:val="001101C4"/>
    <w:rsid w:val="001109E4"/>
    <w:rsid w:val="00110A7F"/>
    <w:rsid w:val="00110B05"/>
    <w:rsid w:val="00110CB7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A17"/>
    <w:rsid w:val="00115AB2"/>
    <w:rsid w:val="00115C40"/>
    <w:rsid w:val="00115C54"/>
    <w:rsid w:val="00115D25"/>
    <w:rsid w:val="00115FC2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FF7"/>
    <w:rsid w:val="00121026"/>
    <w:rsid w:val="00121271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3FB"/>
    <w:rsid w:val="00126502"/>
    <w:rsid w:val="0012669B"/>
    <w:rsid w:val="0012671E"/>
    <w:rsid w:val="001268F8"/>
    <w:rsid w:val="00126AFA"/>
    <w:rsid w:val="00126B3A"/>
    <w:rsid w:val="00126C1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44"/>
    <w:rsid w:val="00131E4D"/>
    <w:rsid w:val="00131EA5"/>
    <w:rsid w:val="00132190"/>
    <w:rsid w:val="0013236B"/>
    <w:rsid w:val="0013248F"/>
    <w:rsid w:val="001327AE"/>
    <w:rsid w:val="00132BFA"/>
    <w:rsid w:val="00132E0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408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B82"/>
    <w:rsid w:val="00142CD3"/>
    <w:rsid w:val="00142F34"/>
    <w:rsid w:val="00143070"/>
    <w:rsid w:val="00143580"/>
    <w:rsid w:val="00143BB7"/>
    <w:rsid w:val="00143C80"/>
    <w:rsid w:val="00143F43"/>
    <w:rsid w:val="00144226"/>
    <w:rsid w:val="001444CD"/>
    <w:rsid w:val="00144546"/>
    <w:rsid w:val="00144A50"/>
    <w:rsid w:val="00144AF3"/>
    <w:rsid w:val="00144C6B"/>
    <w:rsid w:val="00144CB1"/>
    <w:rsid w:val="00144E5E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AB3"/>
    <w:rsid w:val="00147CAF"/>
    <w:rsid w:val="0015023E"/>
    <w:rsid w:val="00150483"/>
    <w:rsid w:val="001508EE"/>
    <w:rsid w:val="00150A2B"/>
    <w:rsid w:val="00150BAC"/>
    <w:rsid w:val="00150DCB"/>
    <w:rsid w:val="00150F1F"/>
    <w:rsid w:val="00150FEA"/>
    <w:rsid w:val="00151027"/>
    <w:rsid w:val="00151052"/>
    <w:rsid w:val="00151165"/>
    <w:rsid w:val="00151514"/>
    <w:rsid w:val="00151987"/>
    <w:rsid w:val="00151AFE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30F5"/>
    <w:rsid w:val="001530FC"/>
    <w:rsid w:val="00153137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6E5A"/>
    <w:rsid w:val="00156F55"/>
    <w:rsid w:val="00157052"/>
    <w:rsid w:val="001577ED"/>
    <w:rsid w:val="00157BDF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113B"/>
    <w:rsid w:val="001613A3"/>
    <w:rsid w:val="00161470"/>
    <w:rsid w:val="00161822"/>
    <w:rsid w:val="00161E97"/>
    <w:rsid w:val="001620C9"/>
    <w:rsid w:val="00162181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A67"/>
    <w:rsid w:val="00164BCE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711F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19C5"/>
    <w:rsid w:val="00171A52"/>
    <w:rsid w:val="00171A8A"/>
    <w:rsid w:val="00171B16"/>
    <w:rsid w:val="00171D05"/>
    <w:rsid w:val="0017215F"/>
    <w:rsid w:val="0017252C"/>
    <w:rsid w:val="0017257A"/>
    <w:rsid w:val="001726B2"/>
    <w:rsid w:val="00172D71"/>
    <w:rsid w:val="00172E04"/>
    <w:rsid w:val="00173137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541"/>
    <w:rsid w:val="0018474B"/>
    <w:rsid w:val="00184878"/>
    <w:rsid w:val="00184983"/>
    <w:rsid w:val="00184BD9"/>
    <w:rsid w:val="00185151"/>
    <w:rsid w:val="001853F3"/>
    <w:rsid w:val="001857A4"/>
    <w:rsid w:val="00185B0D"/>
    <w:rsid w:val="001861E7"/>
    <w:rsid w:val="001862EE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94"/>
    <w:rsid w:val="001902B8"/>
    <w:rsid w:val="00190320"/>
    <w:rsid w:val="0019033E"/>
    <w:rsid w:val="00190712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80E"/>
    <w:rsid w:val="001A4962"/>
    <w:rsid w:val="001A4A85"/>
    <w:rsid w:val="001A4D92"/>
    <w:rsid w:val="001A4F02"/>
    <w:rsid w:val="001A52EE"/>
    <w:rsid w:val="001A5428"/>
    <w:rsid w:val="001A54B4"/>
    <w:rsid w:val="001A57AC"/>
    <w:rsid w:val="001A598A"/>
    <w:rsid w:val="001A5E20"/>
    <w:rsid w:val="001A61F9"/>
    <w:rsid w:val="001A62B5"/>
    <w:rsid w:val="001A62E0"/>
    <w:rsid w:val="001A6542"/>
    <w:rsid w:val="001A67D1"/>
    <w:rsid w:val="001A6C9B"/>
    <w:rsid w:val="001A6DEB"/>
    <w:rsid w:val="001A6DEF"/>
    <w:rsid w:val="001A6E3D"/>
    <w:rsid w:val="001A721C"/>
    <w:rsid w:val="001A739C"/>
    <w:rsid w:val="001A73C5"/>
    <w:rsid w:val="001A75A1"/>
    <w:rsid w:val="001A7829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B36"/>
    <w:rsid w:val="001B310C"/>
    <w:rsid w:val="001B31E4"/>
    <w:rsid w:val="001B35AB"/>
    <w:rsid w:val="001B3D5A"/>
    <w:rsid w:val="001B3D9B"/>
    <w:rsid w:val="001B4151"/>
    <w:rsid w:val="001B41B5"/>
    <w:rsid w:val="001B49A5"/>
    <w:rsid w:val="001B4A59"/>
    <w:rsid w:val="001B4ADD"/>
    <w:rsid w:val="001B4D84"/>
    <w:rsid w:val="001B4E13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319"/>
    <w:rsid w:val="001C069F"/>
    <w:rsid w:val="001C0700"/>
    <w:rsid w:val="001C07C5"/>
    <w:rsid w:val="001C093C"/>
    <w:rsid w:val="001C09C2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42"/>
    <w:rsid w:val="001C3DA1"/>
    <w:rsid w:val="001C3EC5"/>
    <w:rsid w:val="001C4458"/>
    <w:rsid w:val="001C4576"/>
    <w:rsid w:val="001C46B1"/>
    <w:rsid w:val="001C4AB4"/>
    <w:rsid w:val="001C50EA"/>
    <w:rsid w:val="001C5130"/>
    <w:rsid w:val="001C53F4"/>
    <w:rsid w:val="001C5601"/>
    <w:rsid w:val="001C56F6"/>
    <w:rsid w:val="001C573B"/>
    <w:rsid w:val="001C5A39"/>
    <w:rsid w:val="001C5D8A"/>
    <w:rsid w:val="001C628B"/>
    <w:rsid w:val="001C6340"/>
    <w:rsid w:val="001C63AD"/>
    <w:rsid w:val="001C63D2"/>
    <w:rsid w:val="001C6A11"/>
    <w:rsid w:val="001C6FBF"/>
    <w:rsid w:val="001C7227"/>
    <w:rsid w:val="001D01B2"/>
    <w:rsid w:val="001D024F"/>
    <w:rsid w:val="001D0408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357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4E9"/>
    <w:rsid w:val="001E26D8"/>
    <w:rsid w:val="001E2779"/>
    <w:rsid w:val="001E28D2"/>
    <w:rsid w:val="001E2912"/>
    <w:rsid w:val="001E2992"/>
    <w:rsid w:val="001E2B91"/>
    <w:rsid w:val="001E2E3F"/>
    <w:rsid w:val="001E3361"/>
    <w:rsid w:val="001E340A"/>
    <w:rsid w:val="001E3915"/>
    <w:rsid w:val="001E3E79"/>
    <w:rsid w:val="001E4178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671"/>
    <w:rsid w:val="001E6735"/>
    <w:rsid w:val="001E6E3E"/>
    <w:rsid w:val="001E7669"/>
    <w:rsid w:val="001E7837"/>
    <w:rsid w:val="001E789C"/>
    <w:rsid w:val="001E794D"/>
    <w:rsid w:val="001F0048"/>
    <w:rsid w:val="001F010E"/>
    <w:rsid w:val="001F0320"/>
    <w:rsid w:val="001F03D0"/>
    <w:rsid w:val="001F0406"/>
    <w:rsid w:val="001F042C"/>
    <w:rsid w:val="001F0C08"/>
    <w:rsid w:val="001F0C8B"/>
    <w:rsid w:val="001F0DC7"/>
    <w:rsid w:val="001F0DE1"/>
    <w:rsid w:val="001F18B3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87A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361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61"/>
    <w:rsid w:val="00222872"/>
    <w:rsid w:val="002228BA"/>
    <w:rsid w:val="00222BDD"/>
    <w:rsid w:val="00222D0D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F23"/>
    <w:rsid w:val="00225104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36"/>
    <w:rsid w:val="00241D58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9C9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7E"/>
    <w:rsid w:val="00250D4E"/>
    <w:rsid w:val="00250D61"/>
    <w:rsid w:val="00251010"/>
    <w:rsid w:val="0025155A"/>
    <w:rsid w:val="00251717"/>
    <w:rsid w:val="00251CA3"/>
    <w:rsid w:val="00251D41"/>
    <w:rsid w:val="00252079"/>
    <w:rsid w:val="0025228A"/>
    <w:rsid w:val="002527B0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489"/>
    <w:rsid w:val="00254560"/>
    <w:rsid w:val="00254569"/>
    <w:rsid w:val="0025470B"/>
    <w:rsid w:val="00254772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96C"/>
    <w:rsid w:val="00256A36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A8C"/>
    <w:rsid w:val="002636B4"/>
    <w:rsid w:val="00263A86"/>
    <w:rsid w:val="00263BC8"/>
    <w:rsid w:val="00264051"/>
    <w:rsid w:val="002640F2"/>
    <w:rsid w:val="00264190"/>
    <w:rsid w:val="0026434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76"/>
    <w:rsid w:val="00270590"/>
    <w:rsid w:val="002708C9"/>
    <w:rsid w:val="002709BB"/>
    <w:rsid w:val="002709F2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B1C"/>
    <w:rsid w:val="0027205A"/>
    <w:rsid w:val="002721EF"/>
    <w:rsid w:val="00272901"/>
    <w:rsid w:val="00272B8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5"/>
    <w:rsid w:val="00275F65"/>
    <w:rsid w:val="00276211"/>
    <w:rsid w:val="00276295"/>
    <w:rsid w:val="002768D9"/>
    <w:rsid w:val="00276AE2"/>
    <w:rsid w:val="00276B80"/>
    <w:rsid w:val="00276C8B"/>
    <w:rsid w:val="00276CD1"/>
    <w:rsid w:val="002776E7"/>
    <w:rsid w:val="00277C07"/>
    <w:rsid w:val="00277E44"/>
    <w:rsid w:val="0028039B"/>
    <w:rsid w:val="0028069C"/>
    <w:rsid w:val="00280882"/>
    <w:rsid w:val="00280D74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1C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B8F"/>
    <w:rsid w:val="00285DA3"/>
    <w:rsid w:val="00286097"/>
    <w:rsid w:val="002862CC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5E9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FFF"/>
    <w:rsid w:val="00296149"/>
    <w:rsid w:val="002962FB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CA2"/>
    <w:rsid w:val="00297F0E"/>
    <w:rsid w:val="002A01E0"/>
    <w:rsid w:val="002A020E"/>
    <w:rsid w:val="002A02DC"/>
    <w:rsid w:val="002A0341"/>
    <w:rsid w:val="002A069B"/>
    <w:rsid w:val="002A0708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10"/>
    <w:rsid w:val="002A5FB0"/>
    <w:rsid w:val="002A6A08"/>
    <w:rsid w:val="002A6B34"/>
    <w:rsid w:val="002A6C3C"/>
    <w:rsid w:val="002A6DB3"/>
    <w:rsid w:val="002A7097"/>
    <w:rsid w:val="002A7624"/>
    <w:rsid w:val="002A7A34"/>
    <w:rsid w:val="002A7CFB"/>
    <w:rsid w:val="002A7EE1"/>
    <w:rsid w:val="002B0048"/>
    <w:rsid w:val="002B00C5"/>
    <w:rsid w:val="002B0101"/>
    <w:rsid w:val="002B0189"/>
    <w:rsid w:val="002B081E"/>
    <w:rsid w:val="002B0902"/>
    <w:rsid w:val="002B0A74"/>
    <w:rsid w:val="002B0C13"/>
    <w:rsid w:val="002B0C58"/>
    <w:rsid w:val="002B0F91"/>
    <w:rsid w:val="002B1416"/>
    <w:rsid w:val="002B16A7"/>
    <w:rsid w:val="002B1709"/>
    <w:rsid w:val="002B1EBB"/>
    <w:rsid w:val="002B1ECB"/>
    <w:rsid w:val="002B1EF8"/>
    <w:rsid w:val="002B22C7"/>
    <w:rsid w:val="002B25AD"/>
    <w:rsid w:val="002B268E"/>
    <w:rsid w:val="002B290D"/>
    <w:rsid w:val="002B2C25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AC0"/>
    <w:rsid w:val="002C0C10"/>
    <w:rsid w:val="002C0FCF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B08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F9"/>
    <w:rsid w:val="002D078B"/>
    <w:rsid w:val="002D0877"/>
    <w:rsid w:val="002D0B20"/>
    <w:rsid w:val="002D0CC0"/>
    <w:rsid w:val="002D0CF9"/>
    <w:rsid w:val="002D1240"/>
    <w:rsid w:val="002D1309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5068"/>
    <w:rsid w:val="002D5459"/>
    <w:rsid w:val="002D54B6"/>
    <w:rsid w:val="002D5BFA"/>
    <w:rsid w:val="002D5DBA"/>
    <w:rsid w:val="002D5EEF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8DC"/>
    <w:rsid w:val="002E6A67"/>
    <w:rsid w:val="002E6D40"/>
    <w:rsid w:val="002E6E2F"/>
    <w:rsid w:val="002E765B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4BA"/>
    <w:rsid w:val="002F1535"/>
    <w:rsid w:val="002F18A5"/>
    <w:rsid w:val="002F1CD1"/>
    <w:rsid w:val="002F286D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7BD"/>
    <w:rsid w:val="003148F6"/>
    <w:rsid w:val="0031540F"/>
    <w:rsid w:val="0031582A"/>
    <w:rsid w:val="00315998"/>
    <w:rsid w:val="003159AF"/>
    <w:rsid w:val="00315BB2"/>
    <w:rsid w:val="00315DB8"/>
    <w:rsid w:val="00315F29"/>
    <w:rsid w:val="00316146"/>
    <w:rsid w:val="0031614D"/>
    <w:rsid w:val="003162FF"/>
    <w:rsid w:val="00316698"/>
    <w:rsid w:val="00316A9B"/>
    <w:rsid w:val="00316F0E"/>
    <w:rsid w:val="00317292"/>
    <w:rsid w:val="00317668"/>
    <w:rsid w:val="00317980"/>
    <w:rsid w:val="00317B13"/>
    <w:rsid w:val="00317D6C"/>
    <w:rsid w:val="00320198"/>
    <w:rsid w:val="0032067E"/>
    <w:rsid w:val="003207C4"/>
    <w:rsid w:val="00320822"/>
    <w:rsid w:val="003208F6"/>
    <w:rsid w:val="00320B70"/>
    <w:rsid w:val="00320B95"/>
    <w:rsid w:val="00320BF7"/>
    <w:rsid w:val="00320E1A"/>
    <w:rsid w:val="00321058"/>
    <w:rsid w:val="00321372"/>
    <w:rsid w:val="003215BA"/>
    <w:rsid w:val="003217F6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863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F51"/>
    <w:rsid w:val="003271F2"/>
    <w:rsid w:val="003274B0"/>
    <w:rsid w:val="0032756C"/>
    <w:rsid w:val="003278F3"/>
    <w:rsid w:val="00327B3E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2051"/>
    <w:rsid w:val="0033248E"/>
    <w:rsid w:val="00332960"/>
    <w:rsid w:val="00332B22"/>
    <w:rsid w:val="00332CB5"/>
    <w:rsid w:val="00332CE5"/>
    <w:rsid w:val="00332DBB"/>
    <w:rsid w:val="00332E5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6D5"/>
    <w:rsid w:val="003347A0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EE4"/>
    <w:rsid w:val="0034574A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E7"/>
    <w:rsid w:val="00351FD7"/>
    <w:rsid w:val="003522C5"/>
    <w:rsid w:val="00352598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D77"/>
    <w:rsid w:val="00354014"/>
    <w:rsid w:val="003545D6"/>
    <w:rsid w:val="0035464F"/>
    <w:rsid w:val="00354802"/>
    <w:rsid w:val="003548D4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6EA5"/>
    <w:rsid w:val="00356EF2"/>
    <w:rsid w:val="00357061"/>
    <w:rsid w:val="00357132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1ED0"/>
    <w:rsid w:val="003620DD"/>
    <w:rsid w:val="0036288E"/>
    <w:rsid w:val="003628B6"/>
    <w:rsid w:val="0036295A"/>
    <w:rsid w:val="00362996"/>
    <w:rsid w:val="00362C24"/>
    <w:rsid w:val="00362DC5"/>
    <w:rsid w:val="00362F0C"/>
    <w:rsid w:val="0036311B"/>
    <w:rsid w:val="00363559"/>
    <w:rsid w:val="00363F87"/>
    <w:rsid w:val="00364127"/>
    <w:rsid w:val="00364302"/>
    <w:rsid w:val="003645A9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D85"/>
    <w:rsid w:val="0037304C"/>
    <w:rsid w:val="003735FD"/>
    <w:rsid w:val="00373648"/>
    <w:rsid w:val="003736E8"/>
    <w:rsid w:val="0037378F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118"/>
    <w:rsid w:val="003801BD"/>
    <w:rsid w:val="0038020B"/>
    <w:rsid w:val="00380284"/>
    <w:rsid w:val="0038030A"/>
    <w:rsid w:val="0038032B"/>
    <w:rsid w:val="00380517"/>
    <w:rsid w:val="00380575"/>
    <w:rsid w:val="00380912"/>
    <w:rsid w:val="003809A5"/>
    <w:rsid w:val="00380B87"/>
    <w:rsid w:val="00380E62"/>
    <w:rsid w:val="0038123F"/>
    <w:rsid w:val="00381568"/>
    <w:rsid w:val="003819B9"/>
    <w:rsid w:val="0038201C"/>
    <w:rsid w:val="00382147"/>
    <w:rsid w:val="003821BA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DD"/>
    <w:rsid w:val="0038369D"/>
    <w:rsid w:val="00383748"/>
    <w:rsid w:val="0038396E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A10"/>
    <w:rsid w:val="00385A99"/>
    <w:rsid w:val="00385E55"/>
    <w:rsid w:val="00385F92"/>
    <w:rsid w:val="00385FA3"/>
    <w:rsid w:val="003868A4"/>
    <w:rsid w:val="003869BF"/>
    <w:rsid w:val="00386BAF"/>
    <w:rsid w:val="00386BBC"/>
    <w:rsid w:val="00386CAA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03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517"/>
    <w:rsid w:val="0039570A"/>
    <w:rsid w:val="00395A76"/>
    <w:rsid w:val="00395AF5"/>
    <w:rsid w:val="00395B0A"/>
    <w:rsid w:val="00395DCC"/>
    <w:rsid w:val="00395E0C"/>
    <w:rsid w:val="00396384"/>
    <w:rsid w:val="0039652F"/>
    <w:rsid w:val="0039672F"/>
    <w:rsid w:val="003967D8"/>
    <w:rsid w:val="00396D9B"/>
    <w:rsid w:val="00396F66"/>
    <w:rsid w:val="003971AF"/>
    <w:rsid w:val="003972EE"/>
    <w:rsid w:val="0039741F"/>
    <w:rsid w:val="003974D1"/>
    <w:rsid w:val="00397720"/>
    <w:rsid w:val="003979F5"/>
    <w:rsid w:val="00397A8B"/>
    <w:rsid w:val="00397A8C"/>
    <w:rsid w:val="00397F91"/>
    <w:rsid w:val="003A01C1"/>
    <w:rsid w:val="003A0519"/>
    <w:rsid w:val="003A0C37"/>
    <w:rsid w:val="003A0EA5"/>
    <w:rsid w:val="003A0FA0"/>
    <w:rsid w:val="003A1344"/>
    <w:rsid w:val="003A160A"/>
    <w:rsid w:val="003A1651"/>
    <w:rsid w:val="003A1EA9"/>
    <w:rsid w:val="003A24B2"/>
    <w:rsid w:val="003A29C7"/>
    <w:rsid w:val="003A2AEC"/>
    <w:rsid w:val="003A2BF0"/>
    <w:rsid w:val="003A2CD3"/>
    <w:rsid w:val="003A2E4A"/>
    <w:rsid w:val="003A308F"/>
    <w:rsid w:val="003A3491"/>
    <w:rsid w:val="003A3766"/>
    <w:rsid w:val="003A39B1"/>
    <w:rsid w:val="003A39B2"/>
    <w:rsid w:val="003A3EA9"/>
    <w:rsid w:val="003A4232"/>
    <w:rsid w:val="003A4426"/>
    <w:rsid w:val="003A442E"/>
    <w:rsid w:val="003A45B5"/>
    <w:rsid w:val="003A48B4"/>
    <w:rsid w:val="003A4AB2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25"/>
    <w:rsid w:val="003B1E32"/>
    <w:rsid w:val="003B22C7"/>
    <w:rsid w:val="003B22FF"/>
    <w:rsid w:val="003B230B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B76"/>
    <w:rsid w:val="003B4E39"/>
    <w:rsid w:val="003B4E8C"/>
    <w:rsid w:val="003B4FA4"/>
    <w:rsid w:val="003B51A7"/>
    <w:rsid w:val="003B5227"/>
    <w:rsid w:val="003B54F9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EDD"/>
    <w:rsid w:val="003B6FA6"/>
    <w:rsid w:val="003B7520"/>
    <w:rsid w:val="003B786F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211A"/>
    <w:rsid w:val="003C2161"/>
    <w:rsid w:val="003C21A1"/>
    <w:rsid w:val="003C26B7"/>
    <w:rsid w:val="003C2BF6"/>
    <w:rsid w:val="003C30ED"/>
    <w:rsid w:val="003C3C35"/>
    <w:rsid w:val="003C403C"/>
    <w:rsid w:val="003C411D"/>
    <w:rsid w:val="003C46C8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64"/>
    <w:rsid w:val="003D2267"/>
    <w:rsid w:val="003D238A"/>
    <w:rsid w:val="003D24B7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641B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10DB"/>
    <w:rsid w:val="003E1229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BB3"/>
    <w:rsid w:val="003E7321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1F1"/>
    <w:rsid w:val="00400214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53F"/>
    <w:rsid w:val="004035FC"/>
    <w:rsid w:val="00403CB7"/>
    <w:rsid w:val="00404449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ED5"/>
    <w:rsid w:val="0041109C"/>
    <w:rsid w:val="0041140B"/>
    <w:rsid w:val="0041151A"/>
    <w:rsid w:val="004119C8"/>
    <w:rsid w:val="00412116"/>
    <w:rsid w:val="0041236E"/>
    <w:rsid w:val="00412378"/>
    <w:rsid w:val="004123C7"/>
    <w:rsid w:val="00412645"/>
    <w:rsid w:val="0041281D"/>
    <w:rsid w:val="004128F9"/>
    <w:rsid w:val="00412A33"/>
    <w:rsid w:val="00412C46"/>
    <w:rsid w:val="00412C5E"/>
    <w:rsid w:val="004130C9"/>
    <w:rsid w:val="004131D4"/>
    <w:rsid w:val="00413657"/>
    <w:rsid w:val="0041390B"/>
    <w:rsid w:val="00413937"/>
    <w:rsid w:val="00413BF0"/>
    <w:rsid w:val="00413C08"/>
    <w:rsid w:val="004142D4"/>
    <w:rsid w:val="004142FB"/>
    <w:rsid w:val="00414946"/>
    <w:rsid w:val="00414AA8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13E"/>
    <w:rsid w:val="004325B4"/>
    <w:rsid w:val="004330D4"/>
    <w:rsid w:val="00433545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65F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E35"/>
    <w:rsid w:val="00447FCB"/>
    <w:rsid w:val="00450272"/>
    <w:rsid w:val="0045028F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5FA"/>
    <w:rsid w:val="00454A9C"/>
    <w:rsid w:val="004551B4"/>
    <w:rsid w:val="0045536C"/>
    <w:rsid w:val="004553C3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556"/>
    <w:rsid w:val="0046072A"/>
    <w:rsid w:val="00460AED"/>
    <w:rsid w:val="00460D42"/>
    <w:rsid w:val="00460F7E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20A"/>
    <w:rsid w:val="004672AB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262"/>
    <w:rsid w:val="004763CA"/>
    <w:rsid w:val="00476497"/>
    <w:rsid w:val="00476B0D"/>
    <w:rsid w:val="00476E2C"/>
    <w:rsid w:val="00476E34"/>
    <w:rsid w:val="00476FA8"/>
    <w:rsid w:val="00477760"/>
    <w:rsid w:val="0047777A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30A2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64E"/>
    <w:rsid w:val="0048485F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9004D"/>
    <w:rsid w:val="00490096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29F"/>
    <w:rsid w:val="004926A8"/>
    <w:rsid w:val="00492BDC"/>
    <w:rsid w:val="00492BF1"/>
    <w:rsid w:val="00492C69"/>
    <w:rsid w:val="00493EAC"/>
    <w:rsid w:val="00494209"/>
    <w:rsid w:val="00494625"/>
    <w:rsid w:val="004946BE"/>
    <w:rsid w:val="00494734"/>
    <w:rsid w:val="00494C12"/>
    <w:rsid w:val="00494C1C"/>
    <w:rsid w:val="00495112"/>
    <w:rsid w:val="0049515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D4"/>
    <w:rsid w:val="00496D7D"/>
    <w:rsid w:val="004970B6"/>
    <w:rsid w:val="00497487"/>
    <w:rsid w:val="004975B6"/>
    <w:rsid w:val="004979D3"/>
    <w:rsid w:val="004979E6"/>
    <w:rsid w:val="00497CDA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956"/>
    <w:rsid w:val="004B1BE2"/>
    <w:rsid w:val="004B1C1C"/>
    <w:rsid w:val="004B1CB1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1AB"/>
    <w:rsid w:val="004B646B"/>
    <w:rsid w:val="004B64CF"/>
    <w:rsid w:val="004B6804"/>
    <w:rsid w:val="004B692B"/>
    <w:rsid w:val="004B6A45"/>
    <w:rsid w:val="004B6CF9"/>
    <w:rsid w:val="004B6D10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570"/>
    <w:rsid w:val="004C39D7"/>
    <w:rsid w:val="004C3CE9"/>
    <w:rsid w:val="004C3EE2"/>
    <w:rsid w:val="004C3F01"/>
    <w:rsid w:val="004C3F94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3C4"/>
    <w:rsid w:val="004C56D9"/>
    <w:rsid w:val="004C57BC"/>
    <w:rsid w:val="004C5B5E"/>
    <w:rsid w:val="004C6003"/>
    <w:rsid w:val="004C6335"/>
    <w:rsid w:val="004C640C"/>
    <w:rsid w:val="004C65C7"/>
    <w:rsid w:val="004C6675"/>
    <w:rsid w:val="004C69C3"/>
    <w:rsid w:val="004C6E26"/>
    <w:rsid w:val="004C6E6F"/>
    <w:rsid w:val="004C7081"/>
    <w:rsid w:val="004C7240"/>
    <w:rsid w:val="004C724D"/>
    <w:rsid w:val="004C75D6"/>
    <w:rsid w:val="004C767A"/>
    <w:rsid w:val="004C79A0"/>
    <w:rsid w:val="004D0474"/>
    <w:rsid w:val="004D0C61"/>
    <w:rsid w:val="004D0E3F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F95"/>
    <w:rsid w:val="004D707C"/>
    <w:rsid w:val="004D71CB"/>
    <w:rsid w:val="004D76BA"/>
    <w:rsid w:val="004D7A73"/>
    <w:rsid w:val="004D7EC9"/>
    <w:rsid w:val="004E0168"/>
    <w:rsid w:val="004E03B2"/>
    <w:rsid w:val="004E03DC"/>
    <w:rsid w:val="004E1381"/>
    <w:rsid w:val="004E1463"/>
    <w:rsid w:val="004E15C7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9DD"/>
    <w:rsid w:val="004E2A22"/>
    <w:rsid w:val="004E2BEE"/>
    <w:rsid w:val="004E2F00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EA2"/>
    <w:rsid w:val="004E6F85"/>
    <w:rsid w:val="004E7576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54"/>
    <w:rsid w:val="004F111D"/>
    <w:rsid w:val="004F14CB"/>
    <w:rsid w:val="004F14E3"/>
    <w:rsid w:val="004F1D71"/>
    <w:rsid w:val="004F1EC0"/>
    <w:rsid w:val="004F22C3"/>
    <w:rsid w:val="004F26F9"/>
    <w:rsid w:val="004F2884"/>
    <w:rsid w:val="004F29E7"/>
    <w:rsid w:val="004F3270"/>
    <w:rsid w:val="004F3567"/>
    <w:rsid w:val="004F3A98"/>
    <w:rsid w:val="004F3F02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269"/>
    <w:rsid w:val="004F6285"/>
    <w:rsid w:val="004F6500"/>
    <w:rsid w:val="004F652A"/>
    <w:rsid w:val="004F6AD1"/>
    <w:rsid w:val="004F6D3E"/>
    <w:rsid w:val="004F6DAB"/>
    <w:rsid w:val="004F75E4"/>
    <w:rsid w:val="004F786B"/>
    <w:rsid w:val="0050019D"/>
    <w:rsid w:val="0050061C"/>
    <w:rsid w:val="0050066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750"/>
    <w:rsid w:val="0050390C"/>
    <w:rsid w:val="005039CF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6C5"/>
    <w:rsid w:val="00507B61"/>
    <w:rsid w:val="00507D22"/>
    <w:rsid w:val="005105D4"/>
    <w:rsid w:val="0051097B"/>
    <w:rsid w:val="00510D0B"/>
    <w:rsid w:val="00510DC3"/>
    <w:rsid w:val="00510E4E"/>
    <w:rsid w:val="005110D7"/>
    <w:rsid w:val="005116F8"/>
    <w:rsid w:val="005117FC"/>
    <w:rsid w:val="005117FE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BD3"/>
    <w:rsid w:val="00531C2D"/>
    <w:rsid w:val="00531DDB"/>
    <w:rsid w:val="00531FED"/>
    <w:rsid w:val="0053209D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353"/>
    <w:rsid w:val="0053640B"/>
    <w:rsid w:val="00536923"/>
    <w:rsid w:val="00536E49"/>
    <w:rsid w:val="00536E9A"/>
    <w:rsid w:val="005373AE"/>
    <w:rsid w:val="00537BA6"/>
    <w:rsid w:val="00537EDE"/>
    <w:rsid w:val="00537F5F"/>
    <w:rsid w:val="005400C9"/>
    <w:rsid w:val="0054059A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F31"/>
    <w:rsid w:val="0054714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9C8"/>
    <w:rsid w:val="005509F9"/>
    <w:rsid w:val="00550D74"/>
    <w:rsid w:val="00550E6E"/>
    <w:rsid w:val="005511A2"/>
    <w:rsid w:val="00551441"/>
    <w:rsid w:val="005514AB"/>
    <w:rsid w:val="0055151E"/>
    <w:rsid w:val="00551B7D"/>
    <w:rsid w:val="00551CF8"/>
    <w:rsid w:val="00551EA1"/>
    <w:rsid w:val="005521EF"/>
    <w:rsid w:val="00552345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C4B"/>
    <w:rsid w:val="00555DEA"/>
    <w:rsid w:val="005561F0"/>
    <w:rsid w:val="00556201"/>
    <w:rsid w:val="00556A10"/>
    <w:rsid w:val="00556B3F"/>
    <w:rsid w:val="00556D3D"/>
    <w:rsid w:val="00556DAC"/>
    <w:rsid w:val="00556DE6"/>
    <w:rsid w:val="00556EF7"/>
    <w:rsid w:val="00557238"/>
    <w:rsid w:val="00557317"/>
    <w:rsid w:val="005575C8"/>
    <w:rsid w:val="0055794D"/>
    <w:rsid w:val="00557C85"/>
    <w:rsid w:val="00557EC6"/>
    <w:rsid w:val="00557F7E"/>
    <w:rsid w:val="005603C2"/>
    <w:rsid w:val="00560AC5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A4"/>
    <w:rsid w:val="00563359"/>
    <w:rsid w:val="005638A6"/>
    <w:rsid w:val="005638C9"/>
    <w:rsid w:val="0056392D"/>
    <w:rsid w:val="00563BA6"/>
    <w:rsid w:val="00563FFB"/>
    <w:rsid w:val="00564062"/>
    <w:rsid w:val="0056443C"/>
    <w:rsid w:val="0056457B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5F9"/>
    <w:rsid w:val="0056770C"/>
    <w:rsid w:val="005678FC"/>
    <w:rsid w:val="00567B3C"/>
    <w:rsid w:val="00567DC4"/>
    <w:rsid w:val="005700F5"/>
    <w:rsid w:val="00570116"/>
    <w:rsid w:val="0057040C"/>
    <w:rsid w:val="005704B4"/>
    <w:rsid w:val="00570A4D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0F"/>
    <w:rsid w:val="00587FD3"/>
    <w:rsid w:val="0059003A"/>
    <w:rsid w:val="0059024A"/>
    <w:rsid w:val="0059032E"/>
    <w:rsid w:val="00590411"/>
    <w:rsid w:val="005906CE"/>
    <w:rsid w:val="005907F3"/>
    <w:rsid w:val="005909D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4C"/>
    <w:rsid w:val="00594787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152"/>
    <w:rsid w:val="00597206"/>
    <w:rsid w:val="00597432"/>
    <w:rsid w:val="00597486"/>
    <w:rsid w:val="005975F7"/>
    <w:rsid w:val="005978E5"/>
    <w:rsid w:val="00597AD1"/>
    <w:rsid w:val="00597B6B"/>
    <w:rsid w:val="00597FE8"/>
    <w:rsid w:val="005A00CF"/>
    <w:rsid w:val="005A02B2"/>
    <w:rsid w:val="005A02C2"/>
    <w:rsid w:val="005A04F1"/>
    <w:rsid w:val="005A0673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67D"/>
    <w:rsid w:val="005A28AE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C0C"/>
    <w:rsid w:val="005C7C20"/>
    <w:rsid w:val="005C7D60"/>
    <w:rsid w:val="005D021E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E25"/>
    <w:rsid w:val="005D418C"/>
    <w:rsid w:val="005D4456"/>
    <w:rsid w:val="005D4469"/>
    <w:rsid w:val="005D4585"/>
    <w:rsid w:val="005D49B4"/>
    <w:rsid w:val="005D4AE2"/>
    <w:rsid w:val="005D4E3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5BE"/>
    <w:rsid w:val="005D6648"/>
    <w:rsid w:val="005D6B86"/>
    <w:rsid w:val="005D6C48"/>
    <w:rsid w:val="005D6D67"/>
    <w:rsid w:val="005D6D92"/>
    <w:rsid w:val="005D70D4"/>
    <w:rsid w:val="005D7160"/>
    <w:rsid w:val="005D77AF"/>
    <w:rsid w:val="005D79F2"/>
    <w:rsid w:val="005D7CAB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697"/>
    <w:rsid w:val="005E2854"/>
    <w:rsid w:val="005E2E22"/>
    <w:rsid w:val="005E2EB0"/>
    <w:rsid w:val="005E2EF9"/>
    <w:rsid w:val="005E2F87"/>
    <w:rsid w:val="005E3471"/>
    <w:rsid w:val="005E3B7B"/>
    <w:rsid w:val="005E3E0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3C2"/>
    <w:rsid w:val="005E7669"/>
    <w:rsid w:val="005E78E4"/>
    <w:rsid w:val="005E7C1D"/>
    <w:rsid w:val="005E7E18"/>
    <w:rsid w:val="005F014A"/>
    <w:rsid w:val="005F0230"/>
    <w:rsid w:val="005F025E"/>
    <w:rsid w:val="005F0D0D"/>
    <w:rsid w:val="005F0EBD"/>
    <w:rsid w:val="005F12A7"/>
    <w:rsid w:val="005F1452"/>
    <w:rsid w:val="005F1609"/>
    <w:rsid w:val="005F18C0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D7"/>
    <w:rsid w:val="005F453F"/>
    <w:rsid w:val="005F46F8"/>
    <w:rsid w:val="005F47DC"/>
    <w:rsid w:val="005F4E8D"/>
    <w:rsid w:val="005F4EF5"/>
    <w:rsid w:val="005F4FF1"/>
    <w:rsid w:val="005F51EB"/>
    <w:rsid w:val="005F5265"/>
    <w:rsid w:val="005F5586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4054"/>
    <w:rsid w:val="0060472A"/>
    <w:rsid w:val="006048FB"/>
    <w:rsid w:val="00604A87"/>
    <w:rsid w:val="00604BBB"/>
    <w:rsid w:val="00604C11"/>
    <w:rsid w:val="00604EA6"/>
    <w:rsid w:val="00604EEF"/>
    <w:rsid w:val="00605548"/>
    <w:rsid w:val="00605661"/>
    <w:rsid w:val="006056D0"/>
    <w:rsid w:val="006059D4"/>
    <w:rsid w:val="00605B85"/>
    <w:rsid w:val="00606002"/>
    <w:rsid w:val="00606254"/>
    <w:rsid w:val="00606340"/>
    <w:rsid w:val="006067D3"/>
    <w:rsid w:val="00606F62"/>
    <w:rsid w:val="0060749F"/>
    <w:rsid w:val="00607503"/>
    <w:rsid w:val="00607761"/>
    <w:rsid w:val="00607ECC"/>
    <w:rsid w:val="00607FEB"/>
    <w:rsid w:val="00610285"/>
    <w:rsid w:val="006102CE"/>
    <w:rsid w:val="0061056C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5C6"/>
    <w:rsid w:val="00614908"/>
    <w:rsid w:val="00614F92"/>
    <w:rsid w:val="00615419"/>
    <w:rsid w:val="006154DA"/>
    <w:rsid w:val="006156B1"/>
    <w:rsid w:val="00615AED"/>
    <w:rsid w:val="00615B85"/>
    <w:rsid w:val="006160D0"/>
    <w:rsid w:val="00616255"/>
    <w:rsid w:val="006164E1"/>
    <w:rsid w:val="00616607"/>
    <w:rsid w:val="00616825"/>
    <w:rsid w:val="00616B97"/>
    <w:rsid w:val="00616D6B"/>
    <w:rsid w:val="0061755C"/>
    <w:rsid w:val="00617694"/>
    <w:rsid w:val="00617707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9D4"/>
    <w:rsid w:val="00627E53"/>
    <w:rsid w:val="0063017E"/>
    <w:rsid w:val="00630324"/>
    <w:rsid w:val="006307E9"/>
    <w:rsid w:val="006309FF"/>
    <w:rsid w:val="00630B02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F81"/>
    <w:rsid w:val="00633038"/>
    <w:rsid w:val="0063320B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40942"/>
    <w:rsid w:val="00640BCA"/>
    <w:rsid w:val="00640D7E"/>
    <w:rsid w:val="00641232"/>
    <w:rsid w:val="006413AA"/>
    <w:rsid w:val="0064149B"/>
    <w:rsid w:val="0064163D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4A52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A4E"/>
    <w:rsid w:val="0065016C"/>
    <w:rsid w:val="006503DC"/>
    <w:rsid w:val="00650435"/>
    <w:rsid w:val="0065047B"/>
    <w:rsid w:val="00650628"/>
    <w:rsid w:val="0065082A"/>
    <w:rsid w:val="0065084E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42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5BF"/>
    <w:rsid w:val="00660A10"/>
    <w:rsid w:val="00660E23"/>
    <w:rsid w:val="00661029"/>
    <w:rsid w:val="0066116E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5F2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07DC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5016"/>
    <w:rsid w:val="00675231"/>
    <w:rsid w:val="006756B1"/>
    <w:rsid w:val="00675938"/>
    <w:rsid w:val="00675AF5"/>
    <w:rsid w:val="00676140"/>
    <w:rsid w:val="00676254"/>
    <w:rsid w:val="00676255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4CE7"/>
    <w:rsid w:val="006850D5"/>
    <w:rsid w:val="00685151"/>
    <w:rsid w:val="0068517A"/>
    <w:rsid w:val="00685193"/>
    <w:rsid w:val="00685444"/>
    <w:rsid w:val="006858F6"/>
    <w:rsid w:val="00685A69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4A4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603"/>
    <w:rsid w:val="0069362D"/>
    <w:rsid w:val="0069368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7BC"/>
    <w:rsid w:val="0069584D"/>
    <w:rsid w:val="0069597D"/>
    <w:rsid w:val="00695CD6"/>
    <w:rsid w:val="0069612B"/>
    <w:rsid w:val="00696647"/>
    <w:rsid w:val="0069667F"/>
    <w:rsid w:val="00696692"/>
    <w:rsid w:val="00696F64"/>
    <w:rsid w:val="006970D9"/>
    <w:rsid w:val="006970F5"/>
    <w:rsid w:val="006971F5"/>
    <w:rsid w:val="00697306"/>
    <w:rsid w:val="006975A5"/>
    <w:rsid w:val="00697658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341"/>
    <w:rsid w:val="006A1756"/>
    <w:rsid w:val="006A190B"/>
    <w:rsid w:val="006A1987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42CD"/>
    <w:rsid w:val="006A4379"/>
    <w:rsid w:val="006A44E3"/>
    <w:rsid w:val="006A4500"/>
    <w:rsid w:val="006A47AF"/>
    <w:rsid w:val="006A492B"/>
    <w:rsid w:val="006A4B4B"/>
    <w:rsid w:val="006A4F43"/>
    <w:rsid w:val="006A50D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718"/>
    <w:rsid w:val="006B1C22"/>
    <w:rsid w:val="006B1F6E"/>
    <w:rsid w:val="006B1F86"/>
    <w:rsid w:val="006B2043"/>
    <w:rsid w:val="006B24B6"/>
    <w:rsid w:val="006B2642"/>
    <w:rsid w:val="006B2B83"/>
    <w:rsid w:val="006B2BC6"/>
    <w:rsid w:val="006B2C29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122"/>
    <w:rsid w:val="006C028A"/>
    <w:rsid w:val="006C0556"/>
    <w:rsid w:val="006C06CE"/>
    <w:rsid w:val="006C0AC6"/>
    <w:rsid w:val="006C0B36"/>
    <w:rsid w:val="006C0C29"/>
    <w:rsid w:val="006C0C47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D40"/>
    <w:rsid w:val="006C2DA9"/>
    <w:rsid w:val="006C3212"/>
    <w:rsid w:val="006C3335"/>
    <w:rsid w:val="006C34D2"/>
    <w:rsid w:val="006C38B0"/>
    <w:rsid w:val="006C39CE"/>
    <w:rsid w:val="006C3DAE"/>
    <w:rsid w:val="006C43B4"/>
    <w:rsid w:val="006C45DD"/>
    <w:rsid w:val="006C47A7"/>
    <w:rsid w:val="006C481D"/>
    <w:rsid w:val="006C497D"/>
    <w:rsid w:val="006C4C01"/>
    <w:rsid w:val="006C4D15"/>
    <w:rsid w:val="006C5204"/>
    <w:rsid w:val="006C54B0"/>
    <w:rsid w:val="006C58CD"/>
    <w:rsid w:val="006C58F3"/>
    <w:rsid w:val="006C5956"/>
    <w:rsid w:val="006C5B64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FC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354"/>
    <w:rsid w:val="006E3367"/>
    <w:rsid w:val="006E3847"/>
    <w:rsid w:val="006E391D"/>
    <w:rsid w:val="006E3DBE"/>
    <w:rsid w:val="006E413B"/>
    <w:rsid w:val="006E47E2"/>
    <w:rsid w:val="006E497A"/>
    <w:rsid w:val="006E499D"/>
    <w:rsid w:val="006E4A0B"/>
    <w:rsid w:val="006E4A25"/>
    <w:rsid w:val="006E5027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E7A49"/>
    <w:rsid w:val="006F0542"/>
    <w:rsid w:val="006F0595"/>
    <w:rsid w:val="006F065B"/>
    <w:rsid w:val="006F086F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A54"/>
    <w:rsid w:val="006F5BEA"/>
    <w:rsid w:val="006F5C79"/>
    <w:rsid w:val="006F5D19"/>
    <w:rsid w:val="006F5DD7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C50"/>
    <w:rsid w:val="00704E7A"/>
    <w:rsid w:val="007050F0"/>
    <w:rsid w:val="00705155"/>
    <w:rsid w:val="007052CB"/>
    <w:rsid w:val="00705386"/>
    <w:rsid w:val="0070559E"/>
    <w:rsid w:val="00705DA2"/>
    <w:rsid w:val="00705F69"/>
    <w:rsid w:val="00706251"/>
    <w:rsid w:val="00706608"/>
    <w:rsid w:val="00706620"/>
    <w:rsid w:val="00706808"/>
    <w:rsid w:val="007068CD"/>
    <w:rsid w:val="00706AEB"/>
    <w:rsid w:val="00706C32"/>
    <w:rsid w:val="00706C83"/>
    <w:rsid w:val="00706CF3"/>
    <w:rsid w:val="00706FEA"/>
    <w:rsid w:val="00707275"/>
    <w:rsid w:val="00707381"/>
    <w:rsid w:val="0070774C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2EA"/>
    <w:rsid w:val="00712387"/>
    <w:rsid w:val="00712392"/>
    <w:rsid w:val="00712AB3"/>
    <w:rsid w:val="00712ACC"/>
    <w:rsid w:val="00713034"/>
    <w:rsid w:val="00713773"/>
    <w:rsid w:val="0071377A"/>
    <w:rsid w:val="007137AA"/>
    <w:rsid w:val="00713C7F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74"/>
    <w:rsid w:val="007156C2"/>
    <w:rsid w:val="007156CC"/>
    <w:rsid w:val="0071576C"/>
    <w:rsid w:val="0071594E"/>
    <w:rsid w:val="007159AD"/>
    <w:rsid w:val="007159F1"/>
    <w:rsid w:val="00715B06"/>
    <w:rsid w:val="00715CB9"/>
    <w:rsid w:val="00715F79"/>
    <w:rsid w:val="00716344"/>
    <w:rsid w:val="00716486"/>
    <w:rsid w:val="0071669E"/>
    <w:rsid w:val="007167DB"/>
    <w:rsid w:val="0071695B"/>
    <w:rsid w:val="00716DB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D35"/>
    <w:rsid w:val="00721DE5"/>
    <w:rsid w:val="00721E72"/>
    <w:rsid w:val="00721FAE"/>
    <w:rsid w:val="00721FD1"/>
    <w:rsid w:val="007220A3"/>
    <w:rsid w:val="0072215F"/>
    <w:rsid w:val="00722268"/>
    <w:rsid w:val="00722A8E"/>
    <w:rsid w:val="00722C30"/>
    <w:rsid w:val="00722DA1"/>
    <w:rsid w:val="00722EE4"/>
    <w:rsid w:val="007233E1"/>
    <w:rsid w:val="007235CE"/>
    <w:rsid w:val="0072360A"/>
    <w:rsid w:val="007236D3"/>
    <w:rsid w:val="00723EA4"/>
    <w:rsid w:val="0072436B"/>
    <w:rsid w:val="007248D0"/>
    <w:rsid w:val="0072494D"/>
    <w:rsid w:val="00724CE0"/>
    <w:rsid w:val="00724E68"/>
    <w:rsid w:val="00724EE0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7F0"/>
    <w:rsid w:val="0072680A"/>
    <w:rsid w:val="007269AA"/>
    <w:rsid w:val="00726A80"/>
    <w:rsid w:val="00726BE5"/>
    <w:rsid w:val="00726F0E"/>
    <w:rsid w:val="007272B2"/>
    <w:rsid w:val="00727A11"/>
    <w:rsid w:val="0073037F"/>
    <w:rsid w:val="007303F8"/>
    <w:rsid w:val="0073045A"/>
    <w:rsid w:val="007305BB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6BF"/>
    <w:rsid w:val="00732AAA"/>
    <w:rsid w:val="00732CEA"/>
    <w:rsid w:val="0073319D"/>
    <w:rsid w:val="0073359F"/>
    <w:rsid w:val="00733797"/>
    <w:rsid w:val="007337C8"/>
    <w:rsid w:val="00733C5E"/>
    <w:rsid w:val="00733F7A"/>
    <w:rsid w:val="0073436F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E1B"/>
    <w:rsid w:val="007400E6"/>
    <w:rsid w:val="007401ED"/>
    <w:rsid w:val="00740477"/>
    <w:rsid w:val="0074050E"/>
    <w:rsid w:val="007406CC"/>
    <w:rsid w:val="00740951"/>
    <w:rsid w:val="007409A5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548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50B6"/>
    <w:rsid w:val="00745213"/>
    <w:rsid w:val="00745469"/>
    <w:rsid w:val="0074552C"/>
    <w:rsid w:val="0074562B"/>
    <w:rsid w:val="00745655"/>
    <w:rsid w:val="00745A46"/>
    <w:rsid w:val="00745D39"/>
    <w:rsid w:val="00745EF4"/>
    <w:rsid w:val="00745F23"/>
    <w:rsid w:val="007463A1"/>
    <w:rsid w:val="00746489"/>
    <w:rsid w:val="007464E0"/>
    <w:rsid w:val="007467B5"/>
    <w:rsid w:val="0074681C"/>
    <w:rsid w:val="00746A4C"/>
    <w:rsid w:val="00746A54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86C"/>
    <w:rsid w:val="0075190A"/>
    <w:rsid w:val="007519FA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4F64"/>
    <w:rsid w:val="00755090"/>
    <w:rsid w:val="0075529A"/>
    <w:rsid w:val="007552E1"/>
    <w:rsid w:val="007557A8"/>
    <w:rsid w:val="00755954"/>
    <w:rsid w:val="00755D06"/>
    <w:rsid w:val="00755D83"/>
    <w:rsid w:val="00755E05"/>
    <w:rsid w:val="00755EE4"/>
    <w:rsid w:val="00756003"/>
    <w:rsid w:val="0075680C"/>
    <w:rsid w:val="0075694D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711"/>
    <w:rsid w:val="0076376E"/>
    <w:rsid w:val="007638FF"/>
    <w:rsid w:val="00763935"/>
    <w:rsid w:val="00763976"/>
    <w:rsid w:val="0076399F"/>
    <w:rsid w:val="0076429A"/>
    <w:rsid w:val="007642A3"/>
    <w:rsid w:val="0076445E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502"/>
    <w:rsid w:val="00770852"/>
    <w:rsid w:val="007708BB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A73"/>
    <w:rsid w:val="00773CFF"/>
    <w:rsid w:val="00773D01"/>
    <w:rsid w:val="007746F5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7025"/>
    <w:rsid w:val="007774E5"/>
    <w:rsid w:val="00777652"/>
    <w:rsid w:val="007778E1"/>
    <w:rsid w:val="00777BAE"/>
    <w:rsid w:val="0078017C"/>
    <w:rsid w:val="00780230"/>
    <w:rsid w:val="00780334"/>
    <w:rsid w:val="00780454"/>
    <w:rsid w:val="00780459"/>
    <w:rsid w:val="007804B9"/>
    <w:rsid w:val="0078058C"/>
    <w:rsid w:val="00780942"/>
    <w:rsid w:val="00780ADC"/>
    <w:rsid w:val="00780C15"/>
    <w:rsid w:val="00780E33"/>
    <w:rsid w:val="00780F65"/>
    <w:rsid w:val="00781074"/>
    <w:rsid w:val="0078155E"/>
    <w:rsid w:val="0078193A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D1"/>
    <w:rsid w:val="0078423B"/>
    <w:rsid w:val="007842B9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911"/>
    <w:rsid w:val="00793994"/>
    <w:rsid w:val="00793DA5"/>
    <w:rsid w:val="00793F1C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8EF"/>
    <w:rsid w:val="007969A2"/>
    <w:rsid w:val="00796AC2"/>
    <w:rsid w:val="00796B52"/>
    <w:rsid w:val="00796C17"/>
    <w:rsid w:val="00796DB6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D98"/>
    <w:rsid w:val="007A3001"/>
    <w:rsid w:val="007A39DE"/>
    <w:rsid w:val="007A3BD8"/>
    <w:rsid w:val="007A3DB2"/>
    <w:rsid w:val="007A3FA2"/>
    <w:rsid w:val="007A4481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B00DA"/>
    <w:rsid w:val="007B0725"/>
    <w:rsid w:val="007B0897"/>
    <w:rsid w:val="007B09EE"/>
    <w:rsid w:val="007B0A9E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9E4"/>
    <w:rsid w:val="007B6AA8"/>
    <w:rsid w:val="007B6FEA"/>
    <w:rsid w:val="007B7291"/>
    <w:rsid w:val="007B77DC"/>
    <w:rsid w:val="007B7ECB"/>
    <w:rsid w:val="007C0018"/>
    <w:rsid w:val="007C0063"/>
    <w:rsid w:val="007C0388"/>
    <w:rsid w:val="007C045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CD0"/>
    <w:rsid w:val="007C2E43"/>
    <w:rsid w:val="007C2EF7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314"/>
    <w:rsid w:val="007C4333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BF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EFC"/>
    <w:rsid w:val="007D1000"/>
    <w:rsid w:val="007D1102"/>
    <w:rsid w:val="007D126C"/>
    <w:rsid w:val="007D15E6"/>
    <w:rsid w:val="007D17E1"/>
    <w:rsid w:val="007D1B20"/>
    <w:rsid w:val="007D1C0C"/>
    <w:rsid w:val="007D1D1B"/>
    <w:rsid w:val="007D1FE8"/>
    <w:rsid w:val="007D2086"/>
    <w:rsid w:val="007D2392"/>
    <w:rsid w:val="007D23FE"/>
    <w:rsid w:val="007D267A"/>
    <w:rsid w:val="007D2826"/>
    <w:rsid w:val="007D2B8B"/>
    <w:rsid w:val="007D2EAF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284"/>
    <w:rsid w:val="007E2307"/>
    <w:rsid w:val="007E2562"/>
    <w:rsid w:val="007E2B57"/>
    <w:rsid w:val="007E2DB0"/>
    <w:rsid w:val="007E2E3E"/>
    <w:rsid w:val="007E2E62"/>
    <w:rsid w:val="007E2FD1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F02BC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BA8"/>
    <w:rsid w:val="007F1F72"/>
    <w:rsid w:val="007F219E"/>
    <w:rsid w:val="007F223F"/>
    <w:rsid w:val="007F22F7"/>
    <w:rsid w:val="007F2605"/>
    <w:rsid w:val="007F261F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8001AF"/>
    <w:rsid w:val="00800338"/>
    <w:rsid w:val="008009CB"/>
    <w:rsid w:val="00800C7A"/>
    <w:rsid w:val="00800F74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3CB"/>
    <w:rsid w:val="00807760"/>
    <w:rsid w:val="00807982"/>
    <w:rsid w:val="00807BBD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25"/>
    <w:rsid w:val="00814155"/>
    <w:rsid w:val="008141E5"/>
    <w:rsid w:val="008142FD"/>
    <w:rsid w:val="00814408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20084"/>
    <w:rsid w:val="00820344"/>
    <w:rsid w:val="00820410"/>
    <w:rsid w:val="00820646"/>
    <w:rsid w:val="008206EB"/>
    <w:rsid w:val="00820A50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8C7"/>
    <w:rsid w:val="00825CD2"/>
    <w:rsid w:val="00825EBA"/>
    <w:rsid w:val="00826244"/>
    <w:rsid w:val="008262FF"/>
    <w:rsid w:val="00826459"/>
    <w:rsid w:val="0082648D"/>
    <w:rsid w:val="0082669A"/>
    <w:rsid w:val="00826889"/>
    <w:rsid w:val="008269A4"/>
    <w:rsid w:val="00826A16"/>
    <w:rsid w:val="00826B90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E62"/>
    <w:rsid w:val="00832FF3"/>
    <w:rsid w:val="00833051"/>
    <w:rsid w:val="0083311C"/>
    <w:rsid w:val="00833454"/>
    <w:rsid w:val="008334B2"/>
    <w:rsid w:val="008334CA"/>
    <w:rsid w:val="0083350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97"/>
    <w:rsid w:val="008352DE"/>
    <w:rsid w:val="008352ED"/>
    <w:rsid w:val="00835372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402DC"/>
    <w:rsid w:val="00840466"/>
    <w:rsid w:val="0084054F"/>
    <w:rsid w:val="00840949"/>
    <w:rsid w:val="00840BB4"/>
    <w:rsid w:val="00840D1C"/>
    <w:rsid w:val="00840DB5"/>
    <w:rsid w:val="00840DFD"/>
    <w:rsid w:val="00840E35"/>
    <w:rsid w:val="00840F37"/>
    <w:rsid w:val="00840F7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724"/>
    <w:rsid w:val="00843ECD"/>
    <w:rsid w:val="00843F3A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4D4"/>
    <w:rsid w:val="0084754C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543"/>
    <w:rsid w:val="0085460D"/>
    <w:rsid w:val="00854925"/>
    <w:rsid w:val="00854960"/>
    <w:rsid w:val="008549C4"/>
    <w:rsid w:val="00854B26"/>
    <w:rsid w:val="00855024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37"/>
    <w:rsid w:val="00862840"/>
    <w:rsid w:val="00863032"/>
    <w:rsid w:val="0086307D"/>
    <w:rsid w:val="008637CE"/>
    <w:rsid w:val="008637D4"/>
    <w:rsid w:val="00863A4D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DA"/>
    <w:rsid w:val="00867614"/>
    <w:rsid w:val="00867654"/>
    <w:rsid w:val="008677A7"/>
    <w:rsid w:val="008678B5"/>
    <w:rsid w:val="00867A36"/>
    <w:rsid w:val="00867FE3"/>
    <w:rsid w:val="00870064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D40"/>
    <w:rsid w:val="008760E6"/>
    <w:rsid w:val="0087626D"/>
    <w:rsid w:val="00876411"/>
    <w:rsid w:val="008766FC"/>
    <w:rsid w:val="00876964"/>
    <w:rsid w:val="00876A7E"/>
    <w:rsid w:val="00876AEA"/>
    <w:rsid w:val="00877164"/>
    <w:rsid w:val="00877646"/>
    <w:rsid w:val="00877819"/>
    <w:rsid w:val="00877A6F"/>
    <w:rsid w:val="00877B96"/>
    <w:rsid w:val="00877DFB"/>
    <w:rsid w:val="00877F8C"/>
    <w:rsid w:val="008800AA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8ED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9FD"/>
    <w:rsid w:val="00883A62"/>
    <w:rsid w:val="00883E90"/>
    <w:rsid w:val="00883F42"/>
    <w:rsid w:val="008841AA"/>
    <w:rsid w:val="008841AC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8EE"/>
    <w:rsid w:val="008A1B30"/>
    <w:rsid w:val="008A1BEB"/>
    <w:rsid w:val="008A2845"/>
    <w:rsid w:val="008A28C9"/>
    <w:rsid w:val="008A3117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650D"/>
    <w:rsid w:val="008A6EFB"/>
    <w:rsid w:val="008A70C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850"/>
    <w:rsid w:val="008B6980"/>
    <w:rsid w:val="008B6A62"/>
    <w:rsid w:val="008B6CC1"/>
    <w:rsid w:val="008B6D46"/>
    <w:rsid w:val="008B6E98"/>
    <w:rsid w:val="008B71D3"/>
    <w:rsid w:val="008B7362"/>
    <w:rsid w:val="008B73E0"/>
    <w:rsid w:val="008B7ABB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A6E"/>
    <w:rsid w:val="008C0C40"/>
    <w:rsid w:val="008C0F99"/>
    <w:rsid w:val="008C0FE8"/>
    <w:rsid w:val="008C1643"/>
    <w:rsid w:val="008C1A85"/>
    <w:rsid w:val="008C1BDD"/>
    <w:rsid w:val="008C1CCC"/>
    <w:rsid w:val="008C20DC"/>
    <w:rsid w:val="008C2350"/>
    <w:rsid w:val="008C2572"/>
    <w:rsid w:val="008C290C"/>
    <w:rsid w:val="008C2B19"/>
    <w:rsid w:val="008C2D7A"/>
    <w:rsid w:val="008C30E6"/>
    <w:rsid w:val="008C3746"/>
    <w:rsid w:val="008C3770"/>
    <w:rsid w:val="008C3A15"/>
    <w:rsid w:val="008C3ACE"/>
    <w:rsid w:val="008C44A4"/>
    <w:rsid w:val="008C4BC9"/>
    <w:rsid w:val="008C67E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C9C"/>
    <w:rsid w:val="008D0FB3"/>
    <w:rsid w:val="008D102A"/>
    <w:rsid w:val="008D14A9"/>
    <w:rsid w:val="008D157B"/>
    <w:rsid w:val="008D1659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F02"/>
    <w:rsid w:val="008D5004"/>
    <w:rsid w:val="008D5119"/>
    <w:rsid w:val="008D51FA"/>
    <w:rsid w:val="008D5453"/>
    <w:rsid w:val="008D55BA"/>
    <w:rsid w:val="008D560E"/>
    <w:rsid w:val="008D5643"/>
    <w:rsid w:val="008D614A"/>
    <w:rsid w:val="008D6191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E61"/>
    <w:rsid w:val="008E4FA3"/>
    <w:rsid w:val="008E55A4"/>
    <w:rsid w:val="008E56B3"/>
    <w:rsid w:val="008E5730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B1"/>
    <w:rsid w:val="008F078C"/>
    <w:rsid w:val="008F0830"/>
    <w:rsid w:val="008F0AE8"/>
    <w:rsid w:val="008F0BD3"/>
    <w:rsid w:val="008F0CBC"/>
    <w:rsid w:val="008F0F5E"/>
    <w:rsid w:val="008F0F87"/>
    <w:rsid w:val="008F0FA5"/>
    <w:rsid w:val="008F1324"/>
    <w:rsid w:val="008F18F7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5C"/>
    <w:rsid w:val="008F446C"/>
    <w:rsid w:val="008F4569"/>
    <w:rsid w:val="008F4671"/>
    <w:rsid w:val="008F4972"/>
    <w:rsid w:val="008F49EE"/>
    <w:rsid w:val="008F4F29"/>
    <w:rsid w:val="008F4FBB"/>
    <w:rsid w:val="008F50C8"/>
    <w:rsid w:val="008F540C"/>
    <w:rsid w:val="008F55E3"/>
    <w:rsid w:val="008F5A57"/>
    <w:rsid w:val="008F5A5F"/>
    <w:rsid w:val="008F5C6E"/>
    <w:rsid w:val="008F5CDD"/>
    <w:rsid w:val="008F5EAB"/>
    <w:rsid w:val="008F6075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06C"/>
    <w:rsid w:val="0090144B"/>
    <w:rsid w:val="00901574"/>
    <w:rsid w:val="0090163A"/>
    <w:rsid w:val="00901A3A"/>
    <w:rsid w:val="00901F7B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98F"/>
    <w:rsid w:val="009039F9"/>
    <w:rsid w:val="00903AA9"/>
    <w:rsid w:val="00903DF9"/>
    <w:rsid w:val="009042FB"/>
    <w:rsid w:val="0090447F"/>
    <w:rsid w:val="009044EE"/>
    <w:rsid w:val="00904846"/>
    <w:rsid w:val="0090496D"/>
    <w:rsid w:val="00905330"/>
    <w:rsid w:val="00905357"/>
    <w:rsid w:val="0090538C"/>
    <w:rsid w:val="009054F4"/>
    <w:rsid w:val="009057B4"/>
    <w:rsid w:val="00905892"/>
    <w:rsid w:val="00905B3F"/>
    <w:rsid w:val="00906085"/>
    <w:rsid w:val="0090625D"/>
    <w:rsid w:val="00906381"/>
    <w:rsid w:val="0090655D"/>
    <w:rsid w:val="009065EC"/>
    <w:rsid w:val="00906907"/>
    <w:rsid w:val="00906B58"/>
    <w:rsid w:val="00906BB3"/>
    <w:rsid w:val="00906DAA"/>
    <w:rsid w:val="00907185"/>
    <w:rsid w:val="009071CC"/>
    <w:rsid w:val="009072E6"/>
    <w:rsid w:val="0090747F"/>
    <w:rsid w:val="00907857"/>
    <w:rsid w:val="009079A2"/>
    <w:rsid w:val="009079DC"/>
    <w:rsid w:val="00907D59"/>
    <w:rsid w:val="00910018"/>
    <w:rsid w:val="009101B0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3F4"/>
    <w:rsid w:val="00912870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D"/>
    <w:rsid w:val="0091421A"/>
    <w:rsid w:val="009142F7"/>
    <w:rsid w:val="009142FC"/>
    <w:rsid w:val="00914346"/>
    <w:rsid w:val="0091480B"/>
    <w:rsid w:val="00914A96"/>
    <w:rsid w:val="00914B84"/>
    <w:rsid w:val="00914BCD"/>
    <w:rsid w:val="00914C4A"/>
    <w:rsid w:val="00914EF7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D0F"/>
    <w:rsid w:val="00924F83"/>
    <w:rsid w:val="00925233"/>
    <w:rsid w:val="00925747"/>
    <w:rsid w:val="00925B74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3063E"/>
    <w:rsid w:val="009306E0"/>
    <w:rsid w:val="009306E7"/>
    <w:rsid w:val="009307C9"/>
    <w:rsid w:val="00930956"/>
    <w:rsid w:val="00930B2E"/>
    <w:rsid w:val="0093128C"/>
    <w:rsid w:val="009312CD"/>
    <w:rsid w:val="009312EE"/>
    <w:rsid w:val="00931364"/>
    <w:rsid w:val="009314F3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42E"/>
    <w:rsid w:val="00936768"/>
    <w:rsid w:val="00936843"/>
    <w:rsid w:val="00936962"/>
    <w:rsid w:val="00936A88"/>
    <w:rsid w:val="00936ECC"/>
    <w:rsid w:val="00936FBA"/>
    <w:rsid w:val="0093713F"/>
    <w:rsid w:val="009373BD"/>
    <w:rsid w:val="0093745A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51E"/>
    <w:rsid w:val="00945545"/>
    <w:rsid w:val="00945991"/>
    <w:rsid w:val="00945998"/>
    <w:rsid w:val="00945A77"/>
    <w:rsid w:val="0094608D"/>
    <w:rsid w:val="00946097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DC3"/>
    <w:rsid w:val="00950F4C"/>
    <w:rsid w:val="009512D1"/>
    <w:rsid w:val="009513F8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239"/>
    <w:rsid w:val="0096451C"/>
    <w:rsid w:val="00964FF5"/>
    <w:rsid w:val="00965422"/>
    <w:rsid w:val="0096566D"/>
    <w:rsid w:val="00965B83"/>
    <w:rsid w:val="00965FAD"/>
    <w:rsid w:val="009663E1"/>
    <w:rsid w:val="00966451"/>
    <w:rsid w:val="009668DB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BA1"/>
    <w:rsid w:val="00981C4F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3EF8"/>
    <w:rsid w:val="0098425A"/>
    <w:rsid w:val="00984342"/>
    <w:rsid w:val="0098434D"/>
    <w:rsid w:val="009845CA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925"/>
    <w:rsid w:val="00990CFC"/>
    <w:rsid w:val="00990E8B"/>
    <w:rsid w:val="00990F4B"/>
    <w:rsid w:val="009910E7"/>
    <w:rsid w:val="00991A2F"/>
    <w:rsid w:val="009924A9"/>
    <w:rsid w:val="00992AC9"/>
    <w:rsid w:val="00992AFF"/>
    <w:rsid w:val="00992C67"/>
    <w:rsid w:val="00992D41"/>
    <w:rsid w:val="00992DFE"/>
    <w:rsid w:val="009933A9"/>
    <w:rsid w:val="00993662"/>
    <w:rsid w:val="00993854"/>
    <w:rsid w:val="00993B7F"/>
    <w:rsid w:val="00993E38"/>
    <w:rsid w:val="00993E7B"/>
    <w:rsid w:val="00994028"/>
    <w:rsid w:val="00994038"/>
    <w:rsid w:val="009942AD"/>
    <w:rsid w:val="009945FC"/>
    <w:rsid w:val="00994662"/>
    <w:rsid w:val="0099494B"/>
    <w:rsid w:val="00994987"/>
    <w:rsid w:val="00994FF2"/>
    <w:rsid w:val="00995373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7E1"/>
    <w:rsid w:val="009A08C6"/>
    <w:rsid w:val="009A0A73"/>
    <w:rsid w:val="009A0BB3"/>
    <w:rsid w:val="009A0F3A"/>
    <w:rsid w:val="009A128B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BA8"/>
    <w:rsid w:val="009A4CDC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49"/>
    <w:rsid w:val="009B20C0"/>
    <w:rsid w:val="009B20EB"/>
    <w:rsid w:val="009B2297"/>
    <w:rsid w:val="009B22A7"/>
    <w:rsid w:val="009B235B"/>
    <w:rsid w:val="009B2C5C"/>
    <w:rsid w:val="009B3007"/>
    <w:rsid w:val="009B304B"/>
    <w:rsid w:val="009B3488"/>
    <w:rsid w:val="009B36C0"/>
    <w:rsid w:val="009B376C"/>
    <w:rsid w:val="009B37BA"/>
    <w:rsid w:val="009B3821"/>
    <w:rsid w:val="009B3866"/>
    <w:rsid w:val="009B387B"/>
    <w:rsid w:val="009B3D67"/>
    <w:rsid w:val="009B3EA2"/>
    <w:rsid w:val="009B3F07"/>
    <w:rsid w:val="009B43C9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25F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F3E"/>
    <w:rsid w:val="009C34AB"/>
    <w:rsid w:val="009C35A4"/>
    <w:rsid w:val="009C35C9"/>
    <w:rsid w:val="009C360E"/>
    <w:rsid w:val="009C36E4"/>
    <w:rsid w:val="009C39C3"/>
    <w:rsid w:val="009C3CAD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D062C"/>
    <w:rsid w:val="009D0735"/>
    <w:rsid w:val="009D08C8"/>
    <w:rsid w:val="009D0CA3"/>
    <w:rsid w:val="009D0D49"/>
    <w:rsid w:val="009D147C"/>
    <w:rsid w:val="009D181E"/>
    <w:rsid w:val="009D182C"/>
    <w:rsid w:val="009D1B05"/>
    <w:rsid w:val="009D1DE1"/>
    <w:rsid w:val="009D2137"/>
    <w:rsid w:val="009D2350"/>
    <w:rsid w:val="009D24F9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76C"/>
    <w:rsid w:val="009D477F"/>
    <w:rsid w:val="009D4934"/>
    <w:rsid w:val="009D51CC"/>
    <w:rsid w:val="009D552E"/>
    <w:rsid w:val="009D5762"/>
    <w:rsid w:val="009D57E8"/>
    <w:rsid w:val="009D5989"/>
    <w:rsid w:val="009D5F93"/>
    <w:rsid w:val="009D664D"/>
    <w:rsid w:val="009D66B1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6FC"/>
    <w:rsid w:val="009E0780"/>
    <w:rsid w:val="009E07D7"/>
    <w:rsid w:val="009E09E0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21B"/>
    <w:rsid w:val="009E3B79"/>
    <w:rsid w:val="009E3C81"/>
    <w:rsid w:val="009E3DD5"/>
    <w:rsid w:val="009E3FA8"/>
    <w:rsid w:val="009E4183"/>
    <w:rsid w:val="009E4B50"/>
    <w:rsid w:val="009E4BFC"/>
    <w:rsid w:val="009E5230"/>
    <w:rsid w:val="009E605A"/>
    <w:rsid w:val="009E63C4"/>
    <w:rsid w:val="009E67F0"/>
    <w:rsid w:val="009E69F4"/>
    <w:rsid w:val="009E6D7C"/>
    <w:rsid w:val="009E73CD"/>
    <w:rsid w:val="009E7555"/>
    <w:rsid w:val="009E7CF3"/>
    <w:rsid w:val="009F0021"/>
    <w:rsid w:val="009F0425"/>
    <w:rsid w:val="009F0518"/>
    <w:rsid w:val="009F05D8"/>
    <w:rsid w:val="009F0601"/>
    <w:rsid w:val="009F0874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AB0"/>
    <w:rsid w:val="009F2ACE"/>
    <w:rsid w:val="009F2B5E"/>
    <w:rsid w:val="009F2BB5"/>
    <w:rsid w:val="009F301D"/>
    <w:rsid w:val="009F323E"/>
    <w:rsid w:val="009F35D3"/>
    <w:rsid w:val="009F3815"/>
    <w:rsid w:val="009F3829"/>
    <w:rsid w:val="009F4125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223F"/>
    <w:rsid w:val="00A0228B"/>
    <w:rsid w:val="00A025B5"/>
    <w:rsid w:val="00A028D2"/>
    <w:rsid w:val="00A02A62"/>
    <w:rsid w:val="00A02B01"/>
    <w:rsid w:val="00A03123"/>
    <w:rsid w:val="00A033CE"/>
    <w:rsid w:val="00A033DD"/>
    <w:rsid w:val="00A0343D"/>
    <w:rsid w:val="00A0353F"/>
    <w:rsid w:val="00A0402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DD"/>
    <w:rsid w:val="00A0723D"/>
    <w:rsid w:val="00A0723E"/>
    <w:rsid w:val="00A074BB"/>
    <w:rsid w:val="00A076CD"/>
    <w:rsid w:val="00A07CD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D8F"/>
    <w:rsid w:val="00A11E49"/>
    <w:rsid w:val="00A12133"/>
    <w:rsid w:val="00A12398"/>
    <w:rsid w:val="00A12780"/>
    <w:rsid w:val="00A12858"/>
    <w:rsid w:val="00A12AB4"/>
    <w:rsid w:val="00A12DCD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87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2FF2"/>
    <w:rsid w:val="00A233B6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78E"/>
    <w:rsid w:val="00A30921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A01"/>
    <w:rsid w:val="00A34BEE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10C9"/>
    <w:rsid w:val="00A4121F"/>
    <w:rsid w:val="00A4155E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40DD"/>
    <w:rsid w:val="00A442E3"/>
    <w:rsid w:val="00A4450D"/>
    <w:rsid w:val="00A44775"/>
    <w:rsid w:val="00A449E1"/>
    <w:rsid w:val="00A44A5D"/>
    <w:rsid w:val="00A44B0E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210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F0"/>
    <w:rsid w:val="00A57305"/>
    <w:rsid w:val="00A57BBA"/>
    <w:rsid w:val="00A57C1B"/>
    <w:rsid w:val="00A57D36"/>
    <w:rsid w:val="00A57FA3"/>
    <w:rsid w:val="00A57FC2"/>
    <w:rsid w:val="00A600BE"/>
    <w:rsid w:val="00A606DB"/>
    <w:rsid w:val="00A60854"/>
    <w:rsid w:val="00A60AF5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AEF"/>
    <w:rsid w:val="00A61B95"/>
    <w:rsid w:val="00A61BFB"/>
    <w:rsid w:val="00A61E98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3C4D"/>
    <w:rsid w:val="00A6421D"/>
    <w:rsid w:val="00A6423C"/>
    <w:rsid w:val="00A6430C"/>
    <w:rsid w:val="00A6435A"/>
    <w:rsid w:val="00A64813"/>
    <w:rsid w:val="00A648EA"/>
    <w:rsid w:val="00A64C1A"/>
    <w:rsid w:val="00A65105"/>
    <w:rsid w:val="00A65600"/>
    <w:rsid w:val="00A65841"/>
    <w:rsid w:val="00A65895"/>
    <w:rsid w:val="00A65975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7005F"/>
    <w:rsid w:val="00A70391"/>
    <w:rsid w:val="00A707DB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890"/>
    <w:rsid w:val="00A739B5"/>
    <w:rsid w:val="00A73E86"/>
    <w:rsid w:val="00A73F8A"/>
    <w:rsid w:val="00A74024"/>
    <w:rsid w:val="00A7452F"/>
    <w:rsid w:val="00A74598"/>
    <w:rsid w:val="00A7465D"/>
    <w:rsid w:val="00A746E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80016"/>
    <w:rsid w:val="00A80219"/>
    <w:rsid w:val="00A80323"/>
    <w:rsid w:val="00A80627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5D7"/>
    <w:rsid w:val="00A83AE5"/>
    <w:rsid w:val="00A83B54"/>
    <w:rsid w:val="00A83DD5"/>
    <w:rsid w:val="00A83E17"/>
    <w:rsid w:val="00A8406A"/>
    <w:rsid w:val="00A840A5"/>
    <w:rsid w:val="00A840D7"/>
    <w:rsid w:val="00A844E7"/>
    <w:rsid w:val="00A846D7"/>
    <w:rsid w:val="00A84934"/>
    <w:rsid w:val="00A84B87"/>
    <w:rsid w:val="00A84E7A"/>
    <w:rsid w:val="00A84F89"/>
    <w:rsid w:val="00A85129"/>
    <w:rsid w:val="00A851DD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D2"/>
    <w:rsid w:val="00A86EFE"/>
    <w:rsid w:val="00A8702E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8D6"/>
    <w:rsid w:val="00A949ED"/>
    <w:rsid w:val="00A94AB7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C07"/>
    <w:rsid w:val="00AA1E68"/>
    <w:rsid w:val="00AA1EB5"/>
    <w:rsid w:val="00AA202B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FDB"/>
    <w:rsid w:val="00AB0001"/>
    <w:rsid w:val="00AB05F3"/>
    <w:rsid w:val="00AB0741"/>
    <w:rsid w:val="00AB0791"/>
    <w:rsid w:val="00AB081E"/>
    <w:rsid w:val="00AB0DB8"/>
    <w:rsid w:val="00AB0FBA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A9D"/>
    <w:rsid w:val="00AB5243"/>
    <w:rsid w:val="00AB54F5"/>
    <w:rsid w:val="00AB5653"/>
    <w:rsid w:val="00AB56B2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05C0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584"/>
    <w:rsid w:val="00AC4620"/>
    <w:rsid w:val="00AC47B7"/>
    <w:rsid w:val="00AC51E7"/>
    <w:rsid w:val="00AC5235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645"/>
    <w:rsid w:val="00AC76C8"/>
    <w:rsid w:val="00AC7749"/>
    <w:rsid w:val="00AC7933"/>
    <w:rsid w:val="00AC7AF4"/>
    <w:rsid w:val="00AD0015"/>
    <w:rsid w:val="00AD0431"/>
    <w:rsid w:val="00AD04FF"/>
    <w:rsid w:val="00AD09A2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EF0"/>
    <w:rsid w:val="00AD5F36"/>
    <w:rsid w:val="00AD6001"/>
    <w:rsid w:val="00AD6088"/>
    <w:rsid w:val="00AD634B"/>
    <w:rsid w:val="00AD6732"/>
    <w:rsid w:val="00AD6E61"/>
    <w:rsid w:val="00AD7028"/>
    <w:rsid w:val="00AD7438"/>
    <w:rsid w:val="00AD7455"/>
    <w:rsid w:val="00AD753F"/>
    <w:rsid w:val="00AD7B8C"/>
    <w:rsid w:val="00AD7C36"/>
    <w:rsid w:val="00AE0327"/>
    <w:rsid w:val="00AE03DE"/>
    <w:rsid w:val="00AE040A"/>
    <w:rsid w:val="00AE04E9"/>
    <w:rsid w:val="00AE050F"/>
    <w:rsid w:val="00AE092C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12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F7"/>
    <w:rsid w:val="00B00637"/>
    <w:rsid w:val="00B00929"/>
    <w:rsid w:val="00B00C74"/>
    <w:rsid w:val="00B00E7B"/>
    <w:rsid w:val="00B00FD6"/>
    <w:rsid w:val="00B0100F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22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281"/>
    <w:rsid w:val="00B104F6"/>
    <w:rsid w:val="00B1051B"/>
    <w:rsid w:val="00B105A0"/>
    <w:rsid w:val="00B10683"/>
    <w:rsid w:val="00B109E1"/>
    <w:rsid w:val="00B10EDC"/>
    <w:rsid w:val="00B10F73"/>
    <w:rsid w:val="00B11255"/>
    <w:rsid w:val="00B117B1"/>
    <w:rsid w:val="00B119AA"/>
    <w:rsid w:val="00B11AC7"/>
    <w:rsid w:val="00B11E8F"/>
    <w:rsid w:val="00B1289E"/>
    <w:rsid w:val="00B12B2D"/>
    <w:rsid w:val="00B12EC2"/>
    <w:rsid w:val="00B12F8F"/>
    <w:rsid w:val="00B131A3"/>
    <w:rsid w:val="00B134D4"/>
    <w:rsid w:val="00B139AA"/>
    <w:rsid w:val="00B13A5D"/>
    <w:rsid w:val="00B13ABB"/>
    <w:rsid w:val="00B13DEC"/>
    <w:rsid w:val="00B14001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A65"/>
    <w:rsid w:val="00B15E55"/>
    <w:rsid w:val="00B161B9"/>
    <w:rsid w:val="00B16475"/>
    <w:rsid w:val="00B16477"/>
    <w:rsid w:val="00B168EC"/>
    <w:rsid w:val="00B16F3B"/>
    <w:rsid w:val="00B1713C"/>
    <w:rsid w:val="00B17642"/>
    <w:rsid w:val="00B176CF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48D"/>
    <w:rsid w:val="00B235D0"/>
    <w:rsid w:val="00B237FF"/>
    <w:rsid w:val="00B23916"/>
    <w:rsid w:val="00B23926"/>
    <w:rsid w:val="00B239D0"/>
    <w:rsid w:val="00B239D7"/>
    <w:rsid w:val="00B23AEF"/>
    <w:rsid w:val="00B23C6C"/>
    <w:rsid w:val="00B24304"/>
    <w:rsid w:val="00B24566"/>
    <w:rsid w:val="00B248CA"/>
    <w:rsid w:val="00B2504F"/>
    <w:rsid w:val="00B25189"/>
    <w:rsid w:val="00B252CA"/>
    <w:rsid w:val="00B25339"/>
    <w:rsid w:val="00B2567D"/>
    <w:rsid w:val="00B256CE"/>
    <w:rsid w:val="00B25952"/>
    <w:rsid w:val="00B25F31"/>
    <w:rsid w:val="00B25F97"/>
    <w:rsid w:val="00B26203"/>
    <w:rsid w:val="00B2631D"/>
    <w:rsid w:val="00B266E2"/>
    <w:rsid w:val="00B26B4F"/>
    <w:rsid w:val="00B26E14"/>
    <w:rsid w:val="00B26E85"/>
    <w:rsid w:val="00B27062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C88"/>
    <w:rsid w:val="00B36CD6"/>
    <w:rsid w:val="00B37001"/>
    <w:rsid w:val="00B370A3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645"/>
    <w:rsid w:val="00B406D6"/>
    <w:rsid w:val="00B40878"/>
    <w:rsid w:val="00B408A8"/>
    <w:rsid w:val="00B40CF9"/>
    <w:rsid w:val="00B40D17"/>
    <w:rsid w:val="00B40D60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3C2"/>
    <w:rsid w:val="00B56855"/>
    <w:rsid w:val="00B56A01"/>
    <w:rsid w:val="00B56B6F"/>
    <w:rsid w:val="00B56BAF"/>
    <w:rsid w:val="00B56F3C"/>
    <w:rsid w:val="00B571F9"/>
    <w:rsid w:val="00B57555"/>
    <w:rsid w:val="00B57D21"/>
    <w:rsid w:val="00B57E5B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AB8"/>
    <w:rsid w:val="00B61C94"/>
    <w:rsid w:val="00B61D35"/>
    <w:rsid w:val="00B61D89"/>
    <w:rsid w:val="00B62412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5E3"/>
    <w:rsid w:val="00B657CD"/>
    <w:rsid w:val="00B65AC8"/>
    <w:rsid w:val="00B65BC1"/>
    <w:rsid w:val="00B65FAB"/>
    <w:rsid w:val="00B65FF7"/>
    <w:rsid w:val="00B6640E"/>
    <w:rsid w:val="00B666A5"/>
    <w:rsid w:val="00B66702"/>
    <w:rsid w:val="00B66765"/>
    <w:rsid w:val="00B66AB2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6F1"/>
    <w:rsid w:val="00B7194B"/>
    <w:rsid w:val="00B71ABE"/>
    <w:rsid w:val="00B71C29"/>
    <w:rsid w:val="00B726D7"/>
    <w:rsid w:val="00B728B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9A8"/>
    <w:rsid w:val="00B83C6E"/>
    <w:rsid w:val="00B8402C"/>
    <w:rsid w:val="00B840E2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913"/>
    <w:rsid w:val="00B949EC"/>
    <w:rsid w:val="00B94A08"/>
    <w:rsid w:val="00B94C40"/>
    <w:rsid w:val="00B94F91"/>
    <w:rsid w:val="00B950A3"/>
    <w:rsid w:val="00B955D9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E01"/>
    <w:rsid w:val="00B97EC9"/>
    <w:rsid w:val="00B97F28"/>
    <w:rsid w:val="00BA0078"/>
    <w:rsid w:val="00BA0390"/>
    <w:rsid w:val="00BA051A"/>
    <w:rsid w:val="00BA0803"/>
    <w:rsid w:val="00BA0B0E"/>
    <w:rsid w:val="00BA0C24"/>
    <w:rsid w:val="00BA0E49"/>
    <w:rsid w:val="00BA0F28"/>
    <w:rsid w:val="00BA108B"/>
    <w:rsid w:val="00BA14C4"/>
    <w:rsid w:val="00BA1599"/>
    <w:rsid w:val="00BA181C"/>
    <w:rsid w:val="00BA1F95"/>
    <w:rsid w:val="00BA25BF"/>
    <w:rsid w:val="00BA2719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A6"/>
    <w:rsid w:val="00BA4652"/>
    <w:rsid w:val="00BA46D0"/>
    <w:rsid w:val="00BA4FD0"/>
    <w:rsid w:val="00BA54C3"/>
    <w:rsid w:val="00BA54E7"/>
    <w:rsid w:val="00BA5A58"/>
    <w:rsid w:val="00BA5B3A"/>
    <w:rsid w:val="00BA5FAB"/>
    <w:rsid w:val="00BA6644"/>
    <w:rsid w:val="00BA67CD"/>
    <w:rsid w:val="00BA6B32"/>
    <w:rsid w:val="00BA6BC1"/>
    <w:rsid w:val="00BA6D1E"/>
    <w:rsid w:val="00BA6DB1"/>
    <w:rsid w:val="00BA7813"/>
    <w:rsid w:val="00BA7B23"/>
    <w:rsid w:val="00BA7DA7"/>
    <w:rsid w:val="00BA7F98"/>
    <w:rsid w:val="00BB0567"/>
    <w:rsid w:val="00BB0887"/>
    <w:rsid w:val="00BB09C0"/>
    <w:rsid w:val="00BB0CED"/>
    <w:rsid w:val="00BB11D0"/>
    <w:rsid w:val="00BB147B"/>
    <w:rsid w:val="00BB1B91"/>
    <w:rsid w:val="00BB1BA5"/>
    <w:rsid w:val="00BB1D0B"/>
    <w:rsid w:val="00BB1DF0"/>
    <w:rsid w:val="00BB1E77"/>
    <w:rsid w:val="00BB2375"/>
    <w:rsid w:val="00BB2A0E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9C"/>
    <w:rsid w:val="00BB39B4"/>
    <w:rsid w:val="00BB3F67"/>
    <w:rsid w:val="00BB4218"/>
    <w:rsid w:val="00BB4278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3D5"/>
    <w:rsid w:val="00BB5490"/>
    <w:rsid w:val="00BB54D6"/>
    <w:rsid w:val="00BB5AFC"/>
    <w:rsid w:val="00BB5CF0"/>
    <w:rsid w:val="00BB5DD6"/>
    <w:rsid w:val="00BB5E0E"/>
    <w:rsid w:val="00BB5F47"/>
    <w:rsid w:val="00BB600C"/>
    <w:rsid w:val="00BB6058"/>
    <w:rsid w:val="00BB639F"/>
    <w:rsid w:val="00BB65F8"/>
    <w:rsid w:val="00BB6799"/>
    <w:rsid w:val="00BB6EB4"/>
    <w:rsid w:val="00BB6FF8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D8"/>
    <w:rsid w:val="00BC6B95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88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62B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40D"/>
    <w:rsid w:val="00BE085F"/>
    <w:rsid w:val="00BE0897"/>
    <w:rsid w:val="00BE0FF6"/>
    <w:rsid w:val="00BE11D0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475"/>
    <w:rsid w:val="00BE2855"/>
    <w:rsid w:val="00BE2B1D"/>
    <w:rsid w:val="00BE2B45"/>
    <w:rsid w:val="00BE2C04"/>
    <w:rsid w:val="00BE3041"/>
    <w:rsid w:val="00BE30AB"/>
    <w:rsid w:val="00BE30EA"/>
    <w:rsid w:val="00BE3100"/>
    <w:rsid w:val="00BE31A6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B18"/>
    <w:rsid w:val="00BE4C14"/>
    <w:rsid w:val="00BE4CBB"/>
    <w:rsid w:val="00BE4DB8"/>
    <w:rsid w:val="00BE4F10"/>
    <w:rsid w:val="00BE5034"/>
    <w:rsid w:val="00BE5C0A"/>
    <w:rsid w:val="00BE5F26"/>
    <w:rsid w:val="00BE5F74"/>
    <w:rsid w:val="00BE5FA8"/>
    <w:rsid w:val="00BE6090"/>
    <w:rsid w:val="00BE619C"/>
    <w:rsid w:val="00BE6274"/>
    <w:rsid w:val="00BE644D"/>
    <w:rsid w:val="00BE64B9"/>
    <w:rsid w:val="00BE6BE3"/>
    <w:rsid w:val="00BE6CA4"/>
    <w:rsid w:val="00BE6D6A"/>
    <w:rsid w:val="00BE6DC7"/>
    <w:rsid w:val="00BE6E34"/>
    <w:rsid w:val="00BE70CC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2F6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2FB"/>
    <w:rsid w:val="00BF647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F68"/>
    <w:rsid w:val="00C01096"/>
    <w:rsid w:val="00C0113F"/>
    <w:rsid w:val="00C01371"/>
    <w:rsid w:val="00C01A76"/>
    <w:rsid w:val="00C01D17"/>
    <w:rsid w:val="00C01D96"/>
    <w:rsid w:val="00C01F73"/>
    <w:rsid w:val="00C01FAE"/>
    <w:rsid w:val="00C021F9"/>
    <w:rsid w:val="00C02245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98"/>
    <w:rsid w:val="00C03CE7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60F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691"/>
    <w:rsid w:val="00C12731"/>
    <w:rsid w:val="00C12A01"/>
    <w:rsid w:val="00C12AB8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D0D"/>
    <w:rsid w:val="00C20F0E"/>
    <w:rsid w:val="00C21040"/>
    <w:rsid w:val="00C212C7"/>
    <w:rsid w:val="00C21429"/>
    <w:rsid w:val="00C214A1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2A"/>
    <w:rsid w:val="00C238F9"/>
    <w:rsid w:val="00C23E3F"/>
    <w:rsid w:val="00C23F1B"/>
    <w:rsid w:val="00C24057"/>
    <w:rsid w:val="00C2409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623"/>
    <w:rsid w:val="00C267B0"/>
    <w:rsid w:val="00C26B45"/>
    <w:rsid w:val="00C26BBE"/>
    <w:rsid w:val="00C26C97"/>
    <w:rsid w:val="00C26D18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F2"/>
    <w:rsid w:val="00C303ED"/>
    <w:rsid w:val="00C3105A"/>
    <w:rsid w:val="00C3119F"/>
    <w:rsid w:val="00C31453"/>
    <w:rsid w:val="00C314AF"/>
    <w:rsid w:val="00C31B98"/>
    <w:rsid w:val="00C31FE4"/>
    <w:rsid w:val="00C324E9"/>
    <w:rsid w:val="00C326BF"/>
    <w:rsid w:val="00C32729"/>
    <w:rsid w:val="00C32B2E"/>
    <w:rsid w:val="00C32C19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9AF"/>
    <w:rsid w:val="00C34BD0"/>
    <w:rsid w:val="00C35992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114"/>
    <w:rsid w:val="00C37385"/>
    <w:rsid w:val="00C373CB"/>
    <w:rsid w:val="00C373E6"/>
    <w:rsid w:val="00C379A1"/>
    <w:rsid w:val="00C37BA9"/>
    <w:rsid w:val="00C37CE7"/>
    <w:rsid w:val="00C40486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2288"/>
    <w:rsid w:val="00C42302"/>
    <w:rsid w:val="00C425C2"/>
    <w:rsid w:val="00C4265A"/>
    <w:rsid w:val="00C42C6F"/>
    <w:rsid w:val="00C42CD0"/>
    <w:rsid w:val="00C42EE7"/>
    <w:rsid w:val="00C42F54"/>
    <w:rsid w:val="00C43218"/>
    <w:rsid w:val="00C43443"/>
    <w:rsid w:val="00C43687"/>
    <w:rsid w:val="00C4371B"/>
    <w:rsid w:val="00C43E48"/>
    <w:rsid w:val="00C43E8D"/>
    <w:rsid w:val="00C43EC7"/>
    <w:rsid w:val="00C44013"/>
    <w:rsid w:val="00C4404D"/>
    <w:rsid w:val="00C443B2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7154"/>
    <w:rsid w:val="00C47298"/>
    <w:rsid w:val="00C472CA"/>
    <w:rsid w:val="00C47481"/>
    <w:rsid w:val="00C4759C"/>
    <w:rsid w:val="00C476C9"/>
    <w:rsid w:val="00C4778A"/>
    <w:rsid w:val="00C47926"/>
    <w:rsid w:val="00C47E38"/>
    <w:rsid w:val="00C5008A"/>
    <w:rsid w:val="00C5050C"/>
    <w:rsid w:val="00C50524"/>
    <w:rsid w:val="00C5081D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35D"/>
    <w:rsid w:val="00C544B3"/>
    <w:rsid w:val="00C544EF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B84"/>
    <w:rsid w:val="00C61F81"/>
    <w:rsid w:val="00C622D9"/>
    <w:rsid w:val="00C627EE"/>
    <w:rsid w:val="00C62D69"/>
    <w:rsid w:val="00C630E8"/>
    <w:rsid w:val="00C63197"/>
    <w:rsid w:val="00C631EA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361"/>
    <w:rsid w:val="00C66515"/>
    <w:rsid w:val="00C66563"/>
    <w:rsid w:val="00C666BF"/>
    <w:rsid w:val="00C669AD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BBE"/>
    <w:rsid w:val="00C71168"/>
    <w:rsid w:val="00C7134A"/>
    <w:rsid w:val="00C71659"/>
    <w:rsid w:val="00C717A0"/>
    <w:rsid w:val="00C7245A"/>
    <w:rsid w:val="00C72AA6"/>
    <w:rsid w:val="00C72F84"/>
    <w:rsid w:val="00C73058"/>
    <w:rsid w:val="00C732FE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946"/>
    <w:rsid w:val="00C80E40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4C5"/>
    <w:rsid w:val="00C85503"/>
    <w:rsid w:val="00C856C9"/>
    <w:rsid w:val="00C8595E"/>
    <w:rsid w:val="00C85B18"/>
    <w:rsid w:val="00C861AE"/>
    <w:rsid w:val="00C862C2"/>
    <w:rsid w:val="00C869BB"/>
    <w:rsid w:val="00C869F4"/>
    <w:rsid w:val="00C870E9"/>
    <w:rsid w:val="00C876A8"/>
    <w:rsid w:val="00C87A27"/>
    <w:rsid w:val="00C87AD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8C0"/>
    <w:rsid w:val="00C93BD8"/>
    <w:rsid w:val="00C93C70"/>
    <w:rsid w:val="00C93FB5"/>
    <w:rsid w:val="00C943ED"/>
    <w:rsid w:val="00C94645"/>
    <w:rsid w:val="00C94977"/>
    <w:rsid w:val="00C94A0C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430"/>
    <w:rsid w:val="00C9648C"/>
    <w:rsid w:val="00C964F9"/>
    <w:rsid w:val="00C9686F"/>
    <w:rsid w:val="00C9690B"/>
    <w:rsid w:val="00C9715C"/>
    <w:rsid w:val="00C9715E"/>
    <w:rsid w:val="00C97259"/>
    <w:rsid w:val="00C975AA"/>
    <w:rsid w:val="00C9777E"/>
    <w:rsid w:val="00C977EC"/>
    <w:rsid w:val="00C97B75"/>
    <w:rsid w:val="00C97C56"/>
    <w:rsid w:val="00C97C99"/>
    <w:rsid w:val="00CA0136"/>
    <w:rsid w:val="00CA01DE"/>
    <w:rsid w:val="00CA020D"/>
    <w:rsid w:val="00CA04B3"/>
    <w:rsid w:val="00CA06CD"/>
    <w:rsid w:val="00CA07D1"/>
    <w:rsid w:val="00CA07E8"/>
    <w:rsid w:val="00CA0AC2"/>
    <w:rsid w:val="00CA0BBE"/>
    <w:rsid w:val="00CA0EE4"/>
    <w:rsid w:val="00CA11A6"/>
    <w:rsid w:val="00CA1414"/>
    <w:rsid w:val="00CA1501"/>
    <w:rsid w:val="00CA16B4"/>
    <w:rsid w:val="00CA181A"/>
    <w:rsid w:val="00CA1883"/>
    <w:rsid w:val="00CA1887"/>
    <w:rsid w:val="00CA1D3B"/>
    <w:rsid w:val="00CA1EB2"/>
    <w:rsid w:val="00CA1EC9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132"/>
    <w:rsid w:val="00CA4272"/>
    <w:rsid w:val="00CA452D"/>
    <w:rsid w:val="00CA4AE8"/>
    <w:rsid w:val="00CA4CB3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350"/>
    <w:rsid w:val="00CB6A57"/>
    <w:rsid w:val="00CB6DA1"/>
    <w:rsid w:val="00CB6FB4"/>
    <w:rsid w:val="00CB742F"/>
    <w:rsid w:val="00CB748D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562"/>
    <w:rsid w:val="00CC1602"/>
    <w:rsid w:val="00CC1AA0"/>
    <w:rsid w:val="00CC1B30"/>
    <w:rsid w:val="00CC1E75"/>
    <w:rsid w:val="00CC1F9C"/>
    <w:rsid w:val="00CC1FD8"/>
    <w:rsid w:val="00CC2147"/>
    <w:rsid w:val="00CC2539"/>
    <w:rsid w:val="00CC285D"/>
    <w:rsid w:val="00CC316A"/>
    <w:rsid w:val="00CC319F"/>
    <w:rsid w:val="00CC31F0"/>
    <w:rsid w:val="00CC3765"/>
    <w:rsid w:val="00CC3A6E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83C"/>
    <w:rsid w:val="00CC593E"/>
    <w:rsid w:val="00CC5A40"/>
    <w:rsid w:val="00CC5F81"/>
    <w:rsid w:val="00CC6065"/>
    <w:rsid w:val="00CC62C9"/>
    <w:rsid w:val="00CC6385"/>
    <w:rsid w:val="00CC64F0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22C"/>
    <w:rsid w:val="00CD04A7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F0067"/>
    <w:rsid w:val="00CF02BF"/>
    <w:rsid w:val="00CF0D81"/>
    <w:rsid w:val="00CF0F5C"/>
    <w:rsid w:val="00CF111F"/>
    <w:rsid w:val="00CF12D2"/>
    <w:rsid w:val="00CF16C7"/>
    <w:rsid w:val="00CF1E1C"/>
    <w:rsid w:val="00CF1FDD"/>
    <w:rsid w:val="00CF212B"/>
    <w:rsid w:val="00CF2157"/>
    <w:rsid w:val="00CF228E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5D45"/>
    <w:rsid w:val="00D0662F"/>
    <w:rsid w:val="00D0671C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D68"/>
    <w:rsid w:val="00D11244"/>
    <w:rsid w:val="00D112B8"/>
    <w:rsid w:val="00D11384"/>
    <w:rsid w:val="00D113A3"/>
    <w:rsid w:val="00D1153C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C1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D74"/>
    <w:rsid w:val="00D16F9C"/>
    <w:rsid w:val="00D1713B"/>
    <w:rsid w:val="00D172C8"/>
    <w:rsid w:val="00D17521"/>
    <w:rsid w:val="00D1752B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31D5"/>
    <w:rsid w:val="00D23653"/>
    <w:rsid w:val="00D23763"/>
    <w:rsid w:val="00D23779"/>
    <w:rsid w:val="00D237F3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7B3"/>
    <w:rsid w:val="00D33EEA"/>
    <w:rsid w:val="00D341BC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400F3"/>
    <w:rsid w:val="00D401BD"/>
    <w:rsid w:val="00D401D1"/>
    <w:rsid w:val="00D40450"/>
    <w:rsid w:val="00D406E8"/>
    <w:rsid w:val="00D406E9"/>
    <w:rsid w:val="00D4082F"/>
    <w:rsid w:val="00D40C31"/>
    <w:rsid w:val="00D40C50"/>
    <w:rsid w:val="00D40DEC"/>
    <w:rsid w:val="00D40E25"/>
    <w:rsid w:val="00D4101A"/>
    <w:rsid w:val="00D413B4"/>
    <w:rsid w:val="00D416B9"/>
    <w:rsid w:val="00D41809"/>
    <w:rsid w:val="00D418DD"/>
    <w:rsid w:val="00D41902"/>
    <w:rsid w:val="00D421ED"/>
    <w:rsid w:val="00D4246F"/>
    <w:rsid w:val="00D424B6"/>
    <w:rsid w:val="00D430E7"/>
    <w:rsid w:val="00D434FB"/>
    <w:rsid w:val="00D437AD"/>
    <w:rsid w:val="00D43861"/>
    <w:rsid w:val="00D43A2F"/>
    <w:rsid w:val="00D43C1E"/>
    <w:rsid w:val="00D43FEA"/>
    <w:rsid w:val="00D4407F"/>
    <w:rsid w:val="00D440BC"/>
    <w:rsid w:val="00D443D2"/>
    <w:rsid w:val="00D446C5"/>
    <w:rsid w:val="00D449D0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499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E9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B0D"/>
    <w:rsid w:val="00D60C7D"/>
    <w:rsid w:val="00D60D27"/>
    <w:rsid w:val="00D61088"/>
    <w:rsid w:val="00D6119A"/>
    <w:rsid w:val="00D61241"/>
    <w:rsid w:val="00D6135C"/>
    <w:rsid w:val="00D6163D"/>
    <w:rsid w:val="00D618F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F13"/>
    <w:rsid w:val="00D63108"/>
    <w:rsid w:val="00D63279"/>
    <w:rsid w:val="00D6361A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D95"/>
    <w:rsid w:val="00D654A5"/>
    <w:rsid w:val="00D655D6"/>
    <w:rsid w:val="00D65797"/>
    <w:rsid w:val="00D657E5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371"/>
    <w:rsid w:val="00D705A0"/>
    <w:rsid w:val="00D705F7"/>
    <w:rsid w:val="00D70D07"/>
    <w:rsid w:val="00D70F00"/>
    <w:rsid w:val="00D7120D"/>
    <w:rsid w:val="00D71337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86"/>
    <w:rsid w:val="00D73A2A"/>
    <w:rsid w:val="00D73B01"/>
    <w:rsid w:val="00D73B45"/>
    <w:rsid w:val="00D73CDE"/>
    <w:rsid w:val="00D73F60"/>
    <w:rsid w:val="00D74164"/>
    <w:rsid w:val="00D7441E"/>
    <w:rsid w:val="00D745C4"/>
    <w:rsid w:val="00D7461A"/>
    <w:rsid w:val="00D74FA3"/>
    <w:rsid w:val="00D7507D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F1"/>
    <w:rsid w:val="00D8520D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4E1"/>
    <w:rsid w:val="00D875D8"/>
    <w:rsid w:val="00D878EF"/>
    <w:rsid w:val="00D8792C"/>
    <w:rsid w:val="00D87ABF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514"/>
    <w:rsid w:val="00D93659"/>
    <w:rsid w:val="00D9383B"/>
    <w:rsid w:val="00D93DBC"/>
    <w:rsid w:val="00D93E2F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88F"/>
    <w:rsid w:val="00D95C64"/>
    <w:rsid w:val="00D95EDA"/>
    <w:rsid w:val="00D960EC"/>
    <w:rsid w:val="00D96437"/>
    <w:rsid w:val="00D965FC"/>
    <w:rsid w:val="00D96992"/>
    <w:rsid w:val="00D96CA2"/>
    <w:rsid w:val="00D96DA5"/>
    <w:rsid w:val="00D9709E"/>
    <w:rsid w:val="00D974AB"/>
    <w:rsid w:val="00D97665"/>
    <w:rsid w:val="00DA0056"/>
    <w:rsid w:val="00DA007F"/>
    <w:rsid w:val="00DA0152"/>
    <w:rsid w:val="00DA0249"/>
    <w:rsid w:val="00DA025B"/>
    <w:rsid w:val="00DA0370"/>
    <w:rsid w:val="00DA07CA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273"/>
    <w:rsid w:val="00DA4306"/>
    <w:rsid w:val="00DA46CE"/>
    <w:rsid w:val="00DA472E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A7FDA"/>
    <w:rsid w:val="00DB0550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93"/>
    <w:rsid w:val="00DB6A33"/>
    <w:rsid w:val="00DB6AFB"/>
    <w:rsid w:val="00DB6B49"/>
    <w:rsid w:val="00DB6FF0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490D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D96"/>
    <w:rsid w:val="00DC6F2D"/>
    <w:rsid w:val="00DC6FA2"/>
    <w:rsid w:val="00DC70ED"/>
    <w:rsid w:val="00DC74AE"/>
    <w:rsid w:val="00DC7752"/>
    <w:rsid w:val="00DC7BF9"/>
    <w:rsid w:val="00DC7C79"/>
    <w:rsid w:val="00DD02BE"/>
    <w:rsid w:val="00DD0416"/>
    <w:rsid w:val="00DD056B"/>
    <w:rsid w:val="00DD06D0"/>
    <w:rsid w:val="00DD0893"/>
    <w:rsid w:val="00DD0ADE"/>
    <w:rsid w:val="00DD0D0F"/>
    <w:rsid w:val="00DD0D78"/>
    <w:rsid w:val="00DD0EE1"/>
    <w:rsid w:val="00DD0F90"/>
    <w:rsid w:val="00DD13CF"/>
    <w:rsid w:val="00DD16DB"/>
    <w:rsid w:val="00DD1863"/>
    <w:rsid w:val="00DD19DB"/>
    <w:rsid w:val="00DD1B71"/>
    <w:rsid w:val="00DD226F"/>
    <w:rsid w:val="00DD22CE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53"/>
    <w:rsid w:val="00DD6EBF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812"/>
    <w:rsid w:val="00DE0AD0"/>
    <w:rsid w:val="00DE0E2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7EE"/>
    <w:rsid w:val="00DE78DF"/>
    <w:rsid w:val="00DE7938"/>
    <w:rsid w:val="00DE7F3F"/>
    <w:rsid w:val="00DF021C"/>
    <w:rsid w:val="00DF04B3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6D5"/>
    <w:rsid w:val="00DF4AD7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32D"/>
    <w:rsid w:val="00DF7546"/>
    <w:rsid w:val="00DF75C9"/>
    <w:rsid w:val="00DF7FC1"/>
    <w:rsid w:val="00E00107"/>
    <w:rsid w:val="00E0038B"/>
    <w:rsid w:val="00E003D8"/>
    <w:rsid w:val="00E008C7"/>
    <w:rsid w:val="00E008CA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2A8F"/>
    <w:rsid w:val="00E033D8"/>
    <w:rsid w:val="00E0342A"/>
    <w:rsid w:val="00E038C5"/>
    <w:rsid w:val="00E03D53"/>
    <w:rsid w:val="00E0440A"/>
    <w:rsid w:val="00E04807"/>
    <w:rsid w:val="00E04BB0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F3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26A"/>
    <w:rsid w:val="00E17445"/>
    <w:rsid w:val="00E1745C"/>
    <w:rsid w:val="00E17513"/>
    <w:rsid w:val="00E176C1"/>
    <w:rsid w:val="00E1773A"/>
    <w:rsid w:val="00E178DE"/>
    <w:rsid w:val="00E17BB1"/>
    <w:rsid w:val="00E20027"/>
    <w:rsid w:val="00E204BE"/>
    <w:rsid w:val="00E205CE"/>
    <w:rsid w:val="00E20735"/>
    <w:rsid w:val="00E20823"/>
    <w:rsid w:val="00E21125"/>
    <w:rsid w:val="00E21B38"/>
    <w:rsid w:val="00E2239C"/>
    <w:rsid w:val="00E224AD"/>
    <w:rsid w:val="00E224E7"/>
    <w:rsid w:val="00E22986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ED1"/>
    <w:rsid w:val="00E26662"/>
    <w:rsid w:val="00E26C97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720"/>
    <w:rsid w:val="00E34CA2"/>
    <w:rsid w:val="00E34EDD"/>
    <w:rsid w:val="00E3505A"/>
    <w:rsid w:val="00E3508B"/>
    <w:rsid w:val="00E350DF"/>
    <w:rsid w:val="00E350E9"/>
    <w:rsid w:val="00E3515A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1D30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DA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4191"/>
    <w:rsid w:val="00E544B0"/>
    <w:rsid w:val="00E54517"/>
    <w:rsid w:val="00E54687"/>
    <w:rsid w:val="00E547C7"/>
    <w:rsid w:val="00E5497B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5AD"/>
    <w:rsid w:val="00E566AA"/>
    <w:rsid w:val="00E569EB"/>
    <w:rsid w:val="00E57180"/>
    <w:rsid w:val="00E5788D"/>
    <w:rsid w:val="00E57A81"/>
    <w:rsid w:val="00E57C9F"/>
    <w:rsid w:val="00E57D79"/>
    <w:rsid w:val="00E600EC"/>
    <w:rsid w:val="00E6019A"/>
    <w:rsid w:val="00E602A4"/>
    <w:rsid w:val="00E60577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B9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4B1"/>
    <w:rsid w:val="00E715B5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CF9"/>
    <w:rsid w:val="00E72EC1"/>
    <w:rsid w:val="00E73259"/>
    <w:rsid w:val="00E733AD"/>
    <w:rsid w:val="00E73A0B"/>
    <w:rsid w:val="00E73A25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AB1"/>
    <w:rsid w:val="00E75AD1"/>
    <w:rsid w:val="00E75C82"/>
    <w:rsid w:val="00E75DAB"/>
    <w:rsid w:val="00E75DAD"/>
    <w:rsid w:val="00E75E51"/>
    <w:rsid w:val="00E764E9"/>
    <w:rsid w:val="00E765E1"/>
    <w:rsid w:val="00E76A41"/>
    <w:rsid w:val="00E76B78"/>
    <w:rsid w:val="00E76B98"/>
    <w:rsid w:val="00E76EC3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3F68"/>
    <w:rsid w:val="00E8432F"/>
    <w:rsid w:val="00E843DB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94"/>
    <w:rsid w:val="00E90AF7"/>
    <w:rsid w:val="00E90C1C"/>
    <w:rsid w:val="00E90C6E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47D"/>
    <w:rsid w:val="00E9590E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9E2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80"/>
    <w:rsid w:val="00EB3A7A"/>
    <w:rsid w:val="00EB3F04"/>
    <w:rsid w:val="00EB44B4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61"/>
    <w:rsid w:val="00EC434F"/>
    <w:rsid w:val="00EC43EE"/>
    <w:rsid w:val="00EC4679"/>
    <w:rsid w:val="00EC474D"/>
    <w:rsid w:val="00EC49EA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44B6"/>
    <w:rsid w:val="00ED4AA0"/>
    <w:rsid w:val="00ED5155"/>
    <w:rsid w:val="00ED518C"/>
    <w:rsid w:val="00ED56C3"/>
    <w:rsid w:val="00ED573A"/>
    <w:rsid w:val="00ED59A9"/>
    <w:rsid w:val="00ED5DD5"/>
    <w:rsid w:val="00ED6026"/>
    <w:rsid w:val="00ED6181"/>
    <w:rsid w:val="00ED63EB"/>
    <w:rsid w:val="00ED641D"/>
    <w:rsid w:val="00ED6690"/>
    <w:rsid w:val="00ED6722"/>
    <w:rsid w:val="00ED68C0"/>
    <w:rsid w:val="00ED68DE"/>
    <w:rsid w:val="00ED6A16"/>
    <w:rsid w:val="00ED6F34"/>
    <w:rsid w:val="00ED6FDF"/>
    <w:rsid w:val="00ED7073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E9B"/>
    <w:rsid w:val="00EE413C"/>
    <w:rsid w:val="00EE438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51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E69"/>
    <w:rsid w:val="00EF1F77"/>
    <w:rsid w:val="00EF2036"/>
    <w:rsid w:val="00EF21F4"/>
    <w:rsid w:val="00EF2528"/>
    <w:rsid w:val="00EF2562"/>
    <w:rsid w:val="00EF2977"/>
    <w:rsid w:val="00EF2A9C"/>
    <w:rsid w:val="00EF2B52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300"/>
    <w:rsid w:val="00EF43BC"/>
    <w:rsid w:val="00EF4963"/>
    <w:rsid w:val="00EF4A1B"/>
    <w:rsid w:val="00EF4C47"/>
    <w:rsid w:val="00EF4C4E"/>
    <w:rsid w:val="00EF4E6D"/>
    <w:rsid w:val="00EF50DE"/>
    <w:rsid w:val="00EF5301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B4"/>
    <w:rsid w:val="00EF77CA"/>
    <w:rsid w:val="00EF7A7E"/>
    <w:rsid w:val="00EF7BA9"/>
    <w:rsid w:val="00F000BB"/>
    <w:rsid w:val="00F00389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6E7"/>
    <w:rsid w:val="00F03412"/>
    <w:rsid w:val="00F035A9"/>
    <w:rsid w:val="00F039F3"/>
    <w:rsid w:val="00F03CC5"/>
    <w:rsid w:val="00F03D19"/>
    <w:rsid w:val="00F03F7D"/>
    <w:rsid w:val="00F04813"/>
    <w:rsid w:val="00F04CBB"/>
    <w:rsid w:val="00F04D92"/>
    <w:rsid w:val="00F05443"/>
    <w:rsid w:val="00F05AE0"/>
    <w:rsid w:val="00F05B30"/>
    <w:rsid w:val="00F05BC4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B9F"/>
    <w:rsid w:val="00F07FA9"/>
    <w:rsid w:val="00F1048D"/>
    <w:rsid w:val="00F104CB"/>
    <w:rsid w:val="00F106EB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83"/>
    <w:rsid w:val="00F1261E"/>
    <w:rsid w:val="00F12738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B27"/>
    <w:rsid w:val="00F15C94"/>
    <w:rsid w:val="00F15E51"/>
    <w:rsid w:val="00F15F15"/>
    <w:rsid w:val="00F161D4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282"/>
    <w:rsid w:val="00F27607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13CC"/>
    <w:rsid w:val="00F318D4"/>
    <w:rsid w:val="00F31AA5"/>
    <w:rsid w:val="00F31B51"/>
    <w:rsid w:val="00F31C0F"/>
    <w:rsid w:val="00F31E10"/>
    <w:rsid w:val="00F31E8E"/>
    <w:rsid w:val="00F3201E"/>
    <w:rsid w:val="00F32A13"/>
    <w:rsid w:val="00F33102"/>
    <w:rsid w:val="00F33153"/>
    <w:rsid w:val="00F334B6"/>
    <w:rsid w:val="00F33A74"/>
    <w:rsid w:val="00F33D87"/>
    <w:rsid w:val="00F33E1A"/>
    <w:rsid w:val="00F33EE0"/>
    <w:rsid w:val="00F3426E"/>
    <w:rsid w:val="00F34297"/>
    <w:rsid w:val="00F34362"/>
    <w:rsid w:val="00F34511"/>
    <w:rsid w:val="00F34551"/>
    <w:rsid w:val="00F34791"/>
    <w:rsid w:val="00F349AB"/>
    <w:rsid w:val="00F34BAD"/>
    <w:rsid w:val="00F34D7B"/>
    <w:rsid w:val="00F356A3"/>
    <w:rsid w:val="00F35825"/>
    <w:rsid w:val="00F35856"/>
    <w:rsid w:val="00F35A17"/>
    <w:rsid w:val="00F35BDF"/>
    <w:rsid w:val="00F35C31"/>
    <w:rsid w:val="00F35ECD"/>
    <w:rsid w:val="00F35EDF"/>
    <w:rsid w:val="00F361EE"/>
    <w:rsid w:val="00F361F5"/>
    <w:rsid w:val="00F367D9"/>
    <w:rsid w:val="00F369C1"/>
    <w:rsid w:val="00F36D83"/>
    <w:rsid w:val="00F36D98"/>
    <w:rsid w:val="00F36E1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417"/>
    <w:rsid w:val="00F44932"/>
    <w:rsid w:val="00F44D15"/>
    <w:rsid w:val="00F44F09"/>
    <w:rsid w:val="00F44FBF"/>
    <w:rsid w:val="00F4504A"/>
    <w:rsid w:val="00F45090"/>
    <w:rsid w:val="00F452B0"/>
    <w:rsid w:val="00F457C5"/>
    <w:rsid w:val="00F45809"/>
    <w:rsid w:val="00F4580C"/>
    <w:rsid w:val="00F45A7D"/>
    <w:rsid w:val="00F45D70"/>
    <w:rsid w:val="00F45E7F"/>
    <w:rsid w:val="00F45F60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9B4"/>
    <w:rsid w:val="00F54F66"/>
    <w:rsid w:val="00F553CA"/>
    <w:rsid w:val="00F555B0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3201"/>
    <w:rsid w:val="00F63283"/>
    <w:rsid w:val="00F6359B"/>
    <w:rsid w:val="00F63811"/>
    <w:rsid w:val="00F63A00"/>
    <w:rsid w:val="00F63A0F"/>
    <w:rsid w:val="00F63BA0"/>
    <w:rsid w:val="00F63E58"/>
    <w:rsid w:val="00F6411A"/>
    <w:rsid w:val="00F6422A"/>
    <w:rsid w:val="00F6424E"/>
    <w:rsid w:val="00F6448F"/>
    <w:rsid w:val="00F64501"/>
    <w:rsid w:val="00F64B91"/>
    <w:rsid w:val="00F65482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264"/>
    <w:rsid w:val="00F73331"/>
    <w:rsid w:val="00F73333"/>
    <w:rsid w:val="00F73410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731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6A6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E47"/>
    <w:rsid w:val="00F85EE1"/>
    <w:rsid w:val="00F8611A"/>
    <w:rsid w:val="00F86488"/>
    <w:rsid w:val="00F865C4"/>
    <w:rsid w:val="00F8694D"/>
    <w:rsid w:val="00F86F4E"/>
    <w:rsid w:val="00F87355"/>
    <w:rsid w:val="00F877E2"/>
    <w:rsid w:val="00F87828"/>
    <w:rsid w:val="00F87870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774"/>
    <w:rsid w:val="00F9489D"/>
    <w:rsid w:val="00F94D51"/>
    <w:rsid w:val="00F94D97"/>
    <w:rsid w:val="00F94E36"/>
    <w:rsid w:val="00F9599F"/>
    <w:rsid w:val="00F959E2"/>
    <w:rsid w:val="00F95CFD"/>
    <w:rsid w:val="00F95D07"/>
    <w:rsid w:val="00F95E04"/>
    <w:rsid w:val="00F960E1"/>
    <w:rsid w:val="00F9633C"/>
    <w:rsid w:val="00F965F1"/>
    <w:rsid w:val="00F96ADC"/>
    <w:rsid w:val="00F96E67"/>
    <w:rsid w:val="00F97536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ABC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702"/>
    <w:rsid w:val="00FA6D06"/>
    <w:rsid w:val="00FA7253"/>
    <w:rsid w:val="00FA73F5"/>
    <w:rsid w:val="00FA7747"/>
    <w:rsid w:val="00FA77E3"/>
    <w:rsid w:val="00FA7BA2"/>
    <w:rsid w:val="00FA7F66"/>
    <w:rsid w:val="00FA7F75"/>
    <w:rsid w:val="00FA7FB7"/>
    <w:rsid w:val="00FB006B"/>
    <w:rsid w:val="00FB008D"/>
    <w:rsid w:val="00FB00F4"/>
    <w:rsid w:val="00FB032D"/>
    <w:rsid w:val="00FB0442"/>
    <w:rsid w:val="00FB04B4"/>
    <w:rsid w:val="00FB0513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710F"/>
    <w:rsid w:val="00FB73EC"/>
    <w:rsid w:val="00FB77D8"/>
    <w:rsid w:val="00FB799A"/>
    <w:rsid w:val="00FB7BD2"/>
    <w:rsid w:val="00FB7CD7"/>
    <w:rsid w:val="00FC09EF"/>
    <w:rsid w:val="00FC0C1E"/>
    <w:rsid w:val="00FC14AC"/>
    <w:rsid w:val="00FC1566"/>
    <w:rsid w:val="00FC16C5"/>
    <w:rsid w:val="00FC1A87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1D5"/>
    <w:rsid w:val="00FC3399"/>
    <w:rsid w:val="00FC345C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38"/>
    <w:rsid w:val="00FD0AA3"/>
    <w:rsid w:val="00FD0AD0"/>
    <w:rsid w:val="00FD0BBD"/>
    <w:rsid w:val="00FD0C87"/>
    <w:rsid w:val="00FD1123"/>
    <w:rsid w:val="00FD137E"/>
    <w:rsid w:val="00FD1B70"/>
    <w:rsid w:val="00FD1E87"/>
    <w:rsid w:val="00FD22A2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BD9"/>
    <w:rsid w:val="00FD50AA"/>
    <w:rsid w:val="00FD58BD"/>
    <w:rsid w:val="00FD5BE4"/>
    <w:rsid w:val="00FD5C5F"/>
    <w:rsid w:val="00FD5DDD"/>
    <w:rsid w:val="00FD5F1A"/>
    <w:rsid w:val="00FD61DC"/>
    <w:rsid w:val="00FD6210"/>
    <w:rsid w:val="00FD6549"/>
    <w:rsid w:val="00FD678F"/>
    <w:rsid w:val="00FD692C"/>
    <w:rsid w:val="00FD69FF"/>
    <w:rsid w:val="00FD6D75"/>
    <w:rsid w:val="00FD6D77"/>
    <w:rsid w:val="00FD6D78"/>
    <w:rsid w:val="00FD6EF3"/>
    <w:rsid w:val="00FD7221"/>
    <w:rsid w:val="00FD7767"/>
    <w:rsid w:val="00FD78C0"/>
    <w:rsid w:val="00FD7C28"/>
    <w:rsid w:val="00FD7DA1"/>
    <w:rsid w:val="00FE020A"/>
    <w:rsid w:val="00FE0212"/>
    <w:rsid w:val="00FE02E4"/>
    <w:rsid w:val="00FE0BBD"/>
    <w:rsid w:val="00FE0EE6"/>
    <w:rsid w:val="00FE0FC2"/>
    <w:rsid w:val="00FE12CD"/>
    <w:rsid w:val="00FE16E2"/>
    <w:rsid w:val="00FE17D7"/>
    <w:rsid w:val="00FE1C25"/>
    <w:rsid w:val="00FE1FDB"/>
    <w:rsid w:val="00FE2076"/>
    <w:rsid w:val="00FE21BB"/>
    <w:rsid w:val="00FE2380"/>
    <w:rsid w:val="00FE24DF"/>
    <w:rsid w:val="00FE29C4"/>
    <w:rsid w:val="00FE2AB8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64"/>
    <w:rsid w:val="00FE6D6D"/>
    <w:rsid w:val="00FE71CC"/>
    <w:rsid w:val="00FE72D6"/>
    <w:rsid w:val="00FE76AA"/>
    <w:rsid w:val="00FE79BB"/>
    <w:rsid w:val="00FE7E9D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E2"/>
    <w:rsid w:val="00FF34A4"/>
    <w:rsid w:val="00FF34F8"/>
    <w:rsid w:val="00FF3615"/>
    <w:rsid w:val="00FF386C"/>
    <w:rsid w:val="00FF3D00"/>
    <w:rsid w:val="00FF3E3F"/>
    <w:rsid w:val="00FF40F9"/>
    <w:rsid w:val="00FF42BC"/>
    <w:rsid w:val="00FF452F"/>
    <w:rsid w:val="00FF4F79"/>
    <w:rsid w:val="00FF50DE"/>
    <w:rsid w:val="00FF52DE"/>
    <w:rsid w:val="00FF556D"/>
    <w:rsid w:val="00FF55B9"/>
    <w:rsid w:val="00FF5713"/>
    <w:rsid w:val="00FF5CD4"/>
    <w:rsid w:val="00FF5D4A"/>
    <w:rsid w:val="00FF5F6B"/>
    <w:rsid w:val="00FF5F99"/>
    <w:rsid w:val="00FF635E"/>
    <w:rsid w:val="00FF639B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266FA11F-B402-43BB-87A9-5CAB8E6C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150</TotalTime>
  <Pages>17</Pages>
  <Words>2510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KPMG</cp:lastModifiedBy>
  <cp:revision>63</cp:revision>
  <cp:lastPrinted>2024-05-09T14:09:00Z</cp:lastPrinted>
  <dcterms:created xsi:type="dcterms:W3CDTF">2024-05-10T01:22:00Z</dcterms:created>
  <dcterms:modified xsi:type="dcterms:W3CDTF">2024-05-14T07:00:00Z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</Properties>
</file>