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8"/>
        <w:gridCol w:w="8075"/>
      </w:tblGrid>
      <w:tr w:rsidR="009F4C22" w:rsidRPr="003702A2" w14:paraId="1F72DE1E" w14:textId="77777777" w:rsidTr="009E7BFA">
        <w:tc>
          <w:tcPr>
            <w:tcW w:w="1458" w:type="dxa"/>
          </w:tcPr>
          <w:p w14:paraId="28230BBB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Note</w:t>
            </w:r>
          </w:p>
        </w:tc>
        <w:tc>
          <w:tcPr>
            <w:tcW w:w="8075" w:type="dxa"/>
          </w:tcPr>
          <w:p w14:paraId="6385CF69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sz w:val="22"/>
                <w:szCs w:val="22"/>
              </w:rPr>
              <w:t>Contents</w:t>
            </w:r>
          </w:p>
        </w:tc>
      </w:tr>
      <w:tr w:rsidR="009F4C22" w:rsidRPr="003702A2" w14:paraId="3A3461B4" w14:textId="77777777" w:rsidTr="009E7BFA">
        <w:tc>
          <w:tcPr>
            <w:tcW w:w="1458" w:type="dxa"/>
          </w:tcPr>
          <w:p w14:paraId="14BFD8C0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EEB0BE7" w14:textId="77777777" w:rsidR="009F4C22" w:rsidRPr="005105C1" w:rsidRDefault="009F4C22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F4C22" w:rsidRPr="003702A2" w14:paraId="2C7355CA" w14:textId="77777777" w:rsidTr="009E7BFA">
        <w:trPr>
          <w:trHeight w:val="56"/>
        </w:trPr>
        <w:tc>
          <w:tcPr>
            <w:tcW w:w="1458" w:type="dxa"/>
          </w:tcPr>
          <w:p w14:paraId="63A4EA64" w14:textId="6EDF1441" w:rsidR="009F4C22" w:rsidRPr="005105C1" w:rsidRDefault="004C5650" w:rsidP="005105C1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8075" w:type="dxa"/>
          </w:tcPr>
          <w:p w14:paraId="48C0EDE5" w14:textId="77777777" w:rsidR="009F4C22" w:rsidRPr="005105C1" w:rsidRDefault="009F4C22" w:rsidP="005105C1">
            <w:pPr>
              <w:pStyle w:val="index"/>
              <w:tabs>
                <w:tab w:val="clear" w:pos="643"/>
                <w:tab w:val="clear" w:pos="1134"/>
                <w:tab w:val="num" w:pos="1170"/>
              </w:tabs>
              <w:spacing w:after="0" w:line="240" w:lineRule="atLeast"/>
              <w:outlineLvl w:val="0"/>
            </w:pPr>
            <w:r w:rsidRPr="005105C1">
              <w:t>Basis of preparation of the interim financial statements</w:t>
            </w:r>
          </w:p>
        </w:tc>
      </w:tr>
      <w:tr w:rsidR="00425988" w:rsidRPr="003702A2" w14:paraId="41D20FD0" w14:textId="77777777" w:rsidTr="009E7BFA">
        <w:tc>
          <w:tcPr>
            <w:tcW w:w="1458" w:type="dxa"/>
          </w:tcPr>
          <w:p w14:paraId="5FAEF9ED" w14:textId="7CB828A2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8075" w:type="dxa"/>
          </w:tcPr>
          <w:p w14:paraId="56B6E73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Related parties</w:t>
            </w:r>
          </w:p>
        </w:tc>
      </w:tr>
      <w:tr w:rsidR="00425988" w:rsidRPr="003702A2" w14:paraId="54B911A2" w14:textId="77777777" w:rsidTr="009E7BFA">
        <w:tc>
          <w:tcPr>
            <w:tcW w:w="1458" w:type="dxa"/>
          </w:tcPr>
          <w:p w14:paraId="32B573AF" w14:textId="39B9240B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8075" w:type="dxa"/>
          </w:tcPr>
          <w:p w14:paraId="7623C13C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Trade accounts receivable</w:t>
            </w:r>
          </w:p>
        </w:tc>
      </w:tr>
      <w:tr w:rsidR="00425988" w:rsidRPr="003702A2" w14:paraId="1C2C6D0A" w14:textId="77777777" w:rsidTr="009E7BFA">
        <w:tc>
          <w:tcPr>
            <w:tcW w:w="1458" w:type="dxa"/>
          </w:tcPr>
          <w:p w14:paraId="5AE650FC" w14:textId="705C9707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8075" w:type="dxa"/>
          </w:tcPr>
          <w:p w14:paraId="50BDCB48" w14:textId="77777777" w:rsidR="00425988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Investments in subsidiaries</w:t>
            </w:r>
          </w:p>
        </w:tc>
      </w:tr>
      <w:tr w:rsidR="00425988" w:rsidRPr="003702A2" w14:paraId="56815DD3" w14:textId="77777777" w:rsidTr="009E7BFA">
        <w:tc>
          <w:tcPr>
            <w:tcW w:w="1458" w:type="dxa"/>
          </w:tcPr>
          <w:p w14:paraId="6F5FD0FA" w14:textId="428138D3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8075" w:type="dxa"/>
          </w:tcPr>
          <w:p w14:paraId="49E0F770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Investment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in joint venture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</w:p>
        </w:tc>
      </w:tr>
      <w:tr w:rsidR="00425988" w:rsidRPr="003702A2" w14:paraId="0F3BC80D" w14:textId="77777777" w:rsidTr="009E7BFA">
        <w:tc>
          <w:tcPr>
            <w:tcW w:w="1458" w:type="dxa"/>
          </w:tcPr>
          <w:p w14:paraId="3BF95533" w14:textId="7BA1CF65" w:rsidR="00425988" w:rsidRPr="005105C1" w:rsidRDefault="004C5650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8075" w:type="dxa"/>
          </w:tcPr>
          <w:p w14:paraId="67464E6E" w14:textId="77777777" w:rsidR="00425988" w:rsidRPr="005105C1" w:rsidRDefault="00425988" w:rsidP="00425988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Property, </w:t>
            </w:r>
            <w:proofErr w:type="gramStart"/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plant</w:t>
            </w:r>
            <w:proofErr w:type="gramEnd"/>
            <w:r w:rsidRPr="005105C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equipment</w:t>
            </w:r>
          </w:p>
        </w:tc>
      </w:tr>
      <w:tr w:rsidR="009E7BFA" w:rsidRPr="003702A2" w14:paraId="56BCE502" w14:textId="77777777" w:rsidTr="009E7BFA">
        <w:tc>
          <w:tcPr>
            <w:tcW w:w="1458" w:type="dxa"/>
          </w:tcPr>
          <w:p w14:paraId="6591E698" w14:textId="6082EFA1" w:rsidR="009E7BFA" w:rsidRDefault="009E7BFA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8075" w:type="dxa"/>
          </w:tcPr>
          <w:p w14:paraId="294853A0" w14:textId="2D23AC1B" w:rsidR="009E7BFA" w:rsidRPr="005105C1" w:rsidRDefault="009E7BFA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</w:t>
            </w:r>
            <w:r w:rsidRPr="005D3766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egment information</w:t>
            </w: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 xml:space="preserve"> and disaggregation of revenue</w:t>
            </w:r>
          </w:p>
        </w:tc>
      </w:tr>
      <w:tr w:rsidR="009E7BFA" w:rsidRPr="003702A2" w14:paraId="51E8DB0C" w14:textId="77777777" w:rsidTr="009E7BFA">
        <w:tc>
          <w:tcPr>
            <w:tcW w:w="1458" w:type="dxa"/>
          </w:tcPr>
          <w:p w14:paraId="03765865" w14:textId="1A2FE814" w:rsidR="009E7BFA" w:rsidRPr="003702A2" w:rsidRDefault="009E7BFA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8075" w:type="dxa"/>
          </w:tcPr>
          <w:p w14:paraId="6E29BA9C" w14:textId="4708FE7F" w:rsidR="009E7BFA" w:rsidRPr="005105C1" w:rsidRDefault="009E7BFA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Financial instruments</w:t>
            </w:r>
          </w:p>
        </w:tc>
      </w:tr>
      <w:tr w:rsidR="009E7BFA" w:rsidRPr="003702A2" w14:paraId="3C7D305D" w14:textId="77777777" w:rsidTr="009E7BFA">
        <w:tc>
          <w:tcPr>
            <w:tcW w:w="1458" w:type="dxa"/>
          </w:tcPr>
          <w:p w14:paraId="02BBDD4B" w14:textId="47A17F5D" w:rsidR="009E7BFA" w:rsidRDefault="009E7BFA" w:rsidP="00B0150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8075" w:type="dxa"/>
          </w:tcPr>
          <w:p w14:paraId="7C2542B6" w14:textId="1C52588A" w:rsidR="009E7BFA" w:rsidRDefault="009E7BFA" w:rsidP="006170A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>Commitments with non-related parties</w:t>
            </w:r>
          </w:p>
        </w:tc>
      </w:tr>
      <w:tr w:rsidR="009E7BFA" w:rsidRPr="003702A2" w14:paraId="7193C362" w14:textId="77777777" w:rsidTr="009E7BFA">
        <w:tc>
          <w:tcPr>
            <w:tcW w:w="1458" w:type="dxa"/>
          </w:tcPr>
          <w:p w14:paraId="6D28363F" w14:textId="027F58F7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8075" w:type="dxa"/>
          </w:tcPr>
          <w:p w14:paraId="3AB5F564" w14:textId="1B4F1B94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Significant agreements</w:t>
            </w:r>
            <w:r w:rsidRPr="00F21FE1">
              <w:rPr>
                <w:rFonts w:ascii="Times New Roman" w:hAnsi="Times New Roman" w:cs="Angsana New"/>
                <w:b w:val="0"/>
                <w:bCs w:val="0"/>
                <w:sz w:val="22"/>
                <w:szCs w:val="28"/>
              </w:rPr>
              <w:t xml:space="preserve"> with non-related parties</w:t>
            </w:r>
          </w:p>
        </w:tc>
      </w:tr>
      <w:tr w:rsidR="00527EF1" w:rsidRPr="003702A2" w14:paraId="0FB60D4E" w14:textId="77777777" w:rsidTr="009E7BFA">
        <w:tc>
          <w:tcPr>
            <w:tcW w:w="1458" w:type="dxa"/>
          </w:tcPr>
          <w:p w14:paraId="79448BBA" w14:textId="6EC88053" w:rsidR="00527EF1" w:rsidRDefault="00527EF1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11</w:t>
            </w:r>
          </w:p>
        </w:tc>
        <w:tc>
          <w:tcPr>
            <w:tcW w:w="8075" w:type="dxa"/>
          </w:tcPr>
          <w:p w14:paraId="55B15927" w14:textId="45F858AC" w:rsidR="00527EF1" w:rsidRDefault="009A1561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 w:rsidRPr="009A156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Contingent liabilities</w:t>
            </w:r>
          </w:p>
        </w:tc>
      </w:tr>
      <w:tr w:rsidR="009E7BFA" w:rsidRPr="003702A2" w14:paraId="503A2F3A" w14:textId="77777777" w:rsidTr="009E7BFA">
        <w:tc>
          <w:tcPr>
            <w:tcW w:w="1458" w:type="dxa"/>
          </w:tcPr>
          <w:p w14:paraId="76E696F3" w14:textId="02854644" w:rsidR="009E7BFA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1</w:t>
            </w:r>
            <w:r w:rsidR="00527EF1"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8075" w:type="dxa"/>
          </w:tcPr>
          <w:p w14:paraId="0739D201" w14:textId="6F43B169" w:rsidR="009E7BFA" w:rsidRPr="005D3766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  <w:r>
              <w:rPr>
                <w:rFonts w:ascii="Times New Roman" w:hAnsi="Times New Roman"/>
                <w:b w:val="0"/>
                <w:bCs w:val="0"/>
                <w:sz w:val="22"/>
                <w:szCs w:val="22"/>
              </w:rPr>
              <w:t>Event after the reporting period</w:t>
            </w:r>
          </w:p>
        </w:tc>
      </w:tr>
      <w:tr w:rsidR="009E7BFA" w:rsidRPr="003702A2" w14:paraId="03EE11A8" w14:textId="77777777" w:rsidTr="009E7BFA">
        <w:tc>
          <w:tcPr>
            <w:tcW w:w="1458" w:type="dxa"/>
          </w:tcPr>
          <w:p w14:paraId="4CBB806F" w14:textId="5FEE2E01" w:rsidR="009E7BFA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503B09A6" w14:textId="3262C9A3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E7BFA" w:rsidRPr="003702A2" w14:paraId="0F488169" w14:textId="77777777" w:rsidTr="009E7BFA">
        <w:tc>
          <w:tcPr>
            <w:tcW w:w="1458" w:type="dxa"/>
          </w:tcPr>
          <w:p w14:paraId="5F28002B" w14:textId="4F67D0BA" w:rsidR="009E7BFA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1C9B5CEC" w14:textId="794EBDFE" w:rsidR="009E7BFA" w:rsidRPr="003702A2" w:rsidRDefault="009E7BFA" w:rsidP="008A09F6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  <w:tr w:rsidR="009E7BFA" w:rsidRPr="003702A2" w14:paraId="389D6916" w14:textId="77777777" w:rsidTr="009E7BFA">
        <w:tc>
          <w:tcPr>
            <w:tcW w:w="1458" w:type="dxa"/>
          </w:tcPr>
          <w:p w14:paraId="6B994B0B" w14:textId="0CDCE042" w:rsidR="009E7BFA" w:rsidRDefault="009E7BF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left="-15" w:firstLine="15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075" w:type="dxa"/>
          </w:tcPr>
          <w:p w14:paraId="72E0E426" w14:textId="18DC5AE5" w:rsidR="009E7BFA" w:rsidRPr="003702A2" w:rsidRDefault="009E7BFA" w:rsidP="00CE572A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rPr>
                <w:rFonts w:ascii="Times New Roman" w:hAnsi="Times New Roman"/>
                <w:b w:val="0"/>
                <w:bCs w:val="0"/>
                <w:sz w:val="22"/>
                <w:szCs w:val="22"/>
              </w:rPr>
            </w:pPr>
          </w:p>
        </w:tc>
      </w:tr>
    </w:tbl>
    <w:p w14:paraId="5DE5126D" w14:textId="77777777" w:rsidR="00566AD8" w:rsidRDefault="00566AD8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3F481C8E" w14:textId="4CB88577" w:rsidR="002E7B62" w:rsidRPr="00D675DD" w:rsidRDefault="00DE658B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566AD8">
        <w:rPr>
          <w:rFonts w:ascii="Times New Roman" w:hAnsi="Times New Roman"/>
          <w:sz w:val="22"/>
          <w:szCs w:val="22"/>
        </w:rPr>
        <w:br w:type="page"/>
      </w:r>
      <w:r w:rsidR="002E7B62" w:rsidRPr="00D675DD">
        <w:rPr>
          <w:rFonts w:ascii="Times New Roman" w:hAnsi="Times New Roman"/>
          <w:sz w:val="22"/>
          <w:szCs w:val="22"/>
        </w:rPr>
        <w:lastRenderedPageBreak/>
        <w:t xml:space="preserve">These notes form an integral part of 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="002E7B62" w:rsidRPr="00D675DD">
        <w:rPr>
          <w:rFonts w:ascii="Times New Roman" w:hAnsi="Times New Roman"/>
          <w:sz w:val="22"/>
          <w:szCs w:val="22"/>
        </w:rPr>
        <w:t>financial statements.</w:t>
      </w:r>
    </w:p>
    <w:p w14:paraId="4C7C4110" w14:textId="77777777" w:rsidR="002E7B62" w:rsidRPr="00D675DD" w:rsidRDefault="002E7B62" w:rsidP="002E7B62">
      <w:pPr>
        <w:ind w:left="540"/>
        <w:jc w:val="thaiDistribute"/>
        <w:outlineLvl w:val="0"/>
        <w:rPr>
          <w:rFonts w:ascii="Times New Roman" w:hAnsi="Times New Roman"/>
          <w:sz w:val="22"/>
          <w:szCs w:val="22"/>
        </w:rPr>
      </w:pPr>
    </w:p>
    <w:p w14:paraId="55D8D59B" w14:textId="15CA0E95" w:rsidR="002E7B62" w:rsidRPr="00D675DD" w:rsidRDefault="002E7B62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 xml:space="preserve">The </w:t>
      </w:r>
      <w:r w:rsidR="00345020" w:rsidRPr="00D675DD">
        <w:rPr>
          <w:rFonts w:ascii="Times New Roman" w:hAnsi="Times New Roman"/>
          <w:sz w:val="22"/>
          <w:szCs w:val="22"/>
        </w:rPr>
        <w:t xml:space="preserve">interim </w:t>
      </w:r>
      <w:r w:rsidRPr="00D675DD">
        <w:rPr>
          <w:rFonts w:ascii="Times New Roman" w:hAnsi="Times New Roman"/>
          <w:sz w:val="22"/>
          <w:szCs w:val="22"/>
        </w:rPr>
        <w:t xml:space="preserve">financial statements issued for Thai regulatory reporting purposes are </w:t>
      </w:r>
      <w:r w:rsidR="00A37134">
        <w:rPr>
          <w:rFonts w:ascii="Times New Roman" w:hAnsi="Times New Roman"/>
          <w:sz w:val="22"/>
          <w:szCs w:val="22"/>
        </w:rPr>
        <w:t xml:space="preserve">prepared in the Thai language. </w:t>
      </w:r>
      <w:r w:rsidRPr="00D675DD">
        <w:rPr>
          <w:rFonts w:ascii="Times New Roman" w:hAnsi="Times New Roman"/>
          <w:sz w:val="22"/>
          <w:szCs w:val="22"/>
        </w:rPr>
        <w:t xml:space="preserve">These English language financial statements have been prepared from the Thai language </w:t>
      </w:r>
      <w:r w:rsidR="00FB4ADD" w:rsidRPr="00B52484">
        <w:rPr>
          <w:rFonts w:ascii="Times New Roman" w:hAnsi="Times New Roman"/>
          <w:sz w:val="22"/>
          <w:szCs w:val="22"/>
        </w:rPr>
        <w:t>statutory</w:t>
      </w:r>
      <w:r w:rsidRPr="00D675DD">
        <w:rPr>
          <w:rFonts w:ascii="Times New Roman" w:hAnsi="Times New Roman"/>
          <w:sz w:val="22"/>
          <w:szCs w:val="22"/>
        </w:rPr>
        <w:t xml:space="preserve"> financial statements, and were approved and </w:t>
      </w:r>
      <w:proofErr w:type="spellStart"/>
      <w:r w:rsidRPr="00D675DD">
        <w:rPr>
          <w:rFonts w:ascii="Times New Roman" w:hAnsi="Times New Roman"/>
          <w:sz w:val="22"/>
          <w:szCs w:val="22"/>
        </w:rPr>
        <w:t>authorised</w:t>
      </w:r>
      <w:proofErr w:type="spellEnd"/>
      <w:r w:rsidRPr="00D675DD">
        <w:rPr>
          <w:rFonts w:ascii="Times New Roman" w:hAnsi="Times New Roman"/>
          <w:sz w:val="22"/>
          <w:szCs w:val="22"/>
        </w:rPr>
        <w:t xml:space="preserve"> for issue by the Board of Directors on</w:t>
      </w:r>
      <w:r w:rsidR="00DD42C6" w:rsidRPr="00D675DD">
        <w:rPr>
          <w:rFonts w:ascii="Times New Roman" w:hAnsi="Times New Roman"/>
          <w:sz w:val="22"/>
          <w:szCs w:val="22"/>
        </w:rPr>
        <w:t xml:space="preserve"> </w:t>
      </w:r>
      <w:r w:rsidR="005F5D78">
        <w:rPr>
          <w:rFonts w:ascii="Times New Roman" w:hAnsi="Times New Roman"/>
          <w:sz w:val="22"/>
          <w:szCs w:val="22"/>
        </w:rPr>
        <w:br/>
      </w:r>
      <w:r w:rsidR="00F15240">
        <w:rPr>
          <w:rFonts w:ascii="Times New Roman" w:hAnsi="Times New Roman"/>
          <w:sz w:val="22"/>
          <w:szCs w:val="22"/>
        </w:rPr>
        <w:t>14 May 2024</w:t>
      </w:r>
    </w:p>
    <w:p w14:paraId="7A87907E" w14:textId="77777777" w:rsidR="00A11390" w:rsidRPr="00D675DD" w:rsidRDefault="00A11390" w:rsidP="002E7B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49BEC5FB" w14:textId="04F87516" w:rsidR="008C2965" w:rsidRPr="00D675DD" w:rsidRDefault="008C2965" w:rsidP="0066535F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Basis of preparation of </w:t>
      </w:r>
      <w:r w:rsidR="00D33E52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the</w:t>
      </w:r>
      <w:r w:rsidR="00E77E64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interim</w:t>
      </w:r>
      <w:r w:rsidR="00B34C7C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</w:t>
      </w: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financial statements</w:t>
      </w:r>
    </w:p>
    <w:p w14:paraId="36BDFC7C" w14:textId="77777777" w:rsidR="00A11390" w:rsidRPr="00BB79F5" w:rsidRDefault="00A11390" w:rsidP="00E957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</w:p>
    <w:p w14:paraId="05BD8AF9" w14:textId="6F34923A" w:rsidR="00AE3F7C" w:rsidRDefault="007233E3" w:rsidP="007233E3">
      <w:pPr>
        <w:pStyle w:val="block"/>
        <w:spacing w:after="0" w:line="240" w:lineRule="atLeast"/>
        <w:ind w:left="540"/>
        <w:jc w:val="thaiDistribute"/>
        <w:rPr>
          <w:szCs w:val="22"/>
        </w:rPr>
      </w:pPr>
      <w:r>
        <w:rPr>
          <w:szCs w:val="22"/>
        </w:rPr>
        <w:t xml:space="preserve">The </w:t>
      </w:r>
      <w:r w:rsidR="00AE3F7C" w:rsidRPr="00822B4B">
        <w:rPr>
          <w:szCs w:val="22"/>
        </w:rPr>
        <w:t xml:space="preserve">interim </w:t>
      </w:r>
      <w:r w:rsidR="00AE3F7C" w:rsidRPr="00822B4B">
        <w:rPr>
          <w:szCs w:val="22"/>
          <w:lang w:val="en-US"/>
        </w:rPr>
        <w:t>financial</w:t>
      </w:r>
      <w:r w:rsidR="00AE3F7C" w:rsidRPr="00822B4B">
        <w:rPr>
          <w:szCs w:val="22"/>
        </w:rPr>
        <w:t xml:space="preserve"> statements are </w:t>
      </w:r>
      <w:r w:rsidR="003919C4">
        <w:rPr>
          <w:szCs w:val="22"/>
        </w:rPr>
        <w:t>presented in the same format as the annual financial statements</w:t>
      </w:r>
      <w:r w:rsidR="00821AB5">
        <w:rPr>
          <w:szCs w:val="22"/>
        </w:rPr>
        <w:t xml:space="preserve"> </w:t>
      </w:r>
      <w:r w:rsidR="000413A2">
        <w:rPr>
          <w:szCs w:val="22"/>
        </w:rPr>
        <w:t>together with</w:t>
      </w:r>
      <w:r w:rsidR="00821AB5">
        <w:rPr>
          <w:szCs w:val="22"/>
        </w:rPr>
        <w:t xml:space="preserve"> </w:t>
      </w:r>
      <w:r w:rsidR="003919C4">
        <w:rPr>
          <w:szCs w:val="22"/>
        </w:rPr>
        <w:t xml:space="preserve">notes to the interim financial statements on </w:t>
      </w:r>
      <w:r w:rsidR="003951FC">
        <w:rPr>
          <w:szCs w:val="22"/>
        </w:rPr>
        <w:t xml:space="preserve">a condensed basis </w:t>
      </w:r>
      <w:r w:rsidR="00821AB5">
        <w:rPr>
          <w:szCs w:val="22"/>
        </w:rPr>
        <w:t xml:space="preserve">(“interim financial statements”) </w:t>
      </w:r>
      <w:r w:rsidR="003951FC">
        <w:rPr>
          <w:szCs w:val="22"/>
        </w:rPr>
        <w:t xml:space="preserve">in accordance with Thai </w:t>
      </w:r>
      <w:r w:rsidR="00AE3F7C" w:rsidRPr="00822B4B">
        <w:rPr>
          <w:szCs w:val="22"/>
        </w:rPr>
        <w:t>Accounting Standard (</w:t>
      </w:r>
      <w:r w:rsidR="00107891" w:rsidRPr="00A80B9C">
        <w:rPr>
          <w:rFonts w:cs="Cordia New"/>
          <w:szCs w:val="28"/>
          <w:lang w:bidi="th-TH"/>
        </w:rPr>
        <w:t>“</w:t>
      </w:r>
      <w:r w:rsidR="00AE3F7C" w:rsidRPr="00822B4B">
        <w:rPr>
          <w:szCs w:val="22"/>
        </w:rPr>
        <w:t>TAS</w:t>
      </w:r>
      <w:r w:rsidR="00107891">
        <w:rPr>
          <w:szCs w:val="22"/>
        </w:rPr>
        <w:t>”</w:t>
      </w:r>
      <w:r w:rsidR="00AE3F7C" w:rsidRPr="00822B4B">
        <w:rPr>
          <w:szCs w:val="22"/>
        </w:rPr>
        <w:t>) No.</w:t>
      </w:r>
      <w:r w:rsidR="00AE3F7C">
        <w:rPr>
          <w:rFonts w:cs="Cordia New" w:hint="cs"/>
          <w:szCs w:val="28"/>
          <w:cs/>
          <w:lang w:bidi="th-TH"/>
        </w:rPr>
        <w:t xml:space="preserve"> </w:t>
      </w:r>
      <w:r w:rsidR="003951FC">
        <w:rPr>
          <w:szCs w:val="22"/>
        </w:rPr>
        <w:t xml:space="preserve">34 </w:t>
      </w:r>
      <w:r w:rsidR="00AE3F7C" w:rsidRPr="00822B4B">
        <w:rPr>
          <w:i/>
          <w:iCs/>
          <w:szCs w:val="22"/>
        </w:rPr>
        <w:t xml:space="preserve">Interim Financial Reporting; </w:t>
      </w:r>
      <w:r w:rsidR="00AE3F7C" w:rsidRPr="00822B4B">
        <w:rPr>
          <w:szCs w:val="22"/>
        </w:rPr>
        <w:t>guidelines promulgated by the Federation of Accounting Professions</w:t>
      </w:r>
      <w:r w:rsidR="00107891">
        <w:rPr>
          <w:szCs w:val="22"/>
        </w:rPr>
        <w:t xml:space="preserve">; </w:t>
      </w:r>
      <w:r w:rsidR="00AE3F7C" w:rsidRPr="00822B4B">
        <w:rPr>
          <w:szCs w:val="22"/>
        </w:rPr>
        <w:t xml:space="preserve">and applicable rules </w:t>
      </w:r>
      <w:r w:rsidR="00AE3F7C" w:rsidRPr="007233E3">
        <w:rPr>
          <w:spacing w:val="2"/>
          <w:szCs w:val="22"/>
        </w:rPr>
        <w:t>and regulations of</w:t>
      </w:r>
      <w:r w:rsidR="004A11C7"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>the Thai Securities and Exchange Commission.</w:t>
      </w:r>
      <w:r w:rsidRPr="007233E3">
        <w:rPr>
          <w:spacing w:val="2"/>
          <w:szCs w:val="22"/>
        </w:rPr>
        <w:t xml:space="preserve"> </w:t>
      </w:r>
      <w:r w:rsidR="00AE3F7C" w:rsidRPr="007233E3">
        <w:rPr>
          <w:spacing w:val="2"/>
          <w:szCs w:val="22"/>
        </w:rPr>
        <w:t xml:space="preserve">The interim financial statements focus on new activities, </w:t>
      </w:r>
      <w:proofErr w:type="gramStart"/>
      <w:r w:rsidR="00AE3F7C" w:rsidRPr="007233E3">
        <w:rPr>
          <w:spacing w:val="2"/>
          <w:szCs w:val="22"/>
        </w:rPr>
        <w:t>events</w:t>
      </w:r>
      <w:proofErr w:type="gramEnd"/>
      <w:r w:rsidR="00AE3F7C" w:rsidRPr="007233E3">
        <w:rPr>
          <w:spacing w:val="2"/>
          <w:szCs w:val="22"/>
        </w:rPr>
        <w:t xml:space="preserve"> and circumstances to avoid repetition of information previously reported</w:t>
      </w:r>
      <w:r w:rsidR="00AE3F7C" w:rsidRPr="00822B4B">
        <w:rPr>
          <w:szCs w:val="22"/>
        </w:rPr>
        <w:t xml:space="preserve"> </w:t>
      </w:r>
      <w:r w:rsidR="00BD7CE9">
        <w:rPr>
          <w:szCs w:val="22"/>
        </w:rPr>
        <w:t>i</w:t>
      </w:r>
      <w:r w:rsidR="00941405">
        <w:rPr>
          <w:szCs w:val="22"/>
        </w:rPr>
        <w:t xml:space="preserve">n annual </w:t>
      </w:r>
      <w:r w:rsidR="00AE3F7C" w:rsidRPr="00822B4B">
        <w:rPr>
          <w:szCs w:val="22"/>
        </w:rPr>
        <w:t>financial statements</w:t>
      </w:r>
      <w:r w:rsidR="00BD7CE9">
        <w:rPr>
          <w:szCs w:val="22"/>
        </w:rPr>
        <w:t>. Accordingly, these interim financial statements should be read in conjunction with the financial statements</w:t>
      </w:r>
      <w:r w:rsidR="00AE3F7C" w:rsidRPr="00822B4B">
        <w:rPr>
          <w:szCs w:val="22"/>
        </w:rPr>
        <w:t xml:space="preserve"> of the Company</w:t>
      </w:r>
      <w:r w:rsidR="004C7DD6">
        <w:rPr>
          <w:rFonts w:cstheme="minorBidi" w:hint="cs"/>
          <w:szCs w:val="28"/>
          <w:cs/>
          <w:lang w:bidi="th-TH"/>
        </w:rPr>
        <w:t xml:space="preserve"> </w:t>
      </w:r>
      <w:r w:rsidR="00D17FC0">
        <w:rPr>
          <w:rFonts w:cstheme="minorBidi"/>
          <w:szCs w:val="28"/>
          <w:lang w:bidi="th-TH"/>
        </w:rPr>
        <w:t xml:space="preserve">and its subsidiaries </w:t>
      </w:r>
      <w:r w:rsidR="00AE3F7C" w:rsidRPr="00822B4B">
        <w:rPr>
          <w:szCs w:val="22"/>
        </w:rPr>
        <w:t>for the year ended</w:t>
      </w:r>
      <w:r w:rsidR="001D13FB">
        <w:rPr>
          <w:szCs w:val="22"/>
        </w:rPr>
        <w:t xml:space="preserve"> </w:t>
      </w:r>
      <w:r w:rsidR="00AE3F7C" w:rsidRPr="00822B4B">
        <w:rPr>
          <w:szCs w:val="22"/>
        </w:rPr>
        <w:t xml:space="preserve">31 </w:t>
      </w:r>
      <w:r w:rsidR="00AE3F7C" w:rsidRPr="007144A7">
        <w:rPr>
          <w:szCs w:val="22"/>
        </w:rPr>
        <w:t>December 20</w:t>
      </w:r>
      <w:r w:rsidR="0084213B" w:rsidRPr="007144A7">
        <w:rPr>
          <w:szCs w:val="22"/>
        </w:rPr>
        <w:t>2</w:t>
      </w:r>
      <w:r w:rsidR="00DE75A5" w:rsidRPr="007144A7">
        <w:rPr>
          <w:szCs w:val="22"/>
        </w:rPr>
        <w:t>3</w:t>
      </w:r>
      <w:r w:rsidR="00AE3F7C" w:rsidRPr="007144A7">
        <w:rPr>
          <w:szCs w:val="22"/>
        </w:rPr>
        <w:t>.</w:t>
      </w:r>
    </w:p>
    <w:p w14:paraId="7A428F55" w14:textId="77777777" w:rsidR="00AE24A1" w:rsidRDefault="00AE24A1" w:rsidP="004A6D6E">
      <w:pPr>
        <w:pStyle w:val="block"/>
        <w:spacing w:after="0" w:line="240" w:lineRule="atLeast"/>
        <w:ind w:left="540"/>
        <w:jc w:val="both"/>
        <w:rPr>
          <w:spacing w:val="4"/>
          <w:szCs w:val="22"/>
        </w:rPr>
      </w:pPr>
    </w:p>
    <w:p w14:paraId="5E34CE64" w14:textId="3F5F4570" w:rsidR="00CE7C73" w:rsidRDefault="00C509DA" w:rsidP="00C83DE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930801">
        <w:rPr>
          <w:rFonts w:ascii="Times New Roman" w:hAnsi="Times New Roman" w:cs="Times New Roman"/>
          <w:sz w:val="22"/>
          <w:szCs w:val="22"/>
        </w:rPr>
        <w:t xml:space="preserve">In preparing these interim financial statements, judgments and estimates are made by management in applying the </w:t>
      </w:r>
      <w:r w:rsidR="00C96882">
        <w:rPr>
          <w:rFonts w:ascii="Times New Roman" w:hAnsi="Times New Roman" w:cs="Times New Roman"/>
          <w:sz w:val="22"/>
          <w:szCs w:val="22"/>
        </w:rPr>
        <w:t>Group</w:t>
      </w:r>
      <w:r w:rsidRPr="00930801">
        <w:rPr>
          <w:rFonts w:ascii="Times New Roman" w:hAnsi="Times New Roman" w:cs="Times New Roman"/>
          <w:sz w:val="22"/>
          <w:szCs w:val="22"/>
        </w:rPr>
        <w:t>’s accounting policies. Actual results may differ from these estimates.</w:t>
      </w:r>
      <w:r w:rsidR="00FB4511">
        <w:rPr>
          <w:rFonts w:ascii="Times New Roman" w:hAnsi="Times New Roman" w:cs="Times New Roman"/>
          <w:sz w:val="22"/>
          <w:szCs w:val="22"/>
        </w:rPr>
        <w:t xml:space="preserve"> </w:t>
      </w:r>
      <w:r w:rsidR="00FB4511">
        <w:rPr>
          <w:rFonts w:ascii="Times New Roman" w:hAnsi="Times New Roman" w:cs="Times New Roman"/>
          <w:sz w:val="22"/>
          <w:szCs w:val="22"/>
        </w:rPr>
        <w:br/>
      </w:r>
      <w:r w:rsidRPr="00930801">
        <w:rPr>
          <w:rFonts w:ascii="Times New Roman" w:hAnsi="Times New Roman" w:cs="Times New Roman"/>
          <w:sz w:val="22"/>
          <w:szCs w:val="22"/>
        </w:rPr>
        <w:t>The</w:t>
      </w:r>
      <w:r w:rsidR="00C96882">
        <w:rPr>
          <w:rFonts w:ascii="Times New Roman" w:hAnsi="Times New Roman" w:cs="Times New Roman"/>
          <w:sz w:val="22"/>
          <w:szCs w:val="22"/>
        </w:rPr>
        <w:t xml:space="preserve"> </w:t>
      </w:r>
      <w:r w:rsidRPr="00930801">
        <w:rPr>
          <w:rFonts w:ascii="Times New Roman" w:hAnsi="Times New Roman" w:cs="Times New Roman"/>
          <w:sz w:val="22"/>
          <w:szCs w:val="22"/>
        </w:rPr>
        <w:t xml:space="preserve">accounting policies, methods of computation and the key sources of estimation uncertainty were the same as those that </w:t>
      </w:r>
      <w:r w:rsidR="00D525D9" w:rsidRPr="00930801">
        <w:rPr>
          <w:rFonts w:ascii="Times New Roman" w:hAnsi="Times New Roman" w:cs="Times New Roman"/>
          <w:sz w:val="22"/>
          <w:szCs w:val="22"/>
        </w:rPr>
        <w:t>described in</w:t>
      </w:r>
      <w:r w:rsidRPr="00930801">
        <w:rPr>
          <w:rFonts w:ascii="Times New Roman" w:hAnsi="Times New Roman" w:cs="Times New Roman"/>
          <w:sz w:val="22"/>
          <w:szCs w:val="22"/>
        </w:rPr>
        <w:t xml:space="preserve"> the </w:t>
      </w:r>
      <w:r w:rsidRPr="003A595F">
        <w:rPr>
          <w:rFonts w:ascii="Times New Roman" w:hAnsi="Times New Roman" w:cs="Times New Roman"/>
          <w:sz w:val="22"/>
          <w:szCs w:val="22"/>
        </w:rPr>
        <w:t>financial statements for the year ended 31 December 20</w:t>
      </w:r>
      <w:r w:rsidR="003147EA" w:rsidRPr="003A595F">
        <w:rPr>
          <w:rFonts w:ascii="Times New Roman" w:hAnsi="Times New Roman" w:cs="Times New Roman"/>
          <w:sz w:val="22"/>
          <w:szCs w:val="22"/>
        </w:rPr>
        <w:t>2</w:t>
      </w:r>
      <w:r w:rsidR="00DE75A5" w:rsidRPr="003A595F">
        <w:rPr>
          <w:rFonts w:ascii="Times New Roman" w:hAnsi="Times New Roman" w:cs="Times New Roman"/>
          <w:sz w:val="22"/>
          <w:szCs w:val="22"/>
        </w:rPr>
        <w:t>3</w:t>
      </w:r>
      <w:r w:rsidR="003147EA" w:rsidRPr="003A595F">
        <w:rPr>
          <w:rFonts w:ascii="Times New Roman" w:hAnsi="Times New Roman"/>
          <w:sz w:val="22"/>
          <w:szCs w:val="28"/>
        </w:rPr>
        <w:t>.</w:t>
      </w:r>
    </w:p>
    <w:p w14:paraId="2ADEBC5A" w14:textId="1BF74175" w:rsidR="00C4120E" w:rsidRDefault="00C412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DECA35C" w14:textId="21A3A38D" w:rsidR="007A1474" w:rsidRPr="00D675DD" w:rsidRDefault="007A1474" w:rsidP="0066535F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Related part</w:t>
      </w:r>
      <w:r w:rsidR="00AB539E" w:rsidRPr="00D675D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3A43D205" w14:textId="77777777" w:rsidR="00652C78" w:rsidRPr="0036649F" w:rsidRDefault="00652C78" w:rsidP="00F60B1E">
      <w:pPr>
        <w:pStyle w:val="block"/>
        <w:spacing w:after="0" w:line="240" w:lineRule="atLeast"/>
        <w:ind w:left="540"/>
        <w:jc w:val="both"/>
        <w:rPr>
          <w:szCs w:val="22"/>
        </w:rPr>
      </w:pPr>
    </w:p>
    <w:p w14:paraId="71F9E281" w14:textId="3EE900C0" w:rsidR="0090097F" w:rsidRPr="0036649F" w:rsidRDefault="0090097F" w:rsidP="00F60B1E">
      <w:pPr>
        <w:pStyle w:val="block"/>
        <w:spacing w:after="0" w:line="240" w:lineRule="atLeast"/>
        <w:ind w:left="540"/>
        <w:jc w:val="both"/>
        <w:rPr>
          <w:color w:val="0000FF"/>
          <w:szCs w:val="22"/>
          <w:lang w:val="en-US"/>
        </w:rPr>
      </w:pPr>
      <w:r w:rsidRPr="0090097F">
        <w:rPr>
          <w:szCs w:val="22"/>
          <w:lang w:val="en-US" w:bidi="th-TH"/>
        </w:rPr>
        <w:t xml:space="preserve">Relationships with </w:t>
      </w:r>
      <w:r w:rsidR="00C73B54">
        <w:rPr>
          <w:szCs w:val="22"/>
          <w:lang w:val="en-US" w:bidi="th-TH"/>
        </w:rPr>
        <w:t>subsidiaries</w:t>
      </w:r>
      <w:r w:rsidR="009E31BF" w:rsidRPr="009E31BF">
        <w:rPr>
          <w:szCs w:val="22"/>
          <w:lang w:val="en-US" w:bidi="th-TH"/>
        </w:rPr>
        <w:t xml:space="preserve">, </w:t>
      </w:r>
      <w:r w:rsidRPr="0090097F">
        <w:rPr>
          <w:szCs w:val="22"/>
          <w:lang w:val="en-US" w:bidi="th-TH"/>
        </w:rPr>
        <w:t xml:space="preserve">joint </w:t>
      </w:r>
      <w:r w:rsidRPr="003D4117">
        <w:rPr>
          <w:szCs w:val="22"/>
          <w:lang w:val="en-US" w:bidi="th-TH"/>
        </w:rPr>
        <w:t>ventures</w:t>
      </w:r>
      <w:r w:rsidR="009E31BF" w:rsidRPr="003D4117">
        <w:rPr>
          <w:szCs w:val="22"/>
          <w:lang w:val="en-US" w:bidi="th-TH"/>
        </w:rPr>
        <w:t>,</w:t>
      </w:r>
      <w:r w:rsidR="0049379B" w:rsidRPr="003D4117">
        <w:rPr>
          <w:szCs w:val="22"/>
          <w:lang w:val="en-US" w:bidi="th-TH"/>
        </w:rPr>
        <w:t xml:space="preserve"> key management</w:t>
      </w:r>
      <w:r w:rsidR="003B2BA8" w:rsidRPr="003D4117">
        <w:rPr>
          <w:szCs w:val="22"/>
          <w:lang w:val="en-US" w:bidi="th-TH"/>
        </w:rPr>
        <w:t xml:space="preserve"> personnel</w:t>
      </w:r>
      <w:r w:rsidR="0049379B" w:rsidRPr="003D4117">
        <w:rPr>
          <w:szCs w:val="22"/>
          <w:lang w:val="en-US" w:bidi="th-TH"/>
        </w:rPr>
        <w:t xml:space="preserve"> </w:t>
      </w:r>
      <w:r w:rsidR="009E31BF" w:rsidRPr="003D4117">
        <w:rPr>
          <w:szCs w:val="22"/>
          <w:lang w:val="en-US" w:bidi="th-TH"/>
        </w:rPr>
        <w:t>an</w:t>
      </w:r>
      <w:r w:rsidR="002D52EF" w:rsidRPr="003D4117">
        <w:rPr>
          <w:szCs w:val="22"/>
          <w:lang w:val="en-US" w:bidi="th-TH"/>
        </w:rPr>
        <w:t>d</w:t>
      </w:r>
      <w:r w:rsidR="0049379B" w:rsidRPr="003D4117">
        <w:rPr>
          <w:szCs w:val="22"/>
          <w:lang w:val="en-US" w:bidi="th-TH"/>
        </w:rPr>
        <w:t xml:space="preserve"> </w:t>
      </w:r>
      <w:r w:rsidR="000033F0" w:rsidRPr="003D4117">
        <w:rPr>
          <w:szCs w:val="22"/>
          <w:lang w:val="en-US" w:bidi="th-TH"/>
        </w:rPr>
        <w:t>o</w:t>
      </w:r>
      <w:r w:rsidRPr="003D4117">
        <w:rPr>
          <w:szCs w:val="22"/>
          <w:lang w:val="en-US" w:bidi="th-TH"/>
        </w:rPr>
        <w:t xml:space="preserve">ther </w:t>
      </w:r>
      <w:r w:rsidR="000033F0" w:rsidRPr="003D4117">
        <w:rPr>
          <w:szCs w:val="22"/>
          <w:lang w:val="en-US" w:bidi="th-TH"/>
        </w:rPr>
        <w:t>r</w:t>
      </w:r>
      <w:r w:rsidRPr="003D4117">
        <w:rPr>
          <w:szCs w:val="22"/>
          <w:lang w:val="en-US" w:bidi="th-TH"/>
        </w:rPr>
        <w:t>elated parties</w:t>
      </w:r>
      <w:r w:rsidR="007A41BC" w:rsidRPr="003D4117">
        <w:rPr>
          <w:szCs w:val="22"/>
          <w:lang w:val="en-US" w:bidi="th-TH"/>
        </w:rPr>
        <w:t xml:space="preserve"> </w:t>
      </w:r>
      <w:r w:rsidR="006B326A" w:rsidRPr="003D4117">
        <w:rPr>
          <w:szCs w:val="22"/>
          <w:lang w:val="en-US" w:bidi="th-TH"/>
        </w:rPr>
        <w:t>have</w:t>
      </w:r>
      <w:r w:rsidR="00C50B59" w:rsidRPr="003D4117">
        <w:rPr>
          <w:szCs w:val="22"/>
          <w:lang w:val="en-US" w:bidi="th-TH"/>
        </w:rPr>
        <w:br/>
      </w:r>
      <w:r w:rsidR="009E31BF" w:rsidRPr="003D4117">
        <w:rPr>
          <w:szCs w:val="22"/>
          <w:lang w:val="en-US" w:bidi="th-TH"/>
        </w:rPr>
        <w:t>no</w:t>
      </w:r>
      <w:r w:rsidRPr="003D4117">
        <w:rPr>
          <w:szCs w:val="22"/>
          <w:lang w:val="en-US" w:bidi="th-TH"/>
        </w:rPr>
        <w:t xml:space="preserve"> </w:t>
      </w:r>
      <w:r w:rsidR="0094447E" w:rsidRPr="003D4117">
        <w:rPr>
          <w:szCs w:val="22"/>
          <w:lang w:val="en-US" w:bidi="th-TH"/>
        </w:rPr>
        <w:t>material</w:t>
      </w:r>
      <w:r w:rsidRPr="003D4117">
        <w:rPr>
          <w:szCs w:val="22"/>
          <w:lang w:val="en-US" w:bidi="th-TH"/>
        </w:rPr>
        <w:t xml:space="preserve"> </w:t>
      </w:r>
      <w:r w:rsidR="009E31BF" w:rsidRPr="003D4117">
        <w:rPr>
          <w:szCs w:val="22"/>
          <w:lang w:val="en-US" w:bidi="th-TH"/>
        </w:rPr>
        <w:t>change</w:t>
      </w:r>
      <w:r w:rsidR="0094447E" w:rsidRPr="003D4117">
        <w:rPr>
          <w:szCs w:val="22"/>
          <w:lang w:val="en-US" w:bidi="th-TH"/>
        </w:rPr>
        <w:t>s</w:t>
      </w:r>
      <w:r w:rsidRPr="003D4117">
        <w:rPr>
          <w:szCs w:val="22"/>
          <w:lang w:val="en-US" w:bidi="th-TH"/>
        </w:rPr>
        <w:t xml:space="preserve"> during the </w:t>
      </w:r>
      <w:r w:rsidR="00DE75A5" w:rsidRPr="003D4117">
        <w:rPr>
          <w:szCs w:val="22"/>
          <w:lang w:val="en-US" w:bidi="th-TH"/>
        </w:rPr>
        <w:t>three</w:t>
      </w:r>
      <w:r w:rsidR="009E31BF" w:rsidRPr="003D4117">
        <w:rPr>
          <w:szCs w:val="22"/>
          <w:lang w:val="en-US" w:bidi="th-TH"/>
        </w:rPr>
        <w:t>-month period ended 3</w:t>
      </w:r>
      <w:r w:rsidR="00DE75A5" w:rsidRPr="003D4117">
        <w:rPr>
          <w:szCs w:val="22"/>
          <w:lang w:val="en-US" w:bidi="th-TH"/>
        </w:rPr>
        <w:t>1</w:t>
      </w:r>
      <w:r w:rsidR="009E31BF" w:rsidRPr="003D4117">
        <w:rPr>
          <w:szCs w:val="22"/>
          <w:lang w:val="en-US" w:bidi="th-TH"/>
        </w:rPr>
        <w:t xml:space="preserve"> </w:t>
      </w:r>
      <w:r w:rsidR="00DE75A5" w:rsidRPr="003D4117">
        <w:rPr>
          <w:szCs w:val="22"/>
          <w:lang w:val="en-US" w:bidi="th-TH"/>
        </w:rPr>
        <w:t>March</w:t>
      </w:r>
      <w:r w:rsidR="00431701" w:rsidRPr="003D4117">
        <w:rPr>
          <w:szCs w:val="22"/>
          <w:lang w:val="en-US" w:bidi="th-TH"/>
        </w:rPr>
        <w:t xml:space="preserve"> </w:t>
      </w:r>
      <w:r w:rsidR="009E31BF" w:rsidRPr="003D4117">
        <w:rPr>
          <w:szCs w:val="22"/>
          <w:lang w:val="en-US" w:bidi="th-TH"/>
        </w:rPr>
        <w:t>202</w:t>
      </w:r>
      <w:r w:rsidR="00DE75A5" w:rsidRPr="003D4117">
        <w:rPr>
          <w:szCs w:val="22"/>
          <w:lang w:val="en-US" w:bidi="th-TH"/>
        </w:rPr>
        <w:t>4</w:t>
      </w:r>
      <w:r w:rsidR="009E31BF" w:rsidRPr="003D4117">
        <w:rPr>
          <w:szCs w:val="22"/>
          <w:lang w:val="en-US" w:bidi="th-TH"/>
        </w:rPr>
        <w:t>.</w:t>
      </w:r>
    </w:p>
    <w:p w14:paraId="454203FF" w14:textId="77777777" w:rsidR="00896B4B" w:rsidRPr="009E31BF" w:rsidRDefault="00896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  <w:lang w:bidi="ar-SA"/>
        </w:rPr>
      </w:pPr>
    </w:p>
    <w:p w14:paraId="10A01CEA" w14:textId="643F08F0" w:rsidR="00963D6C" w:rsidRPr="005477E7" w:rsidRDefault="00963D6C" w:rsidP="00B22B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Significant transactions for the</w:t>
      </w:r>
      <w:r w:rsidR="0025509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three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-month period</w:t>
      </w:r>
      <w:r w:rsidR="00D06234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s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ended </w:t>
      </w:r>
      <w:r w:rsidR="00556F43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="0025509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1 March </w:t>
      </w:r>
      <w:r w:rsidR="001F57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202</w:t>
      </w:r>
      <w:r w:rsidR="0025509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4</w:t>
      </w:r>
      <w:r w:rsidR="001F579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and 202</w:t>
      </w:r>
      <w:r w:rsidR="0025509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="00925203"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Pr="00024D2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with related parties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were as follows:</w:t>
      </w:r>
    </w:p>
    <w:p w14:paraId="385A669F" w14:textId="419B0951" w:rsidR="002B38CD" w:rsidRDefault="002B38CD" w:rsidP="002B38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0"/>
          <w:szCs w:val="20"/>
          <w:lang w:val="en-GB" w:bidi="ar-SA"/>
        </w:rPr>
      </w:pP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70"/>
        <w:gridCol w:w="270"/>
        <w:gridCol w:w="1270"/>
        <w:gridCol w:w="236"/>
        <w:gridCol w:w="1204"/>
        <w:gridCol w:w="236"/>
        <w:gridCol w:w="1294"/>
      </w:tblGrid>
      <w:tr w:rsidR="0025509A" w:rsidRPr="002A1A98" w14:paraId="6A77A8D4" w14:textId="77777777" w:rsidTr="00763087">
        <w:trPr>
          <w:trHeight w:val="80"/>
          <w:tblHeader/>
        </w:trPr>
        <w:tc>
          <w:tcPr>
            <w:tcW w:w="3510" w:type="dxa"/>
          </w:tcPr>
          <w:p w14:paraId="695D4755" w14:textId="77777777" w:rsidR="0025509A" w:rsidRPr="00AB5977" w:rsidRDefault="0025509A" w:rsidP="00CF3E11">
            <w:pPr>
              <w:pStyle w:val="acctfourfigures"/>
              <w:spacing w:line="240" w:lineRule="atLeast"/>
              <w:rPr>
                <w:b/>
                <w:bCs/>
                <w:i/>
                <w:iCs/>
                <w:spacing w:val="-2"/>
                <w:szCs w:val="22"/>
              </w:rPr>
            </w:pPr>
          </w:p>
        </w:tc>
        <w:tc>
          <w:tcPr>
            <w:tcW w:w="2710" w:type="dxa"/>
            <w:gridSpan w:val="3"/>
            <w:vAlign w:val="bottom"/>
          </w:tcPr>
          <w:p w14:paraId="3A8672F4" w14:textId="77777777" w:rsidR="0025509A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  <w:p w14:paraId="52F4C3C5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  <w:tc>
          <w:tcPr>
            <w:tcW w:w="236" w:type="dxa"/>
          </w:tcPr>
          <w:p w14:paraId="13074133" w14:textId="77777777" w:rsidR="0025509A" w:rsidRPr="002A1A98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rPr>
                <w:rFonts w:cs="Times New Roman"/>
                <w:b/>
                <w:bCs/>
              </w:rPr>
            </w:pPr>
          </w:p>
        </w:tc>
        <w:tc>
          <w:tcPr>
            <w:tcW w:w="2734" w:type="dxa"/>
            <w:gridSpan w:val="3"/>
          </w:tcPr>
          <w:p w14:paraId="185CF2D5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Separate </w:t>
            </w:r>
          </w:p>
          <w:p w14:paraId="40DC9CC9" w14:textId="77777777" w:rsidR="0025509A" w:rsidRPr="002A1A98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A1A9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5509A" w:rsidRPr="00D675DD" w14:paraId="5761C94B" w14:textId="77777777" w:rsidTr="00763087">
        <w:trPr>
          <w:trHeight w:val="80"/>
          <w:tblHeader/>
        </w:trPr>
        <w:tc>
          <w:tcPr>
            <w:tcW w:w="3510" w:type="dxa"/>
          </w:tcPr>
          <w:p w14:paraId="0B94B6BE" w14:textId="77777777" w:rsidR="0025509A" w:rsidRPr="00CF3CA4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6"/>
                <w:tab w:val="decimal" w:pos="882"/>
              </w:tabs>
              <w:spacing w:line="240" w:lineRule="exact"/>
              <w:ind w:right="-108"/>
              <w:rPr>
                <w:b/>
                <w:bCs/>
                <w:i/>
                <w:iCs/>
              </w:rPr>
            </w:pPr>
          </w:p>
        </w:tc>
        <w:tc>
          <w:tcPr>
            <w:tcW w:w="1170" w:type="dxa"/>
          </w:tcPr>
          <w:p w14:paraId="633355D0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436FEEA5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0" w:type="dxa"/>
          </w:tcPr>
          <w:p w14:paraId="382300DD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36" w:type="dxa"/>
          </w:tcPr>
          <w:p w14:paraId="31E4FEB8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  <w:b/>
                <w:bCs/>
                <w:i/>
                <w:iCs/>
              </w:rPr>
            </w:pPr>
          </w:p>
        </w:tc>
        <w:tc>
          <w:tcPr>
            <w:tcW w:w="1204" w:type="dxa"/>
          </w:tcPr>
          <w:p w14:paraId="390CA9EB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36" w:type="dxa"/>
          </w:tcPr>
          <w:p w14:paraId="35DF6461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61AA611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23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25509A" w:rsidRPr="00D675DD" w14:paraId="17ADD944" w14:textId="77777777" w:rsidTr="00763087">
        <w:trPr>
          <w:trHeight w:val="80"/>
          <w:tblHeader/>
        </w:trPr>
        <w:tc>
          <w:tcPr>
            <w:tcW w:w="3510" w:type="dxa"/>
          </w:tcPr>
          <w:p w14:paraId="5D742A65" w14:textId="77777777" w:rsidR="0025509A" w:rsidRPr="00905F9C" w:rsidRDefault="0025509A" w:rsidP="00CF3E11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80" w:type="dxa"/>
            <w:gridSpan w:val="7"/>
          </w:tcPr>
          <w:p w14:paraId="4C8B50F6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25509A" w14:paraId="4EBF63E9" w14:textId="77777777" w:rsidTr="0025509A">
        <w:trPr>
          <w:trHeight w:val="80"/>
        </w:trPr>
        <w:tc>
          <w:tcPr>
            <w:tcW w:w="3510" w:type="dxa"/>
          </w:tcPr>
          <w:p w14:paraId="0374CEC3" w14:textId="77777777" w:rsidR="0025509A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B77E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Subsidiaries</w:t>
            </w:r>
          </w:p>
        </w:tc>
        <w:tc>
          <w:tcPr>
            <w:tcW w:w="1170" w:type="dxa"/>
          </w:tcPr>
          <w:p w14:paraId="332CC623" w14:textId="7777777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7BA0880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6E503E6" w14:textId="7777777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AD34985" w14:textId="77777777" w:rsidR="0025509A" w:rsidRPr="00010203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6B871A5" w14:textId="7777777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CECAA5F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E50D9C7" w14:textId="7777777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25509A" w:rsidRPr="002E7D0A" w14:paraId="377C609C" w14:textId="77777777" w:rsidTr="0025509A">
        <w:trPr>
          <w:trHeight w:val="80"/>
        </w:trPr>
        <w:tc>
          <w:tcPr>
            <w:tcW w:w="3510" w:type="dxa"/>
          </w:tcPr>
          <w:p w14:paraId="1F68B976" w14:textId="1A27648A" w:rsidR="0025509A" w:rsidRPr="001F2E46" w:rsidRDefault="00727B5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727B5C">
              <w:rPr>
                <w:rFonts w:ascii="Times New Roman" w:hAnsi="Times New Roman" w:cs="Times New Roman"/>
                <w:sz w:val="22"/>
                <w:szCs w:val="22"/>
              </w:rPr>
              <w:t>Revenue from sale of real estate</w:t>
            </w:r>
          </w:p>
        </w:tc>
        <w:tc>
          <w:tcPr>
            <w:tcW w:w="1170" w:type="dxa"/>
          </w:tcPr>
          <w:p w14:paraId="0F9FB937" w14:textId="202F1395" w:rsidR="0025509A" w:rsidRPr="001F2E46" w:rsidRDefault="00DD55F7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7D91222F" w14:textId="77777777" w:rsidR="0025509A" w:rsidRPr="001F2E46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43D94F8C" w14:textId="33D2EC1F" w:rsidR="0025509A" w:rsidRPr="001F2E46" w:rsidRDefault="00727B5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02CD8C0C" w14:textId="77777777" w:rsidR="0025509A" w:rsidRPr="001F2E46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2826833" w14:textId="1F70EDF0" w:rsidR="0025509A" w:rsidRPr="001F2E46" w:rsidRDefault="00727B5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8,832</w:t>
            </w:r>
          </w:p>
        </w:tc>
        <w:tc>
          <w:tcPr>
            <w:tcW w:w="236" w:type="dxa"/>
          </w:tcPr>
          <w:p w14:paraId="7FE43D13" w14:textId="77777777" w:rsidR="0025509A" w:rsidRPr="001F2E46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207FCDB" w14:textId="3DB93B1A" w:rsidR="0025509A" w:rsidRPr="001F2E46" w:rsidRDefault="00727B5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A666AC" w:rsidRPr="002E7D0A" w14:paraId="60197AEA" w14:textId="77777777" w:rsidTr="0025509A">
        <w:trPr>
          <w:trHeight w:val="80"/>
        </w:trPr>
        <w:tc>
          <w:tcPr>
            <w:tcW w:w="3510" w:type="dxa"/>
          </w:tcPr>
          <w:p w14:paraId="36689541" w14:textId="057F83FE" w:rsidR="00A666AC" w:rsidRPr="00727B5C" w:rsidRDefault="00A666AC" w:rsidP="00A6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170" w:type="dxa"/>
          </w:tcPr>
          <w:p w14:paraId="6532A4F8" w14:textId="07F75129" w:rsidR="00A666A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62EFAD6F" w14:textId="77777777" w:rsidR="00A666AC" w:rsidRPr="001F2E46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FDD7862" w14:textId="35F159FA" w:rsidR="00A666A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0E600126" w14:textId="77777777" w:rsidR="00A666AC" w:rsidRPr="001F2E46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418D577" w14:textId="07159B9F" w:rsidR="00A666A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</w:t>
            </w:r>
          </w:p>
        </w:tc>
        <w:tc>
          <w:tcPr>
            <w:tcW w:w="236" w:type="dxa"/>
          </w:tcPr>
          <w:p w14:paraId="17C1F4B9" w14:textId="77777777" w:rsidR="00A666AC" w:rsidRPr="001F2E46" w:rsidRDefault="00A666AC" w:rsidP="00A6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6D6236B" w14:textId="62FFE765" w:rsidR="00A666A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A666AC" w:rsidRPr="002E7D0A" w14:paraId="169EE5C5" w14:textId="77777777" w:rsidTr="0025509A">
        <w:trPr>
          <w:trHeight w:val="80"/>
        </w:trPr>
        <w:tc>
          <w:tcPr>
            <w:tcW w:w="3510" w:type="dxa"/>
          </w:tcPr>
          <w:p w14:paraId="11EBD108" w14:textId="445D3341" w:rsidR="00A666AC" w:rsidRPr="002E7D0A" w:rsidRDefault="00A666AC" w:rsidP="00A6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1F2E46">
              <w:rPr>
                <w:rFonts w:ascii="Times New Roman" w:hAnsi="Times New Roman" w:cs="Times New Roman"/>
                <w:sz w:val="22"/>
                <w:szCs w:val="22"/>
              </w:rPr>
              <w:t>Interest income</w:t>
            </w:r>
          </w:p>
        </w:tc>
        <w:tc>
          <w:tcPr>
            <w:tcW w:w="1170" w:type="dxa"/>
          </w:tcPr>
          <w:p w14:paraId="1EBED136" w14:textId="7DB255CE" w:rsidR="00A666A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196CCC07" w14:textId="77777777" w:rsidR="00A666AC" w:rsidRPr="00D675DD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7DDBDFFD" w14:textId="3F467A95" w:rsidR="00A666AC" w:rsidRPr="002E7D0A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72CD6A2" w14:textId="77777777" w:rsidR="00A666AC" w:rsidRPr="00010203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E32EA15" w14:textId="7ADE40C6" w:rsidR="00A666A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622</w:t>
            </w:r>
          </w:p>
        </w:tc>
        <w:tc>
          <w:tcPr>
            <w:tcW w:w="236" w:type="dxa"/>
          </w:tcPr>
          <w:p w14:paraId="524AEA64" w14:textId="77777777" w:rsidR="00A666AC" w:rsidRPr="00D675DD" w:rsidRDefault="00A666AC" w:rsidP="00A6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1F0ED21A" w14:textId="53BC8EE4" w:rsidR="00A666AC" w:rsidRPr="002E7D0A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right="-108"/>
              <w:rPr>
                <w:rFonts w:cs="Times New Roman"/>
              </w:rPr>
            </w:pPr>
            <w:r w:rsidRPr="001F2E46">
              <w:rPr>
                <w:rFonts w:cs="Times New Roman"/>
              </w:rPr>
              <w:t>2,142</w:t>
            </w:r>
          </w:p>
        </w:tc>
      </w:tr>
      <w:tr w:rsidR="00A666AC" w:rsidRPr="00F03A1C" w14:paraId="5A63D37E" w14:textId="77777777" w:rsidTr="0025509A">
        <w:trPr>
          <w:trHeight w:val="80"/>
        </w:trPr>
        <w:tc>
          <w:tcPr>
            <w:tcW w:w="3510" w:type="dxa"/>
          </w:tcPr>
          <w:p w14:paraId="39930EAC" w14:textId="77777777" w:rsidR="00A666AC" w:rsidRPr="00F03A1C" w:rsidRDefault="00A666AC" w:rsidP="00A6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70" w:type="dxa"/>
          </w:tcPr>
          <w:p w14:paraId="59A6B9B2" w14:textId="77777777" w:rsidR="00A666AC" w:rsidRPr="00F03A1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C2EBA01" w14:textId="77777777" w:rsidR="00A666AC" w:rsidRPr="00F03A1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57A2981F" w14:textId="77777777" w:rsidR="00A666AC" w:rsidRPr="00F03A1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3B2BC80" w14:textId="77777777" w:rsidR="00A666AC" w:rsidRPr="00F03A1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4AF628CE" w14:textId="77777777" w:rsidR="00A666AC" w:rsidRPr="00F03A1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0884A6A" w14:textId="77777777" w:rsidR="00A666AC" w:rsidRPr="00F03A1C" w:rsidRDefault="00A666AC" w:rsidP="00A6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14:paraId="679BADB4" w14:textId="77777777" w:rsidR="00A666AC" w:rsidRPr="00F03A1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A666AC" w14:paraId="7DE9A9BF" w14:textId="77777777" w:rsidTr="0025509A">
        <w:trPr>
          <w:trHeight w:val="80"/>
        </w:trPr>
        <w:tc>
          <w:tcPr>
            <w:tcW w:w="3510" w:type="dxa"/>
          </w:tcPr>
          <w:p w14:paraId="42B56157" w14:textId="77777777" w:rsidR="00A666AC" w:rsidRPr="00E10BBD" w:rsidRDefault="00A666AC" w:rsidP="00A6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theme="minorBidi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Joint ventures</w:t>
            </w:r>
          </w:p>
        </w:tc>
        <w:tc>
          <w:tcPr>
            <w:tcW w:w="1170" w:type="dxa"/>
          </w:tcPr>
          <w:p w14:paraId="436414E8" w14:textId="77777777" w:rsidR="00A666A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182DB00" w14:textId="77777777" w:rsidR="00A666AC" w:rsidRPr="00D675DD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44187D38" w14:textId="77777777" w:rsidR="00A666A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A88AEAC" w14:textId="77777777" w:rsidR="00A666AC" w:rsidRPr="00010203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8A1FAD0" w14:textId="77777777" w:rsidR="00A666A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91FE0FE" w14:textId="77777777" w:rsidR="00A666AC" w:rsidRPr="00D675DD" w:rsidRDefault="00A666AC" w:rsidP="00A666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47074B89" w14:textId="77777777" w:rsidR="00A666AC" w:rsidRDefault="00A666AC" w:rsidP="00A666AC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2CE2" w14:paraId="2139B244" w14:textId="77777777" w:rsidTr="0025509A">
        <w:trPr>
          <w:trHeight w:val="80"/>
        </w:trPr>
        <w:tc>
          <w:tcPr>
            <w:tcW w:w="3510" w:type="dxa"/>
          </w:tcPr>
          <w:p w14:paraId="7A4DB0DC" w14:textId="710BA713" w:rsidR="001E2CE2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32E4">
              <w:rPr>
                <w:rFonts w:ascii="Times New Roman" w:hAnsi="Times New Roman" w:cs="Times New Roman"/>
                <w:sz w:val="22"/>
                <w:szCs w:val="22"/>
              </w:rPr>
              <w:t>Revenue</w:t>
            </w:r>
            <w:r w:rsidRPr="00ED32E4">
              <w:rPr>
                <w:rFonts w:ascii="Times New Roman" w:hAnsi="Times New Roman" w:cs="Times New Roman" w:hint="cs"/>
                <w:sz w:val="22"/>
                <w:szCs w:val="22"/>
                <w:cs/>
              </w:rPr>
              <w:t xml:space="preserve"> </w:t>
            </w:r>
            <w:r w:rsidRPr="00ED32E4">
              <w:rPr>
                <w:rFonts w:ascii="Times New Roman" w:hAnsi="Times New Roman" w:cs="Times New Roman"/>
                <w:sz w:val="22"/>
                <w:szCs w:val="22"/>
              </w:rPr>
              <w:t xml:space="preserve">from sale of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real estate</w:t>
            </w:r>
          </w:p>
        </w:tc>
        <w:tc>
          <w:tcPr>
            <w:tcW w:w="1170" w:type="dxa"/>
          </w:tcPr>
          <w:p w14:paraId="1186D47F" w14:textId="67157CAF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szCs w:val="28"/>
              </w:rPr>
              <w:t>-</w:t>
            </w:r>
          </w:p>
        </w:tc>
        <w:tc>
          <w:tcPr>
            <w:tcW w:w="270" w:type="dxa"/>
          </w:tcPr>
          <w:p w14:paraId="7C92C740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25F2EE85" w14:textId="3E5D3E49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25,746</w:t>
            </w:r>
          </w:p>
        </w:tc>
        <w:tc>
          <w:tcPr>
            <w:tcW w:w="236" w:type="dxa"/>
          </w:tcPr>
          <w:p w14:paraId="73B518FD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58C965A" w14:textId="1A2B41E6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  <w:tc>
          <w:tcPr>
            <w:tcW w:w="236" w:type="dxa"/>
          </w:tcPr>
          <w:p w14:paraId="7D70B8A8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8690D8C" w14:textId="088BE40F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25,746</w:t>
            </w:r>
          </w:p>
        </w:tc>
      </w:tr>
      <w:tr w:rsidR="001E2CE2" w14:paraId="0F01D2DA" w14:textId="77777777" w:rsidTr="0025509A">
        <w:trPr>
          <w:trHeight w:val="80"/>
        </w:trPr>
        <w:tc>
          <w:tcPr>
            <w:tcW w:w="3510" w:type="dxa"/>
            <w:shd w:val="clear" w:color="auto" w:fill="auto"/>
          </w:tcPr>
          <w:p w14:paraId="08220292" w14:textId="0D70B360" w:rsidR="001E2CE2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170" w:type="dxa"/>
            <w:shd w:val="clear" w:color="auto" w:fill="auto"/>
          </w:tcPr>
          <w:p w14:paraId="1BC94A06" w14:textId="379E3481" w:rsidR="001E2CE2" w:rsidRPr="00DC392A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14,803</w:t>
            </w:r>
          </w:p>
        </w:tc>
        <w:tc>
          <w:tcPr>
            <w:tcW w:w="270" w:type="dxa"/>
            <w:shd w:val="clear" w:color="auto" w:fill="auto"/>
          </w:tcPr>
          <w:p w14:paraId="14297763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14:paraId="15D5D514" w14:textId="4B510F68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14,073</w:t>
            </w:r>
          </w:p>
        </w:tc>
        <w:tc>
          <w:tcPr>
            <w:tcW w:w="236" w:type="dxa"/>
            <w:shd w:val="clear" w:color="auto" w:fill="auto"/>
          </w:tcPr>
          <w:p w14:paraId="475C1803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shd w:val="clear" w:color="auto" w:fill="auto"/>
          </w:tcPr>
          <w:p w14:paraId="33120A53" w14:textId="7FC8DAC0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14,803</w:t>
            </w:r>
          </w:p>
        </w:tc>
        <w:tc>
          <w:tcPr>
            <w:tcW w:w="236" w:type="dxa"/>
            <w:shd w:val="clear" w:color="auto" w:fill="auto"/>
          </w:tcPr>
          <w:p w14:paraId="5622E6D2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shd w:val="clear" w:color="auto" w:fill="auto"/>
          </w:tcPr>
          <w:p w14:paraId="13FDE9DF" w14:textId="577CED03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14,073</w:t>
            </w:r>
          </w:p>
        </w:tc>
      </w:tr>
      <w:tr w:rsidR="001E2CE2" w14:paraId="1E2EBE2C" w14:textId="77777777" w:rsidTr="0025509A">
        <w:trPr>
          <w:trHeight w:val="80"/>
        </w:trPr>
        <w:tc>
          <w:tcPr>
            <w:tcW w:w="3510" w:type="dxa"/>
            <w:shd w:val="clear" w:color="auto" w:fill="auto"/>
          </w:tcPr>
          <w:p w14:paraId="5402A992" w14:textId="6E9D7044" w:rsidR="001E2CE2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sz w:val="22"/>
                <w:szCs w:val="22"/>
              </w:rPr>
              <w:t xml:space="preserve">Income from areas and infrastructure </w:t>
            </w:r>
          </w:p>
        </w:tc>
        <w:tc>
          <w:tcPr>
            <w:tcW w:w="1170" w:type="dxa"/>
          </w:tcPr>
          <w:p w14:paraId="05301E9C" w14:textId="7CAFBD12" w:rsidR="001E2CE2" w:rsidRPr="00E10BB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70" w:type="dxa"/>
          </w:tcPr>
          <w:p w14:paraId="2212EE9C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4B58A964" w14:textId="7328CF4A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3674F8D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D638F1E" w14:textId="5EDD8449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7F7642E4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76F13297" w14:textId="51EBD1D4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2CE2" w14:paraId="695D8373" w14:textId="77777777" w:rsidTr="0025509A">
        <w:trPr>
          <w:trHeight w:val="80"/>
        </w:trPr>
        <w:tc>
          <w:tcPr>
            <w:tcW w:w="3510" w:type="dxa"/>
            <w:shd w:val="clear" w:color="auto" w:fill="auto"/>
          </w:tcPr>
          <w:p w14:paraId="02426672" w14:textId="28E8DB4A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proofErr w:type="spellStart"/>
            <w:r w:rsidRPr="000F3207">
              <w:rPr>
                <w:rFonts w:ascii="Times New Roman" w:hAnsi="Times New Roman" w:cs="Times New Roman"/>
                <w:sz w:val="22"/>
                <w:szCs w:val="22"/>
              </w:rPr>
              <w:t>utilisation</w:t>
            </w:r>
            <w:proofErr w:type="spellEnd"/>
          </w:p>
        </w:tc>
        <w:tc>
          <w:tcPr>
            <w:tcW w:w="1170" w:type="dxa"/>
          </w:tcPr>
          <w:p w14:paraId="4860C954" w14:textId="08315FA8" w:rsidR="001E2CE2" w:rsidRPr="00D5488F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12,090</w:t>
            </w:r>
          </w:p>
        </w:tc>
        <w:tc>
          <w:tcPr>
            <w:tcW w:w="270" w:type="dxa"/>
          </w:tcPr>
          <w:p w14:paraId="441871E9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78D6D2AE" w14:textId="692F653A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szCs w:val="28"/>
              </w:rPr>
            </w:pPr>
            <w:r w:rsidRPr="00D5488F">
              <w:rPr>
                <w:rFonts w:cs="Times New Roman"/>
              </w:rPr>
              <w:t>11,943</w:t>
            </w:r>
          </w:p>
        </w:tc>
        <w:tc>
          <w:tcPr>
            <w:tcW w:w="236" w:type="dxa"/>
          </w:tcPr>
          <w:p w14:paraId="645D51A6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B1231A2" w14:textId="5A4B60EC" w:rsidR="001E2CE2" w:rsidRPr="00D5488F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12,090</w:t>
            </w:r>
          </w:p>
        </w:tc>
        <w:tc>
          <w:tcPr>
            <w:tcW w:w="236" w:type="dxa"/>
          </w:tcPr>
          <w:p w14:paraId="3406F602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A1882C5" w14:textId="18D22B6F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11,943</w:t>
            </w:r>
          </w:p>
        </w:tc>
      </w:tr>
      <w:tr w:rsidR="001E2CE2" w14:paraId="09299CF2" w14:textId="77777777" w:rsidTr="0025509A">
        <w:trPr>
          <w:trHeight w:val="80"/>
        </w:trPr>
        <w:tc>
          <w:tcPr>
            <w:tcW w:w="3510" w:type="dxa"/>
          </w:tcPr>
          <w:p w14:paraId="7B01200C" w14:textId="1758AE89" w:rsidR="001E2CE2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Management income</w:t>
            </w:r>
          </w:p>
        </w:tc>
        <w:tc>
          <w:tcPr>
            <w:tcW w:w="1170" w:type="dxa"/>
          </w:tcPr>
          <w:p w14:paraId="753769B6" w14:textId="402C7A3D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1,655</w:t>
            </w:r>
          </w:p>
        </w:tc>
        <w:tc>
          <w:tcPr>
            <w:tcW w:w="270" w:type="dxa"/>
          </w:tcPr>
          <w:p w14:paraId="69DF66F9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3A7E420A" w14:textId="055A400B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1,562</w:t>
            </w:r>
          </w:p>
        </w:tc>
        <w:tc>
          <w:tcPr>
            <w:tcW w:w="236" w:type="dxa"/>
          </w:tcPr>
          <w:p w14:paraId="18B83C79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6EF4A254" w14:textId="72579D37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1,655</w:t>
            </w:r>
          </w:p>
        </w:tc>
        <w:tc>
          <w:tcPr>
            <w:tcW w:w="236" w:type="dxa"/>
          </w:tcPr>
          <w:p w14:paraId="3A046F72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73436DD" w14:textId="2637422A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1,562</w:t>
            </w:r>
          </w:p>
        </w:tc>
      </w:tr>
      <w:tr w:rsidR="001E2CE2" w14:paraId="43115190" w14:textId="77777777" w:rsidTr="0025509A">
        <w:trPr>
          <w:trHeight w:val="80"/>
        </w:trPr>
        <w:tc>
          <w:tcPr>
            <w:tcW w:w="3510" w:type="dxa"/>
          </w:tcPr>
          <w:p w14:paraId="1C76AF88" w14:textId="30F2106A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t>Rental income</w:t>
            </w:r>
          </w:p>
        </w:tc>
        <w:tc>
          <w:tcPr>
            <w:tcW w:w="1170" w:type="dxa"/>
          </w:tcPr>
          <w:p w14:paraId="1038B00D" w14:textId="516C6D1A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332</w:t>
            </w:r>
          </w:p>
        </w:tc>
        <w:tc>
          <w:tcPr>
            <w:tcW w:w="270" w:type="dxa"/>
          </w:tcPr>
          <w:p w14:paraId="69C6ACAD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05DB4D68" w14:textId="47A259EF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272</w:t>
            </w:r>
          </w:p>
        </w:tc>
        <w:tc>
          <w:tcPr>
            <w:tcW w:w="236" w:type="dxa"/>
          </w:tcPr>
          <w:p w14:paraId="4935391E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9DCFF6E" w14:textId="3A60F759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332</w:t>
            </w:r>
          </w:p>
        </w:tc>
        <w:tc>
          <w:tcPr>
            <w:tcW w:w="236" w:type="dxa"/>
          </w:tcPr>
          <w:p w14:paraId="4E3FD608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202DE28" w14:textId="34FDDCC9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272</w:t>
            </w:r>
          </w:p>
        </w:tc>
      </w:tr>
      <w:tr w:rsidR="001E2CE2" w14:paraId="35C96F11" w14:textId="77777777" w:rsidTr="0025509A">
        <w:trPr>
          <w:trHeight w:val="80"/>
        </w:trPr>
        <w:tc>
          <w:tcPr>
            <w:tcW w:w="3510" w:type="dxa"/>
          </w:tcPr>
          <w:p w14:paraId="0A72E187" w14:textId="0A0BE17E" w:rsidR="001E2CE2" w:rsidRPr="00FF4CB0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</w:pPr>
            <w:r w:rsidRPr="00FF4CB0">
              <w:rPr>
                <w:szCs w:val="28"/>
              </w:rPr>
              <w:t>Interest income</w:t>
            </w:r>
          </w:p>
        </w:tc>
        <w:tc>
          <w:tcPr>
            <w:tcW w:w="1170" w:type="dxa"/>
          </w:tcPr>
          <w:p w14:paraId="7442A4D9" w14:textId="04D6436B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  <w:tc>
          <w:tcPr>
            <w:tcW w:w="270" w:type="dxa"/>
          </w:tcPr>
          <w:p w14:paraId="3BBB0A80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18E991C" w14:textId="2AE50C88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106</w:t>
            </w:r>
          </w:p>
        </w:tc>
        <w:tc>
          <w:tcPr>
            <w:tcW w:w="236" w:type="dxa"/>
          </w:tcPr>
          <w:p w14:paraId="26947B06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29406355" w14:textId="301E7AC6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90</w:t>
            </w:r>
          </w:p>
        </w:tc>
        <w:tc>
          <w:tcPr>
            <w:tcW w:w="236" w:type="dxa"/>
          </w:tcPr>
          <w:p w14:paraId="262F78AA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634E1DC" w14:textId="1C58CEB4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5488F">
              <w:rPr>
                <w:rFonts w:cs="Times New Roman"/>
              </w:rPr>
              <w:t>106</w:t>
            </w:r>
          </w:p>
        </w:tc>
      </w:tr>
      <w:tr w:rsidR="001E2CE2" w14:paraId="462537B3" w14:textId="77777777" w:rsidTr="0025509A">
        <w:trPr>
          <w:trHeight w:val="80"/>
        </w:trPr>
        <w:tc>
          <w:tcPr>
            <w:tcW w:w="3510" w:type="dxa"/>
          </w:tcPr>
          <w:p w14:paraId="0BB6B738" w14:textId="53F4516A" w:rsidR="001E2CE2" w:rsidRPr="00FF4CB0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170" w:type="dxa"/>
          </w:tcPr>
          <w:p w14:paraId="7B9FA33A" w14:textId="43B36346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3645D7A4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306E73E3" w14:textId="31527731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860A5FB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ECC51D8" w14:textId="30F13A33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0F6CA623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562E37F3" w14:textId="716B0023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2CE2" w:rsidRPr="00F03A1C" w14:paraId="3798FD89" w14:textId="77777777" w:rsidTr="0025509A">
        <w:trPr>
          <w:trHeight w:val="80"/>
        </w:trPr>
        <w:tc>
          <w:tcPr>
            <w:tcW w:w="3510" w:type="dxa"/>
          </w:tcPr>
          <w:p w14:paraId="1CD6A060" w14:textId="66875A80" w:rsidR="001E2CE2" w:rsidRPr="00F03A1C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Other r</w:t>
            </w: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elated parties</w:t>
            </w:r>
          </w:p>
        </w:tc>
        <w:tc>
          <w:tcPr>
            <w:tcW w:w="1170" w:type="dxa"/>
          </w:tcPr>
          <w:p w14:paraId="70D34E40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56DE31C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3AE9EBD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2D0C6BFD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50978CA5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60FB7792" w14:textId="77777777" w:rsidR="001E2CE2" w:rsidRPr="00F03A1C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14:paraId="2A270FE1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1E2CE2" w14:paraId="6BD69887" w14:textId="77777777" w:rsidTr="0025509A">
        <w:trPr>
          <w:trHeight w:val="80"/>
        </w:trPr>
        <w:tc>
          <w:tcPr>
            <w:tcW w:w="3510" w:type="dxa"/>
          </w:tcPr>
          <w:p w14:paraId="03433F99" w14:textId="4BAFC140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Revenue from rendering of services</w:t>
            </w:r>
          </w:p>
        </w:tc>
        <w:tc>
          <w:tcPr>
            <w:tcW w:w="1170" w:type="dxa"/>
          </w:tcPr>
          <w:p w14:paraId="45EB875B" w14:textId="4EF7CD5B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316</w:t>
            </w:r>
          </w:p>
        </w:tc>
        <w:tc>
          <w:tcPr>
            <w:tcW w:w="270" w:type="dxa"/>
          </w:tcPr>
          <w:p w14:paraId="77B47F6E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628999D7" w14:textId="30958E17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71CFF">
              <w:rPr>
                <w:rFonts w:cs="Times New Roman"/>
              </w:rPr>
              <w:t>320</w:t>
            </w:r>
          </w:p>
        </w:tc>
        <w:tc>
          <w:tcPr>
            <w:tcW w:w="236" w:type="dxa"/>
          </w:tcPr>
          <w:p w14:paraId="53DFC91C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4B33289D" w14:textId="54F5A952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316</w:t>
            </w:r>
          </w:p>
        </w:tc>
        <w:tc>
          <w:tcPr>
            <w:tcW w:w="236" w:type="dxa"/>
          </w:tcPr>
          <w:p w14:paraId="04A9E907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055D6ACB" w14:textId="7478DA06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771CFF">
              <w:rPr>
                <w:rFonts w:cs="Times New Roman"/>
              </w:rPr>
              <w:t>320</w:t>
            </w:r>
          </w:p>
        </w:tc>
      </w:tr>
      <w:tr w:rsidR="001E2CE2" w14:paraId="255E9835" w14:textId="77777777" w:rsidTr="0025509A">
        <w:trPr>
          <w:trHeight w:val="80"/>
        </w:trPr>
        <w:tc>
          <w:tcPr>
            <w:tcW w:w="3510" w:type="dxa"/>
          </w:tcPr>
          <w:p w14:paraId="22A66862" w14:textId="5B5117EE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FF3C75" w14:textId="77777777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2EBF51EF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7CB71A35" w14:textId="510FFA20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7756209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D3EB3A3" w14:textId="77777777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397E28D1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7F0A109" w14:textId="6CFB7058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2CE2" w:rsidRPr="00F03A1C" w14:paraId="593B26B1" w14:textId="77777777" w:rsidTr="0025509A">
        <w:trPr>
          <w:trHeight w:val="80"/>
        </w:trPr>
        <w:tc>
          <w:tcPr>
            <w:tcW w:w="3510" w:type="dxa"/>
          </w:tcPr>
          <w:p w14:paraId="3901FD19" w14:textId="77777777" w:rsidR="001E2CE2" w:rsidRPr="00F03A1C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0" w:type="dxa"/>
          </w:tcPr>
          <w:p w14:paraId="1C578BBD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5989B76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A90FAD9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16F42FC6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04" w:type="dxa"/>
          </w:tcPr>
          <w:p w14:paraId="30D989B6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236" w:type="dxa"/>
          </w:tcPr>
          <w:p w14:paraId="2484C93C" w14:textId="77777777" w:rsidR="001E2CE2" w:rsidRPr="00F03A1C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4" w:type="dxa"/>
          </w:tcPr>
          <w:p w14:paraId="1528CC87" w14:textId="77777777" w:rsidR="001E2CE2" w:rsidRPr="00F03A1C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sz w:val="20"/>
                <w:szCs w:val="20"/>
              </w:rPr>
            </w:pPr>
          </w:p>
        </w:tc>
      </w:tr>
      <w:tr w:rsidR="001E2CE2" w:rsidRPr="00D675DD" w14:paraId="41B1AC14" w14:textId="77777777" w:rsidTr="0025509A">
        <w:trPr>
          <w:trHeight w:val="80"/>
        </w:trPr>
        <w:tc>
          <w:tcPr>
            <w:tcW w:w="3510" w:type="dxa"/>
          </w:tcPr>
          <w:p w14:paraId="6A95E179" w14:textId="0511CE31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lastRenderedPageBreak/>
              <w:t>Key management personnel</w:t>
            </w:r>
          </w:p>
        </w:tc>
        <w:tc>
          <w:tcPr>
            <w:tcW w:w="1170" w:type="dxa"/>
          </w:tcPr>
          <w:p w14:paraId="12F7BD85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52E53A2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1D4B5029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6D4EF45B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0901417F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03A511F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2846DDA4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2CE2" w:rsidRPr="00D675DD" w14:paraId="328E962D" w14:textId="77777777" w:rsidTr="0025509A">
        <w:trPr>
          <w:trHeight w:val="80"/>
        </w:trPr>
        <w:tc>
          <w:tcPr>
            <w:tcW w:w="3510" w:type="dxa"/>
          </w:tcPr>
          <w:p w14:paraId="4D48315C" w14:textId="1B54D668" w:rsidR="001E2CE2" w:rsidRPr="00A1151A" w:rsidRDefault="001E2CE2" w:rsidP="00C93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right="-108" w:hanging="161"/>
              <w:rPr>
                <w:rFonts w:ascii="Times New Roman" w:hAnsi="Times New Roman" w:cs="Cordia New"/>
                <w:b/>
                <w:bCs/>
                <w:sz w:val="22"/>
                <w:szCs w:val="22"/>
                <w:cs/>
              </w:rPr>
            </w:pP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 xml:space="preserve">Key management personnel </w:t>
            </w:r>
            <w:r w:rsidR="00C93A94">
              <w:rPr>
                <w:rFonts w:ascii="Times New Roman" w:hAnsi="Times New Roman" w:cstheme="minorBidi" w:hint="cs"/>
                <w:sz w:val="22"/>
                <w:szCs w:val="22"/>
                <w:cs/>
              </w:rPr>
              <w:t xml:space="preserve">   </w:t>
            </w:r>
            <w:r w:rsidRPr="00D675DD">
              <w:rPr>
                <w:rFonts w:ascii="Times New Roman" w:hAnsi="Times New Roman" w:cs="Times New Roman"/>
                <w:sz w:val="22"/>
                <w:szCs w:val="22"/>
              </w:rPr>
              <w:t>compensation</w:t>
            </w:r>
          </w:p>
        </w:tc>
        <w:tc>
          <w:tcPr>
            <w:tcW w:w="1170" w:type="dxa"/>
          </w:tcPr>
          <w:p w14:paraId="659A8730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7441246F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</w:tcPr>
          <w:p w14:paraId="021FBB07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1656A308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</w:tcPr>
          <w:p w14:paraId="14B93930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20D3914C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6F79E68D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2CE2" w:rsidRPr="00010203" w14:paraId="760FA47B" w14:textId="77777777" w:rsidTr="0099499B">
        <w:trPr>
          <w:trHeight w:val="80"/>
        </w:trPr>
        <w:tc>
          <w:tcPr>
            <w:tcW w:w="3510" w:type="dxa"/>
          </w:tcPr>
          <w:p w14:paraId="23240601" w14:textId="7D206E43" w:rsidR="001E2CE2" w:rsidRPr="00D675DD" w:rsidRDefault="001E2CE2" w:rsidP="001E2CE2">
            <w:pPr>
              <w:pStyle w:val="StandaardOpinion"/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2B4B">
              <w:t xml:space="preserve">   Short-term </w:t>
            </w:r>
            <w:r>
              <w:t xml:space="preserve">employee </w:t>
            </w:r>
            <w:r w:rsidRPr="00822B4B">
              <w:t>benefits</w:t>
            </w:r>
          </w:p>
        </w:tc>
        <w:tc>
          <w:tcPr>
            <w:tcW w:w="1170" w:type="dxa"/>
            <w:shd w:val="clear" w:color="auto" w:fill="auto"/>
          </w:tcPr>
          <w:p w14:paraId="38071D0B" w14:textId="4014BB1E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19,086</w:t>
            </w:r>
          </w:p>
        </w:tc>
        <w:tc>
          <w:tcPr>
            <w:tcW w:w="270" w:type="dxa"/>
            <w:shd w:val="clear" w:color="auto" w:fill="auto"/>
          </w:tcPr>
          <w:p w14:paraId="03F2102F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shd w:val="clear" w:color="auto" w:fill="auto"/>
          </w:tcPr>
          <w:p w14:paraId="78637EBD" w14:textId="5639E430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5F77">
              <w:rPr>
                <w:rFonts w:cs="Times New Roman"/>
              </w:rPr>
              <w:t>1</w:t>
            </w:r>
            <w:r>
              <w:rPr>
                <w:rFonts w:cs="Times New Roman"/>
              </w:rPr>
              <w:t>3,055</w:t>
            </w:r>
          </w:p>
        </w:tc>
        <w:tc>
          <w:tcPr>
            <w:tcW w:w="236" w:type="dxa"/>
            <w:shd w:val="clear" w:color="auto" w:fill="auto"/>
          </w:tcPr>
          <w:p w14:paraId="1C02042F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shd w:val="clear" w:color="auto" w:fill="auto"/>
          </w:tcPr>
          <w:p w14:paraId="14674BBB" w14:textId="0F4C8C19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19,086</w:t>
            </w:r>
          </w:p>
        </w:tc>
        <w:tc>
          <w:tcPr>
            <w:tcW w:w="236" w:type="dxa"/>
          </w:tcPr>
          <w:p w14:paraId="59D0F171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</w:tcPr>
          <w:p w14:paraId="3FCB51D8" w14:textId="38745AE6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5F77">
              <w:rPr>
                <w:rFonts w:cs="Times New Roman"/>
              </w:rPr>
              <w:t>1</w:t>
            </w:r>
            <w:r>
              <w:rPr>
                <w:rFonts w:cs="Times New Roman"/>
              </w:rPr>
              <w:t>3,055</w:t>
            </w:r>
          </w:p>
        </w:tc>
      </w:tr>
      <w:tr w:rsidR="001E2CE2" w:rsidRPr="00010203" w14:paraId="797521B4" w14:textId="77777777" w:rsidTr="0099499B">
        <w:trPr>
          <w:trHeight w:val="80"/>
        </w:trPr>
        <w:tc>
          <w:tcPr>
            <w:tcW w:w="3510" w:type="dxa"/>
          </w:tcPr>
          <w:p w14:paraId="5125FACB" w14:textId="58F8876E" w:rsidR="001E2CE2" w:rsidRPr="00822B4B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10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675DD">
              <w:t xml:space="preserve">   </w:t>
            </w:r>
            <w:r>
              <w:t>Post-employment</w:t>
            </w:r>
            <w:r w:rsidRPr="00D675DD">
              <w:t xml:space="preserve"> benefits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9131E2E" w14:textId="737C464C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209</w:t>
            </w:r>
          </w:p>
        </w:tc>
        <w:tc>
          <w:tcPr>
            <w:tcW w:w="270" w:type="dxa"/>
            <w:shd w:val="clear" w:color="auto" w:fill="auto"/>
          </w:tcPr>
          <w:p w14:paraId="2D799BC9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2D5A3607" w14:textId="613B3341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5F77">
              <w:rPr>
                <w:rFonts w:cs="Times New Roman"/>
              </w:rPr>
              <w:t>228</w:t>
            </w:r>
          </w:p>
        </w:tc>
        <w:tc>
          <w:tcPr>
            <w:tcW w:w="236" w:type="dxa"/>
            <w:shd w:val="clear" w:color="auto" w:fill="auto"/>
          </w:tcPr>
          <w:p w14:paraId="78D7735F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C71F2A1" w14:textId="127B733F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209</w:t>
            </w:r>
          </w:p>
        </w:tc>
        <w:tc>
          <w:tcPr>
            <w:tcW w:w="236" w:type="dxa"/>
          </w:tcPr>
          <w:p w14:paraId="3A75F2B7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9ED236E" w14:textId="65B9BB7E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825F77">
              <w:rPr>
                <w:rFonts w:cs="Times New Roman"/>
              </w:rPr>
              <w:t>228</w:t>
            </w:r>
          </w:p>
        </w:tc>
      </w:tr>
      <w:tr w:rsidR="001E2CE2" w14:paraId="15503C3B" w14:textId="77777777" w:rsidTr="0099499B">
        <w:trPr>
          <w:trHeight w:val="80"/>
        </w:trPr>
        <w:tc>
          <w:tcPr>
            <w:tcW w:w="3510" w:type="dxa"/>
          </w:tcPr>
          <w:p w14:paraId="1D9AE211" w14:textId="3086613B" w:rsidR="001E2CE2" w:rsidRPr="00D675DD" w:rsidRDefault="001E2CE2" w:rsidP="001E2C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ind w:left="522" w:hanging="522"/>
              <w:rPr>
                <w:rFonts w:ascii="Times New Roman" w:hAnsi="Times New Roman"/>
                <w:sz w:val="22"/>
                <w:szCs w:val="22"/>
              </w:rPr>
            </w:pPr>
            <w:r w:rsidRPr="0068407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Total key management personnel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9DF5A66" w14:textId="77777777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  <w:shd w:val="clear" w:color="auto" w:fill="auto"/>
          </w:tcPr>
          <w:p w14:paraId="689BEC0B" w14:textId="77777777" w:rsidR="001E2CE2" w:rsidRPr="00D675DD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</w:tcPr>
          <w:p w14:paraId="40BB5EE7" w14:textId="2E4CE79B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  <w:shd w:val="clear" w:color="auto" w:fill="auto"/>
          </w:tcPr>
          <w:p w14:paraId="6F3495E3" w14:textId="77777777" w:rsidR="001E2CE2" w:rsidRPr="00010203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shd w:val="clear" w:color="auto" w:fill="auto"/>
          </w:tcPr>
          <w:p w14:paraId="4F671ABA" w14:textId="77777777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36" w:type="dxa"/>
          </w:tcPr>
          <w:p w14:paraId="417935C0" w14:textId="77777777" w:rsidR="001E2CE2" w:rsidRPr="00D675DD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</w:tcPr>
          <w:p w14:paraId="620FDAF8" w14:textId="575DF09C" w:rsidR="001E2CE2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1E2CE2" w:rsidRPr="00684074" w14:paraId="75F2AA4E" w14:textId="77777777" w:rsidTr="0099499B">
        <w:trPr>
          <w:trHeight w:val="80"/>
        </w:trPr>
        <w:tc>
          <w:tcPr>
            <w:tcW w:w="3510" w:type="dxa"/>
          </w:tcPr>
          <w:p w14:paraId="422358A2" w14:textId="5DFEB0EB" w:rsidR="001E2CE2" w:rsidRPr="00684074" w:rsidRDefault="001E2CE2" w:rsidP="001E2CE2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ind w:left="522" w:hanging="522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F84EB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      compensation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0C1757" w14:textId="7B84A401" w:rsidR="001E2CE2" w:rsidRPr="00684074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19,295</w:t>
            </w:r>
          </w:p>
        </w:tc>
        <w:tc>
          <w:tcPr>
            <w:tcW w:w="270" w:type="dxa"/>
            <w:shd w:val="clear" w:color="auto" w:fill="auto"/>
          </w:tcPr>
          <w:p w14:paraId="27E8524D" w14:textId="77777777" w:rsidR="001E2CE2" w:rsidRPr="00684074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6AA2AD1" w14:textId="68D15F59" w:rsidR="001E2CE2" w:rsidRPr="00684074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84074">
              <w:rPr>
                <w:rFonts w:cs="Times New Roman"/>
                <w:b/>
                <w:bCs/>
              </w:rPr>
              <w:t>1</w:t>
            </w:r>
            <w:r>
              <w:rPr>
                <w:rFonts w:cs="Times New Roman"/>
                <w:b/>
                <w:bCs/>
              </w:rPr>
              <w:t>3</w:t>
            </w:r>
            <w:r w:rsidRPr="00684074">
              <w:rPr>
                <w:rFonts w:cs="Times New Roman"/>
                <w:b/>
                <w:bCs/>
              </w:rPr>
              <w:t>,</w:t>
            </w:r>
            <w:r>
              <w:rPr>
                <w:rFonts w:cstheme="minorBidi"/>
                <w:b/>
                <w:bCs/>
              </w:rPr>
              <w:t>283</w:t>
            </w:r>
          </w:p>
        </w:tc>
        <w:tc>
          <w:tcPr>
            <w:tcW w:w="236" w:type="dxa"/>
            <w:shd w:val="clear" w:color="auto" w:fill="auto"/>
          </w:tcPr>
          <w:p w14:paraId="19395B69" w14:textId="77777777" w:rsidR="001E2CE2" w:rsidRPr="00684074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4874898F" w14:textId="18FD5988" w:rsidR="001E2CE2" w:rsidRPr="00684074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19,295</w:t>
            </w:r>
          </w:p>
        </w:tc>
        <w:tc>
          <w:tcPr>
            <w:tcW w:w="236" w:type="dxa"/>
          </w:tcPr>
          <w:p w14:paraId="39CE188D" w14:textId="77777777" w:rsidR="001E2CE2" w:rsidRPr="00684074" w:rsidRDefault="001E2CE2" w:rsidP="001E2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ind w:left="-18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14:paraId="3290BEC0" w14:textId="02851236" w:rsidR="001E2CE2" w:rsidRPr="00684074" w:rsidRDefault="001E2CE2" w:rsidP="001E2CE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684074">
              <w:rPr>
                <w:rFonts w:cs="Times New Roman"/>
                <w:b/>
                <w:bCs/>
              </w:rPr>
              <w:t>1</w:t>
            </w:r>
            <w:r>
              <w:rPr>
                <w:rFonts w:cs="Times New Roman"/>
                <w:b/>
                <w:bCs/>
              </w:rPr>
              <w:t>3,283</w:t>
            </w:r>
          </w:p>
        </w:tc>
      </w:tr>
    </w:tbl>
    <w:p w14:paraId="07C69C0D" w14:textId="77777777" w:rsidR="0025509A" w:rsidRPr="006B5AB5" w:rsidRDefault="0025509A" w:rsidP="00C93A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0D32531D" w14:textId="09589F2E" w:rsidR="00DE51F2" w:rsidRDefault="00DE51F2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Bala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nces as </w:t>
      </w:r>
      <w:proofErr w:type="gramStart"/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>at</w:t>
      </w:r>
      <w:proofErr w:type="gramEnd"/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556F43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25509A">
        <w:rPr>
          <w:rFonts w:ascii="Times New Roman" w:hAnsi="Times New Roman" w:cs="Times New Roman"/>
          <w:sz w:val="22"/>
          <w:szCs w:val="22"/>
          <w:lang w:val="en-GB" w:bidi="ar-SA"/>
        </w:rPr>
        <w:t xml:space="preserve">1 March 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>202</w:t>
      </w:r>
      <w:r w:rsidR="0025509A">
        <w:rPr>
          <w:rFonts w:ascii="Times New Roman" w:hAnsi="Times New Roman" w:cs="Times New Roman"/>
          <w:sz w:val="22"/>
          <w:szCs w:val="22"/>
          <w:lang w:val="en-GB" w:bidi="ar-SA"/>
        </w:rPr>
        <w:t>4</w:t>
      </w:r>
      <w:r w:rsidR="00B516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and </w:t>
      </w:r>
      <w:r w:rsidR="009B5344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31 December </w:t>
      </w:r>
      <w:r w:rsidR="004F79A7" w:rsidRPr="00D675DD">
        <w:rPr>
          <w:rFonts w:ascii="Times New Roman" w:hAnsi="Times New Roman" w:cs="Times New Roman"/>
          <w:sz w:val="22"/>
          <w:szCs w:val="22"/>
          <w:lang w:val="en-GB" w:bidi="ar-SA"/>
        </w:rPr>
        <w:t>20</w:t>
      </w:r>
      <w:r w:rsidR="00DF5D4A">
        <w:rPr>
          <w:rFonts w:ascii="Times New Roman" w:hAnsi="Times New Roman" w:cs="Times New Roman"/>
          <w:sz w:val="22"/>
          <w:szCs w:val="22"/>
          <w:lang w:val="en-GB" w:bidi="ar-SA"/>
        </w:rPr>
        <w:t>2</w:t>
      </w:r>
      <w:r w:rsidR="0025509A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0A7201"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 xml:space="preserve">with related parties </w:t>
      </w:r>
      <w:r w:rsidR="00936EC3" w:rsidRPr="00D675DD">
        <w:rPr>
          <w:rFonts w:ascii="Times New Roman" w:hAnsi="Times New Roman" w:cs="Times New Roman"/>
          <w:sz w:val="22"/>
          <w:szCs w:val="22"/>
          <w:lang w:val="en-GB" w:bidi="ar-SA"/>
        </w:rPr>
        <w:t>we</w:t>
      </w:r>
      <w:r w:rsidRPr="00D675DD">
        <w:rPr>
          <w:rFonts w:ascii="Times New Roman" w:hAnsi="Times New Roman" w:cs="Times New Roman"/>
          <w:sz w:val="22"/>
          <w:szCs w:val="22"/>
          <w:lang w:val="en-GB" w:bidi="ar-SA"/>
        </w:rPr>
        <w:t>re as follows:</w:t>
      </w:r>
      <w:r w:rsidR="00B47644" w:rsidRPr="00B47644">
        <w:rPr>
          <w:rFonts w:ascii="Times New Roman" w:hAnsi="Times New Roman" w:cs="Times New Roman"/>
          <w:noProof/>
          <w:sz w:val="22"/>
          <w:szCs w:val="22"/>
        </w:rPr>
        <w:t xml:space="preserve"> </w:t>
      </w:r>
    </w:p>
    <w:p w14:paraId="27DF4F5A" w14:textId="3CF3E68B" w:rsidR="0025509A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70"/>
        <w:gridCol w:w="1188"/>
      </w:tblGrid>
      <w:tr w:rsidR="0025509A" w:rsidRPr="00D675DD" w14:paraId="3C73D575" w14:textId="77777777" w:rsidTr="00CF3E11">
        <w:trPr>
          <w:trHeight w:val="80"/>
        </w:trPr>
        <w:tc>
          <w:tcPr>
            <w:tcW w:w="3510" w:type="dxa"/>
          </w:tcPr>
          <w:p w14:paraId="49A3150A" w14:textId="77777777" w:rsidR="0025509A" w:rsidRPr="00D675DD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790" w:type="dxa"/>
            <w:gridSpan w:val="3"/>
          </w:tcPr>
          <w:p w14:paraId="106B0B42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759BA8A8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28" w:type="dxa"/>
            <w:gridSpan w:val="3"/>
          </w:tcPr>
          <w:p w14:paraId="6FA23262" w14:textId="77777777" w:rsidR="0025509A" w:rsidRPr="000F3207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:rsidRPr="00D675DD" w14:paraId="60098F82" w14:textId="77777777" w:rsidTr="00CF3E11">
        <w:trPr>
          <w:trHeight w:val="80"/>
        </w:trPr>
        <w:tc>
          <w:tcPr>
            <w:tcW w:w="3510" w:type="dxa"/>
          </w:tcPr>
          <w:p w14:paraId="42D0CD15" w14:textId="34E20865" w:rsidR="0025509A" w:rsidRPr="00D675DD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2790" w:type="dxa"/>
            <w:gridSpan w:val="3"/>
          </w:tcPr>
          <w:p w14:paraId="5F5887D4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0F3207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25FAAC1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28" w:type="dxa"/>
            <w:gridSpan w:val="3"/>
          </w:tcPr>
          <w:p w14:paraId="0B2686AF" w14:textId="77777777" w:rsidR="0025509A" w:rsidRPr="003363BF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5509A" w:rsidRPr="00D675DD" w14:paraId="0C07B084" w14:textId="77777777" w:rsidTr="00CF3E11">
        <w:trPr>
          <w:trHeight w:val="80"/>
        </w:trPr>
        <w:tc>
          <w:tcPr>
            <w:tcW w:w="3510" w:type="dxa"/>
          </w:tcPr>
          <w:p w14:paraId="69D3674F" w14:textId="77777777" w:rsidR="0025509A" w:rsidRPr="00D675DD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</w:tcPr>
          <w:p w14:paraId="6E2F2FEB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234E2BA1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8EC90A4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76758C30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68FF883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2C3D82CC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4ECF9158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25509A" w:rsidRPr="00D675DD" w14:paraId="6B7367D0" w14:textId="77777777" w:rsidTr="00CF3E11">
        <w:trPr>
          <w:trHeight w:val="80"/>
        </w:trPr>
        <w:tc>
          <w:tcPr>
            <w:tcW w:w="3510" w:type="dxa"/>
          </w:tcPr>
          <w:p w14:paraId="1E0B7FBD" w14:textId="77777777" w:rsidR="0025509A" w:rsidRPr="00D675DD" w:rsidRDefault="0025509A" w:rsidP="00CF3E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b/>
                <w:bCs/>
                <w:i/>
                <w:iCs/>
              </w:rPr>
            </w:pPr>
          </w:p>
        </w:tc>
        <w:tc>
          <w:tcPr>
            <w:tcW w:w="1260" w:type="dxa"/>
          </w:tcPr>
          <w:p w14:paraId="3A302996" w14:textId="539D1ABE" w:rsidR="0025509A" w:rsidRPr="001E6375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E6375">
              <w:rPr>
                <w:rFonts w:cs="Times New Roman"/>
              </w:rPr>
              <w:t>202</w:t>
            </w:r>
            <w:r w:rsidR="00DE5EB3" w:rsidRPr="001E6375"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64B8349C" w14:textId="77777777" w:rsidR="0025509A" w:rsidRPr="001E6375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09C72BB4" w14:textId="23BFE5C5" w:rsidR="0025509A" w:rsidRPr="001E6375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E6375">
              <w:rPr>
                <w:rFonts w:cs="Times New Roman"/>
              </w:rPr>
              <w:t>202</w:t>
            </w:r>
            <w:r w:rsidR="00DE5EB3" w:rsidRPr="001E6375">
              <w:rPr>
                <w:rFonts w:cs="Times New Roman"/>
              </w:rPr>
              <w:t>3</w:t>
            </w:r>
          </w:p>
        </w:tc>
        <w:tc>
          <w:tcPr>
            <w:tcW w:w="270" w:type="dxa"/>
          </w:tcPr>
          <w:p w14:paraId="38E44280" w14:textId="77777777" w:rsidR="0025509A" w:rsidRPr="001E6375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7D8057D" w14:textId="46C4EBDA" w:rsidR="0025509A" w:rsidRPr="001E6375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E6375">
              <w:rPr>
                <w:rFonts w:cs="Times New Roman"/>
              </w:rPr>
              <w:t>202</w:t>
            </w:r>
            <w:r w:rsidR="00DE5EB3" w:rsidRPr="001E6375">
              <w:rPr>
                <w:rFonts w:cs="Times New Roman"/>
              </w:rPr>
              <w:t>4</w:t>
            </w:r>
          </w:p>
        </w:tc>
        <w:tc>
          <w:tcPr>
            <w:tcW w:w="270" w:type="dxa"/>
          </w:tcPr>
          <w:p w14:paraId="25574FD9" w14:textId="77777777" w:rsidR="0025509A" w:rsidRPr="001E6375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219EFD98" w14:textId="4B70F6EE" w:rsidR="0025509A" w:rsidRPr="001E6375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1E6375">
              <w:rPr>
                <w:rFonts w:cs="Times New Roman"/>
              </w:rPr>
              <w:t>202</w:t>
            </w:r>
            <w:r w:rsidR="00DE5EB3" w:rsidRPr="001E6375">
              <w:rPr>
                <w:rFonts w:cs="Times New Roman"/>
              </w:rPr>
              <w:t>3</w:t>
            </w:r>
          </w:p>
        </w:tc>
      </w:tr>
      <w:tr w:rsidR="0025509A" w:rsidRPr="00D675DD" w14:paraId="4E6F5919" w14:textId="77777777" w:rsidTr="00CF3E11">
        <w:trPr>
          <w:trHeight w:val="80"/>
        </w:trPr>
        <w:tc>
          <w:tcPr>
            <w:tcW w:w="3510" w:type="dxa"/>
          </w:tcPr>
          <w:p w14:paraId="45628E39" w14:textId="77777777" w:rsidR="0025509A" w:rsidRPr="00D675DD" w:rsidRDefault="0025509A" w:rsidP="00CF3E11">
            <w:pPr>
              <w:rPr>
                <w:b/>
                <w:bCs/>
                <w:i/>
                <w:iCs/>
              </w:rPr>
            </w:pPr>
          </w:p>
        </w:tc>
        <w:tc>
          <w:tcPr>
            <w:tcW w:w="5688" w:type="dxa"/>
            <w:gridSpan w:val="7"/>
          </w:tcPr>
          <w:p w14:paraId="70F6FDB1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25509A" w:rsidRPr="00D675DD" w14:paraId="674F8C84" w14:textId="77777777" w:rsidTr="00CF3E11">
        <w:trPr>
          <w:trHeight w:val="80"/>
        </w:trPr>
        <w:tc>
          <w:tcPr>
            <w:tcW w:w="3510" w:type="dxa"/>
          </w:tcPr>
          <w:p w14:paraId="20BA0035" w14:textId="77777777" w:rsidR="0025509A" w:rsidRPr="00E9578E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i/>
                <w:iCs/>
              </w:rPr>
            </w:pPr>
            <w:r w:rsidRPr="00E9578E">
              <w:rPr>
                <w:b/>
                <w:bCs/>
                <w:i/>
                <w:iCs/>
              </w:rPr>
              <w:t>Trade accounts receivable</w:t>
            </w:r>
          </w:p>
        </w:tc>
        <w:tc>
          <w:tcPr>
            <w:tcW w:w="1260" w:type="dxa"/>
          </w:tcPr>
          <w:p w14:paraId="1AA6A8DA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6A8847F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9EFB2B0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BA6C667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8164DA9" w14:textId="77777777" w:rsidR="0025509A" w:rsidRPr="00D675DD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6AAE29FA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368D5701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B51863" w:rsidRPr="00D675DD" w14:paraId="070420DB" w14:textId="77777777" w:rsidTr="00CF3E11">
        <w:trPr>
          <w:trHeight w:val="80"/>
        </w:trPr>
        <w:tc>
          <w:tcPr>
            <w:tcW w:w="3510" w:type="dxa"/>
          </w:tcPr>
          <w:p w14:paraId="31920CA5" w14:textId="40BD11CD" w:rsidR="00B51863" w:rsidRPr="00B51863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B51863">
              <w:t>Subsidiaries</w:t>
            </w:r>
          </w:p>
        </w:tc>
        <w:tc>
          <w:tcPr>
            <w:tcW w:w="1260" w:type="dxa"/>
          </w:tcPr>
          <w:p w14:paraId="4AFBE00C" w14:textId="67037792" w:rsidR="00B51863" w:rsidRPr="00D675DD" w:rsidRDefault="00900365" w:rsidP="00900365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270" w:type="dxa"/>
          </w:tcPr>
          <w:p w14:paraId="3BCEF87D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E1F9BDF" w14:textId="571923AB" w:rsidR="00B51863" w:rsidRPr="00D675DD" w:rsidRDefault="00900365" w:rsidP="00F37E9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F37E94">
              <w:rPr>
                <w:szCs w:val="28"/>
              </w:rPr>
              <w:t>-</w:t>
            </w:r>
          </w:p>
        </w:tc>
        <w:tc>
          <w:tcPr>
            <w:tcW w:w="270" w:type="dxa"/>
          </w:tcPr>
          <w:p w14:paraId="6DAB5FEC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28BDD7D" w14:textId="7A7A3C45" w:rsidR="00B51863" w:rsidRPr="00D675DD" w:rsidRDefault="00900365" w:rsidP="00F37E9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</w:p>
        </w:tc>
        <w:tc>
          <w:tcPr>
            <w:tcW w:w="270" w:type="dxa"/>
          </w:tcPr>
          <w:p w14:paraId="2ABCEEE3" w14:textId="77777777" w:rsidR="00B51863" w:rsidRPr="00D675DD" w:rsidRDefault="00B51863" w:rsidP="00B5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88" w:type="dxa"/>
          </w:tcPr>
          <w:p w14:paraId="2D253237" w14:textId="3E672B83" w:rsidR="00B51863" w:rsidRPr="00D675DD" w:rsidRDefault="00900365" w:rsidP="00F37E9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</w:p>
        </w:tc>
      </w:tr>
      <w:tr w:rsidR="00B51863" w:rsidRPr="00D675DD" w14:paraId="112C300B" w14:textId="77777777" w:rsidTr="00CF3E11">
        <w:trPr>
          <w:trHeight w:val="80"/>
        </w:trPr>
        <w:tc>
          <w:tcPr>
            <w:tcW w:w="3510" w:type="dxa"/>
          </w:tcPr>
          <w:p w14:paraId="71CE84E8" w14:textId="77777777" w:rsidR="00B51863" w:rsidRPr="00C17981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C17981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1ACDBA22" w14:textId="18A83EAF" w:rsidR="00B51863" w:rsidRPr="003363BF" w:rsidRDefault="00900365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5,37</w:t>
            </w:r>
            <w:r w:rsidR="007E1DC6">
              <w:rPr>
                <w:szCs w:val="28"/>
              </w:rPr>
              <w:t>5</w:t>
            </w:r>
          </w:p>
        </w:tc>
        <w:tc>
          <w:tcPr>
            <w:tcW w:w="270" w:type="dxa"/>
          </w:tcPr>
          <w:p w14:paraId="616A7BF2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260" w:type="dxa"/>
          </w:tcPr>
          <w:p w14:paraId="4D21EBB3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5,020</w:t>
            </w:r>
          </w:p>
        </w:tc>
        <w:tc>
          <w:tcPr>
            <w:tcW w:w="270" w:type="dxa"/>
          </w:tcPr>
          <w:p w14:paraId="295C0460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70" w:type="dxa"/>
          </w:tcPr>
          <w:p w14:paraId="4A20A241" w14:textId="177E1A83" w:rsidR="00B51863" w:rsidRPr="003363BF" w:rsidRDefault="00900365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5,37</w:t>
            </w:r>
            <w:r w:rsidR="007E1DC6">
              <w:rPr>
                <w:rFonts w:cs="Times New Roman"/>
              </w:rPr>
              <w:t>5</w:t>
            </w:r>
          </w:p>
        </w:tc>
        <w:tc>
          <w:tcPr>
            <w:tcW w:w="270" w:type="dxa"/>
          </w:tcPr>
          <w:p w14:paraId="60FD671C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88" w:type="dxa"/>
          </w:tcPr>
          <w:p w14:paraId="746992A8" w14:textId="77777777" w:rsidR="00B51863" w:rsidRPr="002A32FC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5,020</w:t>
            </w:r>
          </w:p>
        </w:tc>
      </w:tr>
      <w:tr w:rsidR="00B51863" w:rsidRPr="00010203" w14:paraId="686B681C" w14:textId="77777777" w:rsidTr="0054206F">
        <w:trPr>
          <w:trHeight w:val="80"/>
        </w:trPr>
        <w:tc>
          <w:tcPr>
            <w:tcW w:w="3510" w:type="dxa"/>
          </w:tcPr>
          <w:p w14:paraId="673BD6F5" w14:textId="77777777" w:rsidR="00B51863" w:rsidRPr="00C17981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Other r</w:t>
            </w:r>
            <w:r w:rsidRPr="00C17981">
              <w:t>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DB26159" w14:textId="753DAAAC" w:rsidR="00B51863" w:rsidRPr="003363BF" w:rsidRDefault="00900365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109</w:t>
            </w:r>
          </w:p>
        </w:tc>
        <w:tc>
          <w:tcPr>
            <w:tcW w:w="270" w:type="dxa"/>
          </w:tcPr>
          <w:p w14:paraId="3F4D8633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260" w:type="dxa"/>
          </w:tcPr>
          <w:p w14:paraId="1C22178A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114</w:t>
            </w:r>
          </w:p>
        </w:tc>
        <w:tc>
          <w:tcPr>
            <w:tcW w:w="270" w:type="dxa"/>
          </w:tcPr>
          <w:p w14:paraId="62EDC7C5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70" w:type="dxa"/>
          </w:tcPr>
          <w:p w14:paraId="5715CB13" w14:textId="01E80AE6" w:rsidR="00B51863" w:rsidRPr="003363BF" w:rsidRDefault="00900365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109</w:t>
            </w:r>
          </w:p>
        </w:tc>
        <w:tc>
          <w:tcPr>
            <w:tcW w:w="270" w:type="dxa"/>
          </w:tcPr>
          <w:p w14:paraId="7A1C7110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88" w:type="dxa"/>
          </w:tcPr>
          <w:p w14:paraId="302A78DC" w14:textId="77777777" w:rsidR="00B51863" w:rsidRPr="002A32FC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114</w:t>
            </w:r>
          </w:p>
        </w:tc>
      </w:tr>
      <w:tr w:rsidR="00B51863" w14:paraId="202EEE97" w14:textId="77777777" w:rsidTr="0054206F">
        <w:trPr>
          <w:trHeight w:val="80"/>
        </w:trPr>
        <w:tc>
          <w:tcPr>
            <w:tcW w:w="3510" w:type="dxa"/>
          </w:tcPr>
          <w:p w14:paraId="7B85F25B" w14:textId="77777777" w:rsidR="00B51863" w:rsidRPr="00C46E2B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CAF7462" w14:textId="47CA1799" w:rsidR="00B51863" w:rsidRPr="003363BF" w:rsidRDefault="00900365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5,49</w:t>
            </w:r>
            <w:r w:rsidR="001037E7">
              <w:rPr>
                <w:b/>
                <w:bCs/>
                <w:szCs w:val="28"/>
              </w:rPr>
              <w:t>1</w:t>
            </w:r>
          </w:p>
        </w:tc>
        <w:tc>
          <w:tcPr>
            <w:tcW w:w="270" w:type="dxa"/>
          </w:tcPr>
          <w:p w14:paraId="5210C006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A379A6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5,134</w:t>
            </w:r>
          </w:p>
        </w:tc>
        <w:tc>
          <w:tcPr>
            <w:tcW w:w="270" w:type="dxa"/>
          </w:tcPr>
          <w:p w14:paraId="057EBC7C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119917" w14:textId="018F4C6D" w:rsidR="00B51863" w:rsidRPr="003363BF" w:rsidRDefault="00F37E94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5,49</w:t>
            </w:r>
            <w:r w:rsidR="001037E7">
              <w:rPr>
                <w:rFonts w:cs="Times New Roman"/>
                <w:b/>
                <w:bCs/>
              </w:rPr>
              <w:t>1</w:t>
            </w:r>
          </w:p>
        </w:tc>
        <w:tc>
          <w:tcPr>
            <w:tcW w:w="270" w:type="dxa"/>
          </w:tcPr>
          <w:p w14:paraId="402B0277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D0A536A" w14:textId="77777777" w:rsidR="00B51863" w:rsidRPr="00FA7120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5,134</w:t>
            </w:r>
          </w:p>
        </w:tc>
      </w:tr>
      <w:tr w:rsidR="00540AC0" w14:paraId="24267C1B" w14:textId="77777777" w:rsidTr="0054206F">
        <w:trPr>
          <w:trHeight w:val="80"/>
        </w:trPr>
        <w:tc>
          <w:tcPr>
            <w:tcW w:w="3510" w:type="dxa"/>
          </w:tcPr>
          <w:p w14:paraId="5428B843" w14:textId="39858666" w:rsidR="00540AC0" w:rsidRPr="00540AC0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540AC0">
              <w:t xml:space="preserve">Less </w:t>
            </w:r>
            <w:r w:rsidR="00F20F7F">
              <w:t>allowance for expected</w:t>
            </w:r>
          </w:p>
        </w:tc>
        <w:tc>
          <w:tcPr>
            <w:tcW w:w="1260" w:type="dxa"/>
          </w:tcPr>
          <w:p w14:paraId="3931BC41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270" w:type="dxa"/>
          </w:tcPr>
          <w:p w14:paraId="440FE241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260" w:type="dxa"/>
          </w:tcPr>
          <w:p w14:paraId="3067ACE2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70" w:type="dxa"/>
          </w:tcPr>
          <w:p w14:paraId="146028B4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70" w:type="dxa"/>
          </w:tcPr>
          <w:p w14:paraId="4806499F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270" w:type="dxa"/>
          </w:tcPr>
          <w:p w14:paraId="34433680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</w:p>
        </w:tc>
        <w:tc>
          <w:tcPr>
            <w:tcW w:w="1188" w:type="dxa"/>
          </w:tcPr>
          <w:p w14:paraId="118E88E5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</w:tr>
      <w:tr w:rsidR="00540AC0" w14:paraId="39B1FD7E" w14:textId="77777777" w:rsidTr="00A8033B">
        <w:trPr>
          <w:trHeight w:val="80"/>
        </w:trPr>
        <w:tc>
          <w:tcPr>
            <w:tcW w:w="3510" w:type="dxa"/>
          </w:tcPr>
          <w:p w14:paraId="677130A9" w14:textId="6EEFCCBB" w:rsidR="00540AC0" w:rsidRPr="002E321F" w:rsidRDefault="007F01D4" w:rsidP="007F01D4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ind w:left="430"/>
            </w:pPr>
            <w:r>
              <w:t xml:space="preserve">   </w:t>
            </w:r>
            <w:r w:rsidR="006E6597">
              <w:t>c</w:t>
            </w:r>
            <w:r w:rsidR="002E321F" w:rsidRPr="002E321F">
              <w:t>redit loss</w:t>
            </w:r>
          </w:p>
        </w:tc>
        <w:tc>
          <w:tcPr>
            <w:tcW w:w="1260" w:type="dxa"/>
          </w:tcPr>
          <w:p w14:paraId="7C64B475" w14:textId="029AFC0B" w:rsidR="00540AC0" w:rsidRPr="00A8033B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  <w:r w:rsidRPr="00A8033B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E6BF061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4DF18717" w14:textId="0EC3E7DF" w:rsidR="00540AC0" w:rsidRPr="00A8033B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8033B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45D84CA1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6009D13" w14:textId="0CA3207F" w:rsidR="00540AC0" w:rsidRPr="00A8033B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8033B">
              <w:rPr>
                <w:rFonts w:cs="Times New Roman"/>
              </w:rPr>
              <w:t>-</w:t>
            </w:r>
          </w:p>
        </w:tc>
        <w:tc>
          <w:tcPr>
            <w:tcW w:w="270" w:type="dxa"/>
          </w:tcPr>
          <w:p w14:paraId="30969A8D" w14:textId="77777777" w:rsidR="00540AC0" w:rsidRPr="00A8033B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1CB3D2FD" w14:textId="69226161" w:rsidR="00540AC0" w:rsidRPr="00A8033B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8033B">
              <w:rPr>
                <w:rFonts w:cs="Times New Roman"/>
              </w:rPr>
              <w:t>-</w:t>
            </w:r>
          </w:p>
        </w:tc>
      </w:tr>
      <w:tr w:rsidR="00540AC0" w14:paraId="6DF3107C" w14:textId="77777777" w:rsidTr="00CF3E11">
        <w:trPr>
          <w:trHeight w:val="80"/>
        </w:trPr>
        <w:tc>
          <w:tcPr>
            <w:tcW w:w="3510" w:type="dxa"/>
          </w:tcPr>
          <w:p w14:paraId="3D07FD50" w14:textId="7E259390" w:rsidR="00540AC0" w:rsidRPr="00643B39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8DB3FC" w14:textId="55EA3126" w:rsidR="00540AC0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5,491</w:t>
            </w:r>
          </w:p>
        </w:tc>
        <w:tc>
          <w:tcPr>
            <w:tcW w:w="270" w:type="dxa"/>
          </w:tcPr>
          <w:p w14:paraId="353EC727" w14:textId="77777777" w:rsidR="00540AC0" w:rsidRPr="003363BF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46AFFB4" w14:textId="7DAABFB5" w:rsidR="00540AC0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5,134</w:t>
            </w:r>
          </w:p>
        </w:tc>
        <w:tc>
          <w:tcPr>
            <w:tcW w:w="270" w:type="dxa"/>
          </w:tcPr>
          <w:p w14:paraId="57E082BE" w14:textId="77777777" w:rsidR="00540AC0" w:rsidRPr="003363BF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049182" w14:textId="73986B74" w:rsidR="00540AC0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5,491</w:t>
            </w:r>
          </w:p>
        </w:tc>
        <w:tc>
          <w:tcPr>
            <w:tcW w:w="270" w:type="dxa"/>
          </w:tcPr>
          <w:p w14:paraId="594F03F0" w14:textId="77777777" w:rsidR="00540AC0" w:rsidRPr="003363BF" w:rsidRDefault="00540AC0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4756F49D" w14:textId="3D5BF2C3" w:rsidR="00540AC0" w:rsidRDefault="00D32B51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5,134</w:t>
            </w:r>
          </w:p>
        </w:tc>
      </w:tr>
      <w:tr w:rsidR="00B51863" w14:paraId="065F0FEF" w14:textId="77777777" w:rsidTr="00CF3E11">
        <w:trPr>
          <w:trHeight w:val="80"/>
        </w:trPr>
        <w:tc>
          <w:tcPr>
            <w:tcW w:w="3510" w:type="dxa"/>
          </w:tcPr>
          <w:p w14:paraId="1DCEEAD4" w14:textId="77777777" w:rsidR="00B51863" w:rsidRPr="00C46E2B" w:rsidRDefault="00B51863" w:rsidP="00B5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6139A56" w14:textId="77777777" w:rsidR="00B51863" w:rsidRPr="0014494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2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5914AE7B" w14:textId="77777777" w:rsidR="00B51863" w:rsidRPr="003363BF" w:rsidRDefault="00B51863" w:rsidP="00B5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9768B57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6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23CC363D" w14:textId="77777777" w:rsidR="00B51863" w:rsidRPr="003363B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C498D63" w14:textId="77777777" w:rsidR="00B51863" w:rsidRPr="003363BF" w:rsidRDefault="00B51863" w:rsidP="00B5186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CC1F6E4" w14:textId="77777777" w:rsidR="00B51863" w:rsidRPr="0014494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18296046" w14:textId="77777777" w:rsidR="00B51863" w:rsidRPr="003363BF" w:rsidRDefault="00B51863" w:rsidP="00B51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B51863" w14:paraId="7A64D3A6" w14:textId="77777777" w:rsidTr="00CF3E11">
        <w:trPr>
          <w:trHeight w:val="80"/>
        </w:trPr>
        <w:tc>
          <w:tcPr>
            <w:tcW w:w="3510" w:type="dxa"/>
          </w:tcPr>
          <w:p w14:paraId="07F307A3" w14:textId="77777777" w:rsidR="00B51863" w:rsidRPr="00425138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DB206F">
              <w:rPr>
                <w:rFonts w:cs="Times New Roman"/>
                <w:b/>
                <w:bCs/>
                <w:i/>
                <w:iCs/>
                <w:szCs w:val="20"/>
                <w:lang w:val="en-GB" w:bidi="ar-SA"/>
              </w:rPr>
              <w:t>Accrued service income</w:t>
            </w:r>
          </w:p>
        </w:tc>
        <w:tc>
          <w:tcPr>
            <w:tcW w:w="1260" w:type="dxa"/>
          </w:tcPr>
          <w:p w14:paraId="1178BA74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F95BD7E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0E93844F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4C479600" w14:textId="77777777" w:rsidR="00B51863" w:rsidRPr="00010203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1526CE4" w14:textId="77777777" w:rsidR="00B51863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02286071" w14:textId="77777777" w:rsidR="00B51863" w:rsidRPr="00010203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62087B08" w14:textId="77777777" w:rsidR="00B51863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B51863" w14:paraId="15289FE6" w14:textId="77777777" w:rsidTr="00CF3E11">
        <w:trPr>
          <w:trHeight w:val="80"/>
        </w:trPr>
        <w:tc>
          <w:tcPr>
            <w:tcW w:w="3510" w:type="dxa"/>
          </w:tcPr>
          <w:p w14:paraId="09186DCF" w14:textId="77777777" w:rsidR="00B51863" w:rsidRPr="00C17981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C17981">
              <w:t>Joint venture</w:t>
            </w:r>
            <w:r>
              <w:t>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9396443" w14:textId="7C515E6B" w:rsidR="00B51863" w:rsidRPr="00494BCF" w:rsidRDefault="00F37E94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1037E7">
              <w:rPr>
                <w:szCs w:val="28"/>
              </w:rPr>
              <w:t>5</w:t>
            </w:r>
            <w:r w:rsidR="00933E7B">
              <w:rPr>
                <w:szCs w:val="28"/>
              </w:rPr>
              <w:t>2</w:t>
            </w:r>
          </w:p>
        </w:tc>
        <w:tc>
          <w:tcPr>
            <w:tcW w:w="270" w:type="dxa"/>
          </w:tcPr>
          <w:p w14:paraId="79C80B72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A6BFB98" w14:textId="77777777" w:rsidR="00B51863" w:rsidRPr="00494BC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521</w:t>
            </w:r>
          </w:p>
        </w:tc>
        <w:tc>
          <w:tcPr>
            <w:tcW w:w="270" w:type="dxa"/>
          </w:tcPr>
          <w:p w14:paraId="6B9FAE56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7F01B51" w14:textId="09F4A4C6" w:rsidR="00B51863" w:rsidRPr="00D675DD" w:rsidRDefault="00F37E94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</w:t>
            </w:r>
            <w:r w:rsidR="001037E7">
              <w:rPr>
                <w:rFonts w:cs="Times New Roman"/>
              </w:rPr>
              <w:t>5</w:t>
            </w:r>
            <w:r w:rsidR="00933E7B">
              <w:rPr>
                <w:rFonts w:cs="Times New Roman"/>
              </w:rPr>
              <w:t>2</w:t>
            </w:r>
          </w:p>
        </w:tc>
        <w:tc>
          <w:tcPr>
            <w:tcW w:w="270" w:type="dxa"/>
          </w:tcPr>
          <w:p w14:paraId="0154D8DB" w14:textId="77777777" w:rsidR="00B51863" w:rsidRPr="00D675DD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88" w:type="dxa"/>
          </w:tcPr>
          <w:p w14:paraId="2F1008A6" w14:textId="77777777" w:rsidR="00B51863" w:rsidRPr="00FA7120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521</w:t>
            </w:r>
          </w:p>
        </w:tc>
      </w:tr>
      <w:tr w:rsidR="00B51863" w14:paraId="577FA8F5" w14:textId="77777777" w:rsidTr="00CF3E11">
        <w:trPr>
          <w:trHeight w:val="80"/>
        </w:trPr>
        <w:tc>
          <w:tcPr>
            <w:tcW w:w="3510" w:type="dxa"/>
          </w:tcPr>
          <w:p w14:paraId="528B067E" w14:textId="77777777" w:rsidR="00B51863" w:rsidRPr="00C46E2B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85005B" w14:textId="123B14AC" w:rsidR="00B51863" w:rsidRPr="00494BCF" w:rsidRDefault="00F37E94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</w:t>
            </w:r>
            <w:r w:rsidR="001037E7">
              <w:rPr>
                <w:b/>
                <w:bCs/>
                <w:szCs w:val="28"/>
              </w:rPr>
              <w:t>5</w:t>
            </w:r>
            <w:r w:rsidR="00933E7B">
              <w:rPr>
                <w:b/>
                <w:bCs/>
                <w:szCs w:val="28"/>
              </w:rPr>
              <w:t>2</w:t>
            </w:r>
          </w:p>
        </w:tc>
        <w:tc>
          <w:tcPr>
            <w:tcW w:w="270" w:type="dxa"/>
          </w:tcPr>
          <w:p w14:paraId="1B6B667F" w14:textId="77777777" w:rsidR="00B51863" w:rsidRPr="0031758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247DBE6" w14:textId="77777777" w:rsidR="00B51863" w:rsidRPr="00494BCF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521</w:t>
            </w:r>
          </w:p>
        </w:tc>
        <w:tc>
          <w:tcPr>
            <w:tcW w:w="270" w:type="dxa"/>
          </w:tcPr>
          <w:p w14:paraId="19CBBE27" w14:textId="77777777" w:rsidR="00B51863" w:rsidRPr="0031758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84AAF78" w14:textId="0CBF3483" w:rsidR="00B51863" w:rsidRPr="00C93A94" w:rsidRDefault="00F37E94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C93A94">
              <w:rPr>
                <w:rFonts w:cs="Times New Roman"/>
                <w:b/>
                <w:bCs/>
              </w:rPr>
              <w:t>5</w:t>
            </w:r>
            <w:r w:rsidR="001037E7" w:rsidRPr="00C93A94">
              <w:rPr>
                <w:rFonts w:cs="Times New Roman"/>
                <w:b/>
                <w:bCs/>
              </w:rPr>
              <w:t>5</w:t>
            </w:r>
            <w:r w:rsidR="00933E7B" w:rsidRPr="00C93A94">
              <w:rPr>
                <w:b/>
                <w:bCs/>
                <w:szCs w:val="28"/>
              </w:rPr>
              <w:t>2</w:t>
            </w:r>
          </w:p>
        </w:tc>
        <w:tc>
          <w:tcPr>
            <w:tcW w:w="270" w:type="dxa"/>
          </w:tcPr>
          <w:p w14:paraId="243A5C26" w14:textId="77777777" w:rsidR="00B51863" w:rsidRPr="0031758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6DEDD134" w14:textId="77777777" w:rsidR="00B51863" w:rsidRPr="00317587" w:rsidRDefault="00B51863" w:rsidP="00B51863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521</w:t>
            </w:r>
          </w:p>
        </w:tc>
      </w:tr>
    </w:tbl>
    <w:p w14:paraId="73E03AD5" w14:textId="7C3E037F" w:rsidR="0025509A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noProof/>
          <w:sz w:val="22"/>
          <w:szCs w:val="22"/>
        </w:rPr>
      </w:pPr>
    </w:p>
    <w:tbl>
      <w:tblPr>
        <w:tblStyle w:val="TableGrid"/>
        <w:tblW w:w="915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990"/>
        <w:gridCol w:w="270"/>
        <w:gridCol w:w="990"/>
        <w:gridCol w:w="270"/>
        <w:gridCol w:w="873"/>
        <w:gridCol w:w="296"/>
        <w:gridCol w:w="894"/>
        <w:gridCol w:w="277"/>
        <w:gridCol w:w="1055"/>
      </w:tblGrid>
      <w:tr w:rsidR="007E7262" w:rsidRPr="00180F47" w14:paraId="12B4F1B7" w14:textId="77777777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2AD4824C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359768FD" w14:textId="637C05E0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0CA3816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55" w:type="dxa"/>
            <w:gridSpan w:val="7"/>
            <w:vAlign w:val="bottom"/>
          </w:tcPr>
          <w:p w14:paraId="77A86844" w14:textId="5F026C0A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</w:t>
            </w:r>
          </w:p>
        </w:tc>
      </w:tr>
      <w:tr w:rsidR="007E7262" w:rsidRPr="00180F47" w14:paraId="2B3CEC87" w14:textId="77777777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7998C1B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744BCE82" w14:textId="77777777" w:rsidR="007E7262" w:rsidRPr="00180F47" w:rsidRDefault="007E7262" w:rsidP="007E7262">
            <w:pPr>
              <w:spacing w:line="240" w:lineRule="auto"/>
              <w:ind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proofErr w:type="gramStart"/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t</w:t>
            </w:r>
            <w:proofErr w:type="gramEnd"/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31 December</w:t>
            </w:r>
          </w:p>
        </w:tc>
        <w:tc>
          <w:tcPr>
            <w:tcW w:w="270" w:type="dxa"/>
          </w:tcPr>
          <w:p w14:paraId="1B3E536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41117758" w14:textId="77777777" w:rsidR="007E7262" w:rsidRDefault="007E7262" w:rsidP="007E726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3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1</w:t>
            </w:r>
          </w:p>
          <w:p w14:paraId="561C5345" w14:textId="77777777" w:rsidR="007E7262" w:rsidRPr="00180F47" w:rsidRDefault="007E7262" w:rsidP="007E726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March</w:t>
            </w:r>
          </w:p>
        </w:tc>
        <w:tc>
          <w:tcPr>
            <w:tcW w:w="270" w:type="dxa"/>
            <w:vAlign w:val="bottom"/>
          </w:tcPr>
          <w:p w14:paraId="17B351E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55A3B4C" w14:textId="77777777" w:rsidR="007E7262" w:rsidRPr="00180F47" w:rsidRDefault="007E7262" w:rsidP="007E726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proofErr w:type="gramStart"/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proofErr w:type="gramEnd"/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31 December</w:t>
            </w:r>
          </w:p>
        </w:tc>
        <w:tc>
          <w:tcPr>
            <w:tcW w:w="270" w:type="dxa"/>
            <w:vAlign w:val="bottom"/>
          </w:tcPr>
          <w:p w14:paraId="01A1C2C8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35BA22E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vAlign w:val="bottom"/>
          </w:tcPr>
          <w:p w14:paraId="40DA1D96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94" w:type="dxa"/>
            <w:vAlign w:val="bottom"/>
          </w:tcPr>
          <w:p w14:paraId="0AADD9BD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7" w:type="dxa"/>
            <w:vAlign w:val="bottom"/>
          </w:tcPr>
          <w:p w14:paraId="4A86DDC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14:paraId="32F63ADD" w14:textId="198C00FD" w:rsidR="007E7262" w:rsidRPr="00180F47" w:rsidRDefault="007E7262" w:rsidP="007E7262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proofErr w:type="gramStart"/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proofErr w:type="gramEnd"/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31 </w:t>
            </w:r>
            <w:r w:rsidR="00D15342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March</w:t>
            </w:r>
          </w:p>
        </w:tc>
      </w:tr>
      <w:tr w:rsidR="007E7262" w:rsidRPr="00E76F6A" w14:paraId="22D32E7A" w14:textId="77777777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5B4AD26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 w:hanging="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hort-term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loa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 to</w:t>
            </w:r>
          </w:p>
        </w:tc>
        <w:tc>
          <w:tcPr>
            <w:tcW w:w="990" w:type="dxa"/>
            <w:vAlign w:val="bottom"/>
          </w:tcPr>
          <w:p w14:paraId="6075BD2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</w:tcPr>
          <w:p w14:paraId="1FE7AE2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6102413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70" w:type="dxa"/>
            <w:vAlign w:val="bottom"/>
          </w:tcPr>
          <w:p w14:paraId="0444989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9E885C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  <w:vAlign w:val="bottom"/>
          </w:tcPr>
          <w:p w14:paraId="1AE21168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6DC29068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96" w:type="dxa"/>
            <w:vAlign w:val="bottom"/>
          </w:tcPr>
          <w:p w14:paraId="5C2AC683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  <w:vAlign w:val="bottom"/>
          </w:tcPr>
          <w:p w14:paraId="700E7C9C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7" w:type="dxa"/>
            <w:vAlign w:val="bottom"/>
          </w:tcPr>
          <w:p w14:paraId="76CF5186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14:paraId="0A776E67" w14:textId="77777777" w:rsidR="007E7262" w:rsidRPr="00E76F6A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 xml:space="preserve">2024 </w:t>
            </w:r>
          </w:p>
        </w:tc>
      </w:tr>
      <w:tr w:rsidR="007E7262" w:rsidRPr="00180F47" w14:paraId="24C37211" w14:textId="77777777">
        <w:trPr>
          <w:tblHeader/>
          <w:jc w:val="right"/>
        </w:trPr>
        <w:tc>
          <w:tcPr>
            <w:tcW w:w="1980" w:type="dxa"/>
            <w:vAlign w:val="bottom"/>
          </w:tcPr>
          <w:p w14:paraId="1AAAB59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22064A30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616A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70" w:type="dxa"/>
            <w:vAlign w:val="bottom"/>
          </w:tcPr>
          <w:p w14:paraId="6658DA78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55" w:type="dxa"/>
            <w:gridSpan w:val="7"/>
            <w:vAlign w:val="bottom"/>
          </w:tcPr>
          <w:p w14:paraId="79C20EEC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C616A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C616A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C616A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thousand</w:t>
            </w:r>
            <w:r w:rsidRPr="00C616A8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Baht)</w:t>
            </w:r>
          </w:p>
        </w:tc>
      </w:tr>
      <w:tr w:rsidR="007E7262" w:rsidRPr="00921E01" w14:paraId="046763ED" w14:textId="77777777">
        <w:trPr>
          <w:tblHeader/>
          <w:jc w:val="right"/>
        </w:trPr>
        <w:tc>
          <w:tcPr>
            <w:tcW w:w="1980" w:type="dxa"/>
            <w:vAlign w:val="bottom"/>
          </w:tcPr>
          <w:p w14:paraId="78FBB33D" w14:textId="77777777" w:rsidR="007E7262" w:rsidRPr="00921E01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B182CC9" w14:textId="77777777" w:rsidR="007E7262" w:rsidRPr="00921E01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197AFE27" w14:textId="77777777" w:rsidR="007E7262" w:rsidRPr="00921E01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5" w:type="dxa"/>
            <w:gridSpan w:val="7"/>
            <w:vAlign w:val="bottom"/>
          </w:tcPr>
          <w:p w14:paraId="1E74DDA2" w14:textId="77777777" w:rsidR="007E7262" w:rsidRPr="00921E01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E7262" w:rsidRPr="00180F47" w14:paraId="49BECB99" w14:textId="77777777">
        <w:trPr>
          <w:jc w:val="right"/>
        </w:trPr>
        <w:tc>
          <w:tcPr>
            <w:tcW w:w="1980" w:type="dxa"/>
          </w:tcPr>
          <w:p w14:paraId="0D7126E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990" w:type="dxa"/>
          </w:tcPr>
          <w:p w14:paraId="48EF5C4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</w:tcPr>
          <w:p w14:paraId="21B3747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8707C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</w:tcPr>
          <w:p w14:paraId="6342AA1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835EB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3DD554B8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</w:tcPr>
          <w:p w14:paraId="3C1FE033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6" w:type="dxa"/>
          </w:tcPr>
          <w:p w14:paraId="2DE8D7B3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</w:tcPr>
          <w:p w14:paraId="58A7B95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7" w:type="dxa"/>
          </w:tcPr>
          <w:p w14:paraId="357DBA6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3365216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</w:tr>
      <w:tr w:rsidR="007E7262" w:rsidRPr="00180F47" w14:paraId="315C87FA" w14:textId="77777777">
        <w:trPr>
          <w:jc w:val="right"/>
        </w:trPr>
        <w:tc>
          <w:tcPr>
            <w:tcW w:w="1980" w:type="dxa"/>
          </w:tcPr>
          <w:p w14:paraId="3795975B" w14:textId="77777777" w:rsidR="007E7262" w:rsidRPr="00180F47" w:rsidRDefault="007E7262" w:rsidP="007E726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C616A8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990" w:type="dxa"/>
          </w:tcPr>
          <w:p w14:paraId="00DC51A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64EF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180098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7FAADC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E903FE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444B156B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0F81842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76B7EE03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0932D01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7D66DF7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E96FC5E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</w:tr>
      <w:tr w:rsidR="007E7262" w:rsidRPr="00180F47" w14:paraId="31278FF9" w14:textId="77777777">
        <w:trPr>
          <w:jc w:val="right"/>
        </w:trPr>
        <w:tc>
          <w:tcPr>
            <w:tcW w:w="1980" w:type="dxa"/>
          </w:tcPr>
          <w:p w14:paraId="45D955F7" w14:textId="77777777" w:rsidR="007E7262" w:rsidRPr="001A6EE6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 w:rsidRPr="00467D1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Less </w:t>
            </w:r>
            <w:r w:rsidRPr="00467D13">
              <w:rPr>
                <w:rFonts w:ascii="Times New Roman" w:hAnsi="Times New Roman" w:cs="Times New Roman"/>
                <w:sz w:val="22"/>
                <w:szCs w:val="22"/>
              </w:rPr>
              <w:t xml:space="preserve">allowance for </w:t>
            </w:r>
          </w:p>
        </w:tc>
        <w:tc>
          <w:tcPr>
            <w:tcW w:w="990" w:type="dxa"/>
          </w:tcPr>
          <w:p w14:paraId="3DC3BDE5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958D9E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0AB3E7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48932A0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E680F9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92A4B7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469E4F5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4256125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7B0AA916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6305992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</w:tcPr>
          <w:p w14:paraId="68D0E67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E7262" w:rsidRPr="00180F47" w14:paraId="23F45184" w14:textId="77777777">
        <w:trPr>
          <w:jc w:val="right"/>
        </w:trPr>
        <w:tc>
          <w:tcPr>
            <w:tcW w:w="1980" w:type="dxa"/>
          </w:tcPr>
          <w:p w14:paraId="55CB0445" w14:textId="7B59AFE4" w:rsidR="007E7262" w:rsidRPr="00467D13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6A73B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expected</w:t>
            </w:r>
          </w:p>
        </w:tc>
        <w:tc>
          <w:tcPr>
            <w:tcW w:w="990" w:type="dxa"/>
          </w:tcPr>
          <w:p w14:paraId="686FA97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C5821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A1B8A5D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D97D080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3426999D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7DFF11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75306C5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5DB880B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0A2FFC1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6DE632D3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</w:tcPr>
          <w:p w14:paraId="3338C54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7E7262" w:rsidRPr="00180F47" w14:paraId="6E3B253A" w14:textId="77777777">
        <w:trPr>
          <w:trHeight w:val="299"/>
          <w:jc w:val="right"/>
        </w:trPr>
        <w:tc>
          <w:tcPr>
            <w:tcW w:w="2970" w:type="dxa"/>
            <w:gridSpan w:val="2"/>
          </w:tcPr>
          <w:p w14:paraId="6EE7F4F0" w14:textId="508D796C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6A73B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270" w:type="dxa"/>
          </w:tcPr>
          <w:p w14:paraId="53ACA009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084550F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FBFE77C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0203B04" w14:textId="77777777" w:rsidR="007E7262" w:rsidRPr="00E52AF0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52A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F84E06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</w:tcPr>
          <w:p w14:paraId="27A24C2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" w:type="dxa"/>
          </w:tcPr>
          <w:p w14:paraId="18504192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</w:tcPr>
          <w:p w14:paraId="59F049DE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" w:type="dxa"/>
          </w:tcPr>
          <w:p w14:paraId="724E9C9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4CDA4FFB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E7262" w:rsidRPr="00180F47" w14:paraId="0722641E" w14:textId="77777777">
        <w:trPr>
          <w:jc w:val="right"/>
        </w:trPr>
        <w:tc>
          <w:tcPr>
            <w:tcW w:w="1980" w:type="dxa"/>
          </w:tcPr>
          <w:p w14:paraId="6E100220" w14:textId="77777777" w:rsidR="007E7262" w:rsidRPr="00180F47" w:rsidRDefault="007E7262" w:rsidP="007E726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467D13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990" w:type="dxa"/>
          </w:tcPr>
          <w:p w14:paraId="772E80BB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0D708E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74A3E3B4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E6374B7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88161ED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  <w:tc>
          <w:tcPr>
            <w:tcW w:w="270" w:type="dxa"/>
          </w:tcPr>
          <w:p w14:paraId="7696ABF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0D4F3D8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33F74891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30A7C030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2E84BF4A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35AB4928" w14:textId="77777777" w:rsidR="007E7262" w:rsidRPr="00180F47" w:rsidRDefault="007E7262" w:rsidP="007E72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5,095</w:t>
            </w:r>
          </w:p>
        </w:tc>
      </w:tr>
    </w:tbl>
    <w:p w14:paraId="721924BB" w14:textId="77777777" w:rsidR="0025509A" w:rsidRDefault="0025509A" w:rsidP="00D40D1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exact"/>
        <w:ind w:left="540"/>
        <w:rPr>
          <w:rFonts w:ascii="Times New Roman" w:hAnsi="Times New Roman" w:cs="Times New Roman"/>
          <w:sz w:val="22"/>
          <w:szCs w:val="22"/>
          <w:lang w:val="en-GB" w:bidi="ar-SA"/>
        </w:rPr>
      </w:pPr>
    </w:p>
    <w:p w14:paraId="7C1A6214" w14:textId="77777777" w:rsidR="00C26873" w:rsidRDefault="00C26873">
      <w:bookmarkStart w:id="0" w:name="_Hlk127656206"/>
      <w:r>
        <w:br w:type="page"/>
      </w:r>
    </w:p>
    <w:bookmarkEnd w:id="0"/>
    <w:tbl>
      <w:tblPr>
        <w:tblStyle w:val="TableGrid"/>
        <w:tblW w:w="9155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990"/>
        <w:gridCol w:w="270"/>
        <w:gridCol w:w="990"/>
        <w:gridCol w:w="270"/>
        <w:gridCol w:w="990"/>
        <w:gridCol w:w="270"/>
        <w:gridCol w:w="873"/>
        <w:gridCol w:w="296"/>
        <w:gridCol w:w="894"/>
        <w:gridCol w:w="277"/>
        <w:gridCol w:w="1055"/>
      </w:tblGrid>
      <w:tr w:rsidR="0025509A" w:rsidRPr="00180F47" w14:paraId="10579B36" w14:textId="77777777" w:rsidTr="00CF3E11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6F13B65B" w14:textId="77777777" w:rsidR="0025509A" w:rsidRPr="006B5AB5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247A66F" w14:textId="2A01F67F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1C8E762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55" w:type="dxa"/>
            <w:gridSpan w:val="7"/>
            <w:vAlign w:val="bottom"/>
          </w:tcPr>
          <w:p w14:paraId="43618C7E" w14:textId="76AAC1BF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</w:tr>
      <w:tr w:rsidR="007E7262" w:rsidRPr="00180F47" w14:paraId="5CE856C1" w14:textId="77777777" w:rsidTr="00CF3E11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1363AD46" w14:textId="77777777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1FB136B" w14:textId="285A3C62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Interest rate</w:t>
            </w:r>
          </w:p>
        </w:tc>
        <w:tc>
          <w:tcPr>
            <w:tcW w:w="270" w:type="dxa"/>
            <w:vAlign w:val="bottom"/>
          </w:tcPr>
          <w:p w14:paraId="4824EA87" w14:textId="77777777" w:rsidR="007E7262" w:rsidRPr="00180F47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55" w:type="dxa"/>
            <w:gridSpan w:val="7"/>
            <w:vAlign w:val="bottom"/>
          </w:tcPr>
          <w:p w14:paraId="4B462438" w14:textId="0FD7BE17" w:rsidR="007E7262" w:rsidRPr="009C3760" w:rsidRDefault="007E726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C37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r w:rsidRPr="009C3760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5509A" w:rsidRPr="00180F47" w14:paraId="123B727D" w14:textId="77777777" w:rsidTr="00CF3E11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0BEA2D81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990" w:type="dxa"/>
            <w:vAlign w:val="bottom"/>
          </w:tcPr>
          <w:p w14:paraId="31E05AE5" w14:textId="77777777" w:rsidR="0025509A" w:rsidRPr="00180F47" w:rsidRDefault="0025509A" w:rsidP="0025509A">
            <w:pPr>
              <w:spacing w:line="240" w:lineRule="auto"/>
              <w:ind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t 31</w:t>
            </w:r>
          </w:p>
        </w:tc>
        <w:tc>
          <w:tcPr>
            <w:tcW w:w="270" w:type="dxa"/>
          </w:tcPr>
          <w:p w14:paraId="070BE36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1FA295" w14:textId="77777777" w:rsidR="0025509A" w:rsidRPr="00180F47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At</w:t>
            </w: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 </w:t>
            </w: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31 </w:t>
            </w:r>
          </w:p>
        </w:tc>
        <w:tc>
          <w:tcPr>
            <w:tcW w:w="270" w:type="dxa"/>
            <w:vAlign w:val="bottom"/>
          </w:tcPr>
          <w:p w14:paraId="4EAD28DC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4056E24" w14:textId="77777777" w:rsidR="0025509A" w:rsidRPr="00180F47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At 31 </w:t>
            </w:r>
          </w:p>
        </w:tc>
        <w:tc>
          <w:tcPr>
            <w:tcW w:w="270" w:type="dxa"/>
            <w:vAlign w:val="bottom"/>
          </w:tcPr>
          <w:p w14:paraId="3F5F3C56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vAlign w:val="bottom"/>
          </w:tcPr>
          <w:p w14:paraId="439A803D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vAlign w:val="bottom"/>
          </w:tcPr>
          <w:p w14:paraId="19368B90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94" w:type="dxa"/>
            <w:vAlign w:val="bottom"/>
          </w:tcPr>
          <w:p w14:paraId="5C94E043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7" w:type="dxa"/>
            <w:vAlign w:val="bottom"/>
          </w:tcPr>
          <w:p w14:paraId="566C5915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55" w:type="dxa"/>
            <w:vAlign w:val="bottom"/>
          </w:tcPr>
          <w:p w14:paraId="15A2664E" w14:textId="77777777" w:rsidR="0025509A" w:rsidRPr="00180F47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  <w:r w:rsidRPr="00180F47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 xml:space="preserve">At 31 </w:t>
            </w:r>
          </w:p>
        </w:tc>
      </w:tr>
      <w:tr w:rsidR="0025509A" w:rsidRPr="00180F47" w14:paraId="4F889AC4" w14:textId="77777777" w:rsidTr="00E76F6A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0DA3E913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pacing w:val="-2"/>
                <w:sz w:val="22"/>
                <w:szCs w:val="22"/>
                <w:highlight w:val="cyan"/>
                <w:cs/>
                <w:lang w:eastAsia="ja-JP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313233" w14:textId="77777777" w:rsidR="0025509A" w:rsidRPr="00E76F6A" w:rsidRDefault="0025509A" w:rsidP="0025509A">
            <w:pPr>
              <w:spacing w:line="240" w:lineRule="auto"/>
              <w:ind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shd w:val="clear" w:color="auto" w:fill="auto"/>
          </w:tcPr>
          <w:p w14:paraId="4E5FC67D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4B4E7BD5" w14:textId="57801962" w:rsidR="0025509A" w:rsidRPr="00E76F6A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March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F16CBA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4E4E6F2" w14:textId="77777777" w:rsidR="0025509A" w:rsidRPr="00E76F6A" w:rsidRDefault="0025509A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December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7CC7C8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2A08EC7E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96" w:type="dxa"/>
            <w:shd w:val="clear" w:color="auto" w:fill="auto"/>
            <w:vAlign w:val="bottom"/>
          </w:tcPr>
          <w:p w14:paraId="33657764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56A1F418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277" w:type="dxa"/>
            <w:shd w:val="clear" w:color="auto" w:fill="auto"/>
            <w:vAlign w:val="bottom"/>
          </w:tcPr>
          <w:p w14:paraId="1E1E2279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  <w:cs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051D4910" w14:textId="244A4C12" w:rsidR="0025509A" w:rsidRPr="00E76F6A" w:rsidRDefault="007E7262" w:rsidP="0025509A">
            <w:pPr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pacing w:val="-2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pacing w:val="-2"/>
                <w:sz w:val="22"/>
                <w:szCs w:val="22"/>
              </w:rPr>
              <w:t>March</w:t>
            </w:r>
          </w:p>
        </w:tc>
      </w:tr>
      <w:tr w:rsidR="0025509A" w:rsidRPr="00180F47" w14:paraId="49A25224" w14:textId="77777777" w:rsidTr="00E76F6A">
        <w:trPr>
          <w:tblHeader/>
          <w:jc w:val="right"/>
        </w:trPr>
        <w:tc>
          <w:tcPr>
            <w:tcW w:w="1980" w:type="dxa"/>
            <w:shd w:val="clear" w:color="auto" w:fill="auto"/>
            <w:vAlign w:val="bottom"/>
          </w:tcPr>
          <w:p w14:paraId="46A634A2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7" w:right="-43" w:hanging="5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2"/>
                <w:szCs w:val="22"/>
                <w:cs/>
                <w:lang w:eastAsia="ja-JP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hort-term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A35EEE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loa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n to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13E061D" w14:textId="24A9A726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270" w:type="dxa"/>
            <w:shd w:val="clear" w:color="auto" w:fill="auto"/>
          </w:tcPr>
          <w:p w14:paraId="737D6983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D45C4D8" w14:textId="522E9EB1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9D6EDA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B29FF9" w14:textId="0FCC7FF3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E5EB3" w:rsidRPr="00E76F6A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AFFA2F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73" w:type="dxa"/>
            <w:shd w:val="clear" w:color="auto" w:fill="auto"/>
            <w:vAlign w:val="bottom"/>
          </w:tcPr>
          <w:p w14:paraId="471DB81D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Increase</w:t>
            </w:r>
          </w:p>
        </w:tc>
        <w:tc>
          <w:tcPr>
            <w:tcW w:w="296" w:type="dxa"/>
            <w:shd w:val="clear" w:color="auto" w:fill="auto"/>
            <w:vAlign w:val="bottom"/>
          </w:tcPr>
          <w:p w14:paraId="5A2CFE9C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B308ADB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Decrease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04BA16A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55" w:type="dxa"/>
            <w:shd w:val="clear" w:color="auto" w:fill="auto"/>
            <w:vAlign w:val="bottom"/>
          </w:tcPr>
          <w:p w14:paraId="507C3FA4" w14:textId="6C1755F3" w:rsidR="0025509A" w:rsidRPr="00E76F6A" w:rsidRDefault="0025509A" w:rsidP="00E76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DE5EB3" w:rsidRPr="00E76F6A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</w:tr>
      <w:tr w:rsidR="0025509A" w:rsidRPr="00180F47" w14:paraId="109BDEC9" w14:textId="77777777" w:rsidTr="00E76F6A">
        <w:trPr>
          <w:tblHeader/>
          <w:jc w:val="right"/>
        </w:trPr>
        <w:tc>
          <w:tcPr>
            <w:tcW w:w="1980" w:type="dxa"/>
            <w:vAlign w:val="bottom"/>
          </w:tcPr>
          <w:p w14:paraId="73360791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ACD335E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(% per annum)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89A5B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655" w:type="dxa"/>
            <w:gridSpan w:val="7"/>
            <w:shd w:val="clear" w:color="auto" w:fill="auto"/>
            <w:vAlign w:val="bottom"/>
          </w:tcPr>
          <w:p w14:paraId="6F865C9D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E76F6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25509A" w:rsidRPr="00921E01" w14:paraId="6D0745C1" w14:textId="77777777" w:rsidTr="00E76F6A">
        <w:trPr>
          <w:tblHeader/>
          <w:jc w:val="right"/>
        </w:trPr>
        <w:tc>
          <w:tcPr>
            <w:tcW w:w="1980" w:type="dxa"/>
            <w:vAlign w:val="bottom"/>
          </w:tcPr>
          <w:p w14:paraId="46BE804A" w14:textId="77777777" w:rsidR="0025509A" w:rsidRPr="006B5AB5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Times New Roman" w:hAnsi="Times New Roman" w:cs="Times New Roman"/>
                <w:b/>
                <w:bCs/>
                <w:i/>
                <w:i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154C645D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B2F038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655" w:type="dxa"/>
            <w:gridSpan w:val="7"/>
            <w:shd w:val="clear" w:color="auto" w:fill="auto"/>
            <w:vAlign w:val="bottom"/>
          </w:tcPr>
          <w:p w14:paraId="21B6632C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14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25509A" w:rsidRPr="00180F47" w14:paraId="3E345D10" w14:textId="77777777" w:rsidTr="00E76F6A">
        <w:trPr>
          <w:jc w:val="right"/>
        </w:trPr>
        <w:tc>
          <w:tcPr>
            <w:tcW w:w="1980" w:type="dxa"/>
          </w:tcPr>
          <w:p w14:paraId="4B0BF4D9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 w:rsidRPr="009C3760">
              <w:rPr>
                <w:rFonts w:ascii="Times New Roman" w:hAnsi="Times New Roman" w:cs="Times New Roman"/>
                <w:sz w:val="22"/>
                <w:szCs w:val="22"/>
              </w:rPr>
              <w:t>Subsidiaries</w:t>
            </w:r>
          </w:p>
        </w:tc>
        <w:tc>
          <w:tcPr>
            <w:tcW w:w="990" w:type="dxa"/>
            <w:shd w:val="clear" w:color="auto" w:fill="auto"/>
          </w:tcPr>
          <w:p w14:paraId="24BD0CDD" w14:textId="6C084F68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6.12</w:t>
            </w:r>
          </w:p>
        </w:tc>
        <w:tc>
          <w:tcPr>
            <w:tcW w:w="270" w:type="dxa"/>
            <w:shd w:val="clear" w:color="auto" w:fill="auto"/>
          </w:tcPr>
          <w:p w14:paraId="03A34092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28F0E30D" w14:textId="1B597CF6" w:rsidR="0025509A" w:rsidRPr="00E76F6A" w:rsidRDefault="00B64776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2.50</w:t>
            </w:r>
          </w:p>
        </w:tc>
        <w:tc>
          <w:tcPr>
            <w:tcW w:w="270" w:type="dxa"/>
            <w:shd w:val="clear" w:color="auto" w:fill="auto"/>
          </w:tcPr>
          <w:p w14:paraId="3C434489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7BA91B4D" w14:textId="23FFEFDE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100,000</w:t>
            </w:r>
          </w:p>
        </w:tc>
        <w:tc>
          <w:tcPr>
            <w:tcW w:w="270" w:type="dxa"/>
            <w:shd w:val="clear" w:color="auto" w:fill="auto"/>
          </w:tcPr>
          <w:p w14:paraId="21894984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2AD62033" w14:textId="7BB8CEC0" w:rsidR="0025509A" w:rsidRPr="00E76F6A" w:rsidRDefault="00B0232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6" w:type="dxa"/>
            <w:shd w:val="clear" w:color="auto" w:fill="auto"/>
          </w:tcPr>
          <w:p w14:paraId="739E16CC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12DD7AE3" w14:textId="73A9075A" w:rsidR="0025509A" w:rsidRPr="00E76F6A" w:rsidRDefault="00B0232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5C003CC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5" w:type="dxa"/>
            <w:shd w:val="clear" w:color="auto" w:fill="auto"/>
          </w:tcPr>
          <w:p w14:paraId="425E7ED4" w14:textId="15204881" w:rsidR="0025509A" w:rsidRPr="00E76F6A" w:rsidRDefault="00B0232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100,000</w:t>
            </w:r>
          </w:p>
        </w:tc>
      </w:tr>
      <w:tr w:rsidR="0025509A" w:rsidRPr="00180F47" w14:paraId="45D4E640" w14:textId="77777777" w:rsidTr="00E76F6A">
        <w:trPr>
          <w:jc w:val="right"/>
        </w:trPr>
        <w:tc>
          <w:tcPr>
            <w:tcW w:w="1980" w:type="dxa"/>
          </w:tcPr>
          <w:p w14:paraId="79E304AD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Joint venture</w:t>
            </w:r>
          </w:p>
        </w:tc>
        <w:tc>
          <w:tcPr>
            <w:tcW w:w="990" w:type="dxa"/>
            <w:shd w:val="clear" w:color="auto" w:fill="auto"/>
          </w:tcPr>
          <w:p w14:paraId="15376732" w14:textId="13C05472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  <w:shd w:val="clear" w:color="auto" w:fill="auto"/>
          </w:tcPr>
          <w:p w14:paraId="097EB6DE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5D3A23FC" w14:textId="38176019" w:rsidR="0025509A" w:rsidRPr="00E76F6A" w:rsidRDefault="00B64776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7.12</w:t>
            </w:r>
          </w:p>
        </w:tc>
        <w:tc>
          <w:tcPr>
            <w:tcW w:w="270" w:type="dxa"/>
            <w:shd w:val="clear" w:color="auto" w:fill="auto"/>
          </w:tcPr>
          <w:p w14:paraId="1A836360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8811C6" w14:textId="5B3E7FA4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  <w:tc>
          <w:tcPr>
            <w:tcW w:w="270" w:type="dxa"/>
            <w:shd w:val="clear" w:color="auto" w:fill="auto"/>
          </w:tcPr>
          <w:p w14:paraId="281E9FBD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  <w:shd w:val="clear" w:color="auto" w:fill="auto"/>
          </w:tcPr>
          <w:p w14:paraId="39E2E216" w14:textId="7BE0A1B8" w:rsidR="0025509A" w:rsidRPr="00E76F6A" w:rsidRDefault="00B0232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96" w:type="dxa"/>
            <w:shd w:val="clear" w:color="auto" w:fill="auto"/>
          </w:tcPr>
          <w:p w14:paraId="50084A52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  <w:shd w:val="clear" w:color="auto" w:fill="auto"/>
          </w:tcPr>
          <w:p w14:paraId="69180DF1" w14:textId="368BFD1C" w:rsidR="0025509A" w:rsidRPr="00E76F6A" w:rsidRDefault="00B0232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5ADBD4CE" w14:textId="77777777" w:rsidR="0025509A" w:rsidRPr="00E76F6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</w:tcPr>
          <w:p w14:paraId="3E7FBF26" w14:textId="39598E23" w:rsidR="0025509A" w:rsidRPr="00E76F6A" w:rsidRDefault="00B0232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76F6A">
              <w:rPr>
                <w:rFonts w:ascii="Times New Roman" w:hAnsi="Times New Roman" w:cs="Times New Roman"/>
                <w:sz w:val="22"/>
                <w:szCs w:val="22"/>
              </w:rPr>
              <w:t>5,095</w:t>
            </w:r>
          </w:p>
        </w:tc>
      </w:tr>
      <w:tr w:rsidR="0025509A" w:rsidRPr="00180F47" w14:paraId="374AD886" w14:textId="77777777" w:rsidTr="00CF3E11">
        <w:trPr>
          <w:jc w:val="right"/>
        </w:trPr>
        <w:tc>
          <w:tcPr>
            <w:tcW w:w="1980" w:type="dxa"/>
          </w:tcPr>
          <w:p w14:paraId="1392101A" w14:textId="77777777" w:rsidR="0025509A" w:rsidRPr="00180F47" w:rsidRDefault="0025509A" w:rsidP="0025509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C616A8">
              <w:rPr>
                <w:rFonts w:cs="Times New Roman"/>
                <w:b/>
                <w:bCs/>
              </w:rPr>
              <w:t>Total</w:t>
            </w:r>
          </w:p>
        </w:tc>
        <w:tc>
          <w:tcPr>
            <w:tcW w:w="990" w:type="dxa"/>
          </w:tcPr>
          <w:p w14:paraId="658069AB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A62B61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7F14D15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F26CA3D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295510" w14:textId="12362253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32B1048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4C0888D6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7E765DF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1E00DAD4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21D7ACB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6A0AB190" w14:textId="79482326" w:rsidR="0025509A" w:rsidRPr="00180F47" w:rsidRDefault="00B0232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</w:tr>
      <w:tr w:rsidR="0025509A" w:rsidRPr="00180F47" w14:paraId="2DA108E3" w14:textId="77777777" w:rsidTr="00CF3E11">
        <w:trPr>
          <w:jc w:val="right"/>
        </w:trPr>
        <w:tc>
          <w:tcPr>
            <w:tcW w:w="1980" w:type="dxa"/>
          </w:tcPr>
          <w:p w14:paraId="4D616625" w14:textId="77777777" w:rsidR="0025509A" w:rsidRPr="00C616A8" w:rsidRDefault="0025509A" w:rsidP="0025509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 w:rsidRPr="00467D13">
              <w:rPr>
                <w:rFonts w:cs="Times New Roman"/>
                <w:i/>
                <w:iCs/>
              </w:rPr>
              <w:t xml:space="preserve">Less </w:t>
            </w:r>
            <w:r w:rsidRPr="00467D13">
              <w:rPr>
                <w:rFonts w:cs="Times New Roman"/>
              </w:rPr>
              <w:t xml:space="preserve">allowance for </w:t>
            </w:r>
          </w:p>
        </w:tc>
        <w:tc>
          <w:tcPr>
            <w:tcW w:w="990" w:type="dxa"/>
          </w:tcPr>
          <w:p w14:paraId="2C986EA3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D92AD8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C4D9330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7144F82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113B1B7A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399C45B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5D0E90E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12D9D074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491EA025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36F29983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</w:tcPr>
          <w:p w14:paraId="13F809EA" w14:textId="77777777" w:rsidR="0025509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5509A" w:rsidRPr="00180F47" w14:paraId="621DF0DE" w14:textId="77777777" w:rsidTr="00CF3E11">
        <w:trPr>
          <w:jc w:val="right"/>
        </w:trPr>
        <w:tc>
          <w:tcPr>
            <w:tcW w:w="1980" w:type="dxa"/>
          </w:tcPr>
          <w:p w14:paraId="15DEACC2" w14:textId="49E5BCFC" w:rsidR="0025509A" w:rsidRPr="00C616A8" w:rsidRDefault="0025509A" w:rsidP="0025509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  <w:r>
              <w:rPr>
                <w:rFonts w:cs="Times New Roman"/>
              </w:rPr>
              <w:t xml:space="preserve">        </w:t>
            </w:r>
            <w:r w:rsidR="00A7053E">
              <w:rPr>
                <w:rFonts w:cs="Times New Roman"/>
              </w:rPr>
              <w:t xml:space="preserve">   </w:t>
            </w:r>
            <w:r>
              <w:rPr>
                <w:rFonts w:cs="Times New Roman"/>
              </w:rPr>
              <w:t>expected</w:t>
            </w:r>
          </w:p>
        </w:tc>
        <w:tc>
          <w:tcPr>
            <w:tcW w:w="990" w:type="dxa"/>
          </w:tcPr>
          <w:p w14:paraId="1A963C1C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08CC96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041735FC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97EB58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5D07B41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B95D132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0D872D08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15D7326C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7BB61AA5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14291BBD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</w:tcPr>
          <w:p w14:paraId="0819D570" w14:textId="77777777" w:rsidR="0025509A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25509A" w:rsidRPr="00180F47" w14:paraId="5909FB28" w14:textId="77777777" w:rsidTr="00CF3E11">
        <w:trPr>
          <w:trHeight w:val="263"/>
          <w:jc w:val="right"/>
        </w:trPr>
        <w:tc>
          <w:tcPr>
            <w:tcW w:w="2970" w:type="dxa"/>
            <w:gridSpan w:val="2"/>
          </w:tcPr>
          <w:p w14:paraId="31AE63EB" w14:textId="5CD695D2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right="-108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</w:t>
            </w:r>
            <w:r w:rsidR="00A7053E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270" w:type="dxa"/>
          </w:tcPr>
          <w:p w14:paraId="0A3BFE19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A8FC2C0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82F0609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F074947" w14:textId="77777777" w:rsidR="0025509A" w:rsidRPr="00E52AF0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E52AF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59329F8" w14:textId="75DCC12D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73" w:type="dxa"/>
          </w:tcPr>
          <w:p w14:paraId="09BDEEA2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96" w:type="dxa"/>
          </w:tcPr>
          <w:p w14:paraId="567860AB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94" w:type="dxa"/>
          </w:tcPr>
          <w:p w14:paraId="6321533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7" w:type="dxa"/>
          </w:tcPr>
          <w:p w14:paraId="10824FA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</w:tcPr>
          <w:p w14:paraId="723792DC" w14:textId="3BAEB958" w:rsidR="0025509A" w:rsidRPr="00180F47" w:rsidRDefault="00B0232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5509A" w:rsidRPr="00180F47" w14:paraId="22103A5A" w14:textId="77777777" w:rsidTr="00CF3E11">
        <w:trPr>
          <w:jc w:val="right"/>
        </w:trPr>
        <w:tc>
          <w:tcPr>
            <w:tcW w:w="1980" w:type="dxa"/>
          </w:tcPr>
          <w:p w14:paraId="6EF50379" w14:textId="77777777" w:rsidR="0025509A" w:rsidRPr="00180F47" w:rsidRDefault="0025509A" w:rsidP="0025509A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  <w:cs/>
              </w:rPr>
            </w:pPr>
            <w:r w:rsidRPr="00467D13">
              <w:rPr>
                <w:rFonts w:cs="Times New Roman"/>
                <w:b/>
                <w:bCs/>
              </w:rPr>
              <w:t>Net</w:t>
            </w:r>
          </w:p>
        </w:tc>
        <w:tc>
          <w:tcPr>
            <w:tcW w:w="990" w:type="dxa"/>
          </w:tcPr>
          <w:p w14:paraId="48931FE9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F3BF74C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</w:tcPr>
          <w:p w14:paraId="4A8B0DA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397A0D9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B029539" w14:textId="014DE6D1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105,095</w:t>
            </w:r>
          </w:p>
        </w:tc>
        <w:tc>
          <w:tcPr>
            <w:tcW w:w="270" w:type="dxa"/>
          </w:tcPr>
          <w:p w14:paraId="2D23973B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73" w:type="dxa"/>
          </w:tcPr>
          <w:p w14:paraId="496D7F16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96" w:type="dxa"/>
          </w:tcPr>
          <w:p w14:paraId="08B141DE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894" w:type="dxa"/>
          </w:tcPr>
          <w:p w14:paraId="13389115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277" w:type="dxa"/>
          </w:tcPr>
          <w:p w14:paraId="7C228547" w14:textId="77777777" w:rsidR="0025509A" w:rsidRPr="00180F47" w:rsidRDefault="0025509A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</w:tcPr>
          <w:p w14:paraId="535FECE7" w14:textId="24D8D289" w:rsidR="0025509A" w:rsidRPr="00180F47" w:rsidRDefault="00B02322" w:rsidP="002550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95" w:right="-12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0232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105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,095</w:t>
            </w:r>
          </w:p>
        </w:tc>
      </w:tr>
    </w:tbl>
    <w:p w14:paraId="65170AA6" w14:textId="3189A843" w:rsidR="0025509A" w:rsidRPr="006B5AB5" w:rsidRDefault="0025509A" w:rsidP="00C529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260"/>
        <w:gridCol w:w="270"/>
        <w:gridCol w:w="1260"/>
        <w:gridCol w:w="270"/>
        <w:gridCol w:w="1170"/>
        <w:gridCol w:w="270"/>
        <w:gridCol w:w="1260"/>
      </w:tblGrid>
      <w:tr w:rsidR="0025509A" w14:paraId="1D494C1C" w14:textId="77777777" w:rsidTr="00CF3E11">
        <w:trPr>
          <w:trHeight w:val="80"/>
        </w:trPr>
        <w:tc>
          <w:tcPr>
            <w:tcW w:w="3420" w:type="dxa"/>
          </w:tcPr>
          <w:p w14:paraId="373F680A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2790" w:type="dxa"/>
            <w:gridSpan w:val="3"/>
          </w:tcPr>
          <w:p w14:paraId="16870A3F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55A0D8B8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6A6EFC6" w14:textId="77777777" w:rsidR="0025509A" w:rsidRPr="000F3207" w:rsidRDefault="0025509A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25509A" w14:paraId="66D7A458" w14:textId="77777777" w:rsidTr="00CF3E11">
        <w:trPr>
          <w:trHeight w:val="80"/>
        </w:trPr>
        <w:tc>
          <w:tcPr>
            <w:tcW w:w="3420" w:type="dxa"/>
          </w:tcPr>
          <w:p w14:paraId="1FF98519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2B6FF3">
              <w:rPr>
                <w:rFonts w:cs="Times New Roman"/>
                <w:b/>
                <w:bCs/>
                <w:i/>
                <w:iCs/>
              </w:rPr>
              <w:t xml:space="preserve">Other </w:t>
            </w:r>
            <w:r>
              <w:rPr>
                <w:rFonts w:cs="Times New Roman"/>
                <w:b/>
                <w:bCs/>
                <w:i/>
                <w:iCs/>
              </w:rPr>
              <w:t>current pay</w:t>
            </w:r>
            <w:r w:rsidRPr="002B6FF3">
              <w:rPr>
                <w:rFonts w:cs="Times New Roman"/>
                <w:b/>
                <w:bCs/>
                <w:i/>
                <w:iCs/>
              </w:rPr>
              <w:t>ables</w:t>
            </w:r>
          </w:p>
        </w:tc>
        <w:tc>
          <w:tcPr>
            <w:tcW w:w="2790" w:type="dxa"/>
            <w:gridSpan w:val="3"/>
          </w:tcPr>
          <w:p w14:paraId="4273C907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EF3ED2D" w14:textId="77777777" w:rsidR="0025509A" w:rsidRPr="003363BF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700" w:type="dxa"/>
            <w:gridSpan w:val="3"/>
          </w:tcPr>
          <w:p w14:paraId="1EDEDD2C" w14:textId="77777777" w:rsidR="0025509A" w:rsidRPr="003363BF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25509A" w14:paraId="1236D71C" w14:textId="77777777" w:rsidTr="00CF3E11">
        <w:trPr>
          <w:trHeight w:val="80"/>
        </w:trPr>
        <w:tc>
          <w:tcPr>
            <w:tcW w:w="3420" w:type="dxa"/>
          </w:tcPr>
          <w:p w14:paraId="79C8A91E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60" w:type="dxa"/>
          </w:tcPr>
          <w:p w14:paraId="220CEC58" w14:textId="7777777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64D3BCF7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2A053722" w14:textId="7777777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2520E04E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949D8B7" w14:textId="7777777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210BD028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D3D42C1" w14:textId="77777777" w:rsidR="0025509A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25509A" w14:paraId="679CBDB7" w14:textId="77777777" w:rsidTr="00CF3E11">
        <w:trPr>
          <w:trHeight w:val="80"/>
        </w:trPr>
        <w:tc>
          <w:tcPr>
            <w:tcW w:w="3420" w:type="dxa"/>
          </w:tcPr>
          <w:p w14:paraId="5CE6FD59" w14:textId="77777777" w:rsidR="0025509A" w:rsidRPr="00643B39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</w:p>
        </w:tc>
        <w:tc>
          <w:tcPr>
            <w:tcW w:w="1260" w:type="dxa"/>
          </w:tcPr>
          <w:p w14:paraId="249237AB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186E6A06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5EE625EB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3E499BFC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8F1F6CD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6595F1A9" w14:textId="77777777" w:rsidR="0025509A" w:rsidRPr="000A529C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464BC68" w14:textId="77777777" w:rsidR="0025509A" w:rsidRPr="000A529C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25509A" w14:paraId="4336E363" w14:textId="77777777" w:rsidTr="00CF3E11">
        <w:trPr>
          <w:trHeight w:val="80"/>
        </w:trPr>
        <w:tc>
          <w:tcPr>
            <w:tcW w:w="3420" w:type="dxa"/>
          </w:tcPr>
          <w:p w14:paraId="032710D1" w14:textId="77777777" w:rsidR="0025509A" w:rsidRPr="00C46E2B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/>
                <w:sz w:val="22"/>
                <w:szCs w:val="28"/>
              </w:rPr>
            </w:pPr>
          </w:p>
        </w:tc>
        <w:tc>
          <w:tcPr>
            <w:tcW w:w="5760" w:type="dxa"/>
            <w:gridSpan w:val="7"/>
          </w:tcPr>
          <w:p w14:paraId="0CBCD4A8" w14:textId="77777777" w:rsidR="0025509A" w:rsidRPr="00D675DD" w:rsidRDefault="0025509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25509A" w:rsidRPr="00921E01" w14:paraId="51A7EA9F" w14:textId="77777777" w:rsidTr="00CF3E11">
        <w:trPr>
          <w:trHeight w:val="80"/>
        </w:trPr>
        <w:tc>
          <w:tcPr>
            <w:tcW w:w="3420" w:type="dxa"/>
          </w:tcPr>
          <w:p w14:paraId="2BBE19D5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36F1D8DF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7719AA57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2EA8C8D0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 w:val="18"/>
                <w:szCs w:val="18"/>
              </w:rPr>
            </w:pPr>
          </w:p>
        </w:tc>
        <w:tc>
          <w:tcPr>
            <w:tcW w:w="270" w:type="dxa"/>
          </w:tcPr>
          <w:p w14:paraId="1C2C9B1F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170" w:type="dxa"/>
          </w:tcPr>
          <w:p w14:paraId="7647B9A4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70" w:type="dxa"/>
          </w:tcPr>
          <w:p w14:paraId="38A9D06D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1260" w:type="dxa"/>
          </w:tcPr>
          <w:p w14:paraId="65ADA536" w14:textId="77777777" w:rsidR="0025509A" w:rsidRPr="00921E01" w:rsidRDefault="0025509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</w:p>
        </w:tc>
      </w:tr>
      <w:tr w:rsidR="007E5102" w14:paraId="1FEA6FA0" w14:textId="77777777" w:rsidTr="00CF3E11">
        <w:trPr>
          <w:trHeight w:val="80"/>
        </w:trPr>
        <w:tc>
          <w:tcPr>
            <w:tcW w:w="3420" w:type="dxa"/>
          </w:tcPr>
          <w:p w14:paraId="31E0C615" w14:textId="77777777" w:rsidR="007E5102" w:rsidRPr="00C17981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Joint venture</w:t>
            </w:r>
          </w:p>
        </w:tc>
        <w:tc>
          <w:tcPr>
            <w:tcW w:w="1260" w:type="dxa"/>
          </w:tcPr>
          <w:p w14:paraId="171BD1D2" w14:textId="0B72A8CB" w:rsidR="007E5102" w:rsidRPr="00494BCF" w:rsidRDefault="00B0232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14</w:t>
            </w:r>
            <w:r w:rsidR="00521119">
              <w:rPr>
                <w:szCs w:val="28"/>
              </w:rPr>
              <w:t>,</w:t>
            </w:r>
            <w:r>
              <w:rPr>
                <w:szCs w:val="28"/>
              </w:rPr>
              <w:t>8</w:t>
            </w:r>
            <w:r w:rsidR="00521119">
              <w:rPr>
                <w:szCs w:val="28"/>
              </w:rPr>
              <w:t>3</w:t>
            </w:r>
            <w:r>
              <w:rPr>
                <w:szCs w:val="28"/>
              </w:rPr>
              <w:t>1</w:t>
            </w:r>
          </w:p>
        </w:tc>
        <w:tc>
          <w:tcPr>
            <w:tcW w:w="270" w:type="dxa"/>
          </w:tcPr>
          <w:p w14:paraId="214D35FD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A1CF671" w14:textId="59BADEDD" w:rsidR="007E5102" w:rsidRPr="00494BCF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15,309</w:t>
            </w:r>
          </w:p>
        </w:tc>
        <w:tc>
          <w:tcPr>
            <w:tcW w:w="270" w:type="dxa"/>
          </w:tcPr>
          <w:p w14:paraId="34270420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7D60682" w14:textId="458B9AEC" w:rsidR="007E5102" w:rsidRPr="00D675DD" w:rsidRDefault="00B0232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14,831</w:t>
            </w:r>
          </w:p>
        </w:tc>
        <w:tc>
          <w:tcPr>
            <w:tcW w:w="270" w:type="dxa"/>
          </w:tcPr>
          <w:p w14:paraId="48C47C9F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4EDBFF8" w14:textId="137A1865" w:rsidR="007E5102" w:rsidRPr="00494BCF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15,309</w:t>
            </w:r>
          </w:p>
        </w:tc>
      </w:tr>
      <w:tr w:rsidR="007E5102" w14:paraId="5E729A54" w14:textId="77777777" w:rsidTr="00CF3E11">
        <w:trPr>
          <w:trHeight w:val="80"/>
        </w:trPr>
        <w:tc>
          <w:tcPr>
            <w:tcW w:w="3420" w:type="dxa"/>
          </w:tcPr>
          <w:p w14:paraId="7FC9217E" w14:textId="77777777" w:rsidR="007E5102" w:rsidRPr="00C17981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65F78">
              <w:t>Key management personnel</w:t>
            </w:r>
          </w:p>
        </w:tc>
        <w:tc>
          <w:tcPr>
            <w:tcW w:w="1260" w:type="dxa"/>
          </w:tcPr>
          <w:p w14:paraId="6216CCD7" w14:textId="707DBD88" w:rsidR="007E5102" w:rsidRPr="00494BCF" w:rsidRDefault="00B0232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4,497</w:t>
            </w:r>
          </w:p>
        </w:tc>
        <w:tc>
          <w:tcPr>
            <w:tcW w:w="270" w:type="dxa"/>
          </w:tcPr>
          <w:p w14:paraId="1FBD4DDE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C60F77E" w14:textId="5B3E2BC2" w:rsidR="007E5102" w:rsidRPr="00494BCF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7,883</w:t>
            </w:r>
          </w:p>
        </w:tc>
        <w:tc>
          <w:tcPr>
            <w:tcW w:w="270" w:type="dxa"/>
          </w:tcPr>
          <w:p w14:paraId="6F037F4D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437A7B4" w14:textId="3DD2131C" w:rsidR="007E5102" w:rsidRPr="00D675DD" w:rsidRDefault="00D916C8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916C8">
              <w:rPr>
                <w:rFonts w:cs="Times New Roman"/>
              </w:rPr>
              <w:t>4,497</w:t>
            </w:r>
          </w:p>
        </w:tc>
        <w:tc>
          <w:tcPr>
            <w:tcW w:w="270" w:type="dxa"/>
          </w:tcPr>
          <w:p w14:paraId="1629929D" w14:textId="77777777" w:rsidR="007E5102" w:rsidRPr="00D675DD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3EA4C01" w14:textId="6C9738A5" w:rsidR="007E5102" w:rsidRPr="00494BCF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7,883</w:t>
            </w:r>
          </w:p>
        </w:tc>
      </w:tr>
      <w:tr w:rsidR="007E5102" w14:paraId="4998822E" w14:textId="77777777" w:rsidTr="00CF3E11">
        <w:trPr>
          <w:trHeight w:val="80"/>
        </w:trPr>
        <w:tc>
          <w:tcPr>
            <w:tcW w:w="3420" w:type="dxa"/>
          </w:tcPr>
          <w:p w14:paraId="6D976BCB" w14:textId="77777777" w:rsidR="007E5102" w:rsidRPr="00C46E2B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50F3E6F" w14:textId="36E174C9" w:rsidR="007E5102" w:rsidRPr="00494BCF" w:rsidRDefault="00B0232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19,328</w:t>
            </w:r>
          </w:p>
        </w:tc>
        <w:tc>
          <w:tcPr>
            <w:tcW w:w="270" w:type="dxa"/>
          </w:tcPr>
          <w:p w14:paraId="14DB138D" w14:textId="77777777" w:rsidR="007E5102" w:rsidRPr="0092661C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89B8ED" w14:textId="536E5721" w:rsidR="007E5102" w:rsidRPr="00494BCF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23,192</w:t>
            </w:r>
          </w:p>
        </w:tc>
        <w:tc>
          <w:tcPr>
            <w:tcW w:w="270" w:type="dxa"/>
          </w:tcPr>
          <w:p w14:paraId="4588387C" w14:textId="77777777" w:rsidR="007E5102" w:rsidRPr="0092661C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5EBC577" w14:textId="18B25329" w:rsidR="007E5102" w:rsidRPr="00494BCF" w:rsidRDefault="00AA36CF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AA36CF">
              <w:rPr>
                <w:rFonts w:cs="Times New Roman"/>
                <w:b/>
                <w:bCs/>
              </w:rPr>
              <w:t>19,328</w:t>
            </w:r>
          </w:p>
        </w:tc>
        <w:tc>
          <w:tcPr>
            <w:tcW w:w="270" w:type="dxa"/>
          </w:tcPr>
          <w:p w14:paraId="11032699" w14:textId="77777777" w:rsidR="007E5102" w:rsidRPr="0092661C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0EC702F" w14:textId="3D4E2B9B" w:rsidR="007E5102" w:rsidRPr="00494BCF" w:rsidRDefault="007E5102" w:rsidP="007E510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</w:rPr>
              <w:t>23,192</w:t>
            </w:r>
          </w:p>
        </w:tc>
      </w:tr>
    </w:tbl>
    <w:p w14:paraId="056ECDC1" w14:textId="0566EDBC" w:rsidR="0050584D" w:rsidRPr="006B5AB5" w:rsidRDefault="00505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</w:rPr>
      </w:pPr>
    </w:p>
    <w:p w14:paraId="7D6AFB24" w14:textId="65F05B85" w:rsidR="00893B80" w:rsidRPr="002509E9" w:rsidRDefault="00893B80" w:rsidP="007F34FE">
      <w:pPr>
        <w:ind w:left="360" w:firstLine="180"/>
        <w:jc w:val="both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2509E9">
        <w:rPr>
          <w:rFonts w:ascii="Times New Roman" w:hAnsi="Times New Roman"/>
          <w:b/>
          <w:bCs/>
          <w:i/>
          <w:iCs/>
          <w:sz w:val="22"/>
          <w:szCs w:val="22"/>
        </w:rPr>
        <w:t>Deferred income from related part</w:t>
      </w:r>
      <w:r w:rsidR="00082C47">
        <w:rPr>
          <w:rFonts w:ascii="Times New Roman" w:hAnsi="Times New Roman"/>
          <w:b/>
          <w:bCs/>
          <w:i/>
          <w:iCs/>
          <w:sz w:val="22"/>
          <w:szCs w:val="22"/>
        </w:rPr>
        <w:t>ies</w:t>
      </w:r>
    </w:p>
    <w:p w14:paraId="28525065" w14:textId="77777777" w:rsidR="0025509A" w:rsidRPr="006B5AB5" w:rsidRDefault="0025509A" w:rsidP="0050584D">
      <w:pPr>
        <w:spacing w:line="240" w:lineRule="auto"/>
        <w:ind w:left="360" w:firstLine="180"/>
        <w:jc w:val="both"/>
        <w:rPr>
          <w:rFonts w:ascii="Times New Roman" w:hAnsi="Times New Roman"/>
        </w:rPr>
      </w:pPr>
    </w:p>
    <w:p w14:paraId="62AE1B86" w14:textId="4E68DF7B" w:rsidR="0063052D" w:rsidRPr="00536B19" w:rsidRDefault="0063052D" w:rsidP="00893B80">
      <w:pPr>
        <w:ind w:left="360" w:firstLine="180"/>
        <w:jc w:val="both"/>
        <w:rPr>
          <w:rFonts w:ascii="Times New Roman" w:hAnsi="Times New Roman" w:cs="Times New Roman"/>
          <w:sz w:val="22"/>
          <w:szCs w:val="22"/>
        </w:rPr>
      </w:pPr>
      <w:r w:rsidRPr="00536B19">
        <w:rPr>
          <w:rFonts w:ascii="Times New Roman" w:hAnsi="Times New Roman"/>
          <w:sz w:val="22"/>
          <w:szCs w:val="22"/>
        </w:rPr>
        <w:t xml:space="preserve">Deferred income from </w:t>
      </w:r>
      <w:r w:rsidR="00C02C4F" w:rsidRPr="00536B19">
        <w:rPr>
          <w:rFonts w:ascii="Times New Roman" w:hAnsi="Times New Roman"/>
          <w:sz w:val="22"/>
          <w:szCs w:val="22"/>
        </w:rPr>
        <w:t>areas and</w:t>
      </w:r>
      <w:r w:rsidRPr="00536B19">
        <w:rPr>
          <w:rFonts w:ascii="Times New Roman" w:hAnsi="Times New Roman"/>
          <w:sz w:val="22"/>
          <w:szCs w:val="22"/>
        </w:rPr>
        <w:t xml:space="preserve"> infrastructure </w:t>
      </w:r>
      <w:proofErr w:type="spellStart"/>
      <w:r w:rsidRPr="00536B19">
        <w:rPr>
          <w:rFonts w:ascii="Times New Roman" w:hAnsi="Times New Roman"/>
          <w:sz w:val="22"/>
          <w:szCs w:val="22"/>
        </w:rPr>
        <w:t>utilisation</w:t>
      </w:r>
      <w:proofErr w:type="spellEnd"/>
      <w:r w:rsidRPr="00536B19">
        <w:rPr>
          <w:rFonts w:ascii="Times New Roman" w:hAnsi="Times New Roman"/>
          <w:sz w:val="22"/>
          <w:szCs w:val="22"/>
        </w:rPr>
        <w:t xml:space="preserve"> were as follows:</w:t>
      </w:r>
    </w:p>
    <w:p w14:paraId="4C62C66F" w14:textId="78D9DCE7" w:rsidR="005909EA" w:rsidRPr="006B5AB5" w:rsidRDefault="005909EA" w:rsidP="0050584D">
      <w:pPr>
        <w:spacing w:line="240" w:lineRule="auto"/>
        <w:ind w:left="540"/>
        <w:jc w:val="thaiDistribute"/>
        <w:rPr>
          <w:rFonts w:ascii="Times New Roman" w:hAnsi="Times New Roman" w:cs="Times New Roman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70"/>
        <w:gridCol w:w="1170"/>
      </w:tblGrid>
      <w:tr w:rsidR="00612E1B" w:rsidRPr="000F3207" w14:paraId="1A62DDDC" w14:textId="77777777" w:rsidTr="00CF3E1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028CCF41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90" w:type="dxa"/>
            <w:gridSpan w:val="3"/>
          </w:tcPr>
          <w:p w14:paraId="6EF7916E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2A93183C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68157628" w14:textId="77777777" w:rsidR="00612E1B" w:rsidRPr="000F3207" w:rsidRDefault="00612E1B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612E1B" w:rsidRPr="003363BF" w14:paraId="66C24AA5" w14:textId="77777777" w:rsidTr="00CF3E1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5DE60807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2790" w:type="dxa"/>
            <w:gridSpan w:val="3"/>
          </w:tcPr>
          <w:p w14:paraId="5CCEDCD7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06FB1E51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6AC6C6B7" w14:textId="77777777" w:rsidR="00612E1B" w:rsidRPr="003363BF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612E1B" w14:paraId="3F417C2F" w14:textId="77777777" w:rsidTr="00CF3E1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6B698FF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66184E8B" w14:textId="77777777" w:rsidR="00612E1B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4D8A1784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45B507CE" w14:textId="77777777" w:rsidR="00612E1B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4CF95668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474B531" w14:textId="77777777" w:rsidR="00612E1B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5C57D15F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00808AC" w14:textId="77777777" w:rsidR="00612E1B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612E1B" w:rsidRPr="000A529C" w14:paraId="66C8DF76" w14:textId="77777777" w:rsidTr="00CF3E11">
        <w:trPr>
          <w:cantSplit/>
        </w:trPr>
        <w:tc>
          <w:tcPr>
            <w:tcW w:w="3510" w:type="dxa"/>
            <w:shd w:val="clear" w:color="auto" w:fill="auto"/>
            <w:vAlign w:val="bottom"/>
          </w:tcPr>
          <w:p w14:paraId="4E45FEC6" w14:textId="77777777" w:rsidR="00612E1B" w:rsidRPr="00E111CA" w:rsidRDefault="00612E1B" w:rsidP="00CF3E11">
            <w:pPr>
              <w:pStyle w:val="acctfourfigures"/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6E4BDAC0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6F13FC5F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6CC5B5D4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77DD86D0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889E30F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2CD875EA" w14:textId="77777777" w:rsidR="00612E1B" w:rsidRPr="000A529C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306615" w14:textId="77777777" w:rsidR="00612E1B" w:rsidRPr="000A529C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612E1B" w:rsidRPr="00D675DD" w14:paraId="3B7FE272" w14:textId="77777777" w:rsidTr="00CF3E11">
        <w:trPr>
          <w:cantSplit/>
        </w:trPr>
        <w:tc>
          <w:tcPr>
            <w:tcW w:w="3510" w:type="dxa"/>
          </w:tcPr>
          <w:p w14:paraId="433195AC" w14:textId="77777777" w:rsidR="00612E1B" w:rsidRPr="000D1F45" w:rsidRDefault="00612E1B" w:rsidP="00CF3E11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70" w:type="dxa"/>
            <w:gridSpan w:val="7"/>
          </w:tcPr>
          <w:p w14:paraId="6047BF39" w14:textId="77777777" w:rsidR="00612E1B" w:rsidRPr="00D675DD" w:rsidRDefault="00612E1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612E1B" w:rsidRPr="000D1F45" w14:paraId="350C2561" w14:textId="77777777" w:rsidTr="00CF3E11">
        <w:trPr>
          <w:cantSplit/>
        </w:trPr>
        <w:tc>
          <w:tcPr>
            <w:tcW w:w="3510" w:type="dxa"/>
          </w:tcPr>
          <w:p w14:paraId="341F091B" w14:textId="77777777" w:rsidR="00612E1B" w:rsidRPr="000D1F45" w:rsidRDefault="00612E1B" w:rsidP="00CF3E11">
            <w:pPr>
              <w:spacing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Joint venture</w:t>
            </w:r>
          </w:p>
        </w:tc>
        <w:tc>
          <w:tcPr>
            <w:tcW w:w="1260" w:type="dxa"/>
          </w:tcPr>
          <w:p w14:paraId="25AD148C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270" w:type="dxa"/>
          </w:tcPr>
          <w:p w14:paraId="7BF9FA20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3FFD9177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270" w:type="dxa"/>
          </w:tcPr>
          <w:p w14:paraId="7DC2552C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234A7C1C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szCs w:val="22"/>
              </w:rPr>
            </w:pPr>
          </w:p>
        </w:tc>
        <w:tc>
          <w:tcPr>
            <w:tcW w:w="270" w:type="dxa"/>
          </w:tcPr>
          <w:p w14:paraId="7B881336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2E56050A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szCs w:val="22"/>
              </w:rPr>
            </w:pPr>
          </w:p>
        </w:tc>
      </w:tr>
      <w:tr w:rsidR="00612E1B" w:rsidRPr="00D226DA" w14:paraId="6D7039D5" w14:textId="77777777" w:rsidTr="00CF3E11">
        <w:trPr>
          <w:cantSplit/>
        </w:trPr>
        <w:tc>
          <w:tcPr>
            <w:tcW w:w="3510" w:type="dxa"/>
          </w:tcPr>
          <w:p w14:paraId="2E02BE6D" w14:textId="77777777" w:rsidR="00612E1B" w:rsidRPr="000D1F45" w:rsidRDefault="00612E1B" w:rsidP="00CF3E11">
            <w:pPr>
              <w:spacing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At</w:t>
            </w:r>
            <w:proofErr w:type="gram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1 January</w:t>
            </w:r>
          </w:p>
        </w:tc>
        <w:tc>
          <w:tcPr>
            <w:tcW w:w="1260" w:type="dxa"/>
          </w:tcPr>
          <w:p w14:paraId="3A501A50" w14:textId="76DC7950" w:rsidR="00612E1B" w:rsidRPr="00377CA1" w:rsidRDefault="00C145C8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 w:rsidRPr="00C145C8">
              <w:rPr>
                <w:szCs w:val="28"/>
              </w:rPr>
              <w:t>300,353</w:t>
            </w:r>
          </w:p>
        </w:tc>
        <w:tc>
          <w:tcPr>
            <w:tcW w:w="270" w:type="dxa"/>
          </w:tcPr>
          <w:p w14:paraId="2E0E4A2D" w14:textId="77777777" w:rsidR="00612E1B" w:rsidRPr="00377CA1" w:rsidRDefault="00612E1B" w:rsidP="00CF3E11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</w:tcPr>
          <w:p w14:paraId="75407563" w14:textId="77777777" w:rsidR="00612E1B" w:rsidRPr="00377CA1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 w:rsidRPr="00377CA1">
              <w:rPr>
                <w:szCs w:val="28"/>
              </w:rPr>
              <w:t>317,312</w:t>
            </w:r>
          </w:p>
        </w:tc>
        <w:tc>
          <w:tcPr>
            <w:tcW w:w="270" w:type="dxa"/>
          </w:tcPr>
          <w:p w14:paraId="44E45D63" w14:textId="77777777" w:rsidR="00612E1B" w:rsidRPr="00377CA1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07DF73B6" w14:textId="35062B35" w:rsidR="00612E1B" w:rsidRPr="00377CA1" w:rsidRDefault="000F4258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F4258">
              <w:rPr>
                <w:rFonts w:cs="Times New Roman"/>
              </w:rPr>
              <w:t>300,535</w:t>
            </w:r>
          </w:p>
        </w:tc>
        <w:tc>
          <w:tcPr>
            <w:tcW w:w="270" w:type="dxa"/>
          </w:tcPr>
          <w:p w14:paraId="2266D14E" w14:textId="77777777" w:rsidR="00612E1B" w:rsidRPr="000D1F45" w:rsidRDefault="00612E1B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</w:tcPr>
          <w:p w14:paraId="5D785C0D" w14:textId="77777777" w:rsidR="00612E1B" w:rsidRPr="00D226DA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 w:rsidRPr="00377CA1">
              <w:rPr>
                <w:rFonts w:cs="Times New Roman"/>
              </w:rPr>
              <w:t>317,312</w:t>
            </w:r>
          </w:p>
        </w:tc>
      </w:tr>
      <w:tr w:rsidR="00C40A4D" w:rsidRPr="00E52AF0" w14:paraId="556AA3B2" w14:textId="77777777" w:rsidTr="00155C0B">
        <w:trPr>
          <w:cantSplit/>
        </w:trPr>
        <w:tc>
          <w:tcPr>
            <w:tcW w:w="3510" w:type="dxa"/>
          </w:tcPr>
          <w:p w14:paraId="05679BCA" w14:textId="7A3D098C" w:rsidR="00C40A4D" w:rsidRDefault="00C40A4D" w:rsidP="005F437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proofErr w:type="spellStart"/>
            <w:r w:rsidRPr="00BB2654">
              <w:t>R</w:t>
            </w:r>
            <w:r w:rsidRPr="0025545C">
              <w:t>ecognised</w:t>
            </w:r>
            <w:proofErr w:type="spellEnd"/>
            <w:r w:rsidRPr="0025545C">
              <w:t xml:space="preserve"> </w:t>
            </w:r>
            <w:r>
              <w:t xml:space="preserve">as </w:t>
            </w:r>
            <w:r w:rsidRPr="0025545C">
              <w:t xml:space="preserve">income during </w:t>
            </w:r>
            <w:r w:rsidRPr="00C750AE">
              <w:rPr>
                <w:spacing w:val="-2"/>
              </w:rPr>
              <w:t>the 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2D04E26" w14:textId="605F7850" w:rsidR="00C40A4D" w:rsidRDefault="00B5414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 w:rsidRPr="00B54142">
              <w:rPr>
                <w:szCs w:val="28"/>
              </w:rPr>
              <w:t>(4,240)</w:t>
            </w:r>
          </w:p>
        </w:tc>
        <w:tc>
          <w:tcPr>
            <w:tcW w:w="270" w:type="dxa"/>
          </w:tcPr>
          <w:p w14:paraId="3C5309BB" w14:textId="77777777" w:rsidR="00C40A4D" w:rsidRPr="000D1F45" w:rsidRDefault="00C40A4D" w:rsidP="00CF3E11">
            <w:pPr>
              <w:pStyle w:val="acctfourfigures"/>
              <w:tabs>
                <w:tab w:val="clear" w:pos="765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A92393" w14:textId="0CED7607" w:rsidR="00C40A4D" w:rsidRPr="003277D9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(16,959)</w:t>
            </w:r>
          </w:p>
        </w:tc>
        <w:tc>
          <w:tcPr>
            <w:tcW w:w="270" w:type="dxa"/>
          </w:tcPr>
          <w:p w14:paraId="6BC693AB" w14:textId="77777777" w:rsidR="00C40A4D" w:rsidRPr="000D1F45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C1BFC16" w14:textId="52B96C81" w:rsidR="00C40A4D" w:rsidRDefault="00AF5C3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 w:rsidRPr="00AF5C3B">
              <w:rPr>
                <w:rFonts w:cs="Times New Roman"/>
              </w:rPr>
              <w:t>(4,240)</w:t>
            </w:r>
          </w:p>
        </w:tc>
        <w:tc>
          <w:tcPr>
            <w:tcW w:w="270" w:type="dxa"/>
          </w:tcPr>
          <w:p w14:paraId="18A2A04D" w14:textId="77777777" w:rsidR="00C40A4D" w:rsidRPr="000D1F45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EC6850" w14:textId="79CB7B1B" w:rsidR="00C40A4D" w:rsidRPr="00E52AF0" w:rsidRDefault="00C40A4D" w:rsidP="008A4D6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(16,959)</w:t>
            </w:r>
          </w:p>
        </w:tc>
      </w:tr>
      <w:tr w:rsidR="00C40A4D" w:rsidRPr="00D226DA" w:rsidDel="004C3E0C" w14:paraId="7048C5FA" w14:textId="77777777" w:rsidTr="00155C0B">
        <w:trPr>
          <w:cantSplit/>
        </w:trPr>
        <w:tc>
          <w:tcPr>
            <w:tcW w:w="3510" w:type="dxa"/>
          </w:tcPr>
          <w:p w14:paraId="7716CD4F" w14:textId="3137622D" w:rsidR="00C40A4D" w:rsidRPr="0025545C" w:rsidRDefault="00C40A4D" w:rsidP="00CF3E11">
            <w:pPr>
              <w:pStyle w:val="acctfourfigures"/>
              <w:tabs>
                <w:tab w:val="clear" w:pos="765"/>
              </w:tabs>
              <w:spacing w:line="240" w:lineRule="atLeast"/>
              <w:ind w:right="-80"/>
              <w:rPr>
                <w:szCs w:val="22"/>
              </w:rPr>
            </w:pPr>
            <w:proofErr w:type="gramStart"/>
            <w:r w:rsidRPr="00E111CA">
              <w:rPr>
                <w:b/>
                <w:bCs/>
                <w:szCs w:val="22"/>
              </w:rPr>
              <w:t>At</w:t>
            </w:r>
            <w:proofErr w:type="gramEnd"/>
            <w:r w:rsidRPr="00E111CA">
              <w:rPr>
                <w:b/>
                <w:bCs/>
                <w:szCs w:val="22"/>
              </w:rPr>
              <w:t xml:space="preserve"> 31 </w:t>
            </w:r>
            <w:r w:rsidR="0091275B">
              <w:rPr>
                <w:b/>
                <w:bCs/>
                <w:szCs w:val="22"/>
              </w:rPr>
              <w:t>March/</w:t>
            </w:r>
            <w:r w:rsidR="006733ED">
              <w:rPr>
                <w:b/>
                <w:bCs/>
                <w:szCs w:val="22"/>
              </w:rPr>
              <w:t>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0CF543F" w14:textId="51A8B80E" w:rsidR="00C40A4D" w:rsidRPr="007419D6" w:rsidDel="004C3E0C" w:rsidRDefault="00B5414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 w:rsidRPr="007419D6">
              <w:rPr>
                <w:b/>
                <w:bCs/>
                <w:szCs w:val="28"/>
              </w:rPr>
              <w:t>296,113</w:t>
            </w:r>
          </w:p>
        </w:tc>
        <w:tc>
          <w:tcPr>
            <w:tcW w:w="270" w:type="dxa"/>
          </w:tcPr>
          <w:p w14:paraId="6CDFDB29" w14:textId="77777777" w:rsidR="00C40A4D" w:rsidRPr="000D1F45" w:rsidDel="004C3E0C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2E7B1C6" w14:textId="5F941D61" w:rsidR="00C40A4D" w:rsidRPr="00D226DA" w:rsidDel="004C3E0C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b/>
                <w:bCs/>
                <w:szCs w:val="28"/>
              </w:rPr>
              <w:t>300,353</w:t>
            </w:r>
          </w:p>
        </w:tc>
        <w:tc>
          <w:tcPr>
            <w:tcW w:w="270" w:type="dxa"/>
          </w:tcPr>
          <w:p w14:paraId="6D9BD8C3" w14:textId="77777777" w:rsidR="00C40A4D" w:rsidRPr="000D1F45" w:rsidDel="004C3E0C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ED796E5" w14:textId="0467CBB1" w:rsidR="00C40A4D" w:rsidRPr="005254F9" w:rsidDel="004C3E0C" w:rsidRDefault="005254F9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5254F9">
              <w:rPr>
                <w:rFonts w:cs="Times New Roman"/>
                <w:b/>
                <w:bCs/>
              </w:rPr>
              <w:t>296,113</w:t>
            </w:r>
          </w:p>
        </w:tc>
        <w:tc>
          <w:tcPr>
            <w:tcW w:w="270" w:type="dxa"/>
          </w:tcPr>
          <w:p w14:paraId="7FC491F3" w14:textId="77777777" w:rsidR="00C40A4D" w:rsidRPr="000D1F45" w:rsidDel="004C3E0C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201169" w14:textId="0C06D157" w:rsidR="00C40A4D" w:rsidRPr="00D226DA" w:rsidDel="004C3E0C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  <w:b/>
                <w:bCs/>
              </w:rPr>
              <w:t>300,353</w:t>
            </w:r>
          </w:p>
        </w:tc>
      </w:tr>
      <w:tr w:rsidR="00C40A4D" w:rsidRPr="0050584D" w14:paraId="1FB67696" w14:textId="77777777" w:rsidTr="00155C0B">
        <w:trPr>
          <w:cantSplit/>
        </w:trPr>
        <w:tc>
          <w:tcPr>
            <w:tcW w:w="3510" w:type="dxa"/>
          </w:tcPr>
          <w:p w14:paraId="32E00A0C" w14:textId="7C999C4B" w:rsidR="00C40A4D" w:rsidRPr="00702880" w:rsidRDefault="00C40A4D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EE3C82" w14:textId="77777777" w:rsidR="00C40A4D" w:rsidRPr="0050584D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2" w:right="-108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994325F" w14:textId="77777777" w:rsidR="00C40A4D" w:rsidRPr="0050584D" w:rsidRDefault="00C40A4D" w:rsidP="00505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55D5CF8" w14:textId="2C0DD119" w:rsidR="00C40A4D" w:rsidRPr="0050584D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8" w:right="-108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9C49CF8" w14:textId="77777777" w:rsidR="00C40A4D" w:rsidRPr="0050584D" w:rsidRDefault="00C40A4D" w:rsidP="00505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6C687C6" w14:textId="77777777" w:rsidR="00C40A4D" w:rsidRPr="0050584D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8" w:right="-108"/>
              <w:rPr>
                <w:rFonts w:cs="Times New Roman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9537AD1" w14:textId="77777777" w:rsidR="00C40A4D" w:rsidRPr="0050584D" w:rsidRDefault="00C40A4D" w:rsidP="0050584D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29B6D23" w14:textId="291B7CA2" w:rsidR="00C40A4D" w:rsidRPr="0050584D" w:rsidRDefault="00C40A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08"/>
              <w:rPr>
                <w:b/>
                <w:bCs/>
                <w:sz w:val="14"/>
                <w:szCs w:val="14"/>
              </w:rPr>
            </w:pPr>
          </w:p>
        </w:tc>
      </w:tr>
      <w:tr w:rsidR="00C40A4D" w:rsidRPr="00E52AF0" w14:paraId="57E294B4" w14:textId="77777777" w:rsidTr="00155C0B">
        <w:trPr>
          <w:cantSplit/>
        </w:trPr>
        <w:tc>
          <w:tcPr>
            <w:tcW w:w="3510" w:type="dxa"/>
          </w:tcPr>
          <w:p w14:paraId="35F02C0A" w14:textId="755FA440" w:rsidR="00C40A4D" w:rsidRPr="00921E01" w:rsidRDefault="00BC7DE9" w:rsidP="00BC7DE9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 w:val="18"/>
                <w:szCs w:val="18"/>
              </w:rPr>
            </w:pPr>
            <w:r w:rsidRPr="00BC7DE9">
              <w:t>-</w:t>
            </w:r>
            <w:r>
              <w:t xml:space="preserve"> </w:t>
            </w:r>
            <w:r w:rsidR="00C40A4D" w:rsidRPr="00380C8F">
              <w:t xml:space="preserve">current </w:t>
            </w:r>
          </w:p>
        </w:tc>
        <w:tc>
          <w:tcPr>
            <w:tcW w:w="1260" w:type="dxa"/>
          </w:tcPr>
          <w:p w14:paraId="59D65A6A" w14:textId="242DA31A" w:rsidR="00C40A4D" w:rsidRPr="00921E01" w:rsidRDefault="001336C8" w:rsidP="007419D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 w:val="18"/>
                <w:szCs w:val="18"/>
              </w:rPr>
            </w:pPr>
            <w:r w:rsidRPr="007419D6">
              <w:rPr>
                <w:szCs w:val="28"/>
              </w:rPr>
              <w:t>1</w:t>
            </w:r>
            <w:r w:rsidR="001D6F35" w:rsidRPr="007419D6">
              <w:rPr>
                <w:szCs w:val="28"/>
              </w:rPr>
              <w:t>6,959</w:t>
            </w:r>
          </w:p>
        </w:tc>
        <w:tc>
          <w:tcPr>
            <w:tcW w:w="270" w:type="dxa"/>
          </w:tcPr>
          <w:p w14:paraId="0F578C19" w14:textId="77777777" w:rsidR="00C40A4D" w:rsidRPr="00921E01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260" w:type="dxa"/>
          </w:tcPr>
          <w:p w14:paraId="2CA64AAA" w14:textId="0B48A4BB" w:rsidR="00C40A4D" w:rsidRPr="00921E01" w:rsidRDefault="00C40A4D" w:rsidP="002E4A5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 w:val="18"/>
                <w:szCs w:val="18"/>
              </w:rPr>
            </w:pPr>
            <w:r>
              <w:rPr>
                <w:szCs w:val="28"/>
              </w:rPr>
              <w:t>16,959</w:t>
            </w:r>
          </w:p>
        </w:tc>
        <w:tc>
          <w:tcPr>
            <w:tcW w:w="270" w:type="dxa"/>
          </w:tcPr>
          <w:p w14:paraId="028B1C5A" w14:textId="77777777" w:rsidR="00C40A4D" w:rsidRPr="00921E01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2DCB4BD7" w14:textId="5B45500D" w:rsidR="00C40A4D" w:rsidRPr="00921E01" w:rsidRDefault="00C92F8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sz w:val="18"/>
                <w:szCs w:val="18"/>
              </w:rPr>
            </w:pPr>
            <w:r w:rsidRPr="000B06BE">
              <w:rPr>
                <w:rFonts w:cs="Times New Roman"/>
              </w:rPr>
              <w:t>16,959</w:t>
            </w:r>
          </w:p>
        </w:tc>
        <w:tc>
          <w:tcPr>
            <w:tcW w:w="270" w:type="dxa"/>
          </w:tcPr>
          <w:p w14:paraId="6B2931D9" w14:textId="77777777" w:rsidR="00C40A4D" w:rsidRPr="00921E01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 w:val="18"/>
                <w:szCs w:val="18"/>
              </w:rPr>
            </w:pPr>
          </w:p>
        </w:tc>
        <w:tc>
          <w:tcPr>
            <w:tcW w:w="1170" w:type="dxa"/>
          </w:tcPr>
          <w:p w14:paraId="266A5243" w14:textId="7CE46010" w:rsidR="00C40A4D" w:rsidRPr="00E52AF0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16,959</w:t>
            </w:r>
          </w:p>
        </w:tc>
      </w:tr>
      <w:tr w:rsidR="00C40A4D" w:rsidRPr="009C5281" w14:paraId="75B44711" w14:textId="77777777" w:rsidTr="00155C0B">
        <w:trPr>
          <w:cantSplit/>
        </w:trPr>
        <w:tc>
          <w:tcPr>
            <w:tcW w:w="3510" w:type="dxa"/>
          </w:tcPr>
          <w:p w14:paraId="2A6F985B" w14:textId="4AD3789B" w:rsidR="00C40A4D" w:rsidRPr="00380C8F" w:rsidRDefault="00696D78" w:rsidP="00696D78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BC7DE9">
              <w:t>-</w:t>
            </w:r>
            <w:r>
              <w:t xml:space="preserve"> non-</w:t>
            </w:r>
            <w:r w:rsidRPr="00380C8F">
              <w:t>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34A22B" w14:textId="17D60FBE" w:rsidR="00C40A4D" w:rsidRPr="00622E1B" w:rsidRDefault="007419D6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 w:rsidRPr="007419D6">
              <w:rPr>
                <w:szCs w:val="28"/>
              </w:rPr>
              <w:t>279,154</w:t>
            </w:r>
          </w:p>
        </w:tc>
        <w:tc>
          <w:tcPr>
            <w:tcW w:w="270" w:type="dxa"/>
          </w:tcPr>
          <w:p w14:paraId="7C3E0D8E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9AFACB" w14:textId="0C34A532" w:rsidR="00C40A4D" w:rsidRPr="009C5281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283,394</w:t>
            </w:r>
          </w:p>
        </w:tc>
        <w:tc>
          <w:tcPr>
            <w:tcW w:w="270" w:type="dxa"/>
          </w:tcPr>
          <w:p w14:paraId="1B94217A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D5162C" w14:textId="6B209839" w:rsidR="00C40A4D" w:rsidRPr="007A2A83" w:rsidRDefault="000B06B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B06BE">
              <w:rPr>
                <w:rFonts w:cs="Times New Roman"/>
              </w:rPr>
              <w:t>279,154</w:t>
            </w:r>
          </w:p>
        </w:tc>
        <w:tc>
          <w:tcPr>
            <w:tcW w:w="270" w:type="dxa"/>
          </w:tcPr>
          <w:p w14:paraId="35C04916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C0A630" w14:textId="01D31DA1" w:rsidR="00C40A4D" w:rsidRPr="009C5281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283,394</w:t>
            </w:r>
          </w:p>
        </w:tc>
      </w:tr>
      <w:tr w:rsidR="00C40A4D" w:rsidRPr="009C5281" w14:paraId="17E9A9BF" w14:textId="77777777" w:rsidTr="00155C0B">
        <w:trPr>
          <w:cantSplit/>
        </w:trPr>
        <w:tc>
          <w:tcPr>
            <w:tcW w:w="3510" w:type="dxa"/>
          </w:tcPr>
          <w:p w14:paraId="201749E5" w14:textId="5D657D86" w:rsidR="00C40A4D" w:rsidRPr="00380C8F" w:rsidRDefault="00C40A4D" w:rsidP="00BC7DE9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tLeast"/>
              <w:rPr>
                <w:rFonts w:cs="Times New Roman"/>
              </w:rPr>
            </w:pPr>
            <w:r w:rsidRPr="00380C8F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87A8D44" w14:textId="267C82F9" w:rsidR="00C40A4D" w:rsidRPr="000C4989" w:rsidRDefault="000C4989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 w:rsidRPr="000C4989">
              <w:rPr>
                <w:b/>
                <w:bCs/>
                <w:szCs w:val="28"/>
              </w:rPr>
              <w:t>296,113</w:t>
            </w:r>
          </w:p>
        </w:tc>
        <w:tc>
          <w:tcPr>
            <w:tcW w:w="270" w:type="dxa"/>
          </w:tcPr>
          <w:p w14:paraId="508A3096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076BDE3" w14:textId="607CE2CD" w:rsidR="00C40A4D" w:rsidRPr="009C5281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b/>
                <w:bCs/>
                <w:szCs w:val="28"/>
              </w:rPr>
              <w:t>300,353</w:t>
            </w:r>
          </w:p>
        </w:tc>
        <w:tc>
          <w:tcPr>
            <w:tcW w:w="270" w:type="dxa"/>
          </w:tcPr>
          <w:p w14:paraId="465F8DAC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ACAE204" w14:textId="304C80E4" w:rsidR="00C40A4D" w:rsidRPr="000B06BE" w:rsidRDefault="000B06BE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0B06BE">
              <w:rPr>
                <w:rFonts w:cs="Times New Roman"/>
                <w:b/>
                <w:bCs/>
              </w:rPr>
              <w:t>296,113</w:t>
            </w:r>
          </w:p>
        </w:tc>
        <w:tc>
          <w:tcPr>
            <w:tcW w:w="270" w:type="dxa"/>
          </w:tcPr>
          <w:p w14:paraId="344D87D3" w14:textId="77777777" w:rsidR="00C40A4D" w:rsidRPr="00380C8F" w:rsidRDefault="00C40A4D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rPr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60715C" w14:textId="09AD6F1E" w:rsidR="00C40A4D" w:rsidRPr="009C5281" w:rsidRDefault="00C40A4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  <w:b/>
                <w:bCs/>
              </w:rPr>
              <w:t>300,353</w:t>
            </w:r>
          </w:p>
        </w:tc>
      </w:tr>
      <w:tr w:rsidR="00612E1B" w:rsidRPr="000F3207" w14:paraId="68114A07" w14:textId="77777777" w:rsidTr="00CF3E11">
        <w:trPr>
          <w:cantSplit/>
        </w:trPr>
        <w:tc>
          <w:tcPr>
            <w:tcW w:w="3510" w:type="dxa"/>
          </w:tcPr>
          <w:p w14:paraId="74E239E0" w14:textId="77777777" w:rsidR="00612E1B" w:rsidRPr="006B5AB5" w:rsidRDefault="00612E1B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90" w:type="dxa"/>
            <w:gridSpan w:val="3"/>
          </w:tcPr>
          <w:p w14:paraId="25D347EE" w14:textId="672DBDB4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</w:p>
        </w:tc>
        <w:tc>
          <w:tcPr>
            <w:tcW w:w="270" w:type="dxa"/>
          </w:tcPr>
          <w:p w14:paraId="357B2B2F" w14:textId="77777777" w:rsidR="00612E1B" w:rsidRPr="003363BF" w:rsidRDefault="00612E1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1348CFB" w14:textId="5772B8F0" w:rsidR="00612E1B" w:rsidRPr="000F3207" w:rsidRDefault="00612E1B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50584D" w:rsidRPr="000F3207" w14:paraId="0233907C" w14:textId="77777777" w:rsidTr="00CF3E11">
        <w:trPr>
          <w:cantSplit/>
        </w:trPr>
        <w:tc>
          <w:tcPr>
            <w:tcW w:w="3510" w:type="dxa"/>
          </w:tcPr>
          <w:p w14:paraId="7270F4EC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7270F8DE" w14:textId="475E1235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730855A8" w14:textId="77777777" w:rsidR="0050584D" w:rsidRPr="003363B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21CAF55C" w14:textId="7EED66B3" w:rsidR="0050584D" w:rsidRPr="000F3207" w:rsidRDefault="0050584D" w:rsidP="0050584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50584D" w:rsidRPr="003363BF" w14:paraId="60C946AD" w14:textId="77777777" w:rsidTr="00CF3E11">
        <w:trPr>
          <w:cantSplit/>
        </w:trPr>
        <w:tc>
          <w:tcPr>
            <w:tcW w:w="3510" w:type="dxa"/>
          </w:tcPr>
          <w:p w14:paraId="7A51EE5E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  <w:r w:rsidRPr="00202004">
              <w:rPr>
                <w:b/>
                <w:bCs/>
                <w:i/>
                <w:iCs/>
              </w:rPr>
              <w:t>Deposits from customers for utilitie</w:t>
            </w:r>
            <w:r>
              <w:rPr>
                <w:b/>
                <w:bCs/>
                <w:i/>
                <w:iCs/>
              </w:rPr>
              <w:t>s</w:t>
            </w:r>
          </w:p>
        </w:tc>
        <w:tc>
          <w:tcPr>
            <w:tcW w:w="2790" w:type="dxa"/>
            <w:gridSpan w:val="3"/>
          </w:tcPr>
          <w:p w14:paraId="343287B5" w14:textId="77777777" w:rsidR="0050584D" w:rsidRPr="003363B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118CF277" w14:textId="77777777" w:rsidR="0050584D" w:rsidRPr="003363B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673E6C2F" w14:textId="77777777" w:rsidR="0050584D" w:rsidRPr="003363BF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50584D" w14:paraId="0B5771A4" w14:textId="77777777" w:rsidTr="00CF3E11">
        <w:trPr>
          <w:cantSplit/>
        </w:trPr>
        <w:tc>
          <w:tcPr>
            <w:tcW w:w="3510" w:type="dxa"/>
          </w:tcPr>
          <w:p w14:paraId="24A94180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0C429F80" w14:textId="77777777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72ED965D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AE55B7" w14:textId="77777777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7E1AFE8E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CA48CD0" w14:textId="77777777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7FBAF1E2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DE61B7" w14:textId="77777777" w:rsidR="0050584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50584D" w:rsidRPr="000A529C" w14:paraId="66682E89" w14:textId="77777777" w:rsidTr="00CF3E11">
        <w:trPr>
          <w:cantSplit/>
        </w:trPr>
        <w:tc>
          <w:tcPr>
            <w:tcW w:w="3510" w:type="dxa"/>
          </w:tcPr>
          <w:p w14:paraId="34AF50FC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44C2940F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77B6EC59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3F95F78F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77471212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C8D36AB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50774152" w14:textId="77777777" w:rsidR="0050584D" w:rsidRPr="000A529C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11C2BB" w14:textId="77777777" w:rsidR="0050584D" w:rsidRPr="000A529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50584D" w:rsidRPr="00D675DD" w14:paraId="338AE779" w14:textId="77777777" w:rsidTr="00CF3E11">
        <w:trPr>
          <w:cantSplit/>
        </w:trPr>
        <w:tc>
          <w:tcPr>
            <w:tcW w:w="3510" w:type="dxa"/>
          </w:tcPr>
          <w:p w14:paraId="45CE3D39" w14:textId="77777777" w:rsidR="0050584D" w:rsidRPr="00380C8F" w:rsidRDefault="0050584D" w:rsidP="0050584D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670" w:type="dxa"/>
            <w:gridSpan w:val="7"/>
          </w:tcPr>
          <w:p w14:paraId="140F8C6D" w14:textId="77777777" w:rsidR="0050584D" w:rsidRPr="00D675DD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50584D" w:rsidRPr="0050584D" w14:paraId="770D9388" w14:textId="77777777" w:rsidTr="00CF3E11">
        <w:trPr>
          <w:cantSplit/>
        </w:trPr>
        <w:tc>
          <w:tcPr>
            <w:tcW w:w="3510" w:type="dxa"/>
          </w:tcPr>
          <w:p w14:paraId="72DED76F" w14:textId="77777777" w:rsidR="0050584D" w:rsidRPr="0050584D" w:rsidRDefault="0050584D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5670" w:type="dxa"/>
            <w:gridSpan w:val="7"/>
          </w:tcPr>
          <w:p w14:paraId="69FBAC4A" w14:textId="77777777" w:rsidR="0050584D" w:rsidRPr="0050584D" w:rsidRDefault="0050584D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</w:p>
        </w:tc>
      </w:tr>
      <w:tr w:rsidR="0050584D" w:rsidRPr="00494BCF" w14:paraId="3EAD0145" w14:textId="77777777" w:rsidTr="00CF3E11">
        <w:trPr>
          <w:cantSplit/>
        </w:trPr>
        <w:tc>
          <w:tcPr>
            <w:tcW w:w="3510" w:type="dxa"/>
          </w:tcPr>
          <w:p w14:paraId="5EE1C3E3" w14:textId="77777777" w:rsidR="0050584D" w:rsidRPr="00C17981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 w:rsidRPr="009C5281">
              <w:t>Joint venture</w:t>
            </w:r>
            <w:r>
              <w:t>s</w:t>
            </w:r>
          </w:p>
        </w:tc>
        <w:tc>
          <w:tcPr>
            <w:tcW w:w="1260" w:type="dxa"/>
          </w:tcPr>
          <w:p w14:paraId="1624C27E" w14:textId="4F29B392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270</w:t>
            </w:r>
          </w:p>
        </w:tc>
        <w:tc>
          <w:tcPr>
            <w:tcW w:w="270" w:type="dxa"/>
          </w:tcPr>
          <w:p w14:paraId="1B462C40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6E1C49DF" w14:textId="77777777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270</w:t>
            </w:r>
          </w:p>
        </w:tc>
        <w:tc>
          <w:tcPr>
            <w:tcW w:w="270" w:type="dxa"/>
          </w:tcPr>
          <w:p w14:paraId="4E4AD9CF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892C653" w14:textId="1653107A" w:rsidR="0050584D" w:rsidRPr="008D68A4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theme="minorBidi"/>
              </w:rPr>
            </w:pPr>
            <w:r>
              <w:rPr>
                <w:rFonts w:cstheme="minorBidi"/>
              </w:rPr>
              <w:t>270</w:t>
            </w:r>
          </w:p>
        </w:tc>
        <w:tc>
          <w:tcPr>
            <w:tcW w:w="270" w:type="dxa"/>
          </w:tcPr>
          <w:p w14:paraId="21CF15C0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082380D" w14:textId="77777777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270</w:t>
            </w:r>
          </w:p>
        </w:tc>
      </w:tr>
      <w:tr w:rsidR="0050584D" w:rsidRPr="00494BCF" w14:paraId="2B297B12" w14:textId="77777777" w:rsidTr="00CF3E11">
        <w:trPr>
          <w:cantSplit/>
        </w:trPr>
        <w:tc>
          <w:tcPr>
            <w:tcW w:w="3510" w:type="dxa"/>
          </w:tcPr>
          <w:p w14:paraId="0E1696E6" w14:textId="77777777" w:rsidR="0050584D" w:rsidRPr="00643B39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b/>
                <w:bCs/>
              </w:rPr>
            </w:pPr>
            <w:r w:rsidRPr="009C5281">
              <w:t>Other related parties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A7BF70" w14:textId="0DDAD12B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70" w:type="dxa"/>
          </w:tcPr>
          <w:p w14:paraId="2567E2E9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D78D977" w14:textId="77777777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270" w:type="dxa"/>
          </w:tcPr>
          <w:p w14:paraId="403B7562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13118F" w14:textId="0BABE3C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9</w:t>
            </w:r>
          </w:p>
        </w:tc>
        <w:tc>
          <w:tcPr>
            <w:tcW w:w="270" w:type="dxa"/>
          </w:tcPr>
          <w:p w14:paraId="2A957670" w14:textId="77777777" w:rsidR="0050584D" w:rsidRPr="00D675D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2ED7836" w14:textId="77777777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rFonts w:cs="Times New Roman"/>
              </w:rPr>
              <w:t>9</w:t>
            </w:r>
          </w:p>
        </w:tc>
      </w:tr>
      <w:tr w:rsidR="0050584D" w:rsidRPr="00190E67" w14:paraId="11585FA1" w14:textId="77777777" w:rsidTr="00CF3E11">
        <w:trPr>
          <w:cantSplit/>
        </w:trPr>
        <w:tc>
          <w:tcPr>
            <w:tcW w:w="3510" w:type="dxa"/>
          </w:tcPr>
          <w:p w14:paraId="71633801" w14:textId="77777777" w:rsidR="0050584D" w:rsidRPr="00C46E2B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 w:rsidRPr="00643B39">
              <w:rPr>
                <w:b/>
                <w:bCs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686FBC" w14:textId="0895C715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  <w:cs/>
              </w:rPr>
            </w:pPr>
            <w:r>
              <w:rPr>
                <w:b/>
                <w:bCs/>
                <w:szCs w:val="28"/>
              </w:rPr>
              <w:t>27</w:t>
            </w:r>
            <w:r w:rsidR="00742B6E">
              <w:rPr>
                <w:b/>
                <w:bCs/>
                <w:szCs w:val="28"/>
              </w:rPr>
              <w:t>9</w:t>
            </w:r>
          </w:p>
        </w:tc>
        <w:tc>
          <w:tcPr>
            <w:tcW w:w="270" w:type="dxa"/>
          </w:tcPr>
          <w:p w14:paraId="6F932C07" w14:textId="77777777" w:rsidR="0050584D" w:rsidRPr="0092661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C0CF33D" w14:textId="77777777" w:rsidR="0050584D" w:rsidRPr="00494BCF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279</w:t>
            </w:r>
          </w:p>
        </w:tc>
        <w:tc>
          <w:tcPr>
            <w:tcW w:w="270" w:type="dxa"/>
          </w:tcPr>
          <w:p w14:paraId="17DC5E2E" w14:textId="77777777" w:rsidR="0050584D" w:rsidRPr="0092661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15B74A" w14:textId="5329A14C" w:rsidR="0050584D" w:rsidRPr="00FE1C7D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theme="minorBidi"/>
                <w:b/>
                <w:bCs/>
                <w:cs/>
              </w:rPr>
            </w:pPr>
            <w:r>
              <w:rPr>
                <w:rFonts w:cs="Times New Roman"/>
                <w:b/>
                <w:bCs/>
              </w:rPr>
              <w:t>279</w:t>
            </w:r>
          </w:p>
        </w:tc>
        <w:tc>
          <w:tcPr>
            <w:tcW w:w="270" w:type="dxa"/>
          </w:tcPr>
          <w:p w14:paraId="68259501" w14:textId="77777777" w:rsidR="0050584D" w:rsidRPr="0092661C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4D242C6" w14:textId="77777777" w:rsidR="0050584D" w:rsidRPr="00190E67" w:rsidRDefault="0050584D" w:rsidP="0050584D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>
              <w:rPr>
                <w:rFonts w:cs="Times New Roman"/>
                <w:b/>
                <w:bCs/>
              </w:rPr>
              <w:t>279</w:t>
            </w:r>
          </w:p>
        </w:tc>
      </w:tr>
    </w:tbl>
    <w:p w14:paraId="0E9986EA" w14:textId="4F8A7D51" w:rsidR="00C833A0" w:rsidRDefault="00C833A0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14"/>
          <w:szCs w:val="14"/>
        </w:rPr>
      </w:pPr>
    </w:p>
    <w:p w14:paraId="6FADE904" w14:textId="21DBFF7C" w:rsidR="00224F6E" w:rsidRPr="0050584D" w:rsidRDefault="00C833A0" w:rsidP="00DA4E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14"/>
          <w:szCs w:val="14"/>
        </w:rPr>
      </w:pPr>
      <w:r>
        <w:rPr>
          <w:rFonts w:ascii="Times New Roman" w:hAnsi="Times New Roman" w:cs="Times New Roman"/>
          <w:b/>
          <w:bCs/>
          <w:sz w:val="14"/>
          <w:szCs w:val="14"/>
        </w:rPr>
        <w:br w:type="page"/>
      </w:r>
    </w:p>
    <w:p w14:paraId="6CFFC853" w14:textId="24D6381B" w:rsidR="008A2155" w:rsidRDefault="008A2155" w:rsidP="0066535F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bookmarkStart w:id="1" w:name="_Hlk8153707"/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Trade accounts receivable</w:t>
      </w:r>
    </w:p>
    <w:p w14:paraId="514A606E" w14:textId="6D9863BC" w:rsidR="008A2155" w:rsidRPr="00DA4E07" w:rsidRDefault="008A2155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260"/>
        <w:gridCol w:w="270"/>
        <w:gridCol w:w="1260"/>
        <w:gridCol w:w="270"/>
        <w:gridCol w:w="1170"/>
        <w:gridCol w:w="270"/>
        <w:gridCol w:w="1170"/>
      </w:tblGrid>
      <w:tr w:rsidR="00FF6075" w:rsidRPr="000F3207" w14:paraId="228E4B03" w14:textId="77777777" w:rsidTr="00CF3E11">
        <w:trPr>
          <w:cantSplit/>
        </w:trPr>
        <w:tc>
          <w:tcPr>
            <w:tcW w:w="3510" w:type="dxa"/>
          </w:tcPr>
          <w:p w14:paraId="51AFDF1A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630ECC9F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49CCEA58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547121A" w14:textId="77777777" w:rsidR="00FF6075" w:rsidRPr="000F3207" w:rsidRDefault="00FF6075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FF6075" w:rsidRPr="003363BF" w14:paraId="32B56C70" w14:textId="77777777" w:rsidTr="00CF3E11">
        <w:trPr>
          <w:cantSplit/>
        </w:trPr>
        <w:tc>
          <w:tcPr>
            <w:tcW w:w="3510" w:type="dxa"/>
          </w:tcPr>
          <w:p w14:paraId="47E06437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2790" w:type="dxa"/>
            <w:gridSpan w:val="3"/>
          </w:tcPr>
          <w:p w14:paraId="06717FAE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4B3BE6B0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40DDBC8" w14:textId="77777777" w:rsidR="00FF6075" w:rsidRPr="003363BF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FF6075" w14:paraId="27B6B541" w14:textId="77777777" w:rsidTr="00CF3E11">
        <w:trPr>
          <w:cantSplit/>
        </w:trPr>
        <w:tc>
          <w:tcPr>
            <w:tcW w:w="3510" w:type="dxa"/>
          </w:tcPr>
          <w:p w14:paraId="750DC3ED" w14:textId="77777777" w:rsidR="00FF6075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260" w:type="dxa"/>
          </w:tcPr>
          <w:p w14:paraId="2C2240A1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391618C3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FC0B421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  <w:tc>
          <w:tcPr>
            <w:tcW w:w="270" w:type="dxa"/>
          </w:tcPr>
          <w:p w14:paraId="3ECB0DCF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EDDA468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March</w:t>
            </w:r>
          </w:p>
        </w:tc>
        <w:tc>
          <w:tcPr>
            <w:tcW w:w="270" w:type="dxa"/>
          </w:tcPr>
          <w:p w14:paraId="67F8D3F7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FE88EAF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31 December</w:t>
            </w:r>
          </w:p>
        </w:tc>
      </w:tr>
      <w:tr w:rsidR="00FF6075" w:rsidRPr="000A529C" w14:paraId="23895832" w14:textId="77777777" w:rsidTr="00CF3E11">
        <w:trPr>
          <w:cantSplit/>
        </w:trPr>
        <w:tc>
          <w:tcPr>
            <w:tcW w:w="3510" w:type="dxa"/>
          </w:tcPr>
          <w:p w14:paraId="275444BF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1260" w:type="dxa"/>
          </w:tcPr>
          <w:p w14:paraId="66DE2DD3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7490DAB4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14:paraId="74233089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0509EF6F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9332BF2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</w:t>
            </w:r>
            <w:r>
              <w:rPr>
                <w:rFonts w:cs="Cordia New"/>
              </w:rPr>
              <w:t>4</w:t>
            </w:r>
          </w:p>
        </w:tc>
        <w:tc>
          <w:tcPr>
            <w:tcW w:w="270" w:type="dxa"/>
          </w:tcPr>
          <w:p w14:paraId="6B29CCB6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D9F4E3D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FF6075" w:rsidRPr="00D675DD" w14:paraId="462D6AF4" w14:textId="77777777" w:rsidTr="00CF3E11">
        <w:trPr>
          <w:cantSplit/>
        </w:trPr>
        <w:tc>
          <w:tcPr>
            <w:tcW w:w="3510" w:type="dxa"/>
          </w:tcPr>
          <w:p w14:paraId="67094E6D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670" w:type="dxa"/>
            <w:gridSpan w:val="7"/>
          </w:tcPr>
          <w:p w14:paraId="6B12AAC0" w14:textId="77777777" w:rsidR="00FF6075" w:rsidRPr="00D675DD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FF6075" w:rsidRPr="0050584D" w14:paraId="490644E5" w14:textId="77777777" w:rsidTr="00CF3E11">
        <w:trPr>
          <w:cantSplit/>
        </w:trPr>
        <w:tc>
          <w:tcPr>
            <w:tcW w:w="3510" w:type="dxa"/>
          </w:tcPr>
          <w:p w14:paraId="576CFF5C" w14:textId="77777777" w:rsidR="00FF6075" w:rsidRPr="00DA4E07" w:rsidRDefault="00FF6075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5670" w:type="dxa"/>
            <w:gridSpan w:val="7"/>
          </w:tcPr>
          <w:p w14:paraId="0B8D5BC5" w14:textId="77777777" w:rsidR="00FF6075" w:rsidRPr="0050584D" w:rsidRDefault="00FF6075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</w:p>
        </w:tc>
      </w:tr>
      <w:tr w:rsidR="00FF6075" w:rsidRPr="00494BCF" w14:paraId="30E5E7F9" w14:textId="77777777" w:rsidTr="00CF3E11">
        <w:trPr>
          <w:cantSplit/>
        </w:trPr>
        <w:tc>
          <w:tcPr>
            <w:tcW w:w="3510" w:type="dxa"/>
          </w:tcPr>
          <w:p w14:paraId="108DE51A" w14:textId="77777777" w:rsidR="00FF6075" w:rsidRPr="00C17981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</w:pPr>
            <w:r>
              <w:t>Within credit term</w:t>
            </w:r>
          </w:p>
        </w:tc>
        <w:tc>
          <w:tcPr>
            <w:tcW w:w="1260" w:type="dxa"/>
          </w:tcPr>
          <w:p w14:paraId="2E9ADD1B" w14:textId="108CCF90" w:rsidR="00FF6075" w:rsidRPr="00494BCF" w:rsidRDefault="00005C4C" w:rsidP="00E76C86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56,701</w:t>
            </w:r>
          </w:p>
        </w:tc>
        <w:tc>
          <w:tcPr>
            <w:tcW w:w="270" w:type="dxa"/>
          </w:tcPr>
          <w:p w14:paraId="0621134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DEE372E" w14:textId="77777777" w:rsidR="00FF6075" w:rsidRPr="00494BC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56,486</w:t>
            </w:r>
          </w:p>
        </w:tc>
        <w:tc>
          <w:tcPr>
            <w:tcW w:w="270" w:type="dxa"/>
          </w:tcPr>
          <w:p w14:paraId="76C7C11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8487AD5" w14:textId="03C9CEBE" w:rsidR="00FF6075" w:rsidRPr="00593BB4" w:rsidRDefault="00EF25B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szCs w:val="28"/>
              </w:rPr>
            </w:pPr>
            <w:r w:rsidRPr="00EF25BA">
              <w:rPr>
                <w:szCs w:val="28"/>
              </w:rPr>
              <w:t>56,705</w:t>
            </w:r>
          </w:p>
        </w:tc>
        <w:tc>
          <w:tcPr>
            <w:tcW w:w="270" w:type="dxa"/>
          </w:tcPr>
          <w:p w14:paraId="3F9D1C9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95F87B5" w14:textId="77777777" w:rsidR="00FF6075" w:rsidRPr="00494BC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szCs w:val="28"/>
              </w:rPr>
            </w:pPr>
            <w:r>
              <w:rPr>
                <w:szCs w:val="28"/>
              </w:rPr>
              <w:t>56,486</w:t>
            </w:r>
          </w:p>
        </w:tc>
      </w:tr>
      <w:tr w:rsidR="00FF6075" w:rsidRPr="00705070" w14:paraId="240C242F" w14:textId="77777777" w:rsidTr="00CF3E11">
        <w:trPr>
          <w:cantSplit/>
        </w:trPr>
        <w:tc>
          <w:tcPr>
            <w:tcW w:w="3510" w:type="dxa"/>
          </w:tcPr>
          <w:p w14:paraId="7F00FE4A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Overdue:</w:t>
            </w:r>
          </w:p>
        </w:tc>
        <w:tc>
          <w:tcPr>
            <w:tcW w:w="1260" w:type="dxa"/>
          </w:tcPr>
          <w:p w14:paraId="64285DFB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270" w:type="dxa"/>
          </w:tcPr>
          <w:p w14:paraId="7BAA652F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52F8B7B5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</w:p>
        </w:tc>
        <w:tc>
          <w:tcPr>
            <w:tcW w:w="270" w:type="dxa"/>
          </w:tcPr>
          <w:p w14:paraId="2AAC6981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3585008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</w:p>
        </w:tc>
        <w:tc>
          <w:tcPr>
            <w:tcW w:w="270" w:type="dxa"/>
          </w:tcPr>
          <w:p w14:paraId="5E031866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7CBE48F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</w:p>
        </w:tc>
      </w:tr>
      <w:tr w:rsidR="00FF6075" w:rsidRPr="00705070" w14:paraId="217E871F" w14:textId="77777777" w:rsidTr="00CF3E11">
        <w:trPr>
          <w:cantSplit/>
        </w:trPr>
        <w:tc>
          <w:tcPr>
            <w:tcW w:w="3510" w:type="dxa"/>
          </w:tcPr>
          <w:p w14:paraId="00D4D793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Less than 3 months</w:t>
            </w:r>
          </w:p>
        </w:tc>
        <w:tc>
          <w:tcPr>
            <w:tcW w:w="1260" w:type="dxa"/>
          </w:tcPr>
          <w:p w14:paraId="005ED43C" w14:textId="501424A8" w:rsidR="00FF6075" w:rsidRDefault="00005C4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5,047</w:t>
            </w:r>
          </w:p>
        </w:tc>
        <w:tc>
          <w:tcPr>
            <w:tcW w:w="270" w:type="dxa"/>
          </w:tcPr>
          <w:p w14:paraId="5100AD41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22038971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5,815</w:t>
            </w:r>
          </w:p>
        </w:tc>
        <w:tc>
          <w:tcPr>
            <w:tcW w:w="270" w:type="dxa"/>
          </w:tcPr>
          <w:p w14:paraId="7CBC7490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4D0A136" w14:textId="75F93CF9" w:rsidR="00FF6075" w:rsidRDefault="005E7ABD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 w:rsidRPr="005E7ABD">
              <w:rPr>
                <w:rFonts w:cs="Times New Roman"/>
              </w:rPr>
              <w:t>5,050</w:t>
            </w:r>
          </w:p>
        </w:tc>
        <w:tc>
          <w:tcPr>
            <w:tcW w:w="270" w:type="dxa"/>
          </w:tcPr>
          <w:p w14:paraId="32C579D9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CE03C84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5,815</w:t>
            </w:r>
          </w:p>
        </w:tc>
      </w:tr>
      <w:tr w:rsidR="00FF6075" w:rsidRPr="00705070" w14:paraId="344A6131" w14:textId="77777777" w:rsidTr="00CF3E11">
        <w:trPr>
          <w:cantSplit/>
        </w:trPr>
        <w:tc>
          <w:tcPr>
            <w:tcW w:w="3510" w:type="dxa"/>
          </w:tcPr>
          <w:p w14:paraId="0E126AB6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3 - 6 months</w:t>
            </w:r>
          </w:p>
        </w:tc>
        <w:tc>
          <w:tcPr>
            <w:tcW w:w="1260" w:type="dxa"/>
          </w:tcPr>
          <w:p w14:paraId="73946F4D" w14:textId="494738EC" w:rsidR="00FF6075" w:rsidRDefault="00E76C86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257</w:t>
            </w:r>
          </w:p>
        </w:tc>
        <w:tc>
          <w:tcPr>
            <w:tcW w:w="270" w:type="dxa"/>
          </w:tcPr>
          <w:p w14:paraId="207EDD1A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DF4F94D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1,837</w:t>
            </w:r>
          </w:p>
        </w:tc>
        <w:tc>
          <w:tcPr>
            <w:tcW w:w="270" w:type="dxa"/>
          </w:tcPr>
          <w:p w14:paraId="7A0CC40E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6CA390E" w14:textId="1373FDCC" w:rsidR="00FF6075" w:rsidRDefault="003127E4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 w:rsidRPr="003127E4">
              <w:rPr>
                <w:rFonts w:cs="Times New Roman"/>
              </w:rPr>
              <w:t>257</w:t>
            </w:r>
          </w:p>
        </w:tc>
        <w:tc>
          <w:tcPr>
            <w:tcW w:w="270" w:type="dxa"/>
          </w:tcPr>
          <w:p w14:paraId="26FBC48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3B00F5E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1,837</w:t>
            </w:r>
          </w:p>
        </w:tc>
      </w:tr>
      <w:tr w:rsidR="00FF6075" w:rsidRPr="00705070" w14:paraId="583AB6CD" w14:textId="77777777" w:rsidTr="00CF3E11">
        <w:trPr>
          <w:cantSplit/>
        </w:trPr>
        <w:tc>
          <w:tcPr>
            <w:tcW w:w="3510" w:type="dxa"/>
          </w:tcPr>
          <w:p w14:paraId="247F58B0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6 - 12 months</w:t>
            </w:r>
          </w:p>
        </w:tc>
        <w:tc>
          <w:tcPr>
            <w:tcW w:w="1260" w:type="dxa"/>
          </w:tcPr>
          <w:p w14:paraId="447A2124" w14:textId="7450672F" w:rsidR="00FF6075" w:rsidRDefault="00005C4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239</w:t>
            </w:r>
          </w:p>
        </w:tc>
        <w:tc>
          <w:tcPr>
            <w:tcW w:w="270" w:type="dxa"/>
          </w:tcPr>
          <w:p w14:paraId="1C564DAD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</w:tcPr>
          <w:p w14:paraId="35EEB965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624</w:t>
            </w:r>
          </w:p>
        </w:tc>
        <w:tc>
          <w:tcPr>
            <w:tcW w:w="270" w:type="dxa"/>
          </w:tcPr>
          <w:p w14:paraId="224B1F7A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7033F3F" w14:textId="2F4D1480" w:rsidR="00FF6075" w:rsidRDefault="00881749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 w:rsidRPr="00881749">
              <w:rPr>
                <w:rFonts w:cs="Times New Roman"/>
              </w:rPr>
              <w:t>239</w:t>
            </w:r>
          </w:p>
        </w:tc>
        <w:tc>
          <w:tcPr>
            <w:tcW w:w="270" w:type="dxa"/>
          </w:tcPr>
          <w:p w14:paraId="129E2902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897F263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rFonts w:cs="Times New Roman"/>
              </w:rPr>
              <w:t>624</w:t>
            </w:r>
          </w:p>
        </w:tc>
      </w:tr>
      <w:tr w:rsidR="00FF6075" w:rsidRPr="00705070" w14:paraId="17ADDA40" w14:textId="77777777" w:rsidTr="00CF3E11">
        <w:trPr>
          <w:cantSplit/>
        </w:trPr>
        <w:tc>
          <w:tcPr>
            <w:tcW w:w="3510" w:type="dxa"/>
          </w:tcPr>
          <w:p w14:paraId="5F83B375" w14:textId="77777777" w:rsidR="00FF6075" w:rsidRPr="00E9578E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Over 12 months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88794D" w14:textId="4E0DAF28" w:rsidR="00FF6075" w:rsidRDefault="00005C4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2,698</w:t>
            </w:r>
          </w:p>
        </w:tc>
        <w:tc>
          <w:tcPr>
            <w:tcW w:w="270" w:type="dxa"/>
          </w:tcPr>
          <w:p w14:paraId="40A26B18" w14:textId="77777777" w:rsidR="00FF6075" w:rsidRPr="00CB006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1F355AE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2,612</w:t>
            </w:r>
          </w:p>
        </w:tc>
        <w:tc>
          <w:tcPr>
            <w:tcW w:w="270" w:type="dxa"/>
          </w:tcPr>
          <w:p w14:paraId="5F2AC582" w14:textId="77777777" w:rsidR="00FF6075" w:rsidRPr="00CB006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E7E924" w14:textId="732AFCC9" w:rsidR="00FF6075" w:rsidRPr="00CB0067" w:rsidRDefault="00E37570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szCs w:val="28"/>
              </w:rPr>
            </w:pPr>
            <w:r w:rsidRPr="00E37570">
              <w:rPr>
                <w:szCs w:val="28"/>
              </w:rPr>
              <w:t>2,698</w:t>
            </w:r>
          </w:p>
        </w:tc>
        <w:tc>
          <w:tcPr>
            <w:tcW w:w="270" w:type="dxa"/>
          </w:tcPr>
          <w:p w14:paraId="09E7C68D" w14:textId="77777777" w:rsidR="00FF6075" w:rsidRPr="00CB0067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B8B2BE" w14:textId="77777777" w:rsidR="00FF6075" w:rsidRPr="00705070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>
              <w:rPr>
                <w:szCs w:val="28"/>
              </w:rPr>
              <w:t>2,612</w:t>
            </w:r>
          </w:p>
        </w:tc>
      </w:tr>
      <w:tr w:rsidR="00FF6075" w:rsidRPr="0000542F" w14:paraId="0DCA00F3" w14:textId="77777777" w:rsidTr="00CF3E11">
        <w:trPr>
          <w:cantSplit/>
        </w:trPr>
        <w:tc>
          <w:tcPr>
            <w:tcW w:w="3510" w:type="dxa"/>
          </w:tcPr>
          <w:p w14:paraId="039A77B6" w14:textId="77777777" w:rsidR="00FF6075" w:rsidRPr="0000542F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0542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7EF25E8" w14:textId="03F74888" w:rsidR="00FF6075" w:rsidRPr="00EF0BBF" w:rsidRDefault="00005C4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64,942</w:t>
            </w:r>
          </w:p>
        </w:tc>
        <w:tc>
          <w:tcPr>
            <w:tcW w:w="270" w:type="dxa"/>
          </w:tcPr>
          <w:p w14:paraId="0C8E163E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1F7FDA6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67,374</w:t>
            </w:r>
          </w:p>
        </w:tc>
        <w:tc>
          <w:tcPr>
            <w:tcW w:w="270" w:type="dxa"/>
          </w:tcPr>
          <w:p w14:paraId="61CA9AD3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A28278" w14:textId="43DC8138" w:rsidR="00FF6075" w:rsidRPr="00EF0BBF" w:rsidRDefault="00287CC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  <w:b/>
                <w:bCs/>
              </w:rPr>
            </w:pPr>
            <w:r w:rsidRPr="00287CCA">
              <w:rPr>
                <w:rFonts w:cs="Times New Roman"/>
                <w:b/>
                <w:bCs/>
              </w:rPr>
              <w:t>64,949</w:t>
            </w:r>
          </w:p>
        </w:tc>
        <w:tc>
          <w:tcPr>
            <w:tcW w:w="270" w:type="dxa"/>
          </w:tcPr>
          <w:p w14:paraId="59740C0F" w14:textId="77777777" w:rsidR="00FF6075" w:rsidRPr="0000542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3FF8CD1" w14:textId="77777777" w:rsidR="00FF6075" w:rsidRPr="0000542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67,374</w:t>
            </w:r>
          </w:p>
        </w:tc>
      </w:tr>
      <w:tr w:rsidR="00FF6075" w:rsidRPr="009C5281" w14:paraId="12FEE2AC" w14:textId="77777777" w:rsidTr="00CF3E11">
        <w:trPr>
          <w:cantSplit/>
        </w:trPr>
        <w:tc>
          <w:tcPr>
            <w:tcW w:w="3510" w:type="dxa"/>
          </w:tcPr>
          <w:p w14:paraId="199327A5" w14:textId="77777777" w:rsidR="00FF6075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ind w:left="180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A56E24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Less</w:t>
            </w:r>
            <w:r w:rsidRPr="0000542F">
              <w:rPr>
                <w:rFonts w:ascii="Times New Roman" w:hAnsi="Times New Roman" w:cs="Times New Roman"/>
                <w:sz w:val="22"/>
                <w:szCs w:val="22"/>
              </w:rPr>
              <w:t xml:space="preserve"> allowance for </w:t>
            </w:r>
            <w:proofErr w:type="gramStart"/>
            <w:r>
              <w:rPr>
                <w:rFonts w:ascii="Times New Roman" w:hAnsi="Times New Roman" w:cs="Times New Roman"/>
                <w:sz w:val="22"/>
                <w:szCs w:val="22"/>
              </w:rPr>
              <w:t>expected</w:t>
            </w:r>
            <w:proofErr w:type="gramEnd"/>
          </w:p>
          <w:p w14:paraId="3D64B5B7" w14:textId="77777777" w:rsidR="00FF6075" w:rsidRPr="00A76EE1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4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credit loss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9BFFFA" w14:textId="0567C5C6" w:rsidR="00FF6075" w:rsidRPr="00EF0BBF" w:rsidRDefault="00935C2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 w:rsidRPr="00935C2C">
              <w:rPr>
                <w:szCs w:val="28"/>
              </w:rPr>
              <w:t>(3,543)</w:t>
            </w:r>
          </w:p>
        </w:tc>
        <w:tc>
          <w:tcPr>
            <w:tcW w:w="270" w:type="dxa"/>
            <w:vAlign w:val="bottom"/>
          </w:tcPr>
          <w:p w14:paraId="0AB7F323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DF74CF9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right="-108"/>
              <w:rPr>
                <w:szCs w:val="28"/>
              </w:rPr>
            </w:pPr>
            <w:r w:rsidRPr="00EF0BBF">
              <w:rPr>
                <w:rFonts w:cs="Times New Roman"/>
              </w:rPr>
              <w:t>(4,581)</w:t>
            </w:r>
          </w:p>
        </w:tc>
        <w:tc>
          <w:tcPr>
            <w:tcW w:w="270" w:type="dxa"/>
            <w:vAlign w:val="bottom"/>
          </w:tcPr>
          <w:p w14:paraId="2350BC55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55D47B" w14:textId="635565E4" w:rsidR="00FF6075" w:rsidRPr="00EF0BBF" w:rsidRDefault="00511E40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right="-108"/>
              <w:rPr>
                <w:rFonts w:cs="Times New Roman"/>
              </w:rPr>
            </w:pPr>
            <w:r w:rsidRPr="00511E40">
              <w:rPr>
                <w:rFonts w:cs="Times New Roman"/>
              </w:rPr>
              <w:t>(3,543)</w:t>
            </w:r>
          </w:p>
        </w:tc>
        <w:tc>
          <w:tcPr>
            <w:tcW w:w="270" w:type="dxa"/>
            <w:vAlign w:val="bottom"/>
          </w:tcPr>
          <w:p w14:paraId="56C55716" w14:textId="77777777" w:rsidR="00FF6075" w:rsidRPr="00D675DD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AAD01D" w14:textId="77777777" w:rsidR="00FF6075" w:rsidRPr="009C5281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right="-108"/>
              <w:rPr>
                <w:szCs w:val="28"/>
              </w:rPr>
            </w:pPr>
            <w:r w:rsidRPr="00EF0BBF">
              <w:rPr>
                <w:rFonts w:cs="Times New Roman"/>
              </w:rPr>
              <w:t>(4,581)</w:t>
            </w:r>
          </w:p>
        </w:tc>
      </w:tr>
      <w:tr w:rsidR="00FF6075" w:rsidRPr="00447CF3" w14:paraId="26601DFB" w14:textId="77777777" w:rsidTr="00CF3E11">
        <w:trPr>
          <w:cantSplit/>
        </w:trPr>
        <w:tc>
          <w:tcPr>
            <w:tcW w:w="3510" w:type="dxa"/>
          </w:tcPr>
          <w:p w14:paraId="574A96F5" w14:textId="77777777" w:rsidR="00FF6075" w:rsidRPr="00C46E2B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szCs w:val="28"/>
              </w:rPr>
            </w:pPr>
            <w:r>
              <w:rPr>
                <w:b/>
                <w:bCs/>
              </w:rPr>
              <w:t>Net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38E10DD" w14:textId="594F0F10" w:rsidR="00FF6075" w:rsidRPr="00EF0BBF" w:rsidRDefault="00935C2C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61,399</w:t>
            </w:r>
          </w:p>
        </w:tc>
        <w:tc>
          <w:tcPr>
            <w:tcW w:w="270" w:type="dxa"/>
          </w:tcPr>
          <w:p w14:paraId="5C29E2A6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DE8D784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62,793</w:t>
            </w:r>
          </w:p>
        </w:tc>
        <w:tc>
          <w:tcPr>
            <w:tcW w:w="270" w:type="dxa"/>
          </w:tcPr>
          <w:p w14:paraId="78A0BB4A" w14:textId="77777777" w:rsidR="00FF6075" w:rsidRPr="00EF0B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93E0C01" w14:textId="6E25008C" w:rsidR="00FF6075" w:rsidRPr="00EF0BBF" w:rsidRDefault="005036E4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5036E4">
              <w:rPr>
                <w:rFonts w:cs="Times New Roman"/>
                <w:b/>
                <w:bCs/>
              </w:rPr>
              <w:t>61,406</w:t>
            </w:r>
          </w:p>
        </w:tc>
        <w:tc>
          <w:tcPr>
            <w:tcW w:w="270" w:type="dxa"/>
          </w:tcPr>
          <w:p w14:paraId="6C5F6198" w14:textId="77777777" w:rsidR="00FF6075" w:rsidRPr="0092661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22FFF41" w14:textId="77777777" w:rsidR="00FF6075" w:rsidRPr="00447CF3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b/>
                <w:bCs/>
                <w:szCs w:val="28"/>
              </w:rPr>
            </w:pPr>
            <w:r w:rsidRPr="00EF0BBF">
              <w:rPr>
                <w:rFonts w:cs="Times New Roman"/>
                <w:b/>
                <w:bCs/>
              </w:rPr>
              <w:t>62,793</w:t>
            </w:r>
          </w:p>
        </w:tc>
      </w:tr>
    </w:tbl>
    <w:p w14:paraId="0A372680" w14:textId="00CCB214" w:rsidR="00FF6075" w:rsidRPr="00DA4E07" w:rsidRDefault="00FF6075" w:rsidP="0050584D">
      <w:pPr>
        <w:spacing w:line="240" w:lineRule="auto"/>
        <w:ind w:left="540"/>
        <w:jc w:val="thaiDistribute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FF6075" w:rsidRPr="000E284B" w14:paraId="6A83F84A" w14:textId="77777777" w:rsidTr="00CF3E11">
        <w:trPr>
          <w:cantSplit/>
        </w:trPr>
        <w:tc>
          <w:tcPr>
            <w:tcW w:w="3690" w:type="dxa"/>
          </w:tcPr>
          <w:p w14:paraId="2964A2DD" w14:textId="63855F15" w:rsidR="00FF6075" w:rsidRPr="000E284B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cstheme="min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2610" w:type="dxa"/>
            <w:gridSpan w:val="3"/>
          </w:tcPr>
          <w:p w14:paraId="14C8C70A" w14:textId="77777777" w:rsidR="00FF6075" w:rsidRPr="000E284B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 w:rsidRPr="000E284B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270" w:type="dxa"/>
          </w:tcPr>
          <w:p w14:paraId="75887A6F" w14:textId="77777777" w:rsidR="00FF6075" w:rsidRPr="000E284B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0FCDF02F" w14:textId="77777777" w:rsidR="00FF6075" w:rsidRPr="000E284B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E284B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FF6075" w:rsidRPr="003363BF" w14:paraId="11735361" w14:textId="77777777" w:rsidTr="00CF3E11">
        <w:trPr>
          <w:cantSplit/>
        </w:trPr>
        <w:tc>
          <w:tcPr>
            <w:tcW w:w="3690" w:type="dxa"/>
          </w:tcPr>
          <w:p w14:paraId="63D91815" w14:textId="77777777" w:rsidR="00FF6075" w:rsidRPr="009528A3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>Expected credit loss</w:t>
            </w:r>
          </w:p>
        </w:tc>
        <w:tc>
          <w:tcPr>
            <w:tcW w:w="2610" w:type="dxa"/>
            <w:gridSpan w:val="3"/>
          </w:tcPr>
          <w:p w14:paraId="1A7DB85F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270" w:type="dxa"/>
          </w:tcPr>
          <w:p w14:paraId="6416C6B6" w14:textId="77777777" w:rsidR="00FF6075" w:rsidRPr="003363BF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610" w:type="dxa"/>
            <w:gridSpan w:val="3"/>
          </w:tcPr>
          <w:p w14:paraId="58D228C8" w14:textId="77777777" w:rsidR="00FF6075" w:rsidRPr="003363BF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0F320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FF6075" w14:paraId="6C510B85" w14:textId="77777777" w:rsidTr="00CF3E11">
        <w:trPr>
          <w:cantSplit/>
        </w:trPr>
        <w:tc>
          <w:tcPr>
            <w:tcW w:w="3690" w:type="dxa"/>
          </w:tcPr>
          <w:p w14:paraId="10527819" w14:textId="77777777" w:rsidR="00FF6075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 w:rsidRPr="009528A3">
              <w:rPr>
                <w:b/>
                <w:bCs/>
                <w:i/>
                <w:iCs/>
                <w:szCs w:val="22"/>
              </w:rPr>
              <w:t>For the three-month period ended</w:t>
            </w:r>
          </w:p>
        </w:tc>
        <w:tc>
          <w:tcPr>
            <w:tcW w:w="1170" w:type="dxa"/>
          </w:tcPr>
          <w:p w14:paraId="46D611FA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D7C74D2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9A5D54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EFB2C78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4E5BFFA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  <w:tc>
          <w:tcPr>
            <w:tcW w:w="270" w:type="dxa"/>
          </w:tcPr>
          <w:p w14:paraId="1D029F22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89F8F81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</w:p>
        </w:tc>
      </w:tr>
      <w:tr w:rsidR="00FF6075" w14:paraId="6EF099C0" w14:textId="77777777" w:rsidTr="00CF3E11">
        <w:trPr>
          <w:cantSplit/>
        </w:trPr>
        <w:tc>
          <w:tcPr>
            <w:tcW w:w="3690" w:type="dxa"/>
          </w:tcPr>
          <w:p w14:paraId="7C33EE57" w14:textId="77777777" w:rsidR="00FF6075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 xml:space="preserve">   </w:t>
            </w:r>
            <w:r w:rsidRPr="009528A3">
              <w:rPr>
                <w:b/>
                <w:bCs/>
                <w:i/>
                <w:iCs/>
                <w:szCs w:val="22"/>
              </w:rPr>
              <w:t>31 March</w:t>
            </w:r>
          </w:p>
        </w:tc>
        <w:tc>
          <w:tcPr>
            <w:tcW w:w="1170" w:type="dxa"/>
          </w:tcPr>
          <w:p w14:paraId="6F4B77B7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3D3C87EA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636ED27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  <w:tc>
          <w:tcPr>
            <w:tcW w:w="270" w:type="dxa"/>
          </w:tcPr>
          <w:p w14:paraId="1434E682" w14:textId="77777777" w:rsidR="00FF6075" w:rsidRPr="000A529C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C7BCDEF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2024</w:t>
            </w:r>
          </w:p>
        </w:tc>
        <w:tc>
          <w:tcPr>
            <w:tcW w:w="270" w:type="dxa"/>
          </w:tcPr>
          <w:p w14:paraId="44983951" w14:textId="77777777" w:rsidR="00FF6075" w:rsidRPr="000A529C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DBBD0F" w14:textId="77777777" w:rsidR="00FF6075" w:rsidRDefault="00FF6075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80" w:right="-8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2023</w:t>
            </w:r>
          </w:p>
        </w:tc>
      </w:tr>
      <w:tr w:rsidR="00FF6075" w:rsidRPr="00D675DD" w14:paraId="3B663938" w14:textId="77777777" w:rsidTr="00CF3E11">
        <w:trPr>
          <w:cantSplit/>
        </w:trPr>
        <w:tc>
          <w:tcPr>
            <w:tcW w:w="3690" w:type="dxa"/>
          </w:tcPr>
          <w:p w14:paraId="1F474886" w14:textId="77777777" w:rsidR="00FF6075" w:rsidRPr="00380C8F" w:rsidRDefault="00FF6075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0CB5F434" w14:textId="77777777" w:rsidR="00FF6075" w:rsidRPr="00D675DD" w:rsidRDefault="00FF607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</w:t>
            </w:r>
            <w:proofErr w:type="gramStart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in</w:t>
            </w:r>
            <w:proofErr w:type="gramEnd"/>
            <w:r w:rsidRPr="00D675D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 xml:space="preserve"> thousand Baht)</w:t>
            </w:r>
          </w:p>
        </w:tc>
      </w:tr>
      <w:tr w:rsidR="00FF6075" w:rsidRPr="0050584D" w14:paraId="736AE547" w14:textId="77777777" w:rsidTr="00CF3E11">
        <w:trPr>
          <w:cantSplit/>
        </w:trPr>
        <w:tc>
          <w:tcPr>
            <w:tcW w:w="3690" w:type="dxa"/>
          </w:tcPr>
          <w:p w14:paraId="5BADFA60" w14:textId="77777777" w:rsidR="00FF6075" w:rsidRPr="00DA4E07" w:rsidRDefault="00FF6075" w:rsidP="0050584D">
            <w:pPr>
              <w:pStyle w:val="acctfourfigures"/>
              <w:tabs>
                <w:tab w:val="clear" w:pos="765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5490" w:type="dxa"/>
            <w:gridSpan w:val="7"/>
          </w:tcPr>
          <w:p w14:paraId="3C6B1755" w14:textId="77777777" w:rsidR="00FF6075" w:rsidRPr="0050584D" w:rsidRDefault="00FF6075" w:rsidP="005058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</w:p>
        </w:tc>
      </w:tr>
      <w:tr w:rsidR="00DD313F" w:rsidRPr="00494BCF" w14:paraId="6D3D04AD" w14:textId="77777777" w:rsidTr="00CF3E11">
        <w:trPr>
          <w:cantSplit/>
        </w:trPr>
        <w:tc>
          <w:tcPr>
            <w:tcW w:w="3690" w:type="dxa"/>
          </w:tcPr>
          <w:p w14:paraId="66EAC6FB" w14:textId="462E9E8A" w:rsidR="00DD313F" w:rsidRPr="00C17981" w:rsidRDefault="00DD313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</w:pPr>
            <w:r w:rsidRPr="00123404">
              <w:rPr>
                <w:rFonts w:cs="Times New Roman"/>
              </w:rPr>
              <w:t>-   Reversal</w:t>
            </w:r>
          </w:p>
        </w:tc>
        <w:tc>
          <w:tcPr>
            <w:tcW w:w="1170" w:type="dxa"/>
          </w:tcPr>
          <w:p w14:paraId="57E0847E" w14:textId="6A7F9FF9" w:rsidR="00DD313F" w:rsidRPr="00F868DD" w:rsidRDefault="00E76F6A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E76F6A">
              <w:t>(1,038)</w:t>
            </w:r>
          </w:p>
        </w:tc>
        <w:tc>
          <w:tcPr>
            <w:tcW w:w="270" w:type="dxa"/>
          </w:tcPr>
          <w:p w14:paraId="5B47B289" w14:textId="77777777" w:rsidR="00DD313F" w:rsidRPr="00D675DD" w:rsidRDefault="00DD313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89906A9" w14:textId="5A33DDE6" w:rsidR="00DD313F" w:rsidRPr="00621DAE" w:rsidRDefault="00DD313F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37A53">
              <w:t>(137)</w:t>
            </w:r>
          </w:p>
        </w:tc>
        <w:tc>
          <w:tcPr>
            <w:tcW w:w="270" w:type="dxa"/>
          </w:tcPr>
          <w:p w14:paraId="51A179E1" w14:textId="77777777" w:rsidR="00DD313F" w:rsidRPr="00D675DD" w:rsidRDefault="00DD313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ACD8993" w14:textId="38F86585" w:rsidR="00DD313F" w:rsidRPr="00D675DD" w:rsidRDefault="00E76F6A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E76F6A">
              <w:t>(1,038)</w:t>
            </w:r>
          </w:p>
        </w:tc>
        <w:tc>
          <w:tcPr>
            <w:tcW w:w="270" w:type="dxa"/>
          </w:tcPr>
          <w:p w14:paraId="7A23A843" w14:textId="77777777" w:rsidR="00DD313F" w:rsidRPr="00D675DD" w:rsidRDefault="00DD313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4FB06B4" w14:textId="054A374B" w:rsidR="00DD313F" w:rsidRPr="00494BCF" w:rsidRDefault="00DD313F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szCs w:val="28"/>
              </w:rPr>
            </w:pPr>
            <w:r w:rsidRPr="008523D9">
              <w:t>(137)</w:t>
            </w:r>
          </w:p>
        </w:tc>
      </w:tr>
    </w:tbl>
    <w:p w14:paraId="6F501275" w14:textId="77777777" w:rsidR="00556F43" w:rsidRDefault="00556F43" w:rsidP="003036E0">
      <w:pPr>
        <w:rPr>
          <w:rFonts w:ascii="Times New Roman" w:hAnsi="Times New Roman" w:cs="Times New Roman"/>
          <w:sz w:val="22"/>
          <w:szCs w:val="22"/>
        </w:rPr>
      </w:pPr>
    </w:p>
    <w:p w14:paraId="01CC06ED" w14:textId="72A47130" w:rsidR="00AF72BE" w:rsidRPr="00AF72BE" w:rsidRDefault="00AF72BE" w:rsidP="00AF72BE">
      <w:pPr>
        <w:tabs>
          <w:tab w:val="clear" w:pos="227"/>
          <w:tab w:val="clear" w:pos="454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ectPr w:rsidR="00AF72BE" w:rsidRPr="00AF72BE" w:rsidSect="00B841C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12"/>
          <w:cols w:space="720"/>
        </w:sectPr>
      </w:pPr>
    </w:p>
    <w:p w14:paraId="0B3251A5" w14:textId="01C8FC97" w:rsidR="00313E7D" w:rsidRDefault="00313E7D" w:rsidP="0071387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Investment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 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>subsidiaries</w:t>
      </w:r>
    </w:p>
    <w:p w14:paraId="2472EC7B" w14:textId="77777777" w:rsidR="0085690E" w:rsidRPr="00631CA6" w:rsidRDefault="0085690E" w:rsidP="003E7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 w:cs="Times New Roman"/>
          <w:sz w:val="20"/>
          <w:szCs w:val="20"/>
        </w:rPr>
      </w:pPr>
    </w:p>
    <w:p w14:paraId="67E6E45E" w14:textId="255ADFFF" w:rsidR="0085690E" w:rsidRDefault="0085690E" w:rsidP="007D7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="Times New Roman"/>
        </w:rPr>
      </w:pPr>
      <w:r w:rsidRPr="00984EA6">
        <w:rPr>
          <w:rFonts w:ascii="Times New Roman" w:hAnsi="Times New Roman"/>
          <w:bCs/>
          <w:sz w:val="22"/>
          <w:szCs w:val="22"/>
        </w:rPr>
        <w:t>Investment</w:t>
      </w:r>
      <w:r w:rsidR="006C3B45">
        <w:rPr>
          <w:rFonts w:ascii="Times New Roman" w:hAnsi="Times New Roman"/>
          <w:bCs/>
          <w:sz w:val="22"/>
          <w:szCs w:val="22"/>
        </w:rPr>
        <w:t>s</w:t>
      </w:r>
      <w:r w:rsidRPr="00984EA6">
        <w:rPr>
          <w:rFonts w:ascii="Times New Roman" w:hAnsi="Times New Roman"/>
          <w:bCs/>
          <w:sz w:val="22"/>
          <w:szCs w:val="22"/>
        </w:rPr>
        <w:t xml:space="preserve"> in subsidiar</w:t>
      </w:r>
      <w:r w:rsidR="006C3B45">
        <w:rPr>
          <w:rFonts w:ascii="Times New Roman" w:hAnsi="Times New Roman"/>
          <w:bCs/>
          <w:sz w:val="22"/>
          <w:szCs w:val="22"/>
        </w:rPr>
        <w:t>ies</w:t>
      </w:r>
      <w:r w:rsidRPr="00984EA6">
        <w:rPr>
          <w:rFonts w:ascii="Times New Roman" w:hAnsi="Times New Roman"/>
          <w:bCs/>
          <w:sz w:val="22"/>
          <w:szCs w:val="22"/>
        </w:rPr>
        <w:t xml:space="preserve"> as at </w:t>
      </w:r>
      <w:r w:rsidR="00FD76A6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62196D">
        <w:rPr>
          <w:rFonts w:ascii="Times New Roman" w:hAnsi="Times New Roman" w:cs="Times New Roman"/>
          <w:sz w:val="22"/>
          <w:szCs w:val="22"/>
          <w:lang w:val="en-GB" w:bidi="ar-SA"/>
        </w:rPr>
        <w:t>1</w:t>
      </w:r>
      <w:r w:rsidR="00FD76A6">
        <w:rPr>
          <w:rFonts w:ascii="Times New Roman" w:hAnsi="Times New Roman" w:cs="Times New Roman"/>
          <w:sz w:val="22"/>
          <w:szCs w:val="22"/>
          <w:lang w:val="en-GB" w:bidi="ar-SA"/>
        </w:rPr>
        <w:t xml:space="preserve"> </w:t>
      </w:r>
      <w:r w:rsidR="0062196D">
        <w:rPr>
          <w:rFonts w:ascii="Times New Roman" w:hAnsi="Times New Roman" w:cs="Times New Roman"/>
          <w:sz w:val="22"/>
          <w:szCs w:val="22"/>
          <w:lang w:val="en-GB" w:bidi="ar-SA"/>
        </w:rPr>
        <w:t xml:space="preserve">March </w:t>
      </w:r>
      <w:r w:rsidR="006C3B45">
        <w:rPr>
          <w:rFonts w:ascii="Times New Roman" w:hAnsi="Times New Roman" w:cs="Times New Roman"/>
          <w:sz w:val="22"/>
          <w:szCs w:val="22"/>
          <w:lang w:val="en-GB" w:bidi="ar-SA"/>
        </w:rPr>
        <w:t>202</w:t>
      </w:r>
      <w:r w:rsidR="0062196D">
        <w:rPr>
          <w:rFonts w:ascii="Times New Roman" w:hAnsi="Times New Roman" w:cs="Times New Roman"/>
          <w:sz w:val="22"/>
          <w:szCs w:val="22"/>
          <w:lang w:val="en-GB" w:bidi="ar-SA"/>
        </w:rPr>
        <w:t>4</w:t>
      </w:r>
      <w:r w:rsidRPr="00984EA6">
        <w:rPr>
          <w:rFonts w:ascii="Times New Roman" w:hAnsi="Times New Roman"/>
          <w:bCs/>
          <w:sz w:val="22"/>
          <w:szCs w:val="22"/>
        </w:rPr>
        <w:t xml:space="preserve"> and 31 December 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62196D">
        <w:rPr>
          <w:rFonts w:ascii="Times New Roman" w:hAnsi="Times New Roman"/>
          <w:bCs/>
          <w:sz w:val="22"/>
          <w:szCs w:val="22"/>
        </w:rPr>
        <w:t>3</w:t>
      </w:r>
      <w:r w:rsidRPr="00984EA6">
        <w:rPr>
          <w:rFonts w:ascii="Times New Roman" w:hAnsi="Times New Roman"/>
          <w:bCs/>
          <w:sz w:val="22"/>
          <w:szCs w:val="22"/>
        </w:rPr>
        <w:t xml:space="preserve">, and dividend income for the </w:t>
      </w:r>
      <w:r w:rsidR="0062196D">
        <w:rPr>
          <w:rFonts w:ascii="Times New Roman" w:hAnsi="Times New Roman"/>
          <w:bCs/>
          <w:sz w:val="22"/>
          <w:szCs w:val="22"/>
        </w:rPr>
        <w:t>three</w:t>
      </w:r>
      <w:r w:rsidRPr="00984EA6">
        <w:rPr>
          <w:rFonts w:ascii="Times New Roman" w:hAnsi="Times New Roman"/>
          <w:bCs/>
          <w:sz w:val="22"/>
          <w:szCs w:val="22"/>
        </w:rPr>
        <w:t>-month period</w:t>
      </w:r>
      <w:r w:rsidR="00405B97">
        <w:rPr>
          <w:rFonts w:ascii="Times New Roman" w:hAnsi="Times New Roman"/>
          <w:bCs/>
          <w:sz w:val="22"/>
          <w:szCs w:val="22"/>
        </w:rPr>
        <w:t>s</w:t>
      </w:r>
      <w:r w:rsidRPr="00984EA6">
        <w:rPr>
          <w:rFonts w:ascii="Times New Roman" w:hAnsi="Times New Roman"/>
          <w:bCs/>
          <w:sz w:val="22"/>
          <w:szCs w:val="22"/>
        </w:rPr>
        <w:t xml:space="preserve"> ended </w:t>
      </w:r>
      <w:r w:rsidR="00FD76A6">
        <w:rPr>
          <w:rFonts w:ascii="Times New Roman" w:hAnsi="Times New Roman" w:cs="Times New Roman"/>
          <w:sz w:val="22"/>
          <w:szCs w:val="22"/>
          <w:lang w:val="en-GB" w:bidi="ar-SA"/>
        </w:rPr>
        <w:t>3</w:t>
      </w:r>
      <w:r w:rsidR="0062196D">
        <w:rPr>
          <w:rFonts w:ascii="Times New Roman" w:hAnsi="Times New Roman" w:cs="Times New Roman"/>
          <w:sz w:val="22"/>
          <w:szCs w:val="22"/>
          <w:lang w:val="en-GB" w:bidi="ar-SA"/>
        </w:rPr>
        <w:t xml:space="preserve">1 March </w:t>
      </w:r>
      <w:r w:rsidR="006C3B45">
        <w:rPr>
          <w:rFonts w:ascii="Times New Roman" w:hAnsi="Times New Roman" w:cs="Times New Roman"/>
          <w:sz w:val="22"/>
          <w:szCs w:val="22"/>
          <w:lang w:val="en-GB" w:bidi="ar-SA"/>
        </w:rPr>
        <w:t>202</w:t>
      </w:r>
      <w:r w:rsidR="0062196D">
        <w:rPr>
          <w:rFonts w:ascii="Times New Roman" w:hAnsi="Times New Roman" w:cs="Times New Roman"/>
          <w:sz w:val="22"/>
          <w:szCs w:val="22"/>
          <w:lang w:val="en-GB" w:bidi="ar-SA"/>
        </w:rPr>
        <w:t>4</w:t>
      </w:r>
      <w:r w:rsidRPr="00984EA6">
        <w:rPr>
          <w:rFonts w:ascii="Times New Roman" w:hAnsi="Times New Roman"/>
          <w:bCs/>
          <w:sz w:val="22"/>
          <w:szCs w:val="22"/>
        </w:rPr>
        <w:t xml:space="preserve"> and </w:t>
      </w:r>
      <w:r w:rsidR="006C3B45" w:rsidRPr="00984EA6">
        <w:rPr>
          <w:rFonts w:ascii="Times New Roman" w:hAnsi="Times New Roman"/>
          <w:bCs/>
          <w:sz w:val="22"/>
          <w:szCs w:val="22"/>
        </w:rPr>
        <w:t>20</w:t>
      </w:r>
      <w:r w:rsidR="006C3B45">
        <w:rPr>
          <w:rFonts w:ascii="Times New Roman" w:hAnsi="Times New Roman"/>
          <w:bCs/>
          <w:sz w:val="22"/>
          <w:szCs w:val="22"/>
        </w:rPr>
        <w:t>2</w:t>
      </w:r>
      <w:r w:rsidR="0062196D">
        <w:rPr>
          <w:rFonts w:ascii="Times New Roman" w:hAnsi="Times New Roman"/>
          <w:bCs/>
          <w:sz w:val="22"/>
          <w:szCs w:val="22"/>
        </w:rPr>
        <w:t>3</w:t>
      </w:r>
      <w:r w:rsidRPr="00984EA6">
        <w:rPr>
          <w:rFonts w:ascii="Times New Roman" w:hAnsi="Times New Roman"/>
          <w:bCs/>
          <w:sz w:val="22"/>
          <w:szCs w:val="22"/>
        </w:rPr>
        <w:t xml:space="preserve"> were as follows</w:t>
      </w:r>
      <w:r w:rsidRPr="00984EA6">
        <w:rPr>
          <w:rFonts w:ascii="Times New Roman" w:hAnsi="Times New Roman" w:cs="Times New Roman"/>
        </w:rPr>
        <w:t>:</w:t>
      </w:r>
    </w:p>
    <w:p w14:paraId="20C5195E" w14:textId="3AE9110D" w:rsidR="003036E0" w:rsidRPr="00631CA6" w:rsidRDefault="003036E0" w:rsidP="004C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530"/>
        <w:jc w:val="thaiDistribute"/>
        <w:rPr>
          <w:rFonts w:ascii="Times New Roman" w:hAnsi="Times New Roman" w:cs="Times New Roman"/>
          <w:sz w:val="20"/>
          <w:szCs w:val="20"/>
        </w:rPr>
      </w:pPr>
    </w:p>
    <w:tbl>
      <w:tblPr>
        <w:tblW w:w="1432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620"/>
        <w:gridCol w:w="1171"/>
        <w:gridCol w:w="900"/>
        <w:gridCol w:w="828"/>
        <w:gridCol w:w="270"/>
        <w:gridCol w:w="1080"/>
        <w:gridCol w:w="990"/>
        <w:gridCol w:w="270"/>
        <w:gridCol w:w="990"/>
        <w:gridCol w:w="270"/>
        <w:gridCol w:w="1080"/>
        <w:gridCol w:w="270"/>
        <w:gridCol w:w="990"/>
        <w:gridCol w:w="236"/>
        <w:gridCol w:w="1024"/>
      </w:tblGrid>
      <w:tr w:rsidR="00931845" w:rsidRPr="005909EA" w14:paraId="7438E2A8" w14:textId="77777777" w:rsidTr="00931845">
        <w:trPr>
          <w:trHeight w:val="144"/>
        </w:trPr>
        <w:tc>
          <w:tcPr>
            <w:tcW w:w="5131" w:type="dxa"/>
            <w:gridSpan w:val="3"/>
            <w:vAlign w:val="bottom"/>
          </w:tcPr>
          <w:p w14:paraId="29323A2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198" w:type="dxa"/>
            <w:gridSpan w:val="13"/>
            <w:vAlign w:val="bottom"/>
          </w:tcPr>
          <w:p w14:paraId="06EE04C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21A6A">
              <w:rPr>
                <w:rFonts w:ascii="Times New Roman" w:hAnsi="Times New Roman"/>
                <w:b/>
                <w:bCs/>
                <w:sz w:val="20"/>
                <w:szCs w:val="20"/>
              </w:rPr>
              <w:t>Separate financial statements</w:t>
            </w:r>
          </w:p>
        </w:tc>
      </w:tr>
      <w:tr w:rsidR="00931845" w:rsidRPr="00614C18" w14:paraId="375E7306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455C4DF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01284EE9" w14:textId="77777777" w:rsidR="00931845" w:rsidRPr="005C6236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8" w:right="-1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236">
              <w:rPr>
                <w:rFonts w:ascii="Times New Roman" w:hAnsi="Times New Roman"/>
                <w:sz w:val="20"/>
                <w:szCs w:val="20"/>
              </w:rPr>
              <w:t>Type of</w:t>
            </w:r>
          </w:p>
          <w:p w14:paraId="0267E105" w14:textId="77777777" w:rsidR="00931845" w:rsidRPr="00F453F6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8" w:right="-1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C6236">
              <w:rPr>
                <w:rFonts w:ascii="Times New Roman" w:hAnsi="Times New Roman"/>
                <w:sz w:val="20"/>
                <w:szCs w:val="20"/>
              </w:rPr>
              <w:t>business</w:t>
            </w:r>
          </w:p>
        </w:tc>
        <w:tc>
          <w:tcPr>
            <w:tcW w:w="1171" w:type="dxa"/>
            <w:vAlign w:val="bottom"/>
          </w:tcPr>
          <w:p w14:paraId="66301BE9" w14:textId="77777777" w:rsidR="00931845" w:rsidRPr="0077062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88" w:right="-12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7062C">
              <w:rPr>
                <w:rFonts w:ascii="Times New Roman" w:hAnsi="Times New Roman"/>
                <w:sz w:val="20"/>
                <w:szCs w:val="20"/>
              </w:rPr>
              <w:t>Country of incorporation</w:t>
            </w:r>
          </w:p>
        </w:tc>
        <w:tc>
          <w:tcPr>
            <w:tcW w:w="1728" w:type="dxa"/>
            <w:gridSpan w:val="2"/>
            <w:vAlign w:val="bottom"/>
          </w:tcPr>
          <w:p w14:paraId="5EABAD98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Ownership</w:t>
            </w:r>
          </w:p>
          <w:p w14:paraId="7B2F79AE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Interest</w:t>
            </w:r>
          </w:p>
        </w:tc>
        <w:tc>
          <w:tcPr>
            <w:tcW w:w="270" w:type="dxa"/>
            <w:vAlign w:val="bottom"/>
          </w:tcPr>
          <w:p w14:paraId="675C03C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5009644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Paid-up capital</w:t>
            </w:r>
          </w:p>
        </w:tc>
        <w:tc>
          <w:tcPr>
            <w:tcW w:w="270" w:type="dxa"/>
            <w:vAlign w:val="bottom"/>
          </w:tcPr>
          <w:p w14:paraId="1358A4C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AB532F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sz w:val="20"/>
                <w:szCs w:val="20"/>
              </w:rPr>
              <w:t>Cost</w:t>
            </w:r>
          </w:p>
        </w:tc>
        <w:tc>
          <w:tcPr>
            <w:tcW w:w="270" w:type="dxa"/>
            <w:vAlign w:val="bottom"/>
          </w:tcPr>
          <w:p w14:paraId="2471FA9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B17B3ED" w14:textId="3DB2A4AF" w:rsidR="00931845" w:rsidRPr="00614C18" w:rsidRDefault="003F78B9" w:rsidP="003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Dividend income</w:t>
            </w:r>
          </w:p>
        </w:tc>
      </w:tr>
      <w:tr w:rsidR="003F78B9" w14:paraId="094EAF36" w14:textId="77777777">
        <w:trPr>
          <w:trHeight w:val="144"/>
        </w:trPr>
        <w:tc>
          <w:tcPr>
            <w:tcW w:w="5131" w:type="dxa"/>
            <w:gridSpan w:val="3"/>
            <w:vAlign w:val="bottom"/>
          </w:tcPr>
          <w:p w14:paraId="3D6F848C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A3CC0C1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828" w:type="dxa"/>
            <w:vAlign w:val="bottom"/>
          </w:tcPr>
          <w:p w14:paraId="07BB9A69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  <w:vAlign w:val="bottom"/>
          </w:tcPr>
          <w:p w14:paraId="431F7002" w14:textId="77777777" w:rsidR="003F78B9" w:rsidRPr="00A04B84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818C99B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990" w:type="dxa"/>
            <w:vAlign w:val="bottom"/>
          </w:tcPr>
          <w:p w14:paraId="59FB00B8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</w:tcPr>
          <w:p w14:paraId="0D5782A4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13B815A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</w:tcPr>
          <w:p w14:paraId="12DE473E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5FDE93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270" w:type="dxa"/>
          </w:tcPr>
          <w:p w14:paraId="1CEAB16E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DE585E7" w14:textId="3C6A74F3" w:rsidR="003F78B9" w:rsidRDefault="003F78B9" w:rsidP="003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the three-month</w:t>
            </w:r>
          </w:p>
        </w:tc>
      </w:tr>
      <w:tr w:rsidR="003F78B9" w14:paraId="461A6615" w14:textId="77777777">
        <w:trPr>
          <w:trHeight w:val="144"/>
        </w:trPr>
        <w:tc>
          <w:tcPr>
            <w:tcW w:w="5131" w:type="dxa"/>
            <w:gridSpan w:val="3"/>
            <w:vAlign w:val="bottom"/>
          </w:tcPr>
          <w:p w14:paraId="2AA45840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DDA5A79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  <w:tc>
          <w:tcPr>
            <w:tcW w:w="828" w:type="dxa"/>
            <w:vAlign w:val="bottom"/>
          </w:tcPr>
          <w:p w14:paraId="3CCDE23F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  <w:vAlign w:val="bottom"/>
          </w:tcPr>
          <w:p w14:paraId="416D6254" w14:textId="77777777" w:rsidR="003F78B9" w:rsidRPr="00A04B84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C620962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  <w:tc>
          <w:tcPr>
            <w:tcW w:w="990" w:type="dxa"/>
            <w:vAlign w:val="bottom"/>
          </w:tcPr>
          <w:p w14:paraId="780EB869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</w:tcPr>
          <w:p w14:paraId="67C57CBE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E4F74BE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March</w:t>
            </w:r>
          </w:p>
        </w:tc>
        <w:tc>
          <w:tcPr>
            <w:tcW w:w="270" w:type="dxa"/>
          </w:tcPr>
          <w:p w14:paraId="693E7031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B62F978" w14:textId="77777777" w:rsidR="003F78B9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December</w:t>
            </w:r>
          </w:p>
        </w:tc>
        <w:tc>
          <w:tcPr>
            <w:tcW w:w="270" w:type="dxa"/>
          </w:tcPr>
          <w:p w14:paraId="3F093920" w14:textId="77777777" w:rsidR="003F78B9" w:rsidRPr="005909EA" w:rsidRDefault="003F78B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72308ED" w14:textId="05715742" w:rsidR="003F78B9" w:rsidRDefault="003F78B9" w:rsidP="003F78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period ended 31 March</w:t>
            </w:r>
          </w:p>
        </w:tc>
      </w:tr>
      <w:tr w:rsidR="00931845" w:rsidRPr="00A04B84" w14:paraId="5ED73F6A" w14:textId="77777777" w:rsidTr="00931845">
        <w:trPr>
          <w:trHeight w:val="144"/>
        </w:trPr>
        <w:tc>
          <w:tcPr>
            <w:tcW w:w="5131" w:type="dxa"/>
            <w:gridSpan w:val="3"/>
            <w:vAlign w:val="bottom"/>
          </w:tcPr>
          <w:p w14:paraId="7DCB026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0271967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28" w:type="dxa"/>
            <w:vAlign w:val="bottom"/>
          </w:tcPr>
          <w:p w14:paraId="2706806D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  <w:vAlign w:val="bottom"/>
          </w:tcPr>
          <w:p w14:paraId="3F79A0C0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818C6B5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990" w:type="dxa"/>
            <w:vAlign w:val="bottom"/>
          </w:tcPr>
          <w:p w14:paraId="298BE93E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777FC10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B1DB4CF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70" w:type="dxa"/>
          </w:tcPr>
          <w:p w14:paraId="3DAE661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68FEBDA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270" w:type="dxa"/>
          </w:tcPr>
          <w:p w14:paraId="3A58066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DFB6394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236" w:type="dxa"/>
          </w:tcPr>
          <w:p w14:paraId="102818C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  <w:vAlign w:val="bottom"/>
          </w:tcPr>
          <w:p w14:paraId="6D4A84D8" w14:textId="77777777" w:rsidR="00931845" w:rsidRPr="00A04B84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  <w:tr w:rsidR="00931845" w:rsidRPr="005909EA" w14:paraId="0A5CCA53" w14:textId="77777777" w:rsidTr="00931845">
        <w:trPr>
          <w:trHeight w:val="144"/>
        </w:trPr>
        <w:tc>
          <w:tcPr>
            <w:tcW w:w="5131" w:type="dxa"/>
            <w:gridSpan w:val="3"/>
            <w:vAlign w:val="bottom"/>
          </w:tcPr>
          <w:p w14:paraId="02A8A38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A96E3C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(%)</w:t>
            </w:r>
          </w:p>
        </w:tc>
        <w:tc>
          <w:tcPr>
            <w:tcW w:w="270" w:type="dxa"/>
            <w:vAlign w:val="bottom"/>
          </w:tcPr>
          <w:p w14:paraId="29AC88A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gridSpan w:val="10"/>
          </w:tcPr>
          <w:p w14:paraId="5B0282B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5909E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(in thousand Baht)</w:t>
            </w:r>
          </w:p>
        </w:tc>
      </w:tr>
      <w:tr w:rsidR="00931845" w:rsidRPr="005909EA" w14:paraId="379B252D" w14:textId="77777777" w:rsidTr="00931845">
        <w:trPr>
          <w:trHeight w:val="144"/>
        </w:trPr>
        <w:tc>
          <w:tcPr>
            <w:tcW w:w="5131" w:type="dxa"/>
            <w:gridSpan w:val="3"/>
            <w:vAlign w:val="bottom"/>
          </w:tcPr>
          <w:p w14:paraId="24CA7598" w14:textId="77777777" w:rsidR="00931845" w:rsidRPr="00631CA6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060E1ED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6C1D0A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0" w:type="dxa"/>
            <w:gridSpan w:val="10"/>
          </w:tcPr>
          <w:p w14:paraId="346F945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</w:tr>
      <w:tr w:rsidR="00931845" w:rsidRPr="00C36493" w14:paraId="1111B9C7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55EDF913" w14:textId="43BD1112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theme="minorBidi"/>
                <w:sz w:val="20"/>
                <w:szCs w:val="20"/>
              </w:rPr>
            </w:pPr>
            <w:bookmarkStart w:id="2" w:name="_Hlk71183362"/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9 Fresh Marketplace</w:t>
            </w:r>
            <w:bookmarkEnd w:id="2"/>
          </w:p>
        </w:tc>
        <w:tc>
          <w:tcPr>
            <w:tcW w:w="1620" w:type="dxa"/>
            <w:vAlign w:val="bottom"/>
          </w:tcPr>
          <w:p w14:paraId="257943EB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Leasing and</w:t>
            </w:r>
          </w:p>
        </w:tc>
        <w:tc>
          <w:tcPr>
            <w:tcW w:w="1171" w:type="dxa"/>
            <w:vAlign w:val="bottom"/>
          </w:tcPr>
          <w:p w14:paraId="382F4512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2546D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08798DF2" w14:textId="3C6A23A8" w:rsidR="00931845" w:rsidRPr="00DF7F0E" w:rsidRDefault="0004736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047360"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828" w:type="dxa"/>
            <w:vAlign w:val="bottom"/>
          </w:tcPr>
          <w:p w14:paraId="3A473E8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5A37858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F0B8CBA" w14:textId="482FAC03" w:rsidR="00931845" w:rsidRPr="004D722D" w:rsidRDefault="00A2555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A25556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990" w:type="dxa"/>
          </w:tcPr>
          <w:p w14:paraId="192283E1" w14:textId="77777777" w:rsidR="00931845" w:rsidRPr="004D722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4D722D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5C2A0D1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</w:tcPr>
          <w:p w14:paraId="544496E6" w14:textId="53EA5DD0" w:rsidR="00931845" w:rsidRPr="00C36493" w:rsidRDefault="006B5C8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665DDF3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3A48AC13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C36493">
              <w:rPr>
                <w:rFonts w:ascii="Times New Roman" w:hAnsi="Times New Roman"/>
                <w:sz w:val="20"/>
                <w:szCs w:val="25"/>
              </w:rPr>
              <w:t>15,000</w:t>
            </w:r>
          </w:p>
        </w:tc>
        <w:tc>
          <w:tcPr>
            <w:tcW w:w="270" w:type="dxa"/>
          </w:tcPr>
          <w:p w14:paraId="10FE3B1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42E4B5C" w14:textId="5C9D913B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7F0DC602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4E7246C4" w14:textId="23D9702F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:rsidRPr="00C36493" w14:paraId="4F21E5C7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7010C255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4DFC3C2D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operating of</w:t>
            </w:r>
          </w:p>
        </w:tc>
        <w:tc>
          <w:tcPr>
            <w:tcW w:w="1171" w:type="dxa"/>
            <w:vAlign w:val="bottom"/>
          </w:tcPr>
          <w:p w14:paraId="609D6994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1E84DC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17FD6EB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708C3F2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F5EFC7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0A07C6C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761BBE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B7341B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FAC384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CF719B7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EA23DF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12F5D28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0115A545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36720476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C36493" w14:paraId="6D4EFB71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6278F076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54ADD1A8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real estate</w:t>
            </w:r>
          </w:p>
        </w:tc>
        <w:tc>
          <w:tcPr>
            <w:tcW w:w="1171" w:type="dxa"/>
            <w:vAlign w:val="bottom"/>
          </w:tcPr>
          <w:p w14:paraId="2B50FE5D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D3AF19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95292A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2FD1135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2DFE86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62E4155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3141EA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E8A7F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97F6FA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8EB9F8E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1254D96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C256E47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23049188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014FCBED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C36493" w14:paraId="35C540D0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0A110EAC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Hotel and Service</w:t>
            </w:r>
          </w:p>
        </w:tc>
        <w:tc>
          <w:tcPr>
            <w:tcW w:w="1620" w:type="dxa"/>
            <w:vAlign w:val="bottom"/>
          </w:tcPr>
          <w:p w14:paraId="4B6C9BCC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Hotels, resort hotels</w:t>
            </w:r>
          </w:p>
        </w:tc>
        <w:tc>
          <w:tcPr>
            <w:tcW w:w="1171" w:type="dxa"/>
            <w:vAlign w:val="bottom"/>
          </w:tcPr>
          <w:p w14:paraId="20A1CD9C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2546D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7A598DBE" w14:textId="05AC6251" w:rsidR="00931845" w:rsidRPr="00DF7F0E" w:rsidRDefault="0004736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047360"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828" w:type="dxa"/>
            <w:vAlign w:val="bottom"/>
          </w:tcPr>
          <w:p w14:paraId="589FBB7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02E6BCF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ECEEB4" w14:textId="5CD25165" w:rsidR="00931845" w:rsidRPr="004D722D" w:rsidRDefault="000571F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0571F2"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990" w:type="dxa"/>
          </w:tcPr>
          <w:p w14:paraId="648E6374" w14:textId="77777777" w:rsidR="00931845" w:rsidRPr="004D722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458A57D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6758D93A" w14:textId="7260164A" w:rsidR="00931845" w:rsidRPr="00C36493" w:rsidRDefault="006B5C8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5692652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93F7643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10,000</w:t>
            </w:r>
          </w:p>
        </w:tc>
        <w:tc>
          <w:tcPr>
            <w:tcW w:w="270" w:type="dxa"/>
          </w:tcPr>
          <w:p w14:paraId="22A8D42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1E01158" w14:textId="1E101BB5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4C063EC0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26A2272A" w14:textId="67B17631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:rsidRPr="00C36493" w14:paraId="21665D3B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6B543B22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196D83CF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 w:right="-126"/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and condominium</w:t>
            </w:r>
          </w:p>
        </w:tc>
        <w:tc>
          <w:tcPr>
            <w:tcW w:w="1171" w:type="dxa"/>
            <w:vAlign w:val="bottom"/>
          </w:tcPr>
          <w:p w14:paraId="19666ACD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1C02B5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12A0912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34EC5B6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A7A818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78C7604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3C6180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31959FD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5421AAE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A68224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50DB5C3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A6DB294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2D689043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1F733288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 w:right="-62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C36493" w14:paraId="29DAAD66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6F136165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Smart Development</w:t>
            </w:r>
          </w:p>
        </w:tc>
        <w:tc>
          <w:tcPr>
            <w:tcW w:w="1620" w:type="dxa"/>
            <w:vAlign w:val="bottom"/>
          </w:tcPr>
          <w:p w14:paraId="558C4C09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Property</w:t>
            </w:r>
          </w:p>
        </w:tc>
        <w:tc>
          <w:tcPr>
            <w:tcW w:w="1171" w:type="dxa"/>
            <w:vAlign w:val="bottom"/>
          </w:tcPr>
          <w:p w14:paraId="024DE84A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2546D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01D50B65" w14:textId="5FE7E4EC" w:rsidR="00931845" w:rsidRPr="00DF7F0E" w:rsidRDefault="0004736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047360"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828" w:type="dxa"/>
            <w:vAlign w:val="bottom"/>
          </w:tcPr>
          <w:p w14:paraId="6522D11F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03BD824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83B9ED5" w14:textId="030EF8E9" w:rsidR="00931845" w:rsidRPr="004D722D" w:rsidRDefault="006B5C8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990" w:type="dxa"/>
          </w:tcPr>
          <w:p w14:paraId="42491E55" w14:textId="77777777" w:rsidR="00931845" w:rsidRPr="004D722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0A1D6B4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25A8AEA7" w14:textId="4D664FFD" w:rsidR="00931845" w:rsidRPr="00C36493" w:rsidRDefault="006B5C8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5340F0D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D636BF2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80,000</w:t>
            </w:r>
          </w:p>
        </w:tc>
        <w:tc>
          <w:tcPr>
            <w:tcW w:w="270" w:type="dxa"/>
          </w:tcPr>
          <w:p w14:paraId="6A3123F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7A3CA64B" w14:textId="6B03A36D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03C491F9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2720A159" w14:textId="736941BC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:rsidRPr="00C36493" w14:paraId="772EFFAD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453AE245" w14:textId="77777777" w:rsidR="00931845" w:rsidRPr="0077062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7F073E17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development</w:t>
            </w:r>
          </w:p>
        </w:tc>
        <w:tc>
          <w:tcPr>
            <w:tcW w:w="1171" w:type="dxa"/>
            <w:vAlign w:val="bottom"/>
          </w:tcPr>
          <w:p w14:paraId="53E5EE11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6EAE9C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6D183F5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6425BE5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ACC4D1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AB535B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4DB156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3D03142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4FE96F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5F1F0A5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0DA9DA4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826FA88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1A66041B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56B84B56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C36493" w14:paraId="6450A1E1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61137D17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43B2D544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for sale</w:t>
            </w:r>
          </w:p>
        </w:tc>
        <w:tc>
          <w:tcPr>
            <w:tcW w:w="1171" w:type="dxa"/>
            <w:vAlign w:val="bottom"/>
          </w:tcPr>
          <w:p w14:paraId="3EAC597C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F1C455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540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7A05EC5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0496C7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D2485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3D2D7C1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4FEFD7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54F6A8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2B730F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8DD23E1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06B64D8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AC8DEE8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271C19DD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7C18F3DF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14:paraId="52833098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045F15ED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  <w:cs/>
              </w:rPr>
              <w:t xml:space="preserve">9 </w:t>
            </w: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Smart Residence</w:t>
            </w:r>
          </w:p>
        </w:tc>
        <w:tc>
          <w:tcPr>
            <w:tcW w:w="1620" w:type="dxa"/>
            <w:vAlign w:val="bottom"/>
          </w:tcPr>
          <w:p w14:paraId="4ED8C8C3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Other</w:t>
            </w:r>
          </w:p>
        </w:tc>
        <w:tc>
          <w:tcPr>
            <w:tcW w:w="1171" w:type="dxa"/>
            <w:vAlign w:val="bottom"/>
          </w:tcPr>
          <w:p w14:paraId="6D9ACC5C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2546D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669ED85C" w14:textId="34003128" w:rsidR="00931845" w:rsidRPr="00DF7F0E" w:rsidRDefault="0004736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047360"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828" w:type="dxa"/>
            <w:vAlign w:val="bottom"/>
          </w:tcPr>
          <w:p w14:paraId="76DF33D6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270" w:type="dxa"/>
            <w:vAlign w:val="bottom"/>
          </w:tcPr>
          <w:p w14:paraId="6BD4809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25617C4" w14:textId="6C46F90E" w:rsidR="00931845" w:rsidRPr="004D722D" w:rsidRDefault="006B5C8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990" w:type="dxa"/>
          </w:tcPr>
          <w:p w14:paraId="4BDA9E3B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1CF52A15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045C29A5" w14:textId="5283358B" w:rsidR="00931845" w:rsidRPr="00C36493" w:rsidRDefault="006B5C8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5EB6536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3AA02DD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30,000</w:t>
            </w:r>
          </w:p>
        </w:tc>
        <w:tc>
          <w:tcPr>
            <w:tcW w:w="270" w:type="dxa"/>
          </w:tcPr>
          <w:p w14:paraId="7C3CA27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D318254" w14:textId="05A1810A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2F6194ED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4D9B1BB8" w14:textId="1FE01A9A" w:rsidR="00931845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14:paraId="66D5CE3D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0DEC0D64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  <w:cs/>
              </w:rPr>
            </w:pPr>
            <w:r w:rsidRPr="00B8621D">
              <w:rPr>
                <w:rFonts w:ascii="Times New Roman" w:hAnsi="Times New Roman" w:cs="Times New Roman"/>
                <w:sz w:val="20"/>
                <w:szCs w:val="20"/>
              </w:rPr>
              <w:t>Co., Ltd.</w:t>
            </w:r>
          </w:p>
        </w:tc>
        <w:tc>
          <w:tcPr>
            <w:tcW w:w="1620" w:type="dxa"/>
            <w:vAlign w:val="bottom"/>
          </w:tcPr>
          <w:p w14:paraId="33CA6476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>
              <w:rPr>
                <w:rFonts w:ascii="Times New Roman" w:hAnsi="Times New Roman"/>
                <w:spacing w:val="-6"/>
                <w:sz w:val="20"/>
                <w:szCs w:val="20"/>
              </w:rPr>
              <w:t>accommodation</w:t>
            </w:r>
          </w:p>
        </w:tc>
        <w:tc>
          <w:tcPr>
            <w:tcW w:w="1171" w:type="dxa"/>
            <w:vAlign w:val="bottom"/>
          </w:tcPr>
          <w:p w14:paraId="767CC001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ADEEEF6" w14:textId="77777777" w:rsidR="00931845" w:rsidRPr="00DF7F0E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828" w:type="dxa"/>
            <w:vAlign w:val="bottom"/>
          </w:tcPr>
          <w:p w14:paraId="45820BF0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2910D55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5D58509" w14:textId="77777777" w:rsidR="00931845" w:rsidRPr="004D722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990" w:type="dxa"/>
          </w:tcPr>
          <w:p w14:paraId="6B5D6B9B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9F6022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6DBCB0AF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7AD31DC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02A9DBC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70" w:type="dxa"/>
          </w:tcPr>
          <w:p w14:paraId="4DF1F68F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68CADCE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DF49A37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5BCD1CC6" w14:textId="77777777" w:rsidR="00931845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C36493" w14:paraId="5FE79A24" w14:textId="77777777" w:rsidTr="003F78B9">
        <w:trPr>
          <w:trHeight w:val="144"/>
        </w:trPr>
        <w:tc>
          <w:tcPr>
            <w:tcW w:w="2340" w:type="dxa"/>
            <w:vAlign w:val="bottom"/>
          </w:tcPr>
          <w:p w14:paraId="3355F318" w14:textId="77777777" w:rsidR="00931845" w:rsidRPr="00B8621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Navanakorn</w:t>
            </w:r>
            <w:proofErr w:type="spellEnd"/>
          </w:p>
        </w:tc>
        <w:tc>
          <w:tcPr>
            <w:tcW w:w="1620" w:type="dxa"/>
            <w:vAlign w:val="bottom"/>
          </w:tcPr>
          <w:p w14:paraId="035BC001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 xml:space="preserve">Leasing and </w:t>
            </w:r>
          </w:p>
        </w:tc>
        <w:tc>
          <w:tcPr>
            <w:tcW w:w="1171" w:type="dxa"/>
            <w:vAlign w:val="bottom"/>
          </w:tcPr>
          <w:p w14:paraId="71E1A97F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F2546D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793063BF" w14:textId="78DF70DA" w:rsidR="00931845" w:rsidRPr="00DF7F0E" w:rsidRDefault="0004736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047360">
              <w:rPr>
                <w:rFonts w:ascii="Times New Roman" w:hAnsi="Times New Roman"/>
                <w:sz w:val="20"/>
                <w:szCs w:val="25"/>
              </w:rPr>
              <w:t>99.99</w:t>
            </w:r>
          </w:p>
        </w:tc>
        <w:tc>
          <w:tcPr>
            <w:tcW w:w="828" w:type="dxa"/>
            <w:vAlign w:val="bottom"/>
          </w:tcPr>
          <w:p w14:paraId="506F84E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270" w:type="dxa"/>
            <w:vAlign w:val="bottom"/>
          </w:tcPr>
          <w:p w14:paraId="614A8F1F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61861C" w14:textId="033C0DCD" w:rsidR="00931845" w:rsidRPr="004D722D" w:rsidRDefault="006B5C8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100,000</w:t>
            </w:r>
          </w:p>
        </w:tc>
        <w:tc>
          <w:tcPr>
            <w:tcW w:w="990" w:type="dxa"/>
          </w:tcPr>
          <w:p w14:paraId="2C629E97" w14:textId="4A369C3E" w:rsidR="00931845" w:rsidRPr="004D722D" w:rsidRDefault="005D201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 w:rsidRPr="00AF58ED"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270" w:type="dxa"/>
          </w:tcPr>
          <w:p w14:paraId="5E6AC61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413E6C3F" w14:textId="2F1F4A52" w:rsidR="00931845" w:rsidRPr="00C36493" w:rsidRDefault="006B5C8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100,000</w:t>
            </w:r>
          </w:p>
        </w:tc>
        <w:tc>
          <w:tcPr>
            <w:tcW w:w="270" w:type="dxa"/>
          </w:tcPr>
          <w:p w14:paraId="12CB8B7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5B17719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100,000</w:t>
            </w:r>
          </w:p>
        </w:tc>
        <w:tc>
          <w:tcPr>
            <w:tcW w:w="270" w:type="dxa"/>
          </w:tcPr>
          <w:p w14:paraId="2432B60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87DEA02" w14:textId="66F3489B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218722CC" w14:textId="77777777" w:rsidR="00931845" w:rsidRPr="00C36493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584EBE4E" w14:textId="280BC78E" w:rsidR="00931845" w:rsidRPr="00C36493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:rsidRPr="00E6327F" w14:paraId="7E7D7247" w14:textId="77777777" w:rsidTr="003F78B9">
        <w:trPr>
          <w:trHeight w:val="60"/>
        </w:trPr>
        <w:tc>
          <w:tcPr>
            <w:tcW w:w="2340" w:type="dxa"/>
            <w:vAlign w:val="bottom"/>
          </w:tcPr>
          <w:p w14:paraId="53112ED1" w14:textId="77777777" w:rsidR="00931845" w:rsidRPr="0077062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/>
                <w:spacing w:val="-4"/>
                <w:sz w:val="20"/>
                <w:szCs w:val="20"/>
              </w:rPr>
            </w:pP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Development Co.,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94851">
              <w:rPr>
                <w:rFonts w:ascii="Times New Roman" w:hAnsi="Times New Roman" w:cs="Times New Roman"/>
                <w:sz w:val="20"/>
                <w:szCs w:val="20"/>
              </w:rPr>
              <w:t>Ltd.</w:t>
            </w:r>
          </w:p>
        </w:tc>
        <w:tc>
          <w:tcPr>
            <w:tcW w:w="1620" w:type="dxa"/>
            <w:vAlign w:val="bottom"/>
          </w:tcPr>
          <w:p w14:paraId="553DFCAA" w14:textId="77777777" w:rsidR="00931845" w:rsidRPr="00E65EE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A94851">
              <w:rPr>
                <w:rFonts w:ascii="Times New Roman" w:hAnsi="Times New Roman"/>
                <w:sz w:val="20"/>
                <w:szCs w:val="20"/>
              </w:rPr>
              <w:t>operating of</w:t>
            </w:r>
          </w:p>
        </w:tc>
        <w:tc>
          <w:tcPr>
            <w:tcW w:w="1171" w:type="dxa"/>
            <w:vAlign w:val="bottom"/>
          </w:tcPr>
          <w:p w14:paraId="4612DF72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5D13028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D543D39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63BD812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811BAD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5B3ACBD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9AAADE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</w:tcPr>
          <w:p w14:paraId="23DD621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F09B03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31B9812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49D5D8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14192CFB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24DF4A1D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252B0577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E6327F" w14:paraId="6754152D" w14:textId="77777777" w:rsidTr="003F78B9">
        <w:trPr>
          <w:trHeight w:val="101"/>
        </w:trPr>
        <w:tc>
          <w:tcPr>
            <w:tcW w:w="2340" w:type="dxa"/>
            <w:vAlign w:val="bottom"/>
          </w:tcPr>
          <w:p w14:paraId="2D961C02" w14:textId="77777777" w:rsidR="00931845" w:rsidRPr="00A94851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72BD4946" w14:textId="77777777" w:rsidR="00931845" w:rsidRPr="00A94851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warehouse</w:t>
            </w:r>
          </w:p>
        </w:tc>
        <w:tc>
          <w:tcPr>
            <w:tcW w:w="1171" w:type="dxa"/>
            <w:vAlign w:val="bottom"/>
          </w:tcPr>
          <w:p w14:paraId="62B0E662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3783236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3CF3070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5261901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E2194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13EF83F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66A775A5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</w:tcPr>
          <w:p w14:paraId="41593AF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7390C60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029C7A2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806AAEB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42D7CC2B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BC07372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5119D6D9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E6327F" w14:paraId="2A18518E" w14:textId="77777777" w:rsidTr="003F78B9">
        <w:trPr>
          <w:trHeight w:val="101"/>
        </w:trPr>
        <w:tc>
          <w:tcPr>
            <w:tcW w:w="2340" w:type="dxa"/>
            <w:vAlign w:val="bottom"/>
          </w:tcPr>
          <w:p w14:paraId="1FBD5117" w14:textId="77777777" w:rsidR="00931845" w:rsidRPr="00A94851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9 P</w:t>
            </w:r>
            <w:r w:rsidRPr="00312AF9">
              <w:rPr>
                <w:rFonts w:ascii="Times New Roman" w:hAnsi="Times New Roman"/>
                <w:sz w:val="20"/>
                <w:szCs w:val="20"/>
              </w:rPr>
              <w:t>etro</w:t>
            </w: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 xml:space="preserve"> and service</w:t>
            </w:r>
          </w:p>
        </w:tc>
        <w:tc>
          <w:tcPr>
            <w:tcW w:w="1620" w:type="dxa"/>
            <w:vAlign w:val="bottom"/>
          </w:tcPr>
          <w:p w14:paraId="3CDCAEDB" w14:textId="77777777" w:rsidR="00931845" w:rsidRPr="00DA0E0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DA0E0C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Retail sale of </w:t>
            </w:r>
          </w:p>
        </w:tc>
        <w:tc>
          <w:tcPr>
            <w:tcW w:w="1171" w:type="dxa"/>
            <w:vAlign w:val="bottom"/>
          </w:tcPr>
          <w:p w14:paraId="792CD6AE" w14:textId="77777777" w:rsidR="00931845" w:rsidRPr="00DA0E0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  <w:cs/>
              </w:rPr>
            </w:pPr>
            <w:r w:rsidRPr="00DA0E0C">
              <w:rPr>
                <w:rFonts w:ascii="Times New Roman" w:hAnsi="Times New Roman"/>
                <w:spacing w:val="-6"/>
                <w:sz w:val="20"/>
                <w:szCs w:val="20"/>
              </w:rPr>
              <w:t>Thailand</w:t>
            </w:r>
          </w:p>
        </w:tc>
        <w:tc>
          <w:tcPr>
            <w:tcW w:w="900" w:type="dxa"/>
            <w:vAlign w:val="bottom"/>
          </w:tcPr>
          <w:p w14:paraId="4834CA38" w14:textId="023241C8" w:rsidR="00931845" w:rsidRPr="005909EA" w:rsidRDefault="0004736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047360"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828" w:type="dxa"/>
            <w:vAlign w:val="bottom"/>
          </w:tcPr>
          <w:p w14:paraId="2C3EADA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99.99</w:t>
            </w:r>
          </w:p>
        </w:tc>
        <w:tc>
          <w:tcPr>
            <w:tcW w:w="270" w:type="dxa"/>
            <w:vAlign w:val="bottom"/>
          </w:tcPr>
          <w:p w14:paraId="7B99657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6D67918" w14:textId="37C440DC" w:rsidR="00931845" w:rsidRPr="002F1852" w:rsidRDefault="006B5C8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36,000</w:t>
            </w:r>
          </w:p>
        </w:tc>
        <w:tc>
          <w:tcPr>
            <w:tcW w:w="990" w:type="dxa"/>
          </w:tcPr>
          <w:p w14:paraId="2CF07918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36,000</w:t>
            </w:r>
          </w:p>
        </w:tc>
        <w:tc>
          <w:tcPr>
            <w:tcW w:w="270" w:type="dxa"/>
          </w:tcPr>
          <w:p w14:paraId="20624C5C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</w:tcPr>
          <w:p w14:paraId="76183990" w14:textId="2980E281" w:rsidR="00931845" w:rsidRPr="002F1852" w:rsidRDefault="006B5C8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36,000</w:t>
            </w:r>
          </w:p>
        </w:tc>
        <w:tc>
          <w:tcPr>
            <w:tcW w:w="270" w:type="dxa"/>
          </w:tcPr>
          <w:p w14:paraId="1A6548D8" w14:textId="77777777" w:rsidR="00931845" w:rsidRPr="002F1852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AA83FF0" w14:textId="77777777" w:rsidR="00931845" w:rsidRPr="002F1852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36,000</w:t>
            </w:r>
          </w:p>
        </w:tc>
        <w:tc>
          <w:tcPr>
            <w:tcW w:w="270" w:type="dxa"/>
          </w:tcPr>
          <w:p w14:paraId="63A9C03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0240CD24" w14:textId="1E356117" w:rsidR="00931845" w:rsidRPr="00E6327F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  <w:tc>
          <w:tcPr>
            <w:tcW w:w="236" w:type="dxa"/>
            <w:vAlign w:val="bottom"/>
          </w:tcPr>
          <w:p w14:paraId="0B0A7D8D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vAlign w:val="bottom"/>
          </w:tcPr>
          <w:p w14:paraId="2C7F48CB" w14:textId="00DA6FB9" w:rsidR="00931845" w:rsidRPr="00E6327F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  <w:r>
              <w:rPr>
                <w:rFonts w:ascii="Times New Roman" w:hAnsi="Times New Roman"/>
                <w:sz w:val="20"/>
                <w:szCs w:val="25"/>
              </w:rPr>
              <w:t>-</w:t>
            </w:r>
          </w:p>
        </w:tc>
      </w:tr>
      <w:tr w:rsidR="00931845" w:rsidRPr="00E6327F" w14:paraId="288AE2A7" w14:textId="77777777" w:rsidTr="003F78B9">
        <w:trPr>
          <w:trHeight w:val="101"/>
        </w:trPr>
        <w:tc>
          <w:tcPr>
            <w:tcW w:w="2340" w:type="dxa"/>
            <w:vAlign w:val="bottom"/>
          </w:tcPr>
          <w:p w14:paraId="01FD7990" w14:textId="77777777" w:rsidR="00931845" w:rsidRPr="00A94851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312AF9">
              <w:rPr>
                <w:rFonts w:ascii="Times New Roman" w:hAnsi="Times New Roman" w:cs="Times New Roman"/>
                <w:sz w:val="20"/>
                <w:szCs w:val="20"/>
              </w:rPr>
              <w:t>Co., Ltd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620" w:type="dxa"/>
            <w:vAlign w:val="bottom"/>
          </w:tcPr>
          <w:p w14:paraId="742D3149" w14:textId="77777777" w:rsidR="00931845" w:rsidRPr="00DA0E0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</w:rPr>
            </w:pPr>
            <w:r w:rsidRPr="00DA0E0C">
              <w:rPr>
                <w:rFonts w:ascii="Times New Roman" w:hAnsi="Times New Roman"/>
                <w:spacing w:val="-6"/>
                <w:sz w:val="20"/>
                <w:szCs w:val="20"/>
              </w:rPr>
              <w:t>automotive fuel</w:t>
            </w:r>
          </w:p>
        </w:tc>
        <w:tc>
          <w:tcPr>
            <w:tcW w:w="1171" w:type="dxa"/>
            <w:vAlign w:val="bottom"/>
          </w:tcPr>
          <w:p w14:paraId="04C8A6EA" w14:textId="77777777" w:rsidR="00931845" w:rsidRPr="00DA0E0C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20B8024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  <w:vAlign w:val="bottom"/>
          </w:tcPr>
          <w:p w14:paraId="4E3D0CA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14:paraId="171B43D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C06CC3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</w:tcPr>
          <w:p w14:paraId="7BD5923A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4B57AE0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990" w:type="dxa"/>
            <w:vAlign w:val="bottom"/>
          </w:tcPr>
          <w:p w14:paraId="7DBB752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1B89CDEE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10ADF40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7C76D4A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5C9FCE3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236" w:type="dxa"/>
            <w:vAlign w:val="bottom"/>
          </w:tcPr>
          <w:p w14:paraId="60F77D09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1184A3C1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</w:tr>
      <w:tr w:rsidR="00931845" w:rsidRPr="00E6327F" w14:paraId="0EABCAE7" w14:textId="77777777" w:rsidTr="003F78B9">
        <w:trPr>
          <w:trHeight w:val="101"/>
        </w:trPr>
        <w:tc>
          <w:tcPr>
            <w:tcW w:w="2340" w:type="dxa"/>
            <w:vAlign w:val="bottom"/>
          </w:tcPr>
          <w:p w14:paraId="7325FBB4" w14:textId="77777777" w:rsidR="00931845" w:rsidRPr="00A94851" w:rsidRDefault="00931845" w:rsidP="002401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E725E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620" w:type="dxa"/>
            <w:vAlign w:val="bottom"/>
          </w:tcPr>
          <w:p w14:paraId="13361CD5" w14:textId="77777777" w:rsidR="00931845" w:rsidRPr="00A94851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71" w:type="dxa"/>
            <w:vAlign w:val="bottom"/>
          </w:tcPr>
          <w:p w14:paraId="1DFCD559" w14:textId="77777777" w:rsidR="00931845" w:rsidRPr="00F2546D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  <w:sz w:val="20"/>
                <w:szCs w:val="20"/>
                <w:cs/>
              </w:rPr>
            </w:pPr>
          </w:p>
        </w:tc>
        <w:tc>
          <w:tcPr>
            <w:tcW w:w="900" w:type="dxa"/>
            <w:vAlign w:val="bottom"/>
          </w:tcPr>
          <w:p w14:paraId="07917321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8" w:type="dxa"/>
          </w:tcPr>
          <w:p w14:paraId="71FA6A83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2ED52644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229D026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59232CA7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0" w:type="dxa"/>
          </w:tcPr>
          <w:p w14:paraId="3574DD42" w14:textId="77777777" w:rsidR="00931845" w:rsidRPr="002F1852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58F79B" w14:textId="4A8A575A" w:rsidR="00931845" w:rsidRPr="002F1852" w:rsidRDefault="006B5C8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b/>
                <w:bCs/>
                <w:sz w:val="20"/>
                <w:szCs w:val="25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5"/>
              </w:rPr>
              <w:t>271,000</w:t>
            </w:r>
          </w:p>
        </w:tc>
        <w:tc>
          <w:tcPr>
            <w:tcW w:w="270" w:type="dxa"/>
          </w:tcPr>
          <w:p w14:paraId="731FCBD9" w14:textId="77777777" w:rsidR="00931845" w:rsidRPr="002F1852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C3C2B" w14:textId="77777777" w:rsidR="00931845" w:rsidRPr="002F1852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271,000</w:t>
            </w:r>
          </w:p>
        </w:tc>
        <w:tc>
          <w:tcPr>
            <w:tcW w:w="270" w:type="dxa"/>
            <w:vAlign w:val="bottom"/>
          </w:tcPr>
          <w:p w14:paraId="0CFD0CAD" w14:textId="77777777" w:rsidR="00931845" w:rsidRPr="005909EA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BEE29" w14:textId="56FCC0CE" w:rsidR="00931845" w:rsidRPr="00121B75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b/>
                <w:bCs/>
                <w:sz w:val="20"/>
                <w:szCs w:val="25"/>
              </w:rPr>
            </w:pPr>
            <w:r w:rsidRPr="00121B75">
              <w:rPr>
                <w:rFonts w:ascii="Times New Roman" w:hAnsi="Times New Roman"/>
                <w:b/>
                <w:bCs/>
                <w:sz w:val="20"/>
                <w:szCs w:val="25"/>
              </w:rPr>
              <w:t>-</w:t>
            </w:r>
          </w:p>
        </w:tc>
        <w:tc>
          <w:tcPr>
            <w:tcW w:w="236" w:type="dxa"/>
          </w:tcPr>
          <w:p w14:paraId="2A4C8645" w14:textId="77777777" w:rsidR="00931845" w:rsidRPr="00E6327F" w:rsidRDefault="0093184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63"/>
              </w:tabs>
              <w:ind w:left="-108"/>
              <w:rPr>
                <w:rFonts w:ascii="Times New Roman" w:hAnsi="Times New Roman"/>
                <w:sz w:val="20"/>
                <w:szCs w:val="25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54C7C3B5" w14:textId="397D8C4F" w:rsidR="00931845" w:rsidRPr="00121B75" w:rsidRDefault="00374C9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/>
              <w:rPr>
                <w:rFonts w:ascii="Times New Roman" w:hAnsi="Times New Roman"/>
                <w:b/>
                <w:bCs/>
                <w:sz w:val="20"/>
                <w:szCs w:val="25"/>
              </w:rPr>
            </w:pPr>
            <w:r w:rsidRPr="00121B75">
              <w:rPr>
                <w:rFonts w:ascii="Times New Roman" w:hAnsi="Times New Roman"/>
                <w:b/>
                <w:bCs/>
                <w:sz w:val="20"/>
                <w:szCs w:val="25"/>
              </w:rPr>
              <w:t>-</w:t>
            </w:r>
          </w:p>
        </w:tc>
      </w:tr>
    </w:tbl>
    <w:p w14:paraId="0AA2F8DF" w14:textId="77777777" w:rsidR="00931845" w:rsidRPr="00564BD9" w:rsidRDefault="00931845" w:rsidP="004C3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53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01BD6A8C" w14:textId="1F17783D" w:rsidR="00E11E76" w:rsidRPr="00E11E76" w:rsidRDefault="00E11E76" w:rsidP="00A0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300" w:lineRule="exact"/>
        <w:ind w:left="540" w:right="-43"/>
        <w:sectPr w:rsidR="00E11E76" w:rsidRPr="00E11E76" w:rsidSect="009B6B36">
          <w:headerReference w:type="default" r:id="rId12"/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45F619A" w14:textId="074DD910" w:rsidR="002B325F" w:rsidRDefault="00FA3BE5" w:rsidP="007D73CA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bookmarkEnd w:id="1"/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>Investment</w:t>
      </w:r>
      <w:r w:rsidR="005A284E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="004D443D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in</w:t>
      </w:r>
      <w:r w:rsidR="000D36CE"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joint venture</w:t>
      </w:r>
      <w:r w:rsidR="00EC0DF4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</w:p>
    <w:p w14:paraId="0CA453F1" w14:textId="67473176" w:rsidR="009115D3" w:rsidRDefault="009115D3" w:rsidP="009115D3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450"/>
        <w:gridCol w:w="1170"/>
        <w:gridCol w:w="270"/>
        <w:gridCol w:w="1170"/>
        <w:gridCol w:w="270"/>
        <w:gridCol w:w="1170"/>
        <w:gridCol w:w="270"/>
        <w:gridCol w:w="1170"/>
      </w:tblGrid>
      <w:tr w:rsidR="009273FA" w:rsidRPr="009115D3" w14:paraId="6D8E4236" w14:textId="77777777" w:rsidTr="00CF3E11">
        <w:trPr>
          <w:trHeight w:val="80"/>
        </w:trPr>
        <w:tc>
          <w:tcPr>
            <w:tcW w:w="3240" w:type="dxa"/>
          </w:tcPr>
          <w:p w14:paraId="26AEB17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450" w:type="dxa"/>
          </w:tcPr>
          <w:p w14:paraId="16DAEB9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678CACA9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  <w:r w:rsidRPr="009115D3"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  <w:t>Consolidated</w:t>
            </w:r>
          </w:p>
        </w:tc>
        <w:tc>
          <w:tcPr>
            <w:tcW w:w="270" w:type="dxa"/>
          </w:tcPr>
          <w:p w14:paraId="1AC8C110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22A34B58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Separate</w:t>
            </w:r>
          </w:p>
        </w:tc>
      </w:tr>
      <w:tr w:rsidR="009273FA" w:rsidRPr="009115D3" w14:paraId="7F8AF59A" w14:textId="77777777" w:rsidTr="00CF3E11">
        <w:trPr>
          <w:trHeight w:val="80"/>
        </w:trPr>
        <w:tc>
          <w:tcPr>
            <w:tcW w:w="3240" w:type="dxa"/>
          </w:tcPr>
          <w:p w14:paraId="058F0A41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</w:p>
        </w:tc>
        <w:tc>
          <w:tcPr>
            <w:tcW w:w="450" w:type="dxa"/>
          </w:tcPr>
          <w:p w14:paraId="5B89242C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b/>
                <w:spacing w:val="-4"/>
                <w:sz w:val="22"/>
                <w:szCs w:val="22"/>
                <w:lang w:val="en-GB" w:bidi="ar-SA"/>
              </w:rPr>
            </w:pPr>
          </w:p>
        </w:tc>
        <w:tc>
          <w:tcPr>
            <w:tcW w:w="2610" w:type="dxa"/>
            <w:gridSpan w:val="3"/>
          </w:tcPr>
          <w:p w14:paraId="373D8D8B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  <w:tc>
          <w:tcPr>
            <w:tcW w:w="270" w:type="dxa"/>
          </w:tcPr>
          <w:p w14:paraId="4F6BD401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610" w:type="dxa"/>
            <w:gridSpan w:val="3"/>
          </w:tcPr>
          <w:p w14:paraId="76B1014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b/>
                <w:bCs/>
                <w:spacing w:val="-4"/>
                <w:sz w:val="22"/>
                <w:szCs w:val="22"/>
              </w:rPr>
              <w:t>financial statements</w:t>
            </w:r>
          </w:p>
        </w:tc>
      </w:tr>
      <w:tr w:rsidR="009273FA" w:rsidRPr="009115D3" w14:paraId="7808EA0A" w14:textId="77777777" w:rsidTr="00CF3E11">
        <w:trPr>
          <w:trHeight w:val="80"/>
        </w:trPr>
        <w:tc>
          <w:tcPr>
            <w:tcW w:w="3240" w:type="dxa"/>
          </w:tcPr>
          <w:p w14:paraId="10FD1C0B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right="-110"/>
              <w:rPr>
                <w:rFonts w:cs="Times New Roman"/>
                <w:b/>
                <w:bCs/>
                <w:i/>
                <w:iCs/>
                <w:spacing w:val="-8"/>
              </w:rPr>
            </w:pPr>
            <w:r w:rsidRPr="009115D3">
              <w:rPr>
                <w:rFonts w:cs="Times New Roman"/>
                <w:b/>
                <w:bCs/>
                <w:i/>
                <w:iCs/>
                <w:spacing w:val="-8"/>
              </w:rPr>
              <w:t>For the three-month period ended</w:t>
            </w:r>
          </w:p>
        </w:tc>
        <w:tc>
          <w:tcPr>
            <w:tcW w:w="450" w:type="dxa"/>
          </w:tcPr>
          <w:p w14:paraId="592998A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BD22386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37A991E3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4E92DE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270" w:type="dxa"/>
          </w:tcPr>
          <w:p w14:paraId="046553F3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E524A26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</w:p>
        </w:tc>
        <w:tc>
          <w:tcPr>
            <w:tcW w:w="270" w:type="dxa"/>
          </w:tcPr>
          <w:p w14:paraId="75F36878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5FBCD8A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</w:tr>
      <w:tr w:rsidR="009273FA" w:rsidRPr="009115D3" w14:paraId="20D6A4C6" w14:textId="77777777" w:rsidTr="00CF3E11">
        <w:trPr>
          <w:trHeight w:val="80"/>
        </w:trPr>
        <w:tc>
          <w:tcPr>
            <w:tcW w:w="3240" w:type="dxa"/>
          </w:tcPr>
          <w:p w14:paraId="090789B5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rPr>
                <w:rFonts w:cs="Times New Roman"/>
                <w:b/>
                <w:bCs/>
                <w:i/>
                <w:iCs/>
                <w:spacing w:val="-8"/>
              </w:rPr>
            </w:pPr>
            <w:r>
              <w:rPr>
                <w:rFonts w:cs="Times New Roman"/>
                <w:b/>
                <w:bCs/>
                <w:i/>
                <w:iCs/>
                <w:spacing w:val="-8"/>
              </w:rPr>
              <w:t xml:space="preserve">   </w:t>
            </w:r>
            <w:r w:rsidRPr="009115D3">
              <w:rPr>
                <w:rFonts w:cs="Times New Roman"/>
                <w:b/>
                <w:bCs/>
                <w:i/>
                <w:iCs/>
                <w:spacing w:val="-8"/>
              </w:rPr>
              <w:t>31 March</w:t>
            </w:r>
          </w:p>
        </w:tc>
        <w:tc>
          <w:tcPr>
            <w:tcW w:w="450" w:type="dxa"/>
          </w:tcPr>
          <w:p w14:paraId="013A92D7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170" w:type="dxa"/>
          </w:tcPr>
          <w:p w14:paraId="3F1FEA6B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4</w:t>
            </w:r>
          </w:p>
        </w:tc>
        <w:tc>
          <w:tcPr>
            <w:tcW w:w="270" w:type="dxa"/>
          </w:tcPr>
          <w:p w14:paraId="4670DA12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6AC99D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14:paraId="05C58D84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6D2AFA3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cs="Times New Roman"/>
                <w:spacing w:val="-4"/>
              </w:rPr>
            </w:pPr>
            <w:r w:rsidRPr="009115D3">
              <w:rPr>
                <w:rFonts w:cs="Times New Roman"/>
                <w:spacing w:val="-4"/>
              </w:rPr>
              <w:t>202</w:t>
            </w:r>
            <w:r>
              <w:rPr>
                <w:rFonts w:cs="Times New Roman"/>
                <w:spacing w:val="-4"/>
              </w:rPr>
              <w:t>4</w:t>
            </w:r>
          </w:p>
        </w:tc>
        <w:tc>
          <w:tcPr>
            <w:tcW w:w="270" w:type="dxa"/>
          </w:tcPr>
          <w:p w14:paraId="5BA8B9E9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8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F0F43C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left="-110" w:right="-108"/>
              <w:jc w:val="center"/>
              <w:rPr>
                <w:rFonts w:ascii="Times New Roman" w:hAnsi="Times New Roman" w:cs="Times New Roman"/>
                <w:spacing w:val="-4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pacing w:val="-4"/>
                <w:sz w:val="22"/>
                <w:szCs w:val="22"/>
              </w:rPr>
              <w:t>3</w:t>
            </w:r>
          </w:p>
        </w:tc>
      </w:tr>
      <w:tr w:rsidR="009273FA" w:rsidRPr="009115D3" w14:paraId="7FFBB159" w14:textId="77777777" w:rsidTr="00CF3E11">
        <w:trPr>
          <w:trHeight w:val="80"/>
        </w:trPr>
        <w:tc>
          <w:tcPr>
            <w:tcW w:w="3240" w:type="dxa"/>
          </w:tcPr>
          <w:p w14:paraId="657C06E3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0" w:type="dxa"/>
          </w:tcPr>
          <w:p w14:paraId="62210CD4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28F5FD1B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9115D3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9273FA" w:rsidRPr="009115D3" w14:paraId="736D26B4" w14:textId="77777777" w:rsidTr="00CF3E11">
        <w:trPr>
          <w:trHeight w:val="80"/>
        </w:trPr>
        <w:tc>
          <w:tcPr>
            <w:tcW w:w="3240" w:type="dxa"/>
          </w:tcPr>
          <w:p w14:paraId="75CF9A8A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0" w:type="dxa"/>
          </w:tcPr>
          <w:p w14:paraId="3868A009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  <w:tc>
          <w:tcPr>
            <w:tcW w:w="5490" w:type="dxa"/>
            <w:gridSpan w:val="7"/>
          </w:tcPr>
          <w:p w14:paraId="20D05582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9273FA" w:rsidRPr="009115D3" w14:paraId="541A1A4B" w14:textId="77777777" w:rsidTr="00CF3E11">
        <w:trPr>
          <w:trHeight w:val="80"/>
        </w:trPr>
        <w:tc>
          <w:tcPr>
            <w:tcW w:w="3240" w:type="dxa"/>
          </w:tcPr>
          <w:p w14:paraId="3D72B65C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</w:rPr>
            </w:pPr>
            <w:r w:rsidRPr="009115D3">
              <w:rPr>
                <w:rFonts w:cs="Times New Roman"/>
              </w:rPr>
              <w:t>At 1 January</w:t>
            </w:r>
          </w:p>
        </w:tc>
        <w:tc>
          <w:tcPr>
            <w:tcW w:w="450" w:type="dxa"/>
          </w:tcPr>
          <w:p w14:paraId="74CAC1B5" w14:textId="77777777" w:rsidR="009273FA" w:rsidRPr="009115D3" w:rsidRDefault="009273F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176383D" w14:textId="04A01B4E" w:rsidR="009273FA" w:rsidRPr="00420E72" w:rsidRDefault="00341570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341570">
              <w:t>994,324</w:t>
            </w:r>
          </w:p>
        </w:tc>
        <w:tc>
          <w:tcPr>
            <w:tcW w:w="270" w:type="dxa"/>
          </w:tcPr>
          <w:p w14:paraId="4F583CD3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7223B21" w14:textId="77777777" w:rsidR="009273FA" w:rsidRPr="0086457B" w:rsidRDefault="009273FA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20E72">
              <w:t>811,887</w:t>
            </w:r>
          </w:p>
        </w:tc>
        <w:tc>
          <w:tcPr>
            <w:tcW w:w="270" w:type="dxa"/>
          </w:tcPr>
          <w:p w14:paraId="4743179C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3EDA578" w14:textId="7ACA1758" w:rsidR="009273FA" w:rsidRPr="0086457B" w:rsidRDefault="00126822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126822">
              <w:t>903,630</w:t>
            </w:r>
          </w:p>
        </w:tc>
        <w:tc>
          <w:tcPr>
            <w:tcW w:w="270" w:type="dxa"/>
          </w:tcPr>
          <w:p w14:paraId="7EF1D8B6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F13C285" w14:textId="77777777" w:rsidR="009273FA" w:rsidRPr="0086457B" w:rsidRDefault="009273FA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>
              <w:t>825</w:t>
            </w:r>
            <w:r w:rsidRPr="0086457B">
              <w:t>,930</w:t>
            </w:r>
          </w:p>
        </w:tc>
      </w:tr>
      <w:tr w:rsidR="009273FA" w:rsidRPr="009115D3" w14:paraId="313F6DFA" w14:textId="77777777" w:rsidTr="00CF3E11">
        <w:trPr>
          <w:trHeight w:val="80"/>
        </w:trPr>
        <w:tc>
          <w:tcPr>
            <w:tcW w:w="3240" w:type="dxa"/>
          </w:tcPr>
          <w:p w14:paraId="086F8F02" w14:textId="744D0D03" w:rsidR="009273FA" w:rsidRPr="009115D3" w:rsidRDefault="009273FA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9115D3">
              <w:rPr>
                <w:szCs w:val="22"/>
              </w:rPr>
              <w:t xml:space="preserve">Share of profit of </w:t>
            </w:r>
            <w:r w:rsidR="00FB3BD8" w:rsidRPr="009115D3">
              <w:rPr>
                <w:szCs w:val="22"/>
              </w:rPr>
              <w:t>joint ventures</w:t>
            </w:r>
          </w:p>
        </w:tc>
        <w:tc>
          <w:tcPr>
            <w:tcW w:w="450" w:type="dxa"/>
          </w:tcPr>
          <w:p w14:paraId="3ACDF873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AC11A83" w14:textId="77777777" w:rsidR="009273FA" w:rsidRPr="00420E72" w:rsidRDefault="009273FA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D22D90D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CED89D0" w14:textId="77777777" w:rsidR="009273FA" w:rsidRPr="0086457B" w:rsidRDefault="009273FA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2FCCABFB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9EE9798" w14:textId="77777777" w:rsidR="009273FA" w:rsidRPr="0086457B" w:rsidRDefault="009273FA" w:rsidP="00CF3E11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</w:p>
        </w:tc>
        <w:tc>
          <w:tcPr>
            <w:tcW w:w="270" w:type="dxa"/>
          </w:tcPr>
          <w:p w14:paraId="313A9323" w14:textId="77777777" w:rsidR="009273FA" w:rsidRPr="009115D3" w:rsidRDefault="009273F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F2B754A" w14:textId="77777777" w:rsidR="009273FA" w:rsidRPr="0086457B" w:rsidRDefault="009273FA" w:rsidP="00CF3E11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</w:p>
        </w:tc>
      </w:tr>
      <w:tr w:rsidR="006A2810" w:rsidRPr="009115D3" w14:paraId="41F8FC31" w14:textId="77777777" w:rsidTr="00CF3E11">
        <w:trPr>
          <w:trHeight w:val="80"/>
        </w:trPr>
        <w:tc>
          <w:tcPr>
            <w:tcW w:w="3240" w:type="dxa"/>
          </w:tcPr>
          <w:p w14:paraId="696ADE58" w14:textId="0B09992E" w:rsidR="006A2810" w:rsidRPr="008307B3" w:rsidRDefault="006A2810" w:rsidP="006A2810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pacing w:val="-4"/>
                <w:szCs w:val="22"/>
              </w:rPr>
            </w:pPr>
            <w:r w:rsidRPr="009115D3">
              <w:rPr>
                <w:szCs w:val="22"/>
              </w:rPr>
              <w:t xml:space="preserve">   </w:t>
            </w:r>
            <w:r w:rsidRPr="008307B3">
              <w:rPr>
                <w:spacing w:val="-4"/>
                <w:szCs w:val="22"/>
              </w:rPr>
              <w:t>accounted for using equity method</w:t>
            </w:r>
          </w:p>
        </w:tc>
        <w:tc>
          <w:tcPr>
            <w:tcW w:w="450" w:type="dxa"/>
          </w:tcPr>
          <w:p w14:paraId="43E0BD98" w14:textId="77777777" w:rsidR="006A2810" w:rsidRPr="009115D3" w:rsidRDefault="006A2810" w:rsidP="006A2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  <w:tab w:val="left" w:pos="2880"/>
              </w:tabs>
              <w:spacing w:line="240" w:lineRule="atLeast"/>
              <w:ind w:left="-135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1FD65214" w14:textId="64C8BAFA" w:rsidR="006A2810" w:rsidRPr="00420E72" w:rsidRDefault="006A2810" w:rsidP="006A28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14789B">
              <w:t>18,507</w:t>
            </w:r>
          </w:p>
        </w:tc>
        <w:tc>
          <w:tcPr>
            <w:tcW w:w="270" w:type="dxa"/>
          </w:tcPr>
          <w:p w14:paraId="7C178548" w14:textId="77777777" w:rsidR="006A2810" w:rsidRPr="009115D3" w:rsidRDefault="006A2810" w:rsidP="006A2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2D6107F4" w14:textId="03B9F82B" w:rsidR="006A2810" w:rsidRPr="0086457B" w:rsidRDefault="006A2810" w:rsidP="006A28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20E72">
              <w:t>3,379</w:t>
            </w:r>
          </w:p>
        </w:tc>
        <w:tc>
          <w:tcPr>
            <w:tcW w:w="270" w:type="dxa"/>
          </w:tcPr>
          <w:p w14:paraId="7E7AEB96" w14:textId="77777777" w:rsidR="006A2810" w:rsidRPr="009115D3" w:rsidRDefault="006A2810" w:rsidP="006A2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CACD26D" w14:textId="107239F4" w:rsidR="006A2810" w:rsidRPr="0086457B" w:rsidRDefault="006A2810" w:rsidP="006A28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1D118008" w14:textId="77777777" w:rsidR="006A2810" w:rsidRPr="009115D3" w:rsidRDefault="006A2810" w:rsidP="006A2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36983FB" w14:textId="0925FF30" w:rsidR="006A2810" w:rsidRPr="0086457B" w:rsidRDefault="006A2810" w:rsidP="006A28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 w:rsidRPr="0086457B">
              <w:t>-</w:t>
            </w:r>
          </w:p>
        </w:tc>
      </w:tr>
      <w:tr w:rsidR="006A2810" w:rsidRPr="009115D3" w14:paraId="078588DF" w14:textId="77777777" w:rsidTr="00CF3E11">
        <w:trPr>
          <w:trHeight w:val="80"/>
        </w:trPr>
        <w:tc>
          <w:tcPr>
            <w:tcW w:w="3240" w:type="dxa"/>
          </w:tcPr>
          <w:p w14:paraId="3CE792DD" w14:textId="77777777" w:rsidR="006A2810" w:rsidRPr="009115D3" w:rsidRDefault="006A2810" w:rsidP="006A2810">
            <w:pPr>
              <w:pStyle w:val="acctfourfigures"/>
              <w:tabs>
                <w:tab w:val="clear" w:pos="765"/>
              </w:tabs>
              <w:spacing w:line="240" w:lineRule="atLeast"/>
              <w:ind w:right="-103"/>
              <w:rPr>
                <w:szCs w:val="22"/>
              </w:rPr>
            </w:pPr>
            <w:r w:rsidRPr="009115D3">
              <w:rPr>
                <w:szCs w:val="22"/>
              </w:rPr>
              <w:t>Additional paid-up</w:t>
            </w:r>
          </w:p>
        </w:tc>
        <w:tc>
          <w:tcPr>
            <w:tcW w:w="450" w:type="dxa"/>
          </w:tcPr>
          <w:p w14:paraId="1AF9F9F6" w14:textId="77777777" w:rsidR="006A2810" w:rsidRPr="009115D3" w:rsidRDefault="006A2810" w:rsidP="006A2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F70566" w14:textId="136D1358" w:rsidR="006A2810" w:rsidRPr="00420E72" w:rsidRDefault="006A2810" w:rsidP="006A28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>
              <w:t>-</w:t>
            </w:r>
          </w:p>
        </w:tc>
        <w:tc>
          <w:tcPr>
            <w:tcW w:w="270" w:type="dxa"/>
          </w:tcPr>
          <w:p w14:paraId="5996C1EA" w14:textId="77777777" w:rsidR="006A2810" w:rsidRPr="009115D3" w:rsidRDefault="006A2810" w:rsidP="006A2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079A2021" w14:textId="77777777" w:rsidR="006A2810" w:rsidRPr="0086457B" w:rsidRDefault="006A2810" w:rsidP="006A28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</w:pPr>
            <w:r w:rsidRPr="00420E72">
              <w:t>35,000</w:t>
            </w:r>
          </w:p>
        </w:tc>
        <w:tc>
          <w:tcPr>
            <w:tcW w:w="270" w:type="dxa"/>
          </w:tcPr>
          <w:p w14:paraId="3ECF4E9B" w14:textId="77777777" w:rsidR="006A2810" w:rsidRPr="009115D3" w:rsidRDefault="006A2810" w:rsidP="006A2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32076820" w14:textId="182D8D76" w:rsidR="006A2810" w:rsidRPr="00A85D49" w:rsidRDefault="006A2810" w:rsidP="006A28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rFonts w:cstheme="minorBidi"/>
                <w:lang w:val="en-US" w:bidi="th-TH"/>
              </w:rPr>
            </w:pPr>
            <w:r>
              <w:rPr>
                <w:rFonts w:cstheme="minorBidi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13268F7" w14:textId="77777777" w:rsidR="006A2810" w:rsidRPr="009115D3" w:rsidRDefault="006A2810" w:rsidP="006A2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65F1C7A9" w14:textId="77777777" w:rsidR="006A2810" w:rsidRPr="0086457B" w:rsidRDefault="006A2810" w:rsidP="006A28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</w:pPr>
            <w:r>
              <w:rPr>
                <w:rFonts w:cstheme="minorBidi"/>
                <w:lang w:val="en-US" w:bidi="th-TH"/>
              </w:rPr>
              <w:t>35,000</w:t>
            </w:r>
          </w:p>
        </w:tc>
      </w:tr>
      <w:tr w:rsidR="006A2810" w:rsidRPr="009115D3" w14:paraId="34199842" w14:textId="77777777" w:rsidTr="00CF3E11">
        <w:trPr>
          <w:trHeight w:val="80"/>
        </w:trPr>
        <w:tc>
          <w:tcPr>
            <w:tcW w:w="3240" w:type="dxa"/>
          </w:tcPr>
          <w:p w14:paraId="1E533638" w14:textId="77777777" w:rsidR="006A2810" w:rsidRPr="009115D3" w:rsidRDefault="006A2810" w:rsidP="006A2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cs/>
              </w:rPr>
            </w:pPr>
            <w:r w:rsidRPr="009115D3">
              <w:rPr>
                <w:rFonts w:cs="Times New Roman"/>
                <w:b/>
                <w:bCs/>
              </w:rPr>
              <w:t>At 31 March</w:t>
            </w:r>
          </w:p>
        </w:tc>
        <w:tc>
          <w:tcPr>
            <w:tcW w:w="450" w:type="dxa"/>
          </w:tcPr>
          <w:p w14:paraId="7953CF97" w14:textId="77777777" w:rsidR="006A2810" w:rsidRPr="009115D3" w:rsidRDefault="006A2810" w:rsidP="006A2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ind w:left="-135" w:right="-108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4FDE7A" w14:textId="384D78DF" w:rsidR="006A2810" w:rsidRPr="00420E72" w:rsidRDefault="006A2810" w:rsidP="006A28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D447EB">
              <w:rPr>
                <w:b/>
                <w:bCs/>
              </w:rPr>
              <w:t>1,012,831</w:t>
            </w:r>
          </w:p>
        </w:tc>
        <w:tc>
          <w:tcPr>
            <w:tcW w:w="270" w:type="dxa"/>
          </w:tcPr>
          <w:p w14:paraId="5616A34B" w14:textId="77777777" w:rsidR="006A2810" w:rsidRPr="00420E72" w:rsidRDefault="006A2810" w:rsidP="006A2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835E32" w14:textId="77777777" w:rsidR="006A2810" w:rsidRPr="0086457B" w:rsidRDefault="006A2810" w:rsidP="006A28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420E72">
              <w:rPr>
                <w:b/>
                <w:bCs/>
              </w:rPr>
              <w:t>850,266</w:t>
            </w:r>
          </w:p>
        </w:tc>
        <w:tc>
          <w:tcPr>
            <w:tcW w:w="270" w:type="dxa"/>
          </w:tcPr>
          <w:p w14:paraId="73C177DB" w14:textId="77777777" w:rsidR="006A2810" w:rsidRPr="00420E72" w:rsidRDefault="006A2810" w:rsidP="006A2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02008A3" w14:textId="2D32D306" w:rsidR="006A2810" w:rsidRPr="0086457B" w:rsidRDefault="006A2810" w:rsidP="006A2810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80" w:right="-80"/>
              <w:rPr>
                <w:b/>
                <w:bCs/>
              </w:rPr>
            </w:pPr>
            <w:r w:rsidRPr="00126822">
              <w:rPr>
                <w:b/>
                <w:bCs/>
              </w:rPr>
              <w:t>903,630</w:t>
            </w:r>
          </w:p>
        </w:tc>
        <w:tc>
          <w:tcPr>
            <w:tcW w:w="270" w:type="dxa"/>
          </w:tcPr>
          <w:p w14:paraId="47F84DA0" w14:textId="77777777" w:rsidR="006A2810" w:rsidRPr="00420E72" w:rsidRDefault="006A2810" w:rsidP="006A2810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  <w:tab w:val="decimal" w:pos="792"/>
                <w:tab w:val="decimal" w:pos="882"/>
                <w:tab w:val="left" w:pos="2880"/>
              </w:tabs>
              <w:spacing w:line="240" w:lineRule="atLeast"/>
              <w:ind w:left="-18" w:right="73"/>
              <w:jc w:val="right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C6C8FF" w14:textId="77777777" w:rsidR="006A2810" w:rsidRPr="0086457B" w:rsidRDefault="006A2810" w:rsidP="006A2810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0" w:right="-80"/>
              <w:rPr>
                <w:b/>
                <w:bCs/>
              </w:rPr>
            </w:pPr>
            <w:r>
              <w:rPr>
                <w:b/>
                <w:bCs/>
              </w:rPr>
              <w:t>860</w:t>
            </w:r>
            <w:r w:rsidRPr="0086457B">
              <w:rPr>
                <w:b/>
                <w:bCs/>
              </w:rPr>
              <w:t>,930</w:t>
            </w:r>
          </w:p>
        </w:tc>
      </w:tr>
    </w:tbl>
    <w:p w14:paraId="56054798" w14:textId="2398731A" w:rsidR="004F24EC" w:rsidRDefault="004F24EC" w:rsidP="009115D3">
      <w:pPr>
        <w:rPr>
          <w:rFonts w:ascii="Times New Roman" w:hAnsi="Times New Roman" w:cs="Times New Roman"/>
          <w:sz w:val="22"/>
          <w:szCs w:val="22"/>
        </w:rPr>
      </w:pPr>
    </w:p>
    <w:p w14:paraId="35D36DDF" w14:textId="5CD628AE" w:rsidR="00245203" w:rsidRDefault="00245203" w:rsidP="00245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  <w:r w:rsidRPr="00F273DD">
        <w:rPr>
          <w:rFonts w:ascii="Times New Roman" w:hAnsi="Times New Roman"/>
          <w:sz w:val="22"/>
          <w:szCs w:val="22"/>
        </w:rPr>
        <w:t xml:space="preserve">On </w:t>
      </w:r>
      <w:r w:rsidR="00924637">
        <w:rPr>
          <w:rFonts w:ascii="Times New Roman" w:hAnsi="Times New Roman"/>
          <w:sz w:val="22"/>
          <w:szCs w:val="22"/>
        </w:rPr>
        <w:t>27</w:t>
      </w:r>
      <w:r w:rsidRPr="00F273DD">
        <w:rPr>
          <w:rFonts w:ascii="Times New Roman" w:hAnsi="Times New Roman"/>
          <w:sz w:val="22"/>
          <w:szCs w:val="22"/>
        </w:rPr>
        <w:t xml:space="preserve"> </w:t>
      </w:r>
      <w:r w:rsidR="00924637">
        <w:rPr>
          <w:rFonts w:ascii="Times New Roman" w:hAnsi="Times New Roman"/>
          <w:sz w:val="22"/>
          <w:szCs w:val="22"/>
        </w:rPr>
        <w:t>February</w:t>
      </w:r>
      <w:r w:rsidRPr="00F273DD">
        <w:rPr>
          <w:rFonts w:ascii="Times New Roman" w:hAnsi="Times New Roman"/>
          <w:sz w:val="22"/>
          <w:szCs w:val="22"/>
        </w:rPr>
        <w:t xml:space="preserve"> 202</w:t>
      </w:r>
      <w:r w:rsidR="00924637">
        <w:rPr>
          <w:rFonts w:ascii="Times New Roman" w:hAnsi="Times New Roman"/>
          <w:sz w:val="22"/>
          <w:szCs w:val="22"/>
        </w:rPr>
        <w:t>3</w:t>
      </w:r>
      <w:r w:rsidRPr="00F273DD">
        <w:rPr>
          <w:rFonts w:ascii="Times New Roman" w:hAnsi="Times New Roman"/>
          <w:sz w:val="22"/>
          <w:szCs w:val="22"/>
        </w:rPr>
        <w:t>, the Company paid the additional paid-up share capital of R E N Korat Energy Company</w:t>
      </w:r>
      <w:r w:rsidR="00EC5FA6">
        <w:rPr>
          <w:rFonts w:ascii="Times New Roman" w:hAnsi="Times New Roman"/>
          <w:sz w:val="22"/>
          <w:szCs w:val="22"/>
        </w:rPr>
        <w:t xml:space="preserve"> </w:t>
      </w:r>
      <w:r w:rsidR="00F95D3E" w:rsidRPr="00F273DD">
        <w:rPr>
          <w:rFonts w:ascii="Times New Roman" w:hAnsi="Times New Roman"/>
          <w:sz w:val="22"/>
          <w:szCs w:val="22"/>
        </w:rPr>
        <w:t>Limited</w:t>
      </w:r>
      <w:r w:rsidR="00F95D3E">
        <w:rPr>
          <w:rFonts w:ascii="Times New Roman" w:hAnsi="Times New Roman"/>
          <w:sz w:val="22"/>
          <w:szCs w:val="22"/>
        </w:rPr>
        <w:t xml:space="preserve"> </w:t>
      </w:r>
      <w:r w:rsidR="00EC5FA6">
        <w:rPr>
          <w:rFonts w:ascii="Times New Roman" w:hAnsi="Times New Roman"/>
          <w:sz w:val="22"/>
          <w:szCs w:val="22"/>
        </w:rPr>
        <w:t>(“R E N”)</w:t>
      </w:r>
      <w:r w:rsidRPr="00F273DD">
        <w:rPr>
          <w:rFonts w:ascii="Times New Roman" w:hAnsi="Times New Roman"/>
          <w:sz w:val="22"/>
          <w:szCs w:val="22"/>
        </w:rPr>
        <w:t xml:space="preserve"> of </w:t>
      </w:r>
      <w:r>
        <w:rPr>
          <w:rFonts w:ascii="Times New Roman" w:hAnsi="Times New Roman"/>
          <w:sz w:val="22"/>
          <w:szCs w:val="22"/>
        </w:rPr>
        <w:t>7</w:t>
      </w:r>
      <w:r w:rsidRPr="00F273DD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>000</w:t>
      </w:r>
      <w:r w:rsidRPr="00F273DD">
        <w:rPr>
          <w:rFonts w:ascii="Times New Roman" w:hAnsi="Times New Roman"/>
          <w:sz w:val="22"/>
          <w:szCs w:val="22"/>
        </w:rPr>
        <w:t xml:space="preserve">,000 ordinary shares, with the par value of Baht </w:t>
      </w:r>
      <w:r w:rsidR="00924637">
        <w:rPr>
          <w:rFonts w:ascii="Times New Roman" w:hAnsi="Times New Roman"/>
          <w:sz w:val="22"/>
          <w:szCs w:val="22"/>
        </w:rPr>
        <w:t>5</w:t>
      </w:r>
      <w:r w:rsidRPr="00F273DD">
        <w:rPr>
          <w:rFonts w:ascii="Times New Roman" w:hAnsi="Times New Roman"/>
          <w:sz w:val="22"/>
          <w:szCs w:val="22"/>
        </w:rPr>
        <w:t xml:space="preserve"> per share totaling Baht </w:t>
      </w:r>
      <w:r w:rsidR="004842BC">
        <w:rPr>
          <w:rFonts w:ascii="Times New Roman" w:hAnsi="Times New Roman"/>
          <w:sz w:val="22"/>
          <w:szCs w:val="22"/>
        </w:rPr>
        <w:t>35</w:t>
      </w:r>
      <w:r w:rsidRPr="00F273DD">
        <w:rPr>
          <w:rFonts w:ascii="Times New Roman" w:hAnsi="Times New Roman"/>
          <w:sz w:val="22"/>
          <w:szCs w:val="22"/>
        </w:rPr>
        <w:t>.0 million regarding to the additional contributions in proportion of its interest.</w:t>
      </w:r>
    </w:p>
    <w:p w14:paraId="52864A94" w14:textId="77777777" w:rsidR="00F96A42" w:rsidRDefault="00F96A42" w:rsidP="00970F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4697055F" w14:textId="77777777" w:rsidR="00CE3640" w:rsidRDefault="00CE3640" w:rsidP="00F94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2202DC24" w14:textId="77777777" w:rsidR="00CE3640" w:rsidRDefault="00CE3640" w:rsidP="00F94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BA35418" w14:textId="7A3C065E" w:rsidR="00FA184F" w:rsidRPr="0093668C" w:rsidRDefault="00FA184F" w:rsidP="00F94E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8"/>
          <w:szCs w:val="28"/>
        </w:rPr>
        <w:sectPr w:rsidR="00FA184F" w:rsidRPr="0093668C" w:rsidSect="009B6B36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6BC29B7E" w14:textId="406CA0E3" w:rsidR="00140F1C" w:rsidRDefault="000D52BA" w:rsidP="001546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/>
          <w:sz w:val="22"/>
          <w:szCs w:val="22"/>
        </w:rPr>
      </w:pPr>
      <w:r w:rsidRPr="004206C2">
        <w:rPr>
          <w:rFonts w:ascii="Times New Roman" w:hAnsi="Times New Roman"/>
          <w:spacing w:val="-2"/>
          <w:sz w:val="22"/>
          <w:szCs w:val="22"/>
        </w:rPr>
        <w:lastRenderedPageBreak/>
        <w:t>Investment</w:t>
      </w:r>
      <w:r w:rsidR="00C547BB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in joint venture</w:t>
      </w:r>
      <w:r w:rsidR="009678D8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as at </w:t>
      </w:r>
      <w:r w:rsidR="00DD4579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="009273F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1</w:t>
      </w:r>
      <w:r w:rsidR="00FD76A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 </w:t>
      </w:r>
      <w:r w:rsidR="009273F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March </w:t>
      </w:r>
      <w:r w:rsidR="00B05CAD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202</w:t>
      </w:r>
      <w:r w:rsidR="009273F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4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and 31 December 20</w:t>
      </w:r>
      <w:r w:rsidR="00B05CAD" w:rsidRPr="004206C2">
        <w:rPr>
          <w:rFonts w:ascii="Times New Roman" w:hAnsi="Times New Roman"/>
          <w:spacing w:val="-2"/>
          <w:sz w:val="22"/>
          <w:szCs w:val="22"/>
        </w:rPr>
        <w:t>2</w:t>
      </w:r>
      <w:r w:rsidR="009273FA">
        <w:rPr>
          <w:rFonts w:ascii="Times New Roman" w:hAnsi="Times New Roman"/>
          <w:spacing w:val="-2"/>
          <w:sz w:val="22"/>
          <w:szCs w:val="22"/>
        </w:rPr>
        <w:t>3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, and dividend income for the </w:t>
      </w:r>
      <w:r w:rsidR="00311291">
        <w:rPr>
          <w:rFonts w:ascii="Times New Roman" w:hAnsi="Times New Roman"/>
          <w:spacing w:val="-2"/>
          <w:sz w:val="22"/>
          <w:szCs w:val="22"/>
        </w:rPr>
        <w:tab/>
      </w:r>
      <w:r w:rsidR="003A0741">
        <w:rPr>
          <w:rFonts w:ascii="Times New Roman" w:hAnsi="Times New Roman"/>
          <w:spacing w:val="-2"/>
          <w:sz w:val="22"/>
          <w:szCs w:val="22"/>
          <w:cs/>
        </w:rPr>
        <w:tab/>
      </w:r>
      <w:r w:rsidR="009273FA">
        <w:rPr>
          <w:rFonts w:ascii="Times New Roman" w:hAnsi="Times New Roman"/>
          <w:spacing w:val="-2"/>
          <w:sz w:val="22"/>
          <w:szCs w:val="22"/>
        </w:rPr>
        <w:t>three</w:t>
      </w:r>
      <w:r w:rsidRPr="00E76D2A">
        <w:rPr>
          <w:rFonts w:ascii="Times New Roman" w:hAnsi="Times New Roman"/>
          <w:spacing w:val="-2"/>
          <w:sz w:val="22"/>
          <w:szCs w:val="22"/>
        </w:rPr>
        <w:t>-month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period</w:t>
      </w:r>
      <w:r w:rsidR="00C547BB" w:rsidRPr="004206C2">
        <w:rPr>
          <w:rFonts w:ascii="Times New Roman" w:hAnsi="Times New Roman"/>
          <w:spacing w:val="-2"/>
          <w:sz w:val="22"/>
          <w:szCs w:val="22"/>
        </w:rPr>
        <w:t>s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ended </w:t>
      </w:r>
      <w:r w:rsidR="00FD76A6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3</w:t>
      </w:r>
      <w:r w:rsidR="009273F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 xml:space="preserve">1 March </w:t>
      </w:r>
      <w:r w:rsidR="00B05CAD" w:rsidRPr="004206C2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202</w:t>
      </w:r>
      <w:r w:rsidR="009273FA">
        <w:rPr>
          <w:rFonts w:ascii="Times New Roman" w:hAnsi="Times New Roman" w:cs="Times New Roman"/>
          <w:spacing w:val="-2"/>
          <w:sz w:val="22"/>
          <w:szCs w:val="22"/>
          <w:lang w:val="en-GB" w:bidi="ar-SA"/>
        </w:rPr>
        <w:t>4</w:t>
      </w:r>
      <w:r w:rsidRPr="004206C2">
        <w:rPr>
          <w:rFonts w:ascii="Times New Roman" w:hAnsi="Times New Roman"/>
          <w:spacing w:val="-2"/>
          <w:sz w:val="22"/>
          <w:szCs w:val="22"/>
        </w:rPr>
        <w:t xml:space="preserve"> and</w:t>
      </w:r>
      <w:r w:rsidR="004206C2" w:rsidRPr="004206C2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B05CAD" w:rsidRPr="004206C2">
        <w:rPr>
          <w:rFonts w:ascii="Times New Roman" w:hAnsi="Times New Roman"/>
          <w:spacing w:val="-2"/>
          <w:sz w:val="22"/>
          <w:szCs w:val="22"/>
        </w:rPr>
        <w:t>202</w:t>
      </w:r>
      <w:r w:rsidR="009273FA">
        <w:rPr>
          <w:rFonts w:ascii="Times New Roman" w:hAnsi="Times New Roman"/>
          <w:spacing w:val="-2"/>
          <w:sz w:val="22"/>
          <w:szCs w:val="22"/>
        </w:rPr>
        <w:t>3</w:t>
      </w:r>
      <w:r w:rsidRPr="000D52BA">
        <w:rPr>
          <w:rFonts w:ascii="Times New Roman" w:hAnsi="Times New Roman"/>
          <w:sz w:val="22"/>
          <w:szCs w:val="22"/>
        </w:rPr>
        <w:t xml:space="preserve"> w</w:t>
      </w:r>
      <w:r w:rsidR="007226B9">
        <w:rPr>
          <w:rFonts w:ascii="Times New Roman" w:hAnsi="Times New Roman"/>
          <w:sz w:val="22"/>
          <w:szCs w:val="22"/>
        </w:rPr>
        <w:t>ere</w:t>
      </w:r>
      <w:r w:rsidRPr="000D52BA">
        <w:rPr>
          <w:rFonts w:ascii="Times New Roman" w:hAnsi="Times New Roman"/>
          <w:sz w:val="22"/>
          <w:szCs w:val="22"/>
        </w:rPr>
        <w:t xml:space="preserve"> as follows</w:t>
      </w:r>
      <w:r w:rsidR="007226B9">
        <w:rPr>
          <w:rFonts w:ascii="Times New Roman" w:hAnsi="Times New Roman"/>
          <w:sz w:val="22"/>
          <w:szCs w:val="22"/>
        </w:rPr>
        <w:t>:</w:t>
      </w:r>
      <w:r w:rsidR="004D46A7">
        <w:rPr>
          <w:rFonts w:ascii="Times New Roman" w:hAnsi="Times New Roman"/>
          <w:sz w:val="22"/>
          <w:szCs w:val="22"/>
        </w:rPr>
        <w:t xml:space="preserve"> </w:t>
      </w:r>
    </w:p>
    <w:p w14:paraId="1E43A335" w14:textId="2E4DB12D" w:rsidR="00CB4F81" w:rsidRDefault="00CB4F81" w:rsidP="00140F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145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890"/>
        <w:gridCol w:w="1440"/>
        <w:gridCol w:w="990"/>
        <w:gridCol w:w="630"/>
        <w:gridCol w:w="810"/>
        <w:gridCol w:w="90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  <w:gridCol w:w="270"/>
        <w:gridCol w:w="900"/>
      </w:tblGrid>
      <w:tr w:rsidR="00A34A37" w:rsidRPr="00F1354B" w14:paraId="03DF1E07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55A3C27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0668A63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77BCD13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21B3DB6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BF54BA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5C63E67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2340" w:type="dxa"/>
            <w:gridSpan w:val="4"/>
            <w:vAlign w:val="bottom"/>
          </w:tcPr>
          <w:p w14:paraId="7F8E1250" w14:textId="77777777" w:rsidR="00A34A37" w:rsidRPr="001C0490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Consolidated</w:t>
            </w:r>
          </w:p>
          <w:p w14:paraId="08617D2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financial statements</w:t>
            </w:r>
          </w:p>
        </w:tc>
        <w:tc>
          <w:tcPr>
            <w:tcW w:w="4410" w:type="dxa"/>
            <w:gridSpan w:val="7"/>
            <w:vAlign w:val="bottom"/>
          </w:tcPr>
          <w:p w14:paraId="1F0AFED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</w:rPr>
            </w:pPr>
            <w:r w:rsidRPr="001C0490">
              <w:rPr>
                <w:rFonts w:ascii="Times New Roman" w:hAnsi="Times New Roman"/>
                <w:b/>
                <w:bCs/>
              </w:rPr>
              <w:t>Separate financial statements</w:t>
            </w:r>
          </w:p>
        </w:tc>
      </w:tr>
      <w:tr w:rsidR="00A34A37" w:rsidRPr="00F1354B" w14:paraId="2900F939" w14:textId="77777777" w:rsidTr="0058111D">
        <w:trPr>
          <w:trHeight w:val="144"/>
        </w:trPr>
        <w:tc>
          <w:tcPr>
            <w:tcW w:w="1890" w:type="dxa"/>
            <w:vAlign w:val="bottom"/>
          </w:tcPr>
          <w:p w14:paraId="218FB48F" w14:textId="77777777" w:rsidR="00A34A37" w:rsidRPr="000F43E9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  <w:color w:val="FFFFFF" w:themeColor="background1"/>
              </w:rPr>
            </w:pPr>
          </w:p>
        </w:tc>
        <w:tc>
          <w:tcPr>
            <w:tcW w:w="1440" w:type="dxa"/>
          </w:tcPr>
          <w:p w14:paraId="4546D697" w14:textId="7069E382" w:rsidR="00A34A37" w:rsidRPr="00F1354B" w:rsidRDefault="00A34A37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Type of</w:t>
            </w:r>
          </w:p>
          <w:p w14:paraId="49A32909" w14:textId="77777777" w:rsidR="00A34A37" w:rsidRPr="00F1354B" w:rsidRDefault="00A34A37" w:rsidP="009929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business</w:t>
            </w:r>
          </w:p>
        </w:tc>
        <w:tc>
          <w:tcPr>
            <w:tcW w:w="990" w:type="dxa"/>
          </w:tcPr>
          <w:p w14:paraId="6729077B" w14:textId="77777777" w:rsidR="00A34A37" w:rsidRPr="00F1354B" w:rsidRDefault="00A34A37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1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/>
              </w:rPr>
              <w:t>Country of operation</w:t>
            </w:r>
          </w:p>
        </w:tc>
        <w:tc>
          <w:tcPr>
            <w:tcW w:w="1440" w:type="dxa"/>
            <w:gridSpan w:val="2"/>
            <w:vAlign w:val="bottom"/>
          </w:tcPr>
          <w:p w14:paraId="2C10EC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1" w:right="-81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Ownership interest</w:t>
            </w:r>
          </w:p>
        </w:tc>
        <w:tc>
          <w:tcPr>
            <w:tcW w:w="1800" w:type="dxa"/>
            <w:gridSpan w:val="2"/>
            <w:vAlign w:val="bottom"/>
          </w:tcPr>
          <w:p w14:paraId="4B5D5159" w14:textId="77777777" w:rsidR="00A34A37" w:rsidRPr="00F1354B" w:rsidRDefault="00A34A37" w:rsidP="00581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Paid-up capital</w:t>
            </w:r>
          </w:p>
        </w:tc>
        <w:tc>
          <w:tcPr>
            <w:tcW w:w="270" w:type="dxa"/>
          </w:tcPr>
          <w:p w14:paraId="5606951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62AD78F" w14:textId="77777777" w:rsidR="00A34A37" w:rsidRPr="00F1354B" w:rsidRDefault="00A34A37" w:rsidP="005811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right="-108"/>
              <w:jc w:val="center"/>
              <w:rPr>
                <w:rFonts w:ascii="Times New Roman" w:hAnsi="Times New Roman" w:cs="Times New Roman"/>
              </w:rPr>
            </w:pPr>
            <w:r w:rsidRPr="001C0490">
              <w:rPr>
                <w:rFonts w:ascii="Times New Roman" w:hAnsi="Times New Roman" w:cs="Times New Roman"/>
              </w:rPr>
              <w:t>At equity method</w:t>
            </w:r>
          </w:p>
        </w:tc>
        <w:tc>
          <w:tcPr>
            <w:tcW w:w="270" w:type="dxa"/>
          </w:tcPr>
          <w:p w14:paraId="149C77C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1AB8CD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Cost</w:t>
            </w:r>
          </w:p>
        </w:tc>
        <w:tc>
          <w:tcPr>
            <w:tcW w:w="270" w:type="dxa"/>
            <w:vAlign w:val="bottom"/>
          </w:tcPr>
          <w:p w14:paraId="3D4710D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69D4EFD0" w14:textId="4A4A4206" w:rsidR="00A34A37" w:rsidRPr="000F26A6" w:rsidRDefault="000F26A6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60447">
              <w:rPr>
                <w:rFonts w:ascii="Times New Roman" w:hAnsi="Times New Roman" w:cs="Times New Roman"/>
              </w:rPr>
              <w:t>Dividend income</w:t>
            </w:r>
          </w:p>
        </w:tc>
      </w:tr>
      <w:tr w:rsidR="000F26A6" w14:paraId="4A4E4DA3" w14:textId="77777777">
        <w:trPr>
          <w:trHeight w:val="144"/>
        </w:trPr>
        <w:tc>
          <w:tcPr>
            <w:tcW w:w="1890" w:type="dxa"/>
            <w:vAlign w:val="bottom"/>
          </w:tcPr>
          <w:p w14:paraId="2565C072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B94ACDB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21B8266D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30A6E769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31</w:t>
            </w:r>
          </w:p>
        </w:tc>
        <w:tc>
          <w:tcPr>
            <w:tcW w:w="810" w:type="dxa"/>
            <w:vAlign w:val="bottom"/>
          </w:tcPr>
          <w:p w14:paraId="0E086962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00" w:type="dxa"/>
            <w:vAlign w:val="bottom"/>
          </w:tcPr>
          <w:p w14:paraId="73BF9DF4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31</w:t>
            </w:r>
          </w:p>
        </w:tc>
        <w:tc>
          <w:tcPr>
            <w:tcW w:w="900" w:type="dxa"/>
            <w:vAlign w:val="bottom"/>
          </w:tcPr>
          <w:p w14:paraId="191B932D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51E9F0CD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6C7BEF1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31</w:t>
            </w:r>
          </w:p>
        </w:tc>
        <w:tc>
          <w:tcPr>
            <w:tcW w:w="270" w:type="dxa"/>
            <w:vAlign w:val="bottom"/>
          </w:tcPr>
          <w:p w14:paraId="07F4EE8F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A70909B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</w:tcPr>
          <w:p w14:paraId="2B686E0A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60524667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31</w:t>
            </w:r>
          </w:p>
        </w:tc>
        <w:tc>
          <w:tcPr>
            <w:tcW w:w="270" w:type="dxa"/>
            <w:vAlign w:val="bottom"/>
          </w:tcPr>
          <w:p w14:paraId="4F63D647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44203B1C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70" w:type="dxa"/>
            <w:vAlign w:val="bottom"/>
          </w:tcPr>
          <w:p w14:paraId="2388686E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7D7D485F" w14:textId="77F83AF3" w:rsidR="000F26A6" w:rsidRPr="000F26A6" w:rsidRDefault="000F26A6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860447">
              <w:rPr>
                <w:rFonts w:ascii="Times New Roman" w:hAnsi="Times New Roman" w:cs="Times New Roman"/>
              </w:rPr>
              <w:t xml:space="preserve">for the </w:t>
            </w:r>
            <w:r>
              <w:rPr>
                <w:rFonts w:ascii="Times New Roman" w:hAnsi="Times New Roman" w:cs="Times New Roman"/>
              </w:rPr>
              <w:t>three-month</w:t>
            </w:r>
          </w:p>
        </w:tc>
      </w:tr>
      <w:tr w:rsidR="000F26A6" w14:paraId="760AED0F" w14:textId="77777777">
        <w:trPr>
          <w:trHeight w:val="144"/>
        </w:trPr>
        <w:tc>
          <w:tcPr>
            <w:tcW w:w="1890" w:type="dxa"/>
            <w:vAlign w:val="bottom"/>
          </w:tcPr>
          <w:p w14:paraId="39054599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A4BE131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6C0AC9C6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74EB9AE0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March</w:t>
            </w:r>
          </w:p>
        </w:tc>
        <w:tc>
          <w:tcPr>
            <w:tcW w:w="810" w:type="dxa"/>
            <w:vAlign w:val="bottom"/>
          </w:tcPr>
          <w:p w14:paraId="0DA17D96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900" w:type="dxa"/>
            <w:vAlign w:val="bottom"/>
          </w:tcPr>
          <w:p w14:paraId="075BA0DD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March</w:t>
            </w:r>
          </w:p>
        </w:tc>
        <w:tc>
          <w:tcPr>
            <w:tcW w:w="900" w:type="dxa"/>
            <w:vAlign w:val="bottom"/>
          </w:tcPr>
          <w:p w14:paraId="6136E8B1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1289C72A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4AAA4935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March</w:t>
            </w:r>
          </w:p>
        </w:tc>
        <w:tc>
          <w:tcPr>
            <w:tcW w:w="270" w:type="dxa"/>
            <w:vAlign w:val="bottom"/>
          </w:tcPr>
          <w:p w14:paraId="01C763E1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94F583F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</w:tcPr>
          <w:p w14:paraId="53F95ADB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201F589B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March</w:t>
            </w:r>
          </w:p>
        </w:tc>
        <w:tc>
          <w:tcPr>
            <w:tcW w:w="270" w:type="dxa"/>
            <w:vAlign w:val="bottom"/>
          </w:tcPr>
          <w:p w14:paraId="6D96EC00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1E8B6F5" w14:textId="77777777" w:rsidR="000F26A6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December</w:t>
            </w:r>
          </w:p>
        </w:tc>
        <w:tc>
          <w:tcPr>
            <w:tcW w:w="270" w:type="dxa"/>
            <w:vAlign w:val="bottom"/>
          </w:tcPr>
          <w:p w14:paraId="67BFB1B0" w14:textId="77777777" w:rsidR="000F26A6" w:rsidRPr="00F1354B" w:rsidRDefault="000F26A6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56E04D86" w14:textId="037FE835" w:rsidR="000F26A6" w:rsidRDefault="000F26A6" w:rsidP="000F26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period ended</w:t>
            </w:r>
            <w:r>
              <w:rPr>
                <w:rFonts w:ascii="Times New Roman" w:hAnsi="Times New Roman" w:cs="Cordia New"/>
              </w:rPr>
              <w:t xml:space="preserve"> 31 March</w:t>
            </w:r>
          </w:p>
        </w:tc>
      </w:tr>
      <w:tr w:rsidR="00A34A37" w:rsidRPr="00F1354B" w14:paraId="6AE20E42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1C35616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6E721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2BF1D83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7800169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810" w:type="dxa"/>
            <w:vAlign w:val="bottom"/>
          </w:tcPr>
          <w:p w14:paraId="366F4E3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900" w:type="dxa"/>
            <w:vAlign w:val="bottom"/>
          </w:tcPr>
          <w:p w14:paraId="67183F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900" w:type="dxa"/>
            <w:vAlign w:val="bottom"/>
          </w:tcPr>
          <w:p w14:paraId="284F32A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0" w:type="dxa"/>
          </w:tcPr>
          <w:p w14:paraId="0156041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5BE873C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270" w:type="dxa"/>
            <w:vAlign w:val="bottom"/>
          </w:tcPr>
          <w:p w14:paraId="7FAF39D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004AE58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0" w:type="dxa"/>
          </w:tcPr>
          <w:p w14:paraId="5453CEE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2E350E2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270" w:type="dxa"/>
            <w:vAlign w:val="bottom"/>
          </w:tcPr>
          <w:p w14:paraId="446C795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0778E3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270" w:type="dxa"/>
            <w:vAlign w:val="bottom"/>
          </w:tcPr>
          <w:p w14:paraId="5596BF3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333BEB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Cordia New"/>
              </w:rPr>
            </w:pPr>
            <w:r>
              <w:rPr>
                <w:rFonts w:ascii="Times New Roman" w:hAnsi="Times New Roman" w:cs="Cordia New"/>
              </w:rPr>
              <w:t>2024</w:t>
            </w:r>
          </w:p>
        </w:tc>
        <w:tc>
          <w:tcPr>
            <w:tcW w:w="270" w:type="dxa"/>
            <w:vAlign w:val="bottom"/>
          </w:tcPr>
          <w:p w14:paraId="43290CE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18E02B1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Cordia New"/>
              </w:rPr>
              <w:t>2023</w:t>
            </w:r>
          </w:p>
        </w:tc>
      </w:tr>
      <w:tr w:rsidR="00A34A37" w:rsidRPr="00F1354B" w14:paraId="4672E76E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7D49F24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18E1B61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0" w:type="dxa"/>
          </w:tcPr>
          <w:p w14:paraId="2614424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23FDCD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  <w:i/>
                <w:iCs/>
              </w:rPr>
              <w:t>(%)</w:t>
            </w:r>
          </w:p>
        </w:tc>
        <w:tc>
          <w:tcPr>
            <w:tcW w:w="8820" w:type="dxa"/>
            <w:gridSpan w:val="14"/>
          </w:tcPr>
          <w:p w14:paraId="1708C4C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F1354B">
              <w:rPr>
                <w:rFonts w:ascii="Times New Roman" w:hAnsi="Times New Roman" w:cs="Times New Roman"/>
                <w:i/>
                <w:iCs/>
              </w:rPr>
              <w:t>(in thousand Baht)</w:t>
            </w:r>
          </w:p>
        </w:tc>
      </w:tr>
      <w:tr w:rsidR="00A34A37" w:rsidRPr="00F1354B" w14:paraId="178D2A55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4125439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</w:p>
        </w:tc>
        <w:tc>
          <w:tcPr>
            <w:tcW w:w="1440" w:type="dxa"/>
          </w:tcPr>
          <w:p w14:paraId="4D9E255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hanging="2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990" w:type="dxa"/>
          </w:tcPr>
          <w:p w14:paraId="470C14C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5863F1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8820" w:type="dxa"/>
            <w:gridSpan w:val="14"/>
          </w:tcPr>
          <w:p w14:paraId="7A2FD1B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A34A37" w:rsidRPr="00F1354B" w14:paraId="06693D3E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1D9DB2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/>
              </w:rPr>
            </w:pPr>
            <w:r w:rsidRPr="00F1354B">
              <w:rPr>
                <w:rFonts w:ascii="Times New Roman" w:hAnsi="Times New Roman"/>
              </w:rPr>
              <w:t xml:space="preserve">Nava </w:t>
            </w:r>
            <w:proofErr w:type="spellStart"/>
            <w:r w:rsidRPr="00F1354B">
              <w:rPr>
                <w:rFonts w:ascii="Times New Roman" w:hAnsi="Times New Roman"/>
              </w:rPr>
              <w:t>Nakorn</w:t>
            </w:r>
            <w:proofErr w:type="spellEnd"/>
            <w:r w:rsidRPr="00F1354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5C49F3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90" w:type="dxa"/>
          </w:tcPr>
          <w:p w14:paraId="231E1DC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630" w:type="dxa"/>
            <w:vAlign w:val="bottom"/>
          </w:tcPr>
          <w:p w14:paraId="55688E91" w14:textId="46DA8FBB" w:rsidR="00A34A37" w:rsidRPr="00F1354B" w:rsidRDefault="00F50FC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F50FC2"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810" w:type="dxa"/>
            <w:vAlign w:val="bottom"/>
          </w:tcPr>
          <w:p w14:paraId="27322A8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29.99</w:t>
            </w:r>
          </w:p>
        </w:tc>
        <w:tc>
          <w:tcPr>
            <w:tcW w:w="900" w:type="dxa"/>
          </w:tcPr>
          <w:p w14:paraId="4A95DBA0" w14:textId="26D335ED" w:rsidR="00A34A37" w:rsidRPr="00F1354B" w:rsidRDefault="00956E8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 w:rsidRPr="00956E81">
              <w:rPr>
                <w:rFonts w:ascii="Times New Roman" w:hAnsi="Times New Roman" w:cs="Times New Roman"/>
              </w:rPr>
              <w:t>2,050,000</w:t>
            </w:r>
          </w:p>
        </w:tc>
        <w:tc>
          <w:tcPr>
            <w:tcW w:w="900" w:type="dxa"/>
          </w:tcPr>
          <w:p w14:paraId="7217628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2,050</w:t>
            </w:r>
            <w:r w:rsidRPr="00860447">
              <w:rPr>
                <w:rFonts w:ascii="Times New Roman" w:hAnsi="Times New Roman" w:cs="Times New Roman"/>
              </w:rPr>
              <w:t>,000</w:t>
            </w:r>
          </w:p>
        </w:tc>
        <w:tc>
          <w:tcPr>
            <w:tcW w:w="270" w:type="dxa"/>
          </w:tcPr>
          <w:p w14:paraId="062B302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41E42077" w14:textId="228AEC28" w:rsidR="00A34A37" w:rsidRPr="00F1354B" w:rsidRDefault="00A829D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</w:rPr>
            </w:pPr>
            <w:r w:rsidRPr="00A829D2">
              <w:rPr>
                <w:rFonts w:ascii="Times New Roman" w:hAnsi="Times New Roman" w:cs="Times New Roman"/>
              </w:rPr>
              <w:t>764,910</w:t>
            </w:r>
          </w:p>
        </w:tc>
        <w:tc>
          <w:tcPr>
            <w:tcW w:w="270" w:type="dxa"/>
          </w:tcPr>
          <w:p w14:paraId="67BE41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08D86F2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741,818</w:t>
            </w:r>
          </w:p>
        </w:tc>
        <w:tc>
          <w:tcPr>
            <w:tcW w:w="270" w:type="dxa"/>
          </w:tcPr>
          <w:p w14:paraId="722C663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2C5AE171" w14:textId="7BEB90AB" w:rsidR="00A34A37" w:rsidRPr="00F1354B" w:rsidRDefault="004F265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  <w:r w:rsidRPr="004F2650">
              <w:rPr>
                <w:rFonts w:ascii="Times New Roman" w:hAnsi="Times New Roman" w:cs="Times New Roman"/>
              </w:rPr>
              <w:t>614,938</w:t>
            </w:r>
          </w:p>
        </w:tc>
        <w:tc>
          <w:tcPr>
            <w:tcW w:w="270" w:type="dxa"/>
          </w:tcPr>
          <w:p w14:paraId="3587773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28F4E6D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614,938</w:t>
            </w:r>
          </w:p>
        </w:tc>
        <w:tc>
          <w:tcPr>
            <w:tcW w:w="270" w:type="dxa"/>
            <w:vAlign w:val="bottom"/>
          </w:tcPr>
          <w:p w14:paraId="5648EE5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6EB9150" w14:textId="132F176F" w:rsidR="00A34A37" w:rsidRPr="00F1354B" w:rsidRDefault="000D11D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bottom"/>
          </w:tcPr>
          <w:p w14:paraId="5632758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8D31F6B" w14:textId="10A2B5F9" w:rsidR="00A34A37" w:rsidRPr="00F1354B" w:rsidRDefault="000D11D0" w:rsidP="00CF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4A37" w:rsidRPr="00F1354B" w14:paraId="00F9D27B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0E5F202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4"/>
              <w:rPr>
                <w:rFonts w:ascii="Times New Roman" w:hAnsi="Times New Roman" w:cs="Times New Roman"/>
              </w:rPr>
            </w:pPr>
            <w:r>
              <w:t xml:space="preserve">   </w:t>
            </w:r>
            <w:r w:rsidRPr="00F1354B">
              <w:rPr>
                <w:rFonts w:ascii="Times New Roman" w:hAnsi="Times New Roman"/>
              </w:rPr>
              <w:t>Electricity</w:t>
            </w:r>
            <w:r w:rsidRPr="00F1354B">
              <w:rPr>
                <w:rFonts w:ascii="Times New Roman" w:hAnsi="Times New Roman" w:cs="Times New Roman"/>
              </w:rPr>
              <w:t xml:space="preserve"> </w:t>
            </w:r>
            <w:r w:rsidRPr="004538C2">
              <w:rPr>
                <w:rFonts w:ascii="Times New Roman" w:hAnsi="Times New Roman"/>
              </w:rPr>
              <w:t>Generating</w:t>
            </w:r>
            <w:r w:rsidRPr="00F135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262687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90" w:type="dxa"/>
          </w:tcPr>
          <w:p w14:paraId="444D87D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6D607C4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298D56D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2E4A1B7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6C0BE95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0036AE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3E29C21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308BF5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61A0EFD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761D6A9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618EDCC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40B8818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14D091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03622E9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8A2270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FC02A8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A2BE4E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F1354B" w14:paraId="64F7E4C1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0B0C7A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0" w:hanging="140"/>
            </w:pPr>
            <w:r w:rsidRPr="00F1354B"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 xml:space="preserve"> </w:t>
            </w:r>
            <w:r w:rsidRPr="00F1354B">
              <w:rPr>
                <w:rFonts w:ascii="Times New Roman" w:hAnsi="Times New Roman"/>
              </w:rPr>
              <w:t>Company</w:t>
            </w:r>
            <w:r w:rsidRPr="00F1354B">
              <w:rPr>
                <w:rFonts w:ascii="Times New Roman" w:hAnsi="Times New Roman" w:cs="Times New Roman"/>
              </w:rPr>
              <w:t xml:space="preserve"> Limited</w:t>
            </w:r>
          </w:p>
        </w:tc>
        <w:tc>
          <w:tcPr>
            <w:tcW w:w="1440" w:type="dxa"/>
            <w:vAlign w:val="bottom"/>
          </w:tcPr>
          <w:p w14:paraId="78CBD97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and stream energy</w:t>
            </w:r>
          </w:p>
        </w:tc>
        <w:tc>
          <w:tcPr>
            <w:tcW w:w="990" w:type="dxa"/>
          </w:tcPr>
          <w:p w14:paraId="3F63085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554463F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3BBD1EC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61529CC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95521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1F9200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1D4F23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000C0D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37F3533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CCB838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7680A1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3FAFBB4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53B166B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57BF64D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48C291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7011AF9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18A62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F1354B" w14:paraId="584C0296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150FA79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 xml:space="preserve">Thai </w:t>
            </w:r>
            <w:proofErr w:type="spellStart"/>
            <w:r w:rsidRPr="00F1354B">
              <w:rPr>
                <w:rFonts w:ascii="Times New Roman" w:hAnsi="Times New Roman" w:cs="Times New Roman"/>
              </w:rPr>
              <w:t>Thanan</w:t>
            </w:r>
            <w:proofErr w:type="spellEnd"/>
            <w:r w:rsidRPr="00F1354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49D1FC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Telecommunication</w:t>
            </w:r>
          </w:p>
        </w:tc>
        <w:tc>
          <w:tcPr>
            <w:tcW w:w="990" w:type="dxa"/>
          </w:tcPr>
          <w:p w14:paraId="6AD8D98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630" w:type="dxa"/>
            <w:vAlign w:val="bottom"/>
          </w:tcPr>
          <w:p w14:paraId="1C1EE246" w14:textId="63DC4503" w:rsidR="00A34A37" w:rsidRPr="00F1354B" w:rsidRDefault="00DD67C3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DD67C3"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810" w:type="dxa"/>
            <w:vAlign w:val="bottom"/>
          </w:tcPr>
          <w:p w14:paraId="67DB48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51.00</w:t>
            </w:r>
          </w:p>
        </w:tc>
        <w:tc>
          <w:tcPr>
            <w:tcW w:w="900" w:type="dxa"/>
          </w:tcPr>
          <w:p w14:paraId="626DFC9B" w14:textId="538A37E2" w:rsidR="00A34A37" w:rsidRPr="00F1354B" w:rsidRDefault="007D5A83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 w:rsidRPr="007D5A83"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900" w:type="dxa"/>
          </w:tcPr>
          <w:p w14:paraId="3080C0F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  <w:r w:rsidRPr="00860447">
              <w:rPr>
                <w:rFonts w:ascii="Times New Roman" w:hAnsi="Times New Roman" w:cs="Times New Roman"/>
              </w:rPr>
              <w:t>2,500</w:t>
            </w:r>
          </w:p>
        </w:tc>
        <w:tc>
          <w:tcPr>
            <w:tcW w:w="270" w:type="dxa"/>
          </w:tcPr>
          <w:p w14:paraId="5677AAD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47E184D2" w14:textId="3C291B6B" w:rsidR="00A34A37" w:rsidRPr="00F1354B" w:rsidRDefault="0097191D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</w:rPr>
            </w:pPr>
            <w:r w:rsidRPr="0097191D">
              <w:rPr>
                <w:rFonts w:ascii="Times New Roman" w:hAnsi="Times New Roman" w:cs="Times New Roman"/>
              </w:rPr>
              <w:t>1,933</w:t>
            </w:r>
          </w:p>
        </w:tc>
        <w:tc>
          <w:tcPr>
            <w:tcW w:w="270" w:type="dxa"/>
          </w:tcPr>
          <w:p w14:paraId="31B1452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78B6D35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1,744</w:t>
            </w:r>
          </w:p>
        </w:tc>
        <w:tc>
          <w:tcPr>
            <w:tcW w:w="270" w:type="dxa"/>
          </w:tcPr>
          <w:p w14:paraId="18D699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7BC04F9B" w14:textId="202AE5F9" w:rsidR="00A34A37" w:rsidRPr="00F1354B" w:rsidRDefault="00B0685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  <w:r w:rsidRPr="00B0685C"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70" w:type="dxa"/>
          </w:tcPr>
          <w:p w14:paraId="1BBAE6D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6C36B7EB" w14:textId="77777777" w:rsidR="00A34A37" w:rsidRPr="007C7FC1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992</w:t>
            </w:r>
          </w:p>
        </w:tc>
        <w:tc>
          <w:tcPr>
            <w:tcW w:w="270" w:type="dxa"/>
            <w:vAlign w:val="bottom"/>
          </w:tcPr>
          <w:p w14:paraId="0A3AAF3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60290C" w14:textId="2506414A" w:rsidR="00A34A37" w:rsidRPr="00F1354B" w:rsidRDefault="000D11D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bottom"/>
          </w:tcPr>
          <w:p w14:paraId="6C136BF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0214B21" w14:textId="4D2BD138" w:rsidR="00A34A37" w:rsidRPr="00F1354B" w:rsidRDefault="000D11D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4A37" w:rsidRPr="00F1354B" w14:paraId="13CA9CDC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770C06E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2372115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 w:cs="Cordia New"/>
                <w:spacing w:val="-6"/>
                <w:cs/>
              </w:rPr>
            </w:pPr>
          </w:p>
        </w:tc>
        <w:tc>
          <w:tcPr>
            <w:tcW w:w="990" w:type="dxa"/>
          </w:tcPr>
          <w:p w14:paraId="6A109B8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1A2AC70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7623557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4492162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36906A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5F2FF8E5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4E6C620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EFA660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572954E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7AA7E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12CB8AF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5A016A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992D3F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60DACB3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44B34CC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D947C6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347551A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F1354B" w14:paraId="70AF7CEB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5EF05CF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 E N Korat Energy</w:t>
            </w:r>
          </w:p>
        </w:tc>
        <w:tc>
          <w:tcPr>
            <w:tcW w:w="1440" w:type="dxa"/>
            <w:vAlign w:val="bottom"/>
          </w:tcPr>
          <w:p w14:paraId="462A6C2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13" w:right="-104"/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Manufacturing and</w:t>
            </w:r>
          </w:p>
        </w:tc>
        <w:tc>
          <w:tcPr>
            <w:tcW w:w="990" w:type="dxa"/>
          </w:tcPr>
          <w:p w14:paraId="648415D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2"/>
              <w:jc w:val="center"/>
              <w:rPr>
                <w:rFonts w:ascii="Times New Roman" w:hAnsi="Times New Roman" w:cs="Times New Roman"/>
              </w:rPr>
            </w:pPr>
            <w:r w:rsidRPr="00F1354B">
              <w:rPr>
                <w:rFonts w:ascii="Times New Roman" w:hAnsi="Times New Roman" w:cs="Times New Roman"/>
              </w:rPr>
              <w:t>Thailand</w:t>
            </w:r>
          </w:p>
        </w:tc>
        <w:tc>
          <w:tcPr>
            <w:tcW w:w="630" w:type="dxa"/>
            <w:vAlign w:val="bottom"/>
          </w:tcPr>
          <w:p w14:paraId="3A47CF99" w14:textId="34D8607D" w:rsidR="00A34A37" w:rsidRPr="00F1354B" w:rsidRDefault="008A6A4C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  <w:r w:rsidRPr="008A6A4C"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810" w:type="dxa"/>
            <w:vAlign w:val="bottom"/>
          </w:tcPr>
          <w:p w14:paraId="6FF3F446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35.00</w:t>
            </w:r>
          </w:p>
        </w:tc>
        <w:tc>
          <w:tcPr>
            <w:tcW w:w="900" w:type="dxa"/>
          </w:tcPr>
          <w:p w14:paraId="7CEF1D82" w14:textId="041F363A" w:rsidR="00A34A37" w:rsidRPr="00F1354B" w:rsidRDefault="005B1FD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08" w:right="-102"/>
              <w:rPr>
                <w:rFonts w:ascii="Times New Roman" w:hAnsi="Times New Roman" w:cs="Times New Roman"/>
              </w:rPr>
            </w:pPr>
            <w:r w:rsidRPr="005B1FDE">
              <w:rPr>
                <w:rFonts w:ascii="Times New Roman" w:hAnsi="Times New Roman" w:cs="Times New Roman"/>
              </w:rPr>
              <w:t>822,000</w:t>
            </w:r>
          </w:p>
        </w:tc>
        <w:tc>
          <w:tcPr>
            <w:tcW w:w="900" w:type="dxa"/>
          </w:tcPr>
          <w:p w14:paraId="7C4BFCA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822,000</w:t>
            </w:r>
          </w:p>
        </w:tc>
        <w:tc>
          <w:tcPr>
            <w:tcW w:w="270" w:type="dxa"/>
          </w:tcPr>
          <w:p w14:paraId="0A27CF2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3443188F" w14:textId="46C427B5" w:rsidR="00A34A37" w:rsidRPr="00F1354B" w:rsidRDefault="0035326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</w:rPr>
            </w:pPr>
            <w:r w:rsidRPr="00353261">
              <w:rPr>
                <w:rFonts w:ascii="Times New Roman" w:hAnsi="Times New Roman" w:cs="Times New Roman"/>
              </w:rPr>
              <w:t>245,988</w:t>
            </w:r>
          </w:p>
        </w:tc>
        <w:tc>
          <w:tcPr>
            <w:tcW w:w="270" w:type="dxa"/>
          </w:tcPr>
          <w:p w14:paraId="0D11F66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05276A3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250,762</w:t>
            </w:r>
          </w:p>
        </w:tc>
        <w:tc>
          <w:tcPr>
            <w:tcW w:w="270" w:type="dxa"/>
          </w:tcPr>
          <w:p w14:paraId="5422D02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vAlign w:val="bottom"/>
          </w:tcPr>
          <w:p w14:paraId="5697E133" w14:textId="08BDDDD0" w:rsidR="00A34A37" w:rsidRPr="00F1354B" w:rsidRDefault="002E424D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  <w:r w:rsidRPr="002E424D">
              <w:rPr>
                <w:rFonts w:ascii="Times New Roman" w:hAnsi="Times New Roman" w:cs="Times New Roman"/>
              </w:rPr>
              <w:t>287,700</w:t>
            </w:r>
          </w:p>
        </w:tc>
        <w:tc>
          <w:tcPr>
            <w:tcW w:w="270" w:type="dxa"/>
          </w:tcPr>
          <w:p w14:paraId="1BA73F7D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7A3B6FB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287,700</w:t>
            </w:r>
          </w:p>
        </w:tc>
        <w:tc>
          <w:tcPr>
            <w:tcW w:w="270" w:type="dxa"/>
            <w:vAlign w:val="bottom"/>
          </w:tcPr>
          <w:p w14:paraId="55394FA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12B20F97" w14:textId="79B63755" w:rsidR="00A34A37" w:rsidRPr="00F1354B" w:rsidRDefault="000D11D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70" w:type="dxa"/>
            <w:vAlign w:val="bottom"/>
          </w:tcPr>
          <w:p w14:paraId="540CDDBC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vAlign w:val="bottom"/>
          </w:tcPr>
          <w:p w14:paraId="0CA352E3" w14:textId="62918D10" w:rsidR="00A34A37" w:rsidRPr="00F1354B" w:rsidRDefault="000D11D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36" w:right="-10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A34A37" w:rsidRPr="00F1354B" w14:paraId="75C8A71B" w14:textId="77777777" w:rsidTr="00CF3E11">
        <w:trPr>
          <w:trHeight w:val="101"/>
        </w:trPr>
        <w:tc>
          <w:tcPr>
            <w:tcW w:w="1890" w:type="dxa"/>
            <w:vAlign w:val="bottom"/>
          </w:tcPr>
          <w:p w14:paraId="175834E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1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Company Limited</w:t>
            </w:r>
          </w:p>
        </w:tc>
        <w:tc>
          <w:tcPr>
            <w:tcW w:w="1440" w:type="dxa"/>
            <w:vAlign w:val="bottom"/>
          </w:tcPr>
          <w:p w14:paraId="2DF1C98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Times New Roman" w:hAnsi="Times New Roman"/>
                <w:spacing w:val="-6"/>
              </w:rPr>
            </w:pPr>
            <w:r w:rsidRPr="00F1354B">
              <w:rPr>
                <w:rFonts w:ascii="Times New Roman" w:hAnsi="Times New Roman"/>
                <w:spacing w:val="-6"/>
              </w:rPr>
              <w:t>selling of electric</w:t>
            </w:r>
          </w:p>
        </w:tc>
        <w:tc>
          <w:tcPr>
            <w:tcW w:w="990" w:type="dxa"/>
          </w:tcPr>
          <w:p w14:paraId="2FCBEF9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3DB3679F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269B0A9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24F215C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763B363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589C70B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49C088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70FED3F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B159C4A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0719B7B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/>
              <w:rPr>
                <w:rFonts w:ascii="Times New Roman" w:hAnsi="Times New Roman" w:cs="Times New Roman"/>
                <w:highlight w:val="green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0A90867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FB3F7A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6300619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5B66E96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61461E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26FD3DE1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5C3B9B7B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4A37" w:rsidRPr="00242595" w14:paraId="0FA2E471" w14:textId="77777777" w:rsidTr="00CF3E11">
        <w:trPr>
          <w:trHeight w:val="144"/>
        </w:trPr>
        <w:tc>
          <w:tcPr>
            <w:tcW w:w="1890" w:type="dxa"/>
            <w:vAlign w:val="bottom"/>
          </w:tcPr>
          <w:p w14:paraId="2DBFA674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Times New Roman" w:hAnsi="Times New Roman" w:cs="Times New Roman"/>
                <w:b/>
                <w:bCs/>
              </w:rPr>
            </w:pPr>
            <w:r w:rsidRPr="00F1354B">
              <w:rPr>
                <w:rFonts w:ascii="Times New Roman" w:hAnsi="Times New Roman" w:cs="Times New Roman"/>
                <w:b/>
                <w:bCs/>
              </w:rPr>
              <w:t>Total</w:t>
            </w:r>
          </w:p>
        </w:tc>
        <w:tc>
          <w:tcPr>
            <w:tcW w:w="1440" w:type="dxa"/>
          </w:tcPr>
          <w:p w14:paraId="2C617C7E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</w:tcPr>
          <w:p w14:paraId="32F1CB2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Align w:val="bottom"/>
          </w:tcPr>
          <w:p w14:paraId="010ABDA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5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810" w:type="dxa"/>
            <w:vAlign w:val="bottom"/>
          </w:tcPr>
          <w:p w14:paraId="1419A102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6428333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2"/>
              </w:tabs>
              <w:ind w:left="-108" w:righ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</w:tcPr>
          <w:p w14:paraId="30B006B8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6BFE9210" w14:textId="77777777" w:rsidR="00A34A37" w:rsidRPr="00F1354B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66C1F" w14:textId="442D653E" w:rsidR="00A34A37" w:rsidRPr="00242595" w:rsidRDefault="0030311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 w:rsidRPr="00303117">
              <w:rPr>
                <w:rFonts w:ascii="Times New Roman" w:hAnsi="Times New Roman" w:cs="Times New Roman"/>
                <w:b/>
                <w:bCs/>
              </w:rPr>
              <w:t>1,012,831</w:t>
            </w:r>
          </w:p>
        </w:tc>
        <w:tc>
          <w:tcPr>
            <w:tcW w:w="270" w:type="dxa"/>
          </w:tcPr>
          <w:p w14:paraId="62DEA1EC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F6D193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ind w:left="-108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994,324</w:t>
            </w:r>
          </w:p>
        </w:tc>
        <w:tc>
          <w:tcPr>
            <w:tcW w:w="270" w:type="dxa"/>
          </w:tcPr>
          <w:p w14:paraId="44D2AB06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ind w:lef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7EEFA" w14:textId="386E8878" w:rsidR="00A34A37" w:rsidRPr="00242595" w:rsidRDefault="00677E1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 w:rsidRPr="00677E12">
              <w:rPr>
                <w:rFonts w:ascii="Times New Roman" w:hAnsi="Times New Roman" w:cs="Times New Roman"/>
                <w:b/>
                <w:bCs/>
              </w:rPr>
              <w:t>903,630</w:t>
            </w:r>
          </w:p>
        </w:tc>
        <w:tc>
          <w:tcPr>
            <w:tcW w:w="270" w:type="dxa"/>
          </w:tcPr>
          <w:p w14:paraId="2297D8F2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702"/>
              </w:tabs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A7383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903,630</w:t>
            </w:r>
          </w:p>
        </w:tc>
        <w:tc>
          <w:tcPr>
            <w:tcW w:w="270" w:type="dxa"/>
            <w:vAlign w:val="bottom"/>
          </w:tcPr>
          <w:p w14:paraId="2CDE39E3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F9660" w14:textId="5E75A6EC" w:rsidR="00A34A37" w:rsidRPr="00242595" w:rsidRDefault="000D11D0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4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270" w:type="dxa"/>
            <w:vAlign w:val="bottom"/>
          </w:tcPr>
          <w:p w14:paraId="4218C3B5" w14:textId="77777777" w:rsidR="00A34A37" w:rsidRPr="00242595" w:rsidRDefault="00A34A37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18C0A2" w14:textId="04DD9D25" w:rsidR="00A34A37" w:rsidRPr="00242595" w:rsidRDefault="000D11D0" w:rsidP="00CF3E1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36" w:right="-108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10A05563" w14:textId="53B4A717" w:rsidR="00593095" w:rsidRDefault="00593095" w:rsidP="003034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5DDFD6A" w14:textId="77777777" w:rsidR="00DB1F84" w:rsidRPr="00C20B7D" w:rsidRDefault="00520D79" w:rsidP="007920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  <w:cs/>
        </w:rPr>
        <w:tab/>
      </w:r>
      <w:r>
        <w:rPr>
          <w:rFonts w:ascii="Times New Roman" w:hAnsi="Times New Roman"/>
          <w:sz w:val="22"/>
          <w:szCs w:val="22"/>
          <w:cs/>
        </w:rPr>
        <w:tab/>
      </w:r>
      <w:r w:rsidR="00DB1F84" w:rsidRPr="00C20B7D">
        <w:rPr>
          <w:rFonts w:ascii="Times New Roman" w:hAnsi="Times New Roman"/>
          <w:sz w:val="22"/>
          <w:szCs w:val="22"/>
        </w:rPr>
        <w:t xml:space="preserve">None of the </w:t>
      </w:r>
      <w:r w:rsidR="00DB1F84">
        <w:rPr>
          <w:rFonts w:ascii="Times New Roman" w:hAnsi="Times New Roman"/>
          <w:sz w:val="22"/>
          <w:szCs w:val="22"/>
        </w:rPr>
        <w:t>equity-accounted investees</w:t>
      </w:r>
      <w:r w:rsidR="00DB1F84" w:rsidRPr="00C20B7D">
        <w:rPr>
          <w:rFonts w:ascii="Times New Roman" w:hAnsi="Times New Roman"/>
          <w:sz w:val="22"/>
          <w:szCs w:val="22"/>
        </w:rPr>
        <w:t xml:space="preserve"> </w:t>
      </w:r>
      <w:r w:rsidR="00DB1F84">
        <w:rPr>
          <w:rFonts w:ascii="Times New Roman" w:hAnsi="Times New Roman"/>
          <w:sz w:val="22"/>
          <w:szCs w:val="22"/>
        </w:rPr>
        <w:t xml:space="preserve">are publicly listed and consequently do not have </w:t>
      </w:r>
      <w:r w:rsidR="00DB1F84" w:rsidRPr="00C20B7D">
        <w:rPr>
          <w:rFonts w:ascii="Times New Roman" w:hAnsi="Times New Roman"/>
          <w:sz w:val="22"/>
          <w:szCs w:val="22"/>
        </w:rPr>
        <w:t>published price quotations.</w:t>
      </w:r>
    </w:p>
    <w:p w14:paraId="68F5337D" w14:textId="77777777" w:rsidR="00D80948" w:rsidRDefault="00D80948" w:rsidP="0074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1C52325" w14:textId="50A6DBE2" w:rsidR="00680AEF" w:rsidRPr="000F7E6C" w:rsidRDefault="009F0FCC" w:rsidP="005F5020">
      <w:pPr>
        <w:jc w:val="thaiDistribute"/>
        <w:rPr>
          <w:rFonts w:ascii="Times New Roman" w:hAnsi="Times New Roman" w:cs="Times New Roman"/>
          <w:sz w:val="22"/>
          <w:szCs w:val="22"/>
        </w:rPr>
        <w:sectPr w:rsidR="00680AEF" w:rsidRPr="000F7E6C" w:rsidSect="009B6B36">
          <w:headerReference w:type="default" r:id="rId16"/>
          <w:footerReference w:type="defaul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2E20907" w14:textId="721922E5" w:rsidR="005450D5" w:rsidRPr="00BB79F5" w:rsidRDefault="005450D5" w:rsidP="00A40DD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 xml:space="preserve">Property, plant and </w:t>
      </w:r>
      <w:r w:rsidRPr="000D2C2C">
        <w:rPr>
          <w:rFonts w:ascii="Times New Roman" w:hAnsi="Times New Roman"/>
          <w:i w:val="0"/>
          <w:iCs w:val="0"/>
          <w:sz w:val="24"/>
          <w:szCs w:val="24"/>
          <w:u w:val="none"/>
        </w:rPr>
        <w:t>equip</w:t>
      </w:r>
      <w:r w:rsidRPr="00806582">
        <w:rPr>
          <w:rFonts w:ascii="Times New Roman" w:hAnsi="Times New Roman"/>
          <w:i w:val="0"/>
          <w:iCs w:val="0"/>
          <w:sz w:val="24"/>
          <w:szCs w:val="24"/>
          <w:u w:val="none"/>
        </w:rPr>
        <w:t>ment</w:t>
      </w:r>
    </w:p>
    <w:p w14:paraId="54810910" w14:textId="70F4C3BD" w:rsidR="004E63B8" w:rsidRDefault="004E63B8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0"/>
      </w:tblGrid>
      <w:tr w:rsidR="007E5102" w:rsidRPr="00ED65E2" w14:paraId="37667DA9" w14:textId="77777777" w:rsidTr="00CF3E11">
        <w:trPr>
          <w:cantSplit/>
        </w:trPr>
        <w:tc>
          <w:tcPr>
            <w:tcW w:w="6300" w:type="dxa"/>
          </w:tcPr>
          <w:p w14:paraId="08228A1D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0191DC1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</w:t>
            </w:r>
          </w:p>
        </w:tc>
        <w:tc>
          <w:tcPr>
            <w:tcW w:w="180" w:type="dxa"/>
          </w:tcPr>
          <w:p w14:paraId="4E9736D3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1F21F5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7E5102" w14:paraId="1045DC13" w14:textId="77777777" w:rsidTr="00CF3E11">
        <w:trPr>
          <w:cantSplit/>
        </w:trPr>
        <w:tc>
          <w:tcPr>
            <w:tcW w:w="6300" w:type="dxa"/>
          </w:tcPr>
          <w:p w14:paraId="71EF8512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CD10B16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  <w:tc>
          <w:tcPr>
            <w:tcW w:w="180" w:type="dxa"/>
          </w:tcPr>
          <w:p w14:paraId="4AA31519" w14:textId="77777777" w:rsidR="007E5102" w:rsidRPr="009F07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D6D2C35" w14:textId="77777777" w:rsidR="007E51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</w:t>
            </w:r>
          </w:p>
        </w:tc>
      </w:tr>
      <w:tr w:rsidR="007E5102" w:rsidRPr="009F0702" w14:paraId="4CF4EB65" w14:textId="77777777" w:rsidTr="00CF3E11">
        <w:trPr>
          <w:cantSplit/>
        </w:trPr>
        <w:tc>
          <w:tcPr>
            <w:tcW w:w="6300" w:type="dxa"/>
          </w:tcPr>
          <w:p w14:paraId="63189141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For the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three</w:t>
            </w:r>
            <w:r w:rsidRPr="00ED65E2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-month period ended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31 March 2024</w:t>
            </w:r>
          </w:p>
        </w:tc>
        <w:tc>
          <w:tcPr>
            <w:tcW w:w="1350" w:type="dxa"/>
          </w:tcPr>
          <w:p w14:paraId="408947F9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  <w:tc>
          <w:tcPr>
            <w:tcW w:w="180" w:type="dxa"/>
          </w:tcPr>
          <w:p w14:paraId="6D9B01BB" w14:textId="77777777" w:rsidR="007E5102" w:rsidRPr="009F07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80" w:right="-8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</w:tcPr>
          <w:p w14:paraId="6E9E60D0" w14:textId="77777777" w:rsidR="007E5102" w:rsidRPr="009F07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statements</w:t>
            </w:r>
          </w:p>
        </w:tc>
      </w:tr>
      <w:tr w:rsidR="007E5102" w:rsidRPr="009F0702" w14:paraId="0832A8E1" w14:textId="77777777" w:rsidTr="00CF3E11">
        <w:trPr>
          <w:cantSplit/>
        </w:trPr>
        <w:tc>
          <w:tcPr>
            <w:tcW w:w="6300" w:type="dxa"/>
          </w:tcPr>
          <w:p w14:paraId="6AF767D1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880" w:type="dxa"/>
            <w:gridSpan w:val="3"/>
          </w:tcPr>
          <w:p w14:paraId="3056ACDF" w14:textId="77777777" w:rsidR="007E5102" w:rsidRPr="009F07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0" w:right="-80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D65E2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7E5102" w:rsidRPr="00CF1320" w14:paraId="2850F4C4" w14:textId="77777777" w:rsidTr="00CF3E11">
        <w:trPr>
          <w:cantSplit/>
          <w:trHeight w:val="173"/>
        </w:trPr>
        <w:tc>
          <w:tcPr>
            <w:tcW w:w="6300" w:type="dxa"/>
          </w:tcPr>
          <w:p w14:paraId="1A856641" w14:textId="77777777" w:rsidR="007E5102" w:rsidRPr="00CF1320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</w:tcPr>
          <w:p w14:paraId="0AB08D07" w14:textId="77777777" w:rsidR="007E5102" w:rsidRPr="00CF1320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80" w:type="dxa"/>
          </w:tcPr>
          <w:p w14:paraId="321F0EF9" w14:textId="77777777" w:rsidR="007E5102" w:rsidRPr="00CF1320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C8E4098" w14:textId="77777777" w:rsidR="007E5102" w:rsidRPr="00CF1320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E5102" w:rsidRPr="00ED65E2" w14:paraId="4B05BF06" w14:textId="77777777" w:rsidTr="00CF3E11">
        <w:trPr>
          <w:cantSplit/>
        </w:trPr>
        <w:tc>
          <w:tcPr>
            <w:tcW w:w="6300" w:type="dxa"/>
          </w:tcPr>
          <w:p w14:paraId="44CACC42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Acquisitions and transfer in - at cost</w:t>
            </w:r>
          </w:p>
        </w:tc>
        <w:tc>
          <w:tcPr>
            <w:tcW w:w="1350" w:type="dxa"/>
            <w:shd w:val="clear" w:color="auto" w:fill="auto"/>
          </w:tcPr>
          <w:p w14:paraId="330ADDA3" w14:textId="2DBE2732" w:rsidR="007E5102" w:rsidRPr="00ED65E2" w:rsidRDefault="64721C6D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46EDDD0">
              <w:rPr>
                <w:rFonts w:ascii="Times New Roman" w:hAnsi="Times New Roman" w:cs="Times New Roman"/>
                <w:sz w:val="22"/>
                <w:szCs w:val="22"/>
              </w:rPr>
              <w:t>81,507</w:t>
            </w:r>
          </w:p>
        </w:tc>
        <w:tc>
          <w:tcPr>
            <w:tcW w:w="180" w:type="dxa"/>
            <w:vAlign w:val="bottom"/>
          </w:tcPr>
          <w:p w14:paraId="42E59201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C1EF764" w14:textId="55536E8F" w:rsidR="007E5102" w:rsidRPr="00ED65E2" w:rsidRDefault="001C33D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1C33DE">
              <w:rPr>
                <w:rFonts w:ascii="Times New Roman" w:hAnsi="Times New Roman" w:cs="Times New Roman"/>
                <w:sz w:val="22"/>
                <w:szCs w:val="22"/>
              </w:rPr>
              <w:t>58,2</w:t>
            </w:r>
            <w:r w:rsidR="0058111D">
              <w:rPr>
                <w:rFonts w:ascii="Times New Roman" w:hAnsi="Times New Roman" w:cs="Times New Roman"/>
                <w:sz w:val="22"/>
                <w:szCs w:val="22"/>
              </w:rPr>
              <w:t>90</w:t>
            </w:r>
          </w:p>
        </w:tc>
      </w:tr>
      <w:tr w:rsidR="007E5102" w14:paraId="1971B7ED" w14:textId="77777777" w:rsidTr="00CF3E11">
        <w:trPr>
          <w:cantSplit/>
        </w:trPr>
        <w:tc>
          <w:tcPr>
            <w:tcW w:w="6300" w:type="dxa"/>
          </w:tcPr>
          <w:p w14:paraId="367E2139" w14:textId="77777777" w:rsidR="007E510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Disposals and transfer out - net book value</w:t>
            </w:r>
          </w:p>
        </w:tc>
        <w:tc>
          <w:tcPr>
            <w:tcW w:w="1350" w:type="dxa"/>
            <w:shd w:val="clear" w:color="auto" w:fill="auto"/>
          </w:tcPr>
          <w:p w14:paraId="1FCD4B98" w14:textId="5817BC2E" w:rsidR="007E5102" w:rsidRDefault="003F31CE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ind w:left="-80" w:right="-80"/>
              <w:rPr>
                <w:rFonts w:ascii="Times New Roman" w:hAnsi="Times New Roman" w:cs="Times New Roman"/>
                <w:sz w:val="22"/>
                <w:szCs w:val="22"/>
              </w:rPr>
            </w:pPr>
            <w:r w:rsidRPr="003F31CE">
              <w:rPr>
                <w:rFonts w:ascii="Times New Roman" w:hAnsi="Times New Roman" w:cs="Times New Roman"/>
                <w:sz w:val="22"/>
                <w:szCs w:val="22"/>
              </w:rPr>
              <w:t>(10)</w:t>
            </w:r>
          </w:p>
        </w:tc>
        <w:tc>
          <w:tcPr>
            <w:tcW w:w="180" w:type="dxa"/>
            <w:vAlign w:val="bottom"/>
          </w:tcPr>
          <w:p w14:paraId="21D9CF6D" w14:textId="77777777" w:rsidR="007E5102" w:rsidRPr="00ED65E2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ind w:left="-108" w:right="-10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3BF74DD5" w14:textId="28010AA7" w:rsidR="007E5102" w:rsidRPr="00DC1B6F" w:rsidRDefault="001C0F8A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ind w:left="-80" w:right="-80"/>
              <w:rPr>
                <w:rFonts w:ascii="Times New Roman" w:hAnsi="Times New Roman" w:cstheme="minorBidi"/>
                <w:sz w:val="22"/>
                <w:szCs w:val="22"/>
                <w:cs/>
              </w:rPr>
            </w:pPr>
            <w:r w:rsidRPr="001C0F8A">
              <w:rPr>
                <w:rFonts w:ascii="Times New Roman" w:hAnsi="Times New Roman" w:cs="Times New Roman"/>
                <w:sz w:val="22"/>
                <w:szCs w:val="22"/>
              </w:rPr>
              <w:t>(10)</w:t>
            </w:r>
          </w:p>
        </w:tc>
      </w:tr>
    </w:tbl>
    <w:p w14:paraId="14E09E38" w14:textId="77777777" w:rsidR="007E5102" w:rsidRDefault="007E5102" w:rsidP="004E6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/>
          <w:sz w:val="22"/>
          <w:szCs w:val="22"/>
        </w:rPr>
      </w:pPr>
    </w:p>
    <w:p w14:paraId="1AD7C950" w14:textId="168EEE78" w:rsidR="009E4A4A" w:rsidRDefault="005F700F" w:rsidP="001652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BF31CD">
        <w:rPr>
          <w:rFonts w:ascii="Times New Roman" w:hAnsi="Times New Roman"/>
          <w:sz w:val="22"/>
          <w:szCs w:val="22"/>
        </w:rPr>
        <w:t xml:space="preserve">The Company mortgaged certain plots of land </w:t>
      </w:r>
      <w:r w:rsidR="00F26A5F" w:rsidRPr="00BF31CD">
        <w:rPr>
          <w:rFonts w:ascii="Times New Roman" w:hAnsi="Times New Roman"/>
          <w:sz w:val="22"/>
          <w:szCs w:val="22"/>
        </w:rPr>
        <w:t xml:space="preserve">and land available for sales </w:t>
      </w:r>
      <w:r w:rsidRPr="00BF31CD">
        <w:rPr>
          <w:rFonts w:ascii="Times New Roman" w:hAnsi="Times New Roman"/>
          <w:sz w:val="22"/>
          <w:szCs w:val="22"/>
        </w:rPr>
        <w:t>including the water production for industry system, water treatment system, machinery and equipment, land used for</w:t>
      </w:r>
      <w:r>
        <w:rPr>
          <w:rFonts w:ascii="Times New Roman" w:hAnsi="Times New Roman"/>
          <w:sz w:val="22"/>
          <w:szCs w:val="22"/>
        </w:rPr>
        <w:t xml:space="preserve"> public utilities </w:t>
      </w:r>
      <w:r w:rsidRPr="000706AF">
        <w:rPr>
          <w:rFonts w:ascii="Times New Roman" w:hAnsi="Times New Roman"/>
          <w:sz w:val="22"/>
          <w:szCs w:val="22"/>
        </w:rPr>
        <w:t xml:space="preserve">to secure credit facilities from certain </w:t>
      </w:r>
      <w:r w:rsidR="00C904DD">
        <w:rPr>
          <w:rFonts w:ascii="Times New Roman" w:hAnsi="Times New Roman"/>
          <w:sz w:val="22"/>
          <w:szCs w:val="22"/>
        </w:rPr>
        <w:t xml:space="preserve">local </w:t>
      </w:r>
      <w:r w:rsidRPr="000706AF">
        <w:rPr>
          <w:rFonts w:ascii="Times New Roman" w:hAnsi="Times New Roman"/>
          <w:sz w:val="22"/>
          <w:szCs w:val="22"/>
        </w:rPr>
        <w:t>financial institutions</w:t>
      </w:r>
      <w:r>
        <w:rPr>
          <w:rFonts w:ascii="Times New Roman" w:hAnsi="Times New Roman"/>
          <w:sz w:val="22"/>
          <w:szCs w:val="22"/>
        </w:rPr>
        <w:t>.</w:t>
      </w:r>
    </w:p>
    <w:p w14:paraId="6352B145" w14:textId="77777777" w:rsidR="0008705C" w:rsidRPr="00CF1320" w:rsidRDefault="0008705C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sz w:val="22"/>
          <w:szCs w:val="22"/>
        </w:rPr>
      </w:pPr>
    </w:p>
    <w:p w14:paraId="76677F2D" w14:textId="5DCBF665" w:rsidR="0016521B" w:rsidRPr="009E4A4A" w:rsidRDefault="0016521B" w:rsidP="00087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0"/>
        </w:rPr>
      </w:pPr>
      <w:r w:rsidRPr="0008705C">
        <w:rPr>
          <w:rFonts w:ascii="Times New Roman" w:hAnsi="Times New Roman"/>
          <w:sz w:val="22"/>
          <w:szCs w:val="22"/>
        </w:rPr>
        <w:t>The Company received government grants for flood protection construction project from the Ministry of Industry</w:t>
      </w:r>
      <w:r w:rsidR="009504A8" w:rsidRPr="0008705C">
        <w:rPr>
          <w:rFonts w:ascii="Times New Roman" w:hAnsi="Times New Roman" w:hint="cs"/>
          <w:sz w:val="22"/>
          <w:szCs w:val="22"/>
          <w:cs/>
        </w:rPr>
        <w:t xml:space="preserve"> </w:t>
      </w:r>
      <w:r w:rsidR="009504A8" w:rsidRPr="0008705C">
        <w:rPr>
          <w:rFonts w:ascii="Times New Roman" w:hAnsi="Times New Roman"/>
          <w:sz w:val="22"/>
          <w:szCs w:val="22"/>
        </w:rPr>
        <w:t>and government grants for machine development for energy conservation from the Department of Alternative Energy Development and Efficiency</w:t>
      </w:r>
      <w:r w:rsidR="00377A24" w:rsidRPr="0008705C">
        <w:rPr>
          <w:rFonts w:ascii="Times New Roman" w:hAnsi="Times New Roman"/>
          <w:sz w:val="22"/>
          <w:szCs w:val="22"/>
        </w:rPr>
        <w:t>.</w:t>
      </w:r>
      <w:r w:rsidR="0007645A" w:rsidRPr="0008705C">
        <w:rPr>
          <w:rFonts w:ascii="Times New Roman" w:hAnsi="Times New Roman"/>
          <w:sz w:val="22"/>
          <w:szCs w:val="22"/>
        </w:rPr>
        <w:t xml:space="preserve"> </w:t>
      </w:r>
      <w:r w:rsidR="00377A24" w:rsidRPr="0008705C">
        <w:rPr>
          <w:rFonts w:ascii="Times New Roman" w:hAnsi="Times New Roman"/>
          <w:sz w:val="22"/>
          <w:szCs w:val="22"/>
        </w:rPr>
        <w:t xml:space="preserve">The Company </w:t>
      </w:r>
      <w:r w:rsidRPr="0008705C">
        <w:rPr>
          <w:rFonts w:ascii="Times New Roman" w:hAnsi="Times New Roman"/>
          <w:sz w:val="22"/>
          <w:szCs w:val="22"/>
        </w:rPr>
        <w:t xml:space="preserve">recorded </w:t>
      </w:r>
      <w:r w:rsidR="00C75004" w:rsidRPr="0008705C">
        <w:rPr>
          <w:rFonts w:ascii="Times New Roman" w:hAnsi="Times New Roman"/>
          <w:sz w:val="22"/>
          <w:szCs w:val="22"/>
        </w:rPr>
        <w:t xml:space="preserve">the grants </w:t>
      </w:r>
      <w:r w:rsidRPr="0008705C">
        <w:rPr>
          <w:rFonts w:ascii="Times New Roman" w:hAnsi="Times New Roman"/>
          <w:sz w:val="22"/>
          <w:szCs w:val="22"/>
        </w:rPr>
        <w:t>as deferred</w:t>
      </w:r>
      <w:r w:rsidR="001D3A50" w:rsidRPr="0008705C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income from government grants in the statement of financial position and</w:t>
      </w:r>
      <w:r w:rsidR="000426D5" w:rsidRPr="0008705C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="000426D5" w:rsidRPr="0008705C">
        <w:rPr>
          <w:rFonts w:ascii="Times New Roman" w:hAnsi="Times New Roman"/>
          <w:sz w:val="22"/>
          <w:szCs w:val="22"/>
        </w:rPr>
        <w:t>recognis</w:t>
      </w:r>
      <w:r w:rsidRPr="0008705C">
        <w:rPr>
          <w:rFonts w:ascii="Times New Roman" w:hAnsi="Times New Roman"/>
          <w:sz w:val="22"/>
          <w:szCs w:val="22"/>
        </w:rPr>
        <w:t>ed</w:t>
      </w:r>
      <w:proofErr w:type="spellEnd"/>
      <w:r w:rsidRPr="0008705C">
        <w:rPr>
          <w:rFonts w:ascii="Times New Roman" w:hAnsi="Times New Roman"/>
          <w:sz w:val="22"/>
          <w:szCs w:val="22"/>
        </w:rPr>
        <w:t xml:space="preserve"> as income by straight</w:t>
      </w:r>
      <w:r w:rsidR="0049379B">
        <w:rPr>
          <w:rFonts w:ascii="Times New Roman" w:hAnsi="Times New Roman"/>
          <w:sz w:val="22"/>
          <w:szCs w:val="22"/>
        </w:rPr>
        <w:t xml:space="preserve"> </w:t>
      </w:r>
      <w:r w:rsidRPr="0008705C">
        <w:rPr>
          <w:rFonts w:ascii="Times New Roman" w:hAnsi="Times New Roman"/>
          <w:sz w:val="22"/>
          <w:szCs w:val="22"/>
        </w:rPr>
        <w:t>line method over the useful lives</w:t>
      </w:r>
      <w:r w:rsidRPr="0050294F">
        <w:rPr>
          <w:rFonts w:ascii="Times New Roman" w:hAnsi="Times New Roman"/>
          <w:spacing w:val="-4"/>
          <w:sz w:val="22"/>
          <w:szCs w:val="22"/>
        </w:rPr>
        <w:t xml:space="preserve"> of assets.</w:t>
      </w:r>
    </w:p>
    <w:p w14:paraId="7FCFB83E" w14:textId="191287BB" w:rsidR="00C010C2" w:rsidRPr="00CF1320" w:rsidRDefault="00C01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5EDC2486" w14:textId="77777777" w:rsidR="005450D5" w:rsidRDefault="005450D5" w:rsidP="002748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270" w:firstLine="270"/>
        <w:jc w:val="thaiDistribute"/>
        <w:rPr>
          <w:rFonts w:ascii="Times New Roman" w:hAnsi="Times New Roman"/>
          <w:sz w:val="22"/>
          <w:szCs w:val="22"/>
        </w:rPr>
      </w:pPr>
      <w:r w:rsidRPr="00D675DD">
        <w:rPr>
          <w:rFonts w:ascii="Times New Roman" w:hAnsi="Times New Roman"/>
          <w:sz w:val="22"/>
          <w:szCs w:val="22"/>
        </w:rPr>
        <w:t>Deferred income from government grants were as follows:</w:t>
      </w:r>
    </w:p>
    <w:p w14:paraId="417855D9" w14:textId="085EBB09" w:rsidR="008F5F4B" w:rsidRDefault="008F5F4B" w:rsidP="008F5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sz w:val="22"/>
          <w:szCs w:val="22"/>
        </w:rPr>
      </w:pPr>
    </w:p>
    <w:tbl>
      <w:tblPr>
        <w:tblW w:w="92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80"/>
        <w:gridCol w:w="1215"/>
        <w:gridCol w:w="180"/>
        <w:gridCol w:w="1170"/>
        <w:gridCol w:w="180"/>
        <w:gridCol w:w="1174"/>
      </w:tblGrid>
      <w:tr w:rsidR="007E5102" w:rsidRPr="00E6214D" w14:paraId="1B7ED201" w14:textId="77777777" w:rsidTr="00CF3E11">
        <w:trPr>
          <w:cantSplit/>
        </w:trPr>
        <w:tc>
          <w:tcPr>
            <w:tcW w:w="3870" w:type="dxa"/>
          </w:tcPr>
          <w:p w14:paraId="25368E2B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655" w:type="dxa"/>
            <w:gridSpan w:val="3"/>
          </w:tcPr>
          <w:p w14:paraId="38F8C391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Consolidated</w:t>
            </w:r>
          </w:p>
        </w:tc>
        <w:tc>
          <w:tcPr>
            <w:tcW w:w="180" w:type="dxa"/>
          </w:tcPr>
          <w:p w14:paraId="3A73512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520" w:type="dxa"/>
            <w:gridSpan w:val="3"/>
          </w:tcPr>
          <w:p w14:paraId="74FCA625" w14:textId="77777777" w:rsidR="007E5102" w:rsidRPr="00E6214D" w:rsidRDefault="007E5102" w:rsidP="00CF3E1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Separate</w:t>
            </w:r>
          </w:p>
        </w:tc>
      </w:tr>
      <w:tr w:rsidR="007E5102" w:rsidRPr="00E6214D" w14:paraId="7AA8CDAB" w14:textId="77777777" w:rsidTr="00CF3E11">
        <w:trPr>
          <w:cantSplit/>
        </w:trPr>
        <w:tc>
          <w:tcPr>
            <w:tcW w:w="3870" w:type="dxa"/>
          </w:tcPr>
          <w:p w14:paraId="6B4B2DE1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2655" w:type="dxa"/>
            <w:gridSpan w:val="3"/>
          </w:tcPr>
          <w:p w14:paraId="3E2BEF7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8" w:right="-108"/>
              <w:jc w:val="center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financial statements</w:t>
            </w:r>
          </w:p>
        </w:tc>
        <w:tc>
          <w:tcPr>
            <w:tcW w:w="180" w:type="dxa"/>
          </w:tcPr>
          <w:p w14:paraId="368DD90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2520" w:type="dxa"/>
            <w:gridSpan w:val="3"/>
          </w:tcPr>
          <w:p w14:paraId="7ACBE1F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financial statements</w:t>
            </w:r>
          </w:p>
        </w:tc>
      </w:tr>
      <w:tr w:rsidR="007E5102" w:rsidRPr="00E6214D" w14:paraId="33982D10" w14:textId="77777777" w:rsidTr="00CF3E11">
        <w:trPr>
          <w:cantSplit/>
        </w:trPr>
        <w:tc>
          <w:tcPr>
            <w:tcW w:w="3870" w:type="dxa"/>
          </w:tcPr>
          <w:p w14:paraId="38E70C96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12DAACE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31 March</w:t>
            </w:r>
          </w:p>
        </w:tc>
        <w:tc>
          <w:tcPr>
            <w:tcW w:w="180" w:type="dxa"/>
          </w:tcPr>
          <w:p w14:paraId="6A27447F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F7BB9A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31 December</w:t>
            </w:r>
          </w:p>
        </w:tc>
        <w:tc>
          <w:tcPr>
            <w:tcW w:w="180" w:type="dxa"/>
          </w:tcPr>
          <w:p w14:paraId="488DABE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7E09C44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31 March</w:t>
            </w:r>
          </w:p>
        </w:tc>
        <w:tc>
          <w:tcPr>
            <w:tcW w:w="180" w:type="dxa"/>
          </w:tcPr>
          <w:p w14:paraId="57BB59BD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96E9D5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31 December</w:t>
            </w:r>
          </w:p>
        </w:tc>
      </w:tr>
      <w:tr w:rsidR="007E5102" w:rsidRPr="00E6214D" w14:paraId="3A803E9F" w14:textId="77777777" w:rsidTr="00CF3E11">
        <w:trPr>
          <w:cantSplit/>
        </w:trPr>
        <w:tc>
          <w:tcPr>
            <w:tcW w:w="3870" w:type="dxa"/>
          </w:tcPr>
          <w:p w14:paraId="700599B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1260" w:type="dxa"/>
          </w:tcPr>
          <w:p w14:paraId="21E64E8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1B5F7D7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95D11B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2023</w:t>
            </w:r>
          </w:p>
        </w:tc>
        <w:tc>
          <w:tcPr>
            <w:tcW w:w="180" w:type="dxa"/>
          </w:tcPr>
          <w:p w14:paraId="427CE73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CBE944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2024</w:t>
            </w:r>
          </w:p>
        </w:tc>
        <w:tc>
          <w:tcPr>
            <w:tcW w:w="180" w:type="dxa"/>
          </w:tcPr>
          <w:p w14:paraId="464C22B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1DCB10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tLeast"/>
              <w:ind w:left="-102" w:right="-108"/>
              <w:jc w:val="center"/>
              <w:rPr>
                <w:rFonts w:cs="Times New Roman"/>
              </w:rPr>
            </w:pPr>
            <w:r w:rsidRPr="00E6214D">
              <w:rPr>
                <w:rFonts w:cs="Times New Roman"/>
              </w:rPr>
              <w:t>2023</w:t>
            </w:r>
          </w:p>
        </w:tc>
      </w:tr>
      <w:tr w:rsidR="007E5102" w:rsidRPr="00E6214D" w14:paraId="719634D1" w14:textId="77777777" w:rsidTr="00CF3E11">
        <w:trPr>
          <w:cantSplit/>
        </w:trPr>
        <w:tc>
          <w:tcPr>
            <w:tcW w:w="3870" w:type="dxa"/>
          </w:tcPr>
          <w:p w14:paraId="64EF34F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5359" w:type="dxa"/>
            <w:gridSpan w:val="7"/>
          </w:tcPr>
          <w:p w14:paraId="47CF2A4A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7E5102" w:rsidRPr="00E6214D" w14:paraId="3C9646A2" w14:textId="77777777" w:rsidTr="00CF3E11">
        <w:trPr>
          <w:cantSplit/>
        </w:trPr>
        <w:tc>
          <w:tcPr>
            <w:tcW w:w="3870" w:type="dxa"/>
          </w:tcPr>
          <w:p w14:paraId="2A753142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27"/>
                <w:tab w:val="left" w:pos="717"/>
              </w:tabs>
              <w:spacing w:line="240" w:lineRule="atLeast"/>
              <w:rPr>
                <w:rFonts w:cs="Times New Roman"/>
                <w:b/>
                <w:bCs/>
              </w:rPr>
            </w:pPr>
          </w:p>
        </w:tc>
        <w:tc>
          <w:tcPr>
            <w:tcW w:w="5359" w:type="dxa"/>
            <w:gridSpan w:val="7"/>
          </w:tcPr>
          <w:p w14:paraId="6CEF8A37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5" w:right="-108"/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</w:p>
        </w:tc>
      </w:tr>
      <w:tr w:rsidR="007E5102" w:rsidRPr="00E6214D" w14:paraId="3949D027" w14:textId="77777777" w:rsidTr="00CF3E11">
        <w:trPr>
          <w:cantSplit/>
        </w:trPr>
        <w:tc>
          <w:tcPr>
            <w:tcW w:w="3870" w:type="dxa"/>
          </w:tcPr>
          <w:p w14:paraId="6C2088FE" w14:textId="77777777" w:rsidR="007E5102" w:rsidRPr="00E6214D" w:rsidRDefault="007E5102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>At 1 January</w:t>
            </w:r>
          </w:p>
        </w:tc>
        <w:tc>
          <w:tcPr>
            <w:tcW w:w="1260" w:type="dxa"/>
          </w:tcPr>
          <w:p w14:paraId="373477CD" w14:textId="152D9D9A" w:rsidR="007E5102" w:rsidRPr="00FF1677" w:rsidRDefault="00FF1677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theme="minorBidi"/>
              </w:rPr>
            </w:pPr>
            <w:r>
              <w:rPr>
                <w:rFonts w:cstheme="minorBidi"/>
              </w:rPr>
              <w:t>206,279</w:t>
            </w:r>
          </w:p>
        </w:tc>
        <w:tc>
          <w:tcPr>
            <w:tcW w:w="180" w:type="dxa"/>
          </w:tcPr>
          <w:p w14:paraId="72E4D34E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15" w:type="dxa"/>
          </w:tcPr>
          <w:p w14:paraId="4F8B3D6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230,922</w:t>
            </w:r>
          </w:p>
        </w:tc>
        <w:tc>
          <w:tcPr>
            <w:tcW w:w="180" w:type="dxa"/>
          </w:tcPr>
          <w:p w14:paraId="2BBEE81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5DA8E20" w14:textId="0ABAA662" w:rsidR="007E5102" w:rsidRPr="00E6214D" w:rsidRDefault="00F731BF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F731BF">
              <w:rPr>
                <w:rFonts w:cs="Times New Roman"/>
              </w:rPr>
              <w:t>206,279</w:t>
            </w:r>
          </w:p>
        </w:tc>
        <w:tc>
          <w:tcPr>
            <w:tcW w:w="180" w:type="dxa"/>
          </w:tcPr>
          <w:p w14:paraId="3C8B3E5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44E250F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230,922</w:t>
            </w:r>
          </w:p>
        </w:tc>
      </w:tr>
      <w:tr w:rsidR="007E5102" w:rsidRPr="00E6214D" w14:paraId="6CEE629B" w14:textId="77777777" w:rsidTr="00CF3E11">
        <w:trPr>
          <w:cantSplit/>
        </w:trPr>
        <w:tc>
          <w:tcPr>
            <w:tcW w:w="3870" w:type="dxa"/>
          </w:tcPr>
          <w:p w14:paraId="5FC344A1" w14:textId="3054BB63" w:rsidR="007E5102" w:rsidRPr="00E6214D" w:rsidRDefault="007E5102" w:rsidP="00CF3E11">
            <w:pPr>
              <w:pStyle w:val="acctfourfigures"/>
              <w:tabs>
                <w:tab w:val="clear" w:pos="765"/>
              </w:tabs>
              <w:spacing w:line="240" w:lineRule="atLeast"/>
              <w:rPr>
                <w:szCs w:val="22"/>
              </w:rPr>
            </w:pPr>
            <w:r w:rsidRPr="00E6214D">
              <w:rPr>
                <w:szCs w:val="22"/>
              </w:rPr>
              <w:t xml:space="preserve">Recognised as income during </w:t>
            </w:r>
            <w:r w:rsidR="00050A69">
              <w:rPr>
                <w:szCs w:val="22"/>
              </w:rPr>
              <w:br/>
              <w:t xml:space="preserve">   </w:t>
            </w:r>
            <w:r w:rsidRPr="00E6214D">
              <w:rPr>
                <w:szCs w:val="22"/>
              </w:rPr>
              <w:t xml:space="preserve">the </w:t>
            </w:r>
            <w:r w:rsidR="00914040">
              <w:rPr>
                <w:szCs w:val="22"/>
              </w:rPr>
              <w:t>period/</w:t>
            </w:r>
            <w:r w:rsidRPr="00E6214D">
              <w:rPr>
                <w:szCs w:val="22"/>
              </w:rPr>
              <w:t>year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38408B" w14:textId="77777777" w:rsidR="00B378D0" w:rsidRDefault="00B378D0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612CB3DF" w14:textId="7DFB7158" w:rsidR="007E5102" w:rsidRPr="00E6214D" w:rsidRDefault="00FF1677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>
              <w:rPr>
                <w:rFonts w:cs="Times New Roman"/>
              </w:rPr>
              <w:t>(</w:t>
            </w:r>
            <w:r w:rsidR="00D67E0B">
              <w:rPr>
                <w:rFonts w:cs="Times New Roman"/>
              </w:rPr>
              <w:t>6,166)</w:t>
            </w:r>
          </w:p>
        </w:tc>
        <w:tc>
          <w:tcPr>
            <w:tcW w:w="180" w:type="dxa"/>
          </w:tcPr>
          <w:p w14:paraId="0AFD549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2B5AAD81" w14:textId="77777777" w:rsidR="00B378D0" w:rsidRDefault="00B378D0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33A40CBD" w14:textId="3310ECD6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(24,643)</w:t>
            </w:r>
          </w:p>
        </w:tc>
        <w:tc>
          <w:tcPr>
            <w:tcW w:w="180" w:type="dxa"/>
          </w:tcPr>
          <w:p w14:paraId="3789723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A0CF39" w14:textId="77777777" w:rsidR="00B378D0" w:rsidRDefault="00B378D0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2EF0AE95" w14:textId="50BEE695" w:rsidR="007E5102" w:rsidRPr="00E6214D" w:rsidRDefault="00A21A4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A21A42">
              <w:rPr>
                <w:rFonts w:cs="Times New Roman"/>
              </w:rPr>
              <w:t>(6,166)</w:t>
            </w:r>
          </w:p>
        </w:tc>
        <w:tc>
          <w:tcPr>
            <w:tcW w:w="180" w:type="dxa"/>
          </w:tcPr>
          <w:p w14:paraId="62665FD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86887E" w14:textId="77777777" w:rsidR="00B378D0" w:rsidRDefault="00B378D0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  <w:p w14:paraId="0C77D9E2" w14:textId="223AA988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(24,643)</w:t>
            </w:r>
          </w:p>
        </w:tc>
      </w:tr>
      <w:tr w:rsidR="007E5102" w:rsidRPr="00E6214D" w14:paraId="1558A2AC" w14:textId="77777777" w:rsidTr="00CF3E11">
        <w:trPr>
          <w:cantSplit/>
        </w:trPr>
        <w:tc>
          <w:tcPr>
            <w:tcW w:w="3870" w:type="dxa"/>
            <w:vAlign w:val="bottom"/>
          </w:tcPr>
          <w:p w14:paraId="1049B44C" w14:textId="707D4CED" w:rsidR="007E5102" w:rsidRPr="00E6214D" w:rsidRDefault="007E5102" w:rsidP="00CF3E11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At 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March/</w:t>
            </w: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31 December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6966EF2" w14:textId="62E7D3D1" w:rsidR="007E5102" w:rsidRPr="00E6214D" w:rsidRDefault="00D67E0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  <w:b/>
                <w:bCs/>
                <w:cs/>
              </w:rPr>
            </w:pPr>
            <w:r>
              <w:rPr>
                <w:rFonts w:cs="Times New Roman"/>
                <w:b/>
                <w:bCs/>
              </w:rPr>
              <w:t>200,113</w:t>
            </w:r>
          </w:p>
        </w:tc>
        <w:tc>
          <w:tcPr>
            <w:tcW w:w="180" w:type="dxa"/>
          </w:tcPr>
          <w:p w14:paraId="042B219E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05B56CD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206,279</w:t>
            </w:r>
          </w:p>
        </w:tc>
        <w:tc>
          <w:tcPr>
            <w:tcW w:w="180" w:type="dxa"/>
          </w:tcPr>
          <w:p w14:paraId="1C1E122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8AC5BE2" w14:textId="303BF3B3" w:rsidR="007E5102" w:rsidRPr="00E6214D" w:rsidRDefault="007A5487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7A5487">
              <w:rPr>
                <w:rFonts w:cs="Times New Roman"/>
                <w:b/>
                <w:bCs/>
              </w:rPr>
              <w:t>200,113</w:t>
            </w:r>
          </w:p>
        </w:tc>
        <w:tc>
          <w:tcPr>
            <w:tcW w:w="180" w:type="dxa"/>
          </w:tcPr>
          <w:p w14:paraId="174DB988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BD3546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206,279</w:t>
            </w:r>
          </w:p>
        </w:tc>
      </w:tr>
      <w:tr w:rsidR="007E5102" w:rsidRPr="00E6214D" w14:paraId="34FF1B98" w14:textId="77777777" w:rsidTr="00CF3E11">
        <w:trPr>
          <w:cantSplit/>
        </w:trPr>
        <w:tc>
          <w:tcPr>
            <w:tcW w:w="3870" w:type="dxa"/>
          </w:tcPr>
          <w:p w14:paraId="04655204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E08196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02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57C355D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</w:tcPr>
          <w:p w14:paraId="7BC1EA21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593FF4F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5A48C42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80" w:type="dxa"/>
          </w:tcPr>
          <w:p w14:paraId="14A5772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AD7D47A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</w:tr>
      <w:tr w:rsidR="007E5102" w:rsidRPr="00E6214D" w14:paraId="30CFAFAA" w14:textId="77777777" w:rsidTr="00CF3E11">
        <w:trPr>
          <w:cantSplit/>
        </w:trPr>
        <w:tc>
          <w:tcPr>
            <w:tcW w:w="3870" w:type="dxa"/>
          </w:tcPr>
          <w:p w14:paraId="39D276CD" w14:textId="77777777" w:rsidR="007E5102" w:rsidRPr="00E6214D" w:rsidRDefault="007E510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 xml:space="preserve">- current </w:t>
            </w:r>
          </w:p>
        </w:tc>
        <w:tc>
          <w:tcPr>
            <w:tcW w:w="1260" w:type="dxa"/>
          </w:tcPr>
          <w:p w14:paraId="5A24757B" w14:textId="090E8680" w:rsidR="007E5102" w:rsidRPr="00E6214D" w:rsidRDefault="00B244BA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B244BA">
              <w:rPr>
                <w:rFonts w:cs="Times New Roman"/>
              </w:rPr>
              <w:t>22,231</w:t>
            </w:r>
          </w:p>
        </w:tc>
        <w:tc>
          <w:tcPr>
            <w:tcW w:w="180" w:type="dxa"/>
          </w:tcPr>
          <w:p w14:paraId="43BBD5D0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15" w:type="dxa"/>
          </w:tcPr>
          <w:p w14:paraId="18065625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23,189</w:t>
            </w:r>
          </w:p>
        </w:tc>
        <w:tc>
          <w:tcPr>
            <w:tcW w:w="180" w:type="dxa"/>
          </w:tcPr>
          <w:p w14:paraId="46238B2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C9E3C78" w14:textId="4FC928F4" w:rsidR="007E5102" w:rsidRPr="00E6214D" w:rsidRDefault="00D4120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D4120B">
              <w:rPr>
                <w:rFonts w:cs="Times New Roman"/>
              </w:rPr>
              <w:t>22,231</w:t>
            </w:r>
          </w:p>
        </w:tc>
        <w:tc>
          <w:tcPr>
            <w:tcW w:w="180" w:type="dxa"/>
          </w:tcPr>
          <w:p w14:paraId="3D82B79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</w:tcPr>
          <w:p w14:paraId="5ACACAB7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23,189</w:t>
            </w:r>
          </w:p>
        </w:tc>
      </w:tr>
      <w:tr w:rsidR="007E5102" w:rsidRPr="00E6214D" w14:paraId="32E4E559" w14:textId="77777777" w:rsidTr="00CF3E11">
        <w:trPr>
          <w:cantSplit/>
        </w:trPr>
        <w:tc>
          <w:tcPr>
            <w:tcW w:w="3870" w:type="dxa"/>
          </w:tcPr>
          <w:p w14:paraId="2A92D6CA" w14:textId="77777777" w:rsidR="007E5102" w:rsidRPr="00E6214D" w:rsidRDefault="007E5102" w:rsidP="00CF3E11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sz w:val="22"/>
                <w:szCs w:val="22"/>
              </w:rPr>
              <w:t>- non-current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E46C88A" w14:textId="7EB36DE9" w:rsidR="007E5102" w:rsidRPr="00E6214D" w:rsidRDefault="00006C68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006C68">
              <w:rPr>
                <w:rFonts w:cs="Times New Roman"/>
              </w:rPr>
              <w:t>177,882</w:t>
            </w:r>
          </w:p>
        </w:tc>
        <w:tc>
          <w:tcPr>
            <w:tcW w:w="180" w:type="dxa"/>
          </w:tcPr>
          <w:p w14:paraId="5C884912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736829CD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183,090</w:t>
            </w:r>
          </w:p>
        </w:tc>
        <w:tc>
          <w:tcPr>
            <w:tcW w:w="180" w:type="dxa"/>
          </w:tcPr>
          <w:p w14:paraId="7E189DB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68A765" w14:textId="4BC0DD2E" w:rsidR="007E5102" w:rsidRPr="00E6214D" w:rsidRDefault="004F4701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4F4701">
              <w:rPr>
                <w:rFonts w:cs="Times New Roman"/>
              </w:rPr>
              <w:t>177,882</w:t>
            </w:r>
          </w:p>
        </w:tc>
        <w:tc>
          <w:tcPr>
            <w:tcW w:w="180" w:type="dxa"/>
          </w:tcPr>
          <w:p w14:paraId="76EA7CAB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CBDA80E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</w:rPr>
            </w:pPr>
            <w:r w:rsidRPr="00E6214D">
              <w:rPr>
                <w:rFonts w:cs="Times New Roman"/>
              </w:rPr>
              <w:t>183,090</w:t>
            </w:r>
          </w:p>
        </w:tc>
      </w:tr>
      <w:tr w:rsidR="007E5102" w:rsidRPr="00E6214D" w14:paraId="6B3640B8" w14:textId="77777777" w:rsidTr="00CF3E11">
        <w:trPr>
          <w:cantSplit/>
        </w:trPr>
        <w:tc>
          <w:tcPr>
            <w:tcW w:w="3870" w:type="dxa"/>
          </w:tcPr>
          <w:p w14:paraId="123F4D05" w14:textId="77777777" w:rsidR="007E5102" w:rsidRPr="00E6214D" w:rsidRDefault="007E5102" w:rsidP="00CF3E11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6214D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7A6972" w14:textId="104AF04B" w:rsidR="007E5102" w:rsidRPr="00E6214D" w:rsidRDefault="00531C5B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531C5B">
              <w:rPr>
                <w:rFonts w:cs="Times New Roman"/>
                <w:b/>
                <w:bCs/>
              </w:rPr>
              <w:t>200,113</w:t>
            </w:r>
          </w:p>
        </w:tc>
        <w:tc>
          <w:tcPr>
            <w:tcW w:w="180" w:type="dxa"/>
          </w:tcPr>
          <w:p w14:paraId="702C0FD4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65683AEA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206,279</w:t>
            </w:r>
          </w:p>
        </w:tc>
        <w:tc>
          <w:tcPr>
            <w:tcW w:w="180" w:type="dxa"/>
          </w:tcPr>
          <w:p w14:paraId="6AA9096F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1DBCCC6" w14:textId="14835E20" w:rsidR="007E5102" w:rsidRPr="00E6214D" w:rsidRDefault="00433BE1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433BE1">
              <w:rPr>
                <w:rFonts w:cs="Times New Roman"/>
                <w:b/>
                <w:bCs/>
              </w:rPr>
              <w:t>200,113</w:t>
            </w:r>
          </w:p>
        </w:tc>
        <w:tc>
          <w:tcPr>
            <w:tcW w:w="180" w:type="dxa"/>
          </w:tcPr>
          <w:p w14:paraId="184BC5E3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DF355FB" w14:textId="77777777" w:rsidR="007E5102" w:rsidRPr="00E6214D" w:rsidRDefault="007E5102" w:rsidP="00CF3E11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tLeast"/>
              <w:ind w:left="-18" w:right="-108"/>
              <w:rPr>
                <w:rFonts w:cs="Times New Roman"/>
                <w:b/>
                <w:bCs/>
              </w:rPr>
            </w:pPr>
            <w:r w:rsidRPr="00E6214D">
              <w:rPr>
                <w:rFonts w:cs="Times New Roman"/>
                <w:b/>
                <w:bCs/>
              </w:rPr>
              <w:t>206,279</w:t>
            </w:r>
          </w:p>
        </w:tc>
      </w:tr>
    </w:tbl>
    <w:p w14:paraId="29B56DD0" w14:textId="30428AEC" w:rsidR="008F5F4B" w:rsidRPr="00CF1320" w:rsidRDefault="008F5F4B" w:rsidP="00F13E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  <w:sz w:val="22"/>
          <w:szCs w:val="22"/>
        </w:rPr>
      </w:pPr>
    </w:p>
    <w:p w14:paraId="6AF49433" w14:textId="4DDE326F" w:rsidR="00B321CD" w:rsidRPr="00B861E4" w:rsidRDefault="00B321CD" w:rsidP="00AD4523">
      <w:pPr>
        <w:pStyle w:val="BodyText"/>
        <w:spacing w:after="0"/>
        <w:ind w:left="540"/>
        <w:jc w:val="thaiDistribute"/>
        <w:rPr>
          <w:rFonts w:ascii="Times New Roman" w:hAnsi="Times New Roman" w:cs="Times New Roman"/>
          <w:sz w:val="22"/>
          <w:szCs w:val="22"/>
        </w:rPr>
        <w:sectPr w:rsidR="00B321CD" w:rsidRPr="00B861E4" w:rsidSect="009B6B36">
          <w:headerReference w:type="default" r:id="rId19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43E666EE" w14:textId="614E722E" w:rsidR="005450D5" w:rsidRPr="009A607C" w:rsidRDefault="001F0EBE" w:rsidP="00A40DD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S</w:t>
      </w:r>
      <w:r w:rsidR="005450D5" w:rsidRPr="00587A4B">
        <w:rPr>
          <w:rFonts w:ascii="Times New Roman" w:hAnsi="Times New Roman"/>
          <w:i w:val="0"/>
          <w:iCs w:val="0"/>
          <w:sz w:val="24"/>
          <w:szCs w:val="24"/>
          <w:u w:val="none"/>
        </w:rPr>
        <w:t>egment information</w:t>
      </w: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and disaggregation of revenue</w:t>
      </w:r>
    </w:p>
    <w:p w14:paraId="7907A2C8" w14:textId="77777777" w:rsidR="005450D5" w:rsidRPr="00B22CD5" w:rsidRDefault="005450D5" w:rsidP="00B22C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p w14:paraId="34FCC932" w14:textId="1EE56B77" w:rsidR="00162790" w:rsidRPr="0023125F" w:rsidRDefault="00162790" w:rsidP="00CA32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30"/>
        <w:jc w:val="both"/>
        <w:rPr>
          <w:rFonts w:ascii="Times New Roman" w:hAnsi="Times New Roman"/>
          <w:spacing w:val="2"/>
          <w:sz w:val="22"/>
          <w:szCs w:val="22"/>
        </w:rPr>
      </w:pPr>
      <w:r w:rsidRPr="0023125F">
        <w:rPr>
          <w:rFonts w:ascii="Times New Roman" w:hAnsi="Times New Roman"/>
          <w:spacing w:val="2"/>
          <w:sz w:val="22"/>
          <w:szCs w:val="22"/>
        </w:rPr>
        <w:t xml:space="preserve">Disaggregation of revenues, results and timing of revenue recognition, based on reportable segments, </w:t>
      </w:r>
      <w:r w:rsidR="008E38DB" w:rsidRPr="0023125F">
        <w:rPr>
          <w:rFonts w:ascii="Times New Roman" w:hAnsi="Times New Roman"/>
          <w:spacing w:val="2"/>
          <w:sz w:val="22"/>
          <w:szCs w:val="22"/>
        </w:rPr>
        <w:t xml:space="preserve">for </w:t>
      </w:r>
      <w:r w:rsidR="00783318">
        <w:rPr>
          <w:rFonts w:ascii="Times New Roman" w:hAnsi="Times New Roman"/>
          <w:spacing w:val="2"/>
          <w:sz w:val="22"/>
          <w:szCs w:val="22"/>
        </w:rPr>
        <w:t xml:space="preserve">the </w:t>
      </w:r>
      <w:r w:rsidR="00074CA2">
        <w:rPr>
          <w:rFonts w:ascii="Times New Roman" w:hAnsi="Times New Roman"/>
          <w:spacing w:val="2"/>
          <w:sz w:val="22"/>
          <w:szCs w:val="22"/>
        </w:rPr>
        <w:t>three</w:t>
      </w:r>
      <w:r w:rsidRPr="00E76D2A">
        <w:rPr>
          <w:rFonts w:ascii="Times New Roman" w:hAnsi="Times New Roman"/>
          <w:spacing w:val="2"/>
          <w:sz w:val="22"/>
          <w:szCs w:val="22"/>
        </w:rPr>
        <w:t>-month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period</w:t>
      </w:r>
      <w:r w:rsidR="00F23FB9" w:rsidRPr="0023125F">
        <w:rPr>
          <w:rFonts w:ascii="Times New Roman" w:hAnsi="Times New Roman"/>
          <w:spacing w:val="2"/>
          <w:sz w:val="22"/>
          <w:szCs w:val="22"/>
        </w:rPr>
        <w:t>s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ended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 xml:space="preserve"> </w:t>
      </w:r>
      <w:r w:rsidR="00032209" w:rsidRPr="0023125F">
        <w:rPr>
          <w:rFonts w:ascii="Times New Roman" w:hAnsi="Times New Roman"/>
          <w:spacing w:val="2"/>
          <w:sz w:val="22"/>
          <w:szCs w:val="22"/>
        </w:rPr>
        <w:t>3</w:t>
      </w:r>
      <w:r w:rsidR="00074CA2">
        <w:rPr>
          <w:rFonts w:ascii="Times New Roman" w:hAnsi="Times New Roman"/>
          <w:spacing w:val="2"/>
          <w:sz w:val="22"/>
          <w:szCs w:val="22"/>
        </w:rPr>
        <w:t xml:space="preserve">1 March 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202</w:t>
      </w:r>
      <w:r w:rsidR="00074CA2">
        <w:rPr>
          <w:rFonts w:ascii="Times New Roman" w:hAnsi="Times New Roman"/>
          <w:spacing w:val="2"/>
          <w:sz w:val="22"/>
          <w:szCs w:val="22"/>
        </w:rPr>
        <w:t>4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and 20</w:t>
      </w:r>
      <w:r w:rsidR="00A82F7B" w:rsidRPr="0023125F">
        <w:rPr>
          <w:rFonts w:ascii="Times New Roman" w:hAnsi="Times New Roman"/>
          <w:spacing w:val="2"/>
          <w:sz w:val="22"/>
          <w:szCs w:val="22"/>
        </w:rPr>
        <w:t>2</w:t>
      </w:r>
      <w:r w:rsidR="00074CA2">
        <w:rPr>
          <w:rFonts w:ascii="Times New Roman" w:hAnsi="Times New Roman"/>
          <w:spacing w:val="2"/>
          <w:sz w:val="22"/>
          <w:szCs w:val="22"/>
        </w:rPr>
        <w:t>3</w:t>
      </w:r>
      <w:r w:rsidRPr="0023125F">
        <w:rPr>
          <w:rFonts w:ascii="Times New Roman" w:hAnsi="Times New Roman"/>
          <w:spacing w:val="2"/>
          <w:sz w:val="22"/>
          <w:szCs w:val="22"/>
        </w:rPr>
        <w:t xml:space="preserve"> were as follows:</w:t>
      </w:r>
    </w:p>
    <w:p w14:paraId="60BF446D" w14:textId="0DBBBF4D" w:rsidR="00553AF3" w:rsidRDefault="00553AF3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357"/>
        <w:jc w:val="both"/>
        <w:rPr>
          <w:rFonts w:ascii="Times New Roman" w:hAnsi="Times New Roman"/>
          <w:sz w:val="22"/>
          <w:szCs w:val="22"/>
        </w:rPr>
      </w:pPr>
    </w:p>
    <w:tbl>
      <w:tblPr>
        <w:tblW w:w="14438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350"/>
        <w:gridCol w:w="258"/>
        <w:gridCol w:w="1172"/>
        <w:gridCol w:w="181"/>
        <w:gridCol w:w="1089"/>
        <w:gridCol w:w="184"/>
        <w:gridCol w:w="1166"/>
        <w:gridCol w:w="187"/>
        <w:gridCol w:w="1073"/>
        <w:gridCol w:w="204"/>
        <w:gridCol w:w="1211"/>
        <w:gridCol w:w="192"/>
        <w:gridCol w:w="1209"/>
        <w:gridCol w:w="243"/>
        <w:gridCol w:w="1209"/>
      </w:tblGrid>
      <w:tr w:rsidR="007F47D9" w:rsidRPr="00A27B59" w14:paraId="60FB37A5" w14:textId="77777777" w:rsidTr="00CF3E11">
        <w:trPr>
          <w:cantSplit/>
          <w:tblHeader/>
        </w:trPr>
        <w:tc>
          <w:tcPr>
            <w:tcW w:w="3510" w:type="dxa"/>
            <w:tcBorders>
              <w:top w:val="nil"/>
              <w:bottom w:val="nil"/>
            </w:tcBorders>
          </w:tcPr>
          <w:p w14:paraId="7CB48F74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bookmarkStart w:id="3" w:name="_Hlk160736661"/>
          </w:p>
        </w:tc>
        <w:tc>
          <w:tcPr>
            <w:tcW w:w="10928" w:type="dxa"/>
            <w:gridSpan w:val="15"/>
            <w:tcBorders>
              <w:top w:val="nil"/>
              <w:bottom w:val="nil"/>
            </w:tcBorders>
          </w:tcPr>
          <w:p w14:paraId="35F05BB6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Consolidated financial statements</w:t>
            </w:r>
          </w:p>
        </w:tc>
      </w:tr>
      <w:tr w:rsidR="007F47D9" w:rsidRPr="00A27B59" w14:paraId="26323863" w14:textId="77777777" w:rsidTr="00CF3E11">
        <w:trPr>
          <w:cantSplit/>
          <w:tblHeader/>
        </w:trPr>
        <w:tc>
          <w:tcPr>
            <w:tcW w:w="3510" w:type="dxa"/>
            <w:vMerge w:val="restart"/>
            <w:tcBorders>
              <w:top w:val="nil"/>
              <w:bottom w:val="nil"/>
            </w:tcBorders>
          </w:tcPr>
          <w:p w14:paraId="2092AFAD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366A478E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  <w:p w14:paraId="2647E5E8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  <w:r>
              <w:rPr>
                <w:b/>
                <w:bCs/>
                <w:i/>
                <w:iCs/>
                <w:szCs w:val="22"/>
              </w:rPr>
              <w:t>For the three</w:t>
            </w:r>
            <w:r w:rsidRPr="00A27B59">
              <w:rPr>
                <w:b/>
                <w:bCs/>
                <w:i/>
                <w:iCs/>
                <w:szCs w:val="22"/>
              </w:rPr>
              <w:t xml:space="preserve">-month period ended  </w:t>
            </w:r>
          </w:p>
          <w:p w14:paraId="2F4BCE86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  <w:r w:rsidRPr="00A27B59">
              <w:rPr>
                <w:b/>
                <w:bCs/>
                <w:i/>
                <w:iCs/>
                <w:szCs w:val="22"/>
              </w:rPr>
              <w:t xml:space="preserve">   </w:t>
            </w:r>
            <w:r>
              <w:rPr>
                <w:b/>
                <w:bCs/>
                <w:i/>
                <w:iCs/>
                <w:szCs w:val="22"/>
              </w:rPr>
              <w:t>31 March</w:t>
            </w:r>
          </w:p>
        </w:tc>
        <w:tc>
          <w:tcPr>
            <w:tcW w:w="2780" w:type="dxa"/>
            <w:gridSpan w:val="3"/>
            <w:tcBorders>
              <w:top w:val="nil"/>
              <w:bottom w:val="nil"/>
            </w:tcBorders>
          </w:tcPr>
          <w:p w14:paraId="0A3EAAF9" w14:textId="77777777" w:rsidR="007F47D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2131C017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1" w:type="dxa"/>
            <w:tcBorders>
              <w:top w:val="nil"/>
              <w:bottom w:val="nil"/>
            </w:tcBorders>
          </w:tcPr>
          <w:p w14:paraId="0CA2FD96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39" w:type="dxa"/>
            <w:gridSpan w:val="3"/>
            <w:tcBorders>
              <w:top w:val="nil"/>
              <w:bottom w:val="nil"/>
            </w:tcBorders>
          </w:tcPr>
          <w:p w14:paraId="63E7250D" w14:textId="77777777" w:rsidR="007F47D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35856174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>
              <w:rPr>
                <w:szCs w:val="22"/>
              </w:rPr>
              <w:t>business</w:t>
            </w:r>
          </w:p>
        </w:tc>
        <w:tc>
          <w:tcPr>
            <w:tcW w:w="187" w:type="dxa"/>
            <w:tcBorders>
              <w:top w:val="nil"/>
              <w:bottom w:val="nil"/>
            </w:tcBorders>
          </w:tcPr>
          <w:p w14:paraId="58F87109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488" w:type="dxa"/>
            <w:gridSpan w:val="3"/>
            <w:tcBorders>
              <w:top w:val="nil"/>
              <w:bottom w:val="nil"/>
            </w:tcBorders>
          </w:tcPr>
          <w:p w14:paraId="4E155490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35A008A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Others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4ED37B02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</w:tc>
        <w:tc>
          <w:tcPr>
            <w:tcW w:w="2661" w:type="dxa"/>
            <w:gridSpan w:val="3"/>
            <w:tcBorders>
              <w:top w:val="nil"/>
              <w:bottom w:val="nil"/>
            </w:tcBorders>
          </w:tcPr>
          <w:p w14:paraId="2222E381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2F7E954B" w14:textId="77777777" w:rsidR="007F47D9" w:rsidRPr="00A27B59" w:rsidRDefault="007F47D9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 xml:space="preserve">Total </w:t>
            </w:r>
          </w:p>
        </w:tc>
      </w:tr>
      <w:tr w:rsidR="007F47D9" w:rsidRPr="00A27B59" w14:paraId="01CD7D4E" w14:textId="77777777" w:rsidTr="00CF3E11">
        <w:trPr>
          <w:cantSplit/>
          <w:tblHeader/>
        </w:trPr>
        <w:tc>
          <w:tcPr>
            <w:tcW w:w="3510" w:type="dxa"/>
            <w:vMerge/>
            <w:tcBorders>
              <w:top w:val="nil"/>
              <w:bottom w:val="nil"/>
            </w:tcBorders>
          </w:tcPr>
          <w:p w14:paraId="6FA9F525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350" w:type="dxa"/>
            <w:tcBorders>
              <w:top w:val="nil"/>
            </w:tcBorders>
            <w:shd w:val="clear" w:color="auto" w:fill="auto"/>
          </w:tcPr>
          <w:p w14:paraId="662E7BB5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04CC4EB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258" w:type="dxa"/>
            <w:tcBorders>
              <w:top w:val="nil"/>
            </w:tcBorders>
          </w:tcPr>
          <w:p w14:paraId="3C2B3002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72" w:type="dxa"/>
            <w:tcBorders>
              <w:top w:val="nil"/>
            </w:tcBorders>
          </w:tcPr>
          <w:p w14:paraId="5FDD7EE3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F59B337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81" w:type="dxa"/>
            <w:tcBorders>
              <w:top w:val="nil"/>
            </w:tcBorders>
          </w:tcPr>
          <w:p w14:paraId="3F3D1C46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089" w:type="dxa"/>
            <w:tcBorders>
              <w:top w:val="nil"/>
            </w:tcBorders>
          </w:tcPr>
          <w:p w14:paraId="2672745C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FE6B97A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184" w:type="dxa"/>
            <w:tcBorders>
              <w:top w:val="nil"/>
            </w:tcBorders>
          </w:tcPr>
          <w:p w14:paraId="21663ECF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166" w:type="dxa"/>
            <w:tcBorders>
              <w:top w:val="nil"/>
            </w:tcBorders>
          </w:tcPr>
          <w:p w14:paraId="6A845B98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72BAD299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87" w:type="dxa"/>
            <w:tcBorders>
              <w:top w:val="nil"/>
            </w:tcBorders>
          </w:tcPr>
          <w:p w14:paraId="042E2581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240" w:lineRule="atLeast"/>
              <w:ind w:right="-79"/>
              <w:jc w:val="center"/>
              <w:rPr>
                <w:szCs w:val="22"/>
              </w:rPr>
            </w:pPr>
          </w:p>
        </w:tc>
        <w:tc>
          <w:tcPr>
            <w:tcW w:w="1073" w:type="dxa"/>
            <w:tcBorders>
              <w:top w:val="nil"/>
            </w:tcBorders>
          </w:tcPr>
          <w:p w14:paraId="79618B52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2E2AB13E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204" w:type="dxa"/>
            <w:tcBorders>
              <w:top w:val="nil"/>
            </w:tcBorders>
          </w:tcPr>
          <w:p w14:paraId="36DE5318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11" w:type="dxa"/>
            <w:tcBorders>
              <w:top w:val="nil"/>
            </w:tcBorders>
          </w:tcPr>
          <w:p w14:paraId="0A2682B5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02711C12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  <w:tc>
          <w:tcPr>
            <w:tcW w:w="192" w:type="dxa"/>
            <w:tcBorders>
              <w:top w:val="nil"/>
            </w:tcBorders>
          </w:tcPr>
          <w:p w14:paraId="484E8880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07D7658E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6D5FB4E7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2024</w:t>
            </w:r>
          </w:p>
        </w:tc>
        <w:tc>
          <w:tcPr>
            <w:tcW w:w="243" w:type="dxa"/>
            <w:tcBorders>
              <w:top w:val="nil"/>
            </w:tcBorders>
          </w:tcPr>
          <w:p w14:paraId="0BABE43A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</w:tc>
        <w:tc>
          <w:tcPr>
            <w:tcW w:w="1209" w:type="dxa"/>
            <w:tcBorders>
              <w:top w:val="nil"/>
            </w:tcBorders>
          </w:tcPr>
          <w:p w14:paraId="5C5F4488" w14:textId="77777777" w:rsidR="007F47D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</w:p>
          <w:p w14:paraId="4DD50FD7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2023</w:t>
            </w:r>
          </w:p>
        </w:tc>
      </w:tr>
      <w:tr w:rsidR="007F47D9" w:rsidRPr="00A27B59" w14:paraId="0A1C06A7" w14:textId="77777777" w:rsidTr="00CF3E11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434CD6C7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75D86809" w14:textId="77777777" w:rsidR="007F47D9" w:rsidRPr="00A27B59" w:rsidRDefault="007F47D9" w:rsidP="00CF3E11">
            <w:pPr>
              <w:pStyle w:val="acctmergecolhdg"/>
              <w:spacing w:line="240" w:lineRule="atLeast"/>
              <w:rPr>
                <w:b w:val="0"/>
                <w:bCs/>
                <w:szCs w:val="22"/>
              </w:rPr>
            </w:pPr>
            <w:r w:rsidRPr="00622903">
              <w:rPr>
                <w:b w:val="0"/>
                <w:bCs/>
                <w:i/>
                <w:iCs/>
                <w:szCs w:val="22"/>
              </w:rPr>
              <w:t>(</w:t>
            </w:r>
            <w:r>
              <w:rPr>
                <w:b w:val="0"/>
                <w:bCs/>
                <w:i/>
                <w:iCs/>
                <w:szCs w:val="22"/>
              </w:rPr>
              <w:t>in thousand B</w:t>
            </w:r>
            <w:r w:rsidRPr="00622903">
              <w:rPr>
                <w:b w:val="0"/>
                <w:bCs/>
                <w:i/>
                <w:iCs/>
                <w:szCs w:val="22"/>
              </w:rPr>
              <w:t>aht)</w:t>
            </w:r>
          </w:p>
        </w:tc>
      </w:tr>
      <w:tr w:rsidR="007F47D9" w:rsidRPr="00A27B59" w14:paraId="1729AC44" w14:textId="77777777" w:rsidTr="00CF3E11">
        <w:trPr>
          <w:cantSplit/>
          <w:trHeight w:val="83"/>
          <w:tblHeader/>
        </w:trPr>
        <w:tc>
          <w:tcPr>
            <w:tcW w:w="3510" w:type="dxa"/>
            <w:tcBorders>
              <w:top w:val="nil"/>
            </w:tcBorders>
          </w:tcPr>
          <w:p w14:paraId="7037DF00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right="-79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0928" w:type="dxa"/>
            <w:gridSpan w:val="15"/>
            <w:shd w:val="clear" w:color="auto" w:fill="auto"/>
          </w:tcPr>
          <w:p w14:paraId="2A72F4E5" w14:textId="77777777" w:rsidR="007F47D9" w:rsidRPr="00622903" w:rsidRDefault="007F47D9" w:rsidP="00CF3E11">
            <w:pPr>
              <w:pStyle w:val="acctmergecolhdg"/>
              <w:spacing w:line="240" w:lineRule="atLeast"/>
              <w:rPr>
                <w:b w:val="0"/>
                <w:bCs/>
                <w:i/>
                <w:iCs/>
                <w:szCs w:val="22"/>
              </w:rPr>
            </w:pPr>
          </w:p>
        </w:tc>
      </w:tr>
      <w:tr w:rsidR="007F47D9" w:rsidRPr="00A27B59" w14:paraId="69445A66" w14:textId="77777777" w:rsidTr="00CF3E11">
        <w:trPr>
          <w:cantSplit/>
        </w:trPr>
        <w:tc>
          <w:tcPr>
            <w:tcW w:w="3510" w:type="dxa"/>
          </w:tcPr>
          <w:p w14:paraId="34C27396" w14:textId="77777777" w:rsidR="007F47D9" w:rsidRPr="00EA5D65" w:rsidRDefault="007F47D9" w:rsidP="00CF3E11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EA5D6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External revenue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22D914E4" w14:textId="3031F1EA" w:rsidR="007F47D9" w:rsidRPr="00EA5D65" w:rsidRDefault="00DC1FFD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C1FFD">
              <w:rPr>
                <w:b/>
                <w:bCs/>
                <w:szCs w:val="22"/>
              </w:rPr>
              <w:t>99,000</w:t>
            </w: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7D0328AB" w14:textId="77777777" w:rsidR="007F47D9" w:rsidRPr="00EA5D65" w:rsidRDefault="007F47D9" w:rsidP="00CF3E11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7D3C3103" w14:textId="77777777" w:rsidR="007F47D9" w:rsidRPr="00EA5D6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25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746</w:t>
            </w: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09313AE7" w14:textId="77777777" w:rsidR="007F47D9" w:rsidRPr="00EA5D6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40AD584E" w14:textId="141D33A4" w:rsidR="007F47D9" w:rsidRPr="00EA5D65" w:rsidRDefault="00AD0A60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AD0A60">
              <w:rPr>
                <w:b/>
                <w:bCs/>
                <w:szCs w:val="22"/>
              </w:rPr>
              <w:t>170,132</w:t>
            </w: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55217E81" w14:textId="77777777" w:rsidR="007F47D9" w:rsidRPr="00EA5D65" w:rsidRDefault="007F47D9" w:rsidP="00CF3E11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  <w:vAlign w:val="bottom"/>
          </w:tcPr>
          <w:p w14:paraId="00FEF05C" w14:textId="77777777" w:rsidR="007F47D9" w:rsidRPr="00EA5D6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175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987</w:t>
            </w: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4F57B690" w14:textId="77777777" w:rsidR="007F47D9" w:rsidRPr="00EA5D6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7303948B" w14:textId="71D6597B" w:rsidR="007F47D9" w:rsidRPr="00EA5D65" w:rsidRDefault="002F3F00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 w:rsidRPr="002F3F00">
              <w:rPr>
                <w:b/>
                <w:bCs/>
                <w:szCs w:val="22"/>
              </w:rPr>
              <w:t>9,374</w:t>
            </w: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6B6682D1" w14:textId="77777777" w:rsidR="007F47D9" w:rsidRPr="00EA5D65" w:rsidRDefault="007F47D9" w:rsidP="00CF3E11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56B58289" w14:textId="77777777" w:rsidR="007F47D9" w:rsidRPr="00EA5D6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9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439</w:t>
            </w:r>
          </w:p>
        </w:tc>
        <w:tc>
          <w:tcPr>
            <w:tcW w:w="192" w:type="dxa"/>
            <w:tcBorders>
              <w:bottom w:val="nil"/>
            </w:tcBorders>
          </w:tcPr>
          <w:p w14:paraId="0C5DB04B" w14:textId="77777777" w:rsidR="007F47D9" w:rsidRPr="00EA5D6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140DDA7" w14:textId="12DAA01D" w:rsidR="007F47D9" w:rsidRPr="00EA5D65" w:rsidRDefault="00712297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12297">
              <w:rPr>
                <w:b/>
                <w:bCs/>
                <w:szCs w:val="22"/>
              </w:rPr>
              <w:t>278,506</w:t>
            </w: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3084102F" w14:textId="77777777" w:rsidR="007F47D9" w:rsidRPr="00EA5D65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556D9D9C" w14:textId="77777777" w:rsidR="007F47D9" w:rsidRPr="00EA5D6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211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172</w:t>
            </w:r>
          </w:p>
        </w:tc>
      </w:tr>
      <w:tr w:rsidR="007F47D9" w:rsidRPr="00A27B59" w14:paraId="0AAD90A3" w14:textId="77777777" w:rsidTr="00CF3E11">
        <w:trPr>
          <w:cantSplit/>
        </w:trPr>
        <w:tc>
          <w:tcPr>
            <w:tcW w:w="3510" w:type="dxa"/>
          </w:tcPr>
          <w:p w14:paraId="7E4CF2C9" w14:textId="77777777" w:rsidR="007F47D9" w:rsidRPr="00A27B59" w:rsidRDefault="007F47D9" w:rsidP="00CF3E11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A27B59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 revenue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90B1343" w14:textId="587FFB0C" w:rsidR="007F47D9" w:rsidRPr="00A27B59" w:rsidRDefault="00D67C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D67CD9">
              <w:rPr>
                <w:b/>
                <w:bCs/>
                <w:szCs w:val="22"/>
              </w:rPr>
              <w:t>99,000</w:t>
            </w:r>
          </w:p>
        </w:tc>
        <w:tc>
          <w:tcPr>
            <w:tcW w:w="258" w:type="dxa"/>
            <w:tcBorders>
              <w:top w:val="nil"/>
              <w:bottom w:val="nil"/>
            </w:tcBorders>
            <w:vAlign w:val="bottom"/>
          </w:tcPr>
          <w:p w14:paraId="68EED01F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CB32CD9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90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25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746</w:t>
            </w:r>
          </w:p>
        </w:tc>
        <w:tc>
          <w:tcPr>
            <w:tcW w:w="181" w:type="dxa"/>
            <w:tcBorders>
              <w:top w:val="nil"/>
              <w:bottom w:val="nil"/>
            </w:tcBorders>
            <w:vAlign w:val="bottom"/>
          </w:tcPr>
          <w:p w14:paraId="70CC56C6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A29D0E1" w14:textId="696B5CB4" w:rsidR="007F47D9" w:rsidRPr="00A27B59" w:rsidRDefault="00AD0A60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AD0A60">
              <w:rPr>
                <w:b/>
                <w:bCs/>
                <w:szCs w:val="22"/>
              </w:rPr>
              <w:t>170,132</w:t>
            </w: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613F37C1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4AD628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175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987</w:t>
            </w:r>
          </w:p>
        </w:tc>
        <w:tc>
          <w:tcPr>
            <w:tcW w:w="187" w:type="dxa"/>
            <w:tcBorders>
              <w:top w:val="nil"/>
              <w:bottom w:val="nil"/>
            </w:tcBorders>
            <w:vAlign w:val="bottom"/>
          </w:tcPr>
          <w:p w14:paraId="3F069DB7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BDD3F82" w14:textId="5D30C0F7" w:rsidR="007F47D9" w:rsidRPr="007F65DE" w:rsidRDefault="0039545A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  <w:lang w:val="en-US" w:bidi="th-TH"/>
              </w:rPr>
            </w:pPr>
            <w:r w:rsidRPr="0039545A">
              <w:rPr>
                <w:b/>
                <w:bCs/>
                <w:szCs w:val="22"/>
                <w:lang w:val="en-US" w:bidi="th-TH"/>
              </w:rPr>
              <w:t>4</w:t>
            </w:r>
            <w:r w:rsidR="00214DAB">
              <w:rPr>
                <w:b/>
                <w:bCs/>
                <w:szCs w:val="22"/>
                <w:lang w:val="en-US" w:bidi="th-TH"/>
              </w:rPr>
              <w:t>2,850</w:t>
            </w:r>
          </w:p>
        </w:tc>
        <w:tc>
          <w:tcPr>
            <w:tcW w:w="204" w:type="dxa"/>
            <w:tcBorders>
              <w:top w:val="nil"/>
              <w:bottom w:val="nil"/>
            </w:tcBorders>
            <w:vAlign w:val="bottom"/>
          </w:tcPr>
          <w:p w14:paraId="71DA49BF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E4C1766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36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113</w:t>
            </w:r>
          </w:p>
        </w:tc>
        <w:tc>
          <w:tcPr>
            <w:tcW w:w="192" w:type="dxa"/>
            <w:tcBorders>
              <w:top w:val="nil"/>
              <w:bottom w:val="nil"/>
            </w:tcBorders>
          </w:tcPr>
          <w:p w14:paraId="282A9D5E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5E3D58D" w14:textId="648D063B" w:rsidR="007F47D9" w:rsidRPr="007F65DE" w:rsidRDefault="009F052C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  <w:lang w:val="en-US" w:bidi="th-TH"/>
              </w:rPr>
            </w:pPr>
            <w:r w:rsidRPr="009F052C">
              <w:rPr>
                <w:b/>
                <w:bCs/>
                <w:szCs w:val="22"/>
                <w:lang w:val="en-US" w:bidi="th-TH"/>
              </w:rPr>
              <w:t>3</w:t>
            </w:r>
            <w:r w:rsidR="00422BD0">
              <w:rPr>
                <w:b/>
                <w:bCs/>
                <w:szCs w:val="22"/>
                <w:lang w:val="en-US" w:bidi="th-TH"/>
              </w:rPr>
              <w:t>11,982</w:t>
            </w:r>
          </w:p>
        </w:tc>
        <w:tc>
          <w:tcPr>
            <w:tcW w:w="243" w:type="dxa"/>
            <w:tcBorders>
              <w:top w:val="nil"/>
              <w:bottom w:val="nil"/>
            </w:tcBorders>
            <w:vAlign w:val="bottom"/>
          </w:tcPr>
          <w:p w14:paraId="108430C2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4F2E3C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237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846</w:t>
            </w:r>
          </w:p>
        </w:tc>
      </w:tr>
      <w:tr w:rsidR="007F47D9" w:rsidRPr="008342D5" w14:paraId="44C91FD2" w14:textId="77777777" w:rsidTr="00CF3E11">
        <w:trPr>
          <w:cantSplit/>
        </w:trPr>
        <w:tc>
          <w:tcPr>
            <w:tcW w:w="3510" w:type="dxa"/>
          </w:tcPr>
          <w:p w14:paraId="3F9272B7" w14:textId="77777777" w:rsidR="007F47D9" w:rsidRPr="00A27B59" w:rsidRDefault="007F47D9" w:rsidP="00CF3E11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047A47A" w14:textId="77777777" w:rsidR="007F47D9" w:rsidRPr="00A27B59" w:rsidRDefault="007F47D9" w:rsidP="00CF3E11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</w:t>
            </w:r>
            <w:r w:rsidRPr="008342D5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egment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results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77DDFE6" w14:textId="1855DE9F" w:rsidR="007F47D9" w:rsidRPr="008342D5" w:rsidRDefault="00A2706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109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A27069">
              <w:rPr>
                <w:b/>
                <w:bCs/>
                <w:szCs w:val="22"/>
              </w:rPr>
              <w:t>96,404</w:t>
            </w:r>
          </w:p>
        </w:tc>
        <w:tc>
          <w:tcPr>
            <w:tcW w:w="258" w:type="dxa"/>
            <w:tcBorders>
              <w:top w:val="nil"/>
            </w:tcBorders>
            <w:vAlign w:val="bottom"/>
          </w:tcPr>
          <w:p w14:paraId="03032C89" w14:textId="77777777" w:rsidR="007F47D9" w:rsidRPr="008342D5" w:rsidRDefault="007F47D9" w:rsidP="00CF3E11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BD03D2B" w14:textId="77777777" w:rsidR="007F47D9" w:rsidRPr="008342D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17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846</w:t>
            </w:r>
          </w:p>
        </w:tc>
        <w:tc>
          <w:tcPr>
            <w:tcW w:w="181" w:type="dxa"/>
            <w:tcBorders>
              <w:top w:val="nil"/>
            </w:tcBorders>
            <w:vAlign w:val="bottom"/>
          </w:tcPr>
          <w:p w14:paraId="6EC75357" w14:textId="77777777" w:rsidR="007F47D9" w:rsidRPr="008342D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8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FD534B4" w14:textId="782268AB" w:rsidR="007F47D9" w:rsidRPr="008342D5" w:rsidRDefault="00EF59E6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2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EF59E6">
              <w:rPr>
                <w:b/>
                <w:bCs/>
                <w:szCs w:val="22"/>
              </w:rPr>
              <w:t>93,938</w:t>
            </w:r>
          </w:p>
        </w:tc>
        <w:tc>
          <w:tcPr>
            <w:tcW w:w="184" w:type="dxa"/>
            <w:tcBorders>
              <w:top w:val="nil"/>
            </w:tcBorders>
            <w:vAlign w:val="bottom"/>
          </w:tcPr>
          <w:p w14:paraId="6153C038" w14:textId="77777777" w:rsidR="007F47D9" w:rsidRPr="008342D5" w:rsidRDefault="007F47D9" w:rsidP="00CF3E11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16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50214A9" w14:textId="77777777" w:rsidR="007F47D9" w:rsidRPr="008342D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4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F65DE">
              <w:rPr>
                <w:b/>
                <w:bCs/>
                <w:color w:val="000000"/>
                <w:szCs w:val="22"/>
                <w:cs/>
              </w:rPr>
              <w:t>92</w:t>
            </w:r>
            <w:r w:rsidRPr="007F65DE">
              <w:rPr>
                <w:b/>
                <w:bCs/>
                <w:color w:val="000000"/>
                <w:szCs w:val="22"/>
              </w:rPr>
              <w:t>,</w:t>
            </w:r>
            <w:r w:rsidRPr="007F65DE">
              <w:rPr>
                <w:b/>
                <w:bCs/>
                <w:color w:val="000000"/>
                <w:szCs w:val="22"/>
                <w:cs/>
              </w:rPr>
              <w:t>995</w:t>
            </w:r>
          </w:p>
        </w:tc>
        <w:tc>
          <w:tcPr>
            <w:tcW w:w="187" w:type="dxa"/>
            <w:tcBorders>
              <w:top w:val="nil"/>
            </w:tcBorders>
            <w:vAlign w:val="bottom"/>
          </w:tcPr>
          <w:p w14:paraId="1BDF7BF3" w14:textId="77777777" w:rsidR="007F47D9" w:rsidRPr="008342D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07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7A2E9F9" w14:textId="54CC626D" w:rsidR="007F47D9" w:rsidRPr="0039545A" w:rsidRDefault="0039545A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814"/>
              </w:tabs>
              <w:spacing w:line="240" w:lineRule="atLeast"/>
              <w:ind w:left="-87" w:right="-79"/>
              <w:rPr>
                <w:b/>
                <w:bCs/>
                <w:szCs w:val="22"/>
              </w:rPr>
            </w:pPr>
            <w:r w:rsidRPr="0039545A">
              <w:rPr>
                <w:b/>
                <w:bCs/>
                <w:szCs w:val="22"/>
              </w:rPr>
              <w:t>-</w:t>
            </w:r>
          </w:p>
        </w:tc>
        <w:tc>
          <w:tcPr>
            <w:tcW w:w="204" w:type="dxa"/>
            <w:tcBorders>
              <w:top w:val="nil"/>
            </w:tcBorders>
          </w:tcPr>
          <w:p w14:paraId="6FF6E758" w14:textId="77777777" w:rsidR="007F47D9" w:rsidRPr="0039545A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E161EC4" w14:textId="77777777" w:rsidR="007F47D9" w:rsidRPr="0039545A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71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39545A">
              <w:rPr>
                <w:b/>
                <w:bCs/>
                <w:color w:val="000000"/>
                <w:szCs w:val="22"/>
              </w:rPr>
              <w:t>-</w:t>
            </w:r>
          </w:p>
        </w:tc>
        <w:tc>
          <w:tcPr>
            <w:tcW w:w="192" w:type="dxa"/>
            <w:tcBorders>
              <w:top w:val="nil"/>
            </w:tcBorders>
          </w:tcPr>
          <w:p w14:paraId="61A73286" w14:textId="77777777" w:rsidR="007F47D9" w:rsidRPr="008342D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664A191E" w14:textId="000018CC" w:rsidR="007F47D9" w:rsidRPr="008342D5" w:rsidRDefault="008A3044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8A3044">
              <w:rPr>
                <w:b/>
                <w:bCs/>
                <w:szCs w:val="22"/>
              </w:rPr>
              <w:t>190,342</w:t>
            </w:r>
          </w:p>
        </w:tc>
        <w:tc>
          <w:tcPr>
            <w:tcW w:w="243" w:type="dxa"/>
            <w:tcBorders>
              <w:top w:val="nil"/>
            </w:tcBorders>
            <w:vAlign w:val="bottom"/>
          </w:tcPr>
          <w:p w14:paraId="43B276F4" w14:textId="77777777" w:rsidR="007F47D9" w:rsidRPr="008342D5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</w:tcBorders>
            <w:vAlign w:val="bottom"/>
          </w:tcPr>
          <w:p w14:paraId="308A4D6D" w14:textId="77777777" w:rsidR="007F47D9" w:rsidRPr="008342D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8E0204">
              <w:rPr>
                <w:b/>
                <w:bCs/>
                <w:color w:val="000000"/>
                <w:szCs w:val="22"/>
                <w:cs/>
              </w:rPr>
              <w:t>110</w:t>
            </w:r>
            <w:r w:rsidRPr="008E0204">
              <w:rPr>
                <w:b/>
                <w:bCs/>
                <w:color w:val="000000"/>
                <w:szCs w:val="22"/>
              </w:rPr>
              <w:t>,</w:t>
            </w:r>
            <w:r w:rsidRPr="008E0204">
              <w:rPr>
                <w:b/>
                <w:bCs/>
                <w:color w:val="000000"/>
                <w:szCs w:val="22"/>
                <w:cs/>
              </w:rPr>
              <w:t>841</w:t>
            </w:r>
          </w:p>
        </w:tc>
      </w:tr>
      <w:tr w:rsidR="007F47D9" w:rsidRPr="00A005EE" w14:paraId="50CAACB2" w14:textId="77777777" w:rsidTr="00CF3E11">
        <w:trPr>
          <w:cantSplit/>
        </w:trPr>
        <w:tc>
          <w:tcPr>
            <w:tcW w:w="3510" w:type="dxa"/>
          </w:tcPr>
          <w:p w14:paraId="72D6913B" w14:textId="77777777" w:rsidR="007F47D9" w:rsidRPr="00A27B59" w:rsidRDefault="007F47D9" w:rsidP="00CF3E11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Unallocated expenses</w:t>
            </w:r>
          </w:p>
        </w:tc>
        <w:tc>
          <w:tcPr>
            <w:tcW w:w="1350" w:type="dxa"/>
            <w:vAlign w:val="bottom"/>
          </w:tcPr>
          <w:p w14:paraId="2C8E6B63" w14:textId="77777777" w:rsidR="007F47D9" w:rsidRPr="007D41B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6EBA7E9E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03986272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08056A63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2CF0991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6BAEE2F4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F459E55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1CD7E7BE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21E214BB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7941FFF4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405326B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066C199A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C1EDD9E" w14:textId="179FF0AE" w:rsidR="007F47D9" w:rsidRPr="00A005EE" w:rsidRDefault="003F1B52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3F1B52">
              <w:rPr>
                <w:szCs w:val="22"/>
              </w:rPr>
              <w:t>(13,146)</w:t>
            </w:r>
          </w:p>
        </w:tc>
        <w:tc>
          <w:tcPr>
            <w:tcW w:w="243" w:type="dxa"/>
            <w:vAlign w:val="bottom"/>
          </w:tcPr>
          <w:p w14:paraId="4728EAD6" w14:textId="77777777" w:rsidR="007F47D9" w:rsidRPr="00A005EE" w:rsidRDefault="007F47D9" w:rsidP="00CF3E11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07C5F813" w14:textId="77777777" w:rsidR="007F47D9" w:rsidRPr="00A005EE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8E0204">
              <w:rPr>
                <w:color w:val="000000"/>
                <w:szCs w:val="22"/>
                <w:cs/>
              </w:rPr>
              <w:t>(19</w:t>
            </w:r>
            <w:r w:rsidRPr="008E0204">
              <w:rPr>
                <w:color w:val="000000"/>
                <w:szCs w:val="22"/>
              </w:rPr>
              <w:t>,</w:t>
            </w:r>
            <w:r w:rsidRPr="008E0204">
              <w:rPr>
                <w:color w:val="000000"/>
                <w:szCs w:val="22"/>
                <w:cs/>
              </w:rPr>
              <w:t>810)</w:t>
            </w:r>
          </w:p>
        </w:tc>
      </w:tr>
      <w:tr w:rsidR="007F47D9" w:rsidRPr="00A005EE" w14:paraId="65AAF1B0" w14:textId="77777777" w:rsidTr="00CF3E11">
        <w:trPr>
          <w:cantSplit/>
        </w:trPr>
        <w:tc>
          <w:tcPr>
            <w:tcW w:w="3510" w:type="dxa"/>
          </w:tcPr>
          <w:p w14:paraId="0A50008F" w14:textId="4810B0BF" w:rsidR="007F47D9" w:rsidRDefault="007F47D9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hare of profit of joint ventures </w:t>
            </w:r>
          </w:p>
        </w:tc>
        <w:tc>
          <w:tcPr>
            <w:tcW w:w="1350" w:type="dxa"/>
            <w:vAlign w:val="bottom"/>
          </w:tcPr>
          <w:p w14:paraId="3A3223E6" w14:textId="77777777" w:rsidR="007F47D9" w:rsidRPr="007D41B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30980001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5244EAD9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38F2616C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459036DD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89592D4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2D2EA0FD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0E2D8CF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49A4614E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4235BA96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2243F0C0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2377AA94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40D7A56A" w14:textId="77777777" w:rsidR="007F47D9" w:rsidRPr="00A005EE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2BF1AF72" w14:textId="77777777" w:rsidR="007F47D9" w:rsidRPr="00A005EE" w:rsidRDefault="007F47D9" w:rsidP="00CF3E11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71E47D61" w14:textId="77777777" w:rsidR="007F47D9" w:rsidRPr="00A005EE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</w:tr>
      <w:tr w:rsidR="007F47D9" w:rsidRPr="00503FC6" w14:paraId="6C6F12F9" w14:textId="77777777" w:rsidTr="00CF3E11">
        <w:trPr>
          <w:cantSplit/>
        </w:trPr>
        <w:tc>
          <w:tcPr>
            <w:tcW w:w="3510" w:type="dxa"/>
          </w:tcPr>
          <w:p w14:paraId="6A06EC17" w14:textId="77777777" w:rsidR="007F47D9" w:rsidRPr="00A27B59" w:rsidRDefault="007F47D9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accounted for using equity method</w:t>
            </w:r>
          </w:p>
        </w:tc>
        <w:tc>
          <w:tcPr>
            <w:tcW w:w="1350" w:type="dxa"/>
            <w:vAlign w:val="bottom"/>
          </w:tcPr>
          <w:p w14:paraId="269C1190" w14:textId="77777777" w:rsidR="007F47D9" w:rsidRPr="007D41B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4C5A87AB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48139A77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33199DEC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8CC46A4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4FBEEE99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6AD44882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CEE96C3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181ABAA4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476EC89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715D1E21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C59DA71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E1DDDAB" w14:textId="704A1792" w:rsidR="007F47D9" w:rsidRDefault="00CD3FC7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CD3FC7">
              <w:rPr>
                <w:szCs w:val="22"/>
              </w:rPr>
              <w:t>18,507</w:t>
            </w:r>
          </w:p>
        </w:tc>
        <w:tc>
          <w:tcPr>
            <w:tcW w:w="243" w:type="dxa"/>
            <w:vAlign w:val="bottom"/>
          </w:tcPr>
          <w:p w14:paraId="1ACDC0F1" w14:textId="77777777" w:rsidR="007F47D9" w:rsidRPr="00503FC6" w:rsidRDefault="007F47D9" w:rsidP="00CF3E11">
            <w:pPr>
              <w:pStyle w:val="acctfourfigures"/>
              <w:shd w:val="clear" w:color="auto" w:fill="FFFFFF"/>
              <w:tabs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626F8C87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8E0204">
              <w:rPr>
                <w:color w:val="000000"/>
                <w:szCs w:val="22"/>
                <w:cs/>
              </w:rPr>
              <w:t>3</w:t>
            </w:r>
            <w:r w:rsidRPr="008E0204">
              <w:rPr>
                <w:color w:val="000000"/>
                <w:szCs w:val="22"/>
              </w:rPr>
              <w:t>,</w:t>
            </w:r>
            <w:r w:rsidRPr="008E0204">
              <w:rPr>
                <w:color w:val="000000"/>
                <w:szCs w:val="22"/>
                <w:cs/>
              </w:rPr>
              <w:t>379</w:t>
            </w:r>
          </w:p>
        </w:tc>
      </w:tr>
      <w:tr w:rsidR="007F47D9" w:rsidRPr="00503FC6" w14:paraId="206D5B3C" w14:textId="77777777" w:rsidTr="00CF3E11">
        <w:trPr>
          <w:cantSplit/>
        </w:trPr>
        <w:tc>
          <w:tcPr>
            <w:tcW w:w="3510" w:type="dxa"/>
          </w:tcPr>
          <w:p w14:paraId="7C37C4ED" w14:textId="77777777" w:rsidR="007F47D9" w:rsidRPr="00A27B59" w:rsidRDefault="007F47D9" w:rsidP="00CF3E11">
            <w:pPr>
              <w:shd w:val="clear" w:color="auto" w:fill="FFFFFF"/>
              <w:ind w:right="-7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Income tax expense</w:t>
            </w:r>
          </w:p>
        </w:tc>
        <w:tc>
          <w:tcPr>
            <w:tcW w:w="1350" w:type="dxa"/>
            <w:vAlign w:val="bottom"/>
          </w:tcPr>
          <w:p w14:paraId="028ABCA6" w14:textId="77777777" w:rsidR="007F47D9" w:rsidRPr="007D41B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1F73EC39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D39F7DD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73E6A9C1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730B5476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14B41CBE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5CBF71D3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377E8C76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0CDF586C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6F4FDAA2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58369EB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D8339F4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E5340D3" w14:textId="24760DA4" w:rsidR="007F47D9" w:rsidRPr="00503FC6" w:rsidRDefault="002B0EF8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2B0EF8">
              <w:rPr>
                <w:szCs w:val="22"/>
              </w:rPr>
              <w:t>(36,040)</w:t>
            </w:r>
          </w:p>
        </w:tc>
        <w:tc>
          <w:tcPr>
            <w:tcW w:w="243" w:type="dxa"/>
            <w:vAlign w:val="bottom"/>
          </w:tcPr>
          <w:p w14:paraId="4AEAA9CE" w14:textId="77777777" w:rsidR="007F47D9" w:rsidRPr="00503FC6" w:rsidRDefault="007F47D9" w:rsidP="00CF3E11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bottom"/>
          </w:tcPr>
          <w:p w14:paraId="278124CC" w14:textId="77777777" w:rsidR="007F47D9" w:rsidRPr="00503FC6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8E0204">
              <w:rPr>
                <w:color w:val="000000"/>
                <w:szCs w:val="22"/>
                <w:cs/>
              </w:rPr>
              <w:t>(18</w:t>
            </w:r>
            <w:r w:rsidRPr="008E0204">
              <w:rPr>
                <w:color w:val="000000"/>
                <w:szCs w:val="22"/>
              </w:rPr>
              <w:t>,</w:t>
            </w:r>
            <w:r w:rsidRPr="008E0204">
              <w:rPr>
                <w:color w:val="000000"/>
                <w:szCs w:val="22"/>
                <w:cs/>
              </w:rPr>
              <w:t>517)</w:t>
            </w:r>
          </w:p>
        </w:tc>
      </w:tr>
      <w:tr w:rsidR="007F47D9" w:rsidRPr="00503FC6" w14:paraId="0A96794C" w14:textId="77777777" w:rsidTr="00CF3E11">
        <w:trPr>
          <w:cantSplit/>
        </w:trPr>
        <w:tc>
          <w:tcPr>
            <w:tcW w:w="3510" w:type="dxa"/>
          </w:tcPr>
          <w:p w14:paraId="1E51DE52" w14:textId="77777777" w:rsidR="007F47D9" w:rsidRPr="00503FC6" w:rsidRDefault="007F47D9" w:rsidP="00CF3E11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503FC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Profit for the period</w:t>
            </w:r>
          </w:p>
        </w:tc>
        <w:tc>
          <w:tcPr>
            <w:tcW w:w="1350" w:type="dxa"/>
            <w:vAlign w:val="bottom"/>
          </w:tcPr>
          <w:p w14:paraId="45CABB3E" w14:textId="77777777" w:rsidR="007F47D9" w:rsidRPr="007D41B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vAlign w:val="bottom"/>
          </w:tcPr>
          <w:p w14:paraId="0D7E0FFE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38384E47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631FCCD0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vAlign w:val="bottom"/>
          </w:tcPr>
          <w:p w14:paraId="56012B4B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05E6AD06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vAlign w:val="bottom"/>
          </w:tcPr>
          <w:p w14:paraId="7D886B4F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7589B560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vAlign w:val="bottom"/>
          </w:tcPr>
          <w:p w14:paraId="3F00117F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00AC0517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624BEF90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16324799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F1872F" w14:textId="5AB82E20" w:rsidR="007F47D9" w:rsidRPr="00503FC6" w:rsidRDefault="007B3274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7B3274">
              <w:rPr>
                <w:b/>
                <w:bCs/>
                <w:szCs w:val="22"/>
              </w:rPr>
              <w:t>159,663</w:t>
            </w:r>
          </w:p>
        </w:tc>
        <w:tc>
          <w:tcPr>
            <w:tcW w:w="243" w:type="dxa"/>
            <w:vAlign w:val="bottom"/>
          </w:tcPr>
          <w:p w14:paraId="49DBDE4E" w14:textId="77777777" w:rsidR="007F47D9" w:rsidRPr="00503FC6" w:rsidRDefault="007F47D9" w:rsidP="00CF3E11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C3413" w14:textId="77777777" w:rsidR="007F47D9" w:rsidRPr="00503FC6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  <w:r w:rsidRPr="008E0204">
              <w:rPr>
                <w:b/>
                <w:bCs/>
                <w:color w:val="000000"/>
                <w:szCs w:val="22"/>
                <w:cs/>
              </w:rPr>
              <w:t>75</w:t>
            </w:r>
            <w:r w:rsidRPr="008E0204">
              <w:rPr>
                <w:b/>
                <w:bCs/>
                <w:color w:val="000000"/>
                <w:szCs w:val="22"/>
              </w:rPr>
              <w:t>,</w:t>
            </w:r>
            <w:r w:rsidRPr="008E0204">
              <w:rPr>
                <w:b/>
                <w:bCs/>
                <w:color w:val="000000"/>
                <w:szCs w:val="22"/>
                <w:cs/>
              </w:rPr>
              <w:t>893</w:t>
            </w:r>
          </w:p>
        </w:tc>
      </w:tr>
      <w:tr w:rsidR="007F47D9" w:rsidRPr="00503FC6" w14:paraId="17FB5866" w14:textId="77777777" w:rsidTr="007C1C4E">
        <w:trPr>
          <w:cantSplit/>
        </w:trPr>
        <w:tc>
          <w:tcPr>
            <w:tcW w:w="3510" w:type="dxa"/>
            <w:tcBorders>
              <w:bottom w:val="nil"/>
            </w:tcBorders>
          </w:tcPr>
          <w:p w14:paraId="49B81B85" w14:textId="77777777" w:rsidR="007F47D9" w:rsidRPr="00503FC6" w:rsidRDefault="007F47D9" w:rsidP="00CF3E11">
            <w:pPr>
              <w:shd w:val="clear" w:color="auto" w:fill="FFFFFF"/>
              <w:ind w:right="-79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37049F06" w14:textId="77777777" w:rsidR="007F47D9" w:rsidRPr="007D41B5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58" w:type="dxa"/>
            <w:tcBorders>
              <w:bottom w:val="nil"/>
            </w:tcBorders>
            <w:vAlign w:val="bottom"/>
          </w:tcPr>
          <w:p w14:paraId="47557DA0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nil"/>
            </w:tcBorders>
            <w:vAlign w:val="bottom"/>
          </w:tcPr>
          <w:p w14:paraId="35C131CD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1" w:type="dxa"/>
            <w:tcBorders>
              <w:bottom w:val="nil"/>
            </w:tcBorders>
            <w:vAlign w:val="bottom"/>
          </w:tcPr>
          <w:p w14:paraId="4FA054AC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89" w:type="dxa"/>
            <w:tcBorders>
              <w:bottom w:val="nil"/>
            </w:tcBorders>
            <w:vAlign w:val="bottom"/>
          </w:tcPr>
          <w:p w14:paraId="54DD2419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2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4" w:type="dxa"/>
            <w:tcBorders>
              <w:bottom w:val="nil"/>
            </w:tcBorders>
            <w:vAlign w:val="bottom"/>
          </w:tcPr>
          <w:p w14:paraId="42BEB636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166" w:type="dxa"/>
            <w:tcBorders>
              <w:bottom w:val="nil"/>
            </w:tcBorders>
            <w:vAlign w:val="bottom"/>
          </w:tcPr>
          <w:p w14:paraId="29611B5F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5"/>
                <w:tab w:val="decimal" w:pos="9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87" w:type="dxa"/>
            <w:tcBorders>
              <w:bottom w:val="nil"/>
            </w:tcBorders>
            <w:vAlign w:val="bottom"/>
          </w:tcPr>
          <w:p w14:paraId="0D63D89E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073" w:type="dxa"/>
            <w:tcBorders>
              <w:bottom w:val="nil"/>
            </w:tcBorders>
            <w:vAlign w:val="bottom"/>
          </w:tcPr>
          <w:p w14:paraId="4A79D55A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814"/>
              </w:tabs>
              <w:spacing w:line="240" w:lineRule="atLeast"/>
              <w:ind w:left="-87" w:right="-79"/>
              <w:rPr>
                <w:szCs w:val="22"/>
              </w:rPr>
            </w:pPr>
          </w:p>
        </w:tc>
        <w:tc>
          <w:tcPr>
            <w:tcW w:w="204" w:type="dxa"/>
            <w:tcBorders>
              <w:bottom w:val="nil"/>
            </w:tcBorders>
            <w:vAlign w:val="bottom"/>
          </w:tcPr>
          <w:p w14:paraId="3EFAC120" w14:textId="77777777" w:rsidR="007F47D9" w:rsidRPr="00A27B59" w:rsidRDefault="007F47D9" w:rsidP="00CF3E11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nil"/>
            </w:tcBorders>
            <w:vAlign w:val="bottom"/>
          </w:tcPr>
          <w:p w14:paraId="34CFC3E3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63"/>
                <w:tab w:val="decimal" w:pos="971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  <w:tcBorders>
              <w:bottom w:val="nil"/>
            </w:tcBorders>
          </w:tcPr>
          <w:p w14:paraId="219ABE73" w14:textId="77777777" w:rsidR="007F47D9" w:rsidRPr="00A27B5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459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4888F33B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243" w:type="dxa"/>
            <w:tcBorders>
              <w:bottom w:val="nil"/>
            </w:tcBorders>
            <w:vAlign w:val="bottom"/>
          </w:tcPr>
          <w:p w14:paraId="48E7F3C7" w14:textId="77777777" w:rsidR="007F47D9" w:rsidRPr="00503FC6" w:rsidRDefault="007F47D9" w:rsidP="00CF3E11">
            <w:pPr>
              <w:pStyle w:val="acctfourfigures"/>
              <w:shd w:val="clear" w:color="auto" w:fill="FFFFFF"/>
              <w:tabs>
                <w:tab w:val="decimal" w:pos="506"/>
                <w:tab w:val="decimal" w:pos="652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nil"/>
            </w:tcBorders>
            <w:vAlign w:val="bottom"/>
          </w:tcPr>
          <w:p w14:paraId="057FEEDD" w14:textId="77777777" w:rsidR="007F47D9" w:rsidRDefault="007F47D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b/>
                <w:bCs/>
                <w:szCs w:val="22"/>
              </w:rPr>
            </w:pPr>
          </w:p>
        </w:tc>
      </w:tr>
    </w:tbl>
    <w:bookmarkEnd w:id="3"/>
    <w:p w14:paraId="76A6967B" w14:textId="110F2448" w:rsidR="007F47D9" w:rsidRDefault="008357DB" w:rsidP="00E65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40"/>
        <w:jc w:val="thaiDistribute"/>
        <w:rPr>
          <w:rFonts w:ascii="Times New Roman" w:hAnsi="Times New Roman"/>
          <w:sz w:val="22"/>
          <w:szCs w:val="22"/>
        </w:rPr>
      </w:pPr>
      <w:r w:rsidRPr="00783253">
        <w:rPr>
          <w:rFonts w:ascii="Times New Roman" w:hAnsi="Times New Roman"/>
          <w:spacing w:val="-2"/>
          <w:sz w:val="22"/>
          <w:szCs w:val="22"/>
        </w:rPr>
        <w:t xml:space="preserve">The timing of revenue </w:t>
      </w:r>
      <w:r w:rsidR="006951DB" w:rsidRPr="00783253">
        <w:rPr>
          <w:rFonts w:ascii="Times New Roman" w:hAnsi="Times New Roman"/>
          <w:spacing w:val="-2"/>
          <w:sz w:val="22"/>
          <w:szCs w:val="22"/>
        </w:rPr>
        <w:t>recognition for the real estate</w:t>
      </w:r>
      <w:r w:rsidR="00B83A48" w:rsidRPr="00783253">
        <w:rPr>
          <w:rFonts w:ascii="Times New Roman" w:hAnsi="Times New Roman"/>
          <w:spacing w:val="-2"/>
          <w:sz w:val="22"/>
          <w:szCs w:val="22"/>
        </w:rPr>
        <w:t xml:space="preserve"> business segment is at a point in time. The timing of revenue</w:t>
      </w:r>
      <w:r w:rsidR="005E2F3D" w:rsidRPr="00783253">
        <w:rPr>
          <w:rFonts w:ascii="Times New Roman" w:hAnsi="Times New Roman"/>
          <w:spacing w:val="-2"/>
          <w:sz w:val="22"/>
          <w:szCs w:val="22"/>
        </w:rPr>
        <w:t xml:space="preserve"> recognition for utilities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service</w:t>
      </w:r>
      <w:r w:rsidR="00783253" w:rsidRPr="00783253">
        <w:rPr>
          <w:rFonts w:ascii="Times New Roman" w:hAnsi="Times New Roman"/>
          <w:spacing w:val="-2"/>
          <w:sz w:val="22"/>
          <w:szCs w:val="22"/>
        </w:rPr>
        <w:t xml:space="preserve"> </w:t>
      </w:r>
      <w:r w:rsidR="004854F2" w:rsidRPr="00783253">
        <w:rPr>
          <w:rFonts w:ascii="Times New Roman" w:hAnsi="Times New Roman"/>
          <w:spacing w:val="-2"/>
          <w:sz w:val="22"/>
          <w:szCs w:val="22"/>
        </w:rPr>
        <w:t>business segment is</w:t>
      </w:r>
      <w:r w:rsidR="004854F2">
        <w:rPr>
          <w:rFonts w:ascii="Times New Roman" w:hAnsi="Times New Roman"/>
          <w:sz w:val="22"/>
          <w:szCs w:val="22"/>
        </w:rPr>
        <w:t xml:space="preserve"> overtime</w:t>
      </w:r>
      <w:r w:rsidR="00C77B39">
        <w:rPr>
          <w:rFonts w:ascii="Times New Roman" w:hAnsi="Times New Roman"/>
          <w:sz w:val="22"/>
          <w:szCs w:val="22"/>
        </w:rPr>
        <w:t>.</w:t>
      </w:r>
    </w:p>
    <w:p w14:paraId="0D396563" w14:textId="77777777" w:rsidR="00771F06" w:rsidRDefault="00771F06" w:rsidP="00A749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14:paraId="0ACEE548" w14:textId="74550A9D" w:rsidR="004E5529" w:rsidRPr="009922E2" w:rsidRDefault="004E5529" w:rsidP="001627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sz w:val="22"/>
          <w:szCs w:val="22"/>
        </w:rPr>
      </w:pPr>
      <w:r w:rsidRPr="009922E2">
        <w:rPr>
          <w:rFonts w:ascii="Times New Roman" w:hAnsi="Times New Roman" w:cs="Times New Roman"/>
          <w:sz w:val="22"/>
          <w:szCs w:val="22"/>
        </w:rPr>
        <w:lastRenderedPageBreak/>
        <w:t>Detail</w:t>
      </w:r>
      <w:r w:rsidR="00DE5E9B">
        <w:rPr>
          <w:rFonts w:ascii="Times New Roman" w:hAnsi="Times New Roman" w:cs="Times New Roman"/>
          <w:sz w:val="22"/>
          <w:szCs w:val="22"/>
        </w:rPr>
        <w:t>s</w:t>
      </w:r>
      <w:r w:rsidRPr="009922E2">
        <w:rPr>
          <w:rFonts w:ascii="Times New Roman" w:hAnsi="Times New Roman" w:cs="Times New Roman"/>
          <w:sz w:val="22"/>
          <w:szCs w:val="22"/>
        </w:rPr>
        <w:t xml:space="preserve"> of assets and liabilities, based on reportable segments, as at </w:t>
      </w:r>
      <w:r w:rsidR="00B01BA3">
        <w:rPr>
          <w:rFonts w:ascii="Times New Roman" w:hAnsi="Times New Roman"/>
          <w:sz w:val="22"/>
          <w:szCs w:val="22"/>
        </w:rPr>
        <w:t>3</w:t>
      </w:r>
      <w:r w:rsidR="007F47D9">
        <w:rPr>
          <w:rFonts w:ascii="Times New Roman" w:hAnsi="Times New Roman"/>
          <w:sz w:val="22"/>
          <w:szCs w:val="22"/>
        </w:rPr>
        <w:t xml:space="preserve">1 March </w:t>
      </w:r>
      <w:r w:rsidR="006B03B5">
        <w:rPr>
          <w:rFonts w:ascii="Times New Roman" w:hAnsi="Times New Roman"/>
          <w:sz w:val="22"/>
          <w:szCs w:val="22"/>
        </w:rPr>
        <w:t>202</w:t>
      </w:r>
      <w:r w:rsidR="007F47D9">
        <w:rPr>
          <w:rFonts w:ascii="Times New Roman" w:hAnsi="Times New Roman"/>
          <w:sz w:val="22"/>
          <w:szCs w:val="22"/>
        </w:rPr>
        <w:t>4</w:t>
      </w:r>
      <w:r w:rsidRPr="009922E2">
        <w:rPr>
          <w:rFonts w:ascii="Times New Roman" w:hAnsi="Times New Roman" w:cs="Times New Roman"/>
          <w:sz w:val="22"/>
          <w:szCs w:val="22"/>
        </w:rPr>
        <w:t xml:space="preserve"> and 31 December 20</w:t>
      </w:r>
      <w:r w:rsidR="006B03B5">
        <w:rPr>
          <w:rFonts w:ascii="Times New Roman" w:hAnsi="Times New Roman" w:cs="Times New Roman"/>
          <w:sz w:val="22"/>
          <w:szCs w:val="22"/>
        </w:rPr>
        <w:t>2</w:t>
      </w:r>
      <w:r w:rsidR="0004242B">
        <w:rPr>
          <w:rFonts w:ascii="Times New Roman" w:hAnsi="Times New Roman" w:cs="Times New Roman"/>
          <w:sz w:val="22"/>
          <w:szCs w:val="22"/>
        </w:rPr>
        <w:t>3</w:t>
      </w:r>
      <w:r w:rsidR="00BA2EB2">
        <w:rPr>
          <w:rFonts w:ascii="Times New Roman" w:hAnsi="Times New Roman" w:cs="Times New Roman"/>
          <w:sz w:val="22"/>
          <w:szCs w:val="22"/>
        </w:rPr>
        <w:t xml:space="preserve"> </w:t>
      </w:r>
      <w:r w:rsidRPr="009922E2">
        <w:rPr>
          <w:rFonts w:ascii="Times New Roman" w:hAnsi="Times New Roman" w:cs="Times New Roman"/>
          <w:sz w:val="22"/>
          <w:szCs w:val="22"/>
        </w:rPr>
        <w:t>were as follows:</w:t>
      </w:r>
    </w:p>
    <w:p w14:paraId="3E3EC410" w14:textId="69B7AC88" w:rsidR="004E5529" w:rsidRDefault="004E5529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tbl>
      <w:tblPr>
        <w:tblW w:w="1403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71"/>
        <w:gridCol w:w="1159"/>
        <w:gridCol w:w="179"/>
        <w:gridCol w:w="1172"/>
        <w:gridCol w:w="181"/>
        <w:gridCol w:w="1190"/>
        <w:gridCol w:w="184"/>
        <w:gridCol w:w="1206"/>
        <w:gridCol w:w="187"/>
        <w:gridCol w:w="1242"/>
        <w:gridCol w:w="204"/>
        <w:gridCol w:w="1211"/>
        <w:gridCol w:w="192"/>
        <w:gridCol w:w="1209"/>
        <w:gridCol w:w="243"/>
        <w:gridCol w:w="1209"/>
      </w:tblGrid>
      <w:tr w:rsidR="007F05EB" w:rsidRPr="00516BBF" w14:paraId="53DFD62C" w14:textId="77777777" w:rsidTr="00CF3E11">
        <w:trPr>
          <w:cantSplit/>
        </w:trPr>
        <w:tc>
          <w:tcPr>
            <w:tcW w:w="3071" w:type="dxa"/>
          </w:tcPr>
          <w:p w14:paraId="208D1C21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10" w:type="dxa"/>
            <w:gridSpan w:val="3"/>
          </w:tcPr>
          <w:p w14:paraId="607CD92E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Real estate</w:t>
            </w:r>
          </w:p>
          <w:p w14:paraId="30A4A695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1" w:type="dxa"/>
          </w:tcPr>
          <w:p w14:paraId="3797790C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580" w:type="dxa"/>
            <w:gridSpan w:val="3"/>
          </w:tcPr>
          <w:p w14:paraId="490B8FCF" w14:textId="77777777" w:rsidR="007F05EB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A27B59">
              <w:rPr>
                <w:szCs w:val="22"/>
              </w:rPr>
              <w:t>Utilities service</w:t>
            </w:r>
          </w:p>
          <w:p w14:paraId="5B98D8D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 w:val="0"/>
                <w:bCs/>
                <w:szCs w:val="22"/>
              </w:rPr>
            </w:pPr>
            <w:r w:rsidRPr="002C165D">
              <w:rPr>
                <w:szCs w:val="22"/>
              </w:rPr>
              <w:t>business</w:t>
            </w:r>
          </w:p>
        </w:tc>
        <w:tc>
          <w:tcPr>
            <w:tcW w:w="187" w:type="dxa"/>
          </w:tcPr>
          <w:p w14:paraId="11C42F8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57" w:type="dxa"/>
            <w:gridSpan w:val="3"/>
          </w:tcPr>
          <w:p w14:paraId="2E607CC7" w14:textId="77777777" w:rsidR="007F05EB" w:rsidRPr="00A27B59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</w:p>
          <w:p w14:paraId="469FA83F" w14:textId="77777777" w:rsidR="007F05EB" w:rsidRPr="002C165D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szCs w:val="22"/>
              </w:rPr>
            </w:pPr>
            <w:r w:rsidRPr="002C165D">
              <w:rPr>
                <w:szCs w:val="22"/>
              </w:rPr>
              <w:t>Others</w:t>
            </w:r>
          </w:p>
        </w:tc>
        <w:tc>
          <w:tcPr>
            <w:tcW w:w="192" w:type="dxa"/>
          </w:tcPr>
          <w:p w14:paraId="76065D7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</w:p>
        </w:tc>
        <w:tc>
          <w:tcPr>
            <w:tcW w:w="2661" w:type="dxa"/>
            <w:gridSpan w:val="3"/>
          </w:tcPr>
          <w:p w14:paraId="6D3B88BF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</w:p>
          <w:p w14:paraId="1FF9F95B" w14:textId="77777777" w:rsidR="007F05EB" w:rsidRPr="001779E4" w:rsidRDefault="007F05EB" w:rsidP="00CF3E11">
            <w:pPr>
              <w:pStyle w:val="acctmergecolhdg"/>
              <w:shd w:val="clear" w:color="auto" w:fill="FFFFFF"/>
              <w:spacing w:line="240" w:lineRule="atLeast"/>
              <w:rPr>
                <w:bCs/>
                <w:szCs w:val="22"/>
              </w:rPr>
            </w:pPr>
            <w:r w:rsidRPr="001779E4">
              <w:rPr>
                <w:bCs/>
                <w:szCs w:val="22"/>
              </w:rPr>
              <w:t>Total</w:t>
            </w:r>
          </w:p>
        </w:tc>
      </w:tr>
      <w:tr w:rsidR="007F05EB" w:rsidRPr="00516BBF" w14:paraId="793046B2" w14:textId="77777777" w:rsidTr="00CF3E11">
        <w:trPr>
          <w:cantSplit/>
        </w:trPr>
        <w:tc>
          <w:tcPr>
            <w:tcW w:w="3071" w:type="dxa"/>
          </w:tcPr>
          <w:p w14:paraId="4D284614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</w:tcPr>
          <w:p w14:paraId="1D153CEB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179" w:type="dxa"/>
          </w:tcPr>
          <w:p w14:paraId="52CEBA11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</w:tcPr>
          <w:p w14:paraId="5FC50EF1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1" w:type="dxa"/>
          </w:tcPr>
          <w:p w14:paraId="25DB1B8E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61BCCE8E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184" w:type="dxa"/>
          </w:tcPr>
          <w:p w14:paraId="234D11BA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5EADD4E0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87" w:type="dxa"/>
          </w:tcPr>
          <w:p w14:paraId="4DCC7A14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38742FE7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204" w:type="dxa"/>
          </w:tcPr>
          <w:p w14:paraId="5C5E7434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2E9CCD14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  <w:tc>
          <w:tcPr>
            <w:tcW w:w="192" w:type="dxa"/>
          </w:tcPr>
          <w:p w14:paraId="5074381B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1599345C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March</w:t>
            </w:r>
          </w:p>
        </w:tc>
        <w:tc>
          <w:tcPr>
            <w:tcW w:w="243" w:type="dxa"/>
          </w:tcPr>
          <w:p w14:paraId="317A6B04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406837C5" w14:textId="77777777" w:rsidR="007F05EB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31 December</w:t>
            </w:r>
          </w:p>
        </w:tc>
      </w:tr>
      <w:tr w:rsidR="007F05EB" w:rsidRPr="00516BBF" w14:paraId="6FC4A884" w14:textId="77777777" w:rsidTr="00CF3E11">
        <w:trPr>
          <w:cantSplit/>
        </w:trPr>
        <w:tc>
          <w:tcPr>
            <w:tcW w:w="3071" w:type="dxa"/>
          </w:tcPr>
          <w:p w14:paraId="4C151B77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</w:tcPr>
          <w:p w14:paraId="60CB875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79" w:type="dxa"/>
          </w:tcPr>
          <w:p w14:paraId="7B14BA2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2" w:type="dxa"/>
          </w:tcPr>
          <w:p w14:paraId="65371D72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81" w:type="dxa"/>
          </w:tcPr>
          <w:p w14:paraId="0E719B2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0" w:type="dxa"/>
          </w:tcPr>
          <w:p w14:paraId="375AAB05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184" w:type="dxa"/>
          </w:tcPr>
          <w:p w14:paraId="2C5FB5F6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6" w:type="dxa"/>
          </w:tcPr>
          <w:p w14:paraId="6ED45B5B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87" w:type="dxa"/>
          </w:tcPr>
          <w:p w14:paraId="63C1ACB7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2" w:type="dxa"/>
          </w:tcPr>
          <w:p w14:paraId="180BCFA9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04" w:type="dxa"/>
          </w:tcPr>
          <w:p w14:paraId="182A3E72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1" w:type="dxa"/>
          </w:tcPr>
          <w:p w14:paraId="27AA49CC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  <w:tc>
          <w:tcPr>
            <w:tcW w:w="192" w:type="dxa"/>
          </w:tcPr>
          <w:p w14:paraId="4ADDDB4B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3C32B153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2024</w:t>
            </w:r>
          </w:p>
        </w:tc>
        <w:tc>
          <w:tcPr>
            <w:tcW w:w="243" w:type="dxa"/>
          </w:tcPr>
          <w:p w14:paraId="7FC99843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09" w:type="dxa"/>
          </w:tcPr>
          <w:p w14:paraId="73E33DBE" w14:textId="77777777" w:rsidR="007F05EB" w:rsidRPr="001779E4" w:rsidRDefault="007F05E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2023</w:t>
            </w:r>
          </w:p>
        </w:tc>
      </w:tr>
      <w:tr w:rsidR="007F05EB" w:rsidRPr="00516BBF" w14:paraId="14E35188" w14:textId="77777777" w:rsidTr="00CF3E11">
        <w:trPr>
          <w:cantSplit/>
        </w:trPr>
        <w:tc>
          <w:tcPr>
            <w:tcW w:w="3071" w:type="dxa"/>
          </w:tcPr>
          <w:p w14:paraId="6681D1F4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968" w:type="dxa"/>
            <w:gridSpan w:val="15"/>
          </w:tcPr>
          <w:p w14:paraId="1D605D2D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jc w:val="center"/>
              <w:rPr>
                <w:szCs w:val="22"/>
              </w:rPr>
            </w:pPr>
            <w:r w:rsidRPr="00622903">
              <w:rPr>
                <w:bCs/>
                <w:i/>
                <w:iCs/>
                <w:szCs w:val="22"/>
              </w:rPr>
              <w:t>(</w:t>
            </w:r>
            <w:r>
              <w:rPr>
                <w:bCs/>
                <w:i/>
                <w:iCs/>
                <w:szCs w:val="22"/>
              </w:rPr>
              <w:t>in thousand B</w:t>
            </w:r>
            <w:r w:rsidRPr="00622903">
              <w:rPr>
                <w:bCs/>
                <w:i/>
                <w:iCs/>
                <w:szCs w:val="22"/>
              </w:rPr>
              <w:t>aht)</w:t>
            </w:r>
          </w:p>
        </w:tc>
      </w:tr>
      <w:tr w:rsidR="007F05EB" w:rsidRPr="00516BBF" w14:paraId="158A0DB4" w14:textId="77777777" w:rsidTr="00CF3E11">
        <w:trPr>
          <w:cantSplit/>
        </w:trPr>
        <w:tc>
          <w:tcPr>
            <w:tcW w:w="3071" w:type="dxa"/>
          </w:tcPr>
          <w:p w14:paraId="6FBB7B23" w14:textId="77777777" w:rsidR="007F05EB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59" w:type="dxa"/>
            <w:vAlign w:val="bottom"/>
          </w:tcPr>
          <w:p w14:paraId="066FD86B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79" w:type="dxa"/>
            <w:vAlign w:val="bottom"/>
          </w:tcPr>
          <w:p w14:paraId="0BCE272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2" w:type="dxa"/>
            <w:vAlign w:val="bottom"/>
          </w:tcPr>
          <w:p w14:paraId="7EC122C3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1" w:type="dxa"/>
            <w:vAlign w:val="bottom"/>
          </w:tcPr>
          <w:p w14:paraId="525F8EFF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90" w:type="dxa"/>
            <w:vAlign w:val="bottom"/>
          </w:tcPr>
          <w:p w14:paraId="36FDA5BA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4" w:type="dxa"/>
            <w:vAlign w:val="bottom"/>
          </w:tcPr>
          <w:p w14:paraId="3BCBA949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vAlign w:val="bottom"/>
          </w:tcPr>
          <w:p w14:paraId="0F2A31C2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87" w:type="dxa"/>
            <w:vAlign w:val="bottom"/>
          </w:tcPr>
          <w:p w14:paraId="60C3A9F4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vAlign w:val="bottom"/>
          </w:tcPr>
          <w:p w14:paraId="4D5BE49C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204" w:type="dxa"/>
            <w:vAlign w:val="bottom"/>
          </w:tcPr>
          <w:p w14:paraId="595E0EE2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vAlign w:val="bottom"/>
          </w:tcPr>
          <w:p w14:paraId="086DE89E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</w:p>
        </w:tc>
        <w:tc>
          <w:tcPr>
            <w:tcW w:w="192" w:type="dxa"/>
          </w:tcPr>
          <w:p w14:paraId="7B81BA2E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AD06D2C" w14:textId="77777777" w:rsidR="007F05EB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243" w:type="dxa"/>
            <w:vAlign w:val="bottom"/>
          </w:tcPr>
          <w:p w14:paraId="68F91191" w14:textId="77777777" w:rsidR="007F05EB" w:rsidRPr="001779E4" w:rsidRDefault="007F05EB" w:rsidP="00CF3E11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b/>
                <w:bCs/>
                <w:szCs w:val="22"/>
              </w:rPr>
            </w:pPr>
          </w:p>
        </w:tc>
        <w:tc>
          <w:tcPr>
            <w:tcW w:w="1209" w:type="dxa"/>
            <w:vAlign w:val="bottom"/>
          </w:tcPr>
          <w:p w14:paraId="3623C6B0" w14:textId="77777777" w:rsidR="007F05EB" w:rsidRPr="009607FC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</w:tr>
      <w:tr w:rsidR="007F05EB" w:rsidRPr="00516BBF" w14:paraId="4E1F1723" w14:textId="77777777" w:rsidTr="00914C3B">
        <w:trPr>
          <w:cantSplit/>
        </w:trPr>
        <w:tc>
          <w:tcPr>
            <w:tcW w:w="3071" w:type="dxa"/>
          </w:tcPr>
          <w:p w14:paraId="6C3C7BF8" w14:textId="77777777" w:rsidR="007F05EB" w:rsidRPr="00A27B59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</w:t>
            </w:r>
            <w:r w:rsidRPr="00A27B59">
              <w:rPr>
                <w:rFonts w:ascii="Times New Roman" w:hAnsi="Times New Roman" w:cs="Times New Roman"/>
                <w:sz w:val="22"/>
                <w:szCs w:val="22"/>
              </w:rPr>
              <w:t>egment assets</w:t>
            </w: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676CC12B" w14:textId="61141BF1" w:rsidR="007F05EB" w:rsidRPr="00516BBF" w:rsidRDefault="00FD1C8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FD1C8B">
              <w:rPr>
                <w:szCs w:val="22"/>
              </w:rPr>
              <w:t>752,192</w:t>
            </w:r>
          </w:p>
        </w:tc>
        <w:tc>
          <w:tcPr>
            <w:tcW w:w="179" w:type="dxa"/>
            <w:vAlign w:val="bottom"/>
          </w:tcPr>
          <w:p w14:paraId="523B740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2" w:type="dxa"/>
            <w:tcBorders>
              <w:bottom w:val="double" w:sz="4" w:space="0" w:color="auto"/>
            </w:tcBorders>
            <w:vAlign w:val="bottom"/>
          </w:tcPr>
          <w:p w14:paraId="4DDDF49F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760,191</w:t>
            </w:r>
          </w:p>
        </w:tc>
        <w:tc>
          <w:tcPr>
            <w:tcW w:w="181" w:type="dxa"/>
            <w:vAlign w:val="bottom"/>
          </w:tcPr>
          <w:p w14:paraId="56FE62AF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781CB521" w14:textId="7D88FA06" w:rsidR="007F05EB" w:rsidRPr="00516BBF" w:rsidRDefault="00131D79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131D79">
              <w:rPr>
                <w:szCs w:val="22"/>
              </w:rPr>
              <w:t>61,</w:t>
            </w:r>
            <w:r w:rsidR="0005301C">
              <w:rPr>
                <w:szCs w:val="22"/>
              </w:rPr>
              <w:t>400</w:t>
            </w:r>
          </w:p>
        </w:tc>
        <w:tc>
          <w:tcPr>
            <w:tcW w:w="184" w:type="dxa"/>
            <w:vAlign w:val="bottom"/>
          </w:tcPr>
          <w:p w14:paraId="005D9FDD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tcBorders>
              <w:bottom w:val="double" w:sz="4" w:space="0" w:color="auto"/>
            </w:tcBorders>
            <w:vAlign w:val="bottom"/>
          </w:tcPr>
          <w:p w14:paraId="22CA91E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62,793</w:t>
            </w:r>
          </w:p>
        </w:tc>
        <w:tc>
          <w:tcPr>
            <w:tcW w:w="187" w:type="dxa"/>
            <w:vAlign w:val="bottom"/>
          </w:tcPr>
          <w:p w14:paraId="504C936D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  <w:vAlign w:val="bottom"/>
          </w:tcPr>
          <w:p w14:paraId="24C0A786" w14:textId="4C87C2E2" w:rsidR="007F05EB" w:rsidRPr="00516BBF" w:rsidRDefault="005D353E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5D353E">
              <w:rPr>
                <w:szCs w:val="22"/>
              </w:rPr>
              <w:t>3,854,941</w:t>
            </w:r>
          </w:p>
        </w:tc>
        <w:tc>
          <w:tcPr>
            <w:tcW w:w="204" w:type="dxa"/>
            <w:vAlign w:val="bottom"/>
          </w:tcPr>
          <w:p w14:paraId="0DE77AE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bottom w:val="double" w:sz="4" w:space="0" w:color="auto"/>
            </w:tcBorders>
            <w:vAlign w:val="bottom"/>
          </w:tcPr>
          <w:p w14:paraId="0461A9E3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3,693,712</w:t>
            </w:r>
          </w:p>
        </w:tc>
        <w:tc>
          <w:tcPr>
            <w:tcW w:w="192" w:type="dxa"/>
            <w:vAlign w:val="bottom"/>
          </w:tcPr>
          <w:p w14:paraId="31BF1A05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0B560045" w14:textId="6303E500" w:rsidR="007F05EB" w:rsidRPr="00516BBF" w:rsidRDefault="001A394F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1A394F">
              <w:rPr>
                <w:szCs w:val="22"/>
              </w:rPr>
              <w:t>4,668,53</w:t>
            </w:r>
            <w:r w:rsidR="00C744E8">
              <w:rPr>
                <w:szCs w:val="22"/>
              </w:rPr>
              <w:t>3</w:t>
            </w:r>
          </w:p>
        </w:tc>
        <w:tc>
          <w:tcPr>
            <w:tcW w:w="243" w:type="dxa"/>
          </w:tcPr>
          <w:p w14:paraId="7D55115B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bottom w:val="double" w:sz="4" w:space="0" w:color="auto"/>
            </w:tcBorders>
            <w:vAlign w:val="bottom"/>
          </w:tcPr>
          <w:p w14:paraId="4387DC66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4,516,696</w:t>
            </w:r>
          </w:p>
        </w:tc>
      </w:tr>
      <w:tr w:rsidR="007F05EB" w:rsidRPr="00516BBF" w14:paraId="53D7F376" w14:textId="77777777" w:rsidTr="00914C3B">
        <w:trPr>
          <w:cantSplit/>
        </w:trPr>
        <w:tc>
          <w:tcPr>
            <w:tcW w:w="3071" w:type="dxa"/>
          </w:tcPr>
          <w:p w14:paraId="19C76AA4" w14:textId="77777777" w:rsidR="007F05EB" w:rsidRPr="00A27B59" w:rsidRDefault="007F05EB" w:rsidP="00CF3E11">
            <w:pPr>
              <w:shd w:val="clear" w:color="auto" w:fill="FFFFFF"/>
              <w:ind w:left="180" w:right="-79" w:hanging="18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Segment liabilities</w:t>
            </w:r>
          </w:p>
        </w:tc>
        <w:tc>
          <w:tcPr>
            <w:tcW w:w="115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252CFA7" w14:textId="1CA20E22" w:rsidR="007F05EB" w:rsidRPr="00516BBF" w:rsidRDefault="00914C3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914C3B">
              <w:rPr>
                <w:szCs w:val="22"/>
              </w:rPr>
              <w:t>1,764</w:t>
            </w:r>
          </w:p>
        </w:tc>
        <w:tc>
          <w:tcPr>
            <w:tcW w:w="179" w:type="dxa"/>
            <w:vAlign w:val="bottom"/>
          </w:tcPr>
          <w:p w14:paraId="0DF4E461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7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6EA2540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4,764</w:t>
            </w:r>
          </w:p>
        </w:tc>
        <w:tc>
          <w:tcPr>
            <w:tcW w:w="181" w:type="dxa"/>
            <w:vAlign w:val="bottom"/>
          </w:tcPr>
          <w:p w14:paraId="5FA3AAB7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D91D9A" w14:textId="576CF40E" w:rsidR="007F05EB" w:rsidRPr="00516BBF" w:rsidRDefault="001F0402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1F0402">
              <w:rPr>
                <w:szCs w:val="22"/>
              </w:rPr>
              <w:t>45,198</w:t>
            </w:r>
          </w:p>
        </w:tc>
        <w:tc>
          <w:tcPr>
            <w:tcW w:w="184" w:type="dxa"/>
            <w:vAlign w:val="bottom"/>
          </w:tcPr>
          <w:p w14:paraId="38515EBC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AC1835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43,969</w:t>
            </w:r>
          </w:p>
        </w:tc>
        <w:tc>
          <w:tcPr>
            <w:tcW w:w="187" w:type="dxa"/>
            <w:vAlign w:val="bottom"/>
          </w:tcPr>
          <w:p w14:paraId="79296EC9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4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58C0470" w14:textId="78305D1D" w:rsidR="007F05EB" w:rsidRPr="00516BBF" w:rsidRDefault="007C0FD1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 w:rsidRPr="007C0FD1">
              <w:rPr>
                <w:szCs w:val="22"/>
              </w:rPr>
              <w:t>851,97</w:t>
            </w:r>
            <w:r w:rsidR="00E14745">
              <w:rPr>
                <w:szCs w:val="22"/>
              </w:rPr>
              <w:t>3</w:t>
            </w:r>
          </w:p>
        </w:tc>
        <w:tc>
          <w:tcPr>
            <w:tcW w:w="204" w:type="dxa"/>
            <w:vAlign w:val="bottom"/>
          </w:tcPr>
          <w:p w14:paraId="27931A6D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1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6983FD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  <w:r>
              <w:rPr>
                <w:szCs w:val="22"/>
              </w:rPr>
              <w:t>858,028</w:t>
            </w:r>
          </w:p>
        </w:tc>
        <w:tc>
          <w:tcPr>
            <w:tcW w:w="192" w:type="dxa"/>
            <w:vAlign w:val="bottom"/>
          </w:tcPr>
          <w:p w14:paraId="57F96A2F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6B6EC9" w14:textId="7C5A993F" w:rsidR="007F05EB" w:rsidRPr="00516BBF" w:rsidRDefault="00925266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 w:rsidRPr="00925266">
              <w:rPr>
                <w:szCs w:val="22"/>
              </w:rPr>
              <w:t>898,93</w:t>
            </w:r>
            <w:r w:rsidR="00C744E8">
              <w:rPr>
                <w:szCs w:val="22"/>
              </w:rPr>
              <w:t>5</w:t>
            </w:r>
          </w:p>
        </w:tc>
        <w:tc>
          <w:tcPr>
            <w:tcW w:w="243" w:type="dxa"/>
          </w:tcPr>
          <w:p w14:paraId="3285C31A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decimal" w:pos="551"/>
              </w:tabs>
              <w:spacing w:line="240" w:lineRule="atLeast"/>
              <w:ind w:left="-79" w:right="-79"/>
              <w:rPr>
                <w:szCs w:val="22"/>
              </w:rPr>
            </w:pPr>
          </w:p>
        </w:tc>
        <w:tc>
          <w:tcPr>
            <w:tcW w:w="120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09A8B1F" w14:textId="77777777" w:rsidR="007F05EB" w:rsidRPr="00516BBF" w:rsidRDefault="007F05EB" w:rsidP="00CF3E11">
            <w:pPr>
              <w:pStyle w:val="acctfourfigures"/>
              <w:shd w:val="clear" w:color="auto" w:fill="FFFFFF"/>
              <w:tabs>
                <w:tab w:val="clear" w:pos="765"/>
                <w:tab w:val="decimal" w:pos="950"/>
              </w:tabs>
              <w:spacing w:line="240" w:lineRule="atLeast"/>
              <w:ind w:right="-79"/>
              <w:rPr>
                <w:szCs w:val="22"/>
              </w:rPr>
            </w:pPr>
            <w:r>
              <w:rPr>
                <w:szCs w:val="22"/>
              </w:rPr>
              <w:t>906,761</w:t>
            </w:r>
          </w:p>
        </w:tc>
      </w:tr>
    </w:tbl>
    <w:p w14:paraId="08DCFAC5" w14:textId="77777777" w:rsidR="007F05EB" w:rsidRPr="00453D97" w:rsidRDefault="007F05EB" w:rsidP="00453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26F9D921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 w:rsidRPr="007612CC">
        <w:rPr>
          <w:rFonts w:ascii="Times New Roman" w:hAnsi="Times New Roman" w:cs="Times New Roman"/>
          <w:b/>
          <w:i/>
          <w:iCs/>
          <w:sz w:val="22"/>
          <w:szCs w:val="22"/>
        </w:rPr>
        <w:t>Geographical information</w:t>
      </w:r>
    </w:p>
    <w:p w14:paraId="5A0B93F0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09374CEF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  <w:r w:rsidRPr="007612CC">
        <w:rPr>
          <w:rFonts w:ascii="Times New Roman" w:hAnsi="Times New Roman" w:cs="Times New Roman"/>
          <w:bCs/>
          <w:sz w:val="22"/>
          <w:szCs w:val="22"/>
        </w:rPr>
        <w:t xml:space="preserve">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Pr="007612CC">
        <w:rPr>
          <w:rFonts w:ascii="Times New Roman" w:hAnsi="Times New Roman" w:cs="Times New Roman"/>
          <w:bCs/>
          <w:sz w:val="22"/>
          <w:szCs w:val="22"/>
        </w:rPr>
        <w:t xml:space="preserve"> is managed and operates principally in Thailand. There are no material revenues derived from, or assets located in, foreign countries.</w:t>
      </w:r>
    </w:p>
    <w:p w14:paraId="298F3222" w14:textId="77777777" w:rsidR="004E5529" w:rsidRPr="00DD6C14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iCs/>
          <w:sz w:val="22"/>
          <w:szCs w:val="22"/>
        </w:rPr>
      </w:pPr>
    </w:p>
    <w:p w14:paraId="75831CDD" w14:textId="77777777" w:rsidR="004E5529" w:rsidRPr="007612CC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/>
          <w:i/>
          <w:iCs/>
          <w:sz w:val="22"/>
          <w:szCs w:val="22"/>
        </w:rPr>
      </w:pPr>
      <w:r>
        <w:rPr>
          <w:rFonts w:ascii="Times New Roman" w:hAnsi="Times New Roman" w:cs="Times New Roman"/>
          <w:b/>
          <w:i/>
          <w:iCs/>
          <w:sz w:val="22"/>
          <w:szCs w:val="22"/>
        </w:rPr>
        <w:t>Major customer</w:t>
      </w:r>
    </w:p>
    <w:p w14:paraId="41F7344F" w14:textId="77777777" w:rsidR="004E5529" w:rsidRPr="004869E6" w:rsidRDefault="004E5529" w:rsidP="004E5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="Times New Roman"/>
          <w:bCs/>
          <w:sz w:val="22"/>
          <w:szCs w:val="22"/>
        </w:rPr>
      </w:pPr>
    </w:p>
    <w:p w14:paraId="439E9570" w14:textId="627933D0" w:rsidR="00C769A2" w:rsidRDefault="00C66CB7" w:rsidP="003037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Cs/>
          <w:sz w:val="22"/>
          <w:szCs w:val="22"/>
        </w:rPr>
      </w:pPr>
      <w:r w:rsidRPr="00EA1434">
        <w:rPr>
          <w:rFonts w:ascii="Times New Roman" w:hAnsi="Times New Roman" w:cs="Times New Roman"/>
          <w:bCs/>
          <w:sz w:val="22"/>
          <w:szCs w:val="22"/>
        </w:rPr>
        <w:t xml:space="preserve">During the </w:t>
      </w:r>
      <w:r w:rsidR="007F05EB" w:rsidRPr="00EA1434">
        <w:rPr>
          <w:rFonts w:ascii="Times New Roman" w:hAnsi="Times New Roman"/>
          <w:bCs/>
          <w:sz w:val="22"/>
          <w:szCs w:val="28"/>
        </w:rPr>
        <w:t>three</w:t>
      </w:r>
      <w:r w:rsidRPr="00EA1434">
        <w:rPr>
          <w:rFonts w:ascii="Times New Roman" w:hAnsi="Times New Roman" w:cs="Times New Roman"/>
          <w:bCs/>
          <w:sz w:val="22"/>
          <w:szCs w:val="22"/>
        </w:rPr>
        <w:t xml:space="preserve">-month period ended </w:t>
      </w:r>
      <w:r w:rsidR="00B01BA3" w:rsidRPr="00EA1434">
        <w:rPr>
          <w:rFonts w:ascii="Times New Roman" w:hAnsi="Times New Roman" w:cs="Times New Roman"/>
          <w:bCs/>
          <w:sz w:val="22"/>
          <w:szCs w:val="22"/>
        </w:rPr>
        <w:t>3</w:t>
      </w:r>
      <w:r w:rsidR="007F05EB" w:rsidRPr="00EA1434">
        <w:rPr>
          <w:rFonts w:ascii="Times New Roman" w:hAnsi="Times New Roman" w:cs="Times New Roman"/>
          <w:bCs/>
          <w:sz w:val="22"/>
          <w:szCs w:val="22"/>
        </w:rPr>
        <w:t xml:space="preserve">1 March </w:t>
      </w:r>
      <w:r w:rsidRPr="00EA1434">
        <w:rPr>
          <w:rFonts w:ascii="Times New Roman" w:hAnsi="Times New Roman" w:cs="Times New Roman"/>
          <w:bCs/>
          <w:sz w:val="22"/>
          <w:szCs w:val="22"/>
        </w:rPr>
        <w:t>202</w:t>
      </w:r>
      <w:r w:rsidR="007F05EB" w:rsidRPr="00EA1434">
        <w:rPr>
          <w:rFonts w:ascii="Times New Roman" w:hAnsi="Times New Roman" w:cs="Times New Roman"/>
          <w:bCs/>
          <w:sz w:val="22"/>
          <w:szCs w:val="22"/>
        </w:rPr>
        <w:t>4</w:t>
      </w:r>
      <w:r w:rsidRPr="00EA1434">
        <w:rPr>
          <w:rFonts w:ascii="Times New Roman" w:hAnsi="Times New Roman" w:cs="Times New Roman"/>
          <w:bCs/>
          <w:sz w:val="22"/>
          <w:szCs w:val="22"/>
        </w:rPr>
        <w:t>, r</w:t>
      </w:r>
      <w:r w:rsidR="003550C4" w:rsidRPr="00EA1434">
        <w:rPr>
          <w:rFonts w:ascii="Times New Roman" w:hAnsi="Times New Roman" w:cs="Times New Roman"/>
          <w:bCs/>
          <w:sz w:val="22"/>
          <w:szCs w:val="22"/>
        </w:rPr>
        <w:t xml:space="preserve">evenue from one customer from real estate business 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>represents</w:t>
      </w:r>
      <w:r w:rsidR="00921FA5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approximately</w:t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Baht</w:t>
      </w:r>
      <w:r w:rsidR="00925266" w:rsidRPr="00EA1434">
        <w:rPr>
          <w:rFonts w:ascii="Times New Roman" w:hAnsi="Times New Roman" w:cstheme="minorBidi" w:hint="cs"/>
          <w:bCs/>
          <w:spacing w:val="4"/>
          <w:sz w:val="22"/>
          <w:szCs w:val="22"/>
          <w:cs/>
        </w:rPr>
        <w:t xml:space="preserve"> </w:t>
      </w:r>
      <w:r w:rsidR="00925266" w:rsidRPr="00EA1434">
        <w:rPr>
          <w:rFonts w:ascii="Times New Roman" w:hAnsi="Times New Roman" w:cstheme="minorBidi"/>
          <w:bCs/>
          <w:spacing w:val="4"/>
          <w:sz w:val="22"/>
          <w:szCs w:val="22"/>
        </w:rPr>
        <w:t>99</w:t>
      </w:r>
      <w:r w:rsidR="00C36A06" w:rsidRPr="00EA1434">
        <w:rPr>
          <w:rFonts w:ascii="Times New Roman" w:hAnsi="Times New Roman" w:cs="Times New Roman"/>
          <w:bCs/>
          <w:spacing w:val="4"/>
          <w:sz w:val="22"/>
          <w:szCs w:val="22"/>
        </w:rPr>
        <w:tab/>
      </w:r>
      <w:r w:rsidR="003550C4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million</w:t>
      </w:r>
      <w:r w:rsidR="00EA1434" w:rsidRPr="00EA1434">
        <w:rPr>
          <w:rFonts w:ascii="Times New Roman" w:hAnsi="Times New Roman" w:cs="Times New Roman"/>
          <w:bCs/>
          <w:spacing w:val="4"/>
          <w:sz w:val="22"/>
          <w:szCs w:val="22"/>
        </w:rPr>
        <w:t xml:space="preserve"> </w:t>
      </w:r>
      <w:r w:rsidR="003550C4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(20</w:t>
      </w:r>
      <w:r w:rsidR="00B166BD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2</w:t>
      </w:r>
      <w:r w:rsidR="007F05EB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3</w:t>
      </w:r>
      <w:r w:rsidR="003550C4" w:rsidRPr="00EA1434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>:</w:t>
      </w:r>
      <w:r w:rsidR="003550C4" w:rsidRPr="006D4876">
        <w:rPr>
          <w:rFonts w:ascii="Times New Roman" w:hAnsi="Times New Roman" w:cs="Times New Roman"/>
          <w:bCs/>
          <w:i/>
          <w:iCs/>
          <w:spacing w:val="4"/>
          <w:sz w:val="22"/>
          <w:szCs w:val="22"/>
        </w:rPr>
        <w:t xml:space="preserve"> 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Baht </w:t>
      </w:r>
      <w:r w:rsidR="00753AC7">
        <w:rPr>
          <w:rFonts w:ascii="Times New Roman" w:hAnsi="Times New Roman" w:cs="Times New Roman"/>
          <w:bCs/>
          <w:i/>
          <w:iCs/>
          <w:sz w:val="22"/>
          <w:szCs w:val="22"/>
        </w:rPr>
        <w:t xml:space="preserve">26 </w:t>
      </w:r>
      <w:r w:rsidR="00B01BA3">
        <w:rPr>
          <w:rFonts w:ascii="Times New Roman" w:hAnsi="Times New Roman" w:cs="Times New Roman"/>
          <w:bCs/>
          <w:i/>
          <w:iCs/>
          <w:sz w:val="22"/>
          <w:szCs w:val="22"/>
        </w:rPr>
        <w:t>million</w:t>
      </w:r>
      <w:r w:rsidR="003550C4" w:rsidRPr="003550C4">
        <w:rPr>
          <w:rFonts w:ascii="Times New Roman" w:hAnsi="Times New Roman" w:cs="Times New Roman"/>
          <w:bCs/>
          <w:i/>
          <w:iCs/>
          <w:sz w:val="22"/>
          <w:szCs w:val="22"/>
        </w:rPr>
        <w:t>)</w:t>
      </w:r>
      <w:r w:rsidR="003550C4">
        <w:rPr>
          <w:rFonts w:ascii="Times New Roman" w:hAnsi="Times New Roman" w:cs="Times New Roman"/>
          <w:bCs/>
          <w:sz w:val="22"/>
          <w:szCs w:val="22"/>
        </w:rPr>
        <w:t xml:space="preserve"> of the </w:t>
      </w:r>
      <w:r w:rsidR="00B166BD">
        <w:rPr>
          <w:rFonts w:ascii="Times New Roman" w:hAnsi="Times New Roman" w:cs="Times New Roman"/>
          <w:bCs/>
          <w:sz w:val="22"/>
          <w:szCs w:val="22"/>
        </w:rPr>
        <w:t>Group</w:t>
      </w:r>
      <w:r w:rsidR="003550C4">
        <w:rPr>
          <w:rFonts w:ascii="Times New Roman" w:hAnsi="Times New Roman" w:cs="Times New Roman"/>
          <w:bCs/>
          <w:sz w:val="22"/>
          <w:szCs w:val="22"/>
        </w:rPr>
        <w:t>’s total revenues</w:t>
      </w:r>
      <w:r w:rsidR="00FD4097">
        <w:rPr>
          <w:rFonts w:ascii="Times New Roman" w:hAnsi="Times New Roman" w:cs="Times New Roman"/>
          <w:bCs/>
          <w:sz w:val="22"/>
          <w:szCs w:val="22"/>
        </w:rPr>
        <w:t>.</w:t>
      </w:r>
    </w:p>
    <w:p w14:paraId="35D7C241" w14:textId="77777777" w:rsidR="00C769A2" w:rsidRDefault="00C769A2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B24560C" w14:textId="77777777" w:rsidR="008A09F6" w:rsidRDefault="008A09F6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Times New Roman" w:hAnsi="Times New Roman"/>
          <w:bCs/>
          <w:sz w:val="22"/>
          <w:szCs w:val="22"/>
          <w:cs/>
        </w:rPr>
        <w:sectPr w:rsidR="008A09F6" w:rsidSect="009B6B36">
          <w:headerReference w:type="default" r:id="rId20"/>
          <w:footerReference w:type="default" r:id="rId21"/>
          <w:footerReference w:type="first" r:id="rId2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AABA86D" w14:textId="41C48425" w:rsidR="001F6E6C" w:rsidRPr="00BB79F5" w:rsidRDefault="001F6E6C" w:rsidP="00240AB6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A1E56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>Financial instruments</w:t>
      </w:r>
    </w:p>
    <w:p w14:paraId="76691AF6" w14:textId="77777777" w:rsidR="001F6E6C" w:rsidRPr="00A50912" w:rsidRDefault="001F6E6C" w:rsidP="001F6E6C">
      <w:pPr>
        <w:pStyle w:val="BodyText2"/>
        <w:spacing w:line="260" w:lineRule="atLeast"/>
        <w:ind w:left="547" w:right="-25"/>
        <w:jc w:val="both"/>
        <w:rPr>
          <w:rFonts w:ascii="Times New Roman" w:hAnsi="Times New Roman"/>
          <w:sz w:val="22"/>
          <w:szCs w:val="22"/>
        </w:rPr>
      </w:pPr>
    </w:p>
    <w:p w14:paraId="393C4681" w14:textId="77777777" w:rsidR="001F6E6C" w:rsidRPr="00514D32" w:rsidRDefault="001F6E6C" w:rsidP="00A76C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</w:pPr>
      <w:r w:rsidRPr="00514D32">
        <w:rPr>
          <w:rFonts w:ascii="Times New Roman" w:hAnsi="Times New Roman" w:cs="Times New Roman"/>
          <w:b/>
          <w:bCs/>
          <w:i/>
          <w:iCs/>
          <w:sz w:val="22"/>
          <w:szCs w:val="20"/>
          <w:lang w:val="en-GB"/>
        </w:rPr>
        <w:t>The carrying amounts and fair values</w:t>
      </w:r>
    </w:p>
    <w:p w14:paraId="58699582" w14:textId="77777777" w:rsidR="001F6E6C" w:rsidRPr="008F05DE" w:rsidRDefault="001F6E6C" w:rsidP="00A76C6E">
      <w:pPr>
        <w:pStyle w:val="BodyText2"/>
        <w:spacing w:line="260" w:lineRule="atLeast"/>
        <w:ind w:left="540" w:right="-25"/>
        <w:jc w:val="both"/>
        <w:rPr>
          <w:rFonts w:ascii="Times New Roman" w:hAnsi="Times New Roman"/>
          <w:sz w:val="22"/>
          <w:szCs w:val="22"/>
          <w:lang w:val="en-GB"/>
        </w:rPr>
      </w:pPr>
    </w:p>
    <w:p w14:paraId="6599837A" w14:textId="3F2B418D" w:rsidR="001F6E6C" w:rsidRDefault="001F6E6C" w:rsidP="00322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40"/>
        <w:jc w:val="thaiDistribute"/>
        <w:rPr>
          <w:rFonts w:ascii="Times New Roman" w:hAnsi="Times New Roman" w:cstheme="minorBidi"/>
          <w:sz w:val="22"/>
          <w:szCs w:val="22"/>
        </w:rPr>
      </w:pPr>
      <w:r w:rsidRPr="00BD20ED">
        <w:rPr>
          <w:rFonts w:ascii="Times New Roman" w:hAnsi="Times New Roman" w:cs="Times New Roman"/>
          <w:sz w:val="22"/>
          <w:szCs w:val="22"/>
        </w:rPr>
        <w:t>The following table shows the carrying amounts and fair values of financial assets and financial liabilities, including their levels in the fair value hierarchy</w:t>
      </w:r>
      <w:r w:rsidR="00605FCB">
        <w:rPr>
          <w:rFonts w:ascii="Times New Roman" w:hAnsi="Times New Roman" w:cs="Times New Roman"/>
          <w:sz w:val="22"/>
          <w:szCs w:val="22"/>
        </w:rPr>
        <w:t>. It</w:t>
      </w:r>
      <w:r w:rsidRPr="00BD20ED">
        <w:rPr>
          <w:rFonts w:ascii="Times New Roman" w:hAnsi="Times New Roman" w:cs="Times New Roman"/>
          <w:sz w:val="22"/>
          <w:szCs w:val="22"/>
        </w:rPr>
        <w:t xml:space="preserve"> does not include fair value information for financial assets and financial liabilities measured at </w:t>
      </w:r>
      <w:proofErr w:type="spellStart"/>
      <w:r w:rsidRPr="00BD20ED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BD20ED">
        <w:rPr>
          <w:rFonts w:ascii="Times New Roman" w:hAnsi="Times New Roman" w:cs="Times New Roman"/>
          <w:sz w:val="22"/>
          <w:szCs w:val="22"/>
        </w:rPr>
        <w:t xml:space="preserve"> cost if the carrying amount is</w:t>
      </w:r>
      <w:r w:rsidR="00A76C6E">
        <w:rPr>
          <w:rFonts w:ascii="Times New Roman" w:hAnsi="Times New Roman" w:cs="Times New Roman"/>
          <w:sz w:val="22"/>
          <w:szCs w:val="22"/>
        </w:rPr>
        <w:t xml:space="preserve"> </w:t>
      </w:r>
      <w:r w:rsidRPr="00BD20ED">
        <w:rPr>
          <w:rFonts w:ascii="Times New Roman" w:hAnsi="Times New Roman" w:cs="Times New Roman"/>
          <w:sz w:val="22"/>
          <w:szCs w:val="22"/>
        </w:rPr>
        <w:t>a reasonable approximation of fair value.</w:t>
      </w:r>
    </w:p>
    <w:p w14:paraId="4D55C4B3" w14:textId="171C92ED" w:rsidR="001F6E6C" w:rsidRDefault="001F6E6C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350"/>
        <w:gridCol w:w="270"/>
        <w:gridCol w:w="1170"/>
        <w:gridCol w:w="270"/>
        <w:gridCol w:w="990"/>
        <w:gridCol w:w="270"/>
        <w:gridCol w:w="900"/>
        <w:gridCol w:w="270"/>
        <w:gridCol w:w="990"/>
      </w:tblGrid>
      <w:tr w:rsidR="008F58F8" w:rsidRPr="007E2D44" w14:paraId="511CE36A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1978DB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  <w:t xml:space="preserve">   </w:t>
            </w:r>
          </w:p>
        </w:tc>
        <w:tc>
          <w:tcPr>
            <w:tcW w:w="8280" w:type="dxa"/>
            <w:gridSpan w:val="11"/>
          </w:tcPr>
          <w:p w14:paraId="2E24B412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8F58F8" w:rsidRPr="007E2D44" w14:paraId="0697CF3D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C4D4C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5"/>
          </w:tcPr>
          <w:p w14:paraId="1C87932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182470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420" w:type="dxa"/>
            <w:gridSpan w:val="5"/>
          </w:tcPr>
          <w:p w14:paraId="48FF561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5AFF900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8F600D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08A51D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35720E2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396BE3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90C5D6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A6945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38F2E0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6E4BCB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028CF5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8A5FC3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2C8AC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852C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566D256D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194460C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F40EFFB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943538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6E8A99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76BE617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0ACFB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72F9F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917A44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0671A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3142EF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FF781E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53ED48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6AA4CFB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3441984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37B687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40631E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59EB7B0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4F9A6E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8853F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F0E25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62845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21152E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DA61B8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87B831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6173F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ACA45C7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3E57FE0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0B9C310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017D193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73C91F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29B7B14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718D73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F0564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6CF8BDB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D9262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13E640F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3566D4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5AA8C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FDAF44E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CE3B25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63DA5A6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2608965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27B601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422140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0AD62F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BA0A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A2AEA4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6A23E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1F0D9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FE112E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89ED19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27CAFA2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7DDB307F" w14:textId="6524D789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5CE0620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71CD9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8DFE0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cost - net</w:t>
            </w:r>
          </w:p>
        </w:tc>
        <w:tc>
          <w:tcPr>
            <w:tcW w:w="270" w:type="dxa"/>
          </w:tcPr>
          <w:p w14:paraId="5FB99AC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E732A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534436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AF70DB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72D53A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931723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78F6EF8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45123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8F58F8" w:rsidRPr="007E2D44" w14:paraId="2AC05A9F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30EA92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80" w:type="dxa"/>
            <w:gridSpan w:val="11"/>
          </w:tcPr>
          <w:p w14:paraId="320952F5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237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8F8" w:rsidRPr="007E2D44" w14:paraId="2E1E61C5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30614288" w14:textId="54EAD845" w:rsidR="008F58F8" w:rsidRPr="0045302F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 31 March 202</w:t>
            </w:r>
            <w:r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1530" w:type="dxa"/>
          </w:tcPr>
          <w:p w14:paraId="1E421ACC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90AD13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5F08DAEF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1C3E6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36526E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A91428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1B1349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3C5E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5022AD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F31775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7BCB95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7757FF00" w14:textId="77777777" w:rsidTr="00CF3E11">
        <w:tc>
          <w:tcPr>
            <w:tcW w:w="5760" w:type="dxa"/>
          </w:tcPr>
          <w:p w14:paraId="5E999A6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30" w:type="dxa"/>
          </w:tcPr>
          <w:p w14:paraId="45C476F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3F77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20A14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7B420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5512D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EBF8A4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29BCE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D400F2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9332E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3147D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421FF9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65BEFF2F" w14:textId="77777777" w:rsidTr="00CF3E11">
        <w:tc>
          <w:tcPr>
            <w:tcW w:w="5760" w:type="dxa"/>
          </w:tcPr>
          <w:p w14:paraId="05DEA275" w14:textId="77777777" w:rsidR="008F58F8" w:rsidRPr="00BC474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</w:tcPr>
          <w:p w14:paraId="490B14E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92ED1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42E537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455E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04D767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6C5F9A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089B9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945FB1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CBDCE1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8E99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2D45B1B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58993E4E" w14:textId="77777777" w:rsidTr="00CF3E11">
        <w:tc>
          <w:tcPr>
            <w:tcW w:w="5760" w:type="dxa"/>
          </w:tcPr>
          <w:p w14:paraId="6B50A22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30" w:type="dxa"/>
            <w:vAlign w:val="bottom"/>
          </w:tcPr>
          <w:p w14:paraId="0F69006B" w14:textId="213C7739" w:rsidR="008F58F8" w:rsidRPr="007E2D44" w:rsidRDefault="001045B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1,280</w:t>
            </w:r>
          </w:p>
        </w:tc>
        <w:tc>
          <w:tcPr>
            <w:tcW w:w="270" w:type="dxa"/>
          </w:tcPr>
          <w:p w14:paraId="4A41CB5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9225A23" w14:textId="5525420A" w:rsidR="008F58F8" w:rsidRPr="007E2D44" w:rsidRDefault="0004249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5E8DDE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19519E5" w14:textId="220E7180" w:rsidR="008F58F8" w:rsidRPr="007E2D44" w:rsidRDefault="0004249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1,280</w:t>
            </w:r>
          </w:p>
        </w:tc>
        <w:tc>
          <w:tcPr>
            <w:tcW w:w="270" w:type="dxa"/>
          </w:tcPr>
          <w:p w14:paraId="700F242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FEAF4B1" w14:textId="0CC11460" w:rsidR="008F58F8" w:rsidRPr="007E2D44" w:rsidRDefault="00683B61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1,280</w:t>
            </w:r>
          </w:p>
        </w:tc>
        <w:tc>
          <w:tcPr>
            <w:tcW w:w="270" w:type="dxa"/>
            <w:vAlign w:val="bottom"/>
          </w:tcPr>
          <w:p w14:paraId="43B9DB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C38F011" w14:textId="76FAFBF6" w:rsidR="008F58F8" w:rsidRPr="007E2D44" w:rsidRDefault="007E5CE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5EABB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EF839F" w14:textId="252713B9" w:rsidR="008F58F8" w:rsidRPr="007E2D44" w:rsidRDefault="0044315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1,280</w:t>
            </w:r>
          </w:p>
        </w:tc>
      </w:tr>
      <w:tr w:rsidR="008F58F8" w:rsidRPr="007E2D44" w14:paraId="1836225E" w14:textId="77777777" w:rsidTr="00CF3E11">
        <w:tc>
          <w:tcPr>
            <w:tcW w:w="5760" w:type="dxa"/>
          </w:tcPr>
          <w:p w14:paraId="09F8247C" w14:textId="77777777" w:rsidR="008F58F8" w:rsidRPr="00FA2F4C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Times New Roman" w:hAnsi="Times New Roman" w:cs="Cordia New"/>
                <w:sz w:val="22"/>
                <w:szCs w:val="22"/>
              </w:rPr>
            </w:pPr>
            <w:r>
              <w:rPr>
                <w:rFonts w:ascii="Times New Roman" w:hAnsi="Times New Roman" w:cs="Cordia New"/>
                <w:sz w:val="22"/>
                <w:szCs w:val="22"/>
              </w:rPr>
              <w:t>Other non-current financial asset</w:t>
            </w:r>
          </w:p>
        </w:tc>
        <w:tc>
          <w:tcPr>
            <w:tcW w:w="1530" w:type="dxa"/>
            <w:vAlign w:val="bottom"/>
          </w:tcPr>
          <w:p w14:paraId="0F9C5CFA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CA7919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889B6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ABF9B8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3BDAE2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ED0006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ABC275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50034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9BAA77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AE77CF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DB29CCD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7664D1D6" w14:textId="77777777" w:rsidTr="00CF3E11">
        <w:tc>
          <w:tcPr>
            <w:tcW w:w="5760" w:type="dxa"/>
          </w:tcPr>
          <w:p w14:paraId="6FD124F8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30" w:type="dxa"/>
            <w:vAlign w:val="bottom"/>
          </w:tcPr>
          <w:p w14:paraId="45844078" w14:textId="44F8CE13" w:rsidR="008F58F8" w:rsidRDefault="001045B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48,936</w:t>
            </w:r>
          </w:p>
        </w:tc>
        <w:tc>
          <w:tcPr>
            <w:tcW w:w="270" w:type="dxa"/>
          </w:tcPr>
          <w:p w14:paraId="7DAA178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1559161" w14:textId="0DBE35DE" w:rsidR="008F58F8" w:rsidRDefault="0004249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4AB6E91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619E430" w14:textId="651AA13C" w:rsidR="008F58F8" w:rsidRDefault="0004249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48,936</w:t>
            </w:r>
          </w:p>
        </w:tc>
        <w:tc>
          <w:tcPr>
            <w:tcW w:w="270" w:type="dxa"/>
          </w:tcPr>
          <w:p w14:paraId="0A53E4E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810EC4" w14:textId="01FC8DAF" w:rsidR="008F58F8" w:rsidRDefault="00F06B2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48,936</w:t>
            </w:r>
          </w:p>
        </w:tc>
        <w:tc>
          <w:tcPr>
            <w:tcW w:w="270" w:type="dxa"/>
            <w:vAlign w:val="bottom"/>
          </w:tcPr>
          <w:p w14:paraId="25204C6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208F31" w14:textId="15A11364" w:rsidR="008F58F8" w:rsidRDefault="007E5CE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22415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3167B9" w14:textId="528DC1FD" w:rsidR="008F58F8" w:rsidRDefault="00443152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48,936</w:t>
            </w:r>
          </w:p>
        </w:tc>
      </w:tr>
      <w:tr w:rsidR="008F58F8" w:rsidRPr="007E2D44" w14:paraId="31ED987B" w14:textId="77777777" w:rsidTr="00CF3E11">
        <w:tc>
          <w:tcPr>
            <w:tcW w:w="5760" w:type="dxa"/>
          </w:tcPr>
          <w:p w14:paraId="14D2F056" w14:textId="77777777" w:rsidR="008F58F8" w:rsidRPr="00300A51" w:rsidRDefault="008F58F8" w:rsidP="00CF3E11">
            <w:pPr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B5AD4CD" w14:textId="77777777" w:rsidR="008F58F8" w:rsidRPr="00300A51" w:rsidRDefault="008F58F8" w:rsidP="00CF3E1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A2BA33" w14:textId="77777777" w:rsidR="008F58F8" w:rsidRPr="00300A51" w:rsidRDefault="008F58F8" w:rsidP="00CF3E11">
            <w:pPr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0BCE2EF1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EB830D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90F9013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516D03E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73F9BDC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4B2FBE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7390A5" w14:textId="77777777" w:rsidR="008F58F8" w:rsidRPr="00300A51" w:rsidRDefault="008F58F8" w:rsidP="00CF3E11">
            <w:pPr>
              <w:tabs>
                <w:tab w:val="decimal" w:pos="616"/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80F743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9A9FB4" w14:textId="77777777" w:rsidR="008F58F8" w:rsidRPr="00300A51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27A77CDA" w14:textId="77777777" w:rsidTr="00CF3E11">
        <w:tc>
          <w:tcPr>
            <w:tcW w:w="5760" w:type="dxa"/>
          </w:tcPr>
          <w:p w14:paraId="02FF633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30" w:type="dxa"/>
            <w:vAlign w:val="bottom"/>
          </w:tcPr>
          <w:p w14:paraId="1A8E78E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6C1A8D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2E7705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2BAD1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9D251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4A4273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8803BB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A80EA0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E9EC7B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C6081A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5B03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5FCD0E4B" w14:textId="77777777" w:rsidTr="00CF3E11">
        <w:tc>
          <w:tcPr>
            <w:tcW w:w="5760" w:type="dxa"/>
          </w:tcPr>
          <w:p w14:paraId="5F6D7BC1" w14:textId="77777777" w:rsidR="008F58F8" w:rsidRPr="006203E9" w:rsidRDefault="008F58F8" w:rsidP="00CF3E11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06317CAC" w14:textId="18069735" w:rsidR="008F58F8" w:rsidRPr="007E2D44" w:rsidRDefault="001045B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38898F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621F31" w14:textId="04CED496" w:rsidR="008F58F8" w:rsidRPr="007E2D44" w:rsidRDefault="0004249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155,093</w:t>
            </w:r>
          </w:p>
        </w:tc>
        <w:tc>
          <w:tcPr>
            <w:tcW w:w="270" w:type="dxa"/>
          </w:tcPr>
          <w:p w14:paraId="415369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F99CE9" w14:textId="7B9F4096" w:rsidR="008F58F8" w:rsidRPr="007E2D44" w:rsidRDefault="00042499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155,093</w:t>
            </w:r>
          </w:p>
        </w:tc>
        <w:tc>
          <w:tcPr>
            <w:tcW w:w="270" w:type="dxa"/>
          </w:tcPr>
          <w:p w14:paraId="7E0556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CB03FC" w14:textId="50D43329" w:rsidR="008F58F8" w:rsidRPr="007E2D44" w:rsidRDefault="00F06B25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64A4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07A70F" w14:textId="65408353" w:rsidR="008F58F8" w:rsidRPr="007E2D44" w:rsidRDefault="007E5CE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 w:rsidRPr="007E5CE8">
              <w:rPr>
                <w:rFonts w:ascii="Times New Roman" w:hAnsi="Times New Roman" w:cs="Times New Roman"/>
                <w:sz w:val="22"/>
                <w:szCs w:val="22"/>
              </w:rPr>
              <w:t>132,544</w:t>
            </w:r>
          </w:p>
        </w:tc>
        <w:tc>
          <w:tcPr>
            <w:tcW w:w="270" w:type="dxa"/>
            <w:vAlign w:val="bottom"/>
          </w:tcPr>
          <w:p w14:paraId="10A094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78AE8B" w14:textId="4848D2EF" w:rsidR="008F58F8" w:rsidRPr="007E2D44" w:rsidRDefault="00551CBB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132,544</w:t>
            </w:r>
          </w:p>
        </w:tc>
      </w:tr>
    </w:tbl>
    <w:p w14:paraId="7DC4CA73" w14:textId="77777777" w:rsidR="008F58F8" w:rsidRPr="008F05DE" w:rsidRDefault="008F58F8" w:rsidP="001F6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Times New Roman" w:hAnsi="Times New Roman" w:cstheme="minorBidi"/>
          <w:sz w:val="22"/>
          <w:szCs w:val="22"/>
        </w:rPr>
      </w:pPr>
    </w:p>
    <w:p w14:paraId="4B201942" w14:textId="77777777" w:rsidR="008F58F8" w:rsidRDefault="008F58F8">
      <w:r>
        <w:br w:type="page"/>
      </w: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530"/>
        <w:gridCol w:w="270"/>
        <w:gridCol w:w="1350"/>
        <w:gridCol w:w="270"/>
        <w:gridCol w:w="1170"/>
        <w:gridCol w:w="270"/>
        <w:gridCol w:w="990"/>
        <w:gridCol w:w="270"/>
        <w:gridCol w:w="900"/>
        <w:gridCol w:w="270"/>
        <w:gridCol w:w="990"/>
      </w:tblGrid>
      <w:tr w:rsidR="008F58F8" w:rsidRPr="007E2D44" w14:paraId="3DC27B67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25070F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  <w:r w:rsidRPr="007E2D44"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  <w:lastRenderedPageBreak/>
              <w:t xml:space="preserve">   </w:t>
            </w:r>
          </w:p>
        </w:tc>
        <w:tc>
          <w:tcPr>
            <w:tcW w:w="8280" w:type="dxa"/>
            <w:gridSpan w:val="11"/>
          </w:tcPr>
          <w:p w14:paraId="630B2620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Consolidated financial statements/Separate financial statements</w:t>
            </w:r>
          </w:p>
        </w:tc>
      </w:tr>
      <w:tr w:rsidR="008F58F8" w:rsidRPr="007E2D44" w14:paraId="1DA165B2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6904F23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4590" w:type="dxa"/>
            <w:gridSpan w:val="5"/>
          </w:tcPr>
          <w:p w14:paraId="7DCBF81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Carrying amount</w:t>
            </w:r>
          </w:p>
        </w:tc>
        <w:tc>
          <w:tcPr>
            <w:tcW w:w="270" w:type="dxa"/>
          </w:tcPr>
          <w:p w14:paraId="14FAB18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3420" w:type="dxa"/>
            <w:gridSpan w:val="5"/>
          </w:tcPr>
          <w:p w14:paraId="707A447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</w:tr>
      <w:tr w:rsidR="008F58F8" w:rsidRPr="007E2D44" w14:paraId="313EB194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3C716D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17C3D9ED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4F8C05D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49C880B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BFEB9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11203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A0E008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636078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1CB24B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94BC76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3B2CEB1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2DDA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BFA6389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4D2F470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9C5476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10508B5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7CFF45E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Financial</w:t>
            </w:r>
          </w:p>
        </w:tc>
        <w:tc>
          <w:tcPr>
            <w:tcW w:w="270" w:type="dxa"/>
          </w:tcPr>
          <w:p w14:paraId="682A787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05BCE9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D111F2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34E583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3FEE8E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4539C90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4E2B71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1897A0A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15802692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1FC93BD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06095C0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301B75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87188C9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instruments</w:t>
            </w:r>
          </w:p>
        </w:tc>
        <w:tc>
          <w:tcPr>
            <w:tcW w:w="270" w:type="dxa"/>
          </w:tcPr>
          <w:p w14:paraId="26995C5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479315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867342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4A4933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5526C2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60C824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58EF349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BC23BE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30ECB05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70545E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6FA7BB6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fair value</w:t>
            </w:r>
          </w:p>
        </w:tc>
        <w:tc>
          <w:tcPr>
            <w:tcW w:w="270" w:type="dxa"/>
          </w:tcPr>
          <w:p w14:paraId="10CC893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11B93BD5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measured at</w:t>
            </w:r>
          </w:p>
        </w:tc>
        <w:tc>
          <w:tcPr>
            <w:tcW w:w="270" w:type="dxa"/>
          </w:tcPr>
          <w:p w14:paraId="0A3911F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A73751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60DCC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0103D40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AEA00C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4E2CFC9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EE3A6A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E7C484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07E421D1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0334F10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210ED4E9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through</w:t>
            </w:r>
          </w:p>
        </w:tc>
        <w:tc>
          <w:tcPr>
            <w:tcW w:w="270" w:type="dxa"/>
          </w:tcPr>
          <w:p w14:paraId="510AB9C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386BF1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amortised</w:t>
            </w:r>
            <w:proofErr w:type="spellEnd"/>
          </w:p>
        </w:tc>
        <w:tc>
          <w:tcPr>
            <w:tcW w:w="270" w:type="dxa"/>
          </w:tcPr>
          <w:p w14:paraId="035CE7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1E3B9AB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6FAB29D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1471AC6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67F07A6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0F95CD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010A535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42B302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</w:tr>
      <w:tr w:rsidR="008F58F8" w:rsidRPr="007E2D44" w14:paraId="698EEF5B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55F20A6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i/>
                <w:iCs/>
                <w:color w:val="0000FF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4184EF5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profit and loss</w:t>
            </w:r>
          </w:p>
        </w:tc>
        <w:tc>
          <w:tcPr>
            <w:tcW w:w="270" w:type="dxa"/>
          </w:tcPr>
          <w:p w14:paraId="23DE4F7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229C76C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cost - net</w:t>
            </w:r>
          </w:p>
        </w:tc>
        <w:tc>
          <w:tcPr>
            <w:tcW w:w="270" w:type="dxa"/>
          </w:tcPr>
          <w:p w14:paraId="6785A09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6F653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  <w:tc>
          <w:tcPr>
            <w:tcW w:w="270" w:type="dxa"/>
          </w:tcPr>
          <w:p w14:paraId="288B32C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F277B1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2</w:t>
            </w:r>
          </w:p>
        </w:tc>
        <w:tc>
          <w:tcPr>
            <w:tcW w:w="270" w:type="dxa"/>
          </w:tcPr>
          <w:p w14:paraId="28AA252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2260367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Level 3</w:t>
            </w:r>
          </w:p>
        </w:tc>
        <w:tc>
          <w:tcPr>
            <w:tcW w:w="270" w:type="dxa"/>
          </w:tcPr>
          <w:p w14:paraId="601733C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752A0F0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Total</w:t>
            </w:r>
          </w:p>
        </w:tc>
      </w:tr>
      <w:tr w:rsidR="008F58F8" w:rsidRPr="007E2D44" w14:paraId="6CC53B99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2B816D4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280" w:type="dxa"/>
            <w:gridSpan w:val="11"/>
          </w:tcPr>
          <w:p w14:paraId="1F49C988" w14:textId="77777777" w:rsidR="008F58F8" w:rsidRPr="00E2375A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</w:pPr>
            <w:r w:rsidRPr="00E2375A">
              <w:rPr>
                <w:rFonts w:ascii="Times New Roman" w:hAnsi="Times New Roman" w:cs="Times New Roman"/>
                <w:i/>
                <w:iCs/>
                <w:sz w:val="22"/>
                <w:szCs w:val="22"/>
              </w:rPr>
              <w:t>(in thousand Baht)</w:t>
            </w:r>
          </w:p>
        </w:tc>
      </w:tr>
      <w:tr w:rsidR="008F58F8" w:rsidRPr="007E2D44" w14:paraId="025E3AA6" w14:textId="77777777" w:rsidTr="00CF3E11">
        <w:trPr>
          <w:tblHeader/>
        </w:trPr>
        <w:tc>
          <w:tcPr>
            <w:tcW w:w="5760" w:type="dxa"/>
            <w:shd w:val="clear" w:color="auto" w:fill="auto"/>
          </w:tcPr>
          <w:p w14:paraId="658C4A93" w14:textId="77777777" w:rsidR="008F58F8" w:rsidRPr="0045302F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At 31 December 202</w:t>
            </w:r>
            <w:r>
              <w:rPr>
                <w:rFonts w:ascii="Times New Roman" w:hAnsi="Times New Roman" w:cs="Cordia New"/>
                <w:b/>
                <w:bCs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1530" w:type="dxa"/>
          </w:tcPr>
          <w:p w14:paraId="5215DC1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BAA484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14:paraId="3EA2F24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0C347F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4FDF4D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DA602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54B4AC9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D95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57EE34B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FE2A7C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454BA74E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49B26059" w14:textId="77777777" w:rsidTr="00CF3E11">
        <w:tc>
          <w:tcPr>
            <w:tcW w:w="5760" w:type="dxa"/>
          </w:tcPr>
          <w:p w14:paraId="73FCA79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 xml:space="preserve">Financial </w:t>
            </w:r>
            <w:r w:rsidRPr="009666C4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asset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s</w:t>
            </w:r>
          </w:p>
        </w:tc>
        <w:tc>
          <w:tcPr>
            <w:tcW w:w="1530" w:type="dxa"/>
          </w:tcPr>
          <w:p w14:paraId="3EB5B83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5C69635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5215958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16B6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F57135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A8EDA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6553343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40761C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6A3FA8F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74143F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0DD89AA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10213C61" w14:textId="77777777" w:rsidTr="00CF3E11">
        <w:tc>
          <w:tcPr>
            <w:tcW w:w="5760" w:type="dxa"/>
          </w:tcPr>
          <w:p w14:paraId="5B270215" w14:textId="77777777" w:rsidR="008F58F8" w:rsidRPr="00BC474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Times New Roman" w:hAnsi="Times New Roman" w:cs="Times New Roman"/>
                <w:sz w:val="22"/>
                <w:szCs w:val="22"/>
              </w:rPr>
            </w:pPr>
            <w:r w:rsidRPr="00BC4748">
              <w:rPr>
                <w:rFonts w:ascii="Times New Roman" w:hAnsi="Times New Roman" w:cs="Times New Roman"/>
                <w:sz w:val="22"/>
                <w:szCs w:val="22"/>
              </w:rPr>
              <w:t>Other current financial asset</w:t>
            </w:r>
          </w:p>
        </w:tc>
        <w:tc>
          <w:tcPr>
            <w:tcW w:w="1530" w:type="dxa"/>
          </w:tcPr>
          <w:p w14:paraId="0287D1F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F8EF7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ACC065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01C244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</w:tcPr>
          <w:p w14:paraId="72A7939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21D73BF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592345B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936946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</w:tcPr>
          <w:p w14:paraId="7DE76D0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24FC326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</w:tcPr>
          <w:p w14:paraId="38FE557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63BB7F42" w14:textId="77777777" w:rsidTr="00CF3E11">
        <w:tc>
          <w:tcPr>
            <w:tcW w:w="5760" w:type="dxa"/>
          </w:tcPr>
          <w:p w14:paraId="661604A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</w:t>
            </w:r>
            <w:r w:rsidRPr="009666C4">
              <w:rPr>
                <w:rFonts w:ascii="Times New Roman" w:hAnsi="Times New Roman" w:cs="Times New Roman"/>
                <w:sz w:val="22"/>
                <w:szCs w:val="22"/>
              </w:rPr>
              <w:t>ebt securities</w:t>
            </w:r>
          </w:p>
        </w:tc>
        <w:tc>
          <w:tcPr>
            <w:tcW w:w="1530" w:type="dxa"/>
            <w:vAlign w:val="bottom"/>
          </w:tcPr>
          <w:p w14:paraId="75BDED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  <w:tc>
          <w:tcPr>
            <w:tcW w:w="270" w:type="dxa"/>
          </w:tcPr>
          <w:p w14:paraId="123F297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C26744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A487F0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A3EB75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  <w:tc>
          <w:tcPr>
            <w:tcW w:w="270" w:type="dxa"/>
          </w:tcPr>
          <w:p w14:paraId="730D59FA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41BAF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  <w:tc>
          <w:tcPr>
            <w:tcW w:w="270" w:type="dxa"/>
            <w:vAlign w:val="bottom"/>
          </w:tcPr>
          <w:p w14:paraId="0EAD716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EE4BC6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1BE361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EEC9A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1,273</w:t>
            </w:r>
          </w:p>
        </w:tc>
      </w:tr>
      <w:tr w:rsidR="008F58F8" w:rsidRPr="007E2D44" w14:paraId="66E51F69" w14:textId="77777777" w:rsidTr="00CF3E11">
        <w:tc>
          <w:tcPr>
            <w:tcW w:w="5760" w:type="dxa"/>
          </w:tcPr>
          <w:p w14:paraId="2B0DF486" w14:textId="77777777" w:rsidR="008F58F8" w:rsidRPr="00FA2F4C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rPr>
                <w:rFonts w:ascii="Times New Roman" w:hAnsi="Times New Roman" w:cs="Cordia New"/>
                <w:sz w:val="22"/>
                <w:szCs w:val="22"/>
              </w:rPr>
            </w:pPr>
            <w:r>
              <w:rPr>
                <w:rFonts w:ascii="Times New Roman" w:hAnsi="Times New Roman" w:cs="Cordia New"/>
                <w:sz w:val="22"/>
                <w:szCs w:val="22"/>
              </w:rPr>
              <w:t>Other non-current financial asset</w:t>
            </w:r>
          </w:p>
        </w:tc>
        <w:tc>
          <w:tcPr>
            <w:tcW w:w="1530" w:type="dxa"/>
            <w:vAlign w:val="bottom"/>
          </w:tcPr>
          <w:p w14:paraId="516A8D0C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FB1F36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68D49647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E96216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08C0658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36DC31F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8759BF6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ECEDE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6709AD4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F088E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C140F0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619EF2BF" w14:textId="77777777" w:rsidTr="00CF3E11">
        <w:tc>
          <w:tcPr>
            <w:tcW w:w="5760" w:type="dxa"/>
          </w:tcPr>
          <w:p w14:paraId="7EF2F26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4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Investment in debentures</w:t>
            </w:r>
          </w:p>
        </w:tc>
        <w:tc>
          <w:tcPr>
            <w:tcW w:w="1530" w:type="dxa"/>
            <w:vAlign w:val="bottom"/>
          </w:tcPr>
          <w:p w14:paraId="49498161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  <w:tc>
          <w:tcPr>
            <w:tcW w:w="270" w:type="dxa"/>
          </w:tcPr>
          <w:p w14:paraId="23F52FB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10356D22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CA8746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86CFCA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  <w:tc>
          <w:tcPr>
            <w:tcW w:w="270" w:type="dxa"/>
          </w:tcPr>
          <w:p w14:paraId="6FDE44B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FFBDA8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  <w:tc>
          <w:tcPr>
            <w:tcW w:w="270" w:type="dxa"/>
            <w:vAlign w:val="bottom"/>
          </w:tcPr>
          <w:p w14:paraId="3A1BBC75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19B9F5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6FFC39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CFF8506" w14:textId="77777777" w:rsidR="008F58F8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47,956</w:t>
            </w:r>
          </w:p>
        </w:tc>
      </w:tr>
      <w:tr w:rsidR="008F58F8" w:rsidRPr="007E2D44" w14:paraId="6FC83012" w14:textId="77777777" w:rsidTr="00CF3E11">
        <w:tc>
          <w:tcPr>
            <w:tcW w:w="5760" w:type="dxa"/>
          </w:tcPr>
          <w:p w14:paraId="29D372BD" w14:textId="77777777" w:rsidR="008F58F8" w:rsidRPr="0021038A" w:rsidRDefault="008F58F8" w:rsidP="00CF3E11">
            <w:pPr>
              <w:rPr>
                <w:rFonts w:ascii="Times New Roman" w:hAnsi="Times New Roman" w:cs="Times New Roman"/>
                <w:cs/>
              </w:rPr>
            </w:pPr>
          </w:p>
        </w:tc>
        <w:tc>
          <w:tcPr>
            <w:tcW w:w="1530" w:type="dxa"/>
            <w:vAlign w:val="bottom"/>
          </w:tcPr>
          <w:p w14:paraId="2FE57EF9" w14:textId="77777777" w:rsidR="008F58F8" w:rsidRPr="0021038A" w:rsidRDefault="008F58F8" w:rsidP="00CF3E1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1244E6C9" w14:textId="77777777" w:rsidR="008F58F8" w:rsidRPr="0021038A" w:rsidRDefault="008F58F8" w:rsidP="00CF3E11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50" w:type="dxa"/>
          </w:tcPr>
          <w:p w14:paraId="785655B4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2322CC6F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1170" w:type="dxa"/>
            <w:vAlign w:val="bottom"/>
          </w:tcPr>
          <w:p w14:paraId="0909837D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</w:tcPr>
          <w:p w14:paraId="4D05F8A0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791FDE06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56958C75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vAlign w:val="bottom"/>
          </w:tcPr>
          <w:p w14:paraId="423A3D25" w14:textId="77777777" w:rsidR="008F58F8" w:rsidRPr="0021038A" w:rsidRDefault="008F58F8" w:rsidP="00CF3E11">
            <w:pPr>
              <w:tabs>
                <w:tab w:val="decimal" w:pos="616"/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270" w:type="dxa"/>
            <w:vAlign w:val="bottom"/>
          </w:tcPr>
          <w:p w14:paraId="4F4889B6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vAlign w:val="bottom"/>
          </w:tcPr>
          <w:p w14:paraId="2CD7D9B8" w14:textId="77777777" w:rsidR="008F58F8" w:rsidRPr="0021038A" w:rsidRDefault="008F58F8" w:rsidP="00CF3E11">
            <w:pPr>
              <w:tabs>
                <w:tab w:val="decimal" w:pos="1338"/>
              </w:tabs>
              <w:ind w:right="-86"/>
              <w:rPr>
                <w:rFonts w:ascii="Times New Roman" w:hAnsi="Times New Roman" w:cs="Times New Roman"/>
              </w:rPr>
            </w:pPr>
          </w:p>
        </w:tc>
      </w:tr>
      <w:tr w:rsidR="008F58F8" w:rsidRPr="007E2D44" w14:paraId="68DAC25B" w14:textId="77777777" w:rsidTr="00CF3E11">
        <w:tc>
          <w:tcPr>
            <w:tcW w:w="5760" w:type="dxa"/>
          </w:tcPr>
          <w:p w14:paraId="6DE926A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F</w:t>
            </w:r>
            <w:r w:rsidRPr="00CA6990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inancial liabilities</w:t>
            </w:r>
          </w:p>
        </w:tc>
        <w:tc>
          <w:tcPr>
            <w:tcW w:w="1530" w:type="dxa"/>
            <w:vAlign w:val="bottom"/>
          </w:tcPr>
          <w:p w14:paraId="247C1E0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48997C5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342ED9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79A2971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D8B659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</w:tcPr>
          <w:p w14:paraId="17C5EF1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F72CC2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20DE85B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97A0C8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FFFB8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62942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F58F8" w:rsidRPr="007E2D44" w14:paraId="4C36BBE9" w14:textId="77777777" w:rsidTr="00CF3E11">
        <w:tc>
          <w:tcPr>
            <w:tcW w:w="5760" w:type="dxa"/>
          </w:tcPr>
          <w:p w14:paraId="2B5F189E" w14:textId="77777777" w:rsidR="008F58F8" w:rsidRPr="006203E9" w:rsidRDefault="008F58F8" w:rsidP="00CF3E11">
            <w:pPr>
              <w:spacing w:line="240" w:lineRule="auto"/>
              <w:ind w:left="180" w:hanging="180"/>
              <w:rPr>
                <w:rFonts w:ascii="Times New Roman" w:hAnsi="Times New Roman" w:cs="Times New Roman"/>
                <w:sz w:val="22"/>
                <w:szCs w:val="22"/>
                <w:cs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Long-term loan from financial institution</w:t>
            </w:r>
          </w:p>
        </w:tc>
        <w:tc>
          <w:tcPr>
            <w:tcW w:w="1530" w:type="dxa"/>
            <w:vAlign w:val="bottom"/>
          </w:tcPr>
          <w:p w14:paraId="7A402D0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0C5843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50" w:type="dxa"/>
          </w:tcPr>
          <w:p w14:paraId="73A2B969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164,089</w:t>
            </w:r>
          </w:p>
        </w:tc>
        <w:tc>
          <w:tcPr>
            <w:tcW w:w="270" w:type="dxa"/>
          </w:tcPr>
          <w:p w14:paraId="44AFDE64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F375E0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164,089</w:t>
            </w:r>
          </w:p>
        </w:tc>
        <w:tc>
          <w:tcPr>
            <w:tcW w:w="270" w:type="dxa"/>
          </w:tcPr>
          <w:p w14:paraId="7BFDDA27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A70AD2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756EF7C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D2E2FAE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138,636</w:t>
            </w:r>
          </w:p>
        </w:tc>
        <w:tc>
          <w:tcPr>
            <w:tcW w:w="270" w:type="dxa"/>
            <w:vAlign w:val="bottom"/>
          </w:tcPr>
          <w:p w14:paraId="7FE7F28F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515BAD" w14:textId="77777777" w:rsidR="008F58F8" w:rsidRPr="007E2D44" w:rsidRDefault="008F58F8" w:rsidP="00CF3E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29" w:right="-86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138,636</w:t>
            </w:r>
          </w:p>
        </w:tc>
      </w:tr>
    </w:tbl>
    <w:p w14:paraId="02B20402" w14:textId="77777777" w:rsidR="008F58F8" w:rsidRDefault="008F58F8"/>
    <w:p w14:paraId="3769B003" w14:textId="77777777" w:rsidR="007E2D44" w:rsidRDefault="007E2D44" w:rsidP="0001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"/>
        <w:jc w:val="both"/>
        <w:rPr>
          <w:rFonts w:ascii="Times New Roman" w:hAnsi="Times New Roman" w:cs="Times New Roman"/>
          <w:sz w:val="22"/>
          <w:szCs w:val="20"/>
          <w:lang w:val="en-GB"/>
        </w:rPr>
        <w:sectPr w:rsidR="007E2D44" w:rsidSect="009B6B36">
          <w:headerReference w:type="default" r:id="rId2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7F7CA266" w14:textId="07BFA7FA" w:rsidR="00B85087" w:rsidRPr="005C5F96" w:rsidRDefault="00B85087" w:rsidP="007D7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exact"/>
        <w:ind w:left="540"/>
        <w:jc w:val="both"/>
        <w:rPr>
          <w:rFonts w:ascii="Times New Roman" w:hAnsi="Times New Roman" w:cs="Times New Roman"/>
          <w:sz w:val="22"/>
          <w:szCs w:val="22"/>
          <w:lang w:val="en-GB" w:bidi="ar-SA"/>
        </w:rPr>
      </w:pP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lastRenderedPageBreak/>
        <w:t>The following table present</w:t>
      </w:r>
      <w:r w:rsidR="00A75631">
        <w:rPr>
          <w:rFonts w:ascii="Times New Roman" w:hAnsi="Times New Roman" w:cs="Times New Roman"/>
          <w:sz w:val="22"/>
          <w:szCs w:val="22"/>
          <w:lang w:val="en-GB" w:bidi="ar-SA"/>
        </w:rPr>
        <w:t>s</w:t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 xml:space="preserve"> valuation technique of financial instruments measured at fair value </w:t>
      </w:r>
      <w:r>
        <w:rPr>
          <w:rFonts w:ascii="Times New Roman" w:hAnsi="Times New Roman" w:cs="Times New Roman"/>
          <w:sz w:val="22"/>
          <w:szCs w:val="22"/>
          <w:lang w:val="en-GB" w:bidi="ar-SA"/>
        </w:rPr>
        <w:br/>
      </w:r>
      <w:r w:rsidRPr="005C5F96">
        <w:rPr>
          <w:rFonts w:ascii="Times New Roman" w:hAnsi="Times New Roman" w:cs="Times New Roman"/>
          <w:sz w:val="22"/>
          <w:szCs w:val="22"/>
          <w:lang w:val="en-GB" w:bidi="ar-SA"/>
        </w:rPr>
        <w:t>in the statements of financial position:</w:t>
      </w:r>
    </w:p>
    <w:p w14:paraId="6B6F2C65" w14:textId="77777777" w:rsidR="00B85087" w:rsidRPr="00C243D1" w:rsidRDefault="00B85087" w:rsidP="007D7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/>
        <w:rPr>
          <w:rFonts w:ascii="Times New Roman" w:hAnsi="Times New Roman" w:cs="Times New Roman"/>
          <w:sz w:val="20"/>
          <w:szCs w:val="20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960"/>
        <w:gridCol w:w="360"/>
        <w:gridCol w:w="5040"/>
      </w:tblGrid>
      <w:tr w:rsidR="00B85087" w:rsidRPr="008E4EED" w14:paraId="60B902B1" w14:textId="77777777">
        <w:trPr>
          <w:tblHeader/>
        </w:trPr>
        <w:tc>
          <w:tcPr>
            <w:tcW w:w="3960" w:type="dxa"/>
            <w:shd w:val="clear" w:color="auto" w:fill="auto"/>
          </w:tcPr>
          <w:p w14:paraId="23071CF3" w14:textId="77777777" w:rsidR="00B85087" w:rsidRPr="00EE076D" w:rsidRDefault="00B85087" w:rsidP="007D7B33">
            <w:pPr>
              <w:pStyle w:val="block"/>
              <w:spacing w:after="0" w:line="240" w:lineRule="exact"/>
              <w:ind w:left="50" w:right="-1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E076D">
              <w:rPr>
                <w:b/>
                <w:bCs/>
                <w:szCs w:val="22"/>
                <w:lang w:bidi="th-TH"/>
              </w:rPr>
              <w:t>Type</w:t>
            </w:r>
          </w:p>
        </w:tc>
        <w:tc>
          <w:tcPr>
            <w:tcW w:w="360" w:type="dxa"/>
            <w:shd w:val="clear" w:color="auto" w:fill="auto"/>
          </w:tcPr>
          <w:p w14:paraId="62EE4C4D" w14:textId="77777777" w:rsidR="00B85087" w:rsidRPr="00EE076D" w:rsidRDefault="00B85087" w:rsidP="007D7B33">
            <w:pPr>
              <w:pStyle w:val="block"/>
              <w:spacing w:after="0" w:line="240" w:lineRule="exac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6AF1FE63" w14:textId="77777777" w:rsidR="00B85087" w:rsidRPr="00EE076D" w:rsidRDefault="00B85087" w:rsidP="007D7B33">
            <w:pPr>
              <w:pStyle w:val="block"/>
              <w:spacing w:after="0" w:line="240" w:lineRule="exact"/>
              <w:ind w:left="0" w:right="-25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EE076D">
              <w:rPr>
                <w:b/>
                <w:bCs/>
                <w:szCs w:val="22"/>
                <w:lang w:bidi="th-TH"/>
              </w:rPr>
              <w:t>Valuation technique</w:t>
            </w:r>
          </w:p>
        </w:tc>
      </w:tr>
      <w:tr w:rsidR="00B85087" w:rsidRPr="008E4EED" w14:paraId="6A57E18C" w14:textId="77777777">
        <w:tc>
          <w:tcPr>
            <w:tcW w:w="3960" w:type="dxa"/>
            <w:shd w:val="clear" w:color="auto" w:fill="auto"/>
          </w:tcPr>
          <w:p w14:paraId="34A91B57" w14:textId="421A19DF" w:rsidR="00B85087" w:rsidRPr="00EC658E" w:rsidRDefault="00B85087" w:rsidP="007D7B33">
            <w:pPr>
              <w:pStyle w:val="block"/>
              <w:spacing w:after="0" w:line="240" w:lineRule="exact"/>
              <w:ind w:left="162" w:right="-7" w:hanging="162"/>
              <w:rPr>
                <w:szCs w:val="22"/>
                <w:cs/>
              </w:rPr>
            </w:pPr>
            <w:r w:rsidRPr="00EE076D">
              <w:rPr>
                <w:szCs w:val="22"/>
              </w:rPr>
              <w:t>Investments measured at FVTPL</w:t>
            </w:r>
          </w:p>
        </w:tc>
        <w:tc>
          <w:tcPr>
            <w:tcW w:w="360" w:type="dxa"/>
            <w:shd w:val="clear" w:color="auto" w:fill="auto"/>
          </w:tcPr>
          <w:p w14:paraId="568AA6AE" w14:textId="77777777" w:rsidR="00B85087" w:rsidRPr="00EE076D" w:rsidRDefault="00B85087" w:rsidP="007D7B33">
            <w:pPr>
              <w:pStyle w:val="block"/>
              <w:spacing w:after="0" w:line="240" w:lineRule="exact"/>
              <w:ind w:left="0" w:right="-7"/>
              <w:jc w:val="both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040" w:type="dxa"/>
            <w:shd w:val="clear" w:color="auto" w:fill="auto"/>
          </w:tcPr>
          <w:p w14:paraId="20294564" w14:textId="19F482F5" w:rsidR="00B85087" w:rsidRPr="00EE076D" w:rsidRDefault="00B85087" w:rsidP="007D7B33">
            <w:pPr>
              <w:pStyle w:val="block"/>
              <w:spacing w:after="0" w:line="240" w:lineRule="exact"/>
              <w:ind w:left="0"/>
              <w:jc w:val="thaiDistribute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EE076D">
              <w:rPr>
                <w:szCs w:val="22"/>
              </w:rPr>
              <w:t xml:space="preserve">The net asset value as </w:t>
            </w:r>
            <w:r>
              <w:rPr>
                <w:szCs w:val="22"/>
              </w:rPr>
              <w:t>at</w:t>
            </w:r>
            <w:r w:rsidRPr="00EE076D">
              <w:rPr>
                <w:szCs w:val="22"/>
              </w:rPr>
              <w:t xml:space="preserve"> the reporting date</w:t>
            </w:r>
            <w:r w:rsidR="00CD6A8E">
              <w:rPr>
                <w:szCs w:val="22"/>
              </w:rPr>
              <w:t xml:space="preserve"> which </w:t>
            </w:r>
            <w:r w:rsidR="00B021A5">
              <w:rPr>
                <w:szCs w:val="22"/>
              </w:rPr>
              <w:t xml:space="preserve">is determined </w:t>
            </w:r>
            <w:r w:rsidR="00CA646B">
              <w:rPr>
                <w:szCs w:val="22"/>
              </w:rPr>
              <w:t xml:space="preserve">by </w:t>
            </w:r>
            <w:r w:rsidR="00CD6A8E" w:rsidRPr="00CD6A8E">
              <w:rPr>
                <w:szCs w:val="22"/>
              </w:rPr>
              <w:t xml:space="preserve">using </w:t>
            </w:r>
            <w:r w:rsidR="00B021A5">
              <w:rPr>
                <w:szCs w:val="22"/>
              </w:rPr>
              <w:t>price</w:t>
            </w:r>
            <w:r w:rsidR="00CA646B">
              <w:rPr>
                <w:szCs w:val="22"/>
              </w:rPr>
              <w:t xml:space="preserve"> or rate of return announced by the </w:t>
            </w:r>
            <w:r w:rsidR="00CD6A8E" w:rsidRPr="00CD6A8E">
              <w:rPr>
                <w:szCs w:val="22"/>
              </w:rPr>
              <w:t xml:space="preserve">Thai Bond Market Association as </w:t>
            </w:r>
            <w:r w:rsidR="00CA646B">
              <w:rPr>
                <w:szCs w:val="22"/>
              </w:rPr>
              <w:t>at the investment measurement date</w:t>
            </w:r>
            <w:r w:rsidR="00CD6A8E">
              <w:rPr>
                <w:szCs w:val="22"/>
              </w:rPr>
              <w:t xml:space="preserve"> and m</w:t>
            </w:r>
            <w:r w:rsidR="00CD6A8E" w:rsidRPr="00F56D20">
              <w:rPr>
                <w:sz w:val="20"/>
                <w:lang w:bidi="th-TH"/>
              </w:rPr>
              <w:t>arket comparison technique</w:t>
            </w:r>
            <w:r w:rsidR="00445F7A">
              <w:rPr>
                <w:sz w:val="20"/>
                <w:lang w:bidi="th-TH"/>
              </w:rPr>
              <w:t>.</w:t>
            </w:r>
          </w:p>
        </w:tc>
      </w:tr>
    </w:tbl>
    <w:p w14:paraId="487497FE" w14:textId="77777777" w:rsidR="00B85087" w:rsidRPr="00C243D1" w:rsidRDefault="00B85087" w:rsidP="007D7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/>
        <w:rPr>
          <w:rFonts w:ascii="Times New Roman" w:hAnsi="Times New Roman" w:cs="Times New Roman"/>
          <w:sz w:val="20"/>
          <w:szCs w:val="20"/>
        </w:rPr>
      </w:pPr>
    </w:p>
    <w:p w14:paraId="3BF7C6D6" w14:textId="77777777" w:rsidR="00B85087" w:rsidRDefault="00B85087" w:rsidP="007D7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/>
        <w:jc w:val="both"/>
        <w:rPr>
          <w:rFonts w:ascii="Times New Roman" w:hAnsi="Times New Roman" w:cs="Times New Roman"/>
          <w:sz w:val="22"/>
          <w:szCs w:val="22"/>
        </w:rPr>
      </w:pPr>
      <w:r w:rsidRPr="005C5F96">
        <w:rPr>
          <w:rFonts w:ascii="Times New Roman" w:hAnsi="Times New Roman" w:cs="Times New Roman"/>
          <w:sz w:val="22"/>
          <w:szCs w:val="22"/>
        </w:rPr>
        <w:t xml:space="preserve">The fair value of financial liabilities measured at </w:t>
      </w:r>
      <w:proofErr w:type="spellStart"/>
      <w:r w:rsidRPr="005C5F96">
        <w:rPr>
          <w:rFonts w:ascii="Times New Roman" w:hAnsi="Times New Roman" w:cs="Times New Roman"/>
          <w:sz w:val="22"/>
          <w:szCs w:val="22"/>
        </w:rPr>
        <w:t>amortised</w:t>
      </w:r>
      <w:proofErr w:type="spellEnd"/>
      <w:r w:rsidRPr="005C5F96">
        <w:rPr>
          <w:rFonts w:ascii="Times New Roman" w:hAnsi="Times New Roman" w:cs="Times New Roman"/>
          <w:sz w:val="22"/>
          <w:szCs w:val="22"/>
        </w:rPr>
        <w:t xml:space="preserve"> costs are calculated by discounted </w:t>
      </w:r>
      <w:r>
        <w:rPr>
          <w:rFonts w:ascii="Times New Roman" w:hAnsi="Times New Roman" w:cs="Times New Roman"/>
          <w:sz w:val="22"/>
          <w:szCs w:val="22"/>
        </w:rPr>
        <w:br/>
      </w:r>
      <w:r w:rsidRPr="005C5F96">
        <w:rPr>
          <w:rFonts w:ascii="Times New Roman" w:hAnsi="Times New Roman" w:cs="Times New Roman"/>
          <w:sz w:val="22"/>
          <w:szCs w:val="22"/>
        </w:rPr>
        <w:t>cash flows technique.</w:t>
      </w:r>
    </w:p>
    <w:p w14:paraId="1EB081BA" w14:textId="77777777" w:rsidR="00B51FA2" w:rsidRPr="00C243D1" w:rsidRDefault="00B51FA2" w:rsidP="007D7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/>
        <w:rPr>
          <w:rFonts w:ascii="Times New Roman" w:hAnsi="Times New Roman" w:cs="Times New Roman"/>
          <w:sz w:val="20"/>
          <w:szCs w:val="20"/>
        </w:rPr>
      </w:pPr>
    </w:p>
    <w:p w14:paraId="590E1076" w14:textId="5E5FAFE6" w:rsidR="005450D5" w:rsidRPr="00BB79F5" w:rsidRDefault="005450D5" w:rsidP="007D7B33">
      <w:pPr>
        <w:pStyle w:val="Heading1"/>
        <w:keepLines/>
        <w:numPr>
          <w:ilvl w:val="0"/>
          <w:numId w:val="42"/>
        </w:numPr>
        <w:shd w:val="clear" w:color="auto" w:fill="auto"/>
        <w:spacing w:line="240" w:lineRule="exact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BB79F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Commitments with non-related parties</w:t>
      </w:r>
    </w:p>
    <w:p w14:paraId="0B9A5B55" w14:textId="77777777" w:rsidR="005450D5" w:rsidRPr="00C243D1" w:rsidRDefault="005450D5" w:rsidP="007D7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/>
        <w:rPr>
          <w:rFonts w:ascii="Times New Roman" w:hAnsi="Times New Roman" w:cs="Times New Roman"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400"/>
        <w:gridCol w:w="1800"/>
        <w:gridCol w:w="180"/>
        <w:gridCol w:w="1800"/>
      </w:tblGrid>
      <w:tr w:rsidR="007519FC" w:rsidRPr="00C66277" w14:paraId="0DFEECBC" w14:textId="77777777" w:rsidTr="00091C7D">
        <w:trPr>
          <w:cantSplit/>
          <w:tblHeader/>
        </w:trPr>
        <w:tc>
          <w:tcPr>
            <w:tcW w:w="5400" w:type="dxa"/>
            <w:vAlign w:val="bottom"/>
          </w:tcPr>
          <w:p w14:paraId="7E2AA5E4" w14:textId="1F1A987E" w:rsidR="007519FC" w:rsidRPr="00C66277" w:rsidRDefault="00091C7D" w:rsidP="007D7B33">
            <w:pPr>
              <w:pStyle w:val="acctfourfigures"/>
              <w:tabs>
                <w:tab w:val="clear" w:pos="765"/>
                <w:tab w:val="decimal" w:pos="467"/>
              </w:tabs>
              <w:spacing w:line="240" w:lineRule="exact"/>
              <w:rPr>
                <w:i/>
                <w:iCs/>
                <w:color w:val="0000FF"/>
                <w:szCs w:val="22"/>
                <w:shd w:val="clear" w:color="auto" w:fill="D9D9D9" w:themeFill="background1" w:themeFillShade="D9"/>
              </w:rPr>
            </w:pPr>
            <w:r w:rsidRPr="002F1846">
              <w:rPr>
                <w:b/>
                <w:bCs/>
                <w:i/>
                <w:iCs/>
                <w:sz w:val="20"/>
              </w:rPr>
              <w:t>At 3</w:t>
            </w:r>
            <w:r w:rsidR="00055E40">
              <w:rPr>
                <w:b/>
                <w:bCs/>
                <w:i/>
                <w:iCs/>
                <w:sz w:val="20"/>
              </w:rPr>
              <w:t>1</w:t>
            </w:r>
            <w:r w:rsidRPr="002F1846">
              <w:rPr>
                <w:b/>
                <w:bCs/>
                <w:i/>
                <w:iCs/>
                <w:sz w:val="20"/>
              </w:rPr>
              <w:t xml:space="preserve"> </w:t>
            </w:r>
            <w:r w:rsidR="00E17BAD">
              <w:rPr>
                <w:b/>
                <w:bCs/>
                <w:i/>
                <w:iCs/>
                <w:sz w:val="20"/>
              </w:rPr>
              <w:t>March</w:t>
            </w:r>
            <w:r w:rsidRPr="002F1846">
              <w:rPr>
                <w:b/>
                <w:bCs/>
                <w:i/>
                <w:iCs/>
                <w:sz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</w:rPr>
              <w:t>2024</w:t>
            </w:r>
          </w:p>
        </w:tc>
        <w:tc>
          <w:tcPr>
            <w:tcW w:w="1800" w:type="dxa"/>
            <w:shd w:val="clear" w:color="auto" w:fill="auto"/>
          </w:tcPr>
          <w:p w14:paraId="7AC3A07A" w14:textId="77777777" w:rsidR="007519FC" w:rsidRPr="00C66277" w:rsidRDefault="007519FC" w:rsidP="007D7B33">
            <w:pPr>
              <w:pStyle w:val="acctmergecolhdg"/>
              <w:spacing w:line="240" w:lineRule="exact"/>
              <w:rPr>
                <w:szCs w:val="22"/>
              </w:rPr>
            </w:pPr>
            <w:r w:rsidRPr="00C66277">
              <w:rPr>
                <w:szCs w:val="22"/>
              </w:rPr>
              <w:t xml:space="preserve">Consolidated </w:t>
            </w:r>
          </w:p>
          <w:p w14:paraId="452B2A31" w14:textId="3DF06F6B" w:rsidR="007519FC" w:rsidRPr="00C66277" w:rsidRDefault="007519FC" w:rsidP="007D7B33">
            <w:pPr>
              <w:pStyle w:val="acctmergecolhdg"/>
              <w:spacing w:line="240" w:lineRule="exact"/>
              <w:rPr>
                <w:b w:val="0"/>
                <w:bCs/>
                <w:szCs w:val="22"/>
              </w:rPr>
            </w:pPr>
            <w:r w:rsidRPr="00C66277">
              <w:rPr>
                <w:szCs w:val="22"/>
              </w:rPr>
              <w:t>financial statements</w:t>
            </w:r>
          </w:p>
        </w:tc>
        <w:tc>
          <w:tcPr>
            <w:tcW w:w="180" w:type="dxa"/>
            <w:shd w:val="clear" w:color="auto" w:fill="auto"/>
          </w:tcPr>
          <w:p w14:paraId="47DA3E14" w14:textId="77777777" w:rsidR="007519FC" w:rsidRPr="00C66277" w:rsidRDefault="007519FC" w:rsidP="007D7B33">
            <w:pPr>
              <w:pStyle w:val="acctmergecolhdg"/>
              <w:spacing w:line="240" w:lineRule="exact"/>
              <w:rPr>
                <w:b w:val="0"/>
                <w:bCs/>
                <w:szCs w:val="22"/>
              </w:rPr>
            </w:pPr>
          </w:p>
        </w:tc>
        <w:tc>
          <w:tcPr>
            <w:tcW w:w="1800" w:type="dxa"/>
            <w:shd w:val="clear" w:color="auto" w:fill="auto"/>
          </w:tcPr>
          <w:p w14:paraId="27D0CFAE" w14:textId="77777777" w:rsidR="007519FC" w:rsidRPr="00C66277" w:rsidRDefault="007519FC" w:rsidP="007D7B33">
            <w:pPr>
              <w:pStyle w:val="acctmergecolhdg"/>
              <w:spacing w:line="240" w:lineRule="exact"/>
              <w:rPr>
                <w:szCs w:val="22"/>
              </w:rPr>
            </w:pPr>
            <w:r w:rsidRPr="00C66277">
              <w:rPr>
                <w:szCs w:val="22"/>
              </w:rPr>
              <w:t xml:space="preserve">Separate </w:t>
            </w:r>
          </w:p>
          <w:p w14:paraId="1A8C6A0C" w14:textId="10BC212D" w:rsidR="007519FC" w:rsidRPr="00C66277" w:rsidRDefault="007519FC" w:rsidP="007D7B33">
            <w:pPr>
              <w:pStyle w:val="acctmergecolhdg"/>
              <w:spacing w:line="240" w:lineRule="exact"/>
              <w:rPr>
                <w:b w:val="0"/>
                <w:bCs/>
                <w:szCs w:val="22"/>
              </w:rPr>
            </w:pPr>
            <w:r w:rsidRPr="00C66277">
              <w:rPr>
                <w:szCs w:val="22"/>
              </w:rPr>
              <w:t>financial statements</w:t>
            </w:r>
          </w:p>
        </w:tc>
      </w:tr>
      <w:tr w:rsidR="00091C7D" w:rsidRPr="00C66277" w14:paraId="63CFF635" w14:textId="77777777" w:rsidTr="00091C7D">
        <w:trPr>
          <w:cantSplit/>
          <w:tblHeader/>
        </w:trPr>
        <w:tc>
          <w:tcPr>
            <w:tcW w:w="5400" w:type="dxa"/>
          </w:tcPr>
          <w:p w14:paraId="194C9168" w14:textId="7A317993" w:rsidR="00091C7D" w:rsidRPr="00C66277" w:rsidRDefault="00091C7D" w:rsidP="007D7B33">
            <w:pPr>
              <w:pStyle w:val="acctfourfigures"/>
              <w:spacing w:line="240" w:lineRule="exact"/>
              <w:rPr>
                <w:szCs w:val="22"/>
              </w:rPr>
            </w:pPr>
          </w:p>
        </w:tc>
        <w:tc>
          <w:tcPr>
            <w:tcW w:w="3780" w:type="dxa"/>
            <w:gridSpan w:val="3"/>
            <w:shd w:val="clear" w:color="auto" w:fill="auto"/>
          </w:tcPr>
          <w:p w14:paraId="64380180" w14:textId="70C12C23" w:rsidR="00091C7D" w:rsidRPr="00091C7D" w:rsidRDefault="00091C7D" w:rsidP="007D7B33">
            <w:pPr>
              <w:pStyle w:val="acctmergecolhdg"/>
              <w:spacing w:line="240" w:lineRule="exact"/>
              <w:rPr>
                <w:b w:val="0"/>
                <w:bCs/>
                <w:i/>
                <w:iCs/>
                <w:szCs w:val="22"/>
              </w:rPr>
            </w:pPr>
            <w:r w:rsidRPr="00091C7D">
              <w:rPr>
                <w:b w:val="0"/>
                <w:bCs/>
                <w:i/>
                <w:iCs/>
                <w:szCs w:val="22"/>
              </w:rPr>
              <w:t>(in million Baht)</w:t>
            </w:r>
          </w:p>
        </w:tc>
      </w:tr>
      <w:tr w:rsidR="007519FC" w:rsidRPr="00C66277" w14:paraId="2A849661" w14:textId="77777777" w:rsidTr="00091C7D">
        <w:trPr>
          <w:cantSplit/>
        </w:trPr>
        <w:tc>
          <w:tcPr>
            <w:tcW w:w="5400" w:type="dxa"/>
            <w:shd w:val="clear" w:color="auto" w:fill="auto"/>
          </w:tcPr>
          <w:p w14:paraId="5364CFF2" w14:textId="30920B59" w:rsidR="007519FC" w:rsidRPr="00C66277" w:rsidRDefault="007519FC" w:rsidP="007D7B33">
            <w:pPr>
              <w:spacing w:line="240" w:lineRule="exact"/>
              <w:rPr>
                <w:rFonts w:ascii="Times New Roman" w:hAnsi="Times New Roman" w:cs="Times New Roman"/>
                <w:i/>
                <w:iCs/>
                <w:sz w:val="22"/>
                <w:szCs w:val="22"/>
                <w:highlight w:val="yellow"/>
              </w:rPr>
            </w:pPr>
            <w:r w:rsidRPr="00C662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Capital commitments</w:t>
            </w:r>
            <w:r w:rsidRPr="00C66277">
              <w:rPr>
                <w:rFonts w:ascii="Times New Roman" w:hAnsi="Times New Roman" w:cs="Times New Roman"/>
                <w:b/>
                <w:bCs/>
                <w:color w:val="0000FF"/>
                <w:sz w:val="22"/>
                <w:szCs w:val="22"/>
              </w:rPr>
              <w:t xml:space="preserve"> </w:t>
            </w:r>
          </w:p>
        </w:tc>
        <w:tc>
          <w:tcPr>
            <w:tcW w:w="1800" w:type="dxa"/>
          </w:tcPr>
          <w:p w14:paraId="5D8A4630" w14:textId="77777777" w:rsidR="007519FC" w:rsidRPr="00C66277" w:rsidRDefault="007519FC" w:rsidP="007D7B33">
            <w:pPr>
              <w:pStyle w:val="acctfourfigures"/>
              <w:tabs>
                <w:tab w:val="clear" w:pos="765"/>
                <w:tab w:val="decimal" w:pos="731"/>
              </w:tabs>
              <w:spacing w:line="240" w:lineRule="exact"/>
              <w:ind w:right="11"/>
              <w:rPr>
                <w:szCs w:val="22"/>
              </w:rPr>
            </w:pPr>
          </w:p>
        </w:tc>
        <w:tc>
          <w:tcPr>
            <w:tcW w:w="180" w:type="dxa"/>
          </w:tcPr>
          <w:p w14:paraId="03026AC9" w14:textId="77777777" w:rsidR="007519FC" w:rsidRPr="00C66277" w:rsidRDefault="007519FC" w:rsidP="007D7B33">
            <w:pPr>
              <w:pStyle w:val="acctfourfigures"/>
              <w:spacing w:line="240" w:lineRule="exact"/>
              <w:rPr>
                <w:szCs w:val="22"/>
              </w:rPr>
            </w:pPr>
          </w:p>
        </w:tc>
        <w:tc>
          <w:tcPr>
            <w:tcW w:w="1800" w:type="dxa"/>
          </w:tcPr>
          <w:p w14:paraId="0EC7443D" w14:textId="77777777" w:rsidR="007519FC" w:rsidRPr="00C66277" w:rsidRDefault="007519FC" w:rsidP="007D7B33">
            <w:pPr>
              <w:pStyle w:val="acctfourfigures"/>
              <w:tabs>
                <w:tab w:val="clear" w:pos="765"/>
                <w:tab w:val="decimal" w:pos="1454"/>
              </w:tabs>
              <w:spacing w:line="240" w:lineRule="exact"/>
              <w:ind w:right="11"/>
              <w:rPr>
                <w:szCs w:val="22"/>
              </w:rPr>
            </w:pPr>
          </w:p>
        </w:tc>
      </w:tr>
      <w:tr w:rsidR="008C7664" w:rsidRPr="00C66277" w14:paraId="22828214" w14:textId="77777777" w:rsidTr="00091C7D">
        <w:trPr>
          <w:cantSplit/>
          <w:trHeight w:val="80"/>
        </w:trPr>
        <w:tc>
          <w:tcPr>
            <w:tcW w:w="5400" w:type="dxa"/>
          </w:tcPr>
          <w:p w14:paraId="3B89D0BE" w14:textId="0D02D34A" w:rsidR="008C7664" w:rsidRPr="00C66277" w:rsidRDefault="008C7664" w:rsidP="007D7B33">
            <w:pPr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9755DB">
              <w:rPr>
                <w:rFonts w:ascii="Times New Roman" w:hAnsi="Times New Roman" w:cs="Times New Roman"/>
                <w:sz w:val="22"/>
                <w:szCs w:val="22"/>
              </w:rPr>
              <w:t>Investment properties</w:t>
            </w:r>
          </w:p>
        </w:tc>
        <w:tc>
          <w:tcPr>
            <w:tcW w:w="1800" w:type="dxa"/>
          </w:tcPr>
          <w:p w14:paraId="3119EA22" w14:textId="1D7113F0" w:rsidR="008C7664" w:rsidRPr="00C66277" w:rsidRDefault="008C7664" w:rsidP="007D7B33">
            <w:pPr>
              <w:pStyle w:val="acctfourfigures"/>
              <w:tabs>
                <w:tab w:val="clear" w:pos="765"/>
                <w:tab w:val="decimal" w:pos="1450"/>
              </w:tabs>
              <w:spacing w:line="240" w:lineRule="exact"/>
              <w:ind w:right="-83"/>
              <w:rPr>
                <w:szCs w:val="22"/>
              </w:rPr>
            </w:pPr>
            <w:r>
              <w:rPr>
                <w:rFonts w:cstheme="minorBidi"/>
                <w:szCs w:val="22"/>
              </w:rPr>
              <w:t>1,700</w:t>
            </w:r>
          </w:p>
        </w:tc>
        <w:tc>
          <w:tcPr>
            <w:tcW w:w="180" w:type="dxa"/>
          </w:tcPr>
          <w:p w14:paraId="1CFCB596" w14:textId="77777777" w:rsidR="008C7664" w:rsidRPr="00C66277" w:rsidRDefault="008C7664" w:rsidP="007D7B33">
            <w:pPr>
              <w:pStyle w:val="acctfourfigures"/>
              <w:spacing w:line="240" w:lineRule="exact"/>
              <w:rPr>
                <w:szCs w:val="22"/>
              </w:rPr>
            </w:pPr>
          </w:p>
        </w:tc>
        <w:tc>
          <w:tcPr>
            <w:tcW w:w="1800" w:type="dxa"/>
          </w:tcPr>
          <w:p w14:paraId="25CF0AEB" w14:textId="7CD0420E" w:rsidR="008C7664" w:rsidRPr="00C66277" w:rsidRDefault="008C7664" w:rsidP="007D7B33">
            <w:pPr>
              <w:pStyle w:val="acctfourfigures"/>
              <w:tabs>
                <w:tab w:val="clear" w:pos="765"/>
                <w:tab w:val="decimal" w:pos="1454"/>
              </w:tabs>
              <w:spacing w:line="240" w:lineRule="exact"/>
              <w:ind w:right="11"/>
              <w:rPr>
                <w:szCs w:val="22"/>
              </w:rPr>
            </w:pPr>
            <w:r>
              <w:rPr>
                <w:rFonts w:cstheme="minorBidi"/>
                <w:szCs w:val="22"/>
              </w:rPr>
              <w:t>1,700</w:t>
            </w:r>
          </w:p>
        </w:tc>
      </w:tr>
      <w:tr w:rsidR="008C7664" w:rsidRPr="00C66277" w14:paraId="65A82505" w14:textId="77777777" w:rsidTr="00091C7D">
        <w:trPr>
          <w:cantSplit/>
        </w:trPr>
        <w:tc>
          <w:tcPr>
            <w:tcW w:w="5400" w:type="dxa"/>
          </w:tcPr>
          <w:p w14:paraId="03C4FBCE" w14:textId="34E7A607" w:rsidR="008C7664" w:rsidRPr="00C66277" w:rsidRDefault="008C7664" w:rsidP="007D7B33">
            <w:pPr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P</w:t>
            </w:r>
            <w:r w:rsidRPr="009755DB">
              <w:rPr>
                <w:rFonts w:ascii="Times New Roman" w:hAnsi="Times New Roman" w:cs="Times New Roman"/>
                <w:sz w:val="22"/>
                <w:szCs w:val="22"/>
              </w:rPr>
              <w:t>lant and equipment</w:t>
            </w:r>
          </w:p>
        </w:tc>
        <w:tc>
          <w:tcPr>
            <w:tcW w:w="1800" w:type="dxa"/>
          </w:tcPr>
          <w:p w14:paraId="36FCCCB4" w14:textId="281B1727" w:rsidR="008C7664" w:rsidRPr="00C66277" w:rsidRDefault="008C7664" w:rsidP="007D7B33">
            <w:pPr>
              <w:pStyle w:val="acctfourfigures"/>
              <w:tabs>
                <w:tab w:val="clear" w:pos="765"/>
                <w:tab w:val="decimal" w:pos="1450"/>
              </w:tabs>
              <w:spacing w:line="240" w:lineRule="exact"/>
              <w:ind w:right="-83"/>
              <w:rPr>
                <w:szCs w:val="22"/>
              </w:rPr>
            </w:pPr>
            <w:r>
              <w:rPr>
                <w:szCs w:val="22"/>
              </w:rPr>
              <w:t>77,902</w:t>
            </w:r>
          </w:p>
        </w:tc>
        <w:tc>
          <w:tcPr>
            <w:tcW w:w="180" w:type="dxa"/>
          </w:tcPr>
          <w:p w14:paraId="6A6320FB" w14:textId="77777777" w:rsidR="008C7664" w:rsidRPr="00C66277" w:rsidRDefault="008C7664" w:rsidP="007D7B33">
            <w:pPr>
              <w:pStyle w:val="acctfourfigures"/>
              <w:spacing w:line="240" w:lineRule="exact"/>
              <w:rPr>
                <w:szCs w:val="22"/>
              </w:rPr>
            </w:pPr>
          </w:p>
        </w:tc>
        <w:tc>
          <w:tcPr>
            <w:tcW w:w="1800" w:type="dxa"/>
          </w:tcPr>
          <w:p w14:paraId="77F53118" w14:textId="586DB1FB" w:rsidR="008C7664" w:rsidRPr="00C66277" w:rsidRDefault="008C7664" w:rsidP="007D7B33">
            <w:pPr>
              <w:pStyle w:val="acctfourfigures"/>
              <w:tabs>
                <w:tab w:val="clear" w:pos="765"/>
                <w:tab w:val="decimal" w:pos="1454"/>
              </w:tabs>
              <w:spacing w:line="240" w:lineRule="exact"/>
              <w:ind w:right="11"/>
              <w:rPr>
                <w:szCs w:val="22"/>
              </w:rPr>
            </w:pPr>
            <w:r>
              <w:rPr>
                <w:szCs w:val="22"/>
              </w:rPr>
              <w:t>48,691</w:t>
            </w:r>
          </w:p>
        </w:tc>
      </w:tr>
      <w:tr w:rsidR="008C7664" w:rsidRPr="00C66277" w14:paraId="629B1118" w14:textId="77777777" w:rsidTr="00564590">
        <w:trPr>
          <w:cantSplit/>
        </w:trPr>
        <w:tc>
          <w:tcPr>
            <w:tcW w:w="5400" w:type="dxa"/>
            <w:vAlign w:val="bottom"/>
          </w:tcPr>
          <w:p w14:paraId="5A9D8C66" w14:textId="35D9185C" w:rsidR="008C7664" w:rsidRPr="00C66277" w:rsidRDefault="008C7664" w:rsidP="007D7B33">
            <w:pPr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Intangible assets</w:t>
            </w:r>
          </w:p>
        </w:tc>
        <w:tc>
          <w:tcPr>
            <w:tcW w:w="1800" w:type="dxa"/>
            <w:vAlign w:val="center"/>
          </w:tcPr>
          <w:p w14:paraId="691FFA19" w14:textId="75BD4D6D" w:rsidR="008C7664" w:rsidRPr="00C66277" w:rsidRDefault="00660295" w:rsidP="007D7B33">
            <w:pPr>
              <w:pStyle w:val="acctfourfigures"/>
              <w:tabs>
                <w:tab w:val="clear" w:pos="765"/>
                <w:tab w:val="decimal" w:pos="1450"/>
              </w:tabs>
              <w:spacing w:line="240" w:lineRule="exact"/>
              <w:ind w:right="-83"/>
              <w:rPr>
                <w:szCs w:val="22"/>
              </w:rPr>
            </w:pPr>
            <w:r>
              <w:rPr>
                <w:szCs w:val="22"/>
              </w:rPr>
              <w:t>s</w:t>
            </w:r>
            <w:r w:rsidR="008C7664">
              <w:rPr>
                <w:szCs w:val="22"/>
              </w:rPr>
              <w:t>1,190</w:t>
            </w:r>
          </w:p>
        </w:tc>
        <w:tc>
          <w:tcPr>
            <w:tcW w:w="180" w:type="dxa"/>
          </w:tcPr>
          <w:p w14:paraId="0ACA7125" w14:textId="77777777" w:rsidR="008C7664" w:rsidRPr="00C66277" w:rsidRDefault="008C7664" w:rsidP="007D7B33">
            <w:pPr>
              <w:pStyle w:val="acctfourfigures"/>
              <w:spacing w:line="240" w:lineRule="exact"/>
              <w:rPr>
                <w:szCs w:val="22"/>
              </w:rPr>
            </w:pPr>
          </w:p>
        </w:tc>
        <w:tc>
          <w:tcPr>
            <w:tcW w:w="1800" w:type="dxa"/>
            <w:vAlign w:val="center"/>
          </w:tcPr>
          <w:p w14:paraId="136346AD" w14:textId="769720C8" w:rsidR="008C7664" w:rsidRPr="00C66277" w:rsidRDefault="008C7664" w:rsidP="007D7B33">
            <w:pPr>
              <w:pStyle w:val="acctfourfigures"/>
              <w:tabs>
                <w:tab w:val="clear" w:pos="765"/>
                <w:tab w:val="decimal" w:pos="1454"/>
              </w:tabs>
              <w:spacing w:line="240" w:lineRule="exact"/>
              <w:ind w:right="11"/>
              <w:rPr>
                <w:szCs w:val="22"/>
              </w:rPr>
            </w:pPr>
            <w:r>
              <w:rPr>
                <w:szCs w:val="22"/>
              </w:rPr>
              <w:t>1,190</w:t>
            </w:r>
          </w:p>
        </w:tc>
      </w:tr>
      <w:tr w:rsidR="008C7664" w:rsidRPr="00C66277" w14:paraId="06897329" w14:textId="77777777" w:rsidTr="00564590">
        <w:trPr>
          <w:cantSplit/>
        </w:trPr>
        <w:tc>
          <w:tcPr>
            <w:tcW w:w="5400" w:type="dxa"/>
          </w:tcPr>
          <w:p w14:paraId="7EA11CC9" w14:textId="77777777" w:rsidR="008C7664" w:rsidRPr="00C66277" w:rsidRDefault="008C7664" w:rsidP="007D7B33">
            <w:pPr>
              <w:spacing w:line="240" w:lineRule="exac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DA4169" w14:textId="6B212A50" w:rsidR="008C7664" w:rsidRPr="00C66277" w:rsidRDefault="008C7664" w:rsidP="007D7B33">
            <w:pPr>
              <w:pStyle w:val="acctfourfigures"/>
              <w:tabs>
                <w:tab w:val="clear" w:pos="765"/>
                <w:tab w:val="decimal" w:pos="1450"/>
              </w:tabs>
              <w:spacing w:line="240" w:lineRule="exact"/>
              <w:ind w:right="-83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80,792</w:t>
            </w:r>
          </w:p>
        </w:tc>
        <w:tc>
          <w:tcPr>
            <w:tcW w:w="180" w:type="dxa"/>
          </w:tcPr>
          <w:p w14:paraId="7A233126" w14:textId="77777777" w:rsidR="008C7664" w:rsidRPr="00C66277" w:rsidRDefault="008C7664" w:rsidP="007D7B33">
            <w:pPr>
              <w:pStyle w:val="acctfourfigures"/>
              <w:spacing w:line="240" w:lineRule="exact"/>
              <w:rPr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2171E5" w14:textId="17D344BB" w:rsidR="008C7664" w:rsidRPr="00C66277" w:rsidRDefault="008C7664" w:rsidP="007D7B33">
            <w:pPr>
              <w:pStyle w:val="acctfourfigures"/>
              <w:tabs>
                <w:tab w:val="clear" w:pos="765"/>
                <w:tab w:val="decimal" w:pos="1454"/>
              </w:tabs>
              <w:spacing w:line="240" w:lineRule="exact"/>
              <w:ind w:right="1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51,581</w:t>
            </w:r>
          </w:p>
        </w:tc>
      </w:tr>
      <w:tr w:rsidR="008C7664" w:rsidRPr="00C243D1" w14:paraId="53A20482" w14:textId="77777777" w:rsidTr="00091C7D">
        <w:trPr>
          <w:cantSplit/>
        </w:trPr>
        <w:tc>
          <w:tcPr>
            <w:tcW w:w="5400" w:type="dxa"/>
          </w:tcPr>
          <w:p w14:paraId="621393C1" w14:textId="77777777" w:rsidR="008C7664" w:rsidRPr="00C243D1" w:rsidRDefault="008C7664" w:rsidP="007D7B33">
            <w:pPr>
              <w:spacing w:line="240" w:lineRule="exac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418453B" w14:textId="77777777" w:rsidR="008C7664" w:rsidRPr="00C243D1" w:rsidRDefault="008C7664" w:rsidP="007D7B33">
            <w:pPr>
              <w:pStyle w:val="acctfourfigures"/>
              <w:tabs>
                <w:tab w:val="clear" w:pos="765"/>
                <w:tab w:val="decimal" w:pos="1450"/>
              </w:tabs>
              <w:spacing w:line="240" w:lineRule="exact"/>
              <w:ind w:right="-83"/>
              <w:rPr>
                <w:sz w:val="20"/>
              </w:rPr>
            </w:pPr>
          </w:p>
        </w:tc>
        <w:tc>
          <w:tcPr>
            <w:tcW w:w="180" w:type="dxa"/>
          </w:tcPr>
          <w:p w14:paraId="17763E11" w14:textId="77777777" w:rsidR="008C7664" w:rsidRPr="00C243D1" w:rsidRDefault="008C7664" w:rsidP="007D7B33">
            <w:pPr>
              <w:pStyle w:val="acctfourfigures"/>
              <w:spacing w:line="240" w:lineRule="exact"/>
              <w:rPr>
                <w:sz w:val="20"/>
              </w:rPr>
            </w:pPr>
          </w:p>
        </w:tc>
        <w:tc>
          <w:tcPr>
            <w:tcW w:w="1800" w:type="dxa"/>
            <w:tcBorders>
              <w:top w:val="double" w:sz="4" w:space="0" w:color="auto"/>
            </w:tcBorders>
          </w:tcPr>
          <w:p w14:paraId="2E37C175" w14:textId="77777777" w:rsidR="008C7664" w:rsidRPr="00C243D1" w:rsidRDefault="008C7664" w:rsidP="007D7B33">
            <w:pPr>
              <w:pStyle w:val="acctfourfigures"/>
              <w:tabs>
                <w:tab w:val="clear" w:pos="765"/>
                <w:tab w:val="decimal" w:pos="1454"/>
              </w:tabs>
              <w:spacing w:line="240" w:lineRule="exact"/>
              <w:ind w:right="11"/>
              <w:rPr>
                <w:sz w:val="20"/>
              </w:rPr>
            </w:pPr>
          </w:p>
        </w:tc>
      </w:tr>
      <w:tr w:rsidR="008C7664" w:rsidRPr="00C66277" w14:paraId="30B03DAB" w14:textId="77777777" w:rsidTr="00091C7D">
        <w:trPr>
          <w:cantSplit/>
        </w:trPr>
        <w:tc>
          <w:tcPr>
            <w:tcW w:w="5400" w:type="dxa"/>
            <w:shd w:val="clear" w:color="auto" w:fill="auto"/>
          </w:tcPr>
          <w:p w14:paraId="0993C061" w14:textId="77777777" w:rsidR="008C7664" w:rsidRPr="00C66277" w:rsidRDefault="008C7664" w:rsidP="007D7B33">
            <w:pPr>
              <w:spacing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</w:rPr>
              <w:t>Other commitments</w:t>
            </w:r>
          </w:p>
        </w:tc>
        <w:tc>
          <w:tcPr>
            <w:tcW w:w="1800" w:type="dxa"/>
          </w:tcPr>
          <w:p w14:paraId="0447F1DA" w14:textId="77777777" w:rsidR="008C7664" w:rsidRPr="00C66277" w:rsidRDefault="008C7664" w:rsidP="007D7B33">
            <w:pPr>
              <w:pStyle w:val="acctfourfigures"/>
              <w:tabs>
                <w:tab w:val="clear" w:pos="765"/>
                <w:tab w:val="decimal" w:pos="1450"/>
              </w:tabs>
              <w:spacing w:line="240" w:lineRule="exact"/>
              <w:ind w:right="-83"/>
              <w:rPr>
                <w:b/>
                <w:bCs/>
                <w:szCs w:val="22"/>
              </w:rPr>
            </w:pPr>
          </w:p>
        </w:tc>
        <w:tc>
          <w:tcPr>
            <w:tcW w:w="180" w:type="dxa"/>
          </w:tcPr>
          <w:p w14:paraId="299FB5C6" w14:textId="77777777" w:rsidR="008C7664" w:rsidRPr="00C66277" w:rsidRDefault="008C7664" w:rsidP="007D7B33">
            <w:pPr>
              <w:pStyle w:val="acctfourfigures"/>
              <w:spacing w:line="240" w:lineRule="exact"/>
              <w:rPr>
                <w:szCs w:val="22"/>
              </w:rPr>
            </w:pPr>
          </w:p>
        </w:tc>
        <w:tc>
          <w:tcPr>
            <w:tcW w:w="1800" w:type="dxa"/>
          </w:tcPr>
          <w:p w14:paraId="6F0D4498" w14:textId="77777777" w:rsidR="008C7664" w:rsidRPr="00C66277" w:rsidRDefault="008C7664" w:rsidP="007D7B33">
            <w:pPr>
              <w:pStyle w:val="acctfourfigures"/>
              <w:tabs>
                <w:tab w:val="clear" w:pos="765"/>
                <w:tab w:val="decimal" w:pos="1454"/>
              </w:tabs>
              <w:spacing w:line="240" w:lineRule="exact"/>
              <w:ind w:right="11"/>
              <w:rPr>
                <w:b/>
                <w:bCs/>
                <w:szCs w:val="22"/>
              </w:rPr>
            </w:pPr>
          </w:p>
        </w:tc>
      </w:tr>
      <w:tr w:rsidR="008C7664" w:rsidRPr="00C66277" w14:paraId="09D0FCD0" w14:textId="77777777" w:rsidTr="00091C7D">
        <w:trPr>
          <w:cantSplit/>
        </w:trPr>
        <w:tc>
          <w:tcPr>
            <w:tcW w:w="5400" w:type="dxa"/>
          </w:tcPr>
          <w:p w14:paraId="743A88BB" w14:textId="5696F7F6" w:rsidR="008C7664" w:rsidRPr="00A60C06" w:rsidRDefault="008C7664" w:rsidP="007D7B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exac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A60C06">
              <w:rPr>
                <w:rFonts w:ascii="Times New Roman" w:hAnsi="Times New Roman" w:cs="Times New Roman"/>
                <w:sz w:val="22"/>
                <w:szCs w:val="22"/>
              </w:rPr>
              <w:t>Lease commitments</w:t>
            </w:r>
          </w:p>
        </w:tc>
        <w:tc>
          <w:tcPr>
            <w:tcW w:w="1800" w:type="dxa"/>
          </w:tcPr>
          <w:p w14:paraId="049C764F" w14:textId="009EEDC1" w:rsidR="008C7664" w:rsidRPr="004D07DB" w:rsidRDefault="008B72BC" w:rsidP="007D7B33">
            <w:pPr>
              <w:pStyle w:val="acctfourfigures"/>
              <w:tabs>
                <w:tab w:val="clear" w:pos="765"/>
                <w:tab w:val="decimal" w:pos="1450"/>
              </w:tabs>
              <w:spacing w:line="240" w:lineRule="exact"/>
              <w:ind w:right="-83"/>
              <w:rPr>
                <w:szCs w:val="22"/>
              </w:rPr>
            </w:pPr>
            <w:r w:rsidRPr="004D07DB">
              <w:rPr>
                <w:szCs w:val="22"/>
              </w:rPr>
              <w:t>4,169</w:t>
            </w:r>
          </w:p>
        </w:tc>
        <w:tc>
          <w:tcPr>
            <w:tcW w:w="180" w:type="dxa"/>
          </w:tcPr>
          <w:p w14:paraId="759DE062" w14:textId="77777777" w:rsidR="008C7664" w:rsidRPr="004D07DB" w:rsidRDefault="008C7664" w:rsidP="007D7B33">
            <w:pPr>
              <w:pStyle w:val="acctfourfigures"/>
              <w:spacing w:line="240" w:lineRule="exact"/>
              <w:rPr>
                <w:szCs w:val="22"/>
              </w:rPr>
            </w:pPr>
          </w:p>
        </w:tc>
        <w:tc>
          <w:tcPr>
            <w:tcW w:w="1800" w:type="dxa"/>
          </w:tcPr>
          <w:p w14:paraId="44B60CF5" w14:textId="4A21DB99" w:rsidR="008C7664" w:rsidRPr="004D07DB" w:rsidRDefault="008B72BC" w:rsidP="007D7B33">
            <w:pPr>
              <w:pStyle w:val="acctfourfigures"/>
              <w:tabs>
                <w:tab w:val="clear" w:pos="765"/>
                <w:tab w:val="decimal" w:pos="1454"/>
              </w:tabs>
              <w:spacing w:line="240" w:lineRule="exact"/>
              <w:ind w:right="11"/>
              <w:rPr>
                <w:szCs w:val="22"/>
              </w:rPr>
            </w:pPr>
            <w:r w:rsidRPr="004D07DB">
              <w:rPr>
                <w:szCs w:val="22"/>
              </w:rPr>
              <w:t>4,169</w:t>
            </w:r>
          </w:p>
        </w:tc>
      </w:tr>
      <w:tr w:rsidR="008C7664" w:rsidRPr="00C66277" w14:paraId="79B6C11F" w14:textId="77777777" w:rsidTr="00091C7D">
        <w:trPr>
          <w:cantSplit/>
        </w:trPr>
        <w:tc>
          <w:tcPr>
            <w:tcW w:w="5400" w:type="dxa"/>
          </w:tcPr>
          <w:p w14:paraId="7A885E68" w14:textId="0D015CEC" w:rsidR="008C7664" w:rsidRPr="00C66277" w:rsidRDefault="008C7664" w:rsidP="007D7B33">
            <w:pPr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 xml:space="preserve">Bank guarantees </w:t>
            </w:r>
          </w:p>
        </w:tc>
        <w:tc>
          <w:tcPr>
            <w:tcW w:w="1800" w:type="dxa"/>
          </w:tcPr>
          <w:p w14:paraId="5C9AB098" w14:textId="6E8F494D" w:rsidR="008C7664" w:rsidRPr="00C66277" w:rsidRDefault="00202756" w:rsidP="007D7B33">
            <w:pPr>
              <w:pStyle w:val="acctfourfigures"/>
              <w:tabs>
                <w:tab w:val="clear" w:pos="765"/>
                <w:tab w:val="decimal" w:pos="1450"/>
              </w:tabs>
              <w:spacing w:line="240" w:lineRule="exact"/>
              <w:ind w:right="-83"/>
              <w:rPr>
                <w:szCs w:val="22"/>
              </w:rPr>
            </w:pPr>
            <w:r>
              <w:rPr>
                <w:szCs w:val="22"/>
              </w:rPr>
              <w:t>87,3</w:t>
            </w:r>
            <w:r w:rsidR="00EE2787">
              <w:rPr>
                <w:szCs w:val="22"/>
              </w:rPr>
              <w:t>06</w:t>
            </w:r>
          </w:p>
        </w:tc>
        <w:tc>
          <w:tcPr>
            <w:tcW w:w="180" w:type="dxa"/>
          </w:tcPr>
          <w:p w14:paraId="41BA9298" w14:textId="77777777" w:rsidR="008C7664" w:rsidRPr="00C66277" w:rsidRDefault="008C7664" w:rsidP="007D7B33">
            <w:pPr>
              <w:pStyle w:val="acctfourfigures"/>
              <w:spacing w:line="240" w:lineRule="exact"/>
              <w:rPr>
                <w:szCs w:val="22"/>
              </w:rPr>
            </w:pPr>
          </w:p>
        </w:tc>
        <w:tc>
          <w:tcPr>
            <w:tcW w:w="1800" w:type="dxa"/>
          </w:tcPr>
          <w:p w14:paraId="2D969BA0" w14:textId="4CCD85F1" w:rsidR="008C7664" w:rsidRPr="00C66277" w:rsidRDefault="00EE2787" w:rsidP="007D7B33">
            <w:pPr>
              <w:pStyle w:val="acctfourfigures"/>
              <w:tabs>
                <w:tab w:val="clear" w:pos="765"/>
                <w:tab w:val="decimal" w:pos="1454"/>
              </w:tabs>
              <w:spacing w:line="240" w:lineRule="exact"/>
              <w:ind w:right="11"/>
              <w:rPr>
                <w:szCs w:val="22"/>
              </w:rPr>
            </w:pPr>
            <w:r>
              <w:rPr>
                <w:szCs w:val="22"/>
              </w:rPr>
              <w:t>87,306</w:t>
            </w:r>
          </w:p>
        </w:tc>
      </w:tr>
      <w:tr w:rsidR="008C7664" w:rsidRPr="00C66277" w14:paraId="442DD9A6" w14:textId="77777777" w:rsidTr="00091C7D">
        <w:trPr>
          <w:cantSplit/>
          <w:trHeight w:val="60"/>
        </w:trPr>
        <w:tc>
          <w:tcPr>
            <w:tcW w:w="5400" w:type="dxa"/>
          </w:tcPr>
          <w:p w14:paraId="731BB0EE" w14:textId="713DDAD8" w:rsidR="008C7664" w:rsidRPr="00C66277" w:rsidRDefault="008C7664" w:rsidP="007D7B33">
            <w:pPr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>Other</w:t>
            </w:r>
            <w:r w:rsidR="00E17BAD">
              <w:rPr>
                <w:rFonts w:ascii="Times New Roman" w:hAnsi="Times New Roman" w:cs="Times New Roman"/>
                <w:sz w:val="22"/>
                <w:szCs w:val="22"/>
              </w:rPr>
              <w:t xml:space="preserve"> servi</w:t>
            </w:r>
            <w:r w:rsidR="00103219">
              <w:rPr>
                <w:rFonts w:ascii="Times New Roman" w:hAnsi="Times New Roman" w:cs="Times New Roman"/>
                <w:sz w:val="22"/>
                <w:szCs w:val="22"/>
              </w:rPr>
              <w:t>ces</w:t>
            </w:r>
            <w:r w:rsidRPr="00C66277">
              <w:rPr>
                <w:rFonts w:ascii="Times New Roman" w:hAnsi="Times New Roman" w:cs="Times New Roman"/>
                <w:sz w:val="22"/>
                <w:szCs w:val="22"/>
              </w:rPr>
              <w:t xml:space="preserve"> agreements 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85F7F3E" w14:textId="5583CBE2" w:rsidR="008C7664" w:rsidRPr="00C66277" w:rsidRDefault="00436189" w:rsidP="007D7B33">
            <w:pPr>
              <w:pStyle w:val="acctfourfigures"/>
              <w:tabs>
                <w:tab w:val="clear" w:pos="765"/>
                <w:tab w:val="decimal" w:pos="1450"/>
              </w:tabs>
              <w:spacing w:line="240" w:lineRule="exact"/>
              <w:ind w:right="-83"/>
              <w:rPr>
                <w:szCs w:val="22"/>
              </w:rPr>
            </w:pPr>
            <w:r>
              <w:rPr>
                <w:szCs w:val="22"/>
              </w:rPr>
              <w:t>58,</w:t>
            </w:r>
            <w:r w:rsidR="00202756">
              <w:rPr>
                <w:szCs w:val="22"/>
              </w:rPr>
              <w:t>235</w:t>
            </w:r>
          </w:p>
        </w:tc>
        <w:tc>
          <w:tcPr>
            <w:tcW w:w="180" w:type="dxa"/>
          </w:tcPr>
          <w:p w14:paraId="5A29D099" w14:textId="77777777" w:rsidR="008C7664" w:rsidRPr="00C66277" w:rsidRDefault="008C7664" w:rsidP="007D7B33">
            <w:pPr>
              <w:pStyle w:val="acctfourfigures"/>
              <w:spacing w:line="240" w:lineRule="exact"/>
              <w:rPr>
                <w:szCs w:val="22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13460A4" w14:textId="3077BEA5" w:rsidR="008C7664" w:rsidRPr="00C66277" w:rsidRDefault="000B7D8A" w:rsidP="007D7B33">
            <w:pPr>
              <w:pStyle w:val="acctfourfigures"/>
              <w:tabs>
                <w:tab w:val="clear" w:pos="765"/>
                <w:tab w:val="decimal" w:pos="1454"/>
              </w:tabs>
              <w:spacing w:line="240" w:lineRule="exact"/>
              <w:ind w:right="11"/>
              <w:rPr>
                <w:szCs w:val="22"/>
              </w:rPr>
            </w:pPr>
            <w:r>
              <w:rPr>
                <w:szCs w:val="22"/>
              </w:rPr>
              <w:t>57,</w:t>
            </w:r>
            <w:r w:rsidR="000F7428">
              <w:rPr>
                <w:szCs w:val="22"/>
              </w:rPr>
              <w:t>385</w:t>
            </w:r>
          </w:p>
        </w:tc>
      </w:tr>
      <w:tr w:rsidR="008C7664" w:rsidRPr="00C66277" w14:paraId="4F5A40F6" w14:textId="77777777" w:rsidTr="00091C7D">
        <w:trPr>
          <w:cantSplit/>
        </w:trPr>
        <w:tc>
          <w:tcPr>
            <w:tcW w:w="5400" w:type="dxa"/>
          </w:tcPr>
          <w:p w14:paraId="2E039C42" w14:textId="77777777" w:rsidR="008C7664" w:rsidRPr="00C66277" w:rsidRDefault="008C7664" w:rsidP="007D7B33">
            <w:pPr>
              <w:spacing w:line="240" w:lineRule="exact"/>
              <w:rPr>
                <w:rFonts w:ascii="Times New Roman" w:hAnsi="Times New Roman" w:cs="Times New Roman"/>
                <w:sz w:val="22"/>
                <w:szCs w:val="22"/>
              </w:rPr>
            </w:pPr>
            <w:r w:rsidRPr="00C6627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Total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B8E597B" w14:textId="25CBD32E" w:rsidR="008C7664" w:rsidRPr="00C66277" w:rsidRDefault="00C26B13" w:rsidP="007D7B33">
            <w:pPr>
              <w:pStyle w:val="acctfourfigures"/>
              <w:tabs>
                <w:tab w:val="clear" w:pos="765"/>
                <w:tab w:val="decimal" w:pos="1450"/>
              </w:tabs>
              <w:spacing w:line="240" w:lineRule="exact"/>
              <w:ind w:right="-83"/>
              <w:rPr>
                <w:szCs w:val="22"/>
              </w:rPr>
            </w:pPr>
            <w:r>
              <w:rPr>
                <w:b/>
                <w:bCs/>
                <w:szCs w:val="22"/>
              </w:rPr>
              <w:t>149,710</w:t>
            </w:r>
          </w:p>
        </w:tc>
        <w:tc>
          <w:tcPr>
            <w:tcW w:w="180" w:type="dxa"/>
          </w:tcPr>
          <w:p w14:paraId="16E7488F" w14:textId="77777777" w:rsidR="008C7664" w:rsidRPr="00C66277" w:rsidRDefault="008C7664" w:rsidP="007D7B33">
            <w:pPr>
              <w:pStyle w:val="acctfourfigures"/>
              <w:spacing w:line="240" w:lineRule="exact"/>
              <w:rPr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1D742D5" w14:textId="33B11785" w:rsidR="008C7664" w:rsidRPr="00C66277" w:rsidRDefault="00C26B13" w:rsidP="007D7B33">
            <w:pPr>
              <w:pStyle w:val="acctfourfigures"/>
              <w:tabs>
                <w:tab w:val="clear" w:pos="765"/>
                <w:tab w:val="decimal" w:pos="1454"/>
              </w:tabs>
              <w:spacing w:line="240" w:lineRule="exact"/>
              <w:ind w:right="11"/>
              <w:rPr>
                <w:b/>
                <w:bCs/>
                <w:szCs w:val="22"/>
              </w:rPr>
            </w:pPr>
            <w:r>
              <w:rPr>
                <w:b/>
                <w:bCs/>
                <w:szCs w:val="22"/>
              </w:rPr>
              <w:t>14</w:t>
            </w:r>
            <w:r w:rsidR="000F7428">
              <w:rPr>
                <w:b/>
                <w:bCs/>
                <w:szCs w:val="22"/>
              </w:rPr>
              <w:t>8,860</w:t>
            </w:r>
          </w:p>
        </w:tc>
      </w:tr>
    </w:tbl>
    <w:p w14:paraId="0CC8254B" w14:textId="2178D6A7" w:rsidR="00C66277" w:rsidRPr="00C243D1" w:rsidRDefault="00C66277" w:rsidP="007D7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540"/>
        <w:rPr>
          <w:rFonts w:ascii="Times New Roman" w:hAnsi="Times New Roman" w:cs="Times New Roman"/>
          <w:sz w:val="20"/>
          <w:szCs w:val="20"/>
        </w:rPr>
      </w:pPr>
    </w:p>
    <w:p w14:paraId="4616A63E" w14:textId="3F680248" w:rsidR="00EC5BED" w:rsidRPr="00AE13FE" w:rsidRDefault="00EC5BED" w:rsidP="007D7B33">
      <w:pPr>
        <w:pStyle w:val="Heading1"/>
        <w:keepLines/>
        <w:numPr>
          <w:ilvl w:val="0"/>
          <w:numId w:val="42"/>
        </w:numPr>
        <w:shd w:val="clear" w:color="auto" w:fill="auto"/>
        <w:spacing w:line="240" w:lineRule="exact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  <w:cs/>
        </w:rPr>
      </w:pPr>
      <w:r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>Significant agreement</w:t>
      </w:r>
      <w:r w:rsidR="00B667A2">
        <w:rPr>
          <w:rFonts w:ascii="Times New Roman" w:hAnsi="Times New Roman"/>
          <w:i w:val="0"/>
          <w:iCs w:val="0"/>
          <w:sz w:val="24"/>
          <w:szCs w:val="24"/>
          <w:u w:val="none"/>
        </w:rPr>
        <w:t>s</w:t>
      </w:r>
      <w:r w:rsidRPr="00EC5BED">
        <w:rPr>
          <w:rFonts w:ascii="Times New Roman" w:hAnsi="Times New Roman"/>
          <w:i w:val="0"/>
          <w:iCs w:val="0"/>
          <w:sz w:val="24"/>
          <w:szCs w:val="24"/>
          <w:u w:val="none"/>
        </w:rPr>
        <w:t xml:space="preserve"> with non-related part</w:t>
      </w:r>
      <w:r w:rsidR="00356F5D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6DF46612" w14:textId="77777777" w:rsidR="00EC5BED" w:rsidRPr="00C243D1" w:rsidRDefault="00EC5BED" w:rsidP="007D7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900"/>
        <w:jc w:val="both"/>
        <w:rPr>
          <w:rFonts w:ascii="Times New Roman" w:hAnsi="Times New Roman"/>
          <w:sz w:val="20"/>
          <w:szCs w:val="20"/>
        </w:rPr>
      </w:pPr>
    </w:p>
    <w:p w14:paraId="53FCC0AA" w14:textId="51E2E192" w:rsidR="00EC5BED" w:rsidRDefault="00EC5BED" w:rsidP="007D7B33">
      <w:pPr>
        <w:tabs>
          <w:tab w:val="left" w:pos="540"/>
        </w:tabs>
        <w:spacing w:line="240" w:lineRule="exact"/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On 1 September 2017, </w:t>
      </w:r>
      <w:r w:rsidRPr="00255C4B">
        <w:rPr>
          <w:rFonts w:ascii="Times New Roman" w:hAnsi="Times New Roman"/>
          <w:sz w:val="22"/>
          <w:szCs w:val="22"/>
        </w:rPr>
        <w:t>the Company entered into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an agreement of right to use property to install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the </w:t>
      </w:r>
      <w:r w:rsidR="001C22DD" w:rsidRPr="00255C4B">
        <w:rPr>
          <w:rFonts w:ascii="Times New Roman" w:hAnsi="Times New Roman"/>
          <w:sz w:val="22"/>
          <w:szCs w:val="22"/>
        </w:rPr>
        <w:t>high-speed</w:t>
      </w:r>
      <w:r w:rsidRPr="00255C4B">
        <w:rPr>
          <w:rFonts w:ascii="Times New Roman" w:hAnsi="Times New Roman"/>
          <w:sz w:val="22"/>
          <w:szCs w:val="22"/>
        </w:rPr>
        <w:t xml:space="preserve"> fiber optic network</w:t>
      </w:r>
      <w:r>
        <w:rPr>
          <w:rFonts w:ascii="Times New Roman" w:hAnsi="Times New Roman"/>
          <w:sz w:val="22"/>
          <w:szCs w:val="22"/>
        </w:rPr>
        <w:t xml:space="preserve"> with a company </w:t>
      </w:r>
      <w:r w:rsidRPr="00255C4B">
        <w:rPr>
          <w:rFonts w:ascii="Times New Roman" w:hAnsi="Times New Roman"/>
          <w:sz w:val="22"/>
          <w:szCs w:val="22"/>
        </w:rPr>
        <w:t xml:space="preserve">in which the Company provided areas and infrastructure </w:t>
      </w:r>
      <w:proofErr w:type="spellStart"/>
      <w:r w:rsidRPr="00255C4B">
        <w:rPr>
          <w:rFonts w:ascii="Times New Roman" w:hAnsi="Times New Roman"/>
          <w:sz w:val="22"/>
          <w:szCs w:val="22"/>
        </w:rPr>
        <w:t>utilisation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 Nava </w:t>
      </w:r>
      <w:proofErr w:type="spellStart"/>
      <w:r w:rsidRPr="00255C4B">
        <w:rPr>
          <w:rFonts w:ascii="Times New Roman" w:hAnsi="Times New Roman"/>
          <w:sz w:val="22"/>
          <w:szCs w:val="22"/>
        </w:rPr>
        <w:t>Nakorn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Industrial Promotion Zone in </w:t>
      </w:r>
      <w:proofErr w:type="spellStart"/>
      <w:r w:rsidRPr="00255C4B">
        <w:rPr>
          <w:rFonts w:ascii="Times New Roman" w:hAnsi="Times New Roman"/>
          <w:sz w:val="22"/>
          <w:szCs w:val="22"/>
        </w:rPr>
        <w:t>Phathumthani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province, as stated condition in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255C4B">
        <w:rPr>
          <w:rFonts w:ascii="Times New Roman" w:hAnsi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/>
          <w:sz w:val="22"/>
          <w:szCs w:val="22"/>
        </w:rPr>
        <w:t>15</w:t>
      </w:r>
      <w:r w:rsidRPr="00255C4B">
        <w:rPr>
          <w:rFonts w:ascii="Times New Roman" w:hAnsi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255C4B">
        <w:rPr>
          <w:rFonts w:ascii="Times New Roman" w:hAnsi="Times New Roman"/>
          <w:sz w:val="22"/>
          <w:szCs w:val="22"/>
        </w:rPr>
        <w:t>recognised</w:t>
      </w:r>
      <w:proofErr w:type="spellEnd"/>
      <w:r w:rsidRPr="00255C4B">
        <w:rPr>
          <w:rFonts w:ascii="Times New Roman" w:hAnsi="Times New Roman"/>
          <w:sz w:val="22"/>
          <w:szCs w:val="22"/>
        </w:rPr>
        <w:t xml:space="preserve"> as income by </w:t>
      </w:r>
      <w:r w:rsidR="00A82831">
        <w:rPr>
          <w:rFonts w:ascii="Times New Roman" w:hAnsi="Times New Roman"/>
          <w:sz w:val="22"/>
          <w:szCs w:val="22"/>
        </w:rPr>
        <w:br/>
      </w:r>
      <w:r w:rsidRPr="00255C4B">
        <w:rPr>
          <w:rFonts w:ascii="Times New Roman" w:hAnsi="Times New Roman"/>
          <w:sz w:val="22"/>
          <w:szCs w:val="22"/>
        </w:rPr>
        <w:t xml:space="preserve">a </w:t>
      </w:r>
      <w:r w:rsidR="0068578C" w:rsidRPr="00255C4B">
        <w:rPr>
          <w:rFonts w:ascii="Times New Roman" w:hAnsi="Times New Roman"/>
          <w:sz w:val="22"/>
          <w:szCs w:val="22"/>
        </w:rPr>
        <w:t>straight</w:t>
      </w:r>
      <w:r w:rsidR="00B667A2">
        <w:rPr>
          <w:rFonts w:ascii="Times New Roman" w:hAnsi="Times New Roman"/>
          <w:sz w:val="22"/>
          <w:szCs w:val="22"/>
        </w:rPr>
        <w:t xml:space="preserve"> </w:t>
      </w:r>
      <w:r w:rsidR="0068578C">
        <w:rPr>
          <w:rFonts w:ascii="Times New Roman" w:hAnsi="Times New Roman"/>
          <w:sz w:val="22"/>
          <w:szCs w:val="22"/>
        </w:rPr>
        <w:t>line</w:t>
      </w:r>
      <w:r w:rsidRPr="00255C4B">
        <w:rPr>
          <w:rFonts w:ascii="Times New Roman" w:hAnsi="Times New Roman"/>
          <w:sz w:val="22"/>
          <w:szCs w:val="22"/>
        </w:rPr>
        <w:t xml:space="preserve"> basis over </w:t>
      </w:r>
      <w:r>
        <w:rPr>
          <w:rFonts w:ascii="Times New Roman" w:hAnsi="Times New Roman"/>
          <w:sz w:val="22"/>
          <w:szCs w:val="22"/>
        </w:rPr>
        <w:t>16</w:t>
      </w:r>
      <w:r w:rsidRPr="00255C4B">
        <w:rPr>
          <w:rFonts w:ascii="Times New Roman" w:hAnsi="Times New Roman"/>
          <w:sz w:val="22"/>
          <w:szCs w:val="22"/>
        </w:rPr>
        <w:t xml:space="preserve"> years according to the term of the agreement.</w:t>
      </w:r>
      <w:r>
        <w:rPr>
          <w:rFonts w:ascii="Times New Roman" w:hAnsi="Times New Roman"/>
          <w:sz w:val="22"/>
          <w:szCs w:val="22"/>
        </w:rPr>
        <w:t xml:space="preserve"> </w:t>
      </w:r>
      <w:r w:rsidRPr="00DA1D92">
        <w:rPr>
          <w:rFonts w:ascii="Times New Roman" w:hAnsi="Times New Roman"/>
          <w:sz w:val="22"/>
          <w:szCs w:val="22"/>
        </w:rPr>
        <w:t xml:space="preserve">As at </w:t>
      </w:r>
      <w:r w:rsidR="004A6886" w:rsidRPr="00DA1D92">
        <w:rPr>
          <w:rFonts w:ascii="Times New Roman" w:hAnsi="Times New Roman"/>
          <w:sz w:val="22"/>
          <w:lang w:val="en-GB"/>
        </w:rPr>
        <w:t>3</w:t>
      </w:r>
      <w:r w:rsidR="00332C45" w:rsidRPr="00DA1D92">
        <w:rPr>
          <w:rFonts w:ascii="Times New Roman" w:hAnsi="Times New Roman"/>
          <w:sz w:val="22"/>
          <w:lang w:val="en-GB"/>
        </w:rPr>
        <w:t>1</w:t>
      </w:r>
      <w:r w:rsidR="00C36A06" w:rsidRPr="00DA1D92">
        <w:rPr>
          <w:rFonts w:ascii="Times New Roman" w:hAnsi="Times New Roman"/>
          <w:sz w:val="22"/>
          <w:lang w:val="en-GB"/>
        </w:rPr>
        <w:t xml:space="preserve"> </w:t>
      </w:r>
      <w:r w:rsidR="00332C45" w:rsidRPr="00DA1D92">
        <w:rPr>
          <w:rFonts w:ascii="Times New Roman" w:hAnsi="Times New Roman"/>
          <w:sz w:val="22"/>
          <w:lang w:val="en-GB"/>
        </w:rPr>
        <w:t>March</w:t>
      </w:r>
      <w:r w:rsidR="00F749AC" w:rsidRPr="00DA1D92">
        <w:rPr>
          <w:rFonts w:ascii="Times New Roman" w:hAnsi="Times New Roman"/>
          <w:sz w:val="22"/>
          <w:lang w:val="en-GB"/>
        </w:rPr>
        <w:t xml:space="preserve"> 202</w:t>
      </w:r>
      <w:r w:rsidR="00332C45" w:rsidRPr="00DA1D92">
        <w:rPr>
          <w:rFonts w:ascii="Times New Roman" w:hAnsi="Times New Roman"/>
          <w:sz w:val="22"/>
          <w:lang w:val="en-GB"/>
        </w:rPr>
        <w:t>4</w:t>
      </w:r>
      <w:r w:rsidRPr="00DA1D92">
        <w:rPr>
          <w:rFonts w:ascii="Times New Roman" w:hAnsi="Times New Roman"/>
          <w:sz w:val="22"/>
          <w:szCs w:val="22"/>
        </w:rPr>
        <w:t>,</w:t>
      </w:r>
      <w:r>
        <w:rPr>
          <w:rFonts w:ascii="Times New Roman" w:hAnsi="Times New Roman"/>
          <w:sz w:val="22"/>
          <w:szCs w:val="22"/>
        </w:rPr>
        <w:t xml:space="preserve"> </w:t>
      </w:r>
      <w:r w:rsidR="00A82831">
        <w:rPr>
          <w:rFonts w:ascii="Times New Roman" w:hAnsi="Times New Roman"/>
          <w:sz w:val="22"/>
          <w:szCs w:val="22"/>
        </w:rPr>
        <w:br/>
      </w:r>
      <w:r>
        <w:rPr>
          <w:rFonts w:ascii="Times New Roman" w:hAnsi="Times New Roman"/>
          <w:sz w:val="22"/>
          <w:szCs w:val="22"/>
        </w:rPr>
        <w:t xml:space="preserve">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>the agreement in the amount of Baht</w:t>
      </w:r>
      <w:r w:rsidR="001C22DD">
        <w:rPr>
          <w:rFonts w:ascii="Times New Roman" w:hAnsi="Times New Roman"/>
          <w:sz w:val="22"/>
          <w:szCs w:val="22"/>
        </w:rPr>
        <w:t xml:space="preserve"> </w:t>
      </w:r>
      <w:r w:rsidR="00DA1D92">
        <w:rPr>
          <w:rFonts w:ascii="Times New Roman" w:hAnsi="Times New Roman" w:cs="Times New Roman"/>
          <w:sz w:val="22"/>
          <w:szCs w:val="22"/>
        </w:rPr>
        <w:t>8.8</w:t>
      </w:r>
      <w:r w:rsidR="00321AC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</w:t>
      </w:r>
      <w:r w:rsidR="002C55D4">
        <w:rPr>
          <w:rFonts w:ascii="Times New Roman" w:hAnsi="Times New Roman"/>
          <w:sz w:val="22"/>
          <w:szCs w:val="22"/>
        </w:rPr>
        <w:t>.</w:t>
      </w:r>
    </w:p>
    <w:p w14:paraId="22782AFA" w14:textId="57FE7A13" w:rsidR="00751932" w:rsidRPr="00C243D1" w:rsidRDefault="00751932" w:rsidP="007D7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900"/>
        <w:jc w:val="both"/>
        <w:rPr>
          <w:rFonts w:ascii="Times New Roman" w:hAnsi="Times New Roman"/>
          <w:sz w:val="20"/>
          <w:szCs w:val="20"/>
        </w:rPr>
      </w:pPr>
    </w:p>
    <w:p w14:paraId="77157DE7" w14:textId="599FE0C3" w:rsidR="00B04A01" w:rsidRDefault="00B04A01" w:rsidP="007D7B33">
      <w:pPr>
        <w:tabs>
          <w:tab w:val="left" w:pos="540"/>
        </w:tabs>
        <w:spacing w:line="240" w:lineRule="exact"/>
        <w:ind w:left="54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On 21 October 2019, t</w:t>
      </w:r>
      <w:r w:rsidRPr="00502386">
        <w:rPr>
          <w:rFonts w:ascii="Times New Roman" w:hAnsi="Times New Roman" w:cs="Times New Roman"/>
          <w:sz w:val="22"/>
          <w:szCs w:val="22"/>
        </w:rPr>
        <w:t xml:space="preserve">he Company entered into </w:t>
      </w:r>
      <w:r w:rsidRPr="00255C4B">
        <w:rPr>
          <w:rFonts w:ascii="Times New Roman" w:hAnsi="Times New Roman"/>
          <w:sz w:val="22"/>
          <w:szCs w:val="22"/>
        </w:rPr>
        <w:t>an agreement of</w:t>
      </w:r>
      <w:r w:rsidRPr="00502386">
        <w:rPr>
          <w:rFonts w:ascii="Times New Roman" w:hAnsi="Times New Roman" w:cs="Times New Roman"/>
          <w:sz w:val="22"/>
          <w:szCs w:val="22"/>
        </w:rPr>
        <w:t xml:space="preserve"> infrastructure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utilisation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with </w:t>
      </w:r>
      <w:r w:rsidR="00824EEA">
        <w:rPr>
          <w:rFonts w:ascii="Times New Roman" w:hAnsi="Times New Roman" w:cs="Cordia New"/>
          <w:sz w:val="22"/>
          <w:szCs w:val="22"/>
        </w:rPr>
        <w:br/>
      </w:r>
      <w:r>
        <w:rPr>
          <w:rFonts w:ascii="Times New Roman" w:hAnsi="Times New Roman" w:cs="Times New Roman"/>
          <w:sz w:val="22"/>
          <w:szCs w:val="22"/>
        </w:rPr>
        <w:t xml:space="preserve">a company in which the Company provided areas and infrastructure </w:t>
      </w:r>
      <w:proofErr w:type="spellStart"/>
      <w:r>
        <w:rPr>
          <w:rFonts w:ascii="Times New Roman" w:hAnsi="Times New Roman" w:cs="Times New Roman"/>
          <w:sz w:val="22"/>
          <w:szCs w:val="22"/>
        </w:rPr>
        <w:t>utili</w:t>
      </w:r>
      <w:r>
        <w:rPr>
          <w:rFonts w:ascii="Times New Roman" w:hAnsi="Times New Roman"/>
          <w:sz w:val="22"/>
          <w:szCs w:val="28"/>
        </w:rPr>
        <w:t>s</w:t>
      </w:r>
      <w:r>
        <w:rPr>
          <w:rFonts w:ascii="Times New Roman" w:hAnsi="Times New Roman" w:cs="Times New Roman"/>
          <w:sz w:val="22"/>
          <w:szCs w:val="22"/>
        </w:rPr>
        <w:t>ation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in</w:t>
      </w:r>
      <w:r w:rsidRPr="00502386">
        <w:rPr>
          <w:rFonts w:ascii="Times New Roman" w:hAnsi="Times New Roman" w:cs="Times New Roman"/>
          <w:sz w:val="22"/>
          <w:szCs w:val="22"/>
        </w:rPr>
        <w:t xml:space="preserve"> Nava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Nakorn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Industrial Promotion Zone in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Phathumthani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province, as stated condition in the agreement.</w:t>
      </w:r>
      <w:r w:rsidR="0079429C">
        <w:rPr>
          <w:rFonts w:ascii="Times New Roman" w:hAnsi="Times New Roman" w:cs="Times New Roman"/>
          <w:sz w:val="22"/>
          <w:szCs w:val="22"/>
        </w:rPr>
        <w:br/>
      </w:r>
      <w:r w:rsidRPr="00502386">
        <w:rPr>
          <w:rFonts w:ascii="Times New Roman" w:hAnsi="Times New Roman" w:cs="Times New Roman"/>
          <w:sz w:val="22"/>
          <w:szCs w:val="22"/>
        </w:rPr>
        <w:t xml:space="preserve">The Company received compensation in advance of Baht </w:t>
      </w:r>
      <w:r>
        <w:rPr>
          <w:rFonts w:ascii="Times New Roman" w:hAnsi="Times New Roman" w:cs="Times New Roman"/>
          <w:sz w:val="22"/>
          <w:szCs w:val="22"/>
        </w:rPr>
        <w:t>50</w:t>
      </w:r>
      <w:r w:rsidRPr="00502386">
        <w:rPr>
          <w:rFonts w:ascii="Times New Roman" w:hAnsi="Times New Roman" w:cs="Times New Roman"/>
          <w:sz w:val="22"/>
          <w:szCs w:val="22"/>
        </w:rPr>
        <w:t xml:space="preserve"> million which recorded as deferred income in the statement of financial position and </w:t>
      </w:r>
      <w:proofErr w:type="spellStart"/>
      <w:r w:rsidRPr="00502386">
        <w:rPr>
          <w:rFonts w:ascii="Times New Roman" w:hAnsi="Times New Roman" w:cs="Times New Roman"/>
          <w:sz w:val="22"/>
          <w:szCs w:val="22"/>
        </w:rPr>
        <w:t>recognised</w:t>
      </w:r>
      <w:proofErr w:type="spellEnd"/>
      <w:r w:rsidRPr="00502386">
        <w:rPr>
          <w:rFonts w:ascii="Times New Roman" w:hAnsi="Times New Roman" w:cs="Times New Roman"/>
          <w:sz w:val="22"/>
          <w:szCs w:val="22"/>
        </w:rPr>
        <w:t xml:space="preserve"> as income by a straight</w:t>
      </w:r>
      <w:r w:rsidR="00B667A2">
        <w:rPr>
          <w:rFonts w:ascii="Times New Roman" w:hAnsi="Times New Roman" w:cs="Times New Roman"/>
          <w:sz w:val="22"/>
          <w:szCs w:val="22"/>
        </w:rPr>
        <w:t xml:space="preserve"> </w:t>
      </w:r>
      <w:r w:rsidRPr="00502386">
        <w:rPr>
          <w:rFonts w:ascii="Times New Roman" w:hAnsi="Times New Roman" w:cs="Times New Roman"/>
          <w:sz w:val="22"/>
          <w:szCs w:val="22"/>
        </w:rPr>
        <w:t>line basis</w:t>
      </w:r>
      <w:r>
        <w:rPr>
          <w:rFonts w:ascii="Times New Roman" w:hAnsi="Times New Roman" w:cs="Times New Roman"/>
          <w:sz w:val="22"/>
          <w:szCs w:val="22"/>
        </w:rPr>
        <w:t xml:space="preserve"> over 19 years </w:t>
      </w:r>
      <w:r w:rsidRPr="00502386">
        <w:rPr>
          <w:rFonts w:ascii="Times New Roman" w:hAnsi="Times New Roman" w:cs="Times New Roman"/>
          <w:sz w:val="22"/>
          <w:szCs w:val="22"/>
        </w:rPr>
        <w:t>according to the term of the agreement</w:t>
      </w:r>
      <w:r w:rsidRPr="00DA1D92">
        <w:rPr>
          <w:rFonts w:ascii="Times New Roman" w:hAnsi="Times New Roman" w:cs="Times New Roman"/>
          <w:sz w:val="22"/>
          <w:szCs w:val="22"/>
        </w:rPr>
        <w:t xml:space="preserve">. </w:t>
      </w:r>
      <w:r w:rsidRPr="00DA1D92">
        <w:rPr>
          <w:rFonts w:ascii="Times New Roman" w:hAnsi="Times New Roman"/>
          <w:sz w:val="22"/>
          <w:szCs w:val="22"/>
        </w:rPr>
        <w:t xml:space="preserve">As at </w:t>
      </w:r>
      <w:r w:rsidR="00332C45" w:rsidRPr="00DA1D92">
        <w:rPr>
          <w:rFonts w:ascii="Times New Roman" w:hAnsi="Times New Roman"/>
          <w:sz w:val="22"/>
          <w:lang w:val="en-GB"/>
        </w:rPr>
        <w:t>31 March 2024</w:t>
      </w:r>
      <w:r>
        <w:rPr>
          <w:rFonts w:ascii="Times New Roman" w:hAnsi="Times New Roman"/>
          <w:sz w:val="22"/>
          <w:szCs w:val="22"/>
        </w:rPr>
        <w:t xml:space="preserve">, the Company had </w:t>
      </w:r>
      <w:r w:rsidRPr="00255C4B">
        <w:rPr>
          <w:rFonts w:ascii="Times New Roman" w:hAnsi="Times New Roman"/>
          <w:sz w:val="22"/>
          <w:szCs w:val="22"/>
        </w:rPr>
        <w:t xml:space="preserve">deferred income </w:t>
      </w:r>
      <w:r w:rsidRPr="00E44643">
        <w:rPr>
          <w:rFonts w:ascii="Times New Roman" w:hAnsi="Times New Roman"/>
          <w:sz w:val="22"/>
          <w:szCs w:val="22"/>
        </w:rPr>
        <w:t xml:space="preserve">from </w:t>
      </w:r>
      <w:r>
        <w:rPr>
          <w:rFonts w:ascii="Times New Roman" w:hAnsi="Times New Roman"/>
          <w:sz w:val="22"/>
          <w:szCs w:val="22"/>
        </w:rPr>
        <w:t xml:space="preserve">the agreement in the amount of Baht </w:t>
      </w:r>
      <w:r w:rsidR="00DA1D92">
        <w:rPr>
          <w:rFonts w:ascii="Times New Roman" w:hAnsi="Times New Roman" w:cs="Times New Roman"/>
          <w:sz w:val="22"/>
          <w:szCs w:val="22"/>
        </w:rPr>
        <w:t>38.3</w:t>
      </w:r>
      <w:r w:rsidR="00321AC4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>million.</w:t>
      </w:r>
    </w:p>
    <w:p w14:paraId="7B176382" w14:textId="4EA975BB" w:rsidR="00F313B0" w:rsidRDefault="00F3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153F8A7F" w14:textId="77777777" w:rsidR="00F313B0" w:rsidRPr="00A46FFB" w:rsidRDefault="003E2BF6" w:rsidP="00F313B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lastRenderedPageBreak/>
        <w:tab/>
      </w:r>
      <w:r w:rsidR="00F313B0"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</w:r>
      <w:r w:rsidR="00F313B0" w:rsidRPr="009321FC">
        <w:rPr>
          <w:rFonts w:ascii="Times New Roman" w:hAnsi="Times New Roman"/>
          <w:i w:val="0"/>
          <w:iCs w:val="0"/>
          <w:sz w:val="24"/>
          <w:szCs w:val="24"/>
          <w:u w:val="none"/>
        </w:rPr>
        <w:t>Contingent liabilit</w:t>
      </w:r>
      <w:r w:rsidR="00F313B0">
        <w:rPr>
          <w:rFonts w:ascii="Times New Roman" w:hAnsi="Times New Roman"/>
          <w:i w:val="0"/>
          <w:iCs w:val="0"/>
          <w:sz w:val="24"/>
          <w:szCs w:val="24"/>
          <w:u w:val="none"/>
        </w:rPr>
        <w:t>ies</w:t>
      </w:r>
    </w:p>
    <w:p w14:paraId="41B0DB11" w14:textId="77777777" w:rsidR="00F313B0" w:rsidRPr="00F313B0" w:rsidRDefault="00F313B0" w:rsidP="00F3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900"/>
        <w:jc w:val="both"/>
        <w:rPr>
          <w:rFonts w:ascii="Times New Roman" w:hAnsi="Times New Roman"/>
          <w:sz w:val="20"/>
          <w:szCs w:val="20"/>
        </w:rPr>
      </w:pPr>
    </w:p>
    <w:p w14:paraId="38D0E61B" w14:textId="77777777" w:rsidR="00F313B0" w:rsidRDefault="00F313B0" w:rsidP="00F3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6"/>
        <w:jc w:val="thaiDistribute"/>
        <w:rPr>
          <w:rFonts w:ascii="Times New Roman" w:hAnsi="Times New Roman" w:cs="Times New Roman"/>
          <w:sz w:val="22"/>
          <w:szCs w:val="22"/>
        </w:rPr>
      </w:pPr>
      <w:r w:rsidRPr="009A763A">
        <w:rPr>
          <w:rFonts w:ascii="Times New Roman" w:hAnsi="Times New Roman" w:cs="Times New Roman"/>
          <w:sz w:val="22"/>
          <w:szCs w:val="22"/>
        </w:rPr>
        <w:t xml:space="preserve">The Company is a defendant in a lawsuit involving the unfair termination of </w:t>
      </w:r>
      <w:r>
        <w:rPr>
          <w:rFonts w:ascii="Times New Roman" w:hAnsi="Times New Roman" w:cs="Times New Roman"/>
          <w:sz w:val="22"/>
          <w:szCs w:val="22"/>
        </w:rPr>
        <w:t>two</w:t>
      </w:r>
      <w:r w:rsidRPr="009A763A">
        <w:rPr>
          <w:rFonts w:ascii="Times New Roman" w:hAnsi="Times New Roman" w:cs="Times New Roman"/>
          <w:sz w:val="22"/>
          <w:szCs w:val="22"/>
        </w:rPr>
        <w:t xml:space="preserve"> former employee</w:t>
      </w:r>
      <w:r>
        <w:rPr>
          <w:rFonts w:ascii="Times New Roman" w:hAnsi="Times New Roman" w:cs="Times New Roman"/>
          <w:sz w:val="22"/>
          <w:szCs w:val="22"/>
        </w:rPr>
        <w:t>s</w:t>
      </w:r>
      <w:r w:rsidRPr="009A763A">
        <w:rPr>
          <w:rFonts w:ascii="Times New Roman" w:hAnsi="Times New Roman" w:cs="Times New Roman"/>
          <w:sz w:val="22"/>
          <w:szCs w:val="22"/>
        </w:rPr>
        <w:t xml:space="preserve"> of Baht </w:t>
      </w:r>
      <w:r>
        <w:rPr>
          <w:rFonts w:ascii="Times New Roman" w:hAnsi="Times New Roman" w:cs="Times New Roman"/>
          <w:sz w:val="22"/>
          <w:szCs w:val="22"/>
        </w:rPr>
        <w:t>69.6</w:t>
      </w:r>
      <w:r w:rsidRPr="009A763A">
        <w:rPr>
          <w:rFonts w:ascii="Times New Roman" w:hAnsi="Times New Roman" w:cs="Times New Roman"/>
          <w:sz w:val="22"/>
          <w:szCs w:val="22"/>
        </w:rPr>
        <w:t xml:space="preserve"> million.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8"/>
        </w:rPr>
        <w:t xml:space="preserve">As at the report date, the legal cases were in the process of consideration by the </w:t>
      </w:r>
      <w:proofErr w:type="spellStart"/>
      <w:r>
        <w:rPr>
          <w:rFonts w:ascii="Times New Roman" w:hAnsi="Times New Roman"/>
          <w:sz w:val="22"/>
          <w:szCs w:val="28"/>
        </w:rPr>
        <w:t>Labour</w:t>
      </w:r>
      <w:proofErr w:type="spellEnd"/>
      <w:r>
        <w:rPr>
          <w:rFonts w:ascii="Times New Roman" w:hAnsi="Times New Roman"/>
          <w:sz w:val="22"/>
          <w:szCs w:val="28"/>
        </w:rPr>
        <w:t xml:space="preserve"> Court. </w:t>
      </w:r>
      <w:r w:rsidRPr="00D605ED">
        <w:rPr>
          <w:rFonts w:ascii="Times New Roman" w:hAnsi="Times New Roman" w:cs="Times New Roman"/>
          <w:sz w:val="22"/>
          <w:szCs w:val="22"/>
        </w:rPr>
        <w:t>The management believes that the Company will not incur significant loss from such case, therefore no provision has been made in the financial statements.</w:t>
      </w:r>
    </w:p>
    <w:p w14:paraId="411865DC" w14:textId="77777777" w:rsidR="00F313B0" w:rsidRPr="00F313B0" w:rsidRDefault="00F313B0" w:rsidP="00F3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900"/>
        <w:jc w:val="both"/>
        <w:rPr>
          <w:rFonts w:ascii="Times New Roman" w:hAnsi="Times New Roman"/>
          <w:sz w:val="20"/>
          <w:szCs w:val="20"/>
        </w:rPr>
      </w:pPr>
    </w:p>
    <w:p w14:paraId="600890C5" w14:textId="77777777" w:rsidR="00F313B0" w:rsidRPr="00A46FFB" w:rsidRDefault="00F313B0" w:rsidP="00F313B0">
      <w:pPr>
        <w:pStyle w:val="Heading1"/>
        <w:keepLines/>
        <w:numPr>
          <w:ilvl w:val="0"/>
          <w:numId w:val="42"/>
        </w:numPr>
        <w:shd w:val="clear" w:color="auto" w:fill="auto"/>
        <w:ind w:left="540" w:hanging="540"/>
        <w:jc w:val="thaiDistribute"/>
        <w:rPr>
          <w:rFonts w:ascii="Times New Roman" w:hAnsi="Times New Roman"/>
          <w:i w:val="0"/>
          <w:iCs w:val="0"/>
          <w:sz w:val="24"/>
          <w:szCs w:val="24"/>
          <w:u w:val="none"/>
        </w:rPr>
      </w:pPr>
      <w:r w:rsidRPr="00ED6325">
        <w:rPr>
          <w:rFonts w:ascii="Times New Roman" w:hAnsi="Times New Roman"/>
          <w:i w:val="0"/>
          <w:iCs w:val="0"/>
          <w:sz w:val="24"/>
          <w:szCs w:val="24"/>
          <w:u w:val="none"/>
        </w:rPr>
        <w:tab/>
        <w:t>Event after the reporting period</w:t>
      </w:r>
    </w:p>
    <w:p w14:paraId="43A6CC54" w14:textId="77777777" w:rsidR="00F313B0" w:rsidRPr="00F313B0" w:rsidRDefault="00F313B0" w:rsidP="00F3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900"/>
        <w:jc w:val="both"/>
        <w:rPr>
          <w:rFonts w:ascii="Times New Roman" w:hAnsi="Times New Roman"/>
          <w:sz w:val="20"/>
          <w:szCs w:val="20"/>
        </w:rPr>
      </w:pPr>
    </w:p>
    <w:p w14:paraId="70F98888" w14:textId="77777777" w:rsidR="00F313B0" w:rsidRPr="00BC2CA6" w:rsidRDefault="00F313B0" w:rsidP="00F3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Times New Roman" w:hAnsi="Times New Roman" w:cstheme="minorBidi"/>
          <w:sz w:val="22"/>
          <w:szCs w:val="22"/>
        </w:rPr>
      </w:pPr>
      <w:r w:rsidRPr="00F445AC">
        <w:rPr>
          <w:rFonts w:ascii="Times New Roman" w:hAnsi="Times New Roman" w:cs="Times New Roman"/>
          <w:sz w:val="22"/>
          <w:szCs w:val="22"/>
        </w:rPr>
        <w:t xml:space="preserve">At the </w:t>
      </w:r>
      <w:r>
        <w:rPr>
          <w:rFonts w:ascii="Times New Roman" w:hAnsi="Times New Roman" w:cs="Times New Roman"/>
          <w:sz w:val="22"/>
          <w:szCs w:val="22"/>
        </w:rPr>
        <w:t>Annual General Shareholder</w:t>
      </w:r>
      <w:r w:rsidRPr="00F445AC">
        <w:rPr>
          <w:rFonts w:ascii="Times New Roman" w:hAnsi="Times New Roman" w:cs="Times New Roman"/>
          <w:sz w:val="22"/>
          <w:szCs w:val="22"/>
        </w:rPr>
        <w:t xml:space="preserve">s' meeting of the Company held on </w:t>
      </w:r>
      <w:r>
        <w:rPr>
          <w:rFonts w:ascii="Times New Roman" w:hAnsi="Times New Roman" w:cs="Times New Roman"/>
          <w:sz w:val="22"/>
          <w:szCs w:val="22"/>
        </w:rPr>
        <w:t>25</w:t>
      </w:r>
      <w:r w:rsidRPr="00F445A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April</w:t>
      </w:r>
      <w:r w:rsidRPr="00F445AC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4</w:t>
      </w:r>
      <w:r w:rsidRPr="00F445AC">
        <w:rPr>
          <w:rFonts w:ascii="Times New Roman" w:hAnsi="Times New Roman" w:cs="Times New Roman"/>
          <w:sz w:val="22"/>
          <w:szCs w:val="22"/>
        </w:rPr>
        <w:t>, the Company's</w:t>
      </w:r>
      <w:r>
        <w:rPr>
          <w:rFonts w:ascii="Times New Roman" w:hAnsi="Times New Roman" w:cstheme="minorBidi" w:hint="cs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shareholder</w:t>
      </w:r>
      <w:r w:rsidRPr="00F445AC">
        <w:rPr>
          <w:rFonts w:ascii="Times New Roman" w:hAnsi="Times New Roman" w:cs="Times New Roman"/>
          <w:sz w:val="22"/>
          <w:szCs w:val="22"/>
        </w:rPr>
        <w:t xml:space="preserve"> approved the </w:t>
      </w:r>
      <w:r>
        <w:rPr>
          <w:rFonts w:ascii="Times New Roman" w:hAnsi="Times New Roman" w:cs="Times New Roman"/>
          <w:sz w:val="22"/>
          <w:szCs w:val="22"/>
        </w:rPr>
        <w:t>appropriation</w:t>
      </w:r>
      <w:r w:rsidRPr="00F445AC">
        <w:rPr>
          <w:rFonts w:ascii="Times New Roman" w:hAnsi="Times New Roman" w:cs="Times New Roman"/>
          <w:sz w:val="22"/>
          <w:szCs w:val="22"/>
        </w:rPr>
        <w:t xml:space="preserve"> of dividends</w:t>
      </w:r>
      <w:r>
        <w:rPr>
          <w:rFonts w:ascii="Times New Roman" w:hAnsi="Times New Roman" w:cs="Times New Roman"/>
          <w:sz w:val="22"/>
          <w:szCs w:val="22"/>
        </w:rPr>
        <w:t xml:space="preserve"> of Baht 0.06 per share, totaling Baht 122.9 million.</w:t>
      </w:r>
      <w:r w:rsidRPr="00F445AC">
        <w:rPr>
          <w:rFonts w:ascii="Times New Roman" w:hAnsi="Times New Roman" w:cs="Times New Roman"/>
          <w:sz w:val="22"/>
          <w:szCs w:val="22"/>
        </w:rPr>
        <w:t xml:space="preserve"> The dividends</w:t>
      </w:r>
      <w:r>
        <w:rPr>
          <w:rFonts w:ascii="Times New Roman" w:hAnsi="Times New Roman" w:cs="Times New Roman"/>
          <w:sz w:val="22"/>
          <w:szCs w:val="22"/>
        </w:rPr>
        <w:t xml:space="preserve"> will be </w:t>
      </w:r>
      <w:r w:rsidRPr="00F445AC">
        <w:rPr>
          <w:rFonts w:ascii="Times New Roman" w:hAnsi="Times New Roman" w:cs="Times New Roman"/>
          <w:sz w:val="22"/>
          <w:szCs w:val="22"/>
        </w:rPr>
        <w:t>paid to shareholders</w:t>
      </w:r>
      <w:r>
        <w:rPr>
          <w:rFonts w:ascii="Times New Roman" w:hAnsi="Times New Roman" w:cstheme="minorBidi" w:hint="cs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in</w:t>
      </w:r>
      <w:r w:rsidRPr="00F445A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May</w:t>
      </w:r>
      <w:r w:rsidRPr="00F445AC">
        <w:rPr>
          <w:rFonts w:ascii="Times New Roman" w:hAnsi="Times New Roman" w:cs="Times New Roman"/>
          <w:sz w:val="22"/>
          <w:szCs w:val="22"/>
        </w:rPr>
        <w:t xml:space="preserve"> 202</w:t>
      </w:r>
      <w:r>
        <w:rPr>
          <w:rFonts w:ascii="Times New Roman" w:hAnsi="Times New Roman" w:cs="Times New Roman"/>
          <w:sz w:val="22"/>
          <w:szCs w:val="22"/>
        </w:rPr>
        <w:t>4</w:t>
      </w:r>
      <w:r>
        <w:rPr>
          <w:rFonts w:ascii="Times New Roman" w:hAnsi="Times New Roman"/>
          <w:sz w:val="22"/>
          <w:szCs w:val="28"/>
        </w:rPr>
        <w:t>.</w:t>
      </w:r>
    </w:p>
    <w:p w14:paraId="2FF7B754" w14:textId="77777777" w:rsidR="00F313B0" w:rsidRPr="00F313B0" w:rsidRDefault="00F313B0" w:rsidP="00F31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exact"/>
        <w:ind w:left="900"/>
        <w:jc w:val="both"/>
        <w:rPr>
          <w:rFonts w:ascii="Times New Roman" w:hAnsi="Times New Roman"/>
          <w:sz w:val="20"/>
          <w:szCs w:val="20"/>
        </w:rPr>
      </w:pPr>
    </w:p>
    <w:sectPr w:rsidR="00F313B0" w:rsidRPr="00F313B0" w:rsidSect="009B6B36">
      <w:headerReference w:type="default" r:id="rId24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0A83D1" w14:textId="77777777" w:rsidR="002F6840" w:rsidRDefault="002F6840">
      <w:r>
        <w:separator/>
      </w:r>
    </w:p>
  </w:endnote>
  <w:endnote w:type="continuationSeparator" w:id="0">
    <w:p w14:paraId="085938D9" w14:textId="77777777" w:rsidR="002F6840" w:rsidRDefault="002F6840">
      <w:r>
        <w:continuationSeparator/>
      </w:r>
    </w:p>
  </w:endnote>
  <w:endnote w:type="continuationNotice" w:id="1">
    <w:p w14:paraId="62E51345" w14:textId="77777777" w:rsidR="002F6840" w:rsidRDefault="002F684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94DF7" w14:textId="77777777" w:rsidR="00566AD8" w:rsidRPr="00786600" w:rsidRDefault="00566AD8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581B03DA" w14:textId="77777777" w:rsidR="00566AD8" w:rsidRPr="009A4A9E" w:rsidRDefault="00566AD8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23E8F" w14:textId="0B1B7371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5930BD">
      <w:rPr>
        <w:rFonts w:ascii="Times New Roman" w:hAnsi="Times New Roman"/>
        <w:i/>
        <w:iCs/>
        <w:sz w:val="22"/>
        <w:szCs w:val="22"/>
      </w:rPr>
      <w:fldChar w:fldCharType="begin"/>
    </w:r>
    <w:r w:rsidRPr="005930BD">
      <w:rPr>
        <w:rFonts w:ascii="Times New Roman" w:hAnsi="Times New Roman"/>
        <w:i/>
        <w:iCs/>
        <w:sz w:val="22"/>
        <w:szCs w:val="22"/>
      </w:rPr>
      <w:instrText xml:space="preserve"> FILENAME </w:instrText>
    </w:r>
    <w:r w:rsidRPr="005930BD">
      <w:rPr>
        <w:rFonts w:ascii="Times New Roman" w:hAnsi="Times New Roman"/>
        <w:i/>
        <w:iCs/>
        <w:sz w:val="22"/>
        <w:szCs w:val="22"/>
      </w:rPr>
      <w:fldChar w:fldCharType="separate"/>
    </w:r>
    <w:r w:rsidR="007D7B33">
      <w:rPr>
        <w:rFonts w:ascii="Times New Roman" w:hAnsi="Times New Roman"/>
        <w:i/>
        <w:iCs/>
        <w:noProof/>
        <w:sz w:val="22"/>
        <w:szCs w:val="22"/>
      </w:rPr>
      <w:t>NNCLe3-Q1'24-set</w:t>
    </w:r>
    <w:r w:rsidRPr="005930BD">
      <w:rPr>
        <w:rFonts w:ascii="Times New Roman" w:hAnsi="Times New Roman"/>
        <w:i/>
        <w:iCs/>
        <w:sz w:val="22"/>
        <w:szCs w:val="22"/>
      </w:rPr>
      <w:fldChar w:fldCharType="end"/>
    </w:r>
    <w:r w:rsidRPr="005930BD">
      <w:rPr>
        <w:rFonts w:ascii="Times New Roman" w:hAnsi="Times New Roman"/>
        <w:i/>
        <w:iCs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 w:rsidRPr="00103D91">
      <w:rPr>
        <w:rStyle w:val="PageNumber"/>
        <w:rFonts w:ascii="Times New Roman" w:hAnsi="Times New Roman"/>
        <w:sz w:val="22"/>
        <w:szCs w:val="22"/>
      </w:rPr>
      <w:fldChar w:fldCharType="begin"/>
    </w:r>
    <w:r w:rsidRPr="00103D91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103D91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103D91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2E260B" w14:textId="77777777" w:rsidR="00D10209" w:rsidRPr="00786600" w:rsidRDefault="00D10209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297666F0" w14:textId="77777777" w:rsidR="00D10209" w:rsidRPr="009A4A9E" w:rsidRDefault="00D10209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07BC6" w14:textId="77777777" w:rsidR="00D10209" w:rsidRPr="00786600" w:rsidRDefault="00D10209" w:rsidP="00566AD8">
    <w:pPr>
      <w:pStyle w:val="Footer"/>
      <w:framePr w:w="271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sz w:val="22"/>
        <w:szCs w:val="22"/>
      </w:rPr>
      <w:t>22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23594362" w14:textId="77777777" w:rsidR="00D10209" w:rsidRPr="009A4A9E" w:rsidRDefault="00D10209" w:rsidP="0082290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jc w:val="right"/>
      <w:rPr>
        <w:rFonts w:ascii="Times New Roman" w:hAnsi="Times New Roman"/>
        <w:i/>
        <w:iCs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2795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24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03803169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171953" w14:textId="2736B141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7D7B33">
      <w:rPr>
        <w:rFonts w:ascii="Times New Roman" w:hAnsi="Times New Roman"/>
        <w:noProof/>
        <w:sz w:val="22"/>
        <w:szCs w:val="22"/>
      </w:rPr>
      <w:t>NNCLe3-Q1'24-set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C116BD" w14:textId="77777777" w:rsidR="004449F3" w:rsidRPr="00786600" w:rsidRDefault="004449F3" w:rsidP="0013472D">
    <w:pPr>
      <w:pStyle w:val="Footer"/>
      <w:framePr w:w="271" w:wrap="around" w:vAnchor="text" w:hAnchor="margin" w:xAlign="center" w:y="-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786600">
      <w:rPr>
        <w:rStyle w:val="PageNumber"/>
        <w:rFonts w:ascii="Times New Roman" w:hAnsi="Times New Roman"/>
        <w:sz w:val="22"/>
        <w:szCs w:val="22"/>
      </w:rPr>
      <w:fldChar w:fldCharType="begin"/>
    </w:r>
    <w:r w:rsidRPr="00786600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786600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25</w:t>
    </w:r>
    <w:r w:rsidRPr="00786600">
      <w:rPr>
        <w:rStyle w:val="PageNumber"/>
        <w:rFonts w:ascii="Times New Roman" w:hAnsi="Times New Roman"/>
        <w:sz w:val="22"/>
        <w:szCs w:val="22"/>
      </w:rPr>
      <w:fldChar w:fldCharType="end"/>
    </w:r>
  </w:p>
  <w:p w14:paraId="66921B96" w14:textId="77777777" w:rsidR="004449F3" w:rsidRPr="009A4A9E" w:rsidRDefault="004449F3" w:rsidP="009A4A9E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1B22" w14:textId="06806623" w:rsidR="004449F3" w:rsidRPr="00103D91" w:rsidRDefault="004449F3" w:rsidP="00103D91">
    <w:pPr>
      <w:pStyle w:val="Footer"/>
      <w:tabs>
        <w:tab w:val="clear" w:pos="9072"/>
        <w:tab w:val="right" w:pos="9180"/>
      </w:tabs>
      <w:rPr>
        <w:rFonts w:ascii="Times New Roman" w:hAnsi="Times New Roman"/>
        <w:sz w:val="22"/>
        <w:szCs w:val="22"/>
      </w:rPr>
    </w:pPr>
    <w:r w:rsidRPr="00103D91">
      <w:rPr>
        <w:rFonts w:ascii="Times New Roman" w:hAnsi="Times New Roman"/>
        <w:sz w:val="22"/>
        <w:szCs w:val="22"/>
      </w:rPr>
      <w:fldChar w:fldCharType="begin"/>
    </w:r>
    <w:r w:rsidRPr="00103D91">
      <w:rPr>
        <w:rFonts w:ascii="Times New Roman" w:hAnsi="Times New Roman"/>
        <w:sz w:val="22"/>
        <w:szCs w:val="22"/>
      </w:rPr>
      <w:instrText xml:space="preserve"> FILENAME </w:instrText>
    </w:r>
    <w:r w:rsidRPr="00103D91">
      <w:rPr>
        <w:rFonts w:ascii="Times New Roman" w:hAnsi="Times New Roman"/>
        <w:sz w:val="22"/>
        <w:szCs w:val="22"/>
      </w:rPr>
      <w:fldChar w:fldCharType="separate"/>
    </w:r>
    <w:r w:rsidR="007D7B33">
      <w:rPr>
        <w:rFonts w:ascii="Times New Roman" w:hAnsi="Times New Roman"/>
        <w:noProof/>
        <w:sz w:val="22"/>
        <w:szCs w:val="22"/>
      </w:rPr>
      <w:t>NNCLe3-Q1'24-set</w:t>
    </w:r>
    <w:r w:rsidRPr="00103D91">
      <w:rPr>
        <w:rFonts w:ascii="Times New Roman" w:hAnsi="Times New Roman"/>
        <w:sz w:val="22"/>
        <w:szCs w:val="22"/>
      </w:rPr>
      <w:fldChar w:fldCharType="end"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 w:rsidRPr="00103D91"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</w:r>
    <w:r>
      <w:rPr>
        <w:rFonts w:ascii="Times New Roman" w:hAnsi="Times New Roman"/>
        <w:sz w:val="22"/>
        <w:szCs w:val="22"/>
      </w:rPr>
      <w:tab/>
      <w:t xml:space="preserve">             </w:t>
    </w:r>
    <w:r w:rsidRPr="00904F6F">
      <w:rPr>
        <w:rFonts w:ascii="Times New Roman" w:hAnsi="Times New Roman"/>
        <w:sz w:val="22"/>
        <w:szCs w:val="22"/>
      </w:rPr>
      <w:t xml:space="preserve"> </w:t>
    </w:r>
    <w:r>
      <w:rPr>
        <w:rFonts w:ascii="Times New Roman" w:hAnsi="Times New Roman"/>
        <w:sz w:val="22"/>
        <w:szCs w:val="22"/>
      </w:rPr>
      <w:t xml:space="preserve">                                              </w:t>
    </w:r>
    <w:r w:rsidRPr="00904F6F">
      <w:rPr>
        <w:rStyle w:val="PageNumber"/>
        <w:rFonts w:ascii="Times New Roman" w:hAnsi="Times New Roman"/>
        <w:sz w:val="22"/>
        <w:szCs w:val="22"/>
      </w:rPr>
      <w:fldChar w:fldCharType="begin"/>
    </w:r>
    <w:r w:rsidRPr="00904F6F">
      <w:rPr>
        <w:rStyle w:val="PageNumber"/>
        <w:rFonts w:ascii="Times New Roman" w:hAnsi="Times New Roman"/>
        <w:sz w:val="22"/>
        <w:szCs w:val="22"/>
      </w:rPr>
      <w:instrText xml:space="preserve"> PAGE </w:instrText>
    </w:r>
    <w:r w:rsidRPr="00904F6F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0</w:t>
    </w:r>
    <w:r w:rsidRPr="00904F6F">
      <w:rPr>
        <w:rStyle w:val="PageNumber"/>
        <w:rFonts w:ascii="Times New Roman" w:hAnsi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B3BB6" w14:textId="77777777" w:rsidR="002F6840" w:rsidRDefault="002F6840">
      <w:r>
        <w:separator/>
      </w:r>
    </w:p>
  </w:footnote>
  <w:footnote w:type="continuationSeparator" w:id="0">
    <w:p w14:paraId="7E222A0E" w14:textId="77777777" w:rsidR="002F6840" w:rsidRDefault="002F6840">
      <w:r>
        <w:continuationSeparator/>
      </w:r>
    </w:p>
  </w:footnote>
  <w:footnote w:type="continuationNotice" w:id="1">
    <w:p w14:paraId="41E8DC9E" w14:textId="77777777" w:rsidR="002F6840" w:rsidRDefault="002F684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27BA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138ED68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6E636F9E" w14:textId="74CBD01B" w:rsidR="00556F43" w:rsidRDefault="00D10209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</w:t>
    </w:r>
    <w:r w:rsidR="009B6B36">
      <w:rPr>
        <w:rFonts w:ascii="Times New Roman" w:hAnsi="Times New Roman"/>
        <w:b/>
        <w:bCs/>
        <w:sz w:val="24"/>
        <w:szCs w:val="24"/>
      </w:rPr>
      <w:t xml:space="preserve">1 March </w:t>
    </w:r>
    <w:r>
      <w:rPr>
        <w:rFonts w:ascii="Times New Roman" w:hAnsi="Times New Roman"/>
        <w:b/>
        <w:bCs/>
        <w:sz w:val="24"/>
        <w:szCs w:val="24"/>
      </w:rPr>
      <w:t>202</w:t>
    </w:r>
    <w:r w:rsidR="009B6B36">
      <w:rPr>
        <w:rFonts w:ascii="Times New Roman" w:hAnsi="Times New Roman"/>
        <w:b/>
        <w:bCs/>
        <w:sz w:val="24"/>
        <w:szCs w:val="24"/>
      </w:rPr>
      <w:t>4</w:t>
    </w:r>
    <w:r>
      <w:rPr>
        <w:rFonts w:ascii="Times New Roman" w:hAnsi="Times New Roman"/>
        <w:b/>
        <w:bCs/>
        <w:sz w:val="24"/>
        <w:szCs w:val="24"/>
      </w:rPr>
      <w:t xml:space="preserve"> (Unaudited)</w:t>
    </w:r>
  </w:p>
  <w:p w14:paraId="747CEB10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752C769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E8E07" w14:textId="77777777" w:rsidR="004449F3" w:rsidRPr="0017103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</w:p>
  <w:p w14:paraId="2C3B78A3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 w:rsidRPr="00D35545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interim </w:t>
    </w:r>
    <w:r w:rsidRPr="00D35545">
      <w:rPr>
        <w:rFonts w:ascii="Times New Roman" w:hAnsi="Times New Roman"/>
        <w:b/>
        <w:bCs/>
        <w:sz w:val="24"/>
        <w:szCs w:val="24"/>
      </w:rPr>
      <w:t xml:space="preserve">financial </w:t>
    </w:r>
    <w:proofErr w:type="gramStart"/>
    <w:r w:rsidRPr="00D35545">
      <w:rPr>
        <w:rFonts w:ascii="Times New Roman" w:hAnsi="Times New Roman"/>
        <w:b/>
        <w:bCs/>
        <w:sz w:val="24"/>
        <w:szCs w:val="24"/>
      </w:rPr>
      <w:t>statements</w:t>
    </w:r>
    <w:proofErr w:type="gramEnd"/>
  </w:p>
  <w:p w14:paraId="008FD3BE" w14:textId="77777777" w:rsidR="004449F3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</w:t>
    </w:r>
    <w:r w:rsidRPr="00D35545">
      <w:rPr>
        <w:rFonts w:ascii="Times New Roman" w:hAnsi="Times New Roman"/>
        <w:b/>
        <w:bCs/>
        <w:sz w:val="24"/>
        <w:szCs w:val="24"/>
      </w:rPr>
      <w:t xml:space="preserve"> ended </w:t>
    </w:r>
    <w:smartTag w:uri="urn:schemas-microsoft-com:office:smarttags" w:element="date">
      <w:smartTagPr>
        <w:attr w:name="Month" w:val="3"/>
        <w:attr w:name="Day" w:val="31"/>
        <w:attr w:name="Year" w:val="2007"/>
      </w:smartTagPr>
      <w:r w:rsidRPr="00D35545">
        <w:rPr>
          <w:rFonts w:ascii="Times New Roman" w:hAnsi="Times New Roman"/>
          <w:b/>
          <w:bCs/>
          <w:sz w:val="24"/>
          <w:szCs w:val="24"/>
        </w:rPr>
        <w:t>31 March 200</w:t>
      </w:r>
      <w:r>
        <w:rPr>
          <w:rFonts w:ascii="Times New Roman" w:hAnsi="Times New Roman"/>
          <w:b/>
          <w:bCs/>
          <w:sz w:val="24"/>
          <w:szCs w:val="24"/>
        </w:rPr>
        <w:t>7</w:t>
      </w:r>
    </w:smartTag>
    <w:r w:rsidRPr="00D35545">
      <w:rPr>
        <w:rFonts w:ascii="Times New Roman" w:hAnsi="Times New Roman"/>
        <w:b/>
        <w:bCs/>
        <w:sz w:val="24"/>
        <w:szCs w:val="24"/>
      </w:rPr>
      <w:t xml:space="preserve"> </w:t>
    </w:r>
    <w:r>
      <w:rPr>
        <w:rFonts w:ascii="Times New Roman" w:hAnsi="Times New Roman"/>
        <w:b/>
        <w:bCs/>
        <w:sz w:val="24"/>
        <w:szCs w:val="24"/>
      </w:rPr>
      <w:t>(Unaudited)</w:t>
    </w:r>
  </w:p>
  <w:p w14:paraId="28BAE14A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  <w:p w14:paraId="24618F61" w14:textId="77777777" w:rsidR="004449F3" w:rsidRPr="00D35545" w:rsidRDefault="004449F3" w:rsidP="00D33E5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4807B" w14:textId="77777777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0CA1BA5D" w14:textId="77777777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172AEC8" w14:textId="5125F9D4" w:rsidR="00556F43" w:rsidRDefault="009B6B36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2024 (Unaudited)</w:t>
    </w:r>
  </w:p>
  <w:p w14:paraId="01E3BEC1" w14:textId="77777777" w:rsidR="004449F3" w:rsidRPr="003C7A17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19199FE6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9B2BF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54B186F" w14:textId="77777777" w:rsidR="004449F3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7F03131" w14:textId="224E3548" w:rsidR="00556F43" w:rsidRDefault="009B6B36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2024 (Unaudited)</w:t>
    </w:r>
  </w:p>
  <w:p w14:paraId="497F774F" w14:textId="77777777" w:rsidR="004449F3" w:rsidRPr="003C7A17" w:rsidRDefault="004449F3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3A10DE47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2484E1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460A90BE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1E5F9D2C" w14:textId="2A2277BA" w:rsidR="00D10209" w:rsidRDefault="009B6B36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2024 (Unaudited)</w:t>
    </w:r>
  </w:p>
  <w:p w14:paraId="551D53C9" w14:textId="77777777" w:rsidR="00D10209" w:rsidRPr="003C7A17" w:rsidRDefault="00D10209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612425B4" w14:textId="77777777" w:rsidR="00D10209" w:rsidRPr="003C7A17" w:rsidRDefault="00D10209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AFEDD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31B020C1" w14:textId="77777777" w:rsidR="00D10209" w:rsidRDefault="00D10209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4CE555FE" w14:textId="52E98198" w:rsidR="00D10209" w:rsidRDefault="009B6B36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2024 (Unaudited)</w:t>
    </w:r>
  </w:p>
  <w:p w14:paraId="1520CEDD" w14:textId="77777777" w:rsidR="00D10209" w:rsidRPr="003C7A17" w:rsidRDefault="00D10209" w:rsidP="00D106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26ACA2BE" w14:textId="77777777" w:rsidR="00D10209" w:rsidRPr="003C7A17" w:rsidRDefault="00D10209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16AFB" w14:textId="704EA461" w:rsidR="004449F3" w:rsidRDefault="004449F3" w:rsidP="003B6D0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4851E59E" w14:textId="77777777" w:rsidR="004449F3" w:rsidRDefault="004449F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7BE3A8A8" w14:textId="7E03D0E9" w:rsidR="00556F43" w:rsidRDefault="009B6B36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2024 (Unaudited)</w:t>
    </w:r>
  </w:p>
  <w:p w14:paraId="7B475EE6" w14:textId="4146D168" w:rsidR="004449F3" w:rsidRPr="003C7A17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7C10A433" w14:textId="54DC50DB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5D2291" w14:textId="1C712B9E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7004091D" w14:textId="77777777" w:rsidR="004449F3" w:rsidRDefault="004449F3" w:rsidP="008F5F4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0B122BAE" w14:textId="0D91EEDF" w:rsidR="00556F43" w:rsidRDefault="009B6B36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2024 (Unaudited)</w:t>
    </w:r>
  </w:p>
  <w:p w14:paraId="24231DC7" w14:textId="77777777" w:rsidR="004449F3" w:rsidRPr="003C7A17" w:rsidRDefault="004449F3" w:rsidP="007E2D4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40"/>
      <w:rPr>
        <w:rFonts w:ascii="Times New Roman" w:hAnsi="Times New Roman"/>
        <w:b/>
        <w:bCs/>
        <w:sz w:val="24"/>
        <w:szCs w:val="24"/>
      </w:rPr>
    </w:pPr>
  </w:p>
  <w:p w14:paraId="723A1C07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BCD45" w14:textId="01FA1EC3" w:rsidR="004449F3" w:rsidRDefault="004449F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270" w:hanging="270"/>
      <w:rPr>
        <w:rFonts w:ascii="Times New Roman" w:hAnsi="Times New Roman"/>
        <w:b/>
        <w:bCs/>
        <w:sz w:val="28"/>
        <w:szCs w:val="28"/>
      </w:rPr>
    </w:pPr>
    <w:r w:rsidRPr="00171033">
      <w:rPr>
        <w:rFonts w:ascii="Times New Roman" w:hAnsi="Times New Roman"/>
        <w:b/>
        <w:bCs/>
        <w:sz w:val="28"/>
        <w:szCs w:val="28"/>
      </w:rPr>
      <w:t xml:space="preserve">Nava </w:t>
    </w:r>
    <w:proofErr w:type="spellStart"/>
    <w:r w:rsidRPr="00171033">
      <w:rPr>
        <w:rFonts w:ascii="Times New Roman" w:hAnsi="Times New Roman"/>
        <w:b/>
        <w:bCs/>
        <w:sz w:val="28"/>
        <w:szCs w:val="28"/>
      </w:rPr>
      <w:t>Nakorn</w:t>
    </w:r>
    <w:proofErr w:type="spellEnd"/>
    <w:r w:rsidRPr="00171033">
      <w:rPr>
        <w:rFonts w:ascii="Times New Roman" w:hAnsi="Times New Roman"/>
        <w:b/>
        <w:bCs/>
        <w:sz w:val="28"/>
        <w:szCs w:val="28"/>
      </w:rPr>
      <w:t xml:space="preserve"> Public Company Limited</w:t>
    </w:r>
    <w:r>
      <w:rPr>
        <w:rFonts w:ascii="Times New Roman" w:hAnsi="Times New Roman"/>
        <w:b/>
        <w:bCs/>
        <w:sz w:val="28"/>
        <w:szCs w:val="28"/>
      </w:rPr>
      <w:t xml:space="preserve"> and its Subsidiaries</w:t>
    </w:r>
  </w:p>
  <w:p w14:paraId="1CFEC136" w14:textId="77777777" w:rsidR="004449F3" w:rsidRDefault="004449F3" w:rsidP="00A84AF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Condensed n</w:t>
    </w:r>
    <w:r w:rsidRPr="00D35545">
      <w:rPr>
        <w:rFonts w:ascii="Times New Roman" w:hAnsi="Times New Roman"/>
        <w:b/>
        <w:bCs/>
        <w:sz w:val="24"/>
        <w:szCs w:val="24"/>
      </w:rPr>
      <w:t>o</w:t>
    </w:r>
    <w:r>
      <w:rPr>
        <w:rFonts w:ascii="Times New Roman" w:hAnsi="Times New Roman"/>
        <w:b/>
        <w:bCs/>
        <w:sz w:val="24"/>
        <w:szCs w:val="24"/>
      </w:rPr>
      <w:t>tes to the interim financial statements</w:t>
    </w:r>
  </w:p>
  <w:p w14:paraId="5BE3F294" w14:textId="4AD4C31D" w:rsidR="00556F43" w:rsidRDefault="009B6B36" w:rsidP="00556F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>For the three-month period ended 31 March 2024 (Unaudited)</w:t>
    </w:r>
  </w:p>
  <w:p w14:paraId="60E09FC4" w14:textId="77777777" w:rsidR="004449F3" w:rsidRPr="003C7A17" w:rsidRDefault="004449F3" w:rsidP="0085623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  <w:p w14:paraId="245E1020" w14:textId="77777777" w:rsidR="004449F3" w:rsidRPr="003C7A17" w:rsidRDefault="004449F3" w:rsidP="003C7A1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D10463"/>
    <w:multiLevelType w:val="multilevel"/>
    <w:tmpl w:val="D05A84A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pStyle w:val="acctstatementsub-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1" w15:restartNumberingAfterBreak="0">
    <w:nsid w:val="0B95757F"/>
    <w:multiLevelType w:val="hybridMultilevel"/>
    <w:tmpl w:val="A0FC7FB2"/>
    <w:lvl w:ilvl="0" w:tplc="1368EB1A">
      <w:start w:val="11"/>
      <w:numFmt w:val="bullet"/>
      <w:lvlText w:val="-"/>
      <w:lvlJc w:val="left"/>
      <w:pPr>
        <w:ind w:left="16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3" w15:restartNumberingAfterBreak="0">
    <w:nsid w:val="100B168D"/>
    <w:multiLevelType w:val="multilevel"/>
    <w:tmpl w:val="892863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ascii="Angsana New" w:hAnsi="Angsana New" w:cs="Angsana New" w:hint="default"/>
        <w:sz w:val="3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ngsana New" w:hAnsi="Angsana New" w:cs="Angsana New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Angsana New" w:hAnsi="Angsana New" w:cs="Angsana New"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Angsana New" w:hAnsi="Angsana New" w:cs="Angsana New"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Angsana New" w:hAnsi="Angsana New" w:cs="Angsana New"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Angsana New" w:hAnsi="Angsana New" w:cs="Angsana New"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Angsana New" w:hAnsi="Angsana New" w:cs="Angsana New"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Angsana New" w:hAnsi="Angsana New" w:cs="Angsana New" w:hint="default"/>
        <w:sz w:val="30"/>
      </w:rPr>
    </w:lvl>
  </w:abstractNum>
  <w:abstractNum w:abstractNumId="14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180"/>
        </w:tabs>
        <w:ind w:left="18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5" w15:restartNumberingAfterBreak="0">
    <w:nsid w:val="17B9404A"/>
    <w:multiLevelType w:val="multilevel"/>
    <w:tmpl w:val="C2BC3C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B3C74B0"/>
    <w:multiLevelType w:val="hybridMultilevel"/>
    <w:tmpl w:val="6CEAEDA0"/>
    <w:lvl w:ilvl="0" w:tplc="CE76408C">
      <w:start w:val="1"/>
      <w:numFmt w:val="lowerLetter"/>
      <w:lvlText w:val="(%1)"/>
      <w:lvlJc w:val="left"/>
      <w:pPr>
        <w:ind w:left="1170" w:hanging="360"/>
      </w:pPr>
      <w:rPr>
        <w:rFonts w:ascii="Times New Roman" w:hAnsi="Times New Roman" w:cs="Times New Roman" w:hint="default"/>
        <w:sz w:val="22"/>
        <w:szCs w:val="22"/>
        <w:lang w:val="en-GB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9514EFB"/>
    <w:multiLevelType w:val="hybridMultilevel"/>
    <w:tmpl w:val="6EB81ADA"/>
    <w:lvl w:ilvl="0" w:tplc="8CF6245E">
      <w:start w:val="1"/>
      <w:numFmt w:val="decimal"/>
      <w:lvlText w:val="%1"/>
      <w:lvlJc w:val="left"/>
      <w:pPr>
        <w:ind w:left="910" w:hanging="5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017B89"/>
    <w:multiLevelType w:val="hybridMultilevel"/>
    <w:tmpl w:val="13169376"/>
    <w:lvl w:ilvl="0" w:tplc="774AEBA0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1" w15:restartNumberingAfterBreak="0">
    <w:nsid w:val="376C7766"/>
    <w:multiLevelType w:val="hybridMultilevel"/>
    <w:tmpl w:val="A4C83424"/>
    <w:lvl w:ilvl="0" w:tplc="3948EA98">
      <w:start w:val="1"/>
      <w:numFmt w:val="bullet"/>
      <w:lvlText w:val="-"/>
      <w:lvlJc w:val="left"/>
      <w:pPr>
        <w:ind w:left="52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2" w15:restartNumberingAfterBreak="0">
    <w:nsid w:val="37AA2E96"/>
    <w:multiLevelType w:val="hybridMultilevel"/>
    <w:tmpl w:val="92F08592"/>
    <w:lvl w:ilvl="0" w:tplc="20AA771A">
      <w:start w:val="10"/>
      <w:numFmt w:val="decimal"/>
      <w:pStyle w:val="AccNoteHeading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03" w:tentative="1">
      <w:start w:val="1"/>
      <w:numFmt w:val="lowerLetter"/>
      <w:pStyle w:val="AccPolicyHeading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39774264"/>
    <w:multiLevelType w:val="hybridMultilevel"/>
    <w:tmpl w:val="ACACE0F4"/>
    <w:lvl w:ilvl="0" w:tplc="1A4635F6">
      <w:start w:val="31"/>
      <w:numFmt w:val="bullet"/>
      <w:lvlText w:val="-"/>
      <w:lvlJc w:val="left"/>
      <w:pPr>
        <w:ind w:left="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25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D1D507C"/>
    <w:multiLevelType w:val="hybridMultilevel"/>
    <w:tmpl w:val="72A4A208"/>
    <w:lvl w:ilvl="0" w:tplc="3F68D7E8">
      <w:start w:val="30"/>
      <w:numFmt w:val="bullet"/>
      <w:lvlText w:val="*"/>
      <w:lvlJc w:val="left"/>
      <w:pPr>
        <w:ind w:left="12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27" w15:restartNumberingAfterBreak="0">
    <w:nsid w:val="3EF336CA"/>
    <w:multiLevelType w:val="hybridMultilevel"/>
    <w:tmpl w:val="E382A5E6"/>
    <w:lvl w:ilvl="0" w:tplc="E496D0B0">
      <w:start w:val="1"/>
      <w:numFmt w:val="bullet"/>
      <w:lvlText w:val="-"/>
      <w:lvlJc w:val="left"/>
      <w:pPr>
        <w:ind w:left="16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C94AA7"/>
    <w:multiLevelType w:val="hybridMultilevel"/>
    <w:tmpl w:val="CE648756"/>
    <w:lvl w:ilvl="0" w:tplc="897A74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32A62D5"/>
    <w:multiLevelType w:val="hybridMultilevel"/>
    <w:tmpl w:val="9F587BA4"/>
    <w:lvl w:ilvl="0" w:tplc="3948EA98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F9537A"/>
    <w:multiLevelType w:val="hybridMultilevel"/>
    <w:tmpl w:val="F760CDB6"/>
    <w:lvl w:ilvl="0" w:tplc="D2884276">
      <w:start w:val="1"/>
      <w:numFmt w:val="lowerLetter"/>
      <w:lvlText w:val="(%1)"/>
      <w:lvlJc w:val="left"/>
      <w:pPr>
        <w:ind w:left="1170" w:hanging="6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4E314DA"/>
    <w:multiLevelType w:val="hybridMultilevel"/>
    <w:tmpl w:val="317CD6C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4" w15:restartNumberingAfterBreak="0">
    <w:nsid w:val="671C7A59"/>
    <w:multiLevelType w:val="hybridMultilevel"/>
    <w:tmpl w:val="97EA72F6"/>
    <w:lvl w:ilvl="0" w:tplc="8AD6B96A">
      <w:start w:val="10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ADC3897"/>
    <w:multiLevelType w:val="hybridMultilevel"/>
    <w:tmpl w:val="B8E6E994"/>
    <w:lvl w:ilvl="0" w:tplc="971CB8BC">
      <w:start w:val="4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960A2F"/>
    <w:multiLevelType w:val="hybridMultilevel"/>
    <w:tmpl w:val="55900C70"/>
    <w:lvl w:ilvl="0" w:tplc="29BA5200">
      <w:start w:val="1"/>
      <w:numFmt w:val="lowerLetter"/>
      <w:lvlText w:val="(%1)"/>
      <w:lvlJc w:val="left"/>
      <w:pPr>
        <w:ind w:left="1260" w:hanging="72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435726C"/>
    <w:multiLevelType w:val="hybridMultilevel"/>
    <w:tmpl w:val="9E2C8746"/>
    <w:lvl w:ilvl="0" w:tplc="23BAF384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A10CCD6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3984D88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D36FE0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23063E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76A656F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A110887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6423EE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7C6400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9556B3A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93B15A6"/>
    <w:multiLevelType w:val="multilevel"/>
    <w:tmpl w:val="C444E54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1170" w:hanging="630"/>
      </w:pPr>
      <w:rPr>
        <w:rFonts w:ascii="Times New Roman" w:hAnsi="Times New Roman" w:cs="Times New Roman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ascii="Angsana New" w:hAnsi="Angsana New" w:cs="Angsana New" w:hint="default"/>
        <w:sz w:val="30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ascii="Angsana New" w:hAnsi="Angsana New" w:cs="Angsana New" w:hint="default"/>
        <w:sz w:val="30"/>
      </w:rPr>
    </w:lvl>
    <w:lvl w:ilvl="4">
      <w:start w:val="1"/>
      <w:numFmt w:val="decimal"/>
      <w:isLgl/>
      <w:lvlText w:val="%1.%2.%3.%4.%5"/>
      <w:lvlJc w:val="left"/>
      <w:pPr>
        <w:ind w:left="2880" w:hanging="720"/>
      </w:pPr>
      <w:rPr>
        <w:rFonts w:ascii="Angsana New" w:hAnsi="Angsana New" w:cs="Angsana New" w:hint="default"/>
        <w:sz w:val="30"/>
      </w:rPr>
    </w:lvl>
    <w:lvl w:ilvl="5">
      <w:start w:val="1"/>
      <w:numFmt w:val="decimal"/>
      <w:isLgl/>
      <w:lvlText w:val="%1.%2.%3.%4.%5.%6"/>
      <w:lvlJc w:val="left"/>
      <w:pPr>
        <w:ind w:left="3780" w:hanging="1080"/>
      </w:pPr>
      <w:rPr>
        <w:rFonts w:ascii="Angsana New" w:hAnsi="Angsana New" w:cs="Angsana New" w:hint="default"/>
        <w:sz w:val="30"/>
      </w:rPr>
    </w:lvl>
    <w:lvl w:ilvl="6">
      <w:start w:val="1"/>
      <w:numFmt w:val="decimal"/>
      <w:isLgl/>
      <w:lvlText w:val="%1.%2.%3.%4.%5.%6.%7"/>
      <w:lvlJc w:val="left"/>
      <w:pPr>
        <w:ind w:left="4320" w:hanging="1080"/>
      </w:pPr>
      <w:rPr>
        <w:rFonts w:ascii="Angsana New" w:hAnsi="Angsana New" w:cs="Angsana New" w:hint="default"/>
        <w:sz w:val="30"/>
      </w:rPr>
    </w:lvl>
    <w:lvl w:ilvl="7">
      <w:start w:val="1"/>
      <w:numFmt w:val="decimal"/>
      <w:isLgl/>
      <w:lvlText w:val="%1.%2.%3.%4.%5.%6.%7.%8"/>
      <w:lvlJc w:val="left"/>
      <w:pPr>
        <w:ind w:left="5220" w:hanging="1440"/>
      </w:pPr>
      <w:rPr>
        <w:rFonts w:ascii="Angsana New" w:hAnsi="Angsana New" w:cs="Angsana New" w:hint="default"/>
        <w:sz w:val="30"/>
      </w:rPr>
    </w:lvl>
    <w:lvl w:ilvl="8">
      <w:start w:val="1"/>
      <w:numFmt w:val="decimal"/>
      <w:isLgl/>
      <w:lvlText w:val="%1.%2.%3.%4.%5.%6.%7.%8.%9"/>
      <w:lvlJc w:val="left"/>
      <w:pPr>
        <w:ind w:left="5760" w:hanging="1440"/>
      </w:pPr>
      <w:rPr>
        <w:rFonts w:ascii="Angsana New" w:hAnsi="Angsana New" w:cs="Angsana New" w:hint="default"/>
        <w:sz w:val="30"/>
      </w:r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0396207">
    <w:abstractNumId w:val="6"/>
  </w:num>
  <w:num w:numId="2" w16cid:durableId="1297642887">
    <w:abstractNumId w:val="5"/>
  </w:num>
  <w:num w:numId="3" w16cid:durableId="1072770933">
    <w:abstractNumId w:val="9"/>
  </w:num>
  <w:num w:numId="4" w16cid:durableId="489055581">
    <w:abstractNumId w:val="7"/>
  </w:num>
  <w:num w:numId="5" w16cid:durableId="264074488">
    <w:abstractNumId w:val="8"/>
  </w:num>
  <w:num w:numId="6" w16cid:durableId="1123040265">
    <w:abstractNumId w:val="3"/>
  </w:num>
  <w:num w:numId="7" w16cid:durableId="1811436108">
    <w:abstractNumId w:val="2"/>
  </w:num>
  <w:num w:numId="8" w16cid:durableId="1344939084">
    <w:abstractNumId w:val="0"/>
  </w:num>
  <w:num w:numId="9" w16cid:durableId="1431051704">
    <w:abstractNumId w:val="1"/>
  </w:num>
  <w:num w:numId="10" w16cid:durableId="741830965">
    <w:abstractNumId w:val="4"/>
  </w:num>
  <w:num w:numId="11" w16cid:durableId="969285016">
    <w:abstractNumId w:val="25"/>
  </w:num>
  <w:num w:numId="12" w16cid:durableId="1334188978">
    <w:abstractNumId w:val="17"/>
  </w:num>
  <w:num w:numId="13" w16cid:durableId="779758309">
    <w:abstractNumId w:val="33"/>
  </w:num>
  <w:num w:numId="14" w16cid:durableId="1958095340">
    <w:abstractNumId w:val="19"/>
  </w:num>
  <w:num w:numId="15" w16cid:durableId="1053654022">
    <w:abstractNumId w:val="28"/>
  </w:num>
  <w:num w:numId="16" w16cid:durableId="809633537">
    <w:abstractNumId w:val="10"/>
  </w:num>
  <w:num w:numId="17" w16cid:durableId="1465999997">
    <w:abstractNumId w:val="22"/>
  </w:num>
  <w:num w:numId="18" w16cid:durableId="893783144">
    <w:abstractNumId w:val="12"/>
  </w:num>
  <w:num w:numId="19" w16cid:durableId="2030065791">
    <w:abstractNumId w:val="39"/>
  </w:num>
  <w:num w:numId="20" w16cid:durableId="668794971">
    <w:abstractNumId w:val="37"/>
  </w:num>
  <w:num w:numId="21" w16cid:durableId="1360280724">
    <w:abstractNumId w:val="32"/>
  </w:num>
  <w:num w:numId="22" w16cid:durableId="637804574">
    <w:abstractNumId w:val="21"/>
  </w:num>
  <w:num w:numId="23" w16cid:durableId="1149439470">
    <w:abstractNumId w:val="30"/>
  </w:num>
  <w:num w:numId="24" w16cid:durableId="916280097">
    <w:abstractNumId w:val="14"/>
  </w:num>
  <w:num w:numId="25" w16cid:durableId="714618070">
    <w:abstractNumId w:val="19"/>
  </w:num>
  <w:num w:numId="26" w16cid:durableId="244075406">
    <w:abstractNumId w:val="36"/>
  </w:num>
  <w:num w:numId="27" w16cid:durableId="164563827">
    <w:abstractNumId w:val="38"/>
  </w:num>
  <w:num w:numId="28" w16cid:durableId="1950427945">
    <w:abstractNumId w:val="19"/>
  </w:num>
  <w:num w:numId="29" w16cid:durableId="1092118586">
    <w:abstractNumId w:val="16"/>
  </w:num>
  <w:num w:numId="30" w16cid:durableId="813565835">
    <w:abstractNumId w:val="24"/>
  </w:num>
  <w:num w:numId="31" w16cid:durableId="1178815967">
    <w:abstractNumId w:val="20"/>
  </w:num>
  <w:num w:numId="32" w16cid:durableId="747700448">
    <w:abstractNumId w:val="23"/>
  </w:num>
  <w:num w:numId="33" w16cid:durableId="907806108">
    <w:abstractNumId w:val="19"/>
  </w:num>
  <w:num w:numId="34" w16cid:durableId="1364669663">
    <w:abstractNumId w:val="35"/>
  </w:num>
  <w:num w:numId="35" w16cid:durableId="1359742841">
    <w:abstractNumId w:val="26"/>
  </w:num>
  <w:num w:numId="36" w16cid:durableId="1284120090">
    <w:abstractNumId w:val="31"/>
  </w:num>
  <w:num w:numId="37" w16cid:durableId="1821190390">
    <w:abstractNumId w:val="41"/>
  </w:num>
  <w:num w:numId="38" w16cid:durableId="998534834">
    <w:abstractNumId w:val="29"/>
  </w:num>
  <w:num w:numId="39" w16cid:durableId="909466632">
    <w:abstractNumId w:val="15"/>
  </w:num>
  <w:num w:numId="40" w16cid:durableId="1241866525">
    <w:abstractNumId w:val="11"/>
  </w:num>
  <w:num w:numId="41" w16cid:durableId="285625227">
    <w:abstractNumId w:val="27"/>
  </w:num>
  <w:num w:numId="42" w16cid:durableId="1883708474">
    <w:abstractNumId w:val="40"/>
  </w:num>
  <w:num w:numId="43" w16cid:durableId="565914743">
    <w:abstractNumId w:val="18"/>
  </w:num>
  <w:num w:numId="44" w16cid:durableId="1253196911">
    <w:abstractNumId w:val="13"/>
  </w:num>
  <w:num w:numId="45" w16cid:durableId="528295085">
    <w:abstractNumId w:val="3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57D3"/>
    <w:rsid w:val="0000012A"/>
    <w:rsid w:val="000002EE"/>
    <w:rsid w:val="0000051A"/>
    <w:rsid w:val="00000586"/>
    <w:rsid w:val="0000075F"/>
    <w:rsid w:val="0000094A"/>
    <w:rsid w:val="000009DE"/>
    <w:rsid w:val="000009EE"/>
    <w:rsid w:val="00000EA5"/>
    <w:rsid w:val="00000F4B"/>
    <w:rsid w:val="00000F7E"/>
    <w:rsid w:val="00001031"/>
    <w:rsid w:val="00001042"/>
    <w:rsid w:val="00001436"/>
    <w:rsid w:val="000019DA"/>
    <w:rsid w:val="00001A06"/>
    <w:rsid w:val="00001A6A"/>
    <w:rsid w:val="00002288"/>
    <w:rsid w:val="000023C4"/>
    <w:rsid w:val="00002960"/>
    <w:rsid w:val="000029C0"/>
    <w:rsid w:val="00002A68"/>
    <w:rsid w:val="00002BF4"/>
    <w:rsid w:val="00002DB4"/>
    <w:rsid w:val="00002E22"/>
    <w:rsid w:val="00003087"/>
    <w:rsid w:val="000031AA"/>
    <w:rsid w:val="00003373"/>
    <w:rsid w:val="000033F0"/>
    <w:rsid w:val="00003957"/>
    <w:rsid w:val="00003DA5"/>
    <w:rsid w:val="00004006"/>
    <w:rsid w:val="00004B99"/>
    <w:rsid w:val="00004D65"/>
    <w:rsid w:val="000050D3"/>
    <w:rsid w:val="00005292"/>
    <w:rsid w:val="00005609"/>
    <w:rsid w:val="00005714"/>
    <w:rsid w:val="00005C4C"/>
    <w:rsid w:val="00005DC2"/>
    <w:rsid w:val="000066C4"/>
    <w:rsid w:val="00006AC8"/>
    <w:rsid w:val="00006C11"/>
    <w:rsid w:val="00006C68"/>
    <w:rsid w:val="00006CF5"/>
    <w:rsid w:val="000071B8"/>
    <w:rsid w:val="00007297"/>
    <w:rsid w:val="000072D9"/>
    <w:rsid w:val="0000763F"/>
    <w:rsid w:val="000076C3"/>
    <w:rsid w:val="000077F7"/>
    <w:rsid w:val="000079FE"/>
    <w:rsid w:val="00007B1F"/>
    <w:rsid w:val="00007F22"/>
    <w:rsid w:val="000102CF"/>
    <w:rsid w:val="000103C7"/>
    <w:rsid w:val="000105BD"/>
    <w:rsid w:val="000107DB"/>
    <w:rsid w:val="00010883"/>
    <w:rsid w:val="00010C94"/>
    <w:rsid w:val="00011058"/>
    <w:rsid w:val="000110F1"/>
    <w:rsid w:val="00011293"/>
    <w:rsid w:val="000112BC"/>
    <w:rsid w:val="0001138A"/>
    <w:rsid w:val="000113B0"/>
    <w:rsid w:val="000115E9"/>
    <w:rsid w:val="000116A6"/>
    <w:rsid w:val="00011725"/>
    <w:rsid w:val="000117EA"/>
    <w:rsid w:val="00011979"/>
    <w:rsid w:val="00011A89"/>
    <w:rsid w:val="00011FB5"/>
    <w:rsid w:val="0001216C"/>
    <w:rsid w:val="000122B5"/>
    <w:rsid w:val="00012696"/>
    <w:rsid w:val="000127B6"/>
    <w:rsid w:val="00012E60"/>
    <w:rsid w:val="000133B2"/>
    <w:rsid w:val="00013BEE"/>
    <w:rsid w:val="00013F1B"/>
    <w:rsid w:val="00014052"/>
    <w:rsid w:val="000142C1"/>
    <w:rsid w:val="000142F1"/>
    <w:rsid w:val="0001445B"/>
    <w:rsid w:val="000146F5"/>
    <w:rsid w:val="00014779"/>
    <w:rsid w:val="00014804"/>
    <w:rsid w:val="000149DC"/>
    <w:rsid w:val="00014A4F"/>
    <w:rsid w:val="00014C56"/>
    <w:rsid w:val="000150A2"/>
    <w:rsid w:val="000156CD"/>
    <w:rsid w:val="00015A3F"/>
    <w:rsid w:val="00015BA4"/>
    <w:rsid w:val="00015D44"/>
    <w:rsid w:val="000162F4"/>
    <w:rsid w:val="00016714"/>
    <w:rsid w:val="000168FF"/>
    <w:rsid w:val="00016ED7"/>
    <w:rsid w:val="00016FDC"/>
    <w:rsid w:val="00017099"/>
    <w:rsid w:val="000170D3"/>
    <w:rsid w:val="00017146"/>
    <w:rsid w:val="0001780A"/>
    <w:rsid w:val="00017912"/>
    <w:rsid w:val="000200DB"/>
    <w:rsid w:val="000204E5"/>
    <w:rsid w:val="00020794"/>
    <w:rsid w:val="00020CBA"/>
    <w:rsid w:val="00020F1E"/>
    <w:rsid w:val="00021460"/>
    <w:rsid w:val="0002157D"/>
    <w:rsid w:val="000227D8"/>
    <w:rsid w:val="00022913"/>
    <w:rsid w:val="0002291C"/>
    <w:rsid w:val="000230C4"/>
    <w:rsid w:val="00023404"/>
    <w:rsid w:val="00023784"/>
    <w:rsid w:val="00023807"/>
    <w:rsid w:val="000239F3"/>
    <w:rsid w:val="00023E65"/>
    <w:rsid w:val="000243A0"/>
    <w:rsid w:val="0002442D"/>
    <w:rsid w:val="00024567"/>
    <w:rsid w:val="00024718"/>
    <w:rsid w:val="0002488F"/>
    <w:rsid w:val="00024CA8"/>
    <w:rsid w:val="00024D26"/>
    <w:rsid w:val="00025192"/>
    <w:rsid w:val="000252B9"/>
    <w:rsid w:val="00025682"/>
    <w:rsid w:val="00025AE2"/>
    <w:rsid w:val="00025C27"/>
    <w:rsid w:val="00025E10"/>
    <w:rsid w:val="00026568"/>
    <w:rsid w:val="00026976"/>
    <w:rsid w:val="00026A72"/>
    <w:rsid w:val="00026BDC"/>
    <w:rsid w:val="00026E19"/>
    <w:rsid w:val="0002709D"/>
    <w:rsid w:val="00027550"/>
    <w:rsid w:val="00027650"/>
    <w:rsid w:val="00027657"/>
    <w:rsid w:val="00027A79"/>
    <w:rsid w:val="0003012B"/>
    <w:rsid w:val="0003017B"/>
    <w:rsid w:val="0003042C"/>
    <w:rsid w:val="00030691"/>
    <w:rsid w:val="00030AAB"/>
    <w:rsid w:val="00030B7A"/>
    <w:rsid w:val="00030CBA"/>
    <w:rsid w:val="0003113C"/>
    <w:rsid w:val="0003123F"/>
    <w:rsid w:val="00031434"/>
    <w:rsid w:val="000318DA"/>
    <w:rsid w:val="0003195D"/>
    <w:rsid w:val="000319A3"/>
    <w:rsid w:val="00031BA9"/>
    <w:rsid w:val="00031FB7"/>
    <w:rsid w:val="00032209"/>
    <w:rsid w:val="000326CF"/>
    <w:rsid w:val="000328DB"/>
    <w:rsid w:val="00033027"/>
    <w:rsid w:val="0003319E"/>
    <w:rsid w:val="0003331E"/>
    <w:rsid w:val="000336A0"/>
    <w:rsid w:val="00033814"/>
    <w:rsid w:val="00033A8A"/>
    <w:rsid w:val="00033C0D"/>
    <w:rsid w:val="00033C24"/>
    <w:rsid w:val="00034259"/>
    <w:rsid w:val="000343F0"/>
    <w:rsid w:val="00034940"/>
    <w:rsid w:val="00034C2F"/>
    <w:rsid w:val="00034C74"/>
    <w:rsid w:val="00034CDA"/>
    <w:rsid w:val="00034E11"/>
    <w:rsid w:val="000350BC"/>
    <w:rsid w:val="00035130"/>
    <w:rsid w:val="000353E9"/>
    <w:rsid w:val="00035989"/>
    <w:rsid w:val="00035EF7"/>
    <w:rsid w:val="00035F19"/>
    <w:rsid w:val="000360CB"/>
    <w:rsid w:val="000363E3"/>
    <w:rsid w:val="00036912"/>
    <w:rsid w:val="00036942"/>
    <w:rsid w:val="000369F6"/>
    <w:rsid w:val="00037291"/>
    <w:rsid w:val="0003736D"/>
    <w:rsid w:val="00037B71"/>
    <w:rsid w:val="00037C7D"/>
    <w:rsid w:val="00037D3E"/>
    <w:rsid w:val="00037F09"/>
    <w:rsid w:val="00040302"/>
    <w:rsid w:val="00040339"/>
    <w:rsid w:val="00040430"/>
    <w:rsid w:val="00040532"/>
    <w:rsid w:val="000408AA"/>
    <w:rsid w:val="00040B3A"/>
    <w:rsid w:val="00040D7F"/>
    <w:rsid w:val="00040DC5"/>
    <w:rsid w:val="00040EB4"/>
    <w:rsid w:val="0004106B"/>
    <w:rsid w:val="000413A2"/>
    <w:rsid w:val="000415FC"/>
    <w:rsid w:val="000419BE"/>
    <w:rsid w:val="00041C3B"/>
    <w:rsid w:val="00041D19"/>
    <w:rsid w:val="00041E74"/>
    <w:rsid w:val="00041F32"/>
    <w:rsid w:val="00042081"/>
    <w:rsid w:val="00042381"/>
    <w:rsid w:val="00042395"/>
    <w:rsid w:val="0004242B"/>
    <w:rsid w:val="00042499"/>
    <w:rsid w:val="0004261B"/>
    <w:rsid w:val="000426D5"/>
    <w:rsid w:val="00043240"/>
    <w:rsid w:val="00043321"/>
    <w:rsid w:val="000435EB"/>
    <w:rsid w:val="0004374F"/>
    <w:rsid w:val="00043969"/>
    <w:rsid w:val="00043B99"/>
    <w:rsid w:val="00043F69"/>
    <w:rsid w:val="0004423D"/>
    <w:rsid w:val="000449AF"/>
    <w:rsid w:val="00044AB3"/>
    <w:rsid w:val="00044BA0"/>
    <w:rsid w:val="00044E8F"/>
    <w:rsid w:val="00045414"/>
    <w:rsid w:val="000454D6"/>
    <w:rsid w:val="00045A93"/>
    <w:rsid w:val="00045AE7"/>
    <w:rsid w:val="00046036"/>
    <w:rsid w:val="000460CE"/>
    <w:rsid w:val="000460E2"/>
    <w:rsid w:val="0004618A"/>
    <w:rsid w:val="00046472"/>
    <w:rsid w:val="00046938"/>
    <w:rsid w:val="00046B04"/>
    <w:rsid w:val="00046B96"/>
    <w:rsid w:val="00046BDE"/>
    <w:rsid w:val="00046F93"/>
    <w:rsid w:val="00047001"/>
    <w:rsid w:val="00047002"/>
    <w:rsid w:val="000470AD"/>
    <w:rsid w:val="00047206"/>
    <w:rsid w:val="00047360"/>
    <w:rsid w:val="00047A5F"/>
    <w:rsid w:val="00047B38"/>
    <w:rsid w:val="00047FF0"/>
    <w:rsid w:val="00050095"/>
    <w:rsid w:val="000502F7"/>
    <w:rsid w:val="00050565"/>
    <w:rsid w:val="0005084D"/>
    <w:rsid w:val="00050940"/>
    <w:rsid w:val="00050A69"/>
    <w:rsid w:val="00050B9F"/>
    <w:rsid w:val="00050BFC"/>
    <w:rsid w:val="00050D8D"/>
    <w:rsid w:val="000511CF"/>
    <w:rsid w:val="000513AB"/>
    <w:rsid w:val="000517C5"/>
    <w:rsid w:val="00051859"/>
    <w:rsid w:val="0005187B"/>
    <w:rsid w:val="000518BE"/>
    <w:rsid w:val="000519AB"/>
    <w:rsid w:val="00051A75"/>
    <w:rsid w:val="000520BD"/>
    <w:rsid w:val="000520F2"/>
    <w:rsid w:val="00052471"/>
    <w:rsid w:val="00052BEB"/>
    <w:rsid w:val="0005301C"/>
    <w:rsid w:val="00053F94"/>
    <w:rsid w:val="0005404E"/>
    <w:rsid w:val="000544F1"/>
    <w:rsid w:val="00054539"/>
    <w:rsid w:val="00054856"/>
    <w:rsid w:val="00054ECC"/>
    <w:rsid w:val="00054EF5"/>
    <w:rsid w:val="00054FEA"/>
    <w:rsid w:val="0005543B"/>
    <w:rsid w:val="00055A83"/>
    <w:rsid w:val="00055B24"/>
    <w:rsid w:val="00055BBE"/>
    <w:rsid w:val="00055E40"/>
    <w:rsid w:val="00055F88"/>
    <w:rsid w:val="000561AB"/>
    <w:rsid w:val="0005695C"/>
    <w:rsid w:val="00056A53"/>
    <w:rsid w:val="00056CF5"/>
    <w:rsid w:val="00056DF1"/>
    <w:rsid w:val="00056F71"/>
    <w:rsid w:val="00057157"/>
    <w:rsid w:val="00057172"/>
    <w:rsid w:val="000571F2"/>
    <w:rsid w:val="000572B5"/>
    <w:rsid w:val="00057795"/>
    <w:rsid w:val="000578C3"/>
    <w:rsid w:val="00057901"/>
    <w:rsid w:val="00057AFE"/>
    <w:rsid w:val="00060722"/>
    <w:rsid w:val="00060949"/>
    <w:rsid w:val="00060983"/>
    <w:rsid w:val="00060AD4"/>
    <w:rsid w:val="0006192D"/>
    <w:rsid w:val="00061954"/>
    <w:rsid w:val="00061D3A"/>
    <w:rsid w:val="00061E3E"/>
    <w:rsid w:val="00062016"/>
    <w:rsid w:val="000621D4"/>
    <w:rsid w:val="00062604"/>
    <w:rsid w:val="0006273F"/>
    <w:rsid w:val="00062823"/>
    <w:rsid w:val="00062A46"/>
    <w:rsid w:val="00062BC2"/>
    <w:rsid w:val="00062C46"/>
    <w:rsid w:val="00063068"/>
    <w:rsid w:val="0006325B"/>
    <w:rsid w:val="0006361A"/>
    <w:rsid w:val="000640AA"/>
    <w:rsid w:val="00064682"/>
    <w:rsid w:val="00064756"/>
    <w:rsid w:val="000648AA"/>
    <w:rsid w:val="00064AB3"/>
    <w:rsid w:val="0006525A"/>
    <w:rsid w:val="00065914"/>
    <w:rsid w:val="00065E8C"/>
    <w:rsid w:val="000660DC"/>
    <w:rsid w:val="000661A0"/>
    <w:rsid w:val="000662BA"/>
    <w:rsid w:val="000665F0"/>
    <w:rsid w:val="000666E0"/>
    <w:rsid w:val="0006681B"/>
    <w:rsid w:val="00066BAC"/>
    <w:rsid w:val="0006720A"/>
    <w:rsid w:val="00067425"/>
    <w:rsid w:val="00070007"/>
    <w:rsid w:val="0007027D"/>
    <w:rsid w:val="0007053A"/>
    <w:rsid w:val="00070692"/>
    <w:rsid w:val="0007074B"/>
    <w:rsid w:val="000708F4"/>
    <w:rsid w:val="00070A4D"/>
    <w:rsid w:val="00070A6D"/>
    <w:rsid w:val="00071231"/>
    <w:rsid w:val="000714FE"/>
    <w:rsid w:val="00071A70"/>
    <w:rsid w:val="00071F82"/>
    <w:rsid w:val="00072227"/>
    <w:rsid w:val="00072568"/>
    <w:rsid w:val="0007282B"/>
    <w:rsid w:val="00072E0E"/>
    <w:rsid w:val="0007306A"/>
    <w:rsid w:val="0007308A"/>
    <w:rsid w:val="00073346"/>
    <w:rsid w:val="000734B3"/>
    <w:rsid w:val="0007363F"/>
    <w:rsid w:val="0007395B"/>
    <w:rsid w:val="000739B3"/>
    <w:rsid w:val="000739F3"/>
    <w:rsid w:val="00073BC7"/>
    <w:rsid w:val="00073CEE"/>
    <w:rsid w:val="00073D4B"/>
    <w:rsid w:val="00073FDC"/>
    <w:rsid w:val="00073FE3"/>
    <w:rsid w:val="000740B7"/>
    <w:rsid w:val="000743DC"/>
    <w:rsid w:val="00074437"/>
    <w:rsid w:val="000744C4"/>
    <w:rsid w:val="0007473F"/>
    <w:rsid w:val="000748B1"/>
    <w:rsid w:val="00074CA2"/>
    <w:rsid w:val="00075763"/>
    <w:rsid w:val="00075B19"/>
    <w:rsid w:val="0007645A"/>
    <w:rsid w:val="00076C16"/>
    <w:rsid w:val="00076D86"/>
    <w:rsid w:val="0007730A"/>
    <w:rsid w:val="0007769A"/>
    <w:rsid w:val="00077B66"/>
    <w:rsid w:val="00077DF6"/>
    <w:rsid w:val="000811BF"/>
    <w:rsid w:val="0008129E"/>
    <w:rsid w:val="00081D30"/>
    <w:rsid w:val="00081DDA"/>
    <w:rsid w:val="0008241B"/>
    <w:rsid w:val="00082583"/>
    <w:rsid w:val="00082BAF"/>
    <w:rsid w:val="00082C47"/>
    <w:rsid w:val="00082FD1"/>
    <w:rsid w:val="0008300D"/>
    <w:rsid w:val="00083B5E"/>
    <w:rsid w:val="00083C13"/>
    <w:rsid w:val="0008460B"/>
    <w:rsid w:val="00084B14"/>
    <w:rsid w:val="00084B89"/>
    <w:rsid w:val="00084E68"/>
    <w:rsid w:val="00084ED0"/>
    <w:rsid w:val="00084F72"/>
    <w:rsid w:val="0008522C"/>
    <w:rsid w:val="000852DB"/>
    <w:rsid w:val="00085863"/>
    <w:rsid w:val="00085895"/>
    <w:rsid w:val="00085A70"/>
    <w:rsid w:val="00085CAB"/>
    <w:rsid w:val="00085E38"/>
    <w:rsid w:val="0008601B"/>
    <w:rsid w:val="000861EA"/>
    <w:rsid w:val="000862D6"/>
    <w:rsid w:val="0008635D"/>
    <w:rsid w:val="00086481"/>
    <w:rsid w:val="00086B55"/>
    <w:rsid w:val="00086B71"/>
    <w:rsid w:val="00086BBC"/>
    <w:rsid w:val="00086FC6"/>
    <w:rsid w:val="00087057"/>
    <w:rsid w:val="0008705C"/>
    <w:rsid w:val="000871B8"/>
    <w:rsid w:val="000874B6"/>
    <w:rsid w:val="00087643"/>
    <w:rsid w:val="0008764B"/>
    <w:rsid w:val="00087A95"/>
    <w:rsid w:val="00087CD0"/>
    <w:rsid w:val="00087FDD"/>
    <w:rsid w:val="0009020F"/>
    <w:rsid w:val="00090301"/>
    <w:rsid w:val="000903B7"/>
    <w:rsid w:val="00090CD8"/>
    <w:rsid w:val="00090E5C"/>
    <w:rsid w:val="00091184"/>
    <w:rsid w:val="000912B9"/>
    <w:rsid w:val="00091430"/>
    <w:rsid w:val="000915E0"/>
    <w:rsid w:val="00091C7D"/>
    <w:rsid w:val="00091EC2"/>
    <w:rsid w:val="00091FEE"/>
    <w:rsid w:val="0009267A"/>
    <w:rsid w:val="00092873"/>
    <w:rsid w:val="000928A9"/>
    <w:rsid w:val="0009291B"/>
    <w:rsid w:val="00092FD2"/>
    <w:rsid w:val="000930EC"/>
    <w:rsid w:val="0009310F"/>
    <w:rsid w:val="000931F8"/>
    <w:rsid w:val="0009326A"/>
    <w:rsid w:val="0009354F"/>
    <w:rsid w:val="00093554"/>
    <w:rsid w:val="0009358D"/>
    <w:rsid w:val="00093B76"/>
    <w:rsid w:val="00093DAD"/>
    <w:rsid w:val="00093E24"/>
    <w:rsid w:val="000940D6"/>
    <w:rsid w:val="00094164"/>
    <w:rsid w:val="0009418F"/>
    <w:rsid w:val="0009425A"/>
    <w:rsid w:val="00094347"/>
    <w:rsid w:val="0009454B"/>
    <w:rsid w:val="00094628"/>
    <w:rsid w:val="0009491C"/>
    <w:rsid w:val="00094A55"/>
    <w:rsid w:val="00094BCD"/>
    <w:rsid w:val="00095960"/>
    <w:rsid w:val="000959D0"/>
    <w:rsid w:val="00095C9B"/>
    <w:rsid w:val="00096005"/>
    <w:rsid w:val="00096049"/>
    <w:rsid w:val="0009638D"/>
    <w:rsid w:val="000964D9"/>
    <w:rsid w:val="000966A5"/>
    <w:rsid w:val="000967FE"/>
    <w:rsid w:val="00096A8C"/>
    <w:rsid w:val="00096C30"/>
    <w:rsid w:val="00096FB5"/>
    <w:rsid w:val="00097082"/>
    <w:rsid w:val="000970D2"/>
    <w:rsid w:val="0009775C"/>
    <w:rsid w:val="000978CB"/>
    <w:rsid w:val="00097BED"/>
    <w:rsid w:val="00097FB3"/>
    <w:rsid w:val="000A016F"/>
    <w:rsid w:val="000A049B"/>
    <w:rsid w:val="000A086D"/>
    <w:rsid w:val="000A10A3"/>
    <w:rsid w:val="000A11A4"/>
    <w:rsid w:val="000A1575"/>
    <w:rsid w:val="000A1880"/>
    <w:rsid w:val="000A18DC"/>
    <w:rsid w:val="000A1911"/>
    <w:rsid w:val="000A22E1"/>
    <w:rsid w:val="000A2D5B"/>
    <w:rsid w:val="000A3299"/>
    <w:rsid w:val="000A32F1"/>
    <w:rsid w:val="000A34F7"/>
    <w:rsid w:val="000A35A1"/>
    <w:rsid w:val="000A38E9"/>
    <w:rsid w:val="000A3961"/>
    <w:rsid w:val="000A3C62"/>
    <w:rsid w:val="000A3EF1"/>
    <w:rsid w:val="000A44B4"/>
    <w:rsid w:val="000A45A3"/>
    <w:rsid w:val="000A4676"/>
    <w:rsid w:val="000A46AE"/>
    <w:rsid w:val="000A47FD"/>
    <w:rsid w:val="000A4C60"/>
    <w:rsid w:val="000A4F8C"/>
    <w:rsid w:val="000A5245"/>
    <w:rsid w:val="000A5662"/>
    <w:rsid w:val="000A56D0"/>
    <w:rsid w:val="000A5A93"/>
    <w:rsid w:val="000A5F1C"/>
    <w:rsid w:val="000A5FA6"/>
    <w:rsid w:val="000A61DD"/>
    <w:rsid w:val="000A6962"/>
    <w:rsid w:val="000A6AEB"/>
    <w:rsid w:val="000A6CCD"/>
    <w:rsid w:val="000A6F04"/>
    <w:rsid w:val="000A6FD8"/>
    <w:rsid w:val="000A7201"/>
    <w:rsid w:val="000A72CC"/>
    <w:rsid w:val="000B0087"/>
    <w:rsid w:val="000B0095"/>
    <w:rsid w:val="000B06BE"/>
    <w:rsid w:val="000B0770"/>
    <w:rsid w:val="000B0CEE"/>
    <w:rsid w:val="000B0EFF"/>
    <w:rsid w:val="000B1461"/>
    <w:rsid w:val="000B17D1"/>
    <w:rsid w:val="000B1CE2"/>
    <w:rsid w:val="000B1EA0"/>
    <w:rsid w:val="000B2EC9"/>
    <w:rsid w:val="000B2F92"/>
    <w:rsid w:val="000B3004"/>
    <w:rsid w:val="000B32B9"/>
    <w:rsid w:val="000B3314"/>
    <w:rsid w:val="000B340C"/>
    <w:rsid w:val="000B34DC"/>
    <w:rsid w:val="000B378D"/>
    <w:rsid w:val="000B3AB4"/>
    <w:rsid w:val="000B44C5"/>
    <w:rsid w:val="000B45F2"/>
    <w:rsid w:val="000B46E8"/>
    <w:rsid w:val="000B4A84"/>
    <w:rsid w:val="000B5459"/>
    <w:rsid w:val="000B5786"/>
    <w:rsid w:val="000B5B78"/>
    <w:rsid w:val="000B5BAE"/>
    <w:rsid w:val="000B5C05"/>
    <w:rsid w:val="000B5C11"/>
    <w:rsid w:val="000B6124"/>
    <w:rsid w:val="000B61FE"/>
    <w:rsid w:val="000B6276"/>
    <w:rsid w:val="000B6593"/>
    <w:rsid w:val="000B68FE"/>
    <w:rsid w:val="000B6A07"/>
    <w:rsid w:val="000B6C4E"/>
    <w:rsid w:val="000B6CFE"/>
    <w:rsid w:val="000B6DA4"/>
    <w:rsid w:val="000B7283"/>
    <w:rsid w:val="000B7B76"/>
    <w:rsid w:val="000B7BB9"/>
    <w:rsid w:val="000B7D8A"/>
    <w:rsid w:val="000B7DB2"/>
    <w:rsid w:val="000C011E"/>
    <w:rsid w:val="000C033F"/>
    <w:rsid w:val="000C0469"/>
    <w:rsid w:val="000C0732"/>
    <w:rsid w:val="000C17B2"/>
    <w:rsid w:val="000C1873"/>
    <w:rsid w:val="000C19AA"/>
    <w:rsid w:val="000C1A88"/>
    <w:rsid w:val="000C1AC0"/>
    <w:rsid w:val="000C1B52"/>
    <w:rsid w:val="000C1C93"/>
    <w:rsid w:val="000C1CE8"/>
    <w:rsid w:val="000C1E0F"/>
    <w:rsid w:val="000C1E54"/>
    <w:rsid w:val="000C1EC0"/>
    <w:rsid w:val="000C24AB"/>
    <w:rsid w:val="000C2639"/>
    <w:rsid w:val="000C2867"/>
    <w:rsid w:val="000C2990"/>
    <w:rsid w:val="000C2A1B"/>
    <w:rsid w:val="000C3333"/>
    <w:rsid w:val="000C3334"/>
    <w:rsid w:val="000C421B"/>
    <w:rsid w:val="000C46F4"/>
    <w:rsid w:val="000C494B"/>
    <w:rsid w:val="000C4989"/>
    <w:rsid w:val="000C4B0C"/>
    <w:rsid w:val="000C4FE4"/>
    <w:rsid w:val="000C5127"/>
    <w:rsid w:val="000C53CA"/>
    <w:rsid w:val="000C5595"/>
    <w:rsid w:val="000C5962"/>
    <w:rsid w:val="000C5C64"/>
    <w:rsid w:val="000C5EE3"/>
    <w:rsid w:val="000C5EEC"/>
    <w:rsid w:val="000C616F"/>
    <w:rsid w:val="000C6600"/>
    <w:rsid w:val="000C6601"/>
    <w:rsid w:val="000C68C3"/>
    <w:rsid w:val="000C6BE4"/>
    <w:rsid w:val="000C6C36"/>
    <w:rsid w:val="000C7251"/>
    <w:rsid w:val="000C739C"/>
    <w:rsid w:val="000C73B0"/>
    <w:rsid w:val="000C7722"/>
    <w:rsid w:val="000C7A8D"/>
    <w:rsid w:val="000C7B59"/>
    <w:rsid w:val="000C7FD1"/>
    <w:rsid w:val="000D032A"/>
    <w:rsid w:val="000D058A"/>
    <w:rsid w:val="000D0C55"/>
    <w:rsid w:val="000D0E52"/>
    <w:rsid w:val="000D1047"/>
    <w:rsid w:val="000D11D0"/>
    <w:rsid w:val="000D12A5"/>
    <w:rsid w:val="000D1640"/>
    <w:rsid w:val="000D1F50"/>
    <w:rsid w:val="000D2530"/>
    <w:rsid w:val="000D2B3A"/>
    <w:rsid w:val="000D2C2C"/>
    <w:rsid w:val="000D2E30"/>
    <w:rsid w:val="000D3097"/>
    <w:rsid w:val="000D31CC"/>
    <w:rsid w:val="000D33E4"/>
    <w:rsid w:val="000D3526"/>
    <w:rsid w:val="000D355D"/>
    <w:rsid w:val="000D36CE"/>
    <w:rsid w:val="000D38F5"/>
    <w:rsid w:val="000D3CF4"/>
    <w:rsid w:val="000D3D44"/>
    <w:rsid w:val="000D3E00"/>
    <w:rsid w:val="000D3FCF"/>
    <w:rsid w:val="000D4980"/>
    <w:rsid w:val="000D4B28"/>
    <w:rsid w:val="000D4B78"/>
    <w:rsid w:val="000D4FD8"/>
    <w:rsid w:val="000D52BA"/>
    <w:rsid w:val="000D5312"/>
    <w:rsid w:val="000D53AC"/>
    <w:rsid w:val="000D55FE"/>
    <w:rsid w:val="000D568D"/>
    <w:rsid w:val="000D5A47"/>
    <w:rsid w:val="000D5FEB"/>
    <w:rsid w:val="000D60F3"/>
    <w:rsid w:val="000D6417"/>
    <w:rsid w:val="000D6B01"/>
    <w:rsid w:val="000D6B26"/>
    <w:rsid w:val="000D6C0C"/>
    <w:rsid w:val="000D6EA6"/>
    <w:rsid w:val="000D789C"/>
    <w:rsid w:val="000D7C78"/>
    <w:rsid w:val="000D7EFD"/>
    <w:rsid w:val="000E0191"/>
    <w:rsid w:val="000E038E"/>
    <w:rsid w:val="000E0631"/>
    <w:rsid w:val="000E082A"/>
    <w:rsid w:val="000E0E45"/>
    <w:rsid w:val="000E0F64"/>
    <w:rsid w:val="000E21E1"/>
    <w:rsid w:val="000E2387"/>
    <w:rsid w:val="000E2422"/>
    <w:rsid w:val="000E2806"/>
    <w:rsid w:val="000E284B"/>
    <w:rsid w:val="000E2B38"/>
    <w:rsid w:val="000E2D49"/>
    <w:rsid w:val="000E30B9"/>
    <w:rsid w:val="000E3100"/>
    <w:rsid w:val="000E34BD"/>
    <w:rsid w:val="000E36D9"/>
    <w:rsid w:val="000E3998"/>
    <w:rsid w:val="000E39AB"/>
    <w:rsid w:val="000E4150"/>
    <w:rsid w:val="000E4337"/>
    <w:rsid w:val="000E436D"/>
    <w:rsid w:val="000E48C4"/>
    <w:rsid w:val="000E4968"/>
    <w:rsid w:val="000E4B78"/>
    <w:rsid w:val="000E4B7E"/>
    <w:rsid w:val="000E4C0B"/>
    <w:rsid w:val="000E4C50"/>
    <w:rsid w:val="000E4D68"/>
    <w:rsid w:val="000E4ED7"/>
    <w:rsid w:val="000E4F0F"/>
    <w:rsid w:val="000E53E7"/>
    <w:rsid w:val="000E5473"/>
    <w:rsid w:val="000E54DB"/>
    <w:rsid w:val="000E581D"/>
    <w:rsid w:val="000E5B80"/>
    <w:rsid w:val="000E5C7E"/>
    <w:rsid w:val="000E60DD"/>
    <w:rsid w:val="000E6213"/>
    <w:rsid w:val="000E6552"/>
    <w:rsid w:val="000E6564"/>
    <w:rsid w:val="000E6805"/>
    <w:rsid w:val="000E6C80"/>
    <w:rsid w:val="000E75E1"/>
    <w:rsid w:val="000F00B9"/>
    <w:rsid w:val="000F018F"/>
    <w:rsid w:val="000F01E1"/>
    <w:rsid w:val="000F02E9"/>
    <w:rsid w:val="000F02F6"/>
    <w:rsid w:val="000F04ED"/>
    <w:rsid w:val="000F0776"/>
    <w:rsid w:val="000F0F12"/>
    <w:rsid w:val="000F1121"/>
    <w:rsid w:val="000F122D"/>
    <w:rsid w:val="000F13FA"/>
    <w:rsid w:val="000F1987"/>
    <w:rsid w:val="000F20DD"/>
    <w:rsid w:val="000F26A6"/>
    <w:rsid w:val="000F2A21"/>
    <w:rsid w:val="000F2B93"/>
    <w:rsid w:val="000F2D50"/>
    <w:rsid w:val="000F2E27"/>
    <w:rsid w:val="000F2EFA"/>
    <w:rsid w:val="000F302C"/>
    <w:rsid w:val="000F34CA"/>
    <w:rsid w:val="000F35A8"/>
    <w:rsid w:val="000F361E"/>
    <w:rsid w:val="000F3740"/>
    <w:rsid w:val="000F375B"/>
    <w:rsid w:val="000F3860"/>
    <w:rsid w:val="000F3D96"/>
    <w:rsid w:val="000F4258"/>
    <w:rsid w:val="000F43E9"/>
    <w:rsid w:val="000F4595"/>
    <w:rsid w:val="000F45F6"/>
    <w:rsid w:val="000F48E2"/>
    <w:rsid w:val="000F4987"/>
    <w:rsid w:val="000F4BAA"/>
    <w:rsid w:val="000F500E"/>
    <w:rsid w:val="000F5178"/>
    <w:rsid w:val="000F51DA"/>
    <w:rsid w:val="000F53E1"/>
    <w:rsid w:val="000F54E0"/>
    <w:rsid w:val="000F55B7"/>
    <w:rsid w:val="000F5CA9"/>
    <w:rsid w:val="000F6165"/>
    <w:rsid w:val="000F62C5"/>
    <w:rsid w:val="000F65C7"/>
    <w:rsid w:val="000F668E"/>
    <w:rsid w:val="000F70F0"/>
    <w:rsid w:val="000F7139"/>
    <w:rsid w:val="000F7296"/>
    <w:rsid w:val="000F7428"/>
    <w:rsid w:val="000F79F0"/>
    <w:rsid w:val="000F7AC5"/>
    <w:rsid w:val="000F7B0C"/>
    <w:rsid w:val="000F7D31"/>
    <w:rsid w:val="000F7E6C"/>
    <w:rsid w:val="001001E6"/>
    <w:rsid w:val="0010028F"/>
    <w:rsid w:val="00100AD6"/>
    <w:rsid w:val="00100D24"/>
    <w:rsid w:val="00101122"/>
    <w:rsid w:val="00101430"/>
    <w:rsid w:val="001016DA"/>
    <w:rsid w:val="00101703"/>
    <w:rsid w:val="00101921"/>
    <w:rsid w:val="00101B7C"/>
    <w:rsid w:val="00101BBB"/>
    <w:rsid w:val="00101D23"/>
    <w:rsid w:val="00101DC0"/>
    <w:rsid w:val="00102137"/>
    <w:rsid w:val="00102277"/>
    <w:rsid w:val="001023D2"/>
    <w:rsid w:val="001029B3"/>
    <w:rsid w:val="00103124"/>
    <w:rsid w:val="00103219"/>
    <w:rsid w:val="00103781"/>
    <w:rsid w:val="001037E7"/>
    <w:rsid w:val="00103B0F"/>
    <w:rsid w:val="00103D91"/>
    <w:rsid w:val="00103DDE"/>
    <w:rsid w:val="00103E9C"/>
    <w:rsid w:val="00103FDA"/>
    <w:rsid w:val="001041C3"/>
    <w:rsid w:val="001045B8"/>
    <w:rsid w:val="00104690"/>
    <w:rsid w:val="00104B40"/>
    <w:rsid w:val="00104B7C"/>
    <w:rsid w:val="00104D76"/>
    <w:rsid w:val="001052C7"/>
    <w:rsid w:val="0010545E"/>
    <w:rsid w:val="0010577D"/>
    <w:rsid w:val="00105B7B"/>
    <w:rsid w:val="00105EA7"/>
    <w:rsid w:val="00106411"/>
    <w:rsid w:val="00106487"/>
    <w:rsid w:val="00106571"/>
    <w:rsid w:val="00106996"/>
    <w:rsid w:val="00106A7A"/>
    <w:rsid w:val="00106BDB"/>
    <w:rsid w:val="001076F2"/>
    <w:rsid w:val="0010784E"/>
    <w:rsid w:val="00107891"/>
    <w:rsid w:val="00107B6B"/>
    <w:rsid w:val="00107DB5"/>
    <w:rsid w:val="00110417"/>
    <w:rsid w:val="0011065F"/>
    <w:rsid w:val="00110A85"/>
    <w:rsid w:val="00110DD5"/>
    <w:rsid w:val="001111C7"/>
    <w:rsid w:val="00111464"/>
    <w:rsid w:val="00111669"/>
    <w:rsid w:val="0011176F"/>
    <w:rsid w:val="0011180B"/>
    <w:rsid w:val="00111890"/>
    <w:rsid w:val="00111A25"/>
    <w:rsid w:val="00111B8E"/>
    <w:rsid w:val="00112391"/>
    <w:rsid w:val="001123D8"/>
    <w:rsid w:val="001123EB"/>
    <w:rsid w:val="0011253F"/>
    <w:rsid w:val="0011259F"/>
    <w:rsid w:val="00112B77"/>
    <w:rsid w:val="00112ED0"/>
    <w:rsid w:val="001130B0"/>
    <w:rsid w:val="00113825"/>
    <w:rsid w:val="001138CB"/>
    <w:rsid w:val="001139DE"/>
    <w:rsid w:val="00113AE3"/>
    <w:rsid w:val="00113B6D"/>
    <w:rsid w:val="00113BA3"/>
    <w:rsid w:val="00113E93"/>
    <w:rsid w:val="001142EC"/>
    <w:rsid w:val="00114417"/>
    <w:rsid w:val="0011448E"/>
    <w:rsid w:val="0011497D"/>
    <w:rsid w:val="00114BC2"/>
    <w:rsid w:val="00114D56"/>
    <w:rsid w:val="00114E6D"/>
    <w:rsid w:val="001150C1"/>
    <w:rsid w:val="00115121"/>
    <w:rsid w:val="001152C9"/>
    <w:rsid w:val="001164CB"/>
    <w:rsid w:val="00116515"/>
    <w:rsid w:val="00116638"/>
    <w:rsid w:val="00116AAE"/>
    <w:rsid w:val="00116B1F"/>
    <w:rsid w:val="00116C6E"/>
    <w:rsid w:val="00116C78"/>
    <w:rsid w:val="00116D3D"/>
    <w:rsid w:val="00116E42"/>
    <w:rsid w:val="001170B1"/>
    <w:rsid w:val="001172B4"/>
    <w:rsid w:val="0011762E"/>
    <w:rsid w:val="0011795C"/>
    <w:rsid w:val="00117B0C"/>
    <w:rsid w:val="00117BAE"/>
    <w:rsid w:val="00117E54"/>
    <w:rsid w:val="00120263"/>
    <w:rsid w:val="001205E6"/>
    <w:rsid w:val="001206D4"/>
    <w:rsid w:val="00120976"/>
    <w:rsid w:val="00120B2A"/>
    <w:rsid w:val="00120BA4"/>
    <w:rsid w:val="00120DC7"/>
    <w:rsid w:val="0012127F"/>
    <w:rsid w:val="00121286"/>
    <w:rsid w:val="001215E3"/>
    <w:rsid w:val="00121666"/>
    <w:rsid w:val="00121B75"/>
    <w:rsid w:val="00121E8F"/>
    <w:rsid w:val="0012202E"/>
    <w:rsid w:val="001226A9"/>
    <w:rsid w:val="0012272E"/>
    <w:rsid w:val="00122ABB"/>
    <w:rsid w:val="00122ABF"/>
    <w:rsid w:val="00122BA3"/>
    <w:rsid w:val="00122CBE"/>
    <w:rsid w:val="00122CD7"/>
    <w:rsid w:val="00123404"/>
    <w:rsid w:val="0012340D"/>
    <w:rsid w:val="00123539"/>
    <w:rsid w:val="001235C6"/>
    <w:rsid w:val="001237A5"/>
    <w:rsid w:val="0012381E"/>
    <w:rsid w:val="00123A4A"/>
    <w:rsid w:val="00123BEB"/>
    <w:rsid w:val="00124111"/>
    <w:rsid w:val="00124426"/>
    <w:rsid w:val="001245F9"/>
    <w:rsid w:val="00124781"/>
    <w:rsid w:val="00124AF0"/>
    <w:rsid w:val="00124EAC"/>
    <w:rsid w:val="001250D2"/>
    <w:rsid w:val="001251EC"/>
    <w:rsid w:val="0012552A"/>
    <w:rsid w:val="001258E4"/>
    <w:rsid w:val="001258EC"/>
    <w:rsid w:val="00125977"/>
    <w:rsid w:val="00125D70"/>
    <w:rsid w:val="00125E3F"/>
    <w:rsid w:val="0012667F"/>
    <w:rsid w:val="00126822"/>
    <w:rsid w:val="00126BF3"/>
    <w:rsid w:val="00126C22"/>
    <w:rsid w:val="00127302"/>
    <w:rsid w:val="0012734F"/>
    <w:rsid w:val="00127C8E"/>
    <w:rsid w:val="00127D1C"/>
    <w:rsid w:val="00127ED0"/>
    <w:rsid w:val="00130232"/>
    <w:rsid w:val="00130244"/>
    <w:rsid w:val="00130497"/>
    <w:rsid w:val="001306C2"/>
    <w:rsid w:val="00130A08"/>
    <w:rsid w:val="00130AB5"/>
    <w:rsid w:val="00130B76"/>
    <w:rsid w:val="00130BC2"/>
    <w:rsid w:val="00130D48"/>
    <w:rsid w:val="00130EAF"/>
    <w:rsid w:val="00130F18"/>
    <w:rsid w:val="00130FA3"/>
    <w:rsid w:val="001312DB"/>
    <w:rsid w:val="00131D79"/>
    <w:rsid w:val="0013237D"/>
    <w:rsid w:val="00132DB4"/>
    <w:rsid w:val="001335FA"/>
    <w:rsid w:val="00133617"/>
    <w:rsid w:val="001336C8"/>
    <w:rsid w:val="00133D23"/>
    <w:rsid w:val="00133DC8"/>
    <w:rsid w:val="0013472D"/>
    <w:rsid w:val="00134AC5"/>
    <w:rsid w:val="00134B74"/>
    <w:rsid w:val="00134C52"/>
    <w:rsid w:val="00134D5D"/>
    <w:rsid w:val="001355F4"/>
    <w:rsid w:val="00135711"/>
    <w:rsid w:val="001357BE"/>
    <w:rsid w:val="00135BEF"/>
    <w:rsid w:val="00135EB5"/>
    <w:rsid w:val="001360A2"/>
    <w:rsid w:val="00136413"/>
    <w:rsid w:val="0013652A"/>
    <w:rsid w:val="00136B35"/>
    <w:rsid w:val="00136D89"/>
    <w:rsid w:val="00136FA4"/>
    <w:rsid w:val="00137281"/>
    <w:rsid w:val="00137718"/>
    <w:rsid w:val="0013777C"/>
    <w:rsid w:val="001377B5"/>
    <w:rsid w:val="001378E2"/>
    <w:rsid w:val="00137998"/>
    <w:rsid w:val="00137DC4"/>
    <w:rsid w:val="00140029"/>
    <w:rsid w:val="001401A9"/>
    <w:rsid w:val="001402A1"/>
    <w:rsid w:val="001403C9"/>
    <w:rsid w:val="001404F6"/>
    <w:rsid w:val="001406F7"/>
    <w:rsid w:val="00140B48"/>
    <w:rsid w:val="00140CD4"/>
    <w:rsid w:val="00140F1C"/>
    <w:rsid w:val="0014149C"/>
    <w:rsid w:val="001414E1"/>
    <w:rsid w:val="0014193E"/>
    <w:rsid w:val="00141AA3"/>
    <w:rsid w:val="001421B2"/>
    <w:rsid w:val="001426FE"/>
    <w:rsid w:val="00142800"/>
    <w:rsid w:val="001428D0"/>
    <w:rsid w:val="00143340"/>
    <w:rsid w:val="00143576"/>
    <w:rsid w:val="00143D17"/>
    <w:rsid w:val="00143D7C"/>
    <w:rsid w:val="00143E7D"/>
    <w:rsid w:val="001440AF"/>
    <w:rsid w:val="001442D6"/>
    <w:rsid w:val="001443D4"/>
    <w:rsid w:val="001445F0"/>
    <w:rsid w:val="00144893"/>
    <w:rsid w:val="001449DC"/>
    <w:rsid w:val="00144B28"/>
    <w:rsid w:val="00144BFC"/>
    <w:rsid w:val="00144D11"/>
    <w:rsid w:val="0014513A"/>
    <w:rsid w:val="00145D02"/>
    <w:rsid w:val="00145D74"/>
    <w:rsid w:val="00146747"/>
    <w:rsid w:val="00146803"/>
    <w:rsid w:val="00146DDD"/>
    <w:rsid w:val="00147290"/>
    <w:rsid w:val="001472A7"/>
    <w:rsid w:val="001472C5"/>
    <w:rsid w:val="0014789B"/>
    <w:rsid w:val="00147982"/>
    <w:rsid w:val="001479B7"/>
    <w:rsid w:val="00147BD9"/>
    <w:rsid w:val="00147C71"/>
    <w:rsid w:val="00147F61"/>
    <w:rsid w:val="001500CA"/>
    <w:rsid w:val="00150262"/>
    <w:rsid w:val="00150274"/>
    <w:rsid w:val="0015046E"/>
    <w:rsid w:val="00150712"/>
    <w:rsid w:val="00150826"/>
    <w:rsid w:val="001508F8"/>
    <w:rsid w:val="001509B0"/>
    <w:rsid w:val="001509D7"/>
    <w:rsid w:val="001509DC"/>
    <w:rsid w:val="00150A4D"/>
    <w:rsid w:val="00150F13"/>
    <w:rsid w:val="001511FB"/>
    <w:rsid w:val="001513A1"/>
    <w:rsid w:val="001515D7"/>
    <w:rsid w:val="00151656"/>
    <w:rsid w:val="001517D7"/>
    <w:rsid w:val="00151BE0"/>
    <w:rsid w:val="00151F14"/>
    <w:rsid w:val="00152687"/>
    <w:rsid w:val="00152778"/>
    <w:rsid w:val="00152908"/>
    <w:rsid w:val="00152F4D"/>
    <w:rsid w:val="001531F8"/>
    <w:rsid w:val="001532AD"/>
    <w:rsid w:val="001532EE"/>
    <w:rsid w:val="001534BE"/>
    <w:rsid w:val="0015365D"/>
    <w:rsid w:val="00153B66"/>
    <w:rsid w:val="00153D31"/>
    <w:rsid w:val="00154268"/>
    <w:rsid w:val="001544BF"/>
    <w:rsid w:val="00154534"/>
    <w:rsid w:val="00154642"/>
    <w:rsid w:val="00154802"/>
    <w:rsid w:val="00154C7B"/>
    <w:rsid w:val="00155415"/>
    <w:rsid w:val="00155884"/>
    <w:rsid w:val="0015596F"/>
    <w:rsid w:val="00155C0B"/>
    <w:rsid w:val="001560CC"/>
    <w:rsid w:val="001567A0"/>
    <w:rsid w:val="00156B95"/>
    <w:rsid w:val="00156EE6"/>
    <w:rsid w:val="00156F58"/>
    <w:rsid w:val="00157297"/>
    <w:rsid w:val="0015750C"/>
    <w:rsid w:val="00157A8E"/>
    <w:rsid w:val="00157C3C"/>
    <w:rsid w:val="00157D23"/>
    <w:rsid w:val="00157D84"/>
    <w:rsid w:val="00157DFA"/>
    <w:rsid w:val="00157FEF"/>
    <w:rsid w:val="00160010"/>
    <w:rsid w:val="0016021F"/>
    <w:rsid w:val="00160445"/>
    <w:rsid w:val="0016063B"/>
    <w:rsid w:val="0016069E"/>
    <w:rsid w:val="001607C2"/>
    <w:rsid w:val="00160984"/>
    <w:rsid w:val="00160B02"/>
    <w:rsid w:val="00160E33"/>
    <w:rsid w:val="00160F0A"/>
    <w:rsid w:val="001610F0"/>
    <w:rsid w:val="00161175"/>
    <w:rsid w:val="00161404"/>
    <w:rsid w:val="00161F76"/>
    <w:rsid w:val="00162007"/>
    <w:rsid w:val="00162398"/>
    <w:rsid w:val="001625E2"/>
    <w:rsid w:val="00162790"/>
    <w:rsid w:val="00162EB4"/>
    <w:rsid w:val="0016353E"/>
    <w:rsid w:val="001637F1"/>
    <w:rsid w:val="00163933"/>
    <w:rsid w:val="00163983"/>
    <w:rsid w:val="00163A10"/>
    <w:rsid w:val="00163BAB"/>
    <w:rsid w:val="00164175"/>
    <w:rsid w:val="00164189"/>
    <w:rsid w:val="00164369"/>
    <w:rsid w:val="001647A7"/>
    <w:rsid w:val="00164952"/>
    <w:rsid w:val="00164AB7"/>
    <w:rsid w:val="00164C82"/>
    <w:rsid w:val="00164E45"/>
    <w:rsid w:val="0016513F"/>
    <w:rsid w:val="0016521B"/>
    <w:rsid w:val="00165B69"/>
    <w:rsid w:val="00165C80"/>
    <w:rsid w:val="00166254"/>
    <w:rsid w:val="001664F5"/>
    <w:rsid w:val="0016657C"/>
    <w:rsid w:val="001666CF"/>
    <w:rsid w:val="00166B22"/>
    <w:rsid w:val="00166D3D"/>
    <w:rsid w:val="001670E4"/>
    <w:rsid w:val="0016728D"/>
    <w:rsid w:val="001673BD"/>
    <w:rsid w:val="00167ADA"/>
    <w:rsid w:val="00167C89"/>
    <w:rsid w:val="00167E4B"/>
    <w:rsid w:val="00170011"/>
    <w:rsid w:val="001700A4"/>
    <w:rsid w:val="00170112"/>
    <w:rsid w:val="0017022D"/>
    <w:rsid w:val="00170882"/>
    <w:rsid w:val="00170A07"/>
    <w:rsid w:val="00170A9E"/>
    <w:rsid w:val="00170BCA"/>
    <w:rsid w:val="00171033"/>
    <w:rsid w:val="001710EF"/>
    <w:rsid w:val="001712C4"/>
    <w:rsid w:val="0017157D"/>
    <w:rsid w:val="001716C9"/>
    <w:rsid w:val="001719D7"/>
    <w:rsid w:val="00171BD6"/>
    <w:rsid w:val="00171F6F"/>
    <w:rsid w:val="00172296"/>
    <w:rsid w:val="00172300"/>
    <w:rsid w:val="00172358"/>
    <w:rsid w:val="00172407"/>
    <w:rsid w:val="0017247F"/>
    <w:rsid w:val="0017278B"/>
    <w:rsid w:val="001729BD"/>
    <w:rsid w:val="001729FF"/>
    <w:rsid w:val="00172B67"/>
    <w:rsid w:val="00172BC5"/>
    <w:rsid w:val="00172C7E"/>
    <w:rsid w:val="00172CED"/>
    <w:rsid w:val="0017323B"/>
    <w:rsid w:val="001732C5"/>
    <w:rsid w:val="001735BE"/>
    <w:rsid w:val="00173D3A"/>
    <w:rsid w:val="001740EC"/>
    <w:rsid w:val="00174353"/>
    <w:rsid w:val="00174362"/>
    <w:rsid w:val="001743E5"/>
    <w:rsid w:val="0017478B"/>
    <w:rsid w:val="0017492C"/>
    <w:rsid w:val="00174A37"/>
    <w:rsid w:val="001750A7"/>
    <w:rsid w:val="00175144"/>
    <w:rsid w:val="0017548C"/>
    <w:rsid w:val="0017549F"/>
    <w:rsid w:val="001758AB"/>
    <w:rsid w:val="00175A4C"/>
    <w:rsid w:val="00175C87"/>
    <w:rsid w:val="001760D4"/>
    <w:rsid w:val="0017621A"/>
    <w:rsid w:val="00176639"/>
    <w:rsid w:val="00176727"/>
    <w:rsid w:val="00176C3C"/>
    <w:rsid w:val="00176C51"/>
    <w:rsid w:val="00176D58"/>
    <w:rsid w:val="001770F3"/>
    <w:rsid w:val="001771E6"/>
    <w:rsid w:val="00177351"/>
    <w:rsid w:val="00177881"/>
    <w:rsid w:val="00177975"/>
    <w:rsid w:val="00177AC1"/>
    <w:rsid w:val="00177C55"/>
    <w:rsid w:val="00177F79"/>
    <w:rsid w:val="0018026B"/>
    <w:rsid w:val="0018048B"/>
    <w:rsid w:val="00180868"/>
    <w:rsid w:val="001810D3"/>
    <w:rsid w:val="0018168A"/>
    <w:rsid w:val="001816E2"/>
    <w:rsid w:val="001817E6"/>
    <w:rsid w:val="001819B4"/>
    <w:rsid w:val="00181A48"/>
    <w:rsid w:val="00181CF9"/>
    <w:rsid w:val="00181D35"/>
    <w:rsid w:val="00181EA6"/>
    <w:rsid w:val="001823E4"/>
    <w:rsid w:val="001825F5"/>
    <w:rsid w:val="0018289A"/>
    <w:rsid w:val="00183173"/>
    <w:rsid w:val="001834CC"/>
    <w:rsid w:val="0018375B"/>
    <w:rsid w:val="00183825"/>
    <w:rsid w:val="00183868"/>
    <w:rsid w:val="00183962"/>
    <w:rsid w:val="00183F9E"/>
    <w:rsid w:val="001845DA"/>
    <w:rsid w:val="00184663"/>
    <w:rsid w:val="00184876"/>
    <w:rsid w:val="00184D97"/>
    <w:rsid w:val="001850CE"/>
    <w:rsid w:val="0018572E"/>
    <w:rsid w:val="00185C64"/>
    <w:rsid w:val="00185D4F"/>
    <w:rsid w:val="00185FF6"/>
    <w:rsid w:val="00186009"/>
    <w:rsid w:val="00186187"/>
    <w:rsid w:val="001864EB"/>
    <w:rsid w:val="0018696C"/>
    <w:rsid w:val="00186B58"/>
    <w:rsid w:val="00186C59"/>
    <w:rsid w:val="00186D22"/>
    <w:rsid w:val="00186DB5"/>
    <w:rsid w:val="00186DB8"/>
    <w:rsid w:val="00186DDF"/>
    <w:rsid w:val="00186E85"/>
    <w:rsid w:val="001876F9"/>
    <w:rsid w:val="001877BC"/>
    <w:rsid w:val="00187A2D"/>
    <w:rsid w:val="001900FA"/>
    <w:rsid w:val="00190225"/>
    <w:rsid w:val="001903FA"/>
    <w:rsid w:val="001904F9"/>
    <w:rsid w:val="00190750"/>
    <w:rsid w:val="00190B6C"/>
    <w:rsid w:val="0019158D"/>
    <w:rsid w:val="00191DAE"/>
    <w:rsid w:val="00191DC6"/>
    <w:rsid w:val="00191DC7"/>
    <w:rsid w:val="0019208E"/>
    <w:rsid w:val="001925DB"/>
    <w:rsid w:val="00192A5B"/>
    <w:rsid w:val="00192EA7"/>
    <w:rsid w:val="001933B2"/>
    <w:rsid w:val="00193411"/>
    <w:rsid w:val="001937D1"/>
    <w:rsid w:val="0019382D"/>
    <w:rsid w:val="001939E1"/>
    <w:rsid w:val="00193B4B"/>
    <w:rsid w:val="00193C6F"/>
    <w:rsid w:val="001942DB"/>
    <w:rsid w:val="00194617"/>
    <w:rsid w:val="0019490B"/>
    <w:rsid w:val="00194B1B"/>
    <w:rsid w:val="00194E8F"/>
    <w:rsid w:val="00194ED2"/>
    <w:rsid w:val="00194F91"/>
    <w:rsid w:val="00195058"/>
    <w:rsid w:val="0019509C"/>
    <w:rsid w:val="0019521E"/>
    <w:rsid w:val="001952B0"/>
    <w:rsid w:val="00195363"/>
    <w:rsid w:val="00195A4A"/>
    <w:rsid w:val="00195B21"/>
    <w:rsid w:val="00195C39"/>
    <w:rsid w:val="00195F0A"/>
    <w:rsid w:val="00195FF5"/>
    <w:rsid w:val="001964DA"/>
    <w:rsid w:val="00196649"/>
    <w:rsid w:val="0019692A"/>
    <w:rsid w:val="00196A24"/>
    <w:rsid w:val="00196DBF"/>
    <w:rsid w:val="00196F14"/>
    <w:rsid w:val="0019703B"/>
    <w:rsid w:val="00197636"/>
    <w:rsid w:val="00197992"/>
    <w:rsid w:val="00197BEC"/>
    <w:rsid w:val="00197DD3"/>
    <w:rsid w:val="00197E15"/>
    <w:rsid w:val="001A00B4"/>
    <w:rsid w:val="001A0396"/>
    <w:rsid w:val="001A0438"/>
    <w:rsid w:val="001A06A9"/>
    <w:rsid w:val="001A0802"/>
    <w:rsid w:val="001A0881"/>
    <w:rsid w:val="001A0D7E"/>
    <w:rsid w:val="001A0E73"/>
    <w:rsid w:val="001A0FDD"/>
    <w:rsid w:val="001A1096"/>
    <w:rsid w:val="001A1306"/>
    <w:rsid w:val="001A1552"/>
    <w:rsid w:val="001A17BB"/>
    <w:rsid w:val="001A1F64"/>
    <w:rsid w:val="001A2023"/>
    <w:rsid w:val="001A21DB"/>
    <w:rsid w:val="001A21F1"/>
    <w:rsid w:val="001A25EB"/>
    <w:rsid w:val="001A26D6"/>
    <w:rsid w:val="001A2719"/>
    <w:rsid w:val="001A2A36"/>
    <w:rsid w:val="001A2C73"/>
    <w:rsid w:val="001A2D48"/>
    <w:rsid w:val="001A2F02"/>
    <w:rsid w:val="001A31F1"/>
    <w:rsid w:val="001A3215"/>
    <w:rsid w:val="001A394F"/>
    <w:rsid w:val="001A39E3"/>
    <w:rsid w:val="001A3D44"/>
    <w:rsid w:val="001A3E85"/>
    <w:rsid w:val="001A4061"/>
    <w:rsid w:val="001A4151"/>
    <w:rsid w:val="001A43C4"/>
    <w:rsid w:val="001A4631"/>
    <w:rsid w:val="001A4730"/>
    <w:rsid w:val="001A486D"/>
    <w:rsid w:val="001A4E3F"/>
    <w:rsid w:val="001A4F63"/>
    <w:rsid w:val="001A5007"/>
    <w:rsid w:val="001A5668"/>
    <w:rsid w:val="001A5856"/>
    <w:rsid w:val="001A5A80"/>
    <w:rsid w:val="001A5B86"/>
    <w:rsid w:val="001A5E61"/>
    <w:rsid w:val="001A5E86"/>
    <w:rsid w:val="001A68C1"/>
    <w:rsid w:val="001A6D5B"/>
    <w:rsid w:val="001A708E"/>
    <w:rsid w:val="001A72B8"/>
    <w:rsid w:val="001A739A"/>
    <w:rsid w:val="001A7539"/>
    <w:rsid w:val="001A7781"/>
    <w:rsid w:val="001A793F"/>
    <w:rsid w:val="001A7C48"/>
    <w:rsid w:val="001A7C75"/>
    <w:rsid w:val="001A7D4D"/>
    <w:rsid w:val="001A7D9F"/>
    <w:rsid w:val="001B0111"/>
    <w:rsid w:val="001B01AA"/>
    <w:rsid w:val="001B025D"/>
    <w:rsid w:val="001B03B8"/>
    <w:rsid w:val="001B058C"/>
    <w:rsid w:val="001B05CA"/>
    <w:rsid w:val="001B0E7C"/>
    <w:rsid w:val="001B1129"/>
    <w:rsid w:val="001B1685"/>
    <w:rsid w:val="001B1962"/>
    <w:rsid w:val="001B1B11"/>
    <w:rsid w:val="001B1C18"/>
    <w:rsid w:val="001B1CC0"/>
    <w:rsid w:val="001B1DB8"/>
    <w:rsid w:val="001B1E59"/>
    <w:rsid w:val="001B1E83"/>
    <w:rsid w:val="001B26B2"/>
    <w:rsid w:val="001B29E0"/>
    <w:rsid w:val="001B2AD7"/>
    <w:rsid w:val="001B2EC2"/>
    <w:rsid w:val="001B3672"/>
    <w:rsid w:val="001B3C47"/>
    <w:rsid w:val="001B3CC3"/>
    <w:rsid w:val="001B3DE7"/>
    <w:rsid w:val="001B3F03"/>
    <w:rsid w:val="001B3F5C"/>
    <w:rsid w:val="001B405A"/>
    <w:rsid w:val="001B4272"/>
    <w:rsid w:val="001B4477"/>
    <w:rsid w:val="001B457F"/>
    <w:rsid w:val="001B4B86"/>
    <w:rsid w:val="001B4B90"/>
    <w:rsid w:val="001B4BE3"/>
    <w:rsid w:val="001B4E43"/>
    <w:rsid w:val="001B4EE5"/>
    <w:rsid w:val="001B4FF3"/>
    <w:rsid w:val="001B5003"/>
    <w:rsid w:val="001B56D2"/>
    <w:rsid w:val="001B5793"/>
    <w:rsid w:val="001B5AC2"/>
    <w:rsid w:val="001B5EE8"/>
    <w:rsid w:val="001B5EFD"/>
    <w:rsid w:val="001B601A"/>
    <w:rsid w:val="001B624B"/>
    <w:rsid w:val="001B629C"/>
    <w:rsid w:val="001B663C"/>
    <w:rsid w:val="001B6649"/>
    <w:rsid w:val="001B6880"/>
    <w:rsid w:val="001B6943"/>
    <w:rsid w:val="001B6EFD"/>
    <w:rsid w:val="001B7411"/>
    <w:rsid w:val="001B759D"/>
    <w:rsid w:val="001B7C86"/>
    <w:rsid w:val="001C03C7"/>
    <w:rsid w:val="001C0830"/>
    <w:rsid w:val="001C0BFE"/>
    <w:rsid w:val="001C0C2B"/>
    <w:rsid w:val="001C0D9F"/>
    <w:rsid w:val="001C0F8A"/>
    <w:rsid w:val="001C1740"/>
    <w:rsid w:val="001C1D09"/>
    <w:rsid w:val="001C20A9"/>
    <w:rsid w:val="001C214E"/>
    <w:rsid w:val="001C21FE"/>
    <w:rsid w:val="001C22DD"/>
    <w:rsid w:val="001C2692"/>
    <w:rsid w:val="001C26A0"/>
    <w:rsid w:val="001C2D72"/>
    <w:rsid w:val="001C2DD4"/>
    <w:rsid w:val="001C2F9E"/>
    <w:rsid w:val="001C313C"/>
    <w:rsid w:val="001C3174"/>
    <w:rsid w:val="001C33DE"/>
    <w:rsid w:val="001C3639"/>
    <w:rsid w:val="001C36E4"/>
    <w:rsid w:val="001C3BAB"/>
    <w:rsid w:val="001C3D4C"/>
    <w:rsid w:val="001C3DE8"/>
    <w:rsid w:val="001C410D"/>
    <w:rsid w:val="001C4527"/>
    <w:rsid w:val="001C45C6"/>
    <w:rsid w:val="001C4811"/>
    <w:rsid w:val="001C5264"/>
    <w:rsid w:val="001C5423"/>
    <w:rsid w:val="001C54E2"/>
    <w:rsid w:val="001C550E"/>
    <w:rsid w:val="001C56A3"/>
    <w:rsid w:val="001C57D5"/>
    <w:rsid w:val="001C5F23"/>
    <w:rsid w:val="001C61E8"/>
    <w:rsid w:val="001C6E14"/>
    <w:rsid w:val="001C6EE6"/>
    <w:rsid w:val="001C7020"/>
    <w:rsid w:val="001C715B"/>
    <w:rsid w:val="001C732E"/>
    <w:rsid w:val="001C7AF1"/>
    <w:rsid w:val="001C7CD8"/>
    <w:rsid w:val="001C7E41"/>
    <w:rsid w:val="001C7E96"/>
    <w:rsid w:val="001D01BA"/>
    <w:rsid w:val="001D04D9"/>
    <w:rsid w:val="001D0F2C"/>
    <w:rsid w:val="001D11A2"/>
    <w:rsid w:val="001D13FB"/>
    <w:rsid w:val="001D157D"/>
    <w:rsid w:val="001D16A4"/>
    <w:rsid w:val="001D16D9"/>
    <w:rsid w:val="001D172B"/>
    <w:rsid w:val="001D18A8"/>
    <w:rsid w:val="001D1A18"/>
    <w:rsid w:val="001D1A6B"/>
    <w:rsid w:val="001D1AD0"/>
    <w:rsid w:val="001D1DE8"/>
    <w:rsid w:val="001D2050"/>
    <w:rsid w:val="001D2146"/>
    <w:rsid w:val="001D22B3"/>
    <w:rsid w:val="001D2331"/>
    <w:rsid w:val="001D24A9"/>
    <w:rsid w:val="001D2733"/>
    <w:rsid w:val="001D2737"/>
    <w:rsid w:val="001D27D2"/>
    <w:rsid w:val="001D2928"/>
    <w:rsid w:val="001D2C92"/>
    <w:rsid w:val="001D2CDB"/>
    <w:rsid w:val="001D2D13"/>
    <w:rsid w:val="001D302C"/>
    <w:rsid w:val="001D305B"/>
    <w:rsid w:val="001D305E"/>
    <w:rsid w:val="001D30C1"/>
    <w:rsid w:val="001D31B3"/>
    <w:rsid w:val="001D31C5"/>
    <w:rsid w:val="001D3286"/>
    <w:rsid w:val="001D3328"/>
    <w:rsid w:val="001D332C"/>
    <w:rsid w:val="001D3573"/>
    <w:rsid w:val="001D35BC"/>
    <w:rsid w:val="001D36A4"/>
    <w:rsid w:val="001D38E8"/>
    <w:rsid w:val="001D3A50"/>
    <w:rsid w:val="001D3B33"/>
    <w:rsid w:val="001D3D25"/>
    <w:rsid w:val="001D3D2D"/>
    <w:rsid w:val="001D4229"/>
    <w:rsid w:val="001D4338"/>
    <w:rsid w:val="001D450F"/>
    <w:rsid w:val="001D4834"/>
    <w:rsid w:val="001D4D89"/>
    <w:rsid w:val="001D4DAC"/>
    <w:rsid w:val="001D4E0B"/>
    <w:rsid w:val="001D4EEC"/>
    <w:rsid w:val="001D4F9A"/>
    <w:rsid w:val="001D5156"/>
    <w:rsid w:val="001D560C"/>
    <w:rsid w:val="001D563F"/>
    <w:rsid w:val="001D586B"/>
    <w:rsid w:val="001D5A00"/>
    <w:rsid w:val="001D5C75"/>
    <w:rsid w:val="001D5E7A"/>
    <w:rsid w:val="001D6014"/>
    <w:rsid w:val="001D63AB"/>
    <w:rsid w:val="001D673D"/>
    <w:rsid w:val="001D698D"/>
    <w:rsid w:val="001D6A62"/>
    <w:rsid w:val="001D6A86"/>
    <w:rsid w:val="001D6C5C"/>
    <w:rsid w:val="001D6E7B"/>
    <w:rsid w:val="001D6E9F"/>
    <w:rsid w:val="001D6F35"/>
    <w:rsid w:val="001D6FCB"/>
    <w:rsid w:val="001D71E9"/>
    <w:rsid w:val="001D74BF"/>
    <w:rsid w:val="001D7AF6"/>
    <w:rsid w:val="001E01BA"/>
    <w:rsid w:val="001E0285"/>
    <w:rsid w:val="001E0447"/>
    <w:rsid w:val="001E048A"/>
    <w:rsid w:val="001E056A"/>
    <w:rsid w:val="001E0C47"/>
    <w:rsid w:val="001E0C80"/>
    <w:rsid w:val="001E0CF4"/>
    <w:rsid w:val="001E0DE1"/>
    <w:rsid w:val="001E13CC"/>
    <w:rsid w:val="001E183E"/>
    <w:rsid w:val="001E1A7C"/>
    <w:rsid w:val="001E2CE2"/>
    <w:rsid w:val="001E3039"/>
    <w:rsid w:val="001E313B"/>
    <w:rsid w:val="001E35B3"/>
    <w:rsid w:val="001E38E0"/>
    <w:rsid w:val="001E3C2B"/>
    <w:rsid w:val="001E4135"/>
    <w:rsid w:val="001E4AE4"/>
    <w:rsid w:val="001E4B5B"/>
    <w:rsid w:val="001E4B8F"/>
    <w:rsid w:val="001E4D61"/>
    <w:rsid w:val="001E4DD5"/>
    <w:rsid w:val="001E4EBF"/>
    <w:rsid w:val="001E51CE"/>
    <w:rsid w:val="001E5421"/>
    <w:rsid w:val="001E5615"/>
    <w:rsid w:val="001E62A5"/>
    <w:rsid w:val="001E62B5"/>
    <w:rsid w:val="001E6375"/>
    <w:rsid w:val="001E63E8"/>
    <w:rsid w:val="001E6535"/>
    <w:rsid w:val="001E668B"/>
    <w:rsid w:val="001E6A2E"/>
    <w:rsid w:val="001E6A3B"/>
    <w:rsid w:val="001E6AF1"/>
    <w:rsid w:val="001E6C4A"/>
    <w:rsid w:val="001E6E30"/>
    <w:rsid w:val="001E6F13"/>
    <w:rsid w:val="001E7754"/>
    <w:rsid w:val="001E788B"/>
    <w:rsid w:val="001E79F9"/>
    <w:rsid w:val="001E7B46"/>
    <w:rsid w:val="001E7F31"/>
    <w:rsid w:val="001F03EA"/>
    <w:rsid w:val="001F0402"/>
    <w:rsid w:val="001F0420"/>
    <w:rsid w:val="001F067D"/>
    <w:rsid w:val="001F07B9"/>
    <w:rsid w:val="001F08F9"/>
    <w:rsid w:val="001F0976"/>
    <w:rsid w:val="001F0B42"/>
    <w:rsid w:val="001F0E9A"/>
    <w:rsid w:val="001F0EBE"/>
    <w:rsid w:val="001F0FA9"/>
    <w:rsid w:val="001F1026"/>
    <w:rsid w:val="001F1102"/>
    <w:rsid w:val="001F1129"/>
    <w:rsid w:val="001F1223"/>
    <w:rsid w:val="001F1244"/>
    <w:rsid w:val="001F131D"/>
    <w:rsid w:val="001F1508"/>
    <w:rsid w:val="001F1AD9"/>
    <w:rsid w:val="001F1C8D"/>
    <w:rsid w:val="001F1F41"/>
    <w:rsid w:val="001F25C0"/>
    <w:rsid w:val="001F2642"/>
    <w:rsid w:val="001F2DD6"/>
    <w:rsid w:val="001F2E46"/>
    <w:rsid w:val="001F3043"/>
    <w:rsid w:val="001F3166"/>
    <w:rsid w:val="001F38C7"/>
    <w:rsid w:val="001F3B54"/>
    <w:rsid w:val="001F3EA5"/>
    <w:rsid w:val="001F3FA0"/>
    <w:rsid w:val="001F416C"/>
    <w:rsid w:val="001F435F"/>
    <w:rsid w:val="001F441D"/>
    <w:rsid w:val="001F444B"/>
    <w:rsid w:val="001F4989"/>
    <w:rsid w:val="001F4BF1"/>
    <w:rsid w:val="001F537C"/>
    <w:rsid w:val="001F53A2"/>
    <w:rsid w:val="001F563A"/>
    <w:rsid w:val="001F5792"/>
    <w:rsid w:val="001F5BE8"/>
    <w:rsid w:val="001F6463"/>
    <w:rsid w:val="001F662F"/>
    <w:rsid w:val="001F6A48"/>
    <w:rsid w:val="001F6E6C"/>
    <w:rsid w:val="001F7335"/>
    <w:rsid w:val="001F753B"/>
    <w:rsid w:val="001F7849"/>
    <w:rsid w:val="001F7AE8"/>
    <w:rsid w:val="001F7BEB"/>
    <w:rsid w:val="002000AD"/>
    <w:rsid w:val="00200452"/>
    <w:rsid w:val="002005F0"/>
    <w:rsid w:val="00200968"/>
    <w:rsid w:val="00200D87"/>
    <w:rsid w:val="00200DAA"/>
    <w:rsid w:val="00201138"/>
    <w:rsid w:val="00201538"/>
    <w:rsid w:val="002018F3"/>
    <w:rsid w:val="00201A5B"/>
    <w:rsid w:val="00201BED"/>
    <w:rsid w:val="00201D97"/>
    <w:rsid w:val="002023F6"/>
    <w:rsid w:val="002024D0"/>
    <w:rsid w:val="0020254A"/>
    <w:rsid w:val="00202756"/>
    <w:rsid w:val="00202871"/>
    <w:rsid w:val="002034BA"/>
    <w:rsid w:val="002035D9"/>
    <w:rsid w:val="00203A25"/>
    <w:rsid w:val="00203B70"/>
    <w:rsid w:val="0020449C"/>
    <w:rsid w:val="0020463F"/>
    <w:rsid w:val="00204BC5"/>
    <w:rsid w:val="00204EE6"/>
    <w:rsid w:val="00204EFA"/>
    <w:rsid w:val="00204F67"/>
    <w:rsid w:val="00205235"/>
    <w:rsid w:val="002055DE"/>
    <w:rsid w:val="002058B7"/>
    <w:rsid w:val="00205B3B"/>
    <w:rsid w:val="00205D24"/>
    <w:rsid w:val="00205EA7"/>
    <w:rsid w:val="002065A6"/>
    <w:rsid w:val="002066CA"/>
    <w:rsid w:val="00206775"/>
    <w:rsid w:val="00206CA8"/>
    <w:rsid w:val="002102D3"/>
    <w:rsid w:val="002108A3"/>
    <w:rsid w:val="0021092B"/>
    <w:rsid w:val="00210A85"/>
    <w:rsid w:val="00210B22"/>
    <w:rsid w:val="00210EC9"/>
    <w:rsid w:val="00211087"/>
    <w:rsid w:val="0021130D"/>
    <w:rsid w:val="002114FE"/>
    <w:rsid w:val="002116E1"/>
    <w:rsid w:val="00211DFA"/>
    <w:rsid w:val="002120A5"/>
    <w:rsid w:val="002122B6"/>
    <w:rsid w:val="002124F9"/>
    <w:rsid w:val="00212AF6"/>
    <w:rsid w:val="00212CA8"/>
    <w:rsid w:val="00212D35"/>
    <w:rsid w:val="00212F2D"/>
    <w:rsid w:val="0021301D"/>
    <w:rsid w:val="00213070"/>
    <w:rsid w:val="002137AC"/>
    <w:rsid w:val="002138F9"/>
    <w:rsid w:val="00213928"/>
    <w:rsid w:val="00213E73"/>
    <w:rsid w:val="00213ECD"/>
    <w:rsid w:val="00214455"/>
    <w:rsid w:val="002146E0"/>
    <w:rsid w:val="00214AC2"/>
    <w:rsid w:val="00214BC7"/>
    <w:rsid w:val="00214D58"/>
    <w:rsid w:val="00214DAB"/>
    <w:rsid w:val="00215E83"/>
    <w:rsid w:val="00216045"/>
    <w:rsid w:val="002161F0"/>
    <w:rsid w:val="00216504"/>
    <w:rsid w:val="00216863"/>
    <w:rsid w:val="00216AA8"/>
    <w:rsid w:val="00216E22"/>
    <w:rsid w:val="00216EC3"/>
    <w:rsid w:val="00216EC5"/>
    <w:rsid w:val="00217493"/>
    <w:rsid w:val="00217877"/>
    <w:rsid w:val="002178DE"/>
    <w:rsid w:val="00217AA0"/>
    <w:rsid w:val="00217B31"/>
    <w:rsid w:val="00217F89"/>
    <w:rsid w:val="00217FAF"/>
    <w:rsid w:val="002207E9"/>
    <w:rsid w:val="00220AEC"/>
    <w:rsid w:val="00220C77"/>
    <w:rsid w:val="00221198"/>
    <w:rsid w:val="00221340"/>
    <w:rsid w:val="00221B64"/>
    <w:rsid w:val="00221DE6"/>
    <w:rsid w:val="00221F6C"/>
    <w:rsid w:val="00222073"/>
    <w:rsid w:val="002221D2"/>
    <w:rsid w:val="002222AB"/>
    <w:rsid w:val="0022249E"/>
    <w:rsid w:val="0022289A"/>
    <w:rsid w:val="00222B01"/>
    <w:rsid w:val="00222C5D"/>
    <w:rsid w:val="00222DEA"/>
    <w:rsid w:val="002230C0"/>
    <w:rsid w:val="0022325A"/>
    <w:rsid w:val="00223479"/>
    <w:rsid w:val="0022370B"/>
    <w:rsid w:val="002243DE"/>
    <w:rsid w:val="002248AF"/>
    <w:rsid w:val="00224AB8"/>
    <w:rsid w:val="00224C38"/>
    <w:rsid w:val="00224DCC"/>
    <w:rsid w:val="00224DD4"/>
    <w:rsid w:val="00224F55"/>
    <w:rsid w:val="00224F6E"/>
    <w:rsid w:val="0022501E"/>
    <w:rsid w:val="00225178"/>
    <w:rsid w:val="0022552D"/>
    <w:rsid w:val="00225B9F"/>
    <w:rsid w:val="00225C29"/>
    <w:rsid w:val="002260BC"/>
    <w:rsid w:val="00226146"/>
    <w:rsid w:val="00226552"/>
    <w:rsid w:val="0022674D"/>
    <w:rsid w:val="00226A09"/>
    <w:rsid w:val="00226F84"/>
    <w:rsid w:val="002272C8"/>
    <w:rsid w:val="002272EC"/>
    <w:rsid w:val="00227555"/>
    <w:rsid w:val="00227650"/>
    <w:rsid w:val="00227857"/>
    <w:rsid w:val="00227B88"/>
    <w:rsid w:val="00227C52"/>
    <w:rsid w:val="00227E55"/>
    <w:rsid w:val="00227F4E"/>
    <w:rsid w:val="00227FBB"/>
    <w:rsid w:val="0023000B"/>
    <w:rsid w:val="0023002A"/>
    <w:rsid w:val="00230043"/>
    <w:rsid w:val="0023055B"/>
    <w:rsid w:val="0023088E"/>
    <w:rsid w:val="00230C36"/>
    <w:rsid w:val="00230D30"/>
    <w:rsid w:val="00230D5D"/>
    <w:rsid w:val="00230F9A"/>
    <w:rsid w:val="0023123D"/>
    <w:rsid w:val="0023125F"/>
    <w:rsid w:val="002312C7"/>
    <w:rsid w:val="0023139B"/>
    <w:rsid w:val="0023170D"/>
    <w:rsid w:val="00231F5B"/>
    <w:rsid w:val="002322E4"/>
    <w:rsid w:val="0023237A"/>
    <w:rsid w:val="002324CA"/>
    <w:rsid w:val="00232F32"/>
    <w:rsid w:val="0023303F"/>
    <w:rsid w:val="0023325A"/>
    <w:rsid w:val="002332D5"/>
    <w:rsid w:val="00233474"/>
    <w:rsid w:val="002339F8"/>
    <w:rsid w:val="00233D6C"/>
    <w:rsid w:val="00233F7C"/>
    <w:rsid w:val="00233FE5"/>
    <w:rsid w:val="00234068"/>
    <w:rsid w:val="0023438D"/>
    <w:rsid w:val="002343C5"/>
    <w:rsid w:val="0023442B"/>
    <w:rsid w:val="00234491"/>
    <w:rsid w:val="0023452D"/>
    <w:rsid w:val="002346A2"/>
    <w:rsid w:val="00234758"/>
    <w:rsid w:val="00234A78"/>
    <w:rsid w:val="00234F75"/>
    <w:rsid w:val="002353BA"/>
    <w:rsid w:val="00235430"/>
    <w:rsid w:val="00235548"/>
    <w:rsid w:val="002355E2"/>
    <w:rsid w:val="002356D2"/>
    <w:rsid w:val="00235957"/>
    <w:rsid w:val="0023599F"/>
    <w:rsid w:val="00235BFE"/>
    <w:rsid w:val="00235D73"/>
    <w:rsid w:val="00236202"/>
    <w:rsid w:val="002364DE"/>
    <w:rsid w:val="002365DA"/>
    <w:rsid w:val="002369DB"/>
    <w:rsid w:val="002369F8"/>
    <w:rsid w:val="002369FB"/>
    <w:rsid w:val="00236A8E"/>
    <w:rsid w:val="00236FA8"/>
    <w:rsid w:val="0023711F"/>
    <w:rsid w:val="0023740E"/>
    <w:rsid w:val="002374EA"/>
    <w:rsid w:val="002376FD"/>
    <w:rsid w:val="002377A2"/>
    <w:rsid w:val="00237924"/>
    <w:rsid w:val="00237BF5"/>
    <w:rsid w:val="00237C02"/>
    <w:rsid w:val="00237C9A"/>
    <w:rsid w:val="00237D4C"/>
    <w:rsid w:val="0024008A"/>
    <w:rsid w:val="002400CA"/>
    <w:rsid w:val="002401D5"/>
    <w:rsid w:val="002406AB"/>
    <w:rsid w:val="00240AB6"/>
    <w:rsid w:val="00241265"/>
    <w:rsid w:val="00241364"/>
    <w:rsid w:val="00241A74"/>
    <w:rsid w:val="00241AEE"/>
    <w:rsid w:val="00241EE5"/>
    <w:rsid w:val="0024212E"/>
    <w:rsid w:val="0024235C"/>
    <w:rsid w:val="0024264C"/>
    <w:rsid w:val="00242B4F"/>
    <w:rsid w:val="00242C17"/>
    <w:rsid w:val="00242D0E"/>
    <w:rsid w:val="00242DAF"/>
    <w:rsid w:val="00242DF3"/>
    <w:rsid w:val="00243130"/>
    <w:rsid w:val="0024332E"/>
    <w:rsid w:val="00243436"/>
    <w:rsid w:val="00243955"/>
    <w:rsid w:val="00243F09"/>
    <w:rsid w:val="002441C4"/>
    <w:rsid w:val="00244801"/>
    <w:rsid w:val="00244871"/>
    <w:rsid w:val="00245017"/>
    <w:rsid w:val="00245203"/>
    <w:rsid w:val="00245571"/>
    <w:rsid w:val="00245751"/>
    <w:rsid w:val="00245AF9"/>
    <w:rsid w:val="00246510"/>
    <w:rsid w:val="002465FB"/>
    <w:rsid w:val="002466B0"/>
    <w:rsid w:val="002467D9"/>
    <w:rsid w:val="00246AC5"/>
    <w:rsid w:val="00246DD3"/>
    <w:rsid w:val="00246E0A"/>
    <w:rsid w:val="00246EAA"/>
    <w:rsid w:val="00246F68"/>
    <w:rsid w:val="002470E7"/>
    <w:rsid w:val="00247175"/>
    <w:rsid w:val="002472AF"/>
    <w:rsid w:val="00247E58"/>
    <w:rsid w:val="00247F9C"/>
    <w:rsid w:val="002503F8"/>
    <w:rsid w:val="002504DA"/>
    <w:rsid w:val="0025050F"/>
    <w:rsid w:val="0025074C"/>
    <w:rsid w:val="002509E9"/>
    <w:rsid w:val="00250D82"/>
    <w:rsid w:val="00250DD7"/>
    <w:rsid w:val="00250ED5"/>
    <w:rsid w:val="0025207F"/>
    <w:rsid w:val="002521E8"/>
    <w:rsid w:val="002521FB"/>
    <w:rsid w:val="0025260D"/>
    <w:rsid w:val="00252621"/>
    <w:rsid w:val="0025264B"/>
    <w:rsid w:val="00252681"/>
    <w:rsid w:val="00252AB5"/>
    <w:rsid w:val="00252C75"/>
    <w:rsid w:val="0025313D"/>
    <w:rsid w:val="00253406"/>
    <w:rsid w:val="002535C3"/>
    <w:rsid w:val="002535DB"/>
    <w:rsid w:val="00253CB0"/>
    <w:rsid w:val="00253DE7"/>
    <w:rsid w:val="00253EC0"/>
    <w:rsid w:val="00253FDA"/>
    <w:rsid w:val="0025404F"/>
    <w:rsid w:val="00254270"/>
    <w:rsid w:val="0025475C"/>
    <w:rsid w:val="0025486E"/>
    <w:rsid w:val="00254873"/>
    <w:rsid w:val="00254B19"/>
    <w:rsid w:val="00254B97"/>
    <w:rsid w:val="00254EC6"/>
    <w:rsid w:val="0025509A"/>
    <w:rsid w:val="002551CB"/>
    <w:rsid w:val="002553BF"/>
    <w:rsid w:val="002554CC"/>
    <w:rsid w:val="0025590A"/>
    <w:rsid w:val="002559D2"/>
    <w:rsid w:val="00255A31"/>
    <w:rsid w:val="00255ADF"/>
    <w:rsid w:val="00255E1D"/>
    <w:rsid w:val="00256187"/>
    <w:rsid w:val="002561B4"/>
    <w:rsid w:val="0025628C"/>
    <w:rsid w:val="00256945"/>
    <w:rsid w:val="002569A0"/>
    <w:rsid w:val="00256C75"/>
    <w:rsid w:val="00256F55"/>
    <w:rsid w:val="00256FD2"/>
    <w:rsid w:val="0025703C"/>
    <w:rsid w:val="00257155"/>
    <w:rsid w:val="002574B7"/>
    <w:rsid w:val="002574D7"/>
    <w:rsid w:val="00257688"/>
    <w:rsid w:val="00257717"/>
    <w:rsid w:val="002579CB"/>
    <w:rsid w:val="002601A3"/>
    <w:rsid w:val="00260406"/>
    <w:rsid w:val="002604E5"/>
    <w:rsid w:val="00260662"/>
    <w:rsid w:val="002606C3"/>
    <w:rsid w:val="002609DD"/>
    <w:rsid w:val="00260AF0"/>
    <w:rsid w:val="00260D9F"/>
    <w:rsid w:val="002612E1"/>
    <w:rsid w:val="00261621"/>
    <w:rsid w:val="00261A9F"/>
    <w:rsid w:val="00261B7D"/>
    <w:rsid w:val="00261BBD"/>
    <w:rsid w:val="00261D61"/>
    <w:rsid w:val="00261D83"/>
    <w:rsid w:val="00261DA5"/>
    <w:rsid w:val="00261F00"/>
    <w:rsid w:val="0026208C"/>
    <w:rsid w:val="0026226D"/>
    <w:rsid w:val="002623BD"/>
    <w:rsid w:val="00262C3B"/>
    <w:rsid w:val="002633FE"/>
    <w:rsid w:val="002637A6"/>
    <w:rsid w:val="00263E12"/>
    <w:rsid w:val="0026417D"/>
    <w:rsid w:val="00264457"/>
    <w:rsid w:val="0026469F"/>
    <w:rsid w:val="00264C92"/>
    <w:rsid w:val="00264E6A"/>
    <w:rsid w:val="00264FC1"/>
    <w:rsid w:val="002650FD"/>
    <w:rsid w:val="002653E9"/>
    <w:rsid w:val="0026559C"/>
    <w:rsid w:val="002658DC"/>
    <w:rsid w:val="00265A91"/>
    <w:rsid w:val="0026614B"/>
    <w:rsid w:val="002663CE"/>
    <w:rsid w:val="002664D2"/>
    <w:rsid w:val="002665E3"/>
    <w:rsid w:val="00266698"/>
    <w:rsid w:val="00266746"/>
    <w:rsid w:val="00266757"/>
    <w:rsid w:val="002667E3"/>
    <w:rsid w:val="00266A3B"/>
    <w:rsid w:val="00266CEA"/>
    <w:rsid w:val="0026702B"/>
    <w:rsid w:val="00267062"/>
    <w:rsid w:val="00267216"/>
    <w:rsid w:val="0026736C"/>
    <w:rsid w:val="0026745D"/>
    <w:rsid w:val="00267666"/>
    <w:rsid w:val="00267AB6"/>
    <w:rsid w:val="002709CD"/>
    <w:rsid w:val="00270C94"/>
    <w:rsid w:val="00270DA6"/>
    <w:rsid w:val="00270DCF"/>
    <w:rsid w:val="00270EBF"/>
    <w:rsid w:val="00270EDD"/>
    <w:rsid w:val="00271173"/>
    <w:rsid w:val="00271259"/>
    <w:rsid w:val="00271309"/>
    <w:rsid w:val="0027144C"/>
    <w:rsid w:val="00271943"/>
    <w:rsid w:val="002719C1"/>
    <w:rsid w:val="00272141"/>
    <w:rsid w:val="002721D5"/>
    <w:rsid w:val="00272475"/>
    <w:rsid w:val="00272CD5"/>
    <w:rsid w:val="00272DA1"/>
    <w:rsid w:val="00273344"/>
    <w:rsid w:val="0027341D"/>
    <w:rsid w:val="00273A2A"/>
    <w:rsid w:val="00273BE5"/>
    <w:rsid w:val="00273C71"/>
    <w:rsid w:val="00273F6A"/>
    <w:rsid w:val="0027447E"/>
    <w:rsid w:val="00274539"/>
    <w:rsid w:val="00274624"/>
    <w:rsid w:val="002746BD"/>
    <w:rsid w:val="00274889"/>
    <w:rsid w:val="00274AD6"/>
    <w:rsid w:val="00274DB3"/>
    <w:rsid w:val="002753F6"/>
    <w:rsid w:val="002754EC"/>
    <w:rsid w:val="002755F1"/>
    <w:rsid w:val="0027586E"/>
    <w:rsid w:val="002758D3"/>
    <w:rsid w:val="00275AD9"/>
    <w:rsid w:val="00275D80"/>
    <w:rsid w:val="00275E88"/>
    <w:rsid w:val="002763A0"/>
    <w:rsid w:val="002764AE"/>
    <w:rsid w:val="00276773"/>
    <w:rsid w:val="0027699D"/>
    <w:rsid w:val="00276B2A"/>
    <w:rsid w:val="00276D71"/>
    <w:rsid w:val="00276F6F"/>
    <w:rsid w:val="00277E1F"/>
    <w:rsid w:val="002802EF"/>
    <w:rsid w:val="00280305"/>
    <w:rsid w:val="00280500"/>
    <w:rsid w:val="002806F1"/>
    <w:rsid w:val="0028078C"/>
    <w:rsid w:val="00280A09"/>
    <w:rsid w:val="00280C97"/>
    <w:rsid w:val="002812CA"/>
    <w:rsid w:val="00281774"/>
    <w:rsid w:val="00281978"/>
    <w:rsid w:val="00281BA3"/>
    <w:rsid w:val="00281C24"/>
    <w:rsid w:val="00282114"/>
    <w:rsid w:val="00282236"/>
    <w:rsid w:val="0028299F"/>
    <w:rsid w:val="00282AE9"/>
    <w:rsid w:val="00282B19"/>
    <w:rsid w:val="00282DA1"/>
    <w:rsid w:val="00282E10"/>
    <w:rsid w:val="00282E8B"/>
    <w:rsid w:val="00282FD1"/>
    <w:rsid w:val="00282FF9"/>
    <w:rsid w:val="00283133"/>
    <w:rsid w:val="002833C6"/>
    <w:rsid w:val="0028384A"/>
    <w:rsid w:val="00283912"/>
    <w:rsid w:val="00283C9C"/>
    <w:rsid w:val="00283D54"/>
    <w:rsid w:val="00283D7C"/>
    <w:rsid w:val="002844BE"/>
    <w:rsid w:val="002846E1"/>
    <w:rsid w:val="00284CC9"/>
    <w:rsid w:val="00284D7B"/>
    <w:rsid w:val="00285160"/>
    <w:rsid w:val="00285547"/>
    <w:rsid w:val="00286259"/>
    <w:rsid w:val="00286459"/>
    <w:rsid w:val="00286781"/>
    <w:rsid w:val="00286958"/>
    <w:rsid w:val="00286B5C"/>
    <w:rsid w:val="00286B6B"/>
    <w:rsid w:val="00286F3F"/>
    <w:rsid w:val="0028710F"/>
    <w:rsid w:val="002872CF"/>
    <w:rsid w:val="00287916"/>
    <w:rsid w:val="00287B06"/>
    <w:rsid w:val="00287CCA"/>
    <w:rsid w:val="00287D56"/>
    <w:rsid w:val="00287E4C"/>
    <w:rsid w:val="00290097"/>
    <w:rsid w:val="002905DB"/>
    <w:rsid w:val="0029134B"/>
    <w:rsid w:val="00291652"/>
    <w:rsid w:val="00291715"/>
    <w:rsid w:val="002918BD"/>
    <w:rsid w:val="00291908"/>
    <w:rsid w:val="0029256D"/>
    <w:rsid w:val="002925A5"/>
    <w:rsid w:val="00292A8E"/>
    <w:rsid w:val="00293143"/>
    <w:rsid w:val="002935D0"/>
    <w:rsid w:val="002936D5"/>
    <w:rsid w:val="00293727"/>
    <w:rsid w:val="002937E8"/>
    <w:rsid w:val="00293B6B"/>
    <w:rsid w:val="00293DFE"/>
    <w:rsid w:val="00294108"/>
    <w:rsid w:val="002944A2"/>
    <w:rsid w:val="00294A11"/>
    <w:rsid w:val="00294B6A"/>
    <w:rsid w:val="00294E25"/>
    <w:rsid w:val="00294EBD"/>
    <w:rsid w:val="00294F1F"/>
    <w:rsid w:val="0029518C"/>
    <w:rsid w:val="002951A3"/>
    <w:rsid w:val="00295213"/>
    <w:rsid w:val="0029545A"/>
    <w:rsid w:val="00295B35"/>
    <w:rsid w:val="00295EFB"/>
    <w:rsid w:val="0029637F"/>
    <w:rsid w:val="002963BA"/>
    <w:rsid w:val="00296687"/>
    <w:rsid w:val="002969F5"/>
    <w:rsid w:val="00296BAB"/>
    <w:rsid w:val="00296C9B"/>
    <w:rsid w:val="00296D00"/>
    <w:rsid w:val="00296D67"/>
    <w:rsid w:val="00296E29"/>
    <w:rsid w:val="00296FD0"/>
    <w:rsid w:val="0029731E"/>
    <w:rsid w:val="00297972"/>
    <w:rsid w:val="00297E09"/>
    <w:rsid w:val="00297F8C"/>
    <w:rsid w:val="002A00B9"/>
    <w:rsid w:val="002A016A"/>
    <w:rsid w:val="002A0266"/>
    <w:rsid w:val="002A0365"/>
    <w:rsid w:val="002A0751"/>
    <w:rsid w:val="002A0A93"/>
    <w:rsid w:val="002A0B31"/>
    <w:rsid w:val="002A0B6E"/>
    <w:rsid w:val="002A0C78"/>
    <w:rsid w:val="002A0DE7"/>
    <w:rsid w:val="002A1169"/>
    <w:rsid w:val="002A154A"/>
    <w:rsid w:val="002A1A84"/>
    <w:rsid w:val="002A1A98"/>
    <w:rsid w:val="002A1BCB"/>
    <w:rsid w:val="002A1CB8"/>
    <w:rsid w:val="002A1CE8"/>
    <w:rsid w:val="002A1DC3"/>
    <w:rsid w:val="002A220F"/>
    <w:rsid w:val="002A2218"/>
    <w:rsid w:val="002A22A5"/>
    <w:rsid w:val="002A24DE"/>
    <w:rsid w:val="002A24E7"/>
    <w:rsid w:val="002A2589"/>
    <w:rsid w:val="002A2F33"/>
    <w:rsid w:val="002A300B"/>
    <w:rsid w:val="002A322A"/>
    <w:rsid w:val="002A322C"/>
    <w:rsid w:val="002A375A"/>
    <w:rsid w:val="002A3942"/>
    <w:rsid w:val="002A3B12"/>
    <w:rsid w:val="002A3B1B"/>
    <w:rsid w:val="002A3D2C"/>
    <w:rsid w:val="002A3D6F"/>
    <w:rsid w:val="002A3E47"/>
    <w:rsid w:val="002A401E"/>
    <w:rsid w:val="002A4528"/>
    <w:rsid w:val="002A47C6"/>
    <w:rsid w:val="002A4ACD"/>
    <w:rsid w:val="002A4D13"/>
    <w:rsid w:val="002A4F0F"/>
    <w:rsid w:val="002A552D"/>
    <w:rsid w:val="002A579F"/>
    <w:rsid w:val="002A580F"/>
    <w:rsid w:val="002A5852"/>
    <w:rsid w:val="002A58EA"/>
    <w:rsid w:val="002A5932"/>
    <w:rsid w:val="002A5947"/>
    <w:rsid w:val="002A5C61"/>
    <w:rsid w:val="002A6019"/>
    <w:rsid w:val="002A6861"/>
    <w:rsid w:val="002A6906"/>
    <w:rsid w:val="002A6CF0"/>
    <w:rsid w:val="002A6E81"/>
    <w:rsid w:val="002A6F1E"/>
    <w:rsid w:val="002A6F3B"/>
    <w:rsid w:val="002A7307"/>
    <w:rsid w:val="002A7AA1"/>
    <w:rsid w:val="002A7B52"/>
    <w:rsid w:val="002A7F2A"/>
    <w:rsid w:val="002B0013"/>
    <w:rsid w:val="002B013F"/>
    <w:rsid w:val="002B0819"/>
    <w:rsid w:val="002B0952"/>
    <w:rsid w:val="002B09E4"/>
    <w:rsid w:val="002B0A80"/>
    <w:rsid w:val="002B0B0C"/>
    <w:rsid w:val="002B0EF8"/>
    <w:rsid w:val="002B1198"/>
    <w:rsid w:val="002B1209"/>
    <w:rsid w:val="002B1266"/>
    <w:rsid w:val="002B1650"/>
    <w:rsid w:val="002B1709"/>
    <w:rsid w:val="002B1713"/>
    <w:rsid w:val="002B1B61"/>
    <w:rsid w:val="002B1C1F"/>
    <w:rsid w:val="002B1C65"/>
    <w:rsid w:val="002B1EF9"/>
    <w:rsid w:val="002B2044"/>
    <w:rsid w:val="002B21C6"/>
    <w:rsid w:val="002B22B6"/>
    <w:rsid w:val="002B2675"/>
    <w:rsid w:val="002B26E6"/>
    <w:rsid w:val="002B295B"/>
    <w:rsid w:val="002B2C04"/>
    <w:rsid w:val="002B2D41"/>
    <w:rsid w:val="002B2FB5"/>
    <w:rsid w:val="002B325F"/>
    <w:rsid w:val="002B3367"/>
    <w:rsid w:val="002B3686"/>
    <w:rsid w:val="002B38CD"/>
    <w:rsid w:val="002B411E"/>
    <w:rsid w:val="002B46DA"/>
    <w:rsid w:val="002B4D37"/>
    <w:rsid w:val="002B518D"/>
    <w:rsid w:val="002B52C1"/>
    <w:rsid w:val="002B5411"/>
    <w:rsid w:val="002B579A"/>
    <w:rsid w:val="002B58C1"/>
    <w:rsid w:val="002B599A"/>
    <w:rsid w:val="002B5C82"/>
    <w:rsid w:val="002B5D15"/>
    <w:rsid w:val="002B5E5D"/>
    <w:rsid w:val="002B64A0"/>
    <w:rsid w:val="002B665D"/>
    <w:rsid w:val="002B6DB9"/>
    <w:rsid w:val="002B6F36"/>
    <w:rsid w:val="002B71B4"/>
    <w:rsid w:val="002B7D60"/>
    <w:rsid w:val="002C02F5"/>
    <w:rsid w:val="002C042A"/>
    <w:rsid w:val="002C04BF"/>
    <w:rsid w:val="002C071F"/>
    <w:rsid w:val="002C0787"/>
    <w:rsid w:val="002C08A5"/>
    <w:rsid w:val="002C08D2"/>
    <w:rsid w:val="002C12FF"/>
    <w:rsid w:val="002C137A"/>
    <w:rsid w:val="002C155A"/>
    <w:rsid w:val="002C16EA"/>
    <w:rsid w:val="002C1722"/>
    <w:rsid w:val="002C195A"/>
    <w:rsid w:val="002C1C2A"/>
    <w:rsid w:val="002C1C92"/>
    <w:rsid w:val="002C27C7"/>
    <w:rsid w:val="002C2801"/>
    <w:rsid w:val="002C2857"/>
    <w:rsid w:val="002C285D"/>
    <w:rsid w:val="002C2A62"/>
    <w:rsid w:val="002C2A7D"/>
    <w:rsid w:val="002C2D6C"/>
    <w:rsid w:val="002C2F53"/>
    <w:rsid w:val="002C34FB"/>
    <w:rsid w:val="002C35AB"/>
    <w:rsid w:val="002C3BED"/>
    <w:rsid w:val="002C3EB2"/>
    <w:rsid w:val="002C4100"/>
    <w:rsid w:val="002C41E9"/>
    <w:rsid w:val="002C44CA"/>
    <w:rsid w:val="002C451C"/>
    <w:rsid w:val="002C457C"/>
    <w:rsid w:val="002C463E"/>
    <w:rsid w:val="002C46C3"/>
    <w:rsid w:val="002C4959"/>
    <w:rsid w:val="002C4BF8"/>
    <w:rsid w:val="002C4F2C"/>
    <w:rsid w:val="002C4FB6"/>
    <w:rsid w:val="002C518C"/>
    <w:rsid w:val="002C5457"/>
    <w:rsid w:val="002C55D4"/>
    <w:rsid w:val="002C5600"/>
    <w:rsid w:val="002C5851"/>
    <w:rsid w:val="002C5C66"/>
    <w:rsid w:val="002C5FE3"/>
    <w:rsid w:val="002C6307"/>
    <w:rsid w:val="002C6439"/>
    <w:rsid w:val="002C665F"/>
    <w:rsid w:val="002C69B4"/>
    <w:rsid w:val="002C6E2F"/>
    <w:rsid w:val="002C6E36"/>
    <w:rsid w:val="002C6F3B"/>
    <w:rsid w:val="002C7013"/>
    <w:rsid w:val="002C709D"/>
    <w:rsid w:val="002C7345"/>
    <w:rsid w:val="002C78B8"/>
    <w:rsid w:val="002C7A67"/>
    <w:rsid w:val="002C7D1D"/>
    <w:rsid w:val="002C7D74"/>
    <w:rsid w:val="002D037D"/>
    <w:rsid w:val="002D048C"/>
    <w:rsid w:val="002D0712"/>
    <w:rsid w:val="002D100C"/>
    <w:rsid w:val="002D10B7"/>
    <w:rsid w:val="002D186B"/>
    <w:rsid w:val="002D19D7"/>
    <w:rsid w:val="002D1D22"/>
    <w:rsid w:val="002D1F1F"/>
    <w:rsid w:val="002D2143"/>
    <w:rsid w:val="002D23B4"/>
    <w:rsid w:val="002D261B"/>
    <w:rsid w:val="002D2636"/>
    <w:rsid w:val="002D2691"/>
    <w:rsid w:val="002D2926"/>
    <w:rsid w:val="002D29FB"/>
    <w:rsid w:val="002D2A63"/>
    <w:rsid w:val="002D2FFE"/>
    <w:rsid w:val="002D3015"/>
    <w:rsid w:val="002D3729"/>
    <w:rsid w:val="002D38D1"/>
    <w:rsid w:val="002D3AFC"/>
    <w:rsid w:val="002D3D0E"/>
    <w:rsid w:val="002D41A1"/>
    <w:rsid w:val="002D4258"/>
    <w:rsid w:val="002D42EF"/>
    <w:rsid w:val="002D476F"/>
    <w:rsid w:val="002D498E"/>
    <w:rsid w:val="002D4A66"/>
    <w:rsid w:val="002D4AF2"/>
    <w:rsid w:val="002D4C60"/>
    <w:rsid w:val="002D4F21"/>
    <w:rsid w:val="002D5055"/>
    <w:rsid w:val="002D52EF"/>
    <w:rsid w:val="002D56FE"/>
    <w:rsid w:val="002D5AD7"/>
    <w:rsid w:val="002D5B29"/>
    <w:rsid w:val="002D5CAA"/>
    <w:rsid w:val="002D6033"/>
    <w:rsid w:val="002D618D"/>
    <w:rsid w:val="002D64F1"/>
    <w:rsid w:val="002D68FC"/>
    <w:rsid w:val="002D6926"/>
    <w:rsid w:val="002D6A38"/>
    <w:rsid w:val="002D6A7E"/>
    <w:rsid w:val="002D6BE6"/>
    <w:rsid w:val="002D6D1B"/>
    <w:rsid w:val="002D7016"/>
    <w:rsid w:val="002D77E4"/>
    <w:rsid w:val="002D7C2B"/>
    <w:rsid w:val="002D7CD8"/>
    <w:rsid w:val="002E08AE"/>
    <w:rsid w:val="002E08C8"/>
    <w:rsid w:val="002E0A29"/>
    <w:rsid w:val="002E0A9C"/>
    <w:rsid w:val="002E0B1F"/>
    <w:rsid w:val="002E0B20"/>
    <w:rsid w:val="002E10B2"/>
    <w:rsid w:val="002E11FA"/>
    <w:rsid w:val="002E1214"/>
    <w:rsid w:val="002E1256"/>
    <w:rsid w:val="002E1322"/>
    <w:rsid w:val="002E1807"/>
    <w:rsid w:val="002E1822"/>
    <w:rsid w:val="002E19E1"/>
    <w:rsid w:val="002E1B8F"/>
    <w:rsid w:val="002E1C23"/>
    <w:rsid w:val="002E1D9C"/>
    <w:rsid w:val="002E23F8"/>
    <w:rsid w:val="002E2537"/>
    <w:rsid w:val="002E2597"/>
    <w:rsid w:val="002E2932"/>
    <w:rsid w:val="002E2BEF"/>
    <w:rsid w:val="002E2C46"/>
    <w:rsid w:val="002E2CC3"/>
    <w:rsid w:val="002E2E1A"/>
    <w:rsid w:val="002E321F"/>
    <w:rsid w:val="002E3B49"/>
    <w:rsid w:val="002E3B52"/>
    <w:rsid w:val="002E3E60"/>
    <w:rsid w:val="002E40D8"/>
    <w:rsid w:val="002E40DC"/>
    <w:rsid w:val="002E424D"/>
    <w:rsid w:val="002E44C0"/>
    <w:rsid w:val="002E466F"/>
    <w:rsid w:val="002E48E7"/>
    <w:rsid w:val="002E4A51"/>
    <w:rsid w:val="002E4AF0"/>
    <w:rsid w:val="002E4B7C"/>
    <w:rsid w:val="002E4BE9"/>
    <w:rsid w:val="002E4C21"/>
    <w:rsid w:val="002E5170"/>
    <w:rsid w:val="002E517E"/>
    <w:rsid w:val="002E575A"/>
    <w:rsid w:val="002E5797"/>
    <w:rsid w:val="002E5825"/>
    <w:rsid w:val="002E591E"/>
    <w:rsid w:val="002E5EE9"/>
    <w:rsid w:val="002E61EA"/>
    <w:rsid w:val="002E6213"/>
    <w:rsid w:val="002E6997"/>
    <w:rsid w:val="002E6CC1"/>
    <w:rsid w:val="002E6DB7"/>
    <w:rsid w:val="002E7141"/>
    <w:rsid w:val="002E761E"/>
    <w:rsid w:val="002E7B5F"/>
    <w:rsid w:val="002E7B62"/>
    <w:rsid w:val="002E7B72"/>
    <w:rsid w:val="002E7BCB"/>
    <w:rsid w:val="002E7D0A"/>
    <w:rsid w:val="002E7D3D"/>
    <w:rsid w:val="002E7DDD"/>
    <w:rsid w:val="002F00D0"/>
    <w:rsid w:val="002F0402"/>
    <w:rsid w:val="002F04E4"/>
    <w:rsid w:val="002F0665"/>
    <w:rsid w:val="002F074D"/>
    <w:rsid w:val="002F0951"/>
    <w:rsid w:val="002F0966"/>
    <w:rsid w:val="002F09D1"/>
    <w:rsid w:val="002F0D75"/>
    <w:rsid w:val="002F0F38"/>
    <w:rsid w:val="002F1139"/>
    <w:rsid w:val="002F11D4"/>
    <w:rsid w:val="002F11D7"/>
    <w:rsid w:val="002F12D0"/>
    <w:rsid w:val="002F1421"/>
    <w:rsid w:val="002F176A"/>
    <w:rsid w:val="002F1808"/>
    <w:rsid w:val="002F19E1"/>
    <w:rsid w:val="002F1AB7"/>
    <w:rsid w:val="002F1B3E"/>
    <w:rsid w:val="002F1BF3"/>
    <w:rsid w:val="002F1E10"/>
    <w:rsid w:val="002F237C"/>
    <w:rsid w:val="002F2481"/>
    <w:rsid w:val="002F2AFD"/>
    <w:rsid w:val="002F2C5E"/>
    <w:rsid w:val="002F2EEB"/>
    <w:rsid w:val="002F3157"/>
    <w:rsid w:val="002F31F1"/>
    <w:rsid w:val="002F34E5"/>
    <w:rsid w:val="002F3711"/>
    <w:rsid w:val="002F3965"/>
    <w:rsid w:val="002F3A78"/>
    <w:rsid w:val="002F3BD0"/>
    <w:rsid w:val="002F3CBE"/>
    <w:rsid w:val="002F3F00"/>
    <w:rsid w:val="002F3F35"/>
    <w:rsid w:val="002F3F46"/>
    <w:rsid w:val="002F4039"/>
    <w:rsid w:val="002F40F7"/>
    <w:rsid w:val="002F412A"/>
    <w:rsid w:val="002F43BC"/>
    <w:rsid w:val="002F453F"/>
    <w:rsid w:val="002F49E3"/>
    <w:rsid w:val="002F49F5"/>
    <w:rsid w:val="002F4BF0"/>
    <w:rsid w:val="002F4D3B"/>
    <w:rsid w:val="002F50B7"/>
    <w:rsid w:val="002F53B7"/>
    <w:rsid w:val="002F5536"/>
    <w:rsid w:val="002F5626"/>
    <w:rsid w:val="002F5672"/>
    <w:rsid w:val="002F581C"/>
    <w:rsid w:val="002F5BED"/>
    <w:rsid w:val="002F63B9"/>
    <w:rsid w:val="002F6419"/>
    <w:rsid w:val="002F6422"/>
    <w:rsid w:val="002F6659"/>
    <w:rsid w:val="002F6840"/>
    <w:rsid w:val="002F684A"/>
    <w:rsid w:val="002F6AE4"/>
    <w:rsid w:val="002F7074"/>
    <w:rsid w:val="002F720B"/>
    <w:rsid w:val="002F7401"/>
    <w:rsid w:val="002F75AF"/>
    <w:rsid w:val="002F7945"/>
    <w:rsid w:val="002F797C"/>
    <w:rsid w:val="00300201"/>
    <w:rsid w:val="00300A51"/>
    <w:rsid w:val="00300A72"/>
    <w:rsid w:val="00300BDB"/>
    <w:rsid w:val="00300C90"/>
    <w:rsid w:val="00300E96"/>
    <w:rsid w:val="00300FAA"/>
    <w:rsid w:val="00301A1D"/>
    <w:rsid w:val="0030213F"/>
    <w:rsid w:val="0030255C"/>
    <w:rsid w:val="003028FE"/>
    <w:rsid w:val="003029B0"/>
    <w:rsid w:val="00302CF0"/>
    <w:rsid w:val="00302D92"/>
    <w:rsid w:val="00302F35"/>
    <w:rsid w:val="00303117"/>
    <w:rsid w:val="0030324D"/>
    <w:rsid w:val="00303275"/>
    <w:rsid w:val="0030343A"/>
    <w:rsid w:val="00303685"/>
    <w:rsid w:val="003036E0"/>
    <w:rsid w:val="0030370D"/>
    <w:rsid w:val="00303D12"/>
    <w:rsid w:val="00303E9C"/>
    <w:rsid w:val="003040A8"/>
    <w:rsid w:val="00304AA5"/>
    <w:rsid w:val="00304F1C"/>
    <w:rsid w:val="0030501C"/>
    <w:rsid w:val="003054C4"/>
    <w:rsid w:val="003056D9"/>
    <w:rsid w:val="003057B0"/>
    <w:rsid w:val="00305B6D"/>
    <w:rsid w:val="00305BB4"/>
    <w:rsid w:val="00305C5C"/>
    <w:rsid w:val="00305CCD"/>
    <w:rsid w:val="00305D18"/>
    <w:rsid w:val="00305E37"/>
    <w:rsid w:val="00305F32"/>
    <w:rsid w:val="003060C8"/>
    <w:rsid w:val="0030662F"/>
    <w:rsid w:val="00306CD8"/>
    <w:rsid w:val="00307184"/>
    <w:rsid w:val="003076BC"/>
    <w:rsid w:val="003076D8"/>
    <w:rsid w:val="00307733"/>
    <w:rsid w:val="003077EC"/>
    <w:rsid w:val="00307921"/>
    <w:rsid w:val="003079F6"/>
    <w:rsid w:val="00307FF7"/>
    <w:rsid w:val="003100E7"/>
    <w:rsid w:val="0031036C"/>
    <w:rsid w:val="0031039E"/>
    <w:rsid w:val="00310A70"/>
    <w:rsid w:val="00310DC9"/>
    <w:rsid w:val="00311042"/>
    <w:rsid w:val="00311291"/>
    <w:rsid w:val="0031129A"/>
    <w:rsid w:val="0031163D"/>
    <w:rsid w:val="00311A2E"/>
    <w:rsid w:val="00311B1A"/>
    <w:rsid w:val="00311C08"/>
    <w:rsid w:val="00311DD9"/>
    <w:rsid w:val="003127E4"/>
    <w:rsid w:val="00312AF9"/>
    <w:rsid w:val="00312EAC"/>
    <w:rsid w:val="00312F91"/>
    <w:rsid w:val="0031311F"/>
    <w:rsid w:val="0031350D"/>
    <w:rsid w:val="003137D0"/>
    <w:rsid w:val="00313CFC"/>
    <w:rsid w:val="00313E7D"/>
    <w:rsid w:val="0031446A"/>
    <w:rsid w:val="00314481"/>
    <w:rsid w:val="00314483"/>
    <w:rsid w:val="0031449E"/>
    <w:rsid w:val="00314586"/>
    <w:rsid w:val="003146A5"/>
    <w:rsid w:val="003147EA"/>
    <w:rsid w:val="00314A84"/>
    <w:rsid w:val="00314B80"/>
    <w:rsid w:val="003152F1"/>
    <w:rsid w:val="0031578A"/>
    <w:rsid w:val="003157B1"/>
    <w:rsid w:val="0031584C"/>
    <w:rsid w:val="00315C45"/>
    <w:rsid w:val="00315E0A"/>
    <w:rsid w:val="003161A8"/>
    <w:rsid w:val="003163C8"/>
    <w:rsid w:val="00316449"/>
    <w:rsid w:val="00316652"/>
    <w:rsid w:val="00316C5A"/>
    <w:rsid w:val="00316D91"/>
    <w:rsid w:val="00316E73"/>
    <w:rsid w:val="00316F60"/>
    <w:rsid w:val="00317443"/>
    <w:rsid w:val="003175C0"/>
    <w:rsid w:val="00317B17"/>
    <w:rsid w:val="00317B3E"/>
    <w:rsid w:val="00317D65"/>
    <w:rsid w:val="003200E7"/>
    <w:rsid w:val="00320553"/>
    <w:rsid w:val="00320700"/>
    <w:rsid w:val="00321217"/>
    <w:rsid w:val="00321309"/>
    <w:rsid w:val="003214E4"/>
    <w:rsid w:val="0032184C"/>
    <w:rsid w:val="0032194C"/>
    <w:rsid w:val="00321A6A"/>
    <w:rsid w:val="00321AC4"/>
    <w:rsid w:val="00321D59"/>
    <w:rsid w:val="00321E97"/>
    <w:rsid w:val="00322044"/>
    <w:rsid w:val="0032224B"/>
    <w:rsid w:val="00322442"/>
    <w:rsid w:val="0032274B"/>
    <w:rsid w:val="003227F4"/>
    <w:rsid w:val="0032297C"/>
    <w:rsid w:val="00322AAB"/>
    <w:rsid w:val="00322B74"/>
    <w:rsid w:val="00322BDF"/>
    <w:rsid w:val="00322D42"/>
    <w:rsid w:val="00322D96"/>
    <w:rsid w:val="00322F6D"/>
    <w:rsid w:val="00322F88"/>
    <w:rsid w:val="0032337F"/>
    <w:rsid w:val="0032354D"/>
    <w:rsid w:val="003235BD"/>
    <w:rsid w:val="003236BF"/>
    <w:rsid w:val="0032374A"/>
    <w:rsid w:val="0032378D"/>
    <w:rsid w:val="003239F3"/>
    <w:rsid w:val="00323B6E"/>
    <w:rsid w:val="00323F41"/>
    <w:rsid w:val="0032427D"/>
    <w:rsid w:val="0032451A"/>
    <w:rsid w:val="0032471B"/>
    <w:rsid w:val="0032507F"/>
    <w:rsid w:val="00325254"/>
    <w:rsid w:val="003257A1"/>
    <w:rsid w:val="00325820"/>
    <w:rsid w:val="003259E3"/>
    <w:rsid w:val="00325B78"/>
    <w:rsid w:val="00325B86"/>
    <w:rsid w:val="00325C83"/>
    <w:rsid w:val="00325DD9"/>
    <w:rsid w:val="003263C7"/>
    <w:rsid w:val="00326462"/>
    <w:rsid w:val="003265D8"/>
    <w:rsid w:val="00326624"/>
    <w:rsid w:val="0032688C"/>
    <w:rsid w:val="00326AA4"/>
    <w:rsid w:val="00326E2A"/>
    <w:rsid w:val="00326F3F"/>
    <w:rsid w:val="00326F67"/>
    <w:rsid w:val="00327122"/>
    <w:rsid w:val="00327473"/>
    <w:rsid w:val="00327869"/>
    <w:rsid w:val="0032791F"/>
    <w:rsid w:val="00327C36"/>
    <w:rsid w:val="00330056"/>
    <w:rsid w:val="0033019F"/>
    <w:rsid w:val="00330BEF"/>
    <w:rsid w:val="00330CC0"/>
    <w:rsid w:val="0033109E"/>
    <w:rsid w:val="00331644"/>
    <w:rsid w:val="0033176E"/>
    <w:rsid w:val="00331894"/>
    <w:rsid w:val="003318B0"/>
    <w:rsid w:val="00331A82"/>
    <w:rsid w:val="00331D28"/>
    <w:rsid w:val="00331E41"/>
    <w:rsid w:val="003321E1"/>
    <w:rsid w:val="0033235A"/>
    <w:rsid w:val="0033236A"/>
    <w:rsid w:val="003324F5"/>
    <w:rsid w:val="00332703"/>
    <w:rsid w:val="00332BDF"/>
    <w:rsid w:val="00332BF0"/>
    <w:rsid w:val="00332C45"/>
    <w:rsid w:val="00332EC8"/>
    <w:rsid w:val="00333409"/>
    <w:rsid w:val="003334E8"/>
    <w:rsid w:val="00333A39"/>
    <w:rsid w:val="00333AAD"/>
    <w:rsid w:val="00333BFF"/>
    <w:rsid w:val="00333F2F"/>
    <w:rsid w:val="00334099"/>
    <w:rsid w:val="00335231"/>
    <w:rsid w:val="003353C0"/>
    <w:rsid w:val="003356C6"/>
    <w:rsid w:val="00335CEA"/>
    <w:rsid w:val="00336182"/>
    <w:rsid w:val="00336335"/>
    <w:rsid w:val="003367FC"/>
    <w:rsid w:val="00336968"/>
    <w:rsid w:val="00336A25"/>
    <w:rsid w:val="00336A92"/>
    <w:rsid w:val="00336AD3"/>
    <w:rsid w:val="0033770A"/>
    <w:rsid w:val="003378E4"/>
    <w:rsid w:val="00337956"/>
    <w:rsid w:val="00337C54"/>
    <w:rsid w:val="00337E72"/>
    <w:rsid w:val="0034013F"/>
    <w:rsid w:val="003403DB"/>
    <w:rsid w:val="003403DC"/>
    <w:rsid w:val="00340400"/>
    <w:rsid w:val="00340757"/>
    <w:rsid w:val="003408B3"/>
    <w:rsid w:val="003409AD"/>
    <w:rsid w:val="00340E11"/>
    <w:rsid w:val="003413D4"/>
    <w:rsid w:val="00341570"/>
    <w:rsid w:val="003418CF"/>
    <w:rsid w:val="0034197E"/>
    <w:rsid w:val="00341A5C"/>
    <w:rsid w:val="003424E6"/>
    <w:rsid w:val="003425BE"/>
    <w:rsid w:val="00342757"/>
    <w:rsid w:val="00342F1F"/>
    <w:rsid w:val="00343006"/>
    <w:rsid w:val="00343035"/>
    <w:rsid w:val="00343483"/>
    <w:rsid w:val="003434DC"/>
    <w:rsid w:val="003435B8"/>
    <w:rsid w:val="00343650"/>
    <w:rsid w:val="003439CD"/>
    <w:rsid w:val="00343C6E"/>
    <w:rsid w:val="003443E3"/>
    <w:rsid w:val="00344657"/>
    <w:rsid w:val="003447ED"/>
    <w:rsid w:val="00344918"/>
    <w:rsid w:val="00344BF5"/>
    <w:rsid w:val="00344DCA"/>
    <w:rsid w:val="00345020"/>
    <w:rsid w:val="00345092"/>
    <w:rsid w:val="00345167"/>
    <w:rsid w:val="0034565B"/>
    <w:rsid w:val="00345A97"/>
    <w:rsid w:val="003463FA"/>
    <w:rsid w:val="0034656E"/>
    <w:rsid w:val="00346A03"/>
    <w:rsid w:val="003470D6"/>
    <w:rsid w:val="00347184"/>
    <w:rsid w:val="00347333"/>
    <w:rsid w:val="003474BE"/>
    <w:rsid w:val="0034765B"/>
    <w:rsid w:val="003476A5"/>
    <w:rsid w:val="003479ED"/>
    <w:rsid w:val="00347C29"/>
    <w:rsid w:val="00347E2F"/>
    <w:rsid w:val="00347EE3"/>
    <w:rsid w:val="003500F6"/>
    <w:rsid w:val="00350553"/>
    <w:rsid w:val="00350680"/>
    <w:rsid w:val="00350800"/>
    <w:rsid w:val="00350AA8"/>
    <w:rsid w:val="00350DDA"/>
    <w:rsid w:val="00350E21"/>
    <w:rsid w:val="003511E6"/>
    <w:rsid w:val="0035240E"/>
    <w:rsid w:val="00352B30"/>
    <w:rsid w:val="00352CB1"/>
    <w:rsid w:val="00352E17"/>
    <w:rsid w:val="00352E58"/>
    <w:rsid w:val="00352FE0"/>
    <w:rsid w:val="003531DF"/>
    <w:rsid w:val="00353261"/>
    <w:rsid w:val="00353F37"/>
    <w:rsid w:val="00354054"/>
    <w:rsid w:val="003544D7"/>
    <w:rsid w:val="003544EF"/>
    <w:rsid w:val="00354570"/>
    <w:rsid w:val="00354675"/>
    <w:rsid w:val="003547BC"/>
    <w:rsid w:val="003547CF"/>
    <w:rsid w:val="00354A7B"/>
    <w:rsid w:val="0035505D"/>
    <w:rsid w:val="003550C4"/>
    <w:rsid w:val="00355855"/>
    <w:rsid w:val="00355B64"/>
    <w:rsid w:val="00356333"/>
    <w:rsid w:val="0035634C"/>
    <w:rsid w:val="00356637"/>
    <w:rsid w:val="00356DB2"/>
    <w:rsid w:val="00356F5D"/>
    <w:rsid w:val="00357118"/>
    <w:rsid w:val="00357394"/>
    <w:rsid w:val="003576EC"/>
    <w:rsid w:val="003578F1"/>
    <w:rsid w:val="00357CA9"/>
    <w:rsid w:val="00357D6C"/>
    <w:rsid w:val="00357E67"/>
    <w:rsid w:val="00357F6B"/>
    <w:rsid w:val="003600BA"/>
    <w:rsid w:val="0036036A"/>
    <w:rsid w:val="003604CD"/>
    <w:rsid w:val="003608B0"/>
    <w:rsid w:val="00360BDD"/>
    <w:rsid w:val="00360C71"/>
    <w:rsid w:val="00360D93"/>
    <w:rsid w:val="003611BF"/>
    <w:rsid w:val="00361332"/>
    <w:rsid w:val="00361385"/>
    <w:rsid w:val="00361488"/>
    <w:rsid w:val="00361772"/>
    <w:rsid w:val="00361779"/>
    <w:rsid w:val="00362118"/>
    <w:rsid w:val="0036227F"/>
    <w:rsid w:val="00362647"/>
    <w:rsid w:val="00362EF4"/>
    <w:rsid w:val="003630E1"/>
    <w:rsid w:val="0036326B"/>
    <w:rsid w:val="003632F6"/>
    <w:rsid w:val="003632FD"/>
    <w:rsid w:val="0036357A"/>
    <w:rsid w:val="0036364C"/>
    <w:rsid w:val="003636A5"/>
    <w:rsid w:val="00363C1A"/>
    <w:rsid w:val="00364017"/>
    <w:rsid w:val="0036430A"/>
    <w:rsid w:val="00364321"/>
    <w:rsid w:val="003646A0"/>
    <w:rsid w:val="003647C5"/>
    <w:rsid w:val="00364C97"/>
    <w:rsid w:val="00364F40"/>
    <w:rsid w:val="00364F71"/>
    <w:rsid w:val="00365101"/>
    <w:rsid w:val="00365730"/>
    <w:rsid w:val="00365C74"/>
    <w:rsid w:val="00365C95"/>
    <w:rsid w:val="00365F89"/>
    <w:rsid w:val="00365FED"/>
    <w:rsid w:val="003662AE"/>
    <w:rsid w:val="003662D1"/>
    <w:rsid w:val="0036649F"/>
    <w:rsid w:val="00366567"/>
    <w:rsid w:val="0036672C"/>
    <w:rsid w:val="00366BBF"/>
    <w:rsid w:val="00366DA7"/>
    <w:rsid w:val="0036727D"/>
    <w:rsid w:val="0036736F"/>
    <w:rsid w:val="00367475"/>
    <w:rsid w:val="003677B3"/>
    <w:rsid w:val="003677D7"/>
    <w:rsid w:val="00367C88"/>
    <w:rsid w:val="00367F63"/>
    <w:rsid w:val="003702E0"/>
    <w:rsid w:val="00370D78"/>
    <w:rsid w:val="003714DF"/>
    <w:rsid w:val="00371762"/>
    <w:rsid w:val="003718BA"/>
    <w:rsid w:val="00371962"/>
    <w:rsid w:val="00371BDA"/>
    <w:rsid w:val="00372154"/>
    <w:rsid w:val="00372717"/>
    <w:rsid w:val="003727BD"/>
    <w:rsid w:val="00372884"/>
    <w:rsid w:val="003729E2"/>
    <w:rsid w:val="00372A4C"/>
    <w:rsid w:val="00372AE4"/>
    <w:rsid w:val="00372AE6"/>
    <w:rsid w:val="00372DE7"/>
    <w:rsid w:val="00373359"/>
    <w:rsid w:val="003733E8"/>
    <w:rsid w:val="003733FA"/>
    <w:rsid w:val="00373458"/>
    <w:rsid w:val="00373B04"/>
    <w:rsid w:val="003741E5"/>
    <w:rsid w:val="0037474E"/>
    <w:rsid w:val="00374887"/>
    <w:rsid w:val="00374C96"/>
    <w:rsid w:val="00374DB3"/>
    <w:rsid w:val="00374EDF"/>
    <w:rsid w:val="003750B7"/>
    <w:rsid w:val="00375272"/>
    <w:rsid w:val="00375579"/>
    <w:rsid w:val="00375A2B"/>
    <w:rsid w:val="00376189"/>
    <w:rsid w:val="00376295"/>
    <w:rsid w:val="00376334"/>
    <w:rsid w:val="00376881"/>
    <w:rsid w:val="0037688B"/>
    <w:rsid w:val="003768E7"/>
    <w:rsid w:val="00376B3C"/>
    <w:rsid w:val="00376B6E"/>
    <w:rsid w:val="0037714E"/>
    <w:rsid w:val="003776A3"/>
    <w:rsid w:val="00377A24"/>
    <w:rsid w:val="00377C28"/>
    <w:rsid w:val="00377C55"/>
    <w:rsid w:val="00377FF7"/>
    <w:rsid w:val="0038014E"/>
    <w:rsid w:val="00380172"/>
    <w:rsid w:val="0038049D"/>
    <w:rsid w:val="0038054A"/>
    <w:rsid w:val="003806B5"/>
    <w:rsid w:val="00380954"/>
    <w:rsid w:val="00380A58"/>
    <w:rsid w:val="00380A96"/>
    <w:rsid w:val="00380BEA"/>
    <w:rsid w:val="00380D8E"/>
    <w:rsid w:val="00380FB8"/>
    <w:rsid w:val="003810EA"/>
    <w:rsid w:val="0038132D"/>
    <w:rsid w:val="003815FE"/>
    <w:rsid w:val="00381629"/>
    <w:rsid w:val="00381BAD"/>
    <w:rsid w:val="00381D16"/>
    <w:rsid w:val="00381E17"/>
    <w:rsid w:val="00381F96"/>
    <w:rsid w:val="00382A67"/>
    <w:rsid w:val="00382AFC"/>
    <w:rsid w:val="00382F69"/>
    <w:rsid w:val="00383351"/>
    <w:rsid w:val="003833B5"/>
    <w:rsid w:val="003836C6"/>
    <w:rsid w:val="0038393F"/>
    <w:rsid w:val="00383B7E"/>
    <w:rsid w:val="00383F59"/>
    <w:rsid w:val="0038479C"/>
    <w:rsid w:val="003848B7"/>
    <w:rsid w:val="00384C49"/>
    <w:rsid w:val="00384DAD"/>
    <w:rsid w:val="00384F35"/>
    <w:rsid w:val="00384F4D"/>
    <w:rsid w:val="0038583F"/>
    <w:rsid w:val="00385A51"/>
    <w:rsid w:val="00385EB5"/>
    <w:rsid w:val="00386101"/>
    <w:rsid w:val="003861B1"/>
    <w:rsid w:val="003862EC"/>
    <w:rsid w:val="003866D4"/>
    <w:rsid w:val="00386ABF"/>
    <w:rsid w:val="00386B09"/>
    <w:rsid w:val="00386B28"/>
    <w:rsid w:val="00386C45"/>
    <w:rsid w:val="00386EC7"/>
    <w:rsid w:val="00386F7E"/>
    <w:rsid w:val="00387476"/>
    <w:rsid w:val="003875C6"/>
    <w:rsid w:val="00387721"/>
    <w:rsid w:val="00387899"/>
    <w:rsid w:val="0038799C"/>
    <w:rsid w:val="00387A76"/>
    <w:rsid w:val="00387D11"/>
    <w:rsid w:val="00390170"/>
    <w:rsid w:val="0039031F"/>
    <w:rsid w:val="003905BD"/>
    <w:rsid w:val="003907C5"/>
    <w:rsid w:val="00390874"/>
    <w:rsid w:val="00390985"/>
    <w:rsid w:val="003909FD"/>
    <w:rsid w:val="00390D29"/>
    <w:rsid w:val="00390E56"/>
    <w:rsid w:val="0039119C"/>
    <w:rsid w:val="0039123C"/>
    <w:rsid w:val="0039148D"/>
    <w:rsid w:val="003917B1"/>
    <w:rsid w:val="0039181B"/>
    <w:rsid w:val="003919C4"/>
    <w:rsid w:val="00391AF8"/>
    <w:rsid w:val="00391EA2"/>
    <w:rsid w:val="00392268"/>
    <w:rsid w:val="00392297"/>
    <w:rsid w:val="0039291D"/>
    <w:rsid w:val="0039293D"/>
    <w:rsid w:val="003929CC"/>
    <w:rsid w:val="00392B9D"/>
    <w:rsid w:val="0039305A"/>
    <w:rsid w:val="00393160"/>
    <w:rsid w:val="0039352B"/>
    <w:rsid w:val="0039356D"/>
    <w:rsid w:val="00393D3E"/>
    <w:rsid w:val="003941E8"/>
    <w:rsid w:val="00394379"/>
    <w:rsid w:val="003949B6"/>
    <w:rsid w:val="00394BAE"/>
    <w:rsid w:val="00394F9D"/>
    <w:rsid w:val="003951FC"/>
    <w:rsid w:val="0039533D"/>
    <w:rsid w:val="00395412"/>
    <w:rsid w:val="0039545A"/>
    <w:rsid w:val="00395B02"/>
    <w:rsid w:val="00395BC3"/>
    <w:rsid w:val="00395C46"/>
    <w:rsid w:val="00395EAC"/>
    <w:rsid w:val="003960CE"/>
    <w:rsid w:val="003962F4"/>
    <w:rsid w:val="003964D7"/>
    <w:rsid w:val="00396657"/>
    <w:rsid w:val="00396FFC"/>
    <w:rsid w:val="00397074"/>
    <w:rsid w:val="003970A5"/>
    <w:rsid w:val="0039712F"/>
    <w:rsid w:val="003972EC"/>
    <w:rsid w:val="00397479"/>
    <w:rsid w:val="003979E7"/>
    <w:rsid w:val="00397DAA"/>
    <w:rsid w:val="00397FDB"/>
    <w:rsid w:val="003A0223"/>
    <w:rsid w:val="003A0741"/>
    <w:rsid w:val="003A0B8D"/>
    <w:rsid w:val="003A0BC5"/>
    <w:rsid w:val="003A0D6A"/>
    <w:rsid w:val="003A12E3"/>
    <w:rsid w:val="003A166F"/>
    <w:rsid w:val="003A16EA"/>
    <w:rsid w:val="003A1941"/>
    <w:rsid w:val="003A1964"/>
    <w:rsid w:val="003A1B0F"/>
    <w:rsid w:val="003A1D36"/>
    <w:rsid w:val="003A1FDF"/>
    <w:rsid w:val="003A2068"/>
    <w:rsid w:val="003A237F"/>
    <w:rsid w:val="003A2A7B"/>
    <w:rsid w:val="003A2AFB"/>
    <w:rsid w:val="003A2D14"/>
    <w:rsid w:val="003A2D88"/>
    <w:rsid w:val="003A2EE1"/>
    <w:rsid w:val="003A2F20"/>
    <w:rsid w:val="003A2F43"/>
    <w:rsid w:val="003A3170"/>
    <w:rsid w:val="003A3556"/>
    <w:rsid w:val="003A3856"/>
    <w:rsid w:val="003A393A"/>
    <w:rsid w:val="003A39FF"/>
    <w:rsid w:val="003A3ABA"/>
    <w:rsid w:val="003A45AD"/>
    <w:rsid w:val="003A4A1F"/>
    <w:rsid w:val="003A4C79"/>
    <w:rsid w:val="003A595F"/>
    <w:rsid w:val="003A5B26"/>
    <w:rsid w:val="003A5DBE"/>
    <w:rsid w:val="003A65CE"/>
    <w:rsid w:val="003A672C"/>
    <w:rsid w:val="003A69ED"/>
    <w:rsid w:val="003A6B87"/>
    <w:rsid w:val="003A6D03"/>
    <w:rsid w:val="003A6DA8"/>
    <w:rsid w:val="003A7C15"/>
    <w:rsid w:val="003A7C3B"/>
    <w:rsid w:val="003A7DE9"/>
    <w:rsid w:val="003B04E4"/>
    <w:rsid w:val="003B04EF"/>
    <w:rsid w:val="003B055F"/>
    <w:rsid w:val="003B0A2E"/>
    <w:rsid w:val="003B0C19"/>
    <w:rsid w:val="003B1172"/>
    <w:rsid w:val="003B1216"/>
    <w:rsid w:val="003B1CA1"/>
    <w:rsid w:val="003B1DB7"/>
    <w:rsid w:val="003B22E3"/>
    <w:rsid w:val="003B2368"/>
    <w:rsid w:val="003B2A82"/>
    <w:rsid w:val="003B2BA8"/>
    <w:rsid w:val="003B2E6D"/>
    <w:rsid w:val="003B3EA3"/>
    <w:rsid w:val="003B3F22"/>
    <w:rsid w:val="003B42E6"/>
    <w:rsid w:val="003B483E"/>
    <w:rsid w:val="003B48F5"/>
    <w:rsid w:val="003B49EA"/>
    <w:rsid w:val="003B4EB7"/>
    <w:rsid w:val="003B621A"/>
    <w:rsid w:val="003B6697"/>
    <w:rsid w:val="003B66FF"/>
    <w:rsid w:val="003B6D06"/>
    <w:rsid w:val="003B6F66"/>
    <w:rsid w:val="003B759C"/>
    <w:rsid w:val="003B7909"/>
    <w:rsid w:val="003B792A"/>
    <w:rsid w:val="003B7977"/>
    <w:rsid w:val="003B7F13"/>
    <w:rsid w:val="003C02B9"/>
    <w:rsid w:val="003C0718"/>
    <w:rsid w:val="003C0A48"/>
    <w:rsid w:val="003C0F42"/>
    <w:rsid w:val="003C10E2"/>
    <w:rsid w:val="003C1127"/>
    <w:rsid w:val="003C1229"/>
    <w:rsid w:val="003C12FE"/>
    <w:rsid w:val="003C154C"/>
    <w:rsid w:val="003C1C7B"/>
    <w:rsid w:val="003C1D98"/>
    <w:rsid w:val="003C1E5E"/>
    <w:rsid w:val="003C211E"/>
    <w:rsid w:val="003C27D0"/>
    <w:rsid w:val="003C2A93"/>
    <w:rsid w:val="003C2D68"/>
    <w:rsid w:val="003C2FF0"/>
    <w:rsid w:val="003C3052"/>
    <w:rsid w:val="003C30FE"/>
    <w:rsid w:val="003C3108"/>
    <w:rsid w:val="003C3149"/>
    <w:rsid w:val="003C319B"/>
    <w:rsid w:val="003C32E8"/>
    <w:rsid w:val="003C3E04"/>
    <w:rsid w:val="003C3E79"/>
    <w:rsid w:val="003C3F1D"/>
    <w:rsid w:val="003C3FAD"/>
    <w:rsid w:val="003C41AA"/>
    <w:rsid w:val="003C44BF"/>
    <w:rsid w:val="003C4648"/>
    <w:rsid w:val="003C4660"/>
    <w:rsid w:val="003C4C32"/>
    <w:rsid w:val="003C4E86"/>
    <w:rsid w:val="003C512B"/>
    <w:rsid w:val="003C55DF"/>
    <w:rsid w:val="003C57EF"/>
    <w:rsid w:val="003C5876"/>
    <w:rsid w:val="003C5E5E"/>
    <w:rsid w:val="003C5F29"/>
    <w:rsid w:val="003C61C6"/>
    <w:rsid w:val="003C6E28"/>
    <w:rsid w:val="003C7098"/>
    <w:rsid w:val="003C70BA"/>
    <w:rsid w:val="003C7172"/>
    <w:rsid w:val="003C7458"/>
    <w:rsid w:val="003C761E"/>
    <w:rsid w:val="003C770F"/>
    <w:rsid w:val="003C7862"/>
    <w:rsid w:val="003C7940"/>
    <w:rsid w:val="003C7A17"/>
    <w:rsid w:val="003C7A88"/>
    <w:rsid w:val="003D001D"/>
    <w:rsid w:val="003D01B3"/>
    <w:rsid w:val="003D04C3"/>
    <w:rsid w:val="003D0533"/>
    <w:rsid w:val="003D0F95"/>
    <w:rsid w:val="003D111C"/>
    <w:rsid w:val="003D13A6"/>
    <w:rsid w:val="003D13F1"/>
    <w:rsid w:val="003D1461"/>
    <w:rsid w:val="003D14EC"/>
    <w:rsid w:val="003D16C2"/>
    <w:rsid w:val="003D1DB2"/>
    <w:rsid w:val="003D1E40"/>
    <w:rsid w:val="003D20C6"/>
    <w:rsid w:val="003D229B"/>
    <w:rsid w:val="003D22D5"/>
    <w:rsid w:val="003D2422"/>
    <w:rsid w:val="003D252A"/>
    <w:rsid w:val="003D2DC6"/>
    <w:rsid w:val="003D3084"/>
    <w:rsid w:val="003D3969"/>
    <w:rsid w:val="003D3972"/>
    <w:rsid w:val="003D3C67"/>
    <w:rsid w:val="003D3FE7"/>
    <w:rsid w:val="003D4117"/>
    <w:rsid w:val="003D4379"/>
    <w:rsid w:val="003D4538"/>
    <w:rsid w:val="003D4AED"/>
    <w:rsid w:val="003D4CBA"/>
    <w:rsid w:val="003D4F22"/>
    <w:rsid w:val="003D516F"/>
    <w:rsid w:val="003D52BE"/>
    <w:rsid w:val="003D535E"/>
    <w:rsid w:val="003D56F4"/>
    <w:rsid w:val="003D5B01"/>
    <w:rsid w:val="003D5E3B"/>
    <w:rsid w:val="003D5E8A"/>
    <w:rsid w:val="003D640E"/>
    <w:rsid w:val="003D6491"/>
    <w:rsid w:val="003D6740"/>
    <w:rsid w:val="003D68E9"/>
    <w:rsid w:val="003D6935"/>
    <w:rsid w:val="003D6CE3"/>
    <w:rsid w:val="003D6E5D"/>
    <w:rsid w:val="003D7200"/>
    <w:rsid w:val="003D7382"/>
    <w:rsid w:val="003D798D"/>
    <w:rsid w:val="003D7D01"/>
    <w:rsid w:val="003E0043"/>
    <w:rsid w:val="003E023B"/>
    <w:rsid w:val="003E02A6"/>
    <w:rsid w:val="003E07A0"/>
    <w:rsid w:val="003E0A48"/>
    <w:rsid w:val="003E11F4"/>
    <w:rsid w:val="003E1228"/>
    <w:rsid w:val="003E141B"/>
    <w:rsid w:val="003E14D9"/>
    <w:rsid w:val="003E1A2D"/>
    <w:rsid w:val="003E1CCA"/>
    <w:rsid w:val="003E1FE2"/>
    <w:rsid w:val="003E1FFB"/>
    <w:rsid w:val="003E2060"/>
    <w:rsid w:val="003E2457"/>
    <w:rsid w:val="003E252F"/>
    <w:rsid w:val="003E2A38"/>
    <w:rsid w:val="003E2AED"/>
    <w:rsid w:val="003E2BF6"/>
    <w:rsid w:val="003E2DB8"/>
    <w:rsid w:val="003E308F"/>
    <w:rsid w:val="003E3372"/>
    <w:rsid w:val="003E37BD"/>
    <w:rsid w:val="003E384B"/>
    <w:rsid w:val="003E395D"/>
    <w:rsid w:val="003E438A"/>
    <w:rsid w:val="003E4465"/>
    <w:rsid w:val="003E49C1"/>
    <w:rsid w:val="003E4CFC"/>
    <w:rsid w:val="003E4EE5"/>
    <w:rsid w:val="003E5019"/>
    <w:rsid w:val="003E51D3"/>
    <w:rsid w:val="003E523F"/>
    <w:rsid w:val="003E5322"/>
    <w:rsid w:val="003E55B5"/>
    <w:rsid w:val="003E5719"/>
    <w:rsid w:val="003E58D4"/>
    <w:rsid w:val="003E5956"/>
    <w:rsid w:val="003E5A45"/>
    <w:rsid w:val="003E5AE9"/>
    <w:rsid w:val="003E5B71"/>
    <w:rsid w:val="003E5CBB"/>
    <w:rsid w:val="003E5D95"/>
    <w:rsid w:val="003E5E63"/>
    <w:rsid w:val="003E608D"/>
    <w:rsid w:val="003E6093"/>
    <w:rsid w:val="003E615A"/>
    <w:rsid w:val="003E673A"/>
    <w:rsid w:val="003E683D"/>
    <w:rsid w:val="003E6EDC"/>
    <w:rsid w:val="003E6F52"/>
    <w:rsid w:val="003E710C"/>
    <w:rsid w:val="003E7257"/>
    <w:rsid w:val="003E75E8"/>
    <w:rsid w:val="003E786A"/>
    <w:rsid w:val="003E78A1"/>
    <w:rsid w:val="003E792B"/>
    <w:rsid w:val="003E7D46"/>
    <w:rsid w:val="003F00F3"/>
    <w:rsid w:val="003F0103"/>
    <w:rsid w:val="003F022A"/>
    <w:rsid w:val="003F0427"/>
    <w:rsid w:val="003F0447"/>
    <w:rsid w:val="003F06DE"/>
    <w:rsid w:val="003F0969"/>
    <w:rsid w:val="003F0A04"/>
    <w:rsid w:val="003F0D05"/>
    <w:rsid w:val="003F0F08"/>
    <w:rsid w:val="003F1366"/>
    <w:rsid w:val="003F1532"/>
    <w:rsid w:val="003F19FB"/>
    <w:rsid w:val="003F1B52"/>
    <w:rsid w:val="003F1BC4"/>
    <w:rsid w:val="003F1EF8"/>
    <w:rsid w:val="003F24C6"/>
    <w:rsid w:val="003F25CA"/>
    <w:rsid w:val="003F29DE"/>
    <w:rsid w:val="003F2AA2"/>
    <w:rsid w:val="003F2C4F"/>
    <w:rsid w:val="003F3165"/>
    <w:rsid w:val="003F31CE"/>
    <w:rsid w:val="003F3263"/>
    <w:rsid w:val="003F331E"/>
    <w:rsid w:val="003F333C"/>
    <w:rsid w:val="003F33AB"/>
    <w:rsid w:val="003F3A34"/>
    <w:rsid w:val="003F3B58"/>
    <w:rsid w:val="003F40C4"/>
    <w:rsid w:val="003F41FD"/>
    <w:rsid w:val="003F449F"/>
    <w:rsid w:val="003F4974"/>
    <w:rsid w:val="003F4AC3"/>
    <w:rsid w:val="003F4B77"/>
    <w:rsid w:val="003F4CB5"/>
    <w:rsid w:val="003F4DB4"/>
    <w:rsid w:val="003F4DEF"/>
    <w:rsid w:val="003F4EE6"/>
    <w:rsid w:val="003F4F95"/>
    <w:rsid w:val="003F51D0"/>
    <w:rsid w:val="003F5368"/>
    <w:rsid w:val="003F55C7"/>
    <w:rsid w:val="003F5784"/>
    <w:rsid w:val="003F5CA5"/>
    <w:rsid w:val="003F61CB"/>
    <w:rsid w:val="003F62D3"/>
    <w:rsid w:val="003F684A"/>
    <w:rsid w:val="003F6BBD"/>
    <w:rsid w:val="003F6C9C"/>
    <w:rsid w:val="003F6CFA"/>
    <w:rsid w:val="003F7011"/>
    <w:rsid w:val="003F702E"/>
    <w:rsid w:val="003F71DF"/>
    <w:rsid w:val="003F74BA"/>
    <w:rsid w:val="003F75B8"/>
    <w:rsid w:val="003F7702"/>
    <w:rsid w:val="003F7765"/>
    <w:rsid w:val="003F778B"/>
    <w:rsid w:val="003F7827"/>
    <w:rsid w:val="003F78B9"/>
    <w:rsid w:val="003F7F1D"/>
    <w:rsid w:val="004000AC"/>
    <w:rsid w:val="00400541"/>
    <w:rsid w:val="00400922"/>
    <w:rsid w:val="00400A42"/>
    <w:rsid w:val="00400C06"/>
    <w:rsid w:val="00400C75"/>
    <w:rsid w:val="00400D19"/>
    <w:rsid w:val="0040178B"/>
    <w:rsid w:val="00401B0A"/>
    <w:rsid w:val="00401C8E"/>
    <w:rsid w:val="00401CE5"/>
    <w:rsid w:val="0040216F"/>
    <w:rsid w:val="00402275"/>
    <w:rsid w:val="00402426"/>
    <w:rsid w:val="00402546"/>
    <w:rsid w:val="004029FD"/>
    <w:rsid w:val="00402A5C"/>
    <w:rsid w:val="00402A71"/>
    <w:rsid w:val="00402B65"/>
    <w:rsid w:val="00403076"/>
    <w:rsid w:val="00403354"/>
    <w:rsid w:val="00403865"/>
    <w:rsid w:val="00403913"/>
    <w:rsid w:val="00403BF7"/>
    <w:rsid w:val="00403C05"/>
    <w:rsid w:val="004043E4"/>
    <w:rsid w:val="00404412"/>
    <w:rsid w:val="00404958"/>
    <w:rsid w:val="00404E79"/>
    <w:rsid w:val="00404F9E"/>
    <w:rsid w:val="00404FDD"/>
    <w:rsid w:val="004050E8"/>
    <w:rsid w:val="004054D4"/>
    <w:rsid w:val="00405598"/>
    <w:rsid w:val="0040563D"/>
    <w:rsid w:val="004056F0"/>
    <w:rsid w:val="00405980"/>
    <w:rsid w:val="00405A8C"/>
    <w:rsid w:val="00405B97"/>
    <w:rsid w:val="00405EBC"/>
    <w:rsid w:val="00405EFB"/>
    <w:rsid w:val="0040618E"/>
    <w:rsid w:val="00406334"/>
    <w:rsid w:val="0040635E"/>
    <w:rsid w:val="0040670A"/>
    <w:rsid w:val="00406728"/>
    <w:rsid w:val="00406E19"/>
    <w:rsid w:val="00407125"/>
    <w:rsid w:val="004073D4"/>
    <w:rsid w:val="0040784D"/>
    <w:rsid w:val="00407AB3"/>
    <w:rsid w:val="00407BBA"/>
    <w:rsid w:val="00407BE5"/>
    <w:rsid w:val="00410160"/>
    <w:rsid w:val="00410220"/>
    <w:rsid w:val="00410855"/>
    <w:rsid w:val="00410B4B"/>
    <w:rsid w:val="00410ECB"/>
    <w:rsid w:val="00410ED6"/>
    <w:rsid w:val="00410EEA"/>
    <w:rsid w:val="0041156F"/>
    <w:rsid w:val="00411859"/>
    <w:rsid w:val="00411AC5"/>
    <w:rsid w:val="00411AD4"/>
    <w:rsid w:val="00411D74"/>
    <w:rsid w:val="00412063"/>
    <w:rsid w:val="004120B2"/>
    <w:rsid w:val="004129C3"/>
    <w:rsid w:val="00412B3C"/>
    <w:rsid w:val="00412E66"/>
    <w:rsid w:val="00412EC5"/>
    <w:rsid w:val="00413558"/>
    <w:rsid w:val="0041380F"/>
    <w:rsid w:val="00413DDC"/>
    <w:rsid w:val="00413EB3"/>
    <w:rsid w:val="004140DF"/>
    <w:rsid w:val="004142AA"/>
    <w:rsid w:val="00414821"/>
    <w:rsid w:val="00414E5D"/>
    <w:rsid w:val="00415053"/>
    <w:rsid w:val="00415344"/>
    <w:rsid w:val="004153A3"/>
    <w:rsid w:val="00415618"/>
    <w:rsid w:val="00415780"/>
    <w:rsid w:val="004159DC"/>
    <w:rsid w:val="00415B18"/>
    <w:rsid w:val="00415B77"/>
    <w:rsid w:val="00415D5F"/>
    <w:rsid w:val="00415ECD"/>
    <w:rsid w:val="00416064"/>
    <w:rsid w:val="004164CD"/>
    <w:rsid w:val="004164DF"/>
    <w:rsid w:val="0041655A"/>
    <w:rsid w:val="004167B6"/>
    <w:rsid w:val="004167C5"/>
    <w:rsid w:val="00416C78"/>
    <w:rsid w:val="00416CCB"/>
    <w:rsid w:val="00416EED"/>
    <w:rsid w:val="004172A6"/>
    <w:rsid w:val="004172D5"/>
    <w:rsid w:val="00417393"/>
    <w:rsid w:val="00417448"/>
    <w:rsid w:val="0041756C"/>
    <w:rsid w:val="004177B8"/>
    <w:rsid w:val="00417887"/>
    <w:rsid w:val="00417EFB"/>
    <w:rsid w:val="00417FEB"/>
    <w:rsid w:val="004200FE"/>
    <w:rsid w:val="004203FF"/>
    <w:rsid w:val="004206C2"/>
    <w:rsid w:val="0042077B"/>
    <w:rsid w:val="004209C0"/>
    <w:rsid w:val="00420E72"/>
    <w:rsid w:val="00420FFE"/>
    <w:rsid w:val="004211C9"/>
    <w:rsid w:val="00421E6D"/>
    <w:rsid w:val="00422157"/>
    <w:rsid w:val="0042218F"/>
    <w:rsid w:val="00422265"/>
    <w:rsid w:val="00422269"/>
    <w:rsid w:val="0042250F"/>
    <w:rsid w:val="00422AF1"/>
    <w:rsid w:val="00422BB5"/>
    <w:rsid w:val="00422BD0"/>
    <w:rsid w:val="00422C49"/>
    <w:rsid w:val="004230F7"/>
    <w:rsid w:val="00423150"/>
    <w:rsid w:val="00423203"/>
    <w:rsid w:val="0042328F"/>
    <w:rsid w:val="0042360E"/>
    <w:rsid w:val="00423822"/>
    <w:rsid w:val="00423858"/>
    <w:rsid w:val="00423AE4"/>
    <w:rsid w:val="004245D2"/>
    <w:rsid w:val="0042468C"/>
    <w:rsid w:val="004247D6"/>
    <w:rsid w:val="00424D43"/>
    <w:rsid w:val="00424E21"/>
    <w:rsid w:val="00425214"/>
    <w:rsid w:val="00425308"/>
    <w:rsid w:val="0042574F"/>
    <w:rsid w:val="00425988"/>
    <w:rsid w:val="00425B4F"/>
    <w:rsid w:val="00425B6C"/>
    <w:rsid w:val="00425BEE"/>
    <w:rsid w:val="00425CA0"/>
    <w:rsid w:val="00425F2E"/>
    <w:rsid w:val="0042604B"/>
    <w:rsid w:val="00426542"/>
    <w:rsid w:val="00426E2A"/>
    <w:rsid w:val="004270CD"/>
    <w:rsid w:val="0042719F"/>
    <w:rsid w:val="00427EDA"/>
    <w:rsid w:val="00430145"/>
    <w:rsid w:val="0043077D"/>
    <w:rsid w:val="00430843"/>
    <w:rsid w:val="00430858"/>
    <w:rsid w:val="00430F0D"/>
    <w:rsid w:val="0043124E"/>
    <w:rsid w:val="004312D6"/>
    <w:rsid w:val="0043131A"/>
    <w:rsid w:val="00431377"/>
    <w:rsid w:val="00431701"/>
    <w:rsid w:val="0043193E"/>
    <w:rsid w:val="00431AB7"/>
    <w:rsid w:val="00431C98"/>
    <w:rsid w:val="0043206A"/>
    <w:rsid w:val="00432337"/>
    <w:rsid w:val="00432568"/>
    <w:rsid w:val="004325B1"/>
    <w:rsid w:val="0043267E"/>
    <w:rsid w:val="00432862"/>
    <w:rsid w:val="004328A9"/>
    <w:rsid w:val="00432B6D"/>
    <w:rsid w:val="00432DF9"/>
    <w:rsid w:val="00432F11"/>
    <w:rsid w:val="00433472"/>
    <w:rsid w:val="004334DC"/>
    <w:rsid w:val="00433733"/>
    <w:rsid w:val="00433BE1"/>
    <w:rsid w:val="00433E49"/>
    <w:rsid w:val="00433EAB"/>
    <w:rsid w:val="00433F85"/>
    <w:rsid w:val="0043401C"/>
    <w:rsid w:val="00434114"/>
    <w:rsid w:val="004341C0"/>
    <w:rsid w:val="00434324"/>
    <w:rsid w:val="004343A6"/>
    <w:rsid w:val="004348C5"/>
    <w:rsid w:val="00434BF8"/>
    <w:rsid w:val="00435069"/>
    <w:rsid w:val="004353EF"/>
    <w:rsid w:val="00435569"/>
    <w:rsid w:val="004358FC"/>
    <w:rsid w:val="00435C69"/>
    <w:rsid w:val="00435CA2"/>
    <w:rsid w:val="00435CBC"/>
    <w:rsid w:val="00435E98"/>
    <w:rsid w:val="00436189"/>
    <w:rsid w:val="00436357"/>
    <w:rsid w:val="004364D2"/>
    <w:rsid w:val="004365F9"/>
    <w:rsid w:val="0043668B"/>
    <w:rsid w:val="00436A54"/>
    <w:rsid w:val="00436B3C"/>
    <w:rsid w:val="00436B99"/>
    <w:rsid w:val="00436DEB"/>
    <w:rsid w:val="00436E5A"/>
    <w:rsid w:val="004370C3"/>
    <w:rsid w:val="0043730D"/>
    <w:rsid w:val="00437523"/>
    <w:rsid w:val="00437581"/>
    <w:rsid w:val="00437610"/>
    <w:rsid w:val="004377CF"/>
    <w:rsid w:val="00437DA2"/>
    <w:rsid w:val="00437E98"/>
    <w:rsid w:val="0044017B"/>
    <w:rsid w:val="004401A6"/>
    <w:rsid w:val="00440C63"/>
    <w:rsid w:val="0044145E"/>
    <w:rsid w:val="00441573"/>
    <w:rsid w:val="004419B5"/>
    <w:rsid w:val="00441B38"/>
    <w:rsid w:val="00441C20"/>
    <w:rsid w:val="00441CAA"/>
    <w:rsid w:val="004422B4"/>
    <w:rsid w:val="00442347"/>
    <w:rsid w:val="00442568"/>
    <w:rsid w:val="0044264D"/>
    <w:rsid w:val="004429E8"/>
    <w:rsid w:val="0044307A"/>
    <w:rsid w:val="00443152"/>
    <w:rsid w:val="00443318"/>
    <w:rsid w:val="004434FA"/>
    <w:rsid w:val="00443641"/>
    <w:rsid w:val="00443963"/>
    <w:rsid w:val="00443C2B"/>
    <w:rsid w:val="004443E2"/>
    <w:rsid w:val="004446C4"/>
    <w:rsid w:val="00444706"/>
    <w:rsid w:val="004449F3"/>
    <w:rsid w:val="00444C0D"/>
    <w:rsid w:val="00444C1F"/>
    <w:rsid w:val="00444CA7"/>
    <w:rsid w:val="00444D83"/>
    <w:rsid w:val="00444D8F"/>
    <w:rsid w:val="00444F7B"/>
    <w:rsid w:val="004451A5"/>
    <w:rsid w:val="00445B68"/>
    <w:rsid w:val="00445B83"/>
    <w:rsid w:val="00445EAA"/>
    <w:rsid w:val="00445F7A"/>
    <w:rsid w:val="00446060"/>
    <w:rsid w:val="0044612F"/>
    <w:rsid w:val="00446151"/>
    <w:rsid w:val="00446312"/>
    <w:rsid w:val="004463CC"/>
    <w:rsid w:val="00446546"/>
    <w:rsid w:val="004466E7"/>
    <w:rsid w:val="00446A32"/>
    <w:rsid w:val="00446C40"/>
    <w:rsid w:val="00446D47"/>
    <w:rsid w:val="00446DEA"/>
    <w:rsid w:val="00446E52"/>
    <w:rsid w:val="004470F8"/>
    <w:rsid w:val="00447190"/>
    <w:rsid w:val="00447657"/>
    <w:rsid w:val="0044776D"/>
    <w:rsid w:val="0044786D"/>
    <w:rsid w:val="00447B2D"/>
    <w:rsid w:val="00447B68"/>
    <w:rsid w:val="00450002"/>
    <w:rsid w:val="0045038E"/>
    <w:rsid w:val="00450711"/>
    <w:rsid w:val="0045098E"/>
    <w:rsid w:val="00450CA0"/>
    <w:rsid w:val="00450D5B"/>
    <w:rsid w:val="00450F4C"/>
    <w:rsid w:val="004516CA"/>
    <w:rsid w:val="004517AF"/>
    <w:rsid w:val="004517E0"/>
    <w:rsid w:val="004519CC"/>
    <w:rsid w:val="004525B2"/>
    <w:rsid w:val="00452C44"/>
    <w:rsid w:val="00452FD6"/>
    <w:rsid w:val="00453051"/>
    <w:rsid w:val="0045339F"/>
    <w:rsid w:val="004534F1"/>
    <w:rsid w:val="00453675"/>
    <w:rsid w:val="00453894"/>
    <w:rsid w:val="00453AD5"/>
    <w:rsid w:val="00453D97"/>
    <w:rsid w:val="00453F15"/>
    <w:rsid w:val="00453FDF"/>
    <w:rsid w:val="00454158"/>
    <w:rsid w:val="00454255"/>
    <w:rsid w:val="004543D7"/>
    <w:rsid w:val="0045454C"/>
    <w:rsid w:val="00454632"/>
    <w:rsid w:val="004547E3"/>
    <w:rsid w:val="00454882"/>
    <w:rsid w:val="004548EF"/>
    <w:rsid w:val="004549DE"/>
    <w:rsid w:val="00454A9C"/>
    <w:rsid w:val="00454D31"/>
    <w:rsid w:val="00454E8D"/>
    <w:rsid w:val="00454EFF"/>
    <w:rsid w:val="00455049"/>
    <w:rsid w:val="0045520F"/>
    <w:rsid w:val="004553AE"/>
    <w:rsid w:val="004555D8"/>
    <w:rsid w:val="0045571A"/>
    <w:rsid w:val="00455E6E"/>
    <w:rsid w:val="00455ECF"/>
    <w:rsid w:val="00455EF1"/>
    <w:rsid w:val="00457011"/>
    <w:rsid w:val="004572F4"/>
    <w:rsid w:val="004573D3"/>
    <w:rsid w:val="0045751F"/>
    <w:rsid w:val="0045777F"/>
    <w:rsid w:val="00457A51"/>
    <w:rsid w:val="004602F4"/>
    <w:rsid w:val="004603DD"/>
    <w:rsid w:val="0046056C"/>
    <w:rsid w:val="00460B03"/>
    <w:rsid w:val="00461554"/>
    <w:rsid w:val="00461BF9"/>
    <w:rsid w:val="00461C1B"/>
    <w:rsid w:val="00461C58"/>
    <w:rsid w:val="00461D25"/>
    <w:rsid w:val="00461D5F"/>
    <w:rsid w:val="00461E75"/>
    <w:rsid w:val="0046237F"/>
    <w:rsid w:val="0046243E"/>
    <w:rsid w:val="00462757"/>
    <w:rsid w:val="00462A6C"/>
    <w:rsid w:val="00462C94"/>
    <w:rsid w:val="00462CD0"/>
    <w:rsid w:val="00462E82"/>
    <w:rsid w:val="00462F65"/>
    <w:rsid w:val="004638B9"/>
    <w:rsid w:val="004638DB"/>
    <w:rsid w:val="00463CDA"/>
    <w:rsid w:val="00463D93"/>
    <w:rsid w:val="004641C7"/>
    <w:rsid w:val="004643FC"/>
    <w:rsid w:val="00464483"/>
    <w:rsid w:val="004644BC"/>
    <w:rsid w:val="0046450B"/>
    <w:rsid w:val="004648A8"/>
    <w:rsid w:val="00464A4C"/>
    <w:rsid w:val="00464AD0"/>
    <w:rsid w:val="00464F5E"/>
    <w:rsid w:val="004652CA"/>
    <w:rsid w:val="0046540C"/>
    <w:rsid w:val="004654A5"/>
    <w:rsid w:val="00465CCD"/>
    <w:rsid w:val="00466609"/>
    <w:rsid w:val="004666F7"/>
    <w:rsid w:val="00466761"/>
    <w:rsid w:val="004668F2"/>
    <w:rsid w:val="00466BE4"/>
    <w:rsid w:val="00466D3A"/>
    <w:rsid w:val="00466FB2"/>
    <w:rsid w:val="004670BD"/>
    <w:rsid w:val="004670C8"/>
    <w:rsid w:val="00467346"/>
    <w:rsid w:val="004675EE"/>
    <w:rsid w:val="00467BBE"/>
    <w:rsid w:val="00467F51"/>
    <w:rsid w:val="004702A0"/>
    <w:rsid w:val="0047037C"/>
    <w:rsid w:val="0047098F"/>
    <w:rsid w:val="004709C1"/>
    <w:rsid w:val="004709CD"/>
    <w:rsid w:val="00470ABD"/>
    <w:rsid w:val="00470BCD"/>
    <w:rsid w:val="00470EC4"/>
    <w:rsid w:val="00470EDE"/>
    <w:rsid w:val="00470FDD"/>
    <w:rsid w:val="004711A8"/>
    <w:rsid w:val="0047173C"/>
    <w:rsid w:val="00471814"/>
    <w:rsid w:val="0047194A"/>
    <w:rsid w:val="00471F3B"/>
    <w:rsid w:val="004720D3"/>
    <w:rsid w:val="0047286B"/>
    <w:rsid w:val="00472A27"/>
    <w:rsid w:val="00472BE6"/>
    <w:rsid w:val="0047303A"/>
    <w:rsid w:val="00473300"/>
    <w:rsid w:val="00473699"/>
    <w:rsid w:val="004736CC"/>
    <w:rsid w:val="00473DF0"/>
    <w:rsid w:val="00474200"/>
    <w:rsid w:val="004744EC"/>
    <w:rsid w:val="00474B14"/>
    <w:rsid w:val="00474E02"/>
    <w:rsid w:val="00474F92"/>
    <w:rsid w:val="00475135"/>
    <w:rsid w:val="00475359"/>
    <w:rsid w:val="004755E9"/>
    <w:rsid w:val="00475C08"/>
    <w:rsid w:val="00475D1F"/>
    <w:rsid w:val="0047645C"/>
    <w:rsid w:val="004764D9"/>
    <w:rsid w:val="0047654A"/>
    <w:rsid w:val="00476960"/>
    <w:rsid w:val="00476CDA"/>
    <w:rsid w:val="00476D3F"/>
    <w:rsid w:val="0047705E"/>
    <w:rsid w:val="004771DC"/>
    <w:rsid w:val="004772C1"/>
    <w:rsid w:val="00477834"/>
    <w:rsid w:val="004779BF"/>
    <w:rsid w:val="00477CAB"/>
    <w:rsid w:val="00477F29"/>
    <w:rsid w:val="00480499"/>
    <w:rsid w:val="004804F5"/>
    <w:rsid w:val="0048058B"/>
    <w:rsid w:val="004805AD"/>
    <w:rsid w:val="00480B19"/>
    <w:rsid w:val="00480E65"/>
    <w:rsid w:val="00480E70"/>
    <w:rsid w:val="00480E99"/>
    <w:rsid w:val="00481105"/>
    <w:rsid w:val="00481656"/>
    <w:rsid w:val="00481870"/>
    <w:rsid w:val="00481BD4"/>
    <w:rsid w:val="00481CB7"/>
    <w:rsid w:val="00481E44"/>
    <w:rsid w:val="00481FA7"/>
    <w:rsid w:val="004825B5"/>
    <w:rsid w:val="00482D80"/>
    <w:rsid w:val="00482DE2"/>
    <w:rsid w:val="00482F7A"/>
    <w:rsid w:val="004832DC"/>
    <w:rsid w:val="0048358B"/>
    <w:rsid w:val="00483761"/>
    <w:rsid w:val="00483858"/>
    <w:rsid w:val="004838BB"/>
    <w:rsid w:val="00483BE4"/>
    <w:rsid w:val="00484001"/>
    <w:rsid w:val="00484169"/>
    <w:rsid w:val="00484207"/>
    <w:rsid w:val="004842BC"/>
    <w:rsid w:val="00484360"/>
    <w:rsid w:val="00484366"/>
    <w:rsid w:val="00484374"/>
    <w:rsid w:val="00484610"/>
    <w:rsid w:val="00484624"/>
    <w:rsid w:val="00484F6B"/>
    <w:rsid w:val="00485205"/>
    <w:rsid w:val="00485316"/>
    <w:rsid w:val="004854F2"/>
    <w:rsid w:val="00485755"/>
    <w:rsid w:val="00485767"/>
    <w:rsid w:val="00485B38"/>
    <w:rsid w:val="00485C9B"/>
    <w:rsid w:val="00486321"/>
    <w:rsid w:val="0048656C"/>
    <w:rsid w:val="004869E6"/>
    <w:rsid w:val="00486AB1"/>
    <w:rsid w:val="00486BCD"/>
    <w:rsid w:val="00486D33"/>
    <w:rsid w:val="00487576"/>
    <w:rsid w:val="004876B8"/>
    <w:rsid w:val="0048785A"/>
    <w:rsid w:val="00487979"/>
    <w:rsid w:val="00487B6C"/>
    <w:rsid w:val="00490142"/>
    <w:rsid w:val="00490261"/>
    <w:rsid w:val="004902F9"/>
    <w:rsid w:val="00490D79"/>
    <w:rsid w:val="0049150C"/>
    <w:rsid w:val="00491B59"/>
    <w:rsid w:val="00491C9A"/>
    <w:rsid w:val="00492123"/>
    <w:rsid w:val="004922CB"/>
    <w:rsid w:val="00492498"/>
    <w:rsid w:val="00492BB6"/>
    <w:rsid w:val="00492E85"/>
    <w:rsid w:val="004932E3"/>
    <w:rsid w:val="0049379B"/>
    <w:rsid w:val="00493A68"/>
    <w:rsid w:val="00493C5E"/>
    <w:rsid w:val="00493D3A"/>
    <w:rsid w:val="00493D3B"/>
    <w:rsid w:val="00493D85"/>
    <w:rsid w:val="00493EEE"/>
    <w:rsid w:val="004944DC"/>
    <w:rsid w:val="00494907"/>
    <w:rsid w:val="00494991"/>
    <w:rsid w:val="00494A96"/>
    <w:rsid w:val="00494D87"/>
    <w:rsid w:val="00494DB9"/>
    <w:rsid w:val="00494FE0"/>
    <w:rsid w:val="0049520B"/>
    <w:rsid w:val="0049544D"/>
    <w:rsid w:val="004956F5"/>
    <w:rsid w:val="004957D7"/>
    <w:rsid w:val="0049593F"/>
    <w:rsid w:val="00495A62"/>
    <w:rsid w:val="00495B61"/>
    <w:rsid w:val="00495C73"/>
    <w:rsid w:val="00495D3C"/>
    <w:rsid w:val="00495E0D"/>
    <w:rsid w:val="00495EC7"/>
    <w:rsid w:val="00496229"/>
    <w:rsid w:val="0049638E"/>
    <w:rsid w:val="00496848"/>
    <w:rsid w:val="004969E0"/>
    <w:rsid w:val="00496D98"/>
    <w:rsid w:val="00496E31"/>
    <w:rsid w:val="00497349"/>
    <w:rsid w:val="00497659"/>
    <w:rsid w:val="004978A2"/>
    <w:rsid w:val="00497CAD"/>
    <w:rsid w:val="004A0794"/>
    <w:rsid w:val="004A0AE7"/>
    <w:rsid w:val="004A11C7"/>
    <w:rsid w:val="004A1740"/>
    <w:rsid w:val="004A1868"/>
    <w:rsid w:val="004A1A92"/>
    <w:rsid w:val="004A1BC9"/>
    <w:rsid w:val="004A1D67"/>
    <w:rsid w:val="004A1DCB"/>
    <w:rsid w:val="004A1E76"/>
    <w:rsid w:val="004A2441"/>
    <w:rsid w:val="004A2489"/>
    <w:rsid w:val="004A2490"/>
    <w:rsid w:val="004A2873"/>
    <w:rsid w:val="004A28AD"/>
    <w:rsid w:val="004A2A33"/>
    <w:rsid w:val="004A2BE2"/>
    <w:rsid w:val="004A2D80"/>
    <w:rsid w:val="004A2DB2"/>
    <w:rsid w:val="004A2ECD"/>
    <w:rsid w:val="004A308C"/>
    <w:rsid w:val="004A3424"/>
    <w:rsid w:val="004A34F4"/>
    <w:rsid w:val="004A4866"/>
    <w:rsid w:val="004A4AA3"/>
    <w:rsid w:val="004A4E62"/>
    <w:rsid w:val="004A4EBA"/>
    <w:rsid w:val="004A5371"/>
    <w:rsid w:val="004A5913"/>
    <w:rsid w:val="004A5EA5"/>
    <w:rsid w:val="004A6143"/>
    <w:rsid w:val="004A625D"/>
    <w:rsid w:val="004A63A8"/>
    <w:rsid w:val="004A64FE"/>
    <w:rsid w:val="004A6657"/>
    <w:rsid w:val="004A6886"/>
    <w:rsid w:val="004A6D6E"/>
    <w:rsid w:val="004A6FC7"/>
    <w:rsid w:val="004A7315"/>
    <w:rsid w:val="004A747D"/>
    <w:rsid w:val="004A74A9"/>
    <w:rsid w:val="004A76A3"/>
    <w:rsid w:val="004A77FB"/>
    <w:rsid w:val="004A78C0"/>
    <w:rsid w:val="004A7BBA"/>
    <w:rsid w:val="004A7C3C"/>
    <w:rsid w:val="004A7F11"/>
    <w:rsid w:val="004B0304"/>
    <w:rsid w:val="004B0336"/>
    <w:rsid w:val="004B0340"/>
    <w:rsid w:val="004B0714"/>
    <w:rsid w:val="004B07E8"/>
    <w:rsid w:val="004B0D71"/>
    <w:rsid w:val="004B0DDA"/>
    <w:rsid w:val="004B1004"/>
    <w:rsid w:val="004B118C"/>
    <w:rsid w:val="004B1AE7"/>
    <w:rsid w:val="004B2002"/>
    <w:rsid w:val="004B20A4"/>
    <w:rsid w:val="004B22B0"/>
    <w:rsid w:val="004B2833"/>
    <w:rsid w:val="004B2A99"/>
    <w:rsid w:val="004B2B8C"/>
    <w:rsid w:val="004B2DB4"/>
    <w:rsid w:val="004B2F54"/>
    <w:rsid w:val="004B2FFD"/>
    <w:rsid w:val="004B3289"/>
    <w:rsid w:val="004B39F7"/>
    <w:rsid w:val="004B3D05"/>
    <w:rsid w:val="004B3D58"/>
    <w:rsid w:val="004B3F1B"/>
    <w:rsid w:val="004B402A"/>
    <w:rsid w:val="004B45AD"/>
    <w:rsid w:val="004B4748"/>
    <w:rsid w:val="004B47B8"/>
    <w:rsid w:val="004B4B84"/>
    <w:rsid w:val="004B4D07"/>
    <w:rsid w:val="004B51FF"/>
    <w:rsid w:val="004B5349"/>
    <w:rsid w:val="004B5AEF"/>
    <w:rsid w:val="004B5AFF"/>
    <w:rsid w:val="004B5B1E"/>
    <w:rsid w:val="004B5C0B"/>
    <w:rsid w:val="004B5E04"/>
    <w:rsid w:val="004B5E7B"/>
    <w:rsid w:val="004B5FB9"/>
    <w:rsid w:val="004B62D3"/>
    <w:rsid w:val="004B62ED"/>
    <w:rsid w:val="004B6BA9"/>
    <w:rsid w:val="004B6EC6"/>
    <w:rsid w:val="004B7203"/>
    <w:rsid w:val="004B74BA"/>
    <w:rsid w:val="004B7513"/>
    <w:rsid w:val="004B77E0"/>
    <w:rsid w:val="004B7CA7"/>
    <w:rsid w:val="004B7D75"/>
    <w:rsid w:val="004C0030"/>
    <w:rsid w:val="004C0300"/>
    <w:rsid w:val="004C06AE"/>
    <w:rsid w:val="004C0B9E"/>
    <w:rsid w:val="004C0D37"/>
    <w:rsid w:val="004C0D52"/>
    <w:rsid w:val="004C0DA1"/>
    <w:rsid w:val="004C0F24"/>
    <w:rsid w:val="004C10B1"/>
    <w:rsid w:val="004C1384"/>
    <w:rsid w:val="004C1464"/>
    <w:rsid w:val="004C18A8"/>
    <w:rsid w:val="004C19FE"/>
    <w:rsid w:val="004C1A9D"/>
    <w:rsid w:val="004C2749"/>
    <w:rsid w:val="004C2944"/>
    <w:rsid w:val="004C2B0F"/>
    <w:rsid w:val="004C2E5C"/>
    <w:rsid w:val="004C3373"/>
    <w:rsid w:val="004C36F7"/>
    <w:rsid w:val="004C3753"/>
    <w:rsid w:val="004C38C5"/>
    <w:rsid w:val="004C3BE8"/>
    <w:rsid w:val="004C3BE9"/>
    <w:rsid w:val="004C3D43"/>
    <w:rsid w:val="004C43F0"/>
    <w:rsid w:val="004C463A"/>
    <w:rsid w:val="004C46A8"/>
    <w:rsid w:val="004C4843"/>
    <w:rsid w:val="004C4B4D"/>
    <w:rsid w:val="004C4BD3"/>
    <w:rsid w:val="004C4CEB"/>
    <w:rsid w:val="004C4D85"/>
    <w:rsid w:val="004C5650"/>
    <w:rsid w:val="004C56C9"/>
    <w:rsid w:val="004C570E"/>
    <w:rsid w:val="004C5711"/>
    <w:rsid w:val="004C5730"/>
    <w:rsid w:val="004C5BE2"/>
    <w:rsid w:val="004C5FF6"/>
    <w:rsid w:val="004C6616"/>
    <w:rsid w:val="004C6751"/>
    <w:rsid w:val="004C6760"/>
    <w:rsid w:val="004C6865"/>
    <w:rsid w:val="004C695C"/>
    <w:rsid w:val="004C6A55"/>
    <w:rsid w:val="004C6ACD"/>
    <w:rsid w:val="004C6E1D"/>
    <w:rsid w:val="004C7111"/>
    <w:rsid w:val="004C7392"/>
    <w:rsid w:val="004C73C3"/>
    <w:rsid w:val="004C73D7"/>
    <w:rsid w:val="004C75D4"/>
    <w:rsid w:val="004C7DB8"/>
    <w:rsid w:val="004C7DD6"/>
    <w:rsid w:val="004C7F0F"/>
    <w:rsid w:val="004C7FF0"/>
    <w:rsid w:val="004D0080"/>
    <w:rsid w:val="004D00AE"/>
    <w:rsid w:val="004D015B"/>
    <w:rsid w:val="004D029C"/>
    <w:rsid w:val="004D07DB"/>
    <w:rsid w:val="004D07EA"/>
    <w:rsid w:val="004D08D0"/>
    <w:rsid w:val="004D098D"/>
    <w:rsid w:val="004D0A98"/>
    <w:rsid w:val="004D0C44"/>
    <w:rsid w:val="004D0D7F"/>
    <w:rsid w:val="004D1059"/>
    <w:rsid w:val="004D11D0"/>
    <w:rsid w:val="004D1404"/>
    <w:rsid w:val="004D1583"/>
    <w:rsid w:val="004D1745"/>
    <w:rsid w:val="004D1BEA"/>
    <w:rsid w:val="004D1E77"/>
    <w:rsid w:val="004D20DF"/>
    <w:rsid w:val="004D2147"/>
    <w:rsid w:val="004D2280"/>
    <w:rsid w:val="004D238F"/>
    <w:rsid w:val="004D25F9"/>
    <w:rsid w:val="004D26A1"/>
    <w:rsid w:val="004D26B0"/>
    <w:rsid w:val="004D2708"/>
    <w:rsid w:val="004D2871"/>
    <w:rsid w:val="004D299B"/>
    <w:rsid w:val="004D2A82"/>
    <w:rsid w:val="004D2E53"/>
    <w:rsid w:val="004D2E9B"/>
    <w:rsid w:val="004D2F57"/>
    <w:rsid w:val="004D3159"/>
    <w:rsid w:val="004D3229"/>
    <w:rsid w:val="004D32BC"/>
    <w:rsid w:val="004D3911"/>
    <w:rsid w:val="004D392B"/>
    <w:rsid w:val="004D39B1"/>
    <w:rsid w:val="004D3DE8"/>
    <w:rsid w:val="004D40EE"/>
    <w:rsid w:val="004D43DE"/>
    <w:rsid w:val="004D443D"/>
    <w:rsid w:val="004D45AC"/>
    <w:rsid w:val="004D467E"/>
    <w:rsid w:val="004D46A7"/>
    <w:rsid w:val="004D481F"/>
    <w:rsid w:val="004D48BF"/>
    <w:rsid w:val="004D4CF1"/>
    <w:rsid w:val="004D4E2E"/>
    <w:rsid w:val="004D4F13"/>
    <w:rsid w:val="004D50DA"/>
    <w:rsid w:val="004D521D"/>
    <w:rsid w:val="004D52AB"/>
    <w:rsid w:val="004D5817"/>
    <w:rsid w:val="004D60DB"/>
    <w:rsid w:val="004D6221"/>
    <w:rsid w:val="004D62A5"/>
    <w:rsid w:val="004D6A49"/>
    <w:rsid w:val="004D6F5B"/>
    <w:rsid w:val="004D7143"/>
    <w:rsid w:val="004D722D"/>
    <w:rsid w:val="004D7D05"/>
    <w:rsid w:val="004D7FF4"/>
    <w:rsid w:val="004E004E"/>
    <w:rsid w:val="004E008A"/>
    <w:rsid w:val="004E0269"/>
    <w:rsid w:val="004E087F"/>
    <w:rsid w:val="004E08FC"/>
    <w:rsid w:val="004E0EC2"/>
    <w:rsid w:val="004E1010"/>
    <w:rsid w:val="004E12EF"/>
    <w:rsid w:val="004E156C"/>
    <w:rsid w:val="004E169A"/>
    <w:rsid w:val="004E16E2"/>
    <w:rsid w:val="004E18D3"/>
    <w:rsid w:val="004E2272"/>
    <w:rsid w:val="004E279C"/>
    <w:rsid w:val="004E2875"/>
    <w:rsid w:val="004E2E60"/>
    <w:rsid w:val="004E30E0"/>
    <w:rsid w:val="004E3637"/>
    <w:rsid w:val="004E3B52"/>
    <w:rsid w:val="004E3B99"/>
    <w:rsid w:val="004E3DE1"/>
    <w:rsid w:val="004E4B1F"/>
    <w:rsid w:val="004E4BF6"/>
    <w:rsid w:val="004E4C4E"/>
    <w:rsid w:val="004E4FD4"/>
    <w:rsid w:val="004E5466"/>
    <w:rsid w:val="004E5471"/>
    <w:rsid w:val="004E5529"/>
    <w:rsid w:val="004E5696"/>
    <w:rsid w:val="004E57FF"/>
    <w:rsid w:val="004E5F58"/>
    <w:rsid w:val="004E61C3"/>
    <w:rsid w:val="004E63B8"/>
    <w:rsid w:val="004E64CA"/>
    <w:rsid w:val="004E669D"/>
    <w:rsid w:val="004E6767"/>
    <w:rsid w:val="004E67D6"/>
    <w:rsid w:val="004E6879"/>
    <w:rsid w:val="004E6FFD"/>
    <w:rsid w:val="004E71AD"/>
    <w:rsid w:val="004E7437"/>
    <w:rsid w:val="004E760F"/>
    <w:rsid w:val="004E798F"/>
    <w:rsid w:val="004E7CBA"/>
    <w:rsid w:val="004E7CD5"/>
    <w:rsid w:val="004E7CFC"/>
    <w:rsid w:val="004E7DE6"/>
    <w:rsid w:val="004E7DF1"/>
    <w:rsid w:val="004E7FCB"/>
    <w:rsid w:val="004F03B1"/>
    <w:rsid w:val="004F08BD"/>
    <w:rsid w:val="004F0967"/>
    <w:rsid w:val="004F0D72"/>
    <w:rsid w:val="004F0E2C"/>
    <w:rsid w:val="004F128A"/>
    <w:rsid w:val="004F161F"/>
    <w:rsid w:val="004F17D6"/>
    <w:rsid w:val="004F24EC"/>
    <w:rsid w:val="004F2650"/>
    <w:rsid w:val="004F2B60"/>
    <w:rsid w:val="004F2FEF"/>
    <w:rsid w:val="004F3434"/>
    <w:rsid w:val="004F3730"/>
    <w:rsid w:val="004F3901"/>
    <w:rsid w:val="004F3AAD"/>
    <w:rsid w:val="004F3D21"/>
    <w:rsid w:val="004F43CB"/>
    <w:rsid w:val="004F4701"/>
    <w:rsid w:val="004F4D81"/>
    <w:rsid w:val="004F50E7"/>
    <w:rsid w:val="004F51AA"/>
    <w:rsid w:val="004F520E"/>
    <w:rsid w:val="004F556F"/>
    <w:rsid w:val="004F55CB"/>
    <w:rsid w:val="004F5876"/>
    <w:rsid w:val="004F59E7"/>
    <w:rsid w:val="004F5F72"/>
    <w:rsid w:val="004F64F2"/>
    <w:rsid w:val="004F6584"/>
    <w:rsid w:val="004F662F"/>
    <w:rsid w:val="004F67C2"/>
    <w:rsid w:val="004F6B20"/>
    <w:rsid w:val="004F7679"/>
    <w:rsid w:val="004F77D8"/>
    <w:rsid w:val="004F785C"/>
    <w:rsid w:val="004F79A7"/>
    <w:rsid w:val="004F7B1A"/>
    <w:rsid w:val="004F7B42"/>
    <w:rsid w:val="004F7BE8"/>
    <w:rsid w:val="005000D5"/>
    <w:rsid w:val="00500510"/>
    <w:rsid w:val="005007B6"/>
    <w:rsid w:val="00500AE8"/>
    <w:rsid w:val="00500DB1"/>
    <w:rsid w:val="00500F26"/>
    <w:rsid w:val="005011E9"/>
    <w:rsid w:val="0050138B"/>
    <w:rsid w:val="00501643"/>
    <w:rsid w:val="00501A52"/>
    <w:rsid w:val="00501ED3"/>
    <w:rsid w:val="005023A4"/>
    <w:rsid w:val="005025C3"/>
    <w:rsid w:val="00502720"/>
    <w:rsid w:val="0050293F"/>
    <w:rsid w:val="0050294F"/>
    <w:rsid w:val="00502B75"/>
    <w:rsid w:val="00502BD4"/>
    <w:rsid w:val="00502E9B"/>
    <w:rsid w:val="00502EE4"/>
    <w:rsid w:val="0050336B"/>
    <w:rsid w:val="005034D6"/>
    <w:rsid w:val="00503501"/>
    <w:rsid w:val="005036E4"/>
    <w:rsid w:val="005039CE"/>
    <w:rsid w:val="00503A70"/>
    <w:rsid w:val="00503B44"/>
    <w:rsid w:val="00503D90"/>
    <w:rsid w:val="00503F00"/>
    <w:rsid w:val="005040F9"/>
    <w:rsid w:val="00504130"/>
    <w:rsid w:val="00504331"/>
    <w:rsid w:val="00504BE7"/>
    <w:rsid w:val="00504C40"/>
    <w:rsid w:val="00504E33"/>
    <w:rsid w:val="00504F44"/>
    <w:rsid w:val="00504FCF"/>
    <w:rsid w:val="005050AD"/>
    <w:rsid w:val="0050556D"/>
    <w:rsid w:val="0050584D"/>
    <w:rsid w:val="00505B91"/>
    <w:rsid w:val="00505BA0"/>
    <w:rsid w:val="00505D3F"/>
    <w:rsid w:val="00505DF0"/>
    <w:rsid w:val="00505F6C"/>
    <w:rsid w:val="00506514"/>
    <w:rsid w:val="00506992"/>
    <w:rsid w:val="00506F30"/>
    <w:rsid w:val="00506F50"/>
    <w:rsid w:val="00507816"/>
    <w:rsid w:val="00507D07"/>
    <w:rsid w:val="00507DE8"/>
    <w:rsid w:val="00507DEF"/>
    <w:rsid w:val="00507DFD"/>
    <w:rsid w:val="0051046E"/>
    <w:rsid w:val="00510599"/>
    <w:rsid w:val="005105C1"/>
    <w:rsid w:val="00510765"/>
    <w:rsid w:val="005109A3"/>
    <w:rsid w:val="005109A7"/>
    <w:rsid w:val="00510AA9"/>
    <w:rsid w:val="00510CC7"/>
    <w:rsid w:val="00511015"/>
    <w:rsid w:val="005113DD"/>
    <w:rsid w:val="00511477"/>
    <w:rsid w:val="00511819"/>
    <w:rsid w:val="00511CB3"/>
    <w:rsid w:val="00511D88"/>
    <w:rsid w:val="00511E40"/>
    <w:rsid w:val="005125F7"/>
    <w:rsid w:val="005126CE"/>
    <w:rsid w:val="00512B85"/>
    <w:rsid w:val="00512C1F"/>
    <w:rsid w:val="00512E7D"/>
    <w:rsid w:val="00512ED7"/>
    <w:rsid w:val="00513034"/>
    <w:rsid w:val="00513089"/>
    <w:rsid w:val="005130E0"/>
    <w:rsid w:val="005131B8"/>
    <w:rsid w:val="00513550"/>
    <w:rsid w:val="00513A28"/>
    <w:rsid w:val="00513E80"/>
    <w:rsid w:val="00514B00"/>
    <w:rsid w:val="00514C36"/>
    <w:rsid w:val="00514CDE"/>
    <w:rsid w:val="00514D32"/>
    <w:rsid w:val="00514ED1"/>
    <w:rsid w:val="00515295"/>
    <w:rsid w:val="0051580F"/>
    <w:rsid w:val="00515B9C"/>
    <w:rsid w:val="00515C3E"/>
    <w:rsid w:val="00515C61"/>
    <w:rsid w:val="00515F75"/>
    <w:rsid w:val="005160E6"/>
    <w:rsid w:val="005161A9"/>
    <w:rsid w:val="00516975"/>
    <w:rsid w:val="00516AB1"/>
    <w:rsid w:val="00516B6C"/>
    <w:rsid w:val="00516C7D"/>
    <w:rsid w:val="005178B1"/>
    <w:rsid w:val="0052007A"/>
    <w:rsid w:val="005200E7"/>
    <w:rsid w:val="00520400"/>
    <w:rsid w:val="00520975"/>
    <w:rsid w:val="00520B15"/>
    <w:rsid w:val="00520BFE"/>
    <w:rsid w:val="00520D79"/>
    <w:rsid w:val="00521119"/>
    <w:rsid w:val="005215AF"/>
    <w:rsid w:val="00522041"/>
    <w:rsid w:val="00522425"/>
    <w:rsid w:val="00522935"/>
    <w:rsid w:val="00522E02"/>
    <w:rsid w:val="00522F28"/>
    <w:rsid w:val="00522F68"/>
    <w:rsid w:val="00523783"/>
    <w:rsid w:val="00523924"/>
    <w:rsid w:val="00523A79"/>
    <w:rsid w:val="00523B2A"/>
    <w:rsid w:val="00523D9B"/>
    <w:rsid w:val="00524461"/>
    <w:rsid w:val="005245DC"/>
    <w:rsid w:val="00524702"/>
    <w:rsid w:val="00524802"/>
    <w:rsid w:val="00524B75"/>
    <w:rsid w:val="005250AA"/>
    <w:rsid w:val="005254F9"/>
    <w:rsid w:val="005259A8"/>
    <w:rsid w:val="00525A88"/>
    <w:rsid w:val="00525AE6"/>
    <w:rsid w:val="00525FA4"/>
    <w:rsid w:val="005260C3"/>
    <w:rsid w:val="0052616D"/>
    <w:rsid w:val="00526345"/>
    <w:rsid w:val="00526399"/>
    <w:rsid w:val="00526827"/>
    <w:rsid w:val="00527272"/>
    <w:rsid w:val="0052750D"/>
    <w:rsid w:val="005277D7"/>
    <w:rsid w:val="00527D4C"/>
    <w:rsid w:val="00527EF1"/>
    <w:rsid w:val="005300AA"/>
    <w:rsid w:val="0053022D"/>
    <w:rsid w:val="00530813"/>
    <w:rsid w:val="00530AC2"/>
    <w:rsid w:val="00531125"/>
    <w:rsid w:val="00531151"/>
    <w:rsid w:val="005313D5"/>
    <w:rsid w:val="005315E7"/>
    <w:rsid w:val="00531820"/>
    <w:rsid w:val="00531926"/>
    <w:rsid w:val="00531C42"/>
    <w:rsid w:val="00531C5B"/>
    <w:rsid w:val="00531DED"/>
    <w:rsid w:val="00532189"/>
    <w:rsid w:val="005323DC"/>
    <w:rsid w:val="005326DA"/>
    <w:rsid w:val="00532CAD"/>
    <w:rsid w:val="00532E7A"/>
    <w:rsid w:val="00532E83"/>
    <w:rsid w:val="0053322D"/>
    <w:rsid w:val="00533742"/>
    <w:rsid w:val="00533AA4"/>
    <w:rsid w:val="0053450F"/>
    <w:rsid w:val="0053461F"/>
    <w:rsid w:val="00535030"/>
    <w:rsid w:val="005350B5"/>
    <w:rsid w:val="00535256"/>
    <w:rsid w:val="005352B1"/>
    <w:rsid w:val="005352E3"/>
    <w:rsid w:val="00535379"/>
    <w:rsid w:val="00535429"/>
    <w:rsid w:val="005355CA"/>
    <w:rsid w:val="005355E1"/>
    <w:rsid w:val="005356F8"/>
    <w:rsid w:val="0053586E"/>
    <w:rsid w:val="00535AB2"/>
    <w:rsid w:val="00535ECF"/>
    <w:rsid w:val="00535F32"/>
    <w:rsid w:val="0053616E"/>
    <w:rsid w:val="0053661F"/>
    <w:rsid w:val="0053672D"/>
    <w:rsid w:val="0053674E"/>
    <w:rsid w:val="00536A8B"/>
    <w:rsid w:val="00536B12"/>
    <w:rsid w:val="00536B19"/>
    <w:rsid w:val="0053700F"/>
    <w:rsid w:val="00537440"/>
    <w:rsid w:val="00537980"/>
    <w:rsid w:val="00537C24"/>
    <w:rsid w:val="00537CA9"/>
    <w:rsid w:val="00537EC2"/>
    <w:rsid w:val="00540113"/>
    <w:rsid w:val="0054058F"/>
    <w:rsid w:val="00540669"/>
    <w:rsid w:val="00540AC0"/>
    <w:rsid w:val="005413C1"/>
    <w:rsid w:val="00541D93"/>
    <w:rsid w:val="00541EDE"/>
    <w:rsid w:val="0054206F"/>
    <w:rsid w:val="00542155"/>
    <w:rsid w:val="005423D4"/>
    <w:rsid w:val="005426A0"/>
    <w:rsid w:val="005426C8"/>
    <w:rsid w:val="005427A1"/>
    <w:rsid w:val="005427EB"/>
    <w:rsid w:val="00542A3F"/>
    <w:rsid w:val="00543503"/>
    <w:rsid w:val="005448DC"/>
    <w:rsid w:val="00544AD9"/>
    <w:rsid w:val="005450D5"/>
    <w:rsid w:val="0054525B"/>
    <w:rsid w:val="00545633"/>
    <w:rsid w:val="005458D1"/>
    <w:rsid w:val="00545CF8"/>
    <w:rsid w:val="00546871"/>
    <w:rsid w:val="00546961"/>
    <w:rsid w:val="00546B04"/>
    <w:rsid w:val="00546DD6"/>
    <w:rsid w:val="00546F1C"/>
    <w:rsid w:val="00546FE7"/>
    <w:rsid w:val="005475CE"/>
    <w:rsid w:val="005476F0"/>
    <w:rsid w:val="005477E7"/>
    <w:rsid w:val="00547DDB"/>
    <w:rsid w:val="005500FC"/>
    <w:rsid w:val="005501AC"/>
    <w:rsid w:val="0055057B"/>
    <w:rsid w:val="0055061B"/>
    <w:rsid w:val="00550826"/>
    <w:rsid w:val="005508B0"/>
    <w:rsid w:val="00550C5F"/>
    <w:rsid w:val="005510F0"/>
    <w:rsid w:val="00551321"/>
    <w:rsid w:val="0055134F"/>
    <w:rsid w:val="00551B8B"/>
    <w:rsid w:val="00551B95"/>
    <w:rsid w:val="00551CBB"/>
    <w:rsid w:val="00551F5B"/>
    <w:rsid w:val="00551FAC"/>
    <w:rsid w:val="00552046"/>
    <w:rsid w:val="00552139"/>
    <w:rsid w:val="005525CC"/>
    <w:rsid w:val="00552FB9"/>
    <w:rsid w:val="005532EF"/>
    <w:rsid w:val="0055330E"/>
    <w:rsid w:val="005533E8"/>
    <w:rsid w:val="00553AF3"/>
    <w:rsid w:val="00553B6C"/>
    <w:rsid w:val="00553DD2"/>
    <w:rsid w:val="00553E96"/>
    <w:rsid w:val="005541D3"/>
    <w:rsid w:val="005549A4"/>
    <w:rsid w:val="005550ED"/>
    <w:rsid w:val="005555F0"/>
    <w:rsid w:val="00555A5C"/>
    <w:rsid w:val="00556429"/>
    <w:rsid w:val="00556617"/>
    <w:rsid w:val="00556A05"/>
    <w:rsid w:val="00556B5D"/>
    <w:rsid w:val="00556E2F"/>
    <w:rsid w:val="00556F36"/>
    <w:rsid w:val="00556F43"/>
    <w:rsid w:val="00557451"/>
    <w:rsid w:val="005575DE"/>
    <w:rsid w:val="005576B8"/>
    <w:rsid w:val="0055771B"/>
    <w:rsid w:val="00557B1D"/>
    <w:rsid w:val="00557E37"/>
    <w:rsid w:val="00557F57"/>
    <w:rsid w:val="0056007E"/>
    <w:rsid w:val="005600BC"/>
    <w:rsid w:val="005605BF"/>
    <w:rsid w:val="00560795"/>
    <w:rsid w:val="0056096D"/>
    <w:rsid w:val="00560BE2"/>
    <w:rsid w:val="00561252"/>
    <w:rsid w:val="00561623"/>
    <w:rsid w:val="0056167A"/>
    <w:rsid w:val="00561771"/>
    <w:rsid w:val="005618CF"/>
    <w:rsid w:val="00561B43"/>
    <w:rsid w:val="00561D4F"/>
    <w:rsid w:val="00561E97"/>
    <w:rsid w:val="005621CC"/>
    <w:rsid w:val="005627D6"/>
    <w:rsid w:val="005628D8"/>
    <w:rsid w:val="00562EB9"/>
    <w:rsid w:val="005630D5"/>
    <w:rsid w:val="005639B7"/>
    <w:rsid w:val="0056481E"/>
    <w:rsid w:val="00564BD9"/>
    <w:rsid w:val="00564D3E"/>
    <w:rsid w:val="0056510B"/>
    <w:rsid w:val="00565360"/>
    <w:rsid w:val="005653CA"/>
    <w:rsid w:val="00565845"/>
    <w:rsid w:val="0056592F"/>
    <w:rsid w:val="00565974"/>
    <w:rsid w:val="00565C6A"/>
    <w:rsid w:val="00565CE6"/>
    <w:rsid w:val="00565E0B"/>
    <w:rsid w:val="00566321"/>
    <w:rsid w:val="00566567"/>
    <w:rsid w:val="00566763"/>
    <w:rsid w:val="00566AB1"/>
    <w:rsid w:val="00566AD8"/>
    <w:rsid w:val="00566C49"/>
    <w:rsid w:val="005672DF"/>
    <w:rsid w:val="005672E0"/>
    <w:rsid w:val="00567505"/>
    <w:rsid w:val="0056760E"/>
    <w:rsid w:val="00567942"/>
    <w:rsid w:val="00567B1C"/>
    <w:rsid w:val="00567B7F"/>
    <w:rsid w:val="00567B97"/>
    <w:rsid w:val="0057031E"/>
    <w:rsid w:val="005703DF"/>
    <w:rsid w:val="005709B5"/>
    <w:rsid w:val="00570B4A"/>
    <w:rsid w:val="00570FBF"/>
    <w:rsid w:val="005710EA"/>
    <w:rsid w:val="00571106"/>
    <w:rsid w:val="0057176A"/>
    <w:rsid w:val="00571D57"/>
    <w:rsid w:val="00571EDC"/>
    <w:rsid w:val="00571EF5"/>
    <w:rsid w:val="00572030"/>
    <w:rsid w:val="00572302"/>
    <w:rsid w:val="005724CA"/>
    <w:rsid w:val="005726E6"/>
    <w:rsid w:val="005728B4"/>
    <w:rsid w:val="005729B8"/>
    <w:rsid w:val="00572A53"/>
    <w:rsid w:val="00572C26"/>
    <w:rsid w:val="00572FAD"/>
    <w:rsid w:val="005737A8"/>
    <w:rsid w:val="005737AB"/>
    <w:rsid w:val="00573D6E"/>
    <w:rsid w:val="00573EEF"/>
    <w:rsid w:val="005741FF"/>
    <w:rsid w:val="00574702"/>
    <w:rsid w:val="00574909"/>
    <w:rsid w:val="00574917"/>
    <w:rsid w:val="00574A19"/>
    <w:rsid w:val="00574B69"/>
    <w:rsid w:val="00574BFF"/>
    <w:rsid w:val="00574C56"/>
    <w:rsid w:val="0057510F"/>
    <w:rsid w:val="005751DA"/>
    <w:rsid w:val="005753CD"/>
    <w:rsid w:val="005753DF"/>
    <w:rsid w:val="0057541D"/>
    <w:rsid w:val="00575672"/>
    <w:rsid w:val="005757CD"/>
    <w:rsid w:val="00575B6E"/>
    <w:rsid w:val="00575E84"/>
    <w:rsid w:val="00576398"/>
    <w:rsid w:val="0057671B"/>
    <w:rsid w:val="00576F64"/>
    <w:rsid w:val="00577361"/>
    <w:rsid w:val="0057774A"/>
    <w:rsid w:val="00577C15"/>
    <w:rsid w:val="00577E12"/>
    <w:rsid w:val="005804B8"/>
    <w:rsid w:val="0058085F"/>
    <w:rsid w:val="0058111D"/>
    <w:rsid w:val="00581525"/>
    <w:rsid w:val="005815DF"/>
    <w:rsid w:val="00581921"/>
    <w:rsid w:val="00581AD1"/>
    <w:rsid w:val="00581EC3"/>
    <w:rsid w:val="005820B0"/>
    <w:rsid w:val="00582296"/>
    <w:rsid w:val="005822D3"/>
    <w:rsid w:val="00582410"/>
    <w:rsid w:val="0058335B"/>
    <w:rsid w:val="00583622"/>
    <w:rsid w:val="005837FD"/>
    <w:rsid w:val="00583844"/>
    <w:rsid w:val="00583867"/>
    <w:rsid w:val="0058425B"/>
    <w:rsid w:val="00584423"/>
    <w:rsid w:val="005845F7"/>
    <w:rsid w:val="00584A46"/>
    <w:rsid w:val="005850F6"/>
    <w:rsid w:val="0058523B"/>
    <w:rsid w:val="005854E8"/>
    <w:rsid w:val="0058550B"/>
    <w:rsid w:val="00585591"/>
    <w:rsid w:val="00585766"/>
    <w:rsid w:val="005857AB"/>
    <w:rsid w:val="005859C5"/>
    <w:rsid w:val="00585CD8"/>
    <w:rsid w:val="00585D31"/>
    <w:rsid w:val="0058643A"/>
    <w:rsid w:val="00586503"/>
    <w:rsid w:val="00586609"/>
    <w:rsid w:val="0058675D"/>
    <w:rsid w:val="00586922"/>
    <w:rsid w:val="00586AE7"/>
    <w:rsid w:val="00587310"/>
    <w:rsid w:val="0058734A"/>
    <w:rsid w:val="00587373"/>
    <w:rsid w:val="00587919"/>
    <w:rsid w:val="00587A4B"/>
    <w:rsid w:val="00587BD7"/>
    <w:rsid w:val="00587C73"/>
    <w:rsid w:val="00587C7B"/>
    <w:rsid w:val="00587CD9"/>
    <w:rsid w:val="00587E68"/>
    <w:rsid w:val="00590245"/>
    <w:rsid w:val="005906FA"/>
    <w:rsid w:val="005909EA"/>
    <w:rsid w:val="00590D60"/>
    <w:rsid w:val="00590F5D"/>
    <w:rsid w:val="00591154"/>
    <w:rsid w:val="0059131F"/>
    <w:rsid w:val="005913B4"/>
    <w:rsid w:val="0059147A"/>
    <w:rsid w:val="00591481"/>
    <w:rsid w:val="00591682"/>
    <w:rsid w:val="00591965"/>
    <w:rsid w:val="00591BD1"/>
    <w:rsid w:val="00591D35"/>
    <w:rsid w:val="00591F9A"/>
    <w:rsid w:val="005921AF"/>
    <w:rsid w:val="00592241"/>
    <w:rsid w:val="00592245"/>
    <w:rsid w:val="00592C2A"/>
    <w:rsid w:val="00592C8B"/>
    <w:rsid w:val="00592D51"/>
    <w:rsid w:val="00592FB2"/>
    <w:rsid w:val="00593095"/>
    <w:rsid w:val="00593099"/>
    <w:rsid w:val="005930BD"/>
    <w:rsid w:val="00593468"/>
    <w:rsid w:val="0059352B"/>
    <w:rsid w:val="00593CD9"/>
    <w:rsid w:val="005942BB"/>
    <w:rsid w:val="005943DC"/>
    <w:rsid w:val="00594439"/>
    <w:rsid w:val="00594B78"/>
    <w:rsid w:val="00594D4D"/>
    <w:rsid w:val="00594D56"/>
    <w:rsid w:val="005952D0"/>
    <w:rsid w:val="00595305"/>
    <w:rsid w:val="0059537F"/>
    <w:rsid w:val="00595419"/>
    <w:rsid w:val="0059550C"/>
    <w:rsid w:val="005955D8"/>
    <w:rsid w:val="00595807"/>
    <w:rsid w:val="00595C7F"/>
    <w:rsid w:val="00595C82"/>
    <w:rsid w:val="00595DAC"/>
    <w:rsid w:val="00595FC8"/>
    <w:rsid w:val="005963C3"/>
    <w:rsid w:val="0059657E"/>
    <w:rsid w:val="00597175"/>
    <w:rsid w:val="005971DF"/>
    <w:rsid w:val="005973B3"/>
    <w:rsid w:val="005974DF"/>
    <w:rsid w:val="00597728"/>
    <w:rsid w:val="00597BED"/>
    <w:rsid w:val="00597CDB"/>
    <w:rsid w:val="00597E79"/>
    <w:rsid w:val="00597EFD"/>
    <w:rsid w:val="005A02DF"/>
    <w:rsid w:val="005A04AD"/>
    <w:rsid w:val="005A06F4"/>
    <w:rsid w:val="005A0845"/>
    <w:rsid w:val="005A0B32"/>
    <w:rsid w:val="005A0BFB"/>
    <w:rsid w:val="005A1055"/>
    <w:rsid w:val="005A149F"/>
    <w:rsid w:val="005A14F1"/>
    <w:rsid w:val="005A1538"/>
    <w:rsid w:val="005A16EC"/>
    <w:rsid w:val="005A1A28"/>
    <w:rsid w:val="005A1C9F"/>
    <w:rsid w:val="005A1D13"/>
    <w:rsid w:val="005A1FC4"/>
    <w:rsid w:val="005A20CD"/>
    <w:rsid w:val="005A25B5"/>
    <w:rsid w:val="005A284E"/>
    <w:rsid w:val="005A2A1F"/>
    <w:rsid w:val="005A2A24"/>
    <w:rsid w:val="005A2D21"/>
    <w:rsid w:val="005A2E9C"/>
    <w:rsid w:val="005A333C"/>
    <w:rsid w:val="005A386C"/>
    <w:rsid w:val="005A4029"/>
    <w:rsid w:val="005A41FC"/>
    <w:rsid w:val="005A42D4"/>
    <w:rsid w:val="005A4472"/>
    <w:rsid w:val="005A46DD"/>
    <w:rsid w:val="005A4824"/>
    <w:rsid w:val="005A50F9"/>
    <w:rsid w:val="005A5130"/>
    <w:rsid w:val="005A5301"/>
    <w:rsid w:val="005A5892"/>
    <w:rsid w:val="005A5A09"/>
    <w:rsid w:val="005A5C9E"/>
    <w:rsid w:val="005A62AF"/>
    <w:rsid w:val="005A64EC"/>
    <w:rsid w:val="005A6819"/>
    <w:rsid w:val="005A6984"/>
    <w:rsid w:val="005A69FC"/>
    <w:rsid w:val="005A7108"/>
    <w:rsid w:val="005A7199"/>
    <w:rsid w:val="005A769C"/>
    <w:rsid w:val="005B0118"/>
    <w:rsid w:val="005B01B8"/>
    <w:rsid w:val="005B0528"/>
    <w:rsid w:val="005B0C66"/>
    <w:rsid w:val="005B0CBA"/>
    <w:rsid w:val="005B1127"/>
    <w:rsid w:val="005B14A3"/>
    <w:rsid w:val="005B1540"/>
    <w:rsid w:val="005B17DB"/>
    <w:rsid w:val="005B17DF"/>
    <w:rsid w:val="005B1BB2"/>
    <w:rsid w:val="005B1FDE"/>
    <w:rsid w:val="005B2171"/>
    <w:rsid w:val="005B2178"/>
    <w:rsid w:val="005B274F"/>
    <w:rsid w:val="005B2DC6"/>
    <w:rsid w:val="005B2EA9"/>
    <w:rsid w:val="005B3098"/>
    <w:rsid w:val="005B30E2"/>
    <w:rsid w:val="005B31A5"/>
    <w:rsid w:val="005B3575"/>
    <w:rsid w:val="005B3787"/>
    <w:rsid w:val="005B3A8A"/>
    <w:rsid w:val="005B3C54"/>
    <w:rsid w:val="005B3C80"/>
    <w:rsid w:val="005B3E94"/>
    <w:rsid w:val="005B42FF"/>
    <w:rsid w:val="005B516A"/>
    <w:rsid w:val="005B52CB"/>
    <w:rsid w:val="005B5440"/>
    <w:rsid w:val="005B5529"/>
    <w:rsid w:val="005B5534"/>
    <w:rsid w:val="005B5B14"/>
    <w:rsid w:val="005B5CDC"/>
    <w:rsid w:val="005B5CDD"/>
    <w:rsid w:val="005B5F13"/>
    <w:rsid w:val="005B66EF"/>
    <w:rsid w:val="005B6A01"/>
    <w:rsid w:val="005B6A28"/>
    <w:rsid w:val="005B6E41"/>
    <w:rsid w:val="005B716B"/>
    <w:rsid w:val="005B766E"/>
    <w:rsid w:val="005B76E0"/>
    <w:rsid w:val="005B7E52"/>
    <w:rsid w:val="005B7FB9"/>
    <w:rsid w:val="005C00AC"/>
    <w:rsid w:val="005C00E2"/>
    <w:rsid w:val="005C0240"/>
    <w:rsid w:val="005C0456"/>
    <w:rsid w:val="005C0552"/>
    <w:rsid w:val="005C0698"/>
    <w:rsid w:val="005C0945"/>
    <w:rsid w:val="005C0C52"/>
    <w:rsid w:val="005C0FFD"/>
    <w:rsid w:val="005C11CF"/>
    <w:rsid w:val="005C125C"/>
    <w:rsid w:val="005C1438"/>
    <w:rsid w:val="005C1595"/>
    <w:rsid w:val="005C17B0"/>
    <w:rsid w:val="005C198D"/>
    <w:rsid w:val="005C1D6F"/>
    <w:rsid w:val="005C1D96"/>
    <w:rsid w:val="005C1EB8"/>
    <w:rsid w:val="005C2641"/>
    <w:rsid w:val="005C2CF0"/>
    <w:rsid w:val="005C2F8E"/>
    <w:rsid w:val="005C325D"/>
    <w:rsid w:val="005C36B8"/>
    <w:rsid w:val="005C38E8"/>
    <w:rsid w:val="005C39EE"/>
    <w:rsid w:val="005C3B46"/>
    <w:rsid w:val="005C3CF5"/>
    <w:rsid w:val="005C3D85"/>
    <w:rsid w:val="005C3DEF"/>
    <w:rsid w:val="005C4045"/>
    <w:rsid w:val="005C4080"/>
    <w:rsid w:val="005C433B"/>
    <w:rsid w:val="005C44E5"/>
    <w:rsid w:val="005C4599"/>
    <w:rsid w:val="005C45D1"/>
    <w:rsid w:val="005C4A92"/>
    <w:rsid w:val="005C4B62"/>
    <w:rsid w:val="005C4B88"/>
    <w:rsid w:val="005C4BC1"/>
    <w:rsid w:val="005C4BD3"/>
    <w:rsid w:val="005C5179"/>
    <w:rsid w:val="005C52BF"/>
    <w:rsid w:val="005C52EA"/>
    <w:rsid w:val="005C5CB0"/>
    <w:rsid w:val="005C5DDB"/>
    <w:rsid w:val="005C5EA0"/>
    <w:rsid w:val="005C5EA7"/>
    <w:rsid w:val="005C5F31"/>
    <w:rsid w:val="005C5F50"/>
    <w:rsid w:val="005C602D"/>
    <w:rsid w:val="005C61F6"/>
    <w:rsid w:val="005C63B8"/>
    <w:rsid w:val="005C657A"/>
    <w:rsid w:val="005C659C"/>
    <w:rsid w:val="005C67E3"/>
    <w:rsid w:val="005C69E0"/>
    <w:rsid w:val="005C6D67"/>
    <w:rsid w:val="005C6DC4"/>
    <w:rsid w:val="005C7230"/>
    <w:rsid w:val="005C72FB"/>
    <w:rsid w:val="005C73E5"/>
    <w:rsid w:val="005C749B"/>
    <w:rsid w:val="005C7A63"/>
    <w:rsid w:val="005C7B86"/>
    <w:rsid w:val="005D0049"/>
    <w:rsid w:val="005D0188"/>
    <w:rsid w:val="005D03A1"/>
    <w:rsid w:val="005D0E2F"/>
    <w:rsid w:val="005D0EA2"/>
    <w:rsid w:val="005D17A5"/>
    <w:rsid w:val="005D1889"/>
    <w:rsid w:val="005D18C0"/>
    <w:rsid w:val="005D1928"/>
    <w:rsid w:val="005D1A76"/>
    <w:rsid w:val="005D1B20"/>
    <w:rsid w:val="005D1D26"/>
    <w:rsid w:val="005D2016"/>
    <w:rsid w:val="005D205E"/>
    <w:rsid w:val="005D26E7"/>
    <w:rsid w:val="005D2A9D"/>
    <w:rsid w:val="005D2CB4"/>
    <w:rsid w:val="005D2CB7"/>
    <w:rsid w:val="005D2E2E"/>
    <w:rsid w:val="005D2FC9"/>
    <w:rsid w:val="005D308D"/>
    <w:rsid w:val="005D3106"/>
    <w:rsid w:val="005D353E"/>
    <w:rsid w:val="005D3707"/>
    <w:rsid w:val="005D3766"/>
    <w:rsid w:val="005D38C5"/>
    <w:rsid w:val="005D39FA"/>
    <w:rsid w:val="005D3C51"/>
    <w:rsid w:val="005D3DD1"/>
    <w:rsid w:val="005D405C"/>
    <w:rsid w:val="005D41AD"/>
    <w:rsid w:val="005D4232"/>
    <w:rsid w:val="005D424D"/>
    <w:rsid w:val="005D483D"/>
    <w:rsid w:val="005D4A6B"/>
    <w:rsid w:val="005D4AFA"/>
    <w:rsid w:val="005D4DC3"/>
    <w:rsid w:val="005D4FD6"/>
    <w:rsid w:val="005D4FDC"/>
    <w:rsid w:val="005D5AE1"/>
    <w:rsid w:val="005D5AEB"/>
    <w:rsid w:val="005D6284"/>
    <w:rsid w:val="005D6658"/>
    <w:rsid w:val="005D68E8"/>
    <w:rsid w:val="005D6AC7"/>
    <w:rsid w:val="005D6F18"/>
    <w:rsid w:val="005D6FB8"/>
    <w:rsid w:val="005D727B"/>
    <w:rsid w:val="005D72B1"/>
    <w:rsid w:val="005D72BA"/>
    <w:rsid w:val="005D7310"/>
    <w:rsid w:val="005D73A5"/>
    <w:rsid w:val="005D745D"/>
    <w:rsid w:val="005D7504"/>
    <w:rsid w:val="005D75D2"/>
    <w:rsid w:val="005D78F7"/>
    <w:rsid w:val="005D7AAD"/>
    <w:rsid w:val="005D7D30"/>
    <w:rsid w:val="005E0467"/>
    <w:rsid w:val="005E059F"/>
    <w:rsid w:val="005E06AE"/>
    <w:rsid w:val="005E0729"/>
    <w:rsid w:val="005E08C8"/>
    <w:rsid w:val="005E0971"/>
    <w:rsid w:val="005E0CF0"/>
    <w:rsid w:val="005E0E99"/>
    <w:rsid w:val="005E0EF4"/>
    <w:rsid w:val="005E1031"/>
    <w:rsid w:val="005E10A7"/>
    <w:rsid w:val="005E10FD"/>
    <w:rsid w:val="005E1532"/>
    <w:rsid w:val="005E15F6"/>
    <w:rsid w:val="005E1738"/>
    <w:rsid w:val="005E17E3"/>
    <w:rsid w:val="005E1C97"/>
    <w:rsid w:val="005E2015"/>
    <w:rsid w:val="005E251A"/>
    <w:rsid w:val="005E28FB"/>
    <w:rsid w:val="005E2D23"/>
    <w:rsid w:val="005E2F3D"/>
    <w:rsid w:val="005E2FA0"/>
    <w:rsid w:val="005E30F4"/>
    <w:rsid w:val="005E360D"/>
    <w:rsid w:val="005E3969"/>
    <w:rsid w:val="005E3A54"/>
    <w:rsid w:val="005E3AD4"/>
    <w:rsid w:val="005E3ADF"/>
    <w:rsid w:val="005E3B2A"/>
    <w:rsid w:val="005E3CD8"/>
    <w:rsid w:val="005E437C"/>
    <w:rsid w:val="005E513F"/>
    <w:rsid w:val="005E52F0"/>
    <w:rsid w:val="005E53C4"/>
    <w:rsid w:val="005E5406"/>
    <w:rsid w:val="005E5783"/>
    <w:rsid w:val="005E584B"/>
    <w:rsid w:val="005E5A9E"/>
    <w:rsid w:val="005E5D76"/>
    <w:rsid w:val="005E5FB3"/>
    <w:rsid w:val="005E6111"/>
    <w:rsid w:val="005E616A"/>
    <w:rsid w:val="005E6B13"/>
    <w:rsid w:val="005E6B3A"/>
    <w:rsid w:val="005E6C61"/>
    <w:rsid w:val="005E7314"/>
    <w:rsid w:val="005E78D6"/>
    <w:rsid w:val="005E7ABD"/>
    <w:rsid w:val="005E7B58"/>
    <w:rsid w:val="005E7C0E"/>
    <w:rsid w:val="005E7D96"/>
    <w:rsid w:val="005F0005"/>
    <w:rsid w:val="005F04F1"/>
    <w:rsid w:val="005F0504"/>
    <w:rsid w:val="005F066A"/>
    <w:rsid w:val="005F0DA7"/>
    <w:rsid w:val="005F0EB3"/>
    <w:rsid w:val="005F1B2F"/>
    <w:rsid w:val="005F1C5E"/>
    <w:rsid w:val="005F1E7B"/>
    <w:rsid w:val="005F1EAE"/>
    <w:rsid w:val="005F2155"/>
    <w:rsid w:val="005F21AA"/>
    <w:rsid w:val="005F24FF"/>
    <w:rsid w:val="005F2600"/>
    <w:rsid w:val="005F2B85"/>
    <w:rsid w:val="005F30FF"/>
    <w:rsid w:val="005F337F"/>
    <w:rsid w:val="005F41F3"/>
    <w:rsid w:val="005F4351"/>
    <w:rsid w:val="005F4376"/>
    <w:rsid w:val="005F496F"/>
    <w:rsid w:val="005F4A58"/>
    <w:rsid w:val="005F4C48"/>
    <w:rsid w:val="005F4C65"/>
    <w:rsid w:val="005F5020"/>
    <w:rsid w:val="005F5281"/>
    <w:rsid w:val="005F5330"/>
    <w:rsid w:val="005F540A"/>
    <w:rsid w:val="005F54FD"/>
    <w:rsid w:val="005F5B8A"/>
    <w:rsid w:val="005F5C92"/>
    <w:rsid w:val="005F5D78"/>
    <w:rsid w:val="005F5D80"/>
    <w:rsid w:val="005F6039"/>
    <w:rsid w:val="005F60E3"/>
    <w:rsid w:val="005F645B"/>
    <w:rsid w:val="005F6525"/>
    <w:rsid w:val="005F687B"/>
    <w:rsid w:val="005F6986"/>
    <w:rsid w:val="005F700F"/>
    <w:rsid w:val="005F7055"/>
    <w:rsid w:val="005F70B1"/>
    <w:rsid w:val="005F7649"/>
    <w:rsid w:val="005F7824"/>
    <w:rsid w:val="00600091"/>
    <w:rsid w:val="006001F7"/>
    <w:rsid w:val="0060031F"/>
    <w:rsid w:val="00600ADB"/>
    <w:rsid w:val="00601491"/>
    <w:rsid w:val="00601657"/>
    <w:rsid w:val="006016D7"/>
    <w:rsid w:val="00601B28"/>
    <w:rsid w:val="00601D26"/>
    <w:rsid w:val="00601DD1"/>
    <w:rsid w:val="00601F5F"/>
    <w:rsid w:val="006020AC"/>
    <w:rsid w:val="00602EBE"/>
    <w:rsid w:val="00602ED2"/>
    <w:rsid w:val="00603013"/>
    <w:rsid w:val="00603898"/>
    <w:rsid w:val="006039D6"/>
    <w:rsid w:val="00603BEC"/>
    <w:rsid w:val="00603C2D"/>
    <w:rsid w:val="00603DD7"/>
    <w:rsid w:val="00604048"/>
    <w:rsid w:val="0060407C"/>
    <w:rsid w:val="0060453F"/>
    <w:rsid w:val="00604F90"/>
    <w:rsid w:val="00604FC7"/>
    <w:rsid w:val="00604FE0"/>
    <w:rsid w:val="00605416"/>
    <w:rsid w:val="006055F8"/>
    <w:rsid w:val="00605639"/>
    <w:rsid w:val="00605A33"/>
    <w:rsid w:val="00605B56"/>
    <w:rsid w:val="00605FCB"/>
    <w:rsid w:val="006062F5"/>
    <w:rsid w:val="006064C0"/>
    <w:rsid w:val="00606CAB"/>
    <w:rsid w:val="00606F5A"/>
    <w:rsid w:val="00607197"/>
    <w:rsid w:val="0060732E"/>
    <w:rsid w:val="006073CC"/>
    <w:rsid w:val="006074BE"/>
    <w:rsid w:val="00607610"/>
    <w:rsid w:val="00607B41"/>
    <w:rsid w:val="00607B58"/>
    <w:rsid w:val="00607CAF"/>
    <w:rsid w:val="00607FB9"/>
    <w:rsid w:val="006100BB"/>
    <w:rsid w:val="00610628"/>
    <w:rsid w:val="006107C5"/>
    <w:rsid w:val="00610ACB"/>
    <w:rsid w:val="00610F60"/>
    <w:rsid w:val="0061135F"/>
    <w:rsid w:val="00611398"/>
    <w:rsid w:val="00611AB1"/>
    <w:rsid w:val="00611B25"/>
    <w:rsid w:val="00611DD7"/>
    <w:rsid w:val="00611EDA"/>
    <w:rsid w:val="006123F1"/>
    <w:rsid w:val="00612B7F"/>
    <w:rsid w:val="00612DC3"/>
    <w:rsid w:val="00612E1B"/>
    <w:rsid w:val="00613110"/>
    <w:rsid w:val="006131BA"/>
    <w:rsid w:val="00613617"/>
    <w:rsid w:val="006136C2"/>
    <w:rsid w:val="00613779"/>
    <w:rsid w:val="0061383D"/>
    <w:rsid w:val="00613A98"/>
    <w:rsid w:val="00613B89"/>
    <w:rsid w:val="00613E14"/>
    <w:rsid w:val="00613E1B"/>
    <w:rsid w:val="00613F20"/>
    <w:rsid w:val="006140E7"/>
    <w:rsid w:val="00614407"/>
    <w:rsid w:val="00614774"/>
    <w:rsid w:val="0061486F"/>
    <w:rsid w:val="00614C18"/>
    <w:rsid w:val="00615634"/>
    <w:rsid w:val="006157B7"/>
    <w:rsid w:val="006157C5"/>
    <w:rsid w:val="006157D5"/>
    <w:rsid w:val="0061598E"/>
    <w:rsid w:val="00615C9A"/>
    <w:rsid w:val="00615CF7"/>
    <w:rsid w:val="00615D4A"/>
    <w:rsid w:val="00615EE6"/>
    <w:rsid w:val="00615F54"/>
    <w:rsid w:val="00616222"/>
    <w:rsid w:val="00616263"/>
    <w:rsid w:val="0061628F"/>
    <w:rsid w:val="00616738"/>
    <w:rsid w:val="006169FC"/>
    <w:rsid w:val="00616A21"/>
    <w:rsid w:val="00616CFA"/>
    <w:rsid w:val="00616FCC"/>
    <w:rsid w:val="00617063"/>
    <w:rsid w:val="006170AB"/>
    <w:rsid w:val="0061715F"/>
    <w:rsid w:val="006171C2"/>
    <w:rsid w:val="006178AA"/>
    <w:rsid w:val="00617B90"/>
    <w:rsid w:val="00617BA5"/>
    <w:rsid w:val="00617CAD"/>
    <w:rsid w:val="00620019"/>
    <w:rsid w:val="006203E9"/>
    <w:rsid w:val="00620472"/>
    <w:rsid w:val="006205C7"/>
    <w:rsid w:val="00620640"/>
    <w:rsid w:val="0062081F"/>
    <w:rsid w:val="0062091F"/>
    <w:rsid w:val="00620925"/>
    <w:rsid w:val="0062104F"/>
    <w:rsid w:val="006218E1"/>
    <w:rsid w:val="0062196D"/>
    <w:rsid w:val="00621DA1"/>
    <w:rsid w:val="00621DAE"/>
    <w:rsid w:val="00621E53"/>
    <w:rsid w:val="00621E8B"/>
    <w:rsid w:val="00622085"/>
    <w:rsid w:val="0062225D"/>
    <w:rsid w:val="0062264B"/>
    <w:rsid w:val="006226B4"/>
    <w:rsid w:val="0062281B"/>
    <w:rsid w:val="00622A79"/>
    <w:rsid w:val="00622B1A"/>
    <w:rsid w:val="00622B7A"/>
    <w:rsid w:val="00622BC4"/>
    <w:rsid w:val="00623613"/>
    <w:rsid w:val="00623629"/>
    <w:rsid w:val="00623B7E"/>
    <w:rsid w:val="00624239"/>
    <w:rsid w:val="00624395"/>
    <w:rsid w:val="00624401"/>
    <w:rsid w:val="006247E8"/>
    <w:rsid w:val="00624820"/>
    <w:rsid w:val="00624C23"/>
    <w:rsid w:val="00624FB6"/>
    <w:rsid w:val="006250D6"/>
    <w:rsid w:val="00625F9C"/>
    <w:rsid w:val="0062613E"/>
    <w:rsid w:val="006264C9"/>
    <w:rsid w:val="00626548"/>
    <w:rsid w:val="00626E35"/>
    <w:rsid w:val="0062701D"/>
    <w:rsid w:val="006278EA"/>
    <w:rsid w:val="00627BD4"/>
    <w:rsid w:val="00627FB6"/>
    <w:rsid w:val="00627FF2"/>
    <w:rsid w:val="00630357"/>
    <w:rsid w:val="0063052D"/>
    <w:rsid w:val="00631014"/>
    <w:rsid w:val="00631114"/>
    <w:rsid w:val="00631775"/>
    <w:rsid w:val="00631CA6"/>
    <w:rsid w:val="00631D87"/>
    <w:rsid w:val="006320EC"/>
    <w:rsid w:val="006321B2"/>
    <w:rsid w:val="00632A0E"/>
    <w:rsid w:val="00632BA9"/>
    <w:rsid w:val="00632C1C"/>
    <w:rsid w:val="00632C71"/>
    <w:rsid w:val="00632CDB"/>
    <w:rsid w:val="00632DE7"/>
    <w:rsid w:val="00633062"/>
    <w:rsid w:val="00633183"/>
    <w:rsid w:val="006331ED"/>
    <w:rsid w:val="006336CF"/>
    <w:rsid w:val="00633728"/>
    <w:rsid w:val="006337E2"/>
    <w:rsid w:val="00633B57"/>
    <w:rsid w:val="00633DD5"/>
    <w:rsid w:val="00633E56"/>
    <w:rsid w:val="00634203"/>
    <w:rsid w:val="0063432A"/>
    <w:rsid w:val="0063445D"/>
    <w:rsid w:val="00634509"/>
    <w:rsid w:val="00634650"/>
    <w:rsid w:val="0063497E"/>
    <w:rsid w:val="00634AF7"/>
    <w:rsid w:val="0063526E"/>
    <w:rsid w:val="00635EB9"/>
    <w:rsid w:val="006361ED"/>
    <w:rsid w:val="00636319"/>
    <w:rsid w:val="0063653B"/>
    <w:rsid w:val="00636635"/>
    <w:rsid w:val="0063695B"/>
    <w:rsid w:val="00636D24"/>
    <w:rsid w:val="00636E0B"/>
    <w:rsid w:val="00637023"/>
    <w:rsid w:val="006370B8"/>
    <w:rsid w:val="006370EF"/>
    <w:rsid w:val="00637285"/>
    <w:rsid w:val="00637395"/>
    <w:rsid w:val="006377DF"/>
    <w:rsid w:val="00637918"/>
    <w:rsid w:val="00637EAB"/>
    <w:rsid w:val="00637ED3"/>
    <w:rsid w:val="006405D4"/>
    <w:rsid w:val="0064098C"/>
    <w:rsid w:val="00640CFA"/>
    <w:rsid w:val="00641385"/>
    <w:rsid w:val="00641404"/>
    <w:rsid w:val="006415FB"/>
    <w:rsid w:val="0064174F"/>
    <w:rsid w:val="006418F0"/>
    <w:rsid w:val="00641905"/>
    <w:rsid w:val="00641B44"/>
    <w:rsid w:val="00641BE6"/>
    <w:rsid w:val="00641C32"/>
    <w:rsid w:val="00641F34"/>
    <w:rsid w:val="0064215E"/>
    <w:rsid w:val="006423FB"/>
    <w:rsid w:val="0064251F"/>
    <w:rsid w:val="0064255A"/>
    <w:rsid w:val="006425FD"/>
    <w:rsid w:val="00642827"/>
    <w:rsid w:val="00642D59"/>
    <w:rsid w:val="00642E6F"/>
    <w:rsid w:val="0064319E"/>
    <w:rsid w:val="00643994"/>
    <w:rsid w:val="00643B64"/>
    <w:rsid w:val="00643C0C"/>
    <w:rsid w:val="00643E6B"/>
    <w:rsid w:val="00644CD9"/>
    <w:rsid w:val="006450CC"/>
    <w:rsid w:val="00645126"/>
    <w:rsid w:val="006451D8"/>
    <w:rsid w:val="0064545A"/>
    <w:rsid w:val="006458C0"/>
    <w:rsid w:val="00645917"/>
    <w:rsid w:val="006459AD"/>
    <w:rsid w:val="00645A0C"/>
    <w:rsid w:val="00645EE2"/>
    <w:rsid w:val="006465A5"/>
    <w:rsid w:val="00646A15"/>
    <w:rsid w:val="00646CA5"/>
    <w:rsid w:val="00646FED"/>
    <w:rsid w:val="00647187"/>
    <w:rsid w:val="006472CA"/>
    <w:rsid w:val="00647605"/>
    <w:rsid w:val="00647B61"/>
    <w:rsid w:val="0065007F"/>
    <w:rsid w:val="0065017C"/>
    <w:rsid w:val="006504CD"/>
    <w:rsid w:val="00650763"/>
    <w:rsid w:val="00650781"/>
    <w:rsid w:val="00650DDE"/>
    <w:rsid w:val="00651475"/>
    <w:rsid w:val="00651610"/>
    <w:rsid w:val="00651E10"/>
    <w:rsid w:val="00652041"/>
    <w:rsid w:val="0065272B"/>
    <w:rsid w:val="0065282B"/>
    <w:rsid w:val="00652AC5"/>
    <w:rsid w:val="00652C06"/>
    <w:rsid w:val="00652C78"/>
    <w:rsid w:val="006530CD"/>
    <w:rsid w:val="006531F4"/>
    <w:rsid w:val="006533BE"/>
    <w:rsid w:val="006533EC"/>
    <w:rsid w:val="006534A6"/>
    <w:rsid w:val="006534BD"/>
    <w:rsid w:val="0065368D"/>
    <w:rsid w:val="00653BAC"/>
    <w:rsid w:val="00653D05"/>
    <w:rsid w:val="00653EAB"/>
    <w:rsid w:val="0065426E"/>
    <w:rsid w:val="0065444A"/>
    <w:rsid w:val="00654B5C"/>
    <w:rsid w:val="00654ED1"/>
    <w:rsid w:val="006550B9"/>
    <w:rsid w:val="006551E3"/>
    <w:rsid w:val="00655505"/>
    <w:rsid w:val="006555F5"/>
    <w:rsid w:val="006556FB"/>
    <w:rsid w:val="00655BC5"/>
    <w:rsid w:val="00655C5D"/>
    <w:rsid w:val="006562FA"/>
    <w:rsid w:val="00656569"/>
    <w:rsid w:val="006565BD"/>
    <w:rsid w:val="00656665"/>
    <w:rsid w:val="00656BB9"/>
    <w:rsid w:val="00656C6F"/>
    <w:rsid w:val="00657181"/>
    <w:rsid w:val="006572A9"/>
    <w:rsid w:val="0065733A"/>
    <w:rsid w:val="00657460"/>
    <w:rsid w:val="006574B5"/>
    <w:rsid w:val="006574C7"/>
    <w:rsid w:val="0065761C"/>
    <w:rsid w:val="00657630"/>
    <w:rsid w:val="006577C5"/>
    <w:rsid w:val="006578BD"/>
    <w:rsid w:val="00657AB2"/>
    <w:rsid w:val="00657C31"/>
    <w:rsid w:val="00657E20"/>
    <w:rsid w:val="00657F05"/>
    <w:rsid w:val="00660037"/>
    <w:rsid w:val="0066024A"/>
    <w:rsid w:val="00660295"/>
    <w:rsid w:val="006603CD"/>
    <w:rsid w:val="006612D7"/>
    <w:rsid w:val="0066148D"/>
    <w:rsid w:val="006618C7"/>
    <w:rsid w:val="006618D1"/>
    <w:rsid w:val="006619A6"/>
    <w:rsid w:val="00661BAB"/>
    <w:rsid w:val="00661C88"/>
    <w:rsid w:val="00661DB5"/>
    <w:rsid w:val="00661E26"/>
    <w:rsid w:val="00661F16"/>
    <w:rsid w:val="00661F86"/>
    <w:rsid w:val="00661FF5"/>
    <w:rsid w:val="0066231C"/>
    <w:rsid w:val="0066237E"/>
    <w:rsid w:val="006626C9"/>
    <w:rsid w:val="0066281B"/>
    <w:rsid w:val="006628AE"/>
    <w:rsid w:val="00662945"/>
    <w:rsid w:val="00662E85"/>
    <w:rsid w:val="006632BF"/>
    <w:rsid w:val="0066348C"/>
    <w:rsid w:val="006634DA"/>
    <w:rsid w:val="00663BD5"/>
    <w:rsid w:val="00663BE6"/>
    <w:rsid w:val="00663C5A"/>
    <w:rsid w:val="00663CC0"/>
    <w:rsid w:val="00663DB6"/>
    <w:rsid w:val="0066424E"/>
    <w:rsid w:val="00664295"/>
    <w:rsid w:val="006644BB"/>
    <w:rsid w:val="00664AB8"/>
    <w:rsid w:val="00664C25"/>
    <w:rsid w:val="00664E64"/>
    <w:rsid w:val="006652A7"/>
    <w:rsid w:val="006652AA"/>
    <w:rsid w:val="0066535F"/>
    <w:rsid w:val="00665C6A"/>
    <w:rsid w:val="00665EDE"/>
    <w:rsid w:val="0066605A"/>
    <w:rsid w:val="00666865"/>
    <w:rsid w:val="0066688B"/>
    <w:rsid w:val="00666B65"/>
    <w:rsid w:val="00666B6A"/>
    <w:rsid w:val="006672ED"/>
    <w:rsid w:val="0066740F"/>
    <w:rsid w:val="0066744E"/>
    <w:rsid w:val="00667FC8"/>
    <w:rsid w:val="00670133"/>
    <w:rsid w:val="00670290"/>
    <w:rsid w:val="00670C9F"/>
    <w:rsid w:val="00670D77"/>
    <w:rsid w:val="00670D9B"/>
    <w:rsid w:val="0067121B"/>
    <w:rsid w:val="0067121E"/>
    <w:rsid w:val="00671366"/>
    <w:rsid w:val="0067148B"/>
    <w:rsid w:val="0067188D"/>
    <w:rsid w:val="00671BA2"/>
    <w:rsid w:val="00671E5D"/>
    <w:rsid w:val="006725C4"/>
    <w:rsid w:val="006727C0"/>
    <w:rsid w:val="006729B6"/>
    <w:rsid w:val="00672E41"/>
    <w:rsid w:val="0067308B"/>
    <w:rsid w:val="00673169"/>
    <w:rsid w:val="006733ED"/>
    <w:rsid w:val="006734D9"/>
    <w:rsid w:val="0067378C"/>
    <w:rsid w:val="00673B4F"/>
    <w:rsid w:val="006746BB"/>
    <w:rsid w:val="00674C8A"/>
    <w:rsid w:val="00674E9F"/>
    <w:rsid w:val="006750E6"/>
    <w:rsid w:val="006751CF"/>
    <w:rsid w:val="0067525D"/>
    <w:rsid w:val="006755E1"/>
    <w:rsid w:val="0067560B"/>
    <w:rsid w:val="0067575F"/>
    <w:rsid w:val="006759FB"/>
    <w:rsid w:val="00675BD0"/>
    <w:rsid w:val="0067627A"/>
    <w:rsid w:val="00676332"/>
    <w:rsid w:val="00676A49"/>
    <w:rsid w:val="00676BDF"/>
    <w:rsid w:val="0067747F"/>
    <w:rsid w:val="006776C9"/>
    <w:rsid w:val="00677A65"/>
    <w:rsid w:val="00677DCA"/>
    <w:rsid w:val="00677E12"/>
    <w:rsid w:val="00677EC4"/>
    <w:rsid w:val="00677F1B"/>
    <w:rsid w:val="006800F2"/>
    <w:rsid w:val="00680228"/>
    <w:rsid w:val="0068030A"/>
    <w:rsid w:val="00680AEF"/>
    <w:rsid w:val="00680CC1"/>
    <w:rsid w:val="00680E0A"/>
    <w:rsid w:val="00680FC8"/>
    <w:rsid w:val="006810F3"/>
    <w:rsid w:val="0068114B"/>
    <w:rsid w:val="00681691"/>
    <w:rsid w:val="006818D5"/>
    <w:rsid w:val="00681CD5"/>
    <w:rsid w:val="00681D34"/>
    <w:rsid w:val="006820AA"/>
    <w:rsid w:val="006823B3"/>
    <w:rsid w:val="0068241D"/>
    <w:rsid w:val="00682596"/>
    <w:rsid w:val="006827EE"/>
    <w:rsid w:val="00682909"/>
    <w:rsid w:val="0068300A"/>
    <w:rsid w:val="0068333A"/>
    <w:rsid w:val="006837D3"/>
    <w:rsid w:val="0068383E"/>
    <w:rsid w:val="0068388B"/>
    <w:rsid w:val="00683B61"/>
    <w:rsid w:val="00683C90"/>
    <w:rsid w:val="00683D1F"/>
    <w:rsid w:val="00684074"/>
    <w:rsid w:val="00684480"/>
    <w:rsid w:val="00684B47"/>
    <w:rsid w:val="00684DC0"/>
    <w:rsid w:val="00685016"/>
    <w:rsid w:val="0068547B"/>
    <w:rsid w:val="00685557"/>
    <w:rsid w:val="0068578C"/>
    <w:rsid w:val="00685CE8"/>
    <w:rsid w:val="0068622C"/>
    <w:rsid w:val="00686790"/>
    <w:rsid w:val="0068698A"/>
    <w:rsid w:val="00686A09"/>
    <w:rsid w:val="00686B5C"/>
    <w:rsid w:val="00687014"/>
    <w:rsid w:val="0068704D"/>
    <w:rsid w:val="0068750A"/>
    <w:rsid w:val="00687ED7"/>
    <w:rsid w:val="00690019"/>
    <w:rsid w:val="006904AB"/>
    <w:rsid w:val="00690A81"/>
    <w:rsid w:val="00690BBA"/>
    <w:rsid w:val="00690C78"/>
    <w:rsid w:val="00690CDA"/>
    <w:rsid w:val="00690F75"/>
    <w:rsid w:val="00690FF3"/>
    <w:rsid w:val="0069135D"/>
    <w:rsid w:val="00691522"/>
    <w:rsid w:val="00691653"/>
    <w:rsid w:val="00691A01"/>
    <w:rsid w:val="00691C47"/>
    <w:rsid w:val="00691C86"/>
    <w:rsid w:val="00691CDB"/>
    <w:rsid w:val="00691FD4"/>
    <w:rsid w:val="00692181"/>
    <w:rsid w:val="00692255"/>
    <w:rsid w:val="00692312"/>
    <w:rsid w:val="006924F7"/>
    <w:rsid w:val="00692941"/>
    <w:rsid w:val="00692AA6"/>
    <w:rsid w:val="00692D01"/>
    <w:rsid w:val="006930C4"/>
    <w:rsid w:val="0069323E"/>
    <w:rsid w:val="00693346"/>
    <w:rsid w:val="00693668"/>
    <w:rsid w:val="00693CDB"/>
    <w:rsid w:val="00693E78"/>
    <w:rsid w:val="006941EE"/>
    <w:rsid w:val="0069432F"/>
    <w:rsid w:val="006944A7"/>
    <w:rsid w:val="0069480E"/>
    <w:rsid w:val="00694A51"/>
    <w:rsid w:val="00694A97"/>
    <w:rsid w:val="00694EF9"/>
    <w:rsid w:val="0069519F"/>
    <w:rsid w:val="006951DB"/>
    <w:rsid w:val="00695378"/>
    <w:rsid w:val="00695387"/>
    <w:rsid w:val="0069565A"/>
    <w:rsid w:val="0069590F"/>
    <w:rsid w:val="00695B27"/>
    <w:rsid w:val="00695C39"/>
    <w:rsid w:val="00695CE9"/>
    <w:rsid w:val="00695F65"/>
    <w:rsid w:val="006965BD"/>
    <w:rsid w:val="00696670"/>
    <w:rsid w:val="006968CD"/>
    <w:rsid w:val="0069698F"/>
    <w:rsid w:val="00696C49"/>
    <w:rsid w:val="00696D78"/>
    <w:rsid w:val="00696F06"/>
    <w:rsid w:val="00697E29"/>
    <w:rsid w:val="006A02F7"/>
    <w:rsid w:val="006A047E"/>
    <w:rsid w:val="006A05F1"/>
    <w:rsid w:val="006A0773"/>
    <w:rsid w:val="006A0900"/>
    <w:rsid w:val="006A0BFF"/>
    <w:rsid w:val="006A0CEB"/>
    <w:rsid w:val="006A0FB8"/>
    <w:rsid w:val="006A136C"/>
    <w:rsid w:val="006A19D4"/>
    <w:rsid w:val="006A1B68"/>
    <w:rsid w:val="006A20D3"/>
    <w:rsid w:val="006A230D"/>
    <w:rsid w:val="006A2393"/>
    <w:rsid w:val="006A24AF"/>
    <w:rsid w:val="006A2609"/>
    <w:rsid w:val="006A27E4"/>
    <w:rsid w:val="006A2810"/>
    <w:rsid w:val="006A3017"/>
    <w:rsid w:val="006A31F0"/>
    <w:rsid w:val="006A3275"/>
    <w:rsid w:val="006A33F0"/>
    <w:rsid w:val="006A3822"/>
    <w:rsid w:val="006A3B6A"/>
    <w:rsid w:val="006A3FB4"/>
    <w:rsid w:val="006A42EF"/>
    <w:rsid w:val="006A4398"/>
    <w:rsid w:val="006A4483"/>
    <w:rsid w:val="006A4572"/>
    <w:rsid w:val="006A4726"/>
    <w:rsid w:val="006A47BF"/>
    <w:rsid w:val="006A488B"/>
    <w:rsid w:val="006A49BD"/>
    <w:rsid w:val="006A4E12"/>
    <w:rsid w:val="006A5030"/>
    <w:rsid w:val="006A519F"/>
    <w:rsid w:val="006A5555"/>
    <w:rsid w:val="006A5672"/>
    <w:rsid w:val="006A5A2D"/>
    <w:rsid w:val="006A5B55"/>
    <w:rsid w:val="006A5B5E"/>
    <w:rsid w:val="006A5C4B"/>
    <w:rsid w:val="006A5F53"/>
    <w:rsid w:val="006A685D"/>
    <w:rsid w:val="006A688F"/>
    <w:rsid w:val="006A6BB4"/>
    <w:rsid w:val="006A6BC1"/>
    <w:rsid w:val="006A6CA4"/>
    <w:rsid w:val="006A6CFD"/>
    <w:rsid w:val="006A6DA5"/>
    <w:rsid w:val="006A72C4"/>
    <w:rsid w:val="006A73BE"/>
    <w:rsid w:val="006A77A1"/>
    <w:rsid w:val="006A7AB5"/>
    <w:rsid w:val="006A7C8B"/>
    <w:rsid w:val="006B02AD"/>
    <w:rsid w:val="006B02D0"/>
    <w:rsid w:val="006B03B5"/>
    <w:rsid w:val="006B0464"/>
    <w:rsid w:val="006B0478"/>
    <w:rsid w:val="006B05E4"/>
    <w:rsid w:val="006B099E"/>
    <w:rsid w:val="006B0FC3"/>
    <w:rsid w:val="006B10AC"/>
    <w:rsid w:val="006B14DE"/>
    <w:rsid w:val="006B1551"/>
    <w:rsid w:val="006B1645"/>
    <w:rsid w:val="006B17B7"/>
    <w:rsid w:val="006B182B"/>
    <w:rsid w:val="006B1B27"/>
    <w:rsid w:val="006B1C24"/>
    <w:rsid w:val="006B206D"/>
    <w:rsid w:val="006B2218"/>
    <w:rsid w:val="006B2A3B"/>
    <w:rsid w:val="006B2AEB"/>
    <w:rsid w:val="006B2CA9"/>
    <w:rsid w:val="006B2F02"/>
    <w:rsid w:val="006B3047"/>
    <w:rsid w:val="006B326A"/>
    <w:rsid w:val="006B34CF"/>
    <w:rsid w:val="006B3641"/>
    <w:rsid w:val="006B369B"/>
    <w:rsid w:val="006B3FE9"/>
    <w:rsid w:val="006B40D3"/>
    <w:rsid w:val="006B4162"/>
    <w:rsid w:val="006B41B6"/>
    <w:rsid w:val="006B4530"/>
    <w:rsid w:val="006B4592"/>
    <w:rsid w:val="006B45E8"/>
    <w:rsid w:val="006B47D1"/>
    <w:rsid w:val="006B483D"/>
    <w:rsid w:val="006B4CCD"/>
    <w:rsid w:val="006B4FB7"/>
    <w:rsid w:val="006B5708"/>
    <w:rsid w:val="006B5AA8"/>
    <w:rsid w:val="006B5AB5"/>
    <w:rsid w:val="006B5AD7"/>
    <w:rsid w:val="006B5AEF"/>
    <w:rsid w:val="006B5C37"/>
    <w:rsid w:val="006B5C80"/>
    <w:rsid w:val="006B5FC8"/>
    <w:rsid w:val="006B5FCB"/>
    <w:rsid w:val="006B655C"/>
    <w:rsid w:val="006B69FE"/>
    <w:rsid w:val="006B6A85"/>
    <w:rsid w:val="006B6DAC"/>
    <w:rsid w:val="006B70FB"/>
    <w:rsid w:val="006B7259"/>
    <w:rsid w:val="006B7B68"/>
    <w:rsid w:val="006B7D1E"/>
    <w:rsid w:val="006B7D2B"/>
    <w:rsid w:val="006B7D76"/>
    <w:rsid w:val="006C0034"/>
    <w:rsid w:val="006C035D"/>
    <w:rsid w:val="006C0586"/>
    <w:rsid w:val="006C0E1E"/>
    <w:rsid w:val="006C0FD0"/>
    <w:rsid w:val="006C0FE6"/>
    <w:rsid w:val="006C1344"/>
    <w:rsid w:val="006C1AF6"/>
    <w:rsid w:val="006C2358"/>
    <w:rsid w:val="006C2782"/>
    <w:rsid w:val="006C284D"/>
    <w:rsid w:val="006C29B4"/>
    <w:rsid w:val="006C2BB4"/>
    <w:rsid w:val="006C2C1C"/>
    <w:rsid w:val="006C2D05"/>
    <w:rsid w:val="006C3284"/>
    <w:rsid w:val="006C32B8"/>
    <w:rsid w:val="006C331C"/>
    <w:rsid w:val="006C3645"/>
    <w:rsid w:val="006C375A"/>
    <w:rsid w:val="006C39E3"/>
    <w:rsid w:val="006C3B45"/>
    <w:rsid w:val="006C3DA1"/>
    <w:rsid w:val="006C3F68"/>
    <w:rsid w:val="006C422D"/>
    <w:rsid w:val="006C42B4"/>
    <w:rsid w:val="006C43E3"/>
    <w:rsid w:val="006C47B0"/>
    <w:rsid w:val="006C4C06"/>
    <w:rsid w:val="006C4D4B"/>
    <w:rsid w:val="006C54A6"/>
    <w:rsid w:val="006C59B3"/>
    <w:rsid w:val="006C632D"/>
    <w:rsid w:val="006C63ED"/>
    <w:rsid w:val="006C6504"/>
    <w:rsid w:val="006C6604"/>
    <w:rsid w:val="006C6828"/>
    <w:rsid w:val="006C6983"/>
    <w:rsid w:val="006C6B61"/>
    <w:rsid w:val="006C74E5"/>
    <w:rsid w:val="006C7A69"/>
    <w:rsid w:val="006C7A83"/>
    <w:rsid w:val="006C7DC2"/>
    <w:rsid w:val="006D0128"/>
    <w:rsid w:val="006D0135"/>
    <w:rsid w:val="006D01C2"/>
    <w:rsid w:val="006D04A8"/>
    <w:rsid w:val="006D0A8F"/>
    <w:rsid w:val="006D0EFA"/>
    <w:rsid w:val="006D105D"/>
    <w:rsid w:val="006D1802"/>
    <w:rsid w:val="006D20A5"/>
    <w:rsid w:val="006D2260"/>
    <w:rsid w:val="006D22C2"/>
    <w:rsid w:val="006D2393"/>
    <w:rsid w:val="006D25DE"/>
    <w:rsid w:val="006D2704"/>
    <w:rsid w:val="006D2874"/>
    <w:rsid w:val="006D2B07"/>
    <w:rsid w:val="006D2B3A"/>
    <w:rsid w:val="006D3027"/>
    <w:rsid w:val="006D323F"/>
    <w:rsid w:val="006D35CE"/>
    <w:rsid w:val="006D3729"/>
    <w:rsid w:val="006D3868"/>
    <w:rsid w:val="006D39E0"/>
    <w:rsid w:val="006D4131"/>
    <w:rsid w:val="006D4221"/>
    <w:rsid w:val="006D47FD"/>
    <w:rsid w:val="006D4876"/>
    <w:rsid w:val="006D4B7E"/>
    <w:rsid w:val="006D4C97"/>
    <w:rsid w:val="006D4D28"/>
    <w:rsid w:val="006D4E9E"/>
    <w:rsid w:val="006D4EDE"/>
    <w:rsid w:val="006D504E"/>
    <w:rsid w:val="006D520D"/>
    <w:rsid w:val="006D529B"/>
    <w:rsid w:val="006D5BB8"/>
    <w:rsid w:val="006D5DC9"/>
    <w:rsid w:val="006D5EE0"/>
    <w:rsid w:val="006D5FC5"/>
    <w:rsid w:val="006D6376"/>
    <w:rsid w:val="006D66EE"/>
    <w:rsid w:val="006D67A7"/>
    <w:rsid w:val="006D6987"/>
    <w:rsid w:val="006D6CE7"/>
    <w:rsid w:val="006D6EFC"/>
    <w:rsid w:val="006D7300"/>
    <w:rsid w:val="006D73F0"/>
    <w:rsid w:val="006D75E8"/>
    <w:rsid w:val="006D764D"/>
    <w:rsid w:val="006D7994"/>
    <w:rsid w:val="006D7DE2"/>
    <w:rsid w:val="006D7F79"/>
    <w:rsid w:val="006E0153"/>
    <w:rsid w:val="006E02C5"/>
    <w:rsid w:val="006E0CA3"/>
    <w:rsid w:val="006E0DB5"/>
    <w:rsid w:val="006E0FBD"/>
    <w:rsid w:val="006E13E5"/>
    <w:rsid w:val="006E1522"/>
    <w:rsid w:val="006E1739"/>
    <w:rsid w:val="006E1C0F"/>
    <w:rsid w:val="006E1E6F"/>
    <w:rsid w:val="006E2138"/>
    <w:rsid w:val="006E2B12"/>
    <w:rsid w:val="006E2D87"/>
    <w:rsid w:val="006E2E39"/>
    <w:rsid w:val="006E3367"/>
    <w:rsid w:val="006E4414"/>
    <w:rsid w:val="006E499E"/>
    <w:rsid w:val="006E5073"/>
    <w:rsid w:val="006E514E"/>
    <w:rsid w:val="006E58DB"/>
    <w:rsid w:val="006E5EC1"/>
    <w:rsid w:val="006E6597"/>
    <w:rsid w:val="006E683C"/>
    <w:rsid w:val="006E69C2"/>
    <w:rsid w:val="006E73BB"/>
    <w:rsid w:val="006E742B"/>
    <w:rsid w:val="006E7535"/>
    <w:rsid w:val="006E7859"/>
    <w:rsid w:val="006E7868"/>
    <w:rsid w:val="006E7984"/>
    <w:rsid w:val="006E7B63"/>
    <w:rsid w:val="006E7E35"/>
    <w:rsid w:val="006F02D9"/>
    <w:rsid w:val="006F0526"/>
    <w:rsid w:val="006F09EC"/>
    <w:rsid w:val="006F0D39"/>
    <w:rsid w:val="006F111A"/>
    <w:rsid w:val="006F113B"/>
    <w:rsid w:val="006F13B3"/>
    <w:rsid w:val="006F13B7"/>
    <w:rsid w:val="006F157F"/>
    <w:rsid w:val="006F15AC"/>
    <w:rsid w:val="006F26FF"/>
    <w:rsid w:val="006F33F8"/>
    <w:rsid w:val="006F345C"/>
    <w:rsid w:val="006F3503"/>
    <w:rsid w:val="006F3DBD"/>
    <w:rsid w:val="006F3EA4"/>
    <w:rsid w:val="006F3F60"/>
    <w:rsid w:val="006F42AA"/>
    <w:rsid w:val="006F4401"/>
    <w:rsid w:val="006F4557"/>
    <w:rsid w:val="006F4D25"/>
    <w:rsid w:val="006F4F79"/>
    <w:rsid w:val="006F4F93"/>
    <w:rsid w:val="006F4FBE"/>
    <w:rsid w:val="006F5028"/>
    <w:rsid w:val="006F50D2"/>
    <w:rsid w:val="006F526B"/>
    <w:rsid w:val="006F54A3"/>
    <w:rsid w:val="006F5976"/>
    <w:rsid w:val="006F5F7C"/>
    <w:rsid w:val="006F6604"/>
    <w:rsid w:val="006F678B"/>
    <w:rsid w:val="006F6B5B"/>
    <w:rsid w:val="006F6D0A"/>
    <w:rsid w:val="006F6D91"/>
    <w:rsid w:val="006F6F0E"/>
    <w:rsid w:val="006F7445"/>
    <w:rsid w:val="006F773A"/>
    <w:rsid w:val="006F7797"/>
    <w:rsid w:val="006F7C66"/>
    <w:rsid w:val="007000C4"/>
    <w:rsid w:val="00700151"/>
    <w:rsid w:val="007001CB"/>
    <w:rsid w:val="0070054E"/>
    <w:rsid w:val="00700997"/>
    <w:rsid w:val="00700BBE"/>
    <w:rsid w:val="00700BEC"/>
    <w:rsid w:val="00700D44"/>
    <w:rsid w:val="00700E05"/>
    <w:rsid w:val="007013EC"/>
    <w:rsid w:val="007015B4"/>
    <w:rsid w:val="0070164F"/>
    <w:rsid w:val="00701789"/>
    <w:rsid w:val="00701860"/>
    <w:rsid w:val="00701873"/>
    <w:rsid w:val="00701AC7"/>
    <w:rsid w:val="00701BB1"/>
    <w:rsid w:val="00702250"/>
    <w:rsid w:val="00702423"/>
    <w:rsid w:val="00702529"/>
    <w:rsid w:val="00702880"/>
    <w:rsid w:val="00702956"/>
    <w:rsid w:val="007029F4"/>
    <w:rsid w:val="00702BC9"/>
    <w:rsid w:val="0070304C"/>
    <w:rsid w:val="00703414"/>
    <w:rsid w:val="007035A9"/>
    <w:rsid w:val="00703678"/>
    <w:rsid w:val="00703922"/>
    <w:rsid w:val="007039E1"/>
    <w:rsid w:val="007039F8"/>
    <w:rsid w:val="00704330"/>
    <w:rsid w:val="00704512"/>
    <w:rsid w:val="00704549"/>
    <w:rsid w:val="007045C4"/>
    <w:rsid w:val="00704818"/>
    <w:rsid w:val="00704A07"/>
    <w:rsid w:val="0070539F"/>
    <w:rsid w:val="007053C8"/>
    <w:rsid w:val="00705402"/>
    <w:rsid w:val="00705471"/>
    <w:rsid w:val="007055AC"/>
    <w:rsid w:val="0070595A"/>
    <w:rsid w:val="00705BB9"/>
    <w:rsid w:val="00705C5B"/>
    <w:rsid w:val="00705F53"/>
    <w:rsid w:val="007062F5"/>
    <w:rsid w:val="007068F3"/>
    <w:rsid w:val="00706DDA"/>
    <w:rsid w:val="00706E52"/>
    <w:rsid w:val="00706FA8"/>
    <w:rsid w:val="007072A7"/>
    <w:rsid w:val="007072FB"/>
    <w:rsid w:val="00707327"/>
    <w:rsid w:val="00707412"/>
    <w:rsid w:val="0070760B"/>
    <w:rsid w:val="00707E62"/>
    <w:rsid w:val="00710102"/>
    <w:rsid w:val="007103E1"/>
    <w:rsid w:val="0071047C"/>
    <w:rsid w:val="007105CA"/>
    <w:rsid w:val="00710615"/>
    <w:rsid w:val="00710CEA"/>
    <w:rsid w:val="00710CF7"/>
    <w:rsid w:val="00710F4E"/>
    <w:rsid w:val="00711040"/>
    <w:rsid w:val="007113B2"/>
    <w:rsid w:val="007114CD"/>
    <w:rsid w:val="007115D1"/>
    <w:rsid w:val="0071176D"/>
    <w:rsid w:val="00712297"/>
    <w:rsid w:val="0071252E"/>
    <w:rsid w:val="00712568"/>
    <w:rsid w:val="007126D5"/>
    <w:rsid w:val="00712B2F"/>
    <w:rsid w:val="00712DCD"/>
    <w:rsid w:val="00712EA3"/>
    <w:rsid w:val="00712F74"/>
    <w:rsid w:val="007130B5"/>
    <w:rsid w:val="00713870"/>
    <w:rsid w:val="00713CC3"/>
    <w:rsid w:val="00713E53"/>
    <w:rsid w:val="00713E5F"/>
    <w:rsid w:val="00713F53"/>
    <w:rsid w:val="00714020"/>
    <w:rsid w:val="0071408A"/>
    <w:rsid w:val="0071411F"/>
    <w:rsid w:val="007144A7"/>
    <w:rsid w:val="00715B91"/>
    <w:rsid w:val="00715CB0"/>
    <w:rsid w:val="00715CBA"/>
    <w:rsid w:val="00715F18"/>
    <w:rsid w:val="00715FE6"/>
    <w:rsid w:val="00715FEB"/>
    <w:rsid w:val="00716625"/>
    <w:rsid w:val="0071671C"/>
    <w:rsid w:val="00716F67"/>
    <w:rsid w:val="00717401"/>
    <w:rsid w:val="00717402"/>
    <w:rsid w:val="0071746B"/>
    <w:rsid w:val="00717686"/>
    <w:rsid w:val="00717A7D"/>
    <w:rsid w:val="00717A7F"/>
    <w:rsid w:val="00717AAB"/>
    <w:rsid w:val="00717BBB"/>
    <w:rsid w:val="00717C23"/>
    <w:rsid w:val="00717C46"/>
    <w:rsid w:val="00717CB1"/>
    <w:rsid w:val="0072009C"/>
    <w:rsid w:val="0072010A"/>
    <w:rsid w:val="007205C8"/>
    <w:rsid w:val="00720ADB"/>
    <w:rsid w:val="0072118A"/>
    <w:rsid w:val="00721496"/>
    <w:rsid w:val="0072198E"/>
    <w:rsid w:val="00721B8F"/>
    <w:rsid w:val="00721D4C"/>
    <w:rsid w:val="00721DD0"/>
    <w:rsid w:val="00721EBA"/>
    <w:rsid w:val="00721F71"/>
    <w:rsid w:val="0072209D"/>
    <w:rsid w:val="0072245B"/>
    <w:rsid w:val="007226B9"/>
    <w:rsid w:val="007226BC"/>
    <w:rsid w:val="00722818"/>
    <w:rsid w:val="007229A7"/>
    <w:rsid w:val="00722CAE"/>
    <w:rsid w:val="00722E2D"/>
    <w:rsid w:val="00722E86"/>
    <w:rsid w:val="007233E3"/>
    <w:rsid w:val="0072342F"/>
    <w:rsid w:val="0072343E"/>
    <w:rsid w:val="0072347B"/>
    <w:rsid w:val="007238E3"/>
    <w:rsid w:val="00723999"/>
    <w:rsid w:val="00723AF6"/>
    <w:rsid w:val="00723DE0"/>
    <w:rsid w:val="00724855"/>
    <w:rsid w:val="00724A1A"/>
    <w:rsid w:val="00724EC6"/>
    <w:rsid w:val="007259A9"/>
    <w:rsid w:val="00725FB2"/>
    <w:rsid w:val="0072623F"/>
    <w:rsid w:val="007265EB"/>
    <w:rsid w:val="00726736"/>
    <w:rsid w:val="00726952"/>
    <w:rsid w:val="00726A6F"/>
    <w:rsid w:val="00726B49"/>
    <w:rsid w:val="00726F31"/>
    <w:rsid w:val="00727104"/>
    <w:rsid w:val="00727208"/>
    <w:rsid w:val="007279D5"/>
    <w:rsid w:val="00727B5C"/>
    <w:rsid w:val="00727E1B"/>
    <w:rsid w:val="007301D7"/>
    <w:rsid w:val="00730AB1"/>
    <w:rsid w:val="00730D53"/>
    <w:rsid w:val="007311C0"/>
    <w:rsid w:val="00731383"/>
    <w:rsid w:val="00731416"/>
    <w:rsid w:val="00731664"/>
    <w:rsid w:val="00731E5A"/>
    <w:rsid w:val="00732074"/>
    <w:rsid w:val="007323DF"/>
    <w:rsid w:val="007325F6"/>
    <w:rsid w:val="0073277E"/>
    <w:rsid w:val="00732D35"/>
    <w:rsid w:val="00732EFA"/>
    <w:rsid w:val="00732F34"/>
    <w:rsid w:val="0073301C"/>
    <w:rsid w:val="00733134"/>
    <w:rsid w:val="00733299"/>
    <w:rsid w:val="00733424"/>
    <w:rsid w:val="0073346E"/>
    <w:rsid w:val="00733DEC"/>
    <w:rsid w:val="007346D0"/>
    <w:rsid w:val="007347AB"/>
    <w:rsid w:val="007348AB"/>
    <w:rsid w:val="007349F3"/>
    <w:rsid w:val="00734C02"/>
    <w:rsid w:val="00735129"/>
    <w:rsid w:val="00735717"/>
    <w:rsid w:val="00735981"/>
    <w:rsid w:val="00735AFD"/>
    <w:rsid w:val="00736235"/>
    <w:rsid w:val="007363EA"/>
    <w:rsid w:val="00736773"/>
    <w:rsid w:val="00736789"/>
    <w:rsid w:val="007367AA"/>
    <w:rsid w:val="007369DE"/>
    <w:rsid w:val="00736D1E"/>
    <w:rsid w:val="00736E8F"/>
    <w:rsid w:val="00736FE2"/>
    <w:rsid w:val="0073705D"/>
    <w:rsid w:val="007370B6"/>
    <w:rsid w:val="007373B0"/>
    <w:rsid w:val="00737575"/>
    <w:rsid w:val="00737E0E"/>
    <w:rsid w:val="00737E5E"/>
    <w:rsid w:val="00737EF3"/>
    <w:rsid w:val="00737FD5"/>
    <w:rsid w:val="007402BF"/>
    <w:rsid w:val="00740323"/>
    <w:rsid w:val="007403FF"/>
    <w:rsid w:val="0074095D"/>
    <w:rsid w:val="00740C91"/>
    <w:rsid w:val="00740DBA"/>
    <w:rsid w:val="00741495"/>
    <w:rsid w:val="007419AD"/>
    <w:rsid w:val="007419D6"/>
    <w:rsid w:val="00741FDD"/>
    <w:rsid w:val="0074220C"/>
    <w:rsid w:val="007423B6"/>
    <w:rsid w:val="00742648"/>
    <w:rsid w:val="00742705"/>
    <w:rsid w:val="00742AE4"/>
    <w:rsid w:val="00742B6E"/>
    <w:rsid w:val="00742C35"/>
    <w:rsid w:val="0074301C"/>
    <w:rsid w:val="0074309D"/>
    <w:rsid w:val="0074311C"/>
    <w:rsid w:val="007432DD"/>
    <w:rsid w:val="00743304"/>
    <w:rsid w:val="0074360E"/>
    <w:rsid w:val="007438F4"/>
    <w:rsid w:val="00743DE5"/>
    <w:rsid w:val="00744301"/>
    <w:rsid w:val="0074456D"/>
    <w:rsid w:val="0074458F"/>
    <w:rsid w:val="007445BE"/>
    <w:rsid w:val="007446B1"/>
    <w:rsid w:val="0074543F"/>
    <w:rsid w:val="0074567F"/>
    <w:rsid w:val="00745810"/>
    <w:rsid w:val="00745B54"/>
    <w:rsid w:val="00745DBD"/>
    <w:rsid w:val="00746008"/>
    <w:rsid w:val="0074624A"/>
    <w:rsid w:val="007464F1"/>
    <w:rsid w:val="0074675C"/>
    <w:rsid w:val="0074678B"/>
    <w:rsid w:val="007469AA"/>
    <w:rsid w:val="00746BFA"/>
    <w:rsid w:val="00747426"/>
    <w:rsid w:val="0074746A"/>
    <w:rsid w:val="00747DA6"/>
    <w:rsid w:val="00747E3B"/>
    <w:rsid w:val="00747FE5"/>
    <w:rsid w:val="007502AE"/>
    <w:rsid w:val="007503CB"/>
    <w:rsid w:val="0075070A"/>
    <w:rsid w:val="007507D1"/>
    <w:rsid w:val="00750A5B"/>
    <w:rsid w:val="00750A73"/>
    <w:rsid w:val="00750EE1"/>
    <w:rsid w:val="00751120"/>
    <w:rsid w:val="00751182"/>
    <w:rsid w:val="00751509"/>
    <w:rsid w:val="00751521"/>
    <w:rsid w:val="00751686"/>
    <w:rsid w:val="00751932"/>
    <w:rsid w:val="007519D2"/>
    <w:rsid w:val="007519FC"/>
    <w:rsid w:val="00751B95"/>
    <w:rsid w:val="00751DEA"/>
    <w:rsid w:val="00751E3F"/>
    <w:rsid w:val="00751EAB"/>
    <w:rsid w:val="0075225B"/>
    <w:rsid w:val="007524B7"/>
    <w:rsid w:val="007524CC"/>
    <w:rsid w:val="00752CB3"/>
    <w:rsid w:val="00752FEE"/>
    <w:rsid w:val="007530C7"/>
    <w:rsid w:val="0075319A"/>
    <w:rsid w:val="0075320B"/>
    <w:rsid w:val="007533DB"/>
    <w:rsid w:val="00753423"/>
    <w:rsid w:val="0075376F"/>
    <w:rsid w:val="00753869"/>
    <w:rsid w:val="00753AC7"/>
    <w:rsid w:val="007542F3"/>
    <w:rsid w:val="00754451"/>
    <w:rsid w:val="007544DE"/>
    <w:rsid w:val="007546FE"/>
    <w:rsid w:val="00754703"/>
    <w:rsid w:val="00754756"/>
    <w:rsid w:val="00754C61"/>
    <w:rsid w:val="00754D73"/>
    <w:rsid w:val="00755052"/>
    <w:rsid w:val="0075529D"/>
    <w:rsid w:val="0075564C"/>
    <w:rsid w:val="007557FF"/>
    <w:rsid w:val="0075585A"/>
    <w:rsid w:val="00755894"/>
    <w:rsid w:val="007559FD"/>
    <w:rsid w:val="00755C1F"/>
    <w:rsid w:val="00755CA4"/>
    <w:rsid w:val="00755DAC"/>
    <w:rsid w:val="00755EB6"/>
    <w:rsid w:val="0075606A"/>
    <w:rsid w:val="00756495"/>
    <w:rsid w:val="00756557"/>
    <w:rsid w:val="00756B53"/>
    <w:rsid w:val="00756B61"/>
    <w:rsid w:val="00756B7D"/>
    <w:rsid w:val="00756C8E"/>
    <w:rsid w:val="00756E4A"/>
    <w:rsid w:val="0075719D"/>
    <w:rsid w:val="00757597"/>
    <w:rsid w:val="0075762E"/>
    <w:rsid w:val="00757672"/>
    <w:rsid w:val="00757A18"/>
    <w:rsid w:val="00757AF3"/>
    <w:rsid w:val="00757E48"/>
    <w:rsid w:val="007604C1"/>
    <w:rsid w:val="00760C1F"/>
    <w:rsid w:val="00760DE7"/>
    <w:rsid w:val="007612CC"/>
    <w:rsid w:val="00761458"/>
    <w:rsid w:val="00761C58"/>
    <w:rsid w:val="00761C74"/>
    <w:rsid w:val="00761DD0"/>
    <w:rsid w:val="00761F77"/>
    <w:rsid w:val="007626C9"/>
    <w:rsid w:val="00762789"/>
    <w:rsid w:val="00762EAF"/>
    <w:rsid w:val="00762FA6"/>
    <w:rsid w:val="00763036"/>
    <w:rsid w:val="00763087"/>
    <w:rsid w:val="0076315D"/>
    <w:rsid w:val="007635E0"/>
    <w:rsid w:val="00763865"/>
    <w:rsid w:val="007639B4"/>
    <w:rsid w:val="00763A26"/>
    <w:rsid w:val="00763E13"/>
    <w:rsid w:val="00763EB9"/>
    <w:rsid w:val="00763FC8"/>
    <w:rsid w:val="007640CE"/>
    <w:rsid w:val="00764162"/>
    <w:rsid w:val="007642ED"/>
    <w:rsid w:val="00764549"/>
    <w:rsid w:val="0076465C"/>
    <w:rsid w:val="00764727"/>
    <w:rsid w:val="00764754"/>
    <w:rsid w:val="00764DA5"/>
    <w:rsid w:val="00765462"/>
    <w:rsid w:val="007655D7"/>
    <w:rsid w:val="00765A2E"/>
    <w:rsid w:val="00765CB8"/>
    <w:rsid w:val="00765D08"/>
    <w:rsid w:val="00765F20"/>
    <w:rsid w:val="00766775"/>
    <w:rsid w:val="00766AAB"/>
    <w:rsid w:val="00766DD0"/>
    <w:rsid w:val="00766FCC"/>
    <w:rsid w:val="007671BA"/>
    <w:rsid w:val="0076722A"/>
    <w:rsid w:val="0076744E"/>
    <w:rsid w:val="0076795E"/>
    <w:rsid w:val="007679FD"/>
    <w:rsid w:val="00767C92"/>
    <w:rsid w:val="00767CF9"/>
    <w:rsid w:val="0077005D"/>
    <w:rsid w:val="00770226"/>
    <w:rsid w:val="0077062C"/>
    <w:rsid w:val="007708D5"/>
    <w:rsid w:val="00770B52"/>
    <w:rsid w:val="00770BE2"/>
    <w:rsid w:val="00770D41"/>
    <w:rsid w:val="0077116D"/>
    <w:rsid w:val="0077144C"/>
    <w:rsid w:val="00771543"/>
    <w:rsid w:val="0077183B"/>
    <w:rsid w:val="00771A0D"/>
    <w:rsid w:val="00771A84"/>
    <w:rsid w:val="00771C9F"/>
    <w:rsid w:val="00771CFF"/>
    <w:rsid w:val="00771F06"/>
    <w:rsid w:val="0077237B"/>
    <w:rsid w:val="007723A3"/>
    <w:rsid w:val="00772679"/>
    <w:rsid w:val="00772690"/>
    <w:rsid w:val="00772719"/>
    <w:rsid w:val="007729AC"/>
    <w:rsid w:val="00772D09"/>
    <w:rsid w:val="00772D80"/>
    <w:rsid w:val="00772E1A"/>
    <w:rsid w:val="007730CE"/>
    <w:rsid w:val="00773779"/>
    <w:rsid w:val="00773D81"/>
    <w:rsid w:val="007741D2"/>
    <w:rsid w:val="00774275"/>
    <w:rsid w:val="00774382"/>
    <w:rsid w:val="00774404"/>
    <w:rsid w:val="00774BDE"/>
    <w:rsid w:val="00775561"/>
    <w:rsid w:val="0077560E"/>
    <w:rsid w:val="00775647"/>
    <w:rsid w:val="007759DF"/>
    <w:rsid w:val="00775BD7"/>
    <w:rsid w:val="00775D61"/>
    <w:rsid w:val="00775DC4"/>
    <w:rsid w:val="00775EB0"/>
    <w:rsid w:val="00776023"/>
    <w:rsid w:val="00776370"/>
    <w:rsid w:val="00776412"/>
    <w:rsid w:val="00776431"/>
    <w:rsid w:val="007765B4"/>
    <w:rsid w:val="0077686D"/>
    <w:rsid w:val="00776A80"/>
    <w:rsid w:val="00776BC0"/>
    <w:rsid w:val="00776CC2"/>
    <w:rsid w:val="00776E51"/>
    <w:rsid w:val="00776EB4"/>
    <w:rsid w:val="007773EC"/>
    <w:rsid w:val="007775DE"/>
    <w:rsid w:val="00780341"/>
    <w:rsid w:val="007804C7"/>
    <w:rsid w:val="0078064F"/>
    <w:rsid w:val="00780729"/>
    <w:rsid w:val="007809A9"/>
    <w:rsid w:val="00780C55"/>
    <w:rsid w:val="00780C6D"/>
    <w:rsid w:val="00780C79"/>
    <w:rsid w:val="00780CD4"/>
    <w:rsid w:val="00781130"/>
    <w:rsid w:val="00781319"/>
    <w:rsid w:val="00781550"/>
    <w:rsid w:val="007815B3"/>
    <w:rsid w:val="00781656"/>
    <w:rsid w:val="007816EB"/>
    <w:rsid w:val="00781CD9"/>
    <w:rsid w:val="00781EBC"/>
    <w:rsid w:val="00781FAE"/>
    <w:rsid w:val="0078226C"/>
    <w:rsid w:val="007829B9"/>
    <w:rsid w:val="00782BAD"/>
    <w:rsid w:val="007831E0"/>
    <w:rsid w:val="00783253"/>
    <w:rsid w:val="00783318"/>
    <w:rsid w:val="007836FF"/>
    <w:rsid w:val="007837E2"/>
    <w:rsid w:val="00783900"/>
    <w:rsid w:val="00783ACC"/>
    <w:rsid w:val="00783AF6"/>
    <w:rsid w:val="00783DCE"/>
    <w:rsid w:val="00783DF2"/>
    <w:rsid w:val="00783F32"/>
    <w:rsid w:val="00784271"/>
    <w:rsid w:val="00784815"/>
    <w:rsid w:val="00784865"/>
    <w:rsid w:val="00784D7E"/>
    <w:rsid w:val="00784F48"/>
    <w:rsid w:val="00784F7C"/>
    <w:rsid w:val="0078512D"/>
    <w:rsid w:val="00785286"/>
    <w:rsid w:val="00785478"/>
    <w:rsid w:val="007854EB"/>
    <w:rsid w:val="00785657"/>
    <w:rsid w:val="007856ED"/>
    <w:rsid w:val="00785947"/>
    <w:rsid w:val="00785C7B"/>
    <w:rsid w:val="00785D50"/>
    <w:rsid w:val="00785F98"/>
    <w:rsid w:val="0078621F"/>
    <w:rsid w:val="0078626F"/>
    <w:rsid w:val="00786600"/>
    <w:rsid w:val="007868AB"/>
    <w:rsid w:val="007869B4"/>
    <w:rsid w:val="00786A29"/>
    <w:rsid w:val="00786DB6"/>
    <w:rsid w:val="00787954"/>
    <w:rsid w:val="00790298"/>
    <w:rsid w:val="00790300"/>
    <w:rsid w:val="00790839"/>
    <w:rsid w:val="00790A82"/>
    <w:rsid w:val="00790B7A"/>
    <w:rsid w:val="00791213"/>
    <w:rsid w:val="007912E6"/>
    <w:rsid w:val="0079199C"/>
    <w:rsid w:val="00791AF9"/>
    <w:rsid w:val="0079206D"/>
    <w:rsid w:val="007922B3"/>
    <w:rsid w:val="0079234A"/>
    <w:rsid w:val="007923E9"/>
    <w:rsid w:val="00792D6D"/>
    <w:rsid w:val="007930E7"/>
    <w:rsid w:val="0079317C"/>
    <w:rsid w:val="00793461"/>
    <w:rsid w:val="00793547"/>
    <w:rsid w:val="00793B61"/>
    <w:rsid w:val="00793C7C"/>
    <w:rsid w:val="00793E8C"/>
    <w:rsid w:val="00793FB7"/>
    <w:rsid w:val="0079407B"/>
    <w:rsid w:val="0079429C"/>
    <w:rsid w:val="00794373"/>
    <w:rsid w:val="00794668"/>
    <w:rsid w:val="00794723"/>
    <w:rsid w:val="0079496D"/>
    <w:rsid w:val="00794BA3"/>
    <w:rsid w:val="00794DC4"/>
    <w:rsid w:val="00795076"/>
    <w:rsid w:val="00795089"/>
    <w:rsid w:val="0079561D"/>
    <w:rsid w:val="0079596A"/>
    <w:rsid w:val="00795998"/>
    <w:rsid w:val="00795F43"/>
    <w:rsid w:val="00795F71"/>
    <w:rsid w:val="007968F9"/>
    <w:rsid w:val="00796975"/>
    <w:rsid w:val="00796BA8"/>
    <w:rsid w:val="007971D5"/>
    <w:rsid w:val="0079724F"/>
    <w:rsid w:val="0079730D"/>
    <w:rsid w:val="0079763E"/>
    <w:rsid w:val="00797686"/>
    <w:rsid w:val="0079778B"/>
    <w:rsid w:val="007978DE"/>
    <w:rsid w:val="00797D8C"/>
    <w:rsid w:val="00797F83"/>
    <w:rsid w:val="007A009D"/>
    <w:rsid w:val="007A036C"/>
    <w:rsid w:val="007A057C"/>
    <w:rsid w:val="007A0670"/>
    <w:rsid w:val="007A070B"/>
    <w:rsid w:val="007A08D1"/>
    <w:rsid w:val="007A09FB"/>
    <w:rsid w:val="007A0E5F"/>
    <w:rsid w:val="007A0E76"/>
    <w:rsid w:val="007A1474"/>
    <w:rsid w:val="007A1822"/>
    <w:rsid w:val="007A1873"/>
    <w:rsid w:val="007A1CCC"/>
    <w:rsid w:val="007A1D92"/>
    <w:rsid w:val="007A2052"/>
    <w:rsid w:val="007A2415"/>
    <w:rsid w:val="007A26D1"/>
    <w:rsid w:val="007A2799"/>
    <w:rsid w:val="007A2915"/>
    <w:rsid w:val="007A2B14"/>
    <w:rsid w:val="007A2D63"/>
    <w:rsid w:val="007A2EA5"/>
    <w:rsid w:val="007A2F49"/>
    <w:rsid w:val="007A2F83"/>
    <w:rsid w:val="007A3053"/>
    <w:rsid w:val="007A347D"/>
    <w:rsid w:val="007A36BD"/>
    <w:rsid w:val="007A3718"/>
    <w:rsid w:val="007A393E"/>
    <w:rsid w:val="007A4119"/>
    <w:rsid w:val="007A41BC"/>
    <w:rsid w:val="007A42EF"/>
    <w:rsid w:val="007A4400"/>
    <w:rsid w:val="007A44F0"/>
    <w:rsid w:val="007A4C53"/>
    <w:rsid w:val="007A4F46"/>
    <w:rsid w:val="007A542E"/>
    <w:rsid w:val="007A5487"/>
    <w:rsid w:val="007A56F9"/>
    <w:rsid w:val="007A56FB"/>
    <w:rsid w:val="007A5ADF"/>
    <w:rsid w:val="007A5D7F"/>
    <w:rsid w:val="007A61EA"/>
    <w:rsid w:val="007A6420"/>
    <w:rsid w:val="007A66B9"/>
    <w:rsid w:val="007A66E5"/>
    <w:rsid w:val="007A6A19"/>
    <w:rsid w:val="007A6B5F"/>
    <w:rsid w:val="007A6E77"/>
    <w:rsid w:val="007A7530"/>
    <w:rsid w:val="007A76A9"/>
    <w:rsid w:val="007A7874"/>
    <w:rsid w:val="007A79C3"/>
    <w:rsid w:val="007A7A8C"/>
    <w:rsid w:val="007B0379"/>
    <w:rsid w:val="007B05F1"/>
    <w:rsid w:val="007B06AA"/>
    <w:rsid w:val="007B0753"/>
    <w:rsid w:val="007B0A5C"/>
    <w:rsid w:val="007B0E3C"/>
    <w:rsid w:val="007B0FB7"/>
    <w:rsid w:val="007B153D"/>
    <w:rsid w:val="007B18E2"/>
    <w:rsid w:val="007B1AB8"/>
    <w:rsid w:val="007B1D9D"/>
    <w:rsid w:val="007B1DC6"/>
    <w:rsid w:val="007B1FA2"/>
    <w:rsid w:val="007B2245"/>
    <w:rsid w:val="007B2644"/>
    <w:rsid w:val="007B290A"/>
    <w:rsid w:val="007B2925"/>
    <w:rsid w:val="007B2943"/>
    <w:rsid w:val="007B29E2"/>
    <w:rsid w:val="007B2B7E"/>
    <w:rsid w:val="007B2C46"/>
    <w:rsid w:val="007B2DB8"/>
    <w:rsid w:val="007B3274"/>
    <w:rsid w:val="007B3C27"/>
    <w:rsid w:val="007B3E5C"/>
    <w:rsid w:val="007B461A"/>
    <w:rsid w:val="007B545E"/>
    <w:rsid w:val="007B54D3"/>
    <w:rsid w:val="007B5601"/>
    <w:rsid w:val="007B5752"/>
    <w:rsid w:val="007B5DE5"/>
    <w:rsid w:val="007B5FAB"/>
    <w:rsid w:val="007B6106"/>
    <w:rsid w:val="007B66D1"/>
    <w:rsid w:val="007B6873"/>
    <w:rsid w:val="007B68E9"/>
    <w:rsid w:val="007B69E2"/>
    <w:rsid w:val="007B6C0F"/>
    <w:rsid w:val="007B70F9"/>
    <w:rsid w:val="007B7262"/>
    <w:rsid w:val="007B7298"/>
    <w:rsid w:val="007B7335"/>
    <w:rsid w:val="007B7DF6"/>
    <w:rsid w:val="007B7F8D"/>
    <w:rsid w:val="007C0119"/>
    <w:rsid w:val="007C032C"/>
    <w:rsid w:val="007C0AF1"/>
    <w:rsid w:val="007C0BB8"/>
    <w:rsid w:val="007C0C17"/>
    <w:rsid w:val="007C0FD1"/>
    <w:rsid w:val="007C122E"/>
    <w:rsid w:val="007C13BE"/>
    <w:rsid w:val="007C1518"/>
    <w:rsid w:val="007C17C8"/>
    <w:rsid w:val="007C1C4E"/>
    <w:rsid w:val="007C1EB8"/>
    <w:rsid w:val="007C211A"/>
    <w:rsid w:val="007C21BF"/>
    <w:rsid w:val="007C2652"/>
    <w:rsid w:val="007C2766"/>
    <w:rsid w:val="007C2BC4"/>
    <w:rsid w:val="007C2C24"/>
    <w:rsid w:val="007C2CE7"/>
    <w:rsid w:val="007C2F3C"/>
    <w:rsid w:val="007C2FB4"/>
    <w:rsid w:val="007C34FE"/>
    <w:rsid w:val="007C3C17"/>
    <w:rsid w:val="007C3CBB"/>
    <w:rsid w:val="007C3EC7"/>
    <w:rsid w:val="007C4119"/>
    <w:rsid w:val="007C415E"/>
    <w:rsid w:val="007C4167"/>
    <w:rsid w:val="007C416E"/>
    <w:rsid w:val="007C4473"/>
    <w:rsid w:val="007C45DF"/>
    <w:rsid w:val="007C4634"/>
    <w:rsid w:val="007C48AF"/>
    <w:rsid w:val="007C48E9"/>
    <w:rsid w:val="007C5123"/>
    <w:rsid w:val="007C5290"/>
    <w:rsid w:val="007C5332"/>
    <w:rsid w:val="007C56F3"/>
    <w:rsid w:val="007C57B4"/>
    <w:rsid w:val="007C58A7"/>
    <w:rsid w:val="007C5BA1"/>
    <w:rsid w:val="007C5DFE"/>
    <w:rsid w:val="007C5E4A"/>
    <w:rsid w:val="007C5F59"/>
    <w:rsid w:val="007C5F6B"/>
    <w:rsid w:val="007C6220"/>
    <w:rsid w:val="007C6342"/>
    <w:rsid w:val="007C649C"/>
    <w:rsid w:val="007C6ED3"/>
    <w:rsid w:val="007C75BE"/>
    <w:rsid w:val="007C77FF"/>
    <w:rsid w:val="007C790C"/>
    <w:rsid w:val="007C7E6D"/>
    <w:rsid w:val="007C7FC1"/>
    <w:rsid w:val="007D0716"/>
    <w:rsid w:val="007D07D8"/>
    <w:rsid w:val="007D09DD"/>
    <w:rsid w:val="007D0C88"/>
    <w:rsid w:val="007D1068"/>
    <w:rsid w:val="007D1335"/>
    <w:rsid w:val="007D1395"/>
    <w:rsid w:val="007D1598"/>
    <w:rsid w:val="007D1B9A"/>
    <w:rsid w:val="007D1C73"/>
    <w:rsid w:val="007D2412"/>
    <w:rsid w:val="007D2592"/>
    <w:rsid w:val="007D259C"/>
    <w:rsid w:val="007D2621"/>
    <w:rsid w:val="007D2894"/>
    <w:rsid w:val="007D2917"/>
    <w:rsid w:val="007D2945"/>
    <w:rsid w:val="007D296D"/>
    <w:rsid w:val="007D2AFC"/>
    <w:rsid w:val="007D2D50"/>
    <w:rsid w:val="007D2EDC"/>
    <w:rsid w:val="007D301E"/>
    <w:rsid w:val="007D34C3"/>
    <w:rsid w:val="007D35FF"/>
    <w:rsid w:val="007D37AF"/>
    <w:rsid w:val="007D3803"/>
    <w:rsid w:val="007D389C"/>
    <w:rsid w:val="007D397C"/>
    <w:rsid w:val="007D3AE5"/>
    <w:rsid w:val="007D3C99"/>
    <w:rsid w:val="007D3D36"/>
    <w:rsid w:val="007D4027"/>
    <w:rsid w:val="007D41B5"/>
    <w:rsid w:val="007D451E"/>
    <w:rsid w:val="007D46A8"/>
    <w:rsid w:val="007D4905"/>
    <w:rsid w:val="007D4AF8"/>
    <w:rsid w:val="007D4B2D"/>
    <w:rsid w:val="007D4C20"/>
    <w:rsid w:val="007D50C9"/>
    <w:rsid w:val="007D5172"/>
    <w:rsid w:val="007D5778"/>
    <w:rsid w:val="007D5868"/>
    <w:rsid w:val="007D5874"/>
    <w:rsid w:val="007D595A"/>
    <w:rsid w:val="007D5A83"/>
    <w:rsid w:val="007D5DB3"/>
    <w:rsid w:val="007D6128"/>
    <w:rsid w:val="007D64CD"/>
    <w:rsid w:val="007D6ACE"/>
    <w:rsid w:val="007D6D8A"/>
    <w:rsid w:val="007D6DBF"/>
    <w:rsid w:val="007D73CA"/>
    <w:rsid w:val="007D7475"/>
    <w:rsid w:val="007D7734"/>
    <w:rsid w:val="007D7A65"/>
    <w:rsid w:val="007D7ADF"/>
    <w:rsid w:val="007D7B33"/>
    <w:rsid w:val="007D7C50"/>
    <w:rsid w:val="007D7C52"/>
    <w:rsid w:val="007D7F5B"/>
    <w:rsid w:val="007D7F6D"/>
    <w:rsid w:val="007E0271"/>
    <w:rsid w:val="007E0333"/>
    <w:rsid w:val="007E047F"/>
    <w:rsid w:val="007E05D4"/>
    <w:rsid w:val="007E070E"/>
    <w:rsid w:val="007E0BF2"/>
    <w:rsid w:val="007E0F62"/>
    <w:rsid w:val="007E1592"/>
    <w:rsid w:val="007E1680"/>
    <w:rsid w:val="007E18E2"/>
    <w:rsid w:val="007E1A3B"/>
    <w:rsid w:val="007E1DC6"/>
    <w:rsid w:val="007E207A"/>
    <w:rsid w:val="007E254A"/>
    <w:rsid w:val="007E27DF"/>
    <w:rsid w:val="007E2D44"/>
    <w:rsid w:val="007E31DF"/>
    <w:rsid w:val="007E3529"/>
    <w:rsid w:val="007E373F"/>
    <w:rsid w:val="007E3D64"/>
    <w:rsid w:val="007E3ECB"/>
    <w:rsid w:val="007E42F2"/>
    <w:rsid w:val="007E439A"/>
    <w:rsid w:val="007E448B"/>
    <w:rsid w:val="007E4564"/>
    <w:rsid w:val="007E4619"/>
    <w:rsid w:val="007E4950"/>
    <w:rsid w:val="007E4D19"/>
    <w:rsid w:val="007E4D40"/>
    <w:rsid w:val="007E4D4B"/>
    <w:rsid w:val="007E5102"/>
    <w:rsid w:val="007E519E"/>
    <w:rsid w:val="007E536A"/>
    <w:rsid w:val="007E573A"/>
    <w:rsid w:val="007E5A7C"/>
    <w:rsid w:val="007E5CE8"/>
    <w:rsid w:val="007E5E7B"/>
    <w:rsid w:val="007E5F40"/>
    <w:rsid w:val="007E5FDC"/>
    <w:rsid w:val="007E6043"/>
    <w:rsid w:val="007E62CD"/>
    <w:rsid w:val="007E6439"/>
    <w:rsid w:val="007E6B8E"/>
    <w:rsid w:val="007E6C47"/>
    <w:rsid w:val="007E6C5F"/>
    <w:rsid w:val="007E6DCB"/>
    <w:rsid w:val="007E7262"/>
    <w:rsid w:val="007E73C9"/>
    <w:rsid w:val="007E7700"/>
    <w:rsid w:val="007E7BD5"/>
    <w:rsid w:val="007F018D"/>
    <w:rsid w:val="007F01B7"/>
    <w:rsid w:val="007F01D4"/>
    <w:rsid w:val="007F055E"/>
    <w:rsid w:val="007F05EB"/>
    <w:rsid w:val="007F0636"/>
    <w:rsid w:val="007F071A"/>
    <w:rsid w:val="007F09E5"/>
    <w:rsid w:val="007F0A55"/>
    <w:rsid w:val="007F0C00"/>
    <w:rsid w:val="007F0CC4"/>
    <w:rsid w:val="007F103A"/>
    <w:rsid w:val="007F161C"/>
    <w:rsid w:val="007F168A"/>
    <w:rsid w:val="007F16A4"/>
    <w:rsid w:val="007F1748"/>
    <w:rsid w:val="007F1CB6"/>
    <w:rsid w:val="007F1FAF"/>
    <w:rsid w:val="007F2008"/>
    <w:rsid w:val="007F2144"/>
    <w:rsid w:val="007F22AD"/>
    <w:rsid w:val="007F23A6"/>
    <w:rsid w:val="007F2714"/>
    <w:rsid w:val="007F2855"/>
    <w:rsid w:val="007F2911"/>
    <w:rsid w:val="007F2C82"/>
    <w:rsid w:val="007F2FC0"/>
    <w:rsid w:val="007F316E"/>
    <w:rsid w:val="007F325A"/>
    <w:rsid w:val="007F34FE"/>
    <w:rsid w:val="007F3543"/>
    <w:rsid w:val="007F3B51"/>
    <w:rsid w:val="007F3DBD"/>
    <w:rsid w:val="007F3EB8"/>
    <w:rsid w:val="007F4332"/>
    <w:rsid w:val="007F47D9"/>
    <w:rsid w:val="007F4815"/>
    <w:rsid w:val="007F49D6"/>
    <w:rsid w:val="007F4ABB"/>
    <w:rsid w:val="007F4F09"/>
    <w:rsid w:val="007F4F53"/>
    <w:rsid w:val="007F4F8E"/>
    <w:rsid w:val="007F530C"/>
    <w:rsid w:val="007F5763"/>
    <w:rsid w:val="007F577E"/>
    <w:rsid w:val="007F58D9"/>
    <w:rsid w:val="007F5A45"/>
    <w:rsid w:val="007F5FFF"/>
    <w:rsid w:val="007F6043"/>
    <w:rsid w:val="007F625A"/>
    <w:rsid w:val="007F6403"/>
    <w:rsid w:val="007F657D"/>
    <w:rsid w:val="007F65DE"/>
    <w:rsid w:val="007F68EF"/>
    <w:rsid w:val="007F6C97"/>
    <w:rsid w:val="007F6D24"/>
    <w:rsid w:val="007F6D4E"/>
    <w:rsid w:val="007F7352"/>
    <w:rsid w:val="007F760D"/>
    <w:rsid w:val="007F7A0C"/>
    <w:rsid w:val="007F7C4F"/>
    <w:rsid w:val="0080010E"/>
    <w:rsid w:val="00800144"/>
    <w:rsid w:val="008001C4"/>
    <w:rsid w:val="0080051B"/>
    <w:rsid w:val="00800763"/>
    <w:rsid w:val="00801211"/>
    <w:rsid w:val="008016E9"/>
    <w:rsid w:val="008019FA"/>
    <w:rsid w:val="00801A0C"/>
    <w:rsid w:val="00801D88"/>
    <w:rsid w:val="008020FC"/>
    <w:rsid w:val="008026E8"/>
    <w:rsid w:val="00802738"/>
    <w:rsid w:val="00802C6A"/>
    <w:rsid w:val="00802E80"/>
    <w:rsid w:val="008030F6"/>
    <w:rsid w:val="00803155"/>
    <w:rsid w:val="008031C7"/>
    <w:rsid w:val="008031CB"/>
    <w:rsid w:val="00803338"/>
    <w:rsid w:val="0080358E"/>
    <w:rsid w:val="00803657"/>
    <w:rsid w:val="008037E7"/>
    <w:rsid w:val="00803978"/>
    <w:rsid w:val="008039CD"/>
    <w:rsid w:val="00803A45"/>
    <w:rsid w:val="00803C65"/>
    <w:rsid w:val="00804062"/>
    <w:rsid w:val="008042EA"/>
    <w:rsid w:val="008043B6"/>
    <w:rsid w:val="008045B3"/>
    <w:rsid w:val="00804F9C"/>
    <w:rsid w:val="00805251"/>
    <w:rsid w:val="00805974"/>
    <w:rsid w:val="00805A92"/>
    <w:rsid w:val="00805C22"/>
    <w:rsid w:val="00805E33"/>
    <w:rsid w:val="00805F3C"/>
    <w:rsid w:val="00806283"/>
    <w:rsid w:val="0080628F"/>
    <w:rsid w:val="008063A5"/>
    <w:rsid w:val="00806534"/>
    <w:rsid w:val="00806582"/>
    <w:rsid w:val="00806794"/>
    <w:rsid w:val="008067AF"/>
    <w:rsid w:val="00806979"/>
    <w:rsid w:val="00806A3B"/>
    <w:rsid w:val="00806BA0"/>
    <w:rsid w:val="00806FED"/>
    <w:rsid w:val="008073CA"/>
    <w:rsid w:val="00807C46"/>
    <w:rsid w:val="00807CE8"/>
    <w:rsid w:val="00807E5B"/>
    <w:rsid w:val="0081027E"/>
    <w:rsid w:val="008104FD"/>
    <w:rsid w:val="0081089E"/>
    <w:rsid w:val="008108D0"/>
    <w:rsid w:val="00810C65"/>
    <w:rsid w:val="008111A8"/>
    <w:rsid w:val="008111D7"/>
    <w:rsid w:val="00811F3C"/>
    <w:rsid w:val="00812386"/>
    <w:rsid w:val="008125CB"/>
    <w:rsid w:val="008125FD"/>
    <w:rsid w:val="00812628"/>
    <w:rsid w:val="00812B04"/>
    <w:rsid w:val="00812C5B"/>
    <w:rsid w:val="00812D2D"/>
    <w:rsid w:val="00812EF4"/>
    <w:rsid w:val="0081329D"/>
    <w:rsid w:val="00813823"/>
    <w:rsid w:val="00813E48"/>
    <w:rsid w:val="00814071"/>
    <w:rsid w:val="0081427F"/>
    <w:rsid w:val="00814493"/>
    <w:rsid w:val="00814711"/>
    <w:rsid w:val="008147CF"/>
    <w:rsid w:val="0081496F"/>
    <w:rsid w:val="00814984"/>
    <w:rsid w:val="00814AC0"/>
    <w:rsid w:val="0081501B"/>
    <w:rsid w:val="0081511E"/>
    <w:rsid w:val="00815495"/>
    <w:rsid w:val="00815DF1"/>
    <w:rsid w:val="0081680B"/>
    <w:rsid w:val="00816AEE"/>
    <w:rsid w:val="00816CDF"/>
    <w:rsid w:val="00817154"/>
    <w:rsid w:val="00817A21"/>
    <w:rsid w:val="00817CA4"/>
    <w:rsid w:val="00817E30"/>
    <w:rsid w:val="00820051"/>
    <w:rsid w:val="00820204"/>
    <w:rsid w:val="0082038D"/>
    <w:rsid w:val="008203A1"/>
    <w:rsid w:val="00820DA0"/>
    <w:rsid w:val="00820F5B"/>
    <w:rsid w:val="008213D0"/>
    <w:rsid w:val="00821504"/>
    <w:rsid w:val="008216E1"/>
    <w:rsid w:val="00821718"/>
    <w:rsid w:val="008219E0"/>
    <w:rsid w:val="00821AB5"/>
    <w:rsid w:val="00821B1E"/>
    <w:rsid w:val="00821BA4"/>
    <w:rsid w:val="00821C42"/>
    <w:rsid w:val="008223C2"/>
    <w:rsid w:val="0082243E"/>
    <w:rsid w:val="008224F4"/>
    <w:rsid w:val="00822631"/>
    <w:rsid w:val="00822900"/>
    <w:rsid w:val="00822BC8"/>
    <w:rsid w:val="00822C84"/>
    <w:rsid w:val="00822C8C"/>
    <w:rsid w:val="00822ED7"/>
    <w:rsid w:val="008230B1"/>
    <w:rsid w:val="0082335B"/>
    <w:rsid w:val="00823618"/>
    <w:rsid w:val="0082364C"/>
    <w:rsid w:val="0082367A"/>
    <w:rsid w:val="00823695"/>
    <w:rsid w:val="00823960"/>
    <w:rsid w:val="00823D7D"/>
    <w:rsid w:val="00823F7A"/>
    <w:rsid w:val="0082410E"/>
    <w:rsid w:val="0082418A"/>
    <w:rsid w:val="00824502"/>
    <w:rsid w:val="008245F4"/>
    <w:rsid w:val="00824615"/>
    <w:rsid w:val="00824C23"/>
    <w:rsid w:val="00824CF4"/>
    <w:rsid w:val="00824EEA"/>
    <w:rsid w:val="00824FE7"/>
    <w:rsid w:val="008254CD"/>
    <w:rsid w:val="0082586C"/>
    <w:rsid w:val="00825921"/>
    <w:rsid w:val="008259A6"/>
    <w:rsid w:val="00825DCC"/>
    <w:rsid w:val="00825F0B"/>
    <w:rsid w:val="00825F77"/>
    <w:rsid w:val="00826041"/>
    <w:rsid w:val="00826149"/>
    <w:rsid w:val="00826682"/>
    <w:rsid w:val="0082683E"/>
    <w:rsid w:val="0082689D"/>
    <w:rsid w:val="00826ADA"/>
    <w:rsid w:val="00826CC8"/>
    <w:rsid w:val="00826E70"/>
    <w:rsid w:val="008270CA"/>
    <w:rsid w:val="008277DB"/>
    <w:rsid w:val="0082787F"/>
    <w:rsid w:val="008304F7"/>
    <w:rsid w:val="0083062D"/>
    <w:rsid w:val="00830741"/>
    <w:rsid w:val="008307B3"/>
    <w:rsid w:val="008307CF"/>
    <w:rsid w:val="00830878"/>
    <w:rsid w:val="008308BE"/>
    <w:rsid w:val="00830AAC"/>
    <w:rsid w:val="00830DE5"/>
    <w:rsid w:val="00830F3A"/>
    <w:rsid w:val="0083103D"/>
    <w:rsid w:val="00831085"/>
    <w:rsid w:val="008310B5"/>
    <w:rsid w:val="008316FB"/>
    <w:rsid w:val="00832B4D"/>
    <w:rsid w:val="00832C7C"/>
    <w:rsid w:val="00832E03"/>
    <w:rsid w:val="00832E6D"/>
    <w:rsid w:val="00832F6D"/>
    <w:rsid w:val="00833076"/>
    <w:rsid w:val="0083316F"/>
    <w:rsid w:val="008337BC"/>
    <w:rsid w:val="00833E2D"/>
    <w:rsid w:val="00833FD4"/>
    <w:rsid w:val="008340B1"/>
    <w:rsid w:val="00834308"/>
    <w:rsid w:val="00834545"/>
    <w:rsid w:val="008345D9"/>
    <w:rsid w:val="00834A05"/>
    <w:rsid w:val="00834C5F"/>
    <w:rsid w:val="00835560"/>
    <w:rsid w:val="00835647"/>
    <w:rsid w:val="008357DB"/>
    <w:rsid w:val="00835B17"/>
    <w:rsid w:val="00835D7B"/>
    <w:rsid w:val="008371FD"/>
    <w:rsid w:val="00837A04"/>
    <w:rsid w:val="00837A75"/>
    <w:rsid w:val="00837ACB"/>
    <w:rsid w:val="00837B57"/>
    <w:rsid w:val="008401F9"/>
    <w:rsid w:val="008408C4"/>
    <w:rsid w:val="00840B14"/>
    <w:rsid w:val="00840C3A"/>
    <w:rsid w:val="00841513"/>
    <w:rsid w:val="00841636"/>
    <w:rsid w:val="0084173C"/>
    <w:rsid w:val="00841A26"/>
    <w:rsid w:val="00841EFA"/>
    <w:rsid w:val="00841F4E"/>
    <w:rsid w:val="008420AD"/>
    <w:rsid w:val="0084213B"/>
    <w:rsid w:val="008422AB"/>
    <w:rsid w:val="00842773"/>
    <w:rsid w:val="008427C9"/>
    <w:rsid w:val="0084282F"/>
    <w:rsid w:val="00842D52"/>
    <w:rsid w:val="00842ED7"/>
    <w:rsid w:val="0084381B"/>
    <w:rsid w:val="0084384D"/>
    <w:rsid w:val="00843ED5"/>
    <w:rsid w:val="008441D2"/>
    <w:rsid w:val="00844263"/>
    <w:rsid w:val="00844366"/>
    <w:rsid w:val="0084446D"/>
    <w:rsid w:val="008445B9"/>
    <w:rsid w:val="00844936"/>
    <w:rsid w:val="008451A8"/>
    <w:rsid w:val="008454A5"/>
    <w:rsid w:val="00845576"/>
    <w:rsid w:val="00845731"/>
    <w:rsid w:val="008459F8"/>
    <w:rsid w:val="008461F7"/>
    <w:rsid w:val="00846307"/>
    <w:rsid w:val="0084673A"/>
    <w:rsid w:val="008469F8"/>
    <w:rsid w:val="00846B8C"/>
    <w:rsid w:val="00846D2C"/>
    <w:rsid w:val="00846D75"/>
    <w:rsid w:val="0084702A"/>
    <w:rsid w:val="00847370"/>
    <w:rsid w:val="008475DB"/>
    <w:rsid w:val="008477CC"/>
    <w:rsid w:val="00847842"/>
    <w:rsid w:val="00847BEF"/>
    <w:rsid w:val="00847EB2"/>
    <w:rsid w:val="00847F19"/>
    <w:rsid w:val="008502C3"/>
    <w:rsid w:val="00850325"/>
    <w:rsid w:val="00850ECC"/>
    <w:rsid w:val="008514E0"/>
    <w:rsid w:val="008519CF"/>
    <w:rsid w:val="00851AA2"/>
    <w:rsid w:val="00851BE0"/>
    <w:rsid w:val="00851D4B"/>
    <w:rsid w:val="00851E25"/>
    <w:rsid w:val="00851E53"/>
    <w:rsid w:val="00851F82"/>
    <w:rsid w:val="008525DD"/>
    <w:rsid w:val="00852649"/>
    <w:rsid w:val="0085276D"/>
    <w:rsid w:val="0085293C"/>
    <w:rsid w:val="00852A05"/>
    <w:rsid w:val="00852D49"/>
    <w:rsid w:val="00852E87"/>
    <w:rsid w:val="0085357E"/>
    <w:rsid w:val="00853745"/>
    <w:rsid w:val="0085382A"/>
    <w:rsid w:val="008542E9"/>
    <w:rsid w:val="008545DC"/>
    <w:rsid w:val="00854675"/>
    <w:rsid w:val="0085479F"/>
    <w:rsid w:val="008548B7"/>
    <w:rsid w:val="008548F7"/>
    <w:rsid w:val="00854D40"/>
    <w:rsid w:val="00855156"/>
    <w:rsid w:val="00855224"/>
    <w:rsid w:val="008552E2"/>
    <w:rsid w:val="00855398"/>
    <w:rsid w:val="008554A9"/>
    <w:rsid w:val="0085573C"/>
    <w:rsid w:val="008559AE"/>
    <w:rsid w:val="008559FB"/>
    <w:rsid w:val="00855D5C"/>
    <w:rsid w:val="00855E40"/>
    <w:rsid w:val="00855EF7"/>
    <w:rsid w:val="00855FB6"/>
    <w:rsid w:val="0085623E"/>
    <w:rsid w:val="0085639F"/>
    <w:rsid w:val="008563DB"/>
    <w:rsid w:val="0085646A"/>
    <w:rsid w:val="0085690E"/>
    <w:rsid w:val="00856B47"/>
    <w:rsid w:val="00857077"/>
    <w:rsid w:val="00857415"/>
    <w:rsid w:val="00857671"/>
    <w:rsid w:val="00857BBF"/>
    <w:rsid w:val="00857E98"/>
    <w:rsid w:val="00860556"/>
    <w:rsid w:val="00860C68"/>
    <w:rsid w:val="00860EBE"/>
    <w:rsid w:val="0086132A"/>
    <w:rsid w:val="008613D1"/>
    <w:rsid w:val="0086165C"/>
    <w:rsid w:val="0086168F"/>
    <w:rsid w:val="00861B67"/>
    <w:rsid w:val="00861C1E"/>
    <w:rsid w:val="00861D8D"/>
    <w:rsid w:val="00861F78"/>
    <w:rsid w:val="00862008"/>
    <w:rsid w:val="00862260"/>
    <w:rsid w:val="0086269B"/>
    <w:rsid w:val="00862A44"/>
    <w:rsid w:val="00862C93"/>
    <w:rsid w:val="0086320F"/>
    <w:rsid w:val="008632B7"/>
    <w:rsid w:val="008636C4"/>
    <w:rsid w:val="00863734"/>
    <w:rsid w:val="008637AC"/>
    <w:rsid w:val="00863BB2"/>
    <w:rsid w:val="00863F0F"/>
    <w:rsid w:val="008644F4"/>
    <w:rsid w:val="0086457B"/>
    <w:rsid w:val="00864838"/>
    <w:rsid w:val="00864CE7"/>
    <w:rsid w:val="00865442"/>
    <w:rsid w:val="0086548B"/>
    <w:rsid w:val="00865E13"/>
    <w:rsid w:val="00865FB7"/>
    <w:rsid w:val="00865FC0"/>
    <w:rsid w:val="00866318"/>
    <w:rsid w:val="0086692F"/>
    <w:rsid w:val="00866FCF"/>
    <w:rsid w:val="008673AE"/>
    <w:rsid w:val="0086747C"/>
    <w:rsid w:val="00867779"/>
    <w:rsid w:val="00867953"/>
    <w:rsid w:val="00867D83"/>
    <w:rsid w:val="00870255"/>
    <w:rsid w:val="008706F8"/>
    <w:rsid w:val="00870D6D"/>
    <w:rsid w:val="00871036"/>
    <w:rsid w:val="00871117"/>
    <w:rsid w:val="00871176"/>
    <w:rsid w:val="008714B5"/>
    <w:rsid w:val="00871561"/>
    <w:rsid w:val="00871953"/>
    <w:rsid w:val="00871E68"/>
    <w:rsid w:val="00871F38"/>
    <w:rsid w:val="008722A9"/>
    <w:rsid w:val="0087233C"/>
    <w:rsid w:val="008723BB"/>
    <w:rsid w:val="00872524"/>
    <w:rsid w:val="0087268D"/>
    <w:rsid w:val="00872973"/>
    <w:rsid w:val="00872CD1"/>
    <w:rsid w:val="008730CC"/>
    <w:rsid w:val="008732F0"/>
    <w:rsid w:val="008733CE"/>
    <w:rsid w:val="0087356C"/>
    <w:rsid w:val="00873B8C"/>
    <w:rsid w:val="00873C5B"/>
    <w:rsid w:val="00873E0A"/>
    <w:rsid w:val="00874153"/>
    <w:rsid w:val="008741DE"/>
    <w:rsid w:val="008742D6"/>
    <w:rsid w:val="0087491C"/>
    <w:rsid w:val="00874B6D"/>
    <w:rsid w:val="008751EA"/>
    <w:rsid w:val="008753A2"/>
    <w:rsid w:val="00875792"/>
    <w:rsid w:val="008759AE"/>
    <w:rsid w:val="00875F12"/>
    <w:rsid w:val="00876130"/>
    <w:rsid w:val="0087615E"/>
    <w:rsid w:val="008761A2"/>
    <w:rsid w:val="00876406"/>
    <w:rsid w:val="0087675A"/>
    <w:rsid w:val="008767AC"/>
    <w:rsid w:val="008767B1"/>
    <w:rsid w:val="00876FBF"/>
    <w:rsid w:val="008771A1"/>
    <w:rsid w:val="00877423"/>
    <w:rsid w:val="00877941"/>
    <w:rsid w:val="008779FA"/>
    <w:rsid w:val="00877B27"/>
    <w:rsid w:val="00877B8C"/>
    <w:rsid w:val="00877D25"/>
    <w:rsid w:val="00877F7D"/>
    <w:rsid w:val="008805AE"/>
    <w:rsid w:val="0088107F"/>
    <w:rsid w:val="0088162A"/>
    <w:rsid w:val="00881749"/>
    <w:rsid w:val="00881A30"/>
    <w:rsid w:val="00881DFA"/>
    <w:rsid w:val="00882115"/>
    <w:rsid w:val="00882157"/>
    <w:rsid w:val="00882332"/>
    <w:rsid w:val="00882698"/>
    <w:rsid w:val="008829C1"/>
    <w:rsid w:val="00882C4C"/>
    <w:rsid w:val="008831C7"/>
    <w:rsid w:val="00883349"/>
    <w:rsid w:val="008833ED"/>
    <w:rsid w:val="0088345D"/>
    <w:rsid w:val="00883688"/>
    <w:rsid w:val="00883BA7"/>
    <w:rsid w:val="00884024"/>
    <w:rsid w:val="00884826"/>
    <w:rsid w:val="00884939"/>
    <w:rsid w:val="00884A68"/>
    <w:rsid w:val="00884BCE"/>
    <w:rsid w:val="00884D16"/>
    <w:rsid w:val="0088519D"/>
    <w:rsid w:val="008851B4"/>
    <w:rsid w:val="008851D3"/>
    <w:rsid w:val="00885355"/>
    <w:rsid w:val="0088536D"/>
    <w:rsid w:val="0088540B"/>
    <w:rsid w:val="00885579"/>
    <w:rsid w:val="008855C1"/>
    <w:rsid w:val="00885986"/>
    <w:rsid w:val="00885C27"/>
    <w:rsid w:val="00885D63"/>
    <w:rsid w:val="00885DF8"/>
    <w:rsid w:val="008860D5"/>
    <w:rsid w:val="00886349"/>
    <w:rsid w:val="0088688A"/>
    <w:rsid w:val="00886BC9"/>
    <w:rsid w:val="00886C4A"/>
    <w:rsid w:val="00886D55"/>
    <w:rsid w:val="008872FB"/>
    <w:rsid w:val="00887981"/>
    <w:rsid w:val="008879B5"/>
    <w:rsid w:val="00887AF2"/>
    <w:rsid w:val="0089000F"/>
    <w:rsid w:val="008903E2"/>
    <w:rsid w:val="00890403"/>
    <w:rsid w:val="00890533"/>
    <w:rsid w:val="0089098C"/>
    <w:rsid w:val="00890ADC"/>
    <w:rsid w:val="00890CC2"/>
    <w:rsid w:val="00890EAB"/>
    <w:rsid w:val="0089142E"/>
    <w:rsid w:val="00891A79"/>
    <w:rsid w:val="008920C3"/>
    <w:rsid w:val="0089217D"/>
    <w:rsid w:val="00892447"/>
    <w:rsid w:val="00892452"/>
    <w:rsid w:val="0089288B"/>
    <w:rsid w:val="0089288C"/>
    <w:rsid w:val="008929A6"/>
    <w:rsid w:val="00892D84"/>
    <w:rsid w:val="00892DCC"/>
    <w:rsid w:val="00892EF2"/>
    <w:rsid w:val="00893A42"/>
    <w:rsid w:val="00893AE2"/>
    <w:rsid w:val="00893B80"/>
    <w:rsid w:val="00893DD6"/>
    <w:rsid w:val="00893E55"/>
    <w:rsid w:val="00893FB0"/>
    <w:rsid w:val="008947CA"/>
    <w:rsid w:val="00894A2E"/>
    <w:rsid w:val="00894B27"/>
    <w:rsid w:val="00894E0E"/>
    <w:rsid w:val="00894FFE"/>
    <w:rsid w:val="00895042"/>
    <w:rsid w:val="00895179"/>
    <w:rsid w:val="00895628"/>
    <w:rsid w:val="00895A55"/>
    <w:rsid w:val="00895D99"/>
    <w:rsid w:val="0089613D"/>
    <w:rsid w:val="00896754"/>
    <w:rsid w:val="0089682E"/>
    <w:rsid w:val="00896B4B"/>
    <w:rsid w:val="00896D3E"/>
    <w:rsid w:val="00896D7C"/>
    <w:rsid w:val="00896F75"/>
    <w:rsid w:val="00897146"/>
    <w:rsid w:val="00897384"/>
    <w:rsid w:val="0089795A"/>
    <w:rsid w:val="0089799A"/>
    <w:rsid w:val="00897A02"/>
    <w:rsid w:val="00897DCA"/>
    <w:rsid w:val="008A0135"/>
    <w:rsid w:val="008A040D"/>
    <w:rsid w:val="008A045A"/>
    <w:rsid w:val="008A04A4"/>
    <w:rsid w:val="008A071E"/>
    <w:rsid w:val="008A09F6"/>
    <w:rsid w:val="008A0BFE"/>
    <w:rsid w:val="008A0D0A"/>
    <w:rsid w:val="008A0ED9"/>
    <w:rsid w:val="008A0FAF"/>
    <w:rsid w:val="008A101C"/>
    <w:rsid w:val="008A1087"/>
    <w:rsid w:val="008A1245"/>
    <w:rsid w:val="008A14E7"/>
    <w:rsid w:val="008A15CA"/>
    <w:rsid w:val="008A19F3"/>
    <w:rsid w:val="008A1AB3"/>
    <w:rsid w:val="008A1C6F"/>
    <w:rsid w:val="008A1F83"/>
    <w:rsid w:val="008A20AC"/>
    <w:rsid w:val="008A2155"/>
    <w:rsid w:val="008A2905"/>
    <w:rsid w:val="008A2A5D"/>
    <w:rsid w:val="008A2AC1"/>
    <w:rsid w:val="008A2B8C"/>
    <w:rsid w:val="008A2BE9"/>
    <w:rsid w:val="008A2ED2"/>
    <w:rsid w:val="008A2F15"/>
    <w:rsid w:val="008A3044"/>
    <w:rsid w:val="008A3403"/>
    <w:rsid w:val="008A3469"/>
    <w:rsid w:val="008A3699"/>
    <w:rsid w:val="008A3998"/>
    <w:rsid w:val="008A3F17"/>
    <w:rsid w:val="008A3FDB"/>
    <w:rsid w:val="008A469B"/>
    <w:rsid w:val="008A4860"/>
    <w:rsid w:val="008A4D6F"/>
    <w:rsid w:val="008A4FBC"/>
    <w:rsid w:val="008A53DE"/>
    <w:rsid w:val="008A57EA"/>
    <w:rsid w:val="008A5A5A"/>
    <w:rsid w:val="008A5B8B"/>
    <w:rsid w:val="008A5CDD"/>
    <w:rsid w:val="008A6064"/>
    <w:rsid w:val="008A66EC"/>
    <w:rsid w:val="008A685E"/>
    <w:rsid w:val="008A6937"/>
    <w:rsid w:val="008A6A4C"/>
    <w:rsid w:val="008A6C1D"/>
    <w:rsid w:val="008A70D8"/>
    <w:rsid w:val="008A739E"/>
    <w:rsid w:val="008A7528"/>
    <w:rsid w:val="008A761B"/>
    <w:rsid w:val="008A7748"/>
    <w:rsid w:val="008A7F1D"/>
    <w:rsid w:val="008B011C"/>
    <w:rsid w:val="008B0166"/>
    <w:rsid w:val="008B0603"/>
    <w:rsid w:val="008B076D"/>
    <w:rsid w:val="008B088D"/>
    <w:rsid w:val="008B0D47"/>
    <w:rsid w:val="008B22A8"/>
    <w:rsid w:val="008B22F4"/>
    <w:rsid w:val="008B2395"/>
    <w:rsid w:val="008B2872"/>
    <w:rsid w:val="008B28F7"/>
    <w:rsid w:val="008B29BE"/>
    <w:rsid w:val="008B2A51"/>
    <w:rsid w:val="008B2DEB"/>
    <w:rsid w:val="008B3325"/>
    <w:rsid w:val="008B33F5"/>
    <w:rsid w:val="008B3A46"/>
    <w:rsid w:val="008B3CEE"/>
    <w:rsid w:val="008B3E5E"/>
    <w:rsid w:val="008B3FE6"/>
    <w:rsid w:val="008B41CF"/>
    <w:rsid w:val="008B4422"/>
    <w:rsid w:val="008B489C"/>
    <w:rsid w:val="008B4C84"/>
    <w:rsid w:val="008B4E1F"/>
    <w:rsid w:val="008B566F"/>
    <w:rsid w:val="008B568C"/>
    <w:rsid w:val="008B56B4"/>
    <w:rsid w:val="008B59A2"/>
    <w:rsid w:val="008B5EA2"/>
    <w:rsid w:val="008B5FB5"/>
    <w:rsid w:val="008B60E6"/>
    <w:rsid w:val="008B644D"/>
    <w:rsid w:val="008B68C6"/>
    <w:rsid w:val="008B72BC"/>
    <w:rsid w:val="008B72C4"/>
    <w:rsid w:val="008B7389"/>
    <w:rsid w:val="008B73B7"/>
    <w:rsid w:val="008B797F"/>
    <w:rsid w:val="008B7A58"/>
    <w:rsid w:val="008B7AFD"/>
    <w:rsid w:val="008B7CFF"/>
    <w:rsid w:val="008C006F"/>
    <w:rsid w:val="008C00BB"/>
    <w:rsid w:val="008C05DD"/>
    <w:rsid w:val="008C0BDC"/>
    <w:rsid w:val="008C0E46"/>
    <w:rsid w:val="008C12FB"/>
    <w:rsid w:val="008C17E9"/>
    <w:rsid w:val="008C1813"/>
    <w:rsid w:val="008C205A"/>
    <w:rsid w:val="008C2246"/>
    <w:rsid w:val="008C2268"/>
    <w:rsid w:val="008C243E"/>
    <w:rsid w:val="008C253C"/>
    <w:rsid w:val="008C2634"/>
    <w:rsid w:val="008C2965"/>
    <w:rsid w:val="008C2B81"/>
    <w:rsid w:val="008C3277"/>
    <w:rsid w:val="008C353B"/>
    <w:rsid w:val="008C3655"/>
    <w:rsid w:val="008C3853"/>
    <w:rsid w:val="008C3B33"/>
    <w:rsid w:val="008C403D"/>
    <w:rsid w:val="008C413C"/>
    <w:rsid w:val="008C423B"/>
    <w:rsid w:val="008C50F7"/>
    <w:rsid w:val="008C5ABE"/>
    <w:rsid w:val="008C5D13"/>
    <w:rsid w:val="008C6088"/>
    <w:rsid w:val="008C673C"/>
    <w:rsid w:val="008C6817"/>
    <w:rsid w:val="008C69DF"/>
    <w:rsid w:val="008C6AE0"/>
    <w:rsid w:val="008C6E58"/>
    <w:rsid w:val="008C716C"/>
    <w:rsid w:val="008C71B9"/>
    <w:rsid w:val="008C72A2"/>
    <w:rsid w:val="008C7607"/>
    <w:rsid w:val="008C7664"/>
    <w:rsid w:val="008C78F0"/>
    <w:rsid w:val="008C7AE0"/>
    <w:rsid w:val="008C7BB1"/>
    <w:rsid w:val="008C7DA1"/>
    <w:rsid w:val="008D02A2"/>
    <w:rsid w:val="008D02F0"/>
    <w:rsid w:val="008D0420"/>
    <w:rsid w:val="008D0682"/>
    <w:rsid w:val="008D0788"/>
    <w:rsid w:val="008D0A73"/>
    <w:rsid w:val="008D0BDC"/>
    <w:rsid w:val="008D118B"/>
    <w:rsid w:val="008D16A6"/>
    <w:rsid w:val="008D16A9"/>
    <w:rsid w:val="008D1BCD"/>
    <w:rsid w:val="008D1E42"/>
    <w:rsid w:val="008D1E7A"/>
    <w:rsid w:val="008D2904"/>
    <w:rsid w:val="008D298E"/>
    <w:rsid w:val="008D29FB"/>
    <w:rsid w:val="008D3401"/>
    <w:rsid w:val="008D36AF"/>
    <w:rsid w:val="008D380E"/>
    <w:rsid w:val="008D42CD"/>
    <w:rsid w:val="008D4610"/>
    <w:rsid w:val="008D4639"/>
    <w:rsid w:val="008D46F5"/>
    <w:rsid w:val="008D4A0F"/>
    <w:rsid w:val="008D4C53"/>
    <w:rsid w:val="008D4DC3"/>
    <w:rsid w:val="008D4E59"/>
    <w:rsid w:val="008D4FCC"/>
    <w:rsid w:val="008D5060"/>
    <w:rsid w:val="008D5166"/>
    <w:rsid w:val="008D545A"/>
    <w:rsid w:val="008D55DB"/>
    <w:rsid w:val="008D5701"/>
    <w:rsid w:val="008D5751"/>
    <w:rsid w:val="008D58C1"/>
    <w:rsid w:val="008D5DF7"/>
    <w:rsid w:val="008D5EEB"/>
    <w:rsid w:val="008D63CE"/>
    <w:rsid w:val="008D67C8"/>
    <w:rsid w:val="008D68A4"/>
    <w:rsid w:val="008D6B1A"/>
    <w:rsid w:val="008D6B93"/>
    <w:rsid w:val="008D71D5"/>
    <w:rsid w:val="008D7249"/>
    <w:rsid w:val="008D7292"/>
    <w:rsid w:val="008D7523"/>
    <w:rsid w:val="008D7580"/>
    <w:rsid w:val="008D758D"/>
    <w:rsid w:val="008D77E8"/>
    <w:rsid w:val="008D7BAF"/>
    <w:rsid w:val="008D7BFB"/>
    <w:rsid w:val="008D7C4B"/>
    <w:rsid w:val="008D7E37"/>
    <w:rsid w:val="008E0163"/>
    <w:rsid w:val="008E0204"/>
    <w:rsid w:val="008E0452"/>
    <w:rsid w:val="008E0468"/>
    <w:rsid w:val="008E0476"/>
    <w:rsid w:val="008E0F81"/>
    <w:rsid w:val="008E111E"/>
    <w:rsid w:val="008E121C"/>
    <w:rsid w:val="008E130F"/>
    <w:rsid w:val="008E187F"/>
    <w:rsid w:val="008E1EA6"/>
    <w:rsid w:val="008E1EA7"/>
    <w:rsid w:val="008E22C9"/>
    <w:rsid w:val="008E2440"/>
    <w:rsid w:val="008E2AAD"/>
    <w:rsid w:val="008E2E4F"/>
    <w:rsid w:val="008E2E71"/>
    <w:rsid w:val="008E2F5F"/>
    <w:rsid w:val="008E3694"/>
    <w:rsid w:val="008E38DB"/>
    <w:rsid w:val="008E3920"/>
    <w:rsid w:val="008E39B2"/>
    <w:rsid w:val="008E3C25"/>
    <w:rsid w:val="008E3C7F"/>
    <w:rsid w:val="008E3F57"/>
    <w:rsid w:val="008E3F78"/>
    <w:rsid w:val="008E4577"/>
    <w:rsid w:val="008E4AC3"/>
    <w:rsid w:val="008E52E5"/>
    <w:rsid w:val="008E53B3"/>
    <w:rsid w:val="008E5682"/>
    <w:rsid w:val="008E5A67"/>
    <w:rsid w:val="008E5B24"/>
    <w:rsid w:val="008E5C19"/>
    <w:rsid w:val="008E5C29"/>
    <w:rsid w:val="008E5DC6"/>
    <w:rsid w:val="008E5E66"/>
    <w:rsid w:val="008E5EBF"/>
    <w:rsid w:val="008E6340"/>
    <w:rsid w:val="008E67A7"/>
    <w:rsid w:val="008E68F8"/>
    <w:rsid w:val="008E6A71"/>
    <w:rsid w:val="008E6CED"/>
    <w:rsid w:val="008E700D"/>
    <w:rsid w:val="008E7455"/>
    <w:rsid w:val="008E7B74"/>
    <w:rsid w:val="008E7D53"/>
    <w:rsid w:val="008E7E29"/>
    <w:rsid w:val="008F002C"/>
    <w:rsid w:val="008F00DE"/>
    <w:rsid w:val="008F01F3"/>
    <w:rsid w:val="008F09F9"/>
    <w:rsid w:val="008F0C36"/>
    <w:rsid w:val="008F0D18"/>
    <w:rsid w:val="008F1056"/>
    <w:rsid w:val="008F108D"/>
    <w:rsid w:val="008F113B"/>
    <w:rsid w:val="008F14F3"/>
    <w:rsid w:val="008F158B"/>
    <w:rsid w:val="008F1A66"/>
    <w:rsid w:val="008F1EB0"/>
    <w:rsid w:val="008F20E6"/>
    <w:rsid w:val="008F226F"/>
    <w:rsid w:val="008F2449"/>
    <w:rsid w:val="008F25DA"/>
    <w:rsid w:val="008F2D2B"/>
    <w:rsid w:val="008F2F47"/>
    <w:rsid w:val="008F34B2"/>
    <w:rsid w:val="008F38AE"/>
    <w:rsid w:val="008F3920"/>
    <w:rsid w:val="008F3974"/>
    <w:rsid w:val="008F3BE8"/>
    <w:rsid w:val="008F3EED"/>
    <w:rsid w:val="008F4625"/>
    <w:rsid w:val="008F4787"/>
    <w:rsid w:val="008F47FB"/>
    <w:rsid w:val="008F4AAB"/>
    <w:rsid w:val="008F4AE7"/>
    <w:rsid w:val="008F4CD5"/>
    <w:rsid w:val="008F5811"/>
    <w:rsid w:val="008F58F8"/>
    <w:rsid w:val="008F5B27"/>
    <w:rsid w:val="008F5D4F"/>
    <w:rsid w:val="008F5F4B"/>
    <w:rsid w:val="008F5F6D"/>
    <w:rsid w:val="008F6192"/>
    <w:rsid w:val="008F621A"/>
    <w:rsid w:val="008F62C7"/>
    <w:rsid w:val="008F64AC"/>
    <w:rsid w:val="008F6D19"/>
    <w:rsid w:val="008F75B8"/>
    <w:rsid w:val="008F761E"/>
    <w:rsid w:val="008F770E"/>
    <w:rsid w:val="008F7759"/>
    <w:rsid w:val="008F77A5"/>
    <w:rsid w:val="008F7938"/>
    <w:rsid w:val="008F795B"/>
    <w:rsid w:val="0090023C"/>
    <w:rsid w:val="00900252"/>
    <w:rsid w:val="00900365"/>
    <w:rsid w:val="0090097F"/>
    <w:rsid w:val="00900AF8"/>
    <w:rsid w:val="009019FB"/>
    <w:rsid w:val="00901AA4"/>
    <w:rsid w:val="00901AC4"/>
    <w:rsid w:val="00901B2E"/>
    <w:rsid w:val="00901D27"/>
    <w:rsid w:val="0090201B"/>
    <w:rsid w:val="00902298"/>
    <w:rsid w:val="009022D8"/>
    <w:rsid w:val="00902345"/>
    <w:rsid w:val="00902ABE"/>
    <w:rsid w:val="00902AFF"/>
    <w:rsid w:val="00902C0B"/>
    <w:rsid w:val="009031FE"/>
    <w:rsid w:val="00903978"/>
    <w:rsid w:val="00903FB5"/>
    <w:rsid w:val="0090431B"/>
    <w:rsid w:val="00904465"/>
    <w:rsid w:val="009045B2"/>
    <w:rsid w:val="00904B19"/>
    <w:rsid w:val="009051A2"/>
    <w:rsid w:val="00906187"/>
    <w:rsid w:val="00906284"/>
    <w:rsid w:val="0090667F"/>
    <w:rsid w:val="00906838"/>
    <w:rsid w:val="00906C21"/>
    <w:rsid w:val="009072A1"/>
    <w:rsid w:val="00907628"/>
    <w:rsid w:val="00907768"/>
    <w:rsid w:val="009077A1"/>
    <w:rsid w:val="00907CA8"/>
    <w:rsid w:val="009100C8"/>
    <w:rsid w:val="00910E25"/>
    <w:rsid w:val="00910FAF"/>
    <w:rsid w:val="00911004"/>
    <w:rsid w:val="0091118C"/>
    <w:rsid w:val="00911223"/>
    <w:rsid w:val="0091128F"/>
    <w:rsid w:val="009114B6"/>
    <w:rsid w:val="009115D3"/>
    <w:rsid w:val="00911A00"/>
    <w:rsid w:val="00911BE9"/>
    <w:rsid w:val="00911CFC"/>
    <w:rsid w:val="00911D10"/>
    <w:rsid w:val="00911F38"/>
    <w:rsid w:val="009126D9"/>
    <w:rsid w:val="0091275B"/>
    <w:rsid w:val="0091351C"/>
    <w:rsid w:val="00913739"/>
    <w:rsid w:val="00913853"/>
    <w:rsid w:val="00913BE5"/>
    <w:rsid w:val="00913ED8"/>
    <w:rsid w:val="00913F7C"/>
    <w:rsid w:val="00914040"/>
    <w:rsid w:val="0091430A"/>
    <w:rsid w:val="0091439E"/>
    <w:rsid w:val="009143B7"/>
    <w:rsid w:val="009144D7"/>
    <w:rsid w:val="00914A5A"/>
    <w:rsid w:val="00914B06"/>
    <w:rsid w:val="00914B52"/>
    <w:rsid w:val="00914BDE"/>
    <w:rsid w:val="00914C3B"/>
    <w:rsid w:val="00914E06"/>
    <w:rsid w:val="009153AE"/>
    <w:rsid w:val="0091579F"/>
    <w:rsid w:val="00915930"/>
    <w:rsid w:val="00915BA9"/>
    <w:rsid w:val="00915FC9"/>
    <w:rsid w:val="009161FE"/>
    <w:rsid w:val="009162FA"/>
    <w:rsid w:val="009167AF"/>
    <w:rsid w:val="0091695A"/>
    <w:rsid w:val="00916A4A"/>
    <w:rsid w:val="00916CE4"/>
    <w:rsid w:val="00916DA4"/>
    <w:rsid w:val="00916E36"/>
    <w:rsid w:val="00916F9D"/>
    <w:rsid w:val="00917230"/>
    <w:rsid w:val="009177FE"/>
    <w:rsid w:val="00920298"/>
    <w:rsid w:val="0092069C"/>
    <w:rsid w:val="009208C9"/>
    <w:rsid w:val="00920BDA"/>
    <w:rsid w:val="00920DC1"/>
    <w:rsid w:val="00920DCB"/>
    <w:rsid w:val="00920E6A"/>
    <w:rsid w:val="00921518"/>
    <w:rsid w:val="0092175E"/>
    <w:rsid w:val="00921E76"/>
    <w:rsid w:val="00921EA5"/>
    <w:rsid w:val="00921FA5"/>
    <w:rsid w:val="0092236C"/>
    <w:rsid w:val="009225F7"/>
    <w:rsid w:val="00922808"/>
    <w:rsid w:val="00922C8B"/>
    <w:rsid w:val="00922FA5"/>
    <w:rsid w:val="00923038"/>
    <w:rsid w:val="0092303E"/>
    <w:rsid w:val="00923121"/>
    <w:rsid w:val="00923927"/>
    <w:rsid w:val="00923B03"/>
    <w:rsid w:val="00923EF3"/>
    <w:rsid w:val="00924086"/>
    <w:rsid w:val="009242E0"/>
    <w:rsid w:val="0092432B"/>
    <w:rsid w:val="00924637"/>
    <w:rsid w:val="0092489B"/>
    <w:rsid w:val="00925160"/>
    <w:rsid w:val="009251BF"/>
    <w:rsid w:val="00925203"/>
    <w:rsid w:val="00925266"/>
    <w:rsid w:val="00925958"/>
    <w:rsid w:val="00925AD2"/>
    <w:rsid w:val="00925C84"/>
    <w:rsid w:val="00925EA9"/>
    <w:rsid w:val="00926050"/>
    <w:rsid w:val="009261CD"/>
    <w:rsid w:val="009262E4"/>
    <w:rsid w:val="00926ABB"/>
    <w:rsid w:val="00926B7F"/>
    <w:rsid w:val="00926C1D"/>
    <w:rsid w:val="00927168"/>
    <w:rsid w:val="009273FA"/>
    <w:rsid w:val="0092748C"/>
    <w:rsid w:val="009275FC"/>
    <w:rsid w:val="009277D3"/>
    <w:rsid w:val="009278A4"/>
    <w:rsid w:val="00927979"/>
    <w:rsid w:val="00927C4C"/>
    <w:rsid w:val="00927DBC"/>
    <w:rsid w:val="00930362"/>
    <w:rsid w:val="0093064A"/>
    <w:rsid w:val="00930801"/>
    <w:rsid w:val="00930A0E"/>
    <w:rsid w:val="00930FB8"/>
    <w:rsid w:val="009311C2"/>
    <w:rsid w:val="0093120E"/>
    <w:rsid w:val="0093145A"/>
    <w:rsid w:val="00931698"/>
    <w:rsid w:val="00931726"/>
    <w:rsid w:val="00931768"/>
    <w:rsid w:val="00931845"/>
    <w:rsid w:val="00931B66"/>
    <w:rsid w:val="00931D78"/>
    <w:rsid w:val="00931F78"/>
    <w:rsid w:val="00931FE4"/>
    <w:rsid w:val="00931FFD"/>
    <w:rsid w:val="00932576"/>
    <w:rsid w:val="00932601"/>
    <w:rsid w:val="0093265A"/>
    <w:rsid w:val="009328B8"/>
    <w:rsid w:val="009329F7"/>
    <w:rsid w:val="00932AA6"/>
    <w:rsid w:val="00932B08"/>
    <w:rsid w:val="009334D0"/>
    <w:rsid w:val="009335B4"/>
    <w:rsid w:val="009339F5"/>
    <w:rsid w:val="00933E7B"/>
    <w:rsid w:val="00934A57"/>
    <w:rsid w:val="00934C2A"/>
    <w:rsid w:val="0093513D"/>
    <w:rsid w:val="0093523D"/>
    <w:rsid w:val="00935419"/>
    <w:rsid w:val="009354E8"/>
    <w:rsid w:val="00935518"/>
    <w:rsid w:val="0093585F"/>
    <w:rsid w:val="00935AF9"/>
    <w:rsid w:val="00935C2C"/>
    <w:rsid w:val="00935D29"/>
    <w:rsid w:val="00935D50"/>
    <w:rsid w:val="00935F8A"/>
    <w:rsid w:val="00936314"/>
    <w:rsid w:val="0093660A"/>
    <w:rsid w:val="0093668C"/>
    <w:rsid w:val="009367D3"/>
    <w:rsid w:val="009369AF"/>
    <w:rsid w:val="009369F7"/>
    <w:rsid w:val="00936A74"/>
    <w:rsid w:val="00936C09"/>
    <w:rsid w:val="00936D46"/>
    <w:rsid w:val="00936D87"/>
    <w:rsid w:val="00936EC3"/>
    <w:rsid w:val="0093730F"/>
    <w:rsid w:val="0093747A"/>
    <w:rsid w:val="009375A0"/>
    <w:rsid w:val="009379E8"/>
    <w:rsid w:val="00937C58"/>
    <w:rsid w:val="00937D57"/>
    <w:rsid w:val="00940029"/>
    <w:rsid w:val="009402E3"/>
    <w:rsid w:val="009407B2"/>
    <w:rsid w:val="00940972"/>
    <w:rsid w:val="00940CCF"/>
    <w:rsid w:val="00940D66"/>
    <w:rsid w:val="0094108B"/>
    <w:rsid w:val="00941405"/>
    <w:rsid w:val="009417CF"/>
    <w:rsid w:val="009417F9"/>
    <w:rsid w:val="00941B0E"/>
    <w:rsid w:val="009423E9"/>
    <w:rsid w:val="00942446"/>
    <w:rsid w:val="009426DD"/>
    <w:rsid w:val="009427E2"/>
    <w:rsid w:val="00942C5B"/>
    <w:rsid w:val="00942D47"/>
    <w:rsid w:val="00942F9E"/>
    <w:rsid w:val="00943100"/>
    <w:rsid w:val="0094312D"/>
    <w:rsid w:val="00943227"/>
    <w:rsid w:val="00943340"/>
    <w:rsid w:val="009435DB"/>
    <w:rsid w:val="00943655"/>
    <w:rsid w:val="00943752"/>
    <w:rsid w:val="00944094"/>
    <w:rsid w:val="009443A2"/>
    <w:rsid w:val="0094447E"/>
    <w:rsid w:val="0094449A"/>
    <w:rsid w:val="0094491A"/>
    <w:rsid w:val="00944A10"/>
    <w:rsid w:val="00944B0A"/>
    <w:rsid w:val="00944B88"/>
    <w:rsid w:val="00944DD1"/>
    <w:rsid w:val="00945151"/>
    <w:rsid w:val="0094528B"/>
    <w:rsid w:val="009458D3"/>
    <w:rsid w:val="00945A1B"/>
    <w:rsid w:val="00945BD0"/>
    <w:rsid w:val="00945DD0"/>
    <w:rsid w:val="00945DD5"/>
    <w:rsid w:val="00945F6D"/>
    <w:rsid w:val="00945F76"/>
    <w:rsid w:val="00946132"/>
    <w:rsid w:val="0094658F"/>
    <w:rsid w:val="00946939"/>
    <w:rsid w:val="0094698E"/>
    <w:rsid w:val="009469FB"/>
    <w:rsid w:val="00946DE7"/>
    <w:rsid w:val="00947281"/>
    <w:rsid w:val="0094730D"/>
    <w:rsid w:val="00947864"/>
    <w:rsid w:val="009504A8"/>
    <w:rsid w:val="009504B7"/>
    <w:rsid w:val="00950547"/>
    <w:rsid w:val="009509D2"/>
    <w:rsid w:val="00950F7D"/>
    <w:rsid w:val="00950FEF"/>
    <w:rsid w:val="00951113"/>
    <w:rsid w:val="00951254"/>
    <w:rsid w:val="0095136D"/>
    <w:rsid w:val="009513EE"/>
    <w:rsid w:val="0095144A"/>
    <w:rsid w:val="00951627"/>
    <w:rsid w:val="00951A8B"/>
    <w:rsid w:val="00952028"/>
    <w:rsid w:val="009521EC"/>
    <w:rsid w:val="00952885"/>
    <w:rsid w:val="009528A3"/>
    <w:rsid w:val="00952B61"/>
    <w:rsid w:val="00952D53"/>
    <w:rsid w:val="00952FA9"/>
    <w:rsid w:val="00953025"/>
    <w:rsid w:val="0095305E"/>
    <w:rsid w:val="00953074"/>
    <w:rsid w:val="00953293"/>
    <w:rsid w:val="00953A00"/>
    <w:rsid w:val="00953B2A"/>
    <w:rsid w:val="00953B9B"/>
    <w:rsid w:val="009548AE"/>
    <w:rsid w:val="009548E1"/>
    <w:rsid w:val="0095490A"/>
    <w:rsid w:val="00954A70"/>
    <w:rsid w:val="00954A8E"/>
    <w:rsid w:val="00954B03"/>
    <w:rsid w:val="00954FEA"/>
    <w:rsid w:val="00955228"/>
    <w:rsid w:val="009553C2"/>
    <w:rsid w:val="009556DF"/>
    <w:rsid w:val="009559C8"/>
    <w:rsid w:val="00955AB0"/>
    <w:rsid w:val="00955C97"/>
    <w:rsid w:val="00956116"/>
    <w:rsid w:val="00956371"/>
    <w:rsid w:val="0095692B"/>
    <w:rsid w:val="00956D51"/>
    <w:rsid w:val="00956E81"/>
    <w:rsid w:val="00957060"/>
    <w:rsid w:val="00957234"/>
    <w:rsid w:val="00957601"/>
    <w:rsid w:val="00957614"/>
    <w:rsid w:val="0095769F"/>
    <w:rsid w:val="009576F8"/>
    <w:rsid w:val="00957A5B"/>
    <w:rsid w:val="00957AB0"/>
    <w:rsid w:val="00957D49"/>
    <w:rsid w:val="00957ECC"/>
    <w:rsid w:val="00960493"/>
    <w:rsid w:val="00960FE6"/>
    <w:rsid w:val="00961090"/>
    <w:rsid w:val="0096131F"/>
    <w:rsid w:val="009615EB"/>
    <w:rsid w:val="00961635"/>
    <w:rsid w:val="0096166B"/>
    <w:rsid w:val="009619DE"/>
    <w:rsid w:val="00961AAB"/>
    <w:rsid w:val="00961C39"/>
    <w:rsid w:val="00961EE8"/>
    <w:rsid w:val="009620FC"/>
    <w:rsid w:val="0096223B"/>
    <w:rsid w:val="00962554"/>
    <w:rsid w:val="00962758"/>
    <w:rsid w:val="00962BFF"/>
    <w:rsid w:val="00962EF6"/>
    <w:rsid w:val="00963020"/>
    <w:rsid w:val="009636BF"/>
    <w:rsid w:val="009636DE"/>
    <w:rsid w:val="009638AA"/>
    <w:rsid w:val="00963D06"/>
    <w:rsid w:val="00963D6C"/>
    <w:rsid w:val="00963EA0"/>
    <w:rsid w:val="0096424D"/>
    <w:rsid w:val="009643B8"/>
    <w:rsid w:val="00964502"/>
    <w:rsid w:val="0096454B"/>
    <w:rsid w:val="009648F1"/>
    <w:rsid w:val="00964A2C"/>
    <w:rsid w:val="00964D3B"/>
    <w:rsid w:val="009657F6"/>
    <w:rsid w:val="00965B40"/>
    <w:rsid w:val="00965EC8"/>
    <w:rsid w:val="00965F14"/>
    <w:rsid w:val="00966591"/>
    <w:rsid w:val="00966983"/>
    <w:rsid w:val="00966A63"/>
    <w:rsid w:val="00966C49"/>
    <w:rsid w:val="0096759D"/>
    <w:rsid w:val="00967689"/>
    <w:rsid w:val="00967829"/>
    <w:rsid w:val="009678D8"/>
    <w:rsid w:val="00967AAE"/>
    <w:rsid w:val="00967D78"/>
    <w:rsid w:val="00970016"/>
    <w:rsid w:val="009702FB"/>
    <w:rsid w:val="00970360"/>
    <w:rsid w:val="009706A6"/>
    <w:rsid w:val="0097085D"/>
    <w:rsid w:val="009708E0"/>
    <w:rsid w:val="00970B1A"/>
    <w:rsid w:val="00970D42"/>
    <w:rsid w:val="00970FEF"/>
    <w:rsid w:val="009712B9"/>
    <w:rsid w:val="009718EE"/>
    <w:rsid w:val="0097191D"/>
    <w:rsid w:val="00971947"/>
    <w:rsid w:val="00971B18"/>
    <w:rsid w:val="00971DE3"/>
    <w:rsid w:val="00971F6F"/>
    <w:rsid w:val="00972537"/>
    <w:rsid w:val="00972702"/>
    <w:rsid w:val="00972A9B"/>
    <w:rsid w:val="00972AEB"/>
    <w:rsid w:val="00972BA0"/>
    <w:rsid w:val="00972C25"/>
    <w:rsid w:val="00972E29"/>
    <w:rsid w:val="00972EFB"/>
    <w:rsid w:val="009731A6"/>
    <w:rsid w:val="009734CC"/>
    <w:rsid w:val="00973BF3"/>
    <w:rsid w:val="00973CE3"/>
    <w:rsid w:val="00973EE4"/>
    <w:rsid w:val="0097409A"/>
    <w:rsid w:val="00974193"/>
    <w:rsid w:val="0097441E"/>
    <w:rsid w:val="0097488F"/>
    <w:rsid w:val="009748DF"/>
    <w:rsid w:val="00975196"/>
    <w:rsid w:val="009753CA"/>
    <w:rsid w:val="009754C2"/>
    <w:rsid w:val="009755E7"/>
    <w:rsid w:val="0097574A"/>
    <w:rsid w:val="00975963"/>
    <w:rsid w:val="00975A11"/>
    <w:rsid w:val="00975C21"/>
    <w:rsid w:val="0097602F"/>
    <w:rsid w:val="0097620B"/>
    <w:rsid w:val="0097642B"/>
    <w:rsid w:val="00976532"/>
    <w:rsid w:val="00976717"/>
    <w:rsid w:val="00976791"/>
    <w:rsid w:val="009769E8"/>
    <w:rsid w:val="00977150"/>
    <w:rsid w:val="00977382"/>
    <w:rsid w:val="00977472"/>
    <w:rsid w:val="0097760D"/>
    <w:rsid w:val="0097771E"/>
    <w:rsid w:val="00980194"/>
    <w:rsid w:val="009802E6"/>
    <w:rsid w:val="00980694"/>
    <w:rsid w:val="0098080F"/>
    <w:rsid w:val="00980BCB"/>
    <w:rsid w:val="00980D62"/>
    <w:rsid w:val="00980DFE"/>
    <w:rsid w:val="00980F19"/>
    <w:rsid w:val="0098125D"/>
    <w:rsid w:val="00981376"/>
    <w:rsid w:val="00981D23"/>
    <w:rsid w:val="00981E5F"/>
    <w:rsid w:val="009820A6"/>
    <w:rsid w:val="009821F7"/>
    <w:rsid w:val="009824A7"/>
    <w:rsid w:val="00982A3D"/>
    <w:rsid w:val="00982A57"/>
    <w:rsid w:val="0098309B"/>
    <w:rsid w:val="00983526"/>
    <w:rsid w:val="00983670"/>
    <w:rsid w:val="00983B19"/>
    <w:rsid w:val="00983F1F"/>
    <w:rsid w:val="00983F27"/>
    <w:rsid w:val="009841CF"/>
    <w:rsid w:val="00984581"/>
    <w:rsid w:val="00984DD7"/>
    <w:rsid w:val="00984EA6"/>
    <w:rsid w:val="00985291"/>
    <w:rsid w:val="00985700"/>
    <w:rsid w:val="0098596A"/>
    <w:rsid w:val="00985BDE"/>
    <w:rsid w:val="00985D57"/>
    <w:rsid w:val="00985DDE"/>
    <w:rsid w:val="0098665F"/>
    <w:rsid w:val="00986ACB"/>
    <w:rsid w:val="00986DE6"/>
    <w:rsid w:val="0098727F"/>
    <w:rsid w:val="009873FC"/>
    <w:rsid w:val="00987C0C"/>
    <w:rsid w:val="00987D9E"/>
    <w:rsid w:val="00990090"/>
    <w:rsid w:val="009900C8"/>
    <w:rsid w:val="00990342"/>
    <w:rsid w:val="00990436"/>
    <w:rsid w:val="009907BF"/>
    <w:rsid w:val="00990E41"/>
    <w:rsid w:val="00990FBB"/>
    <w:rsid w:val="00991591"/>
    <w:rsid w:val="00991798"/>
    <w:rsid w:val="00991EA3"/>
    <w:rsid w:val="0099205D"/>
    <w:rsid w:val="00992131"/>
    <w:rsid w:val="009921CD"/>
    <w:rsid w:val="009921D1"/>
    <w:rsid w:val="009922E2"/>
    <w:rsid w:val="009922FB"/>
    <w:rsid w:val="00992545"/>
    <w:rsid w:val="0099299F"/>
    <w:rsid w:val="00992BAC"/>
    <w:rsid w:val="00992C41"/>
    <w:rsid w:val="00992CCA"/>
    <w:rsid w:val="00992DB4"/>
    <w:rsid w:val="0099305B"/>
    <w:rsid w:val="00993DDF"/>
    <w:rsid w:val="00993F35"/>
    <w:rsid w:val="0099452F"/>
    <w:rsid w:val="0099453C"/>
    <w:rsid w:val="00994646"/>
    <w:rsid w:val="0099467A"/>
    <w:rsid w:val="0099499B"/>
    <w:rsid w:val="009949A8"/>
    <w:rsid w:val="00994CAB"/>
    <w:rsid w:val="00994FCC"/>
    <w:rsid w:val="0099535B"/>
    <w:rsid w:val="0099544A"/>
    <w:rsid w:val="009955EE"/>
    <w:rsid w:val="0099596E"/>
    <w:rsid w:val="009960AA"/>
    <w:rsid w:val="00996872"/>
    <w:rsid w:val="00996A9E"/>
    <w:rsid w:val="00996E1F"/>
    <w:rsid w:val="00996F45"/>
    <w:rsid w:val="0099745D"/>
    <w:rsid w:val="009974AE"/>
    <w:rsid w:val="00997AE5"/>
    <w:rsid w:val="00997B7F"/>
    <w:rsid w:val="00997D34"/>
    <w:rsid w:val="00997F93"/>
    <w:rsid w:val="00997FD7"/>
    <w:rsid w:val="009A00E3"/>
    <w:rsid w:val="009A03BF"/>
    <w:rsid w:val="009A08EB"/>
    <w:rsid w:val="009A09B8"/>
    <w:rsid w:val="009A09C5"/>
    <w:rsid w:val="009A0EEB"/>
    <w:rsid w:val="009A1231"/>
    <w:rsid w:val="009A1561"/>
    <w:rsid w:val="009A1657"/>
    <w:rsid w:val="009A17C0"/>
    <w:rsid w:val="009A1880"/>
    <w:rsid w:val="009A18ED"/>
    <w:rsid w:val="009A19FB"/>
    <w:rsid w:val="009A1B6A"/>
    <w:rsid w:val="009A1E1C"/>
    <w:rsid w:val="009A26FE"/>
    <w:rsid w:val="009A2F75"/>
    <w:rsid w:val="009A317E"/>
    <w:rsid w:val="009A3C59"/>
    <w:rsid w:val="009A3DC8"/>
    <w:rsid w:val="009A43BB"/>
    <w:rsid w:val="009A43DD"/>
    <w:rsid w:val="009A4836"/>
    <w:rsid w:val="009A4874"/>
    <w:rsid w:val="009A4A9E"/>
    <w:rsid w:val="009A4AC8"/>
    <w:rsid w:val="009A4B46"/>
    <w:rsid w:val="009A4EA4"/>
    <w:rsid w:val="009A504B"/>
    <w:rsid w:val="009A52C3"/>
    <w:rsid w:val="009A5446"/>
    <w:rsid w:val="009A5557"/>
    <w:rsid w:val="009A59EC"/>
    <w:rsid w:val="009A5A7B"/>
    <w:rsid w:val="009A5AFD"/>
    <w:rsid w:val="009A5B39"/>
    <w:rsid w:val="009A5CC0"/>
    <w:rsid w:val="009A607C"/>
    <w:rsid w:val="009A63E5"/>
    <w:rsid w:val="009A63EA"/>
    <w:rsid w:val="009A64AD"/>
    <w:rsid w:val="009A67D7"/>
    <w:rsid w:val="009A6A80"/>
    <w:rsid w:val="009A6B8E"/>
    <w:rsid w:val="009A7236"/>
    <w:rsid w:val="009A72BA"/>
    <w:rsid w:val="009A747A"/>
    <w:rsid w:val="009A758E"/>
    <w:rsid w:val="009A7735"/>
    <w:rsid w:val="009A7798"/>
    <w:rsid w:val="009A77F0"/>
    <w:rsid w:val="009A7869"/>
    <w:rsid w:val="009A7B58"/>
    <w:rsid w:val="009B07D8"/>
    <w:rsid w:val="009B0C43"/>
    <w:rsid w:val="009B0DD2"/>
    <w:rsid w:val="009B0EBC"/>
    <w:rsid w:val="009B12C0"/>
    <w:rsid w:val="009B15B5"/>
    <w:rsid w:val="009B1A3D"/>
    <w:rsid w:val="009B1B6B"/>
    <w:rsid w:val="009B1CC7"/>
    <w:rsid w:val="009B1CF6"/>
    <w:rsid w:val="009B1E1E"/>
    <w:rsid w:val="009B21FE"/>
    <w:rsid w:val="009B24DA"/>
    <w:rsid w:val="009B250F"/>
    <w:rsid w:val="009B2557"/>
    <w:rsid w:val="009B2AC4"/>
    <w:rsid w:val="009B2C8A"/>
    <w:rsid w:val="009B3115"/>
    <w:rsid w:val="009B3247"/>
    <w:rsid w:val="009B3339"/>
    <w:rsid w:val="009B3501"/>
    <w:rsid w:val="009B3522"/>
    <w:rsid w:val="009B366B"/>
    <w:rsid w:val="009B36D2"/>
    <w:rsid w:val="009B3809"/>
    <w:rsid w:val="009B3C7F"/>
    <w:rsid w:val="009B42EF"/>
    <w:rsid w:val="009B47C5"/>
    <w:rsid w:val="009B4928"/>
    <w:rsid w:val="009B4B21"/>
    <w:rsid w:val="009B4E65"/>
    <w:rsid w:val="009B51CD"/>
    <w:rsid w:val="009B52FF"/>
    <w:rsid w:val="009B5344"/>
    <w:rsid w:val="009B55E8"/>
    <w:rsid w:val="009B5686"/>
    <w:rsid w:val="009B590C"/>
    <w:rsid w:val="009B5B75"/>
    <w:rsid w:val="009B5FEB"/>
    <w:rsid w:val="009B6859"/>
    <w:rsid w:val="009B6B1D"/>
    <w:rsid w:val="009B6B36"/>
    <w:rsid w:val="009B6C1E"/>
    <w:rsid w:val="009B6E17"/>
    <w:rsid w:val="009B6E18"/>
    <w:rsid w:val="009B70A2"/>
    <w:rsid w:val="009B7311"/>
    <w:rsid w:val="009B7332"/>
    <w:rsid w:val="009B7890"/>
    <w:rsid w:val="009B78BF"/>
    <w:rsid w:val="009B7BA4"/>
    <w:rsid w:val="009B7D1E"/>
    <w:rsid w:val="009B7DAD"/>
    <w:rsid w:val="009C03DD"/>
    <w:rsid w:val="009C074E"/>
    <w:rsid w:val="009C08A3"/>
    <w:rsid w:val="009C08FC"/>
    <w:rsid w:val="009C09D1"/>
    <w:rsid w:val="009C0E23"/>
    <w:rsid w:val="009C1060"/>
    <w:rsid w:val="009C11FC"/>
    <w:rsid w:val="009C1424"/>
    <w:rsid w:val="009C1450"/>
    <w:rsid w:val="009C15B5"/>
    <w:rsid w:val="009C1691"/>
    <w:rsid w:val="009C1955"/>
    <w:rsid w:val="009C19CD"/>
    <w:rsid w:val="009C1AB9"/>
    <w:rsid w:val="009C1B82"/>
    <w:rsid w:val="009C1DF6"/>
    <w:rsid w:val="009C20D4"/>
    <w:rsid w:val="009C20E4"/>
    <w:rsid w:val="009C2400"/>
    <w:rsid w:val="009C25D5"/>
    <w:rsid w:val="009C278C"/>
    <w:rsid w:val="009C28E0"/>
    <w:rsid w:val="009C2C78"/>
    <w:rsid w:val="009C30A6"/>
    <w:rsid w:val="009C3116"/>
    <w:rsid w:val="009C324F"/>
    <w:rsid w:val="009C32A5"/>
    <w:rsid w:val="009C3439"/>
    <w:rsid w:val="009C354D"/>
    <w:rsid w:val="009C36B8"/>
    <w:rsid w:val="009C379F"/>
    <w:rsid w:val="009C3B1D"/>
    <w:rsid w:val="009C3D54"/>
    <w:rsid w:val="009C3D6B"/>
    <w:rsid w:val="009C3DD2"/>
    <w:rsid w:val="009C4081"/>
    <w:rsid w:val="009C4326"/>
    <w:rsid w:val="009C49B6"/>
    <w:rsid w:val="009C4A0A"/>
    <w:rsid w:val="009C4A52"/>
    <w:rsid w:val="009C4B9A"/>
    <w:rsid w:val="009C4D7E"/>
    <w:rsid w:val="009C4EAD"/>
    <w:rsid w:val="009C5040"/>
    <w:rsid w:val="009C5047"/>
    <w:rsid w:val="009C53A8"/>
    <w:rsid w:val="009C5541"/>
    <w:rsid w:val="009C586E"/>
    <w:rsid w:val="009C594C"/>
    <w:rsid w:val="009C5A3B"/>
    <w:rsid w:val="009C5E35"/>
    <w:rsid w:val="009C62DA"/>
    <w:rsid w:val="009C65B5"/>
    <w:rsid w:val="009C6860"/>
    <w:rsid w:val="009C6CE4"/>
    <w:rsid w:val="009C6DA7"/>
    <w:rsid w:val="009C7149"/>
    <w:rsid w:val="009C7189"/>
    <w:rsid w:val="009C748D"/>
    <w:rsid w:val="009C74BC"/>
    <w:rsid w:val="009C7581"/>
    <w:rsid w:val="009C761B"/>
    <w:rsid w:val="009C7768"/>
    <w:rsid w:val="009D054E"/>
    <w:rsid w:val="009D05C2"/>
    <w:rsid w:val="009D0C63"/>
    <w:rsid w:val="009D0FDA"/>
    <w:rsid w:val="009D10CF"/>
    <w:rsid w:val="009D11BC"/>
    <w:rsid w:val="009D1849"/>
    <w:rsid w:val="009D1CC7"/>
    <w:rsid w:val="009D2351"/>
    <w:rsid w:val="009D23FE"/>
    <w:rsid w:val="009D271F"/>
    <w:rsid w:val="009D299F"/>
    <w:rsid w:val="009D2A86"/>
    <w:rsid w:val="009D3180"/>
    <w:rsid w:val="009D352D"/>
    <w:rsid w:val="009D38F0"/>
    <w:rsid w:val="009D39DF"/>
    <w:rsid w:val="009D3B87"/>
    <w:rsid w:val="009D3C0A"/>
    <w:rsid w:val="009D3E90"/>
    <w:rsid w:val="009D4829"/>
    <w:rsid w:val="009D4854"/>
    <w:rsid w:val="009D4978"/>
    <w:rsid w:val="009D4F79"/>
    <w:rsid w:val="009D4FDA"/>
    <w:rsid w:val="009D51D7"/>
    <w:rsid w:val="009D5F91"/>
    <w:rsid w:val="009D606C"/>
    <w:rsid w:val="009D6232"/>
    <w:rsid w:val="009D640C"/>
    <w:rsid w:val="009D6851"/>
    <w:rsid w:val="009D68BE"/>
    <w:rsid w:val="009D6939"/>
    <w:rsid w:val="009D69A9"/>
    <w:rsid w:val="009D6BD1"/>
    <w:rsid w:val="009D6C8E"/>
    <w:rsid w:val="009D6C9E"/>
    <w:rsid w:val="009D6CBB"/>
    <w:rsid w:val="009D6DAD"/>
    <w:rsid w:val="009D6F3D"/>
    <w:rsid w:val="009D6F9D"/>
    <w:rsid w:val="009D743E"/>
    <w:rsid w:val="009D74A8"/>
    <w:rsid w:val="009D7BD9"/>
    <w:rsid w:val="009E0106"/>
    <w:rsid w:val="009E0233"/>
    <w:rsid w:val="009E0440"/>
    <w:rsid w:val="009E0A29"/>
    <w:rsid w:val="009E0CD2"/>
    <w:rsid w:val="009E0F97"/>
    <w:rsid w:val="009E1377"/>
    <w:rsid w:val="009E1CA0"/>
    <w:rsid w:val="009E2B2E"/>
    <w:rsid w:val="009E2DDF"/>
    <w:rsid w:val="009E2F82"/>
    <w:rsid w:val="009E3149"/>
    <w:rsid w:val="009E31BF"/>
    <w:rsid w:val="009E3235"/>
    <w:rsid w:val="009E36D5"/>
    <w:rsid w:val="009E38A5"/>
    <w:rsid w:val="009E425A"/>
    <w:rsid w:val="009E43F3"/>
    <w:rsid w:val="009E4511"/>
    <w:rsid w:val="009E4763"/>
    <w:rsid w:val="009E48A4"/>
    <w:rsid w:val="009E4A4A"/>
    <w:rsid w:val="009E4BD2"/>
    <w:rsid w:val="009E4D94"/>
    <w:rsid w:val="009E4DA2"/>
    <w:rsid w:val="009E4FC3"/>
    <w:rsid w:val="009E4FCF"/>
    <w:rsid w:val="009E5139"/>
    <w:rsid w:val="009E52D6"/>
    <w:rsid w:val="009E52F3"/>
    <w:rsid w:val="009E56F2"/>
    <w:rsid w:val="009E573E"/>
    <w:rsid w:val="009E5A3B"/>
    <w:rsid w:val="009E5D46"/>
    <w:rsid w:val="009E607C"/>
    <w:rsid w:val="009E6172"/>
    <w:rsid w:val="009E6174"/>
    <w:rsid w:val="009E6527"/>
    <w:rsid w:val="009E6724"/>
    <w:rsid w:val="009E6BAA"/>
    <w:rsid w:val="009E70ED"/>
    <w:rsid w:val="009E755A"/>
    <w:rsid w:val="009E75B0"/>
    <w:rsid w:val="009E765A"/>
    <w:rsid w:val="009E7BFA"/>
    <w:rsid w:val="009F0210"/>
    <w:rsid w:val="009F023C"/>
    <w:rsid w:val="009F0475"/>
    <w:rsid w:val="009F052C"/>
    <w:rsid w:val="009F05CB"/>
    <w:rsid w:val="009F0702"/>
    <w:rsid w:val="009F0B79"/>
    <w:rsid w:val="009F0FCC"/>
    <w:rsid w:val="009F148E"/>
    <w:rsid w:val="009F180F"/>
    <w:rsid w:val="009F1A08"/>
    <w:rsid w:val="009F1A77"/>
    <w:rsid w:val="009F1AB9"/>
    <w:rsid w:val="009F1B02"/>
    <w:rsid w:val="009F1C43"/>
    <w:rsid w:val="009F221A"/>
    <w:rsid w:val="009F2570"/>
    <w:rsid w:val="009F27B9"/>
    <w:rsid w:val="009F2878"/>
    <w:rsid w:val="009F28F9"/>
    <w:rsid w:val="009F2A2C"/>
    <w:rsid w:val="009F2B16"/>
    <w:rsid w:val="009F2DD3"/>
    <w:rsid w:val="009F374E"/>
    <w:rsid w:val="009F3758"/>
    <w:rsid w:val="009F3811"/>
    <w:rsid w:val="009F389E"/>
    <w:rsid w:val="009F39D8"/>
    <w:rsid w:val="009F3DB6"/>
    <w:rsid w:val="009F3FF2"/>
    <w:rsid w:val="009F4108"/>
    <w:rsid w:val="009F4480"/>
    <w:rsid w:val="009F45ED"/>
    <w:rsid w:val="009F488D"/>
    <w:rsid w:val="009F4C22"/>
    <w:rsid w:val="009F4CE6"/>
    <w:rsid w:val="009F4D8D"/>
    <w:rsid w:val="009F53EB"/>
    <w:rsid w:val="009F5EF5"/>
    <w:rsid w:val="009F60FD"/>
    <w:rsid w:val="009F6E33"/>
    <w:rsid w:val="009F757A"/>
    <w:rsid w:val="009F760B"/>
    <w:rsid w:val="009F7638"/>
    <w:rsid w:val="009F773D"/>
    <w:rsid w:val="009F7BB6"/>
    <w:rsid w:val="009F7D21"/>
    <w:rsid w:val="009F7E40"/>
    <w:rsid w:val="00A00573"/>
    <w:rsid w:val="00A00A4B"/>
    <w:rsid w:val="00A00C3D"/>
    <w:rsid w:val="00A00E5E"/>
    <w:rsid w:val="00A01248"/>
    <w:rsid w:val="00A01475"/>
    <w:rsid w:val="00A017DA"/>
    <w:rsid w:val="00A01975"/>
    <w:rsid w:val="00A01A83"/>
    <w:rsid w:val="00A01B22"/>
    <w:rsid w:val="00A01DDE"/>
    <w:rsid w:val="00A02DAD"/>
    <w:rsid w:val="00A03072"/>
    <w:rsid w:val="00A03667"/>
    <w:rsid w:val="00A038B2"/>
    <w:rsid w:val="00A03B78"/>
    <w:rsid w:val="00A03C2B"/>
    <w:rsid w:val="00A03C7E"/>
    <w:rsid w:val="00A03F01"/>
    <w:rsid w:val="00A040C3"/>
    <w:rsid w:val="00A04349"/>
    <w:rsid w:val="00A04955"/>
    <w:rsid w:val="00A04A9E"/>
    <w:rsid w:val="00A04B9B"/>
    <w:rsid w:val="00A04EB0"/>
    <w:rsid w:val="00A05079"/>
    <w:rsid w:val="00A052BA"/>
    <w:rsid w:val="00A052F8"/>
    <w:rsid w:val="00A05689"/>
    <w:rsid w:val="00A05896"/>
    <w:rsid w:val="00A05A94"/>
    <w:rsid w:val="00A05EC5"/>
    <w:rsid w:val="00A0610A"/>
    <w:rsid w:val="00A068FA"/>
    <w:rsid w:val="00A06D5A"/>
    <w:rsid w:val="00A06E2B"/>
    <w:rsid w:val="00A06EEE"/>
    <w:rsid w:val="00A06F9F"/>
    <w:rsid w:val="00A06FAD"/>
    <w:rsid w:val="00A06FC3"/>
    <w:rsid w:val="00A074CA"/>
    <w:rsid w:val="00A07BEA"/>
    <w:rsid w:val="00A07DD7"/>
    <w:rsid w:val="00A07F8E"/>
    <w:rsid w:val="00A10012"/>
    <w:rsid w:val="00A10239"/>
    <w:rsid w:val="00A10568"/>
    <w:rsid w:val="00A10AF1"/>
    <w:rsid w:val="00A10B36"/>
    <w:rsid w:val="00A10BAD"/>
    <w:rsid w:val="00A10C14"/>
    <w:rsid w:val="00A11390"/>
    <w:rsid w:val="00A116BA"/>
    <w:rsid w:val="00A11933"/>
    <w:rsid w:val="00A11B41"/>
    <w:rsid w:val="00A11FD0"/>
    <w:rsid w:val="00A12228"/>
    <w:rsid w:val="00A125D6"/>
    <w:rsid w:val="00A12645"/>
    <w:rsid w:val="00A12786"/>
    <w:rsid w:val="00A1281E"/>
    <w:rsid w:val="00A129FA"/>
    <w:rsid w:val="00A12A47"/>
    <w:rsid w:val="00A12BAA"/>
    <w:rsid w:val="00A13098"/>
    <w:rsid w:val="00A1363B"/>
    <w:rsid w:val="00A1366A"/>
    <w:rsid w:val="00A139E9"/>
    <w:rsid w:val="00A13C6F"/>
    <w:rsid w:val="00A13D68"/>
    <w:rsid w:val="00A141D9"/>
    <w:rsid w:val="00A146E8"/>
    <w:rsid w:val="00A1470A"/>
    <w:rsid w:val="00A14CFB"/>
    <w:rsid w:val="00A14E32"/>
    <w:rsid w:val="00A14F9B"/>
    <w:rsid w:val="00A15218"/>
    <w:rsid w:val="00A1564E"/>
    <w:rsid w:val="00A1577F"/>
    <w:rsid w:val="00A158FB"/>
    <w:rsid w:val="00A158FD"/>
    <w:rsid w:val="00A15C90"/>
    <w:rsid w:val="00A15C92"/>
    <w:rsid w:val="00A15CF0"/>
    <w:rsid w:val="00A15DD4"/>
    <w:rsid w:val="00A169D3"/>
    <w:rsid w:val="00A16B47"/>
    <w:rsid w:val="00A172F5"/>
    <w:rsid w:val="00A1736D"/>
    <w:rsid w:val="00A17469"/>
    <w:rsid w:val="00A17A39"/>
    <w:rsid w:val="00A17AF2"/>
    <w:rsid w:val="00A17E08"/>
    <w:rsid w:val="00A17F75"/>
    <w:rsid w:val="00A20096"/>
    <w:rsid w:val="00A20279"/>
    <w:rsid w:val="00A2056C"/>
    <w:rsid w:val="00A20670"/>
    <w:rsid w:val="00A20E15"/>
    <w:rsid w:val="00A20FC9"/>
    <w:rsid w:val="00A210F9"/>
    <w:rsid w:val="00A2114D"/>
    <w:rsid w:val="00A21382"/>
    <w:rsid w:val="00A21813"/>
    <w:rsid w:val="00A21A42"/>
    <w:rsid w:val="00A21AA4"/>
    <w:rsid w:val="00A22385"/>
    <w:rsid w:val="00A2270C"/>
    <w:rsid w:val="00A22B1E"/>
    <w:rsid w:val="00A22C45"/>
    <w:rsid w:val="00A22EB9"/>
    <w:rsid w:val="00A22F20"/>
    <w:rsid w:val="00A22F64"/>
    <w:rsid w:val="00A232C1"/>
    <w:rsid w:val="00A23434"/>
    <w:rsid w:val="00A23641"/>
    <w:rsid w:val="00A23662"/>
    <w:rsid w:val="00A237F0"/>
    <w:rsid w:val="00A23A6D"/>
    <w:rsid w:val="00A23BF7"/>
    <w:rsid w:val="00A23D83"/>
    <w:rsid w:val="00A23FB4"/>
    <w:rsid w:val="00A24020"/>
    <w:rsid w:val="00A240CE"/>
    <w:rsid w:val="00A242FD"/>
    <w:rsid w:val="00A2441E"/>
    <w:rsid w:val="00A24496"/>
    <w:rsid w:val="00A24CB9"/>
    <w:rsid w:val="00A24CEE"/>
    <w:rsid w:val="00A24D8E"/>
    <w:rsid w:val="00A24E40"/>
    <w:rsid w:val="00A25155"/>
    <w:rsid w:val="00A251E0"/>
    <w:rsid w:val="00A25343"/>
    <w:rsid w:val="00A25556"/>
    <w:rsid w:val="00A25785"/>
    <w:rsid w:val="00A257AA"/>
    <w:rsid w:val="00A25808"/>
    <w:rsid w:val="00A25CAD"/>
    <w:rsid w:val="00A25DE4"/>
    <w:rsid w:val="00A25EA0"/>
    <w:rsid w:val="00A25FAD"/>
    <w:rsid w:val="00A25FE7"/>
    <w:rsid w:val="00A265E9"/>
    <w:rsid w:val="00A268C7"/>
    <w:rsid w:val="00A26951"/>
    <w:rsid w:val="00A27039"/>
    <w:rsid w:val="00A27069"/>
    <w:rsid w:val="00A276B8"/>
    <w:rsid w:val="00A27B58"/>
    <w:rsid w:val="00A27B6E"/>
    <w:rsid w:val="00A27B77"/>
    <w:rsid w:val="00A301E2"/>
    <w:rsid w:val="00A30968"/>
    <w:rsid w:val="00A30B2E"/>
    <w:rsid w:val="00A30CCD"/>
    <w:rsid w:val="00A30E11"/>
    <w:rsid w:val="00A30ECD"/>
    <w:rsid w:val="00A31553"/>
    <w:rsid w:val="00A31F97"/>
    <w:rsid w:val="00A3226F"/>
    <w:rsid w:val="00A32640"/>
    <w:rsid w:val="00A329CC"/>
    <w:rsid w:val="00A32CFA"/>
    <w:rsid w:val="00A33381"/>
    <w:rsid w:val="00A33692"/>
    <w:rsid w:val="00A3450A"/>
    <w:rsid w:val="00A34A37"/>
    <w:rsid w:val="00A35142"/>
    <w:rsid w:val="00A3529E"/>
    <w:rsid w:val="00A3577F"/>
    <w:rsid w:val="00A357D2"/>
    <w:rsid w:val="00A35AEE"/>
    <w:rsid w:val="00A35AF6"/>
    <w:rsid w:val="00A35F28"/>
    <w:rsid w:val="00A363C1"/>
    <w:rsid w:val="00A364EE"/>
    <w:rsid w:val="00A368C5"/>
    <w:rsid w:val="00A37091"/>
    <w:rsid w:val="00A370F8"/>
    <w:rsid w:val="00A37134"/>
    <w:rsid w:val="00A376A0"/>
    <w:rsid w:val="00A37BF1"/>
    <w:rsid w:val="00A37D9D"/>
    <w:rsid w:val="00A37F37"/>
    <w:rsid w:val="00A402D1"/>
    <w:rsid w:val="00A403C2"/>
    <w:rsid w:val="00A406FF"/>
    <w:rsid w:val="00A407C2"/>
    <w:rsid w:val="00A407D9"/>
    <w:rsid w:val="00A409B0"/>
    <w:rsid w:val="00A409B8"/>
    <w:rsid w:val="00A40BA4"/>
    <w:rsid w:val="00A40DD0"/>
    <w:rsid w:val="00A40EEB"/>
    <w:rsid w:val="00A411F1"/>
    <w:rsid w:val="00A412BE"/>
    <w:rsid w:val="00A41A2B"/>
    <w:rsid w:val="00A42114"/>
    <w:rsid w:val="00A423F6"/>
    <w:rsid w:val="00A425B6"/>
    <w:rsid w:val="00A4273E"/>
    <w:rsid w:val="00A4275C"/>
    <w:rsid w:val="00A428BF"/>
    <w:rsid w:val="00A429DF"/>
    <w:rsid w:val="00A42BE5"/>
    <w:rsid w:val="00A42FAA"/>
    <w:rsid w:val="00A43033"/>
    <w:rsid w:val="00A4313E"/>
    <w:rsid w:val="00A4316D"/>
    <w:rsid w:val="00A43296"/>
    <w:rsid w:val="00A434CC"/>
    <w:rsid w:val="00A4370A"/>
    <w:rsid w:val="00A43DD0"/>
    <w:rsid w:val="00A43DE4"/>
    <w:rsid w:val="00A4422E"/>
    <w:rsid w:val="00A44AC4"/>
    <w:rsid w:val="00A44BFB"/>
    <w:rsid w:val="00A44C73"/>
    <w:rsid w:val="00A44F08"/>
    <w:rsid w:val="00A44F7B"/>
    <w:rsid w:val="00A45779"/>
    <w:rsid w:val="00A45943"/>
    <w:rsid w:val="00A4697B"/>
    <w:rsid w:val="00A46F28"/>
    <w:rsid w:val="00A46FFB"/>
    <w:rsid w:val="00A4737B"/>
    <w:rsid w:val="00A47DBB"/>
    <w:rsid w:val="00A47E64"/>
    <w:rsid w:val="00A47F78"/>
    <w:rsid w:val="00A506C6"/>
    <w:rsid w:val="00A507AB"/>
    <w:rsid w:val="00A50912"/>
    <w:rsid w:val="00A50B0B"/>
    <w:rsid w:val="00A50B53"/>
    <w:rsid w:val="00A50EB2"/>
    <w:rsid w:val="00A50F5D"/>
    <w:rsid w:val="00A514FC"/>
    <w:rsid w:val="00A51E64"/>
    <w:rsid w:val="00A52089"/>
    <w:rsid w:val="00A520D1"/>
    <w:rsid w:val="00A5231A"/>
    <w:rsid w:val="00A52E7E"/>
    <w:rsid w:val="00A5303F"/>
    <w:rsid w:val="00A5315D"/>
    <w:rsid w:val="00A532C1"/>
    <w:rsid w:val="00A5352F"/>
    <w:rsid w:val="00A5369D"/>
    <w:rsid w:val="00A5397E"/>
    <w:rsid w:val="00A53C70"/>
    <w:rsid w:val="00A54319"/>
    <w:rsid w:val="00A5475D"/>
    <w:rsid w:val="00A54A81"/>
    <w:rsid w:val="00A54BEF"/>
    <w:rsid w:val="00A54C05"/>
    <w:rsid w:val="00A54E6C"/>
    <w:rsid w:val="00A5587F"/>
    <w:rsid w:val="00A55910"/>
    <w:rsid w:val="00A56317"/>
    <w:rsid w:val="00A56CD3"/>
    <w:rsid w:val="00A5750C"/>
    <w:rsid w:val="00A57A7A"/>
    <w:rsid w:val="00A57B98"/>
    <w:rsid w:val="00A6011E"/>
    <w:rsid w:val="00A60751"/>
    <w:rsid w:val="00A60B3D"/>
    <w:rsid w:val="00A60C06"/>
    <w:rsid w:val="00A60C15"/>
    <w:rsid w:val="00A60DA0"/>
    <w:rsid w:val="00A61375"/>
    <w:rsid w:val="00A613E8"/>
    <w:rsid w:val="00A6149D"/>
    <w:rsid w:val="00A6155D"/>
    <w:rsid w:val="00A617B9"/>
    <w:rsid w:val="00A618E2"/>
    <w:rsid w:val="00A61D1D"/>
    <w:rsid w:val="00A61E38"/>
    <w:rsid w:val="00A61F0C"/>
    <w:rsid w:val="00A61F29"/>
    <w:rsid w:val="00A61FE2"/>
    <w:rsid w:val="00A61FF5"/>
    <w:rsid w:val="00A621AD"/>
    <w:rsid w:val="00A62741"/>
    <w:rsid w:val="00A628AB"/>
    <w:rsid w:val="00A628DA"/>
    <w:rsid w:val="00A62989"/>
    <w:rsid w:val="00A629CF"/>
    <w:rsid w:val="00A62A73"/>
    <w:rsid w:val="00A62B06"/>
    <w:rsid w:val="00A62B26"/>
    <w:rsid w:val="00A62C9B"/>
    <w:rsid w:val="00A62F39"/>
    <w:rsid w:val="00A630B6"/>
    <w:rsid w:val="00A63479"/>
    <w:rsid w:val="00A63899"/>
    <w:rsid w:val="00A63919"/>
    <w:rsid w:val="00A63948"/>
    <w:rsid w:val="00A63D1B"/>
    <w:rsid w:val="00A63E56"/>
    <w:rsid w:val="00A6403D"/>
    <w:rsid w:val="00A6428D"/>
    <w:rsid w:val="00A64554"/>
    <w:rsid w:val="00A6455F"/>
    <w:rsid w:val="00A645F9"/>
    <w:rsid w:val="00A64795"/>
    <w:rsid w:val="00A647E1"/>
    <w:rsid w:val="00A64871"/>
    <w:rsid w:val="00A649C9"/>
    <w:rsid w:val="00A64D83"/>
    <w:rsid w:val="00A65156"/>
    <w:rsid w:val="00A65277"/>
    <w:rsid w:val="00A6534D"/>
    <w:rsid w:val="00A65A33"/>
    <w:rsid w:val="00A65BB8"/>
    <w:rsid w:val="00A65C57"/>
    <w:rsid w:val="00A65D82"/>
    <w:rsid w:val="00A66319"/>
    <w:rsid w:val="00A666AC"/>
    <w:rsid w:val="00A668AD"/>
    <w:rsid w:val="00A668D5"/>
    <w:rsid w:val="00A66904"/>
    <w:rsid w:val="00A66969"/>
    <w:rsid w:val="00A66A60"/>
    <w:rsid w:val="00A66D7A"/>
    <w:rsid w:val="00A675C1"/>
    <w:rsid w:val="00A67D95"/>
    <w:rsid w:val="00A67FB4"/>
    <w:rsid w:val="00A70080"/>
    <w:rsid w:val="00A7020D"/>
    <w:rsid w:val="00A7053E"/>
    <w:rsid w:val="00A7061D"/>
    <w:rsid w:val="00A7099D"/>
    <w:rsid w:val="00A7139B"/>
    <w:rsid w:val="00A716C6"/>
    <w:rsid w:val="00A71B22"/>
    <w:rsid w:val="00A71CC7"/>
    <w:rsid w:val="00A72203"/>
    <w:rsid w:val="00A722E8"/>
    <w:rsid w:val="00A724A6"/>
    <w:rsid w:val="00A729D1"/>
    <w:rsid w:val="00A72C9D"/>
    <w:rsid w:val="00A731E1"/>
    <w:rsid w:val="00A732F7"/>
    <w:rsid w:val="00A733DE"/>
    <w:rsid w:val="00A734A6"/>
    <w:rsid w:val="00A736B1"/>
    <w:rsid w:val="00A7372F"/>
    <w:rsid w:val="00A73C7E"/>
    <w:rsid w:val="00A73D10"/>
    <w:rsid w:val="00A746F8"/>
    <w:rsid w:val="00A74875"/>
    <w:rsid w:val="00A74953"/>
    <w:rsid w:val="00A74E5E"/>
    <w:rsid w:val="00A75073"/>
    <w:rsid w:val="00A754A4"/>
    <w:rsid w:val="00A75631"/>
    <w:rsid w:val="00A75AE2"/>
    <w:rsid w:val="00A75BDA"/>
    <w:rsid w:val="00A760DD"/>
    <w:rsid w:val="00A763E2"/>
    <w:rsid w:val="00A7662B"/>
    <w:rsid w:val="00A766B0"/>
    <w:rsid w:val="00A766DB"/>
    <w:rsid w:val="00A76802"/>
    <w:rsid w:val="00A76AEB"/>
    <w:rsid w:val="00A76AF4"/>
    <w:rsid w:val="00A76C6E"/>
    <w:rsid w:val="00A76DCB"/>
    <w:rsid w:val="00A7735F"/>
    <w:rsid w:val="00A7736E"/>
    <w:rsid w:val="00A779B4"/>
    <w:rsid w:val="00A77DB3"/>
    <w:rsid w:val="00A801AF"/>
    <w:rsid w:val="00A80325"/>
    <w:rsid w:val="00A8033B"/>
    <w:rsid w:val="00A80420"/>
    <w:rsid w:val="00A80640"/>
    <w:rsid w:val="00A806B5"/>
    <w:rsid w:val="00A807E5"/>
    <w:rsid w:val="00A80876"/>
    <w:rsid w:val="00A8095E"/>
    <w:rsid w:val="00A809D5"/>
    <w:rsid w:val="00A80A5F"/>
    <w:rsid w:val="00A80B9C"/>
    <w:rsid w:val="00A813C1"/>
    <w:rsid w:val="00A81501"/>
    <w:rsid w:val="00A81859"/>
    <w:rsid w:val="00A818A5"/>
    <w:rsid w:val="00A81CD4"/>
    <w:rsid w:val="00A81FFB"/>
    <w:rsid w:val="00A8203C"/>
    <w:rsid w:val="00A82176"/>
    <w:rsid w:val="00A82234"/>
    <w:rsid w:val="00A82831"/>
    <w:rsid w:val="00A829D2"/>
    <w:rsid w:val="00A82C19"/>
    <w:rsid w:val="00A82F7B"/>
    <w:rsid w:val="00A83210"/>
    <w:rsid w:val="00A832BE"/>
    <w:rsid w:val="00A8331A"/>
    <w:rsid w:val="00A83444"/>
    <w:rsid w:val="00A83793"/>
    <w:rsid w:val="00A837F7"/>
    <w:rsid w:val="00A8400D"/>
    <w:rsid w:val="00A844F7"/>
    <w:rsid w:val="00A84535"/>
    <w:rsid w:val="00A8469D"/>
    <w:rsid w:val="00A84858"/>
    <w:rsid w:val="00A8492F"/>
    <w:rsid w:val="00A84AFB"/>
    <w:rsid w:val="00A84F6B"/>
    <w:rsid w:val="00A8553E"/>
    <w:rsid w:val="00A85A9F"/>
    <w:rsid w:val="00A85B82"/>
    <w:rsid w:val="00A85C59"/>
    <w:rsid w:val="00A85D49"/>
    <w:rsid w:val="00A85DC7"/>
    <w:rsid w:val="00A86629"/>
    <w:rsid w:val="00A86A59"/>
    <w:rsid w:val="00A86ACC"/>
    <w:rsid w:val="00A86C28"/>
    <w:rsid w:val="00A870D3"/>
    <w:rsid w:val="00A873CD"/>
    <w:rsid w:val="00A8782F"/>
    <w:rsid w:val="00A87CBB"/>
    <w:rsid w:val="00A901CE"/>
    <w:rsid w:val="00A9021C"/>
    <w:rsid w:val="00A9033F"/>
    <w:rsid w:val="00A90605"/>
    <w:rsid w:val="00A907E9"/>
    <w:rsid w:val="00A90891"/>
    <w:rsid w:val="00A909E3"/>
    <w:rsid w:val="00A90B0C"/>
    <w:rsid w:val="00A91DD6"/>
    <w:rsid w:val="00A91DFB"/>
    <w:rsid w:val="00A91E83"/>
    <w:rsid w:val="00A925E9"/>
    <w:rsid w:val="00A92665"/>
    <w:rsid w:val="00A926BF"/>
    <w:rsid w:val="00A92707"/>
    <w:rsid w:val="00A928CD"/>
    <w:rsid w:val="00A92AD4"/>
    <w:rsid w:val="00A92C00"/>
    <w:rsid w:val="00A92C0A"/>
    <w:rsid w:val="00A93161"/>
    <w:rsid w:val="00A93213"/>
    <w:rsid w:val="00A93585"/>
    <w:rsid w:val="00A93922"/>
    <w:rsid w:val="00A93BD8"/>
    <w:rsid w:val="00A93C19"/>
    <w:rsid w:val="00A93CF1"/>
    <w:rsid w:val="00A93EA8"/>
    <w:rsid w:val="00A941D4"/>
    <w:rsid w:val="00A94642"/>
    <w:rsid w:val="00A949FF"/>
    <w:rsid w:val="00A94C27"/>
    <w:rsid w:val="00A94E2B"/>
    <w:rsid w:val="00A95045"/>
    <w:rsid w:val="00A9540C"/>
    <w:rsid w:val="00A95864"/>
    <w:rsid w:val="00A9586C"/>
    <w:rsid w:val="00A95BE0"/>
    <w:rsid w:val="00A960D7"/>
    <w:rsid w:val="00A96254"/>
    <w:rsid w:val="00A9634F"/>
    <w:rsid w:val="00A963E8"/>
    <w:rsid w:val="00A96435"/>
    <w:rsid w:val="00A967F7"/>
    <w:rsid w:val="00A969CC"/>
    <w:rsid w:val="00A96D96"/>
    <w:rsid w:val="00A96DC5"/>
    <w:rsid w:val="00A9713A"/>
    <w:rsid w:val="00A97250"/>
    <w:rsid w:val="00A972A6"/>
    <w:rsid w:val="00A97A9C"/>
    <w:rsid w:val="00A97AB1"/>
    <w:rsid w:val="00A97C79"/>
    <w:rsid w:val="00A97EE9"/>
    <w:rsid w:val="00A97F5F"/>
    <w:rsid w:val="00AA0642"/>
    <w:rsid w:val="00AA068C"/>
    <w:rsid w:val="00AA06E8"/>
    <w:rsid w:val="00AA0710"/>
    <w:rsid w:val="00AA0DA1"/>
    <w:rsid w:val="00AA0E01"/>
    <w:rsid w:val="00AA100A"/>
    <w:rsid w:val="00AA102B"/>
    <w:rsid w:val="00AA1182"/>
    <w:rsid w:val="00AA158A"/>
    <w:rsid w:val="00AA1742"/>
    <w:rsid w:val="00AA1AA8"/>
    <w:rsid w:val="00AA1F45"/>
    <w:rsid w:val="00AA2732"/>
    <w:rsid w:val="00AA2C77"/>
    <w:rsid w:val="00AA2E1B"/>
    <w:rsid w:val="00AA2F48"/>
    <w:rsid w:val="00AA32B3"/>
    <w:rsid w:val="00AA3378"/>
    <w:rsid w:val="00AA339F"/>
    <w:rsid w:val="00AA34CA"/>
    <w:rsid w:val="00AA34FC"/>
    <w:rsid w:val="00AA36CF"/>
    <w:rsid w:val="00AA3B74"/>
    <w:rsid w:val="00AA3BBA"/>
    <w:rsid w:val="00AA3D84"/>
    <w:rsid w:val="00AA3FC6"/>
    <w:rsid w:val="00AA4015"/>
    <w:rsid w:val="00AA409F"/>
    <w:rsid w:val="00AA43C3"/>
    <w:rsid w:val="00AA44ED"/>
    <w:rsid w:val="00AA452A"/>
    <w:rsid w:val="00AA4831"/>
    <w:rsid w:val="00AA4ECD"/>
    <w:rsid w:val="00AA4FC1"/>
    <w:rsid w:val="00AA520F"/>
    <w:rsid w:val="00AA5318"/>
    <w:rsid w:val="00AA535C"/>
    <w:rsid w:val="00AA5541"/>
    <w:rsid w:val="00AA55F0"/>
    <w:rsid w:val="00AA5A1A"/>
    <w:rsid w:val="00AA5BFD"/>
    <w:rsid w:val="00AA5E21"/>
    <w:rsid w:val="00AA63B9"/>
    <w:rsid w:val="00AA6558"/>
    <w:rsid w:val="00AA6713"/>
    <w:rsid w:val="00AA671A"/>
    <w:rsid w:val="00AA6784"/>
    <w:rsid w:val="00AA68BF"/>
    <w:rsid w:val="00AA6FBA"/>
    <w:rsid w:val="00AA704E"/>
    <w:rsid w:val="00AA74A5"/>
    <w:rsid w:val="00AA7997"/>
    <w:rsid w:val="00AA7C3D"/>
    <w:rsid w:val="00AA7F2C"/>
    <w:rsid w:val="00AA7F37"/>
    <w:rsid w:val="00AB0003"/>
    <w:rsid w:val="00AB03BD"/>
    <w:rsid w:val="00AB05B4"/>
    <w:rsid w:val="00AB05E5"/>
    <w:rsid w:val="00AB085B"/>
    <w:rsid w:val="00AB0CCA"/>
    <w:rsid w:val="00AB0D09"/>
    <w:rsid w:val="00AB1186"/>
    <w:rsid w:val="00AB1202"/>
    <w:rsid w:val="00AB1466"/>
    <w:rsid w:val="00AB150A"/>
    <w:rsid w:val="00AB17A3"/>
    <w:rsid w:val="00AB1DD9"/>
    <w:rsid w:val="00AB1E03"/>
    <w:rsid w:val="00AB1FC4"/>
    <w:rsid w:val="00AB21BF"/>
    <w:rsid w:val="00AB29D7"/>
    <w:rsid w:val="00AB2BCC"/>
    <w:rsid w:val="00AB2DCC"/>
    <w:rsid w:val="00AB33F3"/>
    <w:rsid w:val="00AB35C3"/>
    <w:rsid w:val="00AB360E"/>
    <w:rsid w:val="00AB37D6"/>
    <w:rsid w:val="00AB3857"/>
    <w:rsid w:val="00AB3961"/>
    <w:rsid w:val="00AB3A2F"/>
    <w:rsid w:val="00AB3B87"/>
    <w:rsid w:val="00AB3B89"/>
    <w:rsid w:val="00AB401D"/>
    <w:rsid w:val="00AB4656"/>
    <w:rsid w:val="00AB4865"/>
    <w:rsid w:val="00AB48A3"/>
    <w:rsid w:val="00AB4AC4"/>
    <w:rsid w:val="00AB4CC4"/>
    <w:rsid w:val="00AB52CD"/>
    <w:rsid w:val="00AB539E"/>
    <w:rsid w:val="00AB5976"/>
    <w:rsid w:val="00AB5977"/>
    <w:rsid w:val="00AB618B"/>
    <w:rsid w:val="00AB67AB"/>
    <w:rsid w:val="00AB69F3"/>
    <w:rsid w:val="00AB6FEA"/>
    <w:rsid w:val="00AB70FF"/>
    <w:rsid w:val="00AB716E"/>
    <w:rsid w:val="00AB74CA"/>
    <w:rsid w:val="00AB7503"/>
    <w:rsid w:val="00AB75E6"/>
    <w:rsid w:val="00AC014F"/>
    <w:rsid w:val="00AC01E2"/>
    <w:rsid w:val="00AC043A"/>
    <w:rsid w:val="00AC060F"/>
    <w:rsid w:val="00AC0682"/>
    <w:rsid w:val="00AC0A3A"/>
    <w:rsid w:val="00AC0AF3"/>
    <w:rsid w:val="00AC0D89"/>
    <w:rsid w:val="00AC132B"/>
    <w:rsid w:val="00AC1412"/>
    <w:rsid w:val="00AC14A3"/>
    <w:rsid w:val="00AC162D"/>
    <w:rsid w:val="00AC17B5"/>
    <w:rsid w:val="00AC1C02"/>
    <w:rsid w:val="00AC1FBA"/>
    <w:rsid w:val="00AC2052"/>
    <w:rsid w:val="00AC21F7"/>
    <w:rsid w:val="00AC227F"/>
    <w:rsid w:val="00AC2888"/>
    <w:rsid w:val="00AC2930"/>
    <w:rsid w:val="00AC2A61"/>
    <w:rsid w:val="00AC2AC8"/>
    <w:rsid w:val="00AC2B19"/>
    <w:rsid w:val="00AC2D6D"/>
    <w:rsid w:val="00AC3423"/>
    <w:rsid w:val="00AC37A1"/>
    <w:rsid w:val="00AC37C8"/>
    <w:rsid w:val="00AC3827"/>
    <w:rsid w:val="00AC3990"/>
    <w:rsid w:val="00AC41D8"/>
    <w:rsid w:val="00AC425A"/>
    <w:rsid w:val="00AC47A3"/>
    <w:rsid w:val="00AC47EA"/>
    <w:rsid w:val="00AC5073"/>
    <w:rsid w:val="00AC52E8"/>
    <w:rsid w:val="00AC5409"/>
    <w:rsid w:val="00AC5674"/>
    <w:rsid w:val="00AC57CE"/>
    <w:rsid w:val="00AC5AB6"/>
    <w:rsid w:val="00AC5E1A"/>
    <w:rsid w:val="00AC5E78"/>
    <w:rsid w:val="00AC6760"/>
    <w:rsid w:val="00AC6CC1"/>
    <w:rsid w:val="00AC6D5D"/>
    <w:rsid w:val="00AC75FC"/>
    <w:rsid w:val="00AC7659"/>
    <w:rsid w:val="00AC7959"/>
    <w:rsid w:val="00AC7D22"/>
    <w:rsid w:val="00AD0816"/>
    <w:rsid w:val="00AD0A60"/>
    <w:rsid w:val="00AD0E34"/>
    <w:rsid w:val="00AD11B8"/>
    <w:rsid w:val="00AD1BD6"/>
    <w:rsid w:val="00AD209C"/>
    <w:rsid w:val="00AD2426"/>
    <w:rsid w:val="00AD268C"/>
    <w:rsid w:val="00AD2737"/>
    <w:rsid w:val="00AD27B5"/>
    <w:rsid w:val="00AD2800"/>
    <w:rsid w:val="00AD2860"/>
    <w:rsid w:val="00AD2909"/>
    <w:rsid w:val="00AD294C"/>
    <w:rsid w:val="00AD2AAE"/>
    <w:rsid w:val="00AD2B27"/>
    <w:rsid w:val="00AD2C60"/>
    <w:rsid w:val="00AD381D"/>
    <w:rsid w:val="00AD39C3"/>
    <w:rsid w:val="00AD3B30"/>
    <w:rsid w:val="00AD3E14"/>
    <w:rsid w:val="00AD3EA9"/>
    <w:rsid w:val="00AD414D"/>
    <w:rsid w:val="00AD4523"/>
    <w:rsid w:val="00AD4A1A"/>
    <w:rsid w:val="00AD4BBF"/>
    <w:rsid w:val="00AD4E12"/>
    <w:rsid w:val="00AD5064"/>
    <w:rsid w:val="00AD5155"/>
    <w:rsid w:val="00AD54B8"/>
    <w:rsid w:val="00AD5728"/>
    <w:rsid w:val="00AD6731"/>
    <w:rsid w:val="00AD6758"/>
    <w:rsid w:val="00AD680B"/>
    <w:rsid w:val="00AD68BC"/>
    <w:rsid w:val="00AD6A03"/>
    <w:rsid w:val="00AD6DF2"/>
    <w:rsid w:val="00AD6EAC"/>
    <w:rsid w:val="00AD6EBF"/>
    <w:rsid w:val="00AD707B"/>
    <w:rsid w:val="00AD7264"/>
    <w:rsid w:val="00AD72DC"/>
    <w:rsid w:val="00AD7382"/>
    <w:rsid w:val="00AD7444"/>
    <w:rsid w:val="00AD7460"/>
    <w:rsid w:val="00AD78AD"/>
    <w:rsid w:val="00AD7C7E"/>
    <w:rsid w:val="00AD7FC8"/>
    <w:rsid w:val="00AE0036"/>
    <w:rsid w:val="00AE0084"/>
    <w:rsid w:val="00AE00FA"/>
    <w:rsid w:val="00AE01DF"/>
    <w:rsid w:val="00AE032D"/>
    <w:rsid w:val="00AE051A"/>
    <w:rsid w:val="00AE057E"/>
    <w:rsid w:val="00AE06A8"/>
    <w:rsid w:val="00AE0733"/>
    <w:rsid w:val="00AE0822"/>
    <w:rsid w:val="00AE08EB"/>
    <w:rsid w:val="00AE0B7A"/>
    <w:rsid w:val="00AE0F06"/>
    <w:rsid w:val="00AE0F77"/>
    <w:rsid w:val="00AE0F82"/>
    <w:rsid w:val="00AE0FC3"/>
    <w:rsid w:val="00AE13FE"/>
    <w:rsid w:val="00AE235A"/>
    <w:rsid w:val="00AE24A1"/>
    <w:rsid w:val="00AE2C26"/>
    <w:rsid w:val="00AE2E4A"/>
    <w:rsid w:val="00AE306C"/>
    <w:rsid w:val="00AE3080"/>
    <w:rsid w:val="00AE3A4D"/>
    <w:rsid w:val="00AE3CF8"/>
    <w:rsid w:val="00AE3DC4"/>
    <w:rsid w:val="00AE3F7C"/>
    <w:rsid w:val="00AE3FC6"/>
    <w:rsid w:val="00AE3FFA"/>
    <w:rsid w:val="00AE40A1"/>
    <w:rsid w:val="00AE4164"/>
    <w:rsid w:val="00AE431E"/>
    <w:rsid w:val="00AE4A18"/>
    <w:rsid w:val="00AE4BCB"/>
    <w:rsid w:val="00AE4CEC"/>
    <w:rsid w:val="00AE4D4A"/>
    <w:rsid w:val="00AE4FBB"/>
    <w:rsid w:val="00AE5138"/>
    <w:rsid w:val="00AE51E7"/>
    <w:rsid w:val="00AE526E"/>
    <w:rsid w:val="00AE52AC"/>
    <w:rsid w:val="00AE53B7"/>
    <w:rsid w:val="00AE5414"/>
    <w:rsid w:val="00AE5594"/>
    <w:rsid w:val="00AE5AAB"/>
    <w:rsid w:val="00AE5C98"/>
    <w:rsid w:val="00AE6079"/>
    <w:rsid w:val="00AE62FE"/>
    <w:rsid w:val="00AE64C9"/>
    <w:rsid w:val="00AE6579"/>
    <w:rsid w:val="00AE66AE"/>
    <w:rsid w:val="00AE727C"/>
    <w:rsid w:val="00AE79F6"/>
    <w:rsid w:val="00AE7B1E"/>
    <w:rsid w:val="00AE7C21"/>
    <w:rsid w:val="00AE7DB3"/>
    <w:rsid w:val="00AF0246"/>
    <w:rsid w:val="00AF06E1"/>
    <w:rsid w:val="00AF0A19"/>
    <w:rsid w:val="00AF0DCC"/>
    <w:rsid w:val="00AF1428"/>
    <w:rsid w:val="00AF1A3F"/>
    <w:rsid w:val="00AF2064"/>
    <w:rsid w:val="00AF225B"/>
    <w:rsid w:val="00AF2458"/>
    <w:rsid w:val="00AF25FD"/>
    <w:rsid w:val="00AF2640"/>
    <w:rsid w:val="00AF2B67"/>
    <w:rsid w:val="00AF2C20"/>
    <w:rsid w:val="00AF2DEC"/>
    <w:rsid w:val="00AF2F9A"/>
    <w:rsid w:val="00AF3422"/>
    <w:rsid w:val="00AF3D21"/>
    <w:rsid w:val="00AF4073"/>
    <w:rsid w:val="00AF434D"/>
    <w:rsid w:val="00AF447F"/>
    <w:rsid w:val="00AF45ED"/>
    <w:rsid w:val="00AF4B32"/>
    <w:rsid w:val="00AF5038"/>
    <w:rsid w:val="00AF5099"/>
    <w:rsid w:val="00AF5373"/>
    <w:rsid w:val="00AF5460"/>
    <w:rsid w:val="00AF5634"/>
    <w:rsid w:val="00AF5733"/>
    <w:rsid w:val="00AF58ED"/>
    <w:rsid w:val="00AF5A8A"/>
    <w:rsid w:val="00AF5BCB"/>
    <w:rsid w:val="00AF5C3B"/>
    <w:rsid w:val="00AF5CFE"/>
    <w:rsid w:val="00AF614C"/>
    <w:rsid w:val="00AF684A"/>
    <w:rsid w:val="00AF6D28"/>
    <w:rsid w:val="00AF6D49"/>
    <w:rsid w:val="00AF6F7D"/>
    <w:rsid w:val="00AF6F81"/>
    <w:rsid w:val="00AF7092"/>
    <w:rsid w:val="00AF72BE"/>
    <w:rsid w:val="00AF7398"/>
    <w:rsid w:val="00AF7F48"/>
    <w:rsid w:val="00B00737"/>
    <w:rsid w:val="00B00A0A"/>
    <w:rsid w:val="00B00A2D"/>
    <w:rsid w:val="00B00C05"/>
    <w:rsid w:val="00B00E39"/>
    <w:rsid w:val="00B01302"/>
    <w:rsid w:val="00B01413"/>
    <w:rsid w:val="00B01504"/>
    <w:rsid w:val="00B016F6"/>
    <w:rsid w:val="00B01A8A"/>
    <w:rsid w:val="00B01A8D"/>
    <w:rsid w:val="00B01BA3"/>
    <w:rsid w:val="00B01CDE"/>
    <w:rsid w:val="00B021A5"/>
    <w:rsid w:val="00B0226B"/>
    <w:rsid w:val="00B02322"/>
    <w:rsid w:val="00B023A4"/>
    <w:rsid w:val="00B02459"/>
    <w:rsid w:val="00B0274A"/>
    <w:rsid w:val="00B0279F"/>
    <w:rsid w:val="00B02828"/>
    <w:rsid w:val="00B028E7"/>
    <w:rsid w:val="00B0296B"/>
    <w:rsid w:val="00B02F05"/>
    <w:rsid w:val="00B02FF9"/>
    <w:rsid w:val="00B0367B"/>
    <w:rsid w:val="00B03692"/>
    <w:rsid w:val="00B03D3A"/>
    <w:rsid w:val="00B04A01"/>
    <w:rsid w:val="00B0517F"/>
    <w:rsid w:val="00B05492"/>
    <w:rsid w:val="00B054C4"/>
    <w:rsid w:val="00B0558E"/>
    <w:rsid w:val="00B0567B"/>
    <w:rsid w:val="00B056AE"/>
    <w:rsid w:val="00B0570E"/>
    <w:rsid w:val="00B0588E"/>
    <w:rsid w:val="00B05A14"/>
    <w:rsid w:val="00B05CAD"/>
    <w:rsid w:val="00B064C3"/>
    <w:rsid w:val="00B06784"/>
    <w:rsid w:val="00B0685C"/>
    <w:rsid w:val="00B069B8"/>
    <w:rsid w:val="00B06A58"/>
    <w:rsid w:val="00B06B97"/>
    <w:rsid w:val="00B07BF7"/>
    <w:rsid w:val="00B101CF"/>
    <w:rsid w:val="00B10377"/>
    <w:rsid w:val="00B103B1"/>
    <w:rsid w:val="00B10455"/>
    <w:rsid w:val="00B10504"/>
    <w:rsid w:val="00B10657"/>
    <w:rsid w:val="00B106AB"/>
    <w:rsid w:val="00B10766"/>
    <w:rsid w:val="00B1076D"/>
    <w:rsid w:val="00B107A9"/>
    <w:rsid w:val="00B1096F"/>
    <w:rsid w:val="00B10C44"/>
    <w:rsid w:val="00B10C64"/>
    <w:rsid w:val="00B11048"/>
    <w:rsid w:val="00B11337"/>
    <w:rsid w:val="00B114FB"/>
    <w:rsid w:val="00B11AC6"/>
    <w:rsid w:val="00B11F4A"/>
    <w:rsid w:val="00B11FC2"/>
    <w:rsid w:val="00B12218"/>
    <w:rsid w:val="00B12802"/>
    <w:rsid w:val="00B12923"/>
    <w:rsid w:val="00B12959"/>
    <w:rsid w:val="00B129A8"/>
    <w:rsid w:val="00B12D36"/>
    <w:rsid w:val="00B134D7"/>
    <w:rsid w:val="00B138D5"/>
    <w:rsid w:val="00B13A6C"/>
    <w:rsid w:val="00B13C44"/>
    <w:rsid w:val="00B13C51"/>
    <w:rsid w:val="00B13CDC"/>
    <w:rsid w:val="00B13D83"/>
    <w:rsid w:val="00B13F54"/>
    <w:rsid w:val="00B1428F"/>
    <w:rsid w:val="00B1444B"/>
    <w:rsid w:val="00B144A5"/>
    <w:rsid w:val="00B14712"/>
    <w:rsid w:val="00B14C12"/>
    <w:rsid w:val="00B14FE5"/>
    <w:rsid w:val="00B150C8"/>
    <w:rsid w:val="00B15259"/>
    <w:rsid w:val="00B152C7"/>
    <w:rsid w:val="00B155F9"/>
    <w:rsid w:val="00B158EE"/>
    <w:rsid w:val="00B159AF"/>
    <w:rsid w:val="00B15B0C"/>
    <w:rsid w:val="00B15C46"/>
    <w:rsid w:val="00B15D8D"/>
    <w:rsid w:val="00B16243"/>
    <w:rsid w:val="00B163B2"/>
    <w:rsid w:val="00B1642F"/>
    <w:rsid w:val="00B16652"/>
    <w:rsid w:val="00B166BD"/>
    <w:rsid w:val="00B168F7"/>
    <w:rsid w:val="00B1697C"/>
    <w:rsid w:val="00B16C3C"/>
    <w:rsid w:val="00B16D6B"/>
    <w:rsid w:val="00B17168"/>
    <w:rsid w:val="00B1760C"/>
    <w:rsid w:val="00B17626"/>
    <w:rsid w:val="00B178F0"/>
    <w:rsid w:val="00B17ED6"/>
    <w:rsid w:val="00B17F0B"/>
    <w:rsid w:val="00B201FC"/>
    <w:rsid w:val="00B20369"/>
    <w:rsid w:val="00B2087B"/>
    <w:rsid w:val="00B209A4"/>
    <w:rsid w:val="00B20AD5"/>
    <w:rsid w:val="00B20C52"/>
    <w:rsid w:val="00B20F68"/>
    <w:rsid w:val="00B20F86"/>
    <w:rsid w:val="00B210A2"/>
    <w:rsid w:val="00B21172"/>
    <w:rsid w:val="00B211C5"/>
    <w:rsid w:val="00B2154A"/>
    <w:rsid w:val="00B21550"/>
    <w:rsid w:val="00B21E51"/>
    <w:rsid w:val="00B224A5"/>
    <w:rsid w:val="00B2290E"/>
    <w:rsid w:val="00B22AC3"/>
    <w:rsid w:val="00B22B16"/>
    <w:rsid w:val="00B22B33"/>
    <w:rsid w:val="00B22C8C"/>
    <w:rsid w:val="00B22CD5"/>
    <w:rsid w:val="00B22EDF"/>
    <w:rsid w:val="00B230CF"/>
    <w:rsid w:val="00B2335A"/>
    <w:rsid w:val="00B23387"/>
    <w:rsid w:val="00B2353E"/>
    <w:rsid w:val="00B236A1"/>
    <w:rsid w:val="00B2372B"/>
    <w:rsid w:val="00B23BBA"/>
    <w:rsid w:val="00B23C96"/>
    <w:rsid w:val="00B24296"/>
    <w:rsid w:val="00B2444A"/>
    <w:rsid w:val="00B244BA"/>
    <w:rsid w:val="00B24524"/>
    <w:rsid w:val="00B2455C"/>
    <w:rsid w:val="00B247B1"/>
    <w:rsid w:val="00B24EB9"/>
    <w:rsid w:val="00B25100"/>
    <w:rsid w:val="00B254CC"/>
    <w:rsid w:val="00B2553F"/>
    <w:rsid w:val="00B25CE0"/>
    <w:rsid w:val="00B25FE7"/>
    <w:rsid w:val="00B26118"/>
    <w:rsid w:val="00B26196"/>
    <w:rsid w:val="00B264B4"/>
    <w:rsid w:val="00B268BA"/>
    <w:rsid w:val="00B26A21"/>
    <w:rsid w:val="00B26B26"/>
    <w:rsid w:val="00B26F3C"/>
    <w:rsid w:val="00B272EC"/>
    <w:rsid w:val="00B27478"/>
    <w:rsid w:val="00B2783D"/>
    <w:rsid w:val="00B279AB"/>
    <w:rsid w:val="00B27D10"/>
    <w:rsid w:val="00B30130"/>
    <w:rsid w:val="00B306E0"/>
    <w:rsid w:val="00B30A22"/>
    <w:rsid w:val="00B31013"/>
    <w:rsid w:val="00B3131D"/>
    <w:rsid w:val="00B31700"/>
    <w:rsid w:val="00B31999"/>
    <w:rsid w:val="00B31A3C"/>
    <w:rsid w:val="00B321CD"/>
    <w:rsid w:val="00B321E5"/>
    <w:rsid w:val="00B3295F"/>
    <w:rsid w:val="00B33245"/>
    <w:rsid w:val="00B335B1"/>
    <w:rsid w:val="00B3375A"/>
    <w:rsid w:val="00B33C85"/>
    <w:rsid w:val="00B33EC1"/>
    <w:rsid w:val="00B33F97"/>
    <w:rsid w:val="00B344B7"/>
    <w:rsid w:val="00B34763"/>
    <w:rsid w:val="00B347AF"/>
    <w:rsid w:val="00B34888"/>
    <w:rsid w:val="00B34975"/>
    <w:rsid w:val="00B34C7C"/>
    <w:rsid w:val="00B34CF6"/>
    <w:rsid w:val="00B34D81"/>
    <w:rsid w:val="00B34EB6"/>
    <w:rsid w:val="00B350B8"/>
    <w:rsid w:val="00B355A0"/>
    <w:rsid w:val="00B35796"/>
    <w:rsid w:val="00B357DD"/>
    <w:rsid w:val="00B35953"/>
    <w:rsid w:val="00B35B27"/>
    <w:rsid w:val="00B3605F"/>
    <w:rsid w:val="00B365EB"/>
    <w:rsid w:val="00B36794"/>
    <w:rsid w:val="00B36940"/>
    <w:rsid w:val="00B37508"/>
    <w:rsid w:val="00B3756F"/>
    <w:rsid w:val="00B37696"/>
    <w:rsid w:val="00B378D0"/>
    <w:rsid w:val="00B37A85"/>
    <w:rsid w:val="00B37D22"/>
    <w:rsid w:val="00B37EB8"/>
    <w:rsid w:val="00B403EA"/>
    <w:rsid w:val="00B40992"/>
    <w:rsid w:val="00B40DBD"/>
    <w:rsid w:val="00B410C3"/>
    <w:rsid w:val="00B410DF"/>
    <w:rsid w:val="00B4158F"/>
    <w:rsid w:val="00B4160A"/>
    <w:rsid w:val="00B41821"/>
    <w:rsid w:val="00B41926"/>
    <w:rsid w:val="00B41F50"/>
    <w:rsid w:val="00B4206C"/>
    <w:rsid w:val="00B423AA"/>
    <w:rsid w:val="00B4246C"/>
    <w:rsid w:val="00B42685"/>
    <w:rsid w:val="00B43241"/>
    <w:rsid w:val="00B432C4"/>
    <w:rsid w:val="00B432D2"/>
    <w:rsid w:val="00B4375F"/>
    <w:rsid w:val="00B4386B"/>
    <w:rsid w:val="00B43C3C"/>
    <w:rsid w:val="00B43C5F"/>
    <w:rsid w:val="00B43F63"/>
    <w:rsid w:val="00B4415B"/>
    <w:rsid w:val="00B44367"/>
    <w:rsid w:val="00B443DE"/>
    <w:rsid w:val="00B445AA"/>
    <w:rsid w:val="00B447F3"/>
    <w:rsid w:val="00B44943"/>
    <w:rsid w:val="00B44B59"/>
    <w:rsid w:val="00B44C51"/>
    <w:rsid w:val="00B44F5E"/>
    <w:rsid w:val="00B4588A"/>
    <w:rsid w:val="00B458B2"/>
    <w:rsid w:val="00B45A44"/>
    <w:rsid w:val="00B45F10"/>
    <w:rsid w:val="00B465AB"/>
    <w:rsid w:val="00B46B72"/>
    <w:rsid w:val="00B46F56"/>
    <w:rsid w:val="00B471A3"/>
    <w:rsid w:val="00B471D6"/>
    <w:rsid w:val="00B47386"/>
    <w:rsid w:val="00B473C6"/>
    <w:rsid w:val="00B474CE"/>
    <w:rsid w:val="00B47597"/>
    <w:rsid w:val="00B47644"/>
    <w:rsid w:val="00B47A22"/>
    <w:rsid w:val="00B503E1"/>
    <w:rsid w:val="00B50437"/>
    <w:rsid w:val="00B504F8"/>
    <w:rsid w:val="00B506A3"/>
    <w:rsid w:val="00B51163"/>
    <w:rsid w:val="00B515E3"/>
    <w:rsid w:val="00B516A7"/>
    <w:rsid w:val="00B51825"/>
    <w:rsid w:val="00B51863"/>
    <w:rsid w:val="00B51BFA"/>
    <w:rsid w:val="00B51C3B"/>
    <w:rsid w:val="00B51E3F"/>
    <w:rsid w:val="00B51E41"/>
    <w:rsid w:val="00B51F96"/>
    <w:rsid w:val="00B51FA2"/>
    <w:rsid w:val="00B52085"/>
    <w:rsid w:val="00B522F0"/>
    <w:rsid w:val="00B52484"/>
    <w:rsid w:val="00B52616"/>
    <w:rsid w:val="00B5295C"/>
    <w:rsid w:val="00B52A22"/>
    <w:rsid w:val="00B52FD4"/>
    <w:rsid w:val="00B531C6"/>
    <w:rsid w:val="00B53209"/>
    <w:rsid w:val="00B53348"/>
    <w:rsid w:val="00B5354E"/>
    <w:rsid w:val="00B537FF"/>
    <w:rsid w:val="00B53E7B"/>
    <w:rsid w:val="00B53F8D"/>
    <w:rsid w:val="00B5407D"/>
    <w:rsid w:val="00B54142"/>
    <w:rsid w:val="00B5414F"/>
    <w:rsid w:val="00B542E1"/>
    <w:rsid w:val="00B5463C"/>
    <w:rsid w:val="00B554C4"/>
    <w:rsid w:val="00B554E3"/>
    <w:rsid w:val="00B5550F"/>
    <w:rsid w:val="00B556FA"/>
    <w:rsid w:val="00B55B87"/>
    <w:rsid w:val="00B55C50"/>
    <w:rsid w:val="00B55DBD"/>
    <w:rsid w:val="00B55ECA"/>
    <w:rsid w:val="00B55ED4"/>
    <w:rsid w:val="00B55F60"/>
    <w:rsid w:val="00B56319"/>
    <w:rsid w:val="00B5637B"/>
    <w:rsid w:val="00B5644D"/>
    <w:rsid w:val="00B567B9"/>
    <w:rsid w:val="00B56893"/>
    <w:rsid w:val="00B56A38"/>
    <w:rsid w:val="00B56CE4"/>
    <w:rsid w:val="00B57545"/>
    <w:rsid w:val="00B579E4"/>
    <w:rsid w:val="00B57BC6"/>
    <w:rsid w:val="00B57BCA"/>
    <w:rsid w:val="00B602AF"/>
    <w:rsid w:val="00B603FC"/>
    <w:rsid w:val="00B604D9"/>
    <w:rsid w:val="00B60776"/>
    <w:rsid w:val="00B60912"/>
    <w:rsid w:val="00B60A5D"/>
    <w:rsid w:val="00B60EC5"/>
    <w:rsid w:val="00B6111E"/>
    <w:rsid w:val="00B611B5"/>
    <w:rsid w:val="00B61234"/>
    <w:rsid w:val="00B61263"/>
    <w:rsid w:val="00B612F6"/>
    <w:rsid w:val="00B615BC"/>
    <w:rsid w:val="00B61A9B"/>
    <w:rsid w:val="00B61B9E"/>
    <w:rsid w:val="00B61E53"/>
    <w:rsid w:val="00B62415"/>
    <w:rsid w:val="00B62B07"/>
    <w:rsid w:val="00B62FE8"/>
    <w:rsid w:val="00B6303B"/>
    <w:rsid w:val="00B6319C"/>
    <w:rsid w:val="00B632DF"/>
    <w:rsid w:val="00B634F5"/>
    <w:rsid w:val="00B635D3"/>
    <w:rsid w:val="00B63792"/>
    <w:rsid w:val="00B63A62"/>
    <w:rsid w:val="00B63B18"/>
    <w:rsid w:val="00B63C63"/>
    <w:rsid w:val="00B63CFE"/>
    <w:rsid w:val="00B63F95"/>
    <w:rsid w:val="00B64097"/>
    <w:rsid w:val="00B640EB"/>
    <w:rsid w:val="00B64331"/>
    <w:rsid w:val="00B64776"/>
    <w:rsid w:val="00B647FB"/>
    <w:rsid w:val="00B64A06"/>
    <w:rsid w:val="00B64C8D"/>
    <w:rsid w:val="00B64FF8"/>
    <w:rsid w:val="00B652AE"/>
    <w:rsid w:val="00B65E82"/>
    <w:rsid w:val="00B66104"/>
    <w:rsid w:val="00B66247"/>
    <w:rsid w:val="00B663E8"/>
    <w:rsid w:val="00B667A2"/>
    <w:rsid w:val="00B668F2"/>
    <w:rsid w:val="00B66AEB"/>
    <w:rsid w:val="00B66FA2"/>
    <w:rsid w:val="00B670B7"/>
    <w:rsid w:val="00B67189"/>
    <w:rsid w:val="00B67384"/>
    <w:rsid w:val="00B67C37"/>
    <w:rsid w:val="00B67E0D"/>
    <w:rsid w:val="00B67E9A"/>
    <w:rsid w:val="00B67F90"/>
    <w:rsid w:val="00B701E2"/>
    <w:rsid w:val="00B7055A"/>
    <w:rsid w:val="00B70C87"/>
    <w:rsid w:val="00B7119F"/>
    <w:rsid w:val="00B7141C"/>
    <w:rsid w:val="00B71A1D"/>
    <w:rsid w:val="00B71C67"/>
    <w:rsid w:val="00B71CB4"/>
    <w:rsid w:val="00B7205E"/>
    <w:rsid w:val="00B72099"/>
    <w:rsid w:val="00B72477"/>
    <w:rsid w:val="00B725CF"/>
    <w:rsid w:val="00B72784"/>
    <w:rsid w:val="00B729E4"/>
    <w:rsid w:val="00B72C47"/>
    <w:rsid w:val="00B72E58"/>
    <w:rsid w:val="00B72ECC"/>
    <w:rsid w:val="00B72F68"/>
    <w:rsid w:val="00B72FF7"/>
    <w:rsid w:val="00B7388C"/>
    <w:rsid w:val="00B73AB8"/>
    <w:rsid w:val="00B7453C"/>
    <w:rsid w:val="00B74BF5"/>
    <w:rsid w:val="00B74C41"/>
    <w:rsid w:val="00B74D97"/>
    <w:rsid w:val="00B75002"/>
    <w:rsid w:val="00B754EB"/>
    <w:rsid w:val="00B75D11"/>
    <w:rsid w:val="00B75DD0"/>
    <w:rsid w:val="00B76181"/>
    <w:rsid w:val="00B7633B"/>
    <w:rsid w:val="00B7651D"/>
    <w:rsid w:val="00B766AA"/>
    <w:rsid w:val="00B76E56"/>
    <w:rsid w:val="00B76EDF"/>
    <w:rsid w:val="00B7702C"/>
    <w:rsid w:val="00B770D1"/>
    <w:rsid w:val="00B7721E"/>
    <w:rsid w:val="00B7769B"/>
    <w:rsid w:val="00B77774"/>
    <w:rsid w:val="00B77DA4"/>
    <w:rsid w:val="00B77E56"/>
    <w:rsid w:val="00B77E9C"/>
    <w:rsid w:val="00B8007E"/>
    <w:rsid w:val="00B8011A"/>
    <w:rsid w:val="00B8014E"/>
    <w:rsid w:val="00B801D6"/>
    <w:rsid w:val="00B80215"/>
    <w:rsid w:val="00B806CD"/>
    <w:rsid w:val="00B8094F"/>
    <w:rsid w:val="00B80A4A"/>
    <w:rsid w:val="00B80E7B"/>
    <w:rsid w:val="00B80F6B"/>
    <w:rsid w:val="00B819C2"/>
    <w:rsid w:val="00B819C4"/>
    <w:rsid w:val="00B81FE8"/>
    <w:rsid w:val="00B8208D"/>
    <w:rsid w:val="00B8210C"/>
    <w:rsid w:val="00B82734"/>
    <w:rsid w:val="00B8275A"/>
    <w:rsid w:val="00B828AC"/>
    <w:rsid w:val="00B82CD3"/>
    <w:rsid w:val="00B83098"/>
    <w:rsid w:val="00B832A1"/>
    <w:rsid w:val="00B835AB"/>
    <w:rsid w:val="00B83892"/>
    <w:rsid w:val="00B838A0"/>
    <w:rsid w:val="00B83A48"/>
    <w:rsid w:val="00B83B3A"/>
    <w:rsid w:val="00B83BA0"/>
    <w:rsid w:val="00B83C59"/>
    <w:rsid w:val="00B83F02"/>
    <w:rsid w:val="00B84011"/>
    <w:rsid w:val="00B841C6"/>
    <w:rsid w:val="00B845A6"/>
    <w:rsid w:val="00B84D6E"/>
    <w:rsid w:val="00B84F9D"/>
    <w:rsid w:val="00B85055"/>
    <w:rsid w:val="00B85087"/>
    <w:rsid w:val="00B853A0"/>
    <w:rsid w:val="00B854EE"/>
    <w:rsid w:val="00B85661"/>
    <w:rsid w:val="00B85A5B"/>
    <w:rsid w:val="00B861E4"/>
    <w:rsid w:val="00B863C2"/>
    <w:rsid w:val="00B86522"/>
    <w:rsid w:val="00B86F43"/>
    <w:rsid w:val="00B87273"/>
    <w:rsid w:val="00B8786E"/>
    <w:rsid w:val="00B87A57"/>
    <w:rsid w:val="00B87CDC"/>
    <w:rsid w:val="00B87E80"/>
    <w:rsid w:val="00B87FB0"/>
    <w:rsid w:val="00B90257"/>
    <w:rsid w:val="00B902C5"/>
    <w:rsid w:val="00B902F1"/>
    <w:rsid w:val="00B9032E"/>
    <w:rsid w:val="00B904EA"/>
    <w:rsid w:val="00B90535"/>
    <w:rsid w:val="00B9084E"/>
    <w:rsid w:val="00B90A93"/>
    <w:rsid w:val="00B90E6A"/>
    <w:rsid w:val="00B910E5"/>
    <w:rsid w:val="00B91187"/>
    <w:rsid w:val="00B91421"/>
    <w:rsid w:val="00B91488"/>
    <w:rsid w:val="00B917D6"/>
    <w:rsid w:val="00B91DBC"/>
    <w:rsid w:val="00B91E78"/>
    <w:rsid w:val="00B9244E"/>
    <w:rsid w:val="00B92898"/>
    <w:rsid w:val="00B92B30"/>
    <w:rsid w:val="00B9323D"/>
    <w:rsid w:val="00B9366A"/>
    <w:rsid w:val="00B93CD7"/>
    <w:rsid w:val="00B93D2B"/>
    <w:rsid w:val="00B94092"/>
    <w:rsid w:val="00B941D7"/>
    <w:rsid w:val="00B94683"/>
    <w:rsid w:val="00B94723"/>
    <w:rsid w:val="00B9485E"/>
    <w:rsid w:val="00B94882"/>
    <w:rsid w:val="00B94E61"/>
    <w:rsid w:val="00B951C0"/>
    <w:rsid w:val="00B95230"/>
    <w:rsid w:val="00B9547F"/>
    <w:rsid w:val="00B954F5"/>
    <w:rsid w:val="00B95505"/>
    <w:rsid w:val="00B95AD8"/>
    <w:rsid w:val="00B95B46"/>
    <w:rsid w:val="00B95C4E"/>
    <w:rsid w:val="00B95EB9"/>
    <w:rsid w:val="00B95EE3"/>
    <w:rsid w:val="00B95F0A"/>
    <w:rsid w:val="00B95F7A"/>
    <w:rsid w:val="00B96428"/>
    <w:rsid w:val="00B96461"/>
    <w:rsid w:val="00B96C03"/>
    <w:rsid w:val="00B96EB7"/>
    <w:rsid w:val="00B9776F"/>
    <w:rsid w:val="00B97BAA"/>
    <w:rsid w:val="00B97BAE"/>
    <w:rsid w:val="00B97E2B"/>
    <w:rsid w:val="00B97E50"/>
    <w:rsid w:val="00BA0253"/>
    <w:rsid w:val="00BA0302"/>
    <w:rsid w:val="00BA03D0"/>
    <w:rsid w:val="00BA0725"/>
    <w:rsid w:val="00BA0A95"/>
    <w:rsid w:val="00BA0BB9"/>
    <w:rsid w:val="00BA0C3E"/>
    <w:rsid w:val="00BA0E7E"/>
    <w:rsid w:val="00BA1016"/>
    <w:rsid w:val="00BA112D"/>
    <w:rsid w:val="00BA1D08"/>
    <w:rsid w:val="00BA2004"/>
    <w:rsid w:val="00BA2113"/>
    <w:rsid w:val="00BA21B4"/>
    <w:rsid w:val="00BA27DE"/>
    <w:rsid w:val="00BA28B4"/>
    <w:rsid w:val="00BA2EB2"/>
    <w:rsid w:val="00BA31D4"/>
    <w:rsid w:val="00BA3622"/>
    <w:rsid w:val="00BA3AB2"/>
    <w:rsid w:val="00BA3AC9"/>
    <w:rsid w:val="00BA3AF5"/>
    <w:rsid w:val="00BA3BAD"/>
    <w:rsid w:val="00BA3BB1"/>
    <w:rsid w:val="00BA41BD"/>
    <w:rsid w:val="00BA427E"/>
    <w:rsid w:val="00BA45DD"/>
    <w:rsid w:val="00BA46DD"/>
    <w:rsid w:val="00BA5260"/>
    <w:rsid w:val="00BA5588"/>
    <w:rsid w:val="00BA571B"/>
    <w:rsid w:val="00BA58D2"/>
    <w:rsid w:val="00BA5AA4"/>
    <w:rsid w:val="00BA5AC5"/>
    <w:rsid w:val="00BA6AA7"/>
    <w:rsid w:val="00BA6B93"/>
    <w:rsid w:val="00BA6E44"/>
    <w:rsid w:val="00BA719E"/>
    <w:rsid w:val="00BA75C2"/>
    <w:rsid w:val="00BA772A"/>
    <w:rsid w:val="00BA788B"/>
    <w:rsid w:val="00BA789B"/>
    <w:rsid w:val="00BA78C5"/>
    <w:rsid w:val="00BA78E5"/>
    <w:rsid w:val="00BA79BA"/>
    <w:rsid w:val="00BA7F23"/>
    <w:rsid w:val="00BB01F0"/>
    <w:rsid w:val="00BB0206"/>
    <w:rsid w:val="00BB0400"/>
    <w:rsid w:val="00BB06DA"/>
    <w:rsid w:val="00BB072A"/>
    <w:rsid w:val="00BB07DC"/>
    <w:rsid w:val="00BB0863"/>
    <w:rsid w:val="00BB0A6D"/>
    <w:rsid w:val="00BB0CD8"/>
    <w:rsid w:val="00BB10C7"/>
    <w:rsid w:val="00BB1231"/>
    <w:rsid w:val="00BB169D"/>
    <w:rsid w:val="00BB1983"/>
    <w:rsid w:val="00BB1AB9"/>
    <w:rsid w:val="00BB1E99"/>
    <w:rsid w:val="00BB1EC9"/>
    <w:rsid w:val="00BB223D"/>
    <w:rsid w:val="00BB23C1"/>
    <w:rsid w:val="00BB2654"/>
    <w:rsid w:val="00BB2657"/>
    <w:rsid w:val="00BB2855"/>
    <w:rsid w:val="00BB2C81"/>
    <w:rsid w:val="00BB2D3D"/>
    <w:rsid w:val="00BB2E6B"/>
    <w:rsid w:val="00BB2EA0"/>
    <w:rsid w:val="00BB2F5B"/>
    <w:rsid w:val="00BB3A78"/>
    <w:rsid w:val="00BB3BFF"/>
    <w:rsid w:val="00BB3ECE"/>
    <w:rsid w:val="00BB3F7E"/>
    <w:rsid w:val="00BB3FD1"/>
    <w:rsid w:val="00BB40FD"/>
    <w:rsid w:val="00BB41D6"/>
    <w:rsid w:val="00BB46D7"/>
    <w:rsid w:val="00BB4828"/>
    <w:rsid w:val="00BB4999"/>
    <w:rsid w:val="00BB4A11"/>
    <w:rsid w:val="00BB4A3E"/>
    <w:rsid w:val="00BB4D59"/>
    <w:rsid w:val="00BB4FF0"/>
    <w:rsid w:val="00BB508E"/>
    <w:rsid w:val="00BB52AB"/>
    <w:rsid w:val="00BB53A9"/>
    <w:rsid w:val="00BB573D"/>
    <w:rsid w:val="00BB5A5F"/>
    <w:rsid w:val="00BB5AA1"/>
    <w:rsid w:val="00BB60E7"/>
    <w:rsid w:val="00BB6108"/>
    <w:rsid w:val="00BB6241"/>
    <w:rsid w:val="00BB64BF"/>
    <w:rsid w:val="00BB6508"/>
    <w:rsid w:val="00BB6723"/>
    <w:rsid w:val="00BB6ADE"/>
    <w:rsid w:val="00BB6CEE"/>
    <w:rsid w:val="00BB70D6"/>
    <w:rsid w:val="00BB7630"/>
    <w:rsid w:val="00BB775F"/>
    <w:rsid w:val="00BB78CC"/>
    <w:rsid w:val="00BB79F5"/>
    <w:rsid w:val="00BB7A4F"/>
    <w:rsid w:val="00BB7ABA"/>
    <w:rsid w:val="00BB7DD3"/>
    <w:rsid w:val="00BC05D0"/>
    <w:rsid w:val="00BC0798"/>
    <w:rsid w:val="00BC0D3A"/>
    <w:rsid w:val="00BC0D3E"/>
    <w:rsid w:val="00BC0D6F"/>
    <w:rsid w:val="00BC1003"/>
    <w:rsid w:val="00BC121B"/>
    <w:rsid w:val="00BC1288"/>
    <w:rsid w:val="00BC1ACA"/>
    <w:rsid w:val="00BC1C77"/>
    <w:rsid w:val="00BC23A8"/>
    <w:rsid w:val="00BC2500"/>
    <w:rsid w:val="00BC28C2"/>
    <w:rsid w:val="00BC28FA"/>
    <w:rsid w:val="00BC2A20"/>
    <w:rsid w:val="00BC2A6E"/>
    <w:rsid w:val="00BC2BE5"/>
    <w:rsid w:val="00BC2CA6"/>
    <w:rsid w:val="00BC2FC4"/>
    <w:rsid w:val="00BC3059"/>
    <w:rsid w:val="00BC34CB"/>
    <w:rsid w:val="00BC35B6"/>
    <w:rsid w:val="00BC3651"/>
    <w:rsid w:val="00BC36C3"/>
    <w:rsid w:val="00BC38CA"/>
    <w:rsid w:val="00BC3E75"/>
    <w:rsid w:val="00BC4147"/>
    <w:rsid w:val="00BC4250"/>
    <w:rsid w:val="00BC438A"/>
    <w:rsid w:val="00BC4748"/>
    <w:rsid w:val="00BC47F3"/>
    <w:rsid w:val="00BC484D"/>
    <w:rsid w:val="00BC4D46"/>
    <w:rsid w:val="00BC4E34"/>
    <w:rsid w:val="00BC5168"/>
    <w:rsid w:val="00BC5674"/>
    <w:rsid w:val="00BC56F7"/>
    <w:rsid w:val="00BC5725"/>
    <w:rsid w:val="00BC572B"/>
    <w:rsid w:val="00BC59F1"/>
    <w:rsid w:val="00BC59F4"/>
    <w:rsid w:val="00BC5F5E"/>
    <w:rsid w:val="00BC65EA"/>
    <w:rsid w:val="00BC671D"/>
    <w:rsid w:val="00BC6B37"/>
    <w:rsid w:val="00BC6D13"/>
    <w:rsid w:val="00BC6F4A"/>
    <w:rsid w:val="00BC768E"/>
    <w:rsid w:val="00BC7C9E"/>
    <w:rsid w:val="00BC7DE9"/>
    <w:rsid w:val="00BD0457"/>
    <w:rsid w:val="00BD071A"/>
    <w:rsid w:val="00BD07FE"/>
    <w:rsid w:val="00BD0B88"/>
    <w:rsid w:val="00BD0D32"/>
    <w:rsid w:val="00BD0E5D"/>
    <w:rsid w:val="00BD0F84"/>
    <w:rsid w:val="00BD12D4"/>
    <w:rsid w:val="00BD13AF"/>
    <w:rsid w:val="00BD19B0"/>
    <w:rsid w:val="00BD1AF4"/>
    <w:rsid w:val="00BD1BF4"/>
    <w:rsid w:val="00BD1C68"/>
    <w:rsid w:val="00BD1D75"/>
    <w:rsid w:val="00BD1E20"/>
    <w:rsid w:val="00BD1F47"/>
    <w:rsid w:val="00BD201B"/>
    <w:rsid w:val="00BD2059"/>
    <w:rsid w:val="00BD20E6"/>
    <w:rsid w:val="00BD2183"/>
    <w:rsid w:val="00BD2488"/>
    <w:rsid w:val="00BD25D0"/>
    <w:rsid w:val="00BD27C7"/>
    <w:rsid w:val="00BD29C2"/>
    <w:rsid w:val="00BD29D2"/>
    <w:rsid w:val="00BD2DA1"/>
    <w:rsid w:val="00BD2DD6"/>
    <w:rsid w:val="00BD2FD2"/>
    <w:rsid w:val="00BD3294"/>
    <w:rsid w:val="00BD340C"/>
    <w:rsid w:val="00BD340E"/>
    <w:rsid w:val="00BD35CD"/>
    <w:rsid w:val="00BD371F"/>
    <w:rsid w:val="00BD39FE"/>
    <w:rsid w:val="00BD3C5E"/>
    <w:rsid w:val="00BD3E18"/>
    <w:rsid w:val="00BD417F"/>
    <w:rsid w:val="00BD4614"/>
    <w:rsid w:val="00BD476E"/>
    <w:rsid w:val="00BD4A35"/>
    <w:rsid w:val="00BD4B03"/>
    <w:rsid w:val="00BD4D55"/>
    <w:rsid w:val="00BD51BB"/>
    <w:rsid w:val="00BD52B3"/>
    <w:rsid w:val="00BD5483"/>
    <w:rsid w:val="00BD55F8"/>
    <w:rsid w:val="00BD5848"/>
    <w:rsid w:val="00BD5D8B"/>
    <w:rsid w:val="00BD63F8"/>
    <w:rsid w:val="00BD6899"/>
    <w:rsid w:val="00BD6C94"/>
    <w:rsid w:val="00BD6D53"/>
    <w:rsid w:val="00BD77A4"/>
    <w:rsid w:val="00BD77C9"/>
    <w:rsid w:val="00BD7A4D"/>
    <w:rsid w:val="00BD7BDF"/>
    <w:rsid w:val="00BD7CE9"/>
    <w:rsid w:val="00BE00E2"/>
    <w:rsid w:val="00BE00EF"/>
    <w:rsid w:val="00BE0110"/>
    <w:rsid w:val="00BE018D"/>
    <w:rsid w:val="00BE0595"/>
    <w:rsid w:val="00BE0616"/>
    <w:rsid w:val="00BE094E"/>
    <w:rsid w:val="00BE0BA1"/>
    <w:rsid w:val="00BE0EB0"/>
    <w:rsid w:val="00BE1268"/>
    <w:rsid w:val="00BE128E"/>
    <w:rsid w:val="00BE1A54"/>
    <w:rsid w:val="00BE1BA4"/>
    <w:rsid w:val="00BE1D26"/>
    <w:rsid w:val="00BE1D4D"/>
    <w:rsid w:val="00BE1DDF"/>
    <w:rsid w:val="00BE223A"/>
    <w:rsid w:val="00BE27A7"/>
    <w:rsid w:val="00BE29A6"/>
    <w:rsid w:val="00BE2BA1"/>
    <w:rsid w:val="00BE2C70"/>
    <w:rsid w:val="00BE2D13"/>
    <w:rsid w:val="00BE2DF1"/>
    <w:rsid w:val="00BE2FD7"/>
    <w:rsid w:val="00BE3145"/>
    <w:rsid w:val="00BE31D9"/>
    <w:rsid w:val="00BE3309"/>
    <w:rsid w:val="00BE365F"/>
    <w:rsid w:val="00BE3930"/>
    <w:rsid w:val="00BE3B16"/>
    <w:rsid w:val="00BE400B"/>
    <w:rsid w:val="00BE48C3"/>
    <w:rsid w:val="00BE4F1E"/>
    <w:rsid w:val="00BE515F"/>
    <w:rsid w:val="00BE548B"/>
    <w:rsid w:val="00BE57F2"/>
    <w:rsid w:val="00BE588E"/>
    <w:rsid w:val="00BE6049"/>
    <w:rsid w:val="00BE6289"/>
    <w:rsid w:val="00BE6779"/>
    <w:rsid w:val="00BE6AEB"/>
    <w:rsid w:val="00BE6E9D"/>
    <w:rsid w:val="00BE771F"/>
    <w:rsid w:val="00BE7C5A"/>
    <w:rsid w:val="00BF002E"/>
    <w:rsid w:val="00BF003C"/>
    <w:rsid w:val="00BF0253"/>
    <w:rsid w:val="00BF05E9"/>
    <w:rsid w:val="00BF08CD"/>
    <w:rsid w:val="00BF1456"/>
    <w:rsid w:val="00BF1948"/>
    <w:rsid w:val="00BF1C4E"/>
    <w:rsid w:val="00BF1DAB"/>
    <w:rsid w:val="00BF1F25"/>
    <w:rsid w:val="00BF220C"/>
    <w:rsid w:val="00BF2335"/>
    <w:rsid w:val="00BF26F7"/>
    <w:rsid w:val="00BF31CD"/>
    <w:rsid w:val="00BF3350"/>
    <w:rsid w:val="00BF35D4"/>
    <w:rsid w:val="00BF36F1"/>
    <w:rsid w:val="00BF380F"/>
    <w:rsid w:val="00BF3964"/>
    <w:rsid w:val="00BF4140"/>
    <w:rsid w:val="00BF492D"/>
    <w:rsid w:val="00BF4ABA"/>
    <w:rsid w:val="00BF4BF9"/>
    <w:rsid w:val="00BF4C63"/>
    <w:rsid w:val="00BF4F50"/>
    <w:rsid w:val="00BF5274"/>
    <w:rsid w:val="00BF5418"/>
    <w:rsid w:val="00BF5570"/>
    <w:rsid w:val="00BF5A28"/>
    <w:rsid w:val="00BF5A41"/>
    <w:rsid w:val="00BF5E92"/>
    <w:rsid w:val="00BF5F35"/>
    <w:rsid w:val="00BF5FB3"/>
    <w:rsid w:val="00BF620E"/>
    <w:rsid w:val="00BF62BD"/>
    <w:rsid w:val="00BF6ADE"/>
    <w:rsid w:val="00BF70DB"/>
    <w:rsid w:val="00BF776A"/>
    <w:rsid w:val="00BF79B6"/>
    <w:rsid w:val="00BF79ED"/>
    <w:rsid w:val="00BF7C58"/>
    <w:rsid w:val="00BF7F0B"/>
    <w:rsid w:val="00C003B3"/>
    <w:rsid w:val="00C00429"/>
    <w:rsid w:val="00C005CE"/>
    <w:rsid w:val="00C00F71"/>
    <w:rsid w:val="00C010C2"/>
    <w:rsid w:val="00C014A0"/>
    <w:rsid w:val="00C014B0"/>
    <w:rsid w:val="00C01A1D"/>
    <w:rsid w:val="00C01C76"/>
    <w:rsid w:val="00C01D1C"/>
    <w:rsid w:val="00C01E45"/>
    <w:rsid w:val="00C01FF6"/>
    <w:rsid w:val="00C022D9"/>
    <w:rsid w:val="00C02886"/>
    <w:rsid w:val="00C029BA"/>
    <w:rsid w:val="00C02BAE"/>
    <w:rsid w:val="00C02C4F"/>
    <w:rsid w:val="00C02D32"/>
    <w:rsid w:val="00C02DE9"/>
    <w:rsid w:val="00C03417"/>
    <w:rsid w:val="00C03626"/>
    <w:rsid w:val="00C039BF"/>
    <w:rsid w:val="00C0412C"/>
    <w:rsid w:val="00C0446A"/>
    <w:rsid w:val="00C04B73"/>
    <w:rsid w:val="00C04BB7"/>
    <w:rsid w:val="00C04C2F"/>
    <w:rsid w:val="00C05020"/>
    <w:rsid w:val="00C0505C"/>
    <w:rsid w:val="00C05151"/>
    <w:rsid w:val="00C057AB"/>
    <w:rsid w:val="00C058D3"/>
    <w:rsid w:val="00C05FAE"/>
    <w:rsid w:val="00C062CC"/>
    <w:rsid w:val="00C063B6"/>
    <w:rsid w:val="00C06683"/>
    <w:rsid w:val="00C068C0"/>
    <w:rsid w:val="00C068CC"/>
    <w:rsid w:val="00C068EF"/>
    <w:rsid w:val="00C06B60"/>
    <w:rsid w:val="00C06DF9"/>
    <w:rsid w:val="00C06F64"/>
    <w:rsid w:val="00C071EB"/>
    <w:rsid w:val="00C072D1"/>
    <w:rsid w:val="00C072D6"/>
    <w:rsid w:val="00C07400"/>
    <w:rsid w:val="00C0746C"/>
    <w:rsid w:val="00C07AB0"/>
    <w:rsid w:val="00C07BBE"/>
    <w:rsid w:val="00C100DD"/>
    <w:rsid w:val="00C101AB"/>
    <w:rsid w:val="00C10315"/>
    <w:rsid w:val="00C10382"/>
    <w:rsid w:val="00C10746"/>
    <w:rsid w:val="00C108D9"/>
    <w:rsid w:val="00C10B26"/>
    <w:rsid w:val="00C10CBC"/>
    <w:rsid w:val="00C11005"/>
    <w:rsid w:val="00C112DF"/>
    <w:rsid w:val="00C114F6"/>
    <w:rsid w:val="00C11658"/>
    <w:rsid w:val="00C116BF"/>
    <w:rsid w:val="00C118AE"/>
    <w:rsid w:val="00C11D26"/>
    <w:rsid w:val="00C11DE9"/>
    <w:rsid w:val="00C11E28"/>
    <w:rsid w:val="00C11FE8"/>
    <w:rsid w:val="00C122A7"/>
    <w:rsid w:val="00C128D9"/>
    <w:rsid w:val="00C12BEC"/>
    <w:rsid w:val="00C132B7"/>
    <w:rsid w:val="00C13659"/>
    <w:rsid w:val="00C13726"/>
    <w:rsid w:val="00C13838"/>
    <w:rsid w:val="00C13850"/>
    <w:rsid w:val="00C13A50"/>
    <w:rsid w:val="00C13A79"/>
    <w:rsid w:val="00C13A98"/>
    <w:rsid w:val="00C13DEC"/>
    <w:rsid w:val="00C13E30"/>
    <w:rsid w:val="00C143C7"/>
    <w:rsid w:val="00C14554"/>
    <w:rsid w:val="00C145C8"/>
    <w:rsid w:val="00C146F3"/>
    <w:rsid w:val="00C148DF"/>
    <w:rsid w:val="00C1491D"/>
    <w:rsid w:val="00C14931"/>
    <w:rsid w:val="00C14AB9"/>
    <w:rsid w:val="00C14CA6"/>
    <w:rsid w:val="00C15228"/>
    <w:rsid w:val="00C1535C"/>
    <w:rsid w:val="00C156E7"/>
    <w:rsid w:val="00C15769"/>
    <w:rsid w:val="00C15B72"/>
    <w:rsid w:val="00C15BB0"/>
    <w:rsid w:val="00C15CD2"/>
    <w:rsid w:val="00C15D19"/>
    <w:rsid w:val="00C160F9"/>
    <w:rsid w:val="00C16185"/>
    <w:rsid w:val="00C16695"/>
    <w:rsid w:val="00C1669D"/>
    <w:rsid w:val="00C16969"/>
    <w:rsid w:val="00C16AD2"/>
    <w:rsid w:val="00C16E98"/>
    <w:rsid w:val="00C16F19"/>
    <w:rsid w:val="00C17309"/>
    <w:rsid w:val="00C174BA"/>
    <w:rsid w:val="00C17526"/>
    <w:rsid w:val="00C1755B"/>
    <w:rsid w:val="00C17B3B"/>
    <w:rsid w:val="00C203A6"/>
    <w:rsid w:val="00C20714"/>
    <w:rsid w:val="00C2074C"/>
    <w:rsid w:val="00C208A4"/>
    <w:rsid w:val="00C20EFE"/>
    <w:rsid w:val="00C21209"/>
    <w:rsid w:val="00C2151C"/>
    <w:rsid w:val="00C216CA"/>
    <w:rsid w:val="00C21924"/>
    <w:rsid w:val="00C21DCA"/>
    <w:rsid w:val="00C21E75"/>
    <w:rsid w:val="00C21E97"/>
    <w:rsid w:val="00C21F30"/>
    <w:rsid w:val="00C220BE"/>
    <w:rsid w:val="00C223FD"/>
    <w:rsid w:val="00C226A3"/>
    <w:rsid w:val="00C228D7"/>
    <w:rsid w:val="00C22945"/>
    <w:rsid w:val="00C22AD5"/>
    <w:rsid w:val="00C22B86"/>
    <w:rsid w:val="00C22E0C"/>
    <w:rsid w:val="00C2303F"/>
    <w:rsid w:val="00C23077"/>
    <w:rsid w:val="00C232D3"/>
    <w:rsid w:val="00C2338E"/>
    <w:rsid w:val="00C236DE"/>
    <w:rsid w:val="00C23B95"/>
    <w:rsid w:val="00C23C7D"/>
    <w:rsid w:val="00C23F40"/>
    <w:rsid w:val="00C243D1"/>
    <w:rsid w:val="00C24C11"/>
    <w:rsid w:val="00C24FBE"/>
    <w:rsid w:val="00C250A8"/>
    <w:rsid w:val="00C2527E"/>
    <w:rsid w:val="00C256C9"/>
    <w:rsid w:val="00C259B7"/>
    <w:rsid w:val="00C25B9F"/>
    <w:rsid w:val="00C25BCD"/>
    <w:rsid w:val="00C25BE1"/>
    <w:rsid w:val="00C25E33"/>
    <w:rsid w:val="00C26125"/>
    <w:rsid w:val="00C2627A"/>
    <w:rsid w:val="00C267A0"/>
    <w:rsid w:val="00C267AF"/>
    <w:rsid w:val="00C26873"/>
    <w:rsid w:val="00C26A76"/>
    <w:rsid w:val="00C26B13"/>
    <w:rsid w:val="00C26CE5"/>
    <w:rsid w:val="00C26EB4"/>
    <w:rsid w:val="00C26F0E"/>
    <w:rsid w:val="00C26FA4"/>
    <w:rsid w:val="00C272E1"/>
    <w:rsid w:val="00C275FE"/>
    <w:rsid w:val="00C27783"/>
    <w:rsid w:val="00C27843"/>
    <w:rsid w:val="00C300AA"/>
    <w:rsid w:val="00C30868"/>
    <w:rsid w:val="00C30A3A"/>
    <w:rsid w:val="00C31196"/>
    <w:rsid w:val="00C31266"/>
    <w:rsid w:val="00C3158D"/>
    <w:rsid w:val="00C3180A"/>
    <w:rsid w:val="00C31920"/>
    <w:rsid w:val="00C31A8B"/>
    <w:rsid w:val="00C31FFB"/>
    <w:rsid w:val="00C321E0"/>
    <w:rsid w:val="00C32364"/>
    <w:rsid w:val="00C32624"/>
    <w:rsid w:val="00C32635"/>
    <w:rsid w:val="00C326D3"/>
    <w:rsid w:val="00C32AE1"/>
    <w:rsid w:val="00C32B6C"/>
    <w:rsid w:val="00C32C50"/>
    <w:rsid w:val="00C32D28"/>
    <w:rsid w:val="00C334A2"/>
    <w:rsid w:val="00C33686"/>
    <w:rsid w:val="00C3395A"/>
    <w:rsid w:val="00C33A5C"/>
    <w:rsid w:val="00C33A6D"/>
    <w:rsid w:val="00C33B59"/>
    <w:rsid w:val="00C33BC4"/>
    <w:rsid w:val="00C33C39"/>
    <w:rsid w:val="00C33EE1"/>
    <w:rsid w:val="00C340D9"/>
    <w:rsid w:val="00C34193"/>
    <w:rsid w:val="00C343A6"/>
    <w:rsid w:val="00C3452E"/>
    <w:rsid w:val="00C3467F"/>
    <w:rsid w:val="00C347A6"/>
    <w:rsid w:val="00C3486C"/>
    <w:rsid w:val="00C348A3"/>
    <w:rsid w:val="00C34967"/>
    <w:rsid w:val="00C34D4C"/>
    <w:rsid w:val="00C34FEB"/>
    <w:rsid w:val="00C35DD5"/>
    <w:rsid w:val="00C36470"/>
    <w:rsid w:val="00C36493"/>
    <w:rsid w:val="00C3674D"/>
    <w:rsid w:val="00C36A06"/>
    <w:rsid w:val="00C36BF8"/>
    <w:rsid w:val="00C376DE"/>
    <w:rsid w:val="00C37719"/>
    <w:rsid w:val="00C37801"/>
    <w:rsid w:val="00C3798A"/>
    <w:rsid w:val="00C37AC0"/>
    <w:rsid w:val="00C37B5F"/>
    <w:rsid w:val="00C37B6F"/>
    <w:rsid w:val="00C37EDD"/>
    <w:rsid w:val="00C40024"/>
    <w:rsid w:val="00C4022B"/>
    <w:rsid w:val="00C40249"/>
    <w:rsid w:val="00C4042D"/>
    <w:rsid w:val="00C4061B"/>
    <w:rsid w:val="00C40634"/>
    <w:rsid w:val="00C4063A"/>
    <w:rsid w:val="00C409E6"/>
    <w:rsid w:val="00C40A4D"/>
    <w:rsid w:val="00C40BD4"/>
    <w:rsid w:val="00C4120E"/>
    <w:rsid w:val="00C414B6"/>
    <w:rsid w:val="00C41744"/>
    <w:rsid w:val="00C4184D"/>
    <w:rsid w:val="00C41CCF"/>
    <w:rsid w:val="00C41D1A"/>
    <w:rsid w:val="00C42528"/>
    <w:rsid w:val="00C427CC"/>
    <w:rsid w:val="00C42CC2"/>
    <w:rsid w:val="00C42DB9"/>
    <w:rsid w:val="00C42ED9"/>
    <w:rsid w:val="00C43252"/>
    <w:rsid w:val="00C435E3"/>
    <w:rsid w:val="00C4370D"/>
    <w:rsid w:val="00C43845"/>
    <w:rsid w:val="00C43C7A"/>
    <w:rsid w:val="00C43D83"/>
    <w:rsid w:val="00C43E05"/>
    <w:rsid w:val="00C43E5E"/>
    <w:rsid w:val="00C43FD3"/>
    <w:rsid w:val="00C440B0"/>
    <w:rsid w:val="00C44532"/>
    <w:rsid w:val="00C44601"/>
    <w:rsid w:val="00C44629"/>
    <w:rsid w:val="00C4476F"/>
    <w:rsid w:val="00C4493F"/>
    <w:rsid w:val="00C44974"/>
    <w:rsid w:val="00C44B90"/>
    <w:rsid w:val="00C44CD1"/>
    <w:rsid w:val="00C44D25"/>
    <w:rsid w:val="00C44D94"/>
    <w:rsid w:val="00C44F35"/>
    <w:rsid w:val="00C45431"/>
    <w:rsid w:val="00C4555C"/>
    <w:rsid w:val="00C45A0E"/>
    <w:rsid w:val="00C45EF7"/>
    <w:rsid w:val="00C45F2F"/>
    <w:rsid w:val="00C460F0"/>
    <w:rsid w:val="00C46130"/>
    <w:rsid w:val="00C46192"/>
    <w:rsid w:val="00C46252"/>
    <w:rsid w:val="00C46261"/>
    <w:rsid w:val="00C4683E"/>
    <w:rsid w:val="00C46E2B"/>
    <w:rsid w:val="00C46F0C"/>
    <w:rsid w:val="00C46F28"/>
    <w:rsid w:val="00C46F42"/>
    <w:rsid w:val="00C47220"/>
    <w:rsid w:val="00C474AC"/>
    <w:rsid w:val="00C47506"/>
    <w:rsid w:val="00C47CC5"/>
    <w:rsid w:val="00C47D41"/>
    <w:rsid w:val="00C47F98"/>
    <w:rsid w:val="00C505B7"/>
    <w:rsid w:val="00C50749"/>
    <w:rsid w:val="00C509DA"/>
    <w:rsid w:val="00C50B59"/>
    <w:rsid w:val="00C51249"/>
    <w:rsid w:val="00C516A8"/>
    <w:rsid w:val="00C5181E"/>
    <w:rsid w:val="00C51842"/>
    <w:rsid w:val="00C51B26"/>
    <w:rsid w:val="00C51ED1"/>
    <w:rsid w:val="00C51FC5"/>
    <w:rsid w:val="00C52233"/>
    <w:rsid w:val="00C5227A"/>
    <w:rsid w:val="00C523EE"/>
    <w:rsid w:val="00C52586"/>
    <w:rsid w:val="00C5278A"/>
    <w:rsid w:val="00C52938"/>
    <w:rsid w:val="00C5294E"/>
    <w:rsid w:val="00C52BAE"/>
    <w:rsid w:val="00C52CFA"/>
    <w:rsid w:val="00C52DFB"/>
    <w:rsid w:val="00C5356F"/>
    <w:rsid w:val="00C5362D"/>
    <w:rsid w:val="00C536C6"/>
    <w:rsid w:val="00C53B8E"/>
    <w:rsid w:val="00C540E5"/>
    <w:rsid w:val="00C54256"/>
    <w:rsid w:val="00C544C8"/>
    <w:rsid w:val="00C545F5"/>
    <w:rsid w:val="00C547BB"/>
    <w:rsid w:val="00C54E80"/>
    <w:rsid w:val="00C55610"/>
    <w:rsid w:val="00C55683"/>
    <w:rsid w:val="00C557E0"/>
    <w:rsid w:val="00C55AF4"/>
    <w:rsid w:val="00C5606E"/>
    <w:rsid w:val="00C5663E"/>
    <w:rsid w:val="00C56A82"/>
    <w:rsid w:val="00C570C0"/>
    <w:rsid w:val="00C57125"/>
    <w:rsid w:val="00C57818"/>
    <w:rsid w:val="00C5788E"/>
    <w:rsid w:val="00C578AB"/>
    <w:rsid w:val="00C57DC3"/>
    <w:rsid w:val="00C57EA2"/>
    <w:rsid w:val="00C60001"/>
    <w:rsid w:val="00C6064B"/>
    <w:rsid w:val="00C607E2"/>
    <w:rsid w:val="00C6116C"/>
    <w:rsid w:val="00C61426"/>
    <w:rsid w:val="00C61695"/>
    <w:rsid w:val="00C61892"/>
    <w:rsid w:val="00C61DE7"/>
    <w:rsid w:val="00C6231F"/>
    <w:rsid w:val="00C629E3"/>
    <w:rsid w:val="00C63093"/>
    <w:rsid w:val="00C632F8"/>
    <w:rsid w:val="00C6334B"/>
    <w:rsid w:val="00C633EA"/>
    <w:rsid w:val="00C634D7"/>
    <w:rsid w:val="00C63522"/>
    <w:rsid w:val="00C63841"/>
    <w:rsid w:val="00C63905"/>
    <w:rsid w:val="00C63A26"/>
    <w:rsid w:val="00C63CE6"/>
    <w:rsid w:val="00C64033"/>
    <w:rsid w:val="00C6419A"/>
    <w:rsid w:val="00C64558"/>
    <w:rsid w:val="00C64633"/>
    <w:rsid w:val="00C64753"/>
    <w:rsid w:val="00C64957"/>
    <w:rsid w:val="00C6510B"/>
    <w:rsid w:val="00C65360"/>
    <w:rsid w:val="00C65A53"/>
    <w:rsid w:val="00C65B10"/>
    <w:rsid w:val="00C65BB2"/>
    <w:rsid w:val="00C66048"/>
    <w:rsid w:val="00C66262"/>
    <w:rsid w:val="00C66277"/>
    <w:rsid w:val="00C662EA"/>
    <w:rsid w:val="00C66C2E"/>
    <w:rsid w:val="00C66CB7"/>
    <w:rsid w:val="00C66D18"/>
    <w:rsid w:val="00C67583"/>
    <w:rsid w:val="00C675D9"/>
    <w:rsid w:val="00C67659"/>
    <w:rsid w:val="00C67C59"/>
    <w:rsid w:val="00C67CF9"/>
    <w:rsid w:val="00C67D84"/>
    <w:rsid w:val="00C70643"/>
    <w:rsid w:val="00C708D7"/>
    <w:rsid w:val="00C70FD3"/>
    <w:rsid w:val="00C71198"/>
    <w:rsid w:val="00C71A2D"/>
    <w:rsid w:val="00C71AD1"/>
    <w:rsid w:val="00C71C66"/>
    <w:rsid w:val="00C71F69"/>
    <w:rsid w:val="00C723D6"/>
    <w:rsid w:val="00C72882"/>
    <w:rsid w:val="00C728F9"/>
    <w:rsid w:val="00C72A55"/>
    <w:rsid w:val="00C72EAD"/>
    <w:rsid w:val="00C73047"/>
    <w:rsid w:val="00C73480"/>
    <w:rsid w:val="00C734DD"/>
    <w:rsid w:val="00C7393A"/>
    <w:rsid w:val="00C73B54"/>
    <w:rsid w:val="00C73D00"/>
    <w:rsid w:val="00C741F0"/>
    <w:rsid w:val="00C742A8"/>
    <w:rsid w:val="00C743D5"/>
    <w:rsid w:val="00C744E8"/>
    <w:rsid w:val="00C74595"/>
    <w:rsid w:val="00C74774"/>
    <w:rsid w:val="00C74DE9"/>
    <w:rsid w:val="00C74E47"/>
    <w:rsid w:val="00C75004"/>
    <w:rsid w:val="00C750AE"/>
    <w:rsid w:val="00C756F2"/>
    <w:rsid w:val="00C7574F"/>
    <w:rsid w:val="00C75977"/>
    <w:rsid w:val="00C75A7F"/>
    <w:rsid w:val="00C75B96"/>
    <w:rsid w:val="00C762B6"/>
    <w:rsid w:val="00C76365"/>
    <w:rsid w:val="00C763A1"/>
    <w:rsid w:val="00C763CF"/>
    <w:rsid w:val="00C769A2"/>
    <w:rsid w:val="00C76B7D"/>
    <w:rsid w:val="00C76CDB"/>
    <w:rsid w:val="00C76D25"/>
    <w:rsid w:val="00C76F24"/>
    <w:rsid w:val="00C76FCA"/>
    <w:rsid w:val="00C77826"/>
    <w:rsid w:val="00C77B39"/>
    <w:rsid w:val="00C77CEE"/>
    <w:rsid w:val="00C77DA3"/>
    <w:rsid w:val="00C80169"/>
    <w:rsid w:val="00C80647"/>
    <w:rsid w:val="00C80C0D"/>
    <w:rsid w:val="00C816AB"/>
    <w:rsid w:val="00C816D1"/>
    <w:rsid w:val="00C818F2"/>
    <w:rsid w:val="00C81923"/>
    <w:rsid w:val="00C81C77"/>
    <w:rsid w:val="00C81F32"/>
    <w:rsid w:val="00C8208A"/>
    <w:rsid w:val="00C82357"/>
    <w:rsid w:val="00C824B1"/>
    <w:rsid w:val="00C82712"/>
    <w:rsid w:val="00C827A4"/>
    <w:rsid w:val="00C827B6"/>
    <w:rsid w:val="00C82918"/>
    <w:rsid w:val="00C82D64"/>
    <w:rsid w:val="00C82E43"/>
    <w:rsid w:val="00C82EE6"/>
    <w:rsid w:val="00C830FE"/>
    <w:rsid w:val="00C8315B"/>
    <w:rsid w:val="00C833A0"/>
    <w:rsid w:val="00C83B3D"/>
    <w:rsid w:val="00C83DED"/>
    <w:rsid w:val="00C83F58"/>
    <w:rsid w:val="00C83FDF"/>
    <w:rsid w:val="00C840E2"/>
    <w:rsid w:val="00C84244"/>
    <w:rsid w:val="00C843C3"/>
    <w:rsid w:val="00C84A2F"/>
    <w:rsid w:val="00C84D70"/>
    <w:rsid w:val="00C84E44"/>
    <w:rsid w:val="00C851CA"/>
    <w:rsid w:val="00C85982"/>
    <w:rsid w:val="00C867AD"/>
    <w:rsid w:val="00C86B7D"/>
    <w:rsid w:val="00C86ED6"/>
    <w:rsid w:val="00C870EA"/>
    <w:rsid w:val="00C870FE"/>
    <w:rsid w:val="00C87320"/>
    <w:rsid w:val="00C877A5"/>
    <w:rsid w:val="00C87856"/>
    <w:rsid w:val="00C87A7C"/>
    <w:rsid w:val="00C87CF0"/>
    <w:rsid w:val="00C87E6C"/>
    <w:rsid w:val="00C900AB"/>
    <w:rsid w:val="00C904DD"/>
    <w:rsid w:val="00C9069F"/>
    <w:rsid w:val="00C90794"/>
    <w:rsid w:val="00C9139C"/>
    <w:rsid w:val="00C91610"/>
    <w:rsid w:val="00C91664"/>
    <w:rsid w:val="00C91828"/>
    <w:rsid w:val="00C91A19"/>
    <w:rsid w:val="00C91A1D"/>
    <w:rsid w:val="00C91CDA"/>
    <w:rsid w:val="00C9208E"/>
    <w:rsid w:val="00C92128"/>
    <w:rsid w:val="00C92297"/>
    <w:rsid w:val="00C92362"/>
    <w:rsid w:val="00C927C1"/>
    <w:rsid w:val="00C92A4E"/>
    <w:rsid w:val="00C92F8C"/>
    <w:rsid w:val="00C9314A"/>
    <w:rsid w:val="00C932FD"/>
    <w:rsid w:val="00C93441"/>
    <w:rsid w:val="00C93634"/>
    <w:rsid w:val="00C93A94"/>
    <w:rsid w:val="00C93AC9"/>
    <w:rsid w:val="00C93CC7"/>
    <w:rsid w:val="00C940A1"/>
    <w:rsid w:val="00C942BC"/>
    <w:rsid w:val="00C94580"/>
    <w:rsid w:val="00C94BE6"/>
    <w:rsid w:val="00C94D17"/>
    <w:rsid w:val="00C9572D"/>
    <w:rsid w:val="00C95B73"/>
    <w:rsid w:val="00C95BD9"/>
    <w:rsid w:val="00C95F22"/>
    <w:rsid w:val="00C960B9"/>
    <w:rsid w:val="00C960EE"/>
    <w:rsid w:val="00C9634C"/>
    <w:rsid w:val="00C96352"/>
    <w:rsid w:val="00C9638C"/>
    <w:rsid w:val="00C96414"/>
    <w:rsid w:val="00C96563"/>
    <w:rsid w:val="00C966E3"/>
    <w:rsid w:val="00C96788"/>
    <w:rsid w:val="00C96882"/>
    <w:rsid w:val="00C969F8"/>
    <w:rsid w:val="00C96AD1"/>
    <w:rsid w:val="00C96B23"/>
    <w:rsid w:val="00C97153"/>
    <w:rsid w:val="00C972E7"/>
    <w:rsid w:val="00C97C71"/>
    <w:rsid w:val="00C97F67"/>
    <w:rsid w:val="00CA0304"/>
    <w:rsid w:val="00CA03A1"/>
    <w:rsid w:val="00CA0A49"/>
    <w:rsid w:val="00CA0A5A"/>
    <w:rsid w:val="00CA0A87"/>
    <w:rsid w:val="00CA0CC5"/>
    <w:rsid w:val="00CA0D8F"/>
    <w:rsid w:val="00CA0E0D"/>
    <w:rsid w:val="00CA0E0F"/>
    <w:rsid w:val="00CA15A7"/>
    <w:rsid w:val="00CA15E4"/>
    <w:rsid w:val="00CA1606"/>
    <w:rsid w:val="00CA1648"/>
    <w:rsid w:val="00CA1A91"/>
    <w:rsid w:val="00CA1BD6"/>
    <w:rsid w:val="00CA2398"/>
    <w:rsid w:val="00CA264E"/>
    <w:rsid w:val="00CA275B"/>
    <w:rsid w:val="00CA29C8"/>
    <w:rsid w:val="00CA31AA"/>
    <w:rsid w:val="00CA32B7"/>
    <w:rsid w:val="00CA32E2"/>
    <w:rsid w:val="00CA3459"/>
    <w:rsid w:val="00CA3B1C"/>
    <w:rsid w:val="00CA3C45"/>
    <w:rsid w:val="00CA3D9F"/>
    <w:rsid w:val="00CA40BA"/>
    <w:rsid w:val="00CA4578"/>
    <w:rsid w:val="00CA498C"/>
    <w:rsid w:val="00CA4A26"/>
    <w:rsid w:val="00CA4C27"/>
    <w:rsid w:val="00CA4D81"/>
    <w:rsid w:val="00CA4F29"/>
    <w:rsid w:val="00CA5167"/>
    <w:rsid w:val="00CA534C"/>
    <w:rsid w:val="00CA560A"/>
    <w:rsid w:val="00CA59FA"/>
    <w:rsid w:val="00CA5AF6"/>
    <w:rsid w:val="00CA5D16"/>
    <w:rsid w:val="00CA5DC2"/>
    <w:rsid w:val="00CA5F7F"/>
    <w:rsid w:val="00CA6122"/>
    <w:rsid w:val="00CA6179"/>
    <w:rsid w:val="00CA63E6"/>
    <w:rsid w:val="00CA646B"/>
    <w:rsid w:val="00CA661A"/>
    <w:rsid w:val="00CA6914"/>
    <w:rsid w:val="00CA6F39"/>
    <w:rsid w:val="00CA6FC6"/>
    <w:rsid w:val="00CA704A"/>
    <w:rsid w:val="00CA7313"/>
    <w:rsid w:val="00CA75EC"/>
    <w:rsid w:val="00CA7D18"/>
    <w:rsid w:val="00CA7E24"/>
    <w:rsid w:val="00CB029F"/>
    <w:rsid w:val="00CB05D1"/>
    <w:rsid w:val="00CB0656"/>
    <w:rsid w:val="00CB067F"/>
    <w:rsid w:val="00CB07A1"/>
    <w:rsid w:val="00CB0833"/>
    <w:rsid w:val="00CB0A44"/>
    <w:rsid w:val="00CB0C7D"/>
    <w:rsid w:val="00CB1186"/>
    <w:rsid w:val="00CB1284"/>
    <w:rsid w:val="00CB16A4"/>
    <w:rsid w:val="00CB19CB"/>
    <w:rsid w:val="00CB1A18"/>
    <w:rsid w:val="00CB1B15"/>
    <w:rsid w:val="00CB1B70"/>
    <w:rsid w:val="00CB1BF2"/>
    <w:rsid w:val="00CB1C25"/>
    <w:rsid w:val="00CB1EAC"/>
    <w:rsid w:val="00CB1F9E"/>
    <w:rsid w:val="00CB222D"/>
    <w:rsid w:val="00CB23A6"/>
    <w:rsid w:val="00CB24E1"/>
    <w:rsid w:val="00CB2A9E"/>
    <w:rsid w:val="00CB2ABD"/>
    <w:rsid w:val="00CB2EB6"/>
    <w:rsid w:val="00CB2FDA"/>
    <w:rsid w:val="00CB3226"/>
    <w:rsid w:val="00CB32B8"/>
    <w:rsid w:val="00CB375F"/>
    <w:rsid w:val="00CB3C74"/>
    <w:rsid w:val="00CB3D71"/>
    <w:rsid w:val="00CB3DA5"/>
    <w:rsid w:val="00CB4316"/>
    <w:rsid w:val="00CB4683"/>
    <w:rsid w:val="00CB4818"/>
    <w:rsid w:val="00CB48CE"/>
    <w:rsid w:val="00CB4DD1"/>
    <w:rsid w:val="00CB4E23"/>
    <w:rsid w:val="00CB4F81"/>
    <w:rsid w:val="00CB56EF"/>
    <w:rsid w:val="00CB6044"/>
    <w:rsid w:val="00CB6166"/>
    <w:rsid w:val="00CB6169"/>
    <w:rsid w:val="00CB618B"/>
    <w:rsid w:val="00CB61E0"/>
    <w:rsid w:val="00CB63CA"/>
    <w:rsid w:val="00CB65D7"/>
    <w:rsid w:val="00CB69F2"/>
    <w:rsid w:val="00CB6B7C"/>
    <w:rsid w:val="00CB6F0D"/>
    <w:rsid w:val="00CB6FA3"/>
    <w:rsid w:val="00CB72A9"/>
    <w:rsid w:val="00CB73B9"/>
    <w:rsid w:val="00CB7ACE"/>
    <w:rsid w:val="00CB7BA5"/>
    <w:rsid w:val="00CB7C29"/>
    <w:rsid w:val="00CB7EDE"/>
    <w:rsid w:val="00CC0558"/>
    <w:rsid w:val="00CC0877"/>
    <w:rsid w:val="00CC0B21"/>
    <w:rsid w:val="00CC10F0"/>
    <w:rsid w:val="00CC1366"/>
    <w:rsid w:val="00CC18FB"/>
    <w:rsid w:val="00CC1A79"/>
    <w:rsid w:val="00CC1B4E"/>
    <w:rsid w:val="00CC1E84"/>
    <w:rsid w:val="00CC1EC2"/>
    <w:rsid w:val="00CC20F2"/>
    <w:rsid w:val="00CC21F0"/>
    <w:rsid w:val="00CC22FE"/>
    <w:rsid w:val="00CC276F"/>
    <w:rsid w:val="00CC2A44"/>
    <w:rsid w:val="00CC2AE5"/>
    <w:rsid w:val="00CC2C90"/>
    <w:rsid w:val="00CC2E44"/>
    <w:rsid w:val="00CC332A"/>
    <w:rsid w:val="00CC336B"/>
    <w:rsid w:val="00CC33D2"/>
    <w:rsid w:val="00CC3966"/>
    <w:rsid w:val="00CC3B0F"/>
    <w:rsid w:val="00CC3CDE"/>
    <w:rsid w:val="00CC3DE4"/>
    <w:rsid w:val="00CC3EAD"/>
    <w:rsid w:val="00CC41CB"/>
    <w:rsid w:val="00CC41CF"/>
    <w:rsid w:val="00CC43B7"/>
    <w:rsid w:val="00CC441A"/>
    <w:rsid w:val="00CC4643"/>
    <w:rsid w:val="00CC46C1"/>
    <w:rsid w:val="00CC4B1E"/>
    <w:rsid w:val="00CC4BB8"/>
    <w:rsid w:val="00CC4CAC"/>
    <w:rsid w:val="00CC4CBF"/>
    <w:rsid w:val="00CC510D"/>
    <w:rsid w:val="00CC5149"/>
    <w:rsid w:val="00CC51AC"/>
    <w:rsid w:val="00CC51D1"/>
    <w:rsid w:val="00CC54EF"/>
    <w:rsid w:val="00CC5EF8"/>
    <w:rsid w:val="00CC65D9"/>
    <w:rsid w:val="00CC6698"/>
    <w:rsid w:val="00CC695F"/>
    <w:rsid w:val="00CC6965"/>
    <w:rsid w:val="00CC6A9A"/>
    <w:rsid w:val="00CC6C8B"/>
    <w:rsid w:val="00CC6D47"/>
    <w:rsid w:val="00CC6D65"/>
    <w:rsid w:val="00CC71CA"/>
    <w:rsid w:val="00CC7740"/>
    <w:rsid w:val="00CC78BB"/>
    <w:rsid w:val="00CD01E0"/>
    <w:rsid w:val="00CD0455"/>
    <w:rsid w:val="00CD05A1"/>
    <w:rsid w:val="00CD0810"/>
    <w:rsid w:val="00CD0833"/>
    <w:rsid w:val="00CD0DDE"/>
    <w:rsid w:val="00CD0EDB"/>
    <w:rsid w:val="00CD12C8"/>
    <w:rsid w:val="00CD151E"/>
    <w:rsid w:val="00CD1683"/>
    <w:rsid w:val="00CD1EC8"/>
    <w:rsid w:val="00CD2114"/>
    <w:rsid w:val="00CD2177"/>
    <w:rsid w:val="00CD21F0"/>
    <w:rsid w:val="00CD2601"/>
    <w:rsid w:val="00CD29ED"/>
    <w:rsid w:val="00CD2BE7"/>
    <w:rsid w:val="00CD2C42"/>
    <w:rsid w:val="00CD3059"/>
    <w:rsid w:val="00CD32FF"/>
    <w:rsid w:val="00CD3327"/>
    <w:rsid w:val="00CD332E"/>
    <w:rsid w:val="00CD33E7"/>
    <w:rsid w:val="00CD37BF"/>
    <w:rsid w:val="00CD38FF"/>
    <w:rsid w:val="00CD3BD5"/>
    <w:rsid w:val="00CD3CA1"/>
    <w:rsid w:val="00CD3D0C"/>
    <w:rsid w:val="00CD3D79"/>
    <w:rsid w:val="00CD3E59"/>
    <w:rsid w:val="00CD3F94"/>
    <w:rsid w:val="00CD3FC7"/>
    <w:rsid w:val="00CD40FB"/>
    <w:rsid w:val="00CD4279"/>
    <w:rsid w:val="00CD440E"/>
    <w:rsid w:val="00CD4A28"/>
    <w:rsid w:val="00CD4A49"/>
    <w:rsid w:val="00CD4F6A"/>
    <w:rsid w:val="00CD54F1"/>
    <w:rsid w:val="00CD56F9"/>
    <w:rsid w:val="00CD5DEE"/>
    <w:rsid w:val="00CD5DF7"/>
    <w:rsid w:val="00CD5FF4"/>
    <w:rsid w:val="00CD63C9"/>
    <w:rsid w:val="00CD6462"/>
    <w:rsid w:val="00CD64C1"/>
    <w:rsid w:val="00CD66AD"/>
    <w:rsid w:val="00CD67B6"/>
    <w:rsid w:val="00CD6A8E"/>
    <w:rsid w:val="00CD6B0B"/>
    <w:rsid w:val="00CD6D34"/>
    <w:rsid w:val="00CD6D91"/>
    <w:rsid w:val="00CD6DBE"/>
    <w:rsid w:val="00CD6F13"/>
    <w:rsid w:val="00CD6FAE"/>
    <w:rsid w:val="00CD728C"/>
    <w:rsid w:val="00CD72C4"/>
    <w:rsid w:val="00CD756B"/>
    <w:rsid w:val="00CE00D6"/>
    <w:rsid w:val="00CE0190"/>
    <w:rsid w:val="00CE03A8"/>
    <w:rsid w:val="00CE0904"/>
    <w:rsid w:val="00CE0DB7"/>
    <w:rsid w:val="00CE0DF4"/>
    <w:rsid w:val="00CE0F76"/>
    <w:rsid w:val="00CE152D"/>
    <w:rsid w:val="00CE1AF9"/>
    <w:rsid w:val="00CE1DDA"/>
    <w:rsid w:val="00CE21DE"/>
    <w:rsid w:val="00CE2288"/>
    <w:rsid w:val="00CE2305"/>
    <w:rsid w:val="00CE271E"/>
    <w:rsid w:val="00CE2859"/>
    <w:rsid w:val="00CE29CC"/>
    <w:rsid w:val="00CE2C9A"/>
    <w:rsid w:val="00CE32F2"/>
    <w:rsid w:val="00CE33D0"/>
    <w:rsid w:val="00CE3640"/>
    <w:rsid w:val="00CE39E1"/>
    <w:rsid w:val="00CE3F0B"/>
    <w:rsid w:val="00CE42DC"/>
    <w:rsid w:val="00CE431F"/>
    <w:rsid w:val="00CE4533"/>
    <w:rsid w:val="00CE4E57"/>
    <w:rsid w:val="00CE4E91"/>
    <w:rsid w:val="00CE548A"/>
    <w:rsid w:val="00CE572A"/>
    <w:rsid w:val="00CE572D"/>
    <w:rsid w:val="00CE59D5"/>
    <w:rsid w:val="00CE5BC0"/>
    <w:rsid w:val="00CE633F"/>
    <w:rsid w:val="00CE67E6"/>
    <w:rsid w:val="00CE6C24"/>
    <w:rsid w:val="00CE6D36"/>
    <w:rsid w:val="00CE6FCD"/>
    <w:rsid w:val="00CE6FD6"/>
    <w:rsid w:val="00CE7577"/>
    <w:rsid w:val="00CE7A09"/>
    <w:rsid w:val="00CE7AB2"/>
    <w:rsid w:val="00CE7B26"/>
    <w:rsid w:val="00CE7C6C"/>
    <w:rsid w:val="00CE7C73"/>
    <w:rsid w:val="00CF0705"/>
    <w:rsid w:val="00CF0725"/>
    <w:rsid w:val="00CF07BA"/>
    <w:rsid w:val="00CF07BB"/>
    <w:rsid w:val="00CF0A03"/>
    <w:rsid w:val="00CF0B03"/>
    <w:rsid w:val="00CF0C4A"/>
    <w:rsid w:val="00CF0C7E"/>
    <w:rsid w:val="00CF11D3"/>
    <w:rsid w:val="00CF1320"/>
    <w:rsid w:val="00CF133B"/>
    <w:rsid w:val="00CF1577"/>
    <w:rsid w:val="00CF1675"/>
    <w:rsid w:val="00CF17F6"/>
    <w:rsid w:val="00CF1B33"/>
    <w:rsid w:val="00CF1CB1"/>
    <w:rsid w:val="00CF1D8C"/>
    <w:rsid w:val="00CF1E53"/>
    <w:rsid w:val="00CF1F0A"/>
    <w:rsid w:val="00CF224C"/>
    <w:rsid w:val="00CF2421"/>
    <w:rsid w:val="00CF2C87"/>
    <w:rsid w:val="00CF3206"/>
    <w:rsid w:val="00CF3791"/>
    <w:rsid w:val="00CF3984"/>
    <w:rsid w:val="00CF3A66"/>
    <w:rsid w:val="00CF3CA4"/>
    <w:rsid w:val="00CF3E11"/>
    <w:rsid w:val="00CF3FD1"/>
    <w:rsid w:val="00CF3FE3"/>
    <w:rsid w:val="00CF4168"/>
    <w:rsid w:val="00CF43E4"/>
    <w:rsid w:val="00CF4666"/>
    <w:rsid w:val="00CF477C"/>
    <w:rsid w:val="00CF4BA9"/>
    <w:rsid w:val="00CF4C98"/>
    <w:rsid w:val="00CF543F"/>
    <w:rsid w:val="00CF558B"/>
    <w:rsid w:val="00CF5640"/>
    <w:rsid w:val="00CF5944"/>
    <w:rsid w:val="00CF5C43"/>
    <w:rsid w:val="00CF6052"/>
    <w:rsid w:val="00CF6836"/>
    <w:rsid w:val="00CF6B77"/>
    <w:rsid w:val="00CF6C25"/>
    <w:rsid w:val="00CF6E95"/>
    <w:rsid w:val="00CF7541"/>
    <w:rsid w:val="00CF7717"/>
    <w:rsid w:val="00CF77B1"/>
    <w:rsid w:val="00CF7B90"/>
    <w:rsid w:val="00CF7C2B"/>
    <w:rsid w:val="00CF7C62"/>
    <w:rsid w:val="00CF7C65"/>
    <w:rsid w:val="00CF7D50"/>
    <w:rsid w:val="00D000D0"/>
    <w:rsid w:val="00D00224"/>
    <w:rsid w:val="00D002CA"/>
    <w:rsid w:val="00D00450"/>
    <w:rsid w:val="00D008F5"/>
    <w:rsid w:val="00D00964"/>
    <w:rsid w:val="00D00CCD"/>
    <w:rsid w:val="00D00D6A"/>
    <w:rsid w:val="00D00D7F"/>
    <w:rsid w:val="00D00ECD"/>
    <w:rsid w:val="00D00EF5"/>
    <w:rsid w:val="00D010A2"/>
    <w:rsid w:val="00D01137"/>
    <w:rsid w:val="00D013A9"/>
    <w:rsid w:val="00D01421"/>
    <w:rsid w:val="00D01644"/>
    <w:rsid w:val="00D01808"/>
    <w:rsid w:val="00D01A13"/>
    <w:rsid w:val="00D01A78"/>
    <w:rsid w:val="00D01C6B"/>
    <w:rsid w:val="00D01DAF"/>
    <w:rsid w:val="00D02393"/>
    <w:rsid w:val="00D02478"/>
    <w:rsid w:val="00D02628"/>
    <w:rsid w:val="00D02AC9"/>
    <w:rsid w:val="00D02C62"/>
    <w:rsid w:val="00D03212"/>
    <w:rsid w:val="00D032E1"/>
    <w:rsid w:val="00D03676"/>
    <w:rsid w:val="00D0382F"/>
    <w:rsid w:val="00D03A9C"/>
    <w:rsid w:val="00D03BFA"/>
    <w:rsid w:val="00D04360"/>
    <w:rsid w:val="00D0442C"/>
    <w:rsid w:val="00D0472C"/>
    <w:rsid w:val="00D0497B"/>
    <w:rsid w:val="00D04B27"/>
    <w:rsid w:val="00D04C87"/>
    <w:rsid w:val="00D054C6"/>
    <w:rsid w:val="00D05592"/>
    <w:rsid w:val="00D0574A"/>
    <w:rsid w:val="00D05889"/>
    <w:rsid w:val="00D05E04"/>
    <w:rsid w:val="00D06234"/>
    <w:rsid w:val="00D06248"/>
    <w:rsid w:val="00D06253"/>
    <w:rsid w:val="00D06415"/>
    <w:rsid w:val="00D066A5"/>
    <w:rsid w:val="00D068E8"/>
    <w:rsid w:val="00D06992"/>
    <w:rsid w:val="00D06B0F"/>
    <w:rsid w:val="00D06CAE"/>
    <w:rsid w:val="00D07169"/>
    <w:rsid w:val="00D071D4"/>
    <w:rsid w:val="00D073BC"/>
    <w:rsid w:val="00D0748F"/>
    <w:rsid w:val="00D07A38"/>
    <w:rsid w:val="00D07BCB"/>
    <w:rsid w:val="00D07D8D"/>
    <w:rsid w:val="00D10209"/>
    <w:rsid w:val="00D1049E"/>
    <w:rsid w:val="00D1065D"/>
    <w:rsid w:val="00D1080D"/>
    <w:rsid w:val="00D10914"/>
    <w:rsid w:val="00D10CF5"/>
    <w:rsid w:val="00D10F6F"/>
    <w:rsid w:val="00D10F95"/>
    <w:rsid w:val="00D110A4"/>
    <w:rsid w:val="00D11382"/>
    <w:rsid w:val="00D11825"/>
    <w:rsid w:val="00D11A24"/>
    <w:rsid w:val="00D11DE8"/>
    <w:rsid w:val="00D11E50"/>
    <w:rsid w:val="00D124FB"/>
    <w:rsid w:val="00D13963"/>
    <w:rsid w:val="00D13D74"/>
    <w:rsid w:val="00D13E74"/>
    <w:rsid w:val="00D1430C"/>
    <w:rsid w:val="00D1462D"/>
    <w:rsid w:val="00D148DA"/>
    <w:rsid w:val="00D151E2"/>
    <w:rsid w:val="00D15342"/>
    <w:rsid w:val="00D15720"/>
    <w:rsid w:val="00D157D3"/>
    <w:rsid w:val="00D15F8A"/>
    <w:rsid w:val="00D162A0"/>
    <w:rsid w:val="00D16EF5"/>
    <w:rsid w:val="00D170C1"/>
    <w:rsid w:val="00D17340"/>
    <w:rsid w:val="00D177C5"/>
    <w:rsid w:val="00D17947"/>
    <w:rsid w:val="00D17972"/>
    <w:rsid w:val="00D1798C"/>
    <w:rsid w:val="00D17B7B"/>
    <w:rsid w:val="00D17D56"/>
    <w:rsid w:val="00D17FAD"/>
    <w:rsid w:val="00D17FC0"/>
    <w:rsid w:val="00D202C0"/>
    <w:rsid w:val="00D20479"/>
    <w:rsid w:val="00D20487"/>
    <w:rsid w:val="00D207F2"/>
    <w:rsid w:val="00D20E2B"/>
    <w:rsid w:val="00D20E4E"/>
    <w:rsid w:val="00D20F7B"/>
    <w:rsid w:val="00D211F3"/>
    <w:rsid w:val="00D21320"/>
    <w:rsid w:val="00D21F37"/>
    <w:rsid w:val="00D22030"/>
    <w:rsid w:val="00D22DC3"/>
    <w:rsid w:val="00D238B2"/>
    <w:rsid w:val="00D238FC"/>
    <w:rsid w:val="00D23B6B"/>
    <w:rsid w:val="00D23DE6"/>
    <w:rsid w:val="00D244D1"/>
    <w:rsid w:val="00D24590"/>
    <w:rsid w:val="00D246DF"/>
    <w:rsid w:val="00D24D4C"/>
    <w:rsid w:val="00D24DB6"/>
    <w:rsid w:val="00D25311"/>
    <w:rsid w:val="00D25901"/>
    <w:rsid w:val="00D25A3B"/>
    <w:rsid w:val="00D25B58"/>
    <w:rsid w:val="00D25BFF"/>
    <w:rsid w:val="00D25FD2"/>
    <w:rsid w:val="00D26226"/>
    <w:rsid w:val="00D264E3"/>
    <w:rsid w:val="00D267AA"/>
    <w:rsid w:val="00D26A32"/>
    <w:rsid w:val="00D26BE3"/>
    <w:rsid w:val="00D26D91"/>
    <w:rsid w:val="00D26F8F"/>
    <w:rsid w:val="00D275FD"/>
    <w:rsid w:val="00D276CE"/>
    <w:rsid w:val="00D27814"/>
    <w:rsid w:val="00D279F6"/>
    <w:rsid w:val="00D27A75"/>
    <w:rsid w:val="00D27EAD"/>
    <w:rsid w:val="00D3076A"/>
    <w:rsid w:val="00D30BDE"/>
    <w:rsid w:val="00D30DEE"/>
    <w:rsid w:val="00D31590"/>
    <w:rsid w:val="00D318D8"/>
    <w:rsid w:val="00D31A17"/>
    <w:rsid w:val="00D31E22"/>
    <w:rsid w:val="00D3270D"/>
    <w:rsid w:val="00D32B51"/>
    <w:rsid w:val="00D32DB9"/>
    <w:rsid w:val="00D32E84"/>
    <w:rsid w:val="00D3303B"/>
    <w:rsid w:val="00D331C4"/>
    <w:rsid w:val="00D33440"/>
    <w:rsid w:val="00D338AF"/>
    <w:rsid w:val="00D33AD2"/>
    <w:rsid w:val="00D33E52"/>
    <w:rsid w:val="00D33E75"/>
    <w:rsid w:val="00D34361"/>
    <w:rsid w:val="00D34478"/>
    <w:rsid w:val="00D3465B"/>
    <w:rsid w:val="00D34761"/>
    <w:rsid w:val="00D34837"/>
    <w:rsid w:val="00D34892"/>
    <w:rsid w:val="00D348A8"/>
    <w:rsid w:val="00D3499E"/>
    <w:rsid w:val="00D34A44"/>
    <w:rsid w:val="00D34D40"/>
    <w:rsid w:val="00D34D6B"/>
    <w:rsid w:val="00D3529A"/>
    <w:rsid w:val="00D35413"/>
    <w:rsid w:val="00D35545"/>
    <w:rsid w:val="00D35B07"/>
    <w:rsid w:val="00D35C77"/>
    <w:rsid w:val="00D35F9D"/>
    <w:rsid w:val="00D36148"/>
    <w:rsid w:val="00D36256"/>
    <w:rsid w:val="00D36533"/>
    <w:rsid w:val="00D365E1"/>
    <w:rsid w:val="00D369BB"/>
    <w:rsid w:val="00D36C27"/>
    <w:rsid w:val="00D36CBA"/>
    <w:rsid w:val="00D36CFF"/>
    <w:rsid w:val="00D377D6"/>
    <w:rsid w:val="00D37D90"/>
    <w:rsid w:val="00D37F6D"/>
    <w:rsid w:val="00D37F8F"/>
    <w:rsid w:val="00D4006C"/>
    <w:rsid w:val="00D40126"/>
    <w:rsid w:val="00D401CC"/>
    <w:rsid w:val="00D406FD"/>
    <w:rsid w:val="00D408C0"/>
    <w:rsid w:val="00D40A56"/>
    <w:rsid w:val="00D40B0E"/>
    <w:rsid w:val="00D40CC2"/>
    <w:rsid w:val="00D40D1E"/>
    <w:rsid w:val="00D40E8B"/>
    <w:rsid w:val="00D4120B"/>
    <w:rsid w:val="00D414D3"/>
    <w:rsid w:val="00D414ED"/>
    <w:rsid w:val="00D419A8"/>
    <w:rsid w:val="00D41C5A"/>
    <w:rsid w:val="00D41FCC"/>
    <w:rsid w:val="00D42244"/>
    <w:rsid w:val="00D4250F"/>
    <w:rsid w:val="00D4251F"/>
    <w:rsid w:val="00D427FF"/>
    <w:rsid w:val="00D42985"/>
    <w:rsid w:val="00D42A08"/>
    <w:rsid w:val="00D42B84"/>
    <w:rsid w:val="00D42BE9"/>
    <w:rsid w:val="00D42C16"/>
    <w:rsid w:val="00D42C40"/>
    <w:rsid w:val="00D42E87"/>
    <w:rsid w:val="00D42FEC"/>
    <w:rsid w:val="00D4305C"/>
    <w:rsid w:val="00D434CC"/>
    <w:rsid w:val="00D435F1"/>
    <w:rsid w:val="00D436AD"/>
    <w:rsid w:val="00D43AB8"/>
    <w:rsid w:val="00D43B09"/>
    <w:rsid w:val="00D43C81"/>
    <w:rsid w:val="00D442C2"/>
    <w:rsid w:val="00D443A0"/>
    <w:rsid w:val="00D445B7"/>
    <w:rsid w:val="00D447EB"/>
    <w:rsid w:val="00D44800"/>
    <w:rsid w:val="00D44821"/>
    <w:rsid w:val="00D44B09"/>
    <w:rsid w:val="00D44CCE"/>
    <w:rsid w:val="00D44D43"/>
    <w:rsid w:val="00D44D9C"/>
    <w:rsid w:val="00D45135"/>
    <w:rsid w:val="00D45399"/>
    <w:rsid w:val="00D45583"/>
    <w:rsid w:val="00D4568A"/>
    <w:rsid w:val="00D45B25"/>
    <w:rsid w:val="00D45D36"/>
    <w:rsid w:val="00D46019"/>
    <w:rsid w:val="00D46150"/>
    <w:rsid w:val="00D46200"/>
    <w:rsid w:val="00D46E72"/>
    <w:rsid w:val="00D47018"/>
    <w:rsid w:val="00D470B7"/>
    <w:rsid w:val="00D47119"/>
    <w:rsid w:val="00D476FA"/>
    <w:rsid w:val="00D5042E"/>
    <w:rsid w:val="00D50566"/>
    <w:rsid w:val="00D50580"/>
    <w:rsid w:val="00D507A1"/>
    <w:rsid w:val="00D508AD"/>
    <w:rsid w:val="00D508E8"/>
    <w:rsid w:val="00D50E7A"/>
    <w:rsid w:val="00D50E8A"/>
    <w:rsid w:val="00D51149"/>
    <w:rsid w:val="00D51257"/>
    <w:rsid w:val="00D51377"/>
    <w:rsid w:val="00D516B8"/>
    <w:rsid w:val="00D51875"/>
    <w:rsid w:val="00D51AD1"/>
    <w:rsid w:val="00D52242"/>
    <w:rsid w:val="00D52479"/>
    <w:rsid w:val="00D524B8"/>
    <w:rsid w:val="00D525D9"/>
    <w:rsid w:val="00D52878"/>
    <w:rsid w:val="00D5287E"/>
    <w:rsid w:val="00D52DC2"/>
    <w:rsid w:val="00D52F29"/>
    <w:rsid w:val="00D530C6"/>
    <w:rsid w:val="00D53185"/>
    <w:rsid w:val="00D533C3"/>
    <w:rsid w:val="00D53419"/>
    <w:rsid w:val="00D535D9"/>
    <w:rsid w:val="00D53641"/>
    <w:rsid w:val="00D536A2"/>
    <w:rsid w:val="00D53962"/>
    <w:rsid w:val="00D53BF9"/>
    <w:rsid w:val="00D53F4B"/>
    <w:rsid w:val="00D54113"/>
    <w:rsid w:val="00D54272"/>
    <w:rsid w:val="00D545C7"/>
    <w:rsid w:val="00D5488F"/>
    <w:rsid w:val="00D549B0"/>
    <w:rsid w:val="00D54CA5"/>
    <w:rsid w:val="00D55001"/>
    <w:rsid w:val="00D55640"/>
    <w:rsid w:val="00D557DF"/>
    <w:rsid w:val="00D55B59"/>
    <w:rsid w:val="00D55E90"/>
    <w:rsid w:val="00D55F6F"/>
    <w:rsid w:val="00D5629F"/>
    <w:rsid w:val="00D564B9"/>
    <w:rsid w:val="00D56524"/>
    <w:rsid w:val="00D5657B"/>
    <w:rsid w:val="00D5679E"/>
    <w:rsid w:val="00D56828"/>
    <w:rsid w:val="00D56AFE"/>
    <w:rsid w:val="00D56DD0"/>
    <w:rsid w:val="00D56E29"/>
    <w:rsid w:val="00D56EFB"/>
    <w:rsid w:val="00D56F03"/>
    <w:rsid w:val="00D5708C"/>
    <w:rsid w:val="00D57208"/>
    <w:rsid w:val="00D574E3"/>
    <w:rsid w:val="00D5751D"/>
    <w:rsid w:val="00D57A82"/>
    <w:rsid w:val="00D57B7B"/>
    <w:rsid w:val="00D57F9B"/>
    <w:rsid w:val="00D60407"/>
    <w:rsid w:val="00D60827"/>
    <w:rsid w:val="00D6082F"/>
    <w:rsid w:val="00D60AF6"/>
    <w:rsid w:val="00D60BA1"/>
    <w:rsid w:val="00D60D79"/>
    <w:rsid w:val="00D60EEF"/>
    <w:rsid w:val="00D6169F"/>
    <w:rsid w:val="00D6185F"/>
    <w:rsid w:val="00D6196C"/>
    <w:rsid w:val="00D619D3"/>
    <w:rsid w:val="00D61BE7"/>
    <w:rsid w:val="00D61D85"/>
    <w:rsid w:val="00D625AE"/>
    <w:rsid w:val="00D62A6B"/>
    <w:rsid w:val="00D62FE0"/>
    <w:rsid w:val="00D63985"/>
    <w:rsid w:val="00D63A20"/>
    <w:rsid w:val="00D63F32"/>
    <w:rsid w:val="00D64047"/>
    <w:rsid w:val="00D640EF"/>
    <w:rsid w:val="00D64259"/>
    <w:rsid w:val="00D6443D"/>
    <w:rsid w:val="00D647DD"/>
    <w:rsid w:val="00D64810"/>
    <w:rsid w:val="00D64849"/>
    <w:rsid w:val="00D64DD9"/>
    <w:rsid w:val="00D64EC3"/>
    <w:rsid w:val="00D65187"/>
    <w:rsid w:val="00D657A3"/>
    <w:rsid w:val="00D65B86"/>
    <w:rsid w:val="00D65CCB"/>
    <w:rsid w:val="00D65E6B"/>
    <w:rsid w:val="00D6607B"/>
    <w:rsid w:val="00D66752"/>
    <w:rsid w:val="00D66911"/>
    <w:rsid w:val="00D66BF0"/>
    <w:rsid w:val="00D66D23"/>
    <w:rsid w:val="00D66F49"/>
    <w:rsid w:val="00D66FE1"/>
    <w:rsid w:val="00D671B1"/>
    <w:rsid w:val="00D671B8"/>
    <w:rsid w:val="00D67362"/>
    <w:rsid w:val="00D675CA"/>
    <w:rsid w:val="00D675DD"/>
    <w:rsid w:val="00D676FC"/>
    <w:rsid w:val="00D67815"/>
    <w:rsid w:val="00D6784E"/>
    <w:rsid w:val="00D678E0"/>
    <w:rsid w:val="00D67B1D"/>
    <w:rsid w:val="00D67CD9"/>
    <w:rsid w:val="00D67CE1"/>
    <w:rsid w:val="00D67D34"/>
    <w:rsid w:val="00D67E0B"/>
    <w:rsid w:val="00D7057F"/>
    <w:rsid w:val="00D705B3"/>
    <w:rsid w:val="00D707C5"/>
    <w:rsid w:val="00D7131B"/>
    <w:rsid w:val="00D717D8"/>
    <w:rsid w:val="00D719EB"/>
    <w:rsid w:val="00D71C7D"/>
    <w:rsid w:val="00D71DE5"/>
    <w:rsid w:val="00D72204"/>
    <w:rsid w:val="00D7242C"/>
    <w:rsid w:val="00D72435"/>
    <w:rsid w:val="00D72799"/>
    <w:rsid w:val="00D72BDA"/>
    <w:rsid w:val="00D72EAC"/>
    <w:rsid w:val="00D7331A"/>
    <w:rsid w:val="00D7341C"/>
    <w:rsid w:val="00D7342F"/>
    <w:rsid w:val="00D73851"/>
    <w:rsid w:val="00D73A66"/>
    <w:rsid w:val="00D73BBC"/>
    <w:rsid w:val="00D73C00"/>
    <w:rsid w:val="00D73D94"/>
    <w:rsid w:val="00D74123"/>
    <w:rsid w:val="00D74DBB"/>
    <w:rsid w:val="00D74F52"/>
    <w:rsid w:val="00D75019"/>
    <w:rsid w:val="00D7518B"/>
    <w:rsid w:val="00D75963"/>
    <w:rsid w:val="00D759A3"/>
    <w:rsid w:val="00D76335"/>
    <w:rsid w:val="00D7661C"/>
    <w:rsid w:val="00D766D6"/>
    <w:rsid w:val="00D76712"/>
    <w:rsid w:val="00D7686B"/>
    <w:rsid w:val="00D76989"/>
    <w:rsid w:val="00D76B33"/>
    <w:rsid w:val="00D76D70"/>
    <w:rsid w:val="00D76EBA"/>
    <w:rsid w:val="00D76EFC"/>
    <w:rsid w:val="00D7736F"/>
    <w:rsid w:val="00D77476"/>
    <w:rsid w:val="00D77529"/>
    <w:rsid w:val="00D7764F"/>
    <w:rsid w:val="00D77829"/>
    <w:rsid w:val="00D779C6"/>
    <w:rsid w:val="00D77C2E"/>
    <w:rsid w:val="00D77E8F"/>
    <w:rsid w:val="00D80084"/>
    <w:rsid w:val="00D800DE"/>
    <w:rsid w:val="00D806F8"/>
    <w:rsid w:val="00D80726"/>
    <w:rsid w:val="00D807B6"/>
    <w:rsid w:val="00D80944"/>
    <w:rsid w:val="00D80948"/>
    <w:rsid w:val="00D80B19"/>
    <w:rsid w:val="00D80F05"/>
    <w:rsid w:val="00D81016"/>
    <w:rsid w:val="00D8105E"/>
    <w:rsid w:val="00D8107A"/>
    <w:rsid w:val="00D8116F"/>
    <w:rsid w:val="00D813D7"/>
    <w:rsid w:val="00D814B1"/>
    <w:rsid w:val="00D8163E"/>
    <w:rsid w:val="00D81814"/>
    <w:rsid w:val="00D819F3"/>
    <w:rsid w:val="00D81A67"/>
    <w:rsid w:val="00D81BAA"/>
    <w:rsid w:val="00D81E53"/>
    <w:rsid w:val="00D81FC6"/>
    <w:rsid w:val="00D822D2"/>
    <w:rsid w:val="00D826ED"/>
    <w:rsid w:val="00D829E2"/>
    <w:rsid w:val="00D82A5A"/>
    <w:rsid w:val="00D82C97"/>
    <w:rsid w:val="00D82F72"/>
    <w:rsid w:val="00D83270"/>
    <w:rsid w:val="00D8369F"/>
    <w:rsid w:val="00D8393D"/>
    <w:rsid w:val="00D839C5"/>
    <w:rsid w:val="00D83C36"/>
    <w:rsid w:val="00D83F4D"/>
    <w:rsid w:val="00D84126"/>
    <w:rsid w:val="00D84CA8"/>
    <w:rsid w:val="00D84EB5"/>
    <w:rsid w:val="00D85111"/>
    <w:rsid w:val="00D851F0"/>
    <w:rsid w:val="00D85777"/>
    <w:rsid w:val="00D85B41"/>
    <w:rsid w:val="00D85BC1"/>
    <w:rsid w:val="00D85F91"/>
    <w:rsid w:val="00D8654A"/>
    <w:rsid w:val="00D8673F"/>
    <w:rsid w:val="00D8698C"/>
    <w:rsid w:val="00D86BB0"/>
    <w:rsid w:val="00D86C66"/>
    <w:rsid w:val="00D877C7"/>
    <w:rsid w:val="00D8794A"/>
    <w:rsid w:val="00D87A8B"/>
    <w:rsid w:val="00D9053D"/>
    <w:rsid w:val="00D90AA0"/>
    <w:rsid w:val="00D90E2D"/>
    <w:rsid w:val="00D91084"/>
    <w:rsid w:val="00D91649"/>
    <w:rsid w:val="00D916C8"/>
    <w:rsid w:val="00D9174A"/>
    <w:rsid w:val="00D91A9D"/>
    <w:rsid w:val="00D91CB6"/>
    <w:rsid w:val="00D91F7B"/>
    <w:rsid w:val="00D91FC0"/>
    <w:rsid w:val="00D92037"/>
    <w:rsid w:val="00D922BD"/>
    <w:rsid w:val="00D9238C"/>
    <w:rsid w:val="00D923A8"/>
    <w:rsid w:val="00D923E7"/>
    <w:rsid w:val="00D929B5"/>
    <w:rsid w:val="00D92D06"/>
    <w:rsid w:val="00D92ECC"/>
    <w:rsid w:val="00D93408"/>
    <w:rsid w:val="00D93E5A"/>
    <w:rsid w:val="00D93F6D"/>
    <w:rsid w:val="00D94362"/>
    <w:rsid w:val="00D94476"/>
    <w:rsid w:val="00D947FB"/>
    <w:rsid w:val="00D94882"/>
    <w:rsid w:val="00D94B53"/>
    <w:rsid w:val="00D94C7A"/>
    <w:rsid w:val="00D94E04"/>
    <w:rsid w:val="00D951F5"/>
    <w:rsid w:val="00D953FD"/>
    <w:rsid w:val="00D95646"/>
    <w:rsid w:val="00D957AB"/>
    <w:rsid w:val="00D95817"/>
    <w:rsid w:val="00D95E01"/>
    <w:rsid w:val="00D95E95"/>
    <w:rsid w:val="00D960B9"/>
    <w:rsid w:val="00D96122"/>
    <w:rsid w:val="00D963FE"/>
    <w:rsid w:val="00D964C7"/>
    <w:rsid w:val="00D96719"/>
    <w:rsid w:val="00D969BD"/>
    <w:rsid w:val="00D96A99"/>
    <w:rsid w:val="00D96B8B"/>
    <w:rsid w:val="00D96CBC"/>
    <w:rsid w:val="00D96DB0"/>
    <w:rsid w:val="00D97150"/>
    <w:rsid w:val="00D9763E"/>
    <w:rsid w:val="00D976CD"/>
    <w:rsid w:val="00D978D2"/>
    <w:rsid w:val="00D97C6C"/>
    <w:rsid w:val="00D97F40"/>
    <w:rsid w:val="00DA007E"/>
    <w:rsid w:val="00DA02E4"/>
    <w:rsid w:val="00DA02FA"/>
    <w:rsid w:val="00DA0461"/>
    <w:rsid w:val="00DA04C9"/>
    <w:rsid w:val="00DA06A4"/>
    <w:rsid w:val="00DA0B63"/>
    <w:rsid w:val="00DA0D91"/>
    <w:rsid w:val="00DA0F1F"/>
    <w:rsid w:val="00DA0FB0"/>
    <w:rsid w:val="00DA13DC"/>
    <w:rsid w:val="00DA1841"/>
    <w:rsid w:val="00DA1D92"/>
    <w:rsid w:val="00DA1EBE"/>
    <w:rsid w:val="00DA1FA4"/>
    <w:rsid w:val="00DA2109"/>
    <w:rsid w:val="00DA21A1"/>
    <w:rsid w:val="00DA21EC"/>
    <w:rsid w:val="00DA24A4"/>
    <w:rsid w:val="00DA2952"/>
    <w:rsid w:val="00DA2A40"/>
    <w:rsid w:val="00DA2CE6"/>
    <w:rsid w:val="00DA2D69"/>
    <w:rsid w:val="00DA2E67"/>
    <w:rsid w:val="00DA2FF6"/>
    <w:rsid w:val="00DA33DD"/>
    <w:rsid w:val="00DA3995"/>
    <w:rsid w:val="00DA3E02"/>
    <w:rsid w:val="00DA4382"/>
    <w:rsid w:val="00DA458E"/>
    <w:rsid w:val="00DA46FF"/>
    <w:rsid w:val="00DA4A93"/>
    <w:rsid w:val="00DA4E07"/>
    <w:rsid w:val="00DA51DB"/>
    <w:rsid w:val="00DA5208"/>
    <w:rsid w:val="00DA5363"/>
    <w:rsid w:val="00DA5521"/>
    <w:rsid w:val="00DA5C07"/>
    <w:rsid w:val="00DA5CB7"/>
    <w:rsid w:val="00DA61DC"/>
    <w:rsid w:val="00DA68A2"/>
    <w:rsid w:val="00DA6A17"/>
    <w:rsid w:val="00DA706C"/>
    <w:rsid w:val="00DA7447"/>
    <w:rsid w:val="00DA765E"/>
    <w:rsid w:val="00DA770A"/>
    <w:rsid w:val="00DA77B6"/>
    <w:rsid w:val="00DA7C59"/>
    <w:rsid w:val="00DA7D8E"/>
    <w:rsid w:val="00DA7D95"/>
    <w:rsid w:val="00DA7E26"/>
    <w:rsid w:val="00DB0095"/>
    <w:rsid w:val="00DB04B7"/>
    <w:rsid w:val="00DB0B5D"/>
    <w:rsid w:val="00DB0DB1"/>
    <w:rsid w:val="00DB0DF4"/>
    <w:rsid w:val="00DB1023"/>
    <w:rsid w:val="00DB1A47"/>
    <w:rsid w:val="00DB1D14"/>
    <w:rsid w:val="00DB1D81"/>
    <w:rsid w:val="00DB1D9F"/>
    <w:rsid w:val="00DB1EBE"/>
    <w:rsid w:val="00DB1F84"/>
    <w:rsid w:val="00DB2A9D"/>
    <w:rsid w:val="00DB2DEB"/>
    <w:rsid w:val="00DB3397"/>
    <w:rsid w:val="00DB393E"/>
    <w:rsid w:val="00DB47B4"/>
    <w:rsid w:val="00DB5302"/>
    <w:rsid w:val="00DB534E"/>
    <w:rsid w:val="00DB5587"/>
    <w:rsid w:val="00DB578F"/>
    <w:rsid w:val="00DB5975"/>
    <w:rsid w:val="00DB65D4"/>
    <w:rsid w:val="00DB6C1E"/>
    <w:rsid w:val="00DB749E"/>
    <w:rsid w:val="00DB754A"/>
    <w:rsid w:val="00DB7631"/>
    <w:rsid w:val="00DB7CAD"/>
    <w:rsid w:val="00DC02DC"/>
    <w:rsid w:val="00DC030E"/>
    <w:rsid w:val="00DC07F0"/>
    <w:rsid w:val="00DC093C"/>
    <w:rsid w:val="00DC0B82"/>
    <w:rsid w:val="00DC0D52"/>
    <w:rsid w:val="00DC0F35"/>
    <w:rsid w:val="00DC11EB"/>
    <w:rsid w:val="00DC1890"/>
    <w:rsid w:val="00DC18D2"/>
    <w:rsid w:val="00DC1AA4"/>
    <w:rsid w:val="00DC1B6F"/>
    <w:rsid w:val="00DC1FFD"/>
    <w:rsid w:val="00DC2245"/>
    <w:rsid w:val="00DC25BC"/>
    <w:rsid w:val="00DC2CB2"/>
    <w:rsid w:val="00DC2D22"/>
    <w:rsid w:val="00DC2F57"/>
    <w:rsid w:val="00DC309C"/>
    <w:rsid w:val="00DC3210"/>
    <w:rsid w:val="00DC338C"/>
    <w:rsid w:val="00DC3838"/>
    <w:rsid w:val="00DC392A"/>
    <w:rsid w:val="00DC3B58"/>
    <w:rsid w:val="00DC3C11"/>
    <w:rsid w:val="00DC3DF1"/>
    <w:rsid w:val="00DC3E3F"/>
    <w:rsid w:val="00DC40B6"/>
    <w:rsid w:val="00DC4264"/>
    <w:rsid w:val="00DC436F"/>
    <w:rsid w:val="00DC48D8"/>
    <w:rsid w:val="00DC4AB3"/>
    <w:rsid w:val="00DC4D82"/>
    <w:rsid w:val="00DC4E02"/>
    <w:rsid w:val="00DC4E8D"/>
    <w:rsid w:val="00DC52B9"/>
    <w:rsid w:val="00DC53F7"/>
    <w:rsid w:val="00DC56E6"/>
    <w:rsid w:val="00DC5A8C"/>
    <w:rsid w:val="00DC6399"/>
    <w:rsid w:val="00DC642C"/>
    <w:rsid w:val="00DC6498"/>
    <w:rsid w:val="00DC67A0"/>
    <w:rsid w:val="00DC6938"/>
    <w:rsid w:val="00DC6E64"/>
    <w:rsid w:val="00DC6F88"/>
    <w:rsid w:val="00DC6FA1"/>
    <w:rsid w:val="00DC71C5"/>
    <w:rsid w:val="00DC7559"/>
    <w:rsid w:val="00DC77C4"/>
    <w:rsid w:val="00DC7A99"/>
    <w:rsid w:val="00DC7EB3"/>
    <w:rsid w:val="00DD02E9"/>
    <w:rsid w:val="00DD03E9"/>
    <w:rsid w:val="00DD04D0"/>
    <w:rsid w:val="00DD075D"/>
    <w:rsid w:val="00DD07DF"/>
    <w:rsid w:val="00DD0924"/>
    <w:rsid w:val="00DD0AA3"/>
    <w:rsid w:val="00DD0C01"/>
    <w:rsid w:val="00DD0C21"/>
    <w:rsid w:val="00DD1259"/>
    <w:rsid w:val="00DD14EA"/>
    <w:rsid w:val="00DD166A"/>
    <w:rsid w:val="00DD169E"/>
    <w:rsid w:val="00DD1939"/>
    <w:rsid w:val="00DD1A09"/>
    <w:rsid w:val="00DD1CD2"/>
    <w:rsid w:val="00DD1F12"/>
    <w:rsid w:val="00DD2076"/>
    <w:rsid w:val="00DD20A3"/>
    <w:rsid w:val="00DD22E4"/>
    <w:rsid w:val="00DD2319"/>
    <w:rsid w:val="00DD2731"/>
    <w:rsid w:val="00DD2BCD"/>
    <w:rsid w:val="00DD313F"/>
    <w:rsid w:val="00DD3435"/>
    <w:rsid w:val="00DD38D6"/>
    <w:rsid w:val="00DD38EC"/>
    <w:rsid w:val="00DD42C0"/>
    <w:rsid w:val="00DD42C6"/>
    <w:rsid w:val="00DD4453"/>
    <w:rsid w:val="00DD4579"/>
    <w:rsid w:val="00DD45BC"/>
    <w:rsid w:val="00DD469E"/>
    <w:rsid w:val="00DD49F2"/>
    <w:rsid w:val="00DD4A93"/>
    <w:rsid w:val="00DD4ACE"/>
    <w:rsid w:val="00DD4C78"/>
    <w:rsid w:val="00DD4F2C"/>
    <w:rsid w:val="00DD5280"/>
    <w:rsid w:val="00DD53C0"/>
    <w:rsid w:val="00DD55B4"/>
    <w:rsid w:val="00DD55F7"/>
    <w:rsid w:val="00DD5884"/>
    <w:rsid w:val="00DD58C6"/>
    <w:rsid w:val="00DD5D6C"/>
    <w:rsid w:val="00DD6580"/>
    <w:rsid w:val="00DD67C3"/>
    <w:rsid w:val="00DD6971"/>
    <w:rsid w:val="00DD6C13"/>
    <w:rsid w:val="00DD6C14"/>
    <w:rsid w:val="00DD6D1F"/>
    <w:rsid w:val="00DD7064"/>
    <w:rsid w:val="00DD7383"/>
    <w:rsid w:val="00DD75E2"/>
    <w:rsid w:val="00DD76A8"/>
    <w:rsid w:val="00DD788E"/>
    <w:rsid w:val="00DD792B"/>
    <w:rsid w:val="00DD7BFC"/>
    <w:rsid w:val="00DD7E38"/>
    <w:rsid w:val="00DE0323"/>
    <w:rsid w:val="00DE057C"/>
    <w:rsid w:val="00DE09D5"/>
    <w:rsid w:val="00DE0DCF"/>
    <w:rsid w:val="00DE0F50"/>
    <w:rsid w:val="00DE11C8"/>
    <w:rsid w:val="00DE14CB"/>
    <w:rsid w:val="00DE17BD"/>
    <w:rsid w:val="00DE18D5"/>
    <w:rsid w:val="00DE1A29"/>
    <w:rsid w:val="00DE1AD4"/>
    <w:rsid w:val="00DE1FD2"/>
    <w:rsid w:val="00DE2214"/>
    <w:rsid w:val="00DE242E"/>
    <w:rsid w:val="00DE2A5D"/>
    <w:rsid w:val="00DE34D7"/>
    <w:rsid w:val="00DE34FA"/>
    <w:rsid w:val="00DE35CF"/>
    <w:rsid w:val="00DE382C"/>
    <w:rsid w:val="00DE38E2"/>
    <w:rsid w:val="00DE38E5"/>
    <w:rsid w:val="00DE3B30"/>
    <w:rsid w:val="00DE3B44"/>
    <w:rsid w:val="00DE44FB"/>
    <w:rsid w:val="00DE4525"/>
    <w:rsid w:val="00DE4604"/>
    <w:rsid w:val="00DE4F70"/>
    <w:rsid w:val="00DE4F9B"/>
    <w:rsid w:val="00DE4FBD"/>
    <w:rsid w:val="00DE50BE"/>
    <w:rsid w:val="00DE51F2"/>
    <w:rsid w:val="00DE545E"/>
    <w:rsid w:val="00DE551D"/>
    <w:rsid w:val="00DE555E"/>
    <w:rsid w:val="00DE55D5"/>
    <w:rsid w:val="00DE5781"/>
    <w:rsid w:val="00DE5AEA"/>
    <w:rsid w:val="00DE5D3E"/>
    <w:rsid w:val="00DE5D66"/>
    <w:rsid w:val="00DE5E9B"/>
    <w:rsid w:val="00DE5EB3"/>
    <w:rsid w:val="00DE5FB7"/>
    <w:rsid w:val="00DE658B"/>
    <w:rsid w:val="00DE6A27"/>
    <w:rsid w:val="00DE6E32"/>
    <w:rsid w:val="00DE7379"/>
    <w:rsid w:val="00DE75A5"/>
    <w:rsid w:val="00DE75E7"/>
    <w:rsid w:val="00DE7788"/>
    <w:rsid w:val="00DE77D6"/>
    <w:rsid w:val="00DE7A9F"/>
    <w:rsid w:val="00DE7BF6"/>
    <w:rsid w:val="00DE7D38"/>
    <w:rsid w:val="00DF05C6"/>
    <w:rsid w:val="00DF0743"/>
    <w:rsid w:val="00DF09A7"/>
    <w:rsid w:val="00DF0B7B"/>
    <w:rsid w:val="00DF0C8B"/>
    <w:rsid w:val="00DF0D7B"/>
    <w:rsid w:val="00DF1103"/>
    <w:rsid w:val="00DF1364"/>
    <w:rsid w:val="00DF15E6"/>
    <w:rsid w:val="00DF15F2"/>
    <w:rsid w:val="00DF198B"/>
    <w:rsid w:val="00DF1E2B"/>
    <w:rsid w:val="00DF1FEE"/>
    <w:rsid w:val="00DF2224"/>
    <w:rsid w:val="00DF2556"/>
    <w:rsid w:val="00DF2907"/>
    <w:rsid w:val="00DF2A22"/>
    <w:rsid w:val="00DF2ABD"/>
    <w:rsid w:val="00DF2B8E"/>
    <w:rsid w:val="00DF2C6E"/>
    <w:rsid w:val="00DF2FF6"/>
    <w:rsid w:val="00DF32F9"/>
    <w:rsid w:val="00DF34B8"/>
    <w:rsid w:val="00DF3618"/>
    <w:rsid w:val="00DF361B"/>
    <w:rsid w:val="00DF374C"/>
    <w:rsid w:val="00DF3D60"/>
    <w:rsid w:val="00DF3E60"/>
    <w:rsid w:val="00DF436A"/>
    <w:rsid w:val="00DF4A6B"/>
    <w:rsid w:val="00DF50A0"/>
    <w:rsid w:val="00DF53DA"/>
    <w:rsid w:val="00DF5558"/>
    <w:rsid w:val="00DF55C6"/>
    <w:rsid w:val="00DF57AF"/>
    <w:rsid w:val="00DF593B"/>
    <w:rsid w:val="00DF59DC"/>
    <w:rsid w:val="00DF5AD7"/>
    <w:rsid w:val="00DF5C7F"/>
    <w:rsid w:val="00DF5D4A"/>
    <w:rsid w:val="00DF5D54"/>
    <w:rsid w:val="00DF5E9E"/>
    <w:rsid w:val="00DF6586"/>
    <w:rsid w:val="00DF6671"/>
    <w:rsid w:val="00DF66FA"/>
    <w:rsid w:val="00DF6798"/>
    <w:rsid w:val="00DF69E0"/>
    <w:rsid w:val="00DF6A39"/>
    <w:rsid w:val="00DF6AB2"/>
    <w:rsid w:val="00DF6B04"/>
    <w:rsid w:val="00DF6C49"/>
    <w:rsid w:val="00DF6EC8"/>
    <w:rsid w:val="00DF7123"/>
    <w:rsid w:val="00DF7328"/>
    <w:rsid w:val="00DF73AF"/>
    <w:rsid w:val="00DF740A"/>
    <w:rsid w:val="00DF7527"/>
    <w:rsid w:val="00DF7697"/>
    <w:rsid w:val="00DF7893"/>
    <w:rsid w:val="00DF78FC"/>
    <w:rsid w:val="00DF7F0E"/>
    <w:rsid w:val="00DF7F7F"/>
    <w:rsid w:val="00E00027"/>
    <w:rsid w:val="00E001C0"/>
    <w:rsid w:val="00E0020D"/>
    <w:rsid w:val="00E00516"/>
    <w:rsid w:val="00E005F1"/>
    <w:rsid w:val="00E008EF"/>
    <w:rsid w:val="00E00A33"/>
    <w:rsid w:val="00E00E4E"/>
    <w:rsid w:val="00E01029"/>
    <w:rsid w:val="00E012EE"/>
    <w:rsid w:val="00E014AB"/>
    <w:rsid w:val="00E01674"/>
    <w:rsid w:val="00E0180E"/>
    <w:rsid w:val="00E01C05"/>
    <w:rsid w:val="00E023CA"/>
    <w:rsid w:val="00E02463"/>
    <w:rsid w:val="00E02480"/>
    <w:rsid w:val="00E02581"/>
    <w:rsid w:val="00E0260A"/>
    <w:rsid w:val="00E02928"/>
    <w:rsid w:val="00E02A44"/>
    <w:rsid w:val="00E03103"/>
    <w:rsid w:val="00E03135"/>
    <w:rsid w:val="00E031C9"/>
    <w:rsid w:val="00E032DA"/>
    <w:rsid w:val="00E033EF"/>
    <w:rsid w:val="00E0354F"/>
    <w:rsid w:val="00E0357E"/>
    <w:rsid w:val="00E0358C"/>
    <w:rsid w:val="00E04276"/>
    <w:rsid w:val="00E04611"/>
    <w:rsid w:val="00E04D07"/>
    <w:rsid w:val="00E04E39"/>
    <w:rsid w:val="00E053D5"/>
    <w:rsid w:val="00E0557F"/>
    <w:rsid w:val="00E0582C"/>
    <w:rsid w:val="00E05A2B"/>
    <w:rsid w:val="00E05A7A"/>
    <w:rsid w:val="00E05CBE"/>
    <w:rsid w:val="00E05CC9"/>
    <w:rsid w:val="00E05CE8"/>
    <w:rsid w:val="00E05CF8"/>
    <w:rsid w:val="00E05F83"/>
    <w:rsid w:val="00E064B2"/>
    <w:rsid w:val="00E066E9"/>
    <w:rsid w:val="00E0689D"/>
    <w:rsid w:val="00E06D96"/>
    <w:rsid w:val="00E070D5"/>
    <w:rsid w:val="00E072E6"/>
    <w:rsid w:val="00E0784C"/>
    <w:rsid w:val="00E0788D"/>
    <w:rsid w:val="00E07C48"/>
    <w:rsid w:val="00E10242"/>
    <w:rsid w:val="00E102C6"/>
    <w:rsid w:val="00E10546"/>
    <w:rsid w:val="00E108BA"/>
    <w:rsid w:val="00E10BBD"/>
    <w:rsid w:val="00E10D54"/>
    <w:rsid w:val="00E11A95"/>
    <w:rsid w:val="00E11CF3"/>
    <w:rsid w:val="00E11DCC"/>
    <w:rsid w:val="00E11E76"/>
    <w:rsid w:val="00E1280E"/>
    <w:rsid w:val="00E128CB"/>
    <w:rsid w:val="00E12CD9"/>
    <w:rsid w:val="00E12EA0"/>
    <w:rsid w:val="00E12FCE"/>
    <w:rsid w:val="00E12FD4"/>
    <w:rsid w:val="00E13247"/>
    <w:rsid w:val="00E14066"/>
    <w:rsid w:val="00E14538"/>
    <w:rsid w:val="00E14566"/>
    <w:rsid w:val="00E14683"/>
    <w:rsid w:val="00E14745"/>
    <w:rsid w:val="00E14799"/>
    <w:rsid w:val="00E147B5"/>
    <w:rsid w:val="00E1483B"/>
    <w:rsid w:val="00E14847"/>
    <w:rsid w:val="00E14BDB"/>
    <w:rsid w:val="00E1561D"/>
    <w:rsid w:val="00E15B6A"/>
    <w:rsid w:val="00E15D03"/>
    <w:rsid w:val="00E15D07"/>
    <w:rsid w:val="00E15E4C"/>
    <w:rsid w:val="00E162AB"/>
    <w:rsid w:val="00E16687"/>
    <w:rsid w:val="00E16C1B"/>
    <w:rsid w:val="00E16F80"/>
    <w:rsid w:val="00E17033"/>
    <w:rsid w:val="00E1730F"/>
    <w:rsid w:val="00E176CC"/>
    <w:rsid w:val="00E179A9"/>
    <w:rsid w:val="00E17BAD"/>
    <w:rsid w:val="00E17BC6"/>
    <w:rsid w:val="00E2002A"/>
    <w:rsid w:val="00E20220"/>
    <w:rsid w:val="00E203F0"/>
    <w:rsid w:val="00E2078C"/>
    <w:rsid w:val="00E2089E"/>
    <w:rsid w:val="00E20A16"/>
    <w:rsid w:val="00E20C32"/>
    <w:rsid w:val="00E20C33"/>
    <w:rsid w:val="00E2106A"/>
    <w:rsid w:val="00E21296"/>
    <w:rsid w:val="00E2155A"/>
    <w:rsid w:val="00E21B7A"/>
    <w:rsid w:val="00E21E0F"/>
    <w:rsid w:val="00E22166"/>
    <w:rsid w:val="00E22428"/>
    <w:rsid w:val="00E22452"/>
    <w:rsid w:val="00E22684"/>
    <w:rsid w:val="00E2302E"/>
    <w:rsid w:val="00E230DC"/>
    <w:rsid w:val="00E23103"/>
    <w:rsid w:val="00E23139"/>
    <w:rsid w:val="00E231E5"/>
    <w:rsid w:val="00E23CBA"/>
    <w:rsid w:val="00E241F0"/>
    <w:rsid w:val="00E24241"/>
    <w:rsid w:val="00E2424E"/>
    <w:rsid w:val="00E24275"/>
    <w:rsid w:val="00E242B1"/>
    <w:rsid w:val="00E24352"/>
    <w:rsid w:val="00E248F8"/>
    <w:rsid w:val="00E24A3C"/>
    <w:rsid w:val="00E24A92"/>
    <w:rsid w:val="00E24BF7"/>
    <w:rsid w:val="00E25184"/>
    <w:rsid w:val="00E25368"/>
    <w:rsid w:val="00E25AC8"/>
    <w:rsid w:val="00E25CA4"/>
    <w:rsid w:val="00E26269"/>
    <w:rsid w:val="00E263D4"/>
    <w:rsid w:val="00E2640A"/>
    <w:rsid w:val="00E26478"/>
    <w:rsid w:val="00E26620"/>
    <w:rsid w:val="00E26661"/>
    <w:rsid w:val="00E2690B"/>
    <w:rsid w:val="00E26B53"/>
    <w:rsid w:val="00E26CB6"/>
    <w:rsid w:val="00E26FC8"/>
    <w:rsid w:val="00E27228"/>
    <w:rsid w:val="00E274E4"/>
    <w:rsid w:val="00E278F2"/>
    <w:rsid w:val="00E27980"/>
    <w:rsid w:val="00E2798F"/>
    <w:rsid w:val="00E27A90"/>
    <w:rsid w:val="00E27ABE"/>
    <w:rsid w:val="00E27BA9"/>
    <w:rsid w:val="00E30149"/>
    <w:rsid w:val="00E3017F"/>
    <w:rsid w:val="00E30239"/>
    <w:rsid w:val="00E30696"/>
    <w:rsid w:val="00E30935"/>
    <w:rsid w:val="00E30F13"/>
    <w:rsid w:val="00E310AE"/>
    <w:rsid w:val="00E31E4A"/>
    <w:rsid w:val="00E326CA"/>
    <w:rsid w:val="00E3284F"/>
    <w:rsid w:val="00E32A24"/>
    <w:rsid w:val="00E32E63"/>
    <w:rsid w:val="00E32F53"/>
    <w:rsid w:val="00E33038"/>
    <w:rsid w:val="00E3335C"/>
    <w:rsid w:val="00E3336B"/>
    <w:rsid w:val="00E33434"/>
    <w:rsid w:val="00E334CF"/>
    <w:rsid w:val="00E33589"/>
    <w:rsid w:val="00E33DAF"/>
    <w:rsid w:val="00E341CB"/>
    <w:rsid w:val="00E3442A"/>
    <w:rsid w:val="00E34719"/>
    <w:rsid w:val="00E3474E"/>
    <w:rsid w:val="00E34973"/>
    <w:rsid w:val="00E34C29"/>
    <w:rsid w:val="00E34C5D"/>
    <w:rsid w:val="00E34CC9"/>
    <w:rsid w:val="00E34D8D"/>
    <w:rsid w:val="00E3521E"/>
    <w:rsid w:val="00E35A33"/>
    <w:rsid w:val="00E35FBD"/>
    <w:rsid w:val="00E360DB"/>
    <w:rsid w:val="00E36224"/>
    <w:rsid w:val="00E36571"/>
    <w:rsid w:val="00E36803"/>
    <w:rsid w:val="00E36905"/>
    <w:rsid w:val="00E36F1B"/>
    <w:rsid w:val="00E36F1D"/>
    <w:rsid w:val="00E37073"/>
    <w:rsid w:val="00E37570"/>
    <w:rsid w:val="00E3761F"/>
    <w:rsid w:val="00E37B89"/>
    <w:rsid w:val="00E400B2"/>
    <w:rsid w:val="00E401B6"/>
    <w:rsid w:val="00E40582"/>
    <w:rsid w:val="00E4089C"/>
    <w:rsid w:val="00E409E6"/>
    <w:rsid w:val="00E409F9"/>
    <w:rsid w:val="00E40DE4"/>
    <w:rsid w:val="00E413A3"/>
    <w:rsid w:val="00E4159D"/>
    <w:rsid w:val="00E41ADB"/>
    <w:rsid w:val="00E41B8E"/>
    <w:rsid w:val="00E41DA8"/>
    <w:rsid w:val="00E41E18"/>
    <w:rsid w:val="00E41EB1"/>
    <w:rsid w:val="00E4215B"/>
    <w:rsid w:val="00E42383"/>
    <w:rsid w:val="00E42427"/>
    <w:rsid w:val="00E4242D"/>
    <w:rsid w:val="00E4243E"/>
    <w:rsid w:val="00E42953"/>
    <w:rsid w:val="00E43033"/>
    <w:rsid w:val="00E43287"/>
    <w:rsid w:val="00E43399"/>
    <w:rsid w:val="00E43751"/>
    <w:rsid w:val="00E438E4"/>
    <w:rsid w:val="00E43AFC"/>
    <w:rsid w:val="00E43BBA"/>
    <w:rsid w:val="00E443A3"/>
    <w:rsid w:val="00E445AD"/>
    <w:rsid w:val="00E44614"/>
    <w:rsid w:val="00E4479F"/>
    <w:rsid w:val="00E4497C"/>
    <w:rsid w:val="00E44CA2"/>
    <w:rsid w:val="00E44DB6"/>
    <w:rsid w:val="00E454D2"/>
    <w:rsid w:val="00E454F6"/>
    <w:rsid w:val="00E4581F"/>
    <w:rsid w:val="00E4651D"/>
    <w:rsid w:val="00E46693"/>
    <w:rsid w:val="00E46B68"/>
    <w:rsid w:val="00E46C57"/>
    <w:rsid w:val="00E46D65"/>
    <w:rsid w:val="00E46D8B"/>
    <w:rsid w:val="00E470AD"/>
    <w:rsid w:val="00E471EB"/>
    <w:rsid w:val="00E4736B"/>
    <w:rsid w:val="00E476A2"/>
    <w:rsid w:val="00E479EF"/>
    <w:rsid w:val="00E47CF0"/>
    <w:rsid w:val="00E504BB"/>
    <w:rsid w:val="00E50AA4"/>
    <w:rsid w:val="00E50BFC"/>
    <w:rsid w:val="00E50F39"/>
    <w:rsid w:val="00E50FB0"/>
    <w:rsid w:val="00E51608"/>
    <w:rsid w:val="00E5165B"/>
    <w:rsid w:val="00E519AE"/>
    <w:rsid w:val="00E51AAB"/>
    <w:rsid w:val="00E51C37"/>
    <w:rsid w:val="00E51EEA"/>
    <w:rsid w:val="00E5280E"/>
    <w:rsid w:val="00E5291D"/>
    <w:rsid w:val="00E52E88"/>
    <w:rsid w:val="00E52FBA"/>
    <w:rsid w:val="00E531D9"/>
    <w:rsid w:val="00E532DD"/>
    <w:rsid w:val="00E533F1"/>
    <w:rsid w:val="00E53728"/>
    <w:rsid w:val="00E539B6"/>
    <w:rsid w:val="00E541F4"/>
    <w:rsid w:val="00E544FF"/>
    <w:rsid w:val="00E54670"/>
    <w:rsid w:val="00E5471E"/>
    <w:rsid w:val="00E5479D"/>
    <w:rsid w:val="00E54837"/>
    <w:rsid w:val="00E548C9"/>
    <w:rsid w:val="00E5491B"/>
    <w:rsid w:val="00E54B2C"/>
    <w:rsid w:val="00E54F36"/>
    <w:rsid w:val="00E5520D"/>
    <w:rsid w:val="00E553B1"/>
    <w:rsid w:val="00E553CC"/>
    <w:rsid w:val="00E55742"/>
    <w:rsid w:val="00E55DFD"/>
    <w:rsid w:val="00E56B2D"/>
    <w:rsid w:val="00E56C38"/>
    <w:rsid w:val="00E56E73"/>
    <w:rsid w:val="00E5742F"/>
    <w:rsid w:val="00E5765C"/>
    <w:rsid w:val="00E57874"/>
    <w:rsid w:val="00E5787E"/>
    <w:rsid w:val="00E578E6"/>
    <w:rsid w:val="00E57916"/>
    <w:rsid w:val="00E57F28"/>
    <w:rsid w:val="00E60257"/>
    <w:rsid w:val="00E60377"/>
    <w:rsid w:val="00E60463"/>
    <w:rsid w:val="00E6089E"/>
    <w:rsid w:val="00E6093C"/>
    <w:rsid w:val="00E60F74"/>
    <w:rsid w:val="00E60FD5"/>
    <w:rsid w:val="00E617CB"/>
    <w:rsid w:val="00E61AF7"/>
    <w:rsid w:val="00E61D43"/>
    <w:rsid w:val="00E61D5B"/>
    <w:rsid w:val="00E6211F"/>
    <w:rsid w:val="00E62492"/>
    <w:rsid w:val="00E626CA"/>
    <w:rsid w:val="00E62E2D"/>
    <w:rsid w:val="00E62EE7"/>
    <w:rsid w:val="00E62F57"/>
    <w:rsid w:val="00E63526"/>
    <w:rsid w:val="00E636AB"/>
    <w:rsid w:val="00E639A5"/>
    <w:rsid w:val="00E63C1E"/>
    <w:rsid w:val="00E63C31"/>
    <w:rsid w:val="00E63DF0"/>
    <w:rsid w:val="00E63E4C"/>
    <w:rsid w:val="00E63FC3"/>
    <w:rsid w:val="00E6407D"/>
    <w:rsid w:val="00E64400"/>
    <w:rsid w:val="00E644D1"/>
    <w:rsid w:val="00E646ED"/>
    <w:rsid w:val="00E64A42"/>
    <w:rsid w:val="00E64C57"/>
    <w:rsid w:val="00E64F05"/>
    <w:rsid w:val="00E6501B"/>
    <w:rsid w:val="00E658A6"/>
    <w:rsid w:val="00E6593E"/>
    <w:rsid w:val="00E65C21"/>
    <w:rsid w:val="00E65CC9"/>
    <w:rsid w:val="00E65EEF"/>
    <w:rsid w:val="00E65FDD"/>
    <w:rsid w:val="00E66287"/>
    <w:rsid w:val="00E66399"/>
    <w:rsid w:val="00E66445"/>
    <w:rsid w:val="00E66987"/>
    <w:rsid w:val="00E66E55"/>
    <w:rsid w:val="00E676BD"/>
    <w:rsid w:val="00E6771F"/>
    <w:rsid w:val="00E677D4"/>
    <w:rsid w:val="00E67A07"/>
    <w:rsid w:val="00E67BC6"/>
    <w:rsid w:val="00E67C31"/>
    <w:rsid w:val="00E67EC6"/>
    <w:rsid w:val="00E70303"/>
    <w:rsid w:val="00E70331"/>
    <w:rsid w:val="00E70410"/>
    <w:rsid w:val="00E706BC"/>
    <w:rsid w:val="00E708C6"/>
    <w:rsid w:val="00E71076"/>
    <w:rsid w:val="00E710EE"/>
    <w:rsid w:val="00E711F0"/>
    <w:rsid w:val="00E712E0"/>
    <w:rsid w:val="00E71C22"/>
    <w:rsid w:val="00E71E98"/>
    <w:rsid w:val="00E71EAE"/>
    <w:rsid w:val="00E721FF"/>
    <w:rsid w:val="00E72207"/>
    <w:rsid w:val="00E7231A"/>
    <w:rsid w:val="00E72394"/>
    <w:rsid w:val="00E725E4"/>
    <w:rsid w:val="00E728AA"/>
    <w:rsid w:val="00E72E78"/>
    <w:rsid w:val="00E72FFC"/>
    <w:rsid w:val="00E7331C"/>
    <w:rsid w:val="00E734AC"/>
    <w:rsid w:val="00E73A03"/>
    <w:rsid w:val="00E73A53"/>
    <w:rsid w:val="00E73BDC"/>
    <w:rsid w:val="00E74399"/>
    <w:rsid w:val="00E7450C"/>
    <w:rsid w:val="00E7465A"/>
    <w:rsid w:val="00E74C53"/>
    <w:rsid w:val="00E74FEF"/>
    <w:rsid w:val="00E75956"/>
    <w:rsid w:val="00E75E1C"/>
    <w:rsid w:val="00E75FBA"/>
    <w:rsid w:val="00E7602B"/>
    <w:rsid w:val="00E7684D"/>
    <w:rsid w:val="00E76ACC"/>
    <w:rsid w:val="00E76C86"/>
    <w:rsid w:val="00E76D2A"/>
    <w:rsid w:val="00E76F6A"/>
    <w:rsid w:val="00E77079"/>
    <w:rsid w:val="00E770AC"/>
    <w:rsid w:val="00E770F6"/>
    <w:rsid w:val="00E77131"/>
    <w:rsid w:val="00E77341"/>
    <w:rsid w:val="00E77437"/>
    <w:rsid w:val="00E77B31"/>
    <w:rsid w:val="00E77E64"/>
    <w:rsid w:val="00E77FAB"/>
    <w:rsid w:val="00E80361"/>
    <w:rsid w:val="00E80478"/>
    <w:rsid w:val="00E80BE7"/>
    <w:rsid w:val="00E81473"/>
    <w:rsid w:val="00E81686"/>
    <w:rsid w:val="00E816A0"/>
    <w:rsid w:val="00E81766"/>
    <w:rsid w:val="00E81833"/>
    <w:rsid w:val="00E81954"/>
    <w:rsid w:val="00E819B2"/>
    <w:rsid w:val="00E819E1"/>
    <w:rsid w:val="00E81ADB"/>
    <w:rsid w:val="00E81CC2"/>
    <w:rsid w:val="00E81FB9"/>
    <w:rsid w:val="00E820A3"/>
    <w:rsid w:val="00E8285C"/>
    <w:rsid w:val="00E828F7"/>
    <w:rsid w:val="00E82B37"/>
    <w:rsid w:val="00E82C14"/>
    <w:rsid w:val="00E82F18"/>
    <w:rsid w:val="00E82F76"/>
    <w:rsid w:val="00E838F2"/>
    <w:rsid w:val="00E83C71"/>
    <w:rsid w:val="00E83E75"/>
    <w:rsid w:val="00E8407A"/>
    <w:rsid w:val="00E840F1"/>
    <w:rsid w:val="00E840F6"/>
    <w:rsid w:val="00E84115"/>
    <w:rsid w:val="00E84116"/>
    <w:rsid w:val="00E841A9"/>
    <w:rsid w:val="00E843A2"/>
    <w:rsid w:val="00E84522"/>
    <w:rsid w:val="00E847F3"/>
    <w:rsid w:val="00E84979"/>
    <w:rsid w:val="00E84E0D"/>
    <w:rsid w:val="00E85344"/>
    <w:rsid w:val="00E853A2"/>
    <w:rsid w:val="00E8573F"/>
    <w:rsid w:val="00E85749"/>
    <w:rsid w:val="00E85B65"/>
    <w:rsid w:val="00E85CAF"/>
    <w:rsid w:val="00E86151"/>
    <w:rsid w:val="00E86178"/>
    <w:rsid w:val="00E86199"/>
    <w:rsid w:val="00E8677D"/>
    <w:rsid w:val="00E86F28"/>
    <w:rsid w:val="00E870FB"/>
    <w:rsid w:val="00E872DB"/>
    <w:rsid w:val="00E87483"/>
    <w:rsid w:val="00E902E6"/>
    <w:rsid w:val="00E90352"/>
    <w:rsid w:val="00E906C3"/>
    <w:rsid w:val="00E90719"/>
    <w:rsid w:val="00E909DD"/>
    <w:rsid w:val="00E90C10"/>
    <w:rsid w:val="00E90F5B"/>
    <w:rsid w:val="00E911E1"/>
    <w:rsid w:val="00E91403"/>
    <w:rsid w:val="00E91455"/>
    <w:rsid w:val="00E91C52"/>
    <w:rsid w:val="00E91C79"/>
    <w:rsid w:val="00E91D1D"/>
    <w:rsid w:val="00E91D9D"/>
    <w:rsid w:val="00E92133"/>
    <w:rsid w:val="00E922AB"/>
    <w:rsid w:val="00E9249B"/>
    <w:rsid w:val="00E92540"/>
    <w:rsid w:val="00E925D2"/>
    <w:rsid w:val="00E92678"/>
    <w:rsid w:val="00E9285B"/>
    <w:rsid w:val="00E92C56"/>
    <w:rsid w:val="00E92E01"/>
    <w:rsid w:val="00E92F60"/>
    <w:rsid w:val="00E932D0"/>
    <w:rsid w:val="00E9340B"/>
    <w:rsid w:val="00E9344F"/>
    <w:rsid w:val="00E935B4"/>
    <w:rsid w:val="00E93B09"/>
    <w:rsid w:val="00E94344"/>
    <w:rsid w:val="00E943EA"/>
    <w:rsid w:val="00E9441D"/>
    <w:rsid w:val="00E94C05"/>
    <w:rsid w:val="00E94E95"/>
    <w:rsid w:val="00E94F83"/>
    <w:rsid w:val="00E94FCA"/>
    <w:rsid w:val="00E951A3"/>
    <w:rsid w:val="00E95430"/>
    <w:rsid w:val="00E954EE"/>
    <w:rsid w:val="00E9562B"/>
    <w:rsid w:val="00E9578E"/>
    <w:rsid w:val="00E95A31"/>
    <w:rsid w:val="00E95AC0"/>
    <w:rsid w:val="00E95CE3"/>
    <w:rsid w:val="00E95D80"/>
    <w:rsid w:val="00E964B7"/>
    <w:rsid w:val="00E965C1"/>
    <w:rsid w:val="00E965E6"/>
    <w:rsid w:val="00E96873"/>
    <w:rsid w:val="00E96A83"/>
    <w:rsid w:val="00E96DF0"/>
    <w:rsid w:val="00E970BA"/>
    <w:rsid w:val="00E9718B"/>
    <w:rsid w:val="00E9796D"/>
    <w:rsid w:val="00E979EF"/>
    <w:rsid w:val="00E97FC2"/>
    <w:rsid w:val="00EA064A"/>
    <w:rsid w:val="00EA0717"/>
    <w:rsid w:val="00EA0BE0"/>
    <w:rsid w:val="00EA0D37"/>
    <w:rsid w:val="00EA0E6A"/>
    <w:rsid w:val="00EA10B3"/>
    <w:rsid w:val="00EA11AB"/>
    <w:rsid w:val="00EA1434"/>
    <w:rsid w:val="00EA1589"/>
    <w:rsid w:val="00EA18D2"/>
    <w:rsid w:val="00EA1903"/>
    <w:rsid w:val="00EA1997"/>
    <w:rsid w:val="00EA1A37"/>
    <w:rsid w:val="00EA1E56"/>
    <w:rsid w:val="00EA2256"/>
    <w:rsid w:val="00EA2323"/>
    <w:rsid w:val="00EA242C"/>
    <w:rsid w:val="00EA25B2"/>
    <w:rsid w:val="00EA2B6C"/>
    <w:rsid w:val="00EA2B88"/>
    <w:rsid w:val="00EA2E34"/>
    <w:rsid w:val="00EA2F42"/>
    <w:rsid w:val="00EA2FE9"/>
    <w:rsid w:val="00EA3097"/>
    <w:rsid w:val="00EA30FC"/>
    <w:rsid w:val="00EA3438"/>
    <w:rsid w:val="00EA348B"/>
    <w:rsid w:val="00EA3644"/>
    <w:rsid w:val="00EA37A8"/>
    <w:rsid w:val="00EA39B2"/>
    <w:rsid w:val="00EA3BC6"/>
    <w:rsid w:val="00EA3D8B"/>
    <w:rsid w:val="00EA3FB9"/>
    <w:rsid w:val="00EA420D"/>
    <w:rsid w:val="00EA425D"/>
    <w:rsid w:val="00EA4592"/>
    <w:rsid w:val="00EA47EC"/>
    <w:rsid w:val="00EA4870"/>
    <w:rsid w:val="00EA4AB4"/>
    <w:rsid w:val="00EA4B21"/>
    <w:rsid w:val="00EA4DC7"/>
    <w:rsid w:val="00EA4FC9"/>
    <w:rsid w:val="00EA5085"/>
    <w:rsid w:val="00EA56D8"/>
    <w:rsid w:val="00EA5BA3"/>
    <w:rsid w:val="00EA5D65"/>
    <w:rsid w:val="00EA5F3D"/>
    <w:rsid w:val="00EA6340"/>
    <w:rsid w:val="00EA637C"/>
    <w:rsid w:val="00EA63C1"/>
    <w:rsid w:val="00EA6529"/>
    <w:rsid w:val="00EA673B"/>
    <w:rsid w:val="00EA6815"/>
    <w:rsid w:val="00EA6DA7"/>
    <w:rsid w:val="00EA6EDE"/>
    <w:rsid w:val="00EA70CE"/>
    <w:rsid w:val="00EA74BE"/>
    <w:rsid w:val="00EA7520"/>
    <w:rsid w:val="00EA771F"/>
    <w:rsid w:val="00EA7755"/>
    <w:rsid w:val="00EA7A62"/>
    <w:rsid w:val="00EA7CA0"/>
    <w:rsid w:val="00EB01A8"/>
    <w:rsid w:val="00EB0369"/>
    <w:rsid w:val="00EB05F0"/>
    <w:rsid w:val="00EB0722"/>
    <w:rsid w:val="00EB0749"/>
    <w:rsid w:val="00EB0AF3"/>
    <w:rsid w:val="00EB0BDC"/>
    <w:rsid w:val="00EB1358"/>
    <w:rsid w:val="00EB148D"/>
    <w:rsid w:val="00EB166E"/>
    <w:rsid w:val="00EB1A61"/>
    <w:rsid w:val="00EB1BF5"/>
    <w:rsid w:val="00EB1C60"/>
    <w:rsid w:val="00EB1E7A"/>
    <w:rsid w:val="00EB2163"/>
    <w:rsid w:val="00EB27C9"/>
    <w:rsid w:val="00EB2932"/>
    <w:rsid w:val="00EB29D1"/>
    <w:rsid w:val="00EB2A13"/>
    <w:rsid w:val="00EB2F3F"/>
    <w:rsid w:val="00EB3CFB"/>
    <w:rsid w:val="00EB3D1F"/>
    <w:rsid w:val="00EB40B1"/>
    <w:rsid w:val="00EB42FF"/>
    <w:rsid w:val="00EB4458"/>
    <w:rsid w:val="00EB45DF"/>
    <w:rsid w:val="00EB4865"/>
    <w:rsid w:val="00EB4A52"/>
    <w:rsid w:val="00EB4DF8"/>
    <w:rsid w:val="00EB50BC"/>
    <w:rsid w:val="00EB50C6"/>
    <w:rsid w:val="00EB576E"/>
    <w:rsid w:val="00EB59B0"/>
    <w:rsid w:val="00EB601F"/>
    <w:rsid w:val="00EB63CD"/>
    <w:rsid w:val="00EB6649"/>
    <w:rsid w:val="00EB68FA"/>
    <w:rsid w:val="00EB6B37"/>
    <w:rsid w:val="00EB6DE1"/>
    <w:rsid w:val="00EB72F6"/>
    <w:rsid w:val="00EB7496"/>
    <w:rsid w:val="00EB776C"/>
    <w:rsid w:val="00EB79AA"/>
    <w:rsid w:val="00EB79D6"/>
    <w:rsid w:val="00EB7B91"/>
    <w:rsid w:val="00EB7F0F"/>
    <w:rsid w:val="00EB7FAA"/>
    <w:rsid w:val="00EC0093"/>
    <w:rsid w:val="00EC024D"/>
    <w:rsid w:val="00EC04C2"/>
    <w:rsid w:val="00EC0AA8"/>
    <w:rsid w:val="00EC0B59"/>
    <w:rsid w:val="00EC0D59"/>
    <w:rsid w:val="00EC0DF4"/>
    <w:rsid w:val="00EC0FCD"/>
    <w:rsid w:val="00EC1461"/>
    <w:rsid w:val="00EC165E"/>
    <w:rsid w:val="00EC1686"/>
    <w:rsid w:val="00EC1E65"/>
    <w:rsid w:val="00EC20B1"/>
    <w:rsid w:val="00EC238E"/>
    <w:rsid w:val="00EC2D08"/>
    <w:rsid w:val="00EC2ECF"/>
    <w:rsid w:val="00EC2F20"/>
    <w:rsid w:val="00EC34C7"/>
    <w:rsid w:val="00EC350E"/>
    <w:rsid w:val="00EC3629"/>
    <w:rsid w:val="00EC3641"/>
    <w:rsid w:val="00EC36A9"/>
    <w:rsid w:val="00EC3945"/>
    <w:rsid w:val="00EC3967"/>
    <w:rsid w:val="00EC427D"/>
    <w:rsid w:val="00EC4345"/>
    <w:rsid w:val="00EC4369"/>
    <w:rsid w:val="00EC461E"/>
    <w:rsid w:val="00EC47B5"/>
    <w:rsid w:val="00EC47F4"/>
    <w:rsid w:val="00EC48EF"/>
    <w:rsid w:val="00EC4A3F"/>
    <w:rsid w:val="00EC4A8C"/>
    <w:rsid w:val="00EC4B0A"/>
    <w:rsid w:val="00EC4EF7"/>
    <w:rsid w:val="00EC5074"/>
    <w:rsid w:val="00EC579E"/>
    <w:rsid w:val="00EC5AEC"/>
    <w:rsid w:val="00EC5BED"/>
    <w:rsid w:val="00EC5D1F"/>
    <w:rsid w:val="00EC5E8D"/>
    <w:rsid w:val="00EC5FA6"/>
    <w:rsid w:val="00EC6063"/>
    <w:rsid w:val="00EC625E"/>
    <w:rsid w:val="00EC646D"/>
    <w:rsid w:val="00EC659B"/>
    <w:rsid w:val="00EC680A"/>
    <w:rsid w:val="00EC6AE8"/>
    <w:rsid w:val="00EC6AF5"/>
    <w:rsid w:val="00EC6CD3"/>
    <w:rsid w:val="00EC6EB8"/>
    <w:rsid w:val="00EC7045"/>
    <w:rsid w:val="00EC72F8"/>
    <w:rsid w:val="00EC74BB"/>
    <w:rsid w:val="00EC795A"/>
    <w:rsid w:val="00EC79B0"/>
    <w:rsid w:val="00EC7B95"/>
    <w:rsid w:val="00EC7E06"/>
    <w:rsid w:val="00EC7E2B"/>
    <w:rsid w:val="00EC7F2A"/>
    <w:rsid w:val="00EC7F32"/>
    <w:rsid w:val="00ED048E"/>
    <w:rsid w:val="00ED06B2"/>
    <w:rsid w:val="00ED06D6"/>
    <w:rsid w:val="00ED1138"/>
    <w:rsid w:val="00ED1211"/>
    <w:rsid w:val="00ED125A"/>
    <w:rsid w:val="00ED175C"/>
    <w:rsid w:val="00ED191F"/>
    <w:rsid w:val="00ED1A4E"/>
    <w:rsid w:val="00ED1DC7"/>
    <w:rsid w:val="00ED1EC4"/>
    <w:rsid w:val="00ED2037"/>
    <w:rsid w:val="00ED25F2"/>
    <w:rsid w:val="00ED2629"/>
    <w:rsid w:val="00ED30EE"/>
    <w:rsid w:val="00ED3861"/>
    <w:rsid w:val="00ED4031"/>
    <w:rsid w:val="00ED4085"/>
    <w:rsid w:val="00ED41DF"/>
    <w:rsid w:val="00ED4248"/>
    <w:rsid w:val="00ED4485"/>
    <w:rsid w:val="00ED449F"/>
    <w:rsid w:val="00ED457A"/>
    <w:rsid w:val="00ED4A7D"/>
    <w:rsid w:val="00ED4C16"/>
    <w:rsid w:val="00ED4E44"/>
    <w:rsid w:val="00ED4F25"/>
    <w:rsid w:val="00ED54CE"/>
    <w:rsid w:val="00ED59E8"/>
    <w:rsid w:val="00ED5C38"/>
    <w:rsid w:val="00ED5EBB"/>
    <w:rsid w:val="00ED6269"/>
    <w:rsid w:val="00ED62E0"/>
    <w:rsid w:val="00ED6325"/>
    <w:rsid w:val="00ED6512"/>
    <w:rsid w:val="00ED6706"/>
    <w:rsid w:val="00ED677D"/>
    <w:rsid w:val="00ED6936"/>
    <w:rsid w:val="00ED6DE8"/>
    <w:rsid w:val="00ED7146"/>
    <w:rsid w:val="00ED71D9"/>
    <w:rsid w:val="00ED75F1"/>
    <w:rsid w:val="00ED7779"/>
    <w:rsid w:val="00ED7816"/>
    <w:rsid w:val="00ED7922"/>
    <w:rsid w:val="00ED7B04"/>
    <w:rsid w:val="00ED7F62"/>
    <w:rsid w:val="00EE023F"/>
    <w:rsid w:val="00EE05E7"/>
    <w:rsid w:val="00EE0A6A"/>
    <w:rsid w:val="00EE0F66"/>
    <w:rsid w:val="00EE108D"/>
    <w:rsid w:val="00EE1301"/>
    <w:rsid w:val="00EE1DE0"/>
    <w:rsid w:val="00EE1ED8"/>
    <w:rsid w:val="00EE2139"/>
    <w:rsid w:val="00EE227A"/>
    <w:rsid w:val="00EE2298"/>
    <w:rsid w:val="00EE2439"/>
    <w:rsid w:val="00EE2616"/>
    <w:rsid w:val="00EE2787"/>
    <w:rsid w:val="00EE2AE5"/>
    <w:rsid w:val="00EE2B3C"/>
    <w:rsid w:val="00EE2C54"/>
    <w:rsid w:val="00EE2D0B"/>
    <w:rsid w:val="00EE3125"/>
    <w:rsid w:val="00EE339E"/>
    <w:rsid w:val="00EE341C"/>
    <w:rsid w:val="00EE3E62"/>
    <w:rsid w:val="00EE4364"/>
    <w:rsid w:val="00EE4764"/>
    <w:rsid w:val="00EE47EE"/>
    <w:rsid w:val="00EE4947"/>
    <w:rsid w:val="00EE4CBB"/>
    <w:rsid w:val="00EE4DAD"/>
    <w:rsid w:val="00EE5034"/>
    <w:rsid w:val="00EE53AD"/>
    <w:rsid w:val="00EE558D"/>
    <w:rsid w:val="00EE55EB"/>
    <w:rsid w:val="00EE58E0"/>
    <w:rsid w:val="00EE5E2E"/>
    <w:rsid w:val="00EE62E8"/>
    <w:rsid w:val="00EE636A"/>
    <w:rsid w:val="00EE6AC1"/>
    <w:rsid w:val="00EE6D95"/>
    <w:rsid w:val="00EE7022"/>
    <w:rsid w:val="00EE729F"/>
    <w:rsid w:val="00EE7497"/>
    <w:rsid w:val="00EE7635"/>
    <w:rsid w:val="00EE7AF0"/>
    <w:rsid w:val="00EF00D0"/>
    <w:rsid w:val="00EF01E6"/>
    <w:rsid w:val="00EF023A"/>
    <w:rsid w:val="00EF04C7"/>
    <w:rsid w:val="00EF0952"/>
    <w:rsid w:val="00EF0AA0"/>
    <w:rsid w:val="00EF0CF7"/>
    <w:rsid w:val="00EF0E64"/>
    <w:rsid w:val="00EF117F"/>
    <w:rsid w:val="00EF13FC"/>
    <w:rsid w:val="00EF178F"/>
    <w:rsid w:val="00EF18D0"/>
    <w:rsid w:val="00EF1AF0"/>
    <w:rsid w:val="00EF1CBD"/>
    <w:rsid w:val="00EF2258"/>
    <w:rsid w:val="00EF23AC"/>
    <w:rsid w:val="00EF25BA"/>
    <w:rsid w:val="00EF28EE"/>
    <w:rsid w:val="00EF2C0D"/>
    <w:rsid w:val="00EF2D8C"/>
    <w:rsid w:val="00EF313C"/>
    <w:rsid w:val="00EF3541"/>
    <w:rsid w:val="00EF3730"/>
    <w:rsid w:val="00EF3735"/>
    <w:rsid w:val="00EF3851"/>
    <w:rsid w:val="00EF3FF7"/>
    <w:rsid w:val="00EF4140"/>
    <w:rsid w:val="00EF434D"/>
    <w:rsid w:val="00EF439A"/>
    <w:rsid w:val="00EF44D4"/>
    <w:rsid w:val="00EF4584"/>
    <w:rsid w:val="00EF4BB5"/>
    <w:rsid w:val="00EF4D9B"/>
    <w:rsid w:val="00EF4FD1"/>
    <w:rsid w:val="00EF50D4"/>
    <w:rsid w:val="00EF512B"/>
    <w:rsid w:val="00EF5186"/>
    <w:rsid w:val="00EF5325"/>
    <w:rsid w:val="00EF546C"/>
    <w:rsid w:val="00EF55C2"/>
    <w:rsid w:val="00EF59E6"/>
    <w:rsid w:val="00EF5A4F"/>
    <w:rsid w:val="00EF5D71"/>
    <w:rsid w:val="00EF5F0C"/>
    <w:rsid w:val="00EF621A"/>
    <w:rsid w:val="00EF6289"/>
    <w:rsid w:val="00EF62C8"/>
    <w:rsid w:val="00EF644E"/>
    <w:rsid w:val="00EF6B33"/>
    <w:rsid w:val="00EF6B98"/>
    <w:rsid w:val="00EF6C56"/>
    <w:rsid w:val="00EF6D36"/>
    <w:rsid w:val="00EF6F17"/>
    <w:rsid w:val="00EF6F28"/>
    <w:rsid w:val="00EF6FF9"/>
    <w:rsid w:val="00EF7129"/>
    <w:rsid w:val="00EF745C"/>
    <w:rsid w:val="00EF76B9"/>
    <w:rsid w:val="00EF7701"/>
    <w:rsid w:val="00EF7A7A"/>
    <w:rsid w:val="00EF7D00"/>
    <w:rsid w:val="00F002BE"/>
    <w:rsid w:val="00F00553"/>
    <w:rsid w:val="00F00A21"/>
    <w:rsid w:val="00F00F5A"/>
    <w:rsid w:val="00F010AD"/>
    <w:rsid w:val="00F01497"/>
    <w:rsid w:val="00F01591"/>
    <w:rsid w:val="00F016CE"/>
    <w:rsid w:val="00F01823"/>
    <w:rsid w:val="00F018E3"/>
    <w:rsid w:val="00F0198A"/>
    <w:rsid w:val="00F01B5F"/>
    <w:rsid w:val="00F02046"/>
    <w:rsid w:val="00F024E2"/>
    <w:rsid w:val="00F02612"/>
    <w:rsid w:val="00F02768"/>
    <w:rsid w:val="00F02885"/>
    <w:rsid w:val="00F02CD7"/>
    <w:rsid w:val="00F02DF6"/>
    <w:rsid w:val="00F02FD9"/>
    <w:rsid w:val="00F03080"/>
    <w:rsid w:val="00F0312F"/>
    <w:rsid w:val="00F03795"/>
    <w:rsid w:val="00F03866"/>
    <w:rsid w:val="00F03892"/>
    <w:rsid w:val="00F038FB"/>
    <w:rsid w:val="00F03A1C"/>
    <w:rsid w:val="00F04279"/>
    <w:rsid w:val="00F04384"/>
    <w:rsid w:val="00F043F8"/>
    <w:rsid w:val="00F04462"/>
    <w:rsid w:val="00F04496"/>
    <w:rsid w:val="00F044AF"/>
    <w:rsid w:val="00F045C7"/>
    <w:rsid w:val="00F046B1"/>
    <w:rsid w:val="00F04A4F"/>
    <w:rsid w:val="00F04DF2"/>
    <w:rsid w:val="00F04EBD"/>
    <w:rsid w:val="00F05480"/>
    <w:rsid w:val="00F05633"/>
    <w:rsid w:val="00F05A64"/>
    <w:rsid w:val="00F05F67"/>
    <w:rsid w:val="00F06557"/>
    <w:rsid w:val="00F06B25"/>
    <w:rsid w:val="00F06E3F"/>
    <w:rsid w:val="00F06EAC"/>
    <w:rsid w:val="00F06F1E"/>
    <w:rsid w:val="00F070C8"/>
    <w:rsid w:val="00F074AA"/>
    <w:rsid w:val="00F07577"/>
    <w:rsid w:val="00F078CB"/>
    <w:rsid w:val="00F078E7"/>
    <w:rsid w:val="00F07EB3"/>
    <w:rsid w:val="00F10155"/>
    <w:rsid w:val="00F10156"/>
    <w:rsid w:val="00F1046C"/>
    <w:rsid w:val="00F10612"/>
    <w:rsid w:val="00F10964"/>
    <w:rsid w:val="00F10BF8"/>
    <w:rsid w:val="00F10DD2"/>
    <w:rsid w:val="00F10E13"/>
    <w:rsid w:val="00F118CC"/>
    <w:rsid w:val="00F11D32"/>
    <w:rsid w:val="00F11F92"/>
    <w:rsid w:val="00F11FA4"/>
    <w:rsid w:val="00F12066"/>
    <w:rsid w:val="00F12121"/>
    <w:rsid w:val="00F12305"/>
    <w:rsid w:val="00F12866"/>
    <w:rsid w:val="00F12E1F"/>
    <w:rsid w:val="00F13943"/>
    <w:rsid w:val="00F13D0B"/>
    <w:rsid w:val="00F13E9D"/>
    <w:rsid w:val="00F13F7E"/>
    <w:rsid w:val="00F1410A"/>
    <w:rsid w:val="00F141A6"/>
    <w:rsid w:val="00F14262"/>
    <w:rsid w:val="00F1457B"/>
    <w:rsid w:val="00F145F8"/>
    <w:rsid w:val="00F148CE"/>
    <w:rsid w:val="00F14935"/>
    <w:rsid w:val="00F14B71"/>
    <w:rsid w:val="00F14F56"/>
    <w:rsid w:val="00F15071"/>
    <w:rsid w:val="00F1518F"/>
    <w:rsid w:val="00F15240"/>
    <w:rsid w:val="00F155CA"/>
    <w:rsid w:val="00F15ABD"/>
    <w:rsid w:val="00F15B37"/>
    <w:rsid w:val="00F15CB5"/>
    <w:rsid w:val="00F15E06"/>
    <w:rsid w:val="00F15E9A"/>
    <w:rsid w:val="00F163CF"/>
    <w:rsid w:val="00F1650E"/>
    <w:rsid w:val="00F16598"/>
    <w:rsid w:val="00F165C5"/>
    <w:rsid w:val="00F16783"/>
    <w:rsid w:val="00F16B5B"/>
    <w:rsid w:val="00F170D8"/>
    <w:rsid w:val="00F173A4"/>
    <w:rsid w:val="00F1743E"/>
    <w:rsid w:val="00F17508"/>
    <w:rsid w:val="00F1751D"/>
    <w:rsid w:val="00F17760"/>
    <w:rsid w:val="00F1777B"/>
    <w:rsid w:val="00F177C6"/>
    <w:rsid w:val="00F17875"/>
    <w:rsid w:val="00F1797E"/>
    <w:rsid w:val="00F17CC2"/>
    <w:rsid w:val="00F20146"/>
    <w:rsid w:val="00F20544"/>
    <w:rsid w:val="00F208A0"/>
    <w:rsid w:val="00F20EC2"/>
    <w:rsid w:val="00F20F7F"/>
    <w:rsid w:val="00F2116E"/>
    <w:rsid w:val="00F21266"/>
    <w:rsid w:val="00F21365"/>
    <w:rsid w:val="00F21F0E"/>
    <w:rsid w:val="00F21FA0"/>
    <w:rsid w:val="00F21FE1"/>
    <w:rsid w:val="00F221DC"/>
    <w:rsid w:val="00F22320"/>
    <w:rsid w:val="00F22430"/>
    <w:rsid w:val="00F2268C"/>
    <w:rsid w:val="00F229A6"/>
    <w:rsid w:val="00F22A85"/>
    <w:rsid w:val="00F22E91"/>
    <w:rsid w:val="00F22F46"/>
    <w:rsid w:val="00F23127"/>
    <w:rsid w:val="00F233AD"/>
    <w:rsid w:val="00F233DB"/>
    <w:rsid w:val="00F23797"/>
    <w:rsid w:val="00F239DE"/>
    <w:rsid w:val="00F239FD"/>
    <w:rsid w:val="00F23FB9"/>
    <w:rsid w:val="00F23FD5"/>
    <w:rsid w:val="00F24257"/>
    <w:rsid w:val="00F245C3"/>
    <w:rsid w:val="00F246A3"/>
    <w:rsid w:val="00F24B5C"/>
    <w:rsid w:val="00F24EE2"/>
    <w:rsid w:val="00F2510E"/>
    <w:rsid w:val="00F25865"/>
    <w:rsid w:val="00F25A16"/>
    <w:rsid w:val="00F25D5F"/>
    <w:rsid w:val="00F25D81"/>
    <w:rsid w:val="00F25DB0"/>
    <w:rsid w:val="00F25DB4"/>
    <w:rsid w:val="00F26068"/>
    <w:rsid w:val="00F268B1"/>
    <w:rsid w:val="00F26A5F"/>
    <w:rsid w:val="00F26C3E"/>
    <w:rsid w:val="00F27532"/>
    <w:rsid w:val="00F2765F"/>
    <w:rsid w:val="00F2772D"/>
    <w:rsid w:val="00F27AED"/>
    <w:rsid w:val="00F3022B"/>
    <w:rsid w:val="00F3063D"/>
    <w:rsid w:val="00F30A3C"/>
    <w:rsid w:val="00F31070"/>
    <w:rsid w:val="00F310C0"/>
    <w:rsid w:val="00F311D1"/>
    <w:rsid w:val="00F31219"/>
    <w:rsid w:val="00F312AF"/>
    <w:rsid w:val="00F31382"/>
    <w:rsid w:val="00F313AB"/>
    <w:rsid w:val="00F313B0"/>
    <w:rsid w:val="00F3146E"/>
    <w:rsid w:val="00F3188D"/>
    <w:rsid w:val="00F31A01"/>
    <w:rsid w:val="00F31C61"/>
    <w:rsid w:val="00F31FA1"/>
    <w:rsid w:val="00F320B5"/>
    <w:rsid w:val="00F32184"/>
    <w:rsid w:val="00F32451"/>
    <w:rsid w:val="00F324F2"/>
    <w:rsid w:val="00F32628"/>
    <w:rsid w:val="00F3298D"/>
    <w:rsid w:val="00F329FB"/>
    <w:rsid w:val="00F32D45"/>
    <w:rsid w:val="00F32FDA"/>
    <w:rsid w:val="00F33679"/>
    <w:rsid w:val="00F3389D"/>
    <w:rsid w:val="00F3397E"/>
    <w:rsid w:val="00F339FF"/>
    <w:rsid w:val="00F33A71"/>
    <w:rsid w:val="00F33C0F"/>
    <w:rsid w:val="00F33EB3"/>
    <w:rsid w:val="00F3457A"/>
    <w:rsid w:val="00F34656"/>
    <w:rsid w:val="00F34D4B"/>
    <w:rsid w:val="00F34DD6"/>
    <w:rsid w:val="00F34FEB"/>
    <w:rsid w:val="00F35027"/>
    <w:rsid w:val="00F35187"/>
    <w:rsid w:val="00F351A4"/>
    <w:rsid w:val="00F352DB"/>
    <w:rsid w:val="00F354E6"/>
    <w:rsid w:val="00F35A33"/>
    <w:rsid w:val="00F35C43"/>
    <w:rsid w:val="00F35D43"/>
    <w:rsid w:val="00F36073"/>
    <w:rsid w:val="00F3614B"/>
    <w:rsid w:val="00F361CD"/>
    <w:rsid w:val="00F36293"/>
    <w:rsid w:val="00F363DB"/>
    <w:rsid w:val="00F36AE2"/>
    <w:rsid w:val="00F36EEE"/>
    <w:rsid w:val="00F36F84"/>
    <w:rsid w:val="00F371C9"/>
    <w:rsid w:val="00F372B5"/>
    <w:rsid w:val="00F373CD"/>
    <w:rsid w:val="00F3776C"/>
    <w:rsid w:val="00F37B96"/>
    <w:rsid w:val="00F37C83"/>
    <w:rsid w:val="00F37D7A"/>
    <w:rsid w:val="00F37E94"/>
    <w:rsid w:val="00F40259"/>
    <w:rsid w:val="00F403B6"/>
    <w:rsid w:val="00F40683"/>
    <w:rsid w:val="00F406BB"/>
    <w:rsid w:val="00F4085D"/>
    <w:rsid w:val="00F40B1F"/>
    <w:rsid w:val="00F40BA3"/>
    <w:rsid w:val="00F40EC5"/>
    <w:rsid w:val="00F41322"/>
    <w:rsid w:val="00F41465"/>
    <w:rsid w:val="00F41A73"/>
    <w:rsid w:val="00F425A3"/>
    <w:rsid w:val="00F4272C"/>
    <w:rsid w:val="00F4276E"/>
    <w:rsid w:val="00F4281B"/>
    <w:rsid w:val="00F429B7"/>
    <w:rsid w:val="00F42B92"/>
    <w:rsid w:val="00F4338D"/>
    <w:rsid w:val="00F43498"/>
    <w:rsid w:val="00F43678"/>
    <w:rsid w:val="00F438D1"/>
    <w:rsid w:val="00F439AA"/>
    <w:rsid w:val="00F43A75"/>
    <w:rsid w:val="00F43B4A"/>
    <w:rsid w:val="00F43CEC"/>
    <w:rsid w:val="00F43D37"/>
    <w:rsid w:val="00F43F33"/>
    <w:rsid w:val="00F440A5"/>
    <w:rsid w:val="00F442A0"/>
    <w:rsid w:val="00F445AC"/>
    <w:rsid w:val="00F44829"/>
    <w:rsid w:val="00F44939"/>
    <w:rsid w:val="00F44ABC"/>
    <w:rsid w:val="00F44E72"/>
    <w:rsid w:val="00F44EA5"/>
    <w:rsid w:val="00F4519F"/>
    <w:rsid w:val="00F462BF"/>
    <w:rsid w:val="00F46476"/>
    <w:rsid w:val="00F46593"/>
    <w:rsid w:val="00F465AD"/>
    <w:rsid w:val="00F467BA"/>
    <w:rsid w:val="00F4681E"/>
    <w:rsid w:val="00F46A91"/>
    <w:rsid w:val="00F46E00"/>
    <w:rsid w:val="00F470FA"/>
    <w:rsid w:val="00F47B09"/>
    <w:rsid w:val="00F47C21"/>
    <w:rsid w:val="00F47D5F"/>
    <w:rsid w:val="00F47DB6"/>
    <w:rsid w:val="00F47EBD"/>
    <w:rsid w:val="00F5008A"/>
    <w:rsid w:val="00F5017B"/>
    <w:rsid w:val="00F502B1"/>
    <w:rsid w:val="00F503B6"/>
    <w:rsid w:val="00F5051D"/>
    <w:rsid w:val="00F50A2B"/>
    <w:rsid w:val="00F50BF5"/>
    <w:rsid w:val="00F50F06"/>
    <w:rsid w:val="00F50FC2"/>
    <w:rsid w:val="00F5105E"/>
    <w:rsid w:val="00F512CD"/>
    <w:rsid w:val="00F51896"/>
    <w:rsid w:val="00F51955"/>
    <w:rsid w:val="00F51B16"/>
    <w:rsid w:val="00F51B74"/>
    <w:rsid w:val="00F51B95"/>
    <w:rsid w:val="00F5205E"/>
    <w:rsid w:val="00F520F7"/>
    <w:rsid w:val="00F522EF"/>
    <w:rsid w:val="00F52CAB"/>
    <w:rsid w:val="00F52E51"/>
    <w:rsid w:val="00F532EF"/>
    <w:rsid w:val="00F533BE"/>
    <w:rsid w:val="00F5368E"/>
    <w:rsid w:val="00F537B8"/>
    <w:rsid w:val="00F53E9F"/>
    <w:rsid w:val="00F541C9"/>
    <w:rsid w:val="00F54E97"/>
    <w:rsid w:val="00F5513D"/>
    <w:rsid w:val="00F5529C"/>
    <w:rsid w:val="00F5577B"/>
    <w:rsid w:val="00F55AB1"/>
    <w:rsid w:val="00F55C86"/>
    <w:rsid w:val="00F55CEC"/>
    <w:rsid w:val="00F55E0B"/>
    <w:rsid w:val="00F55EBA"/>
    <w:rsid w:val="00F55FDF"/>
    <w:rsid w:val="00F56151"/>
    <w:rsid w:val="00F563E5"/>
    <w:rsid w:val="00F56731"/>
    <w:rsid w:val="00F56784"/>
    <w:rsid w:val="00F569BC"/>
    <w:rsid w:val="00F56BE9"/>
    <w:rsid w:val="00F56D6A"/>
    <w:rsid w:val="00F575B9"/>
    <w:rsid w:val="00F57600"/>
    <w:rsid w:val="00F5762F"/>
    <w:rsid w:val="00F57696"/>
    <w:rsid w:val="00F577FD"/>
    <w:rsid w:val="00F604C5"/>
    <w:rsid w:val="00F60562"/>
    <w:rsid w:val="00F60B1E"/>
    <w:rsid w:val="00F60ED9"/>
    <w:rsid w:val="00F60FF8"/>
    <w:rsid w:val="00F61119"/>
    <w:rsid w:val="00F61362"/>
    <w:rsid w:val="00F61498"/>
    <w:rsid w:val="00F61567"/>
    <w:rsid w:val="00F616D0"/>
    <w:rsid w:val="00F61C7B"/>
    <w:rsid w:val="00F61DA3"/>
    <w:rsid w:val="00F620C7"/>
    <w:rsid w:val="00F622A1"/>
    <w:rsid w:val="00F626A3"/>
    <w:rsid w:val="00F6284A"/>
    <w:rsid w:val="00F628F0"/>
    <w:rsid w:val="00F62C4F"/>
    <w:rsid w:val="00F630CA"/>
    <w:rsid w:val="00F633EB"/>
    <w:rsid w:val="00F635E0"/>
    <w:rsid w:val="00F63911"/>
    <w:rsid w:val="00F63D18"/>
    <w:rsid w:val="00F64216"/>
    <w:rsid w:val="00F642C4"/>
    <w:rsid w:val="00F64B30"/>
    <w:rsid w:val="00F64BCF"/>
    <w:rsid w:val="00F64DF3"/>
    <w:rsid w:val="00F65096"/>
    <w:rsid w:val="00F651AB"/>
    <w:rsid w:val="00F65386"/>
    <w:rsid w:val="00F653BA"/>
    <w:rsid w:val="00F65719"/>
    <w:rsid w:val="00F658BC"/>
    <w:rsid w:val="00F65AFC"/>
    <w:rsid w:val="00F65B22"/>
    <w:rsid w:val="00F65EA5"/>
    <w:rsid w:val="00F6601A"/>
    <w:rsid w:val="00F662FA"/>
    <w:rsid w:val="00F6643A"/>
    <w:rsid w:val="00F664DF"/>
    <w:rsid w:val="00F66A38"/>
    <w:rsid w:val="00F66AFF"/>
    <w:rsid w:val="00F674A6"/>
    <w:rsid w:val="00F674FF"/>
    <w:rsid w:val="00F6760A"/>
    <w:rsid w:val="00F67C61"/>
    <w:rsid w:val="00F67D4C"/>
    <w:rsid w:val="00F703FB"/>
    <w:rsid w:val="00F704E3"/>
    <w:rsid w:val="00F705D4"/>
    <w:rsid w:val="00F707D6"/>
    <w:rsid w:val="00F70DEA"/>
    <w:rsid w:val="00F70DEE"/>
    <w:rsid w:val="00F70F48"/>
    <w:rsid w:val="00F70FBE"/>
    <w:rsid w:val="00F70FDA"/>
    <w:rsid w:val="00F710C1"/>
    <w:rsid w:val="00F711A8"/>
    <w:rsid w:val="00F71572"/>
    <w:rsid w:val="00F7168E"/>
    <w:rsid w:val="00F717C0"/>
    <w:rsid w:val="00F71A02"/>
    <w:rsid w:val="00F71A42"/>
    <w:rsid w:val="00F71E87"/>
    <w:rsid w:val="00F727DF"/>
    <w:rsid w:val="00F72C1A"/>
    <w:rsid w:val="00F72C2B"/>
    <w:rsid w:val="00F73084"/>
    <w:rsid w:val="00F731BF"/>
    <w:rsid w:val="00F735D2"/>
    <w:rsid w:val="00F7396E"/>
    <w:rsid w:val="00F739AF"/>
    <w:rsid w:val="00F739C8"/>
    <w:rsid w:val="00F73BC5"/>
    <w:rsid w:val="00F73C26"/>
    <w:rsid w:val="00F73CDF"/>
    <w:rsid w:val="00F73D98"/>
    <w:rsid w:val="00F73E27"/>
    <w:rsid w:val="00F73F94"/>
    <w:rsid w:val="00F741CD"/>
    <w:rsid w:val="00F743EB"/>
    <w:rsid w:val="00F7468C"/>
    <w:rsid w:val="00F748D9"/>
    <w:rsid w:val="00F748E0"/>
    <w:rsid w:val="00F74993"/>
    <w:rsid w:val="00F749AC"/>
    <w:rsid w:val="00F74BBD"/>
    <w:rsid w:val="00F75196"/>
    <w:rsid w:val="00F763BC"/>
    <w:rsid w:val="00F766FC"/>
    <w:rsid w:val="00F768C7"/>
    <w:rsid w:val="00F76B02"/>
    <w:rsid w:val="00F76FAD"/>
    <w:rsid w:val="00F7706A"/>
    <w:rsid w:val="00F77B75"/>
    <w:rsid w:val="00F77BDA"/>
    <w:rsid w:val="00F80508"/>
    <w:rsid w:val="00F80553"/>
    <w:rsid w:val="00F80A37"/>
    <w:rsid w:val="00F80A4F"/>
    <w:rsid w:val="00F80C0A"/>
    <w:rsid w:val="00F80ED8"/>
    <w:rsid w:val="00F80FB8"/>
    <w:rsid w:val="00F81278"/>
    <w:rsid w:val="00F812A1"/>
    <w:rsid w:val="00F812ED"/>
    <w:rsid w:val="00F8167E"/>
    <w:rsid w:val="00F81A34"/>
    <w:rsid w:val="00F81A6C"/>
    <w:rsid w:val="00F81BA7"/>
    <w:rsid w:val="00F81F1D"/>
    <w:rsid w:val="00F82262"/>
    <w:rsid w:val="00F8256D"/>
    <w:rsid w:val="00F825E1"/>
    <w:rsid w:val="00F82692"/>
    <w:rsid w:val="00F8285B"/>
    <w:rsid w:val="00F8302C"/>
    <w:rsid w:val="00F83228"/>
    <w:rsid w:val="00F8333D"/>
    <w:rsid w:val="00F8336E"/>
    <w:rsid w:val="00F8338A"/>
    <w:rsid w:val="00F83439"/>
    <w:rsid w:val="00F837E9"/>
    <w:rsid w:val="00F838BB"/>
    <w:rsid w:val="00F83941"/>
    <w:rsid w:val="00F84059"/>
    <w:rsid w:val="00F84481"/>
    <w:rsid w:val="00F84749"/>
    <w:rsid w:val="00F847E4"/>
    <w:rsid w:val="00F84862"/>
    <w:rsid w:val="00F84AF5"/>
    <w:rsid w:val="00F84C66"/>
    <w:rsid w:val="00F84EBC"/>
    <w:rsid w:val="00F850DE"/>
    <w:rsid w:val="00F8538A"/>
    <w:rsid w:val="00F85685"/>
    <w:rsid w:val="00F85A5C"/>
    <w:rsid w:val="00F85A88"/>
    <w:rsid w:val="00F85F48"/>
    <w:rsid w:val="00F8630B"/>
    <w:rsid w:val="00F8649A"/>
    <w:rsid w:val="00F8663D"/>
    <w:rsid w:val="00F866EF"/>
    <w:rsid w:val="00F868DD"/>
    <w:rsid w:val="00F8694B"/>
    <w:rsid w:val="00F87210"/>
    <w:rsid w:val="00F873C5"/>
    <w:rsid w:val="00F8751E"/>
    <w:rsid w:val="00F878B8"/>
    <w:rsid w:val="00F8798E"/>
    <w:rsid w:val="00F87D9A"/>
    <w:rsid w:val="00F87EB3"/>
    <w:rsid w:val="00F90AB5"/>
    <w:rsid w:val="00F90B71"/>
    <w:rsid w:val="00F90C6C"/>
    <w:rsid w:val="00F90D06"/>
    <w:rsid w:val="00F91054"/>
    <w:rsid w:val="00F91377"/>
    <w:rsid w:val="00F91996"/>
    <w:rsid w:val="00F92154"/>
    <w:rsid w:val="00F922A6"/>
    <w:rsid w:val="00F922EC"/>
    <w:rsid w:val="00F92703"/>
    <w:rsid w:val="00F92760"/>
    <w:rsid w:val="00F928B6"/>
    <w:rsid w:val="00F92AAA"/>
    <w:rsid w:val="00F92E17"/>
    <w:rsid w:val="00F92E61"/>
    <w:rsid w:val="00F92F53"/>
    <w:rsid w:val="00F93775"/>
    <w:rsid w:val="00F9377E"/>
    <w:rsid w:val="00F93F6F"/>
    <w:rsid w:val="00F942CC"/>
    <w:rsid w:val="00F946DA"/>
    <w:rsid w:val="00F947C3"/>
    <w:rsid w:val="00F947FD"/>
    <w:rsid w:val="00F94959"/>
    <w:rsid w:val="00F94BEC"/>
    <w:rsid w:val="00F94C2B"/>
    <w:rsid w:val="00F94EEF"/>
    <w:rsid w:val="00F95098"/>
    <w:rsid w:val="00F95121"/>
    <w:rsid w:val="00F95248"/>
    <w:rsid w:val="00F952EA"/>
    <w:rsid w:val="00F956D5"/>
    <w:rsid w:val="00F95BED"/>
    <w:rsid w:val="00F95C0C"/>
    <w:rsid w:val="00F95D3E"/>
    <w:rsid w:val="00F96752"/>
    <w:rsid w:val="00F96A42"/>
    <w:rsid w:val="00F96C96"/>
    <w:rsid w:val="00F96F69"/>
    <w:rsid w:val="00F96F85"/>
    <w:rsid w:val="00F972D2"/>
    <w:rsid w:val="00F9792E"/>
    <w:rsid w:val="00F9798A"/>
    <w:rsid w:val="00F97D74"/>
    <w:rsid w:val="00FA0053"/>
    <w:rsid w:val="00FA00CB"/>
    <w:rsid w:val="00FA082C"/>
    <w:rsid w:val="00FA0A8F"/>
    <w:rsid w:val="00FA1284"/>
    <w:rsid w:val="00FA14C3"/>
    <w:rsid w:val="00FA14C7"/>
    <w:rsid w:val="00FA15F0"/>
    <w:rsid w:val="00FA184F"/>
    <w:rsid w:val="00FA2162"/>
    <w:rsid w:val="00FA221C"/>
    <w:rsid w:val="00FA240B"/>
    <w:rsid w:val="00FA251F"/>
    <w:rsid w:val="00FA259E"/>
    <w:rsid w:val="00FA271A"/>
    <w:rsid w:val="00FA27EA"/>
    <w:rsid w:val="00FA298E"/>
    <w:rsid w:val="00FA33F5"/>
    <w:rsid w:val="00FA347B"/>
    <w:rsid w:val="00FA366A"/>
    <w:rsid w:val="00FA36A3"/>
    <w:rsid w:val="00FA3BE5"/>
    <w:rsid w:val="00FA3D92"/>
    <w:rsid w:val="00FA3FE4"/>
    <w:rsid w:val="00FA441B"/>
    <w:rsid w:val="00FA4612"/>
    <w:rsid w:val="00FA4D52"/>
    <w:rsid w:val="00FA5114"/>
    <w:rsid w:val="00FA544A"/>
    <w:rsid w:val="00FA54F4"/>
    <w:rsid w:val="00FA553A"/>
    <w:rsid w:val="00FA561E"/>
    <w:rsid w:val="00FA5BE5"/>
    <w:rsid w:val="00FA656B"/>
    <w:rsid w:val="00FA676B"/>
    <w:rsid w:val="00FA6845"/>
    <w:rsid w:val="00FA6961"/>
    <w:rsid w:val="00FA6FD1"/>
    <w:rsid w:val="00FA709C"/>
    <w:rsid w:val="00FA72E9"/>
    <w:rsid w:val="00FA767B"/>
    <w:rsid w:val="00FA78BA"/>
    <w:rsid w:val="00FA7988"/>
    <w:rsid w:val="00FA7B57"/>
    <w:rsid w:val="00FA7BF2"/>
    <w:rsid w:val="00FB0545"/>
    <w:rsid w:val="00FB05FF"/>
    <w:rsid w:val="00FB076D"/>
    <w:rsid w:val="00FB07EE"/>
    <w:rsid w:val="00FB0E02"/>
    <w:rsid w:val="00FB0EC3"/>
    <w:rsid w:val="00FB0F35"/>
    <w:rsid w:val="00FB189A"/>
    <w:rsid w:val="00FB1992"/>
    <w:rsid w:val="00FB1B51"/>
    <w:rsid w:val="00FB1BC8"/>
    <w:rsid w:val="00FB1EEB"/>
    <w:rsid w:val="00FB2195"/>
    <w:rsid w:val="00FB233F"/>
    <w:rsid w:val="00FB2593"/>
    <w:rsid w:val="00FB2837"/>
    <w:rsid w:val="00FB2A90"/>
    <w:rsid w:val="00FB2FFE"/>
    <w:rsid w:val="00FB324A"/>
    <w:rsid w:val="00FB3544"/>
    <w:rsid w:val="00FB383A"/>
    <w:rsid w:val="00FB3BD8"/>
    <w:rsid w:val="00FB3D05"/>
    <w:rsid w:val="00FB3E2D"/>
    <w:rsid w:val="00FB3F63"/>
    <w:rsid w:val="00FB442B"/>
    <w:rsid w:val="00FB4511"/>
    <w:rsid w:val="00FB45F6"/>
    <w:rsid w:val="00FB4689"/>
    <w:rsid w:val="00FB48F6"/>
    <w:rsid w:val="00FB4ADD"/>
    <w:rsid w:val="00FB4EE9"/>
    <w:rsid w:val="00FB543C"/>
    <w:rsid w:val="00FB576C"/>
    <w:rsid w:val="00FB57F4"/>
    <w:rsid w:val="00FB5C15"/>
    <w:rsid w:val="00FB5CC4"/>
    <w:rsid w:val="00FB5F98"/>
    <w:rsid w:val="00FB6122"/>
    <w:rsid w:val="00FB63F2"/>
    <w:rsid w:val="00FB67FA"/>
    <w:rsid w:val="00FB68B0"/>
    <w:rsid w:val="00FB6A19"/>
    <w:rsid w:val="00FB6B4A"/>
    <w:rsid w:val="00FB6C1C"/>
    <w:rsid w:val="00FB6E60"/>
    <w:rsid w:val="00FB7114"/>
    <w:rsid w:val="00FB75C2"/>
    <w:rsid w:val="00FB785E"/>
    <w:rsid w:val="00FB7903"/>
    <w:rsid w:val="00FB7D76"/>
    <w:rsid w:val="00FB7FA3"/>
    <w:rsid w:val="00FC0185"/>
    <w:rsid w:val="00FC0343"/>
    <w:rsid w:val="00FC0542"/>
    <w:rsid w:val="00FC054E"/>
    <w:rsid w:val="00FC0627"/>
    <w:rsid w:val="00FC0AD9"/>
    <w:rsid w:val="00FC0F94"/>
    <w:rsid w:val="00FC0FC2"/>
    <w:rsid w:val="00FC13EF"/>
    <w:rsid w:val="00FC14F2"/>
    <w:rsid w:val="00FC179F"/>
    <w:rsid w:val="00FC1827"/>
    <w:rsid w:val="00FC1A77"/>
    <w:rsid w:val="00FC1AB7"/>
    <w:rsid w:val="00FC1B39"/>
    <w:rsid w:val="00FC1E77"/>
    <w:rsid w:val="00FC1E8A"/>
    <w:rsid w:val="00FC25D3"/>
    <w:rsid w:val="00FC29D7"/>
    <w:rsid w:val="00FC29E1"/>
    <w:rsid w:val="00FC2EF8"/>
    <w:rsid w:val="00FC3053"/>
    <w:rsid w:val="00FC3166"/>
    <w:rsid w:val="00FC32A4"/>
    <w:rsid w:val="00FC3468"/>
    <w:rsid w:val="00FC3D3C"/>
    <w:rsid w:val="00FC3EAB"/>
    <w:rsid w:val="00FC4B35"/>
    <w:rsid w:val="00FC50CB"/>
    <w:rsid w:val="00FC545B"/>
    <w:rsid w:val="00FC5A06"/>
    <w:rsid w:val="00FC5B75"/>
    <w:rsid w:val="00FC60D4"/>
    <w:rsid w:val="00FC64A1"/>
    <w:rsid w:val="00FC655D"/>
    <w:rsid w:val="00FC6670"/>
    <w:rsid w:val="00FC67C7"/>
    <w:rsid w:val="00FC6813"/>
    <w:rsid w:val="00FC694B"/>
    <w:rsid w:val="00FC6B13"/>
    <w:rsid w:val="00FC6B8F"/>
    <w:rsid w:val="00FC6D66"/>
    <w:rsid w:val="00FC6FCC"/>
    <w:rsid w:val="00FC76FF"/>
    <w:rsid w:val="00FC788A"/>
    <w:rsid w:val="00FC7A58"/>
    <w:rsid w:val="00FC7A87"/>
    <w:rsid w:val="00FC7B50"/>
    <w:rsid w:val="00FC7BB1"/>
    <w:rsid w:val="00FC7C1C"/>
    <w:rsid w:val="00FC7C2E"/>
    <w:rsid w:val="00FC7CB6"/>
    <w:rsid w:val="00FC7DCB"/>
    <w:rsid w:val="00FD0035"/>
    <w:rsid w:val="00FD0173"/>
    <w:rsid w:val="00FD01EA"/>
    <w:rsid w:val="00FD03C4"/>
    <w:rsid w:val="00FD04A5"/>
    <w:rsid w:val="00FD04C3"/>
    <w:rsid w:val="00FD0509"/>
    <w:rsid w:val="00FD0877"/>
    <w:rsid w:val="00FD08AF"/>
    <w:rsid w:val="00FD0A5A"/>
    <w:rsid w:val="00FD0EB0"/>
    <w:rsid w:val="00FD107A"/>
    <w:rsid w:val="00FD13B1"/>
    <w:rsid w:val="00FD14E4"/>
    <w:rsid w:val="00FD169D"/>
    <w:rsid w:val="00FD1862"/>
    <w:rsid w:val="00FD1C8B"/>
    <w:rsid w:val="00FD1DB6"/>
    <w:rsid w:val="00FD1E77"/>
    <w:rsid w:val="00FD1E78"/>
    <w:rsid w:val="00FD2769"/>
    <w:rsid w:val="00FD28DE"/>
    <w:rsid w:val="00FD2CA8"/>
    <w:rsid w:val="00FD305D"/>
    <w:rsid w:val="00FD3652"/>
    <w:rsid w:val="00FD38C0"/>
    <w:rsid w:val="00FD3CED"/>
    <w:rsid w:val="00FD3E91"/>
    <w:rsid w:val="00FD4097"/>
    <w:rsid w:val="00FD423F"/>
    <w:rsid w:val="00FD42EC"/>
    <w:rsid w:val="00FD45F7"/>
    <w:rsid w:val="00FD4804"/>
    <w:rsid w:val="00FD4AEA"/>
    <w:rsid w:val="00FD50C0"/>
    <w:rsid w:val="00FD52D2"/>
    <w:rsid w:val="00FD55B1"/>
    <w:rsid w:val="00FD55CB"/>
    <w:rsid w:val="00FD5700"/>
    <w:rsid w:val="00FD588A"/>
    <w:rsid w:val="00FD5959"/>
    <w:rsid w:val="00FD59BF"/>
    <w:rsid w:val="00FD5AE1"/>
    <w:rsid w:val="00FD5CF2"/>
    <w:rsid w:val="00FD6048"/>
    <w:rsid w:val="00FD6B76"/>
    <w:rsid w:val="00FD6C2B"/>
    <w:rsid w:val="00FD6CFC"/>
    <w:rsid w:val="00FD747B"/>
    <w:rsid w:val="00FD76A6"/>
    <w:rsid w:val="00FD7B57"/>
    <w:rsid w:val="00FD7F38"/>
    <w:rsid w:val="00FE0025"/>
    <w:rsid w:val="00FE085B"/>
    <w:rsid w:val="00FE0B84"/>
    <w:rsid w:val="00FE0D98"/>
    <w:rsid w:val="00FE1814"/>
    <w:rsid w:val="00FE1933"/>
    <w:rsid w:val="00FE1B56"/>
    <w:rsid w:val="00FE1C29"/>
    <w:rsid w:val="00FE1C7D"/>
    <w:rsid w:val="00FE1E04"/>
    <w:rsid w:val="00FE1FAD"/>
    <w:rsid w:val="00FE2251"/>
    <w:rsid w:val="00FE2715"/>
    <w:rsid w:val="00FE280E"/>
    <w:rsid w:val="00FE2932"/>
    <w:rsid w:val="00FE2DB1"/>
    <w:rsid w:val="00FE2DBA"/>
    <w:rsid w:val="00FE2E19"/>
    <w:rsid w:val="00FE2EA6"/>
    <w:rsid w:val="00FE35B7"/>
    <w:rsid w:val="00FE35F7"/>
    <w:rsid w:val="00FE36B0"/>
    <w:rsid w:val="00FE3AAA"/>
    <w:rsid w:val="00FE3B1A"/>
    <w:rsid w:val="00FE4478"/>
    <w:rsid w:val="00FE455D"/>
    <w:rsid w:val="00FE49B3"/>
    <w:rsid w:val="00FE4C88"/>
    <w:rsid w:val="00FE4CE4"/>
    <w:rsid w:val="00FE50C6"/>
    <w:rsid w:val="00FE52D5"/>
    <w:rsid w:val="00FE5470"/>
    <w:rsid w:val="00FE583B"/>
    <w:rsid w:val="00FE593D"/>
    <w:rsid w:val="00FE5B41"/>
    <w:rsid w:val="00FE5FC7"/>
    <w:rsid w:val="00FE60A4"/>
    <w:rsid w:val="00FE62D6"/>
    <w:rsid w:val="00FE69FE"/>
    <w:rsid w:val="00FE6C6C"/>
    <w:rsid w:val="00FE6DED"/>
    <w:rsid w:val="00FE6E21"/>
    <w:rsid w:val="00FE6EFB"/>
    <w:rsid w:val="00FE6FFB"/>
    <w:rsid w:val="00FE712E"/>
    <w:rsid w:val="00FE72B9"/>
    <w:rsid w:val="00FE74B9"/>
    <w:rsid w:val="00FE74EB"/>
    <w:rsid w:val="00FE7599"/>
    <w:rsid w:val="00FE77A0"/>
    <w:rsid w:val="00FE78A9"/>
    <w:rsid w:val="00FE7B2B"/>
    <w:rsid w:val="00FE7DE2"/>
    <w:rsid w:val="00FE7E97"/>
    <w:rsid w:val="00FF06A7"/>
    <w:rsid w:val="00FF0997"/>
    <w:rsid w:val="00FF09C5"/>
    <w:rsid w:val="00FF0EA8"/>
    <w:rsid w:val="00FF12F4"/>
    <w:rsid w:val="00FF1303"/>
    <w:rsid w:val="00FF15AF"/>
    <w:rsid w:val="00FF1637"/>
    <w:rsid w:val="00FF1677"/>
    <w:rsid w:val="00FF168E"/>
    <w:rsid w:val="00FF190A"/>
    <w:rsid w:val="00FF1D52"/>
    <w:rsid w:val="00FF2292"/>
    <w:rsid w:val="00FF22A1"/>
    <w:rsid w:val="00FF23A9"/>
    <w:rsid w:val="00FF24FC"/>
    <w:rsid w:val="00FF25C1"/>
    <w:rsid w:val="00FF2769"/>
    <w:rsid w:val="00FF2A1B"/>
    <w:rsid w:val="00FF2A50"/>
    <w:rsid w:val="00FF2AEE"/>
    <w:rsid w:val="00FF2B92"/>
    <w:rsid w:val="00FF2CE1"/>
    <w:rsid w:val="00FF2D3D"/>
    <w:rsid w:val="00FF2E51"/>
    <w:rsid w:val="00FF3406"/>
    <w:rsid w:val="00FF3997"/>
    <w:rsid w:val="00FF3A08"/>
    <w:rsid w:val="00FF3B81"/>
    <w:rsid w:val="00FF44B3"/>
    <w:rsid w:val="00FF4671"/>
    <w:rsid w:val="00FF494B"/>
    <w:rsid w:val="00FF4C8C"/>
    <w:rsid w:val="00FF4CB0"/>
    <w:rsid w:val="00FF4D7F"/>
    <w:rsid w:val="00FF4F0B"/>
    <w:rsid w:val="00FF51DB"/>
    <w:rsid w:val="00FF5482"/>
    <w:rsid w:val="00FF5491"/>
    <w:rsid w:val="00FF5681"/>
    <w:rsid w:val="00FF5682"/>
    <w:rsid w:val="00FF5928"/>
    <w:rsid w:val="00FF5D5E"/>
    <w:rsid w:val="00FF5D7E"/>
    <w:rsid w:val="00FF5E55"/>
    <w:rsid w:val="00FF5F1C"/>
    <w:rsid w:val="00FF6075"/>
    <w:rsid w:val="00FF60DC"/>
    <w:rsid w:val="00FF6206"/>
    <w:rsid w:val="00FF660B"/>
    <w:rsid w:val="00FF66A6"/>
    <w:rsid w:val="00FF6792"/>
    <w:rsid w:val="00FF684F"/>
    <w:rsid w:val="00FF6905"/>
    <w:rsid w:val="00FF6D4A"/>
    <w:rsid w:val="00FF6FFB"/>
    <w:rsid w:val="00FF709C"/>
    <w:rsid w:val="00FF720A"/>
    <w:rsid w:val="00FF7831"/>
    <w:rsid w:val="00FF7833"/>
    <w:rsid w:val="00FF7A4A"/>
    <w:rsid w:val="00FF7C31"/>
    <w:rsid w:val="046EDDD0"/>
    <w:rsid w:val="06C12F99"/>
    <w:rsid w:val="06FB64EE"/>
    <w:rsid w:val="0799E183"/>
    <w:rsid w:val="0A71A243"/>
    <w:rsid w:val="1B87E7F1"/>
    <w:rsid w:val="1E857A3D"/>
    <w:rsid w:val="1ECC12AA"/>
    <w:rsid w:val="2DDF8953"/>
    <w:rsid w:val="3AFD4ABB"/>
    <w:rsid w:val="480B2510"/>
    <w:rsid w:val="578A9EE6"/>
    <w:rsid w:val="5D7EDEE8"/>
    <w:rsid w:val="64721C6D"/>
    <w:rsid w:val="664514C3"/>
    <w:rsid w:val="6FA7F211"/>
    <w:rsid w:val="78ADD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0B8F792"/>
  <w15:chartTrackingRefBased/>
  <w15:docId w15:val="{FDC4DB08-CB68-465A-9697-29DE8657D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0B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i/>
      <w:i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cs="Times New Roman"/>
      <w:b/>
      <w:bCs/>
      <w:sz w:val="20"/>
      <w:szCs w:val="2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rFonts w:cs="Times New Roman"/>
      <w:b/>
      <w:bCs/>
      <w:sz w:val="20"/>
      <w:szCs w:val="2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08" w:right="-108"/>
      <w:jc w:val="center"/>
      <w:outlineLvl w:val="6"/>
    </w:pPr>
    <w:rPr>
      <w:rFonts w:cs="Times New Roman"/>
      <w:sz w:val="20"/>
      <w:szCs w:val="20"/>
      <w:u w:val="single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  <w:outlineLvl w:val="7"/>
    </w:pPr>
    <w:rPr>
      <w:rFonts w:cs="Times New Roman"/>
      <w:b/>
      <w:bCs/>
      <w:sz w:val="20"/>
      <w:szCs w:val="20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214"/>
      </w:tabs>
      <w:spacing w:line="240" w:lineRule="auto"/>
      <w:ind w:right="-108"/>
      <w:jc w:val="both"/>
      <w:outlineLvl w:val="8"/>
    </w:pPr>
    <w:rPr>
      <w:rFonts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6760E"/>
    <w:rPr>
      <w:rFonts w:ascii="Arial" w:hAnsi="Arial" w:cs="Times New Roman"/>
      <w:b/>
      <w:bCs/>
      <w:i/>
      <w:i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56760E"/>
    <w:rPr>
      <w:rFonts w:ascii="Arial" w:hAnsi="Arial" w:cs="Angsana New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56760E"/>
    <w:rPr>
      <w:rFonts w:ascii="Arial" w:hAnsi="Arial" w:cs="Angsana New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747DA6"/>
    <w:rPr>
      <w:rFonts w:ascii="Arial" w:hAnsi="Arial" w:cs="Angsana New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C1455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pPr>
      <w:ind w:right="-133"/>
    </w:pPr>
    <w:rPr>
      <w:rFonts w:cs="Times New Roman"/>
      <w:sz w:val="20"/>
      <w:szCs w:val="20"/>
    </w:rPr>
  </w:style>
  <w:style w:type="character" w:styleId="PageNumber">
    <w:name w:val="page number"/>
    <w:basedOn w:val="DefaultParagraphFont"/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1">
    <w:name w:val="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E2">
    <w:name w:val="??????????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/>
    </w:rPr>
  </w:style>
  <w:style w:type="paragraph" w:customStyle="1" w:styleId="3E">
    <w:name w:val="ชื่อบ์3ิษัท E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1">
    <w:name w:val="บวก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5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BodyTextIndent3">
    <w:name w:val="Body Text Indent 3"/>
    <w:basedOn w:val="Normal"/>
    <w:rsid w:val="004B2FFD"/>
    <w:pPr>
      <w:spacing w:after="120"/>
      <w:ind w:left="360"/>
    </w:pPr>
    <w:rPr>
      <w:sz w:val="16"/>
      <w:szCs w:val="16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D3FC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/>
      <w:jc w:val="both"/>
    </w:pPr>
    <w:rPr>
      <w:rFonts w:ascii="Times New Roman" w:hAnsi="Times New Roman"/>
      <w:bCs/>
      <w:i/>
      <w:iCs/>
      <w:sz w:val="22"/>
      <w:szCs w:val="22"/>
      <w:lang w:val="en-GB" w:eastAsia="en-GB"/>
    </w:rPr>
  </w:style>
  <w:style w:type="character" w:customStyle="1" w:styleId="AccPolicysubheadChar">
    <w:name w:val="Acc Policy sub head Char"/>
    <w:link w:val="AccPolicysubhead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PolicyHeading">
    <w:name w:val="Acc Policy Heading"/>
    <w:basedOn w:val="BodyText"/>
    <w:link w:val="AccPolicyHeadingCharChar"/>
    <w:autoRedefine/>
    <w:rsid w:val="00EB63CD"/>
    <w:pPr>
      <w:numPr>
        <w:ilvl w:val="1"/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</w:tabs>
      <w:spacing w:line="260" w:lineRule="atLeast"/>
      <w:ind w:left="720" w:hanging="720"/>
      <w:jc w:val="both"/>
    </w:pPr>
    <w:rPr>
      <w:rFonts w:ascii="Times New Roman" w:hAnsi="Times New Roman"/>
      <w:bCs/>
      <w:sz w:val="22"/>
      <w:szCs w:val="22"/>
      <w:lang w:val="x-none" w:eastAsia="en-GB"/>
    </w:rPr>
  </w:style>
  <w:style w:type="character" w:customStyle="1" w:styleId="AccPolicyHeadingCharChar">
    <w:name w:val="Acc Policy Heading Char Char"/>
    <w:link w:val="AccPolicyHeading"/>
    <w:rsid w:val="00EB63CD"/>
    <w:rPr>
      <w:bCs/>
      <w:sz w:val="22"/>
      <w:szCs w:val="22"/>
      <w:lang w:val="x-none" w:eastAsia="en-GB"/>
    </w:rPr>
  </w:style>
  <w:style w:type="paragraph" w:customStyle="1" w:styleId="AccNoteHeading">
    <w:name w:val="Acc Note Heading"/>
    <w:basedOn w:val="BodyText"/>
    <w:autoRedefine/>
    <w:rsid w:val="00EB63CD"/>
    <w:pPr>
      <w:numPr>
        <w:numId w:val="17"/>
      </w:numPr>
      <w:tabs>
        <w:tab w:val="clear" w:pos="227"/>
        <w:tab w:val="clear" w:pos="454"/>
        <w:tab w:val="clear" w:pos="680"/>
        <w:tab w:val="clear" w:pos="90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styleId="BalloonText">
    <w:name w:val="Balloon Text"/>
    <w:basedOn w:val="Normal"/>
    <w:semiHidden/>
    <w:rsid w:val="007334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070A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43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D72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CD728C"/>
    <w:pPr>
      <w:numPr>
        <w:numId w:val="18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8C29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E902E6"/>
    <w:pPr>
      <w:keepNext/>
      <w:keepLines/>
      <w:numPr>
        <w:ilvl w:val="1"/>
        <w:numId w:val="16"/>
      </w:numPr>
      <w:tabs>
        <w:tab w:val="clear" w:pos="227"/>
        <w:tab w:val="clear" w:pos="340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130" w:after="130"/>
      <w:ind w:left="680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E902E6"/>
    <w:pPr>
      <w:numPr>
        <w:numId w:val="1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D3FCF"/>
    <w:pPr>
      <w:ind w:right="-43"/>
    </w:pPr>
  </w:style>
  <w:style w:type="character" w:customStyle="1" w:styleId="AccPolicyalternativeChar">
    <w:name w:val="Acc Policy alternative Char"/>
    <w:link w:val="AccPolicyalternative"/>
    <w:rsid w:val="000D3FCF"/>
    <w:rPr>
      <w:rFonts w:cs="Times New Roman"/>
      <w:bCs/>
      <w:i/>
      <w:iCs/>
      <w:sz w:val="22"/>
      <w:szCs w:val="22"/>
      <w:lang w:val="en-GB" w:eastAsia="en-GB"/>
    </w:rPr>
  </w:style>
  <w:style w:type="paragraph" w:customStyle="1" w:styleId="acctmergecolhdg">
    <w:name w:val="acct merge col hdg"/>
    <w:aliases w:val="mh"/>
    <w:basedOn w:val="Normal"/>
    <w:rsid w:val="00DE51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E548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D35CD"/>
    <w:pPr>
      <w:ind w:left="1134" w:hanging="567"/>
    </w:pPr>
  </w:style>
  <w:style w:type="paragraph" w:customStyle="1" w:styleId="acctstatementheading">
    <w:name w:val="acct statement heading"/>
    <w:aliases w:val="as"/>
    <w:basedOn w:val="Heading2"/>
    <w:next w:val="Normal"/>
    <w:rsid w:val="00CC65D9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221340"/>
    <w:pPr>
      <w:ind w:left="1701"/>
    </w:pPr>
  </w:style>
  <w:style w:type="paragraph" w:customStyle="1" w:styleId="accttwolines">
    <w:name w:val="acct two lines"/>
    <w:aliases w:val="a2l"/>
    <w:basedOn w:val="Normal"/>
    <w:rsid w:val="00DC48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280500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280500"/>
    <w:rPr>
      <w:rFonts w:ascii="Tahoma" w:hAnsi="Tahoma"/>
      <w:sz w:val="16"/>
    </w:rPr>
  </w:style>
  <w:style w:type="paragraph" w:customStyle="1" w:styleId="headingnospaceafter">
    <w:name w:val="heading no space after"/>
    <w:aliases w:val="hn,heading no space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3472D"/>
    <w:pPr>
      <w:spacing w:after="0"/>
    </w:pPr>
  </w:style>
  <w:style w:type="paragraph" w:customStyle="1" w:styleId="Char">
    <w:name w:val="Char"/>
    <w:basedOn w:val="Normal"/>
    <w:rsid w:val="001347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Graphic">
    <w:name w:val="Graphic"/>
    <w:basedOn w:val="Signature"/>
    <w:rsid w:val="005676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56760E"/>
    <w:pPr>
      <w:spacing w:after="0"/>
    </w:pPr>
  </w:style>
  <w:style w:type="paragraph" w:customStyle="1" w:styleId="acctindent">
    <w:name w:val="acct indent"/>
    <w:aliases w:val="ai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56760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56760E"/>
    <w:pPr>
      <w:tabs>
        <w:tab w:val="clear" w:pos="0"/>
        <w:tab w:val="num" w:pos="600"/>
      </w:tabs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6760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6760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56760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56760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56760E"/>
    <w:pPr>
      <w:spacing w:after="0"/>
    </w:pPr>
  </w:style>
  <w:style w:type="paragraph" w:customStyle="1" w:styleId="List1a">
    <w:name w:val="List 1a"/>
    <w:aliases w:val="1a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semiHidden/>
    <w:rsid w:val="005676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56760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56760E"/>
  </w:style>
  <w:style w:type="paragraph" w:customStyle="1" w:styleId="zreportaddinfo">
    <w:name w:val="zreport addinfo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56760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56760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56760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56760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56760E"/>
    <w:rPr>
      <w:b/>
      <w:bCs/>
    </w:rPr>
  </w:style>
  <w:style w:type="paragraph" w:customStyle="1" w:styleId="nineptbodytext">
    <w:name w:val="nine pt body text"/>
    <w:aliases w:val="9bt"/>
    <w:basedOn w:val="nineptnormal"/>
    <w:rsid w:val="0056760E"/>
    <w:pPr>
      <w:spacing w:after="220"/>
    </w:pPr>
  </w:style>
  <w:style w:type="paragraph" w:customStyle="1" w:styleId="nineptnormal">
    <w:name w:val="nine pt normal"/>
    <w:aliases w:val="9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56760E"/>
    <w:pPr>
      <w:jc w:val="center"/>
    </w:pPr>
  </w:style>
  <w:style w:type="paragraph" w:customStyle="1" w:styleId="heading">
    <w:name w:val="heading"/>
    <w:aliases w:val="h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56760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6760E"/>
  </w:style>
  <w:style w:type="paragraph" w:customStyle="1" w:styleId="nineptheadingcentredbold">
    <w:name w:val="nine pt heading centred bold"/>
    <w:aliases w:val="9hc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6760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6760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6760E"/>
    <w:rPr>
      <w:b/>
    </w:rPr>
  </w:style>
  <w:style w:type="paragraph" w:customStyle="1" w:styleId="nineptcolumntab1">
    <w:name w:val="nine pt column tab1"/>
    <w:aliases w:val="a91"/>
    <w:basedOn w:val="nineptnormal"/>
    <w:rsid w:val="0056760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56760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6760E"/>
    <w:pPr>
      <w:jc w:val="center"/>
    </w:pPr>
  </w:style>
  <w:style w:type="paragraph" w:customStyle="1" w:styleId="Normalheading">
    <w:name w:val="Normal heading"/>
    <w:aliases w:val="nh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56760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56760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6760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56760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decimal">
    <w:name w:val="acct note column decimal"/>
    <w:aliases w:val="and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56760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6760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6760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56760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6760E"/>
    <w:rPr>
      <w:b/>
      <w:bCs/>
    </w:rPr>
  </w:style>
  <w:style w:type="paragraph" w:customStyle="1" w:styleId="accttwofiguresyears">
    <w:name w:val="acct two figures years"/>
    <w:aliases w:val="a2y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longernumber">
    <w:name w:val="acct four figures longer number"/>
    <w:aliases w:val="a4+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56760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56760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6760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6760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6760E"/>
    <w:pPr>
      <w:spacing w:after="0"/>
    </w:pPr>
  </w:style>
  <w:style w:type="paragraph" w:customStyle="1" w:styleId="smallreturn">
    <w:name w:val="small return"/>
    <w:aliases w:val="sr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6760E"/>
    <w:pPr>
      <w:spacing w:after="0"/>
    </w:pPr>
  </w:style>
  <w:style w:type="paragraph" w:customStyle="1" w:styleId="headingbolditalic">
    <w:name w:val="heading bold italic"/>
    <w:aliases w:val="hbi"/>
    <w:basedOn w:val="heading"/>
    <w:rsid w:val="0056760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56760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56760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6760E"/>
    <w:pPr>
      <w:spacing w:after="0"/>
    </w:pPr>
  </w:style>
  <w:style w:type="paragraph" w:customStyle="1" w:styleId="blockbullet">
    <w:name w:val="block bullet"/>
    <w:aliases w:val="bb"/>
    <w:basedOn w:val="block"/>
    <w:rsid w:val="0056760E"/>
    <w:pPr>
      <w:numPr>
        <w:numId w:val="20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56760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6760E"/>
    <w:pPr>
      <w:spacing w:after="0"/>
    </w:pPr>
  </w:style>
  <w:style w:type="paragraph" w:customStyle="1" w:styleId="eightptnormal">
    <w:name w:val="eight pt normal"/>
    <w:aliases w:val="8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56760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6760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6760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6760E"/>
    <w:rPr>
      <w:b/>
      <w:bCs/>
    </w:rPr>
  </w:style>
  <w:style w:type="paragraph" w:customStyle="1" w:styleId="eightptbodytext">
    <w:name w:val="eight pt body text"/>
    <w:aliases w:val="8bt"/>
    <w:basedOn w:val="eightptnormal"/>
    <w:rsid w:val="0056760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6760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6760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6760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6760E"/>
    <w:pPr>
      <w:spacing w:after="0"/>
    </w:pPr>
  </w:style>
  <w:style w:type="paragraph" w:customStyle="1" w:styleId="eightptblock">
    <w:name w:val="eight pt block"/>
    <w:aliases w:val="8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6760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6760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6760E"/>
    <w:pPr>
      <w:tabs>
        <w:tab w:val="clear" w:pos="0"/>
        <w:tab w:val="num" w:pos="600"/>
      </w:tabs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56760E"/>
    <w:pPr>
      <w:spacing w:after="0"/>
    </w:pPr>
  </w:style>
  <w:style w:type="paragraph" w:customStyle="1" w:styleId="blockindent">
    <w:name w:val="block indent"/>
    <w:aliases w:val="bi"/>
    <w:basedOn w:val="block"/>
    <w:rsid w:val="0056760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56760E"/>
    <w:pPr>
      <w:jc w:val="center"/>
    </w:pPr>
  </w:style>
  <w:style w:type="paragraph" w:customStyle="1" w:styleId="nineptcol">
    <w:name w:val="nine pt %col"/>
    <w:aliases w:val="9%"/>
    <w:basedOn w:val="nineptnormal"/>
    <w:rsid w:val="0056760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6760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6760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6760E"/>
    <w:pPr>
      <w:spacing w:after="0"/>
    </w:pPr>
  </w:style>
  <w:style w:type="paragraph" w:customStyle="1" w:styleId="nineptblocklist">
    <w:name w:val="nine pt block list"/>
    <w:aliases w:val="9bl"/>
    <w:basedOn w:val="nineptblock"/>
    <w:rsid w:val="0056760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6760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6760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6760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6760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6760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6760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6760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6760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6760E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6760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6760E"/>
    <w:pPr>
      <w:spacing w:after="80"/>
    </w:pPr>
  </w:style>
  <w:style w:type="paragraph" w:customStyle="1" w:styleId="nineptratecol">
    <w:name w:val="nine pt rate col"/>
    <w:aliases w:val="a9r"/>
    <w:basedOn w:val="nineptnormal"/>
    <w:rsid w:val="0056760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6760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6760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i/>
      <w:iCs/>
      <w:color w:val="0000FF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6760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6760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56760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6760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6760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6760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6760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6760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6760E"/>
    <w:pPr>
      <w:ind w:left="907" w:hanging="340"/>
    </w:pPr>
  </w:style>
  <w:style w:type="paragraph" w:customStyle="1" w:styleId="List3i">
    <w:name w:val="List 3i"/>
    <w:aliases w:val="3i"/>
    <w:basedOn w:val="List2i"/>
    <w:rsid w:val="0056760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6760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6760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6760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6760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6760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6760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6760E"/>
    <w:pPr>
      <w:spacing w:after="80"/>
    </w:pPr>
  </w:style>
  <w:style w:type="paragraph" w:customStyle="1" w:styleId="blockbullet2">
    <w:name w:val="block bullet 2"/>
    <w:aliases w:val="bb2"/>
    <w:basedOn w:val="BodyText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6760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6760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6760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Default">
    <w:name w:val="Default"/>
    <w:rsid w:val="0056760E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6760E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6760E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56760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6760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6760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6760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6760E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6760E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6760E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6760E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semiHidden/>
    <w:rsid w:val="0056760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56760E"/>
    <w:rPr>
      <w:b/>
      <w:bCs/>
    </w:rPr>
  </w:style>
  <w:style w:type="table" w:styleId="TableSimple2">
    <w:name w:val="Table Simple 2"/>
    <w:basedOn w:val="TableNormal"/>
    <w:rsid w:val="0056760E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RNormal">
    <w:name w:val="RNormal"/>
    <w:basedOn w:val="Normal"/>
    <w:rsid w:val="001A5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C14554"/>
    <w:rPr>
      <w:i/>
      <w:iCs/>
    </w:rPr>
  </w:style>
  <w:style w:type="character" w:customStyle="1" w:styleId="HeaderChar">
    <w:name w:val="Header Char"/>
    <w:link w:val="Header"/>
    <w:rsid w:val="005909EA"/>
    <w:rPr>
      <w:rFonts w:ascii="Arial" w:hAnsi="Arial"/>
      <w:sz w:val="18"/>
      <w:szCs w:val="18"/>
    </w:rPr>
  </w:style>
  <w:style w:type="paragraph" w:customStyle="1" w:styleId="1-Number">
    <w:name w:val="1-Number"/>
    <w:basedOn w:val="BodyText"/>
    <w:link w:val="1-Number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680A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680AEF"/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680AEF"/>
    <w:rPr>
      <w:rFonts w:ascii="Angsana New" w:hAnsi="Angsana New"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5A0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FSContent">
    <w:name w:val="FS_Content"/>
    <w:basedOn w:val="Normal"/>
    <w:link w:val="FSContentChar"/>
    <w:qFormat/>
    <w:rsid w:val="00BA03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-29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BA03D0"/>
    <w:rPr>
      <w:rFonts w:ascii="Angsana New" w:eastAsia="MS Mincho" w:hAnsi="Angsana New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1B03B8"/>
    <w:rPr>
      <w:rFonts w:ascii="Arial" w:hAnsi="Arial" w:cs="Times New Roman"/>
    </w:rPr>
  </w:style>
  <w:style w:type="paragraph" w:styleId="NormalWeb">
    <w:name w:val="Normal (Web)"/>
    <w:basedOn w:val="Normal"/>
    <w:uiPriority w:val="99"/>
    <w:semiHidden/>
    <w:unhideWhenUsed/>
    <w:rsid w:val="00F445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9A3DC8"/>
    <w:rPr>
      <w:rFonts w:cs="Times New Roman"/>
      <w:sz w:val="22"/>
      <w:lang w:val="en-GB" w:bidi="ar-SA"/>
    </w:rPr>
  </w:style>
  <w:style w:type="character" w:customStyle="1" w:styleId="ui-provider">
    <w:name w:val="ui-provider"/>
    <w:basedOn w:val="DefaultParagraphFont"/>
    <w:rsid w:val="008D38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8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8.xml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footer" Target="footer8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2AA90-A709-4FF0-9EAD-1CC28360F3D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93</TotalTime>
  <Pages>15</Pages>
  <Words>2863</Words>
  <Characters>16322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AREEYA PROPERTY PUBLIC COMPANY LIMITED</vt:lpstr>
    </vt:vector>
  </TitlesOfParts>
  <Company>KPMG</Company>
  <LinksUpToDate>false</LinksUpToDate>
  <CharactersWithSpaces>19147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AREEYA PROPERTY PUBLIC COMPANY LIMITED</dc:title>
  <dc:subject/>
  <dc:creator>KPMG</dc:creator>
  <cp:keywords/>
  <cp:lastModifiedBy>KPMG</cp:lastModifiedBy>
  <cp:revision>42</cp:revision>
  <cp:lastPrinted>2024-05-10T15:12:00Z</cp:lastPrinted>
  <dcterms:created xsi:type="dcterms:W3CDTF">2024-05-10T10:04:00Z</dcterms:created>
  <dcterms:modified xsi:type="dcterms:W3CDTF">2024-05-14T06:56:00Z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2021-11-01T03:03:37Z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570c9e3f-8004-4b8f-aae2-b6827b4a20b4</vt:lpwstr>
  </property>
  <property fmtid="{D5CDD505-2E9C-101B-9397-08002B2CF9AE}" pid="8" name="MSIP_Label_4ed8881d-4062-46d6-b0ca-1cc939420954_ContentBits">
    <vt:lpwstr>0</vt:lpwstr>
  </property>
  <property fmtid="{D5CDD505-2E9C-101B-9397-08002B2CF9AE}" pid="9" name="GrammarlyDocumentId">
    <vt:lpwstr>63d5adf42a0940264a180cb4c9492c4eca580abaaa96de14f62023b2e29a3a81</vt:lpwstr>
  </property>
</Properties>
</file>