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lang w:val="en-US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1774C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</w:rPr>
        <w:t xml:space="preserve"> 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ผู้ถือหุ้น</w:t>
      </w:r>
      <w:r w:rsidR="00FB5A50"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และคณะกรรมการ</w:t>
      </w:r>
      <w:r w:rsidR="00F15B98"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ของ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อาร์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เอส </w:t>
      </w:r>
      <w:bookmarkEnd w:id="1"/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จำกัด 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</w:rPr>
        <w:t>(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  <w:lang w:bidi="th-TH"/>
        </w:rPr>
        <w:t>มหาชน</w:t>
      </w: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rtl/>
          <w:cs/>
        </w:rPr>
        <w:t>)</w:t>
      </w:r>
    </w:p>
    <w:p w14:paraId="1AA6BA2C" w14:textId="77777777" w:rsidR="00D267AC" w:rsidRPr="001774C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08882E87" w:rsidR="00C46828" w:rsidRPr="001774C7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1774C7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A649B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B245B3" w:rsidRPr="001774C7">
        <w:rPr>
          <w:rFonts w:ascii="Browallia New" w:hAnsi="Browallia New" w:cs="Browallia New"/>
          <w:sz w:val="28"/>
          <w:szCs w:val="28"/>
          <w:lang w:bidi="th-TH"/>
        </w:rPr>
        <w:t>31</w:t>
      </w:r>
      <w:r w:rsidR="00B245B3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B245B3" w:rsidRPr="000C0C52">
        <w:rPr>
          <w:rFonts w:ascii="Browallia New" w:hAnsi="Browallia New" w:cs="Browallia New"/>
          <w:sz w:val="28"/>
          <w:szCs w:val="28"/>
          <w:lang w:bidi="th-TH"/>
        </w:rPr>
        <w:t>2567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</w:t>
      </w:r>
      <w:r w:rsidR="006307C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รวมถึงงบกระแสเงินสดรวมและเฉพาะบริษัทสำหรับงวดสามเดือนสิ้นสุดวันเดียวกัน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1E7AFEA6" w14:textId="77777777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1774C7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1774C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D75EC5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3C8DD270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</w:t>
      </w:r>
      <w:r w:rsidR="00FB5E11" w:rsidRPr="001774C7">
        <w:rPr>
          <w:rFonts w:ascii="Browallia New" w:hAnsi="Browallia New" w:cs="Browallia New"/>
          <w:sz w:val="28"/>
          <w:szCs w:val="28"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Pr="001774C7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2CEA4D" w14:textId="77777777" w:rsidR="00D33005" w:rsidRPr="001774C7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2A170" w14:textId="77777777" w:rsidR="000B7BED" w:rsidRDefault="000B7BE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263D65" w14:textId="77777777" w:rsidR="00100E07" w:rsidRDefault="00100E0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BF6D30" w14:textId="77777777" w:rsidR="00100E07" w:rsidRDefault="00100E0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A1AB26" w14:textId="77777777" w:rsidR="00100E07" w:rsidRDefault="00100E0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2BB639" w14:textId="77777777" w:rsidR="00100E07" w:rsidRPr="001774C7" w:rsidRDefault="00100E0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F7A472" w14:textId="5D6C832D" w:rsidR="005E73B3" w:rsidRPr="001774C7" w:rsidRDefault="005E73B3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lastRenderedPageBreak/>
        <w:t>เรื่องอื่น</w:t>
      </w:r>
    </w:p>
    <w:p w14:paraId="69A3AB27" w14:textId="77777777" w:rsidR="005E73B3" w:rsidRPr="00D75EC5" w:rsidRDefault="005E73B3" w:rsidP="00A522B7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1DFFC1E2" w14:textId="70A6DD33" w:rsidR="000F155B" w:rsidRPr="00832A8D" w:rsidRDefault="009D41F3" w:rsidP="009D41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งบฐานะการเงินรวมและเฉพาะบริษัท</w:t>
      </w:r>
      <w:r w:rsidR="00677C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BD7894" w:rsidRPr="001774C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BD7894" w:rsidRPr="001774C7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BD7894" w:rsidRPr="001774C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BD7894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BD7894" w:rsidRPr="001774C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D7894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กุมภาพันธ์ </w:t>
      </w:r>
      <w:r w:rsidR="00BD7894" w:rsidRPr="001774C7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2638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</w:t>
      </w:r>
      <w:r w:rsidR="00FC443E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A43AA9">
        <w:rPr>
          <w:rFonts w:ascii="Browallia New" w:hAnsi="Browallia New" w:cs="Browallia New" w:hint="cs"/>
          <w:sz w:val="28"/>
          <w:szCs w:val="28"/>
          <w:cs/>
          <w:lang w:bidi="th-TH"/>
        </w:rPr>
        <w:t>ถือหุ้น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</w:t>
      </w:r>
      <w:r w:rsidR="001E28C8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D75EC5">
        <w:rPr>
          <w:rFonts w:ascii="Browallia New" w:hAnsi="Browallia New" w:cs="Browallia New"/>
          <w:sz w:val="28"/>
          <w:szCs w:val="28"/>
          <w:lang w:bidi="th-TH"/>
        </w:rPr>
        <w:br/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งบกระแสเงินสดรวมและเฉพาะบริษัทสำหรับงวดสามเดือน</w:t>
      </w:r>
      <w:r w:rsidR="00BD7894"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ที่ </w:t>
      </w:r>
      <w:r w:rsidRPr="001774C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31</w:t>
      </w:r>
      <w:r w:rsidRPr="001774C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มีนาคม </w:t>
      </w:r>
      <w:r w:rsidRPr="001774C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2566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ที่แสดงเป็นข้อมูลเปรียบเทียบสอบทานโดยผู้สอบบัญชี</w:t>
      </w:r>
      <w:r w:rsidR="006E1ED3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BD7894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โดยให้ข้อสรุป</w:t>
      </w:r>
      <w:r w:rsidR="00FD22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อย่างไม่มีเงื่อนไข </w:t>
      </w:r>
      <w:r w:rsidR="0009509F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6C7D8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09509F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6C7D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09509F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9509F"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C7D8F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2AEACFFA" w14:textId="77777777" w:rsidR="00D75EC5" w:rsidRPr="00D13D88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5F8D77F8" w14:textId="77777777" w:rsidR="00D33005" w:rsidRPr="001774C7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1774C7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ข้อสรุป</w:t>
      </w:r>
    </w:p>
    <w:p w14:paraId="51403E2F" w14:textId="77777777" w:rsidR="00D33005" w:rsidRPr="00D75EC5" w:rsidRDefault="00D33005" w:rsidP="00D33005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89E69CB" w14:textId="2D4209B5" w:rsidR="00D33005" w:rsidRPr="001774C7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ของบริษัทระหว่างกาล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ED2FEFF" w14:textId="77777777" w:rsidR="00D33005" w:rsidRPr="001774C7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F7377E" w14:textId="77777777" w:rsidR="008C0D64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B50E1C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1774C7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1774C7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1774C7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1774C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1F9D4AC6" w:rsidR="00D15EA5" w:rsidRPr="001774C7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83404F" w:rsidRPr="001774C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3404F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พฤษภาคม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10964" w14:textId="77777777" w:rsidR="002C221B" w:rsidRDefault="002C221B">
      <w:r>
        <w:separator/>
      </w:r>
    </w:p>
  </w:endnote>
  <w:endnote w:type="continuationSeparator" w:id="0">
    <w:p w14:paraId="1825F65C" w14:textId="77777777" w:rsidR="002C221B" w:rsidRDefault="002C221B">
      <w:r>
        <w:continuationSeparator/>
      </w:r>
    </w:p>
  </w:endnote>
  <w:endnote w:type="continuationNotice" w:id="1">
    <w:p w14:paraId="6D2BC6FA" w14:textId="77777777" w:rsidR="002C221B" w:rsidRDefault="002C22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AC5D6" w14:textId="77777777" w:rsidR="002C221B" w:rsidRDefault="002C221B">
      <w:bookmarkStart w:id="0" w:name="_Hlk482348182"/>
      <w:bookmarkEnd w:id="0"/>
      <w:r>
        <w:separator/>
      </w:r>
    </w:p>
  </w:footnote>
  <w:footnote w:type="continuationSeparator" w:id="0">
    <w:p w14:paraId="25EC4882" w14:textId="77777777" w:rsidR="002C221B" w:rsidRDefault="002C221B">
      <w:r>
        <w:continuationSeparator/>
      </w:r>
    </w:p>
  </w:footnote>
  <w:footnote w:type="continuationNotice" w:id="1">
    <w:p w14:paraId="2ECE8CBE" w14:textId="77777777" w:rsidR="002C221B" w:rsidRDefault="002C22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116A" w14:textId="6E456CC2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71EECC4A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0DADD9BB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62B0"/>
    <w:rsid w:val="00016E1A"/>
    <w:rsid w:val="00021B80"/>
    <w:rsid w:val="00025E27"/>
    <w:rsid w:val="0003023B"/>
    <w:rsid w:val="00031D17"/>
    <w:rsid w:val="00036606"/>
    <w:rsid w:val="00042C0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76A20"/>
    <w:rsid w:val="000828F1"/>
    <w:rsid w:val="00082F59"/>
    <w:rsid w:val="00094333"/>
    <w:rsid w:val="0009509F"/>
    <w:rsid w:val="0009543C"/>
    <w:rsid w:val="00097FAB"/>
    <w:rsid w:val="000B4D9E"/>
    <w:rsid w:val="000B5D47"/>
    <w:rsid w:val="000B65E3"/>
    <w:rsid w:val="000B7090"/>
    <w:rsid w:val="000B7BED"/>
    <w:rsid w:val="000C0C52"/>
    <w:rsid w:val="000D23E6"/>
    <w:rsid w:val="000E320D"/>
    <w:rsid w:val="000E52CE"/>
    <w:rsid w:val="000F155B"/>
    <w:rsid w:val="000F3AAB"/>
    <w:rsid w:val="000F6E25"/>
    <w:rsid w:val="00100E07"/>
    <w:rsid w:val="001011DF"/>
    <w:rsid w:val="0010628E"/>
    <w:rsid w:val="001066DF"/>
    <w:rsid w:val="00112B69"/>
    <w:rsid w:val="00116E64"/>
    <w:rsid w:val="001316D3"/>
    <w:rsid w:val="00132474"/>
    <w:rsid w:val="001554CD"/>
    <w:rsid w:val="00155A91"/>
    <w:rsid w:val="001613E2"/>
    <w:rsid w:val="0016459D"/>
    <w:rsid w:val="00164EB8"/>
    <w:rsid w:val="00167017"/>
    <w:rsid w:val="001774C7"/>
    <w:rsid w:val="001777E0"/>
    <w:rsid w:val="001832EC"/>
    <w:rsid w:val="00190C04"/>
    <w:rsid w:val="0019210D"/>
    <w:rsid w:val="00193E62"/>
    <w:rsid w:val="001A29D4"/>
    <w:rsid w:val="001A3BFB"/>
    <w:rsid w:val="001A3C20"/>
    <w:rsid w:val="001B02BB"/>
    <w:rsid w:val="001B198C"/>
    <w:rsid w:val="001B7388"/>
    <w:rsid w:val="001C359E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2518C"/>
    <w:rsid w:val="002317CD"/>
    <w:rsid w:val="0023712B"/>
    <w:rsid w:val="00237A7E"/>
    <w:rsid w:val="00237DAB"/>
    <w:rsid w:val="002407CC"/>
    <w:rsid w:val="00241F16"/>
    <w:rsid w:val="00247969"/>
    <w:rsid w:val="002576E9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020A"/>
    <w:rsid w:val="00321A76"/>
    <w:rsid w:val="00335E5B"/>
    <w:rsid w:val="00352138"/>
    <w:rsid w:val="00354F5D"/>
    <w:rsid w:val="003568BF"/>
    <w:rsid w:val="0036061B"/>
    <w:rsid w:val="00365ECE"/>
    <w:rsid w:val="00374047"/>
    <w:rsid w:val="003744DA"/>
    <w:rsid w:val="003801CF"/>
    <w:rsid w:val="003817E0"/>
    <w:rsid w:val="00384904"/>
    <w:rsid w:val="00386916"/>
    <w:rsid w:val="0039036B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1445"/>
    <w:rsid w:val="00400E24"/>
    <w:rsid w:val="00416281"/>
    <w:rsid w:val="00422353"/>
    <w:rsid w:val="00425D82"/>
    <w:rsid w:val="00426915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9103F"/>
    <w:rsid w:val="0049471C"/>
    <w:rsid w:val="004A05AA"/>
    <w:rsid w:val="004A0DFE"/>
    <w:rsid w:val="004A1A40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54F5"/>
    <w:rsid w:val="00527ABB"/>
    <w:rsid w:val="005319BF"/>
    <w:rsid w:val="005321DA"/>
    <w:rsid w:val="00537D19"/>
    <w:rsid w:val="00547541"/>
    <w:rsid w:val="00551365"/>
    <w:rsid w:val="00551936"/>
    <w:rsid w:val="00552481"/>
    <w:rsid w:val="00553ADB"/>
    <w:rsid w:val="005574A6"/>
    <w:rsid w:val="005627FF"/>
    <w:rsid w:val="00564C3E"/>
    <w:rsid w:val="00574488"/>
    <w:rsid w:val="00577778"/>
    <w:rsid w:val="00577D61"/>
    <w:rsid w:val="005822AC"/>
    <w:rsid w:val="00582A52"/>
    <w:rsid w:val="00582E7C"/>
    <w:rsid w:val="0059711B"/>
    <w:rsid w:val="005A1872"/>
    <w:rsid w:val="005A224B"/>
    <w:rsid w:val="005A5593"/>
    <w:rsid w:val="005B405A"/>
    <w:rsid w:val="005B4E64"/>
    <w:rsid w:val="005C208F"/>
    <w:rsid w:val="005C2CCB"/>
    <w:rsid w:val="005C6479"/>
    <w:rsid w:val="005C69FD"/>
    <w:rsid w:val="005D7025"/>
    <w:rsid w:val="005E2D67"/>
    <w:rsid w:val="005E5578"/>
    <w:rsid w:val="005E65D2"/>
    <w:rsid w:val="005E73B3"/>
    <w:rsid w:val="005F4D62"/>
    <w:rsid w:val="00600876"/>
    <w:rsid w:val="00610ED7"/>
    <w:rsid w:val="006161EC"/>
    <w:rsid w:val="00620CC4"/>
    <w:rsid w:val="00620CE3"/>
    <w:rsid w:val="00621086"/>
    <w:rsid w:val="006307C3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77CA4"/>
    <w:rsid w:val="00683CC7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6FF5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1032A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E2DAB"/>
    <w:rsid w:val="007F0B30"/>
    <w:rsid w:val="007F5222"/>
    <w:rsid w:val="007F7A6B"/>
    <w:rsid w:val="00802900"/>
    <w:rsid w:val="008033D0"/>
    <w:rsid w:val="00803FB6"/>
    <w:rsid w:val="008059EF"/>
    <w:rsid w:val="008128F7"/>
    <w:rsid w:val="00812938"/>
    <w:rsid w:val="0082090E"/>
    <w:rsid w:val="00824DDD"/>
    <w:rsid w:val="00827B71"/>
    <w:rsid w:val="00830DAC"/>
    <w:rsid w:val="0083134C"/>
    <w:rsid w:val="00832A8D"/>
    <w:rsid w:val="00832F51"/>
    <w:rsid w:val="008334B4"/>
    <w:rsid w:val="0083404F"/>
    <w:rsid w:val="008344DB"/>
    <w:rsid w:val="008368A8"/>
    <w:rsid w:val="00836EA6"/>
    <w:rsid w:val="0084090C"/>
    <w:rsid w:val="00843100"/>
    <w:rsid w:val="00843D13"/>
    <w:rsid w:val="00847054"/>
    <w:rsid w:val="00850F25"/>
    <w:rsid w:val="008534AA"/>
    <w:rsid w:val="00860AE3"/>
    <w:rsid w:val="00864F44"/>
    <w:rsid w:val="00870931"/>
    <w:rsid w:val="008719C2"/>
    <w:rsid w:val="00884FF7"/>
    <w:rsid w:val="0089073C"/>
    <w:rsid w:val="008937B4"/>
    <w:rsid w:val="00894ACE"/>
    <w:rsid w:val="008B0E1E"/>
    <w:rsid w:val="008B19D9"/>
    <w:rsid w:val="008B1ABC"/>
    <w:rsid w:val="008B1FD3"/>
    <w:rsid w:val="008B204B"/>
    <w:rsid w:val="008B2CD6"/>
    <w:rsid w:val="008B390E"/>
    <w:rsid w:val="008C0D64"/>
    <w:rsid w:val="008C23FD"/>
    <w:rsid w:val="008C49AE"/>
    <w:rsid w:val="008C59F7"/>
    <w:rsid w:val="008D1725"/>
    <w:rsid w:val="008D214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43DB9"/>
    <w:rsid w:val="00955B30"/>
    <w:rsid w:val="00957E70"/>
    <w:rsid w:val="00970DAB"/>
    <w:rsid w:val="00972A45"/>
    <w:rsid w:val="0097321D"/>
    <w:rsid w:val="00975D4D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B1F44"/>
    <w:rsid w:val="009B4573"/>
    <w:rsid w:val="009C002A"/>
    <w:rsid w:val="009D1CB7"/>
    <w:rsid w:val="009D3790"/>
    <w:rsid w:val="009D41F3"/>
    <w:rsid w:val="009D44F2"/>
    <w:rsid w:val="009E0B19"/>
    <w:rsid w:val="009E278C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361D"/>
    <w:rsid w:val="00A35782"/>
    <w:rsid w:val="00A36126"/>
    <w:rsid w:val="00A362F9"/>
    <w:rsid w:val="00A43AA9"/>
    <w:rsid w:val="00A43EE6"/>
    <w:rsid w:val="00A522B7"/>
    <w:rsid w:val="00A60F49"/>
    <w:rsid w:val="00A61E15"/>
    <w:rsid w:val="00A649B6"/>
    <w:rsid w:val="00A66F91"/>
    <w:rsid w:val="00A70229"/>
    <w:rsid w:val="00A77F70"/>
    <w:rsid w:val="00A90010"/>
    <w:rsid w:val="00A918D1"/>
    <w:rsid w:val="00A91AF0"/>
    <w:rsid w:val="00A93A9A"/>
    <w:rsid w:val="00A96936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783E"/>
    <w:rsid w:val="00B55EE8"/>
    <w:rsid w:val="00B56E6C"/>
    <w:rsid w:val="00B60C3B"/>
    <w:rsid w:val="00B63D0E"/>
    <w:rsid w:val="00B71687"/>
    <w:rsid w:val="00B71DFF"/>
    <w:rsid w:val="00B82F30"/>
    <w:rsid w:val="00B83039"/>
    <w:rsid w:val="00B84A4B"/>
    <w:rsid w:val="00B908D5"/>
    <w:rsid w:val="00B93E01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D7894"/>
    <w:rsid w:val="00BE0C8A"/>
    <w:rsid w:val="00BE0E9D"/>
    <w:rsid w:val="00BE334D"/>
    <w:rsid w:val="00BE45DB"/>
    <w:rsid w:val="00BE4988"/>
    <w:rsid w:val="00BE7500"/>
    <w:rsid w:val="00BF1C24"/>
    <w:rsid w:val="00BF3A1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5E5F"/>
    <w:rsid w:val="00C76C6C"/>
    <w:rsid w:val="00C80EC5"/>
    <w:rsid w:val="00C85E6A"/>
    <w:rsid w:val="00C86BB9"/>
    <w:rsid w:val="00C8772C"/>
    <w:rsid w:val="00C945BB"/>
    <w:rsid w:val="00C957E6"/>
    <w:rsid w:val="00CA43FD"/>
    <w:rsid w:val="00CA5F3D"/>
    <w:rsid w:val="00CB00B2"/>
    <w:rsid w:val="00CB12F2"/>
    <w:rsid w:val="00CB18EB"/>
    <w:rsid w:val="00CB441E"/>
    <w:rsid w:val="00CB7EDF"/>
    <w:rsid w:val="00CC021F"/>
    <w:rsid w:val="00CC0490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F247F"/>
    <w:rsid w:val="00D01C01"/>
    <w:rsid w:val="00D078C4"/>
    <w:rsid w:val="00D13D88"/>
    <w:rsid w:val="00D1410D"/>
    <w:rsid w:val="00D15EA5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40043"/>
    <w:rsid w:val="00D460E7"/>
    <w:rsid w:val="00D60CDD"/>
    <w:rsid w:val="00D623A7"/>
    <w:rsid w:val="00D63ABC"/>
    <w:rsid w:val="00D6433E"/>
    <w:rsid w:val="00D675F1"/>
    <w:rsid w:val="00D73B96"/>
    <w:rsid w:val="00D75EC5"/>
    <w:rsid w:val="00D80807"/>
    <w:rsid w:val="00D86917"/>
    <w:rsid w:val="00D92F9A"/>
    <w:rsid w:val="00D9427D"/>
    <w:rsid w:val="00D96128"/>
    <w:rsid w:val="00D96A0B"/>
    <w:rsid w:val="00DA36EE"/>
    <w:rsid w:val="00DA3944"/>
    <w:rsid w:val="00DA452E"/>
    <w:rsid w:val="00DA5128"/>
    <w:rsid w:val="00DB29FB"/>
    <w:rsid w:val="00DB308D"/>
    <w:rsid w:val="00DB5C45"/>
    <w:rsid w:val="00DB5F40"/>
    <w:rsid w:val="00DB7533"/>
    <w:rsid w:val="00DD1E47"/>
    <w:rsid w:val="00DD35B8"/>
    <w:rsid w:val="00DD61A9"/>
    <w:rsid w:val="00DD6EF1"/>
    <w:rsid w:val="00DE12C5"/>
    <w:rsid w:val="00DE4958"/>
    <w:rsid w:val="00DE4B6D"/>
    <w:rsid w:val="00DE78CE"/>
    <w:rsid w:val="00DF2F69"/>
    <w:rsid w:val="00E021AD"/>
    <w:rsid w:val="00E02E45"/>
    <w:rsid w:val="00E04361"/>
    <w:rsid w:val="00E064FD"/>
    <w:rsid w:val="00E1053A"/>
    <w:rsid w:val="00E12533"/>
    <w:rsid w:val="00E20D76"/>
    <w:rsid w:val="00E20FAC"/>
    <w:rsid w:val="00E26AF3"/>
    <w:rsid w:val="00E276E0"/>
    <w:rsid w:val="00E3039B"/>
    <w:rsid w:val="00E314EA"/>
    <w:rsid w:val="00E32427"/>
    <w:rsid w:val="00E33FDA"/>
    <w:rsid w:val="00E406D5"/>
    <w:rsid w:val="00E42E32"/>
    <w:rsid w:val="00E465D7"/>
    <w:rsid w:val="00E52597"/>
    <w:rsid w:val="00E56701"/>
    <w:rsid w:val="00E62754"/>
    <w:rsid w:val="00E64D2D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B39"/>
    <w:rsid w:val="00EB6FE3"/>
    <w:rsid w:val="00EB71DA"/>
    <w:rsid w:val="00EC24D5"/>
    <w:rsid w:val="00EC326F"/>
    <w:rsid w:val="00ED77C1"/>
    <w:rsid w:val="00EE0F65"/>
    <w:rsid w:val="00EF5368"/>
    <w:rsid w:val="00F15B98"/>
    <w:rsid w:val="00F246A1"/>
    <w:rsid w:val="00F37917"/>
    <w:rsid w:val="00F43A50"/>
    <w:rsid w:val="00F4514D"/>
    <w:rsid w:val="00F5341C"/>
    <w:rsid w:val="00F5513E"/>
    <w:rsid w:val="00F63F3F"/>
    <w:rsid w:val="00F66FA5"/>
    <w:rsid w:val="00F71678"/>
    <w:rsid w:val="00F725CE"/>
    <w:rsid w:val="00F72C2F"/>
    <w:rsid w:val="00F730E3"/>
    <w:rsid w:val="00F755E9"/>
    <w:rsid w:val="00F86585"/>
    <w:rsid w:val="00F909CD"/>
    <w:rsid w:val="00F974D1"/>
    <w:rsid w:val="00FA02D2"/>
    <w:rsid w:val="00FA16E0"/>
    <w:rsid w:val="00FA363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89df32b9e5ff26bdafeae9cb0b9c3b58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2c04e4e5d3a59128cb45f8083f81e67e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729065a1-720c-4df0-b67c-e69a28b38a78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5ff93197-5cd4-4697-961c-11b2929d1c0c"/>
  </ds:schemaRefs>
</ds:datastoreItem>
</file>

<file path=customXml/itemProps3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417A49-37B0-43EF-890E-44002DFCC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367</TotalTime>
  <Pages>2</Pages>
  <Words>445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287</cp:revision>
  <cp:lastPrinted>2021-08-09T21:04:00Z</cp:lastPrinted>
  <dcterms:created xsi:type="dcterms:W3CDTF">2018-03-23T13:02:00Z</dcterms:created>
  <dcterms:modified xsi:type="dcterms:W3CDTF">2024-05-15T04:06:00Z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