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E2F7A" w14:textId="2C7353A5" w:rsidR="00660472" w:rsidRPr="00426ACD"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426ACD">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58F111D7" w:rsidR="00D73CC7" w:rsidRPr="00E35ABF"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6D77E6" w:rsidRPr="006D77E6">
        <w:rPr>
          <w:rFonts w:ascii="Browallia New" w:hAnsi="Browallia New" w:cs="Browallia New"/>
          <w:sz w:val="28"/>
          <w:szCs w:val="28"/>
          <w:cs/>
          <w:lang w:val="en-GB"/>
        </w:rPr>
        <w:t>อาร์เอส</w:t>
      </w:r>
      <w:r w:rsidRPr="00E35ABF">
        <w:rPr>
          <w:rFonts w:ascii="Browallia New" w:hAnsi="Browallia New" w:cs="Browallia New"/>
          <w:sz w:val="28"/>
          <w:szCs w:val="28"/>
          <w:cs/>
        </w:rPr>
        <w:t xml:space="preserve"> จำกัด (มหาชน)</w:t>
      </w:r>
      <w:r w:rsidR="00E817A2">
        <w:rPr>
          <w:rFonts w:ascii="Browallia New" w:hAnsi="Browallia New" w:cs="Browallia New"/>
          <w:sz w:val="28"/>
          <w:szCs w:val="28"/>
        </w:rPr>
        <w:t xml:space="preserve"> </w:t>
      </w:r>
      <w:r w:rsidR="00E817A2">
        <w:rPr>
          <w:rFonts w:ascii="Browallia New" w:hAnsi="Browallia New" w:cs="Browallia New" w:hint="cs"/>
          <w:sz w:val="28"/>
          <w:szCs w:val="28"/>
          <w:cs/>
        </w:rPr>
        <w:t>(</w:t>
      </w:r>
      <w:r w:rsidR="00E817A2">
        <w:rPr>
          <w:rFonts w:ascii="Browallia New" w:hAnsi="Browallia New" w:cs="Browallia New"/>
          <w:sz w:val="28"/>
          <w:szCs w:val="28"/>
        </w:rPr>
        <w:t>“</w:t>
      </w:r>
      <w:r w:rsidR="00D2098B">
        <w:rPr>
          <w:rFonts w:ascii="Browallia New" w:hAnsi="Browallia New" w:cs="Browallia New" w:hint="cs"/>
          <w:sz w:val="28"/>
          <w:szCs w:val="28"/>
          <w:cs/>
        </w:rPr>
        <w:t>บริษัท</w:t>
      </w:r>
      <w:r w:rsidR="00E817A2">
        <w:rPr>
          <w:rFonts w:ascii="Browallia New" w:hAnsi="Browallia New" w:cs="Browallia New"/>
          <w:sz w:val="28"/>
          <w:szCs w:val="28"/>
        </w:rPr>
        <w:t>”</w:t>
      </w:r>
      <w:r w:rsidR="00E817A2">
        <w:rPr>
          <w:rFonts w:ascii="Browallia New" w:hAnsi="Browallia New" w:cs="Browallia New" w:hint="cs"/>
          <w:sz w:val="28"/>
          <w:szCs w:val="28"/>
          <w:cs/>
        </w:rPr>
        <w:t>)</w:t>
      </w:r>
      <w:r w:rsidRPr="00E35ABF">
        <w:rPr>
          <w:rFonts w:ascii="Browallia New" w:hAnsi="Browallia New" w:cs="Browallia New"/>
          <w:sz w:val="28"/>
          <w:szCs w:val="28"/>
          <w:cs/>
        </w:rPr>
        <w:t xml:space="preserve"> </w:t>
      </w:r>
      <w:r w:rsidR="00EB4631" w:rsidRPr="00E35ABF">
        <w:rPr>
          <w:rFonts w:ascii="Browallia New" w:hAnsi="Browallia New" w:cs="Browallia New"/>
          <w:sz w:val="28"/>
          <w:szCs w:val="28"/>
          <w:cs/>
        </w:rPr>
        <w:t>จดทะเบียนเป็นบริษัทมหาชน</w:t>
      </w:r>
      <w:r w:rsidR="008971F8">
        <w:rPr>
          <w:rFonts w:ascii="Browallia New" w:hAnsi="Browallia New" w:cs="Browallia New" w:hint="cs"/>
          <w:sz w:val="28"/>
          <w:szCs w:val="28"/>
          <w:cs/>
        </w:rPr>
        <w:t>กับตลาดหลักทรัพย์แห่งประเทศไทย</w:t>
      </w:r>
      <w:r w:rsidR="00050595">
        <w:rPr>
          <w:rFonts w:ascii="Browallia New" w:hAnsi="Browallia New" w:cs="Browallia New" w:hint="cs"/>
          <w:sz w:val="28"/>
          <w:szCs w:val="28"/>
          <w:cs/>
        </w:rPr>
        <w:t xml:space="preserve">เมื่อวันที่ </w:t>
      </w:r>
      <w:r w:rsidR="008971F8">
        <w:rPr>
          <w:rFonts w:ascii="Browallia New" w:hAnsi="Browallia New" w:cs="Browallia New"/>
          <w:sz w:val="28"/>
          <w:szCs w:val="28"/>
          <w:cs/>
        </w:rPr>
        <w:br/>
      </w:r>
      <w:r w:rsidR="00352A5B">
        <w:rPr>
          <w:rFonts w:ascii="Browallia New" w:hAnsi="Browallia New" w:cs="Browallia New"/>
          <w:sz w:val="28"/>
          <w:szCs w:val="28"/>
        </w:rPr>
        <w:t>22</w:t>
      </w:r>
      <w:r w:rsidR="00352A5B">
        <w:rPr>
          <w:rFonts w:ascii="Browallia New" w:hAnsi="Browallia New" w:cs="Browallia New" w:hint="cs"/>
          <w:sz w:val="28"/>
          <w:szCs w:val="28"/>
          <w:cs/>
        </w:rPr>
        <w:t xml:space="preserve"> พฤษภาคม</w:t>
      </w:r>
      <w:r w:rsidR="00050595">
        <w:rPr>
          <w:rFonts w:ascii="Browallia New" w:hAnsi="Browallia New" w:cs="Browallia New" w:hint="cs"/>
          <w:sz w:val="28"/>
          <w:szCs w:val="28"/>
          <w:cs/>
        </w:rPr>
        <w:t xml:space="preserve"> </w:t>
      </w:r>
      <w:r w:rsidR="00050595">
        <w:rPr>
          <w:rFonts w:ascii="Browallia New" w:hAnsi="Browallia New" w:cs="Browallia New"/>
          <w:sz w:val="28"/>
          <w:szCs w:val="28"/>
        </w:rPr>
        <w:t>2546</w:t>
      </w:r>
      <w:r w:rsidR="00EB4631">
        <w:rPr>
          <w:rFonts w:ascii="Browallia New" w:hAnsi="Browallia New" w:cs="Browallia New" w:hint="cs"/>
          <w:sz w:val="28"/>
          <w:szCs w:val="28"/>
          <w:cs/>
        </w:rPr>
        <w:t xml:space="preserve"> </w:t>
      </w:r>
      <w:r w:rsidR="00E26D41">
        <w:rPr>
          <w:rFonts w:ascii="Browallia New" w:hAnsi="Browallia New" w:cs="Browallia New" w:hint="cs"/>
          <w:sz w:val="28"/>
          <w:szCs w:val="28"/>
          <w:cs/>
        </w:rPr>
        <w:t>ธุรกิจหลักของบริษัทและบริษัท</w:t>
      </w:r>
      <w:r w:rsidR="00BE2C0C">
        <w:rPr>
          <w:rFonts w:ascii="Browallia New" w:hAnsi="Browallia New" w:cs="Browallia New" w:hint="cs"/>
          <w:sz w:val="28"/>
          <w:szCs w:val="28"/>
          <w:cs/>
        </w:rPr>
        <w:t>ย่อย</w:t>
      </w:r>
      <w:r w:rsidR="00E26D41">
        <w:rPr>
          <w:rFonts w:ascii="Browallia New" w:hAnsi="Browallia New" w:cs="Browallia New" w:hint="cs"/>
          <w:sz w:val="28"/>
          <w:szCs w:val="28"/>
          <w:cs/>
        </w:rPr>
        <w:t xml:space="preserve"> </w:t>
      </w:r>
      <w:r w:rsidR="00BD37F4">
        <w:rPr>
          <w:rFonts w:ascii="Browallia New" w:hAnsi="Browallia New" w:cs="Browallia New" w:hint="cs"/>
          <w:sz w:val="28"/>
          <w:szCs w:val="28"/>
          <w:cs/>
        </w:rPr>
        <w:t>(</w:t>
      </w:r>
      <w:r w:rsidR="005B0CD2">
        <w:rPr>
          <w:rFonts w:ascii="Browallia New" w:hAnsi="Browallia New" w:cs="Browallia New"/>
          <w:sz w:val="28"/>
          <w:szCs w:val="28"/>
        </w:rPr>
        <w:t>“</w:t>
      </w:r>
      <w:r w:rsidR="00F33876">
        <w:rPr>
          <w:rFonts w:ascii="Browallia New" w:hAnsi="Browallia New" w:cs="Browallia New" w:hint="cs"/>
          <w:sz w:val="28"/>
          <w:szCs w:val="28"/>
          <w:cs/>
        </w:rPr>
        <w:t>กลุ่มบริษัท</w:t>
      </w:r>
      <w:r w:rsidR="005B0CD2">
        <w:rPr>
          <w:rFonts w:ascii="Browallia New" w:hAnsi="Browallia New" w:cs="Browallia New"/>
          <w:sz w:val="28"/>
          <w:szCs w:val="28"/>
        </w:rPr>
        <w:t>”</w:t>
      </w:r>
      <w:r w:rsidR="00F33876">
        <w:rPr>
          <w:rFonts w:ascii="Browallia New" w:hAnsi="Browallia New" w:cs="Browallia New" w:hint="cs"/>
          <w:sz w:val="28"/>
          <w:szCs w:val="28"/>
          <w:cs/>
        </w:rPr>
        <w:t xml:space="preserve">) </w:t>
      </w:r>
      <w:r w:rsidR="009546E9">
        <w:rPr>
          <w:rFonts w:ascii="Browallia New" w:hAnsi="Browallia New" w:cs="Browallia New" w:hint="cs"/>
          <w:sz w:val="28"/>
          <w:szCs w:val="28"/>
          <w:cs/>
        </w:rPr>
        <w:t>เกี่ยวกับธุรกิจพาณิชย์หลายช่องทาง ธุรกิจสื่อ ธุรกิจจัดจำหน่ายลิขสิทธิ์เพลง ธุรกิจรับจ้างและผลิตกิจกรร</w:t>
      </w:r>
      <w:r w:rsidR="00952F2F">
        <w:rPr>
          <w:rFonts w:ascii="Browallia New" w:hAnsi="Browallia New" w:cs="Browallia New" w:hint="cs"/>
          <w:sz w:val="28"/>
          <w:szCs w:val="28"/>
          <w:cs/>
        </w:rPr>
        <w:t>ม</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B34CB1">
        <w:rPr>
          <w:rFonts w:ascii="Browallia New" w:hAnsi="Browallia New" w:cs="Browallia New"/>
          <w:sz w:val="28"/>
          <w:szCs w:val="28"/>
          <w:lang w:val="en-GB"/>
        </w:rPr>
        <w:t>27</w:t>
      </w:r>
      <w:r w:rsidR="00B34CB1">
        <w:rPr>
          <w:rFonts w:ascii="Browallia New" w:hAnsi="Browallia New" w:cs="Browallia New" w:hint="cs"/>
          <w:sz w:val="28"/>
          <w:szCs w:val="28"/>
          <w:cs/>
          <w:lang w:val="en-GB"/>
        </w:rPr>
        <w:t xml:space="preserve"> อาคารอาร์เอสกรุ๊ป </w:t>
      </w:r>
      <w:r w:rsidR="009C611D">
        <w:rPr>
          <w:rFonts w:ascii="Browallia New" w:hAnsi="Browallia New" w:cs="Browallia New" w:hint="cs"/>
          <w:sz w:val="28"/>
          <w:szCs w:val="28"/>
          <w:cs/>
          <w:lang w:val="en-GB"/>
        </w:rPr>
        <w:t xml:space="preserve">      </w:t>
      </w:r>
      <w:r w:rsidR="00B34CB1">
        <w:rPr>
          <w:rFonts w:ascii="Browallia New" w:hAnsi="Browallia New" w:cs="Browallia New" w:hint="cs"/>
          <w:sz w:val="28"/>
          <w:szCs w:val="28"/>
          <w:cs/>
          <w:lang w:val="en-GB"/>
        </w:rPr>
        <w:t>ทาว</w:t>
      </w:r>
      <w:proofErr w:type="spellStart"/>
      <w:r w:rsidR="00B34CB1">
        <w:rPr>
          <w:rFonts w:ascii="Browallia New" w:hAnsi="Browallia New" w:cs="Browallia New" w:hint="cs"/>
          <w:sz w:val="28"/>
          <w:szCs w:val="28"/>
          <w:cs/>
          <w:lang w:val="en-GB"/>
        </w:rPr>
        <w:t>เวอร์</w:t>
      </w:r>
      <w:proofErr w:type="spellEnd"/>
      <w:r w:rsidR="00B34CB1">
        <w:rPr>
          <w:rFonts w:ascii="Browallia New" w:hAnsi="Browallia New" w:cs="Browallia New" w:hint="cs"/>
          <w:sz w:val="28"/>
          <w:szCs w:val="28"/>
          <w:cs/>
          <w:lang w:val="en-GB"/>
        </w:rPr>
        <w:t xml:space="preserve"> เอ</w:t>
      </w:r>
      <w:r w:rsidR="00340CAA">
        <w:rPr>
          <w:rFonts w:ascii="Browallia New" w:hAnsi="Browallia New" w:cs="Browallia New"/>
          <w:sz w:val="28"/>
          <w:szCs w:val="28"/>
          <w:lang w:val="en-GB"/>
        </w:rPr>
        <w:t xml:space="preserve"> </w:t>
      </w:r>
      <w:r w:rsidR="00B34CB1">
        <w:rPr>
          <w:rFonts w:ascii="Browallia New" w:hAnsi="Browallia New" w:cs="Browallia New" w:hint="cs"/>
          <w:sz w:val="28"/>
          <w:szCs w:val="28"/>
          <w:cs/>
          <w:lang w:val="en-GB"/>
        </w:rPr>
        <w:t>ถนนประเสริฐมนูกิจ แขวงเสนานิคม เขตจตุจักร กรุงเทพมหานคร</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E8484C"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E8484C">
        <w:rPr>
          <w:rFonts w:ascii="Browallia New" w:hAnsi="Browallia New" w:cs="Browallia New"/>
          <w:b/>
          <w:bCs/>
          <w:color w:val="000000" w:themeColor="text1"/>
          <w:sz w:val="28"/>
          <w:szCs w:val="28"/>
          <w:cs/>
          <w:lang w:val="th-TH"/>
        </w:rPr>
        <w:t>เกณฑ์</w:t>
      </w:r>
      <w:r w:rsidR="001763F5">
        <w:rPr>
          <w:rFonts w:ascii="Browallia New" w:hAnsi="Browallia New" w:cs="Browallia New" w:hint="cs"/>
          <w:b/>
          <w:bCs/>
          <w:color w:val="000000" w:themeColor="text1"/>
          <w:sz w:val="28"/>
          <w:szCs w:val="28"/>
          <w:cs/>
        </w:rPr>
        <w:t>ใน</w:t>
      </w:r>
      <w:r w:rsidRPr="00E8484C">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4C298A">
        <w:rPr>
          <w:rFonts w:ascii="Browallia New" w:eastAsia="Arial Unicode MS" w:hAnsi="Browallia New" w:cs="Browallia New" w:hint="cs"/>
          <w:sz w:val="28"/>
          <w:szCs w:val="28"/>
          <w:cs/>
          <w:lang w:val="en-GB"/>
        </w:rPr>
        <w:t>ข้อมูลทางการเงินรวมและ</w:t>
      </w:r>
      <w:r>
        <w:rPr>
          <w:rFonts w:ascii="Browallia New" w:eastAsia="Arial Unicode MS" w:hAnsi="Browallia New" w:cs="Browallia New" w:hint="cs"/>
          <w:sz w:val="28"/>
          <w:szCs w:val="28"/>
          <w:cs/>
          <w:lang w:val="en-GB"/>
        </w:rPr>
        <w:t>เฉพาะบริษัท</w:t>
      </w:r>
      <w:r w:rsidRPr="004C298A">
        <w:rPr>
          <w:rFonts w:ascii="Browallia New" w:eastAsia="Arial Unicode MS" w:hAnsi="Browallia New" w:cs="Browallia New" w:hint="cs"/>
          <w:sz w:val="28"/>
          <w:szCs w:val="28"/>
          <w:cs/>
          <w:lang w:val="en-GB"/>
        </w:rPr>
        <w:t xml:space="preserve">ระหว่างกาลได้จัดทำขึ้นตามมาตรฐานการบัญชี ฉบับที่ </w:t>
      </w:r>
      <w:r w:rsidRPr="00DF0052">
        <w:rPr>
          <w:rFonts w:ascii="Browallia New" w:eastAsia="Arial Unicode MS" w:hAnsi="Browallia New" w:cs="Browallia New" w:hint="cs"/>
          <w:sz w:val="28"/>
          <w:szCs w:val="28"/>
          <w:lang w:val="en-GB"/>
        </w:rPr>
        <w:t>34</w:t>
      </w:r>
      <w:r w:rsidRPr="004C298A">
        <w:rPr>
          <w:rFonts w:ascii="Browallia New" w:eastAsia="Arial Unicode MS" w:hAnsi="Browallia New" w:cs="Browallia New" w:hint="cs"/>
          <w:sz w:val="28"/>
          <w:szCs w:val="28"/>
          <w:lang w:val="en-GB"/>
        </w:rPr>
        <w:t xml:space="preserve"> </w:t>
      </w:r>
      <w:r w:rsidRPr="004C298A">
        <w:rPr>
          <w:rFonts w:ascii="Browallia New" w:eastAsia="Arial Unicode MS" w:hAnsi="Browallia New" w:cs="Browallia New" w:hint="cs"/>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489F86D8" w:rsidR="00A6492F" w:rsidRPr="00A6492F"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4C298A">
        <w:rPr>
          <w:rFonts w:ascii="Browallia New" w:eastAsia="Arial Unicode MS" w:hAnsi="Browallia New" w:cs="Browallia New" w:hint="cs"/>
          <w:sz w:val="28"/>
          <w:szCs w:val="28"/>
          <w:cs/>
          <w:lang w:val="en-GB"/>
        </w:rPr>
        <w:t>ข้อมูลทางการเงินระหว่างกาลนี้ควรอ่านควบคู่กับงบการเงิน</w:t>
      </w:r>
      <w:r w:rsidR="00783412">
        <w:rPr>
          <w:rFonts w:ascii="Browallia New" w:eastAsia="Arial Unicode MS" w:hAnsi="Browallia New" w:cs="Browallia New" w:hint="cs"/>
          <w:sz w:val="28"/>
          <w:szCs w:val="28"/>
          <w:cs/>
          <w:lang w:val="en-GB"/>
        </w:rPr>
        <w:t>สำหรับปี</w:t>
      </w:r>
      <w:r w:rsidR="00F942C2">
        <w:rPr>
          <w:rFonts w:ascii="Browallia New" w:eastAsia="Arial Unicode MS" w:hAnsi="Browallia New" w:cs="Browallia New" w:hint="cs"/>
          <w:sz w:val="28"/>
          <w:szCs w:val="28"/>
          <w:cs/>
          <w:lang w:val="en-GB"/>
        </w:rPr>
        <w:t>สิ้นสุดวันที่</w:t>
      </w:r>
      <w:r>
        <w:rPr>
          <w:rFonts w:ascii="Browallia New" w:eastAsia="Arial Unicode MS" w:hAnsi="Browallia New" w:cs="Browallia New"/>
          <w:sz w:val="28"/>
          <w:szCs w:val="28"/>
          <w:lang w:val="en-GB"/>
        </w:rPr>
        <w:t xml:space="preserve"> </w:t>
      </w:r>
      <w:r w:rsidRPr="00A6492F">
        <w:rPr>
          <w:rFonts w:ascii="Browallia New" w:hAnsi="Browallia New" w:cs="Browallia New"/>
          <w:sz w:val="28"/>
          <w:szCs w:val="28"/>
        </w:rPr>
        <w:t>31</w:t>
      </w:r>
      <w:r w:rsidRPr="00A6492F">
        <w:rPr>
          <w:rFonts w:ascii="Browallia New" w:hAnsi="Browallia New" w:cs="Browallia New"/>
          <w:sz w:val="28"/>
          <w:szCs w:val="28"/>
          <w:cs/>
        </w:rPr>
        <w:t xml:space="preserve"> ธันวาคม </w:t>
      </w:r>
      <w:r w:rsidRPr="00A6492F">
        <w:rPr>
          <w:rFonts w:ascii="Browallia New" w:hAnsi="Browallia New" w:cs="Browallia New"/>
          <w:sz w:val="28"/>
          <w:szCs w:val="28"/>
        </w:rPr>
        <w:t>256</w:t>
      </w:r>
      <w:r>
        <w:rPr>
          <w:rFonts w:ascii="Browallia New" w:hAnsi="Browallia New" w:cs="Browallia New"/>
          <w:sz w:val="28"/>
          <w:szCs w:val="28"/>
        </w:rPr>
        <w:t>6</w:t>
      </w:r>
    </w:p>
    <w:p w14:paraId="4701A50E" w14:textId="77777777" w:rsidR="00660472" w:rsidRPr="00DA0398"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3C469F">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01B79FB9" w:rsidR="00F5024A"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3C469F">
        <w:rPr>
          <w:rFonts w:ascii="Browallia New" w:hAnsi="Browallia New" w:cs="Browallia New"/>
          <w:sz w:val="28"/>
          <w:szCs w:val="28"/>
          <w:cs/>
        </w:rPr>
        <w:t>ข้อมูลทาง</w:t>
      </w:r>
      <w:r w:rsidR="00F5024A">
        <w:rPr>
          <w:rFonts w:ascii="Browallia New" w:hAnsi="Browallia New" w:cs="Browallia New" w:hint="cs"/>
          <w:sz w:val="28"/>
          <w:szCs w:val="28"/>
          <w:cs/>
        </w:rPr>
        <w:t>การเงินระหว่างกาล</w:t>
      </w:r>
      <w:r w:rsidR="008A71CC">
        <w:rPr>
          <w:rFonts w:ascii="Browallia New" w:hAnsi="Browallia New" w:cs="Browallia New" w:hint="cs"/>
          <w:sz w:val="28"/>
          <w:szCs w:val="28"/>
          <w:cs/>
        </w:rPr>
        <w:t>นี้ได้รับอนุมัติจากกรรมการบริษัท เมื่อ</w:t>
      </w:r>
      <w:r w:rsidR="008A71CC" w:rsidRPr="00931514">
        <w:rPr>
          <w:rFonts w:ascii="Browallia New" w:hAnsi="Browallia New" w:cs="Browallia New" w:hint="cs"/>
          <w:sz w:val="28"/>
          <w:szCs w:val="28"/>
          <w:cs/>
        </w:rPr>
        <w:t xml:space="preserve">วันที่ </w:t>
      </w:r>
      <w:r w:rsidR="00931514" w:rsidRPr="007A7823">
        <w:rPr>
          <w:rFonts w:ascii="Browallia New" w:hAnsi="Browallia New" w:cs="Browallia New"/>
          <w:sz w:val="28"/>
          <w:szCs w:val="28"/>
        </w:rPr>
        <w:t>15</w:t>
      </w:r>
      <w:r w:rsidR="008A71CC" w:rsidRPr="007A7823">
        <w:rPr>
          <w:rFonts w:ascii="Browallia New" w:hAnsi="Browallia New" w:cs="Browallia New"/>
          <w:sz w:val="28"/>
          <w:szCs w:val="28"/>
        </w:rPr>
        <w:t xml:space="preserve"> </w:t>
      </w:r>
      <w:r w:rsidR="008A71CC" w:rsidRPr="007A7823">
        <w:rPr>
          <w:rFonts w:ascii="Browallia New" w:hAnsi="Browallia New" w:cs="Browallia New" w:hint="cs"/>
          <w:sz w:val="28"/>
          <w:szCs w:val="28"/>
          <w:cs/>
        </w:rPr>
        <w:t xml:space="preserve">พฤษภาคม </w:t>
      </w:r>
      <w:r w:rsidR="008A71CC" w:rsidRPr="007A7823">
        <w:rPr>
          <w:rFonts w:ascii="Browallia New" w:hAnsi="Browallia New" w:cs="Browallia New"/>
          <w:sz w:val="28"/>
          <w:szCs w:val="28"/>
        </w:rPr>
        <w:t>2567</w:t>
      </w:r>
    </w:p>
    <w:p w14:paraId="1E8BFEA2" w14:textId="77777777" w:rsidR="001868A3" w:rsidRPr="00DA0398"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E8484C"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Pr>
          <w:rFonts w:ascii="Browallia New" w:hAnsi="Browallia New" w:cs="Browallia New" w:hint="cs"/>
          <w:b/>
          <w:bCs/>
          <w:color w:val="000000" w:themeColor="text1"/>
          <w:sz w:val="28"/>
          <w:szCs w:val="28"/>
          <w:cs/>
          <w:lang w:val="th-TH"/>
        </w:rPr>
        <w:t>นโยบายการบัญชีที่สำคัญ</w:t>
      </w:r>
    </w:p>
    <w:p w14:paraId="21F185AF" w14:textId="77777777" w:rsidR="00F718B1" w:rsidRPr="00CD70F7" w:rsidRDefault="00F718B1" w:rsidP="00CD70F7">
      <w:pPr>
        <w:rPr>
          <w:rFonts w:ascii="Browallia New" w:hAnsi="Browallia New" w:cs="Browallia New"/>
          <w:b/>
          <w:bCs/>
          <w:color w:val="000000" w:themeColor="text1"/>
          <w:sz w:val="28"/>
        </w:rPr>
      </w:pPr>
    </w:p>
    <w:p w14:paraId="3A8D3814" w14:textId="5E730B3B" w:rsidR="00CD70F7"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lang w:val="en-GB"/>
        </w:rPr>
        <w:t>น</w:t>
      </w:r>
      <w:r w:rsidRPr="00CD70F7">
        <w:rPr>
          <w:rFonts w:ascii="Browallia New" w:eastAsia="Arial Unicode MS" w:hAnsi="Browallia New" w:cs="Browallia New"/>
          <w:sz w:val="28"/>
          <w:szCs w:val="28"/>
          <w:cs/>
          <w:lang w:val="en-GB"/>
        </w:rPr>
        <w:t xml:space="preserve">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061E0" w:rsidRPr="00A061E0">
        <w:rPr>
          <w:rFonts w:ascii="Browallia New" w:eastAsia="Arial Unicode MS" w:hAnsi="Browallia New" w:cs="Browallia New"/>
          <w:sz w:val="28"/>
          <w:szCs w:val="28"/>
        </w:rPr>
        <w:t>31</w:t>
      </w:r>
      <w:r w:rsidRPr="00A6492F">
        <w:rPr>
          <w:rFonts w:ascii="Browallia New" w:eastAsia="Arial Unicode MS" w:hAnsi="Browallia New" w:cs="Browallia New"/>
          <w:sz w:val="28"/>
          <w:szCs w:val="28"/>
          <w:cs/>
        </w:rPr>
        <w:t xml:space="preserve"> ธันวาคม </w:t>
      </w:r>
      <w:r w:rsidR="00A061E0" w:rsidRPr="00A061E0">
        <w:rPr>
          <w:rFonts w:ascii="Browallia New" w:eastAsia="Arial Unicode MS" w:hAnsi="Browallia New" w:cs="Browallia New"/>
          <w:sz w:val="28"/>
          <w:szCs w:val="28"/>
        </w:rPr>
        <w:t>2566</w:t>
      </w:r>
      <w:r>
        <w:rPr>
          <w:rFonts w:ascii="Browallia New" w:eastAsia="Arial Unicode MS" w:hAnsi="Browallia New" w:cs="Browallia New"/>
          <w:sz w:val="28"/>
          <w:szCs w:val="28"/>
          <w:cs/>
        </w:rPr>
        <w:t xml:space="preserve"> </w:t>
      </w:r>
      <w:r w:rsidRPr="00CD70F7">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Pr>
          <w:rFonts w:ascii="Browallia New" w:eastAsia="Arial Unicode MS" w:hAnsi="Browallia New" w:cs="Browallia New"/>
          <w:sz w:val="28"/>
          <w:szCs w:val="28"/>
          <w:cs/>
          <w:lang w:val="en-GB"/>
        </w:rPr>
        <w:br/>
      </w:r>
      <w:r w:rsidRPr="00CD70F7">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Pr>
          <w:rFonts w:ascii="Browallia New" w:eastAsia="Arial Unicode MS" w:hAnsi="Browallia New" w:cs="Browallia New"/>
          <w:sz w:val="28"/>
          <w:szCs w:val="28"/>
        </w:rPr>
        <w:t xml:space="preserve"> 4</w:t>
      </w:r>
      <w:r w:rsidR="00F02AD1">
        <w:rPr>
          <w:rFonts w:ascii="Browallia New" w:eastAsia="Arial Unicode MS" w:hAnsi="Browallia New" w:cs="Browallia New"/>
          <w:sz w:val="28"/>
          <w:szCs w:val="28"/>
        </w:rPr>
        <w:t xml:space="preserve"> </w:t>
      </w:r>
    </w:p>
    <w:p w14:paraId="613FE364" w14:textId="77777777" w:rsidR="00CD70F7"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6BBC286"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7C16CA42"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4C240869"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D15DC06"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250E4F9"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F0F18B7" w14:textId="77777777" w:rsidR="00BA44D2" w:rsidRDefault="00BA44D2"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52F5F09A" w14:textId="77777777" w:rsidR="00210B8D" w:rsidRDefault="00210B8D"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1067C870" w14:textId="77777777" w:rsidR="00210B8D" w:rsidRDefault="00210B8D"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032C6896" w14:textId="77777777" w:rsidR="00E900F4" w:rsidRPr="00CD70F7" w:rsidRDefault="00E900F4"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0833FA4B" w:rsidR="00CD70F7" w:rsidRPr="0013419D"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Pr>
          <w:rFonts w:ascii="Browallia New" w:hAnsi="Browallia New" w:cs="Browallia New" w:hint="cs"/>
          <w:b/>
          <w:bCs/>
          <w:color w:val="000000" w:themeColor="text1"/>
          <w:sz w:val="28"/>
          <w:szCs w:val="28"/>
          <w:cs/>
        </w:rPr>
        <w:lastRenderedPageBreak/>
        <w:t>มาตรฐาน</w:t>
      </w:r>
      <w:r w:rsidRPr="00CD70F7">
        <w:rPr>
          <w:rFonts w:ascii="Browallia New" w:hAnsi="Browallia New" w:cs="Browallia New"/>
          <w:b/>
          <w:bCs/>
          <w:color w:val="000000" w:themeColor="text1"/>
          <w:sz w:val="28"/>
          <w:szCs w:val="28"/>
          <w:cs/>
        </w:rPr>
        <w:t>การรายงานทางการเงินฉบับใหม่และฉบับปรับปรุง</w:t>
      </w:r>
      <w:r w:rsidR="003E0BEF">
        <w:rPr>
          <w:rFonts w:ascii="Browallia New" w:hAnsi="Browallia New" w:cs="Browallia New" w:hint="cs"/>
          <w:b/>
          <w:bCs/>
          <w:color w:val="000000" w:themeColor="text1"/>
          <w:sz w:val="28"/>
          <w:szCs w:val="28"/>
          <w:cs/>
        </w:rPr>
        <w:t>มาถือ</w:t>
      </w:r>
      <w:r w:rsidR="007352E4">
        <w:rPr>
          <w:rFonts w:ascii="Browallia New" w:hAnsi="Browallia New" w:cs="Browallia New" w:hint="cs"/>
          <w:b/>
          <w:bCs/>
          <w:color w:val="000000" w:themeColor="text1"/>
          <w:sz w:val="28"/>
          <w:szCs w:val="28"/>
          <w:cs/>
        </w:rPr>
        <w:t>ปฏิบัติ</w:t>
      </w:r>
      <w:r w:rsidRPr="00CD70F7">
        <w:rPr>
          <w:rFonts w:ascii="Browallia New" w:hAnsi="Browallia New" w:cs="Browallia New"/>
          <w:b/>
          <w:bCs/>
          <w:color w:val="000000" w:themeColor="text1"/>
          <w:sz w:val="28"/>
          <w:szCs w:val="28"/>
          <w:cs/>
        </w:rPr>
        <w:t>และการเปลี่ยนแปลงนโยบาย</w:t>
      </w:r>
      <w:r w:rsidR="0044793C">
        <w:rPr>
          <w:rFonts w:ascii="Browallia New" w:hAnsi="Browallia New" w:cs="Browallia New"/>
          <w:b/>
          <w:bCs/>
          <w:color w:val="000000" w:themeColor="text1"/>
          <w:sz w:val="28"/>
          <w:szCs w:val="28"/>
          <w:cs/>
        </w:rPr>
        <w:br/>
      </w:r>
      <w:r w:rsidRPr="00CD70F7">
        <w:rPr>
          <w:rFonts w:ascii="Browallia New" w:hAnsi="Browallia New" w:cs="Browallia New"/>
          <w:b/>
          <w:bCs/>
          <w:color w:val="000000" w:themeColor="text1"/>
          <w:sz w:val="28"/>
          <w:szCs w:val="28"/>
          <w:cs/>
        </w:rPr>
        <w:t>การบัญชี</w:t>
      </w:r>
    </w:p>
    <w:p w14:paraId="07DB5CDA" w14:textId="77777777" w:rsidR="0013419D" w:rsidRPr="00E8484C"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648F48EC" w14:textId="0AFD5531" w:rsidR="0013419D" w:rsidRDefault="0013419D" w:rsidP="00E90712">
      <w:pPr>
        <w:pStyle w:val="ListParagraph"/>
        <w:numPr>
          <w:ilvl w:val="0"/>
          <w:numId w:val="23"/>
        </w:numPr>
        <w:tabs>
          <w:tab w:val="left" w:pos="450"/>
        </w:tabs>
        <w:spacing w:after="0" w:line="240" w:lineRule="auto"/>
        <w:ind w:left="873" w:hanging="441"/>
        <w:contextualSpacing w:val="0"/>
        <w:jc w:val="thaiDistribute"/>
        <w:rPr>
          <w:rFonts w:ascii="Browallia New" w:eastAsia="Arial Unicode MS" w:hAnsi="Browallia New" w:cs="Browallia New"/>
          <w:b/>
          <w:bCs/>
          <w:spacing w:val="-4"/>
        </w:rPr>
      </w:pPr>
      <w:bookmarkStart w:id="0" w:name="_Toc145430212"/>
      <w:r w:rsidRPr="00681A88">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w:t>
      </w:r>
      <w:r w:rsidRPr="006511B9">
        <w:rPr>
          <w:rFonts w:ascii="Browallia New" w:eastAsia="Arial Unicode MS" w:hAnsi="Browallia New" w:cs="Browallia New"/>
          <w:b/>
          <w:bCs/>
          <w:spacing w:val="-4"/>
          <w:cs/>
        </w:rPr>
        <w:t>วันที่</w:t>
      </w:r>
      <w:r w:rsidRPr="006511B9">
        <w:rPr>
          <w:rFonts w:ascii="Browallia New" w:eastAsia="Arial Unicode MS" w:hAnsi="Browallia New" w:cs="Browallia New"/>
          <w:b/>
          <w:bCs/>
          <w:spacing w:val="-4"/>
          <w:sz w:val="28"/>
        </w:rPr>
        <w:t xml:space="preserve"> 1</w:t>
      </w:r>
      <w:r w:rsidRPr="006511B9">
        <w:rPr>
          <w:rFonts w:ascii="Browallia New" w:eastAsia="Arial Unicode MS" w:hAnsi="Browallia New" w:cs="Browallia New"/>
          <w:b/>
          <w:bCs/>
          <w:spacing w:val="-4"/>
        </w:rPr>
        <w:t xml:space="preserve"> </w:t>
      </w:r>
      <w:r w:rsidRPr="006511B9">
        <w:rPr>
          <w:rFonts w:ascii="Browallia New" w:eastAsia="Arial Unicode MS" w:hAnsi="Browallia New" w:cs="Browallia New"/>
          <w:b/>
          <w:bCs/>
          <w:spacing w:val="-4"/>
          <w:cs/>
        </w:rPr>
        <w:t>มกราคม</w:t>
      </w:r>
      <w:r w:rsidRPr="006511B9">
        <w:rPr>
          <w:rFonts w:ascii="Browallia New" w:eastAsia="Arial Unicode MS" w:hAnsi="Browallia New" w:cs="Browallia New"/>
          <w:b/>
          <w:bCs/>
          <w:spacing w:val="-4"/>
          <w:sz w:val="28"/>
          <w:cs/>
        </w:rPr>
        <w:t xml:space="preserve"> </w:t>
      </w:r>
      <w:r w:rsidRPr="006511B9">
        <w:rPr>
          <w:rFonts w:ascii="Browallia New" w:eastAsia="Arial Unicode MS" w:hAnsi="Browallia New" w:cs="Browallia New"/>
          <w:b/>
          <w:bCs/>
          <w:spacing w:val="-4"/>
          <w:sz w:val="28"/>
        </w:rPr>
        <w:t>2567</w:t>
      </w:r>
      <w:r w:rsidRPr="00417158">
        <w:rPr>
          <w:rFonts w:ascii="Browallia New" w:eastAsia="Arial Unicode MS" w:hAnsi="Browallia New" w:cs="Browallia New"/>
          <w:b/>
          <w:bCs/>
          <w:i/>
          <w:iCs/>
          <w:spacing w:val="-4"/>
        </w:rPr>
        <w:t xml:space="preserve"> </w:t>
      </w:r>
      <w:r w:rsidRPr="001E25FB">
        <w:rPr>
          <w:rFonts w:ascii="Browallia New" w:eastAsia="Arial Unicode MS" w:hAnsi="Browallia New" w:cs="Browallia New"/>
          <w:b/>
          <w:bCs/>
          <w:spacing w:val="-4"/>
          <w:cs/>
        </w:rPr>
        <w:t>ที่เกี่ยวข้องต่อกลุ่มบริษัท</w:t>
      </w:r>
      <w:bookmarkEnd w:id="0"/>
      <w:r w:rsidRPr="001E25FB">
        <w:rPr>
          <w:rFonts w:ascii="Browallia New" w:eastAsia="Arial Unicode MS" w:hAnsi="Browallia New" w:cs="Browallia New"/>
          <w:b/>
          <w:bCs/>
          <w:spacing w:val="-4"/>
        </w:rPr>
        <w:t xml:space="preserve"> </w:t>
      </w:r>
      <w:r w:rsidRPr="00681A88">
        <w:rPr>
          <w:rFonts w:ascii="Browallia New" w:eastAsia="Arial Unicode MS" w:hAnsi="Browallia New" w:cs="Browallia New"/>
          <w:b/>
          <w:bCs/>
          <w:spacing w:val="-4"/>
          <w:cs/>
        </w:rPr>
        <w:t>โดยกลุ่มบริษัทไม่ได้นำมาถือปฏิบัติก่อนวันบังคับใช้</w:t>
      </w:r>
    </w:p>
    <w:p w14:paraId="67ED72AE" w14:textId="763C9D96" w:rsidR="0013419D" w:rsidRPr="0044793C" w:rsidRDefault="0013419D" w:rsidP="0044793C">
      <w:pPr>
        <w:pStyle w:val="ListParagraph"/>
        <w:spacing w:after="0" w:line="240" w:lineRule="auto"/>
        <w:ind w:left="873"/>
        <w:contextualSpacing w:val="0"/>
        <w:jc w:val="thaiDistribute"/>
        <w:rPr>
          <w:rFonts w:ascii="Browallia New" w:eastAsia="Arial Unicode MS" w:hAnsi="Browallia New" w:cs="Browallia New"/>
          <w:b/>
          <w:bCs/>
          <w:spacing w:val="-4"/>
          <w:sz w:val="28"/>
        </w:rPr>
      </w:pPr>
    </w:p>
    <w:p w14:paraId="1B555B19" w14:textId="4694879F" w:rsidR="0013419D" w:rsidRPr="001A3FB6" w:rsidRDefault="0013419D" w:rsidP="00E90712">
      <w:pPr>
        <w:pStyle w:val="ListParagraph"/>
        <w:numPr>
          <w:ilvl w:val="0"/>
          <w:numId w:val="17"/>
        </w:numPr>
        <w:spacing w:after="0" w:line="240" w:lineRule="auto"/>
        <w:jc w:val="thaiDistribute"/>
        <w:rPr>
          <w:rStyle w:val="Strong"/>
          <w:rFonts w:ascii="Browallia New" w:hAnsi="Browallia New" w:cs="Browallia New"/>
          <w:b w:val="0"/>
          <w:bCs w:val="0"/>
        </w:rPr>
      </w:pPr>
      <w:r w:rsidRPr="001A3FB6">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00A061E0" w:rsidRPr="00A061E0">
        <w:rPr>
          <w:rFonts w:ascii="Browallia New" w:eastAsia="Arial Unicode MS" w:hAnsi="Browallia New" w:cs="Browallia New"/>
          <w:sz w:val="28"/>
        </w:rPr>
        <w:t>1</w:t>
      </w:r>
      <w:r w:rsidRPr="001A3FB6">
        <w:rPr>
          <w:rStyle w:val="Strong"/>
          <w:rFonts w:ascii="Browallia New" w:eastAsia="Arial Unicode MS" w:hAnsi="Browallia New" w:cs="Browallia New"/>
          <w:b w:val="0"/>
          <w:color w:val="000000" w:themeColor="text1"/>
        </w:rPr>
        <w:t xml:space="preserve"> </w:t>
      </w:r>
      <w:r w:rsidRPr="001A3FB6">
        <w:rPr>
          <w:rStyle w:val="Strong"/>
          <w:rFonts w:ascii="Browallia New" w:eastAsia="Arial Unicode MS" w:hAnsi="Browallia New" w:cs="Browallia New"/>
          <w:b w:val="0"/>
          <w:color w:val="000000" w:themeColor="text1"/>
          <w:cs/>
        </w:rPr>
        <w:t>เรื่อง การนำเสนองบการเงิน</w:t>
      </w:r>
      <w:r w:rsidRPr="00FA6E90">
        <w:rPr>
          <w:rStyle w:val="Strong"/>
          <w:rFonts w:ascii="Browallia New" w:eastAsia="Arial Unicode MS" w:hAnsi="Browallia New" w:cs="Browallia New"/>
          <w:color w:val="000000" w:themeColor="text1"/>
          <w:cs/>
        </w:rPr>
        <w:t xml:space="preserve"> </w:t>
      </w:r>
      <w:r w:rsidRPr="001A3FB6">
        <w:rPr>
          <w:rStyle w:val="Strong"/>
          <w:rFonts w:ascii="Browallia New" w:eastAsia="Arial Unicode MS" w:hAnsi="Browallia New" w:cs="Browallia New"/>
          <w:b w:val="0"/>
          <w:bCs w:val="0"/>
          <w:color w:val="000000" w:themeColor="text1"/>
          <w:cs/>
        </w:rPr>
        <w:t>ได้แก้ไขข้อกำหนดของ</w:t>
      </w:r>
      <w:r w:rsidRPr="001A3FB6">
        <w:rPr>
          <w:rStyle w:val="Strong"/>
          <w:rFonts w:ascii="Browallia New" w:eastAsia="Arial Unicode MS" w:hAnsi="Browallia New" w:cs="Browallia New"/>
          <w:b w:val="0"/>
          <w:bCs w:val="0"/>
          <w:color w:val="000000" w:themeColor="text1"/>
          <w:cs/>
        </w:rPr>
        <w:br/>
        <w:t xml:space="preserve">การเปิดเผยจาก </w:t>
      </w:r>
      <w:r w:rsidR="00EF33D4">
        <w:rPr>
          <w:rFonts w:ascii="Browallia New" w:eastAsia="Arial Unicode MS" w:hAnsi="Browallia New" w:cs="Browallia New"/>
          <w:sz w:val="28"/>
        </w:rPr>
        <w:t>“</w:t>
      </w:r>
      <w:r w:rsidRPr="001A3FB6">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00DC36FB">
        <w:rPr>
          <w:rFonts w:ascii="Browallia New" w:eastAsia="Arial Unicode MS" w:hAnsi="Browallia New" w:cs="Browallia New"/>
          <w:sz w:val="28"/>
        </w:rPr>
        <w:t>”</w:t>
      </w:r>
      <w:r w:rsidRPr="001A3FB6">
        <w:rPr>
          <w:rStyle w:val="Strong"/>
          <w:rFonts w:ascii="Browallia New" w:eastAsia="Arial Unicode MS" w:hAnsi="Browallia New" w:cs="Browallia New"/>
          <w:b w:val="0"/>
          <w:bCs w:val="0"/>
          <w:color w:val="000000" w:themeColor="text1"/>
          <w:cs/>
        </w:rPr>
        <w:t xml:space="preserve"> เป็น</w:t>
      </w:r>
      <w:r w:rsidR="00BC49D4">
        <w:rPr>
          <w:rStyle w:val="Strong"/>
          <w:rFonts w:ascii="Browallia New" w:eastAsia="Arial Unicode MS" w:hAnsi="Browallia New" w:cs="Browallia New"/>
          <w:b w:val="0"/>
          <w:bCs w:val="0"/>
          <w:color w:val="000000" w:themeColor="text1"/>
        </w:rPr>
        <w:t xml:space="preserve"> </w:t>
      </w:r>
      <w:r w:rsidR="004B361F">
        <w:rPr>
          <w:rFonts w:ascii="Browallia New" w:eastAsia="Arial Unicode MS" w:hAnsi="Browallia New" w:cs="Browallia New"/>
          <w:sz w:val="28"/>
        </w:rPr>
        <w:t>“</w:t>
      </w:r>
      <w:r w:rsidRPr="001A3FB6">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00DC36FB">
        <w:rPr>
          <w:rFonts w:ascii="Browallia New" w:eastAsia="Arial Unicode MS" w:hAnsi="Browallia New" w:cs="Browallia New"/>
          <w:sz w:val="28"/>
        </w:rPr>
        <w:t>”</w:t>
      </w:r>
      <w:r w:rsidRPr="001A3FB6">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w:t>
      </w:r>
      <w:r w:rsidR="00422C8E">
        <w:rPr>
          <w:rStyle w:val="Strong"/>
          <w:rFonts w:ascii="Browallia New" w:eastAsia="Arial Unicode MS" w:hAnsi="Browallia New" w:cs="Browallia New"/>
          <w:b w:val="0"/>
          <w:bCs w:val="0"/>
          <w:color w:val="000000" w:themeColor="text1"/>
        </w:rPr>
        <w:t xml:space="preserve"> </w:t>
      </w:r>
      <w:r w:rsidRPr="001A3FB6">
        <w:rPr>
          <w:rStyle w:val="Strong"/>
          <w:rFonts w:ascii="Browallia New" w:eastAsia="Arial Unicode MS" w:hAnsi="Browallia New" w:cs="Browallia New"/>
          <w:b w:val="0"/>
          <w:bCs w:val="0"/>
          <w:color w:val="000000" w:themeColor="text1"/>
          <w:cs/>
        </w:rPr>
        <w:t>กลุ่มบริษัทจึงไม่จำเป็นต้องเปิดเผยข้อมูลนโยบายการบัญชีที</w:t>
      </w:r>
      <w:r w:rsidR="00BD3C37">
        <w:rPr>
          <w:rStyle w:val="Strong"/>
          <w:rFonts w:ascii="Browallia New" w:eastAsia="Arial Unicode MS" w:hAnsi="Browallia New" w:cs="Browallia New" w:hint="cs"/>
          <w:b w:val="0"/>
          <w:bCs w:val="0"/>
          <w:color w:val="000000" w:themeColor="text1"/>
          <w:cs/>
        </w:rPr>
        <w:t>่</w:t>
      </w:r>
      <w:r w:rsidRPr="001A3FB6">
        <w:rPr>
          <w:rStyle w:val="Strong"/>
          <w:rFonts w:ascii="Browallia New" w:eastAsia="Arial Unicode MS" w:hAnsi="Browallia New" w:cs="Browallia New"/>
          <w:b w:val="0"/>
          <w:bCs w:val="0"/>
          <w:color w:val="000000" w:themeColor="text1"/>
          <w:cs/>
        </w:rPr>
        <w:t>ไม่มีสาระสำคัญ หากกลุ่มบริษัทเปิดเผยข้อมูลดังกล่าวจะต้องไม่บดบังข้อมูลนโยบายการบัญชีที่มีสาระสำคัญ</w:t>
      </w:r>
    </w:p>
    <w:p w14:paraId="34949869" w14:textId="77777777" w:rsidR="0013419D" w:rsidRPr="005D13A7" w:rsidRDefault="0013419D" w:rsidP="0044793C">
      <w:pPr>
        <w:pStyle w:val="ListParagraph"/>
        <w:spacing w:after="0" w:line="240" w:lineRule="auto"/>
        <w:ind w:left="1269"/>
        <w:jc w:val="thaiDistribute"/>
        <w:rPr>
          <w:rStyle w:val="Strong"/>
          <w:rFonts w:ascii="Browallia New" w:hAnsi="Browallia New" w:cs="Browallia New"/>
          <w:b w:val="0"/>
          <w:bCs w:val="0"/>
        </w:rPr>
      </w:pPr>
    </w:p>
    <w:p w14:paraId="43A7D52D" w14:textId="4438920C" w:rsidR="0013419D" w:rsidRPr="005E0973"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eastAsia="Arial Unicode MS" w:hAnsi="Browallia New" w:cs="Browallia New"/>
          <w:bCs w:val="0"/>
          <w:color w:val="000000" w:themeColor="text1"/>
          <w:sz w:val="28"/>
        </w:rPr>
      </w:pPr>
      <w:r w:rsidRPr="00945264">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761AF1">
        <w:rPr>
          <w:rFonts w:ascii="Browallia New" w:hAnsi="Browallia New" w:cs="Browallia New"/>
          <w:sz w:val="28"/>
        </w:rPr>
        <w:t>8</w:t>
      </w:r>
      <w:r w:rsidRPr="00945264">
        <w:rPr>
          <w:rStyle w:val="Strong"/>
          <w:rFonts w:ascii="Browallia New" w:eastAsia="Arial Unicode MS" w:hAnsi="Browallia New" w:cs="Browallia New"/>
          <w:b w:val="0"/>
          <w:color w:val="000000" w:themeColor="text1"/>
          <w:sz w:val="28"/>
        </w:rPr>
        <w:t xml:space="preserve"> </w:t>
      </w:r>
      <w:r w:rsidRPr="00945264">
        <w:rPr>
          <w:rStyle w:val="Strong"/>
          <w:rFonts w:ascii="Browallia New" w:eastAsia="Arial Unicode MS" w:hAnsi="Browallia New" w:cs="Browallia New"/>
          <w:b w:val="0"/>
          <w:color w:val="000000" w:themeColor="text1"/>
          <w:sz w:val="28"/>
          <w:cs/>
        </w:rPr>
        <w:t xml:space="preserve">เรื่อง นโยบายการบัญชี การเปลี่ยนแปลงประมาณการทางบัญชีและข้อผิดพลาด </w:t>
      </w:r>
      <w:r w:rsidRPr="005E0973">
        <w:rPr>
          <w:rStyle w:val="Strong"/>
          <w:rFonts w:ascii="Browallia New" w:eastAsia="Arial Unicode MS" w:hAnsi="Browallia New" w:cs="Browallia New"/>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8AA01CE" w14:textId="77777777" w:rsidR="0013419D" w:rsidRPr="001B03D3" w:rsidRDefault="0013419D" w:rsidP="0013419D">
      <w:pPr>
        <w:pStyle w:val="ListParagraph"/>
        <w:tabs>
          <w:tab w:val="left" w:pos="1260"/>
        </w:tabs>
        <w:autoSpaceDE w:val="0"/>
        <w:autoSpaceDN w:val="0"/>
        <w:adjustRightInd w:val="0"/>
        <w:ind w:left="1287" w:hanging="450"/>
        <w:jc w:val="thaiDistribute"/>
        <w:rPr>
          <w:rFonts w:ascii="Browallia New" w:hAnsi="Browallia New" w:cs="Browallia New"/>
          <w:sz w:val="28"/>
        </w:rPr>
      </w:pPr>
    </w:p>
    <w:p w14:paraId="4D14093D" w14:textId="0E70E4F3" w:rsidR="0013419D" w:rsidRPr="005E0973" w:rsidRDefault="0013419D" w:rsidP="00E90712">
      <w:pPr>
        <w:pStyle w:val="ListParagraph"/>
        <w:numPr>
          <w:ilvl w:val="0"/>
          <w:numId w:val="17"/>
        </w:numPr>
        <w:autoSpaceDE w:val="0"/>
        <w:autoSpaceDN w:val="0"/>
        <w:adjustRightInd w:val="0"/>
        <w:spacing w:after="0" w:line="240" w:lineRule="auto"/>
        <w:jc w:val="thaiDistribute"/>
        <w:rPr>
          <w:rStyle w:val="Strong"/>
          <w:rFonts w:ascii="Browallia New" w:hAnsi="Browallia New" w:cs="Browallia New"/>
          <w:bCs w:val="0"/>
          <w:color w:val="FFFFFF" w:themeColor="background1"/>
          <w:sz w:val="28"/>
        </w:rPr>
      </w:pPr>
      <w:r w:rsidRPr="005E0973">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00656AEF">
        <w:rPr>
          <w:rFonts w:ascii="Browallia New" w:hAnsi="Browallia New" w:cs="Browallia New"/>
          <w:sz w:val="28"/>
        </w:rPr>
        <w:t>12</w:t>
      </w:r>
      <w:r w:rsidRPr="005E0973">
        <w:rPr>
          <w:rStyle w:val="Strong"/>
          <w:rFonts w:ascii="Browallia New" w:eastAsia="Arial Unicode MS" w:hAnsi="Browallia New" w:cs="Browallia New"/>
          <w:b w:val="0"/>
          <w:color w:val="000000" w:themeColor="text1"/>
          <w:sz w:val="28"/>
        </w:rPr>
        <w:t xml:space="preserve"> </w:t>
      </w:r>
      <w:r w:rsidRPr="005E0973">
        <w:rPr>
          <w:rStyle w:val="Strong"/>
          <w:rFonts w:ascii="Browallia New" w:eastAsia="Arial Unicode MS" w:hAnsi="Browallia New" w:cs="Browallia New"/>
          <w:b w:val="0"/>
          <w:color w:val="000000" w:themeColor="text1"/>
          <w:sz w:val="28"/>
          <w:cs/>
        </w:rPr>
        <w:t xml:space="preserve">เรื่อง ภาษีเงินได้ </w:t>
      </w:r>
      <w:r w:rsidRPr="005E0973">
        <w:rPr>
          <w:rStyle w:val="Strong"/>
          <w:rFonts w:ascii="Browallia New" w:eastAsia="Arial Unicode MS" w:hAnsi="Browallia New" w:cs="Browallia New"/>
          <w:bCs w:val="0"/>
          <w:color w:val="000000" w:themeColor="text1"/>
          <w:sz w:val="28"/>
          <w:cs/>
        </w:rPr>
        <w:t>ได้กำหนดให้</w:t>
      </w:r>
      <w:r w:rsidR="008D554F">
        <w:rPr>
          <w:rStyle w:val="Strong"/>
          <w:rFonts w:ascii="Browallia New" w:eastAsia="Arial Unicode MS" w:hAnsi="Browallia New" w:cs="Browallia New" w:hint="cs"/>
          <w:bCs w:val="0"/>
          <w:color w:val="000000" w:themeColor="text1"/>
          <w:sz w:val="28"/>
          <w:cs/>
        </w:rPr>
        <w:t>กลุ่ม</w:t>
      </w:r>
      <w:r w:rsidRPr="005E0973">
        <w:rPr>
          <w:rStyle w:val="Strong"/>
          <w:rFonts w:ascii="Browallia New" w:eastAsia="Arial Unicode MS" w:hAnsi="Browallia New" w:cs="Browallia New"/>
          <w:bCs w:val="0"/>
          <w:color w:val="000000" w:themeColor="text1"/>
          <w:sz w:val="28"/>
          <w:cs/>
        </w:rPr>
        <w:t>บริษัทรับรู้ภาษีเงินได้</w:t>
      </w:r>
      <w:r w:rsidRPr="005E0973">
        <w:rPr>
          <w:rStyle w:val="Strong"/>
          <w:rFonts w:ascii="Browallia New" w:eastAsia="Arial Unicode MS" w:hAnsi="Browallia New" w:cs="Browallia New"/>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4B334FE" w14:textId="77777777" w:rsidR="0013419D" w:rsidRPr="001B03D3" w:rsidRDefault="0013419D" w:rsidP="0044793C">
      <w:pPr>
        <w:pStyle w:val="ListParagraph"/>
        <w:spacing w:after="0" w:line="240" w:lineRule="auto"/>
        <w:rPr>
          <w:rFonts w:ascii="Browallia New" w:hAnsi="Browallia New" w:cs="Browallia New"/>
          <w:b/>
          <w:bCs/>
          <w:color w:val="FFFFFF" w:themeColor="background1"/>
          <w:sz w:val="28"/>
        </w:rPr>
      </w:pPr>
    </w:p>
    <w:p w14:paraId="3A04A0DB" w14:textId="2D806172" w:rsidR="0013419D" w:rsidRPr="00920263" w:rsidRDefault="0013419D" w:rsidP="0044793C">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920263">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C84299">
        <w:rPr>
          <w:rStyle w:val="Strong"/>
          <w:rFonts w:ascii="Browallia New" w:eastAsia="Arial Unicode MS" w:hAnsi="Browallia New" w:cs="Browallia New"/>
          <w:b w:val="0"/>
          <w:bCs w:val="0"/>
          <w:color w:val="000000" w:themeColor="text1"/>
          <w:sz w:val="28"/>
        </w:rPr>
        <w:t xml:space="preserve"> </w:t>
      </w:r>
      <w:r w:rsidRPr="00920263">
        <w:rPr>
          <w:rStyle w:val="Strong"/>
          <w:rFonts w:ascii="Browallia New" w:eastAsia="Arial Unicode MS" w:hAnsi="Browallia New" w:cs="Browallia New"/>
          <w:b w:val="0"/>
          <w:bCs w:val="0"/>
          <w:color w:val="000000" w:themeColor="text1"/>
          <w:sz w:val="28"/>
          <w:cs/>
        </w:rPr>
        <w:t>(โดยรับรู้เท่ากับจำนวนที่เป็นไปได้ค่อนข้างแน่ที่จะได้ใช้ประโยชน์</w:t>
      </w:r>
      <w:r w:rsidRPr="00920263">
        <w:rPr>
          <w:rStyle w:val="Strong"/>
          <w:rFonts w:ascii="Browallia New" w:eastAsia="Arial Unicode MS" w:hAnsi="Browallia New" w:cs="Browallia New"/>
          <w:b w:val="0"/>
          <w:bCs w:val="0"/>
          <w:color w:val="000000" w:themeColor="text1"/>
          <w:sz w:val="28"/>
        </w:rPr>
        <w:t>)</w:t>
      </w:r>
      <w:r w:rsidRPr="00920263">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920263">
        <w:rPr>
          <w:rStyle w:val="Strong"/>
          <w:rFonts w:ascii="Browallia New" w:eastAsia="Arial Unicode MS" w:hAnsi="Browallia New" w:cs="Browallia New"/>
          <w:b w:val="0"/>
          <w:bCs w:val="0"/>
          <w:color w:val="000000" w:themeColor="text1"/>
          <w:sz w:val="28"/>
        </w:rPr>
        <w:br/>
      </w:r>
      <w:r w:rsidRPr="00920263">
        <w:rPr>
          <w:rStyle w:val="Strong"/>
          <w:rFonts w:ascii="Browallia New" w:eastAsia="Arial Unicode MS" w:hAnsi="Browallia New" w:cs="Browallia New"/>
          <w:b w:val="0"/>
          <w:bCs w:val="0"/>
          <w:color w:val="000000" w:themeColor="text1"/>
          <w:sz w:val="28"/>
          <w:cs/>
        </w:rPr>
        <w:t>ที่เกี่ยวข้องกับ</w:t>
      </w:r>
    </w:p>
    <w:p w14:paraId="47A8C28E" w14:textId="77777777" w:rsidR="006C3D58" w:rsidRPr="0044793C" w:rsidRDefault="006C3D58" w:rsidP="0013419D">
      <w:pPr>
        <w:pStyle w:val="ListParagraph"/>
        <w:autoSpaceDE w:val="0"/>
        <w:autoSpaceDN w:val="0"/>
        <w:adjustRightInd w:val="0"/>
        <w:ind w:left="1269"/>
        <w:jc w:val="thaiDistribute"/>
        <w:rPr>
          <w:rStyle w:val="Strong"/>
          <w:rFonts w:ascii="Browallia New" w:eastAsia="Arial Unicode MS" w:hAnsi="Browallia New" w:cs="Browallia New"/>
          <w:b w:val="0"/>
          <w:bCs w:val="0"/>
          <w:color w:val="000000" w:themeColor="text1"/>
          <w:szCs w:val="22"/>
        </w:rPr>
      </w:pPr>
    </w:p>
    <w:p w14:paraId="1A46F4AF" w14:textId="77777777" w:rsidR="0013419D" w:rsidRPr="001B03D3" w:rsidRDefault="0013419D" w:rsidP="00E90712">
      <w:pPr>
        <w:pStyle w:val="ListParagraph"/>
        <w:numPr>
          <w:ilvl w:val="0"/>
          <w:numId w:val="18"/>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1B03D3">
        <w:rPr>
          <w:rFonts w:ascii="Browallia New" w:hAnsi="Browallia New" w:cs="Browallia New"/>
          <w:sz w:val="28"/>
          <w:cs/>
        </w:rPr>
        <w:t xml:space="preserve">สินทรัพย์สิทธิการใช้ และหนี้สินตามสัญญาเช่า และ </w:t>
      </w:r>
    </w:p>
    <w:p w14:paraId="2F25AFB2" w14:textId="77777777" w:rsidR="0013419D" w:rsidRDefault="0013419D" w:rsidP="00E90712">
      <w:pPr>
        <w:pStyle w:val="ListParagraph"/>
        <w:numPr>
          <w:ilvl w:val="0"/>
          <w:numId w:val="18"/>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1B03D3">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EE8A9A5" w14:textId="77777777" w:rsidR="00E3498B" w:rsidRDefault="00E3498B" w:rsidP="00E3498B">
      <w:pPr>
        <w:pStyle w:val="ListParagraph"/>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p>
    <w:p w14:paraId="53D21C80" w14:textId="3B0AF5C4" w:rsidR="0013419D" w:rsidRPr="00654B78" w:rsidRDefault="0013419D" w:rsidP="0044793C">
      <w:pPr>
        <w:tabs>
          <w:tab w:val="clear" w:pos="907"/>
          <w:tab w:val="left" w:pos="1260"/>
        </w:tabs>
        <w:spacing w:line="240" w:lineRule="auto"/>
        <w:ind w:left="1269"/>
        <w:jc w:val="thaiDistribute"/>
        <w:rPr>
          <w:rFonts w:ascii="Browallia New" w:eastAsia="Cordia New" w:hAnsi="Browallia New" w:cs="Browallia New"/>
          <w:sz w:val="28"/>
          <w:szCs w:val="28"/>
        </w:rPr>
      </w:pPr>
      <w:r w:rsidRPr="00654B78">
        <w:rPr>
          <w:rFonts w:ascii="Browallia New" w:eastAsia="Cordia New" w:hAnsi="Browallia New" w:cs="Browallia New"/>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44793C">
        <w:rPr>
          <w:rFonts w:ascii="Browallia New" w:eastAsia="Cordia New" w:hAnsi="Browallia New" w:cs="Browallia New"/>
          <w:sz w:val="28"/>
          <w:szCs w:val="28"/>
          <w:cs/>
        </w:rPr>
        <w:br/>
      </w:r>
      <w:r w:rsidRPr="00654B78">
        <w:rPr>
          <w:rFonts w:ascii="Browallia New" w:eastAsia="Cordia New" w:hAnsi="Browallia New" w:cs="Browallia New"/>
          <w:sz w:val="28"/>
          <w:szCs w:val="28"/>
          <w:cs/>
        </w:rPr>
        <w:t>ตามความเหมาะสม</w:t>
      </w:r>
    </w:p>
    <w:p w14:paraId="3E9C365D" w14:textId="77777777" w:rsidR="0013419D" w:rsidRPr="00654B78" w:rsidRDefault="0013419D" w:rsidP="0044793C">
      <w:pPr>
        <w:pStyle w:val="ListParagraph"/>
        <w:spacing w:after="0" w:line="240" w:lineRule="auto"/>
        <w:ind w:left="873"/>
        <w:jc w:val="thaiDistribute"/>
        <w:rPr>
          <w:rFonts w:ascii="Browallia New" w:eastAsia="Cordia New" w:hAnsi="Browallia New" w:cs="Browallia New"/>
          <w:sz w:val="28"/>
        </w:rPr>
      </w:pPr>
    </w:p>
    <w:p w14:paraId="2A587BA0" w14:textId="4C9A881B" w:rsidR="00AA6FED" w:rsidRPr="00654B78" w:rsidRDefault="0013419D" w:rsidP="0044793C">
      <w:pPr>
        <w:pStyle w:val="ListParagraph"/>
        <w:spacing w:after="0" w:line="240" w:lineRule="auto"/>
        <w:ind w:left="873"/>
        <w:contextualSpacing w:val="0"/>
        <w:jc w:val="thaiDistribute"/>
        <w:rPr>
          <w:rFonts w:ascii="Browallia New" w:eastAsia="Cordia New" w:hAnsi="Browallia New" w:cs="Browallia New"/>
          <w:sz w:val="28"/>
        </w:rPr>
      </w:pPr>
      <w:r w:rsidRPr="00654B78">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654B78">
        <w:rPr>
          <w:rFonts w:ascii="Browallia New" w:eastAsia="Cordia New" w:hAnsi="Browallia New" w:cs="Browallia New"/>
          <w:sz w:val="28"/>
        </w:rPr>
        <w:t xml:space="preserve"> 1 </w:t>
      </w:r>
      <w:r w:rsidRPr="00654B78">
        <w:rPr>
          <w:rFonts w:ascii="Browallia New" w:eastAsia="Cordia New" w:hAnsi="Browallia New" w:cs="Browallia New"/>
          <w:sz w:val="28"/>
          <w:cs/>
        </w:rPr>
        <w:t xml:space="preserve">มกราคม </w:t>
      </w:r>
      <w:r w:rsidRPr="00654B78">
        <w:rPr>
          <w:rFonts w:ascii="Browallia New" w:eastAsia="Cordia New" w:hAnsi="Browallia New" w:cs="Browallia New"/>
          <w:sz w:val="28"/>
        </w:rPr>
        <w:t>2567</w:t>
      </w:r>
      <w:r w:rsidR="00487C4D" w:rsidRPr="00654B78">
        <w:rPr>
          <w:rFonts w:ascii="Browallia New" w:eastAsia="Cordia New" w:hAnsi="Browallia New" w:cs="Browallia New"/>
          <w:sz w:val="28"/>
        </w:rPr>
        <w:t xml:space="preserve"> </w:t>
      </w:r>
      <w:r w:rsidR="00487C4D" w:rsidRPr="00654B78">
        <w:rPr>
          <w:rFonts w:ascii="Browallia New" w:eastAsia="Cordia New" w:hAnsi="Browallia New" w:cs="Browallia New"/>
          <w:sz w:val="28"/>
          <w:cs/>
        </w:rPr>
        <w:t>ไม่มีผลกระทบที่มีนัยสำคัญต่อกลุ่มบริษัท</w:t>
      </w:r>
    </w:p>
    <w:p w14:paraId="624AAF63" w14:textId="77777777" w:rsidR="0044793C" w:rsidRPr="00654B78" w:rsidRDefault="0044793C" w:rsidP="0044793C">
      <w:pPr>
        <w:pStyle w:val="ListParagraph"/>
        <w:spacing w:after="0" w:line="240" w:lineRule="auto"/>
        <w:ind w:left="873"/>
        <w:contextualSpacing w:val="0"/>
        <w:jc w:val="thaiDistribute"/>
        <w:rPr>
          <w:rFonts w:ascii="Browallia New" w:eastAsia="Cordia New" w:hAnsi="Browallia New" w:cs="Browallia New"/>
          <w:sz w:val="28"/>
        </w:rPr>
      </w:pPr>
    </w:p>
    <w:p w14:paraId="2CD7E48A" w14:textId="77777777" w:rsidR="004C0F8D" w:rsidRPr="00654B78" w:rsidRDefault="004C0F8D" w:rsidP="0044793C">
      <w:pPr>
        <w:pStyle w:val="ListParagraph"/>
        <w:spacing w:after="0" w:line="240" w:lineRule="auto"/>
        <w:ind w:left="873"/>
        <w:contextualSpacing w:val="0"/>
        <w:jc w:val="thaiDistribute"/>
        <w:rPr>
          <w:rFonts w:ascii="Browallia New" w:eastAsia="Cordia New" w:hAnsi="Browallia New" w:cs="Browallia New"/>
          <w:sz w:val="2"/>
          <w:szCs w:val="2"/>
        </w:rPr>
      </w:pPr>
    </w:p>
    <w:p w14:paraId="268D409A" w14:textId="77777777" w:rsidR="00AA6FED" w:rsidRPr="003E4ABC" w:rsidRDefault="00AA6FED" w:rsidP="00E90712">
      <w:pPr>
        <w:pStyle w:val="ListParagraph"/>
        <w:numPr>
          <w:ilvl w:val="0"/>
          <w:numId w:val="23"/>
        </w:numPr>
        <w:spacing w:after="0" w:line="240" w:lineRule="auto"/>
        <w:ind w:left="873" w:hanging="441"/>
        <w:contextualSpacing w:val="0"/>
        <w:jc w:val="thaiDistribute"/>
        <w:rPr>
          <w:rFonts w:ascii="Browallia New" w:eastAsia="Arial Unicode MS" w:hAnsi="Browallia New" w:cs="Browallia New"/>
          <w:b/>
          <w:bCs/>
          <w:spacing w:val="-4"/>
        </w:rPr>
      </w:pPr>
      <w:r w:rsidRPr="003E4ABC">
        <w:rPr>
          <w:rFonts w:ascii="Browallia New" w:hAnsi="Browallia New" w:cs="Browallia New"/>
          <w:b/>
          <w:bCs/>
          <w:sz w:val="28"/>
          <w:cs/>
        </w:rPr>
        <w:t>มาตรฐานการรายงานทางการเงินซึ่งได้ประกาศในราชกิจจา</w:t>
      </w:r>
      <w:proofErr w:type="spellStart"/>
      <w:r w:rsidRPr="003E4ABC">
        <w:rPr>
          <w:rFonts w:ascii="Browallia New" w:hAnsi="Browallia New" w:cs="Browallia New"/>
          <w:b/>
          <w:bCs/>
          <w:sz w:val="28"/>
          <w:cs/>
        </w:rPr>
        <w:t>นุเ</w:t>
      </w:r>
      <w:proofErr w:type="spellEnd"/>
      <w:r w:rsidRPr="003E4ABC">
        <w:rPr>
          <w:rFonts w:ascii="Browallia New" w:hAnsi="Browallia New" w:cs="Browallia New"/>
          <w:b/>
          <w:bCs/>
          <w:sz w:val="28"/>
          <w:cs/>
        </w:rPr>
        <w:t>บกษาแล้ว แต่ยังไม่มีผลบังคับใช้</w:t>
      </w:r>
    </w:p>
    <w:p w14:paraId="13F42A6A" w14:textId="77777777" w:rsidR="00AA6FED" w:rsidRPr="007B6CBB" w:rsidRDefault="00AA6FED" w:rsidP="0044793C">
      <w:pPr>
        <w:spacing w:line="240" w:lineRule="auto"/>
        <w:jc w:val="both"/>
        <w:rPr>
          <w:rFonts w:ascii="Browallia New" w:hAnsi="Browallia New" w:cs="Browallia New"/>
          <w:b/>
          <w:bCs/>
          <w:sz w:val="28"/>
          <w:szCs w:val="28"/>
        </w:rPr>
      </w:pPr>
    </w:p>
    <w:p w14:paraId="190BEF84" w14:textId="77777777" w:rsidR="00AA6FED" w:rsidRDefault="00AA6FED" w:rsidP="0044793C">
      <w:pPr>
        <w:tabs>
          <w:tab w:val="clear" w:pos="907"/>
          <w:tab w:val="left" w:pos="1170"/>
        </w:tabs>
        <w:spacing w:line="240" w:lineRule="auto"/>
        <w:ind w:left="873"/>
        <w:jc w:val="thaiDistribute"/>
        <w:rPr>
          <w:rFonts w:ascii="Browallia New" w:hAnsi="Browallia New" w:cs="Browallia New"/>
          <w:sz w:val="28"/>
          <w:szCs w:val="28"/>
        </w:rPr>
      </w:pPr>
      <w:r w:rsidRPr="007B6CBB">
        <w:rPr>
          <w:rFonts w:ascii="Browallia New" w:hAnsi="Browallia New" w:cs="Browallia New"/>
          <w:sz w:val="28"/>
          <w:szCs w:val="28"/>
          <w:cs/>
        </w:rPr>
        <w:t xml:space="preserve">เมื่อวันที่ </w:t>
      </w:r>
      <w:r w:rsidRPr="007B6CBB">
        <w:rPr>
          <w:rFonts w:ascii="Browallia New" w:hAnsi="Browallia New" w:cs="Browallia New"/>
          <w:sz w:val="28"/>
          <w:szCs w:val="28"/>
        </w:rPr>
        <w:t>19</w:t>
      </w:r>
      <w:r w:rsidRPr="007B6CBB">
        <w:rPr>
          <w:rFonts w:ascii="Browallia New" w:hAnsi="Browallia New" w:cs="Browallia New"/>
          <w:sz w:val="28"/>
          <w:szCs w:val="28"/>
          <w:cs/>
        </w:rPr>
        <w:t xml:space="preserve"> สิงหาคม </w:t>
      </w:r>
      <w:r w:rsidRPr="007B6CBB">
        <w:rPr>
          <w:rFonts w:ascii="Browallia New" w:hAnsi="Browallia New" w:cs="Browallia New"/>
          <w:sz w:val="28"/>
          <w:szCs w:val="28"/>
        </w:rPr>
        <w:t>2565</w:t>
      </w:r>
      <w:r w:rsidRPr="007B6CBB">
        <w:rPr>
          <w:rFonts w:ascii="Browallia New" w:hAnsi="Browallia New" w:cs="Browallia New"/>
          <w:sz w:val="28"/>
          <w:szCs w:val="28"/>
          <w:cs/>
        </w:rPr>
        <w:t xml:space="preserve"> มาตรฐานการรายงานทางการเงินฉบับที่ </w:t>
      </w:r>
      <w:r w:rsidRPr="007B6CBB">
        <w:rPr>
          <w:rFonts w:ascii="Browallia New" w:hAnsi="Browallia New" w:cs="Browallia New"/>
          <w:sz w:val="28"/>
          <w:szCs w:val="28"/>
        </w:rPr>
        <w:t>17</w:t>
      </w:r>
      <w:r w:rsidRPr="007B6CBB">
        <w:rPr>
          <w:rFonts w:ascii="Browallia New" w:hAnsi="Browallia New" w:cs="Browallia New"/>
          <w:sz w:val="28"/>
          <w:szCs w:val="28"/>
          <w:cs/>
        </w:rPr>
        <w:t xml:space="preserve"> เรื่อง สัญญาประกันภัยได้ประกาศใน</w:t>
      </w:r>
      <w:r>
        <w:rPr>
          <w:rFonts w:ascii="Browallia New" w:hAnsi="Browallia New" w:cs="Browallia New"/>
          <w:sz w:val="28"/>
          <w:szCs w:val="28"/>
        </w:rPr>
        <w:t xml:space="preserve">           </w:t>
      </w:r>
      <w:r w:rsidRPr="007B6CBB">
        <w:rPr>
          <w:rFonts w:ascii="Browallia New" w:hAnsi="Browallia New" w:cs="Browallia New"/>
          <w:sz w:val="28"/>
          <w:szCs w:val="28"/>
          <w:cs/>
        </w:rPr>
        <w:t>ราชกิจจา</w:t>
      </w:r>
      <w:proofErr w:type="spellStart"/>
      <w:r w:rsidRPr="007B6CBB">
        <w:rPr>
          <w:rFonts w:ascii="Browallia New" w:hAnsi="Browallia New" w:cs="Browallia New"/>
          <w:sz w:val="28"/>
          <w:szCs w:val="28"/>
          <w:cs/>
        </w:rPr>
        <w:t>นุเ</w:t>
      </w:r>
      <w:proofErr w:type="spellEnd"/>
      <w:r w:rsidRPr="007B6CBB">
        <w:rPr>
          <w:rFonts w:ascii="Browallia New" w:hAnsi="Browallia New" w:cs="Browallia New"/>
          <w:sz w:val="28"/>
          <w:szCs w:val="28"/>
          <w:cs/>
        </w:rPr>
        <w:t>บกษาแล้ว</w:t>
      </w:r>
      <w:r>
        <w:rPr>
          <w:rFonts w:ascii="Browallia New" w:hAnsi="Browallia New" w:cs="Browallia New"/>
          <w:sz w:val="28"/>
          <w:szCs w:val="28"/>
        </w:rPr>
        <w:t xml:space="preserve"> </w:t>
      </w:r>
      <w:r w:rsidRPr="007B6CB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Pr>
          <w:rFonts w:ascii="Browallia New" w:hAnsi="Browallia New" w:cs="Browallia New"/>
          <w:sz w:val="28"/>
          <w:szCs w:val="28"/>
        </w:rPr>
        <w:t xml:space="preserve">         </w:t>
      </w:r>
      <w:r w:rsidRPr="007B6CBB">
        <w:rPr>
          <w:rFonts w:ascii="Browallia New" w:hAnsi="Browallia New" w:cs="Browallia New"/>
          <w:sz w:val="28"/>
          <w:szCs w:val="28"/>
        </w:rPr>
        <w:t>1</w:t>
      </w:r>
      <w:r w:rsidRPr="007B6CBB">
        <w:rPr>
          <w:rFonts w:ascii="Browallia New" w:hAnsi="Browallia New" w:cs="Browallia New"/>
          <w:sz w:val="28"/>
          <w:szCs w:val="28"/>
          <w:cs/>
        </w:rPr>
        <w:t xml:space="preserve"> มกราคม </w:t>
      </w:r>
      <w:r w:rsidRPr="007B6CBB">
        <w:rPr>
          <w:rFonts w:ascii="Browallia New" w:hAnsi="Browallia New" w:cs="Browallia New"/>
          <w:sz w:val="28"/>
          <w:szCs w:val="28"/>
        </w:rPr>
        <w:t>2568</w:t>
      </w:r>
      <w:r w:rsidRPr="007B6CBB">
        <w:rPr>
          <w:rFonts w:ascii="Browallia New" w:hAnsi="Browallia New" w:cs="Browallia New"/>
          <w:sz w:val="28"/>
          <w:szCs w:val="28"/>
          <w:cs/>
        </w:rPr>
        <w:t xml:space="preserve"> เป็นต้นไป</w:t>
      </w:r>
    </w:p>
    <w:p w14:paraId="569E2AAA" w14:textId="77777777" w:rsidR="00C421C5" w:rsidRDefault="00C421C5" w:rsidP="0044793C">
      <w:pPr>
        <w:tabs>
          <w:tab w:val="clear" w:pos="907"/>
          <w:tab w:val="left" w:pos="1170"/>
        </w:tabs>
        <w:spacing w:line="240" w:lineRule="auto"/>
        <w:ind w:left="873"/>
        <w:jc w:val="thaiDistribute"/>
        <w:rPr>
          <w:rFonts w:ascii="Browallia New" w:hAnsi="Browallia New" w:cs="Browallia New"/>
          <w:sz w:val="28"/>
          <w:szCs w:val="28"/>
        </w:rPr>
      </w:pPr>
    </w:p>
    <w:p w14:paraId="471F8E68" w14:textId="4D98C764" w:rsidR="00C421C5" w:rsidRDefault="00C421C5" w:rsidP="0044793C">
      <w:pPr>
        <w:tabs>
          <w:tab w:val="clear" w:pos="907"/>
          <w:tab w:val="left" w:pos="1170"/>
        </w:tabs>
        <w:spacing w:line="240" w:lineRule="auto"/>
        <w:ind w:left="873"/>
        <w:jc w:val="thaiDistribute"/>
        <w:rPr>
          <w:rFonts w:ascii="Browallia New" w:hAnsi="Browallia New" w:cs="Browallia New"/>
          <w:sz w:val="28"/>
          <w:szCs w:val="28"/>
        </w:rPr>
      </w:pPr>
      <w:r w:rsidRPr="005E56A2">
        <w:rPr>
          <w:rFonts w:ascii="Browallia New" w:hAnsi="Browallia New" w:cs="Browallia New"/>
          <w:sz w:val="28"/>
          <w:szCs w:val="28"/>
          <w:cs/>
        </w:rPr>
        <w:t>ทั้งนี้</w:t>
      </w:r>
      <w:r w:rsidR="00354961">
        <w:rPr>
          <w:rFonts w:ascii="Browallia New" w:hAnsi="Browallia New" w:cs="Browallia New"/>
          <w:sz w:val="28"/>
          <w:szCs w:val="28"/>
        </w:rPr>
        <w:t xml:space="preserve"> </w:t>
      </w:r>
      <w:r w:rsidRPr="005E56A2">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DD74832" w14:textId="77777777" w:rsidR="00911B94" w:rsidRDefault="00911B94"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E8484C"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8484C">
        <w:rPr>
          <w:rFonts w:ascii="Browallia New" w:hAnsi="Browallia New" w:cs="Browallia New"/>
          <w:b/>
          <w:bCs/>
          <w:color w:val="000000" w:themeColor="text1"/>
          <w:sz w:val="28"/>
          <w:szCs w:val="28"/>
          <w:cs/>
        </w:rPr>
        <w:t>การประมาณการ</w:t>
      </w:r>
      <w:r w:rsidR="00C12F62">
        <w:rPr>
          <w:rFonts w:ascii="Browallia New" w:hAnsi="Browallia New" w:cs="Browallia New" w:hint="cs"/>
          <w:b/>
          <w:bCs/>
          <w:color w:val="000000" w:themeColor="text1"/>
          <w:sz w:val="28"/>
          <w:szCs w:val="28"/>
          <w:cs/>
        </w:rPr>
        <w:t>และ</w:t>
      </w:r>
      <w:r w:rsidR="00660C14">
        <w:rPr>
          <w:rFonts w:ascii="Browallia New" w:hAnsi="Browallia New" w:cs="Browallia New" w:hint="cs"/>
          <w:b/>
          <w:bCs/>
          <w:color w:val="000000" w:themeColor="text1"/>
          <w:sz w:val="28"/>
          <w:szCs w:val="28"/>
          <w:cs/>
        </w:rPr>
        <w:t>การ</w:t>
      </w:r>
      <w:r w:rsidR="00C12F62">
        <w:rPr>
          <w:rFonts w:ascii="Browallia New" w:hAnsi="Browallia New" w:cs="Browallia New" w:hint="cs"/>
          <w:b/>
          <w:bCs/>
          <w:color w:val="000000" w:themeColor="text1"/>
          <w:sz w:val="28"/>
          <w:szCs w:val="28"/>
          <w:cs/>
        </w:rPr>
        <w:t>ใช้ดุลยพินิจ</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5FC827D2"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ในการจัดทำ</w:t>
      </w:r>
      <w:r w:rsidR="006C3D58">
        <w:rPr>
          <w:rFonts w:ascii="Browallia New" w:hAnsi="Browallia New" w:cs="Browallia New" w:hint="cs"/>
          <w:sz w:val="28"/>
          <w:szCs w:val="28"/>
          <w:cs/>
          <w:lang w:val="en-GB"/>
        </w:rPr>
        <w:t>ข้อมูลทาง</w:t>
      </w:r>
      <w:r w:rsidRPr="00E35ABF">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59209D22" w:rsidR="00660472" w:rsidRPr="00AF26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w:t>
      </w:r>
      <w:r w:rsidR="006C3D58">
        <w:rPr>
          <w:rFonts w:ascii="Browallia New" w:hAnsi="Browallia New" w:cs="Browallia New" w:hint="cs"/>
          <w:sz w:val="28"/>
          <w:szCs w:val="28"/>
          <w:cs/>
          <w:lang w:val="en-GB"/>
        </w:rPr>
        <w:t>นข้อมูลทาง</w:t>
      </w:r>
      <w:r w:rsidRPr="00E35ABF">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Pr>
          <w:rFonts w:ascii="Browallia New" w:hAnsi="Browallia New" w:cs="Browallia New"/>
          <w:sz w:val="28"/>
          <w:szCs w:val="28"/>
        </w:rPr>
        <w:t>256</w:t>
      </w:r>
      <w:r w:rsidR="00AF269D">
        <w:rPr>
          <w:rFonts w:ascii="Browallia New" w:hAnsi="Browallia New" w:cs="Browallia New"/>
          <w:sz w:val="28"/>
          <w:szCs w:val="28"/>
        </w:rPr>
        <w:t>6</w:t>
      </w:r>
    </w:p>
    <w:p w14:paraId="1E0E6CCE" w14:textId="77777777" w:rsidR="00180C7D" w:rsidRPr="00567824"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24732840" w:rsidR="002B3F68" w:rsidRPr="00E8484C"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E8484C">
        <w:rPr>
          <w:rFonts w:ascii="Browallia New" w:hAnsi="Browallia New" w:cs="Browallia New"/>
          <w:b/>
          <w:bCs/>
          <w:color w:val="000000" w:themeColor="text1"/>
          <w:sz w:val="28"/>
          <w:szCs w:val="28"/>
          <w:cs/>
        </w:rPr>
        <w:t>รายการกับบุคคลหรือกิจการที่เกี่ยวข้องกัน</w:t>
      </w:r>
    </w:p>
    <w:p w14:paraId="4A75F03E" w14:textId="77777777" w:rsidR="002B3F68" w:rsidRPr="0044793C"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169B42E9" w:rsidR="002B3F68" w:rsidRDefault="001E4F65" w:rsidP="001E4F65">
      <w:pPr>
        <w:spacing w:line="240" w:lineRule="auto"/>
        <w:ind w:left="426"/>
        <w:jc w:val="thaiDistribute"/>
        <w:rPr>
          <w:rFonts w:ascii="Browallia New" w:hAnsi="Browallia New" w:cs="Browallia New"/>
          <w:sz w:val="28"/>
          <w:szCs w:val="28"/>
          <w:lang w:val="en-GB"/>
        </w:rPr>
      </w:pPr>
      <w:r w:rsidRPr="001E4F65">
        <w:rPr>
          <w:rFonts w:ascii="Browallia New" w:hAnsi="Browallia New" w:cs="Browallia New"/>
          <w:sz w:val="28"/>
          <w:szCs w:val="28"/>
          <w:cs/>
          <w:lang w:val="en-GB"/>
        </w:rPr>
        <w:t>บุคคลหรือกิจการที่เกี่ยวข้องกันกับบริษัท</w:t>
      </w:r>
      <w:r w:rsidR="00874E28">
        <w:rPr>
          <w:rFonts w:ascii="Browallia New" w:hAnsi="Browallia New" w:cs="Browallia New"/>
          <w:sz w:val="28"/>
          <w:szCs w:val="28"/>
          <w:lang w:val="en-GB"/>
        </w:rPr>
        <w:t xml:space="preserve"> </w:t>
      </w:r>
      <w:r w:rsidRPr="001E4F65">
        <w:rPr>
          <w:rFonts w:ascii="Browallia New" w:hAnsi="Browallia New" w:cs="Browallia New"/>
          <w:sz w:val="28"/>
          <w:szCs w:val="28"/>
          <w:cs/>
          <w:lang w:val="en-GB"/>
        </w:rPr>
        <w:t>หมายถึง บุคคลหรือกิจการที่มีอำนาจควบคุมบริษัท ถูกควบคุมโดยบริษัท</w:t>
      </w:r>
      <w:r>
        <w:rPr>
          <w:rFonts w:ascii="Browallia New" w:hAnsi="Browallia New" w:cs="Browallia New"/>
          <w:sz w:val="28"/>
          <w:szCs w:val="28"/>
          <w:lang w:val="en-GB"/>
        </w:rPr>
        <w:br/>
      </w:r>
      <w:r w:rsidRPr="001E4F65">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Pr>
          <w:rFonts w:ascii="Browallia New" w:hAnsi="Browallia New" w:cs="Browallia New"/>
          <w:sz w:val="28"/>
          <w:szCs w:val="28"/>
          <w:lang w:val="en-GB"/>
        </w:rPr>
        <w:br/>
      </w:r>
      <w:r w:rsidRPr="001E4F65">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Pr>
          <w:rFonts w:ascii="Browallia New" w:hAnsi="Browallia New" w:cs="Browallia New"/>
          <w:sz w:val="28"/>
          <w:szCs w:val="28"/>
          <w:cs/>
          <w:lang w:val="en-GB"/>
        </w:rPr>
        <w:br/>
      </w:r>
      <w:r w:rsidRPr="001E4F65">
        <w:rPr>
          <w:rFonts w:ascii="Browallia New" w:hAnsi="Browallia New" w:cs="Browallia New"/>
          <w:sz w:val="28"/>
          <w:szCs w:val="28"/>
          <w:cs/>
          <w:lang w:val="en-GB"/>
        </w:rPr>
        <w:t>ที่เกี่ยวข้องกับบุคคลเหล่านั้น</w:t>
      </w:r>
    </w:p>
    <w:p w14:paraId="0CFB38C5" w14:textId="77777777" w:rsidR="001E4F65" w:rsidRPr="0070726D" w:rsidRDefault="001E4F65" w:rsidP="001E4F65">
      <w:pPr>
        <w:spacing w:line="240" w:lineRule="auto"/>
        <w:ind w:left="426"/>
        <w:jc w:val="thaiDistribute"/>
        <w:rPr>
          <w:rFonts w:ascii="Browallia New" w:hAnsi="Browallia New" w:cs="Browallia New"/>
          <w:sz w:val="22"/>
          <w:szCs w:val="22"/>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1E4F65" w:rsidRPr="00CB60EE" w14:paraId="1A4D141F" w14:textId="77777777" w:rsidTr="00376200">
        <w:trPr>
          <w:tblHeader/>
        </w:trPr>
        <w:tc>
          <w:tcPr>
            <w:tcW w:w="5760" w:type="dxa"/>
          </w:tcPr>
          <w:p w14:paraId="017EDCAA" w14:textId="11C79BA4" w:rsidR="001E4F65" w:rsidRPr="008A58A4"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A58A4">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8A58A4"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A58A4">
              <w:rPr>
                <w:rFonts w:ascii="Browallia New" w:hAnsi="Browallia New" w:cs="Browallia New"/>
                <w:sz w:val="28"/>
                <w:szCs w:val="28"/>
                <w:cs/>
              </w:rPr>
              <w:t>ลักษณะความสัมพันธ์</w:t>
            </w:r>
          </w:p>
        </w:tc>
      </w:tr>
      <w:tr w:rsidR="001E4F65" w:rsidRPr="00CB60EE" w14:paraId="42D05E16" w14:textId="77777777" w:rsidTr="00376200">
        <w:trPr>
          <w:tblHeader/>
        </w:trPr>
        <w:tc>
          <w:tcPr>
            <w:tcW w:w="5760" w:type="dxa"/>
          </w:tcPr>
          <w:p w14:paraId="1A09A7D4" w14:textId="77777777" w:rsidR="001E4F65" w:rsidRPr="0070726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70726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CB60EE" w14:paraId="5637F405" w14:textId="77777777" w:rsidTr="00376200">
        <w:tc>
          <w:tcPr>
            <w:tcW w:w="5760" w:type="dxa"/>
            <w:vAlign w:val="bottom"/>
          </w:tcPr>
          <w:p w14:paraId="4EB65160" w14:textId="4768ADAF" w:rsidR="00717E07" w:rsidRPr="008A58A4"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8A58A4">
              <w:rPr>
                <w:rFonts w:ascii="Browallia New" w:hAnsi="Browallia New" w:cs="Browallia New"/>
                <w:sz w:val="28"/>
                <w:szCs w:val="28"/>
                <w:cs/>
                <w:lang w:eastAsia="th-TH"/>
              </w:rPr>
              <w:t xml:space="preserve">บริษัท </w:t>
            </w:r>
            <w:proofErr w:type="spellStart"/>
            <w:r w:rsidRPr="008A58A4">
              <w:rPr>
                <w:rFonts w:ascii="Browallia New" w:hAnsi="Browallia New" w:cs="Browallia New"/>
                <w:sz w:val="28"/>
                <w:szCs w:val="28"/>
                <w:cs/>
                <w:lang w:eastAsia="th-TH"/>
              </w:rPr>
              <w:t>เชษฐ</w:t>
            </w:r>
            <w:proofErr w:type="spellEnd"/>
            <w:r w:rsidRPr="008A58A4">
              <w:rPr>
                <w:rFonts w:ascii="Browallia New" w:hAnsi="Browallia New" w:cs="Browallia New"/>
                <w:sz w:val="28"/>
                <w:szCs w:val="28"/>
                <w:cs/>
                <w:lang w:eastAsia="th-TH"/>
              </w:rPr>
              <w:t>โชติ จำกัด</w:t>
            </w:r>
          </w:p>
        </w:tc>
        <w:tc>
          <w:tcPr>
            <w:tcW w:w="3312" w:type="dxa"/>
          </w:tcPr>
          <w:p w14:paraId="435CB27B" w14:textId="6E4C8A88" w:rsidR="00717E07" w:rsidRPr="008A58A4"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sz w:val="28"/>
                <w:szCs w:val="28"/>
                <w:cs/>
              </w:rPr>
              <w:t>มีผู้ถือหุ้นและกรรมการร่วมกัน</w:t>
            </w:r>
          </w:p>
        </w:tc>
      </w:tr>
      <w:tr w:rsidR="00102453" w:rsidRPr="00CB60EE" w14:paraId="074349EE" w14:textId="77777777" w:rsidTr="00376200">
        <w:tc>
          <w:tcPr>
            <w:tcW w:w="5760" w:type="dxa"/>
            <w:vAlign w:val="bottom"/>
          </w:tcPr>
          <w:p w14:paraId="2F716BAD" w14:textId="1BC04B94" w:rsidR="00102453" w:rsidRPr="008A58A4"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A95A7E">
              <w:rPr>
                <w:rFonts w:ascii="Browallia New" w:hAnsi="Browallia New" w:cs="Browallia New"/>
                <w:sz w:val="28"/>
                <w:szCs w:val="28"/>
                <w:cs/>
                <w:lang w:eastAsia="th-TH"/>
              </w:rPr>
              <w:t xml:space="preserve">บริษัท ฮาโตะ </w:t>
            </w:r>
            <w:proofErr w:type="spellStart"/>
            <w:r w:rsidRPr="00A95A7E">
              <w:rPr>
                <w:rFonts w:ascii="Browallia New" w:hAnsi="Browallia New" w:cs="Browallia New"/>
                <w:sz w:val="28"/>
                <w:szCs w:val="28"/>
                <w:cs/>
                <w:lang w:eastAsia="th-TH"/>
              </w:rPr>
              <w:t>เพ็ท</w:t>
            </w:r>
            <w:proofErr w:type="spellEnd"/>
            <w:r w:rsidRPr="00A95A7E">
              <w:rPr>
                <w:rFonts w:ascii="Browallia New" w:hAnsi="Browallia New" w:cs="Browallia New"/>
                <w:sz w:val="28"/>
                <w:szCs w:val="28"/>
                <w:cs/>
                <w:lang w:eastAsia="th-TH"/>
              </w:rPr>
              <w:t xml:space="preserve"> เวล</w:t>
            </w:r>
            <w:proofErr w:type="spellStart"/>
            <w:r w:rsidRPr="00A95A7E">
              <w:rPr>
                <w:rFonts w:ascii="Browallia New" w:hAnsi="Browallia New" w:cs="Browallia New"/>
                <w:sz w:val="28"/>
                <w:szCs w:val="28"/>
                <w:cs/>
                <w:lang w:eastAsia="th-TH"/>
              </w:rPr>
              <w:t>เนส</w:t>
            </w:r>
            <w:proofErr w:type="spellEnd"/>
            <w:r w:rsidRPr="00A95A7E">
              <w:rPr>
                <w:rFonts w:ascii="Browallia New" w:hAnsi="Browallia New" w:cs="Browallia New"/>
                <w:sz w:val="28"/>
                <w:szCs w:val="28"/>
                <w:cs/>
                <w:lang w:eastAsia="th-TH"/>
              </w:rPr>
              <w:t xml:space="preserve"> เซ็น</w:t>
            </w:r>
            <w:proofErr w:type="spellStart"/>
            <w:r w:rsidRPr="00A95A7E">
              <w:rPr>
                <w:rFonts w:ascii="Browallia New" w:hAnsi="Browallia New" w:cs="Browallia New"/>
                <w:sz w:val="28"/>
                <w:szCs w:val="28"/>
                <w:cs/>
                <w:lang w:eastAsia="th-TH"/>
              </w:rPr>
              <w:t>เต</w:t>
            </w:r>
            <w:proofErr w:type="spellEnd"/>
            <w:r w:rsidRPr="00A95A7E">
              <w:rPr>
                <w:rFonts w:ascii="Browallia New" w:hAnsi="Browallia New" w:cs="Browallia New"/>
                <w:sz w:val="28"/>
                <w:szCs w:val="28"/>
                <w:cs/>
                <w:lang w:eastAsia="th-TH"/>
              </w:rPr>
              <w:t>อร์ จำกัด</w:t>
            </w:r>
          </w:p>
        </w:tc>
        <w:tc>
          <w:tcPr>
            <w:tcW w:w="3312" w:type="dxa"/>
          </w:tcPr>
          <w:p w14:paraId="2D3C8EE9" w14:textId="41CC4E93" w:rsidR="00102453" w:rsidRPr="008A58A4"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sz w:val="28"/>
                <w:szCs w:val="28"/>
                <w:cs/>
              </w:rPr>
              <w:t>มีผู้ถือหุ้นและกรรมการร่วมกัน</w:t>
            </w:r>
          </w:p>
        </w:tc>
      </w:tr>
      <w:tr w:rsidR="00C16D73" w:rsidRPr="00CB60EE" w14:paraId="7E82188D" w14:textId="77777777" w:rsidTr="00376200">
        <w:tc>
          <w:tcPr>
            <w:tcW w:w="5760" w:type="dxa"/>
            <w:vAlign w:val="bottom"/>
          </w:tcPr>
          <w:p w14:paraId="4DA1DEE1" w14:textId="3355EF19" w:rsidR="00C16D73" w:rsidRPr="008A58A4" w:rsidRDefault="00C16D73"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A58A4">
              <w:rPr>
                <w:rFonts w:ascii="Browallia New" w:hAnsi="Browallia New" w:cs="Browallia New"/>
                <w:sz w:val="28"/>
                <w:szCs w:val="28"/>
                <w:cs/>
                <w:lang w:eastAsia="th-TH"/>
              </w:rPr>
              <w:t>กิจการร่วมค้า</w:t>
            </w:r>
            <w:proofErr w:type="spellStart"/>
            <w:r w:rsidRPr="008A58A4">
              <w:rPr>
                <w:rFonts w:ascii="Browallia New" w:hAnsi="Browallia New" w:cs="Browallia New"/>
                <w:sz w:val="28"/>
                <w:szCs w:val="28"/>
                <w:cs/>
                <w:lang w:eastAsia="th-TH"/>
              </w:rPr>
              <w:t>อะ</w:t>
            </w:r>
            <w:proofErr w:type="spellEnd"/>
            <w:r w:rsidRPr="008A58A4">
              <w:rPr>
                <w:rFonts w:ascii="Browallia New" w:hAnsi="Browallia New" w:cs="Browallia New"/>
                <w:sz w:val="28"/>
                <w:szCs w:val="28"/>
                <w:cs/>
                <w:lang w:eastAsia="th-TH"/>
              </w:rPr>
              <w:t>ครอส เดอะ ยูนิ</w:t>
            </w:r>
            <w:proofErr w:type="spellStart"/>
            <w:r w:rsidRPr="008A58A4">
              <w:rPr>
                <w:rFonts w:ascii="Browallia New" w:hAnsi="Browallia New" w:cs="Browallia New"/>
                <w:sz w:val="28"/>
                <w:szCs w:val="28"/>
                <w:cs/>
                <w:lang w:eastAsia="th-TH"/>
              </w:rPr>
              <w:t>เวิร์ส</w:t>
            </w:r>
            <w:proofErr w:type="spellEnd"/>
          </w:p>
        </w:tc>
        <w:tc>
          <w:tcPr>
            <w:tcW w:w="3312" w:type="dxa"/>
          </w:tcPr>
          <w:p w14:paraId="55F04B35" w14:textId="02C256DF" w:rsidR="00C16D73" w:rsidRPr="008A58A4" w:rsidRDefault="00C16D73"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sz w:val="28"/>
                <w:szCs w:val="28"/>
                <w:cs/>
                <w:lang w:val="en-GB"/>
              </w:rPr>
              <w:t>การดำเนินงานร่วมกัน</w:t>
            </w:r>
          </w:p>
        </w:tc>
      </w:tr>
      <w:tr w:rsidR="00717E07" w:rsidRPr="00CB60EE" w14:paraId="750612B7" w14:textId="77777777" w:rsidTr="00376200">
        <w:tc>
          <w:tcPr>
            <w:tcW w:w="5760" w:type="dxa"/>
            <w:vAlign w:val="bottom"/>
          </w:tcPr>
          <w:p w14:paraId="2EE60B7B" w14:textId="34004E0A" w:rsidR="00717E07" w:rsidRPr="008A58A4"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sz w:val="28"/>
                <w:szCs w:val="28"/>
                <w:cs/>
                <w:lang w:eastAsia="th-TH"/>
              </w:rPr>
              <w:t>กิจการร่วมค้า</w:t>
            </w:r>
            <w:proofErr w:type="spellStart"/>
            <w:r w:rsidRPr="008A58A4">
              <w:rPr>
                <w:rFonts w:ascii="Browallia New" w:hAnsi="Browallia New" w:cs="Browallia New"/>
                <w:sz w:val="28"/>
                <w:szCs w:val="28"/>
                <w:cs/>
                <w:lang w:eastAsia="th-TH"/>
              </w:rPr>
              <w:t>อะ</w:t>
            </w:r>
            <w:proofErr w:type="spellEnd"/>
            <w:r w:rsidRPr="008A58A4">
              <w:rPr>
                <w:rFonts w:ascii="Browallia New" w:hAnsi="Browallia New" w:cs="Browallia New"/>
                <w:sz w:val="28"/>
                <w:szCs w:val="28"/>
                <w:cs/>
                <w:lang w:eastAsia="th-TH"/>
              </w:rPr>
              <w:t>ครอส เดอะ ยูนิ</w:t>
            </w:r>
            <w:proofErr w:type="spellStart"/>
            <w:r w:rsidRPr="008A58A4">
              <w:rPr>
                <w:rFonts w:ascii="Browallia New" w:hAnsi="Browallia New" w:cs="Browallia New"/>
                <w:sz w:val="28"/>
                <w:szCs w:val="28"/>
                <w:cs/>
                <w:lang w:eastAsia="th-TH"/>
              </w:rPr>
              <w:t>เวิร์ส</w:t>
            </w:r>
            <w:proofErr w:type="spellEnd"/>
            <w:r w:rsidRPr="008A58A4">
              <w:rPr>
                <w:rFonts w:ascii="Browallia New" w:hAnsi="Browallia New" w:cs="Browallia New"/>
                <w:sz w:val="28"/>
                <w:szCs w:val="28"/>
                <w:lang w:eastAsia="th-TH"/>
              </w:rPr>
              <w:t xml:space="preserve"> </w:t>
            </w:r>
            <w:r w:rsidRPr="008A58A4">
              <w:rPr>
                <w:rFonts w:ascii="Browallia New" w:hAnsi="Browallia New" w:cs="Browallia New" w:hint="cs"/>
                <w:sz w:val="28"/>
                <w:szCs w:val="28"/>
                <w:cs/>
                <w:lang w:eastAsia="th-TH"/>
              </w:rPr>
              <w:t>โปรเจค</w:t>
            </w:r>
          </w:p>
        </w:tc>
        <w:tc>
          <w:tcPr>
            <w:tcW w:w="3312" w:type="dxa"/>
          </w:tcPr>
          <w:p w14:paraId="4A533431" w14:textId="7A492493" w:rsidR="00717E07" w:rsidRPr="008A58A4"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val="en-GB"/>
              </w:rPr>
              <w:t>การดำเนินงานร่วมกัน</w:t>
            </w:r>
          </w:p>
        </w:tc>
      </w:tr>
      <w:tr w:rsidR="004A6794" w:rsidRPr="00CB60EE" w14:paraId="237A4206" w14:textId="77777777" w:rsidTr="00376200">
        <w:tc>
          <w:tcPr>
            <w:tcW w:w="5760" w:type="dxa"/>
            <w:vAlign w:val="bottom"/>
          </w:tcPr>
          <w:p w14:paraId="6A3CA342" w14:textId="26DE3A7A" w:rsidR="004A6794" w:rsidRPr="008A58A4" w:rsidRDefault="003A7B12"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A58A4">
              <w:rPr>
                <w:rFonts w:ascii="Browallia New" w:hAnsi="Browallia New" w:cs="Browallia New"/>
                <w:sz w:val="28"/>
                <w:szCs w:val="28"/>
                <w:cs/>
                <w:lang w:eastAsia="th-TH"/>
              </w:rPr>
              <w:t xml:space="preserve">บริษัท </w:t>
            </w:r>
            <w:proofErr w:type="spellStart"/>
            <w:r w:rsidRPr="008A58A4">
              <w:rPr>
                <w:rFonts w:ascii="Browallia New" w:hAnsi="Browallia New" w:cs="Browallia New"/>
                <w:sz w:val="28"/>
                <w:szCs w:val="28"/>
                <w:cs/>
                <w:lang w:eastAsia="th-TH"/>
              </w:rPr>
              <w:t>เชฎฐ์</w:t>
            </w:r>
            <w:proofErr w:type="spellEnd"/>
            <w:r w:rsidRPr="008A58A4">
              <w:rPr>
                <w:rFonts w:ascii="Browallia New" w:hAnsi="Browallia New" w:cs="Browallia New"/>
                <w:sz w:val="28"/>
                <w:szCs w:val="28"/>
                <w:cs/>
                <w:lang w:eastAsia="th-TH"/>
              </w:rPr>
              <w:t xml:space="preserve"> เอเชีย จำกัด (มหาชน)</w:t>
            </w:r>
          </w:p>
        </w:tc>
        <w:tc>
          <w:tcPr>
            <w:tcW w:w="3312" w:type="dxa"/>
          </w:tcPr>
          <w:p w14:paraId="33501D21" w14:textId="68BFCF45" w:rsidR="004A6794" w:rsidRPr="008A58A4" w:rsidRDefault="00410FAF"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บริษัทร่วม</w:t>
            </w:r>
          </w:p>
        </w:tc>
      </w:tr>
      <w:tr w:rsidR="00DD295B" w:rsidRPr="00CB60EE" w14:paraId="580E98CB" w14:textId="77777777" w:rsidTr="00376200">
        <w:tc>
          <w:tcPr>
            <w:tcW w:w="5760" w:type="dxa"/>
            <w:vAlign w:val="bottom"/>
          </w:tcPr>
          <w:p w14:paraId="3A3A97D9" w14:textId="198BE0EA" w:rsidR="00DD295B" w:rsidRPr="008A58A4" w:rsidRDefault="00DD295B"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A58A4">
              <w:rPr>
                <w:rFonts w:ascii="Browallia New" w:hAnsi="Browallia New" w:cs="Browallia New" w:hint="cs"/>
                <w:sz w:val="28"/>
                <w:szCs w:val="28"/>
                <w:cs/>
              </w:rPr>
              <w:t>บริษัท อาร์เอส ยูเอ็มจี จำกัด</w:t>
            </w:r>
          </w:p>
        </w:tc>
        <w:tc>
          <w:tcPr>
            <w:tcW w:w="3312" w:type="dxa"/>
          </w:tcPr>
          <w:p w14:paraId="74E032ED" w14:textId="798DE319" w:rsidR="00DD295B" w:rsidRPr="008A58A4" w:rsidRDefault="00BA4CC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hint="cs"/>
                <w:sz w:val="28"/>
                <w:szCs w:val="28"/>
                <w:cs/>
                <w:lang w:val="en-GB"/>
              </w:rPr>
              <w:t>บริษัทร่วม</w:t>
            </w:r>
          </w:p>
        </w:tc>
      </w:tr>
      <w:tr w:rsidR="00BA4CC9" w:rsidRPr="00CB60EE" w14:paraId="0D8A8499" w14:textId="77777777" w:rsidTr="00376200">
        <w:tc>
          <w:tcPr>
            <w:tcW w:w="5760" w:type="dxa"/>
            <w:vAlign w:val="bottom"/>
          </w:tcPr>
          <w:p w14:paraId="1C5677EF" w14:textId="0A8580E3" w:rsidR="00DD1A37" w:rsidRPr="008A58A4" w:rsidRDefault="00452A10"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hint="cs"/>
                <w:sz w:val="28"/>
                <w:szCs w:val="28"/>
                <w:cs/>
              </w:rPr>
              <w:t>บริษ</w:t>
            </w:r>
            <w:r w:rsidR="008A58A4">
              <w:rPr>
                <w:rFonts w:ascii="Browallia New" w:hAnsi="Browallia New" w:cs="Browallia New" w:hint="cs"/>
                <w:sz w:val="28"/>
                <w:szCs w:val="28"/>
                <w:cs/>
              </w:rPr>
              <w:t>ั</w:t>
            </w:r>
            <w:r w:rsidRPr="008A58A4">
              <w:rPr>
                <w:rFonts w:ascii="Browallia New" w:hAnsi="Browallia New" w:cs="Browallia New" w:hint="cs"/>
                <w:sz w:val="28"/>
                <w:szCs w:val="28"/>
                <w:cs/>
              </w:rPr>
              <w:t>ท ไอเดีย เพาเวอร์ จำกัด</w:t>
            </w:r>
          </w:p>
        </w:tc>
        <w:tc>
          <w:tcPr>
            <w:tcW w:w="3312" w:type="dxa"/>
          </w:tcPr>
          <w:p w14:paraId="3C43BBDB" w14:textId="7808B9D8" w:rsidR="00BA4CC9" w:rsidRPr="008A58A4" w:rsidRDefault="00452A10"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hint="cs"/>
                <w:sz w:val="28"/>
                <w:szCs w:val="28"/>
                <w:cs/>
                <w:lang w:val="en-GB"/>
              </w:rPr>
              <w:t>บริษัทร่วม</w:t>
            </w:r>
          </w:p>
        </w:tc>
      </w:tr>
      <w:tr w:rsidR="00C919EA" w:rsidRPr="00CB60EE" w14:paraId="1003C816" w14:textId="77777777" w:rsidTr="00C919EA">
        <w:tc>
          <w:tcPr>
            <w:tcW w:w="5760" w:type="dxa"/>
            <w:shd w:val="clear" w:color="auto" w:fill="auto"/>
            <w:vAlign w:val="bottom"/>
          </w:tcPr>
          <w:p w14:paraId="7B9DE057" w14:textId="36866C65"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919EA">
              <w:rPr>
                <w:rFonts w:ascii="Browallia New" w:hAnsi="Browallia New" w:cs="Browallia New" w:hint="cs"/>
                <w:sz w:val="28"/>
                <w:szCs w:val="28"/>
                <w:cs/>
              </w:rPr>
              <w:t xml:space="preserve">บริษัท </w:t>
            </w:r>
            <w:proofErr w:type="spellStart"/>
            <w:r w:rsidRPr="00C919EA">
              <w:rPr>
                <w:rFonts w:ascii="Browallia New" w:hAnsi="Browallia New" w:cs="Browallia New" w:hint="cs"/>
                <w:sz w:val="28"/>
                <w:szCs w:val="28"/>
                <w:cs/>
              </w:rPr>
              <w:t>เพ็ท</w:t>
            </w:r>
            <w:proofErr w:type="spellEnd"/>
            <w:r w:rsidRPr="00C919EA">
              <w:rPr>
                <w:rFonts w:ascii="Browallia New" w:hAnsi="Browallia New" w:cs="Browallia New" w:hint="cs"/>
                <w:sz w:val="28"/>
                <w:szCs w:val="28"/>
                <w:cs/>
              </w:rPr>
              <w:t xml:space="preserve"> เมด</w:t>
            </w:r>
            <w:proofErr w:type="spellStart"/>
            <w:r w:rsidRPr="00C919EA">
              <w:rPr>
                <w:rFonts w:ascii="Browallia New" w:hAnsi="Browallia New" w:cs="Browallia New" w:hint="cs"/>
                <w:sz w:val="28"/>
                <w:szCs w:val="28"/>
                <w:cs/>
              </w:rPr>
              <w:t>ดิ</w:t>
            </w:r>
            <w:proofErr w:type="spellEnd"/>
            <w:r w:rsidRPr="00C919EA">
              <w:rPr>
                <w:rFonts w:ascii="Browallia New" w:hAnsi="Browallia New" w:cs="Browallia New" w:hint="cs"/>
                <w:sz w:val="28"/>
                <w:szCs w:val="28"/>
                <w:cs/>
              </w:rPr>
              <w:t>เค</w:t>
            </w:r>
            <w:proofErr w:type="spellStart"/>
            <w:r w:rsidRPr="00C919EA">
              <w:rPr>
                <w:rFonts w:ascii="Browallia New" w:hAnsi="Browallia New" w:cs="Browallia New" w:hint="cs"/>
                <w:sz w:val="28"/>
                <w:szCs w:val="28"/>
                <w:cs/>
              </w:rPr>
              <w:t>ิล</w:t>
            </w:r>
            <w:proofErr w:type="spellEnd"/>
            <w:r w:rsidRPr="00C919EA">
              <w:rPr>
                <w:rFonts w:ascii="Browallia New" w:hAnsi="Browallia New" w:cs="Browallia New" w:hint="cs"/>
                <w:sz w:val="28"/>
                <w:szCs w:val="28"/>
                <w:cs/>
              </w:rPr>
              <w:t xml:space="preserve"> กรุ๊ป จำกัด</w:t>
            </w:r>
          </w:p>
        </w:tc>
        <w:tc>
          <w:tcPr>
            <w:tcW w:w="3312" w:type="dxa"/>
          </w:tcPr>
          <w:p w14:paraId="72B47545" w14:textId="3485BD9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A58A4">
              <w:rPr>
                <w:rFonts w:ascii="Browallia New" w:hAnsi="Browallia New" w:cs="Browallia New" w:hint="cs"/>
                <w:sz w:val="28"/>
                <w:szCs w:val="28"/>
                <w:cs/>
                <w:lang w:val="en-GB"/>
              </w:rPr>
              <w:t>บริษัทย่อย</w:t>
            </w:r>
          </w:p>
        </w:tc>
      </w:tr>
      <w:tr w:rsidR="00C919EA" w:rsidRPr="00CB60EE" w14:paraId="65C26FC4" w14:textId="77777777" w:rsidTr="00376200">
        <w:tc>
          <w:tcPr>
            <w:tcW w:w="5760" w:type="dxa"/>
            <w:vAlign w:val="bottom"/>
          </w:tcPr>
          <w:p w14:paraId="0508EB4C" w14:textId="0ABEA13D"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bookmarkStart w:id="1" w:name="_Hlk149826134"/>
            <w:r w:rsidRPr="008A58A4">
              <w:rPr>
                <w:rFonts w:ascii="Browallia New" w:hAnsi="Browallia New" w:cs="Browallia New"/>
                <w:sz w:val="28"/>
                <w:szCs w:val="28"/>
                <w:cs/>
                <w:lang w:eastAsia="th-TH"/>
              </w:rPr>
              <w:t>บริษัท อาร์เอส มัลติมีเดีย จำกัด</w:t>
            </w:r>
            <w:bookmarkEnd w:id="1"/>
          </w:p>
        </w:tc>
        <w:tc>
          <w:tcPr>
            <w:tcW w:w="3312" w:type="dxa"/>
          </w:tcPr>
          <w:p w14:paraId="42377CFB" w14:textId="630D1130"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0B570198" w14:textId="77777777" w:rsidTr="00376200">
        <w:tc>
          <w:tcPr>
            <w:tcW w:w="5760" w:type="dxa"/>
            <w:vAlign w:val="bottom"/>
          </w:tcPr>
          <w:p w14:paraId="68E54DE3" w14:textId="4E3C5F33"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val="en-GB" w:eastAsia="th-TH"/>
              </w:rPr>
              <w:t>บริษัท อาร์เอส มอ</w:t>
            </w:r>
            <w:proofErr w:type="spellStart"/>
            <w:r w:rsidRPr="008A58A4">
              <w:rPr>
                <w:rFonts w:ascii="Browallia New" w:hAnsi="Browallia New" w:cs="Browallia New"/>
                <w:sz w:val="28"/>
                <w:szCs w:val="28"/>
                <w:cs/>
                <w:lang w:val="en-GB" w:eastAsia="th-TH"/>
              </w:rPr>
              <w:t>ลล์</w:t>
            </w:r>
            <w:proofErr w:type="spellEnd"/>
            <w:r w:rsidRPr="008A58A4">
              <w:rPr>
                <w:rFonts w:ascii="Browallia New" w:hAnsi="Browallia New" w:cs="Browallia New"/>
                <w:sz w:val="28"/>
                <w:szCs w:val="28"/>
                <w:cs/>
                <w:lang w:val="en-GB" w:eastAsia="th-TH"/>
              </w:rPr>
              <w:t xml:space="preserve"> จำกัด</w:t>
            </w:r>
          </w:p>
        </w:tc>
        <w:tc>
          <w:tcPr>
            <w:tcW w:w="3312" w:type="dxa"/>
          </w:tcPr>
          <w:p w14:paraId="3FE9E730" w14:textId="07594CF6"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6CD8F945" w14:textId="77777777" w:rsidTr="00376200">
        <w:tc>
          <w:tcPr>
            <w:tcW w:w="5760" w:type="dxa"/>
            <w:vAlign w:val="bottom"/>
          </w:tcPr>
          <w:p w14:paraId="36446B06" w14:textId="7D1D10A6"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 xml:space="preserve">บริษัท อาร์เอส </w:t>
            </w:r>
            <w:proofErr w:type="spellStart"/>
            <w:r w:rsidRPr="008A58A4">
              <w:rPr>
                <w:rFonts w:ascii="Browallia New" w:hAnsi="Browallia New" w:cs="Browallia New"/>
                <w:sz w:val="28"/>
                <w:szCs w:val="28"/>
                <w:cs/>
                <w:lang w:eastAsia="th-TH"/>
              </w:rPr>
              <w:t>ลิฟเวลล์</w:t>
            </w:r>
            <w:proofErr w:type="spellEnd"/>
            <w:r w:rsidRPr="008A58A4">
              <w:rPr>
                <w:rFonts w:ascii="Browallia New" w:hAnsi="Browallia New" w:cs="Browallia New"/>
                <w:sz w:val="28"/>
                <w:szCs w:val="28"/>
                <w:cs/>
                <w:lang w:eastAsia="th-TH"/>
              </w:rPr>
              <w:t xml:space="preserve"> จำกัด</w:t>
            </w:r>
          </w:p>
        </w:tc>
        <w:tc>
          <w:tcPr>
            <w:tcW w:w="3312" w:type="dxa"/>
          </w:tcPr>
          <w:p w14:paraId="79CA9C3E" w14:textId="07EA29C6"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54C10F06" w14:textId="77777777" w:rsidTr="00376200">
        <w:tc>
          <w:tcPr>
            <w:tcW w:w="5760" w:type="dxa"/>
            <w:vAlign w:val="bottom"/>
          </w:tcPr>
          <w:p w14:paraId="0CE6D2BF" w14:textId="710A5B11"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 xml:space="preserve">บริษัท </w:t>
            </w:r>
            <w:r w:rsidRPr="008A58A4">
              <w:rPr>
                <w:rFonts w:ascii="Browallia New" w:hAnsi="Browallia New" w:cs="Browallia New" w:hint="cs"/>
                <w:sz w:val="28"/>
                <w:szCs w:val="28"/>
                <w:cs/>
                <w:lang w:eastAsia="th-TH"/>
              </w:rPr>
              <w:t>อาร์เอส</w:t>
            </w:r>
            <w:r w:rsidRPr="008A58A4">
              <w:rPr>
                <w:rFonts w:ascii="Browallia New" w:hAnsi="Browallia New" w:cs="Browallia New"/>
                <w:sz w:val="28"/>
                <w:szCs w:val="28"/>
                <w:lang w:val="en-GB" w:eastAsia="th-TH"/>
              </w:rPr>
              <w:t xml:space="preserve"> </w:t>
            </w:r>
            <w:r w:rsidRPr="008A58A4">
              <w:rPr>
                <w:rFonts w:ascii="Browallia New" w:hAnsi="Browallia New" w:cs="Browallia New" w:hint="cs"/>
                <w:sz w:val="28"/>
                <w:szCs w:val="28"/>
                <w:cs/>
                <w:lang w:val="en-GB" w:eastAsia="th-TH"/>
              </w:rPr>
              <w:t>มิว</w:t>
            </w:r>
            <w:proofErr w:type="spellStart"/>
            <w:r w:rsidRPr="008A58A4">
              <w:rPr>
                <w:rFonts w:ascii="Browallia New" w:hAnsi="Browallia New" w:cs="Browallia New" w:hint="cs"/>
                <w:sz w:val="28"/>
                <w:szCs w:val="28"/>
                <w:cs/>
                <w:lang w:val="en-GB" w:eastAsia="th-TH"/>
              </w:rPr>
              <w:t>สิค</w:t>
            </w:r>
            <w:proofErr w:type="spellEnd"/>
            <w:r w:rsidRPr="008A58A4">
              <w:rPr>
                <w:rFonts w:ascii="Browallia New" w:hAnsi="Browallia New" w:cs="Browallia New"/>
                <w:sz w:val="28"/>
                <w:szCs w:val="28"/>
                <w:cs/>
                <w:lang w:eastAsia="th-TH"/>
              </w:rPr>
              <w:t xml:space="preserve"> จำกัด</w:t>
            </w: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lang w:eastAsia="th-TH"/>
              </w:rPr>
              <w:br/>
              <w:t xml:space="preserve">   (</w:t>
            </w:r>
            <w:r w:rsidRPr="008A58A4">
              <w:rPr>
                <w:rFonts w:ascii="Browallia New" w:hAnsi="Browallia New" w:cs="Browallia New"/>
                <w:sz w:val="28"/>
                <w:szCs w:val="28"/>
                <w:cs/>
                <w:lang w:eastAsia="th-TH"/>
              </w:rPr>
              <w:t>เดิมชื่อ</w:t>
            </w:r>
            <w:r w:rsidRPr="008A58A4">
              <w:rPr>
                <w:rFonts w:ascii="Browallia New" w:hAnsi="Browallia New" w:cs="Browallia New"/>
                <w:sz w:val="28"/>
                <w:szCs w:val="28"/>
                <w:lang w:val="en-GB" w:eastAsia="th-TH"/>
              </w:rPr>
              <w:t xml:space="preserve">: </w:t>
            </w:r>
            <w:r w:rsidRPr="008A58A4">
              <w:rPr>
                <w:rFonts w:ascii="Browallia New" w:hAnsi="Browallia New" w:cs="Browallia New"/>
                <w:sz w:val="28"/>
                <w:szCs w:val="28"/>
                <w:cs/>
                <w:lang w:eastAsia="th-TH"/>
              </w:rPr>
              <w:t>บริษัท</w:t>
            </w: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คูลลิ</w:t>
            </w:r>
            <w:proofErr w:type="spellStart"/>
            <w:r w:rsidRPr="008A58A4">
              <w:rPr>
                <w:rFonts w:ascii="Browallia New" w:hAnsi="Browallia New" w:cs="Browallia New"/>
                <w:sz w:val="28"/>
                <w:szCs w:val="28"/>
                <w:cs/>
                <w:lang w:eastAsia="th-TH"/>
              </w:rPr>
              <w:t>ซึ่ม</w:t>
            </w:r>
            <w:proofErr w:type="spellEnd"/>
            <w:r w:rsidRPr="008A58A4">
              <w:rPr>
                <w:rFonts w:ascii="Browallia New" w:hAnsi="Browallia New" w:cs="Browallia New"/>
                <w:sz w:val="28"/>
                <w:szCs w:val="28"/>
                <w:cs/>
                <w:lang w:eastAsia="th-TH"/>
              </w:rPr>
              <w:t xml:space="preserve"> จำกัด)</w:t>
            </w:r>
          </w:p>
        </w:tc>
        <w:tc>
          <w:tcPr>
            <w:tcW w:w="3312" w:type="dxa"/>
          </w:tcPr>
          <w:p w14:paraId="0E2FA45C" w14:textId="3D515172"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lang w:val="en-GB"/>
              </w:rPr>
              <w:br/>
            </w:r>
            <w:r w:rsidRPr="008A58A4">
              <w:rPr>
                <w:rFonts w:ascii="Browallia New" w:hAnsi="Browallia New" w:cs="Browallia New" w:hint="cs"/>
                <w:sz w:val="28"/>
                <w:szCs w:val="28"/>
                <w:cs/>
                <w:lang w:val="en-GB"/>
              </w:rPr>
              <w:t>บริษัทย่อย</w:t>
            </w:r>
          </w:p>
        </w:tc>
      </w:tr>
      <w:tr w:rsidR="00C919EA" w:rsidRPr="00CB60EE" w14:paraId="665E9687" w14:textId="77777777" w:rsidTr="00376200">
        <w:tc>
          <w:tcPr>
            <w:tcW w:w="5760" w:type="dxa"/>
            <w:vAlign w:val="bottom"/>
          </w:tcPr>
          <w:p w14:paraId="7E365913" w14:textId="36DB6786"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บริษัท อาร์เอส คอน</w:t>
            </w:r>
            <w:proofErr w:type="spellStart"/>
            <w:r w:rsidRPr="008A58A4">
              <w:rPr>
                <w:rFonts w:ascii="Browallia New" w:hAnsi="Browallia New" w:cs="Browallia New"/>
                <w:sz w:val="28"/>
                <w:szCs w:val="28"/>
                <w:cs/>
                <w:lang w:eastAsia="th-TH"/>
              </w:rPr>
              <w:t>เน็ค</w:t>
            </w:r>
            <w:proofErr w:type="spellEnd"/>
            <w:r w:rsidRPr="008A58A4">
              <w:rPr>
                <w:rFonts w:ascii="Browallia New" w:hAnsi="Browallia New" w:cs="Browallia New"/>
                <w:sz w:val="28"/>
                <w:szCs w:val="28"/>
                <w:cs/>
                <w:lang w:eastAsia="th-TH"/>
              </w:rPr>
              <w:t xml:space="preserve"> จำกัด</w:t>
            </w:r>
          </w:p>
        </w:tc>
        <w:tc>
          <w:tcPr>
            <w:tcW w:w="3312" w:type="dxa"/>
          </w:tcPr>
          <w:p w14:paraId="060419CE" w14:textId="73AE44F3"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09A3594B" w14:textId="77777777" w:rsidTr="00376200">
        <w:tc>
          <w:tcPr>
            <w:tcW w:w="5760" w:type="dxa"/>
          </w:tcPr>
          <w:p w14:paraId="1CABEBDC" w14:textId="1A1F5B8B"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 xml:space="preserve">บริษัท อาร์ </w:t>
            </w:r>
            <w:proofErr w:type="spellStart"/>
            <w:r w:rsidRPr="008A58A4">
              <w:rPr>
                <w:rFonts w:ascii="Browallia New" w:hAnsi="Browallia New" w:cs="Browallia New"/>
                <w:sz w:val="28"/>
                <w:szCs w:val="28"/>
                <w:cs/>
                <w:lang w:eastAsia="th-TH"/>
              </w:rPr>
              <w:t>อัลไล</w:t>
            </w:r>
            <w:proofErr w:type="spellEnd"/>
            <w:r w:rsidRPr="008A58A4">
              <w:rPr>
                <w:rFonts w:ascii="Browallia New" w:hAnsi="Browallia New" w:cs="Browallia New"/>
                <w:sz w:val="28"/>
                <w:szCs w:val="28"/>
                <w:cs/>
                <w:lang w:eastAsia="th-TH"/>
              </w:rPr>
              <w:t>แอน</w:t>
            </w:r>
            <w:proofErr w:type="spellStart"/>
            <w:r w:rsidRPr="008A58A4">
              <w:rPr>
                <w:rFonts w:ascii="Browallia New" w:hAnsi="Browallia New" w:cs="Browallia New"/>
                <w:sz w:val="28"/>
                <w:szCs w:val="28"/>
                <w:cs/>
                <w:lang w:eastAsia="th-TH"/>
              </w:rPr>
              <w:t>ซ์</w:t>
            </w:r>
            <w:proofErr w:type="spellEnd"/>
            <w:r w:rsidRPr="008A58A4">
              <w:rPr>
                <w:rFonts w:ascii="Browallia New" w:hAnsi="Browallia New" w:cs="Browallia New"/>
                <w:sz w:val="28"/>
                <w:szCs w:val="28"/>
                <w:cs/>
                <w:lang w:eastAsia="th-TH"/>
              </w:rPr>
              <w:t xml:space="preserve"> จำกัด</w:t>
            </w:r>
          </w:p>
        </w:tc>
        <w:tc>
          <w:tcPr>
            <w:tcW w:w="3312" w:type="dxa"/>
          </w:tcPr>
          <w:p w14:paraId="0A841EEE" w14:textId="7F980380"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54B71FBF" w14:textId="77777777" w:rsidTr="00376200">
        <w:tc>
          <w:tcPr>
            <w:tcW w:w="5760" w:type="dxa"/>
          </w:tcPr>
          <w:p w14:paraId="004FF248" w14:textId="7E8B3D3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8A58A4">
              <w:rPr>
                <w:rFonts w:ascii="Browallia New" w:hAnsi="Browallia New" w:cs="Browallia New"/>
                <w:sz w:val="28"/>
                <w:szCs w:val="28"/>
                <w:cs/>
                <w:lang w:eastAsia="th-TH"/>
              </w:rPr>
              <w:t xml:space="preserve">บริษัท </w:t>
            </w:r>
            <w:proofErr w:type="spellStart"/>
            <w:r w:rsidRPr="008A58A4">
              <w:rPr>
                <w:rFonts w:ascii="Browallia New" w:hAnsi="Browallia New" w:cs="Browallia New"/>
                <w:sz w:val="28"/>
                <w:szCs w:val="28"/>
                <w:cs/>
                <w:lang w:eastAsia="th-TH"/>
              </w:rPr>
              <w:t>ป๊</w:t>
            </w:r>
            <w:proofErr w:type="spellEnd"/>
            <w:r w:rsidRPr="008A58A4">
              <w:rPr>
                <w:rFonts w:ascii="Browallia New" w:hAnsi="Browallia New" w:cs="Browallia New"/>
                <w:sz w:val="28"/>
                <w:szCs w:val="28"/>
                <w:cs/>
                <w:lang w:eastAsia="th-TH"/>
              </w:rPr>
              <w:t>อบคอยน์ คลับ จำกัด</w:t>
            </w:r>
            <w:r w:rsidR="00A022FA">
              <w:rPr>
                <w:rFonts w:ascii="Browallia New" w:hAnsi="Browallia New" w:cs="Browallia New"/>
                <w:sz w:val="28"/>
                <w:szCs w:val="28"/>
                <w:lang w:eastAsia="th-TH"/>
              </w:rPr>
              <w:t>*</w:t>
            </w:r>
          </w:p>
          <w:p w14:paraId="6ACE197D" w14:textId="12E50DD9"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เดิมชื่อ</w:t>
            </w:r>
            <w:r w:rsidRPr="008A58A4">
              <w:rPr>
                <w:rFonts w:ascii="Browallia New" w:hAnsi="Browallia New" w:cs="Browallia New"/>
                <w:sz w:val="28"/>
                <w:szCs w:val="28"/>
                <w:lang w:val="en-GB" w:eastAsia="th-TH"/>
              </w:rPr>
              <w:t xml:space="preserve">: </w:t>
            </w:r>
            <w:r w:rsidRPr="008A58A4">
              <w:rPr>
                <w:rFonts w:ascii="Browallia New" w:hAnsi="Browallia New" w:cs="Browallia New"/>
                <w:sz w:val="28"/>
                <w:szCs w:val="28"/>
                <w:cs/>
                <w:lang w:eastAsia="th-TH"/>
              </w:rPr>
              <w:t>บริษัท</w:t>
            </w: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โฟร์ท แอป</w:t>
            </w:r>
            <w:proofErr w:type="spellStart"/>
            <w:r w:rsidRPr="008A58A4">
              <w:rPr>
                <w:rFonts w:ascii="Browallia New" w:hAnsi="Browallia New" w:cs="Browallia New"/>
                <w:sz w:val="28"/>
                <w:szCs w:val="28"/>
                <w:cs/>
                <w:lang w:eastAsia="th-TH"/>
              </w:rPr>
              <w:t>เปิ้ล</w:t>
            </w:r>
            <w:proofErr w:type="spellEnd"/>
            <w:r w:rsidRPr="008A58A4">
              <w:rPr>
                <w:rFonts w:ascii="Browallia New" w:hAnsi="Browallia New" w:cs="Browallia New"/>
                <w:sz w:val="28"/>
                <w:szCs w:val="28"/>
                <w:cs/>
                <w:lang w:eastAsia="th-TH"/>
              </w:rPr>
              <w:t xml:space="preserve"> จำกัด)</w:t>
            </w:r>
          </w:p>
        </w:tc>
        <w:tc>
          <w:tcPr>
            <w:tcW w:w="3312" w:type="dxa"/>
          </w:tcPr>
          <w:p w14:paraId="7D90FE58"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FB4C359" w14:textId="62D0C135"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5ED3A94E" w14:textId="77777777" w:rsidTr="00376200">
        <w:tc>
          <w:tcPr>
            <w:tcW w:w="5760" w:type="dxa"/>
          </w:tcPr>
          <w:p w14:paraId="6A47A703" w14:textId="0231325A"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 xml:space="preserve">บริษัท อาร์เอส ทราเวล จำกัด </w:t>
            </w:r>
          </w:p>
        </w:tc>
        <w:tc>
          <w:tcPr>
            <w:tcW w:w="3312" w:type="dxa"/>
          </w:tcPr>
          <w:p w14:paraId="59DF191F" w14:textId="648841C1"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7B61F7E6" w14:textId="77777777" w:rsidTr="00376200">
        <w:tc>
          <w:tcPr>
            <w:tcW w:w="5760" w:type="dxa"/>
            <w:vAlign w:val="bottom"/>
          </w:tcPr>
          <w:p w14:paraId="346558AC" w14:textId="765FA88D" w:rsidR="00C919EA" w:rsidRPr="008A58A4" w:rsidRDefault="00C919EA" w:rsidP="00C919EA">
            <w:pPr>
              <w:tabs>
                <w:tab w:val="left" w:pos="0"/>
              </w:tabs>
              <w:ind w:left="-105" w:right="-34"/>
              <w:rPr>
                <w:rFonts w:ascii="Browallia New" w:hAnsi="Browallia New" w:cs="Browallia New"/>
                <w:sz w:val="28"/>
                <w:szCs w:val="28"/>
                <w:lang w:eastAsia="th-TH"/>
              </w:rPr>
            </w:pPr>
            <w:r w:rsidRPr="008A58A4">
              <w:rPr>
                <w:rFonts w:ascii="Browallia New" w:hAnsi="Browallia New" w:cs="Browallia New" w:hint="cs"/>
                <w:sz w:val="28"/>
                <w:szCs w:val="28"/>
                <w:cs/>
                <w:lang w:eastAsia="th-TH"/>
              </w:rPr>
              <w:t xml:space="preserve">  </w:t>
            </w:r>
            <w:r w:rsidRPr="008A58A4">
              <w:rPr>
                <w:rFonts w:ascii="Browallia New" w:hAnsi="Browallia New" w:cs="Browallia New"/>
                <w:sz w:val="28"/>
                <w:szCs w:val="28"/>
                <w:cs/>
                <w:lang w:eastAsia="th-TH"/>
              </w:rPr>
              <w:t>บริษัท อาร์เอส อินเตอร์เนชั่น</w:t>
            </w:r>
            <w:proofErr w:type="spellStart"/>
            <w:r w:rsidRPr="008A58A4">
              <w:rPr>
                <w:rFonts w:ascii="Browallia New" w:hAnsi="Browallia New" w:cs="Browallia New"/>
                <w:sz w:val="28"/>
                <w:szCs w:val="28"/>
                <w:cs/>
                <w:lang w:eastAsia="th-TH"/>
              </w:rPr>
              <w:t>แน</w:t>
            </w:r>
            <w:proofErr w:type="spellEnd"/>
            <w:r w:rsidRPr="008A58A4">
              <w:rPr>
                <w:rFonts w:ascii="Browallia New" w:hAnsi="Browallia New" w:cs="Browallia New"/>
                <w:sz w:val="28"/>
                <w:szCs w:val="28"/>
                <w:cs/>
                <w:lang w:eastAsia="th-TH"/>
              </w:rPr>
              <w:t>ล บรอดคาสติ</w:t>
            </w:r>
            <w:proofErr w:type="spellStart"/>
            <w:r w:rsidRPr="008A58A4">
              <w:rPr>
                <w:rFonts w:ascii="Browallia New" w:hAnsi="Browallia New" w:cs="Browallia New"/>
                <w:sz w:val="28"/>
                <w:szCs w:val="28"/>
                <w:cs/>
                <w:lang w:eastAsia="th-TH"/>
              </w:rPr>
              <w:t>้ง</w:t>
            </w:r>
            <w:proofErr w:type="spellEnd"/>
          </w:p>
          <w:p w14:paraId="74F1F21C" w14:textId="2F079E3F"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 xml:space="preserve">   แอนด์ สปอร์ต </w:t>
            </w:r>
            <w:proofErr w:type="spellStart"/>
            <w:r w:rsidRPr="008A58A4">
              <w:rPr>
                <w:rFonts w:ascii="Browallia New" w:hAnsi="Browallia New" w:cs="Browallia New"/>
                <w:sz w:val="28"/>
                <w:szCs w:val="28"/>
                <w:cs/>
                <w:lang w:eastAsia="th-TH"/>
              </w:rPr>
              <w:t>แมเนจ</w:t>
            </w:r>
            <w:proofErr w:type="spellEnd"/>
            <w:r w:rsidRPr="008A58A4">
              <w:rPr>
                <w:rFonts w:ascii="Browallia New" w:hAnsi="Browallia New" w:cs="Browallia New"/>
                <w:sz w:val="28"/>
                <w:szCs w:val="28"/>
                <w:cs/>
                <w:lang w:eastAsia="th-TH"/>
              </w:rPr>
              <w:t>เม้นท์ จำกัด</w:t>
            </w:r>
          </w:p>
        </w:tc>
        <w:tc>
          <w:tcPr>
            <w:tcW w:w="3312" w:type="dxa"/>
          </w:tcPr>
          <w:p w14:paraId="00E20EE4" w14:textId="5A4F6CC4"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lang w:val="en-GB"/>
              </w:rPr>
              <w:br/>
            </w:r>
            <w:r w:rsidRPr="008A58A4">
              <w:rPr>
                <w:rFonts w:ascii="Browallia New" w:hAnsi="Browallia New" w:cs="Browallia New" w:hint="cs"/>
                <w:sz w:val="28"/>
                <w:szCs w:val="28"/>
                <w:cs/>
                <w:lang w:val="en-GB"/>
              </w:rPr>
              <w:t>บริษัทย่อย</w:t>
            </w:r>
          </w:p>
        </w:tc>
      </w:tr>
      <w:tr w:rsidR="00C919EA" w:rsidRPr="00CB60EE" w14:paraId="25B73937" w14:textId="77777777" w:rsidTr="00376200">
        <w:tc>
          <w:tcPr>
            <w:tcW w:w="5760" w:type="dxa"/>
            <w:vAlign w:val="bottom"/>
          </w:tcPr>
          <w:p w14:paraId="222FABD1" w14:textId="2E5A92B4"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sz w:val="28"/>
                <w:szCs w:val="28"/>
                <w:cs/>
                <w:lang w:eastAsia="th-TH"/>
              </w:rPr>
              <w:t>บริษัท เอส - วัน สปอร์ต จำกัด</w:t>
            </w:r>
          </w:p>
        </w:tc>
        <w:tc>
          <w:tcPr>
            <w:tcW w:w="3312" w:type="dxa"/>
          </w:tcPr>
          <w:p w14:paraId="19DF4719" w14:textId="604B9221"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lang w:val="en-GB"/>
              </w:rPr>
              <w:t>บริษัทย่อย</w:t>
            </w:r>
          </w:p>
        </w:tc>
      </w:tr>
      <w:tr w:rsidR="00C919EA" w:rsidRPr="00CB60EE" w14:paraId="69025761" w14:textId="77777777" w:rsidTr="00376200">
        <w:tc>
          <w:tcPr>
            <w:tcW w:w="5760" w:type="dxa"/>
            <w:vAlign w:val="bottom"/>
          </w:tcPr>
          <w:p w14:paraId="1E396BD5" w14:textId="6D9DD541"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8A58A4">
              <w:rPr>
                <w:rFonts w:ascii="Browallia New" w:hAnsi="Browallia New" w:cs="Browallia New" w:hint="cs"/>
                <w:sz w:val="28"/>
                <w:szCs w:val="28"/>
                <w:cs/>
                <w:lang w:eastAsia="th-TH"/>
              </w:rPr>
              <w:t>บริษัท อาร์เอส มัลติมีเดีย แอนด์ เอ็นเตอร์เทนเมนท์ จำกัด</w:t>
            </w:r>
          </w:p>
          <w:p w14:paraId="0C5D6BE2" w14:textId="21AD4832"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เดิมชื่อ</w:t>
            </w:r>
            <w:r w:rsidRPr="008A58A4">
              <w:rPr>
                <w:rFonts w:ascii="Browallia New" w:hAnsi="Browallia New" w:cs="Browallia New"/>
                <w:sz w:val="28"/>
                <w:szCs w:val="28"/>
                <w:lang w:val="en-GB" w:eastAsia="th-TH"/>
              </w:rPr>
              <w:t xml:space="preserve">: </w:t>
            </w:r>
            <w:r w:rsidRPr="008A58A4">
              <w:rPr>
                <w:rFonts w:ascii="Browallia New" w:hAnsi="Browallia New" w:cs="Browallia New"/>
                <w:sz w:val="28"/>
                <w:szCs w:val="28"/>
                <w:cs/>
                <w:lang w:eastAsia="th-TH"/>
              </w:rPr>
              <w:t>บริษัท อาร์เอส อัลฟ่า จำกัด)</w:t>
            </w:r>
          </w:p>
        </w:tc>
        <w:tc>
          <w:tcPr>
            <w:tcW w:w="3312" w:type="dxa"/>
            <w:vAlign w:val="bottom"/>
          </w:tcPr>
          <w:p w14:paraId="09E803E1"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7007E83" w14:textId="0FB7669B"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hint="cs"/>
                <w:sz w:val="28"/>
                <w:szCs w:val="28"/>
                <w:cs/>
                <w:lang w:val="en-GB"/>
              </w:rPr>
              <w:t>บริษัทย่อย</w:t>
            </w:r>
          </w:p>
        </w:tc>
      </w:tr>
      <w:tr w:rsidR="00C919EA" w:rsidRPr="00CB60EE" w14:paraId="3FABF69B" w14:textId="77777777" w:rsidTr="00376200">
        <w:tc>
          <w:tcPr>
            <w:tcW w:w="5760" w:type="dxa"/>
            <w:vAlign w:val="bottom"/>
          </w:tcPr>
          <w:p w14:paraId="3EA5A09C"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rPr>
              <w:t xml:space="preserve">บริษัท อาร์เอส </w:t>
            </w:r>
            <w:proofErr w:type="spellStart"/>
            <w:r w:rsidRPr="008A58A4">
              <w:rPr>
                <w:rFonts w:ascii="Browallia New" w:hAnsi="Browallia New" w:cs="Browallia New" w:hint="cs"/>
                <w:sz w:val="28"/>
                <w:szCs w:val="28"/>
                <w:cs/>
              </w:rPr>
              <w:t>เพ็ท</w:t>
            </w:r>
            <w:proofErr w:type="spellEnd"/>
            <w:r w:rsidRPr="008A58A4">
              <w:rPr>
                <w:rFonts w:ascii="Browallia New" w:hAnsi="Browallia New" w:cs="Browallia New" w:hint="cs"/>
                <w:sz w:val="28"/>
                <w:szCs w:val="28"/>
                <w:cs/>
              </w:rPr>
              <w:t xml:space="preserve"> ออล จำกัด</w:t>
            </w:r>
          </w:p>
          <w:p w14:paraId="6F469016" w14:textId="1C09FBBD"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เดิมชื่อ</w:t>
            </w:r>
            <w:r w:rsidRPr="008A58A4">
              <w:rPr>
                <w:rFonts w:ascii="Browallia New" w:hAnsi="Browallia New" w:cs="Browallia New"/>
                <w:sz w:val="28"/>
                <w:szCs w:val="28"/>
                <w:lang w:val="en-GB" w:eastAsia="th-TH"/>
              </w:rPr>
              <w:t xml:space="preserve">: </w:t>
            </w:r>
            <w:r w:rsidRPr="008A58A4">
              <w:rPr>
                <w:rFonts w:ascii="Browallia New" w:hAnsi="Browallia New" w:cs="Browallia New"/>
                <w:sz w:val="28"/>
                <w:szCs w:val="28"/>
                <w:cs/>
                <w:lang w:eastAsia="th-TH"/>
              </w:rPr>
              <w:t xml:space="preserve">บริษัท </w:t>
            </w:r>
            <w:proofErr w:type="spellStart"/>
            <w:r w:rsidRPr="008A58A4">
              <w:rPr>
                <w:rFonts w:ascii="Browallia New" w:hAnsi="Browallia New" w:cs="Browallia New"/>
                <w:sz w:val="28"/>
                <w:szCs w:val="28"/>
                <w:cs/>
                <w:lang w:eastAsia="th-TH"/>
              </w:rPr>
              <w:t>เพ็ท</w:t>
            </w:r>
            <w:proofErr w:type="spellEnd"/>
            <w:r w:rsidRPr="008A58A4">
              <w:rPr>
                <w:rFonts w:ascii="Browallia New" w:hAnsi="Browallia New" w:cs="Browallia New"/>
                <w:sz w:val="28"/>
                <w:szCs w:val="28"/>
                <w:cs/>
                <w:lang w:eastAsia="th-TH"/>
              </w:rPr>
              <w:t xml:space="preserve"> ออล จำกัด)</w:t>
            </w:r>
          </w:p>
        </w:tc>
        <w:tc>
          <w:tcPr>
            <w:tcW w:w="3312" w:type="dxa"/>
            <w:vAlign w:val="bottom"/>
          </w:tcPr>
          <w:p w14:paraId="36C5F41A"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1128CB0" w14:textId="460B3390"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hint="cs"/>
                <w:sz w:val="28"/>
                <w:szCs w:val="28"/>
                <w:cs/>
                <w:lang w:val="en-GB"/>
              </w:rPr>
              <w:t>บริษัทย่อย</w:t>
            </w:r>
          </w:p>
        </w:tc>
      </w:tr>
      <w:tr w:rsidR="00C919EA" w:rsidRPr="00CB60EE" w14:paraId="64BE260E" w14:textId="77777777" w:rsidTr="00376200">
        <w:tc>
          <w:tcPr>
            <w:tcW w:w="5760" w:type="dxa"/>
            <w:vAlign w:val="bottom"/>
          </w:tcPr>
          <w:p w14:paraId="1091117C" w14:textId="597CC809"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A58A4">
              <w:rPr>
                <w:rFonts w:ascii="Browallia New" w:hAnsi="Browallia New" w:cs="Browallia New" w:hint="cs"/>
                <w:sz w:val="28"/>
                <w:szCs w:val="28"/>
                <w:cs/>
              </w:rPr>
              <w:t>บริษัท จัดเก็บลิขสิทธิ์ไทย จำกัด</w:t>
            </w:r>
          </w:p>
        </w:tc>
        <w:tc>
          <w:tcPr>
            <w:tcW w:w="3312" w:type="dxa"/>
            <w:vAlign w:val="bottom"/>
          </w:tcPr>
          <w:p w14:paraId="28587646" w14:textId="7D3BEDDB"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hint="cs"/>
                <w:sz w:val="28"/>
                <w:szCs w:val="28"/>
                <w:cs/>
                <w:lang w:val="en-GB"/>
              </w:rPr>
              <w:t>บริษัทย่อยทางอ้อม</w:t>
            </w:r>
          </w:p>
        </w:tc>
      </w:tr>
      <w:tr w:rsidR="00C919EA" w:rsidRPr="00CB60EE" w14:paraId="37FF7E04" w14:textId="77777777" w:rsidTr="00376200">
        <w:trPr>
          <w:trHeight w:val="549"/>
        </w:trPr>
        <w:tc>
          <w:tcPr>
            <w:tcW w:w="5760" w:type="dxa"/>
            <w:vAlign w:val="bottom"/>
          </w:tcPr>
          <w:p w14:paraId="58210B60"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A58A4">
              <w:rPr>
                <w:rFonts w:ascii="Browallia New" w:hAnsi="Browallia New" w:cs="Browallia New" w:hint="cs"/>
                <w:sz w:val="28"/>
                <w:szCs w:val="28"/>
                <w:cs/>
              </w:rPr>
              <w:t>บริษัท อาร์เอส เซอร์วิส เซ็น</w:t>
            </w:r>
            <w:proofErr w:type="spellStart"/>
            <w:r w:rsidRPr="008A58A4">
              <w:rPr>
                <w:rFonts w:ascii="Browallia New" w:hAnsi="Browallia New" w:cs="Browallia New" w:hint="cs"/>
                <w:sz w:val="28"/>
                <w:szCs w:val="28"/>
                <w:cs/>
              </w:rPr>
              <w:t>เต</w:t>
            </w:r>
            <w:proofErr w:type="spellEnd"/>
            <w:r w:rsidRPr="008A58A4">
              <w:rPr>
                <w:rFonts w:ascii="Browallia New" w:hAnsi="Browallia New" w:cs="Browallia New" w:hint="cs"/>
                <w:sz w:val="28"/>
                <w:szCs w:val="28"/>
                <w:cs/>
              </w:rPr>
              <w:t>อร์ จำกัด</w:t>
            </w:r>
          </w:p>
          <w:p w14:paraId="46CEE4AF" w14:textId="2EF0E571"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A58A4">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เดิมชื่อ</w:t>
            </w:r>
            <w:r w:rsidRPr="008A58A4">
              <w:rPr>
                <w:rFonts w:ascii="Browallia New" w:hAnsi="Browallia New" w:cs="Browallia New"/>
                <w:sz w:val="28"/>
                <w:szCs w:val="28"/>
                <w:lang w:val="en-GB" w:eastAsia="th-TH"/>
              </w:rPr>
              <w:t xml:space="preserve">: </w:t>
            </w:r>
            <w:r w:rsidRPr="008A58A4">
              <w:rPr>
                <w:rFonts w:ascii="Browallia New" w:hAnsi="Browallia New" w:cs="Browallia New"/>
                <w:sz w:val="28"/>
                <w:szCs w:val="28"/>
                <w:cs/>
                <w:lang w:eastAsia="th-TH"/>
              </w:rPr>
              <w:t>บริษัท อาร์เอส มัลติมีเดีย แอนด์ เอ็นเตอร์เทนเมนท์</w:t>
            </w:r>
            <w:r>
              <w:rPr>
                <w:rFonts w:ascii="Browallia New" w:hAnsi="Browallia New" w:cs="Browallia New"/>
                <w:sz w:val="28"/>
                <w:szCs w:val="28"/>
                <w:lang w:eastAsia="th-TH"/>
              </w:rPr>
              <w:t xml:space="preserve"> </w:t>
            </w:r>
            <w:r w:rsidRPr="008A58A4">
              <w:rPr>
                <w:rFonts w:ascii="Browallia New" w:hAnsi="Browallia New" w:cs="Browallia New"/>
                <w:sz w:val="28"/>
                <w:szCs w:val="28"/>
                <w:cs/>
                <w:lang w:eastAsia="th-TH"/>
              </w:rPr>
              <w:t>จำกัด)</w:t>
            </w:r>
          </w:p>
        </w:tc>
        <w:tc>
          <w:tcPr>
            <w:tcW w:w="3312" w:type="dxa"/>
            <w:vAlign w:val="bottom"/>
          </w:tcPr>
          <w:p w14:paraId="146751B0" w14:textId="77777777"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A27E817" w14:textId="74E871EC" w:rsidR="00C919EA" w:rsidRPr="008A58A4" w:rsidRDefault="00C919EA" w:rsidP="00C9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A58A4">
              <w:rPr>
                <w:rFonts w:ascii="Browallia New" w:hAnsi="Browallia New" w:cs="Browallia New" w:hint="cs"/>
                <w:sz w:val="28"/>
                <w:szCs w:val="28"/>
                <w:cs/>
                <w:lang w:val="en-GB"/>
              </w:rPr>
              <w:t>บริษัทย่อยทางอ้อม</w:t>
            </w:r>
          </w:p>
        </w:tc>
      </w:tr>
    </w:tbl>
    <w:p w14:paraId="7CE7027B" w14:textId="77777777" w:rsidR="00A022FA" w:rsidRDefault="00A022FA"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EC16AB" w14:textId="26696AD9" w:rsidR="00A022FA" w:rsidRDefault="00A022FA"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sz w:val="28"/>
          <w:szCs w:val="28"/>
        </w:rPr>
        <w:t>*</w:t>
      </w:r>
      <w:r w:rsidR="00ED3BF6" w:rsidRPr="00ED3BF6">
        <w:rPr>
          <w:rFonts w:ascii="Browallia New" w:hAnsi="Browallia New" w:cs="Browallia New"/>
          <w:sz w:val="28"/>
          <w:szCs w:val="28"/>
          <w:cs/>
        </w:rPr>
        <w:t>ที่ประชุมคณะกรรมการของบริษัท โฟร์ท แอป</w:t>
      </w:r>
      <w:proofErr w:type="spellStart"/>
      <w:r w:rsidR="00ED3BF6" w:rsidRPr="00ED3BF6">
        <w:rPr>
          <w:rFonts w:ascii="Browallia New" w:hAnsi="Browallia New" w:cs="Browallia New"/>
          <w:sz w:val="28"/>
          <w:szCs w:val="28"/>
          <w:cs/>
        </w:rPr>
        <w:t>เปิ้ล</w:t>
      </w:r>
      <w:proofErr w:type="spellEnd"/>
      <w:r w:rsidR="00ED3BF6" w:rsidRPr="00ED3BF6">
        <w:rPr>
          <w:rFonts w:ascii="Browallia New" w:hAnsi="Browallia New" w:cs="Browallia New"/>
          <w:sz w:val="28"/>
          <w:szCs w:val="28"/>
          <w:cs/>
        </w:rPr>
        <w:t xml:space="preserve"> จำกัด (บริษัทย่อย) ครั้งที่ </w:t>
      </w:r>
      <w:r w:rsidR="00ED3BF6" w:rsidRPr="00ED3BF6">
        <w:rPr>
          <w:rFonts w:ascii="Browallia New" w:hAnsi="Browallia New" w:cs="Browallia New"/>
          <w:sz w:val="28"/>
          <w:szCs w:val="28"/>
        </w:rPr>
        <w:t xml:space="preserve">2/2567 </w:t>
      </w:r>
      <w:r w:rsidR="00ED3BF6" w:rsidRPr="00ED3BF6">
        <w:rPr>
          <w:rFonts w:ascii="Browallia New" w:hAnsi="Browallia New" w:cs="Browallia New"/>
          <w:sz w:val="28"/>
          <w:szCs w:val="28"/>
          <w:cs/>
        </w:rPr>
        <w:t xml:space="preserve">เมื่อวันที่ </w:t>
      </w:r>
      <w:r w:rsidR="00ED3BF6" w:rsidRPr="00ED3BF6">
        <w:rPr>
          <w:rFonts w:ascii="Browallia New" w:hAnsi="Browallia New" w:cs="Browallia New"/>
          <w:sz w:val="28"/>
          <w:szCs w:val="28"/>
        </w:rPr>
        <w:t xml:space="preserve">30 </w:t>
      </w:r>
      <w:r w:rsidR="00ED3BF6" w:rsidRPr="00ED3BF6">
        <w:rPr>
          <w:rFonts w:ascii="Browallia New" w:hAnsi="Browallia New" w:cs="Browallia New"/>
          <w:sz w:val="28"/>
          <w:szCs w:val="28"/>
          <w:cs/>
        </w:rPr>
        <w:t xml:space="preserve">มกราคม </w:t>
      </w:r>
      <w:r w:rsidR="00ED3BF6" w:rsidRPr="00ED3BF6">
        <w:rPr>
          <w:rFonts w:ascii="Browallia New" w:hAnsi="Browallia New" w:cs="Browallia New"/>
          <w:sz w:val="28"/>
          <w:szCs w:val="28"/>
        </w:rPr>
        <w:t xml:space="preserve">2567 </w:t>
      </w:r>
      <w:r w:rsidR="00ED3BF6" w:rsidRPr="00ED3BF6">
        <w:rPr>
          <w:rFonts w:ascii="Browallia New" w:hAnsi="Browallia New" w:cs="Browallia New"/>
          <w:sz w:val="28"/>
          <w:szCs w:val="28"/>
          <w:cs/>
        </w:rPr>
        <w:t>ได้มีมติอนุมัติให้เปลี่ยนชื่อ บริษัท โฟร์ท แอป</w:t>
      </w:r>
      <w:proofErr w:type="spellStart"/>
      <w:r w:rsidR="00ED3BF6" w:rsidRPr="00ED3BF6">
        <w:rPr>
          <w:rFonts w:ascii="Browallia New" w:hAnsi="Browallia New" w:cs="Browallia New"/>
          <w:sz w:val="28"/>
          <w:szCs w:val="28"/>
          <w:cs/>
        </w:rPr>
        <w:t>เปิ้ล</w:t>
      </w:r>
      <w:proofErr w:type="spellEnd"/>
      <w:r w:rsidR="00ED3BF6" w:rsidRPr="00ED3BF6">
        <w:rPr>
          <w:rFonts w:ascii="Browallia New" w:hAnsi="Browallia New" w:cs="Browallia New"/>
          <w:sz w:val="28"/>
          <w:szCs w:val="28"/>
          <w:cs/>
        </w:rPr>
        <w:t xml:space="preserve"> จำกัด เป็น บริษัท </w:t>
      </w:r>
      <w:proofErr w:type="spellStart"/>
      <w:r w:rsidR="00ED3BF6" w:rsidRPr="00ED3BF6">
        <w:rPr>
          <w:rFonts w:ascii="Browallia New" w:hAnsi="Browallia New" w:cs="Browallia New"/>
          <w:sz w:val="28"/>
          <w:szCs w:val="28"/>
          <w:cs/>
        </w:rPr>
        <w:t>ป๊</w:t>
      </w:r>
      <w:proofErr w:type="spellEnd"/>
      <w:r w:rsidR="00ED3BF6" w:rsidRPr="00ED3BF6">
        <w:rPr>
          <w:rFonts w:ascii="Browallia New" w:hAnsi="Browallia New" w:cs="Browallia New"/>
          <w:sz w:val="28"/>
          <w:szCs w:val="28"/>
          <w:cs/>
        </w:rPr>
        <w:t>อบคอยน์ คลับ จำกัด</w:t>
      </w:r>
    </w:p>
    <w:p w14:paraId="7BFA1FC1" w14:textId="67D73995" w:rsidR="00A022FA" w:rsidRPr="00796AFC" w:rsidRDefault="00A022FA"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627D9B4" w14:textId="157972C8" w:rsidR="00A95A7E"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นโยบายราคา</w:t>
      </w:r>
      <w:r w:rsidR="005C3B9E" w:rsidRPr="005C3B9E">
        <w:rPr>
          <w:rFonts w:ascii="Browallia New" w:hAnsi="Browallia New" w:cs="Browallia New"/>
          <w:sz w:val="28"/>
          <w:szCs w:val="28"/>
          <w:cs/>
        </w:rPr>
        <w:t>เป็นนโยบายเดียวกันกับนโยบายการบัญชีที่ใช้ในการจัดทำ</w:t>
      </w:r>
      <w:r>
        <w:rPr>
          <w:rFonts w:ascii="Browallia New" w:hAnsi="Browallia New" w:cs="Browallia New" w:hint="cs"/>
          <w:sz w:val="28"/>
          <w:szCs w:val="28"/>
          <w:cs/>
        </w:rPr>
        <w:t>งบการเงินสำหรับปี</w:t>
      </w:r>
      <w:r w:rsidR="005C3B9E" w:rsidRPr="005C3B9E">
        <w:rPr>
          <w:rFonts w:ascii="Browallia New" w:hAnsi="Browallia New" w:cs="Browallia New"/>
          <w:sz w:val="28"/>
          <w:szCs w:val="28"/>
          <w:cs/>
        </w:rPr>
        <w:t>บัญชี</w:t>
      </w:r>
      <w:r>
        <w:rPr>
          <w:rFonts w:ascii="Browallia New" w:hAnsi="Browallia New" w:cs="Browallia New" w:hint="cs"/>
          <w:sz w:val="28"/>
          <w:szCs w:val="28"/>
          <w:cs/>
        </w:rPr>
        <w:t>สิ้นสุดวันที่</w:t>
      </w:r>
      <w:r w:rsidR="005C3B9E" w:rsidRPr="005C3B9E">
        <w:rPr>
          <w:rFonts w:ascii="Browallia New" w:hAnsi="Browallia New" w:cs="Browallia New"/>
          <w:sz w:val="28"/>
          <w:szCs w:val="28"/>
          <w:cs/>
        </w:rPr>
        <w:t xml:space="preserve"> </w:t>
      </w:r>
      <w:r w:rsidR="00796AFC">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2566</w:t>
      </w:r>
    </w:p>
    <w:p w14:paraId="676736A4" w14:textId="77777777" w:rsidR="00A95A7E"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A63608D" w14:textId="4703DAC2" w:rsidR="002A1B62"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51551">
        <w:rPr>
          <w:rFonts w:ascii="Browallia New" w:hAnsi="Browallia New" w:cs="Browallia New"/>
          <w:sz w:val="28"/>
          <w:szCs w:val="28"/>
          <w:cs/>
        </w:rPr>
        <w:t>รายได้และค่าใช้จ่ายระหว่างกลุ่มบริษัทกับบุคคลและกิจการที่เกี่ยวข้องกันสำหรับงวด</w:t>
      </w:r>
      <w:r>
        <w:rPr>
          <w:rFonts w:ascii="Browallia New" w:hAnsi="Browallia New" w:cs="Browallia New" w:hint="cs"/>
          <w:sz w:val="28"/>
          <w:szCs w:val="28"/>
          <w:cs/>
        </w:rPr>
        <w:t>สาม</w:t>
      </w:r>
      <w:r w:rsidRPr="00351551">
        <w:rPr>
          <w:rFonts w:ascii="Browallia New" w:hAnsi="Browallia New" w:cs="Browallia New"/>
          <w:sz w:val="28"/>
          <w:szCs w:val="28"/>
          <w:cs/>
        </w:rPr>
        <w:t xml:space="preserve">เดือนสิ้นสุดวันที่ </w:t>
      </w:r>
      <w:r>
        <w:rPr>
          <w:rFonts w:ascii="Browallia New" w:hAnsi="Browallia New" w:cs="Browallia New"/>
          <w:sz w:val="28"/>
          <w:szCs w:val="28"/>
        </w:rPr>
        <w:t>31</w:t>
      </w:r>
      <w:r w:rsidRPr="00351551">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Pr>
          <w:rFonts w:ascii="Browallia New" w:hAnsi="Browallia New" w:cs="Browallia New"/>
          <w:sz w:val="28"/>
          <w:szCs w:val="28"/>
        </w:rPr>
        <w:t xml:space="preserve">2567 </w:t>
      </w:r>
      <w:r w:rsidRPr="00351551">
        <w:rPr>
          <w:rFonts w:ascii="Browallia New" w:hAnsi="Browallia New" w:cs="Browallia New"/>
          <w:sz w:val="28"/>
          <w:szCs w:val="28"/>
          <w:cs/>
        </w:rPr>
        <w:t xml:space="preserve">และ </w:t>
      </w:r>
      <w:r w:rsidRPr="00351551">
        <w:rPr>
          <w:rFonts w:ascii="Browallia New" w:hAnsi="Browallia New" w:cs="Browallia New"/>
          <w:sz w:val="28"/>
          <w:szCs w:val="28"/>
        </w:rPr>
        <w:t>256</w:t>
      </w:r>
      <w:r>
        <w:rPr>
          <w:rFonts w:ascii="Browallia New" w:hAnsi="Browallia New" w:cs="Browallia New"/>
          <w:sz w:val="28"/>
          <w:szCs w:val="28"/>
        </w:rPr>
        <w:t>6</w:t>
      </w:r>
      <w:r w:rsidR="001724C4">
        <w:rPr>
          <w:rFonts w:ascii="Browallia New" w:hAnsi="Browallia New" w:cs="Browallia New"/>
          <w:sz w:val="28"/>
          <w:szCs w:val="28"/>
        </w:rPr>
        <w:t xml:space="preserve"> </w:t>
      </w:r>
      <w:r w:rsidR="001724C4">
        <w:rPr>
          <w:rFonts w:ascii="Browallia New" w:hAnsi="Browallia New" w:cs="Browallia New" w:hint="cs"/>
          <w:sz w:val="28"/>
          <w:szCs w:val="28"/>
          <w:cs/>
        </w:rPr>
        <w:t>มีดังนี้</w:t>
      </w:r>
    </w:p>
    <w:p w14:paraId="6B87CEB0" w14:textId="77777777" w:rsidR="00351551"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39" w:type="dxa"/>
        <w:tblInd w:w="351" w:type="dxa"/>
        <w:tblLayout w:type="fixed"/>
        <w:tblLook w:val="0000" w:firstRow="0" w:lastRow="0" w:firstColumn="0" w:lastColumn="0" w:noHBand="0" w:noVBand="0"/>
      </w:tblPr>
      <w:tblGrid>
        <w:gridCol w:w="3605"/>
        <w:gridCol w:w="1181"/>
        <w:gridCol w:w="236"/>
        <w:gridCol w:w="1175"/>
        <w:gridCol w:w="236"/>
        <w:gridCol w:w="1180"/>
        <w:gridCol w:w="236"/>
        <w:gridCol w:w="1190"/>
      </w:tblGrid>
      <w:tr w:rsidR="00351551" w:rsidRPr="00CC6ACA" w14:paraId="74D6F58F" w14:textId="77777777" w:rsidTr="004C7ECB">
        <w:trPr>
          <w:cantSplit/>
          <w:tblHeader/>
        </w:trPr>
        <w:tc>
          <w:tcPr>
            <w:tcW w:w="3605" w:type="dxa"/>
          </w:tcPr>
          <w:p w14:paraId="665A7C3F"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29" w:type="dxa"/>
            <w:gridSpan w:val="7"/>
          </w:tcPr>
          <w:p w14:paraId="385D7825" w14:textId="1BE9B169"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351551" w:rsidRPr="00CC6ACA" w14:paraId="29C31F65" w14:textId="77777777" w:rsidTr="004C7ECB">
        <w:trPr>
          <w:cantSplit/>
          <w:tblHeader/>
        </w:trPr>
        <w:tc>
          <w:tcPr>
            <w:tcW w:w="3605" w:type="dxa"/>
          </w:tcPr>
          <w:p w14:paraId="75977225"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E02F7BE" w14:textId="51AC27C7" w:rsidR="00351551" w:rsidRPr="00CC6ACA"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w:t>
            </w:r>
            <w:r w:rsidR="0090178E">
              <w:rPr>
                <w:rFonts w:ascii="Browallia New" w:hAnsi="Browallia New" w:cs="Browallia New" w:hint="cs"/>
                <w:sz w:val="28"/>
                <w:szCs w:val="28"/>
                <w:cs/>
              </w:rPr>
              <w:t>ทาง</w:t>
            </w:r>
            <w:r w:rsidR="00351551" w:rsidRPr="00CC6ACA">
              <w:rPr>
                <w:rFonts w:ascii="Browallia New" w:hAnsi="Browallia New" w:cs="Browallia New"/>
                <w:sz w:val="28"/>
                <w:szCs w:val="28"/>
                <w:cs/>
              </w:rPr>
              <w:t>การเงินรวม</w:t>
            </w:r>
          </w:p>
        </w:tc>
        <w:tc>
          <w:tcPr>
            <w:tcW w:w="236" w:type="dxa"/>
          </w:tcPr>
          <w:p w14:paraId="62E70911"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tcPr>
          <w:p w14:paraId="5453B13C" w14:textId="109560E5" w:rsidR="00351551" w:rsidRPr="00CC6ACA" w:rsidRDefault="007B5477"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w:t>
            </w:r>
            <w:r w:rsidR="0090178E">
              <w:rPr>
                <w:rFonts w:ascii="Browallia New" w:hAnsi="Browallia New" w:cs="Browallia New" w:hint="cs"/>
                <w:sz w:val="28"/>
                <w:szCs w:val="28"/>
                <w:cs/>
              </w:rPr>
              <w:t>ทาง</w:t>
            </w:r>
            <w:r w:rsidR="00351551" w:rsidRPr="00CC6ACA">
              <w:rPr>
                <w:rFonts w:ascii="Browallia New" w:hAnsi="Browallia New" w:cs="Browallia New"/>
                <w:sz w:val="28"/>
                <w:szCs w:val="28"/>
                <w:cs/>
              </w:rPr>
              <w:t>การเงินเฉพาะบริษัท</w:t>
            </w:r>
          </w:p>
        </w:tc>
      </w:tr>
      <w:tr w:rsidR="00351551" w:rsidRPr="00CC6ACA" w14:paraId="7A4F16FC" w14:textId="77777777" w:rsidTr="004C7ECB">
        <w:trPr>
          <w:cantSplit/>
          <w:tblHeader/>
        </w:trPr>
        <w:tc>
          <w:tcPr>
            <w:tcW w:w="3605" w:type="dxa"/>
          </w:tcPr>
          <w:p w14:paraId="3D981BF1" w14:textId="77777777" w:rsidR="00351551" w:rsidRPr="00CC6ACA" w:rsidRDefault="00351551" w:rsidP="006E5A3C">
            <w:pPr>
              <w:pStyle w:val="a0"/>
              <w:tabs>
                <w:tab w:val="clear" w:pos="360"/>
                <w:tab w:val="clear" w:pos="720"/>
                <w:tab w:val="clear" w:pos="1080"/>
                <w:tab w:val="left" w:pos="540"/>
              </w:tabs>
              <w:rPr>
                <w:rFonts w:ascii="Browallia New" w:hAnsi="Browallia New" w:cs="Browallia New"/>
                <w:lang w:val="en-GB"/>
              </w:rPr>
            </w:pPr>
          </w:p>
        </w:tc>
        <w:tc>
          <w:tcPr>
            <w:tcW w:w="1181" w:type="dxa"/>
            <w:tcBorders>
              <w:top w:val="single" w:sz="4" w:space="0" w:color="auto"/>
              <w:bottom w:val="single" w:sz="4" w:space="0" w:color="auto"/>
            </w:tcBorders>
            <w:vAlign w:val="bottom"/>
          </w:tcPr>
          <w:p w14:paraId="0F74B383" w14:textId="55452E9C"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tcBorders>
              <w:top w:val="single" w:sz="4" w:space="0" w:color="auto"/>
            </w:tcBorders>
            <w:vAlign w:val="bottom"/>
          </w:tcPr>
          <w:p w14:paraId="0B175C98" w14:textId="77777777"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A47E8F2" w14:textId="14F82832"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vAlign w:val="bottom"/>
          </w:tcPr>
          <w:p w14:paraId="53C04875" w14:textId="77777777"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12A8815B" w14:textId="0F2ACD6D" w:rsidR="00351551" w:rsidRPr="00CC6ACA" w:rsidRDefault="00351551"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tcBorders>
              <w:top w:val="single" w:sz="4" w:space="0" w:color="auto"/>
            </w:tcBorders>
            <w:vAlign w:val="bottom"/>
          </w:tcPr>
          <w:p w14:paraId="65773328" w14:textId="77777777"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p>
        </w:tc>
        <w:tc>
          <w:tcPr>
            <w:tcW w:w="1190" w:type="dxa"/>
            <w:tcBorders>
              <w:top w:val="single" w:sz="4" w:space="0" w:color="auto"/>
              <w:bottom w:val="single" w:sz="4" w:space="0" w:color="auto"/>
            </w:tcBorders>
            <w:vAlign w:val="bottom"/>
          </w:tcPr>
          <w:p w14:paraId="28F28117" w14:textId="7817781B" w:rsidR="00351551" w:rsidRPr="00CC6ACA" w:rsidRDefault="003515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AA583E" w:rsidRPr="00CC6ACA" w14:paraId="7081AB1B" w14:textId="77777777" w:rsidTr="004C7ECB">
        <w:trPr>
          <w:cantSplit/>
          <w:tblHeader/>
        </w:trPr>
        <w:tc>
          <w:tcPr>
            <w:tcW w:w="3605" w:type="dxa"/>
            <w:vAlign w:val="bottom"/>
          </w:tcPr>
          <w:p w14:paraId="67E7523A"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p>
        </w:tc>
        <w:tc>
          <w:tcPr>
            <w:tcW w:w="1181" w:type="dxa"/>
            <w:vAlign w:val="bottom"/>
          </w:tcPr>
          <w:p w14:paraId="304A5A61"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2F7A16E0"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vAlign w:val="bottom"/>
          </w:tcPr>
          <w:p w14:paraId="79CC6ED5"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2C4CAF4"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0" w:type="dxa"/>
          </w:tcPr>
          <w:p w14:paraId="42AAC9EF"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36" w:type="dxa"/>
          </w:tcPr>
          <w:p w14:paraId="2D11A0C1"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0" w:type="dxa"/>
          </w:tcPr>
          <w:p w14:paraId="1850D82B" w14:textId="77777777" w:rsidR="00AA583E" w:rsidRPr="00AA583E" w:rsidRDefault="00AA583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351551" w:rsidRPr="00CC6ACA" w14:paraId="754DB78F" w14:textId="77777777" w:rsidTr="005C251E">
        <w:trPr>
          <w:cantSplit/>
        </w:trPr>
        <w:tc>
          <w:tcPr>
            <w:tcW w:w="3605" w:type="dxa"/>
            <w:vAlign w:val="bottom"/>
          </w:tcPr>
          <w:p w14:paraId="4731B443" w14:textId="06E003D4" w:rsidR="00351551" w:rsidRPr="00CC6ACA" w:rsidRDefault="00446AE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446AE4">
              <w:rPr>
                <w:rFonts w:ascii="Browallia New" w:hAnsi="Browallia New" w:cs="Browallia New"/>
                <w:b/>
                <w:bCs/>
                <w:sz w:val="28"/>
                <w:szCs w:val="28"/>
                <w:cs/>
              </w:rPr>
              <w:t>รายการค้ากับบริษัทย่อยและ</w:t>
            </w:r>
          </w:p>
        </w:tc>
        <w:tc>
          <w:tcPr>
            <w:tcW w:w="1181" w:type="dxa"/>
            <w:vAlign w:val="bottom"/>
          </w:tcPr>
          <w:p w14:paraId="58DD4BC6"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CB0D82D"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76209BE"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71C9E3B"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FEF1FF6"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73AA1B19"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5FDE7C26"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1551" w:rsidRPr="00CC6ACA" w14:paraId="7F6EC740" w14:textId="77777777" w:rsidTr="005C251E">
        <w:trPr>
          <w:cantSplit/>
        </w:trPr>
        <w:tc>
          <w:tcPr>
            <w:tcW w:w="3605" w:type="dxa"/>
            <w:vAlign w:val="bottom"/>
          </w:tcPr>
          <w:p w14:paraId="2E6D83D7" w14:textId="0A17F18B" w:rsidR="00351551" w:rsidRPr="00CC6ACA" w:rsidRDefault="00B92CB6"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cs/>
              </w:rPr>
            </w:pPr>
            <w:r>
              <w:rPr>
                <w:rFonts w:ascii="Browallia New" w:hAnsi="Browallia New" w:cs="Browallia New"/>
                <w:b/>
                <w:bCs/>
                <w:sz w:val="28"/>
                <w:szCs w:val="28"/>
              </w:rPr>
              <w:t xml:space="preserve">     </w:t>
            </w:r>
            <w:r w:rsidRPr="00B92CB6">
              <w:rPr>
                <w:rFonts w:ascii="Browallia New" w:hAnsi="Browallia New" w:cs="Browallia New"/>
                <w:b/>
                <w:bCs/>
                <w:sz w:val="28"/>
                <w:szCs w:val="28"/>
                <w:cs/>
              </w:rPr>
              <w:t>บริษัทย่อยทางอ้อม</w:t>
            </w:r>
          </w:p>
        </w:tc>
        <w:tc>
          <w:tcPr>
            <w:tcW w:w="1181" w:type="dxa"/>
            <w:vAlign w:val="bottom"/>
          </w:tcPr>
          <w:p w14:paraId="3A679B4F"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3BDF520"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97194C9"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565936D"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4D57D1D"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5D2D8412"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36308BC5" w14:textId="77777777" w:rsidR="00351551" w:rsidRPr="00CC6ACA"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8580E" w:rsidRPr="00CC6ACA" w14:paraId="2B09609B" w14:textId="77777777" w:rsidTr="005C251E">
        <w:trPr>
          <w:cantSplit/>
        </w:trPr>
        <w:tc>
          <w:tcPr>
            <w:tcW w:w="3605" w:type="dxa"/>
            <w:vAlign w:val="bottom"/>
          </w:tcPr>
          <w:p w14:paraId="779F1A45" w14:textId="0708C507" w:rsidR="0008580E" w:rsidRPr="00561402"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รายได้ธุรกิจสื่อ</w:t>
            </w:r>
          </w:p>
        </w:tc>
        <w:tc>
          <w:tcPr>
            <w:tcW w:w="1181" w:type="dxa"/>
          </w:tcPr>
          <w:p w14:paraId="2DBFCCA4" w14:textId="0708A4E1"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321A87EB"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EDD2221" w14:textId="5B74A876"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44732B13"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1483EA3" w14:textId="44E3B040" w:rsidR="0008580E" w:rsidRPr="008A2213"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8A2213">
              <w:rPr>
                <w:rFonts w:ascii="Browallia New" w:eastAsia="Arial Unicode MS" w:hAnsi="Browallia New" w:cs="Browallia New"/>
                <w:sz w:val="28"/>
                <w:szCs w:val="28"/>
              </w:rPr>
              <w:t>5,696,300</w:t>
            </w:r>
          </w:p>
        </w:tc>
        <w:tc>
          <w:tcPr>
            <w:tcW w:w="236" w:type="dxa"/>
          </w:tcPr>
          <w:p w14:paraId="1B97B8AD"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69486F0" w14:textId="16C4146E"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A2213">
              <w:rPr>
                <w:rFonts w:ascii="Browallia New" w:eastAsia="Arial Unicode MS" w:hAnsi="Browallia New" w:cs="Browallia New"/>
                <w:sz w:val="28"/>
                <w:szCs w:val="28"/>
              </w:rPr>
              <w:t>4,569,300</w:t>
            </w:r>
          </w:p>
        </w:tc>
      </w:tr>
      <w:tr w:rsidR="0008580E" w:rsidRPr="00CC6ACA" w14:paraId="63D5176C" w14:textId="77777777" w:rsidTr="005C251E">
        <w:trPr>
          <w:cantSplit/>
        </w:trPr>
        <w:tc>
          <w:tcPr>
            <w:tcW w:w="3605" w:type="dxa"/>
            <w:vAlign w:val="bottom"/>
          </w:tcPr>
          <w:p w14:paraId="3454D976" w14:textId="1A54B21E" w:rsidR="0008580E" w:rsidRPr="00561402"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รายได้ธุรกิจเพลง</w:t>
            </w:r>
          </w:p>
        </w:tc>
        <w:tc>
          <w:tcPr>
            <w:tcW w:w="1181" w:type="dxa"/>
          </w:tcPr>
          <w:p w14:paraId="36274D5F" w14:textId="71A9ED4E"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CD0169F"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760094D2" w14:textId="48003408"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0F5A2BEF"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11543C2E" w14:textId="6DED5732" w:rsidR="0008580E" w:rsidRPr="008A2213"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8A2213">
              <w:rPr>
                <w:rFonts w:ascii="Browallia New" w:eastAsia="Arial Unicode MS" w:hAnsi="Browallia New" w:cs="Browallia New"/>
                <w:sz w:val="28"/>
                <w:szCs w:val="28"/>
              </w:rPr>
              <w:t>7,797</w:t>
            </w:r>
          </w:p>
        </w:tc>
        <w:tc>
          <w:tcPr>
            <w:tcW w:w="236" w:type="dxa"/>
          </w:tcPr>
          <w:p w14:paraId="679567B5" w14:textId="77777777"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9B87107" w14:textId="7B508079" w:rsidR="0008580E" w:rsidRPr="00CC6ACA" w:rsidRDefault="0008580E" w:rsidP="0008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A2213">
              <w:rPr>
                <w:rFonts w:ascii="Browallia New" w:eastAsia="Arial Unicode MS" w:hAnsi="Browallia New" w:cs="Browallia New"/>
                <w:sz w:val="28"/>
                <w:szCs w:val="28"/>
              </w:rPr>
              <w:t>8,443,175</w:t>
            </w:r>
          </w:p>
        </w:tc>
      </w:tr>
      <w:tr w:rsidR="00BA022A" w:rsidRPr="00CC6ACA" w14:paraId="3B98D253" w14:textId="77777777" w:rsidTr="005C251E">
        <w:trPr>
          <w:cantSplit/>
        </w:trPr>
        <w:tc>
          <w:tcPr>
            <w:tcW w:w="3605" w:type="dxa"/>
            <w:vAlign w:val="bottom"/>
          </w:tcPr>
          <w:p w14:paraId="7C393CD8" w14:textId="12EBA519" w:rsidR="00BA022A" w:rsidRPr="00561402"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รายได้ธุรกิจรับจ้างและผลิตกิจกรรม</w:t>
            </w:r>
          </w:p>
        </w:tc>
        <w:tc>
          <w:tcPr>
            <w:tcW w:w="1181" w:type="dxa"/>
          </w:tcPr>
          <w:p w14:paraId="3AE01F95" w14:textId="1F01B190"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43286D5F"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00F8B1FA" w14:textId="01396E4F"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5FD07CD7"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C5226B6" w14:textId="31503745" w:rsidR="00BA022A" w:rsidRPr="00CC6ACA" w:rsidRDefault="0008580E"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8580E">
              <w:rPr>
                <w:rFonts w:ascii="Browallia New" w:hAnsi="Browallia New" w:cs="Browallia New"/>
                <w:sz w:val="28"/>
                <w:szCs w:val="28"/>
              </w:rPr>
              <w:t>20,632,376</w:t>
            </w:r>
          </w:p>
        </w:tc>
        <w:tc>
          <w:tcPr>
            <w:tcW w:w="236" w:type="dxa"/>
          </w:tcPr>
          <w:p w14:paraId="56A3FAEB"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BDDEB4D" w14:textId="14925029"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22018">
              <w:rPr>
                <w:rFonts w:ascii="Browallia New" w:hAnsi="Browallia New" w:cs="Browallia New"/>
                <w:sz w:val="28"/>
                <w:szCs w:val="28"/>
              </w:rPr>
              <w:t>990,000</w:t>
            </w:r>
          </w:p>
        </w:tc>
      </w:tr>
      <w:tr w:rsidR="00BA022A" w:rsidRPr="00CC6ACA" w14:paraId="5ACBA539" w14:textId="77777777" w:rsidTr="005C251E">
        <w:trPr>
          <w:cantSplit/>
        </w:trPr>
        <w:tc>
          <w:tcPr>
            <w:tcW w:w="3605" w:type="dxa"/>
            <w:vAlign w:val="bottom"/>
          </w:tcPr>
          <w:p w14:paraId="100AB3CA" w14:textId="61E35E99" w:rsidR="00BA022A" w:rsidRPr="00561402"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รายได้จากการบริหารจัดการ</w:t>
            </w:r>
          </w:p>
        </w:tc>
        <w:tc>
          <w:tcPr>
            <w:tcW w:w="1181" w:type="dxa"/>
          </w:tcPr>
          <w:p w14:paraId="05A00209" w14:textId="1F05AE44"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667AC8D7"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0F77DB71" w14:textId="082594BD"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042A30C8"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19E1B02" w14:textId="5C0B5C1D" w:rsidR="00BA022A" w:rsidRPr="00CC6ACA" w:rsidRDefault="000E17C5"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111,683,087</w:t>
            </w:r>
          </w:p>
        </w:tc>
        <w:tc>
          <w:tcPr>
            <w:tcW w:w="236" w:type="dxa"/>
          </w:tcPr>
          <w:p w14:paraId="097EF7F8"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66FB8935" w14:textId="437BEB5C"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E364F">
              <w:rPr>
                <w:rFonts w:ascii="Browallia New" w:hAnsi="Browallia New" w:cs="Browallia New"/>
                <w:sz w:val="28"/>
                <w:szCs w:val="28"/>
              </w:rPr>
              <w:t>145,042,880</w:t>
            </w:r>
          </w:p>
        </w:tc>
      </w:tr>
      <w:tr w:rsidR="00BA022A" w:rsidRPr="00CC6ACA" w14:paraId="0D0554C8" w14:textId="77777777" w:rsidTr="005C251E">
        <w:trPr>
          <w:cantSplit/>
        </w:trPr>
        <w:tc>
          <w:tcPr>
            <w:tcW w:w="3605" w:type="dxa"/>
            <w:vAlign w:val="bottom"/>
          </w:tcPr>
          <w:p w14:paraId="067C91B4" w14:textId="141B0340" w:rsidR="00BA022A" w:rsidRPr="00561402"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ดอกเบี้ยรับ</w:t>
            </w:r>
          </w:p>
        </w:tc>
        <w:tc>
          <w:tcPr>
            <w:tcW w:w="1181" w:type="dxa"/>
          </w:tcPr>
          <w:p w14:paraId="73EE6D32" w14:textId="3A4A244D"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CE009F5"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59EAB9F8" w14:textId="24A9E70D"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CED4141"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4ED0C24" w14:textId="1C2EE82D" w:rsidR="00BA022A" w:rsidRPr="00CC6ACA" w:rsidRDefault="0008580E"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8580E">
              <w:rPr>
                <w:rFonts w:ascii="Browallia New" w:hAnsi="Browallia New" w:cs="Browallia New"/>
                <w:sz w:val="28"/>
                <w:szCs w:val="28"/>
              </w:rPr>
              <w:t>31,375,945</w:t>
            </w:r>
          </w:p>
        </w:tc>
        <w:tc>
          <w:tcPr>
            <w:tcW w:w="236" w:type="dxa"/>
          </w:tcPr>
          <w:p w14:paraId="24F79D64"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4A5DD6C6" w14:textId="28C70174"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A0CEC">
              <w:rPr>
                <w:rFonts w:ascii="Browallia New" w:hAnsi="Browallia New" w:cs="Browallia New"/>
                <w:sz w:val="28"/>
                <w:szCs w:val="28"/>
              </w:rPr>
              <w:t>20,444,113</w:t>
            </w:r>
          </w:p>
        </w:tc>
      </w:tr>
      <w:tr w:rsidR="00BA022A" w:rsidRPr="00CC6ACA" w14:paraId="2F7B06AC" w14:textId="77777777" w:rsidTr="005C251E">
        <w:trPr>
          <w:cantSplit/>
        </w:trPr>
        <w:tc>
          <w:tcPr>
            <w:tcW w:w="3605" w:type="dxa"/>
            <w:vAlign w:val="bottom"/>
          </w:tcPr>
          <w:p w14:paraId="00E7AF1F" w14:textId="749C2815" w:rsidR="00BA022A" w:rsidRPr="00561402"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D10A40">
              <w:rPr>
                <w:rFonts w:ascii="Browallia New" w:eastAsia="Arial Unicode MS" w:hAnsi="Browallia New" w:cs="Browallia New"/>
                <w:sz w:val="28"/>
                <w:szCs w:val="28"/>
                <w:cs/>
              </w:rPr>
              <w:t>รายได้อื่น</w:t>
            </w:r>
          </w:p>
        </w:tc>
        <w:tc>
          <w:tcPr>
            <w:tcW w:w="1181" w:type="dxa"/>
          </w:tcPr>
          <w:p w14:paraId="5335E7C4" w14:textId="495F787C"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56092A30"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8A44C87" w14:textId="3043A8F3"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218AFC3"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81B81B6" w14:textId="2A514A16" w:rsidR="00BA022A" w:rsidRPr="00CC6ACA" w:rsidRDefault="00623DB3"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w:t>
            </w:r>
            <w:r w:rsidR="00B44573">
              <w:rPr>
                <w:rFonts w:ascii="Browallia New" w:hAnsi="Browallia New" w:cs="Browallia New"/>
                <w:sz w:val="28"/>
                <w:szCs w:val="28"/>
              </w:rPr>
              <w:t>6</w:t>
            </w:r>
            <w:r w:rsidR="00107898" w:rsidRPr="00107898">
              <w:rPr>
                <w:rFonts w:ascii="Browallia New" w:hAnsi="Browallia New" w:cs="Browallia New"/>
                <w:sz w:val="28"/>
                <w:szCs w:val="28"/>
              </w:rPr>
              <w:t>,</w:t>
            </w:r>
            <w:r w:rsidR="00B44573">
              <w:rPr>
                <w:rFonts w:ascii="Browallia New" w:hAnsi="Browallia New" w:cs="Browallia New"/>
                <w:sz w:val="28"/>
                <w:szCs w:val="28"/>
              </w:rPr>
              <w:t>075</w:t>
            </w:r>
          </w:p>
        </w:tc>
        <w:tc>
          <w:tcPr>
            <w:tcW w:w="236" w:type="dxa"/>
          </w:tcPr>
          <w:p w14:paraId="324C13F6" w14:textId="77777777" w:rsidR="00BA022A" w:rsidRPr="00CC6ACA" w:rsidRDefault="00BA022A" w:rsidP="00BA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BA68CF9" w14:textId="1C5880BA" w:rsidR="00BA022A"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r w:rsidR="005A3E40">
              <w:rPr>
                <w:rFonts w:ascii="Browallia New" w:eastAsia="Arial Unicode MS" w:hAnsi="Browallia New" w:cs="Browallia New"/>
                <w:sz w:val="28"/>
                <w:szCs w:val="28"/>
              </w:rPr>
              <w:t xml:space="preserve"> </w:t>
            </w:r>
            <w:r w:rsidRPr="00982FC4">
              <w:rPr>
                <w:rFonts w:ascii="Browallia New" w:eastAsia="Arial Unicode MS" w:hAnsi="Browallia New" w:cs="Browallia New"/>
                <w:sz w:val="28"/>
                <w:szCs w:val="28"/>
              </w:rPr>
              <w:t>-</w:t>
            </w:r>
          </w:p>
        </w:tc>
      </w:tr>
      <w:tr w:rsidR="00747DF4" w:rsidRPr="00CC6ACA" w14:paraId="22A30996" w14:textId="77777777" w:rsidTr="005C251E">
        <w:trPr>
          <w:cantSplit/>
        </w:trPr>
        <w:tc>
          <w:tcPr>
            <w:tcW w:w="3605" w:type="dxa"/>
            <w:vAlign w:val="bottom"/>
          </w:tcPr>
          <w:p w14:paraId="52C17AD9" w14:textId="7D632517" w:rsidR="00747DF4" w:rsidRPr="00561402"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ต้นทุนขายและ</w:t>
            </w:r>
            <w:r w:rsidR="0060122D">
              <w:rPr>
                <w:rFonts w:ascii="Browallia New" w:eastAsia="Arial Unicode MS" w:hAnsi="Browallia New" w:cs="Browallia New" w:hint="cs"/>
                <w:sz w:val="28"/>
                <w:szCs w:val="28"/>
                <w:cs/>
              </w:rPr>
              <w:t>ให้</w:t>
            </w:r>
            <w:r w:rsidRPr="00561402">
              <w:rPr>
                <w:rFonts w:ascii="Browallia New" w:eastAsia="Arial Unicode MS" w:hAnsi="Browallia New" w:cs="Browallia New"/>
                <w:sz w:val="28"/>
                <w:szCs w:val="28"/>
                <w:cs/>
              </w:rPr>
              <w:t>บริการ</w:t>
            </w:r>
          </w:p>
        </w:tc>
        <w:tc>
          <w:tcPr>
            <w:tcW w:w="1181" w:type="dxa"/>
          </w:tcPr>
          <w:p w14:paraId="6392C952" w14:textId="6E9E1711"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1423D9C"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54255F3" w14:textId="778182C1"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4CE821AB"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0608786" w14:textId="57AB5298"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47DF4">
              <w:rPr>
                <w:rFonts w:ascii="Browallia New" w:hAnsi="Browallia New" w:cs="Browallia New"/>
                <w:sz w:val="28"/>
                <w:szCs w:val="28"/>
              </w:rPr>
              <w:t>12,333,334</w:t>
            </w:r>
          </w:p>
        </w:tc>
        <w:tc>
          <w:tcPr>
            <w:tcW w:w="236" w:type="dxa"/>
          </w:tcPr>
          <w:p w14:paraId="123BD076"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1BB8FBDD" w14:textId="13D8432D"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F7DE5">
              <w:rPr>
                <w:rFonts w:ascii="Browallia New" w:hAnsi="Browallia New" w:cs="Browallia New"/>
                <w:sz w:val="28"/>
                <w:szCs w:val="28"/>
              </w:rPr>
              <w:t>354,776</w:t>
            </w:r>
          </w:p>
        </w:tc>
      </w:tr>
      <w:tr w:rsidR="00747DF4" w:rsidRPr="00CC6ACA" w14:paraId="673D16C7" w14:textId="77777777" w:rsidTr="005C251E">
        <w:trPr>
          <w:cantSplit/>
        </w:trPr>
        <w:tc>
          <w:tcPr>
            <w:tcW w:w="3605" w:type="dxa"/>
            <w:vAlign w:val="bottom"/>
          </w:tcPr>
          <w:p w14:paraId="2CECA37B" w14:textId="5BEFD193" w:rsidR="00747DF4" w:rsidRPr="00561402"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ค่าใช้จ่ายในการขายและบริหาร</w:t>
            </w:r>
          </w:p>
        </w:tc>
        <w:tc>
          <w:tcPr>
            <w:tcW w:w="1181" w:type="dxa"/>
          </w:tcPr>
          <w:p w14:paraId="0D488333" w14:textId="41E7E834"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31DDE304"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285ADFBB" w14:textId="2201E361"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4145C327"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C5C8E2E" w14:textId="628C82A9"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47DF4">
              <w:rPr>
                <w:rFonts w:ascii="Browallia New" w:hAnsi="Browallia New" w:cs="Browallia New"/>
                <w:sz w:val="28"/>
                <w:szCs w:val="28"/>
              </w:rPr>
              <w:t>1,207,953</w:t>
            </w:r>
          </w:p>
        </w:tc>
        <w:tc>
          <w:tcPr>
            <w:tcW w:w="236" w:type="dxa"/>
          </w:tcPr>
          <w:p w14:paraId="75C73A79"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771B23E6" w14:textId="370DEF44"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B040D">
              <w:rPr>
                <w:rFonts w:ascii="Browallia New" w:hAnsi="Browallia New" w:cs="Browallia New"/>
                <w:sz w:val="28"/>
                <w:szCs w:val="28"/>
              </w:rPr>
              <w:t>245,905</w:t>
            </w:r>
          </w:p>
        </w:tc>
      </w:tr>
      <w:tr w:rsidR="00747DF4" w:rsidRPr="00CC6ACA" w14:paraId="6E99FE34" w14:textId="77777777" w:rsidTr="005C251E">
        <w:trPr>
          <w:cantSplit/>
        </w:trPr>
        <w:tc>
          <w:tcPr>
            <w:tcW w:w="3605" w:type="dxa"/>
            <w:vAlign w:val="bottom"/>
          </w:tcPr>
          <w:p w14:paraId="1626F6F7" w14:textId="6204C9D8" w:rsidR="00747DF4" w:rsidRPr="00561402"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561402">
              <w:rPr>
                <w:rFonts w:ascii="Browallia New" w:eastAsia="Arial Unicode MS" w:hAnsi="Browallia New" w:cs="Browallia New"/>
                <w:sz w:val="28"/>
                <w:szCs w:val="28"/>
                <w:cs/>
              </w:rPr>
              <w:t>ต้นทุนทางการเงิน</w:t>
            </w:r>
          </w:p>
        </w:tc>
        <w:tc>
          <w:tcPr>
            <w:tcW w:w="1181" w:type="dxa"/>
          </w:tcPr>
          <w:p w14:paraId="6FDD2A1C" w14:textId="78C3E4A2"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12A55FD9"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6D5ABC0E" w14:textId="76AAC6C2"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p>
        </w:tc>
        <w:tc>
          <w:tcPr>
            <w:tcW w:w="236" w:type="dxa"/>
          </w:tcPr>
          <w:p w14:paraId="4CED5614"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480C13CF" w14:textId="437D6762"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47DF4">
              <w:rPr>
                <w:rFonts w:ascii="Browallia New" w:hAnsi="Browallia New" w:cs="Browallia New"/>
                <w:sz w:val="28"/>
                <w:szCs w:val="28"/>
              </w:rPr>
              <w:t>2,195,010</w:t>
            </w:r>
          </w:p>
        </w:tc>
        <w:tc>
          <w:tcPr>
            <w:tcW w:w="236" w:type="dxa"/>
          </w:tcPr>
          <w:p w14:paraId="1260BE2D" w14:textId="77777777"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46C6CE3" w14:textId="26627B4A" w:rsidR="00747DF4" w:rsidRPr="00CC6ACA" w:rsidRDefault="00747DF4" w:rsidP="00747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553DB">
              <w:rPr>
                <w:rFonts w:ascii="Browallia New" w:hAnsi="Browallia New" w:cs="Browallia New"/>
                <w:sz w:val="28"/>
                <w:szCs w:val="28"/>
              </w:rPr>
              <w:t>2,087,195</w:t>
            </w:r>
          </w:p>
        </w:tc>
      </w:tr>
      <w:tr w:rsidR="00D67733" w:rsidRPr="00CC6ACA" w14:paraId="0E4D38D3" w14:textId="77777777" w:rsidTr="005C251E">
        <w:trPr>
          <w:cantSplit/>
        </w:trPr>
        <w:tc>
          <w:tcPr>
            <w:tcW w:w="3605" w:type="dxa"/>
            <w:vAlign w:val="bottom"/>
          </w:tcPr>
          <w:p w14:paraId="511A8942"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81" w:type="dxa"/>
            <w:vAlign w:val="bottom"/>
          </w:tcPr>
          <w:p w14:paraId="021077CE"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4CD0D09C"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1DFC20D"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00241AE2"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427FF63"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0D7D34AE"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175AB7E3"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67733" w:rsidRPr="00CC6ACA" w14:paraId="724BE880" w14:textId="77777777" w:rsidTr="005C251E">
        <w:trPr>
          <w:cantSplit/>
        </w:trPr>
        <w:tc>
          <w:tcPr>
            <w:tcW w:w="3605" w:type="dxa"/>
            <w:vAlign w:val="bottom"/>
          </w:tcPr>
          <w:p w14:paraId="6A4637DF" w14:textId="07E300CF"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40688">
              <w:rPr>
                <w:rFonts w:ascii="Browallia New" w:hAnsi="Browallia New" w:cs="Browallia New"/>
                <w:b/>
                <w:bCs/>
                <w:sz w:val="28"/>
                <w:szCs w:val="28"/>
                <w:cs/>
              </w:rPr>
              <w:t>รายการค้ากับกิจการที่เกี่ยวข้องกัน</w:t>
            </w:r>
          </w:p>
        </w:tc>
        <w:tc>
          <w:tcPr>
            <w:tcW w:w="1181" w:type="dxa"/>
            <w:vAlign w:val="bottom"/>
          </w:tcPr>
          <w:p w14:paraId="22DA63E5"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2F3701AA"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C479672"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11637C64"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30A7CE3D"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309FBFB2"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7B89D8B7"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67733" w:rsidRPr="00CC6ACA" w14:paraId="77DC1D1C" w14:textId="77777777" w:rsidTr="005C251E">
        <w:trPr>
          <w:cantSplit/>
        </w:trPr>
        <w:tc>
          <w:tcPr>
            <w:tcW w:w="3605" w:type="dxa"/>
            <w:vAlign w:val="bottom"/>
          </w:tcPr>
          <w:p w14:paraId="60EB9ECB" w14:textId="027FEDD1" w:rsidR="00D67733" w:rsidRPr="008B6CA5"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B6CA5">
              <w:rPr>
                <w:rFonts w:ascii="Browallia New" w:eastAsia="Arial Unicode MS" w:hAnsi="Browallia New" w:cs="Browallia New"/>
                <w:sz w:val="28"/>
                <w:szCs w:val="28"/>
                <w:cs/>
              </w:rPr>
              <w:t>รายได้จากการขายและ</w:t>
            </w:r>
            <w:r w:rsidR="0060122D">
              <w:rPr>
                <w:rFonts w:ascii="Browallia New" w:eastAsia="Arial Unicode MS" w:hAnsi="Browallia New" w:cs="Browallia New" w:hint="cs"/>
                <w:sz w:val="28"/>
                <w:szCs w:val="28"/>
                <w:cs/>
              </w:rPr>
              <w:t>ให้</w:t>
            </w:r>
            <w:r w:rsidRPr="008B6CA5">
              <w:rPr>
                <w:rFonts w:ascii="Browallia New" w:eastAsia="Arial Unicode MS" w:hAnsi="Browallia New" w:cs="Browallia New"/>
                <w:sz w:val="28"/>
                <w:szCs w:val="28"/>
                <w:cs/>
              </w:rPr>
              <w:t>บริการ</w:t>
            </w:r>
          </w:p>
        </w:tc>
        <w:tc>
          <w:tcPr>
            <w:tcW w:w="1181" w:type="dxa"/>
            <w:vAlign w:val="bottom"/>
          </w:tcPr>
          <w:p w14:paraId="4A37C390" w14:textId="1D37201D" w:rsidR="00D67733" w:rsidRPr="00407096" w:rsidRDefault="008E0E6F"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249,651</w:t>
            </w:r>
          </w:p>
        </w:tc>
        <w:tc>
          <w:tcPr>
            <w:tcW w:w="236" w:type="dxa"/>
          </w:tcPr>
          <w:p w14:paraId="585641C7"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02660AA" w14:textId="1E947345" w:rsidR="00D67733" w:rsidRPr="00407096" w:rsidRDefault="00A27D0A"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3,000,000</w:t>
            </w:r>
          </w:p>
        </w:tc>
        <w:tc>
          <w:tcPr>
            <w:tcW w:w="236" w:type="dxa"/>
          </w:tcPr>
          <w:p w14:paraId="5B57066A"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349DF43D" w14:textId="7EDCD37E" w:rsidR="00D67733" w:rsidRPr="00407096" w:rsidRDefault="008E0E6F" w:rsidP="008E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407096">
              <w:rPr>
                <w:rFonts w:ascii="Browallia New" w:eastAsia="Arial Unicode MS" w:hAnsi="Browallia New" w:cs="Browallia New"/>
                <w:sz w:val="28"/>
                <w:szCs w:val="28"/>
              </w:rPr>
              <w:t xml:space="preserve">          -</w:t>
            </w:r>
          </w:p>
        </w:tc>
        <w:tc>
          <w:tcPr>
            <w:tcW w:w="236" w:type="dxa"/>
          </w:tcPr>
          <w:p w14:paraId="2AAFA752"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2FB2C27E" w14:textId="19F9BE14" w:rsidR="00D67733" w:rsidRPr="00CC6ACA" w:rsidRDefault="00A27D0A"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27D0A">
              <w:rPr>
                <w:rFonts w:ascii="Browallia New" w:hAnsi="Browallia New" w:cs="Browallia New"/>
                <w:sz w:val="28"/>
                <w:szCs w:val="28"/>
              </w:rPr>
              <w:t>3,000,000</w:t>
            </w:r>
          </w:p>
        </w:tc>
      </w:tr>
      <w:tr w:rsidR="00D67733" w:rsidRPr="00CC6ACA" w14:paraId="326B0AB5" w14:textId="77777777" w:rsidTr="005C251E">
        <w:trPr>
          <w:cantSplit/>
        </w:trPr>
        <w:tc>
          <w:tcPr>
            <w:tcW w:w="3605" w:type="dxa"/>
            <w:vAlign w:val="bottom"/>
          </w:tcPr>
          <w:p w14:paraId="78AAE81B" w14:textId="04EFA757" w:rsidR="00D67733" w:rsidRPr="008B6CA5"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B6CA5">
              <w:rPr>
                <w:rFonts w:ascii="Browallia New" w:eastAsia="Arial Unicode MS" w:hAnsi="Browallia New" w:cs="Browallia New"/>
                <w:sz w:val="28"/>
                <w:szCs w:val="28"/>
                <w:cs/>
              </w:rPr>
              <w:t>ต้นทุนขายและให้บริการ</w:t>
            </w:r>
          </w:p>
        </w:tc>
        <w:tc>
          <w:tcPr>
            <w:tcW w:w="1181" w:type="dxa"/>
            <w:vAlign w:val="bottom"/>
          </w:tcPr>
          <w:p w14:paraId="4F974626" w14:textId="320F6903" w:rsidR="00D67733" w:rsidRPr="00407096" w:rsidRDefault="00550849"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21,073,570</w:t>
            </w:r>
          </w:p>
        </w:tc>
        <w:tc>
          <w:tcPr>
            <w:tcW w:w="236" w:type="dxa"/>
          </w:tcPr>
          <w:p w14:paraId="796B00D5"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90BF433" w14:textId="3CC86620" w:rsidR="00D67733" w:rsidRPr="00407096" w:rsidRDefault="006E076B"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11,803,234</w:t>
            </w:r>
          </w:p>
        </w:tc>
        <w:tc>
          <w:tcPr>
            <w:tcW w:w="236" w:type="dxa"/>
          </w:tcPr>
          <w:p w14:paraId="7AA41613"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3EFD709" w14:textId="4C542985" w:rsidR="00D67733" w:rsidRPr="00407096" w:rsidRDefault="00476BE6" w:rsidP="0047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407096">
              <w:rPr>
                <w:rFonts w:ascii="Browallia New" w:eastAsia="Arial Unicode MS" w:hAnsi="Browallia New" w:cs="Browallia New"/>
                <w:sz w:val="28"/>
                <w:szCs w:val="28"/>
              </w:rPr>
              <w:t xml:space="preserve">          -</w:t>
            </w:r>
          </w:p>
        </w:tc>
        <w:tc>
          <w:tcPr>
            <w:tcW w:w="236" w:type="dxa"/>
          </w:tcPr>
          <w:p w14:paraId="231918C3"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14D7B5ED" w14:textId="72138D2C" w:rsidR="00D67733" w:rsidRPr="00CC6ACA" w:rsidRDefault="00E60B41"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60B41">
              <w:rPr>
                <w:rFonts w:ascii="Browallia New" w:hAnsi="Browallia New" w:cs="Browallia New"/>
                <w:sz w:val="28"/>
                <w:szCs w:val="28"/>
              </w:rPr>
              <w:t>1,616,225</w:t>
            </w:r>
          </w:p>
        </w:tc>
      </w:tr>
      <w:tr w:rsidR="00D67733" w:rsidRPr="00CC6ACA" w14:paraId="1247F27A" w14:textId="77777777" w:rsidTr="005C251E">
        <w:trPr>
          <w:cantSplit/>
        </w:trPr>
        <w:tc>
          <w:tcPr>
            <w:tcW w:w="3605" w:type="dxa"/>
            <w:vAlign w:val="bottom"/>
          </w:tcPr>
          <w:p w14:paraId="02738C1B" w14:textId="5923D40F" w:rsidR="00D67733" w:rsidRPr="008B6CA5"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B6CA5">
              <w:rPr>
                <w:rFonts w:ascii="Browallia New" w:eastAsia="Arial Unicode MS" w:hAnsi="Browallia New" w:cs="Browallia New"/>
                <w:sz w:val="28"/>
                <w:szCs w:val="28"/>
                <w:cs/>
              </w:rPr>
              <w:t>ค่าใช้จ่ายในการขายและบริหาร</w:t>
            </w:r>
          </w:p>
        </w:tc>
        <w:tc>
          <w:tcPr>
            <w:tcW w:w="1181" w:type="dxa"/>
            <w:vAlign w:val="bottom"/>
          </w:tcPr>
          <w:p w14:paraId="25D2A9F9" w14:textId="761F3256" w:rsidR="00D67733" w:rsidRPr="00407096" w:rsidRDefault="00476BE6"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39,661,393</w:t>
            </w:r>
          </w:p>
        </w:tc>
        <w:tc>
          <w:tcPr>
            <w:tcW w:w="236" w:type="dxa"/>
          </w:tcPr>
          <w:p w14:paraId="1DCF77D9"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3587C4" w14:textId="4FCFBA7B" w:rsidR="00D67733" w:rsidRPr="00407096" w:rsidRDefault="00657C56"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39,037,660</w:t>
            </w:r>
          </w:p>
        </w:tc>
        <w:tc>
          <w:tcPr>
            <w:tcW w:w="236" w:type="dxa"/>
          </w:tcPr>
          <w:p w14:paraId="0FA62C12"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74F5550D" w14:textId="29171D59" w:rsidR="00D67733" w:rsidRPr="00407096" w:rsidRDefault="00476BE6"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21,133,520</w:t>
            </w:r>
          </w:p>
        </w:tc>
        <w:tc>
          <w:tcPr>
            <w:tcW w:w="236" w:type="dxa"/>
          </w:tcPr>
          <w:p w14:paraId="02CCBB81"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0341E702" w14:textId="121E385B" w:rsidR="00D67733" w:rsidRPr="00CC6ACA" w:rsidRDefault="00652468"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652468">
              <w:rPr>
                <w:rFonts w:ascii="Browallia New" w:hAnsi="Browallia New" w:cs="Browallia New"/>
                <w:sz w:val="28"/>
                <w:szCs w:val="28"/>
              </w:rPr>
              <w:t>22,627,496</w:t>
            </w:r>
          </w:p>
        </w:tc>
      </w:tr>
      <w:tr w:rsidR="00D67733" w:rsidRPr="00CC6ACA" w14:paraId="07B4920D" w14:textId="77777777" w:rsidTr="005C251E">
        <w:trPr>
          <w:cantSplit/>
        </w:trPr>
        <w:tc>
          <w:tcPr>
            <w:tcW w:w="3605" w:type="dxa"/>
            <w:vAlign w:val="bottom"/>
          </w:tcPr>
          <w:p w14:paraId="3B708F20" w14:textId="1130DAAB" w:rsidR="00D67733" w:rsidRPr="008B6CA5"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B6CA5">
              <w:rPr>
                <w:rFonts w:ascii="Browallia New" w:eastAsia="Arial Unicode MS" w:hAnsi="Browallia New" w:cs="Browallia New"/>
                <w:sz w:val="28"/>
                <w:szCs w:val="28"/>
                <w:cs/>
              </w:rPr>
              <w:t>ต้นทุนทางการเงิน</w:t>
            </w:r>
          </w:p>
        </w:tc>
        <w:tc>
          <w:tcPr>
            <w:tcW w:w="1181" w:type="dxa"/>
            <w:vAlign w:val="bottom"/>
          </w:tcPr>
          <w:p w14:paraId="682F98FD" w14:textId="11377D5F" w:rsidR="00D67733" w:rsidRPr="00407096" w:rsidRDefault="00476BE6"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6,697,621</w:t>
            </w:r>
          </w:p>
        </w:tc>
        <w:tc>
          <w:tcPr>
            <w:tcW w:w="236" w:type="dxa"/>
          </w:tcPr>
          <w:p w14:paraId="050D1501"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1EB7AD6" w14:textId="146386C1" w:rsidR="00D67733" w:rsidRPr="00407096" w:rsidRDefault="005713EE"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4,852,908</w:t>
            </w:r>
          </w:p>
        </w:tc>
        <w:tc>
          <w:tcPr>
            <w:tcW w:w="236" w:type="dxa"/>
          </w:tcPr>
          <w:p w14:paraId="21D45BC8"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AD1BAAE" w14:textId="0B007635" w:rsidR="00D67733" w:rsidRPr="00407096" w:rsidRDefault="00476BE6"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3,209,157</w:t>
            </w:r>
          </w:p>
        </w:tc>
        <w:tc>
          <w:tcPr>
            <w:tcW w:w="236" w:type="dxa"/>
          </w:tcPr>
          <w:p w14:paraId="0AF399CE"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3E60193A" w14:textId="177EC004" w:rsidR="00D67733" w:rsidRPr="00CC6ACA" w:rsidRDefault="00987F2E"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987F2E">
              <w:rPr>
                <w:rFonts w:ascii="Browallia New" w:hAnsi="Browallia New" w:cs="Browallia New"/>
                <w:sz w:val="28"/>
                <w:szCs w:val="28"/>
              </w:rPr>
              <w:t>2,372,440</w:t>
            </w:r>
          </w:p>
        </w:tc>
      </w:tr>
      <w:tr w:rsidR="00D67733" w:rsidRPr="00CC6ACA" w14:paraId="7906A3D2" w14:textId="77777777" w:rsidTr="005C251E">
        <w:trPr>
          <w:cantSplit/>
        </w:trPr>
        <w:tc>
          <w:tcPr>
            <w:tcW w:w="3605" w:type="dxa"/>
            <w:vAlign w:val="bottom"/>
          </w:tcPr>
          <w:p w14:paraId="36457223" w14:textId="7A6AF6C7" w:rsidR="00D67733" w:rsidRPr="008B6CA5"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8B6CA5">
              <w:rPr>
                <w:rFonts w:ascii="Browallia New" w:eastAsia="Arial Unicode MS" w:hAnsi="Browallia New" w:cs="Browallia New"/>
                <w:sz w:val="28"/>
                <w:szCs w:val="28"/>
                <w:cs/>
              </w:rPr>
              <w:t>ค่าตอบแทนผู้บริหารสำคัญ</w:t>
            </w:r>
          </w:p>
        </w:tc>
        <w:tc>
          <w:tcPr>
            <w:tcW w:w="1181" w:type="dxa"/>
            <w:vAlign w:val="bottom"/>
          </w:tcPr>
          <w:p w14:paraId="213887A7" w14:textId="06E38921" w:rsidR="00D67733" w:rsidRPr="00407096" w:rsidRDefault="00BD18BA" w:rsidP="00BD1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51,7</w:t>
            </w:r>
            <w:r w:rsidR="001E336B">
              <w:rPr>
                <w:rFonts w:ascii="Browallia New" w:hAnsi="Browallia New" w:cs="Browallia New"/>
                <w:sz w:val="28"/>
                <w:szCs w:val="28"/>
              </w:rPr>
              <w:t>32,264</w:t>
            </w:r>
          </w:p>
        </w:tc>
        <w:tc>
          <w:tcPr>
            <w:tcW w:w="236" w:type="dxa"/>
          </w:tcPr>
          <w:p w14:paraId="10B8CA78"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C3C04EF" w14:textId="4851B77E" w:rsidR="00D67733" w:rsidRPr="00407096" w:rsidRDefault="00320EA7"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07096">
              <w:rPr>
                <w:rFonts w:ascii="Browallia New" w:hAnsi="Browallia New" w:cs="Browallia New"/>
                <w:sz w:val="28"/>
                <w:szCs w:val="28"/>
              </w:rPr>
              <w:t>52,343,508</w:t>
            </w:r>
          </w:p>
        </w:tc>
        <w:tc>
          <w:tcPr>
            <w:tcW w:w="236" w:type="dxa"/>
          </w:tcPr>
          <w:p w14:paraId="45960629" w14:textId="77777777" w:rsidR="00D67733" w:rsidRPr="00407096"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7773BB9" w14:textId="3711C45C" w:rsidR="00D67733" w:rsidRPr="00407096" w:rsidRDefault="00821EB4" w:rsidP="00DF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Pr>
                <w:rFonts w:ascii="Browallia New" w:eastAsia="Arial Unicode MS" w:hAnsi="Browallia New" w:cs="Browallia New"/>
                <w:sz w:val="28"/>
                <w:szCs w:val="28"/>
              </w:rPr>
              <w:t>25,148,817</w:t>
            </w:r>
          </w:p>
        </w:tc>
        <w:tc>
          <w:tcPr>
            <w:tcW w:w="236" w:type="dxa"/>
          </w:tcPr>
          <w:p w14:paraId="243AE01B" w14:textId="77777777" w:rsidR="00D67733" w:rsidRPr="00CC6ACA" w:rsidRDefault="00D67733"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0" w:type="dxa"/>
          </w:tcPr>
          <w:p w14:paraId="01B4329F" w14:textId="7A81F77D" w:rsidR="00D67733" w:rsidRPr="00CC6ACA" w:rsidRDefault="00EC3A48" w:rsidP="00D6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C3A48">
              <w:rPr>
                <w:rFonts w:ascii="Browallia New" w:hAnsi="Browallia New" w:cs="Browallia New"/>
                <w:sz w:val="28"/>
                <w:szCs w:val="28"/>
              </w:rPr>
              <w:t>25,618,903</w:t>
            </w:r>
          </w:p>
        </w:tc>
      </w:tr>
    </w:tbl>
    <w:p w14:paraId="0242D1A2" w14:textId="77777777" w:rsidR="00242D95" w:rsidRDefault="00242D9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769F77D"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DB6FEDB"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FD603EB"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CA65663"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A005EE7"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CE69D6E"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1AE7B35"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3EBEA15"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6ED3CF3"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F7227B4" w14:textId="77777777" w:rsidR="00C81475" w:rsidRDefault="00C8147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76849E9" w14:textId="20203E56" w:rsidR="002B3F68"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760394">
        <w:rPr>
          <w:rFonts w:ascii="Browallia New" w:hAnsi="Browallia New" w:cs="Browallia New"/>
          <w:sz w:val="28"/>
          <w:szCs w:val="28"/>
          <w:cs/>
        </w:rPr>
        <w:t xml:space="preserve">ยอดคงเหลือที่เกิดจากลูกหนี้การค้าและลูกหนี้อื่น ณ วันที่ </w:t>
      </w:r>
      <w:r w:rsidR="00A061E0" w:rsidRPr="00A061E0">
        <w:rPr>
          <w:rFonts w:ascii="Browallia New" w:eastAsia="SimSun" w:hAnsi="Browallia New" w:cs="Browallia New"/>
          <w:sz w:val="28"/>
          <w:szCs w:val="28"/>
        </w:rPr>
        <w:t>31</w:t>
      </w:r>
      <w:r w:rsidRPr="00760394">
        <w:rPr>
          <w:rFonts w:ascii="Browallia New" w:eastAsia="SimSun" w:hAnsi="Browallia New" w:cs="Browallia New"/>
          <w:sz w:val="28"/>
          <w:szCs w:val="28"/>
          <w:cs/>
        </w:rPr>
        <w:t xml:space="preserve"> มีนาคม</w:t>
      </w:r>
      <w:r w:rsidR="00ED699E">
        <w:rPr>
          <w:rFonts w:ascii="Browallia New" w:eastAsia="SimSun" w:hAnsi="Browallia New" w:cs="Browallia New" w:hint="cs"/>
          <w:sz w:val="28"/>
          <w:szCs w:val="28"/>
          <w:cs/>
        </w:rPr>
        <w:t xml:space="preserve"> </w:t>
      </w:r>
      <w:r w:rsidR="00A061E0" w:rsidRPr="00A061E0">
        <w:rPr>
          <w:rFonts w:ascii="Browallia New" w:eastAsia="SimSun" w:hAnsi="Browallia New" w:cs="Browallia New"/>
          <w:sz w:val="28"/>
          <w:szCs w:val="28"/>
        </w:rPr>
        <w:t>256</w:t>
      </w:r>
      <w:r w:rsidR="002E1F96">
        <w:rPr>
          <w:rFonts w:ascii="Browallia New" w:eastAsia="SimSun" w:hAnsi="Browallia New" w:cs="Browallia New"/>
          <w:sz w:val="28"/>
          <w:szCs w:val="28"/>
        </w:rPr>
        <w:t>7</w:t>
      </w:r>
      <w:r w:rsidRPr="00760394">
        <w:rPr>
          <w:rFonts w:ascii="Browallia New" w:hAnsi="Browallia New" w:cs="Browallia New"/>
          <w:sz w:val="28"/>
          <w:szCs w:val="28"/>
          <w:cs/>
        </w:rPr>
        <w:t xml:space="preserve"> และวันที่ </w:t>
      </w:r>
      <w:r w:rsidR="00A061E0" w:rsidRPr="00A061E0">
        <w:rPr>
          <w:rFonts w:ascii="Browallia New" w:hAnsi="Browallia New" w:cs="Browallia New"/>
          <w:sz w:val="28"/>
          <w:szCs w:val="28"/>
        </w:rPr>
        <w:t>31</w:t>
      </w:r>
      <w:r w:rsidRPr="00760394">
        <w:rPr>
          <w:rFonts w:ascii="Browallia New" w:hAnsi="Browallia New" w:cs="Browallia New"/>
          <w:sz w:val="28"/>
          <w:szCs w:val="28"/>
          <w:cs/>
        </w:rPr>
        <w:t xml:space="preserve"> ธันวาคม </w:t>
      </w:r>
      <w:r w:rsidR="00A061E0" w:rsidRPr="00A061E0">
        <w:rPr>
          <w:rFonts w:ascii="Browallia New" w:hAnsi="Browallia New" w:cs="Browallia New"/>
          <w:sz w:val="28"/>
          <w:szCs w:val="28"/>
        </w:rPr>
        <w:t>256</w:t>
      </w:r>
      <w:r w:rsidR="002E1F96">
        <w:rPr>
          <w:rFonts w:ascii="Browallia New" w:hAnsi="Browallia New" w:cs="Browallia New"/>
          <w:sz w:val="28"/>
          <w:szCs w:val="28"/>
        </w:rPr>
        <w:t>6</w:t>
      </w:r>
      <w:r w:rsidR="00ED699E">
        <w:rPr>
          <w:rFonts w:ascii="Browallia New" w:hAnsi="Browallia New" w:cs="Browallia New" w:hint="cs"/>
          <w:sz w:val="28"/>
          <w:szCs w:val="28"/>
          <w:cs/>
        </w:rPr>
        <w:t xml:space="preserve"> </w:t>
      </w:r>
      <w:r w:rsidR="00ED699E" w:rsidRPr="00ED699E">
        <w:rPr>
          <w:rFonts w:ascii="Browallia New" w:hAnsi="Browallia New" w:cs="Browallia New"/>
          <w:sz w:val="28"/>
          <w:szCs w:val="28"/>
          <w:cs/>
        </w:rPr>
        <w:t>มีดังนี้</w:t>
      </w:r>
    </w:p>
    <w:p w14:paraId="04B03409" w14:textId="77777777" w:rsidR="002E1F96" w:rsidRPr="00C4727C"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69" w:type="dxa"/>
        <w:tblInd w:w="351" w:type="dxa"/>
        <w:tblLayout w:type="fixed"/>
        <w:tblLook w:val="0000" w:firstRow="0" w:lastRow="0" w:firstColumn="0" w:lastColumn="0" w:noHBand="0" w:noVBand="0"/>
      </w:tblPr>
      <w:tblGrid>
        <w:gridCol w:w="3427"/>
        <w:gridCol w:w="1224"/>
        <w:gridCol w:w="243"/>
        <w:gridCol w:w="1226"/>
        <w:gridCol w:w="248"/>
        <w:gridCol w:w="1224"/>
        <w:gridCol w:w="245"/>
        <w:gridCol w:w="1232"/>
      </w:tblGrid>
      <w:tr w:rsidR="002B3F68" w:rsidRPr="00CC6ACA" w14:paraId="0BE35376" w14:textId="77777777" w:rsidTr="00CA03C8">
        <w:trPr>
          <w:cantSplit/>
          <w:tblHeader/>
        </w:trPr>
        <w:tc>
          <w:tcPr>
            <w:tcW w:w="3427"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2" w:type="dxa"/>
            <w:gridSpan w:val="7"/>
          </w:tcPr>
          <w:p w14:paraId="74D43432" w14:textId="0640AA3F"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2B3F68" w:rsidRPr="00CC6ACA" w14:paraId="4D810BA5" w14:textId="77777777" w:rsidTr="00CA03C8">
        <w:trPr>
          <w:cantSplit/>
          <w:tblHeader/>
        </w:trPr>
        <w:tc>
          <w:tcPr>
            <w:tcW w:w="3427" w:type="dxa"/>
          </w:tcPr>
          <w:p w14:paraId="2B057B8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3" w:type="dxa"/>
            <w:gridSpan w:val="3"/>
            <w:tcBorders>
              <w:bottom w:val="single" w:sz="4" w:space="0" w:color="auto"/>
            </w:tcBorders>
          </w:tcPr>
          <w:p w14:paraId="0C61DE71" w14:textId="0B8DDABE" w:rsidR="002B3F68" w:rsidRPr="00CC6ACA" w:rsidRDefault="007A70A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w:t>
            </w:r>
            <w:r w:rsidR="0090178E">
              <w:rPr>
                <w:rFonts w:ascii="Browallia New" w:hAnsi="Browallia New" w:cs="Browallia New" w:hint="cs"/>
                <w:sz w:val="28"/>
                <w:szCs w:val="28"/>
                <w:cs/>
              </w:rPr>
              <w:t>ทาง</w:t>
            </w:r>
            <w:r w:rsidR="002B3F68" w:rsidRPr="00CC6ACA">
              <w:rPr>
                <w:rFonts w:ascii="Browallia New" w:hAnsi="Browallia New" w:cs="Browallia New"/>
                <w:sz w:val="28"/>
                <w:szCs w:val="28"/>
                <w:cs/>
              </w:rPr>
              <w:t>การเงินรวม</w:t>
            </w:r>
          </w:p>
        </w:tc>
        <w:tc>
          <w:tcPr>
            <w:tcW w:w="248" w:type="dxa"/>
          </w:tcPr>
          <w:p w14:paraId="219F3F16"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01" w:type="dxa"/>
            <w:gridSpan w:val="3"/>
            <w:tcBorders>
              <w:bottom w:val="single" w:sz="4" w:space="0" w:color="auto"/>
            </w:tcBorders>
          </w:tcPr>
          <w:p w14:paraId="75440502" w14:textId="3C18BD4C" w:rsidR="002B3F68" w:rsidRPr="00CC6ACA" w:rsidRDefault="007A70A8" w:rsidP="0090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w:t>
            </w:r>
            <w:r w:rsidR="0090178E">
              <w:rPr>
                <w:rFonts w:ascii="Browallia New" w:hAnsi="Browallia New" w:cs="Browallia New" w:hint="cs"/>
                <w:sz w:val="28"/>
                <w:szCs w:val="28"/>
                <w:cs/>
              </w:rPr>
              <w:t>ทาง</w:t>
            </w:r>
            <w:r w:rsidR="002B3F68" w:rsidRPr="00CC6ACA">
              <w:rPr>
                <w:rFonts w:ascii="Browallia New" w:hAnsi="Browallia New" w:cs="Browallia New"/>
                <w:sz w:val="28"/>
                <w:szCs w:val="28"/>
                <w:cs/>
              </w:rPr>
              <w:t>การเงินเฉพาะบริษัท</w:t>
            </w:r>
          </w:p>
        </w:tc>
      </w:tr>
      <w:tr w:rsidR="00D4070A" w:rsidRPr="00CC6ACA" w14:paraId="548743AF" w14:textId="77777777" w:rsidTr="00CA03C8">
        <w:trPr>
          <w:cantSplit/>
          <w:tblHeader/>
        </w:trPr>
        <w:tc>
          <w:tcPr>
            <w:tcW w:w="3427" w:type="dxa"/>
          </w:tcPr>
          <w:p w14:paraId="6AA8A4C3" w14:textId="77777777" w:rsidR="00D4070A" w:rsidRPr="00CC6ACA"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24" w:type="dxa"/>
            <w:tcBorders>
              <w:top w:val="single" w:sz="4" w:space="0" w:color="auto"/>
              <w:bottom w:val="single" w:sz="4" w:space="0" w:color="auto"/>
            </w:tcBorders>
            <w:vAlign w:val="bottom"/>
          </w:tcPr>
          <w:p w14:paraId="62C5B54A" w14:textId="2297AE83"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55C8B9A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6" w:type="dxa"/>
            <w:tcBorders>
              <w:top w:val="single" w:sz="4" w:space="0" w:color="auto"/>
              <w:bottom w:val="single" w:sz="4" w:space="0" w:color="auto"/>
            </w:tcBorders>
            <w:vAlign w:val="bottom"/>
          </w:tcPr>
          <w:p w14:paraId="10878A2C" w14:textId="3BEDDAD6"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3ACC848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24" w:type="dxa"/>
            <w:tcBorders>
              <w:bottom w:val="single" w:sz="4" w:space="0" w:color="auto"/>
            </w:tcBorders>
            <w:vAlign w:val="bottom"/>
          </w:tcPr>
          <w:p w14:paraId="530571B5" w14:textId="054E8C7E" w:rsidR="00D4070A" w:rsidRPr="00CC6ACA" w:rsidRDefault="00D4070A" w:rsidP="00D4070A">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5" w:type="dxa"/>
            <w:tcBorders>
              <w:top w:val="single" w:sz="4" w:space="0" w:color="auto"/>
            </w:tcBorders>
            <w:vAlign w:val="bottom"/>
          </w:tcPr>
          <w:p w14:paraId="12E802D9"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232" w:type="dxa"/>
            <w:tcBorders>
              <w:top w:val="single" w:sz="4" w:space="0" w:color="auto"/>
              <w:bottom w:val="single" w:sz="4" w:space="0" w:color="auto"/>
            </w:tcBorders>
            <w:vAlign w:val="bottom"/>
          </w:tcPr>
          <w:p w14:paraId="69C20D5B" w14:textId="40D54DAA"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2B3F68" w:rsidRPr="00CC6ACA" w14:paraId="63C79758" w14:textId="77777777" w:rsidTr="00CA03C8">
        <w:trPr>
          <w:cantSplit/>
          <w:tblHeader/>
        </w:trPr>
        <w:tc>
          <w:tcPr>
            <w:tcW w:w="3427"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4"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CA03C8">
        <w:trPr>
          <w:cantSplit/>
        </w:trPr>
        <w:tc>
          <w:tcPr>
            <w:tcW w:w="3427" w:type="dxa"/>
            <w:vAlign w:val="bottom"/>
          </w:tcPr>
          <w:p w14:paraId="035B63EF" w14:textId="78D08C5B" w:rsidR="00432510" w:rsidRPr="00B9777F"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B9777F">
              <w:rPr>
                <w:rFonts w:ascii="Browallia New" w:hAnsi="Browallia New" w:cs="Browallia New"/>
                <w:b/>
                <w:bCs/>
                <w:sz w:val="28"/>
                <w:szCs w:val="28"/>
                <w:cs/>
              </w:rPr>
              <w:t>ลูกหนี้การค้า</w:t>
            </w:r>
          </w:p>
        </w:tc>
        <w:tc>
          <w:tcPr>
            <w:tcW w:w="1224"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549BB" w:rsidRPr="00CC6ACA" w14:paraId="727D534C" w14:textId="77777777" w:rsidTr="00CA03C8">
        <w:trPr>
          <w:cantSplit/>
          <w:trHeight w:val="135"/>
        </w:trPr>
        <w:tc>
          <w:tcPr>
            <w:tcW w:w="3427" w:type="dxa"/>
            <w:vAlign w:val="bottom"/>
          </w:tcPr>
          <w:p w14:paraId="013D5C56" w14:textId="6650A666" w:rsidR="00D549BB" w:rsidRPr="00B9777F"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9777F">
              <w:rPr>
                <w:rFonts w:ascii="Browallia New" w:hAnsi="Browallia New" w:cs="Browallia New"/>
                <w:sz w:val="28"/>
                <w:szCs w:val="28"/>
                <w:cs/>
              </w:rPr>
              <w:t>บริษัทย่อย</w:t>
            </w:r>
          </w:p>
        </w:tc>
        <w:tc>
          <w:tcPr>
            <w:tcW w:w="1224" w:type="dxa"/>
          </w:tcPr>
          <w:p w14:paraId="2A0BF070" w14:textId="6B534114" w:rsidR="00D549BB" w:rsidRPr="00826D8A"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826D8A">
              <w:rPr>
                <w:rFonts w:ascii="Browallia New" w:eastAsia="Arial Unicode MS" w:hAnsi="Browallia New" w:cs="Browallia New"/>
                <w:sz w:val="28"/>
                <w:szCs w:val="28"/>
              </w:rPr>
              <w:t xml:space="preserve">          -</w:t>
            </w:r>
          </w:p>
        </w:tc>
        <w:tc>
          <w:tcPr>
            <w:tcW w:w="243" w:type="dxa"/>
          </w:tcPr>
          <w:p w14:paraId="2713BE13" w14:textId="77777777" w:rsidR="00D549BB" w:rsidRPr="00826D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3B6FA586" w14:textId="0E2944F8" w:rsidR="00D549BB" w:rsidRPr="00F85F14"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826D8A">
              <w:rPr>
                <w:rFonts w:ascii="Browallia New" w:eastAsia="Arial Unicode MS" w:hAnsi="Browallia New" w:cs="Browallia New"/>
                <w:sz w:val="28"/>
                <w:szCs w:val="28"/>
              </w:rPr>
              <w:t xml:space="preserve">          </w:t>
            </w:r>
            <w:r w:rsidR="00F85F14">
              <w:rPr>
                <w:rFonts w:ascii="Browallia New" w:eastAsia="Arial Unicode MS" w:hAnsi="Browallia New" w:cs="Browallia New"/>
                <w:sz w:val="28"/>
                <w:szCs w:val="28"/>
              </w:rPr>
              <w:t xml:space="preserve"> </w:t>
            </w:r>
            <w:r w:rsidRPr="00826D8A">
              <w:rPr>
                <w:rFonts w:ascii="Browallia New" w:eastAsia="Arial Unicode MS" w:hAnsi="Browallia New" w:cs="Browallia New"/>
                <w:sz w:val="28"/>
                <w:szCs w:val="28"/>
              </w:rPr>
              <w:t>-</w:t>
            </w:r>
          </w:p>
        </w:tc>
        <w:tc>
          <w:tcPr>
            <w:tcW w:w="248" w:type="dxa"/>
          </w:tcPr>
          <w:p w14:paraId="452DD3DE" w14:textId="77777777" w:rsidR="00D549BB" w:rsidRPr="00CC6AC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A25C711" w14:textId="3357DD68" w:rsidR="00D549BB" w:rsidRPr="00405F0A" w:rsidRDefault="00A061E0"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061E0">
              <w:rPr>
                <w:rFonts w:ascii="Browallia New" w:hAnsi="Browallia New" w:cs="Browallia New"/>
                <w:sz w:val="28"/>
                <w:szCs w:val="28"/>
              </w:rPr>
              <w:t>642</w:t>
            </w:r>
            <w:r w:rsidR="00D549BB" w:rsidRPr="00F910A5">
              <w:rPr>
                <w:rFonts w:ascii="Browallia New" w:hAnsi="Browallia New" w:cs="Browallia New"/>
                <w:sz w:val="28"/>
                <w:szCs w:val="28"/>
              </w:rPr>
              <w:t>,</w:t>
            </w:r>
            <w:r w:rsidRPr="00A061E0">
              <w:rPr>
                <w:rFonts w:ascii="Browallia New" w:hAnsi="Browallia New" w:cs="Browallia New"/>
                <w:sz w:val="28"/>
                <w:szCs w:val="28"/>
              </w:rPr>
              <w:t>191</w:t>
            </w:r>
            <w:r w:rsidR="00D549BB" w:rsidRPr="00F910A5">
              <w:rPr>
                <w:rFonts w:ascii="Browallia New" w:hAnsi="Browallia New" w:cs="Browallia New"/>
                <w:sz w:val="28"/>
                <w:szCs w:val="28"/>
              </w:rPr>
              <w:t>,</w:t>
            </w:r>
            <w:r w:rsidRPr="00A061E0">
              <w:rPr>
                <w:rFonts w:ascii="Browallia New" w:hAnsi="Browallia New" w:cs="Browallia New"/>
                <w:sz w:val="28"/>
                <w:szCs w:val="28"/>
              </w:rPr>
              <w:t>764</w:t>
            </w:r>
          </w:p>
        </w:tc>
        <w:tc>
          <w:tcPr>
            <w:tcW w:w="245" w:type="dxa"/>
          </w:tcPr>
          <w:p w14:paraId="66527B5D" w14:textId="77777777" w:rsidR="00D549BB" w:rsidRPr="00CC6AC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vAlign w:val="bottom"/>
          </w:tcPr>
          <w:p w14:paraId="055394BA" w14:textId="6C55C644" w:rsidR="00D549BB" w:rsidRPr="00CC6ACA"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E2932">
              <w:rPr>
                <w:rFonts w:ascii="Browallia New" w:hAnsi="Browallia New" w:cs="Browallia New"/>
                <w:sz w:val="28"/>
                <w:szCs w:val="28"/>
              </w:rPr>
              <w:t>611</w:t>
            </w:r>
            <w:r w:rsidRPr="00430222">
              <w:rPr>
                <w:rFonts w:ascii="Browallia New" w:hAnsi="Browallia New" w:cs="Browallia New"/>
                <w:sz w:val="28"/>
                <w:szCs w:val="28"/>
                <w:lang w:val="en-GB"/>
              </w:rPr>
              <w:t>,</w:t>
            </w:r>
            <w:r w:rsidRPr="00FE2932">
              <w:rPr>
                <w:rFonts w:ascii="Browallia New" w:hAnsi="Browallia New" w:cs="Browallia New"/>
                <w:sz w:val="28"/>
                <w:szCs w:val="28"/>
              </w:rPr>
              <w:t>312</w:t>
            </w:r>
            <w:r w:rsidRPr="00430222">
              <w:rPr>
                <w:rFonts w:ascii="Browallia New" w:hAnsi="Browallia New" w:cs="Browallia New"/>
                <w:sz w:val="28"/>
                <w:szCs w:val="28"/>
                <w:lang w:val="en-GB"/>
              </w:rPr>
              <w:t>,</w:t>
            </w:r>
            <w:r w:rsidRPr="00FE2932">
              <w:rPr>
                <w:rFonts w:ascii="Browallia New" w:hAnsi="Browallia New" w:cs="Browallia New"/>
                <w:sz w:val="28"/>
                <w:szCs w:val="28"/>
              </w:rPr>
              <w:t>427</w:t>
            </w:r>
          </w:p>
        </w:tc>
      </w:tr>
      <w:tr w:rsidR="00D549BB" w:rsidRPr="00CC6ACA" w14:paraId="0E151B17" w14:textId="77777777" w:rsidTr="00CA03C8">
        <w:trPr>
          <w:cantSplit/>
          <w:trHeight w:val="135"/>
        </w:trPr>
        <w:tc>
          <w:tcPr>
            <w:tcW w:w="3427" w:type="dxa"/>
            <w:vAlign w:val="bottom"/>
          </w:tcPr>
          <w:p w14:paraId="014DD082" w14:textId="18D9B6B1" w:rsidR="00D549BB" w:rsidRPr="00B9777F" w:rsidRDefault="00D549BB"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9777F">
              <w:rPr>
                <w:rFonts w:ascii="Browallia New" w:hAnsi="Browallia New" w:cs="Browallia New"/>
                <w:sz w:val="28"/>
                <w:szCs w:val="28"/>
                <w:cs/>
              </w:rPr>
              <w:t>บริษัทย่อยทางอ้อม</w:t>
            </w:r>
          </w:p>
        </w:tc>
        <w:tc>
          <w:tcPr>
            <w:tcW w:w="1224" w:type="dxa"/>
          </w:tcPr>
          <w:p w14:paraId="2144B962" w14:textId="0723FBCD" w:rsidR="00D549BB" w:rsidRPr="00826D8A"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826D8A">
              <w:rPr>
                <w:rFonts w:ascii="Browallia New" w:eastAsia="Arial Unicode MS" w:hAnsi="Browallia New" w:cs="Browallia New"/>
                <w:sz w:val="28"/>
                <w:szCs w:val="28"/>
              </w:rPr>
              <w:t xml:space="preserve">          -</w:t>
            </w:r>
          </w:p>
        </w:tc>
        <w:tc>
          <w:tcPr>
            <w:tcW w:w="243" w:type="dxa"/>
          </w:tcPr>
          <w:p w14:paraId="6488BA3E" w14:textId="77777777" w:rsidR="00D549BB" w:rsidRPr="00826D8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6C5DD977" w14:textId="0D606740" w:rsidR="00D549BB" w:rsidRPr="00F85F14" w:rsidRDefault="00D549BB" w:rsidP="00F85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826D8A">
              <w:rPr>
                <w:rFonts w:ascii="Browallia New" w:eastAsia="Arial Unicode MS" w:hAnsi="Browallia New" w:cs="Browallia New"/>
                <w:sz w:val="28"/>
                <w:szCs w:val="28"/>
              </w:rPr>
              <w:t xml:space="preserve">          </w:t>
            </w:r>
            <w:r w:rsidR="00F85F14">
              <w:rPr>
                <w:rFonts w:ascii="Browallia New" w:eastAsia="Arial Unicode MS" w:hAnsi="Browallia New" w:cs="Browallia New"/>
                <w:sz w:val="28"/>
                <w:szCs w:val="28"/>
              </w:rPr>
              <w:t xml:space="preserve"> </w:t>
            </w:r>
            <w:r w:rsidRPr="00826D8A">
              <w:rPr>
                <w:rFonts w:ascii="Browallia New" w:eastAsia="Arial Unicode MS" w:hAnsi="Browallia New" w:cs="Browallia New"/>
                <w:sz w:val="28"/>
                <w:szCs w:val="28"/>
              </w:rPr>
              <w:t>-</w:t>
            </w:r>
          </w:p>
        </w:tc>
        <w:tc>
          <w:tcPr>
            <w:tcW w:w="248" w:type="dxa"/>
          </w:tcPr>
          <w:p w14:paraId="676C92D4" w14:textId="77777777" w:rsidR="00D549BB" w:rsidRPr="00CC6AC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4B49BEBC" w14:textId="3AD12333" w:rsidR="00D549BB" w:rsidRPr="00405F0A" w:rsidRDefault="00A061E0"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061E0">
              <w:rPr>
                <w:rFonts w:ascii="Browallia New" w:hAnsi="Browallia New" w:cs="Browallia New"/>
                <w:sz w:val="28"/>
                <w:szCs w:val="28"/>
              </w:rPr>
              <w:t>1</w:t>
            </w:r>
            <w:r w:rsidR="00D549BB" w:rsidRPr="00F910A5">
              <w:rPr>
                <w:rFonts w:ascii="Browallia New" w:hAnsi="Browallia New" w:cs="Browallia New"/>
                <w:sz w:val="28"/>
                <w:szCs w:val="28"/>
              </w:rPr>
              <w:t>,</w:t>
            </w:r>
            <w:r w:rsidRPr="00A061E0">
              <w:rPr>
                <w:rFonts w:ascii="Browallia New" w:hAnsi="Browallia New" w:cs="Browallia New"/>
                <w:sz w:val="28"/>
                <w:szCs w:val="28"/>
              </w:rPr>
              <w:t>931</w:t>
            </w:r>
            <w:r w:rsidR="00D549BB" w:rsidRPr="00F910A5">
              <w:rPr>
                <w:rFonts w:ascii="Browallia New" w:hAnsi="Browallia New" w:cs="Browallia New"/>
                <w:sz w:val="28"/>
                <w:szCs w:val="28"/>
              </w:rPr>
              <w:t>,</w:t>
            </w:r>
            <w:r w:rsidRPr="00A061E0">
              <w:rPr>
                <w:rFonts w:ascii="Browallia New" w:hAnsi="Browallia New" w:cs="Browallia New"/>
                <w:sz w:val="28"/>
                <w:szCs w:val="28"/>
              </w:rPr>
              <w:t>237</w:t>
            </w:r>
          </w:p>
        </w:tc>
        <w:tc>
          <w:tcPr>
            <w:tcW w:w="245" w:type="dxa"/>
          </w:tcPr>
          <w:p w14:paraId="67270577" w14:textId="77777777" w:rsidR="00D549BB" w:rsidRPr="00CC6ACA" w:rsidRDefault="00D549BB" w:rsidP="00D5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vAlign w:val="bottom"/>
          </w:tcPr>
          <w:p w14:paraId="5F0997E5" w14:textId="73426CFA" w:rsidR="00D549BB" w:rsidRPr="00FE2932" w:rsidRDefault="00D549BB" w:rsidP="00D549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2</w:t>
            </w:r>
            <w:r w:rsidRPr="009E3EF1">
              <w:rPr>
                <w:rFonts w:ascii="Browallia New" w:hAnsi="Browallia New" w:cs="Browallia New"/>
                <w:sz w:val="28"/>
                <w:szCs w:val="28"/>
                <w:lang w:val="en-GB"/>
              </w:rPr>
              <w:t>,</w:t>
            </w:r>
            <w:r w:rsidRPr="00FE2932">
              <w:rPr>
                <w:rFonts w:ascii="Browallia New" w:hAnsi="Browallia New" w:cs="Browallia New"/>
                <w:sz w:val="28"/>
                <w:szCs w:val="28"/>
              </w:rPr>
              <w:t>540</w:t>
            </w:r>
            <w:r w:rsidRPr="009E3EF1">
              <w:rPr>
                <w:rFonts w:ascii="Browallia New" w:hAnsi="Browallia New" w:cs="Browallia New"/>
                <w:sz w:val="28"/>
                <w:szCs w:val="28"/>
                <w:lang w:val="en-GB"/>
              </w:rPr>
              <w:t>,</w:t>
            </w:r>
            <w:r w:rsidRPr="00FE2932">
              <w:rPr>
                <w:rFonts w:ascii="Browallia New" w:hAnsi="Browallia New" w:cs="Browallia New"/>
                <w:sz w:val="28"/>
                <w:szCs w:val="28"/>
              </w:rPr>
              <w:t>415</w:t>
            </w:r>
          </w:p>
        </w:tc>
      </w:tr>
      <w:tr w:rsidR="00A96415" w:rsidRPr="00CC6ACA" w14:paraId="12E05D67" w14:textId="77777777" w:rsidTr="00CA03C8">
        <w:trPr>
          <w:cantSplit/>
          <w:trHeight w:val="135"/>
        </w:trPr>
        <w:tc>
          <w:tcPr>
            <w:tcW w:w="3427" w:type="dxa"/>
            <w:vAlign w:val="bottom"/>
          </w:tcPr>
          <w:p w14:paraId="609B33F1" w14:textId="52A8BD49" w:rsidR="00A96415" w:rsidRPr="00B9777F" w:rsidRDefault="002A047E"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9777F">
              <w:rPr>
                <w:rFonts w:ascii="Browallia New" w:hAnsi="Browallia New" w:cs="Browallia New" w:hint="cs"/>
                <w:sz w:val="28"/>
                <w:szCs w:val="28"/>
                <w:cs/>
              </w:rPr>
              <w:t>การดำเนินงานร่วมกัน</w:t>
            </w:r>
          </w:p>
        </w:tc>
        <w:tc>
          <w:tcPr>
            <w:tcW w:w="1224" w:type="dxa"/>
            <w:tcBorders>
              <w:bottom w:val="single" w:sz="4" w:space="0" w:color="auto"/>
            </w:tcBorders>
          </w:tcPr>
          <w:p w14:paraId="3D249EAF" w14:textId="1CCD2CB7" w:rsidR="00A96415" w:rsidRPr="00CC6ACA" w:rsidRDefault="00A061E0"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061E0">
              <w:rPr>
                <w:rFonts w:ascii="Browallia New" w:hAnsi="Browallia New" w:cs="Browallia New"/>
                <w:sz w:val="28"/>
                <w:szCs w:val="28"/>
              </w:rPr>
              <w:t>562</w:t>
            </w:r>
            <w:r w:rsidR="003F3C76" w:rsidRPr="003F3C76">
              <w:rPr>
                <w:rFonts w:ascii="Browallia New" w:hAnsi="Browallia New" w:cs="Browallia New"/>
                <w:sz w:val="28"/>
                <w:szCs w:val="28"/>
              </w:rPr>
              <w:t>,</w:t>
            </w:r>
            <w:r w:rsidRPr="00A061E0">
              <w:rPr>
                <w:rFonts w:ascii="Browallia New" w:hAnsi="Browallia New" w:cs="Browallia New"/>
                <w:sz w:val="28"/>
                <w:szCs w:val="28"/>
              </w:rPr>
              <w:t>865</w:t>
            </w:r>
          </w:p>
        </w:tc>
        <w:tc>
          <w:tcPr>
            <w:tcW w:w="243" w:type="dxa"/>
          </w:tcPr>
          <w:p w14:paraId="40E87C43"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bottom w:val="single" w:sz="4" w:space="0" w:color="auto"/>
            </w:tcBorders>
            <w:vAlign w:val="bottom"/>
          </w:tcPr>
          <w:p w14:paraId="31F3E444" w14:textId="7AC7518A" w:rsidR="00A96415" w:rsidRPr="00CC6ACA" w:rsidRDefault="00FE2932"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FE2932">
              <w:rPr>
                <w:rFonts w:ascii="Browallia New" w:hAnsi="Browallia New" w:cs="Browallia New"/>
                <w:sz w:val="28"/>
                <w:szCs w:val="28"/>
              </w:rPr>
              <w:t>584</w:t>
            </w:r>
            <w:r w:rsidR="00300CDB" w:rsidRPr="00300CDB">
              <w:rPr>
                <w:rFonts w:ascii="Browallia New" w:hAnsi="Browallia New" w:cs="Browallia New"/>
                <w:sz w:val="28"/>
                <w:szCs w:val="28"/>
              </w:rPr>
              <w:t>,</w:t>
            </w:r>
            <w:r w:rsidRPr="00FE2932">
              <w:rPr>
                <w:rFonts w:ascii="Browallia New" w:hAnsi="Browallia New" w:cs="Browallia New"/>
                <w:sz w:val="28"/>
                <w:szCs w:val="28"/>
              </w:rPr>
              <w:t>263</w:t>
            </w:r>
          </w:p>
        </w:tc>
        <w:tc>
          <w:tcPr>
            <w:tcW w:w="248" w:type="dxa"/>
          </w:tcPr>
          <w:p w14:paraId="7488DAF1"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shd w:val="clear" w:color="auto" w:fill="auto"/>
          </w:tcPr>
          <w:p w14:paraId="41445260" w14:textId="10E0E037" w:rsidR="00A96415" w:rsidRPr="00405F0A" w:rsidRDefault="00F910A5" w:rsidP="00F91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982FC4">
              <w:rPr>
                <w:rFonts w:ascii="Browallia New" w:eastAsia="Arial Unicode MS" w:hAnsi="Browallia New" w:cs="Browallia New"/>
                <w:sz w:val="28"/>
                <w:szCs w:val="28"/>
              </w:rPr>
              <w:t xml:space="preserve">          </w:t>
            </w:r>
            <w:r w:rsidRPr="00D731FE">
              <w:rPr>
                <w:rFonts w:ascii="Browallia New" w:eastAsia="Arial Unicode MS" w:hAnsi="Browallia New" w:cs="Browallia New"/>
                <w:sz w:val="28"/>
                <w:szCs w:val="28"/>
              </w:rPr>
              <w:t>-</w:t>
            </w:r>
          </w:p>
        </w:tc>
        <w:tc>
          <w:tcPr>
            <w:tcW w:w="245" w:type="dxa"/>
            <w:shd w:val="clear" w:color="auto" w:fill="auto"/>
          </w:tcPr>
          <w:p w14:paraId="75190C68"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4" w:space="0" w:color="auto"/>
            </w:tcBorders>
            <w:shd w:val="clear" w:color="auto" w:fill="auto"/>
            <w:vAlign w:val="bottom"/>
          </w:tcPr>
          <w:p w14:paraId="5CFDE252" w14:textId="1E06458C" w:rsidR="00A96415" w:rsidRPr="00CC6ACA" w:rsidRDefault="00F910A5" w:rsidP="00F91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982FC4">
              <w:rPr>
                <w:rFonts w:ascii="Browallia New" w:eastAsia="Arial Unicode MS" w:hAnsi="Browallia New" w:cs="Browallia New"/>
                <w:sz w:val="28"/>
                <w:szCs w:val="28"/>
              </w:rPr>
              <w:t xml:space="preserve">          </w:t>
            </w:r>
            <w:r w:rsidRPr="00D731FE">
              <w:rPr>
                <w:rFonts w:ascii="Browallia New" w:eastAsia="Arial Unicode MS" w:hAnsi="Browallia New" w:cs="Browallia New"/>
                <w:sz w:val="28"/>
                <w:szCs w:val="28"/>
              </w:rPr>
              <w:t>-</w:t>
            </w:r>
          </w:p>
        </w:tc>
      </w:tr>
      <w:tr w:rsidR="00A96415" w:rsidRPr="00CC6ACA" w14:paraId="2E9F45BF" w14:textId="77777777" w:rsidTr="00CA03C8">
        <w:trPr>
          <w:cantSplit/>
          <w:trHeight w:val="135"/>
        </w:trPr>
        <w:tc>
          <w:tcPr>
            <w:tcW w:w="3427" w:type="dxa"/>
            <w:vAlign w:val="bottom"/>
          </w:tcPr>
          <w:p w14:paraId="3D3C563F" w14:textId="52F14CCD" w:rsidR="00A96415" w:rsidRPr="00B9777F" w:rsidRDefault="00A96415"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9777F">
              <w:rPr>
                <w:rFonts w:ascii="Browallia New" w:hAnsi="Browallia New" w:cs="Browallia New"/>
                <w:sz w:val="28"/>
                <w:szCs w:val="28"/>
                <w:cs/>
              </w:rPr>
              <w:t>รวม</w:t>
            </w:r>
          </w:p>
        </w:tc>
        <w:tc>
          <w:tcPr>
            <w:tcW w:w="1224" w:type="dxa"/>
            <w:tcBorders>
              <w:top w:val="single" w:sz="4" w:space="0" w:color="auto"/>
              <w:bottom w:val="single" w:sz="12" w:space="0" w:color="auto"/>
            </w:tcBorders>
          </w:tcPr>
          <w:p w14:paraId="4EC59550" w14:textId="59316952" w:rsidR="00A96415" w:rsidRPr="00CC6ACA" w:rsidRDefault="00A061E0"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061E0">
              <w:rPr>
                <w:rFonts w:ascii="Browallia New" w:hAnsi="Browallia New" w:cs="Browallia New"/>
                <w:sz w:val="28"/>
                <w:szCs w:val="28"/>
              </w:rPr>
              <w:t>562</w:t>
            </w:r>
            <w:r w:rsidR="006076B6" w:rsidRPr="006076B6">
              <w:rPr>
                <w:rFonts w:ascii="Browallia New" w:hAnsi="Browallia New" w:cs="Browallia New"/>
                <w:sz w:val="28"/>
                <w:szCs w:val="28"/>
              </w:rPr>
              <w:t>,</w:t>
            </w:r>
            <w:r w:rsidRPr="00A061E0">
              <w:rPr>
                <w:rFonts w:ascii="Browallia New" w:hAnsi="Browallia New" w:cs="Browallia New"/>
                <w:sz w:val="28"/>
                <w:szCs w:val="28"/>
              </w:rPr>
              <w:t>865</w:t>
            </w:r>
          </w:p>
        </w:tc>
        <w:tc>
          <w:tcPr>
            <w:tcW w:w="243" w:type="dxa"/>
          </w:tcPr>
          <w:p w14:paraId="0CFE0385"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top w:val="single" w:sz="4" w:space="0" w:color="auto"/>
              <w:bottom w:val="single" w:sz="12" w:space="0" w:color="auto"/>
            </w:tcBorders>
            <w:vAlign w:val="bottom"/>
          </w:tcPr>
          <w:p w14:paraId="07D9B68C" w14:textId="702DFE2A" w:rsidR="00A96415" w:rsidRPr="00CC6ACA" w:rsidRDefault="00FE2932"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FE2932">
              <w:rPr>
                <w:rFonts w:ascii="Browallia New" w:hAnsi="Browallia New" w:cs="Browallia New"/>
                <w:sz w:val="28"/>
                <w:szCs w:val="28"/>
              </w:rPr>
              <w:t>584</w:t>
            </w:r>
            <w:r w:rsidR="00300CDB" w:rsidRPr="00300CDB">
              <w:rPr>
                <w:rFonts w:ascii="Browallia New" w:hAnsi="Browallia New" w:cs="Browallia New"/>
                <w:sz w:val="28"/>
                <w:szCs w:val="28"/>
              </w:rPr>
              <w:t>,</w:t>
            </w:r>
            <w:r w:rsidRPr="00FE2932">
              <w:rPr>
                <w:rFonts w:ascii="Browallia New" w:hAnsi="Browallia New" w:cs="Browallia New"/>
                <w:sz w:val="28"/>
                <w:szCs w:val="28"/>
              </w:rPr>
              <w:t>263</w:t>
            </w:r>
          </w:p>
        </w:tc>
        <w:tc>
          <w:tcPr>
            <w:tcW w:w="248" w:type="dxa"/>
          </w:tcPr>
          <w:p w14:paraId="463CD94C"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27691A8B" w14:textId="7B099FA7" w:rsidR="00A96415" w:rsidRPr="00405F0A" w:rsidRDefault="00D84834" w:rsidP="00D8483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84834">
              <w:rPr>
                <w:rFonts w:ascii="Browallia New" w:eastAsia="Arial Unicode MS" w:hAnsi="Browallia New" w:cs="Browallia New"/>
                <w:sz w:val="28"/>
                <w:szCs w:val="28"/>
              </w:rPr>
              <w:t>644,123,001</w:t>
            </w:r>
          </w:p>
        </w:tc>
        <w:tc>
          <w:tcPr>
            <w:tcW w:w="245" w:type="dxa"/>
          </w:tcPr>
          <w:p w14:paraId="062C097C"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4" w:space="0" w:color="auto"/>
              <w:bottom w:val="single" w:sz="12" w:space="0" w:color="auto"/>
            </w:tcBorders>
            <w:vAlign w:val="bottom"/>
          </w:tcPr>
          <w:p w14:paraId="62749C5B" w14:textId="03C23166" w:rsidR="00A96415" w:rsidRPr="00CC6ACA" w:rsidRDefault="00FE2932"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E2932">
              <w:rPr>
                <w:rFonts w:ascii="Browallia New" w:hAnsi="Browallia New" w:cs="Browallia New"/>
                <w:sz w:val="28"/>
                <w:szCs w:val="28"/>
              </w:rPr>
              <w:t>613</w:t>
            </w:r>
            <w:r w:rsidR="003659C2" w:rsidRPr="003659C2">
              <w:rPr>
                <w:rFonts w:ascii="Browallia New" w:hAnsi="Browallia New" w:cs="Browallia New"/>
                <w:sz w:val="28"/>
                <w:szCs w:val="28"/>
                <w:lang w:val="en-GB"/>
              </w:rPr>
              <w:t>,</w:t>
            </w:r>
            <w:r w:rsidRPr="00FE2932">
              <w:rPr>
                <w:rFonts w:ascii="Browallia New" w:hAnsi="Browallia New" w:cs="Browallia New"/>
                <w:sz w:val="28"/>
                <w:szCs w:val="28"/>
              </w:rPr>
              <w:t>852</w:t>
            </w:r>
            <w:r w:rsidR="003659C2" w:rsidRPr="003659C2">
              <w:rPr>
                <w:rFonts w:ascii="Browallia New" w:hAnsi="Browallia New" w:cs="Browallia New"/>
                <w:sz w:val="28"/>
                <w:szCs w:val="28"/>
                <w:lang w:val="en-GB"/>
              </w:rPr>
              <w:t>,</w:t>
            </w:r>
            <w:r w:rsidRPr="00FE2932">
              <w:rPr>
                <w:rFonts w:ascii="Browallia New" w:hAnsi="Browallia New" w:cs="Browallia New"/>
                <w:sz w:val="28"/>
                <w:szCs w:val="28"/>
              </w:rPr>
              <w:t>842</w:t>
            </w:r>
          </w:p>
        </w:tc>
      </w:tr>
      <w:tr w:rsidR="00A96415" w:rsidRPr="00CC6ACA" w14:paraId="1EB86091" w14:textId="77777777" w:rsidTr="00CA03C8">
        <w:trPr>
          <w:cantSplit/>
        </w:trPr>
        <w:tc>
          <w:tcPr>
            <w:tcW w:w="3427" w:type="dxa"/>
            <w:vAlign w:val="bottom"/>
          </w:tcPr>
          <w:p w14:paraId="4C85B381" w14:textId="77777777" w:rsidR="00A96415" w:rsidRPr="00B9777F"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4" w:type="dxa"/>
            <w:tcBorders>
              <w:top w:val="single" w:sz="12" w:space="0" w:color="auto"/>
            </w:tcBorders>
          </w:tcPr>
          <w:p w14:paraId="404448CF" w14:textId="01C5BA50"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6AA0B1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top w:val="single" w:sz="12" w:space="0" w:color="auto"/>
            </w:tcBorders>
          </w:tcPr>
          <w:p w14:paraId="14781553" w14:textId="19894E9B" w:rsidR="00A96415" w:rsidRPr="00CC6ACA" w:rsidRDefault="00A96415" w:rsidP="00756D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DD6CBD2"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145619BF" w14:textId="439944FC"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462681C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4E4DEE36" w14:textId="69F85C9F"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96415" w:rsidRPr="00CC6ACA" w14:paraId="37899F97" w14:textId="77777777" w:rsidTr="00CA03C8">
        <w:trPr>
          <w:cantSplit/>
        </w:trPr>
        <w:tc>
          <w:tcPr>
            <w:tcW w:w="3427" w:type="dxa"/>
            <w:vAlign w:val="bottom"/>
          </w:tcPr>
          <w:p w14:paraId="54156A23" w14:textId="1B4273F3" w:rsidR="00A96415" w:rsidRPr="00B9777F" w:rsidRDefault="00BA08F1"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B9777F">
              <w:rPr>
                <w:rFonts w:ascii="Browallia New" w:hAnsi="Browallia New" w:cs="Browallia New"/>
                <w:b/>
                <w:bCs/>
                <w:sz w:val="28"/>
                <w:szCs w:val="28"/>
                <w:cs/>
              </w:rPr>
              <w:t>ลูกหนี้อื่น</w:t>
            </w:r>
          </w:p>
        </w:tc>
        <w:tc>
          <w:tcPr>
            <w:tcW w:w="1224" w:type="dxa"/>
          </w:tcPr>
          <w:p w14:paraId="54959A1A" w14:textId="77777777" w:rsidR="00A96415" w:rsidRPr="00CC6ACA" w:rsidRDefault="00A96415" w:rsidP="0075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A45CC0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Pr>
          <w:p w14:paraId="32B14106"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5184F28"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20A1926A"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717AC10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0D4BFF30"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2F0C8C" w:rsidRPr="00CC6ACA" w14:paraId="2306DA88" w14:textId="77777777" w:rsidTr="00CA03C8">
        <w:trPr>
          <w:cantSplit/>
        </w:trPr>
        <w:tc>
          <w:tcPr>
            <w:tcW w:w="3427" w:type="dxa"/>
            <w:vAlign w:val="bottom"/>
          </w:tcPr>
          <w:p w14:paraId="4B4DBA92" w14:textId="5AA65CDB" w:rsidR="002F0C8C" w:rsidRPr="00CC6ACA" w:rsidRDefault="00FC7DAF"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บริษัท</w:t>
            </w:r>
            <w:r w:rsidR="00BA08F1" w:rsidRPr="00BA08F1">
              <w:rPr>
                <w:rFonts w:ascii="Browallia New" w:hAnsi="Browallia New" w:cs="Browallia New"/>
                <w:sz w:val="28"/>
                <w:szCs w:val="28"/>
                <w:cs/>
              </w:rPr>
              <w:t>ที่เกี่ยวข้องกัน</w:t>
            </w:r>
          </w:p>
        </w:tc>
        <w:tc>
          <w:tcPr>
            <w:tcW w:w="1224" w:type="dxa"/>
            <w:tcBorders>
              <w:bottom w:val="single" w:sz="12" w:space="0" w:color="auto"/>
            </w:tcBorders>
            <w:vAlign w:val="bottom"/>
          </w:tcPr>
          <w:p w14:paraId="7FFB5E8F" w14:textId="6C02D868" w:rsidR="002F0C8C" w:rsidRPr="009E602E" w:rsidRDefault="009E602E" w:rsidP="009E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9E602E">
              <w:rPr>
                <w:rFonts w:ascii="Browallia New" w:hAnsi="Browallia New" w:cs="Browallia New"/>
                <w:sz w:val="28"/>
                <w:szCs w:val="28"/>
                <w:lang w:val="en-GB"/>
              </w:rPr>
              <w:t>240,755</w:t>
            </w:r>
          </w:p>
        </w:tc>
        <w:tc>
          <w:tcPr>
            <w:tcW w:w="243" w:type="dxa"/>
          </w:tcPr>
          <w:p w14:paraId="696786E3"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bottom w:val="single" w:sz="12" w:space="0" w:color="auto"/>
            </w:tcBorders>
            <w:vAlign w:val="bottom"/>
          </w:tcPr>
          <w:p w14:paraId="43AEA4E1" w14:textId="2BCF069D" w:rsidR="002F0C8C" w:rsidRPr="00CC6ACA" w:rsidRDefault="00FE2932" w:rsidP="00D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FE2932">
              <w:rPr>
                <w:rFonts w:ascii="Browallia New" w:hAnsi="Browallia New" w:cs="Browallia New"/>
                <w:sz w:val="28"/>
                <w:szCs w:val="28"/>
              </w:rPr>
              <w:t>1</w:t>
            </w:r>
            <w:r w:rsidR="00DB4F98" w:rsidRPr="00DB4F98">
              <w:rPr>
                <w:rFonts w:ascii="Browallia New" w:hAnsi="Browallia New" w:cs="Browallia New"/>
                <w:sz w:val="28"/>
                <w:szCs w:val="28"/>
              </w:rPr>
              <w:t>,</w:t>
            </w:r>
            <w:r w:rsidRPr="00FE2932">
              <w:rPr>
                <w:rFonts w:ascii="Browallia New" w:hAnsi="Browallia New" w:cs="Browallia New"/>
                <w:sz w:val="28"/>
                <w:szCs w:val="28"/>
              </w:rPr>
              <w:t>346</w:t>
            </w:r>
            <w:r w:rsidR="00DB4F98" w:rsidRPr="00DB4F98">
              <w:rPr>
                <w:rFonts w:ascii="Browallia New" w:hAnsi="Browallia New" w:cs="Browallia New"/>
                <w:sz w:val="28"/>
                <w:szCs w:val="28"/>
              </w:rPr>
              <w:t>,</w:t>
            </w:r>
            <w:r w:rsidRPr="00FE2932">
              <w:rPr>
                <w:rFonts w:ascii="Browallia New" w:hAnsi="Browallia New" w:cs="Browallia New"/>
                <w:sz w:val="28"/>
                <w:szCs w:val="28"/>
              </w:rPr>
              <w:t>950</w:t>
            </w:r>
          </w:p>
        </w:tc>
        <w:tc>
          <w:tcPr>
            <w:tcW w:w="248" w:type="dxa"/>
          </w:tcPr>
          <w:p w14:paraId="1DF83397"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vAlign w:val="bottom"/>
          </w:tcPr>
          <w:p w14:paraId="55DFF841" w14:textId="117C4225" w:rsidR="002F0C8C" w:rsidRPr="00CC6ACA" w:rsidRDefault="009E602E" w:rsidP="009E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9E602E">
              <w:rPr>
                <w:rFonts w:ascii="Browallia New" w:hAnsi="Browallia New" w:cs="Browallia New"/>
                <w:sz w:val="28"/>
                <w:szCs w:val="28"/>
                <w:lang w:val="en-GB"/>
              </w:rPr>
              <w:t>43,737</w:t>
            </w:r>
          </w:p>
        </w:tc>
        <w:tc>
          <w:tcPr>
            <w:tcW w:w="245" w:type="dxa"/>
          </w:tcPr>
          <w:p w14:paraId="0C43ABA2"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1B1C2D69" w14:textId="15067465" w:rsidR="002F0C8C" w:rsidRPr="00CC6ACA" w:rsidRDefault="00FE2932"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E2932">
              <w:rPr>
                <w:rFonts w:ascii="Browallia New" w:hAnsi="Browallia New" w:cs="Browallia New"/>
                <w:sz w:val="28"/>
                <w:szCs w:val="28"/>
              </w:rPr>
              <w:t>6</w:t>
            </w:r>
            <w:r w:rsidR="008002DF" w:rsidRPr="008002DF">
              <w:rPr>
                <w:rFonts w:ascii="Browallia New" w:hAnsi="Browallia New" w:cs="Browallia New"/>
                <w:sz w:val="28"/>
                <w:szCs w:val="28"/>
                <w:lang w:val="en-GB"/>
              </w:rPr>
              <w:t>,</w:t>
            </w:r>
            <w:r w:rsidRPr="00FE2932">
              <w:rPr>
                <w:rFonts w:ascii="Browallia New" w:hAnsi="Browallia New" w:cs="Browallia New"/>
                <w:sz w:val="28"/>
                <w:szCs w:val="28"/>
              </w:rPr>
              <w:t>459</w:t>
            </w:r>
          </w:p>
        </w:tc>
      </w:tr>
      <w:tr w:rsidR="002F0C8C" w:rsidRPr="00CC6ACA" w14:paraId="068DD949" w14:textId="77777777" w:rsidTr="00CA03C8">
        <w:trPr>
          <w:cantSplit/>
        </w:trPr>
        <w:tc>
          <w:tcPr>
            <w:tcW w:w="3427" w:type="dxa"/>
            <w:vAlign w:val="bottom"/>
          </w:tcPr>
          <w:p w14:paraId="044C51AF"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4" w:type="dxa"/>
            <w:tcBorders>
              <w:top w:val="single" w:sz="12" w:space="0" w:color="auto"/>
            </w:tcBorders>
          </w:tcPr>
          <w:p w14:paraId="7EE65241"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64EE83D8"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top w:val="single" w:sz="12" w:space="0" w:color="auto"/>
            </w:tcBorders>
            <w:vAlign w:val="bottom"/>
          </w:tcPr>
          <w:p w14:paraId="2D44D59A" w14:textId="77777777" w:rsidR="002F0C8C" w:rsidRPr="00CC6ACA" w:rsidRDefault="002F0C8C"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44C35082"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13F463B8" w14:textId="77777777" w:rsidR="002F0C8C" w:rsidRPr="00CC6ACA" w:rsidRDefault="002F0C8C"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21A2512D"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6B110230" w14:textId="77777777" w:rsidR="002F0C8C" w:rsidRPr="00CC6ACA" w:rsidRDefault="002F0C8C"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E36DA" w:rsidRPr="00CC6ACA" w14:paraId="7265DBDE" w14:textId="77777777" w:rsidTr="001B2F7E">
        <w:trPr>
          <w:cantSplit/>
          <w:trHeight w:val="87"/>
        </w:trPr>
        <w:tc>
          <w:tcPr>
            <w:tcW w:w="3427" w:type="dxa"/>
            <w:vAlign w:val="bottom"/>
          </w:tcPr>
          <w:p w14:paraId="462BFC1B" w14:textId="0E274026" w:rsidR="00CE36DA" w:rsidRPr="007D42D2"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Pr>
                <w:rFonts w:ascii="Browallia New" w:hAnsi="Browallia New" w:cs="Browallia New" w:hint="cs"/>
                <w:b/>
                <w:bCs/>
                <w:sz w:val="28"/>
                <w:szCs w:val="28"/>
                <w:cs/>
              </w:rPr>
              <w:t>รายได้ค้างรับ</w:t>
            </w:r>
          </w:p>
        </w:tc>
        <w:tc>
          <w:tcPr>
            <w:tcW w:w="1224" w:type="dxa"/>
          </w:tcPr>
          <w:p w14:paraId="207372C6"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806DD0A"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0A5A8A93"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4E82D6E2"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C7A7FC2" w14:textId="77777777" w:rsidR="00CE36DA" w:rsidRPr="00CC6ACA" w:rsidRDefault="00CE36DA"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283FF48"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2CE543C6"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E36DA" w:rsidRPr="00CC6ACA" w14:paraId="4128365C" w14:textId="77777777" w:rsidTr="001B2F7E">
        <w:trPr>
          <w:cantSplit/>
          <w:trHeight w:val="87"/>
        </w:trPr>
        <w:tc>
          <w:tcPr>
            <w:tcW w:w="3427" w:type="dxa"/>
            <w:vAlign w:val="bottom"/>
          </w:tcPr>
          <w:p w14:paraId="3474341D" w14:textId="5B889222" w:rsidR="00CE36DA" w:rsidRPr="007D42D2" w:rsidRDefault="005A2194"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B9777F">
              <w:rPr>
                <w:rFonts w:ascii="Browallia New" w:hAnsi="Browallia New" w:cs="Browallia New"/>
                <w:sz w:val="28"/>
                <w:szCs w:val="28"/>
                <w:cs/>
              </w:rPr>
              <w:t>บริษัทย่อย</w:t>
            </w:r>
          </w:p>
        </w:tc>
        <w:tc>
          <w:tcPr>
            <w:tcW w:w="1224" w:type="dxa"/>
            <w:tcBorders>
              <w:bottom w:val="single" w:sz="12" w:space="0" w:color="auto"/>
            </w:tcBorders>
          </w:tcPr>
          <w:p w14:paraId="69001E17" w14:textId="24157E6B" w:rsidR="00CE36DA" w:rsidRPr="00CC6ACA" w:rsidRDefault="00756D8B" w:rsidP="0075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spacing w:line="240" w:lineRule="auto"/>
              <w:ind w:left="-108" w:right="-111"/>
              <w:jc w:val="center"/>
              <w:rPr>
                <w:rFonts w:ascii="Browallia New" w:hAnsi="Browallia New" w:cs="Browallia New"/>
                <w:sz w:val="28"/>
                <w:szCs w:val="28"/>
              </w:rPr>
            </w:pPr>
            <w:r>
              <w:rPr>
                <w:rFonts w:ascii="Browallia New" w:hAnsi="Browallia New" w:cs="Browallia New"/>
                <w:sz w:val="28"/>
                <w:szCs w:val="28"/>
              </w:rPr>
              <w:t xml:space="preserve">        </w:t>
            </w:r>
            <w:r w:rsidR="005C796F">
              <w:rPr>
                <w:rFonts w:ascii="Browallia New" w:hAnsi="Browallia New" w:cs="Browallia New"/>
                <w:sz w:val="28"/>
                <w:szCs w:val="28"/>
              </w:rPr>
              <w:t>-</w:t>
            </w:r>
          </w:p>
        </w:tc>
        <w:tc>
          <w:tcPr>
            <w:tcW w:w="243" w:type="dxa"/>
          </w:tcPr>
          <w:p w14:paraId="448F453A"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bottom w:val="single" w:sz="12" w:space="0" w:color="auto"/>
            </w:tcBorders>
            <w:vAlign w:val="bottom"/>
          </w:tcPr>
          <w:p w14:paraId="475F98FD" w14:textId="49897B37" w:rsidR="00CE36DA" w:rsidRPr="00CC6ACA" w:rsidRDefault="00756D8B" w:rsidP="0075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3"/>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5C796F">
              <w:rPr>
                <w:rFonts w:ascii="Browallia New" w:hAnsi="Browallia New" w:cs="Browallia New"/>
                <w:sz w:val="28"/>
                <w:szCs w:val="28"/>
              </w:rPr>
              <w:t>-</w:t>
            </w:r>
          </w:p>
        </w:tc>
        <w:tc>
          <w:tcPr>
            <w:tcW w:w="248" w:type="dxa"/>
          </w:tcPr>
          <w:p w14:paraId="397CF05C"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091DDA15" w14:textId="43A452CC" w:rsidR="00CE36DA" w:rsidRPr="00CC6ACA" w:rsidRDefault="005C796F"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9,128,</w:t>
            </w:r>
            <w:r w:rsidR="007A535C">
              <w:rPr>
                <w:rFonts w:ascii="Browallia New" w:hAnsi="Browallia New" w:cs="Browallia New"/>
                <w:sz w:val="28"/>
                <w:szCs w:val="28"/>
              </w:rPr>
              <w:t>401</w:t>
            </w:r>
          </w:p>
        </w:tc>
        <w:tc>
          <w:tcPr>
            <w:tcW w:w="245" w:type="dxa"/>
          </w:tcPr>
          <w:p w14:paraId="5944173E"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243C8788" w14:textId="3C1258E4" w:rsidR="00CE36DA" w:rsidRPr="00CC6ACA" w:rsidRDefault="00756D8B" w:rsidP="0075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5C796F">
              <w:rPr>
                <w:rFonts w:ascii="Browallia New" w:hAnsi="Browallia New" w:cs="Browallia New"/>
                <w:sz w:val="28"/>
                <w:szCs w:val="28"/>
              </w:rPr>
              <w:t>-</w:t>
            </w:r>
          </w:p>
        </w:tc>
      </w:tr>
      <w:tr w:rsidR="00CE36DA" w:rsidRPr="00CC6ACA" w14:paraId="716DB4A6" w14:textId="77777777" w:rsidTr="001B2F7E">
        <w:trPr>
          <w:cantSplit/>
          <w:trHeight w:val="87"/>
        </w:trPr>
        <w:tc>
          <w:tcPr>
            <w:tcW w:w="3427" w:type="dxa"/>
            <w:vAlign w:val="bottom"/>
          </w:tcPr>
          <w:p w14:paraId="3EBA4BFA" w14:textId="77777777" w:rsidR="00CE36DA" w:rsidRPr="007D42D2"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4" w:type="dxa"/>
            <w:tcBorders>
              <w:top w:val="single" w:sz="12" w:space="0" w:color="auto"/>
            </w:tcBorders>
          </w:tcPr>
          <w:p w14:paraId="0C018686"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19267D8"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top w:val="single" w:sz="12" w:space="0" w:color="auto"/>
            </w:tcBorders>
            <w:vAlign w:val="bottom"/>
          </w:tcPr>
          <w:p w14:paraId="58A6A6E7"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0C5DD92B"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0760F3A8" w14:textId="77777777" w:rsidR="00CE36DA" w:rsidRPr="00CC6ACA" w:rsidRDefault="00CE36DA"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2D702DE1"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439CCCE8" w14:textId="77777777" w:rsidR="00CE36DA" w:rsidRPr="00CC6ACA" w:rsidRDefault="00CE36DA"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F0C8C" w:rsidRPr="00CC6ACA" w14:paraId="13BCB2F8" w14:textId="77777777" w:rsidTr="00CA03C8">
        <w:trPr>
          <w:cantSplit/>
          <w:trHeight w:val="87"/>
        </w:trPr>
        <w:tc>
          <w:tcPr>
            <w:tcW w:w="3427" w:type="dxa"/>
            <w:vAlign w:val="bottom"/>
          </w:tcPr>
          <w:p w14:paraId="19993EE7" w14:textId="01E77322" w:rsidR="002F0C8C" w:rsidRPr="00CC6ACA" w:rsidRDefault="007D42D2"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D42D2">
              <w:rPr>
                <w:rFonts w:ascii="Browallia New" w:hAnsi="Browallia New" w:cs="Browallia New"/>
                <w:b/>
                <w:bCs/>
                <w:sz w:val="28"/>
                <w:szCs w:val="28"/>
                <w:cs/>
              </w:rPr>
              <w:t>ดอกเบี้ยค้างรับ</w:t>
            </w:r>
          </w:p>
        </w:tc>
        <w:tc>
          <w:tcPr>
            <w:tcW w:w="1224" w:type="dxa"/>
          </w:tcPr>
          <w:p w14:paraId="270EE2EF"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124BB74"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7937EF55"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1E597CC"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FFD6586" w14:textId="77777777" w:rsidR="002F0C8C" w:rsidRPr="00CC6ACA" w:rsidRDefault="002F0C8C" w:rsidP="002F0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2C7543"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4F9B4BED" w14:textId="77777777" w:rsidR="002F0C8C" w:rsidRPr="00CC6ACA" w:rsidRDefault="002F0C8C" w:rsidP="002F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4727C" w:rsidRPr="00CC6ACA" w14:paraId="76B810F0" w14:textId="77777777" w:rsidTr="00CA03C8">
        <w:trPr>
          <w:cantSplit/>
          <w:trHeight w:val="87"/>
        </w:trPr>
        <w:tc>
          <w:tcPr>
            <w:tcW w:w="3427" w:type="dxa"/>
            <w:vAlign w:val="bottom"/>
          </w:tcPr>
          <w:p w14:paraId="1898F260" w14:textId="3DFCF65F" w:rsidR="00C4727C" w:rsidRPr="00CC6ACA" w:rsidRDefault="00C4727C"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24" w:type="dxa"/>
            <w:tcBorders>
              <w:bottom w:val="single" w:sz="12" w:space="0" w:color="auto"/>
            </w:tcBorders>
            <w:vAlign w:val="bottom"/>
          </w:tcPr>
          <w:p w14:paraId="3E96FE41" w14:textId="7E3A0510" w:rsidR="00C4727C" w:rsidRPr="00E73D98" w:rsidRDefault="00E73D98"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41A4D1FD" w14:textId="77777777" w:rsidR="00C4727C" w:rsidRPr="00E73D98" w:rsidRDefault="00C4727C"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6" w:type="dxa"/>
            <w:tcBorders>
              <w:bottom w:val="single" w:sz="12" w:space="0" w:color="auto"/>
            </w:tcBorders>
            <w:vAlign w:val="bottom"/>
          </w:tcPr>
          <w:p w14:paraId="6B18B099" w14:textId="4C43D9DC" w:rsidR="00C4727C" w:rsidRPr="00CC6ACA" w:rsidRDefault="00E73D98"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8" w:type="dxa"/>
          </w:tcPr>
          <w:p w14:paraId="2D3BC7AF"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69683FD7" w14:textId="76AA25E7" w:rsidR="00C4727C" w:rsidRPr="00CC6ACA" w:rsidRDefault="00690648" w:rsidP="0069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690648">
              <w:rPr>
                <w:rFonts w:ascii="Browallia New" w:hAnsi="Browallia New" w:cs="Browallia New"/>
                <w:sz w:val="28"/>
                <w:szCs w:val="28"/>
                <w:lang w:val="en-GB"/>
              </w:rPr>
              <w:t>23,585,960</w:t>
            </w:r>
          </w:p>
        </w:tc>
        <w:tc>
          <w:tcPr>
            <w:tcW w:w="245" w:type="dxa"/>
          </w:tcPr>
          <w:p w14:paraId="5F660EF1"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69582CB5" w14:textId="5C738170" w:rsidR="00C4727C" w:rsidRPr="00CC6ACA" w:rsidRDefault="00FE2932"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23</w:t>
            </w:r>
            <w:r w:rsidR="00E340DD">
              <w:rPr>
                <w:rFonts w:ascii="Browallia New" w:hAnsi="Browallia New" w:cs="Browallia New"/>
                <w:sz w:val="28"/>
                <w:szCs w:val="28"/>
              </w:rPr>
              <w:t>,</w:t>
            </w:r>
            <w:r w:rsidRPr="00FE2932">
              <w:rPr>
                <w:rFonts w:ascii="Browallia New" w:hAnsi="Browallia New" w:cs="Browallia New"/>
                <w:sz w:val="28"/>
                <w:szCs w:val="28"/>
              </w:rPr>
              <w:t>614</w:t>
            </w:r>
            <w:r w:rsidR="000E60C1" w:rsidRPr="000E60C1">
              <w:rPr>
                <w:rFonts w:ascii="Browallia New" w:hAnsi="Browallia New" w:cs="Browallia New"/>
                <w:sz w:val="28"/>
                <w:szCs w:val="28"/>
              </w:rPr>
              <w:t>,</w:t>
            </w:r>
            <w:r w:rsidRPr="00FE2932">
              <w:rPr>
                <w:rFonts w:ascii="Browallia New" w:hAnsi="Browallia New" w:cs="Browallia New"/>
                <w:sz w:val="28"/>
                <w:szCs w:val="28"/>
              </w:rPr>
              <w:t>584</w:t>
            </w:r>
          </w:p>
        </w:tc>
      </w:tr>
      <w:tr w:rsidR="00C4727C" w:rsidRPr="00CC6ACA" w14:paraId="113C3745" w14:textId="77777777" w:rsidTr="00CA03C8">
        <w:trPr>
          <w:cantSplit/>
        </w:trPr>
        <w:tc>
          <w:tcPr>
            <w:tcW w:w="3427" w:type="dxa"/>
            <w:vAlign w:val="bottom"/>
          </w:tcPr>
          <w:p w14:paraId="787CAC12" w14:textId="3ABC915D"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24" w:type="dxa"/>
            <w:tcBorders>
              <w:top w:val="single" w:sz="12" w:space="0" w:color="auto"/>
            </w:tcBorders>
            <w:vAlign w:val="bottom"/>
          </w:tcPr>
          <w:p w14:paraId="61E2358F"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E2D9514"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top w:val="single" w:sz="12" w:space="0" w:color="auto"/>
            </w:tcBorders>
            <w:vAlign w:val="bottom"/>
          </w:tcPr>
          <w:p w14:paraId="75BCE9D8"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6B63EB8B"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35018DF" w14:textId="77777777" w:rsidR="00C4727C" w:rsidRPr="00CC6ACA" w:rsidRDefault="00C4727C"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2D71A12"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71101681"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4727C" w:rsidRPr="00CC6ACA" w14:paraId="1D6D5CDC" w14:textId="77777777" w:rsidTr="00CA03C8">
        <w:trPr>
          <w:cantSplit/>
        </w:trPr>
        <w:tc>
          <w:tcPr>
            <w:tcW w:w="3427" w:type="dxa"/>
            <w:vAlign w:val="bottom"/>
          </w:tcPr>
          <w:p w14:paraId="138D2EE2" w14:textId="62FB65DE" w:rsidR="00766FCB" w:rsidRPr="00CC6ACA" w:rsidRDefault="003B1282" w:rsidP="00B2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5" w:hanging="245"/>
              <w:rPr>
                <w:rFonts w:ascii="Browallia New" w:hAnsi="Browallia New" w:cs="Browallia New"/>
                <w:b/>
                <w:bCs/>
                <w:sz w:val="28"/>
                <w:szCs w:val="28"/>
                <w:cs/>
              </w:rPr>
            </w:pPr>
            <w:r w:rsidRPr="003B1282">
              <w:rPr>
                <w:rFonts w:ascii="Browallia New" w:hAnsi="Browallia New" w:cs="Browallia New"/>
                <w:b/>
                <w:bCs/>
                <w:sz w:val="28"/>
                <w:szCs w:val="28"/>
                <w:cs/>
              </w:rPr>
              <w:t>ค่าเผื่อผลขาดทุน</w:t>
            </w:r>
            <w:r w:rsidR="00B21318">
              <w:rPr>
                <w:rFonts w:ascii="Browallia New" w:hAnsi="Browallia New" w:cs="Browallia New" w:hint="cs"/>
                <w:b/>
                <w:bCs/>
                <w:sz w:val="28"/>
                <w:szCs w:val="28"/>
                <w:cs/>
              </w:rPr>
              <w:t>ด้านเครดิต</w:t>
            </w:r>
            <w:r w:rsidRPr="003B1282">
              <w:rPr>
                <w:rFonts w:ascii="Browallia New" w:hAnsi="Browallia New" w:cs="Browallia New"/>
                <w:b/>
                <w:bCs/>
                <w:sz w:val="28"/>
                <w:szCs w:val="28"/>
                <w:cs/>
              </w:rPr>
              <w:t>ที่คาดว่าจะเกิดขึ้น</w:t>
            </w:r>
            <w:r w:rsidR="00B21318">
              <w:rPr>
                <w:rFonts w:ascii="Browallia New" w:hAnsi="Browallia New" w:cs="Browallia New" w:hint="cs"/>
                <w:b/>
                <w:bCs/>
                <w:sz w:val="28"/>
                <w:szCs w:val="28"/>
                <w:cs/>
              </w:rPr>
              <w:t xml:space="preserve"> </w:t>
            </w:r>
            <w:r w:rsidR="00766FCB" w:rsidRPr="00766FCB">
              <w:rPr>
                <w:rFonts w:ascii="Browallia New" w:hAnsi="Browallia New" w:cs="Browallia New"/>
                <w:b/>
                <w:bCs/>
                <w:sz w:val="28"/>
                <w:szCs w:val="28"/>
                <w:cs/>
              </w:rPr>
              <w:t>- ดอกเบี้ยค้างรับ</w:t>
            </w:r>
          </w:p>
        </w:tc>
        <w:tc>
          <w:tcPr>
            <w:tcW w:w="1224" w:type="dxa"/>
            <w:vAlign w:val="bottom"/>
          </w:tcPr>
          <w:p w14:paraId="2A4C4A34" w14:textId="2482DFBE"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BC765E9"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3B9D7E40" w14:textId="445BAAFE"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24013897"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DE4BC70" w14:textId="0BBBB3AF" w:rsidR="00C4727C" w:rsidRPr="00CC6ACA" w:rsidRDefault="00C4727C"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2B1E0EBF"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3B288B1B" w14:textId="45ED743C"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C4727C" w:rsidRPr="00CC6ACA" w14:paraId="30295A28" w14:textId="77777777" w:rsidTr="00CA03C8">
        <w:trPr>
          <w:cantSplit/>
        </w:trPr>
        <w:tc>
          <w:tcPr>
            <w:tcW w:w="3427" w:type="dxa"/>
            <w:vAlign w:val="bottom"/>
          </w:tcPr>
          <w:p w14:paraId="24FCDDBF" w14:textId="5FFAC44F" w:rsidR="00C4727C" w:rsidRPr="00CC6ACA" w:rsidRDefault="00C4727C"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24" w:type="dxa"/>
            <w:tcBorders>
              <w:bottom w:val="single" w:sz="12" w:space="0" w:color="auto"/>
            </w:tcBorders>
            <w:vAlign w:val="bottom"/>
          </w:tcPr>
          <w:p w14:paraId="13D3A5FB" w14:textId="73958E40" w:rsidR="00C4727C" w:rsidRPr="00CC6ACA" w:rsidRDefault="00E73D98"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39934D80" w14:textId="77777777" w:rsidR="00C4727C" w:rsidRPr="0075783B" w:rsidRDefault="00C4727C"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6" w:type="dxa"/>
            <w:tcBorders>
              <w:bottom w:val="single" w:sz="12" w:space="0" w:color="auto"/>
            </w:tcBorders>
            <w:vAlign w:val="bottom"/>
          </w:tcPr>
          <w:p w14:paraId="6310EDA2" w14:textId="25B41A4D" w:rsidR="00C4727C" w:rsidRPr="00CC6ACA" w:rsidRDefault="00E73D98" w:rsidP="00E7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8" w:type="dxa"/>
          </w:tcPr>
          <w:p w14:paraId="1B793A4B"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14BE0BF1" w14:textId="31EC74F2" w:rsidR="00C4727C" w:rsidRPr="00CC6ACA" w:rsidRDefault="0075783B"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5783B">
              <w:rPr>
                <w:rFonts w:ascii="Browallia New" w:hAnsi="Browallia New" w:cs="Browallia New"/>
                <w:sz w:val="28"/>
                <w:szCs w:val="28"/>
              </w:rPr>
              <w:t>(2,489,884)</w:t>
            </w:r>
          </w:p>
        </w:tc>
        <w:tc>
          <w:tcPr>
            <w:tcW w:w="245" w:type="dxa"/>
          </w:tcPr>
          <w:p w14:paraId="59DCD4F8" w14:textId="77777777" w:rsidR="00C4727C" w:rsidRPr="00CC6ACA" w:rsidRDefault="00C4727C"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vAlign w:val="bottom"/>
          </w:tcPr>
          <w:p w14:paraId="07E325AF" w14:textId="7C485702" w:rsidR="00C4727C" w:rsidRPr="00CC6ACA" w:rsidRDefault="0045351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5351C">
              <w:rPr>
                <w:rFonts w:ascii="Browallia New" w:hAnsi="Browallia New" w:cs="Browallia New"/>
                <w:sz w:val="28"/>
                <w:szCs w:val="28"/>
                <w:cs/>
              </w:rPr>
              <w:t>(</w:t>
            </w:r>
            <w:r w:rsidR="00FE2932" w:rsidRPr="00FE2932">
              <w:rPr>
                <w:rFonts w:ascii="Browallia New" w:hAnsi="Browallia New" w:cs="Browallia New"/>
                <w:sz w:val="28"/>
                <w:szCs w:val="28"/>
              </w:rPr>
              <w:t>2</w:t>
            </w:r>
            <w:r w:rsidRPr="0045351C">
              <w:rPr>
                <w:rFonts w:ascii="Browallia New" w:hAnsi="Browallia New" w:cs="Browallia New"/>
                <w:sz w:val="28"/>
                <w:szCs w:val="28"/>
              </w:rPr>
              <w:t>,</w:t>
            </w:r>
            <w:r w:rsidR="00FE2932" w:rsidRPr="00FE2932">
              <w:rPr>
                <w:rFonts w:ascii="Browallia New" w:hAnsi="Browallia New" w:cs="Browallia New"/>
                <w:sz w:val="28"/>
                <w:szCs w:val="28"/>
              </w:rPr>
              <w:t>489</w:t>
            </w:r>
            <w:r w:rsidRPr="0045351C">
              <w:rPr>
                <w:rFonts w:ascii="Browallia New" w:hAnsi="Browallia New" w:cs="Browallia New"/>
                <w:sz w:val="28"/>
                <w:szCs w:val="28"/>
              </w:rPr>
              <w:t>,</w:t>
            </w:r>
            <w:r w:rsidR="00FE2932" w:rsidRPr="00FE2932">
              <w:rPr>
                <w:rFonts w:ascii="Browallia New" w:hAnsi="Browallia New" w:cs="Browallia New"/>
                <w:sz w:val="28"/>
                <w:szCs w:val="28"/>
              </w:rPr>
              <w:t>884</w:t>
            </w:r>
            <w:r w:rsidRPr="0045351C">
              <w:rPr>
                <w:rFonts w:ascii="Browallia New" w:hAnsi="Browallia New" w:cs="Browallia New"/>
                <w:sz w:val="28"/>
                <w:szCs w:val="28"/>
                <w:cs/>
              </w:rPr>
              <w:t>)</w:t>
            </w:r>
          </w:p>
        </w:tc>
      </w:tr>
      <w:tr w:rsidR="00C4727C" w:rsidRPr="00CC6ACA" w14:paraId="470E0D90" w14:textId="77777777" w:rsidTr="00CA03C8">
        <w:trPr>
          <w:cantSplit/>
        </w:trPr>
        <w:tc>
          <w:tcPr>
            <w:tcW w:w="3427" w:type="dxa"/>
            <w:vAlign w:val="bottom"/>
          </w:tcPr>
          <w:p w14:paraId="410632D7"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4" w:type="dxa"/>
            <w:tcBorders>
              <w:top w:val="single" w:sz="12" w:space="0" w:color="auto"/>
            </w:tcBorders>
            <w:vAlign w:val="bottom"/>
          </w:tcPr>
          <w:p w14:paraId="25D94A08"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BF9EC46"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tcBorders>
              <w:top w:val="single" w:sz="12" w:space="0" w:color="auto"/>
            </w:tcBorders>
            <w:vAlign w:val="bottom"/>
          </w:tcPr>
          <w:p w14:paraId="5DEA0B53"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6C15D72"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32AC6A3" w14:textId="77777777" w:rsidR="00C4727C" w:rsidRPr="00CC6ACA" w:rsidRDefault="00C4727C"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B134E87"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top w:val="single" w:sz="12" w:space="0" w:color="auto"/>
            </w:tcBorders>
          </w:tcPr>
          <w:p w14:paraId="3EB87FDD"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401B8" w:rsidRPr="00CC6ACA" w14:paraId="1AB071BA" w14:textId="77777777" w:rsidTr="00CA03C8">
        <w:trPr>
          <w:cantSplit/>
        </w:trPr>
        <w:tc>
          <w:tcPr>
            <w:tcW w:w="3427" w:type="dxa"/>
            <w:vAlign w:val="bottom"/>
          </w:tcPr>
          <w:p w14:paraId="26E1FBAA" w14:textId="7FC84CDF" w:rsidR="008401B8" w:rsidRPr="009C7817" w:rsidRDefault="003A4243"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9C7817">
              <w:rPr>
                <w:rFonts w:ascii="Browallia New" w:hAnsi="Browallia New" w:cs="Browallia New"/>
                <w:b/>
                <w:bCs/>
                <w:sz w:val="28"/>
                <w:szCs w:val="28"/>
                <w:cs/>
              </w:rPr>
              <w:t>เงินมัดจำ</w:t>
            </w:r>
          </w:p>
        </w:tc>
        <w:tc>
          <w:tcPr>
            <w:tcW w:w="1224" w:type="dxa"/>
            <w:vAlign w:val="bottom"/>
          </w:tcPr>
          <w:p w14:paraId="46807CFA"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A4762F4"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vAlign w:val="bottom"/>
          </w:tcPr>
          <w:p w14:paraId="2FAC0634"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576D161"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A4B63EE" w14:textId="77777777" w:rsidR="008401B8" w:rsidRPr="00CC6ACA" w:rsidRDefault="008401B8" w:rsidP="00C472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9459EAA"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2EE4CD9B" w14:textId="77777777" w:rsidR="008401B8" w:rsidRPr="00CC6ACA" w:rsidRDefault="008401B8"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4727C" w:rsidRPr="00CC6ACA" w14:paraId="2144F399" w14:textId="77777777" w:rsidTr="00CA03C8">
        <w:trPr>
          <w:cantSplit/>
        </w:trPr>
        <w:tc>
          <w:tcPr>
            <w:tcW w:w="3427" w:type="dxa"/>
            <w:vAlign w:val="bottom"/>
          </w:tcPr>
          <w:p w14:paraId="2DFDF703" w14:textId="21C7F09B" w:rsidR="00C4727C" w:rsidRPr="009C7817" w:rsidRDefault="005A63E7" w:rsidP="00DF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บริษัท</w:t>
            </w:r>
            <w:r w:rsidR="009C7817" w:rsidRPr="009C7817">
              <w:rPr>
                <w:rFonts w:ascii="Browallia New" w:hAnsi="Browallia New" w:cs="Browallia New"/>
                <w:sz w:val="28"/>
                <w:szCs w:val="28"/>
                <w:cs/>
              </w:rPr>
              <w:t>ที่เกี่ยวข้องกัน</w:t>
            </w:r>
          </w:p>
        </w:tc>
        <w:tc>
          <w:tcPr>
            <w:tcW w:w="1224" w:type="dxa"/>
            <w:tcBorders>
              <w:bottom w:val="single" w:sz="12" w:space="0" w:color="auto"/>
            </w:tcBorders>
            <w:vAlign w:val="bottom"/>
          </w:tcPr>
          <w:p w14:paraId="02FA0888" w14:textId="696011F8" w:rsidR="00C4727C" w:rsidRPr="00CC6ACA" w:rsidRDefault="0075783B"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5783B">
              <w:rPr>
                <w:rFonts w:ascii="Browallia New" w:hAnsi="Browallia New" w:cs="Browallia New"/>
                <w:sz w:val="28"/>
                <w:szCs w:val="28"/>
              </w:rPr>
              <w:t>18,572,268</w:t>
            </w:r>
          </w:p>
        </w:tc>
        <w:tc>
          <w:tcPr>
            <w:tcW w:w="243" w:type="dxa"/>
          </w:tcPr>
          <w:p w14:paraId="4D260619" w14:textId="77777777" w:rsidR="00C4727C" w:rsidRPr="0075783B" w:rsidRDefault="00C4727C"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bottom w:val="single" w:sz="12" w:space="0" w:color="auto"/>
            </w:tcBorders>
            <w:vAlign w:val="bottom"/>
          </w:tcPr>
          <w:p w14:paraId="46C4CBDE" w14:textId="41499D2A" w:rsidR="00C4727C" w:rsidRPr="00CC6ACA" w:rsidRDefault="00FE2932" w:rsidP="00E3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18</w:t>
            </w:r>
            <w:r w:rsidR="00705C65" w:rsidRPr="00705C65">
              <w:rPr>
                <w:rFonts w:ascii="Browallia New" w:hAnsi="Browallia New" w:cs="Browallia New"/>
                <w:sz w:val="28"/>
                <w:szCs w:val="28"/>
              </w:rPr>
              <w:t>,</w:t>
            </w:r>
            <w:r w:rsidRPr="00FE2932">
              <w:rPr>
                <w:rFonts w:ascii="Browallia New" w:hAnsi="Browallia New" w:cs="Browallia New"/>
                <w:sz w:val="28"/>
                <w:szCs w:val="28"/>
              </w:rPr>
              <w:t>572</w:t>
            </w:r>
            <w:r w:rsidR="00705C65" w:rsidRPr="00705C65">
              <w:rPr>
                <w:rFonts w:ascii="Browallia New" w:hAnsi="Browallia New" w:cs="Browallia New"/>
                <w:sz w:val="28"/>
                <w:szCs w:val="28"/>
              </w:rPr>
              <w:t>,</w:t>
            </w:r>
            <w:r w:rsidRPr="00FE2932">
              <w:rPr>
                <w:rFonts w:ascii="Browallia New" w:hAnsi="Browallia New" w:cs="Browallia New"/>
                <w:sz w:val="28"/>
                <w:szCs w:val="28"/>
              </w:rPr>
              <w:t>268</w:t>
            </w:r>
          </w:p>
        </w:tc>
        <w:tc>
          <w:tcPr>
            <w:tcW w:w="248" w:type="dxa"/>
          </w:tcPr>
          <w:p w14:paraId="06CDEBE1"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24DEBD41" w14:textId="32ECD88B" w:rsidR="00C4727C" w:rsidRPr="00CC6ACA" w:rsidRDefault="0075783B"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5783B">
              <w:rPr>
                <w:rFonts w:ascii="Browallia New" w:hAnsi="Browallia New" w:cs="Browallia New"/>
                <w:sz w:val="28"/>
                <w:szCs w:val="28"/>
              </w:rPr>
              <w:t>7,587,840</w:t>
            </w:r>
          </w:p>
        </w:tc>
        <w:tc>
          <w:tcPr>
            <w:tcW w:w="245" w:type="dxa"/>
          </w:tcPr>
          <w:p w14:paraId="100F2807" w14:textId="77777777" w:rsidR="00C4727C" w:rsidRPr="00CC6ACA" w:rsidRDefault="00C4727C" w:rsidP="0075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Borders>
              <w:bottom w:val="single" w:sz="12" w:space="0" w:color="auto"/>
            </w:tcBorders>
          </w:tcPr>
          <w:p w14:paraId="307F5DF9" w14:textId="3D4D94F7" w:rsidR="00C4727C" w:rsidRPr="00CC6ACA" w:rsidRDefault="00FE2932"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E2932">
              <w:rPr>
                <w:rFonts w:ascii="Browallia New" w:hAnsi="Browallia New" w:cs="Browallia New"/>
                <w:sz w:val="28"/>
                <w:szCs w:val="28"/>
              </w:rPr>
              <w:t>7</w:t>
            </w:r>
            <w:r w:rsidR="00E30A14" w:rsidRPr="00E30A14">
              <w:rPr>
                <w:rFonts w:ascii="Browallia New" w:hAnsi="Browallia New" w:cs="Browallia New"/>
                <w:sz w:val="28"/>
                <w:szCs w:val="28"/>
                <w:lang w:val="en-GB"/>
              </w:rPr>
              <w:t>,</w:t>
            </w:r>
            <w:r w:rsidRPr="00FE2932">
              <w:rPr>
                <w:rFonts w:ascii="Browallia New" w:hAnsi="Browallia New" w:cs="Browallia New"/>
                <w:sz w:val="28"/>
                <w:szCs w:val="28"/>
              </w:rPr>
              <w:t>587</w:t>
            </w:r>
            <w:r w:rsidR="00E30A14" w:rsidRPr="00E30A14">
              <w:rPr>
                <w:rFonts w:ascii="Browallia New" w:hAnsi="Browallia New" w:cs="Browallia New"/>
                <w:sz w:val="28"/>
                <w:szCs w:val="28"/>
                <w:lang w:val="en-GB"/>
              </w:rPr>
              <w:t>,</w:t>
            </w:r>
            <w:r w:rsidRPr="00FE2932">
              <w:rPr>
                <w:rFonts w:ascii="Browallia New" w:hAnsi="Browallia New" w:cs="Browallia New"/>
                <w:sz w:val="28"/>
                <w:szCs w:val="28"/>
              </w:rPr>
              <w:t>840</w:t>
            </w:r>
          </w:p>
        </w:tc>
      </w:tr>
    </w:tbl>
    <w:p w14:paraId="5005A2CE" w14:textId="22595D1E" w:rsidR="00AC2FEB" w:rsidRDefault="00AC2FEB"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bookmarkStart w:id="2" w:name="_Hlk481826094"/>
    </w:p>
    <w:p w14:paraId="3B220CA4"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0955ACBD"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2935F3D0"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7D22798A"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6E624513"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7D303ED5" w14:textId="77777777" w:rsidR="009C4BF6"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p w14:paraId="4CD5774A" w14:textId="77777777" w:rsidR="009C4BF6" w:rsidRPr="00CC6ACA" w:rsidRDefault="009C4BF6" w:rsidP="00BA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8"/>
          <w:szCs w:val="28"/>
          <w:lang w:val="en-GB"/>
        </w:rPr>
      </w:pPr>
    </w:p>
    <w:tbl>
      <w:tblPr>
        <w:tblW w:w="9060" w:type="dxa"/>
        <w:tblInd w:w="360" w:type="dxa"/>
        <w:tblLayout w:type="fixed"/>
        <w:tblLook w:val="0000" w:firstRow="0" w:lastRow="0" w:firstColumn="0" w:lastColumn="0" w:noHBand="0" w:noVBand="0"/>
      </w:tblPr>
      <w:tblGrid>
        <w:gridCol w:w="3427"/>
        <w:gridCol w:w="1222"/>
        <w:gridCol w:w="243"/>
        <w:gridCol w:w="1227"/>
        <w:gridCol w:w="245"/>
        <w:gridCol w:w="1224"/>
        <w:gridCol w:w="245"/>
        <w:gridCol w:w="1227"/>
      </w:tblGrid>
      <w:tr w:rsidR="000A6C60" w:rsidRPr="00CC6ACA" w14:paraId="28A2241D" w14:textId="77777777" w:rsidTr="00CA03C8">
        <w:trPr>
          <w:cantSplit/>
          <w:tblHeader/>
        </w:trPr>
        <w:tc>
          <w:tcPr>
            <w:tcW w:w="3427" w:type="dxa"/>
          </w:tcPr>
          <w:p w14:paraId="05DC1CA0" w14:textId="77777777" w:rsidR="000A6C60" w:rsidRPr="00CC6ACA" w:rsidRDefault="000A6C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33" w:type="dxa"/>
            <w:gridSpan w:val="7"/>
          </w:tcPr>
          <w:p w14:paraId="3205EEAD" w14:textId="33C9391A" w:rsidR="000A6C60" w:rsidRPr="00CC6ACA" w:rsidRDefault="000A6C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2B3F68" w:rsidRPr="00CC6ACA" w14:paraId="3B02F477" w14:textId="77777777" w:rsidTr="00CA03C8">
        <w:trPr>
          <w:cantSplit/>
          <w:tblHeader/>
        </w:trPr>
        <w:tc>
          <w:tcPr>
            <w:tcW w:w="3427" w:type="dxa"/>
          </w:tcPr>
          <w:p w14:paraId="6F502807"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2" w:type="dxa"/>
            <w:gridSpan w:val="3"/>
          </w:tcPr>
          <w:p w14:paraId="711C76EC" w14:textId="633B30A1" w:rsidR="002B3F68" w:rsidRPr="00CC6ACA" w:rsidRDefault="0090178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2B3F68" w:rsidRPr="00CC6ACA">
              <w:rPr>
                <w:rFonts w:ascii="Browallia New" w:hAnsi="Browallia New" w:cs="Browallia New"/>
                <w:sz w:val="28"/>
                <w:szCs w:val="28"/>
                <w:cs/>
              </w:rPr>
              <w:t>การเงินรวม</w:t>
            </w:r>
          </w:p>
        </w:tc>
        <w:tc>
          <w:tcPr>
            <w:tcW w:w="245" w:type="dxa"/>
          </w:tcPr>
          <w:p w14:paraId="6C0B289A"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96" w:type="dxa"/>
            <w:gridSpan w:val="3"/>
            <w:tcBorders>
              <w:bottom w:val="single" w:sz="4" w:space="0" w:color="auto"/>
            </w:tcBorders>
          </w:tcPr>
          <w:p w14:paraId="0321994E" w14:textId="74AA37D0" w:rsidR="002B3F68" w:rsidRPr="00CC6ACA" w:rsidRDefault="0090178E" w:rsidP="00F3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hint="cs"/>
                <w:sz w:val="28"/>
                <w:szCs w:val="28"/>
                <w:cs/>
              </w:rPr>
              <w:t>ข้อมูลทาง</w:t>
            </w:r>
            <w:r w:rsidR="002B3F68" w:rsidRPr="00CC6ACA">
              <w:rPr>
                <w:rFonts w:ascii="Browallia New" w:hAnsi="Browallia New" w:cs="Browallia New"/>
                <w:sz w:val="28"/>
                <w:szCs w:val="28"/>
                <w:cs/>
              </w:rPr>
              <w:t>การเงินเฉพาะบริษัท</w:t>
            </w:r>
          </w:p>
        </w:tc>
      </w:tr>
      <w:tr w:rsidR="004B7012" w:rsidRPr="00CC6ACA" w14:paraId="3969BE3D" w14:textId="77777777" w:rsidTr="00CA03C8">
        <w:trPr>
          <w:cantSplit/>
          <w:tblHeader/>
        </w:trPr>
        <w:tc>
          <w:tcPr>
            <w:tcW w:w="3427" w:type="dxa"/>
          </w:tcPr>
          <w:p w14:paraId="7B695CBC" w14:textId="77777777" w:rsidR="004B7012" w:rsidRPr="00005732" w:rsidRDefault="004B7012" w:rsidP="004B7012">
            <w:pPr>
              <w:pStyle w:val="a0"/>
              <w:tabs>
                <w:tab w:val="clear" w:pos="360"/>
                <w:tab w:val="clear" w:pos="720"/>
                <w:tab w:val="clear" w:pos="1080"/>
                <w:tab w:val="left" w:pos="540"/>
              </w:tabs>
              <w:rPr>
                <w:rFonts w:ascii="Browallia New" w:hAnsi="Browallia New" w:cs="Browallia New"/>
                <w:cs/>
                <w:lang w:val="en-US"/>
              </w:rPr>
            </w:pPr>
          </w:p>
        </w:tc>
        <w:tc>
          <w:tcPr>
            <w:tcW w:w="1222" w:type="dxa"/>
            <w:tcBorders>
              <w:top w:val="single" w:sz="4" w:space="0" w:color="auto"/>
              <w:bottom w:val="single" w:sz="4" w:space="0" w:color="auto"/>
            </w:tcBorders>
            <w:vAlign w:val="bottom"/>
          </w:tcPr>
          <w:p w14:paraId="14179189" w14:textId="77610D8A"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6736E459"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227" w:type="dxa"/>
            <w:tcBorders>
              <w:top w:val="single" w:sz="4" w:space="0" w:color="auto"/>
              <w:bottom w:val="single" w:sz="4" w:space="0" w:color="auto"/>
            </w:tcBorders>
            <w:vAlign w:val="bottom"/>
          </w:tcPr>
          <w:p w14:paraId="3FE31149" w14:textId="089D5B19"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5" w:type="dxa"/>
            <w:vAlign w:val="bottom"/>
          </w:tcPr>
          <w:p w14:paraId="051AE707"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741DB249" w14:textId="4784C636" w:rsidR="004B7012" w:rsidRPr="00CC6ACA" w:rsidRDefault="004B7012" w:rsidP="004B7012">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00005732">
              <w:rPr>
                <w:rFonts w:ascii="Browallia New" w:eastAsia="SimSun" w:hAnsi="Browallia New" w:cs="Browallia New"/>
                <w:sz w:val="28"/>
                <w:szCs w:val="28"/>
                <w:cs/>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5" w:type="dxa"/>
            <w:vAlign w:val="bottom"/>
          </w:tcPr>
          <w:p w14:paraId="324D83F2"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227" w:type="dxa"/>
            <w:tcBorders>
              <w:bottom w:val="single" w:sz="4" w:space="0" w:color="auto"/>
            </w:tcBorders>
            <w:vAlign w:val="bottom"/>
          </w:tcPr>
          <w:p w14:paraId="62CBA444" w14:textId="1EAE711D"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583BB1" w:rsidRPr="00CC6ACA" w14:paraId="197A8DCD" w14:textId="77777777" w:rsidTr="00CA03C8">
        <w:trPr>
          <w:cantSplit/>
        </w:trPr>
        <w:tc>
          <w:tcPr>
            <w:tcW w:w="3427"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2"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shd w:val="clear" w:color="auto" w:fill="auto"/>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5"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CA03C8">
        <w:trPr>
          <w:cantSplit/>
        </w:trPr>
        <w:tc>
          <w:tcPr>
            <w:tcW w:w="3427" w:type="dxa"/>
            <w:vAlign w:val="bottom"/>
          </w:tcPr>
          <w:p w14:paraId="3720E092" w14:textId="350586B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p>
        </w:tc>
        <w:tc>
          <w:tcPr>
            <w:tcW w:w="1222"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shd w:val="clear" w:color="auto" w:fill="auto"/>
            <w:vAlign w:val="bottom"/>
          </w:tcPr>
          <w:p w14:paraId="3A7C343A" w14:textId="77777777" w:rsidR="001D04B2" w:rsidRPr="00CC6ACA" w:rsidRDefault="001D04B2" w:rsidP="004D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left="-108" w:right="3"/>
              <w:jc w:val="center"/>
              <w:rPr>
                <w:rFonts w:ascii="Browallia New" w:hAnsi="Browallia New" w:cs="Browallia New"/>
                <w:sz w:val="28"/>
                <w:szCs w:val="28"/>
              </w:rPr>
            </w:pPr>
          </w:p>
        </w:tc>
        <w:tc>
          <w:tcPr>
            <w:tcW w:w="245"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CC6ACA" w14:paraId="627E9EE7" w14:textId="77777777" w:rsidTr="00E5173E">
        <w:trPr>
          <w:cantSplit/>
        </w:trPr>
        <w:tc>
          <w:tcPr>
            <w:tcW w:w="3427" w:type="dxa"/>
            <w:vAlign w:val="bottom"/>
          </w:tcPr>
          <w:p w14:paraId="2F2C827F" w14:textId="7A83E0AF" w:rsidR="00E5173E" w:rsidRPr="00A64B0F"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64B0F">
              <w:rPr>
                <w:rFonts w:ascii="Browallia New" w:hAnsi="Browallia New" w:cs="Browallia New" w:hint="cs"/>
                <w:sz w:val="28"/>
                <w:szCs w:val="28"/>
                <w:cs/>
              </w:rPr>
              <w:t>บริ</w:t>
            </w:r>
            <w:r>
              <w:rPr>
                <w:rFonts w:ascii="Browallia New" w:hAnsi="Browallia New" w:cs="Browallia New" w:hint="cs"/>
                <w:sz w:val="28"/>
                <w:szCs w:val="28"/>
                <w:cs/>
              </w:rPr>
              <w:t>ษัท</w:t>
            </w:r>
            <w:r w:rsidR="00A6470C">
              <w:rPr>
                <w:rFonts w:ascii="Browallia New" w:hAnsi="Browallia New" w:cs="Browallia New" w:hint="cs"/>
                <w:sz w:val="28"/>
                <w:szCs w:val="28"/>
                <w:cs/>
              </w:rPr>
              <w:t>ย่อย</w:t>
            </w:r>
          </w:p>
        </w:tc>
        <w:tc>
          <w:tcPr>
            <w:tcW w:w="1222" w:type="dxa"/>
            <w:vAlign w:val="bottom"/>
          </w:tcPr>
          <w:p w14:paraId="5996FCCE" w14:textId="319840D3"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3" w:type="dxa"/>
          </w:tcPr>
          <w:p w14:paraId="106D4D4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shd w:val="clear" w:color="auto" w:fill="auto"/>
            <w:vAlign w:val="bottom"/>
          </w:tcPr>
          <w:p w14:paraId="4C3B03A6" w14:textId="38FBB233"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r>
              <w:rPr>
                <w:rFonts w:ascii="Browallia New" w:eastAsia="Arial Unicode MS" w:hAnsi="Browallia New" w:cs="Browallia New"/>
                <w:sz w:val="28"/>
                <w:szCs w:val="28"/>
              </w:rPr>
              <w:t xml:space="preserve"> </w:t>
            </w:r>
            <w:r w:rsidRPr="003E3918">
              <w:rPr>
                <w:rFonts w:ascii="Browallia New" w:eastAsia="Arial Unicode MS" w:hAnsi="Browallia New" w:cs="Browallia New"/>
                <w:sz w:val="28"/>
                <w:szCs w:val="28"/>
              </w:rPr>
              <w:t>-</w:t>
            </w:r>
          </w:p>
        </w:tc>
        <w:tc>
          <w:tcPr>
            <w:tcW w:w="245" w:type="dxa"/>
          </w:tcPr>
          <w:p w14:paraId="0F07C323"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7D5C24C" w14:textId="44BFF0A3" w:rsidR="00E5173E" w:rsidRPr="00CC6ACA" w:rsidRDefault="009B0DF8"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75F81">
              <w:rPr>
                <w:rFonts w:ascii="Browallia New" w:hAnsi="Browallia New" w:cs="Browallia New"/>
                <w:sz w:val="28"/>
                <w:szCs w:val="28"/>
              </w:rPr>
              <w:t>12,631,272</w:t>
            </w:r>
          </w:p>
        </w:tc>
        <w:tc>
          <w:tcPr>
            <w:tcW w:w="245" w:type="dxa"/>
          </w:tcPr>
          <w:p w14:paraId="1E8BBA5F"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7179A367" w14:textId="337C1C04" w:rsidR="00E5173E" w:rsidRPr="00CC6ACA" w:rsidRDefault="00A6470C"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16</w:t>
            </w:r>
            <w:r w:rsidRPr="00F94D28">
              <w:rPr>
                <w:rFonts w:ascii="Browallia New" w:hAnsi="Browallia New" w:cs="Browallia New"/>
                <w:sz w:val="28"/>
                <w:szCs w:val="28"/>
              </w:rPr>
              <w:t>,</w:t>
            </w:r>
            <w:r w:rsidRPr="00FE2932">
              <w:rPr>
                <w:rFonts w:ascii="Browallia New" w:hAnsi="Browallia New" w:cs="Browallia New"/>
                <w:sz w:val="28"/>
                <w:szCs w:val="28"/>
              </w:rPr>
              <w:t>865</w:t>
            </w:r>
            <w:r w:rsidRPr="00F94D28">
              <w:rPr>
                <w:rFonts w:ascii="Browallia New" w:hAnsi="Browallia New" w:cs="Browallia New"/>
                <w:sz w:val="28"/>
                <w:szCs w:val="28"/>
              </w:rPr>
              <w:t>,</w:t>
            </w:r>
            <w:r w:rsidRPr="00FE2932">
              <w:rPr>
                <w:rFonts w:ascii="Browallia New" w:hAnsi="Browallia New" w:cs="Browallia New"/>
                <w:sz w:val="28"/>
                <w:szCs w:val="28"/>
              </w:rPr>
              <w:t>418</w:t>
            </w:r>
          </w:p>
        </w:tc>
      </w:tr>
      <w:tr w:rsidR="00A6470C" w:rsidRPr="00CC6ACA" w14:paraId="3667B202" w14:textId="77777777" w:rsidTr="00E5173E">
        <w:trPr>
          <w:cantSplit/>
          <w:trHeight w:val="270"/>
        </w:trPr>
        <w:tc>
          <w:tcPr>
            <w:tcW w:w="3427" w:type="dxa"/>
            <w:vAlign w:val="bottom"/>
          </w:tcPr>
          <w:p w14:paraId="15932AA2" w14:textId="1BB24D36" w:rsidR="00A6470C" w:rsidRPr="00CC6AC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hint="cs"/>
                <w:sz w:val="28"/>
                <w:szCs w:val="28"/>
                <w:cs/>
              </w:rPr>
              <w:t>การดำเนินงานร่วมกัน</w:t>
            </w:r>
          </w:p>
        </w:tc>
        <w:tc>
          <w:tcPr>
            <w:tcW w:w="1222" w:type="dxa"/>
            <w:tcBorders>
              <w:bottom w:val="single" w:sz="4" w:space="0" w:color="auto"/>
            </w:tcBorders>
          </w:tcPr>
          <w:p w14:paraId="49D74492" w14:textId="32FEBE29" w:rsidR="00A6470C" w:rsidRPr="00CC6ACA" w:rsidRDefault="00A6470C" w:rsidP="00A647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35BBA">
              <w:rPr>
                <w:rFonts w:ascii="Browallia New" w:hAnsi="Browallia New" w:cs="Browallia New"/>
                <w:sz w:val="28"/>
                <w:szCs w:val="28"/>
              </w:rPr>
              <w:t>793,433</w:t>
            </w:r>
          </w:p>
        </w:tc>
        <w:tc>
          <w:tcPr>
            <w:tcW w:w="243" w:type="dxa"/>
            <w:vAlign w:val="bottom"/>
          </w:tcPr>
          <w:p w14:paraId="626E65F6" w14:textId="77777777" w:rsidR="00A6470C" w:rsidRPr="00CC6AC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bottom w:val="single" w:sz="4" w:space="0" w:color="auto"/>
            </w:tcBorders>
            <w:shd w:val="clear" w:color="auto" w:fill="auto"/>
            <w:vAlign w:val="bottom"/>
          </w:tcPr>
          <w:p w14:paraId="404A6ECD" w14:textId="0112CA02" w:rsidR="00A6470C" w:rsidRPr="00C81475"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5E5DD1">
              <w:rPr>
                <w:rFonts w:ascii="Browallia New" w:eastAsia="Arial Unicode MS" w:hAnsi="Browallia New" w:cs="Browallia New"/>
                <w:sz w:val="28"/>
                <w:szCs w:val="28"/>
              </w:rPr>
              <w:t xml:space="preserve">        </w:t>
            </w:r>
            <w:r w:rsidRPr="00E55803">
              <w:rPr>
                <w:rFonts w:ascii="Browallia New" w:eastAsia="Arial Unicode MS" w:hAnsi="Browallia New" w:cs="Browallia New"/>
                <w:sz w:val="28"/>
                <w:szCs w:val="28"/>
              </w:rPr>
              <w:t>-</w:t>
            </w:r>
          </w:p>
        </w:tc>
        <w:tc>
          <w:tcPr>
            <w:tcW w:w="245" w:type="dxa"/>
            <w:vAlign w:val="bottom"/>
          </w:tcPr>
          <w:p w14:paraId="02897F8D" w14:textId="77777777" w:rsidR="00A6470C" w:rsidRPr="00CC6AC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tcPr>
          <w:p w14:paraId="6FEEE5DD" w14:textId="575ABADB" w:rsidR="00A6470C" w:rsidRPr="00CC6AC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5" w:type="dxa"/>
            <w:vAlign w:val="bottom"/>
          </w:tcPr>
          <w:p w14:paraId="3AF53E7B" w14:textId="77777777" w:rsidR="00A6470C" w:rsidRPr="00CC6ACA"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bottom w:val="single" w:sz="4" w:space="0" w:color="auto"/>
            </w:tcBorders>
          </w:tcPr>
          <w:p w14:paraId="6D6AD484" w14:textId="2445B326" w:rsidR="00A6470C" w:rsidRPr="00A6470C" w:rsidRDefault="00A6470C" w:rsidP="00A6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3E3918">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     </w:t>
            </w:r>
            <w:r w:rsidRPr="003E3918">
              <w:rPr>
                <w:rFonts w:ascii="Browallia New" w:eastAsia="Arial Unicode MS" w:hAnsi="Browallia New" w:cs="Browallia New"/>
                <w:sz w:val="28"/>
                <w:szCs w:val="28"/>
              </w:rPr>
              <w:t xml:space="preserve"> -</w:t>
            </w:r>
          </w:p>
        </w:tc>
      </w:tr>
      <w:tr w:rsidR="00E5173E" w:rsidRPr="00CC6ACA" w14:paraId="0AB7F887" w14:textId="77777777" w:rsidTr="00E5173E">
        <w:trPr>
          <w:cantSplit/>
          <w:trHeight w:val="270"/>
        </w:trPr>
        <w:tc>
          <w:tcPr>
            <w:tcW w:w="3427" w:type="dxa"/>
            <w:vAlign w:val="bottom"/>
          </w:tcPr>
          <w:p w14:paraId="7FE3D86C" w14:textId="372BEB77" w:rsidR="00E5173E"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222" w:type="dxa"/>
            <w:tcBorders>
              <w:top w:val="single" w:sz="4" w:space="0" w:color="auto"/>
              <w:bottom w:val="single" w:sz="12" w:space="0" w:color="auto"/>
            </w:tcBorders>
          </w:tcPr>
          <w:p w14:paraId="62F2B645" w14:textId="248F95EA" w:rsidR="00E5173E" w:rsidRPr="00B35BBA" w:rsidRDefault="009B0DF8"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35BBA">
              <w:rPr>
                <w:rFonts w:ascii="Browallia New" w:hAnsi="Browallia New" w:cs="Browallia New"/>
                <w:sz w:val="28"/>
                <w:szCs w:val="28"/>
              </w:rPr>
              <w:t>793,433</w:t>
            </w:r>
          </w:p>
        </w:tc>
        <w:tc>
          <w:tcPr>
            <w:tcW w:w="243" w:type="dxa"/>
            <w:vAlign w:val="bottom"/>
          </w:tcPr>
          <w:p w14:paraId="14476BD5"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4" w:space="0" w:color="auto"/>
              <w:bottom w:val="single" w:sz="12" w:space="0" w:color="auto"/>
            </w:tcBorders>
            <w:shd w:val="clear" w:color="auto" w:fill="auto"/>
            <w:vAlign w:val="bottom"/>
          </w:tcPr>
          <w:p w14:paraId="13007A09" w14:textId="2C7452E5" w:rsidR="00E5173E" w:rsidRPr="005E5DD1" w:rsidRDefault="009B0DF8"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w:t>
            </w:r>
            <w:r w:rsidRPr="00E55803">
              <w:rPr>
                <w:rFonts w:ascii="Browallia New" w:eastAsia="Arial Unicode MS" w:hAnsi="Browallia New" w:cs="Browallia New"/>
                <w:sz w:val="28"/>
                <w:szCs w:val="28"/>
              </w:rPr>
              <w:t>-</w:t>
            </w:r>
          </w:p>
        </w:tc>
        <w:tc>
          <w:tcPr>
            <w:tcW w:w="245" w:type="dxa"/>
            <w:vAlign w:val="bottom"/>
          </w:tcPr>
          <w:p w14:paraId="145672D4"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537FF466" w14:textId="0AE0F6EE" w:rsidR="00E5173E" w:rsidRPr="00875F81" w:rsidRDefault="009B0DF8" w:rsidP="0098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eastAsia="Arial Unicode MS" w:hAnsi="Browallia New" w:cs="Browallia New" w:hint="cs"/>
                <w:sz w:val="28"/>
                <w:szCs w:val="28"/>
                <w:cs/>
              </w:rPr>
              <w:t xml:space="preserve">   </w:t>
            </w:r>
            <w:r w:rsidR="0098685E">
              <w:rPr>
                <w:rFonts w:ascii="Browallia New" w:eastAsia="Arial Unicode MS" w:hAnsi="Browallia New" w:cs="Browallia New"/>
                <w:sz w:val="28"/>
                <w:szCs w:val="28"/>
              </w:rPr>
              <w:t>1</w:t>
            </w:r>
            <w:r w:rsidR="0098685E" w:rsidRPr="00875F81">
              <w:rPr>
                <w:rFonts w:ascii="Browallia New" w:hAnsi="Browallia New" w:cs="Browallia New"/>
                <w:sz w:val="28"/>
                <w:szCs w:val="28"/>
              </w:rPr>
              <w:t>2,631,272</w:t>
            </w:r>
          </w:p>
        </w:tc>
        <w:tc>
          <w:tcPr>
            <w:tcW w:w="245" w:type="dxa"/>
            <w:vAlign w:val="bottom"/>
          </w:tcPr>
          <w:p w14:paraId="6ECFCE89"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4" w:space="0" w:color="auto"/>
              <w:bottom w:val="single" w:sz="12" w:space="0" w:color="auto"/>
            </w:tcBorders>
          </w:tcPr>
          <w:p w14:paraId="353343AC" w14:textId="4C80568B" w:rsidR="00E5173E" w:rsidRPr="00FE2932" w:rsidRDefault="009B0DF8"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16</w:t>
            </w:r>
            <w:r w:rsidRPr="00F94D28">
              <w:rPr>
                <w:rFonts w:ascii="Browallia New" w:hAnsi="Browallia New" w:cs="Browallia New"/>
                <w:sz w:val="28"/>
                <w:szCs w:val="28"/>
              </w:rPr>
              <w:t>,</w:t>
            </w:r>
            <w:r w:rsidRPr="00FE2932">
              <w:rPr>
                <w:rFonts w:ascii="Browallia New" w:hAnsi="Browallia New" w:cs="Browallia New"/>
                <w:sz w:val="28"/>
                <w:szCs w:val="28"/>
              </w:rPr>
              <w:t>865</w:t>
            </w:r>
            <w:r w:rsidRPr="00F94D28">
              <w:rPr>
                <w:rFonts w:ascii="Browallia New" w:hAnsi="Browallia New" w:cs="Browallia New"/>
                <w:sz w:val="28"/>
                <w:szCs w:val="28"/>
              </w:rPr>
              <w:t>,</w:t>
            </w:r>
            <w:r w:rsidRPr="00FE2932">
              <w:rPr>
                <w:rFonts w:ascii="Browallia New" w:hAnsi="Browallia New" w:cs="Browallia New"/>
                <w:sz w:val="28"/>
                <w:szCs w:val="28"/>
              </w:rPr>
              <w:t>418</w:t>
            </w:r>
          </w:p>
        </w:tc>
      </w:tr>
      <w:tr w:rsidR="00E5173E" w:rsidRPr="00CC6ACA" w14:paraId="31A2DB3A" w14:textId="77777777" w:rsidTr="00CA03C8">
        <w:trPr>
          <w:cantSplit/>
        </w:trPr>
        <w:tc>
          <w:tcPr>
            <w:tcW w:w="3427" w:type="dxa"/>
          </w:tcPr>
          <w:p w14:paraId="4B9FBBBF" w14:textId="4745A8EA"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2" w:type="dxa"/>
            <w:tcBorders>
              <w:top w:val="single" w:sz="12" w:space="0" w:color="auto"/>
            </w:tcBorders>
          </w:tcPr>
          <w:p w14:paraId="49F26E5F"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12" w:space="0" w:color="auto"/>
            </w:tcBorders>
            <w:shd w:val="clear" w:color="auto" w:fill="auto"/>
          </w:tcPr>
          <w:p w14:paraId="13EF1F73"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96456F"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3AF2982E"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C4E2E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12" w:space="0" w:color="auto"/>
            </w:tcBorders>
          </w:tcPr>
          <w:p w14:paraId="274232C8"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CC6ACA" w14:paraId="6D936DFD" w14:textId="77777777" w:rsidTr="00CA03C8">
        <w:trPr>
          <w:cantSplit/>
        </w:trPr>
        <w:tc>
          <w:tcPr>
            <w:tcW w:w="3427" w:type="dxa"/>
          </w:tcPr>
          <w:p w14:paraId="7FC17FC8" w14:textId="45FD74E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C2FEB">
              <w:rPr>
                <w:rFonts w:ascii="Browallia New" w:hAnsi="Browallia New" w:cs="Browallia New"/>
                <w:b/>
                <w:bCs/>
                <w:sz w:val="28"/>
                <w:szCs w:val="28"/>
                <w:cs/>
              </w:rPr>
              <w:t>เจ้าหนี้อื่น</w:t>
            </w:r>
          </w:p>
        </w:tc>
        <w:tc>
          <w:tcPr>
            <w:tcW w:w="1222" w:type="dxa"/>
            <w:vAlign w:val="bottom"/>
          </w:tcPr>
          <w:p w14:paraId="3D502394"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shd w:val="clear" w:color="auto" w:fill="auto"/>
          </w:tcPr>
          <w:p w14:paraId="11CA3317"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516BF9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24BFD8B9" w14:textId="77777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EE9E9C6"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1EBA5674"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CC6ACA" w14:paraId="22FF7B1C" w14:textId="77777777">
        <w:trPr>
          <w:cantSplit/>
        </w:trPr>
        <w:tc>
          <w:tcPr>
            <w:tcW w:w="3427" w:type="dxa"/>
            <w:vAlign w:val="bottom"/>
          </w:tcPr>
          <w:p w14:paraId="09B6EF17" w14:textId="4B44675D"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22" w:type="dxa"/>
            <w:vAlign w:val="bottom"/>
          </w:tcPr>
          <w:p w14:paraId="49FEEEDE" w14:textId="0F0AF34F"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3" w:type="dxa"/>
          </w:tcPr>
          <w:p w14:paraId="541E8640"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shd w:val="clear" w:color="auto" w:fill="auto"/>
            <w:vAlign w:val="bottom"/>
          </w:tcPr>
          <w:p w14:paraId="321129A8" w14:textId="548D7D1C"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r>
              <w:rPr>
                <w:rFonts w:ascii="Browallia New" w:eastAsia="Arial Unicode MS" w:hAnsi="Browallia New" w:cs="Browallia New"/>
                <w:sz w:val="28"/>
                <w:szCs w:val="28"/>
              </w:rPr>
              <w:t xml:space="preserve"> </w:t>
            </w:r>
            <w:r w:rsidRPr="003E3918">
              <w:rPr>
                <w:rFonts w:ascii="Browallia New" w:eastAsia="Arial Unicode MS" w:hAnsi="Browallia New" w:cs="Browallia New"/>
                <w:sz w:val="28"/>
                <w:szCs w:val="28"/>
              </w:rPr>
              <w:t>-</w:t>
            </w:r>
          </w:p>
        </w:tc>
        <w:tc>
          <w:tcPr>
            <w:tcW w:w="245" w:type="dxa"/>
          </w:tcPr>
          <w:p w14:paraId="5777D4C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224" w:type="dxa"/>
            <w:vAlign w:val="bottom"/>
          </w:tcPr>
          <w:p w14:paraId="2B2B4384" w14:textId="44656BBD"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5" w:type="dxa"/>
          </w:tcPr>
          <w:p w14:paraId="35C9FBA4"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20C79081" w14:textId="6C966A66"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8</w:t>
            </w:r>
            <w:r w:rsidRPr="00D71720">
              <w:rPr>
                <w:rFonts w:ascii="Browallia New" w:hAnsi="Browallia New" w:cs="Browallia New"/>
                <w:sz w:val="28"/>
                <w:szCs w:val="28"/>
              </w:rPr>
              <w:t>,</w:t>
            </w:r>
            <w:r w:rsidRPr="00FE2932">
              <w:rPr>
                <w:rFonts w:ascii="Browallia New" w:hAnsi="Browallia New" w:cs="Browallia New"/>
                <w:sz w:val="28"/>
                <w:szCs w:val="28"/>
              </w:rPr>
              <w:t>333</w:t>
            </w:r>
            <w:r w:rsidRPr="00D71720">
              <w:rPr>
                <w:rFonts w:ascii="Browallia New" w:hAnsi="Browallia New" w:cs="Browallia New"/>
                <w:sz w:val="28"/>
                <w:szCs w:val="28"/>
              </w:rPr>
              <w:t>,</w:t>
            </w:r>
            <w:r w:rsidRPr="00FE2932">
              <w:rPr>
                <w:rFonts w:ascii="Browallia New" w:hAnsi="Browallia New" w:cs="Browallia New"/>
                <w:sz w:val="28"/>
                <w:szCs w:val="28"/>
              </w:rPr>
              <w:t>675</w:t>
            </w:r>
          </w:p>
        </w:tc>
      </w:tr>
      <w:tr w:rsidR="00E5173E" w:rsidRPr="00CC6ACA" w14:paraId="6174784E" w14:textId="77777777" w:rsidTr="00CA03C8">
        <w:trPr>
          <w:cantSplit/>
        </w:trPr>
        <w:tc>
          <w:tcPr>
            <w:tcW w:w="3427" w:type="dxa"/>
            <w:vAlign w:val="bottom"/>
          </w:tcPr>
          <w:p w14:paraId="63DB8BB5" w14:textId="0A7191B9"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22" w:type="dxa"/>
            <w:tcBorders>
              <w:bottom w:val="single" w:sz="2" w:space="0" w:color="auto"/>
            </w:tcBorders>
          </w:tcPr>
          <w:p w14:paraId="788B83AE" w14:textId="42B78777"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D4257">
              <w:rPr>
                <w:rFonts w:ascii="Browallia New" w:hAnsi="Browallia New" w:cs="Browallia New"/>
                <w:sz w:val="28"/>
                <w:szCs w:val="28"/>
              </w:rPr>
              <w:t>1,903,037</w:t>
            </w:r>
          </w:p>
        </w:tc>
        <w:tc>
          <w:tcPr>
            <w:tcW w:w="243" w:type="dxa"/>
          </w:tcPr>
          <w:p w14:paraId="1B479DC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27" w:type="dxa"/>
            <w:tcBorders>
              <w:bottom w:val="single" w:sz="2" w:space="0" w:color="auto"/>
            </w:tcBorders>
            <w:shd w:val="clear" w:color="auto" w:fill="auto"/>
            <w:vAlign w:val="bottom"/>
          </w:tcPr>
          <w:p w14:paraId="257BAC30" w14:textId="086C78BC"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10</w:t>
            </w:r>
            <w:r w:rsidRPr="00D1520F">
              <w:rPr>
                <w:rFonts w:ascii="Browallia New" w:hAnsi="Browallia New" w:cs="Browallia New"/>
                <w:sz w:val="28"/>
                <w:szCs w:val="28"/>
              </w:rPr>
              <w:t>,</w:t>
            </w:r>
            <w:r w:rsidRPr="00FE2932">
              <w:rPr>
                <w:rFonts w:ascii="Browallia New" w:hAnsi="Browallia New" w:cs="Browallia New"/>
                <w:sz w:val="28"/>
                <w:szCs w:val="28"/>
              </w:rPr>
              <w:t>834</w:t>
            </w:r>
            <w:r w:rsidRPr="00D1520F">
              <w:rPr>
                <w:rFonts w:ascii="Browallia New" w:hAnsi="Browallia New" w:cs="Browallia New"/>
                <w:sz w:val="28"/>
                <w:szCs w:val="28"/>
              </w:rPr>
              <w:t>,</w:t>
            </w:r>
            <w:r w:rsidRPr="00FE2932">
              <w:rPr>
                <w:rFonts w:ascii="Browallia New" w:hAnsi="Browallia New" w:cs="Browallia New"/>
                <w:sz w:val="28"/>
                <w:szCs w:val="28"/>
              </w:rPr>
              <w:t>114</w:t>
            </w:r>
          </w:p>
        </w:tc>
        <w:tc>
          <w:tcPr>
            <w:tcW w:w="245" w:type="dxa"/>
          </w:tcPr>
          <w:p w14:paraId="14897453"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4" w:type="dxa"/>
            <w:tcBorders>
              <w:bottom w:val="single" w:sz="2" w:space="0" w:color="auto"/>
            </w:tcBorders>
          </w:tcPr>
          <w:p w14:paraId="7840412E" w14:textId="4E15D28E"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D4257">
              <w:rPr>
                <w:rFonts w:ascii="Browallia New" w:hAnsi="Browallia New" w:cs="Browallia New"/>
                <w:sz w:val="28"/>
                <w:szCs w:val="28"/>
              </w:rPr>
              <w:t>901,372</w:t>
            </w:r>
          </w:p>
        </w:tc>
        <w:tc>
          <w:tcPr>
            <w:tcW w:w="245" w:type="dxa"/>
          </w:tcPr>
          <w:p w14:paraId="54118848"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27" w:type="dxa"/>
            <w:tcBorders>
              <w:bottom w:val="single" w:sz="2" w:space="0" w:color="auto"/>
            </w:tcBorders>
          </w:tcPr>
          <w:p w14:paraId="3FA614B0" w14:textId="43A35B5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w:t>
            </w:r>
            <w:r w:rsidRPr="00F11071">
              <w:rPr>
                <w:rFonts w:ascii="Browallia New" w:hAnsi="Browallia New" w:cs="Browallia New"/>
                <w:sz w:val="28"/>
                <w:szCs w:val="28"/>
              </w:rPr>
              <w:t>,</w:t>
            </w:r>
            <w:r w:rsidRPr="00FE2932">
              <w:rPr>
                <w:rFonts w:ascii="Browallia New" w:hAnsi="Browallia New" w:cs="Browallia New"/>
                <w:sz w:val="28"/>
                <w:szCs w:val="28"/>
              </w:rPr>
              <w:t>450</w:t>
            </w:r>
            <w:r w:rsidRPr="00F11071">
              <w:rPr>
                <w:rFonts w:ascii="Browallia New" w:hAnsi="Browallia New" w:cs="Browallia New"/>
                <w:sz w:val="28"/>
                <w:szCs w:val="28"/>
              </w:rPr>
              <w:t>,</w:t>
            </w:r>
            <w:r w:rsidRPr="00FE2932">
              <w:rPr>
                <w:rFonts w:ascii="Browallia New" w:hAnsi="Browallia New" w:cs="Browallia New"/>
                <w:sz w:val="28"/>
                <w:szCs w:val="28"/>
              </w:rPr>
              <w:t>852</w:t>
            </w:r>
          </w:p>
        </w:tc>
      </w:tr>
      <w:tr w:rsidR="00E5173E" w:rsidRPr="00CC6ACA" w14:paraId="33F1E8A2" w14:textId="77777777" w:rsidTr="00CA03C8">
        <w:trPr>
          <w:cantSplit/>
          <w:trHeight w:val="71"/>
        </w:trPr>
        <w:tc>
          <w:tcPr>
            <w:tcW w:w="3427" w:type="dxa"/>
            <w:vAlign w:val="bottom"/>
          </w:tcPr>
          <w:p w14:paraId="2ABD3BB5" w14:textId="3572F17D"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22" w:type="dxa"/>
            <w:tcBorders>
              <w:top w:val="single" w:sz="2" w:space="0" w:color="auto"/>
              <w:bottom w:val="single" w:sz="12" w:space="0" w:color="auto"/>
            </w:tcBorders>
          </w:tcPr>
          <w:p w14:paraId="38A848AD" w14:textId="52F7DB28"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D4257">
              <w:rPr>
                <w:rFonts w:ascii="Browallia New" w:hAnsi="Browallia New" w:cs="Browallia New"/>
                <w:sz w:val="28"/>
                <w:szCs w:val="28"/>
              </w:rPr>
              <w:t>1,903,037</w:t>
            </w:r>
          </w:p>
        </w:tc>
        <w:tc>
          <w:tcPr>
            <w:tcW w:w="243" w:type="dxa"/>
          </w:tcPr>
          <w:p w14:paraId="2AF8D7F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2" w:space="0" w:color="auto"/>
              <w:bottom w:val="single" w:sz="12" w:space="0" w:color="auto"/>
            </w:tcBorders>
            <w:shd w:val="clear" w:color="auto" w:fill="auto"/>
          </w:tcPr>
          <w:p w14:paraId="2782AECC" w14:textId="4491AE36"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10</w:t>
            </w:r>
            <w:r w:rsidRPr="00D1520F">
              <w:rPr>
                <w:rFonts w:ascii="Browallia New" w:hAnsi="Browallia New" w:cs="Browallia New"/>
                <w:sz w:val="28"/>
                <w:szCs w:val="28"/>
              </w:rPr>
              <w:t>,</w:t>
            </w:r>
            <w:r w:rsidRPr="00FE2932">
              <w:rPr>
                <w:rFonts w:ascii="Browallia New" w:hAnsi="Browallia New" w:cs="Browallia New"/>
                <w:sz w:val="28"/>
                <w:szCs w:val="28"/>
              </w:rPr>
              <w:t>834</w:t>
            </w:r>
            <w:r w:rsidRPr="00D1520F">
              <w:rPr>
                <w:rFonts w:ascii="Browallia New" w:hAnsi="Browallia New" w:cs="Browallia New"/>
                <w:sz w:val="28"/>
                <w:szCs w:val="28"/>
              </w:rPr>
              <w:t>,</w:t>
            </w:r>
            <w:r w:rsidRPr="00FE2932">
              <w:rPr>
                <w:rFonts w:ascii="Browallia New" w:hAnsi="Browallia New" w:cs="Browallia New"/>
                <w:sz w:val="28"/>
                <w:szCs w:val="28"/>
              </w:rPr>
              <w:t>114</w:t>
            </w:r>
          </w:p>
        </w:tc>
        <w:tc>
          <w:tcPr>
            <w:tcW w:w="245" w:type="dxa"/>
          </w:tcPr>
          <w:p w14:paraId="5B789030"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2" w:space="0" w:color="auto"/>
              <w:bottom w:val="single" w:sz="12" w:space="0" w:color="auto"/>
            </w:tcBorders>
          </w:tcPr>
          <w:p w14:paraId="3B40779A" w14:textId="50430463"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D4257">
              <w:rPr>
                <w:rFonts w:ascii="Browallia New" w:hAnsi="Browallia New" w:cs="Browallia New"/>
                <w:sz w:val="28"/>
                <w:szCs w:val="28"/>
              </w:rPr>
              <w:t>901,372</w:t>
            </w:r>
          </w:p>
        </w:tc>
        <w:tc>
          <w:tcPr>
            <w:tcW w:w="245" w:type="dxa"/>
          </w:tcPr>
          <w:p w14:paraId="33391395"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top w:val="single" w:sz="2" w:space="0" w:color="auto"/>
              <w:bottom w:val="single" w:sz="12" w:space="0" w:color="auto"/>
            </w:tcBorders>
          </w:tcPr>
          <w:p w14:paraId="2FB0FD4B" w14:textId="4F8AD93D"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E2932">
              <w:rPr>
                <w:rFonts w:ascii="Browallia New" w:hAnsi="Browallia New" w:cs="Browallia New"/>
                <w:sz w:val="28"/>
                <w:szCs w:val="28"/>
              </w:rPr>
              <w:t>9</w:t>
            </w:r>
            <w:r w:rsidRPr="001E4500">
              <w:rPr>
                <w:rFonts w:ascii="Browallia New" w:hAnsi="Browallia New" w:cs="Browallia New"/>
                <w:sz w:val="28"/>
                <w:szCs w:val="28"/>
              </w:rPr>
              <w:t>,</w:t>
            </w:r>
            <w:r w:rsidRPr="00FE2932">
              <w:rPr>
                <w:rFonts w:ascii="Browallia New" w:hAnsi="Browallia New" w:cs="Browallia New"/>
                <w:sz w:val="28"/>
                <w:szCs w:val="28"/>
              </w:rPr>
              <w:t>784</w:t>
            </w:r>
            <w:r w:rsidRPr="001E4500">
              <w:rPr>
                <w:rFonts w:ascii="Browallia New" w:hAnsi="Browallia New" w:cs="Browallia New"/>
                <w:sz w:val="28"/>
                <w:szCs w:val="28"/>
              </w:rPr>
              <w:t>,</w:t>
            </w:r>
            <w:r w:rsidRPr="00FE2932">
              <w:rPr>
                <w:rFonts w:ascii="Browallia New" w:hAnsi="Browallia New" w:cs="Browallia New"/>
                <w:sz w:val="28"/>
                <w:szCs w:val="28"/>
              </w:rPr>
              <w:t>527</w:t>
            </w:r>
          </w:p>
        </w:tc>
      </w:tr>
      <w:tr w:rsidR="00E5173E" w:rsidRPr="00CC6ACA" w14:paraId="172DB831" w14:textId="77777777" w:rsidTr="00CA03C8">
        <w:trPr>
          <w:cantSplit/>
        </w:trPr>
        <w:tc>
          <w:tcPr>
            <w:tcW w:w="3427" w:type="dxa"/>
          </w:tcPr>
          <w:p w14:paraId="1286E363" w14:textId="584879DD"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tcPr>
          <w:p w14:paraId="5BCE1352" w14:textId="6F77FC55"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BC82023"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shd w:val="clear" w:color="auto" w:fill="auto"/>
          </w:tcPr>
          <w:p w14:paraId="17858F0C" w14:textId="69183C0B"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79CD78E7"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5AA422F0" w14:textId="61C452E0"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5DD361D"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271EA12" w14:textId="43AC5642"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67F8377D" w14:textId="77777777" w:rsidTr="00CA03C8">
        <w:trPr>
          <w:cantSplit/>
        </w:trPr>
        <w:tc>
          <w:tcPr>
            <w:tcW w:w="3427" w:type="dxa"/>
          </w:tcPr>
          <w:p w14:paraId="4EB3DCCC" w14:textId="77019EC3" w:rsidR="00E5173E" w:rsidRPr="00B019CC"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B019CC">
              <w:rPr>
                <w:rFonts w:ascii="Browallia New" w:hAnsi="Browallia New" w:cs="Browallia New"/>
                <w:b/>
                <w:bCs/>
                <w:sz w:val="28"/>
                <w:szCs w:val="28"/>
                <w:cs/>
              </w:rPr>
              <w:t>ค่าใช้จ่ายค้างจ่ายโครงการ</w:t>
            </w:r>
          </w:p>
        </w:tc>
        <w:tc>
          <w:tcPr>
            <w:tcW w:w="1222" w:type="dxa"/>
          </w:tcPr>
          <w:p w14:paraId="652A4E0E"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23016806"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shd w:val="clear" w:color="auto" w:fill="auto"/>
          </w:tcPr>
          <w:p w14:paraId="0800681A"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2A67096"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1639D46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395555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52F6FA96"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2CAA46B9" w14:textId="77777777">
        <w:trPr>
          <w:cantSplit/>
        </w:trPr>
        <w:tc>
          <w:tcPr>
            <w:tcW w:w="3427" w:type="dxa"/>
            <w:vAlign w:val="bottom"/>
          </w:tcPr>
          <w:p w14:paraId="4A6C9687" w14:textId="12455A35"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22" w:type="dxa"/>
            <w:vAlign w:val="bottom"/>
          </w:tcPr>
          <w:p w14:paraId="42D7A3AB" w14:textId="6C0CF585"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3" w:type="dxa"/>
          </w:tcPr>
          <w:p w14:paraId="65AE9CCD"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7" w:type="dxa"/>
            <w:shd w:val="clear" w:color="auto" w:fill="auto"/>
            <w:vAlign w:val="bottom"/>
          </w:tcPr>
          <w:p w14:paraId="76C261D3" w14:textId="5E8FCEA6" w:rsidR="00E5173E" w:rsidRPr="00C81475"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3E3918">
              <w:rPr>
                <w:rFonts w:ascii="Browallia New" w:eastAsia="Arial Unicode MS" w:hAnsi="Browallia New" w:cs="Browallia New"/>
                <w:sz w:val="28"/>
                <w:szCs w:val="28"/>
              </w:rPr>
              <w:t xml:space="preserve">       </w:t>
            </w:r>
            <w:r>
              <w:rPr>
                <w:rFonts w:ascii="Browallia New" w:eastAsia="Arial Unicode MS" w:hAnsi="Browallia New" w:cs="Browallia New"/>
                <w:sz w:val="28"/>
                <w:szCs w:val="28"/>
              </w:rPr>
              <w:t xml:space="preserve"> </w:t>
            </w:r>
            <w:r w:rsidRPr="003E3918">
              <w:rPr>
                <w:rFonts w:ascii="Browallia New" w:eastAsia="Arial Unicode MS" w:hAnsi="Browallia New" w:cs="Browallia New"/>
                <w:sz w:val="28"/>
                <w:szCs w:val="28"/>
              </w:rPr>
              <w:t>-</w:t>
            </w:r>
          </w:p>
        </w:tc>
        <w:tc>
          <w:tcPr>
            <w:tcW w:w="245" w:type="dxa"/>
          </w:tcPr>
          <w:p w14:paraId="1A2FD770"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86899DD" w14:textId="0502EA9D"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E3918">
              <w:rPr>
                <w:rFonts w:ascii="Browallia New" w:hAnsi="Browallia New" w:cs="Browallia New"/>
                <w:sz w:val="28"/>
                <w:szCs w:val="28"/>
              </w:rPr>
              <w:t>6,168,517</w:t>
            </w:r>
          </w:p>
        </w:tc>
        <w:tc>
          <w:tcPr>
            <w:tcW w:w="245" w:type="dxa"/>
          </w:tcPr>
          <w:p w14:paraId="1FE37347"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3CA22E9" w14:textId="560654B0"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E4A4F">
              <w:rPr>
                <w:rFonts w:ascii="Browallia New" w:hAnsi="Browallia New" w:cs="Browallia New"/>
                <w:sz w:val="28"/>
                <w:szCs w:val="28"/>
                <w:lang w:val="en-GB"/>
              </w:rPr>
              <w:t>4,900,526</w:t>
            </w:r>
          </w:p>
        </w:tc>
      </w:tr>
      <w:tr w:rsidR="00E5173E" w:rsidRPr="00CC6ACA" w14:paraId="1F2196A0" w14:textId="77777777" w:rsidTr="00CA03C8">
        <w:trPr>
          <w:cantSplit/>
        </w:trPr>
        <w:tc>
          <w:tcPr>
            <w:tcW w:w="3427" w:type="dxa"/>
            <w:vAlign w:val="bottom"/>
          </w:tcPr>
          <w:p w14:paraId="70029FA0" w14:textId="09A267D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บริษัทที่เกี่ยวข้องกัน</w:t>
            </w:r>
          </w:p>
        </w:tc>
        <w:tc>
          <w:tcPr>
            <w:tcW w:w="1222" w:type="dxa"/>
            <w:tcBorders>
              <w:bottom w:val="single" w:sz="4" w:space="0" w:color="auto"/>
            </w:tcBorders>
          </w:tcPr>
          <w:p w14:paraId="2FB2BF20" w14:textId="2CB9839D"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3E3918">
              <w:rPr>
                <w:rFonts w:ascii="Browallia New" w:hAnsi="Browallia New" w:cs="Browallia New"/>
                <w:sz w:val="28"/>
                <w:szCs w:val="28"/>
              </w:rPr>
              <w:t>59,008,236</w:t>
            </w:r>
          </w:p>
        </w:tc>
        <w:tc>
          <w:tcPr>
            <w:tcW w:w="243" w:type="dxa"/>
          </w:tcPr>
          <w:p w14:paraId="775B0E28"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bottom w:val="single" w:sz="4" w:space="0" w:color="auto"/>
            </w:tcBorders>
            <w:shd w:val="clear" w:color="auto" w:fill="auto"/>
            <w:vAlign w:val="bottom"/>
          </w:tcPr>
          <w:p w14:paraId="7B3B0512" w14:textId="1799B318"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3E3918">
              <w:rPr>
                <w:rFonts w:ascii="Browallia New" w:hAnsi="Browallia New" w:cs="Browallia New"/>
                <w:sz w:val="28"/>
                <w:szCs w:val="28"/>
                <w:lang w:val="en-GB"/>
              </w:rPr>
              <w:t>37,659,629</w:t>
            </w:r>
          </w:p>
        </w:tc>
        <w:tc>
          <w:tcPr>
            <w:tcW w:w="245" w:type="dxa"/>
          </w:tcPr>
          <w:p w14:paraId="223E7D26"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4" w:space="0" w:color="auto"/>
            </w:tcBorders>
          </w:tcPr>
          <w:p w14:paraId="5253ED26" w14:textId="4B5F575F"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E3918">
              <w:rPr>
                <w:rFonts w:ascii="Browallia New" w:hAnsi="Browallia New" w:cs="Browallia New"/>
                <w:sz w:val="28"/>
                <w:szCs w:val="28"/>
              </w:rPr>
              <w:t>58,486,639</w:t>
            </w:r>
          </w:p>
        </w:tc>
        <w:tc>
          <w:tcPr>
            <w:tcW w:w="245" w:type="dxa"/>
          </w:tcPr>
          <w:p w14:paraId="78BDBC8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4" w:space="0" w:color="auto"/>
            </w:tcBorders>
          </w:tcPr>
          <w:p w14:paraId="21F7165C" w14:textId="5F3E3152"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3283F">
              <w:rPr>
                <w:rFonts w:ascii="Browallia New" w:hAnsi="Browallia New" w:cs="Browallia New"/>
                <w:sz w:val="28"/>
                <w:szCs w:val="28"/>
                <w:lang w:val="en-GB"/>
              </w:rPr>
              <w:t>32,885,936</w:t>
            </w:r>
          </w:p>
        </w:tc>
      </w:tr>
      <w:tr w:rsidR="00E5173E" w:rsidRPr="00CC6ACA" w14:paraId="3615D8A5" w14:textId="77777777" w:rsidTr="00CA03C8">
        <w:trPr>
          <w:cantSplit/>
        </w:trPr>
        <w:tc>
          <w:tcPr>
            <w:tcW w:w="3427" w:type="dxa"/>
            <w:vAlign w:val="bottom"/>
          </w:tcPr>
          <w:p w14:paraId="377B18DD" w14:textId="3675781F"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รวม</w:t>
            </w:r>
          </w:p>
        </w:tc>
        <w:tc>
          <w:tcPr>
            <w:tcW w:w="1222" w:type="dxa"/>
            <w:tcBorders>
              <w:top w:val="single" w:sz="4" w:space="0" w:color="auto"/>
              <w:bottom w:val="single" w:sz="12" w:space="0" w:color="auto"/>
            </w:tcBorders>
          </w:tcPr>
          <w:p w14:paraId="0875A7BC" w14:textId="67B7D7FD"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3E3918">
              <w:rPr>
                <w:rFonts w:ascii="Browallia New" w:hAnsi="Browallia New" w:cs="Browallia New"/>
                <w:sz w:val="28"/>
                <w:szCs w:val="28"/>
              </w:rPr>
              <w:t>59,008,236</w:t>
            </w:r>
          </w:p>
        </w:tc>
        <w:tc>
          <w:tcPr>
            <w:tcW w:w="243" w:type="dxa"/>
          </w:tcPr>
          <w:p w14:paraId="24B09BC9"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4" w:space="0" w:color="auto"/>
              <w:bottom w:val="single" w:sz="12" w:space="0" w:color="auto"/>
            </w:tcBorders>
            <w:shd w:val="clear" w:color="auto" w:fill="auto"/>
          </w:tcPr>
          <w:p w14:paraId="2655223F" w14:textId="529A07B5"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3E3918">
              <w:rPr>
                <w:rFonts w:ascii="Browallia New" w:hAnsi="Browallia New" w:cs="Browallia New"/>
                <w:sz w:val="28"/>
                <w:szCs w:val="28"/>
                <w:lang w:val="en-GB"/>
              </w:rPr>
              <w:t>37,659,629</w:t>
            </w:r>
          </w:p>
        </w:tc>
        <w:tc>
          <w:tcPr>
            <w:tcW w:w="245" w:type="dxa"/>
          </w:tcPr>
          <w:p w14:paraId="2B0F9584"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0FE7BF80" w14:textId="467ECADD"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E3918">
              <w:rPr>
                <w:rFonts w:ascii="Browallia New" w:hAnsi="Browallia New" w:cs="Browallia New"/>
                <w:sz w:val="28"/>
                <w:szCs w:val="28"/>
              </w:rPr>
              <w:t>64,655,156</w:t>
            </w:r>
          </w:p>
        </w:tc>
        <w:tc>
          <w:tcPr>
            <w:tcW w:w="245" w:type="dxa"/>
          </w:tcPr>
          <w:p w14:paraId="48AA3D1C"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4" w:space="0" w:color="auto"/>
              <w:bottom w:val="single" w:sz="12" w:space="0" w:color="auto"/>
            </w:tcBorders>
          </w:tcPr>
          <w:p w14:paraId="45F72A12" w14:textId="42FE846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965BC8">
              <w:rPr>
                <w:rFonts w:ascii="Browallia New" w:hAnsi="Browallia New" w:cs="Browallia New"/>
                <w:sz w:val="28"/>
                <w:szCs w:val="28"/>
                <w:lang w:val="en-GB"/>
              </w:rPr>
              <w:t>37,786,462</w:t>
            </w:r>
          </w:p>
        </w:tc>
      </w:tr>
      <w:tr w:rsidR="00E5173E" w:rsidRPr="00CC6ACA" w14:paraId="5896BC20" w14:textId="77777777" w:rsidTr="00CA03C8">
        <w:trPr>
          <w:cantSplit/>
        </w:trPr>
        <w:tc>
          <w:tcPr>
            <w:tcW w:w="3427" w:type="dxa"/>
          </w:tcPr>
          <w:p w14:paraId="4BB5239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tcBorders>
              <w:top w:val="single" w:sz="12" w:space="0" w:color="auto"/>
            </w:tcBorders>
          </w:tcPr>
          <w:p w14:paraId="7F224C69"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61DA5712"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12" w:space="0" w:color="auto"/>
            </w:tcBorders>
            <w:shd w:val="clear" w:color="auto" w:fill="auto"/>
          </w:tcPr>
          <w:p w14:paraId="104B425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323D575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764CFDA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2AC917F"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315658BB"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1C24A858" w14:textId="77777777" w:rsidTr="00CA03C8">
        <w:trPr>
          <w:cantSplit/>
        </w:trPr>
        <w:tc>
          <w:tcPr>
            <w:tcW w:w="3427" w:type="dxa"/>
          </w:tcPr>
          <w:p w14:paraId="51ACF1C3" w14:textId="2F069D82" w:rsidR="00E5173E" w:rsidRPr="004B2AB2"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4B2AB2">
              <w:rPr>
                <w:rFonts w:ascii="Browallia New" w:hAnsi="Browallia New" w:cs="Browallia New"/>
                <w:b/>
                <w:bCs/>
                <w:sz w:val="28"/>
                <w:szCs w:val="28"/>
                <w:cs/>
              </w:rPr>
              <w:t>ดอกเบี้ยค้างจ่าย</w:t>
            </w:r>
          </w:p>
        </w:tc>
        <w:tc>
          <w:tcPr>
            <w:tcW w:w="1222" w:type="dxa"/>
          </w:tcPr>
          <w:p w14:paraId="72C3A991"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574D16D0"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shd w:val="clear" w:color="auto" w:fill="auto"/>
          </w:tcPr>
          <w:p w14:paraId="4370FC35"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0886481"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B848E3D"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751B125"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7405C35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03F49A8B" w14:textId="77777777">
        <w:trPr>
          <w:cantSplit/>
        </w:trPr>
        <w:tc>
          <w:tcPr>
            <w:tcW w:w="3427" w:type="dxa"/>
          </w:tcPr>
          <w:p w14:paraId="7E63E12F" w14:textId="071CF563"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D333A3">
              <w:rPr>
                <w:rFonts w:ascii="Browallia New" w:hAnsi="Browallia New" w:cs="Browallia New"/>
                <w:sz w:val="28"/>
                <w:szCs w:val="28"/>
                <w:cs/>
              </w:rPr>
              <w:t>บริษัทย่อย</w:t>
            </w:r>
          </w:p>
        </w:tc>
        <w:tc>
          <w:tcPr>
            <w:tcW w:w="1222" w:type="dxa"/>
            <w:tcBorders>
              <w:bottom w:val="single" w:sz="12" w:space="0" w:color="auto"/>
            </w:tcBorders>
            <w:vAlign w:val="bottom"/>
          </w:tcPr>
          <w:p w14:paraId="58C2CDF8" w14:textId="2BB5F791"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3E3918">
              <w:rPr>
                <w:rFonts w:ascii="Browallia New" w:eastAsia="Arial Unicode MS" w:hAnsi="Browallia New" w:cs="Browallia New"/>
                <w:sz w:val="28"/>
                <w:szCs w:val="28"/>
              </w:rPr>
              <w:t xml:space="preserve">        -</w:t>
            </w:r>
          </w:p>
        </w:tc>
        <w:tc>
          <w:tcPr>
            <w:tcW w:w="243" w:type="dxa"/>
          </w:tcPr>
          <w:p w14:paraId="446493B6"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7" w:type="dxa"/>
            <w:tcBorders>
              <w:bottom w:val="single" w:sz="12" w:space="0" w:color="auto"/>
            </w:tcBorders>
            <w:shd w:val="clear" w:color="auto" w:fill="auto"/>
            <w:vAlign w:val="bottom"/>
          </w:tcPr>
          <w:p w14:paraId="6183872E" w14:textId="7904311C"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right="3"/>
              <w:jc w:val="center"/>
              <w:rPr>
                <w:rFonts w:ascii="Browallia New" w:hAnsi="Browallia New" w:cs="Browallia New"/>
                <w:sz w:val="28"/>
                <w:szCs w:val="28"/>
                <w:lang w:val="en-GB"/>
              </w:rPr>
            </w:pPr>
            <w:r w:rsidRPr="003E3918">
              <w:rPr>
                <w:rFonts w:ascii="Browallia New" w:eastAsia="Arial Unicode MS" w:hAnsi="Browallia New" w:cs="Browallia New"/>
                <w:sz w:val="28"/>
                <w:szCs w:val="28"/>
              </w:rPr>
              <w:t xml:space="preserve">        -</w:t>
            </w:r>
          </w:p>
        </w:tc>
        <w:tc>
          <w:tcPr>
            <w:tcW w:w="245" w:type="dxa"/>
          </w:tcPr>
          <w:p w14:paraId="0DE5D64B"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455AA1E9" w14:textId="77A1B742"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E3918">
              <w:rPr>
                <w:rFonts w:ascii="Browallia New" w:hAnsi="Browallia New" w:cs="Browallia New"/>
                <w:sz w:val="28"/>
                <w:szCs w:val="28"/>
              </w:rPr>
              <w:t>1,460,284</w:t>
            </w:r>
          </w:p>
        </w:tc>
        <w:tc>
          <w:tcPr>
            <w:tcW w:w="245" w:type="dxa"/>
          </w:tcPr>
          <w:p w14:paraId="410236FE" w14:textId="77777777" w:rsidR="00E5173E" w:rsidRPr="003E3918"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12" w:space="0" w:color="auto"/>
            </w:tcBorders>
          </w:tcPr>
          <w:p w14:paraId="0D0495D4" w14:textId="7BE9311B"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351E08">
              <w:rPr>
                <w:rFonts w:ascii="Browallia New" w:hAnsi="Browallia New" w:cs="Browallia New"/>
                <w:sz w:val="28"/>
                <w:szCs w:val="28"/>
                <w:lang w:val="en-GB"/>
              </w:rPr>
              <w:t>1,467,937</w:t>
            </w:r>
          </w:p>
        </w:tc>
      </w:tr>
      <w:tr w:rsidR="00E5173E" w:rsidRPr="00CC6ACA" w14:paraId="39F5278D" w14:textId="77777777" w:rsidTr="00CA03C8">
        <w:trPr>
          <w:cantSplit/>
        </w:trPr>
        <w:tc>
          <w:tcPr>
            <w:tcW w:w="3427" w:type="dxa"/>
          </w:tcPr>
          <w:p w14:paraId="233693F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p>
        </w:tc>
        <w:tc>
          <w:tcPr>
            <w:tcW w:w="1222" w:type="dxa"/>
            <w:tcBorders>
              <w:top w:val="single" w:sz="12" w:space="0" w:color="auto"/>
            </w:tcBorders>
          </w:tcPr>
          <w:p w14:paraId="7FD637C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5827969A"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12" w:space="0" w:color="auto"/>
            </w:tcBorders>
          </w:tcPr>
          <w:p w14:paraId="01C977C7"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2904BB00"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3586C133"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DAE95FA"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7DBC402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752EE983" w14:textId="77777777" w:rsidTr="00CA03C8">
        <w:trPr>
          <w:cantSplit/>
        </w:trPr>
        <w:tc>
          <w:tcPr>
            <w:tcW w:w="3427" w:type="dxa"/>
          </w:tcPr>
          <w:p w14:paraId="55042A5C" w14:textId="59884D67" w:rsidR="00E5173E" w:rsidRPr="004B2AB2"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4B2AB2">
              <w:rPr>
                <w:rFonts w:ascii="Browallia New" w:hAnsi="Browallia New" w:cs="Browallia New"/>
                <w:b/>
                <w:bCs/>
                <w:sz w:val="28"/>
                <w:szCs w:val="28"/>
                <w:cs/>
              </w:rPr>
              <w:t>ค่าใช้จ่ายค้างจ่ายอื่นๆ</w:t>
            </w:r>
          </w:p>
        </w:tc>
        <w:tc>
          <w:tcPr>
            <w:tcW w:w="1222" w:type="dxa"/>
          </w:tcPr>
          <w:p w14:paraId="1BD9E1BE"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0B5F318"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Pr>
          <w:p w14:paraId="2F3B949F"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1BC1546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62CEE50D"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6361F6E"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Pr>
          <w:p w14:paraId="55609487"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0DD5DD37" w14:textId="77777777">
        <w:trPr>
          <w:cantSplit/>
        </w:trPr>
        <w:tc>
          <w:tcPr>
            <w:tcW w:w="3427" w:type="dxa"/>
          </w:tcPr>
          <w:p w14:paraId="0F0366D8" w14:textId="15274795"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Pr>
                <w:rFonts w:ascii="Browallia New" w:hAnsi="Browallia New" w:cs="Browallia New" w:hint="cs"/>
                <w:sz w:val="28"/>
                <w:szCs w:val="28"/>
                <w:cs/>
              </w:rPr>
              <w:t>บริษัท</w:t>
            </w:r>
            <w:r w:rsidRPr="004B2AB2">
              <w:rPr>
                <w:rFonts w:ascii="Browallia New" w:hAnsi="Browallia New" w:cs="Browallia New"/>
                <w:sz w:val="28"/>
                <w:szCs w:val="28"/>
                <w:cs/>
              </w:rPr>
              <w:t>ที่เกี่ยวข้องกัน</w:t>
            </w:r>
          </w:p>
        </w:tc>
        <w:tc>
          <w:tcPr>
            <w:tcW w:w="1222" w:type="dxa"/>
            <w:tcBorders>
              <w:bottom w:val="single" w:sz="12" w:space="0" w:color="auto"/>
            </w:tcBorders>
          </w:tcPr>
          <w:p w14:paraId="108D354D" w14:textId="2230047C"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8838C1">
              <w:rPr>
                <w:rFonts w:ascii="Browallia New" w:hAnsi="Browallia New" w:cs="Browallia New"/>
                <w:sz w:val="28"/>
                <w:szCs w:val="28"/>
              </w:rPr>
              <w:t>186,053</w:t>
            </w:r>
          </w:p>
        </w:tc>
        <w:tc>
          <w:tcPr>
            <w:tcW w:w="243" w:type="dxa"/>
          </w:tcPr>
          <w:p w14:paraId="144293BB"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bottom w:val="single" w:sz="12" w:space="0" w:color="auto"/>
            </w:tcBorders>
          </w:tcPr>
          <w:p w14:paraId="592A2EB8" w14:textId="6EB6B7B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AB2648">
              <w:rPr>
                <w:rFonts w:ascii="Browallia New" w:hAnsi="Browallia New" w:cs="Browallia New"/>
                <w:sz w:val="28"/>
                <w:szCs w:val="28"/>
                <w:lang w:val="en-GB"/>
              </w:rPr>
              <w:t>174,006</w:t>
            </w:r>
          </w:p>
        </w:tc>
        <w:tc>
          <w:tcPr>
            <w:tcW w:w="245" w:type="dxa"/>
          </w:tcPr>
          <w:p w14:paraId="424F351E"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vAlign w:val="bottom"/>
          </w:tcPr>
          <w:p w14:paraId="73B5856E" w14:textId="11C0EA6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5E5DD1">
              <w:rPr>
                <w:rFonts w:ascii="Browallia New" w:eastAsia="Arial Unicode MS" w:hAnsi="Browallia New" w:cs="Browallia New"/>
                <w:sz w:val="28"/>
                <w:szCs w:val="28"/>
              </w:rPr>
              <w:t xml:space="preserve">        </w:t>
            </w:r>
            <w:r w:rsidRPr="00B9426A">
              <w:rPr>
                <w:rFonts w:ascii="Browallia New" w:eastAsia="Arial Unicode MS" w:hAnsi="Browallia New" w:cs="Browallia New"/>
                <w:sz w:val="28"/>
                <w:szCs w:val="28"/>
              </w:rPr>
              <w:t>-</w:t>
            </w:r>
          </w:p>
        </w:tc>
        <w:tc>
          <w:tcPr>
            <w:tcW w:w="245" w:type="dxa"/>
          </w:tcPr>
          <w:p w14:paraId="15CCBC6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bottom w:val="single" w:sz="12" w:space="0" w:color="auto"/>
            </w:tcBorders>
            <w:vAlign w:val="bottom"/>
          </w:tcPr>
          <w:p w14:paraId="6A63B2F9" w14:textId="4E4312C9"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5E5DD1">
              <w:rPr>
                <w:rFonts w:ascii="Browallia New" w:eastAsia="Arial Unicode MS" w:hAnsi="Browallia New" w:cs="Browallia New"/>
                <w:sz w:val="28"/>
                <w:szCs w:val="28"/>
              </w:rPr>
              <w:t xml:space="preserve">        </w:t>
            </w:r>
            <w:r w:rsidRPr="00B9426A">
              <w:rPr>
                <w:rFonts w:ascii="Browallia New" w:eastAsia="Arial Unicode MS" w:hAnsi="Browallia New" w:cs="Browallia New"/>
                <w:sz w:val="28"/>
                <w:szCs w:val="28"/>
              </w:rPr>
              <w:t>-</w:t>
            </w:r>
          </w:p>
        </w:tc>
      </w:tr>
      <w:tr w:rsidR="00E5173E" w:rsidRPr="00CC6ACA" w14:paraId="1FC15FD8" w14:textId="77777777" w:rsidTr="00CA03C8">
        <w:trPr>
          <w:cantSplit/>
        </w:trPr>
        <w:tc>
          <w:tcPr>
            <w:tcW w:w="3427" w:type="dxa"/>
          </w:tcPr>
          <w:p w14:paraId="0988F6CC"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2" w:type="dxa"/>
            <w:tcBorders>
              <w:top w:val="single" w:sz="12" w:space="0" w:color="auto"/>
            </w:tcBorders>
          </w:tcPr>
          <w:p w14:paraId="6670B33E"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C994823"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top w:val="single" w:sz="12" w:space="0" w:color="auto"/>
            </w:tcBorders>
          </w:tcPr>
          <w:p w14:paraId="6F712ECB"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641D17E8"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top w:val="single" w:sz="12" w:space="0" w:color="auto"/>
            </w:tcBorders>
          </w:tcPr>
          <w:p w14:paraId="4B2B0A5A"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D390E30"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27" w:type="dxa"/>
            <w:tcBorders>
              <w:top w:val="single" w:sz="12" w:space="0" w:color="auto"/>
            </w:tcBorders>
          </w:tcPr>
          <w:p w14:paraId="20E22C1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5173E" w:rsidRPr="00CC6ACA" w14:paraId="05D787CC" w14:textId="77777777" w:rsidTr="00CA03C8">
        <w:trPr>
          <w:cantSplit/>
          <w:trHeight w:val="71"/>
        </w:trPr>
        <w:tc>
          <w:tcPr>
            <w:tcW w:w="3427" w:type="dxa"/>
          </w:tcPr>
          <w:p w14:paraId="387CF977" w14:textId="3DD5F9F8"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005732">
              <w:rPr>
                <w:rFonts w:ascii="Browallia New" w:hAnsi="Browallia New" w:cs="Browallia New"/>
                <w:b/>
                <w:bCs/>
                <w:sz w:val="28"/>
                <w:szCs w:val="28"/>
                <w:cs/>
              </w:rPr>
              <w:t>หนี้สินตามสัญญาเช่า</w:t>
            </w:r>
          </w:p>
        </w:tc>
        <w:tc>
          <w:tcPr>
            <w:tcW w:w="1222" w:type="dxa"/>
          </w:tcPr>
          <w:p w14:paraId="2D7B0EDE" w14:textId="50E86718"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Pr>
          <w:p w14:paraId="50BC19F3" w14:textId="7EC7E353" w:rsidR="00E5173E" w:rsidRPr="00CC6ACA" w:rsidRDefault="00E5173E" w:rsidP="00E517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45" w:type="dxa"/>
          </w:tcPr>
          <w:p w14:paraId="5B3C569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Pr>
          <w:p w14:paraId="34D1E9F8" w14:textId="5568DEA9"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4099B25"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Pr>
          <w:p w14:paraId="2F91C24B" w14:textId="3332EECF"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173E" w:rsidRPr="00CC6ACA" w14:paraId="64EEF456" w14:textId="77777777" w:rsidTr="00CA03C8">
        <w:trPr>
          <w:cantSplit/>
          <w:trHeight w:val="71"/>
        </w:trPr>
        <w:tc>
          <w:tcPr>
            <w:tcW w:w="3427" w:type="dxa"/>
          </w:tcPr>
          <w:p w14:paraId="55A9DF7A" w14:textId="1E086C21"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hint="cs"/>
                <w:sz w:val="28"/>
                <w:szCs w:val="28"/>
                <w:cs/>
              </w:rPr>
              <w:t>บริษัท</w:t>
            </w:r>
            <w:r w:rsidRPr="004B2AB2">
              <w:rPr>
                <w:rFonts w:ascii="Browallia New" w:hAnsi="Browallia New" w:cs="Browallia New"/>
                <w:sz w:val="28"/>
                <w:szCs w:val="28"/>
                <w:cs/>
              </w:rPr>
              <w:t>ที่เกี่ยวข้องกัน</w:t>
            </w:r>
          </w:p>
        </w:tc>
        <w:tc>
          <w:tcPr>
            <w:tcW w:w="1222" w:type="dxa"/>
            <w:tcBorders>
              <w:bottom w:val="single" w:sz="12" w:space="0" w:color="auto"/>
            </w:tcBorders>
            <w:vAlign w:val="bottom"/>
          </w:tcPr>
          <w:p w14:paraId="70EF3112" w14:textId="08AA5C5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838C1">
              <w:rPr>
                <w:rFonts w:ascii="Browallia New" w:hAnsi="Browallia New" w:cs="Browallia New"/>
                <w:sz w:val="28"/>
                <w:szCs w:val="28"/>
              </w:rPr>
              <w:t>510,118,864</w:t>
            </w:r>
          </w:p>
        </w:tc>
        <w:tc>
          <w:tcPr>
            <w:tcW w:w="243" w:type="dxa"/>
          </w:tcPr>
          <w:p w14:paraId="233A7301"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7" w:type="dxa"/>
            <w:tcBorders>
              <w:bottom w:val="single" w:sz="12" w:space="0" w:color="auto"/>
            </w:tcBorders>
            <w:vAlign w:val="bottom"/>
          </w:tcPr>
          <w:p w14:paraId="145AC3C2" w14:textId="45327D39"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270E7">
              <w:rPr>
                <w:rFonts w:ascii="Browallia New" w:hAnsi="Browallia New" w:cs="Browallia New"/>
                <w:sz w:val="28"/>
                <w:szCs w:val="28"/>
              </w:rPr>
              <w:t>535,361,422</w:t>
            </w:r>
          </w:p>
        </w:tc>
        <w:tc>
          <w:tcPr>
            <w:tcW w:w="245" w:type="dxa"/>
          </w:tcPr>
          <w:p w14:paraId="7914AD82"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4" w:type="dxa"/>
            <w:tcBorders>
              <w:bottom w:val="single" w:sz="12" w:space="0" w:color="auto"/>
            </w:tcBorders>
          </w:tcPr>
          <w:p w14:paraId="295151BC" w14:textId="0A264632"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838C1">
              <w:rPr>
                <w:rFonts w:ascii="Browallia New" w:hAnsi="Browallia New" w:cs="Browallia New"/>
                <w:sz w:val="28"/>
                <w:szCs w:val="28"/>
              </w:rPr>
              <w:t>224,216,756</w:t>
            </w:r>
          </w:p>
        </w:tc>
        <w:tc>
          <w:tcPr>
            <w:tcW w:w="245" w:type="dxa"/>
          </w:tcPr>
          <w:p w14:paraId="2FB9565D" w14:textId="77777777"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7" w:type="dxa"/>
            <w:tcBorders>
              <w:bottom w:val="single" w:sz="12" w:space="0" w:color="auto"/>
            </w:tcBorders>
            <w:vAlign w:val="bottom"/>
          </w:tcPr>
          <w:p w14:paraId="7433090C" w14:textId="2D25CE65" w:rsidR="00E5173E" w:rsidRPr="00CC6ACA" w:rsidRDefault="00E5173E" w:rsidP="00E5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A3CD5">
              <w:rPr>
                <w:rFonts w:ascii="Browallia New" w:hAnsi="Browallia New" w:cs="Browallia New"/>
                <w:sz w:val="28"/>
                <w:szCs w:val="28"/>
              </w:rPr>
              <w:t>234,231,659</w:t>
            </w:r>
          </w:p>
        </w:tc>
      </w:tr>
    </w:tbl>
    <w:p w14:paraId="7A595918" w14:textId="77777777" w:rsidR="007D32E9"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3906A651" w14:textId="77777777" w:rsidR="009C4BF6" w:rsidRDefault="009C4BF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56307CA" w14:textId="77777777" w:rsidR="009C4BF6" w:rsidRDefault="009C4BF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5DC984C4" w14:textId="77777777" w:rsidR="009C4BF6" w:rsidRDefault="009C4BF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6BDEBAF" w14:textId="77777777" w:rsidR="009C4BF6" w:rsidRDefault="009C4BF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37844ECF" w14:textId="77777777" w:rsidR="009C4BF6" w:rsidRDefault="009C4BF6"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FFD7B6D" w14:textId="18E7D292" w:rsidR="00C50EB3" w:rsidRDefault="00C5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bookmarkEnd w:id="2"/>
    <w:p w14:paraId="360FCFBC" w14:textId="043A6E5E" w:rsidR="00AD2249" w:rsidRPr="00F44935"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F44935">
        <w:rPr>
          <w:rFonts w:ascii="Browallia New" w:hAnsi="Browallia New" w:cs="Browallia New"/>
          <w:sz w:val="28"/>
          <w:szCs w:val="28"/>
          <w:u w:val="single"/>
          <w:cs/>
        </w:rPr>
        <w:t xml:space="preserve">เงินให้กู้ยืมระยะสั้นแก่กิจการที่เกี่ยวข้องกัน </w:t>
      </w:r>
      <w:r w:rsidR="003A69BB">
        <w:rPr>
          <w:rFonts w:ascii="Browallia New" w:hAnsi="Browallia New" w:cs="Browallia New"/>
          <w:sz w:val="28"/>
          <w:szCs w:val="28"/>
          <w:u w:val="single"/>
        </w:rPr>
        <w:t xml:space="preserve">- </w:t>
      </w:r>
      <w:r w:rsidRPr="00F44935">
        <w:rPr>
          <w:rFonts w:ascii="Browallia New" w:hAnsi="Browallia New" w:cs="Browallia New"/>
          <w:sz w:val="28"/>
          <w:szCs w:val="28"/>
          <w:u w:val="single"/>
          <w:cs/>
        </w:rPr>
        <w:t>สุทธิ</w:t>
      </w:r>
    </w:p>
    <w:p w14:paraId="3F8965F0" w14:textId="77777777" w:rsidR="00B74BC2" w:rsidRPr="006542EA"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0DC71B80" w:rsidR="0091722E"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48053C">
        <w:rPr>
          <w:rFonts w:ascii="Browallia New" w:eastAsia="Cordia New" w:hAnsi="Browallia New" w:cs="Browallia New"/>
          <w:color w:val="000000"/>
          <w:sz w:val="28"/>
          <w:szCs w:val="28"/>
          <w:cs/>
          <w:lang w:val="en-GB" w:eastAsia="th-TH"/>
        </w:rPr>
        <w:t xml:space="preserve">การเปลี่ยนแปลงของเงินให้กู้ยืมระยะสั้นแก่กิจการที่เกี่ยวข้องกัน สำหรับงวดสามเดือนสิ้นสุดวันที่ </w:t>
      </w:r>
      <w:r w:rsidR="00A061E0" w:rsidRPr="00A061E0">
        <w:rPr>
          <w:rFonts w:ascii="Browallia New" w:eastAsia="Cordia New" w:hAnsi="Browallia New" w:cs="Browallia New"/>
          <w:color w:val="000000"/>
          <w:sz w:val="28"/>
          <w:szCs w:val="28"/>
          <w:lang w:eastAsia="th-TH"/>
        </w:rPr>
        <w:t>31</w:t>
      </w:r>
      <w:r w:rsidRPr="0048053C">
        <w:rPr>
          <w:rFonts w:ascii="Browallia New" w:eastAsia="Cordia New" w:hAnsi="Browallia New" w:cs="Browallia New"/>
          <w:color w:val="000000"/>
          <w:sz w:val="28"/>
          <w:szCs w:val="28"/>
          <w:cs/>
          <w:lang w:val="en-GB" w:eastAsia="th-TH"/>
        </w:rPr>
        <w:t xml:space="preserve"> มีนาคม </w:t>
      </w:r>
      <w:r w:rsidR="00A061E0" w:rsidRPr="00A061E0">
        <w:rPr>
          <w:rFonts w:ascii="Browallia New" w:eastAsia="Cordia New" w:hAnsi="Browallia New" w:cs="Browallia New"/>
          <w:color w:val="000000"/>
          <w:sz w:val="28"/>
          <w:szCs w:val="28"/>
          <w:lang w:eastAsia="th-TH"/>
        </w:rPr>
        <w:t>2567</w:t>
      </w:r>
      <w:r w:rsidR="00E1535A">
        <w:rPr>
          <w:rFonts w:ascii="Browallia New" w:eastAsia="Cordia New" w:hAnsi="Browallia New" w:cs="Browallia New"/>
          <w:color w:val="000000"/>
          <w:sz w:val="28"/>
          <w:szCs w:val="28"/>
          <w:lang w:val="en-GB" w:eastAsia="th-TH"/>
        </w:rPr>
        <w:t xml:space="preserve"> </w:t>
      </w:r>
      <w:r w:rsidR="00C81475">
        <w:rPr>
          <w:rFonts w:ascii="Browallia New" w:eastAsia="Cordia New" w:hAnsi="Browallia New" w:cs="Browallia New"/>
          <w:color w:val="000000"/>
          <w:sz w:val="28"/>
          <w:szCs w:val="28"/>
          <w:cs/>
          <w:lang w:val="en-GB" w:eastAsia="th-TH"/>
        </w:rPr>
        <w:br/>
      </w:r>
      <w:r w:rsidRPr="0048053C">
        <w:rPr>
          <w:rFonts w:ascii="Browallia New" w:eastAsia="Cordia New" w:hAnsi="Browallia New" w:cs="Browallia New"/>
          <w:color w:val="000000"/>
          <w:sz w:val="28"/>
          <w:szCs w:val="28"/>
          <w:cs/>
          <w:lang w:val="en-GB" w:eastAsia="th-TH"/>
        </w:rPr>
        <w:t>มีดังนี้</w:t>
      </w:r>
    </w:p>
    <w:p w14:paraId="306FA7E6" w14:textId="77777777" w:rsidR="0048053C" w:rsidRPr="006542EA"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4044"/>
        <w:gridCol w:w="2268"/>
        <w:gridCol w:w="283"/>
        <w:gridCol w:w="2471"/>
      </w:tblGrid>
      <w:tr w:rsidR="0048053C" w:rsidRPr="00D91986" w14:paraId="24788480" w14:textId="77777777" w:rsidTr="0090178E">
        <w:tc>
          <w:tcPr>
            <w:tcW w:w="4044" w:type="dxa"/>
          </w:tcPr>
          <w:p w14:paraId="35063638" w14:textId="77777777" w:rsidR="0048053C" w:rsidRPr="00CC6ACA"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A5AC601" w14:textId="77777777" w:rsidR="0048053C" w:rsidRPr="00CC6ACA" w:rsidRDefault="0048053C" w:rsidP="005C7BD7">
            <w:pPr>
              <w:tabs>
                <w:tab w:val="clear" w:pos="4678"/>
                <w:tab w:val="left" w:pos="2028"/>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176AEF08" w14:textId="77777777" w:rsidR="0048053C" w:rsidRPr="00CC6ACA" w:rsidRDefault="0048053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71" w:type="dxa"/>
          </w:tcPr>
          <w:p w14:paraId="7C60B123" w14:textId="611B8497" w:rsidR="0048053C" w:rsidRPr="00CC6ACA" w:rsidRDefault="0048053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48053C" w:rsidRPr="00CC6ACA" w14:paraId="6CE431D3" w14:textId="77777777" w:rsidTr="0090178E">
        <w:tc>
          <w:tcPr>
            <w:tcW w:w="4044" w:type="dxa"/>
          </w:tcPr>
          <w:p w14:paraId="3E7FF4D9" w14:textId="77777777" w:rsidR="0048053C" w:rsidRPr="00CC6ACA"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4DE0F436" w14:textId="08ABBC1D" w:rsidR="0048053C" w:rsidRPr="00CC6ACA" w:rsidRDefault="0090178E" w:rsidP="005C7BD7">
            <w:pPr>
              <w:tabs>
                <w:tab w:val="clear" w:pos="4678"/>
                <w:tab w:val="left" w:pos="2028"/>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48053C" w:rsidRPr="00CC6ACA">
              <w:rPr>
                <w:rFonts w:ascii="Browallia New" w:hAnsi="Browallia New" w:cs="Browallia New"/>
                <w:snapToGrid w:val="0"/>
                <w:sz w:val="28"/>
                <w:szCs w:val="28"/>
                <w:cs/>
                <w:lang w:eastAsia="th-TH"/>
              </w:rPr>
              <w:t>การเงินรวม</w:t>
            </w:r>
          </w:p>
        </w:tc>
        <w:tc>
          <w:tcPr>
            <w:tcW w:w="283" w:type="dxa"/>
          </w:tcPr>
          <w:p w14:paraId="4A058B1E" w14:textId="77777777" w:rsidR="0048053C" w:rsidRPr="00CC6ACA" w:rsidRDefault="0048053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CC6ACA" w:rsidRDefault="0090178E"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48053C" w:rsidRPr="00CC6ACA">
              <w:rPr>
                <w:rFonts w:ascii="Browallia New" w:hAnsi="Browallia New" w:cs="Browallia New"/>
                <w:snapToGrid w:val="0"/>
                <w:sz w:val="28"/>
                <w:szCs w:val="28"/>
                <w:cs/>
                <w:lang w:eastAsia="th-TH"/>
              </w:rPr>
              <w:t>การเงินเฉพาะบริษัท</w:t>
            </w:r>
          </w:p>
        </w:tc>
      </w:tr>
      <w:tr w:rsidR="0048053C" w:rsidRPr="00CC6ACA" w14:paraId="2D29F406" w14:textId="77777777" w:rsidTr="0090178E">
        <w:tc>
          <w:tcPr>
            <w:tcW w:w="4044" w:type="dxa"/>
          </w:tcPr>
          <w:p w14:paraId="095852E8" w14:textId="77777777" w:rsidR="0048053C" w:rsidRPr="00CC6ACA" w:rsidRDefault="0048053C"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268" w:type="dxa"/>
            <w:tcBorders>
              <w:top w:val="single" w:sz="4" w:space="0" w:color="auto"/>
            </w:tcBorders>
          </w:tcPr>
          <w:p w14:paraId="1C714D73" w14:textId="77777777" w:rsidR="0048053C" w:rsidRPr="00CC6ACA" w:rsidRDefault="0048053C" w:rsidP="005C7BD7">
            <w:pPr>
              <w:tabs>
                <w:tab w:val="clear" w:pos="4678"/>
                <w:tab w:val="left" w:pos="2028"/>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41B4ECF9" w14:textId="77777777" w:rsidR="0048053C" w:rsidRPr="00CC6ACA" w:rsidRDefault="0048053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71" w:type="dxa"/>
            <w:tcBorders>
              <w:top w:val="single" w:sz="4" w:space="0" w:color="auto"/>
            </w:tcBorders>
          </w:tcPr>
          <w:p w14:paraId="54F3EF23" w14:textId="77777777" w:rsidR="0048053C" w:rsidRPr="00CC6ACA" w:rsidRDefault="0048053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48053C" w:rsidRPr="00CC6ACA" w14:paraId="13D1B7C4" w14:textId="77777777" w:rsidTr="0090178E">
        <w:tc>
          <w:tcPr>
            <w:tcW w:w="4044" w:type="dxa"/>
          </w:tcPr>
          <w:p w14:paraId="3D8349A5" w14:textId="77777777" w:rsidR="0048053C" w:rsidRPr="00CC6ACA" w:rsidRDefault="0048053C" w:rsidP="006E5A3C">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268" w:type="dxa"/>
          </w:tcPr>
          <w:p w14:paraId="70AD1302" w14:textId="406D6452" w:rsidR="0048053C" w:rsidRPr="00CC6ACA" w:rsidRDefault="00B93B56" w:rsidP="00B93B56">
            <w:pPr>
              <w:tabs>
                <w:tab w:val="clear" w:pos="1644"/>
                <w:tab w:val="clear" w:pos="4678"/>
                <w:tab w:val="left" w:pos="1512"/>
                <w:tab w:val="left" w:pos="2028"/>
              </w:tabs>
              <w:spacing w:line="240" w:lineRule="auto"/>
              <w:ind w:right="-12"/>
              <w:jc w:val="center"/>
              <w:rPr>
                <w:rFonts w:ascii="Browallia New" w:hAnsi="Browallia New" w:cs="Browallia New"/>
                <w:sz w:val="28"/>
                <w:szCs w:val="28"/>
                <w:lang w:val="en-GB"/>
              </w:rPr>
            </w:pPr>
            <w:r w:rsidRPr="00663045">
              <w:rPr>
                <w:rFonts w:ascii="Browallia New" w:eastAsia="Arial Unicode MS" w:hAnsi="Browallia New" w:cs="Browallia New"/>
                <w:sz w:val="28"/>
                <w:szCs w:val="28"/>
              </w:rPr>
              <w:t xml:space="preserve">                    -</w:t>
            </w:r>
          </w:p>
        </w:tc>
        <w:tc>
          <w:tcPr>
            <w:tcW w:w="283" w:type="dxa"/>
          </w:tcPr>
          <w:p w14:paraId="3ABF2C49" w14:textId="77777777" w:rsidR="0048053C" w:rsidRPr="00CC6ACA" w:rsidRDefault="0048053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71" w:type="dxa"/>
            <w:shd w:val="clear" w:color="auto" w:fill="auto"/>
          </w:tcPr>
          <w:p w14:paraId="5312D066" w14:textId="21F50C55" w:rsidR="0048053C" w:rsidRPr="00CC6ACA" w:rsidRDefault="00C621C3" w:rsidP="006E5A3C">
            <w:pPr>
              <w:tabs>
                <w:tab w:val="clear" w:pos="1644"/>
                <w:tab w:val="left" w:pos="1512"/>
              </w:tabs>
              <w:spacing w:line="240" w:lineRule="auto"/>
              <w:ind w:right="-12"/>
              <w:jc w:val="right"/>
              <w:rPr>
                <w:rFonts w:ascii="Browallia New" w:hAnsi="Browallia New" w:cs="Browallia New"/>
                <w:sz w:val="28"/>
                <w:szCs w:val="28"/>
                <w:lang w:val="en-GB"/>
              </w:rPr>
            </w:pPr>
            <w:r w:rsidRPr="00C621C3">
              <w:rPr>
                <w:rFonts w:ascii="Browallia New" w:hAnsi="Browallia New" w:cs="Browallia New"/>
                <w:sz w:val="28"/>
                <w:szCs w:val="28"/>
                <w:lang w:val="en-GB"/>
              </w:rPr>
              <w:t>2,</w:t>
            </w:r>
            <w:r w:rsidR="00B93B56" w:rsidRPr="00C621C3">
              <w:rPr>
                <w:rFonts w:ascii="Browallia New" w:hAnsi="Browallia New" w:cs="Browallia New"/>
                <w:sz w:val="28"/>
                <w:szCs w:val="28"/>
                <w:lang w:val="en-GB"/>
              </w:rPr>
              <w:t>8</w:t>
            </w:r>
            <w:r w:rsidR="00E31630">
              <w:rPr>
                <w:rFonts w:ascii="Browallia New" w:hAnsi="Browallia New" w:cs="Browallia New"/>
                <w:sz w:val="28"/>
                <w:szCs w:val="28"/>
                <w:lang w:val="en-GB"/>
              </w:rPr>
              <w:t>6</w:t>
            </w:r>
            <w:r w:rsidR="00B93B56" w:rsidRPr="00C621C3">
              <w:rPr>
                <w:rFonts w:ascii="Browallia New" w:hAnsi="Browallia New" w:cs="Browallia New"/>
                <w:sz w:val="28"/>
                <w:szCs w:val="28"/>
                <w:lang w:val="en-GB"/>
              </w:rPr>
              <w:t>0</w:t>
            </w:r>
            <w:r w:rsidRPr="00C621C3">
              <w:rPr>
                <w:rFonts w:ascii="Browallia New" w:hAnsi="Browallia New" w:cs="Browallia New"/>
                <w:sz w:val="28"/>
                <w:szCs w:val="28"/>
                <w:lang w:val="en-GB"/>
              </w:rPr>
              <w:t>,</w:t>
            </w:r>
            <w:r w:rsidR="00C7436C">
              <w:rPr>
                <w:rFonts w:ascii="Browallia New" w:hAnsi="Browallia New" w:cs="Browallia New"/>
                <w:sz w:val="28"/>
                <w:szCs w:val="28"/>
                <w:lang w:val="en-GB"/>
              </w:rPr>
              <w:t>000</w:t>
            </w:r>
            <w:r w:rsidRPr="00C621C3">
              <w:rPr>
                <w:rFonts w:ascii="Browallia New" w:hAnsi="Browallia New" w:cs="Browallia New"/>
                <w:sz w:val="28"/>
                <w:szCs w:val="28"/>
                <w:lang w:val="en-GB"/>
              </w:rPr>
              <w:t>,000</w:t>
            </w:r>
          </w:p>
        </w:tc>
      </w:tr>
      <w:tr w:rsidR="001A1676" w:rsidRPr="00CC6ACA" w14:paraId="71F19311" w14:textId="77777777" w:rsidTr="0090178E">
        <w:tc>
          <w:tcPr>
            <w:tcW w:w="4044" w:type="dxa"/>
          </w:tcPr>
          <w:p w14:paraId="58D168FD" w14:textId="2A776090" w:rsidR="001A1676" w:rsidRPr="00CC6ACA" w:rsidRDefault="001A1676" w:rsidP="001A1676">
            <w:pPr>
              <w:spacing w:line="240" w:lineRule="auto"/>
              <w:rPr>
                <w:rFonts w:ascii="Browallia New" w:hAnsi="Browallia New" w:cs="Browallia New"/>
                <w:sz w:val="28"/>
                <w:szCs w:val="28"/>
                <w:cs/>
                <w:lang w:val="en-GB"/>
              </w:rPr>
            </w:pPr>
            <w:r w:rsidRPr="00F20227">
              <w:rPr>
                <w:rFonts w:ascii="Browallia New" w:hAnsi="Browallia New" w:cs="Browallia New"/>
                <w:sz w:val="28"/>
                <w:szCs w:val="28"/>
                <w:cs/>
                <w:lang w:val="en-GB"/>
              </w:rPr>
              <w:t>เงินให้กู้ยืมเพิ่ม</w:t>
            </w:r>
          </w:p>
        </w:tc>
        <w:tc>
          <w:tcPr>
            <w:tcW w:w="2268" w:type="dxa"/>
          </w:tcPr>
          <w:p w14:paraId="74B59077" w14:textId="4696DF1A" w:rsidR="001A1676" w:rsidRPr="00663045" w:rsidRDefault="001A1676" w:rsidP="005C7BD7">
            <w:pPr>
              <w:tabs>
                <w:tab w:val="clear" w:pos="1644"/>
                <w:tab w:val="clear" w:pos="4678"/>
                <w:tab w:val="left" w:pos="1512"/>
                <w:tab w:val="left" w:pos="2028"/>
              </w:tabs>
              <w:spacing w:line="240" w:lineRule="auto"/>
              <w:ind w:right="-12"/>
              <w:jc w:val="center"/>
              <w:rPr>
                <w:rFonts w:ascii="Browallia New" w:hAnsi="Browallia New" w:cs="Browallia New"/>
                <w:sz w:val="28"/>
                <w:szCs w:val="28"/>
                <w:lang w:val="en-GB"/>
              </w:rPr>
            </w:pPr>
            <w:r w:rsidRPr="00663045">
              <w:rPr>
                <w:rFonts w:ascii="Browallia New" w:eastAsia="Arial Unicode MS" w:hAnsi="Browallia New" w:cs="Browallia New"/>
                <w:sz w:val="28"/>
                <w:szCs w:val="28"/>
              </w:rPr>
              <w:t xml:space="preserve">                    -</w:t>
            </w:r>
          </w:p>
        </w:tc>
        <w:tc>
          <w:tcPr>
            <w:tcW w:w="283" w:type="dxa"/>
          </w:tcPr>
          <w:p w14:paraId="74742E45" w14:textId="77777777" w:rsidR="001A1676" w:rsidRPr="00663045" w:rsidRDefault="001A1676" w:rsidP="001A1676">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71" w:type="dxa"/>
            <w:shd w:val="clear" w:color="auto" w:fill="auto"/>
          </w:tcPr>
          <w:p w14:paraId="282015D0" w14:textId="7F399BA0" w:rsidR="001A1676" w:rsidRPr="00663045" w:rsidRDefault="001A1676" w:rsidP="001A1676">
            <w:pPr>
              <w:tabs>
                <w:tab w:val="clear" w:pos="1644"/>
                <w:tab w:val="left" w:pos="1512"/>
              </w:tabs>
              <w:spacing w:line="240" w:lineRule="auto"/>
              <w:ind w:right="-12"/>
              <w:jc w:val="right"/>
              <w:rPr>
                <w:rFonts w:ascii="Browallia New" w:hAnsi="Browallia New" w:cs="Browallia New"/>
                <w:sz w:val="28"/>
                <w:szCs w:val="28"/>
                <w:cs/>
                <w:lang w:val="en-GB"/>
              </w:rPr>
            </w:pPr>
            <w:r w:rsidRPr="00663045">
              <w:rPr>
                <w:rFonts w:ascii="Browallia New" w:hAnsi="Browallia New" w:cs="Browallia New"/>
                <w:sz w:val="28"/>
                <w:szCs w:val="28"/>
                <w:lang w:val="en-GB"/>
              </w:rPr>
              <w:t xml:space="preserve"> 97,000,000 </w:t>
            </w:r>
          </w:p>
        </w:tc>
      </w:tr>
      <w:tr w:rsidR="001A1676" w:rsidRPr="00CC6ACA" w14:paraId="119E0D68" w14:textId="77777777" w:rsidTr="0090178E">
        <w:tc>
          <w:tcPr>
            <w:tcW w:w="4044" w:type="dxa"/>
          </w:tcPr>
          <w:p w14:paraId="7E75FC83" w14:textId="38F6D7D2" w:rsidR="001A1676" w:rsidRPr="00CC6ACA" w:rsidRDefault="001A1676" w:rsidP="001A1676">
            <w:pPr>
              <w:spacing w:line="240" w:lineRule="auto"/>
              <w:rPr>
                <w:rFonts w:ascii="Browallia New" w:hAnsi="Browallia New" w:cs="Browallia New"/>
                <w:sz w:val="28"/>
                <w:szCs w:val="28"/>
                <w:cs/>
                <w:lang w:val="en-GB"/>
              </w:rPr>
            </w:pPr>
            <w:r w:rsidRPr="0039095B">
              <w:rPr>
                <w:rFonts w:ascii="Browallia New" w:hAnsi="Browallia New" w:cs="Browallia New"/>
                <w:sz w:val="28"/>
                <w:szCs w:val="28"/>
                <w:cs/>
                <w:lang w:val="en-GB"/>
              </w:rPr>
              <w:t>รับคืนเงินกู้ยืม</w:t>
            </w:r>
          </w:p>
        </w:tc>
        <w:tc>
          <w:tcPr>
            <w:tcW w:w="2268" w:type="dxa"/>
            <w:tcBorders>
              <w:bottom w:val="single" w:sz="4" w:space="0" w:color="auto"/>
            </w:tcBorders>
          </w:tcPr>
          <w:p w14:paraId="0F6531D7" w14:textId="37334B51" w:rsidR="001A1676" w:rsidRPr="00663045" w:rsidRDefault="001A1676" w:rsidP="005C7BD7">
            <w:pPr>
              <w:tabs>
                <w:tab w:val="clear" w:pos="1644"/>
                <w:tab w:val="clear" w:pos="4678"/>
                <w:tab w:val="left" w:pos="1512"/>
                <w:tab w:val="left" w:pos="2028"/>
              </w:tabs>
              <w:spacing w:line="240" w:lineRule="auto"/>
              <w:ind w:right="-12"/>
              <w:jc w:val="center"/>
              <w:rPr>
                <w:rFonts w:ascii="Browallia New" w:hAnsi="Browallia New" w:cs="Browallia New"/>
                <w:sz w:val="28"/>
                <w:szCs w:val="28"/>
                <w:lang w:val="en-GB"/>
              </w:rPr>
            </w:pPr>
            <w:r w:rsidRPr="00663045">
              <w:rPr>
                <w:rFonts w:ascii="Browallia New" w:eastAsia="Arial Unicode MS" w:hAnsi="Browallia New" w:cs="Browallia New"/>
                <w:sz w:val="28"/>
                <w:szCs w:val="28"/>
              </w:rPr>
              <w:t xml:space="preserve">                    -</w:t>
            </w:r>
          </w:p>
        </w:tc>
        <w:tc>
          <w:tcPr>
            <w:tcW w:w="283" w:type="dxa"/>
          </w:tcPr>
          <w:p w14:paraId="3835CF83" w14:textId="77777777" w:rsidR="001A1676" w:rsidRPr="00663045" w:rsidRDefault="001A1676" w:rsidP="001A1676">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71" w:type="dxa"/>
            <w:tcBorders>
              <w:bottom w:val="single" w:sz="4" w:space="0" w:color="auto"/>
            </w:tcBorders>
            <w:shd w:val="clear" w:color="auto" w:fill="auto"/>
          </w:tcPr>
          <w:p w14:paraId="0366963B" w14:textId="4791A929" w:rsidR="001A1676" w:rsidRPr="00663045" w:rsidRDefault="001A1676" w:rsidP="001A1676">
            <w:pPr>
              <w:tabs>
                <w:tab w:val="clear" w:pos="1644"/>
                <w:tab w:val="left" w:pos="1512"/>
              </w:tabs>
              <w:spacing w:line="240" w:lineRule="auto"/>
              <w:ind w:right="-12"/>
              <w:jc w:val="right"/>
              <w:rPr>
                <w:rFonts w:ascii="Browallia New" w:hAnsi="Browallia New" w:cs="Browallia New"/>
                <w:sz w:val="28"/>
                <w:szCs w:val="28"/>
                <w:cs/>
                <w:lang w:val="en-GB"/>
              </w:rPr>
            </w:pPr>
            <w:r w:rsidRPr="00663045">
              <w:rPr>
                <w:rFonts w:ascii="Browallia New" w:hAnsi="Browallia New" w:cs="Browallia New"/>
                <w:sz w:val="28"/>
                <w:szCs w:val="28"/>
                <w:lang w:val="en-GB"/>
              </w:rPr>
              <w:t xml:space="preserve">(163,000,000) </w:t>
            </w:r>
          </w:p>
        </w:tc>
      </w:tr>
      <w:tr w:rsidR="001A1676" w:rsidRPr="00CC6ACA" w14:paraId="10351AD3" w14:textId="77777777" w:rsidTr="0090178E">
        <w:tc>
          <w:tcPr>
            <w:tcW w:w="4044" w:type="dxa"/>
          </w:tcPr>
          <w:p w14:paraId="14A4EDEA" w14:textId="77777777" w:rsidR="001A1676" w:rsidRPr="00CC6ACA" w:rsidRDefault="001A1676" w:rsidP="001A1676">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268" w:type="dxa"/>
            <w:tcBorders>
              <w:top w:val="single" w:sz="4" w:space="0" w:color="auto"/>
              <w:bottom w:val="single" w:sz="12" w:space="0" w:color="auto"/>
            </w:tcBorders>
            <w:shd w:val="clear" w:color="auto" w:fill="auto"/>
          </w:tcPr>
          <w:p w14:paraId="1647EDAC" w14:textId="3A8D36C9" w:rsidR="001A1676" w:rsidRPr="00663045" w:rsidRDefault="001A1676" w:rsidP="005C7BD7">
            <w:pPr>
              <w:tabs>
                <w:tab w:val="clear" w:pos="1644"/>
                <w:tab w:val="clear" w:pos="4678"/>
                <w:tab w:val="left" w:pos="1512"/>
                <w:tab w:val="left" w:pos="2028"/>
              </w:tabs>
              <w:spacing w:line="240" w:lineRule="auto"/>
              <w:ind w:right="-12"/>
              <w:jc w:val="center"/>
              <w:rPr>
                <w:rFonts w:ascii="Browallia New" w:hAnsi="Browallia New" w:cs="Browallia New"/>
                <w:sz w:val="28"/>
                <w:szCs w:val="28"/>
                <w:lang w:val="en-GB"/>
              </w:rPr>
            </w:pPr>
            <w:r w:rsidRPr="00663045">
              <w:rPr>
                <w:rFonts w:ascii="Browallia New" w:eastAsia="Arial Unicode MS" w:hAnsi="Browallia New" w:cs="Browallia New"/>
                <w:sz w:val="28"/>
                <w:szCs w:val="28"/>
              </w:rPr>
              <w:t xml:space="preserve">                    -</w:t>
            </w:r>
          </w:p>
        </w:tc>
        <w:tc>
          <w:tcPr>
            <w:tcW w:w="283" w:type="dxa"/>
            <w:shd w:val="clear" w:color="auto" w:fill="auto"/>
          </w:tcPr>
          <w:p w14:paraId="607593C8" w14:textId="77777777" w:rsidR="001A1676" w:rsidRPr="00663045" w:rsidRDefault="001A1676" w:rsidP="001A1676">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71" w:type="dxa"/>
            <w:tcBorders>
              <w:top w:val="single" w:sz="4" w:space="0" w:color="auto"/>
              <w:bottom w:val="single" w:sz="12" w:space="0" w:color="auto"/>
            </w:tcBorders>
            <w:shd w:val="clear" w:color="auto" w:fill="auto"/>
          </w:tcPr>
          <w:p w14:paraId="19B3579E" w14:textId="55DA8902" w:rsidR="001A1676" w:rsidRPr="00663045" w:rsidRDefault="001A1676" w:rsidP="001A1676">
            <w:pPr>
              <w:tabs>
                <w:tab w:val="clear" w:pos="1644"/>
                <w:tab w:val="left" w:pos="1512"/>
              </w:tabs>
              <w:spacing w:line="240" w:lineRule="auto"/>
              <w:ind w:right="-12"/>
              <w:jc w:val="right"/>
              <w:rPr>
                <w:rFonts w:ascii="Browallia New" w:hAnsi="Browallia New" w:cs="Browallia New"/>
                <w:sz w:val="28"/>
                <w:szCs w:val="28"/>
                <w:lang w:val="en-GB"/>
              </w:rPr>
            </w:pPr>
            <w:r w:rsidRPr="00663045">
              <w:rPr>
                <w:rFonts w:ascii="Browallia New" w:hAnsi="Browallia New" w:cs="Browallia New"/>
                <w:sz w:val="28"/>
                <w:szCs w:val="28"/>
                <w:lang w:val="en-GB"/>
              </w:rPr>
              <w:t xml:space="preserve"> 2,794,000,000 </w:t>
            </w:r>
          </w:p>
        </w:tc>
      </w:tr>
    </w:tbl>
    <w:p w14:paraId="0D4DC2A3" w14:textId="77777777" w:rsidR="0048053C" w:rsidRPr="0048053C"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319E2EF4" w14:textId="068A3D01" w:rsidR="0091722E"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893155">
        <w:rPr>
          <w:rFonts w:ascii="Browallia New" w:eastAsia="Cordia New" w:hAnsi="Browallia New" w:cs="Browallia New"/>
          <w:color w:val="000000"/>
          <w:sz w:val="28"/>
          <w:szCs w:val="28"/>
          <w:cs/>
          <w:lang w:val="en-GB" w:eastAsia="th-TH"/>
        </w:rPr>
        <w:t xml:space="preserve">ณ วันที่ </w:t>
      </w:r>
      <w:r w:rsidR="00B81D0C" w:rsidRPr="00CC6ACA">
        <w:rPr>
          <w:rFonts w:ascii="Browallia New" w:eastAsia="SimSun" w:hAnsi="Browallia New" w:cs="Browallia New"/>
          <w:sz w:val="28"/>
          <w:szCs w:val="28"/>
          <w:lang w:val="en-GB"/>
        </w:rPr>
        <w:t>31</w:t>
      </w:r>
      <w:r w:rsidR="00B81D0C" w:rsidRPr="00CC6ACA">
        <w:rPr>
          <w:rFonts w:ascii="Browallia New" w:eastAsia="SimSun" w:hAnsi="Browallia New" w:cs="Browallia New" w:hint="cs"/>
          <w:sz w:val="28"/>
          <w:szCs w:val="28"/>
          <w:cs/>
          <w:lang w:val="en-GB"/>
        </w:rPr>
        <w:t xml:space="preserve"> มีนาคม</w:t>
      </w:r>
      <w:r w:rsidR="00B81D0C" w:rsidRPr="00CC6ACA">
        <w:rPr>
          <w:rFonts w:ascii="Browallia New" w:eastAsia="SimSun" w:hAnsi="Browallia New" w:cs="Browallia New"/>
          <w:sz w:val="28"/>
          <w:szCs w:val="28"/>
        </w:rPr>
        <w:t xml:space="preserve"> 256</w:t>
      </w:r>
      <w:r w:rsidR="00B81D0C">
        <w:rPr>
          <w:rFonts w:ascii="Browallia New" w:eastAsia="SimSun" w:hAnsi="Browallia New" w:cs="Browallia New"/>
          <w:sz w:val="28"/>
          <w:szCs w:val="28"/>
        </w:rPr>
        <w:t>7</w:t>
      </w:r>
      <w:r w:rsidRPr="00893155">
        <w:rPr>
          <w:rFonts w:ascii="Browallia New" w:eastAsia="Cordia New" w:hAnsi="Browallia New" w:cs="Browallia New"/>
          <w:color w:val="000000"/>
          <w:sz w:val="28"/>
          <w:szCs w:val="28"/>
          <w:cs/>
          <w:lang w:val="en-GB" w:eastAsia="th-TH"/>
        </w:rPr>
        <w:t xml:space="preserve"> 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 </w:t>
      </w:r>
      <w:r w:rsidR="0027458C">
        <w:rPr>
          <w:rFonts w:ascii="Browallia New" w:eastAsia="Cordia New" w:hAnsi="Browallia New" w:cs="Browallia New"/>
          <w:color w:val="000000"/>
          <w:sz w:val="28"/>
          <w:szCs w:val="28"/>
          <w:lang w:val="en-GB" w:eastAsia="th-TH"/>
        </w:rPr>
        <w:t>4.73</w:t>
      </w:r>
      <w:r w:rsidRPr="00893155">
        <w:rPr>
          <w:rFonts w:ascii="Browallia New" w:eastAsia="Cordia New" w:hAnsi="Browallia New" w:cs="Browallia New"/>
          <w:color w:val="000000"/>
          <w:sz w:val="28"/>
          <w:szCs w:val="28"/>
          <w:lang w:val="en-GB" w:eastAsia="th-TH"/>
        </w:rPr>
        <w:t xml:space="preserve"> </w:t>
      </w:r>
      <w:r w:rsidRPr="00893155">
        <w:rPr>
          <w:rFonts w:ascii="Browallia New" w:eastAsia="Cordia New" w:hAnsi="Browallia New" w:cs="Browallia New"/>
          <w:color w:val="000000"/>
          <w:sz w:val="28"/>
          <w:szCs w:val="28"/>
          <w:cs/>
          <w:lang w:val="en-GB" w:eastAsia="th-TH"/>
        </w:rPr>
        <w:t>ต่อปี (</w:t>
      </w:r>
      <w:r w:rsidRPr="00893155">
        <w:rPr>
          <w:rFonts w:ascii="Browallia New" w:eastAsia="Cordia New" w:hAnsi="Browallia New" w:cs="Browallia New"/>
          <w:color w:val="000000"/>
          <w:sz w:val="28"/>
          <w:szCs w:val="28"/>
          <w:lang w:val="en-GB" w:eastAsia="th-TH"/>
        </w:rPr>
        <w:t xml:space="preserve">31 </w:t>
      </w:r>
      <w:r w:rsidRPr="00893155">
        <w:rPr>
          <w:rFonts w:ascii="Browallia New" w:eastAsia="Cordia New" w:hAnsi="Browallia New" w:cs="Browallia New"/>
          <w:color w:val="000000"/>
          <w:sz w:val="28"/>
          <w:szCs w:val="28"/>
          <w:cs/>
          <w:lang w:val="en-GB" w:eastAsia="th-TH"/>
        </w:rPr>
        <w:t xml:space="preserve">ธันวาคม </w:t>
      </w:r>
      <w:r w:rsidRPr="00893155">
        <w:rPr>
          <w:rFonts w:ascii="Browallia New" w:eastAsia="Cordia New" w:hAnsi="Browallia New" w:cs="Browallia New"/>
          <w:color w:val="000000"/>
          <w:sz w:val="28"/>
          <w:szCs w:val="28"/>
          <w:lang w:val="en-GB" w:eastAsia="th-TH"/>
        </w:rPr>
        <w:t>256</w:t>
      </w:r>
      <w:r w:rsidR="00B81D0C">
        <w:rPr>
          <w:rFonts w:ascii="Browallia New" w:eastAsia="Cordia New" w:hAnsi="Browallia New" w:cs="Browallia New"/>
          <w:color w:val="000000"/>
          <w:sz w:val="28"/>
          <w:szCs w:val="28"/>
          <w:lang w:val="en-GB" w:eastAsia="th-TH"/>
        </w:rPr>
        <w:t>6</w:t>
      </w:r>
      <w:r w:rsidRPr="00893155">
        <w:rPr>
          <w:rFonts w:ascii="Browallia New" w:eastAsia="Cordia New" w:hAnsi="Browallia New" w:cs="Browallia New"/>
          <w:color w:val="000000"/>
          <w:sz w:val="28"/>
          <w:szCs w:val="28"/>
          <w:lang w:val="en-GB" w:eastAsia="th-TH"/>
        </w:rPr>
        <w:t xml:space="preserve"> : </w:t>
      </w:r>
      <w:r w:rsidRPr="00893155">
        <w:rPr>
          <w:rFonts w:ascii="Browallia New" w:eastAsia="Cordia New" w:hAnsi="Browallia New" w:cs="Browallia New"/>
          <w:color w:val="000000"/>
          <w:sz w:val="28"/>
          <w:szCs w:val="28"/>
          <w:cs/>
          <w:lang w:val="en-GB" w:eastAsia="th-TH"/>
        </w:rPr>
        <w:t xml:space="preserve">ร้อยละ </w:t>
      </w:r>
      <w:r w:rsidR="00AB63DC">
        <w:rPr>
          <w:rFonts w:ascii="Browallia New" w:eastAsia="Cordia New" w:hAnsi="Browallia New" w:cs="Browallia New"/>
          <w:color w:val="000000"/>
          <w:sz w:val="28"/>
          <w:szCs w:val="28"/>
          <w:lang w:val="en-GB" w:eastAsia="th-TH"/>
        </w:rPr>
        <w:t>4.27</w:t>
      </w:r>
      <w:r w:rsidRPr="00893155">
        <w:rPr>
          <w:rFonts w:ascii="Browallia New" w:eastAsia="Cordia New" w:hAnsi="Browallia New" w:cs="Browallia New"/>
          <w:color w:val="000000"/>
          <w:sz w:val="28"/>
          <w:szCs w:val="28"/>
          <w:lang w:val="en-GB" w:eastAsia="th-TH"/>
        </w:rPr>
        <w:t xml:space="preserve"> </w:t>
      </w:r>
      <w:r w:rsidRPr="00893155">
        <w:rPr>
          <w:rFonts w:ascii="Browallia New" w:eastAsia="Cordia New" w:hAnsi="Browallia New" w:cs="Browallia New"/>
          <w:color w:val="000000"/>
          <w:sz w:val="28"/>
          <w:szCs w:val="28"/>
          <w:cs/>
          <w:lang w:val="en-GB" w:eastAsia="th-TH"/>
        </w:rPr>
        <w:t>ต่อปี)</w:t>
      </w:r>
      <w:r w:rsidR="00E058FC">
        <w:rPr>
          <w:rFonts w:ascii="Browallia New" w:eastAsia="Cordia New" w:hAnsi="Browallia New" w:cs="Browallia New"/>
          <w:color w:val="000000"/>
          <w:sz w:val="28"/>
          <w:szCs w:val="28"/>
          <w:lang w:val="en-GB" w:eastAsia="th-TH"/>
        </w:rPr>
        <w:t xml:space="preserve"> </w:t>
      </w:r>
      <w:r w:rsidR="00E058FC" w:rsidRPr="007F4614">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C81475"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BF51EFB" w14:textId="51A04C4D" w:rsidR="00893155" w:rsidRDefault="00B81D0C" w:rsidP="0011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B81D0C">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41DCF31A" w14:textId="77777777" w:rsidR="00F44935" w:rsidRDefault="00F4493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F44935"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F44935">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0ADF2472" w:rsidR="000C47CE"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026A5D">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สำหรับงวดสามเดือนสิ้นสุดวันที่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r w:rsidRPr="00026A5D">
        <w:rPr>
          <w:rFonts w:ascii="Browallia New" w:eastAsia="Cordia New" w:hAnsi="Browallia New" w:cs="Browallia New"/>
          <w:color w:val="000000"/>
          <w:sz w:val="28"/>
          <w:szCs w:val="28"/>
          <w:lang w:val="en-GB" w:eastAsia="th-TH"/>
        </w:rPr>
        <w:t xml:space="preserve"> </w:t>
      </w:r>
      <w:r>
        <w:rPr>
          <w:rFonts w:ascii="Browallia New" w:eastAsia="Cordia New" w:hAnsi="Browallia New" w:cs="Browallia New"/>
          <w:color w:val="000000"/>
          <w:sz w:val="28"/>
          <w:szCs w:val="28"/>
          <w:lang w:val="en-GB" w:eastAsia="th-TH"/>
        </w:rPr>
        <w:br/>
      </w:r>
      <w:r w:rsidRPr="00026A5D">
        <w:rPr>
          <w:rFonts w:ascii="Browallia New" w:eastAsia="Cordia New" w:hAnsi="Browallia New" w:cs="Browallia New"/>
          <w:color w:val="000000"/>
          <w:sz w:val="28"/>
          <w:szCs w:val="28"/>
          <w:cs/>
          <w:lang w:val="en-GB" w:eastAsia="th-TH"/>
        </w:rPr>
        <w:t>มีดังนี้</w:t>
      </w:r>
    </w:p>
    <w:p w14:paraId="01727FC8" w14:textId="77777777" w:rsidR="00026A5D" w:rsidRPr="00ED699E"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tbl>
      <w:tblPr>
        <w:tblW w:w="9035" w:type="dxa"/>
        <w:tblInd w:w="351" w:type="dxa"/>
        <w:tblLayout w:type="fixed"/>
        <w:tblLook w:val="0000" w:firstRow="0" w:lastRow="0" w:firstColumn="0" w:lastColumn="0" w:noHBand="0" w:noVBand="0"/>
      </w:tblPr>
      <w:tblGrid>
        <w:gridCol w:w="6595"/>
        <w:gridCol w:w="2440"/>
      </w:tblGrid>
      <w:tr w:rsidR="00AB3091" w:rsidRPr="00CC6ACA" w14:paraId="722A1186" w14:textId="77777777" w:rsidTr="000B6DBA">
        <w:tc>
          <w:tcPr>
            <w:tcW w:w="6595" w:type="dxa"/>
          </w:tcPr>
          <w:p w14:paraId="519AEE5F" w14:textId="77777777" w:rsidR="00AB3091" w:rsidRPr="00CC6ACA"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40" w:type="dxa"/>
          </w:tcPr>
          <w:p w14:paraId="2AE6C541" w14:textId="77777777" w:rsidR="00AB3091" w:rsidRPr="00CC6ACA"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AB3091" w:rsidRPr="00CC6ACA" w14:paraId="62E33582" w14:textId="77777777" w:rsidTr="000B6DBA">
        <w:tc>
          <w:tcPr>
            <w:tcW w:w="6595" w:type="dxa"/>
          </w:tcPr>
          <w:p w14:paraId="52EF3A63" w14:textId="77777777" w:rsidR="00AB3091" w:rsidRPr="00CC6ACA"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40" w:type="dxa"/>
            <w:tcBorders>
              <w:bottom w:val="single" w:sz="4" w:space="0" w:color="auto"/>
            </w:tcBorders>
          </w:tcPr>
          <w:p w14:paraId="6A0F2AA0" w14:textId="5121FFF6" w:rsidR="00AB3091" w:rsidRPr="00CC6ACA"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AB3091" w:rsidRPr="00CC6ACA">
              <w:rPr>
                <w:rFonts w:ascii="Browallia New" w:hAnsi="Browallia New" w:cs="Browallia New"/>
                <w:snapToGrid w:val="0"/>
                <w:sz w:val="28"/>
                <w:szCs w:val="28"/>
                <w:cs/>
                <w:lang w:eastAsia="th-TH"/>
              </w:rPr>
              <w:t>การเงินเฉพาะบริษัท</w:t>
            </w:r>
          </w:p>
        </w:tc>
      </w:tr>
      <w:tr w:rsidR="00AB3091" w:rsidRPr="00CC6ACA" w14:paraId="62C6B648" w14:textId="77777777" w:rsidTr="000B6DBA">
        <w:tc>
          <w:tcPr>
            <w:tcW w:w="6595" w:type="dxa"/>
          </w:tcPr>
          <w:p w14:paraId="41889FF5" w14:textId="77777777" w:rsidR="00AB3091" w:rsidRPr="00CC6ACA"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40" w:type="dxa"/>
            <w:tcBorders>
              <w:top w:val="single" w:sz="4" w:space="0" w:color="auto"/>
            </w:tcBorders>
          </w:tcPr>
          <w:p w14:paraId="0271CCB4" w14:textId="77777777" w:rsidR="00AB3091" w:rsidRPr="00CC6ACA"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CC6ACA" w14:paraId="013E4FFC" w14:textId="77777777" w:rsidTr="000B6DBA">
        <w:tc>
          <w:tcPr>
            <w:tcW w:w="6595" w:type="dxa"/>
          </w:tcPr>
          <w:p w14:paraId="7C4BDE64" w14:textId="77777777" w:rsidR="00AB3091" w:rsidRPr="00CC6ACA" w:rsidRDefault="00AB3091" w:rsidP="006E5A3C">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440" w:type="dxa"/>
            <w:shd w:val="clear" w:color="auto" w:fill="auto"/>
          </w:tcPr>
          <w:p w14:paraId="6CCFF6DC" w14:textId="61980711" w:rsidR="00AB3091" w:rsidRPr="00CC6ACA" w:rsidRDefault="00AB3091" w:rsidP="006E5A3C">
            <w:pPr>
              <w:tabs>
                <w:tab w:val="clear" w:pos="1644"/>
                <w:tab w:val="left" w:pos="1512"/>
              </w:tabs>
              <w:spacing w:line="240" w:lineRule="auto"/>
              <w:ind w:right="-12"/>
              <w:jc w:val="right"/>
              <w:rPr>
                <w:rFonts w:ascii="Browallia New" w:hAnsi="Browallia New" w:cs="Browallia New"/>
                <w:sz w:val="28"/>
                <w:szCs w:val="28"/>
                <w:lang w:val="en-GB"/>
              </w:rPr>
            </w:pPr>
            <w:r w:rsidRPr="00AB3091">
              <w:rPr>
                <w:rFonts w:ascii="Browallia New" w:hAnsi="Browallia New" w:cs="Browallia New"/>
                <w:sz w:val="28"/>
                <w:szCs w:val="28"/>
                <w:lang w:val="en-GB"/>
              </w:rPr>
              <w:t>203,627,125</w:t>
            </w:r>
          </w:p>
        </w:tc>
      </w:tr>
      <w:tr w:rsidR="00AB3091" w:rsidRPr="00CC6ACA" w14:paraId="778CE10A" w14:textId="77777777" w:rsidTr="000B6DBA">
        <w:tc>
          <w:tcPr>
            <w:tcW w:w="6595" w:type="dxa"/>
          </w:tcPr>
          <w:p w14:paraId="77EDDC95" w14:textId="378876F2" w:rsidR="00AB3091" w:rsidRPr="00CC6ACA" w:rsidRDefault="00F972ED" w:rsidP="006E5A3C">
            <w:pPr>
              <w:spacing w:line="240" w:lineRule="auto"/>
              <w:rPr>
                <w:rFonts w:ascii="Browallia New" w:hAnsi="Browallia New" w:cs="Browallia New"/>
                <w:sz w:val="28"/>
                <w:szCs w:val="28"/>
                <w:cs/>
                <w:lang w:val="en-GB"/>
              </w:rPr>
            </w:pPr>
            <w:r w:rsidRPr="00654B78">
              <w:rPr>
                <w:rFonts w:ascii="Browallia New" w:hAnsi="Browallia New" w:cs="Browallia New"/>
                <w:sz w:val="28"/>
                <w:szCs w:val="28"/>
                <w:cs/>
                <w:lang w:val="en-GB"/>
              </w:rPr>
              <w:t>จ่าย</w:t>
            </w:r>
            <w:r w:rsidR="00AB3091" w:rsidRPr="00617DB2">
              <w:rPr>
                <w:rFonts w:ascii="Browallia New" w:hAnsi="Browallia New" w:cs="Browallia New"/>
                <w:sz w:val="28"/>
                <w:szCs w:val="28"/>
                <w:cs/>
                <w:lang w:val="en-GB"/>
              </w:rPr>
              <w:t>คืนเงินกู้ยืม</w:t>
            </w:r>
          </w:p>
        </w:tc>
        <w:tc>
          <w:tcPr>
            <w:tcW w:w="2440" w:type="dxa"/>
            <w:shd w:val="clear" w:color="auto" w:fill="auto"/>
          </w:tcPr>
          <w:p w14:paraId="1085C96C" w14:textId="744802F3" w:rsidR="00AB3091" w:rsidRPr="00CC6ACA" w:rsidRDefault="005E02CE" w:rsidP="006E5A3C">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Pr="005E02CE">
              <w:rPr>
                <w:rFonts w:ascii="Browallia New" w:hAnsi="Browallia New" w:cs="Browallia New"/>
                <w:sz w:val="28"/>
                <w:szCs w:val="28"/>
                <w:lang w:val="en-GB"/>
              </w:rPr>
              <w:t>27,000,000</w:t>
            </w:r>
            <w:r>
              <w:rPr>
                <w:rFonts w:ascii="Browallia New" w:hAnsi="Browallia New" w:cs="Browallia New"/>
                <w:sz w:val="28"/>
                <w:szCs w:val="28"/>
                <w:lang w:val="en-GB"/>
              </w:rPr>
              <w:t>)</w:t>
            </w:r>
          </w:p>
        </w:tc>
      </w:tr>
      <w:tr w:rsidR="00AB3091" w:rsidRPr="00CC6ACA" w14:paraId="7EB197EA" w14:textId="77777777" w:rsidTr="000B6DBA">
        <w:tc>
          <w:tcPr>
            <w:tcW w:w="6595" w:type="dxa"/>
          </w:tcPr>
          <w:p w14:paraId="72A22E4C" w14:textId="77777777" w:rsidR="00AB3091" w:rsidRPr="00CC6ACA" w:rsidRDefault="00AB3091" w:rsidP="006E5A3C">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440" w:type="dxa"/>
            <w:tcBorders>
              <w:top w:val="single" w:sz="4" w:space="0" w:color="auto"/>
              <w:bottom w:val="single" w:sz="12" w:space="0" w:color="auto"/>
            </w:tcBorders>
            <w:shd w:val="clear" w:color="auto" w:fill="auto"/>
          </w:tcPr>
          <w:p w14:paraId="6DB61E34" w14:textId="7FDBAF47" w:rsidR="00AB3091" w:rsidRPr="00CC6ACA" w:rsidRDefault="005E02CE" w:rsidP="006E5A3C">
            <w:pPr>
              <w:tabs>
                <w:tab w:val="clear" w:pos="1644"/>
                <w:tab w:val="left" w:pos="1512"/>
              </w:tabs>
              <w:spacing w:line="240" w:lineRule="auto"/>
              <w:ind w:right="-12"/>
              <w:jc w:val="right"/>
              <w:rPr>
                <w:rFonts w:ascii="Browallia New" w:hAnsi="Browallia New" w:cs="Browallia New"/>
                <w:sz w:val="28"/>
                <w:szCs w:val="28"/>
                <w:lang w:val="en-GB"/>
              </w:rPr>
            </w:pPr>
            <w:r w:rsidRPr="005E02CE">
              <w:rPr>
                <w:rFonts w:ascii="Browallia New" w:hAnsi="Browallia New" w:cs="Browallia New"/>
                <w:sz w:val="28"/>
                <w:szCs w:val="28"/>
                <w:lang w:val="en-GB"/>
              </w:rPr>
              <w:t>176,627,125</w:t>
            </w:r>
          </w:p>
        </w:tc>
      </w:tr>
    </w:tbl>
    <w:p w14:paraId="31E36DA3" w14:textId="77777777" w:rsidR="009C4BF6" w:rsidRPr="00026A5D"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47FE9FD5" w:rsidR="00CA5AEA"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CA5AEA">
        <w:rPr>
          <w:rFonts w:ascii="Browallia New" w:eastAsia="Cordia New" w:hAnsi="Browallia New" w:cs="Browallia New"/>
          <w:color w:val="000000"/>
          <w:sz w:val="28"/>
          <w:szCs w:val="28"/>
          <w:cs/>
          <w:lang w:val="en-GB" w:eastAsia="th-TH"/>
        </w:rPr>
        <w:t xml:space="preserve">ณ วันที่ </w:t>
      </w:r>
      <w:r w:rsidR="00A061E0" w:rsidRPr="00A061E0">
        <w:rPr>
          <w:rFonts w:ascii="Browallia New" w:eastAsia="SimSun" w:hAnsi="Browallia New" w:cs="Browallia New"/>
          <w:sz w:val="28"/>
          <w:szCs w:val="28"/>
        </w:rPr>
        <w:t>31</w:t>
      </w:r>
      <w:r w:rsidR="00CA5AEA" w:rsidRPr="00CC6ACA">
        <w:rPr>
          <w:rFonts w:ascii="Browallia New" w:eastAsia="SimSun" w:hAnsi="Browallia New" w:cs="Browallia New" w:hint="cs"/>
          <w:sz w:val="28"/>
          <w:szCs w:val="28"/>
          <w:cs/>
          <w:lang w:val="en-GB"/>
        </w:rPr>
        <w:t xml:space="preserve"> มีนาคม</w:t>
      </w:r>
      <w:r w:rsidR="00CA5AEA" w:rsidRPr="00CC6ACA">
        <w:rPr>
          <w:rFonts w:ascii="Browallia New" w:eastAsia="SimSun" w:hAnsi="Browallia New" w:cs="Browallia New"/>
          <w:sz w:val="28"/>
          <w:szCs w:val="28"/>
          <w:cs/>
        </w:rPr>
        <w:t xml:space="preserve"> </w:t>
      </w:r>
      <w:r w:rsidR="00A061E0" w:rsidRPr="00A061E0">
        <w:rPr>
          <w:rFonts w:ascii="Browallia New" w:eastAsia="SimSun" w:hAnsi="Browallia New" w:cs="Browallia New"/>
          <w:sz w:val="28"/>
          <w:szCs w:val="28"/>
        </w:rPr>
        <w:t>2567</w:t>
      </w:r>
      <w:r w:rsidRPr="00CA5AEA">
        <w:rPr>
          <w:rFonts w:ascii="Browallia New" w:eastAsia="Cordia New" w:hAnsi="Browallia New" w:cs="Browallia New"/>
          <w:color w:val="000000"/>
          <w:sz w:val="28"/>
          <w:szCs w:val="28"/>
          <w:cs/>
          <w:lang w:val="en-GB" w:eastAsia="th-TH"/>
        </w:rPr>
        <w:t xml:space="preserve"> 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A061E0" w:rsidRPr="00A061E0">
        <w:rPr>
          <w:rFonts w:ascii="Browallia New" w:eastAsia="Cordia New" w:hAnsi="Browallia New" w:cs="Browallia New"/>
          <w:color w:val="000000"/>
          <w:sz w:val="28"/>
          <w:szCs w:val="28"/>
          <w:lang w:eastAsia="th-TH"/>
        </w:rPr>
        <w:t>4</w:t>
      </w:r>
      <w:r w:rsidR="004E1AAE">
        <w:rPr>
          <w:rFonts w:ascii="Browallia New" w:eastAsia="Cordia New" w:hAnsi="Browallia New" w:cs="Browallia New"/>
          <w:color w:val="000000"/>
          <w:sz w:val="28"/>
          <w:szCs w:val="28"/>
          <w:cs/>
          <w:lang w:val="en-GB" w:eastAsia="th-TH"/>
        </w:rPr>
        <w:t>.</w:t>
      </w:r>
      <w:r w:rsidR="00A061E0" w:rsidRPr="00A061E0">
        <w:rPr>
          <w:rFonts w:ascii="Browallia New" w:eastAsia="Cordia New" w:hAnsi="Browallia New" w:cs="Browallia New"/>
          <w:color w:val="000000"/>
          <w:sz w:val="28"/>
          <w:szCs w:val="28"/>
          <w:lang w:eastAsia="th-TH"/>
        </w:rPr>
        <w:t>73</w:t>
      </w:r>
      <w:r w:rsidRPr="00CA5AEA">
        <w:rPr>
          <w:rFonts w:ascii="Browallia New" w:eastAsia="Cordia New" w:hAnsi="Browallia New" w:cs="Browallia New"/>
          <w:color w:val="000000"/>
          <w:sz w:val="28"/>
          <w:szCs w:val="28"/>
          <w:cs/>
          <w:lang w:val="en-GB" w:eastAsia="th-TH"/>
        </w:rPr>
        <w:t xml:space="preserve"> ต่อปี (</w:t>
      </w:r>
      <w:r w:rsidR="00A061E0" w:rsidRPr="00A061E0">
        <w:rPr>
          <w:rFonts w:ascii="Browallia New" w:eastAsia="Cordia New" w:hAnsi="Browallia New" w:cs="Browallia New"/>
          <w:color w:val="000000"/>
          <w:sz w:val="28"/>
          <w:szCs w:val="28"/>
          <w:lang w:eastAsia="th-TH"/>
        </w:rPr>
        <w:t>31</w:t>
      </w:r>
      <w:r w:rsidRPr="00CA5AEA">
        <w:rPr>
          <w:rFonts w:ascii="Browallia New" w:eastAsia="Cordia New" w:hAnsi="Browallia New" w:cs="Browallia New"/>
          <w:color w:val="000000"/>
          <w:sz w:val="28"/>
          <w:szCs w:val="28"/>
          <w:cs/>
          <w:lang w:val="en-GB" w:eastAsia="th-TH"/>
        </w:rPr>
        <w:t xml:space="preserve"> ธันวาคม </w:t>
      </w:r>
      <w:r w:rsidR="00A061E0" w:rsidRPr="00A061E0">
        <w:rPr>
          <w:rFonts w:ascii="Browallia New" w:eastAsia="Cordia New" w:hAnsi="Browallia New" w:cs="Browallia New"/>
          <w:color w:val="000000"/>
          <w:sz w:val="28"/>
          <w:szCs w:val="28"/>
          <w:lang w:eastAsia="th-TH"/>
        </w:rPr>
        <w:t>2566</w:t>
      </w:r>
      <w:r w:rsidRPr="00CA5AEA">
        <w:rPr>
          <w:rFonts w:ascii="Browallia New" w:eastAsia="Cordia New" w:hAnsi="Browallia New" w:cs="Browallia New"/>
          <w:color w:val="000000"/>
          <w:sz w:val="28"/>
          <w:szCs w:val="28"/>
          <w:cs/>
          <w:lang w:val="en-GB" w:eastAsia="th-TH"/>
        </w:rPr>
        <w:t xml:space="preserve"> : ร้อยละ </w:t>
      </w:r>
      <w:r w:rsidR="00A061E0" w:rsidRPr="00A061E0">
        <w:rPr>
          <w:rFonts w:ascii="Browallia New" w:eastAsia="Cordia New" w:hAnsi="Browallia New" w:cs="Browallia New"/>
          <w:color w:val="000000"/>
          <w:sz w:val="28"/>
          <w:szCs w:val="28"/>
          <w:lang w:eastAsia="th-TH"/>
        </w:rPr>
        <w:t>4</w:t>
      </w:r>
      <w:r w:rsidR="00D86C05">
        <w:rPr>
          <w:rFonts w:ascii="Browallia New" w:eastAsia="Cordia New" w:hAnsi="Browallia New" w:cs="Browallia New"/>
          <w:color w:val="000000"/>
          <w:sz w:val="28"/>
          <w:szCs w:val="28"/>
          <w:cs/>
          <w:lang w:val="en-GB" w:eastAsia="th-TH"/>
        </w:rPr>
        <w:t>.</w:t>
      </w:r>
      <w:r w:rsidR="00A061E0" w:rsidRPr="00A061E0">
        <w:rPr>
          <w:rFonts w:ascii="Browallia New" w:eastAsia="Cordia New" w:hAnsi="Browallia New" w:cs="Browallia New"/>
          <w:color w:val="000000"/>
          <w:sz w:val="28"/>
          <w:szCs w:val="28"/>
          <w:lang w:eastAsia="th-TH"/>
        </w:rPr>
        <w:t>27</w:t>
      </w:r>
      <w:r w:rsidRPr="00CA5AEA">
        <w:rPr>
          <w:rFonts w:ascii="Browallia New" w:eastAsia="Cordia New" w:hAnsi="Browallia New" w:cs="Browallia New"/>
          <w:color w:val="000000"/>
          <w:sz w:val="28"/>
          <w:szCs w:val="28"/>
          <w:cs/>
          <w:lang w:val="en-GB" w:eastAsia="th-TH"/>
        </w:rPr>
        <w:t xml:space="preserve"> ต่อปี)</w:t>
      </w:r>
      <w:r w:rsidR="00F66DB2">
        <w:rPr>
          <w:rFonts w:ascii="Browallia New" w:eastAsia="Cordia New" w:hAnsi="Browallia New" w:cs="Browallia New"/>
          <w:color w:val="000000"/>
          <w:sz w:val="28"/>
          <w:szCs w:val="28"/>
          <w:cs/>
          <w:lang w:val="en-GB" w:eastAsia="th-TH"/>
        </w:rPr>
        <w:t xml:space="preserve"> </w:t>
      </w:r>
    </w:p>
    <w:p w14:paraId="6D462EC4" w14:textId="77777777" w:rsidR="009C4BF6" w:rsidRPr="00ED699E"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C030975" w14:textId="17F3FE7B" w:rsidR="009A3085" w:rsidRDefault="00CA5AEA" w:rsidP="009A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val="en-GB" w:eastAsia="th-TH"/>
        </w:rPr>
      </w:pPr>
      <w:r w:rsidRPr="00CA5AEA">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r w:rsidR="009A3085">
        <w:rPr>
          <w:rFonts w:ascii="Browallia New" w:eastAsia="Cordia New" w:hAnsi="Browallia New" w:cs="Browallia New"/>
          <w:color w:val="000000"/>
          <w:sz w:val="28"/>
          <w:szCs w:val="28"/>
          <w:cs/>
          <w:lang w:val="en-GB" w:eastAsia="th-TH"/>
        </w:rPr>
        <w:br w:type="page"/>
      </w:r>
    </w:p>
    <w:p w14:paraId="1E669C20" w14:textId="61802F12" w:rsidR="005C1FBC" w:rsidRPr="00F44935" w:rsidRDefault="005C1FBC"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F44935">
        <w:rPr>
          <w:rFonts w:ascii="Browallia New" w:eastAsia="Cordia New" w:hAnsi="Browallia New" w:cs="Browallia New"/>
          <w:color w:val="000000"/>
          <w:sz w:val="28"/>
          <w:szCs w:val="28"/>
          <w:u w:val="single"/>
          <w:cs/>
          <w:lang w:val="en-GB" w:eastAsia="th-TH"/>
        </w:rPr>
        <w:t>ค่าตอบแทนผู้บริหารที่สำคัญ</w:t>
      </w:r>
    </w:p>
    <w:p w14:paraId="7DD977F2" w14:textId="77777777" w:rsidR="002F3D20" w:rsidRDefault="002F3D20"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tbl>
      <w:tblPr>
        <w:tblW w:w="9049" w:type="dxa"/>
        <w:tblInd w:w="360" w:type="dxa"/>
        <w:tblLayout w:type="fixed"/>
        <w:tblLook w:val="0000" w:firstRow="0" w:lastRow="0" w:firstColumn="0" w:lastColumn="0" w:noHBand="0" w:noVBand="0"/>
      </w:tblPr>
      <w:tblGrid>
        <w:gridCol w:w="3519"/>
        <w:gridCol w:w="1233"/>
        <w:gridCol w:w="243"/>
        <w:gridCol w:w="1188"/>
        <w:gridCol w:w="236"/>
        <w:gridCol w:w="1168"/>
        <w:gridCol w:w="236"/>
        <w:gridCol w:w="1226"/>
      </w:tblGrid>
      <w:tr w:rsidR="009A69CF" w:rsidRPr="00CC6ACA" w14:paraId="0F957317" w14:textId="77777777" w:rsidTr="00C81475">
        <w:trPr>
          <w:cantSplit/>
          <w:tblHeader/>
        </w:trPr>
        <w:tc>
          <w:tcPr>
            <w:tcW w:w="3519" w:type="dxa"/>
          </w:tcPr>
          <w:p w14:paraId="78D47BBB"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15" w:type="dxa"/>
            <w:gridSpan w:val="7"/>
          </w:tcPr>
          <w:p w14:paraId="0A9BA1A8"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9A69CF" w:rsidRPr="00CC6ACA" w14:paraId="6CFCAD4D" w14:textId="77777777" w:rsidTr="00C81475">
        <w:trPr>
          <w:cantSplit/>
          <w:tblHeader/>
        </w:trPr>
        <w:tc>
          <w:tcPr>
            <w:tcW w:w="3519" w:type="dxa"/>
          </w:tcPr>
          <w:p w14:paraId="736CF0A6"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64" w:type="dxa"/>
            <w:gridSpan w:val="3"/>
          </w:tcPr>
          <w:p w14:paraId="35591275" w14:textId="69164C67" w:rsidR="009A69CF" w:rsidRPr="00CC6ACA"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9A69CF" w:rsidRPr="00CC6ACA">
              <w:rPr>
                <w:rFonts w:ascii="Browallia New" w:hAnsi="Browallia New" w:cs="Browallia New"/>
                <w:sz w:val="28"/>
                <w:szCs w:val="28"/>
                <w:cs/>
              </w:rPr>
              <w:t>การเงินรวม</w:t>
            </w:r>
          </w:p>
        </w:tc>
        <w:tc>
          <w:tcPr>
            <w:tcW w:w="236" w:type="dxa"/>
          </w:tcPr>
          <w:p w14:paraId="3525D99D"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22" w:type="dxa"/>
            <w:gridSpan w:val="3"/>
            <w:tcBorders>
              <w:bottom w:val="single" w:sz="4" w:space="0" w:color="auto"/>
            </w:tcBorders>
          </w:tcPr>
          <w:p w14:paraId="081A1DFA" w14:textId="16F8982E" w:rsidR="009A69CF" w:rsidRPr="00CC6ACA" w:rsidRDefault="000B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hint="cs"/>
                <w:sz w:val="28"/>
                <w:szCs w:val="28"/>
                <w:cs/>
              </w:rPr>
              <w:t>ข้อมูลทาง</w:t>
            </w:r>
            <w:r w:rsidR="009A69CF" w:rsidRPr="00CC6ACA">
              <w:rPr>
                <w:rFonts w:ascii="Browallia New" w:hAnsi="Browallia New" w:cs="Browallia New"/>
                <w:sz w:val="28"/>
                <w:szCs w:val="28"/>
                <w:cs/>
              </w:rPr>
              <w:t>การเงินเฉพาะบริษัท</w:t>
            </w:r>
          </w:p>
        </w:tc>
      </w:tr>
      <w:tr w:rsidR="009A69CF" w:rsidRPr="00CC6ACA" w14:paraId="6AB03456" w14:textId="77777777" w:rsidTr="00C81475">
        <w:trPr>
          <w:cantSplit/>
          <w:tblHeader/>
        </w:trPr>
        <w:tc>
          <w:tcPr>
            <w:tcW w:w="3519" w:type="dxa"/>
          </w:tcPr>
          <w:p w14:paraId="349146A1" w14:textId="77777777" w:rsidR="009A69CF" w:rsidRPr="00005732" w:rsidRDefault="009A69CF">
            <w:pPr>
              <w:pStyle w:val="a0"/>
              <w:tabs>
                <w:tab w:val="clear" w:pos="360"/>
                <w:tab w:val="clear" w:pos="720"/>
                <w:tab w:val="clear" w:pos="1080"/>
                <w:tab w:val="left" w:pos="540"/>
              </w:tabs>
              <w:rPr>
                <w:rFonts w:ascii="Browallia New" w:hAnsi="Browallia New" w:cs="Browallia New"/>
                <w:cs/>
                <w:lang w:val="en-US"/>
              </w:rPr>
            </w:pPr>
          </w:p>
        </w:tc>
        <w:tc>
          <w:tcPr>
            <w:tcW w:w="1233" w:type="dxa"/>
            <w:tcBorders>
              <w:top w:val="single" w:sz="4" w:space="0" w:color="auto"/>
              <w:bottom w:val="single" w:sz="4" w:space="0" w:color="auto"/>
            </w:tcBorders>
            <w:vAlign w:val="bottom"/>
          </w:tcPr>
          <w:p w14:paraId="444F5871" w14:textId="77777777" w:rsidR="009A69CF" w:rsidRPr="00CC6ACA" w:rsidRDefault="009A69CF">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3300CB9B" w14:textId="77777777" w:rsidR="009A69CF" w:rsidRPr="00CC6ACA" w:rsidRDefault="009A69CF">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408FCA02" w14:textId="074CC89A" w:rsidR="009A69CF" w:rsidRPr="00CC6ACA" w:rsidRDefault="009A69CF">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w:t>
            </w:r>
            <w:r w:rsidR="00D270DD">
              <w:rPr>
                <w:rFonts w:ascii="Browallia New" w:hAnsi="Browallia New" w:cs="Browallia New" w:hint="cs"/>
                <w:sz w:val="28"/>
                <w:szCs w:val="28"/>
                <w:cs/>
              </w:rPr>
              <w:t>มีนาคม</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vAlign w:val="bottom"/>
          </w:tcPr>
          <w:p w14:paraId="67457A41" w14:textId="77777777" w:rsidR="009A69CF" w:rsidRPr="00CC6ACA" w:rsidRDefault="009A69C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F6FED0C" w14:textId="77777777" w:rsidR="009A69CF" w:rsidRPr="00CC6ACA" w:rsidRDefault="009A69CF">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cs/>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vAlign w:val="bottom"/>
          </w:tcPr>
          <w:p w14:paraId="33E5D29B" w14:textId="77777777" w:rsidR="009A69CF" w:rsidRPr="00CC6ACA" w:rsidRDefault="009A69CF">
            <w:pPr>
              <w:tabs>
                <w:tab w:val="clear" w:pos="907"/>
              </w:tabs>
              <w:spacing w:line="240" w:lineRule="auto"/>
              <w:ind w:left="-108" w:right="-108"/>
              <w:jc w:val="center"/>
              <w:rPr>
                <w:rFonts w:ascii="Browallia New" w:hAnsi="Browallia New" w:cs="Browallia New"/>
                <w:sz w:val="28"/>
                <w:szCs w:val="28"/>
                <w:cs/>
              </w:rPr>
            </w:pPr>
          </w:p>
        </w:tc>
        <w:tc>
          <w:tcPr>
            <w:tcW w:w="1226" w:type="dxa"/>
            <w:tcBorders>
              <w:bottom w:val="single" w:sz="4" w:space="0" w:color="auto"/>
            </w:tcBorders>
            <w:vAlign w:val="bottom"/>
          </w:tcPr>
          <w:p w14:paraId="12CD57DB" w14:textId="38B002F8" w:rsidR="009A69CF" w:rsidRPr="00CC6ACA" w:rsidRDefault="009A69CF">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w:t>
            </w:r>
            <w:r w:rsidR="00D270DD">
              <w:rPr>
                <w:rFonts w:ascii="Browallia New" w:hAnsi="Browallia New" w:cs="Browallia New" w:hint="cs"/>
                <w:sz w:val="28"/>
                <w:szCs w:val="28"/>
                <w:cs/>
              </w:rPr>
              <w:t>มีน</w:t>
            </w:r>
            <w:r w:rsidRPr="00CC6ACA">
              <w:rPr>
                <w:rFonts w:ascii="Browallia New" w:hAnsi="Browallia New" w:cs="Browallia New"/>
                <w:sz w:val="28"/>
                <w:szCs w:val="28"/>
                <w:cs/>
              </w:rPr>
              <w:t xml:space="preserve">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9A69CF" w:rsidRPr="00CC6ACA" w14:paraId="05F2A939" w14:textId="77777777" w:rsidTr="00C81475">
        <w:trPr>
          <w:cantSplit/>
        </w:trPr>
        <w:tc>
          <w:tcPr>
            <w:tcW w:w="3519" w:type="dxa"/>
            <w:vAlign w:val="bottom"/>
          </w:tcPr>
          <w:p w14:paraId="04D4C7E6"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33" w:type="dxa"/>
            <w:vAlign w:val="bottom"/>
          </w:tcPr>
          <w:p w14:paraId="7205714F"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5D8CABA"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8" w:type="dxa"/>
            <w:shd w:val="clear" w:color="auto" w:fill="auto"/>
            <w:vAlign w:val="bottom"/>
          </w:tcPr>
          <w:p w14:paraId="78E6121D"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D51ECDB"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3AF84D06"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62AFB33F"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097C7073"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A69CF" w:rsidRPr="00CC6ACA" w14:paraId="1263A07E" w14:textId="77777777" w:rsidTr="00C81475">
        <w:trPr>
          <w:cantSplit/>
          <w:trHeight w:val="71"/>
        </w:trPr>
        <w:tc>
          <w:tcPr>
            <w:tcW w:w="3519" w:type="dxa"/>
          </w:tcPr>
          <w:p w14:paraId="7A1F4D92" w14:textId="77777777" w:rsidR="009A69CF" w:rsidRPr="004B2AB2"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b/>
                <w:bCs/>
                <w:sz w:val="28"/>
                <w:szCs w:val="28"/>
                <w:cs/>
              </w:rPr>
              <w:t>ค่าตอบแทนผู้บริหารที่สำคัญ</w:t>
            </w:r>
          </w:p>
        </w:tc>
        <w:tc>
          <w:tcPr>
            <w:tcW w:w="1233" w:type="dxa"/>
            <w:vAlign w:val="bottom"/>
          </w:tcPr>
          <w:p w14:paraId="1DEFD48D"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14B9D81A"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vAlign w:val="bottom"/>
          </w:tcPr>
          <w:p w14:paraId="38A41DBC" w14:textId="77777777" w:rsidR="009A69CF" w:rsidRPr="000270E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0B15894C"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5440CD79"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551782E2"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vAlign w:val="bottom"/>
          </w:tcPr>
          <w:p w14:paraId="0204EF79" w14:textId="77777777" w:rsidR="009A69CF" w:rsidRPr="00EA3CD5"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A69CF" w:rsidRPr="00CC6ACA" w14:paraId="46982FE0" w14:textId="77777777" w:rsidTr="00C81475">
        <w:trPr>
          <w:cantSplit/>
          <w:trHeight w:val="71"/>
        </w:trPr>
        <w:tc>
          <w:tcPr>
            <w:tcW w:w="3519" w:type="dxa"/>
          </w:tcPr>
          <w:p w14:paraId="1310C9B6" w14:textId="77777777" w:rsidR="009A69CF" w:rsidRPr="004B2AB2"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เงินเดือนและผลประโยชน์ระยะสั้น</w:t>
            </w:r>
          </w:p>
        </w:tc>
        <w:tc>
          <w:tcPr>
            <w:tcW w:w="1233" w:type="dxa"/>
          </w:tcPr>
          <w:p w14:paraId="0616FD9F"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8D5B29">
              <w:rPr>
                <w:rFonts w:ascii="Browallia New" w:hAnsi="Browallia New" w:cs="Browallia New"/>
                <w:sz w:val="28"/>
                <w:szCs w:val="28"/>
              </w:rPr>
              <w:t xml:space="preserve"> 51,732,264 </w:t>
            </w:r>
          </w:p>
        </w:tc>
        <w:tc>
          <w:tcPr>
            <w:tcW w:w="243" w:type="dxa"/>
          </w:tcPr>
          <w:p w14:paraId="3B0C8093"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Pr>
          <w:p w14:paraId="69AD49A3" w14:textId="600EC5B9" w:rsidR="009A69CF" w:rsidRPr="000270E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8148D4">
              <w:rPr>
                <w:rFonts w:ascii="Browallia New" w:hAnsi="Browallia New" w:cs="Browallia New"/>
                <w:sz w:val="28"/>
                <w:szCs w:val="28"/>
              </w:rPr>
              <w:t xml:space="preserve">52,343,508 </w:t>
            </w:r>
          </w:p>
        </w:tc>
        <w:tc>
          <w:tcPr>
            <w:tcW w:w="236" w:type="dxa"/>
          </w:tcPr>
          <w:p w14:paraId="37EEE1EF"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625E60FE"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8148D4">
              <w:rPr>
                <w:rFonts w:ascii="Browallia New" w:hAnsi="Browallia New" w:cs="Browallia New"/>
                <w:sz w:val="28"/>
                <w:szCs w:val="28"/>
              </w:rPr>
              <w:t xml:space="preserve">25,148,817 </w:t>
            </w:r>
          </w:p>
        </w:tc>
        <w:tc>
          <w:tcPr>
            <w:tcW w:w="236" w:type="dxa"/>
          </w:tcPr>
          <w:p w14:paraId="59BBE1F0"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17D7A316" w14:textId="77777777" w:rsidR="009A69CF" w:rsidRPr="00EA3CD5"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8148D4">
              <w:rPr>
                <w:rFonts w:ascii="Browallia New" w:hAnsi="Browallia New" w:cs="Browallia New"/>
                <w:sz w:val="28"/>
                <w:szCs w:val="28"/>
              </w:rPr>
              <w:t xml:space="preserve">25,618,903 </w:t>
            </w:r>
          </w:p>
        </w:tc>
      </w:tr>
      <w:tr w:rsidR="009A69CF" w:rsidRPr="00CC6ACA" w14:paraId="1C61E370" w14:textId="77777777" w:rsidTr="00C81475">
        <w:trPr>
          <w:cantSplit/>
          <w:trHeight w:val="71"/>
        </w:trPr>
        <w:tc>
          <w:tcPr>
            <w:tcW w:w="3519" w:type="dxa"/>
          </w:tcPr>
          <w:p w14:paraId="577176A5" w14:textId="77777777" w:rsidR="009A69CF" w:rsidRPr="004B2AB2"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ผลประโยชน์หลังออกจากงาน</w:t>
            </w:r>
          </w:p>
        </w:tc>
        <w:tc>
          <w:tcPr>
            <w:tcW w:w="1233" w:type="dxa"/>
            <w:tcBorders>
              <w:bottom w:val="single" w:sz="4" w:space="0" w:color="auto"/>
            </w:tcBorders>
          </w:tcPr>
          <w:p w14:paraId="36E182B7"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D5B29">
              <w:rPr>
                <w:rFonts w:ascii="Browallia New" w:hAnsi="Browallia New" w:cs="Browallia New"/>
                <w:sz w:val="28"/>
                <w:szCs w:val="28"/>
              </w:rPr>
              <w:t xml:space="preserve"> 2,026,971 </w:t>
            </w:r>
          </w:p>
        </w:tc>
        <w:tc>
          <w:tcPr>
            <w:tcW w:w="243" w:type="dxa"/>
          </w:tcPr>
          <w:p w14:paraId="04607A1B"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Borders>
              <w:bottom w:val="single" w:sz="4" w:space="0" w:color="auto"/>
            </w:tcBorders>
          </w:tcPr>
          <w:p w14:paraId="04390633" w14:textId="77777777" w:rsidR="009A69CF" w:rsidRPr="000270E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2,175,720 </w:t>
            </w:r>
          </w:p>
        </w:tc>
        <w:tc>
          <w:tcPr>
            <w:tcW w:w="236" w:type="dxa"/>
          </w:tcPr>
          <w:p w14:paraId="1AAF8256"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bottom w:val="single" w:sz="4" w:space="0" w:color="auto"/>
            </w:tcBorders>
          </w:tcPr>
          <w:p w14:paraId="5A27CC5F"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845,183 </w:t>
            </w:r>
          </w:p>
        </w:tc>
        <w:tc>
          <w:tcPr>
            <w:tcW w:w="236" w:type="dxa"/>
          </w:tcPr>
          <w:p w14:paraId="43D83C04"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bottom w:val="single" w:sz="4" w:space="0" w:color="auto"/>
            </w:tcBorders>
          </w:tcPr>
          <w:p w14:paraId="598347AF" w14:textId="77777777" w:rsidR="009A69CF" w:rsidRPr="00EA3CD5"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862,832 </w:t>
            </w:r>
          </w:p>
        </w:tc>
      </w:tr>
      <w:tr w:rsidR="009A69CF" w:rsidRPr="00CC6ACA" w14:paraId="79C78937" w14:textId="77777777" w:rsidTr="00C81475">
        <w:trPr>
          <w:cantSplit/>
          <w:trHeight w:val="71"/>
        </w:trPr>
        <w:tc>
          <w:tcPr>
            <w:tcW w:w="3519" w:type="dxa"/>
          </w:tcPr>
          <w:p w14:paraId="725EF183" w14:textId="77777777" w:rsidR="009A69CF" w:rsidRPr="004B2AB2"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233" w:type="dxa"/>
            <w:tcBorders>
              <w:top w:val="single" w:sz="4" w:space="0" w:color="auto"/>
              <w:bottom w:val="single" w:sz="12" w:space="0" w:color="auto"/>
            </w:tcBorders>
          </w:tcPr>
          <w:p w14:paraId="3F6426C6"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D5B29">
              <w:rPr>
                <w:rFonts w:ascii="Browallia New" w:hAnsi="Browallia New" w:cs="Browallia New"/>
                <w:sz w:val="28"/>
                <w:szCs w:val="28"/>
              </w:rPr>
              <w:t xml:space="preserve"> 53,759,235 </w:t>
            </w:r>
          </w:p>
        </w:tc>
        <w:tc>
          <w:tcPr>
            <w:tcW w:w="243" w:type="dxa"/>
          </w:tcPr>
          <w:p w14:paraId="00306143"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Borders>
              <w:top w:val="single" w:sz="4" w:space="0" w:color="auto"/>
              <w:bottom w:val="single" w:sz="12" w:space="0" w:color="auto"/>
            </w:tcBorders>
          </w:tcPr>
          <w:p w14:paraId="5B0FE6F5" w14:textId="77777777" w:rsidR="009A69CF" w:rsidRPr="000270E7"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54,519,228 </w:t>
            </w:r>
          </w:p>
        </w:tc>
        <w:tc>
          <w:tcPr>
            <w:tcW w:w="236" w:type="dxa"/>
          </w:tcPr>
          <w:p w14:paraId="0C1C37E0"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31983955" w14:textId="77777777" w:rsidR="009A69CF" w:rsidRPr="008838C1"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25,994,000 </w:t>
            </w:r>
          </w:p>
        </w:tc>
        <w:tc>
          <w:tcPr>
            <w:tcW w:w="236" w:type="dxa"/>
          </w:tcPr>
          <w:p w14:paraId="37DC4B1F" w14:textId="77777777" w:rsidR="009A69CF" w:rsidRPr="00CC6ACA"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top w:val="single" w:sz="4" w:space="0" w:color="auto"/>
              <w:bottom w:val="single" w:sz="12" w:space="0" w:color="auto"/>
            </w:tcBorders>
          </w:tcPr>
          <w:p w14:paraId="193AA48E" w14:textId="77777777" w:rsidR="009A69CF" w:rsidRPr="00EA3CD5"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148D4">
              <w:rPr>
                <w:rFonts w:ascii="Browallia New" w:hAnsi="Browallia New" w:cs="Browallia New"/>
                <w:sz w:val="28"/>
                <w:szCs w:val="28"/>
              </w:rPr>
              <w:t xml:space="preserve"> 26,481,735 </w:t>
            </w:r>
          </w:p>
        </w:tc>
      </w:tr>
    </w:tbl>
    <w:p w14:paraId="2C6ADA18" w14:textId="77777777" w:rsidR="002E6B0A" w:rsidRDefault="002E6B0A"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5E00B18C" w14:textId="50A9E05A" w:rsidR="00CA7833" w:rsidRDefault="007048DA"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048DA">
        <w:rPr>
          <w:rFonts w:ascii="Browallia New" w:hAnsi="Browallia New" w:cs="Browallia New"/>
          <w:b/>
          <w:bCs/>
          <w:color w:val="000000" w:themeColor="text1"/>
          <w:sz w:val="28"/>
          <w:szCs w:val="28"/>
          <w:cs/>
        </w:rPr>
        <w:t>ลูกหนี้การค้าและลูกหนี้อื่น</w:t>
      </w:r>
      <w:r>
        <w:rPr>
          <w:rFonts w:ascii="Browallia New" w:hAnsi="Browallia New" w:cs="Browallia New"/>
          <w:b/>
          <w:bCs/>
          <w:color w:val="000000" w:themeColor="text1"/>
          <w:sz w:val="28"/>
          <w:szCs w:val="28"/>
        </w:rPr>
        <w:t xml:space="preserve"> </w:t>
      </w:r>
      <w:r w:rsidR="00CA7833">
        <w:rPr>
          <w:rFonts w:ascii="Browallia New" w:hAnsi="Browallia New" w:cs="Browallia New"/>
          <w:b/>
          <w:bCs/>
          <w:color w:val="000000" w:themeColor="text1"/>
          <w:sz w:val="28"/>
          <w:szCs w:val="28"/>
        </w:rPr>
        <w:t>-</w:t>
      </w:r>
      <w:r>
        <w:rPr>
          <w:rFonts w:ascii="Browallia New" w:hAnsi="Browallia New" w:cs="Browallia New"/>
          <w:b/>
          <w:bCs/>
          <w:color w:val="000000" w:themeColor="text1"/>
          <w:sz w:val="28"/>
          <w:szCs w:val="28"/>
        </w:rPr>
        <w:t xml:space="preserve"> </w:t>
      </w:r>
      <w:r w:rsidRPr="007048DA">
        <w:rPr>
          <w:rFonts w:ascii="Browallia New" w:hAnsi="Browallia New" w:cs="Browallia New"/>
          <w:b/>
          <w:bCs/>
          <w:color w:val="000000" w:themeColor="text1"/>
          <w:sz w:val="28"/>
          <w:szCs w:val="28"/>
          <w:cs/>
        </w:rPr>
        <w:t>สุทธิ</w:t>
      </w:r>
    </w:p>
    <w:p w14:paraId="159BCEAB" w14:textId="77777777" w:rsidR="00F972ED" w:rsidRPr="00620CBE" w:rsidRDefault="00F972ED" w:rsidP="00F972ED">
      <w:pPr>
        <w:spacing w:line="240" w:lineRule="auto"/>
        <w:jc w:val="thaiDistribute"/>
        <w:rPr>
          <w:rFonts w:ascii="Browallia New" w:hAnsi="Browallia New" w:cs="Browallia New"/>
          <w:b/>
          <w:bCs/>
          <w:color w:val="000000" w:themeColor="text1"/>
          <w:sz w:val="28"/>
          <w:szCs w:val="28"/>
        </w:rPr>
      </w:pPr>
    </w:p>
    <w:tbl>
      <w:tblPr>
        <w:tblW w:w="9127" w:type="dxa"/>
        <w:tblInd w:w="284" w:type="dxa"/>
        <w:tblLayout w:type="fixed"/>
        <w:tblLook w:val="0000" w:firstRow="0" w:lastRow="0" w:firstColumn="0" w:lastColumn="0" w:noHBand="0" w:noVBand="0"/>
      </w:tblPr>
      <w:tblGrid>
        <w:gridCol w:w="3591"/>
        <w:gridCol w:w="1210"/>
        <w:gridCol w:w="236"/>
        <w:gridCol w:w="1195"/>
        <w:gridCol w:w="236"/>
        <w:gridCol w:w="1210"/>
        <w:gridCol w:w="236"/>
        <w:gridCol w:w="1213"/>
      </w:tblGrid>
      <w:tr w:rsidR="007048DA" w:rsidRPr="00CC6ACA" w14:paraId="0BA84CE4" w14:textId="77777777" w:rsidTr="00C81475">
        <w:trPr>
          <w:cantSplit/>
          <w:tblHeader/>
        </w:trPr>
        <w:tc>
          <w:tcPr>
            <w:tcW w:w="3591" w:type="dxa"/>
          </w:tcPr>
          <w:p w14:paraId="4B49D54A"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27" w:type="dxa"/>
            <w:gridSpan w:val="7"/>
          </w:tcPr>
          <w:p w14:paraId="6A885817" w14:textId="17D9E9E8"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7048DA" w:rsidRPr="00CC6ACA" w14:paraId="148A2072" w14:textId="77777777" w:rsidTr="00C81475">
        <w:trPr>
          <w:cantSplit/>
          <w:tblHeader/>
        </w:trPr>
        <w:tc>
          <w:tcPr>
            <w:tcW w:w="3591" w:type="dxa"/>
          </w:tcPr>
          <w:p w14:paraId="529A74D5"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41" w:type="dxa"/>
            <w:gridSpan w:val="3"/>
            <w:tcBorders>
              <w:bottom w:val="single" w:sz="4" w:space="0" w:color="auto"/>
            </w:tcBorders>
          </w:tcPr>
          <w:p w14:paraId="0A80FD74" w14:textId="33AFA420" w:rsidR="007048DA" w:rsidRPr="00CC6ACA" w:rsidRDefault="000B6DB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ข้อมูลทาง</w:t>
            </w:r>
            <w:r w:rsidR="007048DA" w:rsidRPr="00CC6ACA">
              <w:rPr>
                <w:rFonts w:ascii="Browallia New" w:hAnsi="Browallia New" w:cs="Browallia New"/>
                <w:sz w:val="28"/>
                <w:szCs w:val="28"/>
                <w:cs/>
              </w:rPr>
              <w:t>การเงินรวม</w:t>
            </w:r>
          </w:p>
        </w:tc>
        <w:tc>
          <w:tcPr>
            <w:tcW w:w="236" w:type="dxa"/>
          </w:tcPr>
          <w:p w14:paraId="1187F81A"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51" w:type="dxa"/>
            <w:gridSpan w:val="3"/>
            <w:tcBorders>
              <w:bottom w:val="single" w:sz="4" w:space="0" w:color="auto"/>
            </w:tcBorders>
          </w:tcPr>
          <w:p w14:paraId="2845B053" w14:textId="16801FE4" w:rsidR="007048DA" w:rsidRPr="00CC6ACA" w:rsidRDefault="000B6DB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7048DA" w:rsidRPr="00CC6ACA">
              <w:rPr>
                <w:rFonts w:ascii="Browallia New" w:hAnsi="Browallia New" w:cs="Browallia New"/>
                <w:sz w:val="28"/>
                <w:szCs w:val="28"/>
                <w:cs/>
              </w:rPr>
              <w:t>การเงินเฉพาะบริษัท</w:t>
            </w:r>
          </w:p>
        </w:tc>
      </w:tr>
      <w:tr w:rsidR="007048DA" w:rsidRPr="00CC6ACA" w14:paraId="0EAE1796" w14:textId="77777777" w:rsidTr="00C81475">
        <w:trPr>
          <w:cantSplit/>
          <w:tblHeader/>
        </w:trPr>
        <w:tc>
          <w:tcPr>
            <w:tcW w:w="3591" w:type="dxa"/>
          </w:tcPr>
          <w:p w14:paraId="120B630C" w14:textId="77777777" w:rsidR="007048DA" w:rsidRPr="00EF7CB6" w:rsidRDefault="007048DA" w:rsidP="009F140C">
            <w:pPr>
              <w:pStyle w:val="a0"/>
              <w:tabs>
                <w:tab w:val="clear" w:pos="360"/>
                <w:tab w:val="clear" w:pos="720"/>
                <w:tab w:val="clear" w:pos="1080"/>
                <w:tab w:val="left" w:pos="38"/>
              </w:tabs>
              <w:rPr>
                <w:rFonts w:ascii="Browallia New" w:hAnsi="Browallia New" w:cs="Browallia New"/>
                <w:lang w:val="en-US"/>
              </w:rPr>
            </w:pPr>
          </w:p>
        </w:tc>
        <w:tc>
          <w:tcPr>
            <w:tcW w:w="1210" w:type="dxa"/>
            <w:tcBorders>
              <w:top w:val="single" w:sz="4" w:space="0" w:color="auto"/>
              <w:bottom w:val="single" w:sz="4" w:space="0" w:color="auto"/>
            </w:tcBorders>
            <w:vAlign w:val="bottom"/>
          </w:tcPr>
          <w:p w14:paraId="59E38E96" w14:textId="57A3FAF9"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00EF7CB6">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tcBorders>
              <w:top w:val="single" w:sz="4" w:space="0" w:color="auto"/>
            </w:tcBorders>
            <w:vAlign w:val="bottom"/>
          </w:tcPr>
          <w:p w14:paraId="09E1F86C" w14:textId="77777777"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3D03F83D" w14:textId="77777777"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vAlign w:val="bottom"/>
          </w:tcPr>
          <w:p w14:paraId="5C570E0E" w14:textId="77777777"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p>
        </w:tc>
        <w:tc>
          <w:tcPr>
            <w:tcW w:w="1210" w:type="dxa"/>
            <w:tcBorders>
              <w:bottom w:val="single" w:sz="4" w:space="0" w:color="auto"/>
            </w:tcBorders>
            <w:vAlign w:val="bottom"/>
          </w:tcPr>
          <w:p w14:paraId="12C31D62" w14:textId="15B8BEF2" w:rsidR="007048DA" w:rsidRPr="00CC6ACA" w:rsidRDefault="007048DA"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00534691">
              <w:rPr>
                <w:rFonts w:ascii="Browallia New" w:eastAsia="SimSun" w:hAnsi="Browallia New" w:cs="Browallia New"/>
                <w:sz w:val="28"/>
                <w:szCs w:val="28"/>
                <w:lang w:val="en-GB"/>
              </w:rPr>
              <w:t xml:space="preserve">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tcBorders>
              <w:top w:val="single" w:sz="4" w:space="0" w:color="auto"/>
            </w:tcBorders>
            <w:vAlign w:val="bottom"/>
          </w:tcPr>
          <w:p w14:paraId="624AFA76" w14:textId="77777777"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7177741B" w14:textId="77777777" w:rsidR="007048DA" w:rsidRPr="00CC6ACA" w:rsidRDefault="007048DA"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7048DA" w:rsidRPr="00CC6ACA" w14:paraId="718510F4" w14:textId="77777777" w:rsidTr="00C81475">
        <w:trPr>
          <w:cantSplit/>
          <w:tblHeader/>
        </w:trPr>
        <w:tc>
          <w:tcPr>
            <w:tcW w:w="3591" w:type="dxa"/>
            <w:vAlign w:val="bottom"/>
          </w:tcPr>
          <w:p w14:paraId="47CB9EFF"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0" w:type="dxa"/>
            <w:vAlign w:val="bottom"/>
          </w:tcPr>
          <w:p w14:paraId="699F7DBE"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6A7CB73"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95" w:type="dxa"/>
            <w:vAlign w:val="bottom"/>
          </w:tcPr>
          <w:p w14:paraId="0E34C410"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19523FA7"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10" w:type="dxa"/>
          </w:tcPr>
          <w:p w14:paraId="0360B919"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30A995E0"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13" w:type="dxa"/>
          </w:tcPr>
          <w:p w14:paraId="74E78924" w14:textId="77777777" w:rsidR="007048DA" w:rsidRPr="00CC6ACA" w:rsidRDefault="007048D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0666A" w:rsidRPr="00CC6ACA" w14:paraId="478F53DD" w14:textId="77777777" w:rsidTr="00C81475">
        <w:trPr>
          <w:cantSplit/>
        </w:trPr>
        <w:tc>
          <w:tcPr>
            <w:tcW w:w="3591" w:type="dxa"/>
            <w:vAlign w:val="bottom"/>
          </w:tcPr>
          <w:p w14:paraId="18E8499E" w14:textId="14933216" w:rsidR="0000666A" w:rsidRPr="003B4C79"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ลูกหนี้การค้า</w:t>
            </w:r>
            <w:r>
              <w:rPr>
                <w:rFonts w:ascii="Browallia New" w:hAnsi="Browallia New" w:cs="Browallia New"/>
                <w:sz w:val="28"/>
                <w:szCs w:val="28"/>
              </w:rPr>
              <w:t xml:space="preserve"> </w:t>
            </w:r>
            <w:r w:rsidRPr="003B4C79">
              <w:rPr>
                <w:rFonts w:ascii="Browallia New" w:hAnsi="Browallia New" w:cs="Browallia New"/>
                <w:sz w:val="28"/>
                <w:szCs w:val="28"/>
              </w:rPr>
              <w:t xml:space="preserve">- </w:t>
            </w:r>
            <w:r w:rsidRPr="003B4C79">
              <w:rPr>
                <w:rFonts w:ascii="Browallia New" w:hAnsi="Browallia New" w:cs="Browallia New"/>
                <w:sz w:val="28"/>
                <w:szCs w:val="28"/>
                <w:cs/>
              </w:rPr>
              <w:t>กิจการอื่น</w:t>
            </w:r>
          </w:p>
        </w:tc>
        <w:tc>
          <w:tcPr>
            <w:tcW w:w="1210" w:type="dxa"/>
          </w:tcPr>
          <w:p w14:paraId="225CF84F" w14:textId="6FD53FA1" w:rsidR="0000666A" w:rsidRPr="00CC750F"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CC750F">
              <w:rPr>
                <w:rFonts w:ascii="Browallia New" w:eastAsia="Arial Unicode MS" w:hAnsi="Browallia New" w:cs="Browallia New"/>
                <w:sz w:val="28"/>
                <w:szCs w:val="28"/>
                <w:lang w:val="en-GB"/>
              </w:rPr>
              <w:t xml:space="preserve"> 354,513,922 </w:t>
            </w:r>
          </w:p>
        </w:tc>
        <w:tc>
          <w:tcPr>
            <w:tcW w:w="236" w:type="dxa"/>
          </w:tcPr>
          <w:p w14:paraId="63AEB43B"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8"/>
                <w:szCs w:val="28"/>
                <w:u w:val="single"/>
              </w:rPr>
            </w:pPr>
          </w:p>
        </w:tc>
        <w:tc>
          <w:tcPr>
            <w:tcW w:w="1195" w:type="dxa"/>
            <w:vAlign w:val="bottom"/>
          </w:tcPr>
          <w:p w14:paraId="40452ADA" w14:textId="3D07F3C6"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317</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765</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688</w:t>
            </w:r>
          </w:p>
        </w:tc>
        <w:tc>
          <w:tcPr>
            <w:tcW w:w="236" w:type="dxa"/>
          </w:tcPr>
          <w:p w14:paraId="3889CADB"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19380F59" w14:textId="0CE23E3B" w:rsidR="0000666A" w:rsidRPr="0058605C" w:rsidRDefault="0000666A"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cs/>
                <w:lang w:val="en-GB"/>
              </w:rPr>
            </w:pPr>
            <w:r w:rsidRPr="0058605C">
              <w:rPr>
                <w:rFonts w:ascii="Browallia New" w:eastAsia="Arial Unicode MS" w:hAnsi="Browallia New" w:cs="Browallia New"/>
                <w:sz w:val="28"/>
                <w:szCs w:val="28"/>
                <w:lang w:val="en-GB"/>
              </w:rPr>
              <w:t xml:space="preserve"> 9,268,310 </w:t>
            </w:r>
          </w:p>
        </w:tc>
        <w:tc>
          <w:tcPr>
            <w:tcW w:w="236" w:type="dxa"/>
          </w:tcPr>
          <w:p w14:paraId="16B1905E"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34FC211E" w14:textId="4B0FC302" w:rsidR="0000666A" w:rsidRPr="00536968"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r w:rsidRPr="00536968">
              <w:rPr>
                <w:rFonts w:ascii="Browallia New" w:eastAsia="Arial Unicode MS" w:hAnsi="Browallia New" w:cs="Browallia New"/>
                <w:sz w:val="28"/>
                <w:szCs w:val="28"/>
                <w:lang w:val="en-GB"/>
              </w:rPr>
              <w:t>16</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035</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835</w:t>
            </w:r>
          </w:p>
        </w:tc>
      </w:tr>
      <w:tr w:rsidR="0000666A" w:rsidRPr="00CC6ACA" w14:paraId="58AD20D0" w14:textId="77777777" w:rsidTr="00C81475">
        <w:trPr>
          <w:cantSplit/>
          <w:trHeight w:val="135"/>
        </w:trPr>
        <w:tc>
          <w:tcPr>
            <w:tcW w:w="3591" w:type="dxa"/>
            <w:vAlign w:val="bottom"/>
          </w:tcPr>
          <w:p w14:paraId="60912890" w14:textId="7C2E346B" w:rsidR="0000666A" w:rsidRPr="003B4C79"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ลูกหนี้การค้า</w:t>
            </w:r>
            <w:r>
              <w:rPr>
                <w:rFonts w:ascii="Browallia New" w:hAnsi="Browallia New" w:cs="Browallia New"/>
                <w:sz w:val="28"/>
                <w:szCs w:val="28"/>
              </w:rPr>
              <w:t xml:space="preserve"> </w:t>
            </w:r>
            <w:r w:rsidRPr="003B4C79">
              <w:rPr>
                <w:rFonts w:ascii="Browallia New" w:hAnsi="Browallia New" w:cs="Browallia New"/>
                <w:sz w:val="28"/>
                <w:szCs w:val="28"/>
              </w:rPr>
              <w:t xml:space="preserve">- </w:t>
            </w:r>
            <w:r w:rsidRPr="003B4C79">
              <w:rPr>
                <w:rFonts w:ascii="Browallia New" w:hAnsi="Browallia New" w:cs="Browallia New"/>
                <w:sz w:val="28"/>
                <w:szCs w:val="28"/>
                <w:cs/>
              </w:rPr>
              <w:t>กิจการที่เกี่ยวข้องกัน</w:t>
            </w:r>
          </w:p>
        </w:tc>
        <w:tc>
          <w:tcPr>
            <w:tcW w:w="1210" w:type="dxa"/>
          </w:tcPr>
          <w:p w14:paraId="3BCE1001" w14:textId="214FDB41" w:rsidR="0000666A" w:rsidRPr="00CC750F" w:rsidRDefault="0097047F"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97047F">
              <w:rPr>
                <w:rFonts w:ascii="Browallia New" w:eastAsia="Arial Unicode MS" w:hAnsi="Browallia New" w:cs="Browallia New"/>
                <w:sz w:val="28"/>
                <w:szCs w:val="28"/>
                <w:lang w:val="en-GB"/>
              </w:rPr>
              <w:t>562,86</w:t>
            </w:r>
            <w:r w:rsidR="005C4A62">
              <w:rPr>
                <w:rFonts w:ascii="Browallia New" w:eastAsia="Arial Unicode MS" w:hAnsi="Browallia New" w:cs="Browallia New"/>
                <w:sz w:val="28"/>
                <w:szCs w:val="28"/>
                <w:lang w:val="en-GB"/>
              </w:rPr>
              <w:t>5</w:t>
            </w:r>
          </w:p>
        </w:tc>
        <w:tc>
          <w:tcPr>
            <w:tcW w:w="236" w:type="dxa"/>
          </w:tcPr>
          <w:p w14:paraId="6B48BB38"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604350C6" w14:textId="751FBBC2"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584</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263</w:t>
            </w:r>
          </w:p>
        </w:tc>
        <w:tc>
          <w:tcPr>
            <w:tcW w:w="236" w:type="dxa"/>
          </w:tcPr>
          <w:p w14:paraId="117E9878"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40ABF395" w14:textId="5E7A04EB" w:rsidR="0000666A" w:rsidRPr="0058605C" w:rsidRDefault="0000666A" w:rsidP="000066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58605C">
              <w:rPr>
                <w:rFonts w:ascii="Browallia New" w:eastAsia="Arial Unicode MS" w:hAnsi="Browallia New" w:cs="Browallia New"/>
                <w:sz w:val="28"/>
                <w:szCs w:val="28"/>
                <w:lang w:val="en-GB"/>
              </w:rPr>
              <w:t xml:space="preserve"> 644,123,001 </w:t>
            </w:r>
          </w:p>
        </w:tc>
        <w:tc>
          <w:tcPr>
            <w:tcW w:w="236" w:type="dxa"/>
          </w:tcPr>
          <w:p w14:paraId="1FAC799E" w14:textId="77777777" w:rsidR="0000666A" w:rsidRPr="001A76D1" w:rsidRDefault="0000666A" w:rsidP="0000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36C257C0" w14:textId="36B90762" w:rsidR="0000666A" w:rsidRPr="00536968" w:rsidRDefault="0000666A" w:rsidP="000066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613</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852</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842</w:t>
            </w:r>
          </w:p>
        </w:tc>
      </w:tr>
      <w:tr w:rsidR="0058605C" w:rsidRPr="00CC6ACA" w14:paraId="3ADFD4DE" w14:textId="77777777" w:rsidTr="00C81475">
        <w:trPr>
          <w:cantSplit/>
          <w:trHeight w:val="135"/>
        </w:trPr>
        <w:tc>
          <w:tcPr>
            <w:tcW w:w="3591" w:type="dxa"/>
            <w:vAlign w:val="bottom"/>
          </w:tcPr>
          <w:p w14:paraId="04D0B105" w14:textId="2A387F46" w:rsidR="0058605C" w:rsidRPr="003B4C79"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ลูกหนี้อื่น</w:t>
            </w:r>
            <w:r>
              <w:rPr>
                <w:rFonts w:ascii="Browallia New" w:hAnsi="Browallia New" w:cs="Browallia New"/>
                <w:sz w:val="28"/>
                <w:szCs w:val="28"/>
              </w:rPr>
              <w:t xml:space="preserve"> </w:t>
            </w:r>
            <w:r w:rsidRPr="003B4C79">
              <w:rPr>
                <w:rFonts w:ascii="Browallia New" w:hAnsi="Browallia New" w:cs="Browallia New"/>
                <w:sz w:val="28"/>
                <w:szCs w:val="28"/>
              </w:rPr>
              <w:t xml:space="preserve">- </w:t>
            </w:r>
            <w:r w:rsidRPr="003B4C79">
              <w:rPr>
                <w:rFonts w:ascii="Browallia New" w:hAnsi="Browallia New" w:cs="Browallia New"/>
                <w:sz w:val="28"/>
                <w:szCs w:val="28"/>
                <w:cs/>
              </w:rPr>
              <w:t>กิจการอื่น</w:t>
            </w:r>
          </w:p>
        </w:tc>
        <w:tc>
          <w:tcPr>
            <w:tcW w:w="1210" w:type="dxa"/>
          </w:tcPr>
          <w:p w14:paraId="5523BE0B" w14:textId="2F805406" w:rsidR="0058605C" w:rsidRPr="005279CA"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5279CA">
              <w:rPr>
                <w:rFonts w:ascii="Browallia New" w:eastAsia="Arial Unicode MS" w:hAnsi="Browallia New" w:cs="Browallia New"/>
                <w:sz w:val="28"/>
                <w:szCs w:val="28"/>
                <w:lang w:val="en-GB"/>
              </w:rPr>
              <w:t xml:space="preserve"> 269,438 </w:t>
            </w:r>
          </w:p>
        </w:tc>
        <w:tc>
          <w:tcPr>
            <w:tcW w:w="236" w:type="dxa"/>
          </w:tcPr>
          <w:p w14:paraId="573E92CC"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16927E0B" w14:textId="5D72F098"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477,172</w:t>
            </w:r>
          </w:p>
        </w:tc>
        <w:tc>
          <w:tcPr>
            <w:tcW w:w="236" w:type="dxa"/>
          </w:tcPr>
          <w:p w14:paraId="0CFA2EFC"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74E93BDB" w14:textId="793E955E" w:rsidR="0058605C" w:rsidRPr="0058605C"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58605C">
              <w:rPr>
                <w:rFonts w:ascii="Browallia New" w:eastAsia="Arial Unicode MS" w:hAnsi="Browallia New" w:cs="Browallia New"/>
                <w:sz w:val="28"/>
                <w:szCs w:val="28"/>
                <w:lang w:val="en-GB"/>
              </w:rPr>
              <w:t xml:space="preserve"> 5,369 </w:t>
            </w:r>
          </w:p>
        </w:tc>
        <w:tc>
          <w:tcPr>
            <w:tcW w:w="236" w:type="dxa"/>
          </w:tcPr>
          <w:p w14:paraId="32AA373F"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47163AF0" w14:textId="735D0467" w:rsidR="0058605C" w:rsidRPr="00536968"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57,735</w:t>
            </w:r>
          </w:p>
        </w:tc>
      </w:tr>
      <w:tr w:rsidR="0058605C" w:rsidRPr="00CC6ACA" w14:paraId="3A1F98EF" w14:textId="77777777" w:rsidTr="00C81475">
        <w:trPr>
          <w:cantSplit/>
          <w:trHeight w:val="135"/>
        </w:trPr>
        <w:tc>
          <w:tcPr>
            <w:tcW w:w="3591" w:type="dxa"/>
            <w:vAlign w:val="bottom"/>
          </w:tcPr>
          <w:p w14:paraId="2A0CAC82" w14:textId="5E465B04" w:rsidR="0058605C" w:rsidRPr="003B4C79"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ลูกหนี้อื่น</w:t>
            </w:r>
            <w:r>
              <w:rPr>
                <w:rFonts w:ascii="Browallia New" w:hAnsi="Browallia New" w:cs="Browallia New"/>
                <w:sz w:val="28"/>
                <w:szCs w:val="28"/>
              </w:rPr>
              <w:t xml:space="preserve"> </w:t>
            </w:r>
            <w:r w:rsidRPr="003B4C79">
              <w:rPr>
                <w:rFonts w:ascii="Browallia New" w:hAnsi="Browallia New" w:cs="Browallia New"/>
                <w:sz w:val="28"/>
                <w:szCs w:val="28"/>
              </w:rPr>
              <w:t xml:space="preserve">- </w:t>
            </w:r>
            <w:r w:rsidRPr="003B4C79">
              <w:rPr>
                <w:rFonts w:ascii="Browallia New" w:hAnsi="Browallia New" w:cs="Browallia New"/>
                <w:sz w:val="28"/>
                <w:szCs w:val="28"/>
                <w:cs/>
              </w:rPr>
              <w:t>กิจการที่เกี่ยวข้องกัน</w:t>
            </w:r>
          </w:p>
        </w:tc>
        <w:tc>
          <w:tcPr>
            <w:tcW w:w="1210" w:type="dxa"/>
          </w:tcPr>
          <w:p w14:paraId="4342BEC9" w14:textId="69242645" w:rsidR="0058605C" w:rsidRPr="005279CA"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5279CA">
              <w:rPr>
                <w:rFonts w:ascii="Browallia New" w:eastAsia="Arial Unicode MS" w:hAnsi="Browallia New" w:cs="Browallia New"/>
                <w:sz w:val="28"/>
                <w:szCs w:val="28"/>
                <w:lang w:val="en-GB"/>
              </w:rPr>
              <w:t xml:space="preserve"> 240,755 </w:t>
            </w:r>
          </w:p>
        </w:tc>
        <w:tc>
          <w:tcPr>
            <w:tcW w:w="236" w:type="dxa"/>
          </w:tcPr>
          <w:p w14:paraId="729DEA66"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2F3652E7" w14:textId="1D84DF72"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1</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346</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950</w:t>
            </w:r>
          </w:p>
        </w:tc>
        <w:tc>
          <w:tcPr>
            <w:tcW w:w="236" w:type="dxa"/>
          </w:tcPr>
          <w:p w14:paraId="52172788"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5D546E69" w14:textId="70F531A7" w:rsidR="0058605C" w:rsidRPr="0058605C"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58605C">
              <w:rPr>
                <w:rFonts w:ascii="Browallia New" w:eastAsia="Arial Unicode MS" w:hAnsi="Browallia New" w:cs="Browallia New"/>
                <w:sz w:val="28"/>
                <w:szCs w:val="28"/>
                <w:lang w:val="en-GB"/>
              </w:rPr>
              <w:t xml:space="preserve"> 43,737 </w:t>
            </w:r>
          </w:p>
        </w:tc>
        <w:tc>
          <w:tcPr>
            <w:tcW w:w="236" w:type="dxa"/>
          </w:tcPr>
          <w:p w14:paraId="0B1CA277"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64916D6B" w14:textId="527EE066" w:rsidR="0058605C" w:rsidRPr="00536968"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6</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459</w:t>
            </w:r>
          </w:p>
        </w:tc>
      </w:tr>
      <w:tr w:rsidR="0058605C" w:rsidRPr="00CC6ACA" w14:paraId="76E09D8B" w14:textId="77777777" w:rsidTr="00C81475">
        <w:trPr>
          <w:cantSplit/>
          <w:trHeight w:val="135"/>
        </w:trPr>
        <w:tc>
          <w:tcPr>
            <w:tcW w:w="3591" w:type="dxa"/>
            <w:vAlign w:val="bottom"/>
          </w:tcPr>
          <w:p w14:paraId="5C4462E1" w14:textId="117DF8E9" w:rsidR="0058605C" w:rsidRPr="003B4C79"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B4C79">
              <w:rPr>
                <w:rFonts w:ascii="Browallia New" w:eastAsia="Arial Unicode MS" w:hAnsi="Browallia New" w:cs="Browallia New"/>
                <w:sz w:val="28"/>
                <w:szCs w:val="28"/>
                <w:cs/>
              </w:rPr>
              <w:t>รายได้ค้างรับ</w:t>
            </w:r>
            <w:r w:rsidR="0068133F">
              <w:rPr>
                <w:rFonts w:ascii="Browallia New" w:eastAsia="Arial Unicode MS" w:hAnsi="Browallia New" w:cs="Browallia New" w:hint="cs"/>
                <w:sz w:val="28"/>
                <w:szCs w:val="28"/>
                <w:cs/>
              </w:rPr>
              <w:t xml:space="preserve"> </w:t>
            </w:r>
            <w:r w:rsidR="0068133F" w:rsidRPr="003B4C79">
              <w:rPr>
                <w:rFonts w:ascii="Browallia New" w:hAnsi="Browallia New" w:cs="Browallia New"/>
                <w:sz w:val="28"/>
                <w:szCs w:val="28"/>
              </w:rPr>
              <w:t xml:space="preserve">- </w:t>
            </w:r>
            <w:r w:rsidR="0068133F" w:rsidRPr="003B4C79">
              <w:rPr>
                <w:rFonts w:ascii="Browallia New" w:hAnsi="Browallia New" w:cs="Browallia New"/>
                <w:sz w:val="28"/>
                <w:szCs w:val="28"/>
                <w:cs/>
              </w:rPr>
              <w:t>กิจการอื่น</w:t>
            </w:r>
          </w:p>
        </w:tc>
        <w:tc>
          <w:tcPr>
            <w:tcW w:w="1210" w:type="dxa"/>
          </w:tcPr>
          <w:p w14:paraId="46923864" w14:textId="2ADD18D5" w:rsidR="0058605C" w:rsidRPr="005279CA"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5279CA">
              <w:rPr>
                <w:rFonts w:ascii="Browallia New" w:eastAsia="Arial Unicode MS" w:hAnsi="Browallia New" w:cs="Browallia New"/>
                <w:sz w:val="28"/>
                <w:szCs w:val="28"/>
                <w:lang w:val="en-GB"/>
              </w:rPr>
              <w:t xml:space="preserve"> 98,876,775 </w:t>
            </w:r>
          </w:p>
        </w:tc>
        <w:tc>
          <w:tcPr>
            <w:tcW w:w="236" w:type="dxa"/>
          </w:tcPr>
          <w:p w14:paraId="728A33C9"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3AF18F98" w14:textId="0D7CE54B"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88</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688</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045</w:t>
            </w:r>
          </w:p>
        </w:tc>
        <w:tc>
          <w:tcPr>
            <w:tcW w:w="236" w:type="dxa"/>
          </w:tcPr>
          <w:p w14:paraId="601E9182"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0FC11985" w14:textId="1252099B" w:rsidR="0058605C" w:rsidRPr="0058605C"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58605C">
              <w:rPr>
                <w:rFonts w:ascii="Browallia New" w:eastAsia="Arial Unicode MS" w:hAnsi="Browallia New" w:cs="Browallia New"/>
                <w:sz w:val="28"/>
                <w:szCs w:val="28"/>
                <w:lang w:val="en-GB"/>
              </w:rPr>
              <w:t xml:space="preserve"> </w:t>
            </w:r>
            <w:r w:rsidR="00B130FE" w:rsidRPr="00B130FE">
              <w:rPr>
                <w:rFonts w:ascii="Browallia New" w:eastAsia="Arial Unicode MS" w:hAnsi="Browallia New" w:cs="Browallia New"/>
                <w:sz w:val="28"/>
                <w:szCs w:val="28"/>
                <w:lang w:val="en-GB"/>
              </w:rPr>
              <w:t>14,349,655</w:t>
            </w:r>
          </w:p>
        </w:tc>
        <w:tc>
          <w:tcPr>
            <w:tcW w:w="236" w:type="dxa"/>
          </w:tcPr>
          <w:p w14:paraId="7DFCCF5D"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66AC30FF" w14:textId="687381FE" w:rsidR="0058605C" w:rsidRPr="00536968" w:rsidRDefault="0058605C"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17</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394</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364</w:t>
            </w:r>
          </w:p>
        </w:tc>
      </w:tr>
      <w:tr w:rsidR="0058605C" w:rsidRPr="00CC6ACA" w14:paraId="6B2DB27B" w14:textId="77777777" w:rsidTr="00C81475">
        <w:trPr>
          <w:cantSplit/>
          <w:trHeight w:val="135"/>
        </w:trPr>
        <w:tc>
          <w:tcPr>
            <w:tcW w:w="3591" w:type="dxa"/>
            <w:vAlign w:val="bottom"/>
          </w:tcPr>
          <w:p w14:paraId="466FB192" w14:textId="6B47BAFA" w:rsidR="0058605C" w:rsidRPr="003B4C79" w:rsidRDefault="0068133F"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3B4C79">
              <w:rPr>
                <w:rFonts w:ascii="Browallia New" w:eastAsia="Arial Unicode MS" w:hAnsi="Browallia New" w:cs="Browallia New"/>
                <w:sz w:val="28"/>
                <w:szCs w:val="28"/>
                <w:cs/>
              </w:rPr>
              <w:t>รายได้ค้างรับ</w:t>
            </w:r>
            <w:r>
              <w:rPr>
                <w:rFonts w:ascii="Browallia New" w:eastAsia="Arial Unicode MS" w:hAnsi="Browallia New" w:cs="Browallia New" w:hint="cs"/>
                <w:sz w:val="28"/>
                <w:szCs w:val="28"/>
                <w:cs/>
              </w:rPr>
              <w:t xml:space="preserve"> </w:t>
            </w:r>
            <w:r w:rsidRPr="003B4C79">
              <w:rPr>
                <w:rFonts w:ascii="Browallia New" w:hAnsi="Browallia New" w:cs="Browallia New"/>
                <w:sz w:val="28"/>
                <w:szCs w:val="28"/>
              </w:rPr>
              <w:t xml:space="preserve">- </w:t>
            </w:r>
            <w:r w:rsidRPr="003B4C79">
              <w:rPr>
                <w:rFonts w:ascii="Browallia New" w:hAnsi="Browallia New" w:cs="Browallia New"/>
                <w:sz w:val="28"/>
                <w:szCs w:val="28"/>
                <w:cs/>
              </w:rPr>
              <w:t>กิจการที่เกี่ยวข้องกัน</w:t>
            </w:r>
          </w:p>
        </w:tc>
        <w:tc>
          <w:tcPr>
            <w:tcW w:w="1210" w:type="dxa"/>
          </w:tcPr>
          <w:p w14:paraId="45FC19C9" w14:textId="6BB4FC37" w:rsidR="0058605C" w:rsidRPr="0068133F" w:rsidRDefault="0068133F" w:rsidP="0068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8"/>
                <w:szCs w:val="28"/>
              </w:rPr>
            </w:pPr>
            <w:r>
              <w:rPr>
                <w:rFonts w:ascii="Browallia New" w:eastAsia="Arial Unicode MS" w:hAnsi="Browallia New" w:cs="Browallia New"/>
                <w:sz w:val="28"/>
                <w:szCs w:val="28"/>
              </w:rPr>
              <w:t xml:space="preserve">          -</w:t>
            </w:r>
          </w:p>
        </w:tc>
        <w:tc>
          <w:tcPr>
            <w:tcW w:w="236" w:type="dxa"/>
          </w:tcPr>
          <w:p w14:paraId="73761580" w14:textId="77777777" w:rsidR="0058605C" w:rsidRPr="001A76D1" w:rsidRDefault="0058605C" w:rsidP="0068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195" w:type="dxa"/>
            <w:vAlign w:val="bottom"/>
          </w:tcPr>
          <w:p w14:paraId="1423B568" w14:textId="5A3AC808" w:rsidR="0058605C" w:rsidRPr="001A76D1" w:rsidRDefault="0068133F" w:rsidP="0068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8"/>
                <w:szCs w:val="28"/>
                <w:lang w:val="en-GB"/>
              </w:rPr>
            </w:pPr>
            <w:r>
              <w:rPr>
                <w:rFonts w:ascii="Browallia New" w:eastAsia="Arial Unicode MS" w:hAnsi="Browallia New" w:cs="Browallia New"/>
                <w:sz w:val="28"/>
                <w:szCs w:val="28"/>
              </w:rPr>
              <w:t xml:space="preserve">          -</w:t>
            </w:r>
          </w:p>
        </w:tc>
        <w:tc>
          <w:tcPr>
            <w:tcW w:w="236" w:type="dxa"/>
          </w:tcPr>
          <w:p w14:paraId="38F30B75" w14:textId="77777777" w:rsidR="0058605C" w:rsidRPr="001A76D1" w:rsidRDefault="0058605C" w:rsidP="0068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210" w:type="dxa"/>
          </w:tcPr>
          <w:p w14:paraId="5F0B5594" w14:textId="0827F5E5" w:rsidR="0058605C" w:rsidRPr="002D3F00" w:rsidRDefault="00A061E0" w:rsidP="005860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cs/>
                <w:lang w:val="en-GB"/>
              </w:rPr>
            </w:pPr>
            <w:r w:rsidRPr="00A061E0">
              <w:rPr>
                <w:rFonts w:ascii="Browallia New" w:eastAsia="Arial Unicode MS" w:hAnsi="Browallia New" w:cs="Browallia New"/>
                <w:sz w:val="28"/>
                <w:szCs w:val="28"/>
              </w:rPr>
              <w:t>9</w:t>
            </w:r>
            <w:r w:rsidR="002D3F00" w:rsidRPr="002D3F00">
              <w:rPr>
                <w:rFonts w:ascii="Browallia New" w:eastAsia="Arial Unicode MS" w:hAnsi="Browallia New" w:cs="Browallia New"/>
                <w:sz w:val="28"/>
                <w:szCs w:val="28"/>
                <w:lang w:val="en-GB"/>
              </w:rPr>
              <w:t>,</w:t>
            </w:r>
            <w:r w:rsidRPr="00A061E0">
              <w:rPr>
                <w:rFonts w:ascii="Browallia New" w:eastAsia="Arial Unicode MS" w:hAnsi="Browallia New" w:cs="Browallia New"/>
                <w:sz w:val="28"/>
                <w:szCs w:val="28"/>
              </w:rPr>
              <w:t>128</w:t>
            </w:r>
            <w:r w:rsidR="002D3F00" w:rsidRPr="002D3F00">
              <w:rPr>
                <w:rFonts w:ascii="Browallia New" w:eastAsia="Arial Unicode MS" w:hAnsi="Browallia New" w:cs="Browallia New"/>
                <w:sz w:val="28"/>
                <w:szCs w:val="28"/>
                <w:lang w:val="en-GB"/>
              </w:rPr>
              <w:t>,</w:t>
            </w:r>
            <w:r w:rsidRPr="00A061E0">
              <w:rPr>
                <w:rFonts w:ascii="Browallia New" w:eastAsia="Arial Unicode MS" w:hAnsi="Browallia New" w:cs="Browallia New"/>
                <w:sz w:val="28"/>
                <w:szCs w:val="28"/>
              </w:rPr>
              <w:t>401</w:t>
            </w:r>
          </w:p>
        </w:tc>
        <w:tc>
          <w:tcPr>
            <w:tcW w:w="236" w:type="dxa"/>
          </w:tcPr>
          <w:p w14:paraId="50DEF2F2" w14:textId="77777777" w:rsidR="0058605C" w:rsidRPr="001A76D1" w:rsidRDefault="0058605C" w:rsidP="005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141B0223" w14:textId="1E6A71AD" w:rsidR="0058605C" w:rsidRPr="00536968" w:rsidRDefault="0068133F" w:rsidP="006813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8"/>
                <w:szCs w:val="28"/>
                <w:lang w:val="en-GB"/>
              </w:rPr>
            </w:pPr>
            <w:r>
              <w:rPr>
                <w:rFonts w:ascii="Browallia New" w:eastAsia="Arial Unicode MS" w:hAnsi="Browallia New" w:cs="Browallia New"/>
                <w:sz w:val="28"/>
                <w:szCs w:val="28"/>
              </w:rPr>
              <w:t xml:space="preserve">          -</w:t>
            </w:r>
          </w:p>
        </w:tc>
      </w:tr>
      <w:tr w:rsidR="00837282" w:rsidRPr="00CC6ACA" w14:paraId="108D3734" w14:textId="77777777" w:rsidTr="00C81475">
        <w:trPr>
          <w:cantSplit/>
          <w:trHeight w:val="135"/>
        </w:trPr>
        <w:tc>
          <w:tcPr>
            <w:tcW w:w="3591" w:type="dxa"/>
            <w:vAlign w:val="bottom"/>
          </w:tcPr>
          <w:p w14:paraId="51AB5CCD" w14:textId="4930FA39" w:rsidR="00837282" w:rsidRPr="003B4C79"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3B4C79">
              <w:rPr>
                <w:rFonts w:ascii="Browallia New" w:hAnsi="Browallia New" w:cs="Browallia New"/>
                <w:sz w:val="28"/>
                <w:szCs w:val="28"/>
                <w:cs/>
              </w:rPr>
              <w:t>สินทรัพย์</w:t>
            </w:r>
            <w:r w:rsidRPr="003B4C79">
              <w:rPr>
                <w:rFonts w:ascii="Browallia New" w:hAnsi="Browallia New" w:cs="Browallia New" w:hint="cs"/>
                <w:sz w:val="28"/>
                <w:szCs w:val="28"/>
                <w:cs/>
              </w:rPr>
              <w:t>ที่เกิดจาก</w:t>
            </w:r>
            <w:r w:rsidRPr="003B4C79">
              <w:rPr>
                <w:rFonts w:ascii="Browallia New" w:hAnsi="Browallia New" w:cs="Browallia New"/>
                <w:sz w:val="28"/>
                <w:szCs w:val="28"/>
                <w:cs/>
              </w:rPr>
              <w:t>สัญญา</w:t>
            </w:r>
          </w:p>
        </w:tc>
        <w:tc>
          <w:tcPr>
            <w:tcW w:w="1210" w:type="dxa"/>
          </w:tcPr>
          <w:p w14:paraId="3613F4CC" w14:textId="0B1894EF" w:rsidR="00837282" w:rsidRPr="001A76D1"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5279CA">
              <w:rPr>
                <w:rFonts w:ascii="Browallia New" w:hAnsi="Browallia New" w:cs="Browallia New"/>
                <w:sz w:val="28"/>
                <w:szCs w:val="28"/>
              </w:rPr>
              <w:t>2,000,000</w:t>
            </w:r>
          </w:p>
        </w:tc>
        <w:tc>
          <w:tcPr>
            <w:tcW w:w="236" w:type="dxa"/>
          </w:tcPr>
          <w:p w14:paraId="36A31305"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291D89A6" w14:textId="0B752FA9"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3</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256</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503</w:t>
            </w:r>
          </w:p>
        </w:tc>
        <w:tc>
          <w:tcPr>
            <w:tcW w:w="236" w:type="dxa"/>
          </w:tcPr>
          <w:p w14:paraId="6D366F2E"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5C543BA9" w14:textId="53F41234" w:rsidR="00837282" w:rsidRPr="00837282"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8"/>
                <w:szCs w:val="28"/>
                <w:lang w:val="en-GB" w:eastAsia="zh-CN"/>
              </w:rPr>
            </w:pPr>
            <w:r w:rsidRPr="00837282">
              <w:rPr>
                <w:rFonts w:ascii="Browallia New" w:eastAsia="Arial Unicode MS" w:hAnsi="Browallia New" w:cs="Browallia New"/>
                <w:snapToGrid w:val="0"/>
                <w:sz w:val="28"/>
                <w:szCs w:val="28"/>
                <w:lang w:val="en-GB" w:eastAsia="zh-CN"/>
              </w:rPr>
              <w:t xml:space="preserve"> 2,000,000 </w:t>
            </w:r>
          </w:p>
        </w:tc>
        <w:tc>
          <w:tcPr>
            <w:tcW w:w="236" w:type="dxa"/>
          </w:tcPr>
          <w:p w14:paraId="2681974A"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5495C401" w14:textId="324EDE6B" w:rsidR="00837282" w:rsidRPr="00536968"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napToGrid w:val="0"/>
                <w:sz w:val="28"/>
                <w:szCs w:val="28"/>
                <w:lang w:val="en-GB" w:eastAsia="zh-CN"/>
              </w:rPr>
              <w:t>3,256,503</w:t>
            </w:r>
          </w:p>
        </w:tc>
      </w:tr>
      <w:tr w:rsidR="00837282" w:rsidRPr="00CC6ACA" w14:paraId="7D9D67C2" w14:textId="77777777" w:rsidTr="00C81475">
        <w:trPr>
          <w:cantSplit/>
          <w:trHeight w:val="135"/>
        </w:trPr>
        <w:tc>
          <w:tcPr>
            <w:tcW w:w="3591" w:type="dxa"/>
            <w:vAlign w:val="center"/>
          </w:tcPr>
          <w:p w14:paraId="490812AF" w14:textId="1AA28254" w:rsidR="00837282" w:rsidRPr="003B4C79"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เงินทดรองจ่าย</w:t>
            </w:r>
            <w:r w:rsidRPr="003B4C79">
              <w:rPr>
                <w:rFonts w:ascii="Browallia New" w:hAnsi="Browallia New" w:cs="Browallia New"/>
                <w:sz w:val="28"/>
                <w:szCs w:val="28"/>
              </w:rPr>
              <w:t xml:space="preserve"> - </w:t>
            </w:r>
            <w:r w:rsidRPr="003B4C79">
              <w:rPr>
                <w:rFonts w:ascii="Browallia New" w:hAnsi="Browallia New" w:cs="Browallia New"/>
                <w:sz w:val="28"/>
                <w:szCs w:val="28"/>
                <w:cs/>
              </w:rPr>
              <w:t>พนักงาน</w:t>
            </w:r>
          </w:p>
        </w:tc>
        <w:tc>
          <w:tcPr>
            <w:tcW w:w="1210" w:type="dxa"/>
          </w:tcPr>
          <w:p w14:paraId="55C1B29E" w14:textId="7A30BF9A" w:rsidR="00837282" w:rsidRPr="001A76D1"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5279CA">
              <w:rPr>
                <w:rFonts w:ascii="Browallia New" w:hAnsi="Browallia New" w:cs="Browallia New"/>
                <w:sz w:val="28"/>
                <w:szCs w:val="28"/>
              </w:rPr>
              <w:t>5,001,540</w:t>
            </w:r>
          </w:p>
        </w:tc>
        <w:tc>
          <w:tcPr>
            <w:tcW w:w="236" w:type="dxa"/>
          </w:tcPr>
          <w:p w14:paraId="02EE3896"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07FD7629" w14:textId="29B22FD3"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3</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822</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123</w:t>
            </w:r>
          </w:p>
        </w:tc>
        <w:tc>
          <w:tcPr>
            <w:tcW w:w="236" w:type="dxa"/>
          </w:tcPr>
          <w:p w14:paraId="21AAC80F"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2FC9A4A8" w14:textId="556B3A58" w:rsidR="00837282" w:rsidRPr="00837282"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8"/>
                <w:szCs w:val="28"/>
                <w:lang w:val="en-GB" w:eastAsia="zh-CN"/>
              </w:rPr>
            </w:pPr>
            <w:r w:rsidRPr="00837282">
              <w:rPr>
                <w:rFonts w:ascii="Browallia New" w:eastAsia="Arial Unicode MS" w:hAnsi="Browallia New" w:cs="Browallia New"/>
                <w:snapToGrid w:val="0"/>
                <w:sz w:val="28"/>
                <w:szCs w:val="28"/>
                <w:lang w:val="en-GB" w:eastAsia="zh-CN"/>
              </w:rPr>
              <w:t xml:space="preserve"> 240,679 </w:t>
            </w:r>
          </w:p>
        </w:tc>
        <w:tc>
          <w:tcPr>
            <w:tcW w:w="236" w:type="dxa"/>
          </w:tcPr>
          <w:p w14:paraId="65BE9AFB" w14:textId="77777777" w:rsidR="00837282" w:rsidRPr="001A76D1" w:rsidRDefault="00837282" w:rsidP="0083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5C4C7E7D" w14:textId="16B76CFD" w:rsidR="00837282" w:rsidRPr="00536968" w:rsidRDefault="00837282" w:rsidP="008372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130</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085</w:t>
            </w:r>
          </w:p>
        </w:tc>
      </w:tr>
      <w:tr w:rsidR="005279CA" w:rsidRPr="00CC6ACA" w14:paraId="4497470A" w14:textId="77777777" w:rsidTr="00C81475">
        <w:trPr>
          <w:cantSplit/>
          <w:trHeight w:val="135"/>
        </w:trPr>
        <w:tc>
          <w:tcPr>
            <w:tcW w:w="3591" w:type="dxa"/>
            <w:vAlign w:val="center"/>
          </w:tcPr>
          <w:p w14:paraId="58A76DE9" w14:textId="4044972A" w:rsidR="005279CA" w:rsidRPr="003B4C79"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ดอกเบี้ยค้างรับ</w:t>
            </w:r>
            <w:r w:rsidR="00F3527C">
              <w:rPr>
                <w:rFonts w:ascii="Browallia New" w:hAnsi="Browallia New" w:cs="Browallia New" w:hint="cs"/>
                <w:sz w:val="28"/>
                <w:szCs w:val="28"/>
                <w:cs/>
              </w:rPr>
              <w:t xml:space="preserve"> </w:t>
            </w:r>
            <w:r w:rsidR="00F3527C">
              <w:rPr>
                <w:rFonts w:ascii="Browallia New" w:hAnsi="Browallia New" w:cs="Browallia New"/>
                <w:sz w:val="28"/>
                <w:szCs w:val="28"/>
              </w:rPr>
              <w:t>-</w:t>
            </w:r>
            <w:r w:rsidR="00F3527C">
              <w:rPr>
                <w:rFonts w:ascii="Browallia New" w:hAnsi="Browallia New" w:cs="Browallia New" w:hint="cs"/>
                <w:sz w:val="28"/>
                <w:szCs w:val="28"/>
                <w:cs/>
              </w:rPr>
              <w:t xml:space="preserve"> กิจการที่เกี่ยวข้องกัน</w:t>
            </w:r>
          </w:p>
        </w:tc>
        <w:tc>
          <w:tcPr>
            <w:tcW w:w="1210" w:type="dxa"/>
          </w:tcPr>
          <w:p w14:paraId="2A305C10" w14:textId="45905571"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79CA">
              <w:rPr>
                <w:rFonts w:ascii="Browallia New" w:hAnsi="Browallia New" w:cs="Browallia New"/>
                <w:sz w:val="28"/>
                <w:szCs w:val="28"/>
              </w:rPr>
              <w:t xml:space="preserve"> 2,489,884 </w:t>
            </w:r>
          </w:p>
        </w:tc>
        <w:tc>
          <w:tcPr>
            <w:tcW w:w="236" w:type="dxa"/>
          </w:tcPr>
          <w:p w14:paraId="1C48922E" w14:textId="77777777"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vAlign w:val="bottom"/>
          </w:tcPr>
          <w:p w14:paraId="271CA350" w14:textId="33E18BCB"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2</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489</w:t>
            </w:r>
            <w:r w:rsidRPr="001A76D1">
              <w:rPr>
                <w:rFonts w:ascii="Browallia New" w:eastAsia="Arial Unicode MS" w:hAnsi="Browallia New" w:cs="Browallia New"/>
                <w:sz w:val="28"/>
                <w:szCs w:val="28"/>
              </w:rPr>
              <w:t>,</w:t>
            </w:r>
            <w:r w:rsidRPr="001A76D1">
              <w:rPr>
                <w:rFonts w:ascii="Browallia New" w:eastAsia="Arial Unicode MS" w:hAnsi="Browallia New" w:cs="Browallia New"/>
                <w:sz w:val="28"/>
                <w:szCs w:val="28"/>
                <w:lang w:val="en-GB"/>
              </w:rPr>
              <w:t>884</w:t>
            </w:r>
          </w:p>
        </w:tc>
        <w:tc>
          <w:tcPr>
            <w:tcW w:w="236" w:type="dxa"/>
          </w:tcPr>
          <w:p w14:paraId="10B1FB2C" w14:textId="77777777" w:rsidR="005279CA" w:rsidRPr="001A76D1"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16FD88ED" w14:textId="2A9FC570" w:rsidR="005279CA" w:rsidRPr="001A76D1" w:rsidRDefault="00A061E0" w:rsidP="005279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23</w:t>
            </w:r>
            <w:r w:rsidR="00B130FE" w:rsidRPr="00B130FE">
              <w:rPr>
                <w:rFonts w:ascii="Browallia New" w:hAnsi="Browallia New" w:cs="Browallia New"/>
                <w:sz w:val="28"/>
                <w:szCs w:val="28"/>
              </w:rPr>
              <w:t>,</w:t>
            </w:r>
            <w:r w:rsidRPr="00A061E0">
              <w:rPr>
                <w:rFonts w:ascii="Browallia New" w:hAnsi="Browallia New" w:cs="Browallia New"/>
                <w:sz w:val="28"/>
                <w:szCs w:val="28"/>
              </w:rPr>
              <w:t>585</w:t>
            </w:r>
            <w:r w:rsidR="00B130FE" w:rsidRPr="00B130FE">
              <w:rPr>
                <w:rFonts w:ascii="Browallia New" w:hAnsi="Browallia New" w:cs="Browallia New"/>
                <w:sz w:val="28"/>
                <w:szCs w:val="28"/>
              </w:rPr>
              <w:t>,</w:t>
            </w:r>
            <w:r w:rsidRPr="00A061E0">
              <w:rPr>
                <w:rFonts w:ascii="Browallia New" w:hAnsi="Browallia New" w:cs="Browallia New"/>
                <w:sz w:val="28"/>
                <w:szCs w:val="28"/>
              </w:rPr>
              <w:t>960</w:t>
            </w:r>
          </w:p>
        </w:tc>
        <w:tc>
          <w:tcPr>
            <w:tcW w:w="236" w:type="dxa"/>
          </w:tcPr>
          <w:p w14:paraId="177A9995" w14:textId="77777777" w:rsidR="005279CA" w:rsidRPr="001A76D1"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vAlign w:val="bottom"/>
          </w:tcPr>
          <w:p w14:paraId="5562A66B" w14:textId="15DCEFA4" w:rsidR="005279CA" w:rsidRPr="00536968" w:rsidRDefault="005279CA" w:rsidP="005279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23</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614</w:t>
            </w:r>
            <w:r w:rsidRPr="00536968">
              <w:rPr>
                <w:rFonts w:ascii="Browallia New" w:eastAsia="Arial Unicode MS" w:hAnsi="Browallia New" w:cs="Browallia New"/>
                <w:sz w:val="28"/>
                <w:szCs w:val="28"/>
              </w:rPr>
              <w:t>,</w:t>
            </w:r>
            <w:r w:rsidRPr="00536968">
              <w:rPr>
                <w:rFonts w:ascii="Browallia New" w:eastAsia="Arial Unicode MS" w:hAnsi="Browallia New" w:cs="Browallia New"/>
                <w:sz w:val="28"/>
                <w:szCs w:val="28"/>
                <w:lang w:val="en-GB"/>
              </w:rPr>
              <w:t>584</w:t>
            </w:r>
          </w:p>
        </w:tc>
      </w:tr>
      <w:tr w:rsidR="005279CA" w:rsidRPr="00CC6ACA" w14:paraId="29F3A22C" w14:textId="77777777" w:rsidTr="00C81475">
        <w:trPr>
          <w:cantSplit/>
          <w:trHeight w:val="135"/>
        </w:trPr>
        <w:tc>
          <w:tcPr>
            <w:tcW w:w="3591" w:type="dxa"/>
            <w:vAlign w:val="bottom"/>
          </w:tcPr>
          <w:p w14:paraId="74C8503C" w14:textId="02A12F0E" w:rsidR="005279CA" w:rsidRPr="003B4C79"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เงินจ่ายล่วงหน้าค่าสินค้า</w:t>
            </w:r>
          </w:p>
        </w:tc>
        <w:tc>
          <w:tcPr>
            <w:tcW w:w="1210" w:type="dxa"/>
          </w:tcPr>
          <w:p w14:paraId="43BB0E00" w14:textId="4D2A9D00"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79CA">
              <w:rPr>
                <w:rFonts w:ascii="Browallia New" w:hAnsi="Browallia New" w:cs="Browallia New"/>
                <w:sz w:val="28"/>
                <w:szCs w:val="28"/>
              </w:rPr>
              <w:t xml:space="preserve"> 9,106,407 </w:t>
            </w:r>
          </w:p>
        </w:tc>
        <w:tc>
          <w:tcPr>
            <w:tcW w:w="236" w:type="dxa"/>
          </w:tcPr>
          <w:p w14:paraId="7A14E7BE" w14:textId="77777777"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tcPr>
          <w:p w14:paraId="0F0B6ABF" w14:textId="6EBCB1ED"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 xml:space="preserve"> 31,258,242 </w:t>
            </w:r>
          </w:p>
        </w:tc>
        <w:tc>
          <w:tcPr>
            <w:tcW w:w="236" w:type="dxa"/>
          </w:tcPr>
          <w:p w14:paraId="440AEBA4" w14:textId="77777777" w:rsidR="005279CA" w:rsidRPr="001A76D1"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71FECCA4" w14:textId="4502D7DE" w:rsidR="005279CA" w:rsidRPr="001A76D1" w:rsidRDefault="00C0556B" w:rsidP="00CE14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Pr>
                <w:rFonts w:ascii="Browallia New" w:eastAsia="Arial Unicode MS" w:hAnsi="Browallia New" w:cs="Browallia New"/>
                <w:sz w:val="28"/>
                <w:szCs w:val="28"/>
              </w:rPr>
              <w:t xml:space="preserve">          -</w:t>
            </w:r>
          </w:p>
        </w:tc>
        <w:tc>
          <w:tcPr>
            <w:tcW w:w="236" w:type="dxa"/>
          </w:tcPr>
          <w:p w14:paraId="56FD9627" w14:textId="77777777" w:rsidR="005279CA" w:rsidRPr="001A76D1" w:rsidRDefault="005279CA" w:rsidP="00CE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213" w:type="dxa"/>
            <w:vAlign w:val="bottom"/>
          </w:tcPr>
          <w:p w14:paraId="597649A2" w14:textId="01BADF93" w:rsidR="005279CA" w:rsidRPr="00536968" w:rsidRDefault="00C0556B" w:rsidP="00CE14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lang w:val="en-GB"/>
              </w:rPr>
            </w:pPr>
            <w:r>
              <w:rPr>
                <w:rFonts w:ascii="Browallia New" w:eastAsia="Arial Unicode MS" w:hAnsi="Browallia New" w:cs="Browallia New"/>
                <w:sz w:val="28"/>
                <w:szCs w:val="28"/>
              </w:rPr>
              <w:t xml:space="preserve">          -</w:t>
            </w:r>
          </w:p>
        </w:tc>
      </w:tr>
      <w:tr w:rsidR="005279CA" w:rsidRPr="00CC6ACA" w14:paraId="3DC26784" w14:textId="77777777" w:rsidTr="00C81475">
        <w:trPr>
          <w:cantSplit/>
          <w:trHeight w:val="135"/>
        </w:trPr>
        <w:tc>
          <w:tcPr>
            <w:tcW w:w="3591" w:type="dxa"/>
            <w:vAlign w:val="bottom"/>
          </w:tcPr>
          <w:p w14:paraId="2AD8D3DD" w14:textId="660A1B54" w:rsidR="005279CA" w:rsidRPr="003B4C79"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B4C79">
              <w:rPr>
                <w:rFonts w:ascii="Browallia New" w:hAnsi="Browallia New" w:cs="Browallia New"/>
                <w:sz w:val="28"/>
                <w:szCs w:val="28"/>
                <w:cs/>
              </w:rPr>
              <w:t>ค่าใช้จ่ายจ่ายล่วงหน้า</w:t>
            </w:r>
          </w:p>
        </w:tc>
        <w:tc>
          <w:tcPr>
            <w:tcW w:w="1210" w:type="dxa"/>
            <w:tcBorders>
              <w:bottom w:val="single" w:sz="4" w:space="0" w:color="auto"/>
            </w:tcBorders>
          </w:tcPr>
          <w:p w14:paraId="5B4486D9" w14:textId="63CE33CC"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79CA">
              <w:rPr>
                <w:rFonts w:ascii="Browallia New" w:hAnsi="Browallia New" w:cs="Browallia New"/>
                <w:sz w:val="28"/>
                <w:szCs w:val="28"/>
              </w:rPr>
              <w:t xml:space="preserve"> </w:t>
            </w:r>
            <w:r w:rsidR="00052E7F" w:rsidRPr="00052E7F">
              <w:rPr>
                <w:rFonts w:ascii="Browallia New" w:hAnsi="Browallia New" w:cs="Browallia New"/>
                <w:sz w:val="28"/>
                <w:szCs w:val="28"/>
              </w:rPr>
              <w:t>84,644,158</w:t>
            </w:r>
          </w:p>
        </w:tc>
        <w:tc>
          <w:tcPr>
            <w:tcW w:w="236" w:type="dxa"/>
          </w:tcPr>
          <w:p w14:paraId="6EF60A32" w14:textId="77777777"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tcBorders>
              <w:bottom w:val="single" w:sz="4" w:space="0" w:color="auto"/>
            </w:tcBorders>
          </w:tcPr>
          <w:p w14:paraId="6FF2186C" w14:textId="5802C05D" w:rsidR="005279CA" w:rsidRPr="001A76D1" w:rsidRDefault="005279CA"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 xml:space="preserve"> 60,998,097 </w:t>
            </w:r>
          </w:p>
        </w:tc>
        <w:tc>
          <w:tcPr>
            <w:tcW w:w="236" w:type="dxa"/>
          </w:tcPr>
          <w:p w14:paraId="359FD59B" w14:textId="77777777" w:rsidR="005279CA" w:rsidRPr="001A76D1"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bottom w:val="single" w:sz="4" w:space="0" w:color="auto"/>
            </w:tcBorders>
          </w:tcPr>
          <w:p w14:paraId="4FD26437" w14:textId="4AC1DB9B" w:rsidR="005279CA" w:rsidRPr="001A76D1" w:rsidRDefault="00A061E0" w:rsidP="005279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7</w:t>
            </w:r>
            <w:r w:rsidR="00B130FE" w:rsidRPr="00B130FE">
              <w:rPr>
                <w:rFonts w:ascii="Browallia New" w:hAnsi="Browallia New" w:cs="Browallia New"/>
                <w:sz w:val="28"/>
                <w:szCs w:val="28"/>
              </w:rPr>
              <w:t>,</w:t>
            </w:r>
            <w:r w:rsidRPr="00A061E0">
              <w:rPr>
                <w:rFonts w:ascii="Browallia New" w:hAnsi="Browallia New" w:cs="Browallia New"/>
                <w:sz w:val="28"/>
                <w:szCs w:val="28"/>
              </w:rPr>
              <w:t>086</w:t>
            </w:r>
            <w:r w:rsidR="00B130FE" w:rsidRPr="00B130FE">
              <w:rPr>
                <w:rFonts w:ascii="Browallia New" w:hAnsi="Browallia New" w:cs="Browallia New"/>
                <w:sz w:val="28"/>
                <w:szCs w:val="28"/>
              </w:rPr>
              <w:t>,</w:t>
            </w:r>
            <w:r w:rsidRPr="00A061E0">
              <w:rPr>
                <w:rFonts w:ascii="Browallia New" w:hAnsi="Browallia New" w:cs="Browallia New"/>
                <w:sz w:val="28"/>
                <w:szCs w:val="28"/>
              </w:rPr>
              <w:t>85</w:t>
            </w:r>
            <w:r w:rsidR="00BE2852">
              <w:rPr>
                <w:rFonts w:ascii="Browallia New" w:hAnsi="Browallia New" w:cs="Browallia New"/>
                <w:sz w:val="28"/>
                <w:szCs w:val="28"/>
              </w:rPr>
              <w:t>8</w:t>
            </w:r>
          </w:p>
        </w:tc>
        <w:tc>
          <w:tcPr>
            <w:tcW w:w="236" w:type="dxa"/>
          </w:tcPr>
          <w:p w14:paraId="555B61B4" w14:textId="77777777" w:rsidR="005279CA" w:rsidRPr="001A76D1" w:rsidRDefault="005279CA" w:rsidP="0052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tcBorders>
              <w:bottom w:val="single" w:sz="4" w:space="0" w:color="auto"/>
            </w:tcBorders>
          </w:tcPr>
          <w:p w14:paraId="2DC01A6C" w14:textId="1C472C22" w:rsidR="005279CA" w:rsidRPr="00536968" w:rsidRDefault="005279CA" w:rsidP="005279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9,336,384</w:t>
            </w:r>
          </w:p>
        </w:tc>
      </w:tr>
      <w:tr w:rsidR="00536968" w:rsidRPr="00CC6ACA" w14:paraId="151E1283" w14:textId="77777777" w:rsidTr="00C81475">
        <w:trPr>
          <w:cantSplit/>
          <w:trHeight w:val="135"/>
        </w:trPr>
        <w:tc>
          <w:tcPr>
            <w:tcW w:w="3591" w:type="dxa"/>
            <w:vAlign w:val="bottom"/>
          </w:tcPr>
          <w:p w14:paraId="4A8633B0" w14:textId="5EDC5789" w:rsidR="00536968" w:rsidRPr="003B4C79" w:rsidRDefault="000F037E"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210" w:type="dxa"/>
            <w:tcBorders>
              <w:top w:val="single" w:sz="4" w:space="0" w:color="auto"/>
            </w:tcBorders>
          </w:tcPr>
          <w:p w14:paraId="1979B41E" w14:textId="3AAC6524" w:rsidR="00536968" w:rsidRPr="001A76D1" w:rsidRDefault="00052E7F" w:rsidP="0011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052E7F">
              <w:rPr>
                <w:rFonts w:ascii="Browallia New" w:hAnsi="Browallia New" w:cs="Browallia New"/>
                <w:sz w:val="28"/>
                <w:szCs w:val="28"/>
              </w:rPr>
              <w:t>557,705,744</w:t>
            </w:r>
          </w:p>
        </w:tc>
        <w:tc>
          <w:tcPr>
            <w:tcW w:w="236" w:type="dxa"/>
          </w:tcPr>
          <w:p w14:paraId="6CFF99D2" w14:textId="77777777" w:rsidR="00536968" w:rsidRPr="001A76D1" w:rsidRDefault="00536968"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tcBorders>
              <w:top w:val="single" w:sz="4" w:space="0" w:color="auto"/>
            </w:tcBorders>
            <w:vAlign w:val="bottom"/>
          </w:tcPr>
          <w:p w14:paraId="24BCEC9A" w14:textId="7C9AA5F2" w:rsidR="00536968" w:rsidRPr="001A76D1" w:rsidRDefault="00536968"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1A76D1">
              <w:rPr>
                <w:rFonts w:ascii="Browallia New" w:eastAsia="Arial Unicode MS" w:hAnsi="Browallia New" w:cs="Browallia New"/>
                <w:sz w:val="28"/>
                <w:szCs w:val="28"/>
                <w:lang w:val="en-GB"/>
              </w:rPr>
              <w:t>510,686,967</w:t>
            </w:r>
          </w:p>
        </w:tc>
        <w:tc>
          <w:tcPr>
            <w:tcW w:w="236" w:type="dxa"/>
          </w:tcPr>
          <w:p w14:paraId="7ECD8537" w14:textId="77777777" w:rsidR="00536968" w:rsidRPr="001A76D1" w:rsidRDefault="00536968"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top w:val="single" w:sz="4" w:space="0" w:color="auto"/>
            </w:tcBorders>
          </w:tcPr>
          <w:p w14:paraId="2D7C94CE" w14:textId="4B3E642D" w:rsidR="00536968" w:rsidRPr="001A76D1" w:rsidRDefault="00A061E0" w:rsidP="00C05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709</w:t>
            </w:r>
            <w:r w:rsidR="00C0556B" w:rsidRPr="00C0556B">
              <w:rPr>
                <w:rFonts w:ascii="Browallia New" w:hAnsi="Browallia New" w:cs="Browallia New"/>
                <w:sz w:val="28"/>
                <w:szCs w:val="28"/>
              </w:rPr>
              <w:t>,</w:t>
            </w:r>
            <w:r w:rsidRPr="00A061E0">
              <w:rPr>
                <w:rFonts w:ascii="Browallia New" w:hAnsi="Browallia New" w:cs="Browallia New"/>
                <w:sz w:val="28"/>
                <w:szCs w:val="28"/>
              </w:rPr>
              <w:t>831</w:t>
            </w:r>
            <w:r w:rsidR="00C0556B" w:rsidRPr="00C0556B">
              <w:rPr>
                <w:rFonts w:ascii="Browallia New" w:hAnsi="Browallia New" w:cs="Browallia New"/>
                <w:sz w:val="28"/>
                <w:szCs w:val="28"/>
              </w:rPr>
              <w:t>,</w:t>
            </w:r>
            <w:r w:rsidRPr="00A061E0">
              <w:rPr>
                <w:rFonts w:ascii="Browallia New" w:hAnsi="Browallia New" w:cs="Browallia New"/>
                <w:sz w:val="28"/>
                <w:szCs w:val="28"/>
              </w:rPr>
              <w:t>9</w:t>
            </w:r>
            <w:r w:rsidR="00D95AA4">
              <w:rPr>
                <w:rFonts w:ascii="Browallia New" w:hAnsi="Browallia New" w:cs="Browallia New"/>
                <w:sz w:val="28"/>
                <w:szCs w:val="28"/>
              </w:rPr>
              <w:t>70</w:t>
            </w:r>
          </w:p>
        </w:tc>
        <w:tc>
          <w:tcPr>
            <w:tcW w:w="236" w:type="dxa"/>
          </w:tcPr>
          <w:p w14:paraId="1F656633" w14:textId="77777777" w:rsidR="00536968" w:rsidRPr="001A76D1" w:rsidRDefault="00536968"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tcBorders>
              <w:top w:val="single" w:sz="4" w:space="0" w:color="auto"/>
            </w:tcBorders>
            <w:vAlign w:val="bottom"/>
          </w:tcPr>
          <w:p w14:paraId="100E7152" w14:textId="7174DEC1" w:rsidR="00536968" w:rsidRPr="00536968" w:rsidRDefault="00536968" w:rsidP="005369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536968">
              <w:rPr>
                <w:rFonts w:ascii="Browallia New" w:eastAsia="Arial Unicode MS" w:hAnsi="Browallia New" w:cs="Browallia New"/>
                <w:sz w:val="28"/>
                <w:szCs w:val="28"/>
                <w:lang w:val="en-GB"/>
              </w:rPr>
              <w:t>683,684,791</w:t>
            </w:r>
          </w:p>
        </w:tc>
      </w:tr>
      <w:tr w:rsidR="00536968" w:rsidRPr="00CC6ACA" w14:paraId="42EDC7BC" w14:textId="77777777" w:rsidTr="00C81475">
        <w:trPr>
          <w:cantSplit/>
          <w:trHeight w:val="135"/>
        </w:trPr>
        <w:tc>
          <w:tcPr>
            <w:tcW w:w="3591" w:type="dxa"/>
            <w:vAlign w:val="bottom"/>
          </w:tcPr>
          <w:p w14:paraId="4F2D63D1" w14:textId="36BEF9DE" w:rsidR="00536968" w:rsidRPr="003B4C79" w:rsidRDefault="00536968" w:rsidP="0067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2" w:hanging="602"/>
              <w:rPr>
                <w:rFonts w:ascii="Browallia New" w:hAnsi="Browallia New" w:cs="Browallia New"/>
                <w:sz w:val="28"/>
                <w:szCs w:val="28"/>
                <w:cs/>
              </w:rPr>
            </w:pPr>
            <w:r w:rsidRPr="00BC24F3">
              <w:rPr>
                <w:rFonts w:ascii="Browallia New" w:hAnsi="Browallia New" w:cs="Browallia New"/>
                <w:sz w:val="28"/>
                <w:szCs w:val="28"/>
                <w:u w:val="single"/>
                <w:cs/>
              </w:rPr>
              <w:t>หัก</w:t>
            </w:r>
            <w:r w:rsidRPr="006300D3">
              <w:rPr>
                <w:rFonts w:ascii="Browallia New" w:hAnsi="Browallia New" w:cs="Browallia New"/>
                <w:sz w:val="28"/>
                <w:szCs w:val="28"/>
                <w:cs/>
              </w:rPr>
              <w:t xml:space="preserve"> ค่าเผื่อผลขาดทุน</w:t>
            </w:r>
            <w:r w:rsidR="00677BC0">
              <w:rPr>
                <w:rFonts w:ascii="Browallia New" w:hAnsi="Browallia New" w:cs="Browallia New" w:hint="cs"/>
                <w:sz w:val="28"/>
                <w:szCs w:val="28"/>
                <w:cs/>
              </w:rPr>
              <w:t>ด้านเครดิต</w:t>
            </w:r>
            <w:r w:rsidRPr="006300D3">
              <w:rPr>
                <w:rFonts w:ascii="Browallia New" w:hAnsi="Browallia New" w:cs="Browallia New"/>
                <w:sz w:val="28"/>
                <w:szCs w:val="28"/>
                <w:cs/>
              </w:rPr>
              <w:t>ที่คาดว่า</w:t>
            </w:r>
            <w:r w:rsidR="00C81475">
              <w:rPr>
                <w:rFonts w:ascii="Browallia New" w:hAnsi="Browallia New" w:cs="Browallia New"/>
                <w:sz w:val="28"/>
                <w:szCs w:val="28"/>
                <w:cs/>
              </w:rPr>
              <w:br/>
            </w:r>
            <w:r w:rsidRPr="006300D3">
              <w:rPr>
                <w:rFonts w:ascii="Browallia New" w:hAnsi="Browallia New" w:cs="Browallia New"/>
                <w:sz w:val="28"/>
                <w:szCs w:val="28"/>
                <w:cs/>
              </w:rPr>
              <w:t>จะเกิดขึ้น</w:t>
            </w:r>
          </w:p>
        </w:tc>
        <w:tc>
          <w:tcPr>
            <w:tcW w:w="1210" w:type="dxa"/>
            <w:tcBorders>
              <w:bottom w:val="single" w:sz="4" w:space="0" w:color="auto"/>
            </w:tcBorders>
            <w:vAlign w:val="bottom"/>
          </w:tcPr>
          <w:p w14:paraId="1B5B1D99" w14:textId="12A925DD" w:rsidR="00536968" w:rsidRPr="001A76D1" w:rsidRDefault="0011666B" w:rsidP="00A073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11666B">
              <w:rPr>
                <w:rFonts w:ascii="Browallia New" w:hAnsi="Browallia New" w:cs="Browallia New"/>
                <w:sz w:val="28"/>
                <w:szCs w:val="28"/>
              </w:rPr>
              <w:t>(9,343,029)</w:t>
            </w:r>
          </w:p>
        </w:tc>
        <w:tc>
          <w:tcPr>
            <w:tcW w:w="236" w:type="dxa"/>
            <w:vAlign w:val="bottom"/>
          </w:tcPr>
          <w:p w14:paraId="118B33CD" w14:textId="77777777" w:rsidR="00536968" w:rsidRPr="001A76D1" w:rsidRDefault="00536968" w:rsidP="00A0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tcBorders>
              <w:bottom w:val="single" w:sz="4" w:space="0" w:color="auto"/>
            </w:tcBorders>
            <w:vAlign w:val="bottom"/>
          </w:tcPr>
          <w:p w14:paraId="244F0250" w14:textId="12D5D9C5" w:rsidR="00536968" w:rsidRPr="001A76D1" w:rsidRDefault="00536968" w:rsidP="00A0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A55F79">
              <w:rPr>
                <w:rFonts w:ascii="Browallia New" w:hAnsi="Browallia New" w:cs="Browallia New"/>
                <w:sz w:val="28"/>
                <w:szCs w:val="28"/>
              </w:rPr>
              <w:t>(9,274,241)</w:t>
            </w:r>
          </w:p>
        </w:tc>
        <w:tc>
          <w:tcPr>
            <w:tcW w:w="236" w:type="dxa"/>
            <w:vAlign w:val="bottom"/>
          </w:tcPr>
          <w:p w14:paraId="06186B71" w14:textId="77777777" w:rsidR="00536968" w:rsidRPr="001A76D1" w:rsidRDefault="00536968" w:rsidP="00A0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bottom w:val="single" w:sz="4" w:space="0" w:color="auto"/>
            </w:tcBorders>
            <w:vAlign w:val="bottom"/>
          </w:tcPr>
          <w:p w14:paraId="71DE8040" w14:textId="19D7BC02" w:rsidR="00536968" w:rsidRPr="001A76D1" w:rsidRDefault="00C0556B" w:rsidP="00A073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C0556B">
              <w:rPr>
                <w:rFonts w:ascii="Browallia New" w:hAnsi="Browallia New" w:cs="Browallia New"/>
                <w:sz w:val="28"/>
                <w:szCs w:val="28"/>
                <w:cs/>
              </w:rPr>
              <w:t>(</w:t>
            </w:r>
            <w:r w:rsidR="00A061E0" w:rsidRPr="00A061E0">
              <w:rPr>
                <w:rFonts w:ascii="Browallia New" w:hAnsi="Browallia New" w:cs="Browallia New"/>
                <w:sz w:val="28"/>
                <w:szCs w:val="28"/>
              </w:rPr>
              <w:t>2</w:t>
            </w:r>
            <w:r w:rsidRPr="00C0556B">
              <w:rPr>
                <w:rFonts w:ascii="Browallia New" w:hAnsi="Browallia New" w:cs="Browallia New"/>
                <w:sz w:val="28"/>
                <w:szCs w:val="28"/>
              </w:rPr>
              <w:t>,</w:t>
            </w:r>
            <w:r w:rsidR="00A061E0" w:rsidRPr="00A061E0">
              <w:rPr>
                <w:rFonts w:ascii="Browallia New" w:hAnsi="Browallia New" w:cs="Browallia New"/>
                <w:sz w:val="28"/>
                <w:szCs w:val="28"/>
              </w:rPr>
              <w:t>489</w:t>
            </w:r>
            <w:r w:rsidRPr="00C0556B">
              <w:rPr>
                <w:rFonts w:ascii="Browallia New" w:hAnsi="Browallia New" w:cs="Browallia New"/>
                <w:sz w:val="28"/>
                <w:szCs w:val="28"/>
              </w:rPr>
              <w:t>,</w:t>
            </w:r>
            <w:r w:rsidR="00A061E0" w:rsidRPr="00A061E0">
              <w:rPr>
                <w:rFonts w:ascii="Browallia New" w:hAnsi="Browallia New" w:cs="Browallia New"/>
                <w:sz w:val="28"/>
                <w:szCs w:val="28"/>
              </w:rPr>
              <w:t>884</w:t>
            </w:r>
            <w:r w:rsidRPr="00C0556B">
              <w:rPr>
                <w:rFonts w:ascii="Browallia New" w:hAnsi="Browallia New" w:cs="Browallia New"/>
                <w:sz w:val="28"/>
                <w:szCs w:val="28"/>
                <w:cs/>
              </w:rPr>
              <w:t>)</w:t>
            </w:r>
          </w:p>
        </w:tc>
        <w:tc>
          <w:tcPr>
            <w:tcW w:w="236" w:type="dxa"/>
            <w:vAlign w:val="bottom"/>
          </w:tcPr>
          <w:p w14:paraId="7FEB0BE9" w14:textId="77777777" w:rsidR="00536968" w:rsidRPr="001A76D1" w:rsidRDefault="00536968" w:rsidP="00A0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tcBorders>
              <w:bottom w:val="single" w:sz="4" w:space="0" w:color="auto"/>
            </w:tcBorders>
            <w:vAlign w:val="bottom"/>
          </w:tcPr>
          <w:p w14:paraId="7734E2CD" w14:textId="4ABDC97D" w:rsidR="00536968" w:rsidRPr="001A76D1" w:rsidRDefault="002616FB" w:rsidP="00A073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616FB">
              <w:rPr>
                <w:rFonts w:ascii="Browallia New" w:hAnsi="Browallia New" w:cs="Browallia New"/>
                <w:sz w:val="28"/>
                <w:szCs w:val="28"/>
                <w:lang w:val="en-GB"/>
              </w:rPr>
              <w:t>(2,490,118)</w:t>
            </w:r>
          </w:p>
        </w:tc>
      </w:tr>
      <w:tr w:rsidR="00536968" w:rsidRPr="00CC6ACA" w14:paraId="77FECCB1" w14:textId="77777777" w:rsidTr="00C81475">
        <w:trPr>
          <w:cantSplit/>
          <w:trHeight w:val="135"/>
        </w:trPr>
        <w:tc>
          <w:tcPr>
            <w:tcW w:w="3591" w:type="dxa"/>
            <w:vAlign w:val="bottom"/>
          </w:tcPr>
          <w:p w14:paraId="3F0775C4" w14:textId="2A6E97AA" w:rsidR="00536968" w:rsidRPr="003B4C79" w:rsidRDefault="000F037E"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สุทธิ</w:t>
            </w:r>
          </w:p>
        </w:tc>
        <w:tc>
          <w:tcPr>
            <w:tcW w:w="1210" w:type="dxa"/>
            <w:tcBorders>
              <w:top w:val="single" w:sz="4" w:space="0" w:color="auto"/>
              <w:bottom w:val="single" w:sz="12" w:space="0" w:color="auto"/>
            </w:tcBorders>
          </w:tcPr>
          <w:p w14:paraId="1C3DBC98" w14:textId="7797AA25" w:rsidR="00536968" w:rsidRPr="001A76D1" w:rsidRDefault="00424C97" w:rsidP="001166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424C97">
              <w:rPr>
                <w:rFonts w:ascii="Browallia New" w:hAnsi="Browallia New" w:cs="Browallia New"/>
                <w:sz w:val="28"/>
                <w:szCs w:val="28"/>
              </w:rPr>
              <w:t>548,362,715</w:t>
            </w:r>
          </w:p>
        </w:tc>
        <w:tc>
          <w:tcPr>
            <w:tcW w:w="236" w:type="dxa"/>
          </w:tcPr>
          <w:p w14:paraId="0778C546" w14:textId="77777777" w:rsidR="00536968" w:rsidRPr="001A76D1" w:rsidRDefault="00536968"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3F34CECB" w14:textId="53AB1A18" w:rsidR="00536968" w:rsidRPr="001A76D1" w:rsidRDefault="00536968" w:rsidP="0011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D52C82">
              <w:rPr>
                <w:rFonts w:ascii="Browallia New" w:hAnsi="Browallia New" w:cs="Browallia New"/>
                <w:sz w:val="28"/>
                <w:szCs w:val="28"/>
              </w:rPr>
              <w:t>501,412,726</w:t>
            </w:r>
          </w:p>
        </w:tc>
        <w:tc>
          <w:tcPr>
            <w:tcW w:w="236" w:type="dxa"/>
          </w:tcPr>
          <w:p w14:paraId="67EE1CB5" w14:textId="77777777" w:rsidR="00536968" w:rsidRPr="001A76D1" w:rsidRDefault="00536968"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top w:val="single" w:sz="4" w:space="0" w:color="auto"/>
              <w:bottom w:val="single" w:sz="12" w:space="0" w:color="auto"/>
            </w:tcBorders>
          </w:tcPr>
          <w:p w14:paraId="34D0393A" w14:textId="52A79A00" w:rsidR="00536968" w:rsidRPr="001A76D1" w:rsidRDefault="00A061E0" w:rsidP="00C05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707</w:t>
            </w:r>
            <w:r w:rsidR="00C0556B" w:rsidRPr="00C0556B">
              <w:rPr>
                <w:rFonts w:ascii="Browallia New" w:hAnsi="Browallia New" w:cs="Browallia New"/>
                <w:sz w:val="28"/>
                <w:szCs w:val="28"/>
              </w:rPr>
              <w:t>,</w:t>
            </w:r>
            <w:r w:rsidRPr="00A061E0">
              <w:rPr>
                <w:rFonts w:ascii="Browallia New" w:hAnsi="Browallia New" w:cs="Browallia New"/>
                <w:sz w:val="28"/>
                <w:szCs w:val="28"/>
              </w:rPr>
              <w:t>342</w:t>
            </w:r>
            <w:r w:rsidR="00C0556B" w:rsidRPr="00C0556B">
              <w:rPr>
                <w:rFonts w:ascii="Browallia New" w:hAnsi="Browallia New" w:cs="Browallia New"/>
                <w:sz w:val="28"/>
                <w:szCs w:val="28"/>
              </w:rPr>
              <w:t>,</w:t>
            </w:r>
            <w:r w:rsidRPr="00A061E0">
              <w:rPr>
                <w:rFonts w:ascii="Browallia New" w:hAnsi="Browallia New" w:cs="Browallia New"/>
                <w:sz w:val="28"/>
                <w:szCs w:val="28"/>
              </w:rPr>
              <w:t>08</w:t>
            </w:r>
            <w:r w:rsidR="00BC1A88">
              <w:rPr>
                <w:rFonts w:ascii="Browallia New" w:hAnsi="Browallia New" w:cs="Browallia New"/>
                <w:sz w:val="28"/>
                <w:szCs w:val="28"/>
              </w:rPr>
              <w:t>6</w:t>
            </w:r>
          </w:p>
        </w:tc>
        <w:tc>
          <w:tcPr>
            <w:tcW w:w="236" w:type="dxa"/>
          </w:tcPr>
          <w:p w14:paraId="33302802" w14:textId="77777777" w:rsidR="00536968" w:rsidRPr="001A76D1" w:rsidRDefault="00536968" w:rsidP="00536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3" w:type="dxa"/>
            <w:tcBorders>
              <w:top w:val="single" w:sz="4" w:space="0" w:color="auto"/>
              <w:bottom w:val="single" w:sz="12" w:space="0" w:color="auto"/>
            </w:tcBorders>
            <w:vAlign w:val="bottom"/>
          </w:tcPr>
          <w:p w14:paraId="597BA892" w14:textId="5A392B42" w:rsidR="00536968" w:rsidRPr="001A76D1" w:rsidRDefault="007B690C" w:rsidP="005369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B690C">
              <w:rPr>
                <w:rFonts w:ascii="Browallia New" w:hAnsi="Browallia New" w:cs="Browallia New"/>
                <w:sz w:val="28"/>
                <w:szCs w:val="28"/>
                <w:lang w:val="en-GB"/>
              </w:rPr>
              <w:t>681,194,673</w:t>
            </w:r>
          </w:p>
        </w:tc>
      </w:tr>
    </w:tbl>
    <w:p w14:paraId="517584A8" w14:textId="77777777" w:rsidR="005C0F50" w:rsidRDefault="005C0F50" w:rsidP="009F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C4840DB" w14:textId="77777777" w:rsidR="0024096E" w:rsidRDefault="0024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4043ED66" w14:textId="1117774B" w:rsidR="009A5F92" w:rsidRDefault="00A7684E" w:rsidP="009F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A7684E">
        <w:rPr>
          <w:rFonts w:ascii="Browallia New" w:hAnsi="Browallia New" w:cs="Browallia New"/>
          <w:color w:val="000000" w:themeColor="text1"/>
          <w:sz w:val="28"/>
          <w:szCs w:val="28"/>
          <w:cs/>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r w:rsidRPr="00A7684E">
        <w:rPr>
          <w:rFonts w:ascii="Browallia New" w:hAnsi="Browallia New" w:cs="Browallia New"/>
          <w:color w:val="000000" w:themeColor="text1"/>
          <w:sz w:val="28"/>
          <w:szCs w:val="28"/>
        </w:rPr>
        <w:t xml:space="preserve"> </w:t>
      </w:r>
      <w:r w:rsidRPr="00A7684E">
        <w:rPr>
          <w:rFonts w:ascii="Browallia New" w:hAnsi="Browallia New" w:cs="Browallia New"/>
          <w:color w:val="000000" w:themeColor="text1"/>
          <w:sz w:val="28"/>
          <w:szCs w:val="28"/>
          <w:cs/>
        </w:rPr>
        <w:t xml:space="preserve">และวันที่ </w:t>
      </w:r>
      <w:r w:rsidRPr="00A7684E">
        <w:rPr>
          <w:rFonts w:ascii="Browallia New" w:hAnsi="Browallia New" w:cs="Browallia New"/>
          <w:color w:val="000000" w:themeColor="text1"/>
          <w:sz w:val="28"/>
          <w:szCs w:val="28"/>
        </w:rPr>
        <w:t xml:space="preserve">31 </w:t>
      </w:r>
      <w:r w:rsidRPr="00A7684E">
        <w:rPr>
          <w:rFonts w:ascii="Browallia New" w:hAnsi="Browallia New" w:cs="Browallia New"/>
          <w:color w:val="000000" w:themeColor="text1"/>
          <w:sz w:val="28"/>
          <w:szCs w:val="28"/>
          <w:cs/>
        </w:rPr>
        <w:t xml:space="preserve">ธันวาคม </w:t>
      </w:r>
      <w:r w:rsidRPr="00A7684E">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r w:rsidRPr="00A7684E">
        <w:rPr>
          <w:rFonts w:ascii="Browallia New" w:hAnsi="Browallia New" w:cs="Browallia New"/>
          <w:color w:val="000000" w:themeColor="text1"/>
          <w:sz w:val="28"/>
          <w:szCs w:val="28"/>
        </w:rPr>
        <w:t xml:space="preserve"> </w:t>
      </w:r>
      <w:r w:rsidRPr="00A7684E">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44B10245" w14:textId="77777777" w:rsidR="0095377D" w:rsidRDefault="0095377D" w:rsidP="009F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43" w:type="dxa"/>
        <w:tblInd w:w="284" w:type="dxa"/>
        <w:tblLayout w:type="fixed"/>
        <w:tblLook w:val="0000" w:firstRow="0" w:lastRow="0" w:firstColumn="0" w:lastColumn="0" w:noHBand="0" w:noVBand="0"/>
      </w:tblPr>
      <w:tblGrid>
        <w:gridCol w:w="3593"/>
        <w:gridCol w:w="1210"/>
        <w:gridCol w:w="236"/>
        <w:gridCol w:w="1204"/>
        <w:gridCol w:w="6"/>
        <w:gridCol w:w="230"/>
        <w:gridCol w:w="6"/>
        <w:gridCol w:w="1210"/>
        <w:gridCol w:w="236"/>
        <w:gridCol w:w="1212"/>
      </w:tblGrid>
      <w:tr w:rsidR="00A7684E" w:rsidRPr="001011D1" w14:paraId="477AB58E" w14:textId="77777777" w:rsidTr="009F140C">
        <w:trPr>
          <w:cantSplit/>
          <w:tblHeader/>
        </w:trPr>
        <w:tc>
          <w:tcPr>
            <w:tcW w:w="3593" w:type="dxa"/>
          </w:tcPr>
          <w:p w14:paraId="49600D0A" w14:textId="77777777" w:rsidR="00A7684E" w:rsidRPr="001011D1" w:rsidRDefault="00A7684E" w:rsidP="009F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8"/>
                <w:szCs w:val="28"/>
              </w:rPr>
            </w:pPr>
          </w:p>
        </w:tc>
        <w:tc>
          <w:tcPr>
            <w:tcW w:w="5550" w:type="dxa"/>
            <w:gridSpan w:val="9"/>
          </w:tcPr>
          <w:p w14:paraId="04E1049D" w14:textId="00C66844"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1011D1">
              <w:rPr>
                <w:rFonts w:ascii="Browallia New" w:hAnsi="Browallia New" w:cs="Browallia New"/>
                <w:snapToGrid w:val="0"/>
                <w:sz w:val="28"/>
                <w:szCs w:val="28"/>
                <w:lang w:eastAsia="th-TH"/>
              </w:rPr>
              <w:t>(</w:t>
            </w:r>
            <w:proofErr w:type="gramStart"/>
            <w:r w:rsidRPr="001011D1">
              <w:rPr>
                <w:rFonts w:ascii="Browallia New" w:hAnsi="Browallia New" w:cs="Browallia New"/>
                <w:snapToGrid w:val="0"/>
                <w:sz w:val="28"/>
                <w:szCs w:val="28"/>
                <w:cs/>
                <w:lang w:eastAsia="th-TH"/>
              </w:rPr>
              <w:t>หน่วย</w:t>
            </w:r>
            <w:r w:rsidRPr="001011D1">
              <w:rPr>
                <w:rFonts w:ascii="Browallia New" w:hAnsi="Browallia New" w:cs="Browallia New"/>
                <w:snapToGrid w:val="0"/>
                <w:sz w:val="28"/>
                <w:szCs w:val="28"/>
                <w:lang w:eastAsia="th-TH"/>
              </w:rPr>
              <w:t xml:space="preserve"> :</w:t>
            </w:r>
            <w:proofErr w:type="gramEnd"/>
            <w:r w:rsidRPr="001011D1">
              <w:rPr>
                <w:rFonts w:ascii="Browallia New" w:hAnsi="Browallia New" w:cs="Browallia New"/>
                <w:snapToGrid w:val="0"/>
                <w:sz w:val="28"/>
                <w:szCs w:val="28"/>
                <w:lang w:eastAsia="th-TH"/>
              </w:rPr>
              <w:t xml:space="preserve"> </w:t>
            </w:r>
            <w:r w:rsidRPr="001011D1">
              <w:rPr>
                <w:rFonts w:ascii="Browallia New" w:hAnsi="Browallia New" w:cs="Browallia New"/>
                <w:snapToGrid w:val="0"/>
                <w:sz w:val="28"/>
                <w:szCs w:val="28"/>
                <w:cs/>
                <w:lang w:eastAsia="th-TH"/>
              </w:rPr>
              <w:t>บาท)</w:t>
            </w:r>
          </w:p>
        </w:tc>
      </w:tr>
      <w:tr w:rsidR="00A7684E" w:rsidRPr="001011D1" w14:paraId="17AE497D" w14:textId="77777777" w:rsidTr="009F140C">
        <w:trPr>
          <w:cantSplit/>
          <w:tblHeader/>
        </w:trPr>
        <w:tc>
          <w:tcPr>
            <w:tcW w:w="3593" w:type="dxa"/>
          </w:tcPr>
          <w:p w14:paraId="4993DD1B"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50" w:type="dxa"/>
            <w:gridSpan w:val="3"/>
            <w:tcBorders>
              <w:bottom w:val="single" w:sz="4" w:space="0" w:color="auto"/>
            </w:tcBorders>
          </w:tcPr>
          <w:p w14:paraId="48962A74" w14:textId="227C3696" w:rsidR="00A7684E" w:rsidRPr="001011D1" w:rsidRDefault="000B6DB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ข้อมูลทาง</w:t>
            </w:r>
            <w:r w:rsidR="00A7684E" w:rsidRPr="001011D1">
              <w:rPr>
                <w:rFonts w:ascii="Browallia New" w:hAnsi="Browallia New" w:cs="Browallia New"/>
                <w:sz w:val="28"/>
                <w:szCs w:val="28"/>
                <w:cs/>
              </w:rPr>
              <w:t>การเงินรวม</w:t>
            </w:r>
          </w:p>
        </w:tc>
        <w:tc>
          <w:tcPr>
            <w:tcW w:w="236" w:type="dxa"/>
            <w:gridSpan w:val="2"/>
          </w:tcPr>
          <w:p w14:paraId="43E76F38" w14:textId="77777777" w:rsidR="00A7684E" w:rsidRPr="001011D1" w:rsidRDefault="00A7684E" w:rsidP="008F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8"/>
                <w:szCs w:val="28"/>
              </w:rPr>
            </w:pPr>
          </w:p>
        </w:tc>
        <w:tc>
          <w:tcPr>
            <w:tcW w:w="2664" w:type="dxa"/>
            <w:gridSpan w:val="4"/>
            <w:tcBorders>
              <w:bottom w:val="single" w:sz="4" w:space="0" w:color="auto"/>
            </w:tcBorders>
          </w:tcPr>
          <w:p w14:paraId="20A29156" w14:textId="005716BA" w:rsidR="00A7684E" w:rsidRPr="001011D1" w:rsidRDefault="000B6DB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A7684E" w:rsidRPr="001011D1">
              <w:rPr>
                <w:rFonts w:ascii="Browallia New" w:hAnsi="Browallia New" w:cs="Browallia New"/>
                <w:sz w:val="28"/>
                <w:szCs w:val="28"/>
                <w:cs/>
              </w:rPr>
              <w:t>การเงินเฉพาะบริษัท</w:t>
            </w:r>
          </w:p>
        </w:tc>
      </w:tr>
      <w:tr w:rsidR="00A7684E" w:rsidRPr="001011D1" w14:paraId="2A6F2621" w14:textId="77777777" w:rsidTr="009F140C">
        <w:trPr>
          <w:cantSplit/>
          <w:tblHeader/>
        </w:trPr>
        <w:tc>
          <w:tcPr>
            <w:tcW w:w="3593" w:type="dxa"/>
          </w:tcPr>
          <w:p w14:paraId="1446118F" w14:textId="77777777" w:rsidR="00A7684E" w:rsidRPr="001011D1" w:rsidRDefault="00A7684E" w:rsidP="006E5A3C">
            <w:pPr>
              <w:pStyle w:val="a0"/>
              <w:tabs>
                <w:tab w:val="clear" w:pos="360"/>
                <w:tab w:val="clear" w:pos="720"/>
                <w:tab w:val="clear" w:pos="1080"/>
                <w:tab w:val="left" w:pos="540"/>
              </w:tabs>
              <w:rPr>
                <w:rFonts w:ascii="Browallia New" w:hAnsi="Browallia New" w:cs="Browallia New"/>
                <w:lang w:val="en-US"/>
              </w:rPr>
            </w:pPr>
          </w:p>
        </w:tc>
        <w:tc>
          <w:tcPr>
            <w:tcW w:w="1210" w:type="dxa"/>
            <w:tcBorders>
              <w:top w:val="single" w:sz="4" w:space="0" w:color="auto"/>
              <w:bottom w:val="single" w:sz="4" w:space="0" w:color="auto"/>
            </w:tcBorders>
            <w:vAlign w:val="bottom"/>
          </w:tcPr>
          <w:p w14:paraId="5F1C69EC"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eastAsia="SimSun" w:hAnsi="Browallia New" w:cs="Browallia New"/>
                <w:sz w:val="28"/>
                <w:szCs w:val="28"/>
                <w:lang w:val="en-GB"/>
              </w:rPr>
              <w:t>31</w:t>
            </w:r>
            <w:r w:rsidRPr="001011D1">
              <w:rPr>
                <w:rFonts w:ascii="Browallia New" w:eastAsia="SimSun" w:hAnsi="Browallia New" w:cs="Browallia New" w:hint="cs"/>
                <w:sz w:val="28"/>
                <w:szCs w:val="28"/>
                <w:cs/>
                <w:lang w:val="en-GB"/>
              </w:rPr>
              <w:t xml:space="preserve"> มีนาคม</w:t>
            </w:r>
            <w:r w:rsidRPr="001011D1">
              <w:rPr>
                <w:rFonts w:ascii="Browallia New" w:eastAsia="SimSun" w:hAnsi="Browallia New" w:cs="Browallia New"/>
                <w:sz w:val="28"/>
                <w:szCs w:val="28"/>
                <w:lang w:val="en-GB"/>
              </w:rPr>
              <w:br/>
            </w:r>
            <w:r w:rsidRPr="001011D1">
              <w:rPr>
                <w:rFonts w:ascii="Browallia New" w:eastAsia="SimSun" w:hAnsi="Browallia New" w:cs="Browallia New"/>
                <w:sz w:val="28"/>
                <w:szCs w:val="28"/>
              </w:rPr>
              <w:t>2567</w:t>
            </w:r>
          </w:p>
        </w:tc>
        <w:tc>
          <w:tcPr>
            <w:tcW w:w="236" w:type="dxa"/>
            <w:tcBorders>
              <w:top w:val="single" w:sz="4" w:space="0" w:color="auto"/>
            </w:tcBorders>
            <w:vAlign w:val="bottom"/>
          </w:tcPr>
          <w:p w14:paraId="60186DCE"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p>
        </w:tc>
        <w:tc>
          <w:tcPr>
            <w:tcW w:w="1210" w:type="dxa"/>
            <w:gridSpan w:val="2"/>
            <w:tcBorders>
              <w:top w:val="single" w:sz="4" w:space="0" w:color="auto"/>
              <w:bottom w:val="single" w:sz="4" w:space="0" w:color="auto"/>
            </w:tcBorders>
            <w:vAlign w:val="bottom"/>
          </w:tcPr>
          <w:p w14:paraId="24396755"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hAnsi="Browallia New" w:cs="Browallia New"/>
                <w:sz w:val="28"/>
                <w:szCs w:val="28"/>
                <w:lang w:val="en-GB"/>
              </w:rPr>
              <w:t>31</w:t>
            </w:r>
            <w:r w:rsidRPr="001011D1">
              <w:rPr>
                <w:rFonts w:ascii="Browallia New" w:hAnsi="Browallia New" w:cs="Browallia New"/>
                <w:sz w:val="28"/>
                <w:szCs w:val="28"/>
                <w:cs/>
              </w:rPr>
              <w:t xml:space="preserve"> ธันวาคม </w:t>
            </w:r>
            <w:r w:rsidRPr="001011D1">
              <w:rPr>
                <w:rFonts w:ascii="Browallia New" w:hAnsi="Browallia New" w:cs="Browallia New"/>
                <w:sz w:val="28"/>
                <w:szCs w:val="28"/>
                <w:lang w:val="en-GB"/>
              </w:rPr>
              <w:t>2566</w:t>
            </w:r>
          </w:p>
        </w:tc>
        <w:tc>
          <w:tcPr>
            <w:tcW w:w="236" w:type="dxa"/>
            <w:gridSpan w:val="2"/>
            <w:vAlign w:val="bottom"/>
          </w:tcPr>
          <w:p w14:paraId="493DE625"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p>
        </w:tc>
        <w:tc>
          <w:tcPr>
            <w:tcW w:w="1210" w:type="dxa"/>
            <w:tcBorders>
              <w:bottom w:val="single" w:sz="4" w:space="0" w:color="auto"/>
            </w:tcBorders>
            <w:vAlign w:val="bottom"/>
          </w:tcPr>
          <w:p w14:paraId="66B2F11B"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lang w:val="en-GB"/>
              </w:rPr>
            </w:pPr>
            <w:r w:rsidRPr="001011D1">
              <w:rPr>
                <w:rFonts w:ascii="Browallia New" w:eastAsia="SimSun" w:hAnsi="Browallia New" w:cs="Browallia New"/>
                <w:sz w:val="28"/>
                <w:szCs w:val="28"/>
                <w:lang w:val="en-GB"/>
              </w:rPr>
              <w:t>31</w:t>
            </w:r>
            <w:r w:rsidRPr="001011D1">
              <w:rPr>
                <w:rFonts w:ascii="Browallia New" w:eastAsia="SimSun" w:hAnsi="Browallia New" w:cs="Browallia New" w:hint="cs"/>
                <w:sz w:val="28"/>
                <w:szCs w:val="28"/>
                <w:cs/>
                <w:lang w:val="en-GB"/>
              </w:rPr>
              <w:t xml:space="preserve"> มีนาคม</w:t>
            </w:r>
            <w:r w:rsidRPr="001011D1">
              <w:rPr>
                <w:rFonts w:ascii="Browallia New" w:eastAsia="SimSun" w:hAnsi="Browallia New" w:cs="Browallia New"/>
                <w:sz w:val="28"/>
                <w:szCs w:val="28"/>
              </w:rPr>
              <w:t>2567</w:t>
            </w:r>
          </w:p>
        </w:tc>
        <w:tc>
          <w:tcPr>
            <w:tcW w:w="236" w:type="dxa"/>
            <w:tcBorders>
              <w:top w:val="single" w:sz="4" w:space="0" w:color="auto"/>
            </w:tcBorders>
            <w:vAlign w:val="bottom"/>
          </w:tcPr>
          <w:p w14:paraId="79D88693"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p>
        </w:tc>
        <w:tc>
          <w:tcPr>
            <w:tcW w:w="1212" w:type="dxa"/>
            <w:tcBorders>
              <w:top w:val="single" w:sz="4" w:space="0" w:color="auto"/>
              <w:bottom w:val="single" w:sz="4" w:space="0" w:color="auto"/>
            </w:tcBorders>
            <w:vAlign w:val="bottom"/>
          </w:tcPr>
          <w:p w14:paraId="02AFB994" w14:textId="77777777" w:rsidR="00A7684E" w:rsidRPr="001011D1" w:rsidRDefault="00A7684E"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hAnsi="Browallia New" w:cs="Browallia New"/>
                <w:sz w:val="28"/>
                <w:szCs w:val="28"/>
                <w:lang w:val="en-GB"/>
              </w:rPr>
              <w:t>31</w:t>
            </w:r>
            <w:r w:rsidRPr="001011D1">
              <w:rPr>
                <w:rFonts w:ascii="Browallia New" w:hAnsi="Browallia New" w:cs="Browallia New"/>
                <w:sz w:val="28"/>
                <w:szCs w:val="28"/>
                <w:cs/>
              </w:rPr>
              <w:t xml:space="preserve"> ธันวาคม </w:t>
            </w:r>
            <w:r w:rsidRPr="001011D1">
              <w:rPr>
                <w:rFonts w:ascii="Browallia New" w:hAnsi="Browallia New" w:cs="Browallia New"/>
                <w:sz w:val="28"/>
                <w:szCs w:val="28"/>
                <w:lang w:val="en-GB"/>
              </w:rPr>
              <w:t>2566</w:t>
            </w:r>
          </w:p>
        </w:tc>
      </w:tr>
      <w:tr w:rsidR="00A7684E" w:rsidRPr="001011D1" w14:paraId="6C5B37A6" w14:textId="77777777" w:rsidTr="009F140C">
        <w:trPr>
          <w:cantSplit/>
        </w:trPr>
        <w:tc>
          <w:tcPr>
            <w:tcW w:w="3593" w:type="dxa"/>
            <w:vAlign w:val="bottom"/>
          </w:tcPr>
          <w:p w14:paraId="05167EC9"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10" w:type="dxa"/>
            <w:vAlign w:val="bottom"/>
          </w:tcPr>
          <w:p w14:paraId="4B0A9160"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F77FE18"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10" w:type="dxa"/>
            <w:gridSpan w:val="2"/>
            <w:vAlign w:val="bottom"/>
          </w:tcPr>
          <w:p w14:paraId="695BBFF9"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gridSpan w:val="2"/>
          </w:tcPr>
          <w:p w14:paraId="7FE0AAF7"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10" w:type="dxa"/>
          </w:tcPr>
          <w:p w14:paraId="690BBB11"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02146667"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12" w:type="dxa"/>
          </w:tcPr>
          <w:p w14:paraId="63A92E1F" w14:textId="77777777" w:rsidR="00A7684E" w:rsidRPr="001011D1" w:rsidRDefault="00A7684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11B7" w:rsidRPr="001011D1" w14:paraId="4D1B1279" w14:textId="77777777" w:rsidTr="009F140C">
        <w:trPr>
          <w:cantSplit/>
        </w:trPr>
        <w:tc>
          <w:tcPr>
            <w:tcW w:w="3593" w:type="dxa"/>
            <w:vAlign w:val="bottom"/>
          </w:tcPr>
          <w:p w14:paraId="0272CABA" w14:textId="186D3406"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b/>
                <w:bCs/>
                <w:sz w:val="28"/>
                <w:szCs w:val="28"/>
                <w:cs/>
              </w:rPr>
              <w:t>กิจการอื่น</w:t>
            </w:r>
          </w:p>
        </w:tc>
        <w:tc>
          <w:tcPr>
            <w:tcW w:w="1210" w:type="dxa"/>
            <w:vAlign w:val="bottom"/>
          </w:tcPr>
          <w:p w14:paraId="08D7F8F2" w14:textId="77777777"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6076184F" w14:textId="77777777"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8"/>
                <w:szCs w:val="28"/>
                <w:u w:val="single"/>
              </w:rPr>
            </w:pPr>
          </w:p>
        </w:tc>
        <w:tc>
          <w:tcPr>
            <w:tcW w:w="1210" w:type="dxa"/>
            <w:gridSpan w:val="2"/>
            <w:vAlign w:val="bottom"/>
          </w:tcPr>
          <w:p w14:paraId="2D8F689B" w14:textId="582377BD"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gridSpan w:val="2"/>
          </w:tcPr>
          <w:p w14:paraId="71ACCBA9" w14:textId="77777777"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0D0E0BEF" w14:textId="77777777"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236" w:type="dxa"/>
          </w:tcPr>
          <w:p w14:paraId="6EEC74E9" w14:textId="77777777"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004E0B7B" w14:textId="5E254DB8" w:rsidR="003111B7" w:rsidRPr="001011D1" w:rsidRDefault="003111B7" w:rsidP="0031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r>
      <w:tr w:rsidR="006B3B7C" w:rsidRPr="001011D1" w14:paraId="340A01C0" w14:textId="77777777" w:rsidTr="009F140C">
        <w:trPr>
          <w:cantSplit/>
          <w:trHeight w:val="135"/>
        </w:trPr>
        <w:tc>
          <w:tcPr>
            <w:tcW w:w="3593" w:type="dxa"/>
            <w:vAlign w:val="bottom"/>
          </w:tcPr>
          <w:p w14:paraId="22A08CEB" w14:textId="30718C7F" w:rsidR="006B3B7C" w:rsidRPr="001011D1"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lang w:val="en-GB"/>
              </w:rPr>
              <w:t>ยังไม่ถึงกำหนดชำระ</w:t>
            </w:r>
          </w:p>
        </w:tc>
        <w:tc>
          <w:tcPr>
            <w:tcW w:w="1210" w:type="dxa"/>
          </w:tcPr>
          <w:p w14:paraId="044AD6E3" w14:textId="3CD20F0D" w:rsidR="006B3B7C" w:rsidRPr="006B3B7C" w:rsidRDefault="00355EC7"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55EC7">
              <w:rPr>
                <w:rFonts w:ascii="Browallia New" w:hAnsi="Browallia New" w:cs="Browallia New"/>
                <w:sz w:val="28"/>
                <w:szCs w:val="28"/>
              </w:rPr>
              <w:t>222,195,404</w:t>
            </w:r>
          </w:p>
        </w:tc>
        <w:tc>
          <w:tcPr>
            <w:tcW w:w="236" w:type="dxa"/>
          </w:tcPr>
          <w:p w14:paraId="462268D4"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vAlign w:val="bottom"/>
          </w:tcPr>
          <w:p w14:paraId="311C66DB" w14:textId="4871122C"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203,356,664</w:t>
            </w:r>
          </w:p>
        </w:tc>
        <w:tc>
          <w:tcPr>
            <w:tcW w:w="236" w:type="dxa"/>
            <w:gridSpan w:val="2"/>
          </w:tcPr>
          <w:p w14:paraId="29A2B13B"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6175FDD2" w14:textId="4B662B64" w:rsidR="006B3B7C" w:rsidRPr="006B3B7C" w:rsidRDefault="003346CE"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346CE">
              <w:rPr>
                <w:rFonts w:ascii="Browallia New" w:hAnsi="Browallia New" w:cs="Browallia New"/>
                <w:sz w:val="28"/>
                <w:szCs w:val="28"/>
              </w:rPr>
              <w:t>356,217</w:t>
            </w:r>
          </w:p>
        </w:tc>
        <w:tc>
          <w:tcPr>
            <w:tcW w:w="236" w:type="dxa"/>
          </w:tcPr>
          <w:p w14:paraId="069755E2"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76C6647D" w14:textId="4CE6506A" w:rsidR="006B3B7C" w:rsidRPr="006B3B7C" w:rsidRDefault="006B3B7C"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4,783,608</w:t>
            </w:r>
          </w:p>
        </w:tc>
      </w:tr>
      <w:tr w:rsidR="006B3B7C" w:rsidRPr="001011D1" w14:paraId="0DA736D0" w14:textId="77777777" w:rsidTr="009F140C">
        <w:trPr>
          <w:cantSplit/>
          <w:trHeight w:val="135"/>
        </w:trPr>
        <w:tc>
          <w:tcPr>
            <w:tcW w:w="3593" w:type="dxa"/>
            <w:vAlign w:val="bottom"/>
          </w:tcPr>
          <w:p w14:paraId="7EF203C7" w14:textId="0F27A51A" w:rsidR="006B3B7C" w:rsidRPr="001011D1"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rPr>
              <w:t>เกินกว่าที่กำหนดเวลาชำระหนี้</w:t>
            </w:r>
          </w:p>
        </w:tc>
        <w:tc>
          <w:tcPr>
            <w:tcW w:w="1210" w:type="dxa"/>
          </w:tcPr>
          <w:p w14:paraId="2587F21D" w14:textId="77777777" w:rsidR="006B3B7C" w:rsidRPr="006B3B7C" w:rsidRDefault="006B3B7C"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6B601015"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vAlign w:val="bottom"/>
          </w:tcPr>
          <w:p w14:paraId="5F55F5C1" w14:textId="305A0B90"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p>
        </w:tc>
        <w:tc>
          <w:tcPr>
            <w:tcW w:w="236" w:type="dxa"/>
            <w:gridSpan w:val="2"/>
          </w:tcPr>
          <w:p w14:paraId="7FC1DE54"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4B7B27F6" w14:textId="77777777" w:rsidR="006B3B7C" w:rsidRPr="006B3B7C" w:rsidRDefault="006B3B7C"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4EB8F47D" w14:textId="77777777" w:rsidR="006B3B7C" w:rsidRPr="006B3B7C" w:rsidRDefault="006B3B7C" w:rsidP="006B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28883D5F" w14:textId="29049878" w:rsidR="006B3B7C" w:rsidRPr="006B3B7C" w:rsidRDefault="006B3B7C" w:rsidP="006B3B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p>
        </w:tc>
      </w:tr>
      <w:tr w:rsidR="003346CE" w:rsidRPr="001011D1" w14:paraId="73F59520" w14:textId="77777777" w:rsidTr="009F140C">
        <w:trPr>
          <w:cantSplit/>
          <w:trHeight w:val="135"/>
        </w:trPr>
        <w:tc>
          <w:tcPr>
            <w:tcW w:w="3593" w:type="dxa"/>
            <w:vAlign w:val="bottom"/>
          </w:tcPr>
          <w:p w14:paraId="62EE801C" w14:textId="1C4C962A" w:rsidR="003346CE" w:rsidRPr="001011D1"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rPr>
              <w:t xml:space="preserve">   </w:t>
            </w:r>
            <w:r w:rsidR="00742A34">
              <w:rPr>
                <w:rFonts w:ascii="Browallia New" w:hAnsi="Browallia New" w:cs="Browallia New" w:hint="cs"/>
                <w:sz w:val="28"/>
                <w:szCs w:val="28"/>
                <w:cs/>
              </w:rPr>
              <w:t xml:space="preserve">  </w:t>
            </w:r>
            <w:r w:rsidRPr="001011D1">
              <w:rPr>
                <w:rFonts w:ascii="Browallia New" w:hAnsi="Browallia New" w:cs="Browallia New"/>
                <w:sz w:val="28"/>
                <w:szCs w:val="28"/>
                <w:cs/>
              </w:rPr>
              <w:t xml:space="preserve">น้อยกว่า </w:t>
            </w:r>
            <w:r w:rsidRPr="001011D1">
              <w:rPr>
                <w:rFonts w:ascii="Browallia New" w:hAnsi="Browallia New" w:cs="Browallia New"/>
                <w:sz w:val="28"/>
                <w:szCs w:val="28"/>
                <w:lang w:val="en-GB"/>
              </w:rPr>
              <w:t>3</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10" w:type="dxa"/>
          </w:tcPr>
          <w:p w14:paraId="72B59500" w14:textId="3094EA4A"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115,310,110 </w:t>
            </w:r>
          </w:p>
        </w:tc>
        <w:tc>
          <w:tcPr>
            <w:tcW w:w="236" w:type="dxa"/>
          </w:tcPr>
          <w:p w14:paraId="3B22113E"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vAlign w:val="bottom"/>
          </w:tcPr>
          <w:p w14:paraId="24FC5543" w14:textId="34D2F6A8"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99,301,905</w:t>
            </w:r>
          </w:p>
        </w:tc>
        <w:tc>
          <w:tcPr>
            <w:tcW w:w="236" w:type="dxa"/>
            <w:gridSpan w:val="2"/>
          </w:tcPr>
          <w:p w14:paraId="7F5FA7BA"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13B29A36" w14:textId="735D3353"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4,153,874 </w:t>
            </w:r>
          </w:p>
        </w:tc>
        <w:tc>
          <w:tcPr>
            <w:tcW w:w="236" w:type="dxa"/>
          </w:tcPr>
          <w:p w14:paraId="45D2C509"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41DDC5AF" w14:textId="3AA7C528"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7,529,854</w:t>
            </w:r>
          </w:p>
        </w:tc>
      </w:tr>
      <w:tr w:rsidR="003346CE" w:rsidRPr="001011D1" w14:paraId="23BAB50A" w14:textId="77777777" w:rsidTr="009F140C">
        <w:trPr>
          <w:cantSplit/>
          <w:trHeight w:val="135"/>
        </w:trPr>
        <w:tc>
          <w:tcPr>
            <w:tcW w:w="3593" w:type="dxa"/>
            <w:vAlign w:val="bottom"/>
          </w:tcPr>
          <w:p w14:paraId="2F66E290" w14:textId="3415ABCA" w:rsidR="003346CE" w:rsidRPr="001011D1"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1011D1">
              <w:rPr>
                <w:rFonts w:ascii="Browallia New" w:hAnsi="Browallia New" w:cs="Browallia New"/>
                <w:sz w:val="28"/>
                <w:szCs w:val="28"/>
                <w:cs/>
              </w:rPr>
              <w:t xml:space="preserve">   </w:t>
            </w:r>
            <w:r w:rsidR="00742A34">
              <w:rPr>
                <w:rFonts w:ascii="Browallia New" w:hAnsi="Browallia New" w:cs="Browallia New" w:hint="cs"/>
                <w:sz w:val="28"/>
                <w:szCs w:val="28"/>
                <w:cs/>
              </w:rPr>
              <w:t xml:space="preserve">  </w:t>
            </w:r>
            <w:r w:rsidRPr="001011D1">
              <w:rPr>
                <w:rFonts w:ascii="Browallia New" w:hAnsi="Browallia New" w:cs="Browallia New"/>
                <w:sz w:val="28"/>
                <w:szCs w:val="28"/>
                <w:lang w:val="en-GB"/>
              </w:rPr>
              <w:t>3</w:t>
            </w:r>
            <w:r w:rsidRPr="001011D1">
              <w:rPr>
                <w:rFonts w:ascii="Browallia New" w:hAnsi="Browallia New" w:cs="Browallia New"/>
                <w:sz w:val="28"/>
                <w:szCs w:val="28"/>
              </w:rPr>
              <w:t xml:space="preserve"> - </w:t>
            </w:r>
            <w:r w:rsidRPr="001011D1">
              <w:rPr>
                <w:rFonts w:ascii="Browallia New" w:hAnsi="Browallia New" w:cs="Browallia New"/>
                <w:sz w:val="28"/>
                <w:szCs w:val="28"/>
                <w:lang w:val="en-GB"/>
              </w:rPr>
              <w:t>6</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10" w:type="dxa"/>
          </w:tcPr>
          <w:p w14:paraId="190E848F" w14:textId="559396F4"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3,746,93</w:t>
            </w:r>
            <w:r w:rsidR="00B6544D">
              <w:rPr>
                <w:rFonts w:ascii="Browallia New" w:eastAsia="Arial Unicode MS" w:hAnsi="Browallia New" w:cs="Browallia New"/>
                <w:sz w:val="28"/>
                <w:szCs w:val="28"/>
                <w:lang w:val="en-GB"/>
              </w:rPr>
              <w:t>4</w:t>
            </w:r>
            <w:r w:rsidRPr="003346CE">
              <w:rPr>
                <w:rFonts w:ascii="Browallia New" w:eastAsia="Arial Unicode MS" w:hAnsi="Browallia New" w:cs="Browallia New"/>
                <w:sz w:val="28"/>
                <w:szCs w:val="28"/>
                <w:lang w:val="en-GB"/>
              </w:rPr>
              <w:t xml:space="preserve"> </w:t>
            </w:r>
          </w:p>
        </w:tc>
        <w:tc>
          <w:tcPr>
            <w:tcW w:w="236" w:type="dxa"/>
          </w:tcPr>
          <w:p w14:paraId="5D00180C"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vAlign w:val="bottom"/>
          </w:tcPr>
          <w:p w14:paraId="67A763BE" w14:textId="1C4D4840"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3,083,952</w:t>
            </w:r>
          </w:p>
        </w:tc>
        <w:tc>
          <w:tcPr>
            <w:tcW w:w="236" w:type="dxa"/>
            <w:gridSpan w:val="2"/>
          </w:tcPr>
          <w:p w14:paraId="1BAA52A2"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7030C5D3" w14:textId="5986FBA0"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1,125,723 </w:t>
            </w:r>
          </w:p>
        </w:tc>
        <w:tc>
          <w:tcPr>
            <w:tcW w:w="236" w:type="dxa"/>
          </w:tcPr>
          <w:p w14:paraId="1A22199B"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293CFCCB" w14:textId="5143506B"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1,125,723</w:t>
            </w:r>
          </w:p>
        </w:tc>
      </w:tr>
      <w:tr w:rsidR="003346CE" w:rsidRPr="001011D1" w14:paraId="7D471695" w14:textId="77777777" w:rsidTr="009F140C">
        <w:trPr>
          <w:cantSplit/>
          <w:trHeight w:val="135"/>
        </w:trPr>
        <w:tc>
          <w:tcPr>
            <w:tcW w:w="3593" w:type="dxa"/>
            <w:vAlign w:val="bottom"/>
          </w:tcPr>
          <w:p w14:paraId="4CC00A70" w14:textId="5A56B9F9" w:rsidR="003346CE" w:rsidRPr="001011D1"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1011D1">
              <w:rPr>
                <w:rFonts w:ascii="Browallia New" w:hAnsi="Browallia New" w:cs="Browallia New"/>
                <w:sz w:val="28"/>
                <w:szCs w:val="28"/>
                <w:lang w:val="en-GB"/>
              </w:rPr>
              <w:t xml:space="preserve">   </w:t>
            </w:r>
            <w:r w:rsidR="00742A34">
              <w:rPr>
                <w:rFonts w:ascii="Browallia New" w:hAnsi="Browallia New" w:cs="Browallia New" w:hint="cs"/>
                <w:sz w:val="28"/>
                <w:szCs w:val="28"/>
                <w:cs/>
                <w:lang w:val="en-GB"/>
              </w:rPr>
              <w:t xml:space="preserve">  </w:t>
            </w:r>
            <w:r w:rsidRPr="001011D1">
              <w:rPr>
                <w:rFonts w:ascii="Browallia New" w:hAnsi="Browallia New" w:cs="Browallia New"/>
                <w:sz w:val="28"/>
                <w:szCs w:val="28"/>
                <w:lang w:val="en-GB"/>
              </w:rPr>
              <w:t>6</w:t>
            </w:r>
            <w:r w:rsidRPr="001011D1">
              <w:rPr>
                <w:rFonts w:ascii="Browallia New" w:hAnsi="Browallia New" w:cs="Browallia New"/>
                <w:sz w:val="28"/>
                <w:szCs w:val="28"/>
              </w:rPr>
              <w:t xml:space="preserve"> - </w:t>
            </w:r>
            <w:r w:rsidRPr="001011D1">
              <w:rPr>
                <w:rFonts w:ascii="Browallia New" w:hAnsi="Browallia New" w:cs="Browallia New"/>
                <w:sz w:val="28"/>
                <w:szCs w:val="28"/>
                <w:lang w:val="en-GB"/>
              </w:rPr>
              <w:t>12</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10" w:type="dxa"/>
          </w:tcPr>
          <w:p w14:paraId="7E5D414D" w14:textId="2C8FF03A"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4,838,539 </w:t>
            </w:r>
          </w:p>
        </w:tc>
        <w:tc>
          <w:tcPr>
            <w:tcW w:w="236" w:type="dxa"/>
          </w:tcPr>
          <w:p w14:paraId="5A9F2646"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vAlign w:val="bottom"/>
          </w:tcPr>
          <w:p w14:paraId="268C3CA6" w14:textId="5BD98216"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6,248,142</w:t>
            </w:r>
          </w:p>
        </w:tc>
        <w:tc>
          <w:tcPr>
            <w:tcW w:w="236" w:type="dxa"/>
            <w:gridSpan w:val="2"/>
          </w:tcPr>
          <w:p w14:paraId="6CFF7163"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Pr>
          <w:p w14:paraId="1EADCEF0" w14:textId="2D38EF46"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2,251,44</w:t>
            </w:r>
            <w:r w:rsidR="000C3A3C">
              <w:rPr>
                <w:rFonts w:ascii="Browallia New" w:eastAsia="Arial Unicode MS" w:hAnsi="Browallia New" w:cs="Browallia New"/>
                <w:sz w:val="28"/>
                <w:szCs w:val="28"/>
                <w:lang w:val="en-GB"/>
              </w:rPr>
              <w:t>6</w:t>
            </w:r>
            <w:r w:rsidRPr="003346CE">
              <w:rPr>
                <w:rFonts w:ascii="Browallia New" w:eastAsia="Arial Unicode MS" w:hAnsi="Browallia New" w:cs="Browallia New"/>
                <w:sz w:val="28"/>
                <w:szCs w:val="28"/>
                <w:lang w:val="en-GB"/>
              </w:rPr>
              <w:t xml:space="preserve"> </w:t>
            </w:r>
          </w:p>
        </w:tc>
        <w:tc>
          <w:tcPr>
            <w:tcW w:w="236" w:type="dxa"/>
          </w:tcPr>
          <w:p w14:paraId="0CE89D4A"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vAlign w:val="bottom"/>
          </w:tcPr>
          <w:p w14:paraId="52E6DA07" w14:textId="1E70FE40"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2,356,825</w:t>
            </w:r>
          </w:p>
        </w:tc>
      </w:tr>
      <w:tr w:rsidR="003346CE" w:rsidRPr="001011D1" w14:paraId="025620C8" w14:textId="77777777" w:rsidTr="009F140C">
        <w:trPr>
          <w:cantSplit/>
          <w:trHeight w:val="135"/>
        </w:trPr>
        <w:tc>
          <w:tcPr>
            <w:tcW w:w="3593" w:type="dxa"/>
            <w:vAlign w:val="bottom"/>
          </w:tcPr>
          <w:p w14:paraId="2B3A3C61" w14:textId="6A4257E4" w:rsidR="003346CE" w:rsidRPr="001011D1"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rPr>
              <w:t xml:space="preserve">   </w:t>
            </w:r>
            <w:r w:rsidR="00742A34">
              <w:rPr>
                <w:rFonts w:ascii="Browallia New" w:hAnsi="Browallia New" w:cs="Browallia New" w:hint="cs"/>
                <w:sz w:val="28"/>
                <w:szCs w:val="28"/>
                <w:cs/>
              </w:rPr>
              <w:t xml:space="preserve">  </w:t>
            </w:r>
            <w:r w:rsidRPr="001011D1">
              <w:rPr>
                <w:rFonts w:ascii="Browallia New" w:hAnsi="Browallia New" w:cs="Browallia New"/>
                <w:sz w:val="28"/>
                <w:szCs w:val="28"/>
                <w:cs/>
              </w:rPr>
              <w:t xml:space="preserve">เกินกว่า </w:t>
            </w:r>
            <w:r w:rsidRPr="001011D1">
              <w:rPr>
                <w:rFonts w:ascii="Browallia New" w:hAnsi="Browallia New" w:cs="Browallia New"/>
                <w:sz w:val="28"/>
                <w:szCs w:val="28"/>
                <w:lang w:val="en-GB"/>
              </w:rPr>
              <w:t>12</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10" w:type="dxa"/>
            <w:tcBorders>
              <w:bottom w:val="single" w:sz="4" w:space="0" w:color="auto"/>
            </w:tcBorders>
          </w:tcPr>
          <w:p w14:paraId="742B1E97" w14:textId="28FF9931"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8,422,935 </w:t>
            </w:r>
          </w:p>
        </w:tc>
        <w:tc>
          <w:tcPr>
            <w:tcW w:w="236" w:type="dxa"/>
          </w:tcPr>
          <w:p w14:paraId="35418064"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tcBorders>
              <w:bottom w:val="single" w:sz="4" w:space="0" w:color="auto"/>
            </w:tcBorders>
            <w:vAlign w:val="bottom"/>
          </w:tcPr>
          <w:p w14:paraId="2CE747C8" w14:textId="426060BB"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5,775,025</w:t>
            </w:r>
          </w:p>
        </w:tc>
        <w:tc>
          <w:tcPr>
            <w:tcW w:w="236" w:type="dxa"/>
            <w:gridSpan w:val="2"/>
          </w:tcPr>
          <w:p w14:paraId="3FB99A20"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bottom w:val="single" w:sz="4" w:space="0" w:color="auto"/>
            </w:tcBorders>
          </w:tcPr>
          <w:p w14:paraId="4E5A88A1" w14:textId="26FD8618"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1,381,050 </w:t>
            </w:r>
          </w:p>
        </w:tc>
        <w:tc>
          <w:tcPr>
            <w:tcW w:w="236" w:type="dxa"/>
          </w:tcPr>
          <w:p w14:paraId="02385B83"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tcBorders>
              <w:bottom w:val="single" w:sz="4" w:space="0" w:color="auto"/>
            </w:tcBorders>
            <w:vAlign w:val="bottom"/>
          </w:tcPr>
          <w:p w14:paraId="471B6DF5" w14:textId="6FD6ADDF"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239,825</w:t>
            </w:r>
          </w:p>
        </w:tc>
      </w:tr>
      <w:tr w:rsidR="003346CE" w:rsidRPr="001011D1" w14:paraId="0C633D3A" w14:textId="77777777" w:rsidTr="009F140C">
        <w:trPr>
          <w:cantSplit/>
          <w:trHeight w:val="135"/>
        </w:trPr>
        <w:tc>
          <w:tcPr>
            <w:tcW w:w="3593" w:type="dxa"/>
            <w:vAlign w:val="bottom"/>
          </w:tcPr>
          <w:p w14:paraId="17DC537B" w14:textId="05DC0779" w:rsidR="003346CE" w:rsidRPr="001011D1" w:rsidRDefault="006D4BDC"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10" w:type="dxa"/>
            <w:tcBorders>
              <w:top w:val="single" w:sz="4" w:space="0" w:color="auto"/>
            </w:tcBorders>
          </w:tcPr>
          <w:p w14:paraId="7A7B63E8" w14:textId="70A4C883"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354,513,922 </w:t>
            </w:r>
          </w:p>
        </w:tc>
        <w:tc>
          <w:tcPr>
            <w:tcW w:w="236" w:type="dxa"/>
          </w:tcPr>
          <w:p w14:paraId="6AB4AD65"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tcBorders>
              <w:top w:val="single" w:sz="4" w:space="0" w:color="auto"/>
            </w:tcBorders>
            <w:vAlign w:val="bottom"/>
          </w:tcPr>
          <w:p w14:paraId="306CEE1C" w14:textId="066BBE81"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317,765,688</w:t>
            </w:r>
          </w:p>
        </w:tc>
        <w:tc>
          <w:tcPr>
            <w:tcW w:w="236" w:type="dxa"/>
            <w:gridSpan w:val="2"/>
          </w:tcPr>
          <w:p w14:paraId="5DF769A8"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top w:val="single" w:sz="4" w:space="0" w:color="auto"/>
            </w:tcBorders>
          </w:tcPr>
          <w:p w14:paraId="779D48CA" w14:textId="1BC473FD"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9,268,31</w:t>
            </w:r>
            <w:r w:rsidR="007A71E9">
              <w:rPr>
                <w:rFonts w:ascii="Browallia New" w:eastAsia="Arial Unicode MS" w:hAnsi="Browallia New" w:cs="Browallia New"/>
                <w:sz w:val="28"/>
                <w:szCs w:val="28"/>
                <w:lang w:val="en-GB"/>
              </w:rPr>
              <w:t>0</w:t>
            </w:r>
            <w:r w:rsidRPr="003346CE">
              <w:rPr>
                <w:rFonts w:ascii="Browallia New" w:eastAsia="Arial Unicode MS" w:hAnsi="Browallia New" w:cs="Browallia New"/>
                <w:sz w:val="28"/>
                <w:szCs w:val="28"/>
                <w:lang w:val="en-GB"/>
              </w:rPr>
              <w:t xml:space="preserve"> </w:t>
            </w:r>
          </w:p>
        </w:tc>
        <w:tc>
          <w:tcPr>
            <w:tcW w:w="236" w:type="dxa"/>
          </w:tcPr>
          <w:p w14:paraId="67FE69C3"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tcBorders>
              <w:top w:val="single" w:sz="4" w:space="0" w:color="auto"/>
            </w:tcBorders>
            <w:vAlign w:val="bottom"/>
          </w:tcPr>
          <w:p w14:paraId="262C4BC3" w14:textId="19D92EF0"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16,035,835</w:t>
            </w:r>
          </w:p>
        </w:tc>
      </w:tr>
      <w:tr w:rsidR="003346CE" w:rsidRPr="001011D1" w14:paraId="1B1A6FF2" w14:textId="77777777" w:rsidTr="009F140C">
        <w:trPr>
          <w:cantSplit/>
          <w:trHeight w:val="135"/>
        </w:trPr>
        <w:tc>
          <w:tcPr>
            <w:tcW w:w="3593" w:type="dxa"/>
            <w:vAlign w:val="bottom"/>
          </w:tcPr>
          <w:p w14:paraId="16A7C5A4" w14:textId="0192F678" w:rsidR="003346CE" w:rsidRPr="000A7223"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1011D1">
              <w:rPr>
                <w:rFonts w:ascii="Browallia New" w:hAnsi="Browallia New" w:cs="Browallia New"/>
                <w:sz w:val="28"/>
                <w:szCs w:val="28"/>
                <w:u w:val="single"/>
                <w:cs/>
                <w:lang w:val="en-GB"/>
              </w:rPr>
              <w:t>หัก</w:t>
            </w:r>
            <w:r w:rsidRPr="001011D1">
              <w:rPr>
                <w:rFonts w:ascii="Browallia New" w:hAnsi="Browallia New" w:cs="Browallia New"/>
                <w:sz w:val="28"/>
                <w:szCs w:val="28"/>
                <w:cs/>
                <w:lang w:val="en-GB"/>
              </w:rPr>
              <w:t xml:space="preserve"> ค่าเผื่อผลขาดทุน</w:t>
            </w:r>
            <w:r w:rsidR="00006D92">
              <w:rPr>
                <w:rFonts w:ascii="Browallia New" w:hAnsi="Browallia New" w:cs="Browallia New" w:hint="cs"/>
                <w:sz w:val="28"/>
                <w:szCs w:val="28"/>
                <w:cs/>
                <w:lang w:val="en-GB"/>
              </w:rPr>
              <w:t>ด้านเครดิต</w:t>
            </w:r>
            <w:r w:rsidRPr="001011D1">
              <w:rPr>
                <w:rFonts w:ascii="Browallia New" w:hAnsi="Browallia New" w:cs="Browallia New"/>
                <w:sz w:val="28"/>
                <w:szCs w:val="28"/>
                <w:cs/>
                <w:lang w:val="en-GB"/>
              </w:rPr>
              <w:t>ที่</w:t>
            </w:r>
            <w:r w:rsidR="00C81475">
              <w:rPr>
                <w:rFonts w:ascii="Browallia New" w:hAnsi="Browallia New" w:cs="Browallia New"/>
                <w:sz w:val="28"/>
                <w:szCs w:val="28"/>
                <w:cs/>
                <w:lang w:val="en-GB"/>
              </w:rPr>
              <w:br/>
            </w:r>
            <w:r w:rsidR="00C81475">
              <w:rPr>
                <w:rFonts w:ascii="Browallia New" w:hAnsi="Browallia New" w:cs="Browallia New" w:hint="cs"/>
                <w:sz w:val="28"/>
                <w:szCs w:val="28"/>
                <w:cs/>
                <w:lang w:val="en-GB"/>
              </w:rPr>
              <w:t xml:space="preserve">         </w:t>
            </w:r>
            <w:r w:rsidRPr="001011D1">
              <w:rPr>
                <w:rFonts w:ascii="Browallia New" w:hAnsi="Browallia New" w:cs="Browallia New"/>
                <w:sz w:val="28"/>
                <w:szCs w:val="28"/>
                <w:cs/>
                <w:lang w:val="en-GB"/>
              </w:rPr>
              <w:t>คาดว่าจ</w:t>
            </w:r>
            <w:r w:rsidR="000A7223">
              <w:rPr>
                <w:rFonts w:ascii="Browallia New" w:hAnsi="Browallia New" w:cs="Browallia New" w:hint="cs"/>
                <w:sz w:val="28"/>
                <w:szCs w:val="28"/>
                <w:cs/>
                <w:lang w:val="en-GB"/>
              </w:rPr>
              <w:t>ะ</w:t>
            </w:r>
            <w:r w:rsidRPr="001011D1">
              <w:rPr>
                <w:rFonts w:ascii="Browallia New" w:hAnsi="Browallia New" w:cs="Browallia New"/>
                <w:sz w:val="28"/>
                <w:szCs w:val="28"/>
                <w:cs/>
                <w:lang w:val="en-GB"/>
              </w:rPr>
              <w:t>เกิดขึ้น</w:t>
            </w:r>
          </w:p>
        </w:tc>
        <w:tc>
          <w:tcPr>
            <w:tcW w:w="1210" w:type="dxa"/>
            <w:tcBorders>
              <w:bottom w:val="single" w:sz="4" w:space="0" w:color="auto"/>
            </w:tcBorders>
            <w:vAlign w:val="bottom"/>
          </w:tcPr>
          <w:p w14:paraId="3D55E265" w14:textId="2E9ADB90" w:rsidR="003346CE" w:rsidRPr="003346CE" w:rsidRDefault="003346CE" w:rsidP="00FA2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r w:rsidRPr="003346CE">
              <w:rPr>
                <w:rFonts w:ascii="Browallia New" w:eastAsia="Arial Unicode MS" w:hAnsi="Browallia New" w:cs="Browallia New"/>
                <w:sz w:val="28"/>
                <w:szCs w:val="28"/>
                <w:lang w:val="en-GB"/>
              </w:rPr>
              <w:t>6,853,145</w:t>
            </w:r>
            <w:r>
              <w:rPr>
                <w:rFonts w:ascii="Browallia New" w:eastAsia="Arial Unicode MS" w:hAnsi="Browallia New" w:cs="Browallia New"/>
                <w:sz w:val="28"/>
                <w:szCs w:val="28"/>
                <w:lang w:val="en-GB"/>
              </w:rPr>
              <w:t>)</w:t>
            </w:r>
            <w:r w:rsidRPr="003346CE">
              <w:rPr>
                <w:rFonts w:ascii="Browallia New" w:eastAsia="Arial Unicode MS" w:hAnsi="Browallia New" w:cs="Browallia New"/>
                <w:sz w:val="28"/>
                <w:szCs w:val="28"/>
                <w:lang w:val="en-GB"/>
              </w:rPr>
              <w:t xml:space="preserve"> </w:t>
            </w:r>
          </w:p>
        </w:tc>
        <w:tc>
          <w:tcPr>
            <w:tcW w:w="236" w:type="dxa"/>
            <w:vAlign w:val="bottom"/>
          </w:tcPr>
          <w:p w14:paraId="22DB10EA" w14:textId="77777777" w:rsidR="003346CE" w:rsidRPr="006B3B7C" w:rsidRDefault="003346CE" w:rsidP="00FA2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tcBorders>
              <w:bottom w:val="single" w:sz="4" w:space="0" w:color="auto"/>
            </w:tcBorders>
            <w:vAlign w:val="bottom"/>
          </w:tcPr>
          <w:p w14:paraId="49249AC7" w14:textId="6E7802CC" w:rsidR="003346CE" w:rsidRPr="006B3B7C" w:rsidRDefault="003346CE" w:rsidP="00FA2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rPr>
              <w:t>(</w:t>
            </w:r>
            <w:r w:rsidRPr="006B3B7C">
              <w:rPr>
                <w:rFonts w:ascii="Browallia New" w:eastAsia="Arial Unicode MS" w:hAnsi="Browallia New" w:cs="Browallia New"/>
                <w:sz w:val="28"/>
                <w:szCs w:val="28"/>
                <w:lang w:val="en-GB"/>
              </w:rPr>
              <w:t>6</w:t>
            </w:r>
            <w:r w:rsidRPr="006B3B7C">
              <w:rPr>
                <w:rFonts w:ascii="Browallia New" w:eastAsia="Arial Unicode MS" w:hAnsi="Browallia New" w:cs="Browallia New"/>
                <w:sz w:val="28"/>
                <w:szCs w:val="28"/>
              </w:rPr>
              <w:t>,</w:t>
            </w:r>
            <w:r w:rsidRPr="006B3B7C">
              <w:rPr>
                <w:rFonts w:ascii="Browallia New" w:eastAsia="Arial Unicode MS" w:hAnsi="Browallia New" w:cs="Browallia New"/>
                <w:sz w:val="28"/>
                <w:szCs w:val="28"/>
                <w:lang w:val="en-GB"/>
              </w:rPr>
              <w:t>784</w:t>
            </w:r>
            <w:r w:rsidRPr="006B3B7C">
              <w:rPr>
                <w:rFonts w:ascii="Browallia New" w:eastAsia="Arial Unicode MS" w:hAnsi="Browallia New" w:cs="Browallia New"/>
                <w:sz w:val="28"/>
                <w:szCs w:val="28"/>
              </w:rPr>
              <w:t>,</w:t>
            </w:r>
            <w:r w:rsidRPr="006B3B7C">
              <w:rPr>
                <w:rFonts w:ascii="Browallia New" w:eastAsia="Arial Unicode MS" w:hAnsi="Browallia New" w:cs="Browallia New"/>
                <w:sz w:val="28"/>
                <w:szCs w:val="28"/>
                <w:lang w:val="en-GB"/>
              </w:rPr>
              <w:t>357</w:t>
            </w:r>
            <w:r w:rsidRPr="006B3B7C">
              <w:rPr>
                <w:rFonts w:ascii="Browallia New" w:eastAsia="Arial Unicode MS" w:hAnsi="Browallia New" w:cs="Browallia New"/>
                <w:sz w:val="28"/>
                <w:szCs w:val="28"/>
              </w:rPr>
              <w:t>)</w:t>
            </w:r>
          </w:p>
        </w:tc>
        <w:tc>
          <w:tcPr>
            <w:tcW w:w="236" w:type="dxa"/>
            <w:gridSpan w:val="2"/>
            <w:vAlign w:val="bottom"/>
          </w:tcPr>
          <w:p w14:paraId="1C529FDC" w14:textId="77777777" w:rsidR="003346CE" w:rsidRPr="006B3B7C" w:rsidRDefault="003346CE" w:rsidP="00FA2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bottom w:val="single" w:sz="4" w:space="0" w:color="auto"/>
            </w:tcBorders>
            <w:vAlign w:val="bottom"/>
          </w:tcPr>
          <w:p w14:paraId="28CB6D0D" w14:textId="46AC5A2E" w:rsidR="003346CE" w:rsidRPr="003346CE" w:rsidRDefault="003346CE" w:rsidP="00C814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4"/>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 xml:space="preserve">        -</w:t>
            </w:r>
          </w:p>
        </w:tc>
        <w:tc>
          <w:tcPr>
            <w:tcW w:w="236" w:type="dxa"/>
            <w:vAlign w:val="bottom"/>
          </w:tcPr>
          <w:p w14:paraId="1F23530F" w14:textId="77777777" w:rsidR="003346CE" w:rsidRPr="006B3B7C" w:rsidRDefault="003346CE" w:rsidP="00FA2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tcBorders>
              <w:bottom w:val="single" w:sz="4" w:space="0" w:color="auto"/>
            </w:tcBorders>
            <w:vAlign w:val="bottom"/>
          </w:tcPr>
          <w:p w14:paraId="293616EE" w14:textId="3BEA6875" w:rsidR="003346CE" w:rsidRPr="006B3B7C" w:rsidRDefault="003346CE" w:rsidP="00FA24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rPr>
              <w:t>(</w:t>
            </w:r>
            <w:r w:rsidRPr="006B3B7C">
              <w:rPr>
                <w:rFonts w:ascii="Browallia New" w:eastAsia="Arial Unicode MS" w:hAnsi="Browallia New" w:cs="Browallia New"/>
                <w:sz w:val="28"/>
                <w:szCs w:val="28"/>
                <w:lang w:val="en-GB"/>
              </w:rPr>
              <w:t>234</w:t>
            </w:r>
            <w:r w:rsidRPr="006B3B7C">
              <w:rPr>
                <w:rFonts w:ascii="Browallia New" w:eastAsia="Arial Unicode MS" w:hAnsi="Browallia New" w:cs="Browallia New"/>
                <w:sz w:val="28"/>
                <w:szCs w:val="28"/>
              </w:rPr>
              <w:t>)</w:t>
            </w:r>
          </w:p>
        </w:tc>
      </w:tr>
      <w:tr w:rsidR="003346CE" w:rsidRPr="001011D1" w14:paraId="45A25DAC" w14:textId="77777777" w:rsidTr="009F140C">
        <w:trPr>
          <w:cantSplit/>
          <w:trHeight w:val="135"/>
        </w:trPr>
        <w:tc>
          <w:tcPr>
            <w:tcW w:w="3593" w:type="dxa"/>
            <w:vAlign w:val="bottom"/>
          </w:tcPr>
          <w:p w14:paraId="36E33903" w14:textId="5BC94C5F" w:rsidR="003346CE" w:rsidRPr="001011D1" w:rsidRDefault="006D4BDC"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สุทธิ</w:t>
            </w:r>
          </w:p>
        </w:tc>
        <w:tc>
          <w:tcPr>
            <w:tcW w:w="1210" w:type="dxa"/>
            <w:tcBorders>
              <w:top w:val="single" w:sz="4" w:space="0" w:color="auto"/>
              <w:bottom w:val="single" w:sz="12" w:space="0" w:color="auto"/>
            </w:tcBorders>
          </w:tcPr>
          <w:p w14:paraId="460F0168" w14:textId="1B17EEFC" w:rsidR="003346CE" w:rsidRPr="003346CE"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347,660,777 </w:t>
            </w:r>
          </w:p>
        </w:tc>
        <w:tc>
          <w:tcPr>
            <w:tcW w:w="236" w:type="dxa"/>
          </w:tcPr>
          <w:p w14:paraId="48B5BA0A"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gridSpan w:val="2"/>
            <w:tcBorders>
              <w:top w:val="single" w:sz="4" w:space="0" w:color="auto"/>
              <w:bottom w:val="single" w:sz="12" w:space="0" w:color="auto"/>
            </w:tcBorders>
            <w:vAlign w:val="bottom"/>
          </w:tcPr>
          <w:p w14:paraId="7EAEE181" w14:textId="0D104532"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B3B7C">
              <w:rPr>
                <w:rFonts w:ascii="Browallia New" w:eastAsia="Arial Unicode MS" w:hAnsi="Browallia New" w:cs="Browallia New"/>
                <w:sz w:val="28"/>
                <w:szCs w:val="28"/>
                <w:lang w:val="en-GB"/>
              </w:rPr>
              <w:t>310,981,331</w:t>
            </w:r>
          </w:p>
        </w:tc>
        <w:tc>
          <w:tcPr>
            <w:tcW w:w="236" w:type="dxa"/>
            <w:gridSpan w:val="2"/>
          </w:tcPr>
          <w:p w14:paraId="160E03D5"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0" w:type="dxa"/>
            <w:tcBorders>
              <w:top w:val="single" w:sz="4" w:space="0" w:color="auto"/>
              <w:bottom w:val="single" w:sz="12" w:space="0" w:color="auto"/>
            </w:tcBorders>
          </w:tcPr>
          <w:p w14:paraId="32B5C07F" w14:textId="276FC7E8" w:rsidR="003346CE" w:rsidRPr="003346CE"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3346CE">
              <w:rPr>
                <w:rFonts w:ascii="Browallia New" w:eastAsia="Arial Unicode MS" w:hAnsi="Browallia New" w:cs="Browallia New"/>
                <w:sz w:val="28"/>
                <w:szCs w:val="28"/>
                <w:lang w:val="en-GB"/>
              </w:rPr>
              <w:t xml:space="preserve"> 9,268,31</w:t>
            </w:r>
            <w:r w:rsidR="007A71E9">
              <w:rPr>
                <w:rFonts w:ascii="Browallia New" w:eastAsia="Arial Unicode MS" w:hAnsi="Browallia New" w:cs="Browallia New"/>
                <w:sz w:val="28"/>
                <w:szCs w:val="28"/>
                <w:lang w:val="en-GB"/>
              </w:rPr>
              <w:t>0</w:t>
            </w:r>
            <w:r w:rsidRPr="003346CE">
              <w:rPr>
                <w:rFonts w:ascii="Browallia New" w:eastAsia="Arial Unicode MS" w:hAnsi="Browallia New" w:cs="Browallia New"/>
                <w:sz w:val="28"/>
                <w:szCs w:val="28"/>
                <w:lang w:val="en-GB"/>
              </w:rPr>
              <w:t xml:space="preserve"> </w:t>
            </w:r>
          </w:p>
        </w:tc>
        <w:tc>
          <w:tcPr>
            <w:tcW w:w="236" w:type="dxa"/>
          </w:tcPr>
          <w:p w14:paraId="01A691DF" w14:textId="77777777" w:rsidR="003346CE" w:rsidRPr="006B3B7C" w:rsidRDefault="003346CE" w:rsidP="0033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6E36C14B" w14:textId="2AB61DFB" w:rsidR="003346CE" w:rsidRPr="006B3B7C" w:rsidRDefault="003346CE" w:rsidP="003346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6B3B7C">
              <w:rPr>
                <w:rFonts w:ascii="Browallia New" w:eastAsia="Arial Unicode MS" w:hAnsi="Browallia New" w:cs="Browallia New"/>
                <w:sz w:val="28"/>
                <w:szCs w:val="28"/>
                <w:lang w:val="en-GB"/>
              </w:rPr>
              <w:t>16,035,601</w:t>
            </w:r>
          </w:p>
        </w:tc>
      </w:tr>
    </w:tbl>
    <w:p w14:paraId="708FEA87" w14:textId="77777777" w:rsidR="00C82175" w:rsidRDefault="00C82175" w:rsidP="0070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132" w:type="dxa"/>
        <w:tblInd w:w="284" w:type="dxa"/>
        <w:tblLayout w:type="fixed"/>
        <w:tblLook w:val="0000" w:firstRow="0" w:lastRow="0" w:firstColumn="0" w:lastColumn="0" w:noHBand="0" w:noVBand="0"/>
      </w:tblPr>
      <w:tblGrid>
        <w:gridCol w:w="3582"/>
        <w:gridCol w:w="1208"/>
        <w:gridCol w:w="236"/>
        <w:gridCol w:w="1208"/>
        <w:gridCol w:w="236"/>
        <w:gridCol w:w="9"/>
        <w:gridCol w:w="1208"/>
        <w:gridCol w:w="236"/>
        <w:gridCol w:w="1209"/>
      </w:tblGrid>
      <w:tr w:rsidR="00E56384" w:rsidRPr="001011D1" w14:paraId="0EB75A5B" w14:textId="77777777" w:rsidTr="000A7223">
        <w:trPr>
          <w:cantSplit/>
          <w:tblHeader/>
        </w:trPr>
        <w:tc>
          <w:tcPr>
            <w:tcW w:w="3582" w:type="dxa"/>
          </w:tcPr>
          <w:p w14:paraId="0A2D9AD0"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50" w:type="dxa"/>
            <w:gridSpan w:val="8"/>
          </w:tcPr>
          <w:p w14:paraId="1298E5DF" w14:textId="4771E3FB"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1011D1">
              <w:rPr>
                <w:rFonts w:ascii="Browallia New" w:hAnsi="Browallia New" w:cs="Browallia New"/>
                <w:snapToGrid w:val="0"/>
                <w:sz w:val="28"/>
                <w:szCs w:val="28"/>
                <w:lang w:eastAsia="th-TH"/>
              </w:rPr>
              <w:t>(</w:t>
            </w:r>
            <w:proofErr w:type="gramStart"/>
            <w:r w:rsidRPr="001011D1">
              <w:rPr>
                <w:rFonts w:ascii="Browallia New" w:hAnsi="Browallia New" w:cs="Browallia New"/>
                <w:snapToGrid w:val="0"/>
                <w:sz w:val="28"/>
                <w:szCs w:val="28"/>
                <w:cs/>
                <w:lang w:eastAsia="th-TH"/>
              </w:rPr>
              <w:t>หน่วย</w:t>
            </w:r>
            <w:r w:rsidRPr="001011D1">
              <w:rPr>
                <w:rFonts w:ascii="Browallia New" w:hAnsi="Browallia New" w:cs="Browallia New"/>
                <w:snapToGrid w:val="0"/>
                <w:sz w:val="28"/>
                <w:szCs w:val="28"/>
                <w:lang w:eastAsia="th-TH"/>
              </w:rPr>
              <w:t xml:space="preserve"> :</w:t>
            </w:r>
            <w:proofErr w:type="gramEnd"/>
            <w:r w:rsidRPr="001011D1">
              <w:rPr>
                <w:rFonts w:ascii="Browallia New" w:hAnsi="Browallia New" w:cs="Browallia New"/>
                <w:snapToGrid w:val="0"/>
                <w:sz w:val="28"/>
                <w:szCs w:val="28"/>
                <w:lang w:eastAsia="th-TH"/>
              </w:rPr>
              <w:t xml:space="preserve"> </w:t>
            </w:r>
            <w:r w:rsidRPr="001011D1">
              <w:rPr>
                <w:rFonts w:ascii="Browallia New" w:hAnsi="Browallia New" w:cs="Browallia New"/>
                <w:snapToGrid w:val="0"/>
                <w:sz w:val="28"/>
                <w:szCs w:val="28"/>
                <w:cs/>
                <w:lang w:eastAsia="th-TH"/>
              </w:rPr>
              <w:t>บาท)</w:t>
            </w:r>
          </w:p>
        </w:tc>
      </w:tr>
      <w:tr w:rsidR="00E56384" w:rsidRPr="001011D1" w14:paraId="61551D08" w14:textId="77777777" w:rsidTr="000A7223">
        <w:trPr>
          <w:cantSplit/>
          <w:tblHeader/>
        </w:trPr>
        <w:tc>
          <w:tcPr>
            <w:tcW w:w="3582" w:type="dxa"/>
          </w:tcPr>
          <w:p w14:paraId="2B120D55"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52" w:type="dxa"/>
            <w:gridSpan w:val="3"/>
            <w:tcBorders>
              <w:bottom w:val="single" w:sz="4" w:space="0" w:color="auto"/>
            </w:tcBorders>
          </w:tcPr>
          <w:p w14:paraId="6E963929" w14:textId="1CBE78F6" w:rsidR="00E56384" w:rsidRPr="001011D1" w:rsidRDefault="00B447C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ข้อมูลทาง</w:t>
            </w:r>
            <w:r w:rsidR="00E56384" w:rsidRPr="001011D1">
              <w:rPr>
                <w:rFonts w:ascii="Browallia New" w:hAnsi="Browallia New" w:cs="Browallia New"/>
                <w:sz w:val="28"/>
                <w:szCs w:val="28"/>
                <w:cs/>
              </w:rPr>
              <w:t>การเงินรวม</w:t>
            </w:r>
          </w:p>
        </w:tc>
        <w:tc>
          <w:tcPr>
            <w:tcW w:w="236" w:type="dxa"/>
          </w:tcPr>
          <w:p w14:paraId="141BDE72"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62" w:type="dxa"/>
            <w:gridSpan w:val="4"/>
            <w:tcBorders>
              <w:bottom w:val="single" w:sz="4" w:space="0" w:color="auto"/>
            </w:tcBorders>
          </w:tcPr>
          <w:p w14:paraId="0C317B55" w14:textId="38F0D568" w:rsidR="00E56384" w:rsidRPr="001011D1" w:rsidRDefault="00B447C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E56384" w:rsidRPr="001011D1">
              <w:rPr>
                <w:rFonts w:ascii="Browallia New" w:hAnsi="Browallia New" w:cs="Browallia New"/>
                <w:sz w:val="28"/>
                <w:szCs w:val="28"/>
                <w:cs/>
              </w:rPr>
              <w:t>การเงินเฉพาะบริษัท</w:t>
            </w:r>
          </w:p>
        </w:tc>
      </w:tr>
      <w:tr w:rsidR="00E56384" w:rsidRPr="001011D1" w14:paraId="56DF03A5" w14:textId="77777777" w:rsidTr="000A7223">
        <w:trPr>
          <w:cantSplit/>
          <w:tblHeader/>
        </w:trPr>
        <w:tc>
          <w:tcPr>
            <w:tcW w:w="3582" w:type="dxa"/>
          </w:tcPr>
          <w:p w14:paraId="19479BBE" w14:textId="77777777" w:rsidR="00E56384" w:rsidRPr="001011D1" w:rsidRDefault="00E56384" w:rsidP="006E5A3C">
            <w:pPr>
              <w:pStyle w:val="a0"/>
              <w:tabs>
                <w:tab w:val="clear" w:pos="360"/>
                <w:tab w:val="clear" w:pos="720"/>
                <w:tab w:val="clear" w:pos="1080"/>
                <w:tab w:val="left" w:pos="540"/>
              </w:tabs>
              <w:rPr>
                <w:rFonts w:ascii="Browallia New" w:hAnsi="Browallia New" w:cs="Browallia New"/>
                <w:lang w:val="en-US"/>
              </w:rPr>
            </w:pPr>
          </w:p>
        </w:tc>
        <w:tc>
          <w:tcPr>
            <w:tcW w:w="1208" w:type="dxa"/>
            <w:tcBorders>
              <w:top w:val="single" w:sz="4" w:space="0" w:color="auto"/>
              <w:bottom w:val="single" w:sz="4" w:space="0" w:color="auto"/>
            </w:tcBorders>
            <w:vAlign w:val="bottom"/>
          </w:tcPr>
          <w:p w14:paraId="6B2E87B6"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eastAsia="SimSun" w:hAnsi="Browallia New" w:cs="Browallia New"/>
                <w:sz w:val="28"/>
                <w:szCs w:val="28"/>
                <w:lang w:val="en-GB"/>
              </w:rPr>
              <w:t>31</w:t>
            </w:r>
            <w:r w:rsidRPr="001011D1">
              <w:rPr>
                <w:rFonts w:ascii="Browallia New" w:eastAsia="SimSun" w:hAnsi="Browallia New" w:cs="Browallia New" w:hint="cs"/>
                <w:sz w:val="28"/>
                <w:szCs w:val="28"/>
                <w:cs/>
                <w:lang w:val="en-GB"/>
              </w:rPr>
              <w:t xml:space="preserve"> มีนาคม</w:t>
            </w:r>
            <w:r w:rsidRPr="001011D1">
              <w:rPr>
                <w:rFonts w:ascii="Browallia New" w:eastAsia="SimSun" w:hAnsi="Browallia New" w:cs="Browallia New"/>
                <w:sz w:val="28"/>
                <w:szCs w:val="28"/>
                <w:lang w:val="en-GB"/>
              </w:rPr>
              <w:br/>
            </w:r>
            <w:r w:rsidRPr="001011D1">
              <w:rPr>
                <w:rFonts w:ascii="Browallia New" w:eastAsia="SimSun" w:hAnsi="Browallia New" w:cs="Browallia New"/>
                <w:sz w:val="28"/>
                <w:szCs w:val="28"/>
              </w:rPr>
              <w:t>2567</w:t>
            </w:r>
          </w:p>
        </w:tc>
        <w:tc>
          <w:tcPr>
            <w:tcW w:w="236" w:type="dxa"/>
            <w:tcBorders>
              <w:top w:val="single" w:sz="4" w:space="0" w:color="auto"/>
            </w:tcBorders>
            <w:vAlign w:val="bottom"/>
          </w:tcPr>
          <w:p w14:paraId="73193A17"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p>
        </w:tc>
        <w:tc>
          <w:tcPr>
            <w:tcW w:w="1208" w:type="dxa"/>
            <w:tcBorders>
              <w:top w:val="single" w:sz="4" w:space="0" w:color="auto"/>
              <w:bottom w:val="single" w:sz="4" w:space="0" w:color="auto"/>
            </w:tcBorders>
            <w:vAlign w:val="bottom"/>
          </w:tcPr>
          <w:p w14:paraId="29D670A1"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hAnsi="Browallia New" w:cs="Browallia New"/>
                <w:sz w:val="28"/>
                <w:szCs w:val="28"/>
                <w:lang w:val="en-GB"/>
              </w:rPr>
              <w:t>31</w:t>
            </w:r>
            <w:r w:rsidRPr="001011D1">
              <w:rPr>
                <w:rFonts w:ascii="Browallia New" w:hAnsi="Browallia New" w:cs="Browallia New"/>
                <w:sz w:val="28"/>
                <w:szCs w:val="28"/>
                <w:cs/>
              </w:rPr>
              <w:t xml:space="preserve"> ธันวาคม </w:t>
            </w:r>
            <w:r w:rsidRPr="001011D1">
              <w:rPr>
                <w:rFonts w:ascii="Browallia New" w:hAnsi="Browallia New" w:cs="Browallia New"/>
                <w:sz w:val="28"/>
                <w:szCs w:val="28"/>
                <w:lang w:val="en-GB"/>
              </w:rPr>
              <w:t>2566</w:t>
            </w:r>
          </w:p>
        </w:tc>
        <w:tc>
          <w:tcPr>
            <w:tcW w:w="245" w:type="dxa"/>
            <w:gridSpan w:val="2"/>
            <w:vAlign w:val="bottom"/>
          </w:tcPr>
          <w:p w14:paraId="22AB9619"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p>
        </w:tc>
        <w:tc>
          <w:tcPr>
            <w:tcW w:w="1208" w:type="dxa"/>
            <w:tcBorders>
              <w:bottom w:val="single" w:sz="4" w:space="0" w:color="auto"/>
            </w:tcBorders>
            <w:vAlign w:val="bottom"/>
          </w:tcPr>
          <w:p w14:paraId="2BAA0D1B"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lang w:val="en-GB"/>
              </w:rPr>
            </w:pPr>
            <w:r w:rsidRPr="001011D1">
              <w:rPr>
                <w:rFonts w:ascii="Browallia New" w:eastAsia="SimSun" w:hAnsi="Browallia New" w:cs="Browallia New"/>
                <w:sz w:val="28"/>
                <w:szCs w:val="28"/>
                <w:lang w:val="en-GB"/>
              </w:rPr>
              <w:t>31</w:t>
            </w:r>
            <w:r w:rsidRPr="001011D1">
              <w:rPr>
                <w:rFonts w:ascii="Browallia New" w:eastAsia="SimSun" w:hAnsi="Browallia New" w:cs="Browallia New" w:hint="cs"/>
                <w:sz w:val="28"/>
                <w:szCs w:val="28"/>
                <w:cs/>
                <w:lang w:val="en-GB"/>
              </w:rPr>
              <w:t xml:space="preserve"> มีนาคม</w:t>
            </w:r>
            <w:r w:rsidRPr="001011D1">
              <w:rPr>
                <w:rFonts w:ascii="Browallia New" w:eastAsia="SimSun" w:hAnsi="Browallia New" w:cs="Browallia New"/>
                <w:sz w:val="28"/>
                <w:szCs w:val="28"/>
              </w:rPr>
              <w:t>2567</w:t>
            </w:r>
          </w:p>
        </w:tc>
        <w:tc>
          <w:tcPr>
            <w:tcW w:w="236" w:type="dxa"/>
            <w:tcBorders>
              <w:top w:val="single" w:sz="4" w:space="0" w:color="auto"/>
            </w:tcBorders>
            <w:vAlign w:val="bottom"/>
          </w:tcPr>
          <w:p w14:paraId="35C59E59"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p>
        </w:tc>
        <w:tc>
          <w:tcPr>
            <w:tcW w:w="1209" w:type="dxa"/>
            <w:tcBorders>
              <w:top w:val="single" w:sz="4" w:space="0" w:color="auto"/>
              <w:bottom w:val="single" w:sz="4" w:space="0" w:color="auto"/>
            </w:tcBorders>
            <w:vAlign w:val="bottom"/>
          </w:tcPr>
          <w:p w14:paraId="7958987E" w14:textId="77777777" w:rsidR="00E56384" w:rsidRPr="001011D1" w:rsidRDefault="00E56384" w:rsidP="006E5A3C">
            <w:pPr>
              <w:tabs>
                <w:tab w:val="clear" w:pos="907"/>
              </w:tabs>
              <w:spacing w:line="240" w:lineRule="auto"/>
              <w:ind w:left="-108" w:right="-108"/>
              <w:jc w:val="center"/>
              <w:rPr>
                <w:rFonts w:ascii="Browallia New" w:hAnsi="Browallia New" w:cs="Browallia New"/>
                <w:sz w:val="28"/>
                <w:szCs w:val="28"/>
                <w:cs/>
              </w:rPr>
            </w:pPr>
            <w:r w:rsidRPr="001011D1">
              <w:rPr>
                <w:rFonts w:ascii="Browallia New" w:hAnsi="Browallia New" w:cs="Browallia New"/>
                <w:sz w:val="28"/>
                <w:szCs w:val="28"/>
                <w:lang w:val="en-GB"/>
              </w:rPr>
              <w:t>31</w:t>
            </w:r>
            <w:r w:rsidRPr="001011D1">
              <w:rPr>
                <w:rFonts w:ascii="Browallia New" w:hAnsi="Browallia New" w:cs="Browallia New"/>
                <w:sz w:val="28"/>
                <w:szCs w:val="28"/>
                <w:cs/>
              </w:rPr>
              <w:t xml:space="preserve"> ธันวาคม </w:t>
            </w:r>
            <w:r w:rsidRPr="001011D1">
              <w:rPr>
                <w:rFonts w:ascii="Browallia New" w:hAnsi="Browallia New" w:cs="Browallia New"/>
                <w:sz w:val="28"/>
                <w:szCs w:val="28"/>
                <w:lang w:val="en-GB"/>
              </w:rPr>
              <w:t>2566</w:t>
            </w:r>
          </w:p>
        </w:tc>
      </w:tr>
      <w:tr w:rsidR="00E56384" w:rsidRPr="001011D1" w14:paraId="31ABCC3F" w14:textId="77777777" w:rsidTr="000A7223">
        <w:trPr>
          <w:cantSplit/>
        </w:trPr>
        <w:tc>
          <w:tcPr>
            <w:tcW w:w="3582" w:type="dxa"/>
            <w:vAlign w:val="bottom"/>
          </w:tcPr>
          <w:p w14:paraId="449BC41B"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8" w:type="dxa"/>
            <w:vAlign w:val="bottom"/>
          </w:tcPr>
          <w:p w14:paraId="26BF209E"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D531AF4"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08" w:type="dxa"/>
            <w:vAlign w:val="bottom"/>
          </w:tcPr>
          <w:p w14:paraId="483DB60B"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5" w:type="dxa"/>
            <w:gridSpan w:val="2"/>
          </w:tcPr>
          <w:p w14:paraId="027D8EB4"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8" w:type="dxa"/>
          </w:tcPr>
          <w:p w14:paraId="25D8468A"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7516E9FC"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9" w:type="dxa"/>
          </w:tcPr>
          <w:p w14:paraId="0B1B4ED4"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56384" w:rsidRPr="001011D1" w14:paraId="09C501F1" w14:textId="77777777" w:rsidTr="000A7223">
        <w:trPr>
          <w:cantSplit/>
        </w:trPr>
        <w:tc>
          <w:tcPr>
            <w:tcW w:w="3582" w:type="dxa"/>
            <w:vAlign w:val="bottom"/>
          </w:tcPr>
          <w:p w14:paraId="26C74D54" w14:textId="05AB8979" w:rsidR="00E56384" w:rsidRPr="001011D1" w:rsidRDefault="005E1AD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E1ADE">
              <w:rPr>
                <w:rFonts w:ascii="Browallia New" w:hAnsi="Browallia New" w:cs="Browallia New"/>
                <w:b/>
                <w:bCs/>
                <w:sz w:val="28"/>
                <w:szCs w:val="28"/>
                <w:cs/>
              </w:rPr>
              <w:t>กิจการที่เกี่ยวข้องกัน</w:t>
            </w:r>
          </w:p>
        </w:tc>
        <w:tc>
          <w:tcPr>
            <w:tcW w:w="1208" w:type="dxa"/>
            <w:vAlign w:val="bottom"/>
          </w:tcPr>
          <w:p w14:paraId="46EE4B15"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3EC34DFA"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8"/>
                <w:szCs w:val="28"/>
                <w:u w:val="single"/>
              </w:rPr>
            </w:pPr>
          </w:p>
        </w:tc>
        <w:tc>
          <w:tcPr>
            <w:tcW w:w="1208" w:type="dxa"/>
            <w:vAlign w:val="bottom"/>
          </w:tcPr>
          <w:p w14:paraId="6593587E"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45" w:type="dxa"/>
            <w:gridSpan w:val="2"/>
          </w:tcPr>
          <w:p w14:paraId="60B6D075"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60680DEA"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236" w:type="dxa"/>
          </w:tcPr>
          <w:p w14:paraId="12EABC0D"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523D03BB" w14:textId="77777777" w:rsidR="00E56384" w:rsidRPr="001011D1" w:rsidRDefault="00E5638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r>
      <w:tr w:rsidR="0037223F" w:rsidRPr="001011D1" w14:paraId="059010F4" w14:textId="77777777" w:rsidTr="000A7223">
        <w:trPr>
          <w:cantSplit/>
          <w:trHeight w:val="135"/>
        </w:trPr>
        <w:tc>
          <w:tcPr>
            <w:tcW w:w="3582" w:type="dxa"/>
            <w:vAlign w:val="bottom"/>
          </w:tcPr>
          <w:p w14:paraId="65E82854" w14:textId="77777777" w:rsidR="0037223F" w:rsidRPr="001011D1"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lang w:val="en-GB"/>
              </w:rPr>
              <w:t>ยังไม่ถึงกำหนดชำระ</w:t>
            </w:r>
          </w:p>
        </w:tc>
        <w:tc>
          <w:tcPr>
            <w:tcW w:w="1208" w:type="dxa"/>
          </w:tcPr>
          <w:p w14:paraId="16601E0C" w14:textId="58E48277" w:rsidR="0037223F" w:rsidRPr="0037223F" w:rsidRDefault="006171FB"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Pr>
                <w:rFonts w:ascii="Browallia New" w:eastAsia="Arial Unicode MS" w:hAnsi="Browallia New" w:cs="Browallia New"/>
                <w:sz w:val="28"/>
                <w:szCs w:val="28"/>
              </w:rPr>
              <w:t xml:space="preserve">          -</w:t>
            </w:r>
          </w:p>
        </w:tc>
        <w:tc>
          <w:tcPr>
            <w:tcW w:w="236" w:type="dxa"/>
          </w:tcPr>
          <w:p w14:paraId="006D6BAF" w14:textId="77777777" w:rsidR="0037223F" w:rsidRPr="0037223F" w:rsidRDefault="0037223F" w:rsidP="000B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vAlign w:val="bottom"/>
          </w:tcPr>
          <w:p w14:paraId="00C8CA55" w14:textId="030B8CC3" w:rsidR="0037223F"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8"/>
                <w:szCs w:val="28"/>
              </w:rPr>
            </w:pPr>
            <w:r>
              <w:rPr>
                <w:rFonts w:ascii="Browallia New" w:eastAsia="Arial Unicode MS" w:hAnsi="Browallia New" w:cs="Browallia New"/>
                <w:sz w:val="28"/>
                <w:szCs w:val="28"/>
              </w:rPr>
              <w:t xml:space="preserve">          -</w:t>
            </w:r>
          </w:p>
        </w:tc>
        <w:tc>
          <w:tcPr>
            <w:tcW w:w="245" w:type="dxa"/>
            <w:gridSpan w:val="2"/>
          </w:tcPr>
          <w:p w14:paraId="3206C35F" w14:textId="77777777" w:rsidR="0037223F" w:rsidRPr="0037223F"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4881E418" w14:textId="6099BA4B" w:rsidR="0037223F" w:rsidRPr="0037223F" w:rsidRDefault="00A061E0" w:rsidP="003722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145</w:t>
            </w:r>
            <w:r w:rsidR="000B13D3" w:rsidRPr="000B13D3">
              <w:rPr>
                <w:rFonts w:ascii="Browallia New" w:hAnsi="Browallia New" w:cs="Browallia New"/>
                <w:sz w:val="28"/>
                <w:szCs w:val="28"/>
              </w:rPr>
              <w:t>,</w:t>
            </w:r>
            <w:r w:rsidRPr="00A061E0">
              <w:rPr>
                <w:rFonts w:ascii="Browallia New" w:hAnsi="Browallia New" w:cs="Browallia New"/>
                <w:sz w:val="28"/>
                <w:szCs w:val="28"/>
              </w:rPr>
              <w:t>482</w:t>
            </w:r>
            <w:r w:rsidR="000B13D3" w:rsidRPr="000B13D3">
              <w:rPr>
                <w:rFonts w:ascii="Browallia New" w:hAnsi="Browallia New" w:cs="Browallia New"/>
                <w:sz w:val="28"/>
                <w:szCs w:val="28"/>
              </w:rPr>
              <w:t>,</w:t>
            </w:r>
            <w:r w:rsidRPr="00A061E0">
              <w:rPr>
                <w:rFonts w:ascii="Browallia New" w:hAnsi="Browallia New" w:cs="Browallia New"/>
                <w:sz w:val="28"/>
                <w:szCs w:val="28"/>
              </w:rPr>
              <w:t>753</w:t>
            </w:r>
          </w:p>
        </w:tc>
        <w:tc>
          <w:tcPr>
            <w:tcW w:w="236" w:type="dxa"/>
          </w:tcPr>
          <w:p w14:paraId="3A185056" w14:textId="77777777" w:rsidR="0037223F" w:rsidRPr="0037223F"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51CECCB5" w14:textId="436A1CE9" w:rsidR="0037223F" w:rsidRPr="0037223F" w:rsidRDefault="0037223F" w:rsidP="003722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158,547,738</w:t>
            </w:r>
          </w:p>
        </w:tc>
      </w:tr>
      <w:tr w:rsidR="0037223F" w:rsidRPr="001011D1" w14:paraId="55A5D958" w14:textId="77777777" w:rsidTr="000A7223">
        <w:trPr>
          <w:cantSplit/>
          <w:trHeight w:val="135"/>
        </w:trPr>
        <w:tc>
          <w:tcPr>
            <w:tcW w:w="3582" w:type="dxa"/>
            <w:vAlign w:val="bottom"/>
          </w:tcPr>
          <w:p w14:paraId="02E701EA" w14:textId="77777777" w:rsidR="0037223F" w:rsidRPr="001011D1"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rPr>
              <w:t>เกินกว่าที่กำหนดเวลาชำระหนี้</w:t>
            </w:r>
          </w:p>
        </w:tc>
        <w:tc>
          <w:tcPr>
            <w:tcW w:w="1208" w:type="dxa"/>
          </w:tcPr>
          <w:p w14:paraId="734113FE" w14:textId="77777777" w:rsidR="0037223F" w:rsidRPr="0037223F" w:rsidRDefault="0037223F" w:rsidP="000B13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22A8FB00" w14:textId="77777777" w:rsidR="0037223F" w:rsidRPr="0037223F" w:rsidRDefault="0037223F" w:rsidP="000B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vAlign w:val="bottom"/>
          </w:tcPr>
          <w:p w14:paraId="47B205FE" w14:textId="77777777" w:rsidR="0037223F" w:rsidRPr="0037223F" w:rsidRDefault="0037223F" w:rsidP="000B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p>
        </w:tc>
        <w:tc>
          <w:tcPr>
            <w:tcW w:w="245" w:type="dxa"/>
            <w:gridSpan w:val="2"/>
          </w:tcPr>
          <w:p w14:paraId="139CB6B2" w14:textId="77777777" w:rsidR="0037223F" w:rsidRPr="0037223F"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7E1980D5" w14:textId="77777777" w:rsidR="0037223F" w:rsidRPr="0037223F" w:rsidRDefault="0037223F" w:rsidP="003722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6" w:type="dxa"/>
          </w:tcPr>
          <w:p w14:paraId="33707818" w14:textId="77777777" w:rsidR="0037223F" w:rsidRPr="0037223F" w:rsidRDefault="0037223F" w:rsidP="0037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7CBC0F5A" w14:textId="77777777" w:rsidR="0037223F" w:rsidRPr="0037223F" w:rsidRDefault="0037223F" w:rsidP="003722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p>
        </w:tc>
      </w:tr>
      <w:tr w:rsidR="006171FB" w:rsidRPr="001011D1" w14:paraId="7F416879" w14:textId="77777777" w:rsidTr="000A7223">
        <w:trPr>
          <w:cantSplit/>
          <w:trHeight w:val="135"/>
        </w:trPr>
        <w:tc>
          <w:tcPr>
            <w:tcW w:w="3582" w:type="dxa"/>
            <w:vAlign w:val="bottom"/>
          </w:tcPr>
          <w:p w14:paraId="568FE34D" w14:textId="77777777" w:rsidR="006171FB" w:rsidRPr="001011D1"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cs/>
              </w:rPr>
              <w:t xml:space="preserve">   น้อยกว่า </w:t>
            </w:r>
            <w:r w:rsidRPr="001011D1">
              <w:rPr>
                <w:rFonts w:ascii="Browallia New" w:hAnsi="Browallia New" w:cs="Browallia New"/>
                <w:sz w:val="28"/>
                <w:szCs w:val="28"/>
                <w:lang w:val="en-GB"/>
              </w:rPr>
              <w:t>3</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08" w:type="dxa"/>
          </w:tcPr>
          <w:p w14:paraId="690FF51C" w14:textId="23005C84" w:rsidR="006171FB" w:rsidRPr="0037223F" w:rsidRDefault="00A061E0"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562</w:t>
            </w:r>
            <w:r w:rsidR="006171FB" w:rsidRPr="000230AF">
              <w:rPr>
                <w:rFonts w:ascii="Browallia New" w:hAnsi="Browallia New" w:cs="Browallia New"/>
                <w:sz w:val="28"/>
                <w:szCs w:val="28"/>
              </w:rPr>
              <w:t>,</w:t>
            </w:r>
            <w:r w:rsidRPr="00A061E0">
              <w:rPr>
                <w:rFonts w:ascii="Browallia New" w:hAnsi="Browallia New" w:cs="Browallia New"/>
                <w:sz w:val="28"/>
                <w:szCs w:val="28"/>
              </w:rPr>
              <w:t>865</w:t>
            </w:r>
          </w:p>
        </w:tc>
        <w:tc>
          <w:tcPr>
            <w:tcW w:w="236" w:type="dxa"/>
          </w:tcPr>
          <w:p w14:paraId="243B21D8"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vAlign w:val="bottom"/>
          </w:tcPr>
          <w:p w14:paraId="0B8E19D0" w14:textId="05A74EAF"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7223F">
              <w:rPr>
                <w:rFonts w:ascii="Browallia New" w:eastAsia="Arial Unicode MS" w:hAnsi="Browallia New" w:cs="Browallia New"/>
                <w:sz w:val="28"/>
                <w:szCs w:val="28"/>
                <w:lang w:val="en-GB"/>
              </w:rPr>
              <w:t>584,263</w:t>
            </w:r>
          </w:p>
        </w:tc>
        <w:tc>
          <w:tcPr>
            <w:tcW w:w="245" w:type="dxa"/>
            <w:gridSpan w:val="2"/>
          </w:tcPr>
          <w:p w14:paraId="6580F8D5"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1FD6ED08" w14:textId="4E479113" w:rsidR="006171FB" w:rsidRPr="006171FB" w:rsidRDefault="006171FB"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6171FB">
              <w:rPr>
                <w:rFonts w:ascii="Browallia New" w:eastAsia="Arial Unicode MS" w:hAnsi="Browallia New" w:cs="Browallia New"/>
                <w:sz w:val="28"/>
                <w:szCs w:val="28"/>
                <w:lang w:val="en-GB"/>
              </w:rPr>
              <w:t xml:space="preserve"> 123,955,643 </w:t>
            </w:r>
          </w:p>
        </w:tc>
        <w:tc>
          <w:tcPr>
            <w:tcW w:w="236" w:type="dxa"/>
          </w:tcPr>
          <w:p w14:paraId="135003BB"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7FABDCC5" w14:textId="58E3FD85" w:rsidR="006171FB" w:rsidRPr="0037223F" w:rsidRDefault="006171FB"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146,924,677</w:t>
            </w:r>
          </w:p>
        </w:tc>
      </w:tr>
      <w:tr w:rsidR="00490BE9" w:rsidRPr="001011D1" w14:paraId="45CC61A3" w14:textId="77777777" w:rsidTr="000A7223">
        <w:trPr>
          <w:cantSplit/>
          <w:trHeight w:val="135"/>
        </w:trPr>
        <w:tc>
          <w:tcPr>
            <w:tcW w:w="3582" w:type="dxa"/>
            <w:vAlign w:val="bottom"/>
          </w:tcPr>
          <w:p w14:paraId="0B51F45A" w14:textId="77777777" w:rsidR="00490BE9" w:rsidRPr="001011D1"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1011D1">
              <w:rPr>
                <w:rFonts w:ascii="Browallia New" w:hAnsi="Browallia New" w:cs="Browallia New"/>
                <w:sz w:val="28"/>
                <w:szCs w:val="28"/>
                <w:cs/>
              </w:rPr>
              <w:t xml:space="preserve">   </w:t>
            </w:r>
            <w:r w:rsidRPr="001011D1">
              <w:rPr>
                <w:rFonts w:ascii="Browallia New" w:hAnsi="Browallia New" w:cs="Browallia New"/>
                <w:sz w:val="28"/>
                <w:szCs w:val="28"/>
                <w:lang w:val="en-GB"/>
              </w:rPr>
              <w:t>3</w:t>
            </w:r>
            <w:r w:rsidRPr="001011D1">
              <w:rPr>
                <w:rFonts w:ascii="Browallia New" w:hAnsi="Browallia New" w:cs="Browallia New"/>
                <w:sz w:val="28"/>
                <w:szCs w:val="28"/>
              </w:rPr>
              <w:t xml:space="preserve"> - </w:t>
            </w:r>
            <w:r w:rsidRPr="001011D1">
              <w:rPr>
                <w:rFonts w:ascii="Browallia New" w:hAnsi="Browallia New" w:cs="Browallia New"/>
                <w:sz w:val="28"/>
                <w:szCs w:val="28"/>
                <w:lang w:val="en-GB"/>
              </w:rPr>
              <w:t>6</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08" w:type="dxa"/>
          </w:tcPr>
          <w:p w14:paraId="6217E70D" w14:textId="32AA89F8"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36" w:type="dxa"/>
          </w:tcPr>
          <w:p w14:paraId="4A07CD11"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208" w:type="dxa"/>
          </w:tcPr>
          <w:p w14:paraId="2852DBDF" w14:textId="1198780D"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45" w:type="dxa"/>
            <w:gridSpan w:val="2"/>
          </w:tcPr>
          <w:p w14:paraId="0DC9B38F"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0DFA3B9C" w14:textId="44147011" w:rsidR="00490BE9" w:rsidRPr="006171FB"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6171FB">
              <w:rPr>
                <w:rFonts w:ascii="Browallia New" w:eastAsia="Arial Unicode MS" w:hAnsi="Browallia New" w:cs="Browallia New"/>
                <w:sz w:val="28"/>
                <w:szCs w:val="28"/>
                <w:lang w:val="en-GB"/>
              </w:rPr>
              <w:t xml:space="preserve"> 132,636,91</w:t>
            </w:r>
            <w:r w:rsidR="00B07F57">
              <w:rPr>
                <w:rFonts w:ascii="Browallia New" w:eastAsia="Arial Unicode MS" w:hAnsi="Browallia New" w:cs="Browallia New"/>
                <w:sz w:val="28"/>
                <w:szCs w:val="28"/>
              </w:rPr>
              <w:t>4</w:t>
            </w:r>
            <w:r w:rsidRPr="006171FB">
              <w:rPr>
                <w:rFonts w:ascii="Browallia New" w:eastAsia="Arial Unicode MS" w:hAnsi="Browallia New" w:cs="Browallia New"/>
                <w:sz w:val="28"/>
                <w:szCs w:val="28"/>
                <w:lang w:val="en-GB"/>
              </w:rPr>
              <w:t xml:space="preserve"> </w:t>
            </w:r>
          </w:p>
        </w:tc>
        <w:tc>
          <w:tcPr>
            <w:tcW w:w="236" w:type="dxa"/>
          </w:tcPr>
          <w:p w14:paraId="53CD8E29"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0FD3A778" w14:textId="3D81C037"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97,914,462</w:t>
            </w:r>
          </w:p>
        </w:tc>
      </w:tr>
      <w:tr w:rsidR="00490BE9" w:rsidRPr="001011D1" w14:paraId="2FAAFBAF" w14:textId="77777777" w:rsidTr="000A7223">
        <w:trPr>
          <w:cantSplit/>
          <w:trHeight w:val="135"/>
        </w:trPr>
        <w:tc>
          <w:tcPr>
            <w:tcW w:w="3582" w:type="dxa"/>
            <w:vAlign w:val="bottom"/>
          </w:tcPr>
          <w:p w14:paraId="4CCA8926" w14:textId="77777777" w:rsidR="00490BE9" w:rsidRPr="001011D1"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1011D1">
              <w:rPr>
                <w:rFonts w:ascii="Browallia New" w:hAnsi="Browallia New" w:cs="Browallia New"/>
                <w:sz w:val="28"/>
                <w:szCs w:val="28"/>
                <w:lang w:val="en-GB"/>
              </w:rPr>
              <w:t xml:space="preserve">   6</w:t>
            </w:r>
            <w:r w:rsidRPr="001011D1">
              <w:rPr>
                <w:rFonts w:ascii="Browallia New" w:hAnsi="Browallia New" w:cs="Browallia New"/>
                <w:sz w:val="28"/>
                <w:szCs w:val="28"/>
              </w:rPr>
              <w:t xml:space="preserve"> - </w:t>
            </w:r>
            <w:r w:rsidRPr="001011D1">
              <w:rPr>
                <w:rFonts w:ascii="Browallia New" w:hAnsi="Browallia New" w:cs="Browallia New"/>
                <w:sz w:val="28"/>
                <w:szCs w:val="28"/>
                <w:lang w:val="en-GB"/>
              </w:rPr>
              <w:t>12</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08" w:type="dxa"/>
          </w:tcPr>
          <w:p w14:paraId="10FC55F8" w14:textId="4CDB8163"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36" w:type="dxa"/>
          </w:tcPr>
          <w:p w14:paraId="3B7AB26F"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208" w:type="dxa"/>
          </w:tcPr>
          <w:p w14:paraId="6D1C0DA9" w14:textId="075E64ED"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45" w:type="dxa"/>
            <w:gridSpan w:val="2"/>
          </w:tcPr>
          <w:p w14:paraId="6844F538"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388043AE" w14:textId="414179C8" w:rsidR="00490BE9" w:rsidRPr="006171FB"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6171FB">
              <w:rPr>
                <w:rFonts w:ascii="Browallia New" w:eastAsia="Arial Unicode MS" w:hAnsi="Browallia New" w:cs="Browallia New"/>
                <w:sz w:val="28"/>
                <w:szCs w:val="28"/>
                <w:lang w:val="en-GB"/>
              </w:rPr>
              <w:t xml:space="preserve"> 211,603,235 </w:t>
            </w:r>
          </w:p>
        </w:tc>
        <w:tc>
          <w:tcPr>
            <w:tcW w:w="236" w:type="dxa"/>
          </w:tcPr>
          <w:p w14:paraId="2BB137FD"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48BDAD37" w14:textId="35B7E336"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203,157,042</w:t>
            </w:r>
          </w:p>
        </w:tc>
      </w:tr>
      <w:tr w:rsidR="00490BE9" w:rsidRPr="001011D1" w14:paraId="7B976C25" w14:textId="77777777" w:rsidTr="000A7223">
        <w:trPr>
          <w:cantSplit/>
          <w:trHeight w:val="135"/>
        </w:trPr>
        <w:tc>
          <w:tcPr>
            <w:tcW w:w="3582" w:type="dxa"/>
            <w:vAlign w:val="bottom"/>
          </w:tcPr>
          <w:p w14:paraId="4D864735" w14:textId="77777777" w:rsidR="00490BE9" w:rsidRPr="001011D1"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011D1">
              <w:rPr>
                <w:rFonts w:ascii="Browallia New" w:hAnsi="Browallia New" w:cs="Browallia New"/>
                <w:sz w:val="28"/>
                <w:szCs w:val="28"/>
              </w:rPr>
              <w:t xml:space="preserve">   </w:t>
            </w:r>
            <w:r w:rsidRPr="001011D1">
              <w:rPr>
                <w:rFonts w:ascii="Browallia New" w:hAnsi="Browallia New" w:cs="Browallia New"/>
                <w:sz w:val="28"/>
                <w:szCs w:val="28"/>
                <w:cs/>
              </w:rPr>
              <w:t xml:space="preserve">เกินกว่า </w:t>
            </w:r>
            <w:r w:rsidRPr="001011D1">
              <w:rPr>
                <w:rFonts w:ascii="Browallia New" w:hAnsi="Browallia New" w:cs="Browallia New"/>
                <w:sz w:val="28"/>
                <w:szCs w:val="28"/>
                <w:lang w:val="en-GB"/>
              </w:rPr>
              <w:t>12</w:t>
            </w:r>
            <w:r w:rsidRPr="001011D1">
              <w:rPr>
                <w:rFonts w:ascii="Browallia New" w:hAnsi="Browallia New" w:cs="Browallia New"/>
                <w:sz w:val="28"/>
                <w:szCs w:val="28"/>
              </w:rPr>
              <w:t xml:space="preserve"> </w:t>
            </w:r>
            <w:r w:rsidRPr="001011D1">
              <w:rPr>
                <w:rFonts w:ascii="Browallia New" w:hAnsi="Browallia New" w:cs="Browallia New"/>
                <w:sz w:val="28"/>
                <w:szCs w:val="28"/>
                <w:cs/>
                <w:lang w:val="en-GB"/>
              </w:rPr>
              <w:t>เดือน</w:t>
            </w:r>
          </w:p>
        </w:tc>
        <w:tc>
          <w:tcPr>
            <w:tcW w:w="1208" w:type="dxa"/>
          </w:tcPr>
          <w:p w14:paraId="3366A5E7" w14:textId="35CC6C61"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36" w:type="dxa"/>
          </w:tcPr>
          <w:p w14:paraId="03F76D1B"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8"/>
                <w:szCs w:val="28"/>
              </w:rPr>
            </w:pPr>
          </w:p>
        </w:tc>
        <w:tc>
          <w:tcPr>
            <w:tcW w:w="1208" w:type="dxa"/>
          </w:tcPr>
          <w:p w14:paraId="462164A6" w14:textId="36C1AF18"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8"/>
                <w:szCs w:val="28"/>
              </w:rPr>
            </w:pPr>
            <w:r w:rsidRPr="001C6B3C">
              <w:rPr>
                <w:rFonts w:ascii="Browallia New" w:eastAsia="Arial Unicode MS" w:hAnsi="Browallia New" w:cs="Browallia New"/>
                <w:sz w:val="28"/>
                <w:szCs w:val="28"/>
              </w:rPr>
              <w:t xml:space="preserve">          -</w:t>
            </w:r>
          </w:p>
        </w:tc>
        <w:tc>
          <w:tcPr>
            <w:tcW w:w="245" w:type="dxa"/>
            <w:gridSpan w:val="2"/>
          </w:tcPr>
          <w:p w14:paraId="0A1F04DB"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Pr>
          <w:p w14:paraId="630A0326" w14:textId="07E9B238" w:rsidR="00490BE9" w:rsidRPr="006171FB"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6171FB">
              <w:rPr>
                <w:rFonts w:ascii="Browallia New" w:eastAsia="Arial Unicode MS" w:hAnsi="Browallia New" w:cs="Browallia New"/>
                <w:sz w:val="28"/>
                <w:szCs w:val="28"/>
                <w:lang w:val="en-GB"/>
              </w:rPr>
              <w:t xml:space="preserve"> 30,444,456 </w:t>
            </w:r>
          </w:p>
        </w:tc>
        <w:tc>
          <w:tcPr>
            <w:tcW w:w="236" w:type="dxa"/>
          </w:tcPr>
          <w:p w14:paraId="1227AE7C" w14:textId="77777777" w:rsidR="00490BE9" w:rsidRPr="0037223F" w:rsidRDefault="00490BE9" w:rsidP="0049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vAlign w:val="bottom"/>
          </w:tcPr>
          <w:p w14:paraId="175D912F" w14:textId="6A94514D" w:rsidR="00490BE9" w:rsidRPr="0037223F" w:rsidRDefault="00490BE9" w:rsidP="00490B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7,308,923</w:t>
            </w:r>
          </w:p>
        </w:tc>
      </w:tr>
      <w:tr w:rsidR="006171FB" w:rsidRPr="001011D1" w14:paraId="0191E8EE" w14:textId="77777777" w:rsidTr="000A7223">
        <w:trPr>
          <w:cantSplit/>
          <w:trHeight w:val="135"/>
        </w:trPr>
        <w:tc>
          <w:tcPr>
            <w:tcW w:w="3582" w:type="dxa"/>
            <w:vAlign w:val="bottom"/>
          </w:tcPr>
          <w:p w14:paraId="2B926D9C" w14:textId="139B3EF6" w:rsidR="006171FB" w:rsidRPr="001011D1" w:rsidRDefault="00140A6D"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208" w:type="dxa"/>
            <w:tcBorders>
              <w:top w:val="single" w:sz="4" w:space="0" w:color="auto"/>
              <w:bottom w:val="single" w:sz="12" w:space="0" w:color="auto"/>
            </w:tcBorders>
          </w:tcPr>
          <w:p w14:paraId="2B83CA39" w14:textId="2C09D101" w:rsidR="006171FB" w:rsidRPr="0037223F" w:rsidRDefault="00A061E0"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A061E0">
              <w:rPr>
                <w:rFonts w:ascii="Browallia New" w:hAnsi="Browallia New" w:cs="Browallia New"/>
                <w:sz w:val="28"/>
                <w:szCs w:val="28"/>
              </w:rPr>
              <w:t>562</w:t>
            </w:r>
            <w:r w:rsidR="006171FB" w:rsidRPr="000230AF">
              <w:rPr>
                <w:rFonts w:ascii="Browallia New" w:hAnsi="Browallia New" w:cs="Browallia New"/>
                <w:sz w:val="28"/>
                <w:szCs w:val="28"/>
              </w:rPr>
              <w:t>,</w:t>
            </w:r>
            <w:r w:rsidRPr="00A061E0">
              <w:rPr>
                <w:rFonts w:ascii="Browallia New" w:hAnsi="Browallia New" w:cs="Browallia New"/>
                <w:sz w:val="28"/>
                <w:szCs w:val="28"/>
              </w:rPr>
              <w:t>865</w:t>
            </w:r>
          </w:p>
        </w:tc>
        <w:tc>
          <w:tcPr>
            <w:tcW w:w="236" w:type="dxa"/>
          </w:tcPr>
          <w:p w14:paraId="79F1AA4B"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Borders>
              <w:top w:val="single" w:sz="4" w:space="0" w:color="auto"/>
              <w:bottom w:val="single" w:sz="12" w:space="0" w:color="auto"/>
            </w:tcBorders>
            <w:vAlign w:val="bottom"/>
          </w:tcPr>
          <w:p w14:paraId="471F0B49" w14:textId="1494E799"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7223F">
              <w:rPr>
                <w:rFonts w:ascii="Browallia New" w:eastAsia="Arial Unicode MS" w:hAnsi="Browallia New" w:cs="Browallia New"/>
                <w:sz w:val="28"/>
                <w:szCs w:val="28"/>
                <w:lang w:val="en-GB"/>
              </w:rPr>
              <w:t>584,263</w:t>
            </w:r>
          </w:p>
        </w:tc>
        <w:tc>
          <w:tcPr>
            <w:tcW w:w="245" w:type="dxa"/>
            <w:gridSpan w:val="2"/>
          </w:tcPr>
          <w:p w14:paraId="0D00DC18"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8" w:type="dxa"/>
            <w:tcBorders>
              <w:top w:val="single" w:sz="4" w:space="0" w:color="auto"/>
              <w:bottom w:val="single" w:sz="12" w:space="0" w:color="auto"/>
            </w:tcBorders>
          </w:tcPr>
          <w:p w14:paraId="75083FC2" w14:textId="2B66C98A" w:rsidR="006171FB" w:rsidRPr="006171FB" w:rsidRDefault="006171FB"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8"/>
                <w:szCs w:val="28"/>
                <w:lang w:val="en-GB"/>
              </w:rPr>
            </w:pPr>
            <w:r w:rsidRPr="006171FB">
              <w:rPr>
                <w:rFonts w:ascii="Browallia New" w:eastAsia="Arial Unicode MS" w:hAnsi="Browallia New" w:cs="Browallia New"/>
                <w:sz w:val="28"/>
                <w:szCs w:val="28"/>
                <w:lang w:val="en-GB"/>
              </w:rPr>
              <w:t xml:space="preserve"> 644,123,001 </w:t>
            </w:r>
          </w:p>
        </w:tc>
        <w:tc>
          <w:tcPr>
            <w:tcW w:w="236" w:type="dxa"/>
          </w:tcPr>
          <w:p w14:paraId="5882FAC6" w14:textId="77777777" w:rsidR="006171FB" w:rsidRPr="0037223F" w:rsidRDefault="006171FB" w:rsidP="0061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09" w:type="dxa"/>
            <w:tcBorders>
              <w:top w:val="single" w:sz="4" w:space="0" w:color="auto"/>
              <w:bottom w:val="single" w:sz="12" w:space="0" w:color="auto"/>
            </w:tcBorders>
            <w:vAlign w:val="bottom"/>
          </w:tcPr>
          <w:p w14:paraId="33DB5D2A" w14:textId="56FFEA23" w:rsidR="006171FB" w:rsidRPr="0037223F" w:rsidRDefault="006171FB" w:rsidP="006171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7223F">
              <w:rPr>
                <w:rFonts w:ascii="Browallia New" w:eastAsia="Arial Unicode MS" w:hAnsi="Browallia New" w:cs="Browallia New"/>
                <w:sz w:val="28"/>
                <w:szCs w:val="28"/>
                <w:lang w:val="en-GB"/>
              </w:rPr>
              <w:t>613,852,842</w:t>
            </w:r>
          </w:p>
        </w:tc>
      </w:tr>
    </w:tbl>
    <w:p w14:paraId="0A7BFAFB" w14:textId="77777777" w:rsidR="004F3A1E" w:rsidRPr="00447D01" w:rsidRDefault="004F3A1E" w:rsidP="0048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078B1A9A" w14:textId="77777777" w:rsidR="00C4785C" w:rsidRPr="00654B78" w:rsidRDefault="00C4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sectPr w:rsidR="00C4785C" w:rsidRPr="00654B78" w:rsidSect="002327BC">
          <w:headerReference w:type="default" r:id="rId11"/>
          <w:footerReference w:type="even" r:id="rId12"/>
          <w:footerReference w:type="default" r:id="rId13"/>
          <w:footerReference w:type="first" r:id="rId14"/>
          <w:pgSz w:w="11909" w:h="16834" w:code="9"/>
          <w:pgMar w:top="2520" w:right="1019" w:bottom="1282" w:left="1440" w:header="810" w:footer="302" w:gutter="0"/>
          <w:pgNumType w:start="10"/>
          <w:cols w:space="720"/>
        </w:sectPr>
      </w:pPr>
    </w:p>
    <w:p w14:paraId="1AF0C3F5" w14:textId="7E2B6BE9" w:rsidR="00C4785C" w:rsidRDefault="00510FD1" w:rsidP="0080668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54B78">
        <w:rPr>
          <w:rFonts w:ascii="Browallia New" w:hAnsi="Browallia New" w:cs="Browallia New"/>
          <w:b/>
          <w:bCs/>
          <w:color w:val="000000" w:themeColor="text1"/>
          <w:sz w:val="28"/>
          <w:szCs w:val="28"/>
          <w:cs/>
        </w:rPr>
        <w:t>เงินลงทุนในบริษัทย่อย</w:t>
      </w:r>
    </w:p>
    <w:p w14:paraId="5F4E4300" w14:textId="586D38DB" w:rsidR="00806686" w:rsidRPr="004F4E02" w:rsidRDefault="00806686" w:rsidP="0080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Browallia New" w:hAnsi="Browallia New" w:cs="Browallia New"/>
          <w:sz w:val="14"/>
          <w:szCs w:val="14"/>
        </w:rPr>
      </w:pPr>
      <w:r w:rsidRPr="004F4E02">
        <w:rPr>
          <w:rFonts w:ascii="Browallia New" w:hAnsi="Browallia New" w:cs="Browallia New"/>
        </w:rPr>
        <w:tab/>
      </w:r>
    </w:p>
    <w:tbl>
      <w:tblPr>
        <w:tblpPr w:leftFromText="180" w:rightFromText="180" w:vertAnchor="page" w:horzAnchor="margin" w:tblpY="3121"/>
        <w:tblW w:w="14457" w:type="dxa"/>
        <w:tblLayout w:type="fixed"/>
        <w:tblLook w:val="01E0" w:firstRow="1" w:lastRow="1" w:firstColumn="1" w:lastColumn="1" w:noHBand="0" w:noVBand="0"/>
      </w:tblPr>
      <w:tblGrid>
        <w:gridCol w:w="4422"/>
        <w:gridCol w:w="935"/>
        <w:gridCol w:w="936"/>
        <w:gridCol w:w="1020"/>
        <w:gridCol w:w="1021"/>
        <w:gridCol w:w="1020"/>
        <w:gridCol w:w="1021"/>
        <w:gridCol w:w="1020"/>
        <w:gridCol w:w="1021"/>
        <w:gridCol w:w="1020"/>
        <w:gridCol w:w="1021"/>
      </w:tblGrid>
      <w:tr w:rsidR="00CD0C86" w:rsidRPr="004208A5" w14:paraId="0D2C43AD" w14:textId="77777777" w:rsidTr="008901DB">
        <w:trPr>
          <w:tblHeader/>
        </w:trPr>
        <w:tc>
          <w:tcPr>
            <w:tcW w:w="4422" w:type="dxa"/>
            <w:shd w:val="clear" w:color="auto" w:fill="auto"/>
            <w:vAlign w:val="bottom"/>
          </w:tcPr>
          <w:p w14:paraId="065BAA7A" w14:textId="77777777" w:rsidR="00806686" w:rsidRPr="00654B78" w:rsidRDefault="00806686" w:rsidP="00806686">
            <w:pPr>
              <w:ind w:left="135"/>
              <w:rPr>
                <w:rFonts w:ascii="Browallia New" w:eastAsia="Arial Unicode MS" w:hAnsi="Browallia New" w:cs="Browallia New"/>
                <w:sz w:val="22"/>
                <w:szCs w:val="22"/>
              </w:rPr>
            </w:pPr>
          </w:p>
        </w:tc>
        <w:tc>
          <w:tcPr>
            <w:tcW w:w="10035" w:type="dxa"/>
            <w:gridSpan w:val="10"/>
            <w:shd w:val="clear" w:color="auto" w:fill="auto"/>
          </w:tcPr>
          <w:p w14:paraId="05A7B08A" w14:textId="77777777" w:rsidR="00806686" w:rsidRPr="00806686" w:rsidRDefault="00806686" w:rsidP="00415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37"/>
              <w:jc w:val="center"/>
              <w:rPr>
                <w:rFonts w:ascii="Browallia New" w:eastAsia="Arial Unicode MS" w:hAnsi="Browallia New" w:cs="Browallia New"/>
                <w:b/>
                <w:bCs/>
                <w:spacing w:val="-4"/>
                <w:sz w:val="22"/>
                <w:szCs w:val="22"/>
                <w:cs/>
              </w:rPr>
            </w:pPr>
            <w:r w:rsidRPr="00806686">
              <w:rPr>
                <w:rFonts w:ascii="Browallia New" w:eastAsia="Arial Unicode MS" w:hAnsi="Browallia New" w:cs="Browallia New" w:hint="cs"/>
                <w:b/>
                <w:bCs/>
                <w:spacing w:val="-4"/>
                <w:sz w:val="22"/>
                <w:szCs w:val="22"/>
                <w:cs/>
              </w:rPr>
              <w:t>ข้อมูลทาง</w:t>
            </w:r>
            <w:r w:rsidRPr="00806686">
              <w:rPr>
                <w:rFonts w:ascii="Browallia New" w:eastAsia="Arial Unicode MS" w:hAnsi="Browallia New" w:cs="Browallia New"/>
                <w:b/>
                <w:bCs/>
                <w:spacing w:val="-4"/>
                <w:sz w:val="22"/>
                <w:szCs w:val="22"/>
                <w:cs/>
              </w:rPr>
              <w:t>การเงินเฉพาะกิจการ</w:t>
            </w:r>
          </w:p>
        </w:tc>
      </w:tr>
      <w:tr w:rsidR="00CD0C86" w:rsidRPr="004208A5" w14:paraId="62FF36E0" w14:textId="77777777" w:rsidTr="008901DB">
        <w:trPr>
          <w:tblHeader/>
        </w:trPr>
        <w:tc>
          <w:tcPr>
            <w:tcW w:w="4422" w:type="dxa"/>
            <w:shd w:val="clear" w:color="auto" w:fill="auto"/>
            <w:vAlign w:val="bottom"/>
          </w:tcPr>
          <w:p w14:paraId="762CF765" w14:textId="77777777" w:rsidR="00806686" w:rsidRPr="004208A5" w:rsidRDefault="00806686" w:rsidP="00806686">
            <w:pPr>
              <w:ind w:left="135"/>
              <w:rPr>
                <w:rFonts w:ascii="Browallia New" w:eastAsia="Arial Unicode MS" w:hAnsi="Browallia New" w:cs="Browallia New"/>
                <w:sz w:val="22"/>
                <w:szCs w:val="22"/>
              </w:rPr>
            </w:pPr>
          </w:p>
        </w:tc>
        <w:tc>
          <w:tcPr>
            <w:tcW w:w="1871" w:type="dxa"/>
            <w:gridSpan w:val="2"/>
            <w:shd w:val="clear" w:color="auto" w:fill="auto"/>
            <w:vAlign w:val="bottom"/>
          </w:tcPr>
          <w:p w14:paraId="361BDCB2" w14:textId="77777777" w:rsidR="00806686" w:rsidRPr="004208A5" w:rsidRDefault="00806686" w:rsidP="00415BAA">
            <w:pPr>
              <w:pBdr>
                <w:bottom w:val="single" w:sz="4" w:space="1" w:color="auto"/>
              </w:pBdr>
              <w:tabs>
                <w:tab w:val="clear" w:pos="227"/>
                <w:tab w:val="clear" w:pos="454"/>
                <w:tab w:val="clear" w:pos="680"/>
                <w:tab w:val="clear" w:pos="907"/>
                <w:tab w:val="clear" w:pos="1644"/>
                <w:tab w:val="clear" w:pos="1871"/>
              </w:tabs>
              <w:ind w:left="-137"/>
              <w:jc w:val="center"/>
              <w:rPr>
                <w:rFonts w:ascii="Browallia New" w:eastAsia="Arial Unicode MS" w:hAnsi="Browallia New" w:cs="Browallia New"/>
                <w:b/>
                <w:bCs/>
                <w:spacing w:val="-4"/>
                <w:sz w:val="22"/>
                <w:szCs w:val="22"/>
                <w:cs/>
              </w:rPr>
            </w:pPr>
            <w:r w:rsidRPr="004208A5">
              <w:rPr>
                <w:rFonts w:ascii="Browallia New" w:eastAsia="Arial Unicode MS" w:hAnsi="Browallia New" w:cs="Browallia New" w:hint="cs"/>
                <w:b/>
                <w:bCs/>
                <w:spacing w:val="-4"/>
                <w:sz w:val="22"/>
                <w:szCs w:val="22"/>
                <w:cs/>
              </w:rPr>
              <w:t>สัดส่วนการถือหุ้น</w:t>
            </w:r>
          </w:p>
        </w:tc>
        <w:tc>
          <w:tcPr>
            <w:tcW w:w="2041" w:type="dxa"/>
            <w:gridSpan w:val="2"/>
            <w:shd w:val="clear" w:color="auto" w:fill="auto"/>
            <w:vAlign w:val="bottom"/>
          </w:tcPr>
          <w:p w14:paraId="65EE6E01" w14:textId="77777777" w:rsidR="00806686" w:rsidRPr="004208A5" w:rsidRDefault="00806686" w:rsidP="00415BAA">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4208A5">
              <w:rPr>
                <w:rFonts w:ascii="Browallia New" w:eastAsia="Arial Unicode MS" w:hAnsi="Browallia New" w:cs="Browallia New"/>
                <w:b/>
                <w:bCs/>
                <w:spacing w:val="-4"/>
                <w:sz w:val="22"/>
                <w:szCs w:val="22"/>
                <w:cs/>
              </w:rPr>
              <w:t>ทุนชำระแล้ว</w:t>
            </w:r>
          </w:p>
        </w:tc>
        <w:tc>
          <w:tcPr>
            <w:tcW w:w="2041" w:type="dxa"/>
            <w:gridSpan w:val="2"/>
            <w:shd w:val="clear" w:color="auto" w:fill="auto"/>
            <w:vAlign w:val="bottom"/>
          </w:tcPr>
          <w:p w14:paraId="06FF184C" w14:textId="77777777" w:rsidR="00806686" w:rsidRPr="004208A5" w:rsidRDefault="00806686" w:rsidP="00415BAA">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4208A5">
              <w:rPr>
                <w:rFonts w:ascii="Browallia New" w:eastAsia="Arial Unicode MS" w:hAnsi="Browallia New" w:cs="Browallia New"/>
                <w:b/>
                <w:bCs/>
                <w:spacing w:val="-4"/>
                <w:sz w:val="22"/>
                <w:szCs w:val="22"/>
                <w:cs/>
              </w:rPr>
              <w:t>วิธีราคาทุน</w:t>
            </w:r>
          </w:p>
        </w:tc>
        <w:tc>
          <w:tcPr>
            <w:tcW w:w="2041" w:type="dxa"/>
            <w:gridSpan w:val="2"/>
            <w:shd w:val="clear" w:color="auto" w:fill="auto"/>
            <w:vAlign w:val="bottom"/>
          </w:tcPr>
          <w:p w14:paraId="0353DFB9" w14:textId="77777777" w:rsidR="00806686" w:rsidRPr="00806686" w:rsidRDefault="00806686" w:rsidP="00415BAA">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806686">
              <w:rPr>
                <w:rFonts w:ascii="Browallia New" w:eastAsia="Arial Unicode MS" w:hAnsi="Browallia New" w:cs="Browallia New"/>
                <w:b/>
                <w:bCs/>
                <w:spacing w:val="-4"/>
                <w:sz w:val="22"/>
                <w:szCs w:val="22"/>
                <w:cs/>
              </w:rPr>
              <w:t>ค่าเผื่อการด้อยค่า</w:t>
            </w:r>
          </w:p>
        </w:tc>
        <w:tc>
          <w:tcPr>
            <w:tcW w:w="2041" w:type="dxa"/>
            <w:gridSpan w:val="2"/>
            <w:shd w:val="clear" w:color="auto" w:fill="auto"/>
            <w:vAlign w:val="bottom"/>
          </w:tcPr>
          <w:p w14:paraId="43BA73F4" w14:textId="77777777" w:rsidR="00806686" w:rsidRPr="00806686" w:rsidRDefault="00806686" w:rsidP="00415BAA">
            <w:pPr>
              <w:pBdr>
                <w:bottom w:val="single" w:sz="4" w:space="1" w:color="auto"/>
              </w:pBdr>
              <w:tabs>
                <w:tab w:val="clear" w:pos="227"/>
                <w:tab w:val="clear" w:pos="454"/>
                <w:tab w:val="clear" w:pos="680"/>
                <w:tab w:val="clear" w:pos="907"/>
                <w:tab w:val="clear" w:pos="1644"/>
                <w:tab w:val="clear" w:pos="1871"/>
              </w:tabs>
              <w:ind w:left="-29"/>
              <w:jc w:val="center"/>
              <w:rPr>
                <w:rFonts w:ascii="Browallia New" w:eastAsia="Arial Unicode MS" w:hAnsi="Browallia New" w:cs="Browallia New"/>
                <w:b/>
                <w:bCs/>
                <w:spacing w:val="-4"/>
                <w:sz w:val="22"/>
                <w:szCs w:val="22"/>
                <w:cs/>
              </w:rPr>
            </w:pPr>
            <w:r w:rsidRPr="00806686">
              <w:rPr>
                <w:rFonts w:ascii="Browallia New" w:eastAsia="Arial Unicode MS" w:hAnsi="Browallia New" w:cs="Browallia New"/>
                <w:b/>
                <w:bCs/>
                <w:spacing w:val="-4"/>
                <w:sz w:val="22"/>
                <w:szCs w:val="22"/>
                <w:cs/>
              </w:rPr>
              <w:t>มูลค่าตามบัญชี</w:t>
            </w:r>
          </w:p>
        </w:tc>
      </w:tr>
      <w:tr w:rsidR="00A370F7" w:rsidRPr="004208A5" w14:paraId="11C93093" w14:textId="77777777" w:rsidTr="008901DB">
        <w:trPr>
          <w:tblHeader/>
        </w:trPr>
        <w:tc>
          <w:tcPr>
            <w:tcW w:w="4422" w:type="dxa"/>
            <w:shd w:val="clear" w:color="auto" w:fill="auto"/>
            <w:vAlign w:val="bottom"/>
          </w:tcPr>
          <w:p w14:paraId="73E91B0B" w14:textId="77777777" w:rsidR="00806686" w:rsidRPr="00AE0E16" w:rsidRDefault="00806686" w:rsidP="00806686">
            <w:pPr>
              <w:ind w:left="135"/>
              <w:rPr>
                <w:rFonts w:ascii="Browallia New" w:eastAsia="Arial Unicode MS" w:hAnsi="Browallia New" w:cs="Browallia New"/>
                <w:sz w:val="22"/>
                <w:szCs w:val="22"/>
              </w:rPr>
            </w:pPr>
          </w:p>
        </w:tc>
        <w:tc>
          <w:tcPr>
            <w:tcW w:w="935" w:type="dxa"/>
            <w:shd w:val="clear" w:color="auto" w:fill="auto"/>
            <w:vAlign w:val="bottom"/>
          </w:tcPr>
          <w:p w14:paraId="50BF75DF" w14:textId="34D12B14" w:rsidR="00806686" w:rsidRPr="0044569E" w:rsidRDefault="00AE0E16" w:rsidP="00435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22"/>
              <w:jc w:val="center"/>
              <w:rPr>
                <w:rFonts w:ascii="Browallia New" w:eastAsia="Arial Unicode MS" w:hAnsi="Browallia New" w:cs="Browallia New"/>
                <w:b/>
                <w:bCs/>
                <w:snapToGrid w:val="0"/>
                <w:sz w:val="22"/>
                <w:szCs w:val="22"/>
                <w:cs/>
                <w:lang w:val="en-GB" w:eastAsia="th-TH"/>
              </w:rPr>
            </w:pPr>
            <w:r w:rsidRPr="00AE0E16">
              <w:rPr>
                <w:rFonts w:ascii="Browallia New" w:eastAsia="Arial Unicode MS" w:hAnsi="Browallia New" w:cs="Browallia New"/>
                <w:b/>
                <w:bCs/>
                <w:snapToGrid w:val="0"/>
                <w:sz w:val="22"/>
                <w:szCs w:val="22"/>
                <w:lang w:val="en-GB" w:eastAsia="th-TH"/>
              </w:rPr>
              <w:t>31</w:t>
            </w:r>
            <w:r w:rsidRPr="00AE0E16">
              <w:rPr>
                <w:rFonts w:ascii="Browallia New" w:eastAsia="Arial Unicode MS" w:hAnsi="Browallia New" w:cs="Browallia New"/>
                <w:b/>
                <w:bCs/>
                <w:snapToGrid w:val="0"/>
                <w:sz w:val="22"/>
                <w:szCs w:val="22"/>
                <w:cs/>
                <w:lang w:val="en-GB" w:eastAsia="th-TH"/>
              </w:rPr>
              <w:t xml:space="preserve"> มีนาคม</w:t>
            </w:r>
            <w:r w:rsidR="0044569E">
              <w:rPr>
                <w:rFonts w:ascii="Browallia New" w:eastAsia="Arial Unicode MS" w:hAnsi="Browallia New" w:cs="Browallia New"/>
                <w:b/>
                <w:bCs/>
                <w:snapToGrid w:val="0"/>
                <w:sz w:val="22"/>
                <w:szCs w:val="22"/>
                <w:lang w:val="en-GB" w:eastAsia="th-TH"/>
              </w:rPr>
              <w:t>2</w:t>
            </w:r>
            <w:r w:rsidRPr="00AE0E16">
              <w:rPr>
                <w:rFonts w:ascii="Browallia New" w:eastAsia="Arial Unicode MS" w:hAnsi="Browallia New" w:cs="Browallia New"/>
                <w:b/>
                <w:bCs/>
                <w:snapToGrid w:val="0"/>
                <w:sz w:val="22"/>
                <w:szCs w:val="22"/>
                <w:lang w:val="en-GB" w:eastAsia="th-TH"/>
              </w:rPr>
              <w:t>567</w:t>
            </w:r>
          </w:p>
        </w:tc>
        <w:tc>
          <w:tcPr>
            <w:tcW w:w="936" w:type="dxa"/>
            <w:shd w:val="clear" w:color="auto" w:fill="auto"/>
            <w:vAlign w:val="bottom"/>
          </w:tcPr>
          <w:p w14:paraId="5C19D609" w14:textId="0FE9E76F" w:rsidR="00806686" w:rsidRPr="00AE0E16" w:rsidRDefault="00AE0E16" w:rsidP="0043567F">
            <w:pPr>
              <w:pBdr>
                <w:bottom w:val="single" w:sz="4" w:space="1" w:color="auto"/>
              </w:pBdr>
              <w:tabs>
                <w:tab w:val="clear" w:pos="227"/>
                <w:tab w:val="clear" w:pos="454"/>
                <w:tab w:val="clear" w:pos="680"/>
                <w:tab w:val="clear" w:pos="907"/>
              </w:tabs>
              <w:ind w:left="-29" w:right="-72"/>
              <w:jc w:val="center"/>
              <w:rPr>
                <w:rFonts w:ascii="Browallia New" w:eastAsia="Arial Unicode MS" w:hAnsi="Browallia New" w:cs="Browallia New"/>
                <w:b/>
                <w:bCs/>
                <w:snapToGrid w:val="0"/>
                <w:sz w:val="22"/>
                <w:szCs w:val="22"/>
                <w:cs/>
                <w:lang w:eastAsia="th-TH"/>
              </w:rPr>
            </w:pPr>
            <w:r w:rsidRPr="00AE0E16">
              <w:rPr>
                <w:rFonts w:ascii="Browallia New" w:eastAsia="Arial Unicode MS" w:hAnsi="Browallia New" w:cs="Browallia New"/>
                <w:b/>
                <w:bCs/>
                <w:snapToGrid w:val="0"/>
                <w:sz w:val="22"/>
                <w:szCs w:val="22"/>
                <w:lang w:val="en-GB" w:eastAsia="th-TH"/>
              </w:rPr>
              <w:t xml:space="preserve">31 </w:t>
            </w:r>
            <w:r w:rsidRPr="00AE0E16">
              <w:rPr>
                <w:rFonts w:ascii="Browallia New" w:eastAsia="Arial Unicode MS" w:hAnsi="Browallia New" w:cs="Browallia New"/>
                <w:b/>
                <w:bCs/>
                <w:snapToGrid w:val="0"/>
                <w:sz w:val="22"/>
                <w:szCs w:val="22"/>
                <w:cs/>
                <w:lang w:val="en-GB" w:eastAsia="th-TH"/>
              </w:rPr>
              <w:t xml:space="preserve">ธันวาคม </w:t>
            </w:r>
            <w:r w:rsidRPr="00AE0E16">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092219E8" w14:textId="77777777" w:rsidR="00AE0E16" w:rsidRPr="00AE0E16" w:rsidRDefault="00AE0E16" w:rsidP="008901DB">
            <w:pPr>
              <w:pBdr>
                <w:bottom w:val="single" w:sz="4" w:space="1" w:color="auto"/>
              </w:pBdr>
              <w:tabs>
                <w:tab w:val="right" w:pos="936"/>
              </w:tabs>
              <w:ind w:right="-72"/>
              <w:jc w:val="center"/>
              <w:rPr>
                <w:rFonts w:ascii="Browallia New" w:eastAsia="Arial Unicode MS" w:hAnsi="Browallia New" w:cs="Browallia New"/>
                <w:b/>
                <w:bCs/>
                <w:snapToGrid w:val="0"/>
                <w:sz w:val="22"/>
                <w:szCs w:val="22"/>
                <w:lang w:val="en-GB" w:eastAsia="th-TH"/>
              </w:rPr>
            </w:pPr>
            <w:r w:rsidRPr="00AE0E16">
              <w:rPr>
                <w:rFonts w:ascii="Browallia New" w:eastAsia="Arial Unicode MS" w:hAnsi="Browallia New" w:cs="Browallia New"/>
                <w:b/>
                <w:bCs/>
                <w:snapToGrid w:val="0"/>
                <w:sz w:val="22"/>
                <w:szCs w:val="22"/>
                <w:lang w:val="en-GB" w:eastAsia="th-TH"/>
              </w:rPr>
              <w:t>31</w:t>
            </w:r>
            <w:r w:rsidRPr="00AE0E16">
              <w:rPr>
                <w:rFonts w:ascii="Browallia New" w:eastAsia="Arial Unicode MS" w:hAnsi="Browallia New" w:cs="Browallia New"/>
                <w:b/>
                <w:bCs/>
                <w:snapToGrid w:val="0"/>
                <w:sz w:val="22"/>
                <w:szCs w:val="22"/>
                <w:cs/>
                <w:lang w:val="en-GB" w:eastAsia="th-TH"/>
              </w:rPr>
              <w:t xml:space="preserve"> มีนาคม</w:t>
            </w:r>
          </w:p>
          <w:p w14:paraId="6634F1EE" w14:textId="7C488FD3" w:rsidR="00806686" w:rsidRPr="00AE0E16" w:rsidRDefault="00AE0E16" w:rsidP="008901DB">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18322F6D" w14:textId="6306D959" w:rsidR="00806686" w:rsidRPr="00AE0E16" w:rsidRDefault="00AE0E16" w:rsidP="008901DB">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 xml:space="preserve">31 </w:t>
            </w:r>
            <w:r w:rsidRPr="00AE0E16">
              <w:rPr>
                <w:rFonts w:ascii="Browallia New" w:eastAsia="Arial Unicode MS" w:hAnsi="Browallia New" w:cs="Browallia New"/>
                <w:b/>
                <w:bCs/>
                <w:snapToGrid w:val="0"/>
                <w:sz w:val="22"/>
                <w:szCs w:val="22"/>
                <w:cs/>
                <w:lang w:val="en-GB" w:eastAsia="th-TH"/>
              </w:rPr>
              <w:t xml:space="preserve">ธันวาคม </w:t>
            </w:r>
            <w:r w:rsidRPr="00AE0E16">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5B90752E" w14:textId="77777777" w:rsidR="00AE0E16" w:rsidRPr="00AE0E16" w:rsidRDefault="00AE0E16" w:rsidP="008901DB">
            <w:pPr>
              <w:pBdr>
                <w:bottom w:val="single" w:sz="4" w:space="1" w:color="auto"/>
              </w:pBdr>
              <w:tabs>
                <w:tab w:val="right" w:pos="936"/>
              </w:tabs>
              <w:ind w:left="-29" w:right="-72"/>
              <w:jc w:val="center"/>
              <w:rPr>
                <w:rFonts w:ascii="Browallia New" w:eastAsia="Arial Unicode MS" w:hAnsi="Browallia New" w:cs="Browallia New"/>
                <w:b/>
                <w:bCs/>
                <w:snapToGrid w:val="0"/>
                <w:sz w:val="22"/>
                <w:szCs w:val="22"/>
                <w:lang w:val="en-GB" w:eastAsia="th-TH"/>
              </w:rPr>
            </w:pPr>
            <w:r w:rsidRPr="00AE0E16">
              <w:rPr>
                <w:rFonts w:ascii="Browallia New" w:eastAsia="Arial Unicode MS" w:hAnsi="Browallia New" w:cs="Browallia New"/>
                <w:b/>
                <w:bCs/>
                <w:snapToGrid w:val="0"/>
                <w:sz w:val="22"/>
                <w:szCs w:val="22"/>
                <w:lang w:val="en-GB" w:eastAsia="th-TH"/>
              </w:rPr>
              <w:t>31</w:t>
            </w:r>
            <w:r w:rsidRPr="00AE0E16">
              <w:rPr>
                <w:rFonts w:ascii="Browallia New" w:eastAsia="Arial Unicode MS" w:hAnsi="Browallia New" w:cs="Browallia New"/>
                <w:b/>
                <w:bCs/>
                <w:snapToGrid w:val="0"/>
                <w:sz w:val="22"/>
                <w:szCs w:val="22"/>
                <w:cs/>
                <w:lang w:val="en-GB" w:eastAsia="th-TH"/>
              </w:rPr>
              <w:t xml:space="preserve"> มีนาคม</w:t>
            </w:r>
          </w:p>
          <w:p w14:paraId="585214A8" w14:textId="4FEC4DA3" w:rsidR="00806686" w:rsidRPr="00AE0E16" w:rsidRDefault="00AE0E16" w:rsidP="008901DB">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FEF4360" w14:textId="31C1F462" w:rsidR="00806686" w:rsidRPr="00AE0E16" w:rsidRDefault="00AE0E16" w:rsidP="008901DB">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 xml:space="preserve">31 </w:t>
            </w:r>
            <w:r w:rsidRPr="00AE0E16">
              <w:rPr>
                <w:rFonts w:ascii="Browallia New" w:eastAsia="Arial Unicode MS" w:hAnsi="Browallia New" w:cs="Browallia New"/>
                <w:b/>
                <w:bCs/>
                <w:snapToGrid w:val="0"/>
                <w:sz w:val="22"/>
                <w:szCs w:val="22"/>
                <w:cs/>
                <w:lang w:val="en-GB" w:eastAsia="th-TH"/>
              </w:rPr>
              <w:t xml:space="preserve">ธันวาคม </w:t>
            </w:r>
            <w:r w:rsidRPr="00AE0E16">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34CDAEDD" w14:textId="77777777" w:rsidR="00AE0E16" w:rsidRPr="00AE0E16" w:rsidRDefault="00AE0E16" w:rsidP="008901DB">
            <w:pPr>
              <w:pBdr>
                <w:bottom w:val="single" w:sz="4" w:space="1" w:color="auto"/>
              </w:pBdr>
              <w:tabs>
                <w:tab w:val="right" w:pos="1064"/>
              </w:tabs>
              <w:ind w:left="-29" w:right="-72"/>
              <w:jc w:val="center"/>
              <w:rPr>
                <w:rFonts w:ascii="Browallia New" w:eastAsia="Arial Unicode MS" w:hAnsi="Browallia New" w:cs="Browallia New"/>
                <w:b/>
                <w:bCs/>
                <w:snapToGrid w:val="0"/>
                <w:sz w:val="22"/>
                <w:szCs w:val="22"/>
                <w:lang w:val="en-GB" w:eastAsia="th-TH"/>
              </w:rPr>
            </w:pPr>
            <w:r w:rsidRPr="00AE0E16">
              <w:rPr>
                <w:rFonts w:ascii="Browallia New" w:eastAsia="Arial Unicode MS" w:hAnsi="Browallia New" w:cs="Browallia New"/>
                <w:b/>
                <w:bCs/>
                <w:snapToGrid w:val="0"/>
                <w:sz w:val="22"/>
                <w:szCs w:val="22"/>
                <w:lang w:val="en-GB" w:eastAsia="th-TH"/>
              </w:rPr>
              <w:t>31</w:t>
            </w:r>
            <w:r w:rsidRPr="00AE0E16">
              <w:rPr>
                <w:rFonts w:ascii="Browallia New" w:eastAsia="Arial Unicode MS" w:hAnsi="Browallia New" w:cs="Browallia New"/>
                <w:b/>
                <w:bCs/>
                <w:snapToGrid w:val="0"/>
                <w:sz w:val="22"/>
                <w:szCs w:val="22"/>
                <w:cs/>
                <w:lang w:val="en-GB" w:eastAsia="th-TH"/>
              </w:rPr>
              <w:t xml:space="preserve"> มีนาคม</w:t>
            </w:r>
          </w:p>
          <w:p w14:paraId="78F8AB9D" w14:textId="51BA1147" w:rsidR="00806686" w:rsidRPr="00AE0E16" w:rsidRDefault="00AE0E16" w:rsidP="008901DB">
            <w:pPr>
              <w:pBdr>
                <w:bottom w:val="single" w:sz="4" w:space="1" w:color="auto"/>
              </w:pBdr>
              <w:tabs>
                <w:tab w:val="right" w:pos="1064"/>
              </w:tabs>
              <w:ind w:left="-29"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76DC9BE5" w14:textId="2A468915" w:rsidR="00806686" w:rsidRPr="00AE0E16" w:rsidRDefault="00AE0E16" w:rsidP="008901DB">
            <w:pPr>
              <w:pBdr>
                <w:bottom w:val="single" w:sz="4" w:space="1" w:color="auto"/>
              </w:pBdr>
              <w:tabs>
                <w:tab w:val="right" w:pos="936"/>
              </w:tabs>
              <w:ind w:left="-29"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 xml:space="preserve">31 </w:t>
            </w:r>
            <w:r w:rsidRPr="00AE0E16">
              <w:rPr>
                <w:rFonts w:ascii="Browallia New" w:eastAsia="Arial Unicode MS" w:hAnsi="Browallia New" w:cs="Browallia New"/>
                <w:b/>
                <w:bCs/>
                <w:snapToGrid w:val="0"/>
                <w:sz w:val="22"/>
                <w:szCs w:val="22"/>
                <w:cs/>
                <w:lang w:val="en-GB" w:eastAsia="th-TH"/>
              </w:rPr>
              <w:t xml:space="preserve">ธันวาคม </w:t>
            </w:r>
            <w:r w:rsidRPr="00AE0E16">
              <w:rPr>
                <w:rFonts w:ascii="Browallia New" w:eastAsia="Arial Unicode MS" w:hAnsi="Browallia New" w:cs="Browallia New"/>
                <w:b/>
                <w:bCs/>
                <w:snapToGrid w:val="0"/>
                <w:sz w:val="22"/>
                <w:szCs w:val="22"/>
                <w:lang w:val="en-GB" w:eastAsia="th-TH"/>
              </w:rPr>
              <w:t>2566</w:t>
            </w:r>
          </w:p>
        </w:tc>
        <w:tc>
          <w:tcPr>
            <w:tcW w:w="1020" w:type="dxa"/>
            <w:shd w:val="clear" w:color="auto" w:fill="auto"/>
            <w:vAlign w:val="bottom"/>
          </w:tcPr>
          <w:p w14:paraId="085595C2" w14:textId="0E63383B" w:rsidR="00806686" w:rsidRPr="00AE0E16" w:rsidRDefault="00AE0E16" w:rsidP="008901DB">
            <w:pPr>
              <w:pBdr>
                <w:bottom w:val="single" w:sz="4" w:space="1" w:color="auto"/>
              </w:pBdr>
              <w:tabs>
                <w:tab w:val="right" w:pos="936"/>
              </w:tabs>
              <w:ind w:right="-72"/>
              <w:jc w:val="center"/>
              <w:rPr>
                <w:rFonts w:ascii="Browallia New" w:eastAsia="Arial Unicode MS" w:hAnsi="Browallia New" w:cs="Browallia New"/>
                <w:b/>
                <w:bCs/>
                <w:snapToGrid w:val="0"/>
                <w:sz w:val="22"/>
                <w:szCs w:val="22"/>
                <w:lang w:val="en-GB" w:eastAsia="th-TH"/>
              </w:rPr>
            </w:pPr>
            <w:r w:rsidRPr="00AE0E16">
              <w:rPr>
                <w:rFonts w:ascii="Browallia New" w:eastAsia="Arial Unicode MS" w:hAnsi="Browallia New" w:cs="Browallia New"/>
                <w:b/>
                <w:bCs/>
                <w:snapToGrid w:val="0"/>
                <w:sz w:val="22"/>
                <w:szCs w:val="22"/>
                <w:lang w:val="en-GB" w:eastAsia="th-TH"/>
              </w:rPr>
              <w:t>31</w:t>
            </w:r>
            <w:r w:rsidRPr="00AE0E16">
              <w:rPr>
                <w:rFonts w:ascii="Browallia New" w:eastAsia="Arial Unicode MS" w:hAnsi="Browallia New" w:cs="Browallia New"/>
                <w:b/>
                <w:bCs/>
                <w:snapToGrid w:val="0"/>
                <w:sz w:val="22"/>
                <w:szCs w:val="22"/>
                <w:cs/>
                <w:lang w:val="en-GB" w:eastAsia="th-TH"/>
              </w:rPr>
              <w:t xml:space="preserve"> มีนาคม</w:t>
            </w:r>
            <w:r>
              <w:rPr>
                <w:rFonts w:ascii="Browallia New" w:eastAsia="Arial Unicode MS" w:hAnsi="Browallia New" w:cs="Browallia New"/>
                <w:b/>
                <w:bCs/>
                <w:snapToGrid w:val="0"/>
                <w:sz w:val="22"/>
                <w:szCs w:val="22"/>
                <w:lang w:val="en-GB" w:eastAsia="th-TH"/>
              </w:rPr>
              <w:t xml:space="preserve"> </w:t>
            </w:r>
            <w:r w:rsidRPr="00AE0E16">
              <w:rPr>
                <w:rFonts w:ascii="Browallia New" w:eastAsia="Arial Unicode MS" w:hAnsi="Browallia New" w:cs="Browallia New"/>
                <w:b/>
                <w:bCs/>
                <w:snapToGrid w:val="0"/>
                <w:sz w:val="22"/>
                <w:szCs w:val="22"/>
                <w:lang w:val="en-GB" w:eastAsia="th-TH"/>
              </w:rPr>
              <w:t>2567</w:t>
            </w:r>
          </w:p>
        </w:tc>
        <w:tc>
          <w:tcPr>
            <w:tcW w:w="1021" w:type="dxa"/>
            <w:shd w:val="clear" w:color="auto" w:fill="auto"/>
            <w:vAlign w:val="bottom"/>
          </w:tcPr>
          <w:p w14:paraId="565EE6CD" w14:textId="64D6F0C0" w:rsidR="00806686" w:rsidRPr="00AE0E16" w:rsidRDefault="00AE0E16" w:rsidP="008901DB">
            <w:pPr>
              <w:pBdr>
                <w:bottom w:val="single" w:sz="4" w:space="1" w:color="auto"/>
              </w:pBdr>
              <w:tabs>
                <w:tab w:val="right" w:pos="936"/>
              </w:tabs>
              <w:ind w:right="-72"/>
              <w:jc w:val="center"/>
              <w:rPr>
                <w:rFonts w:ascii="Browallia New" w:eastAsia="Arial Unicode MS" w:hAnsi="Browallia New" w:cs="Browallia New"/>
                <w:b/>
                <w:bCs/>
                <w:spacing w:val="-4"/>
                <w:sz w:val="22"/>
                <w:szCs w:val="22"/>
              </w:rPr>
            </w:pPr>
            <w:r w:rsidRPr="00AE0E16">
              <w:rPr>
                <w:rFonts w:ascii="Browallia New" w:eastAsia="Arial Unicode MS" w:hAnsi="Browallia New" w:cs="Browallia New"/>
                <w:b/>
                <w:bCs/>
                <w:snapToGrid w:val="0"/>
                <w:sz w:val="22"/>
                <w:szCs w:val="22"/>
                <w:lang w:val="en-GB" w:eastAsia="th-TH"/>
              </w:rPr>
              <w:t xml:space="preserve">31 </w:t>
            </w:r>
            <w:r w:rsidRPr="00AE0E16">
              <w:rPr>
                <w:rFonts w:ascii="Browallia New" w:eastAsia="Arial Unicode MS" w:hAnsi="Browallia New" w:cs="Browallia New"/>
                <w:b/>
                <w:bCs/>
                <w:snapToGrid w:val="0"/>
                <w:sz w:val="22"/>
                <w:szCs w:val="22"/>
                <w:cs/>
                <w:lang w:val="en-GB" w:eastAsia="th-TH"/>
              </w:rPr>
              <w:t xml:space="preserve">ธันวาคม </w:t>
            </w:r>
            <w:r w:rsidRPr="00AE0E16">
              <w:rPr>
                <w:rFonts w:ascii="Browallia New" w:eastAsia="Arial Unicode MS" w:hAnsi="Browallia New" w:cs="Browallia New"/>
                <w:b/>
                <w:bCs/>
                <w:snapToGrid w:val="0"/>
                <w:sz w:val="22"/>
                <w:szCs w:val="22"/>
                <w:lang w:val="en-GB" w:eastAsia="th-TH"/>
              </w:rPr>
              <w:t>2566</w:t>
            </w:r>
          </w:p>
        </w:tc>
      </w:tr>
      <w:tr w:rsidR="00A370F7" w:rsidRPr="004208A5" w14:paraId="47BE476E" w14:textId="77777777" w:rsidTr="008901DB">
        <w:trPr>
          <w:tblHeader/>
        </w:trPr>
        <w:tc>
          <w:tcPr>
            <w:tcW w:w="4422" w:type="dxa"/>
            <w:shd w:val="clear" w:color="auto" w:fill="auto"/>
            <w:vAlign w:val="bottom"/>
          </w:tcPr>
          <w:p w14:paraId="6E5932AB" w14:textId="77777777" w:rsidR="00806686" w:rsidRPr="00AE0E16" w:rsidRDefault="00806686" w:rsidP="00806686">
            <w:pPr>
              <w:ind w:left="135"/>
              <w:rPr>
                <w:rFonts w:ascii="Browallia New" w:eastAsia="Arial Unicode MS" w:hAnsi="Browallia New" w:cs="Browallia New"/>
                <w:sz w:val="22"/>
                <w:szCs w:val="22"/>
              </w:rPr>
            </w:pPr>
          </w:p>
        </w:tc>
        <w:tc>
          <w:tcPr>
            <w:tcW w:w="935" w:type="dxa"/>
            <w:shd w:val="clear" w:color="auto" w:fill="auto"/>
            <w:vAlign w:val="bottom"/>
          </w:tcPr>
          <w:p w14:paraId="6EF9BDF5" w14:textId="77777777" w:rsidR="00806686" w:rsidRPr="00AE0E16" w:rsidRDefault="00806686" w:rsidP="0043567F">
            <w:pPr>
              <w:pBdr>
                <w:bottom w:val="single" w:sz="4" w:space="1" w:color="auto"/>
              </w:pBdr>
              <w:tabs>
                <w:tab w:val="clear" w:pos="907"/>
                <w:tab w:val="right" w:pos="936"/>
              </w:tabs>
              <w:ind w:left="-137" w:right="-22"/>
              <w:jc w:val="center"/>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z w:val="22"/>
                <w:szCs w:val="22"/>
                <w:cs/>
              </w:rPr>
              <w:t>ร้อยละ</w:t>
            </w:r>
          </w:p>
        </w:tc>
        <w:tc>
          <w:tcPr>
            <w:tcW w:w="936" w:type="dxa"/>
            <w:shd w:val="clear" w:color="auto" w:fill="auto"/>
          </w:tcPr>
          <w:p w14:paraId="7DF9594F" w14:textId="77777777" w:rsidR="00806686" w:rsidRPr="00AE0E16" w:rsidRDefault="00806686" w:rsidP="008901DB">
            <w:pPr>
              <w:pBdr>
                <w:bottom w:val="single" w:sz="4" w:space="1" w:color="auto"/>
              </w:pBdr>
              <w:tabs>
                <w:tab w:val="right" w:pos="936"/>
              </w:tabs>
              <w:ind w:left="-29" w:right="-72"/>
              <w:jc w:val="center"/>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z w:val="22"/>
                <w:szCs w:val="22"/>
                <w:cs/>
              </w:rPr>
              <w:t>ร้อยละ</w:t>
            </w:r>
          </w:p>
        </w:tc>
        <w:tc>
          <w:tcPr>
            <w:tcW w:w="1020" w:type="dxa"/>
            <w:shd w:val="clear" w:color="auto" w:fill="auto"/>
            <w:vAlign w:val="bottom"/>
          </w:tcPr>
          <w:p w14:paraId="61E42EE6" w14:textId="77777777" w:rsidR="00806686" w:rsidRPr="00AE0E16" w:rsidRDefault="00806686" w:rsidP="0043567F">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09E8097F" w14:textId="77777777" w:rsidR="00806686" w:rsidRPr="00AE0E16" w:rsidRDefault="00806686" w:rsidP="0043567F">
            <w:pPr>
              <w:pBdr>
                <w:bottom w:val="single" w:sz="4" w:space="1" w:color="auto"/>
              </w:pBdr>
              <w:tabs>
                <w:tab w:val="right" w:pos="936"/>
              </w:tabs>
              <w:ind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25C0FBBE" w14:textId="77777777" w:rsidR="00806686" w:rsidRPr="00AE0E16" w:rsidRDefault="00806686" w:rsidP="008901DB">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7786811C" w14:textId="77777777" w:rsidR="00806686" w:rsidRPr="00AE0E16" w:rsidRDefault="00806686" w:rsidP="008901DB">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7E140E3F" w14:textId="77777777" w:rsidR="00806686" w:rsidRPr="00AE0E16" w:rsidRDefault="00806686" w:rsidP="008901DB">
            <w:pPr>
              <w:pBdr>
                <w:bottom w:val="single" w:sz="4" w:space="1" w:color="auto"/>
              </w:pBdr>
              <w:tabs>
                <w:tab w:val="right" w:pos="1064"/>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6273897C" w14:textId="77777777" w:rsidR="00806686" w:rsidRPr="00AE0E16" w:rsidRDefault="00806686" w:rsidP="008901DB">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0" w:type="dxa"/>
            <w:shd w:val="clear" w:color="auto" w:fill="auto"/>
            <w:vAlign w:val="bottom"/>
          </w:tcPr>
          <w:p w14:paraId="056E4AF8" w14:textId="77777777" w:rsidR="00806686" w:rsidRPr="00AE0E16" w:rsidRDefault="00806686" w:rsidP="008901DB">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c>
          <w:tcPr>
            <w:tcW w:w="1021" w:type="dxa"/>
            <w:shd w:val="clear" w:color="auto" w:fill="auto"/>
            <w:vAlign w:val="bottom"/>
          </w:tcPr>
          <w:p w14:paraId="733EB54D" w14:textId="77777777" w:rsidR="00806686" w:rsidRPr="00AE0E16" w:rsidRDefault="00806686" w:rsidP="008901DB">
            <w:pPr>
              <w:pBdr>
                <w:bottom w:val="single" w:sz="4" w:space="1" w:color="auto"/>
              </w:pBdr>
              <w:tabs>
                <w:tab w:val="right" w:pos="936"/>
              </w:tabs>
              <w:ind w:left="-29" w:right="-72"/>
              <w:jc w:val="both"/>
              <w:rPr>
                <w:rFonts w:ascii="Browallia New" w:eastAsia="Arial Unicode MS" w:hAnsi="Browallia New" w:cs="Browallia New"/>
                <w:b/>
                <w:bCs/>
                <w:spacing w:val="-4"/>
                <w:sz w:val="22"/>
                <w:szCs w:val="22"/>
                <w:cs/>
              </w:rPr>
            </w:pPr>
            <w:r w:rsidRPr="00AE0E16">
              <w:rPr>
                <w:rFonts w:ascii="Browallia New" w:eastAsia="Arial Unicode MS" w:hAnsi="Browallia New" w:cs="Browallia New"/>
                <w:b/>
                <w:bCs/>
                <w:spacing w:val="-4"/>
                <w:sz w:val="22"/>
                <w:szCs w:val="22"/>
                <w:cs/>
              </w:rPr>
              <w:tab/>
              <w:t>บาท</w:t>
            </w:r>
          </w:p>
        </w:tc>
      </w:tr>
      <w:tr w:rsidR="00A370F7" w:rsidRPr="004208A5" w14:paraId="37FF89A1" w14:textId="77777777" w:rsidTr="008901DB">
        <w:trPr>
          <w:tblHeader/>
        </w:trPr>
        <w:tc>
          <w:tcPr>
            <w:tcW w:w="4422" w:type="dxa"/>
            <w:shd w:val="clear" w:color="auto" w:fill="auto"/>
            <w:vAlign w:val="bottom"/>
          </w:tcPr>
          <w:p w14:paraId="69C7158F" w14:textId="77777777" w:rsidR="00806686" w:rsidRPr="00FE0B5D" w:rsidRDefault="00806686" w:rsidP="00806686">
            <w:pPr>
              <w:ind w:left="61"/>
              <w:rPr>
                <w:rFonts w:ascii="Browallia New" w:eastAsia="Arial Unicode MS" w:hAnsi="Browallia New" w:cs="Browallia New"/>
                <w:b/>
                <w:bCs/>
              </w:rPr>
            </w:pPr>
          </w:p>
        </w:tc>
        <w:tc>
          <w:tcPr>
            <w:tcW w:w="935" w:type="dxa"/>
            <w:shd w:val="clear" w:color="auto" w:fill="auto"/>
          </w:tcPr>
          <w:p w14:paraId="1592FD8C"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936" w:type="dxa"/>
            <w:shd w:val="clear" w:color="auto" w:fill="auto"/>
          </w:tcPr>
          <w:p w14:paraId="43159B3B"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0" w:type="dxa"/>
            <w:shd w:val="clear" w:color="auto" w:fill="auto"/>
            <w:vAlign w:val="bottom"/>
          </w:tcPr>
          <w:p w14:paraId="2EF10931"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1" w:type="dxa"/>
            <w:shd w:val="clear" w:color="auto" w:fill="auto"/>
            <w:vAlign w:val="bottom"/>
          </w:tcPr>
          <w:p w14:paraId="6FFA5FB6"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0" w:type="dxa"/>
            <w:shd w:val="clear" w:color="auto" w:fill="auto"/>
            <w:vAlign w:val="bottom"/>
          </w:tcPr>
          <w:p w14:paraId="7336AAD2"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1" w:type="dxa"/>
            <w:shd w:val="clear" w:color="auto" w:fill="auto"/>
            <w:vAlign w:val="bottom"/>
          </w:tcPr>
          <w:p w14:paraId="13443519"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0" w:type="dxa"/>
            <w:shd w:val="clear" w:color="auto" w:fill="auto"/>
            <w:vAlign w:val="bottom"/>
          </w:tcPr>
          <w:p w14:paraId="3AB5CED5" w14:textId="77777777" w:rsidR="00806686" w:rsidRPr="00FE0B5D" w:rsidRDefault="00806686" w:rsidP="00806686">
            <w:pPr>
              <w:tabs>
                <w:tab w:val="decimal" w:pos="1064"/>
              </w:tabs>
              <w:ind w:left="-29" w:right="-72"/>
              <w:jc w:val="both"/>
              <w:rPr>
                <w:rFonts w:ascii="Browallia New" w:eastAsia="Arial Unicode MS" w:hAnsi="Browallia New" w:cs="Browallia New"/>
                <w:spacing w:val="-4"/>
              </w:rPr>
            </w:pPr>
          </w:p>
        </w:tc>
        <w:tc>
          <w:tcPr>
            <w:tcW w:w="1021" w:type="dxa"/>
            <w:shd w:val="clear" w:color="auto" w:fill="auto"/>
            <w:vAlign w:val="bottom"/>
          </w:tcPr>
          <w:p w14:paraId="6BCC978B"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0" w:type="dxa"/>
            <w:shd w:val="clear" w:color="auto" w:fill="auto"/>
            <w:vAlign w:val="bottom"/>
          </w:tcPr>
          <w:p w14:paraId="22DEAB5B"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c>
          <w:tcPr>
            <w:tcW w:w="1021" w:type="dxa"/>
            <w:shd w:val="clear" w:color="auto" w:fill="auto"/>
            <w:vAlign w:val="bottom"/>
          </w:tcPr>
          <w:p w14:paraId="53607F46" w14:textId="77777777" w:rsidR="00806686" w:rsidRPr="00FE0B5D" w:rsidRDefault="00806686" w:rsidP="00806686">
            <w:pPr>
              <w:tabs>
                <w:tab w:val="decimal" w:pos="936"/>
              </w:tabs>
              <w:ind w:left="-29" w:right="-72"/>
              <w:jc w:val="both"/>
              <w:rPr>
                <w:rFonts w:ascii="Browallia New" w:eastAsia="Arial Unicode MS" w:hAnsi="Browallia New" w:cs="Browallia New"/>
                <w:spacing w:val="-4"/>
              </w:rPr>
            </w:pPr>
          </w:p>
        </w:tc>
      </w:tr>
      <w:tr w:rsidR="00A370F7" w:rsidRPr="004208A5" w14:paraId="6AD6CC1C" w14:textId="77777777" w:rsidTr="00CD0C86">
        <w:tc>
          <w:tcPr>
            <w:tcW w:w="4422" w:type="dxa"/>
            <w:shd w:val="clear" w:color="auto" w:fill="auto"/>
            <w:vAlign w:val="bottom"/>
          </w:tcPr>
          <w:p w14:paraId="614FC03A" w14:textId="77777777" w:rsidR="00806686" w:rsidRPr="00AE0E16" w:rsidRDefault="00806686" w:rsidP="00806686">
            <w:pPr>
              <w:ind w:left="61"/>
              <w:rPr>
                <w:rFonts w:ascii="Browallia New" w:eastAsia="Arial Unicode MS" w:hAnsi="Browallia New" w:cs="Browallia New"/>
                <w:sz w:val="22"/>
                <w:szCs w:val="22"/>
                <w:cs/>
              </w:rPr>
            </w:pPr>
            <w:r w:rsidRPr="00AE0E16">
              <w:rPr>
                <w:rFonts w:ascii="Browallia New" w:eastAsia="Arial Unicode MS" w:hAnsi="Browallia New" w:cs="Browallia New"/>
                <w:b/>
                <w:bCs/>
                <w:sz w:val="22"/>
                <w:szCs w:val="22"/>
                <w:cs/>
              </w:rPr>
              <w:t>บริษัทย่อยที่ดำเนินธุรกิจ</w:t>
            </w:r>
          </w:p>
        </w:tc>
        <w:tc>
          <w:tcPr>
            <w:tcW w:w="935" w:type="dxa"/>
            <w:shd w:val="clear" w:color="auto" w:fill="auto"/>
          </w:tcPr>
          <w:p w14:paraId="4B8E49A3" w14:textId="77777777" w:rsidR="00806686" w:rsidRPr="00AE0E16" w:rsidRDefault="00806686" w:rsidP="005637C6">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p>
        </w:tc>
        <w:tc>
          <w:tcPr>
            <w:tcW w:w="936" w:type="dxa"/>
            <w:shd w:val="clear" w:color="auto" w:fill="auto"/>
          </w:tcPr>
          <w:p w14:paraId="2CABC084" w14:textId="77777777" w:rsidR="00806686" w:rsidRPr="00AE0E16" w:rsidRDefault="00806686" w:rsidP="005637C6">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54055AAC" w14:textId="77777777" w:rsidR="00806686" w:rsidRPr="00AE0E16" w:rsidRDefault="00806686" w:rsidP="00806686">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6C7466B4" w14:textId="77777777" w:rsidR="00806686" w:rsidRPr="00AE0E16" w:rsidRDefault="00806686" w:rsidP="00806686">
            <w:pPr>
              <w:tabs>
                <w:tab w:val="decimal" w:pos="936"/>
              </w:tabs>
              <w:ind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4894E8A6" w14:textId="77777777" w:rsidR="00806686" w:rsidRPr="00AE0E16" w:rsidRDefault="00806686" w:rsidP="00806686">
            <w:pPr>
              <w:tabs>
                <w:tab w:val="decimal" w:pos="936"/>
              </w:tabs>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3ADF974"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center"/>
          </w:tcPr>
          <w:p w14:paraId="1447A61E" w14:textId="77777777" w:rsidR="00806686" w:rsidRPr="00AE0E16" w:rsidRDefault="00806686" w:rsidP="00806686">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1BBC919C"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2C2AD6CE"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27F5B1B" w14:textId="77777777" w:rsidR="00806686" w:rsidRPr="00AE0E16" w:rsidRDefault="00806686" w:rsidP="00806686">
            <w:pPr>
              <w:tabs>
                <w:tab w:val="decimal" w:pos="936"/>
              </w:tabs>
              <w:ind w:right="-72"/>
              <w:jc w:val="right"/>
              <w:rPr>
                <w:rFonts w:ascii="Browallia New" w:eastAsia="Arial Unicode MS" w:hAnsi="Browallia New" w:cs="Browallia New"/>
                <w:spacing w:val="-4"/>
                <w:sz w:val="22"/>
                <w:szCs w:val="22"/>
                <w:lang w:val="en-GB"/>
              </w:rPr>
            </w:pPr>
          </w:p>
        </w:tc>
      </w:tr>
      <w:tr w:rsidR="00A370F7" w:rsidRPr="004208A5" w14:paraId="64220ECD" w14:textId="77777777" w:rsidTr="00CD0C86">
        <w:tc>
          <w:tcPr>
            <w:tcW w:w="4422" w:type="dxa"/>
            <w:shd w:val="clear" w:color="auto" w:fill="auto"/>
            <w:vAlign w:val="bottom"/>
          </w:tcPr>
          <w:p w14:paraId="4D613BF2" w14:textId="77777777" w:rsidR="00806686" w:rsidRPr="00AE0E16" w:rsidRDefault="00806686" w:rsidP="00806686">
            <w:pPr>
              <w:ind w:left="61"/>
              <w:rPr>
                <w:rFonts w:ascii="Browallia New" w:eastAsia="Arial Unicode MS" w:hAnsi="Browallia New" w:cs="Browallia New"/>
                <w:sz w:val="22"/>
                <w:szCs w:val="22"/>
                <w:lang w:val="en-GB"/>
              </w:rPr>
            </w:pPr>
            <w:r w:rsidRPr="00AE0E16">
              <w:rPr>
                <w:rFonts w:ascii="Browallia New" w:eastAsia="Arial Unicode MS" w:hAnsi="Browallia New" w:cs="Browallia New"/>
                <w:sz w:val="22"/>
                <w:szCs w:val="22"/>
                <w:cs/>
              </w:rPr>
              <w:t xml:space="preserve">บริษัท อาร์เอส มัลติมีเดีย จำกัด </w:t>
            </w:r>
          </w:p>
        </w:tc>
        <w:tc>
          <w:tcPr>
            <w:tcW w:w="935" w:type="dxa"/>
            <w:shd w:val="clear" w:color="auto" w:fill="auto"/>
          </w:tcPr>
          <w:p w14:paraId="2645815E" w14:textId="77777777" w:rsidR="00806686" w:rsidRPr="00AE0E16" w:rsidRDefault="00806686" w:rsidP="005637C6">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r w:rsidRPr="00AE0E16">
              <w:rPr>
                <w:rFonts w:ascii="Browallia New" w:eastAsia="Arial Unicode MS" w:hAnsi="Browallia New" w:cs="Browallia New"/>
                <w:spacing w:val="-4"/>
                <w:sz w:val="22"/>
                <w:szCs w:val="22"/>
              </w:rPr>
              <w:t>100</w:t>
            </w:r>
          </w:p>
        </w:tc>
        <w:tc>
          <w:tcPr>
            <w:tcW w:w="936" w:type="dxa"/>
            <w:shd w:val="clear" w:color="auto" w:fill="auto"/>
          </w:tcPr>
          <w:p w14:paraId="5380AD71" w14:textId="77777777" w:rsidR="00806686" w:rsidRPr="00AE0E16" w:rsidRDefault="00806686" w:rsidP="005637C6">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A8AAE08"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0543248E"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7BDDFF2C"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209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1" w:type="dxa"/>
            <w:shd w:val="clear" w:color="auto" w:fill="auto"/>
            <w:vAlign w:val="bottom"/>
          </w:tcPr>
          <w:p w14:paraId="0E9345E8"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209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42ED7FC4" w14:textId="7EF744A3"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2C4B5BAB" w14:textId="66A7E939"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62088450"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300,209,300</w:t>
            </w:r>
          </w:p>
        </w:tc>
        <w:tc>
          <w:tcPr>
            <w:tcW w:w="1021" w:type="dxa"/>
            <w:shd w:val="clear" w:color="auto" w:fill="auto"/>
            <w:vAlign w:val="bottom"/>
          </w:tcPr>
          <w:p w14:paraId="7BC8DF0E"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300,209,300</w:t>
            </w:r>
          </w:p>
        </w:tc>
      </w:tr>
      <w:tr w:rsidR="00A370F7" w:rsidRPr="004208A5" w14:paraId="108D5625" w14:textId="77777777" w:rsidTr="00E36B25">
        <w:tc>
          <w:tcPr>
            <w:tcW w:w="4422" w:type="dxa"/>
            <w:shd w:val="clear" w:color="auto" w:fill="auto"/>
            <w:vAlign w:val="bottom"/>
          </w:tcPr>
          <w:p w14:paraId="099EABE9" w14:textId="77777777" w:rsidR="00806686" w:rsidRPr="00AE0E16" w:rsidRDefault="00806686" w:rsidP="00806686">
            <w:pPr>
              <w:ind w:left="61"/>
              <w:rPr>
                <w:rFonts w:ascii="Browallia New" w:eastAsia="Arial Unicode MS" w:hAnsi="Browallia New" w:cs="Browallia New"/>
                <w:sz w:val="22"/>
                <w:szCs w:val="22"/>
                <w:cs/>
              </w:rPr>
            </w:pPr>
            <w:r w:rsidRPr="00AE0E16">
              <w:rPr>
                <w:rFonts w:ascii="Browallia New" w:eastAsia="Arial Unicode MS" w:hAnsi="Browallia New" w:cs="Browallia New"/>
                <w:sz w:val="22"/>
                <w:szCs w:val="22"/>
                <w:cs/>
              </w:rPr>
              <w:t>บริษัท อาร์เอส มัลติมีเดีย แอนด์</w:t>
            </w:r>
            <w:r w:rsidRPr="00AE0E16">
              <w:rPr>
                <w:rFonts w:ascii="Browallia New" w:eastAsia="Arial Unicode MS" w:hAnsi="Browallia New" w:cs="Browallia New"/>
                <w:sz w:val="22"/>
                <w:szCs w:val="22"/>
              </w:rPr>
              <w:t xml:space="preserve"> </w:t>
            </w:r>
            <w:r w:rsidRPr="00AE0E16">
              <w:rPr>
                <w:rFonts w:ascii="Browallia New" w:eastAsia="Arial Unicode MS" w:hAnsi="Browallia New" w:cs="Browallia New"/>
                <w:sz w:val="22"/>
                <w:szCs w:val="22"/>
                <w:cs/>
              </w:rPr>
              <w:t>เอ็นเตอร์เทนเมนท์ จำกัด</w:t>
            </w:r>
            <w:r w:rsidRPr="00AE0E16">
              <w:rPr>
                <w:rFonts w:ascii="Browallia New" w:eastAsia="Arial Unicode MS" w:hAnsi="Browallia New" w:cs="Browallia New"/>
                <w:sz w:val="22"/>
                <w:szCs w:val="22"/>
              </w:rPr>
              <w:br/>
              <w:t xml:space="preserve">   (</w:t>
            </w:r>
            <w:r w:rsidRPr="00AE0E16">
              <w:rPr>
                <w:rFonts w:ascii="Browallia New" w:eastAsia="Arial Unicode MS" w:hAnsi="Browallia New" w:cs="Browallia New"/>
                <w:sz w:val="22"/>
                <w:szCs w:val="22"/>
                <w:cs/>
              </w:rPr>
              <w:t>เดิมชื่อ : บริษัท อาร์เอส อัลฟ่า จำกัด)</w:t>
            </w:r>
          </w:p>
        </w:tc>
        <w:tc>
          <w:tcPr>
            <w:tcW w:w="935" w:type="dxa"/>
            <w:shd w:val="clear" w:color="auto" w:fill="auto"/>
            <w:vAlign w:val="bottom"/>
          </w:tcPr>
          <w:p w14:paraId="2735D087" w14:textId="77777777" w:rsidR="00806686" w:rsidRPr="00AE0E16" w:rsidRDefault="00806686" w:rsidP="00E36B2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vAlign w:val="bottom"/>
          </w:tcPr>
          <w:p w14:paraId="568D9E70" w14:textId="77777777" w:rsidR="00806686" w:rsidRPr="00AE0E16" w:rsidRDefault="00806686" w:rsidP="00E36B2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tcPr>
          <w:p w14:paraId="12040EE6"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25,500,000</w:t>
            </w:r>
          </w:p>
        </w:tc>
        <w:tc>
          <w:tcPr>
            <w:tcW w:w="1021" w:type="dxa"/>
            <w:shd w:val="clear" w:color="auto" w:fill="auto"/>
          </w:tcPr>
          <w:p w14:paraId="40BC49B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25,500,000</w:t>
            </w:r>
          </w:p>
        </w:tc>
        <w:tc>
          <w:tcPr>
            <w:tcW w:w="1020" w:type="dxa"/>
            <w:tcBorders>
              <w:top w:val="nil"/>
              <w:left w:val="nil"/>
              <w:bottom w:val="nil"/>
              <w:right w:val="nil"/>
            </w:tcBorders>
            <w:shd w:val="clear" w:color="auto" w:fill="auto"/>
          </w:tcPr>
          <w:p w14:paraId="12651294"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25,459,951</w:t>
            </w:r>
          </w:p>
        </w:tc>
        <w:tc>
          <w:tcPr>
            <w:tcW w:w="1021" w:type="dxa"/>
            <w:shd w:val="clear" w:color="auto" w:fill="auto"/>
          </w:tcPr>
          <w:p w14:paraId="4A867F7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25,459,951</w:t>
            </w:r>
          </w:p>
        </w:tc>
        <w:tc>
          <w:tcPr>
            <w:tcW w:w="1020" w:type="dxa"/>
            <w:tcBorders>
              <w:top w:val="nil"/>
              <w:left w:val="nil"/>
              <w:bottom w:val="nil"/>
              <w:right w:val="nil"/>
            </w:tcBorders>
            <w:shd w:val="clear" w:color="auto" w:fill="auto"/>
            <w:vAlign w:val="center"/>
          </w:tcPr>
          <w:p w14:paraId="24D51847" w14:textId="57DFEA9B"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Pr>
                <w:rFonts w:ascii="Browallia New" w:eastAsia="Arial Unicode MS" w:hAnsi="Browallia New" w:cs="Browallia New"/>
                <w:spacing w:val="-4"/>
                <w:sz w:val="22"/>
                <w:szCs w:val="22"/>
                <w:cs/>
                <w:lang w:val="en-GB"/>
              </w:rPr>
              <w:br/>
            </w: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1E113509" w14:textId="39BE9E8F"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Pr>
                <w:rFonts w:ascii="Browallia New" w:eastAsia="Arial Unicode MS" w:hAnsi="Browallia New" w:cs="Browallia New"/>
                <w:spacing w:val="-4"/>
                <w:sz w:val="22"/>
                <w:szCs w:val="22"/>
                <w:cs/>
                <w:lang w:val="en-GB"/>
              </w:rPr>
              <w:br/>
            </w: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tcPr>
          <w:p w14:paraId="152C5A90"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25,459,951</w:t>
            </w:r>
          </w:p>
        </w:tc>
        <w:tc>
          <w:tcPr>
            <w:tcW w:w="1021" w:type="dxa"/>
            <w:shd w:val="clear" w:color="auto" w:fill="auto"/>
          </w:tcPr>
          <w:p w14:paraId="619AF3F1"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br/>
              <w:t>25,459,951</w:t>
            </w:r>
          </w:p>
        </w:tc>
      </w:tr>
      <w:tr w:rsidR="00A370F7" w:rsidRPr="004208A5" w14:paraId="4D0CC3DA" w14:textId="77777777" w:rsidTr="00CD0C86">
        <w:tc>
          <w:tcPr>
            <w:tcW w:w="4422" w:type="dxa"/>
            <w:shd w:val="clear" w:color="auto" w:fill="auto"/>
            <w:vAlign w:val="bottom"/>
          </w:tcPr>
          <w:p w14:paraId="192E8B02" w14:textId="77777777" w:rsidR="00806686" w:rsidRPr="00AE0E16" w:rsidRDefault="00806686" w:rsidP="00806686">
            <w:pPr>
              <w:ind w:left="61"/>
              <w:rPr>
                <w:rFonts w:ascii="Browallia New" w:eastAsia="Arial Unicode MS" w:hAnsi="Browallia New" w:cs="Browallia New"/>
                <w:sz w:val="22"/>
                <w:szCs w:val="22"/>
                <w:cs/>
              </w:rPr>
            </w:pPr>
            <w:r w:rsidRPr="00AE0E16">
              <w:rPr>
                <w:rFonts w:ascii="Browallia New" w:eastAsia="Arial Unicode MS" w:hAnsi="Browallia New" w:cs="Browallia New"/>
                <w:sz w:val="22"/>
                <w:szCs w:val="22"/>
                <w:cs/>
              </w:rPr>
              <w:t>บริษัท อาร์เอส มิว</w:t>
            </w:r>
            <w:proofErr w:type="spellStart"/>
            <w:r w:rsidRPr="00AE0E16">
              <w:rPr>
                <w:rFonts w:ascii="Browallia New" w:eastAsia="Arial Unicode MS" w:hAnsi="Browallia New" w:cs="Browallia New"/>
                <w:sz w:val="22"/>
                <w:szCs w:val="22"/>
                <w:cs/>
              </w:rPr>
              <w:t>สิค</w:t>
            </w:r>
            <w:proofErr w:type="spellEnd"/>
            <w:r w:rsidRPr="00AE0E16">
              <w:rPr>
                <w:rFonts w:ascii="Browallia New" w:eastAsia="Arial Unicode MS" w:hAnsi="Browallia New" w:cs="Browallia New"/>
                <w:sz w:val="22"/>
                <w:szCs w:val="22"/>
                <w:cs/>
              </w:rPr>
              <w:t xml:space="preserve"> จำกัด</w:t>
            </w:r>
            <w:r w:rsidRPr="00AE0E16">
              <w:rPr>
                <w:rFonts w:ascii="Browallia New" w:eastAsia="Arial Unicode MS" w:hAnsi="Browallia New" w:cs="Browallia New"/>
                <w:sz w:val="22"/>
                <w:szCs w:val="22"/>
              </w:rPr>
              <w:t xml:space="preserve"> </w:t>
            </w:r>
            <w:r w:rsidRPr="00AE0E16">
              <w:rPr>
                <w:rFonts w:ascii="Browallia New" w:eastAsia="Arial Unicode MS" w:hAnsi="Browallia New" w:cs="Browallia New"/>
                <w:sz w:val="22"/>
                <w:szCs w:val="22"/>
                <w:lang w:val="en-GB"/>
              </w:rPr>
              <w:t>(</w:t>
            </w:r>
            <w:r w:rsidRPr="00AE0E16">
              <w:rPr>
                <w:rFonts w:ascii="Browallia New" w:eastAsia="Arial Unicode MS" w:hAnsi="Browallia New" w:cs="Browallia New"/>
                <w:sz w:val="22"/>
                <w:szCs w:val="22"/>
                <w:cs/>
                <w:lang w:val="en-GB"/>
              </w:rPr>
              <w:t xml:space="preserve">เดิมชื่อ </w:t>
            </w:r>
            <w:r w:rsidRPr="00AE0E16">
              <w:rPr>
                <w:rFonts w:ascii="Browallia New" w:eastAsia="Arial Unicode MS" w:hAnsi="Browallia New" w:cs="Browallia New"/>
                <w:sz w:val="22"/>
                <w:szCs w:val="22"/>
                <w:lang w:val="en-GB"/>
              </w:rPr>
              <w:t xml:space="preserve">: </w:t>
            </w:r>
            <w:r w:rsidRPr="00AE0E16">
              <w:rPr>
                <w:rFonts w:ascii="Browallia New" w:eastAsia="Arial Unicode MS" w:hAnsi="Browallia New" w:cs="Browallia New"/>
                <w:sz w:val="22"/>
                <w:szCs w:val="22"/>
                <w:cs/>
              </w:rPr>
              <w:t>บริษัท คูลลิ</w:t>
            </w:r>
            <w:proofErr w:type="spellStart"/>
            <w:r w:rsidRPr="00AE0E16">
              <w:rPr>
                <w:rFonts w:ascii="Browallia New" w:eastAsia="Arial Unicode MS" w:hAnsi="Browallia New" w:cs="Browallia New"/>
                <w:sz w:val="22"/>
                <w:szCs w:val="22"/>
                <w:cs/>
              </w:rPr>
              <w:t>ซึ่ม</w:t>
            </w:r>
            <w:proofErr w:type="spellEnd"/>
            <w:r w:rsidRPr="00AE0E16">
              <w:rPr>
                <w:rFonts w:ascii="Browallia New" w:eastAsia="Arial Unicode MS" w:hAnsi="Browallia New" w:cs="Browallia New"/>
                <w:sz w:val="22"/>
                <w:szCs w:val="22"/>
                <w:cs/>
              </w:rPr>
              <w:t xml:space="preserve"> จำกัด</w:t>
            </w:r>
            <w:r w:rsidRPr="00AE0E16">
              <w:rPr>
                <w:rFonts w:ascii="Browallia New" w:eastAsia="Arial Unicode MS" w:hAnsi="Browallia New" w:cs="Browallia New"/>
                <w:sz w:val="22"/>
                <w:szCs w:val="22"/>
              </w:rPr>
              <w:t>)</w:t>
            </w:r>
          </w:p>
        </w:tc>
        <w:tc>
          <w:tcPr>
            <w:tcW w:w="935" w:type="dxa"/>
            <w:shd w:val="clear" w:color="auto" w:fill="auto"/>
          </w:tcPr>
          <w:p w14:paraId="29977CBB"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3398E3D5"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B692A50"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250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5C8900EC"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250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0EF550FA"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993</w:t>
            </w:r>
          </w:p>
        </w:tc>
        <w:tc>
          <w:tcPr>
            <w:tcW w:w="1021" w:type="dxa"/>
            <w:shd w:val="clear" w:color="auto" w:fill="auto"/>
            <w:vAlign w:val="bottom"/>
          </w:tcPr>
          <w:p w14:paraId="7430483B"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299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993</w:t>
            </w:r>
          </w:p>
        </w:tc>
        <w:tc>
          <w:tcPr>
            <w:tcW w:w="1020" w:type="dxa"/>
            <w:tcBorders>
              <w:top w:val="nil"/>
              <w:left w:val="nil"/>
              <w:bottom w:val="nil"/>
              <w:right w:val="nil"/>
            </w:tcBorders>
            <w:shd w:val="clear" w:color="auto" w:fill="auto"/>
            <w:vAlign w:val="center"/>
          </w:tcPr>
          <w:p w14:paraId="7B4FEF39" w14:textId="45A57679"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44995E36" w14:textId="46EA262C"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4AC004E0"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1,299,993</w:t>
            </w:r>
          </w:p>
        </w:tc>
        <w:tc>
          <w:tcPr>
            <w:tcW w:w="1021" w:type="dxa"/>
            <w:shd w:val="clear" w:color="auto" w:fill="auto"/>
            <w:vAlign w:val="bottom"/>
          </w:tcPr>
          <w:p w14:paraId="4387D540" w14:textId="77777777" w:rsidR="00806686" w:rsidRPr="00272763" w:rsidRDefault="00806686" w:rsidP="00806686">
            <w:pPr>
              <w:tabs>
                <w:tab w:val="decimal" w:pos="936"/>
              </w:tabs>
              <w:ind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1,299,993</w:t>
            </w:r>
          </w:p>
        </w:tc>
      </w:tr>
      <w:tr w:rsidR="00A370F7" w:rsidRPr="004208A5" w14:paraId="51CD11DC" w14:textId="77777777" w:rsidTr="00CD0C86">
        <w:tc>
          <w:tcPr>
            <w:tcW w:w="4422" w:type="dxa"/>
            <w:shd w:val="clear" w:color="auto" w:fill="auto"/>
            <w:vAlign w:val="bottom"/>
          </w:tcPr>
          <w:p w14:paraId="7DC26699" w14:textId="77777777" w:rsidR="00806686" w:rsidRPr="00AE0E16" w:rsidRDefault="00806686" w:rsidP="00806686">
            <w:pPr>
              <w:ind w:left="61" w:right="-171"/>
              <w:rPr>
                <w:rFonts w:ascii="Browallia New" w:eastAsia="Arial Unicode MS" w:hAnsi="Browallia New" w:cs="Browallia New"/>
                <w:spacing w:val="-10"/>
                <w:sz w:val="22"/>
                <w:szCs w:val="22"/>
                <w:lang w:val="en-GB"/>
              </w:rPr>
            </w:pPr>
            <w:r w:rsidRPr="00AE0E16">
              <w:rPr>
                <w:rFonts w:ascii="Browallia New" w:eastAsia="Arial Unicode MS" w:hAnsi="Browallia New" w:cs="Browallia New"/>
                <w:spacing w:val="-10"/>
                <w:sz w:val="22"/>
                <w:szCs w:val="22"/>
                <w:cs/>
                <w:lang w:val="en-GB"/>
              </w:rPr>
              <w:t>บริษัท อาร์เอส มอ</w:t>
            </w:r>
            <w:proofErr w:type="spellStart"/>
            <w:r w:rsidRPr="00AE0E16">
              <w:rPr>
                <w:rFonts w:ascii="Browallia New" w:eastAsia="Arial Unicode MS" w:hAnsi="Browallia New" w:cs="Browallia New"/>
                <w:spacing w:val="-10"/>
                <w:sz w:val="22"/>
                <w:szCs w:val="22"/>
                <w:cs/>
                <w:lang w:val="en-GB"/>
              </w:rPr>
              <w:t>ลล์</w:t>
            </w:r>
            <w:proofErr w:type="spellEnd"/>
            <w:r w:rsidRPr="00AE0E16">
              <w:rPr>
                <w:rFonts w:ascii="Browallia New" w:eastAsia="Arial Unicode MS" w:hAnsi="Browallia New" w:cs="Browallia New"/>
                <w:spacing w:val="-10"/>
                <w:sz w:val="22"/>
                <w:szCs w:val="22"/>
                <w:cs/>
                <w:lang w:val="en-GB"/>
              </w:rPr>
              <w:t xml:space="preserve"> จำกัด</w:t>
            </w:r>
            <w:r w:rsidRPr="00AE0E16">
              <w:rPr>
                <w:rFonts w:ascii="Browallia New" w:eastAsia="Arial Unicode MS" w:hAnsi="Browallia New" w:cs="Browallia New"/>
                <w:spacing w:val="-10"/>
                <w:sz w:val="22"/>
                <w:szCs w:val="22"/>
                <w:lang w:val="en-GB"/>
              </w:rPr>
              <w:t xml:space="preserve"> </w:t>
            </w:r>
          </w:p>
        </w:tc>
        <w:tc>
          <w:tcPr>
            <w:tcW w:w="935" w:type="dxa"/>
            <w:shd w:val="clear" w:color="auto" w:fill="auto"/>
          </w:tcPr>
          <w:p w14:paraId="25E6E4B5"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25E0C79A"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3B561C3D"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200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718619F6"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200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409EEF5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199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999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1" w:type="dxa"/>
            <w:shd w:val="clear" w:color="auto" w:fill="auto"/>
            <w:vAlign w:val="bottom"/>
          </w:tcPr>
          <w:p w14:paraId="2C510246"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199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999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3AD10235" w14:textId="6E9F6553"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7F4E8FBB" w14:textId="3CD3B1B3"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03ECE908"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199,999,300</w:t>
            </w:r>
          </w:p>
        </w:tc>
        <w:tc>
          <w:tcPr>
            <w:tcW w:w="1021" w:type="dxa"/>
            <w:shd w:val="clear" w:color="auto" w:fill="auto"/>
            <w:vAlign w:val="bottom"/>
          </w:tcPr>
          <w:p w14:paraId="32B48131"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199,999,300</w:t>
            </w:r>
          </w:p>
        </w:tc>
      </w:tr>
      <w:tr w:rsidR="00A370F7" w:rsidRPr="004208A5" w14:paraId="3A78CB0A" w14:textId="77777777" w:rsidTr="00CD0C86">
        <w:tc>
          <w:tcPr>
            <w:tcW w:w="4422" w:type="dxa"/>
            <w:shd w:val="clear" w:color="auto" w:fill="auto"/>
            <w:vAlign w:val="bottom"/>
          </w:tcPr>
          <w:p w14:paraId="433315B0" w14:textId="77777777" w:rsidR="00806686" w:rsidRPr="00AE0E16" w:rsidRDefault="00806686" w:rsidP="00806686">
            <w:pPr>
              <w:ind w:left="61" w:right="-171"/>
              <w:rPr>
                <w:rFonts w:ascii="Browallia New" w:eastAsia="Arial Unicode MS" w:hAnsi="Browallia New" w:cs="Browallia New"/>
                <w:spacing w:val="-10"/>
                <w:sz w:val="22"/>
                <w:szCs w:val="22"/>
                <w:cs/>
                <w:lang w:val="en-GB"/>
              </w:rPr>
            </w:pPr>
            <w:r w:rsidRPr="00AE0E16">
              <w:rPr>
                <w:rFonts w:ascii="Browallia New" w:eastAsia="Arial Unicode MS" w:hAnsi="Browallia New" w:cs="Browallia New"/>
                <w:spacing w:val="-10"/>
                <w:sz w:val="22"/>
                <w:szCs w:val="22"/>
                <w:cs/>
              </w:rPr>
              <w:t xml:space="preserve">บริษัท อาร์เอส </w:t>
            </w:r>
            <w:proofErr w:type="spellStart"/>
            <w:r w:rsidRPr="00AE0E16">
              <w:rPr>
                <w:rFonts w:ascii="Browallia New" w:eastAsia="Arial Unicode MS" w:hAnsi="Browallia New" w:cs="Browallia New"/>
                <w:spacing w:val="-10"/>
                <w:sz w:val="22"/>
                <w:szCs w:val="22"/>
                <w:cs/>
              </w:rPr>
              <w:t>ลิฟเวลล์</w:t>
            </w:r>
            <w:proofErr w:type="spellEnd"/>
            <w:r w:rsidRPr="00AE0E16">
              <w:rPr>
                <w:rFonts w:ascii="Browallia New" w:eastAsia="Arial Unicode MS" w:hAnsi="Browallia New" w:cs="Browallia New"/>
                <w:spacing w:val="-10"/>
                <w:sz w:val="22"/>
                <w:szCs w:val="22"/>
                <w:cs/>
              </w:rPr>
              <w:t xml:space="preserve"> จำกัด</w:t>
            </w:r>
            <w:r w:rsidRPr="00AE0E16">
              <w:rPr>
                <w:rFonts w:ascii="Browallia New" w:eastAsia="Arial Unicode MS" w:hAnsi="Browallia New" w:cs="Browallia New"/>
                <w:spacing w:val="-10"/>
                <w:sz w:val="22"/>
                <w:szCs w:val="22"/>
              </w:rPr>
              <w:t xml:space="preserve"> </w:t>
            </w:r>
          </w:p>
        </w:tc>
        <w:tc>
          <w:tcPr>
            <w:tcW w:w="935" w:type="dxa"/>
            <w:shd w:val="clear" w:color="auto" w:fill="auto"/>
          </w:tcPr>
          <w:p w14:paraId="19D3E8F1"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719C1D85"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D256B75"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1,000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6F982FF5"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1,000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3C74BCA5"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852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193</w:t>
            </w:r>
          </w:p>
        </w:tc>
        <w:tc>
          <w:tcPr>
            <w:tcW w:w="1021" w:type="dxa"/>
            <w:shd w:val="clear" w:color="auto" w:fill="auto"/>
            <w:vAlign w:val="bottom"/>
          </w:tcPr>
          <w:p w14:paraId="6575DC7B"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852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193</w:t>
            </w:r>
          </w:p>
        </w:tc>
        <w:tc>
          <w:tcPr>
            <w:tcW w:w="1020" w:type="dxa"/>
            <w:tcBorders>
              <w:top w:val="nil"/>
              <w:left w:val="nil"/>
              <w:bottom w:val="nil"/>
              <w:right w:val="nil"/>
            </w:tcBorders>
            <w:shd w:val="clear" w:color="auto" w:fill="auto"/>
            <w:vAlign w:val="center"/>
          </w:tcPr>
          <w:p w14:paraId="75985304" w14:textId="1A4B58DD"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6FB5B5B7" w14:textId="7758C770"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290911A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852,193</w:t>
            </w:r>
          </w:p>
        </w:tc>
        <w:tc>
          <w:tcPr>
            <w:tcW w:w="1021" w:type="dxa"/>
            <w:shd w:val="clear" w:color="auto" w:fill="auto"/>
            <w:vAlign w:val="bottom"/>
          </w:tcPr>
          <w:p w14:paraId="5BF754B0"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852,193</w:t>
            </w:r>
          </w:p>
        </w:tc>
      </w:tr>
      <w:tr w:rsidR="00A370F7" w:rsidRPr="004208A5" w14:paraId="08181EA9" w14:textId="77777777" w:rsidTr="00CD0C86">
        <w:tc>
          <w:tcPr>
            <w:tcW w:w="4422" w:type="dxa"/>
            <w:shd w:val="clear" w:color="auto" w:fill="auto"/>
            <w:vAlign w:val="bottom"/>
          </w:tcPr>
          <w:p w14:paraId="47121613" w14:textId="77777777" w:rsidR="00806686" w:rsidRPr="00AE0E16" w:rsidRDefault="00806686" w:rsidP="00806686">
            <w:pPr>
              <w:ind w:left="61"/>
              <w:rPr>
                <w:rFonts w:ascii="Browallia New" w:eastAsia="Arial Unicode MS" w:hAnsi="Browallia New" w:cs="Browallia New"/>
                <w:sz w:val="22"/>
                <w:szCs w:val="22"/>
                <w:cs/>
              </w:rPr>
            </w:pPr>
            <w:r w:rsidRPr="00AE0E16">
              <w:rPr>
                <w:rFonts w:ascii="Browallia New" w:eastAsia="Arial Unicode MS" w:hAnsi="Browallia New" w:cs="Browallia New"/>
                <w:sz w:val="22"/>
                <w:szCs w:val="22"/>
                <w:cs/>
              </w:rPr>
              <w:t>บริษัท อาร์เอส คอน</w:t>
            </w:r>
            <w:proofErr w:type="spellStart"/>
            <w:r w:rsidRPr="00AE0E16">
              <w:rPr>
                <w:rFonts w:ascii="Browallia New" w:eastAsia="Arial Unicode MS" w:hAnsi="Browallia New" w:cs="Browallia New"/>
                <w:sz w:val="22"/>
                <w:szCs w:val="22"/>
                <w:cs/>
              </w:rPr>
              <w:t>เน็ค</w:t>
            </w:r>
            <w:proofErr w:type="spellEnd"/>
            <w:r w:rsidRPr="00AE0E16">
              <w:rPr>
                <w:rFonts w:ascii="Browallia New" w:eastAsia="Arial Unicode MS" w:hAnsi="Browallia New" w:cs="Browallia New"/>
                <w:sz w:val="22"/>
                <w:szCs w:val="22"/>
                <w:cs/>
              </w:rPr>
              <w:t xml:space="preserve"> จำกัด</w:t>
            </w:r>
          </w:p>
        </w:tc>
        <w:tc>
          <w:tcPr>
            <w:tcW w:w="935" w:type="dxa"/>
            <w:shd w:val="clear" w:color="auto" w:fill="auto"/>
          </w:tcPr>
          <w:p w14:paraId="1BE5AFC5"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5594DC60"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4AD7377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452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500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3D780CAD"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452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500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418B1C05"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452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499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1" w:type="dxa"/>
            <w:shd w:val="clear" w:color="auto" w:fill="auto"/>
            <w:vAlign w:val="bottom"/>
          </w:tcPr>
          <w:p w14:paraId="10BEB71F"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452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499</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300</w:t>
            </w:r>
          </w:p>
        </w:tc>
        <w:tc>
          <w:tcPr>
            <w:tcW w:w="1020" w:type="dxa"/>
            <w:tcBorders>
              <w:top w:val="nil"/>
              <w:left w:val="nil"/>
              <w:bottom w:val="nil"/>
              <w:right w:val="nil"/>
            </w:tcBorders>
            <w:shd w:val="clear" w:color="auto" w:fill="auto"/>
            <w:vAlign w:val="center"/>
          </w:tcPr>
          <w:p w14:paraId="7F83E8CA" w14:textId="387BA6E7"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028686FF" w14:textId="17F6F319"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7DF5909E"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452,499,300</w:t>
            </w:r>
          </w:p>
        </w:tc>
        <w:tc>
          <w:tcPr>
            <w:tcW w:w="1021" w:type="dxa"/>
            <w:shd w:val="clear" w:color="auto" w:fill="auto"/>
            <w:vAlign w:val="bottom"/>
          </w:tcPr>
          <w:p w14:paraId="50B9EF24"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452,499,300</w:t>
            </w:r>
          </w:p>
        </w:tc>
      </w:tr>
      <w:tr w:rsidR="00A370F7" w:rsidRPr="004208A5" w14:paraId="1123DE3D" w14:textId="77777777" w:rsidTr="00CD0C86">
        <w:tc>
          <w:tcPr>
            <w:tcW w:w="4422" w:type="dxa"/>
            <w:shd w:val="clear" w:color="auto" w:fill="auto"/>
            <w:vAlign w:val="bottom"/>
          </w:tcPr>
          <w:p w14:paraId="205CE00F" w14:textId="77777777" w:rsidR="00806686" w:rsidRPr="00AE0E16" w:rsidRDefault="00806686" w:rsidP="00806686">
            <w:pPr>
              <w:ind w:left="61"/>
              <w:rPr>
                <w:rFonts w:ascii="Browallia New" w:eastAsia="Arial Unicode MS" w:hAnsi="Browallia New" w:cs="Browallia New"/>
                <w:spacing w:val="-10"/>
                <w:sz w:val="22"/>
                <w:szCs w:val="22"/>
                <w:cs/>
              </w:rPr>
            </w:pPr>
            <w:r w:rsidRPr="00AE0E16">
              <w:rPr>
                <w:rFonts w:ascii="Browallia New" w:eastAsia="Arial Unicode MS" w:hAnsi="Browallia New" w:cs="Browallia New"/>
                <w:spacing w:val="-10"/>
                <w:sz w:val="22"/>
                <w:szCs w:val="22"/>
                <w:cs/>
              </w:rPr>
              <w:t xml:space="preserve">บริษัท อาร์เอส </w:t>
            </w:r>
            <w:proofErr w:type="spellStart"/>
            <w:r w:rsidRPr="00AE0E16">
              <w:rPr>
                <w:rFonts w:ascii="Browallia New" w:eastAsia="Arial Unicode MS" w:hAnsi="Browallia New" w:cs="Browallia New"/>
                <w:spacing w:val="-10"/>
                <w:sz w:val="22"/>
                <w:szCs w:val="22"/>
                <w:cs/>
              </w:rPr>
              <w:t>เพ็ท</w:t>
            </w:r>
            <w:proofErr w:type="spellEnd"/>
            <w:r w:rsidRPr="00AE0E16">
              <w:rPr>
                <w:rFonts w:ascii="Browallia New" w:eastAsia="Arial Unicode MS" w:hAnsi="Browallia New" w:cs="Browallia New"/>
                <w:spacing w:val="-10"/>
                <w:sz w:val="22"/>
                <w:szCs w:val="22"/>
                <w:cs/>
              </w:rPr>
              <w:t xml:space="preserve"> ออล จำกัด</w:t>
            </w:r>
            <w:r w:rsidRPr="00AE0E16">
              <w:rPr>
                <w:rFonts w:ascii="Browallia New" w:eastAsia="Arial Unicode MS" w:hAnsi="Browallia New" w:cs="Browallia New"/>
                <w:spacing w:val="-10"/>
                <w:sz w:val="22"/>
                <w:szCs w:val="22"/>
              </w:rPr>
              <w:t xml:space="preserve"> (</w:t>
            </w:r>
            <w:r w:rsidRPr="00AE0E16">
              <w:rPr>
                <w:rFonts w:ascii="Browallia New" w:eastAsia="Arial Unicode MS" w:hAnsi="Browallia New" w:cs="Browallia New"/>
                <w:spacing w:val="-10"/>
                <w:sz w:val="22"/>
                <w:szCs w:val="22"/>
                <w:cs/>
              </w:rPr>
              <w:t>เดิมชื่อ</w:t>
            </w:r>
            <w:r w:rsidRPr="00AE0E16">
              <w:rPr>
                <w:rFonts w:ascii="Browallia New" w:eastAsia="Arial Unicode MS" w:hAnsi="Browallia New" w:cs="Browallia New"/>
                <w:spacing w:val="-10"/>
                <w:sz w:val="22"/>
                <w:szCs w:val="22"/>
                <w:lang w:val="en-GB"/>
              </w:rPr>
              <w:t xml:space="preserve"> : </w:t>
            </w:r>
            <w:r w:rsidRPr="00AE0E16">
              <w:rPr>
                <w:rFonts w:ascii="Browallia New" w:eastAsia="Arial Unicode MS" w:hAnsi="Browallia New" w:cs="Browallia New"/>
                <w:spacing w:val="-10"/>
                <w:sz w:val="22"/>
                <w:szCs w:val="22"/>
                <w:cs/>
              </w:rPr>
              <w:t xml:space="preserve">บริษัท </w:t>
            </w:r>
            <w:proofErr w:type="spellStart"/>
            <w:r w:rsidRPr="00AE0E16">
              <w:rPr>
                <w:rFonts w:ascii="Browallia New" w:eastAsia="Arial Unicode MS" w:hAnsi="Browallia New" w:cs="Browallia New"/>
                <w:spacing w:val="-10"/>
                <w:sz w:val="22"/>
                <w:szCs w:val="22"/>
                <w:cs/>
              </w:rPr>
              <w:t>เพ็ท</w:t>
            </w:r>
            <w:proofErr w:type="spellEnd"/>
            <w:r w:rsidRPr="00AE0E16">
              <w:rPr>
                <w:rFonts w:ascii="Browallia New" w:eastAsia="Arial Unicode MS" w:hAnsi="Browallia New" w:cs="Browallia New"/>
                <w:spacing w:val="-10"/>
                <w:sz w:val="22"/>
                <w:szCs w:val="22"/>
                <w:cs/>
              </w:rPr>
              <w:t xml:space="preserve"> ออล จำกัด</w:t>
            </w:r>
            <w:r w:rsidRPr="00AE0E16">
              <w:rPr>
                <w:rFonts w:ascii="Browallia New" w:eastAsia="Arial Unicode MS" w:hAnsi="Browallia New" w:cs="Browallia New"/>
                <w:spacing w:val="-10"/>
                <w:sz w:val="22"/>
                <w:szCs w:val="22"/>
              </w:rPr>
              <w:t>)</w:t>
            </w:r>
          </w:p>
        </w:tc>
        <w:tc>
          <w:tcPr>
            <w:tcW w:w="935" w:type="dxa"/>
            <w:shd w:val="clear" w:color="auto" w:fill="auto"/>
          </w:tcPr>
          <w:p w14:paraId="260C6ECD"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46036FA9"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bottom w:val="nil"/>
              <w:right w:val="nil"/>
            </w:tcBorders>
            <w:shd w:val="clear" w:color="auto" w:fill="auto"/>
            <w:vAlign w:val="bottom"/>
          </w:tcPr>
          <w:p w14:paraId="0CDF814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756F8DA8"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bottom w:val="nil"/>
              <w:right w:val="nil"/>
            </w:tcBorders>
            <w:shd w:val="clear" w:color="auto" w:fill="auto"/>
            <w:vAlign w:val="bottom"/>
          </w:tcPr>
          <w:p w14:paraId="539A5274"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99,999,700</w:t>
            </w:r>
          </w:p>
        </w:tc>
        <w:tc>
          <w:tcPr>
            <w:tcW w:w="1021" w:type="dxa"/>
            <w:shd w:val="clear" w:color="auto" w:fill="auto"/>
            <w:vAlign w:val="bottom"/>
          </w:tcPr>
          <w:p w14:paraId="6259FFAF"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99,999,700</w:t>
            </w:r>
          </w:p>
        </w:tc>
        <w:tc>
          <w:tcPr>
            <w:tcW w:w="1020" w:type="dxa"/>
            <w:tcBorders>
              <w:top w:val="nil"/>
              <w:left w:val="nil"/>
              <w:bottom w:val="nil"/>
              <w:right w:val="nil"/>
            </w:tcBorders>
            <w:shd w:val="clear" w:color="auto" w:fill="auto"/>
            <w:vAlign w:val="center"/>
          </w:tcPr>
          <w:p w14:paraId="31B2CAB8" w14:textId="6250D7FD"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3317CF22" w14:textId="4C811A0D"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bottom w:val="nil"/>
              <w:right w:val="nil"/>
            </w:tcBorders>
            <w:shd w:val="clear" w:color="auto" w:fill="auto"/>
            <w:vAlign w:val="bottom"/>
          </w:tcPr>
          <w:p w14:paraId="3372207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99,999,700</w:t>
            </w:r>
          </w:p>
        </w:tc>
        <w:tc>
          <w:tcPr>
            <w:tcW w:w="1021" w:type="dxa"/>
            <w:shd w:val="clear" w:color="auto" w:fill="auto"/>
            <w:vAlign w:val="bottom"/>
          </w:tcPr>
          <w:p w14:paraId="3C54829F"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99,999,700</w:t>
            </w:r>
          </w:p>
        </w:tc>
      </w:tr>
      <w:tr w:rsidR="00A370F7" w:rsidRPr="004208A5" w14:paraId="0ECB939B" w14:textId="77777777" w:rsidTr="00BD023A">
        <w:tc>
          <w:tcPr>
            <w:tcW w:w="4422" w:type="dxa"/>
            <w:shd w:val="clear" w:color="auto" w:fill="auto"/>
            <w:vAlign w:val="bottom"/>
          </w:tcPr>
          <w:p w14:paraId="176E6875" w14:textId="77777777" w:rsidR="00806686" w:rsidRDefault="00806686" w:rsidP="00806686">
            <w:pPr>
              <w:ind w:left="61"/>
              <w:rPr>
                <w:rFonts w:ascii="Browallia New" w:eastAsia="Arial Unicode MS" w:hAnsi="Browallia New" w:cs="Browallia New"/>
                <w:sz w:val="22"/>
                <w:szCs w:val="22"/>
              </w:rPr>
            </w:pPr>
            <w:r w:rsidRPr="00AE0E16">
              <w:rPr>
                <w:rFonts w:ascii="Browallia New" w:eastAsia="Arial Unicode MS" w:hAnsi="Browallia New" w:cs="Browallia New"/>
                <w:sz w:val="22"/>
                <w:szCs w:val="22"/>
                <w:cs/>
              </w:rPr>
              <w:t xml:space="preserve">บริษัท </w:t>
            </w:r>
            <w:proofErr w:type="spellStart"/>
            <w:r w:rsidR="004A4EE0" w:rsidRPr="004A4EE0">
              <w:rPr>
                <w:rFonts w:ascii="Browallia New" w:eastAsia="Arial Unicode MS" w:hAnsi="Browallia New" w:cs="Browallia New"/>
                <w:sz w:val="22"/>
                <w:szCs w:val="22"/>
                <w:cs/>
              </w:rPr>
              <w:t>ป๊</w:t>
            </w:r>
            <w:proofErr w:type="spellEnd"/>
            <w:r w:rsidR="004A4EE0" w:rsidRPr="004A4EE0">
              <w:rPr>
                <w:rFonts w:ascii="Browallia New" w:eastAsia="Arial Unicode MS" w:hAnsi="Browallia New" w:cs="Browallia New"/>
                <w:sz w:val="22"/>
                <w:szCs w:val="22"/>
                <w:cs/>
              </w:rPr>
              <w:t>อบคอยน์ คลับ จำกัด</w:t>
            </w:r>
          </w:p>
          <w:p w14:paraId="281180C9" w14:textId="1D2EA35E" w:rsidR="00557873" w:rsidRPr="00AE0E16" w:rsidRDefault="00557873" w:rsidP="00806686">
            <w:pPr>
              <w:ind w:left="61"/>
              <w:rPr>
                <w:rFonts w:ascii="Browallia New" w:eastAsia="Arial Unicode MS" w:hAnsi="Browallia New" w:cs="Browallia New"/>
                <w:sz w:val="22"/>
                <w:szCs w:val="22"/>
              </w:rPr>
            </w:pPr>
            <w:r w:rsidRPr="00AE0E16">
              <w:rPr>
                <w:rFonts w:ascii="Browallia New" w:eastAsia="Arial Unicode MS" w:hAnsi="Browallia New" w:cs="Browallia New"/>
                <w:sz w:val="22"/>
                <w:szCs w:val="22"/>
              </w:rPr>
              <w:t xml:space="preserve">   (</w:t>
            </w:r>
            <w:proofErr w:type="gramStart"/>
            <w:r w:rsidRPr="00AE0E16">
              <w:rPr>
                <w:rFonts w:ascii="Browallia New" w:eastAsia="Arial Unicode MS" w:hAnsi="Browallia New" w:cs="Browallia New"/>
                <w:sz w:val="22"/>
                <w:szCs w:val="22"/>
                <w:cs/>
              </w:rPr>
              <w:t>เดิมชื่อ :</w:t>
            </w:r>
            <w:proofErr w:type="gramEnd"/>
            <w:r w:rsidRPr="00AE0E16">
              <w:rPr>
                <w:rFonts w:ascii="Browallia New" w:eastAsia="Arial Unicode MS" w:hAnsi="Browallia New" w:cs="Browallia New"/>
                <w:sz w:val="22"/>
                <w:szCs w:val="22"/>
                <w:cs/>
              </w:rPr>
              <w:t xml:space="preserve"> บริษัท </w:t>
            </w:r>
            <w:r w:rsidR="005B4B4C">
              <w:rPr>
                <w:rFonts w:ascii="Browallia New" w:eastAsia="Arial Unicode MS" w:hAnsi="Browallia New" w:cs="Browallia New" w:hint="cs"/>
                <w:sz w:val="22"/>
                <w:szCs w:val="22"/>
                <w:cs/>
              </w:rPr>
              <w:t>โ</w:t>
            </w:r>
            <w:r w:rsidR="00F50F95">
              <w:rPr>
                <w:rFonts w:ascii="Browallia New" w:eastAsia="Arial Unicode MS" w:hAnsi="Browallia New" w:cs="Browallia New" w:hint="cs"/>
                <w:sz w:val="22"/>
                <w:szCs w:val="22"/>
                <w:cs/>
              </w:rPr>
              <w:t>ฟร์ท แอป</w:t>
            </w:r>
            <w:proofErr w:type="spellStart"/>
            <w:r w:rsidR="00F50F95">
              <w:rPr>
                <w:rFonts w:ascii="Browallia New" w:eastAsia="Arial Unicode MS" w:hAnsi="Browallia New" w:cs="Browallia New" w:hint="cs"/>
                <w:sz w:val="22"/>
                <w:szCs w:val="22"/>
                <w:cs/>
              </w:rPr>
              <w:t>เปิ้ล</w:t>
            </w:r>
            <w:proofErr w:type="spellEnd"/>
            <w:r w:rsidR="00F50F95">
              <w:rPr>
                <w:rFonts w:ascii="Browallia New" w:eastAsia="Arial Unicode MS" w:hAnsi="Browallia New" w:cs="Browallia New" w:hint="cs"/>
                <w:sz w:val="22"/>
                <w:szCs w:val="22"/>
                <w:cs/>
              </w:rPr>
              <w:t xml:space="preserve"> </w:t>
            </w:r>
            <w:r w:rsidRPr="00AE0E16">
              <w:rPr>
                <w:rFonts w:ascii="Browallia New" w:eastAsia="Arial Unicode MS" w:hAnsi="Browallia New" w:cs="Browallia New"/>
                <w:sz w:val="22"/>
                <w:szCs w:val="22"/>
                <w:cs/>
              </w:rPr>
              <w:t>จำกัด)</w:t>
            </w:r>
          </w:p>
        </w:tc>
        <w:tc>
          <w:tcPr>
            <w:tcW w:w="935" w:type="dxa"/>
            <w:shd w:val="clear" w:color="auto" w:fill="auto"/>
          </w:tcPr>
          <w:p w14:paraId="6F6749CD" w14:textId="77777777" w:rsidR="00C119CF" w:rsidRDefault="00C119CF"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p w14:paraId="42866275" w14:textId="4A7B187D"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24116D28" w14:textId="77777777" w:rsidR="00C119CF" w:rsidRDefault="00C119CF"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p w14:paraId="387BE843" w14:textId="688727DE"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048A304E"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26</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1" w:type="dxa"/>
            <w:shd w:val="clear" w:color="auto" w:fill="auto"/>
            <w:vAlign w:val="bottom"/>
          </w:tcPr>
          <w:p w14:paraId="446BCB45"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26</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000</w:t>
            </w:r>
          </w:p>
        </w:tc>
        <w:tc>
          <w:tcPr>
            <w:tcW w:w="1020" w:type="dxa"/>
            <w:tcBorders>
              <w:top w:val="nil"/>
              <w:left w:val="nil"/>
              <w:right w:val="nil"/>
            </w:tcBorders>
            <w:shd w:val="clear" w:color="auto" w:fill="auto"/>
            <w:vAlign w:val="bottom"/>
          </w:tcPr>
          <w:p w14:paraId="7661F2F9"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lang w:val="en-GB"/>
              </w:rPr>
              <w:t>34,999,900</w:t>
            </w:r>
          </w:p>
        </w:tc>
        <w:tc>
          <w:tcPr>
            <w:tcW w:w="1021" w:type="dxa"/>
            <w:shd w:val="clear" w:color="auto" w:fill="auto"/>
            <w:vAlign w:val="bottom"/>
          </w:tcPr>
          <w:p w14:paraId="26B343A7"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34,999,900</w:t>
            </w:r>
          </w:p>
        </w:tc>
        <w:tc>
          <w:tcPr>
            <w:tcW w:w="1020" w:type="dxa"/>
            <w:tcBorders>
              <w:top w:val="nil"/>
              <w:left w:val="nil"/>
              <w:right w:val="nil"/>
            </w:tcBorders>
            <w:shd w:val="clear" w:color="auto" w:fill="auto"/>
            <w:vAlign w:val="center"/>
          </w:tcPr>
          <w:p w14:paraId="4637279F" w14:textId="2E223DB8" w:rsidR="00806686" w:rsidRPr="00272763" w:rsidRDefault="00E9205A" w:rsidP="00565851">
            <w:pPr>
              <w:tabs>
                <w:tab w:val="decimal" w:pos="1066"/>
              </w:tabs>
              <w:ind w:left="-29" w:right="-72"/>
              <w:jc w:val="center"/>
              <w:rPr>
                <w:rFonts w:ascii="Browallia New" w:eastAsia="Arial Unicode MS" w:hAnsi="Browallia New" w:cs="Browallia New"/>
                <w:spacing w:val="-4"/>
                <w:sz w:val="22"/>
                <w:szCs w:val="22"/>
              </w:rPr>
            </w:pPr>
            <w:r>
              <w:rPr>
                <w:rFonts w:ascii="Browallia New" w:eastAsia="Arial Unicode MS" w:hAnsi="Browallia New" w:cs="Browallia New"/>
                <w:spacing w:val="-4"/>
                <w:sz w:val="22"/>
                <w:szCs w:val="22"/>
                <w:cs/>
                <w:lang w:val="en-GB"/>
              </w:rPr>
              <w:br/>
            </w: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4CF7E351" w14:textId="6C23B85C" w:rsidR="00806686" w:rsidRPr="00272763" w:rsidRDefault="00E9205A" w:rsidP="00565851">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Pr>
                <w:rFonts w:ascii="Browallia New" w:eastAsia="Arial Unicode MS" w:hAnsi="Browallia New" w:cs="Browallia New"/>
                <w:spacing w:val="-4"/>
                <w:sz w:val="22"/>
                <w:szCs w:val="22"/>
                <w:cs/>
                <w:lang w:val="en-GB"/>
              </w:rPr>
              <w:br/>
            </w: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tcBorders>
              <w:top w:val="nil"/>
              <w:left w:val="nil"/>
              <w:right w:val="nil"/>
            </w:tcBorders>
            <w:shd w:val="clear" w:color="auto" w:fill="auto"/>
            <w:vAlign w:val="bottom"/>
          </w:tcPr>
          <w:p w14:paraId="5CD86B1F"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34,999,900</w:t>
            </w:r>
          </w:p>
        </w:tc>
        <w:tc>
          <w:tcPr>
            <w:tcW w:w="1021" w:type="dxa"/>
            <w:shd w:val="clear" w:color="auto" w:fill="auto"/>
            <w:vAlign w:val="bottom"/>
          </w:tcPr>
          <w:p w14:paraId="75927626" w14:textId="77777777" w:rsidR="00806686" w:rsidRPr="00272763" w:rsidRDefault="00806686" w:rsidP="00806686">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34,999,900</w:t>
            </w:r>
          </w:p>
        </w:tc>
      </w:tr>
      <w:tr w:rsidR="002E0245" w:rsidRPr="004208A5" w14:paraId="3D527E2D" w14:textId="77777777">
        <w:tc>
          <w:tcPr>
            <w:tcW w:w="4422" w:type="dxa"/>
            <w:shd w:val="clear" w:color="auto" w:fill="auto"/>
            <w:vAlign w:val="bottom"/>
          </w:tcPr>
          <w:p w14:paraId="1A201B78" w14:textId="05A5B178" w:rsidR="002E0245" w:rsidRPr="00AE0E16" w:rsidRDefault="002E0245" w:rsidP="002E0245">
            <w:pPr>
              <w:ind w:left="61"/>
              <w:rPr>
                <w:rFonts w:ascii="Browallia New" w:eastAsia="Arial Unicode MS" w:hAnsi="Browallia New" w:cs="Browallia New"/>
                <w:sz w:val="22"/>
                <w:szCs w:val="22"/>
                <w:cs/>
              </w:rPr>
            </w:pPr>
            <w:r w:rsidRPr="00AE0E16">
              <w:rPr>
                <w:rFonts w:ascii="Browallia New" w:eastAsia="Arial Unicode MS" w:hAnsi="Browallia New" w:cs="Browallia New"/>
                <w:sz w:val="22"/>
                <w:szCs w:val="22"/>
                <w:cs/>
              </w:rPr>
              <w:t xml:space="preserve">บริษัท อาร์ </w:t>
            </w:r>
            <w:proofErr w:type="spellStart"/>
            <w:r w:rsidRPr="00AE0E16">
              <w:rPr>
                <w:rFonts w:ascii="Browallia New" w:eastAsia="Arial Unicode MS" w:hAnsi="Browallia New" w:cs="Browallia New"/>
                <w:sz w:val="22"/>
                <w:szCs w:val="22"/>
                <w:cs/>
              </w:rPr>
              <w:t>อัลไล</w:t>
            </w:r>
            <w:proofErr w:type="spellEnd"/>
            <w:r w:rsidRPr="00AE0E16">
              <w:rPr>
                <w:rFonts w:ascii="Browallia New" w:eastAsia="Arial Unicode MS" w:hAnsi="Browallia New" w:cs="Browallia New"/>
                <w:sz w:val="22"/>
                <w:szCs w:val="22"/>
                <w:cs/>
              </w:rPr>
              <w:t>แอน</w:t>
            </w:r>
            <w:proofErr w:type="spellStart"/>
            <w:r w:rsidRPr="00AE0E16">
              <w:rPr>
                <w:rFonts w:ascii="Browallia New" w:eastAsia="Arial Unicode MS" w:hAnsi="Browallia New" w:cs="Browallia New"/>
                <w:sz w:val="22"/>
                <w:szCs w:val="22"/>
                <w:cs/>
              </w:rPr>
              <w:t>ซ์</w:t>
            </w:r>
            <w:proofErr w:type="spellEnd"/>
            <w:r w:rsidRPr="00AE0E16">
              <w:rPr>
                <w:rFonts w:ascii="Browallia New" w:eastAsia="Arial Unicode MS" w:hAnsi="Browallia New" w:cs="Browallia New"/>
                <w:spacing w:val="-8"/>
                <w:sz w:val="22"/>
                <w:szCs w:val="22"/>
                <w:cs/>
              </w:rPr>
              <w:t xml:space="preserve"> </w:t>
            </w:r>
            <w:r w:rsidRPr="00AE0E16">
              <w:rPr>
                <w:rFonts w:ascii="Browallia New" w:eastAsia="Arial Unicode MS" w:hAnsi="Browallia New" w:cs="Browallia New"/>
                <w:sz w:val="22"/>
                <w:szCs w:val="22"/>
                <w:cs/>
              </w:rPr>
              <w:t>จำกัด</w:t>
            </w:r>
          </w:p>
        </w:tc>
        <w:tc>
          <w:tcPr>
            <w:tcW w:w="935" w:type="dxa"/>
            <w:shd w:val="clear" w:color="auto" w:fill="auto"/>
          </w:tcPr>
          <w:p w14:paraId="5CCA7B12" w14:textId="40960C08" w:rsidR="002E0245" w:rsidRPr="00AE0E16" w:rsidRDefault="002E0245" w:rsidP="002E024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AE0E16">
              <w:rPr>
                <w:rFonts w:ascii="Browallia New" w:eastAsia="Arial Unicode MS" w:hAnsi="Browallia New" w:cs="Browallia New"/>
                <w:spacing w:val="-4"/>
                <w:sz w:val="22"/>
                <w:szCs w:val="22"/>
              </w:rPr>
              <w:t>100</w:t>
            </w:r>
          </w:p>
        </w:tc>
        <w:tc>
          <w:tcPr>
            <w:tcW w:w="936" w:type="dxa"/>
            <w:shd w:val="clear" w:color="auto" w:fill="auto"/>
          </w:tcPr>
          <w:p w14:paraId="5EE04F62" w14:textId="575854AA" w:rsidR="002E0245" w:rsidRPr="00AE0E16" w:rsidRDefault="002E0245" w:rsidP="002E024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AE0E16">
              <w:rPr>
                <w:rFonts w:ascii="Browallia New" w:eastAsia="Arial Unicode MS" w:hAnsi="Browallia New" w:cs="Browallia New"/>
                <w:spacing w:val="-4"/>
                <w:sz w:val="22"/>
                <w:szCs w:val="22"/>
              </w:rPr>
              <w:t>100</w:t>
            </w:r>
          </w:p>
        </w:tc>
        <w:tc>
          <w:tcPr>
            <w:tcW w:w="1020" w:type="dxa"/>
            <w:tcBorders>
              <w:top w:val="nil"/>
              <w:left w:val="nil"/>
              <w:right w:val="nil"/>
            </w:tcBorders>
            <w:shd w:val="clear" w:color="auto" w:fill="auto"/>
            <w:vAlign w:val="bottom"/>
          </w:tcPr>
          <w:p w14:paraId="5E524761" w14:textId="72B4DBB7"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64,687</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500</w:t>
            </w:r>
          </w:p>
        </w:tc>
        <w:tc>
          <w:tcPr>
            <w:tcW w:w="1021" w:type="dxa"/>
            <w:shd w:val="clear" w:color="auto" w:fill="auto"/>
            <w:vAlign w:val="bottom"/>
          </w:tcPr>
          <w:p w14:paraId="158939D8" w14:textId="1F5DF325"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64,687</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500</w:t>
            </w:r>
          </w:p>
        </w:tc>
        <w:tc>
          <w:tcPr>
            <w:tcW w:w="1020" w:type="dxa"/>
            <w:tcBorders>
              <w:top w:val="nil"/>
              <w:left w:val="nil"/>
              <w:right w:val="nil"/>
            </w:tcBorders>
            <w:shd w:val="clear" w:color="auto" w:fill="auto"/>
            <w:vAlign w:val="bottom"/>
          </w:tcPr>
          <w:p w14:paraId="4C7CD2A2" w14:textId="72458910"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64,687,200</w:t>
            </w:r>
          </w:p>
        </w:tc>
        <w:tc>
          <w:tcPr>
            <w:tcW w:w="1021" w:type="dxa"/>
            <w:shd w:val="clear" w:color="auto" w:fill="auto"/>
            <w:vAlign w:val="bottom"/>
          </w:tcPr>
          <w:p w14:paraId="6BA96F69" w14:textId="70A8149C"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64,687,200</w:t>
            </w:r>
          </w:p>
        </w:tc>
        <w:tc>
          <w:tcPr>
            <w:tcW w:w="1020" w:type="dxa"/>
            <w:tcBorders>
              <w:top w:val="nil"/>
              <w:left w:val="nil"/>
              <w:right w:val="nil"/>
            </w:tcBorders>
            <w:shd w:val="clear" w:color="auto" w:fill="auto"/>
            <w:vAlign w:val="bottom"/>
          </w:tcPr>
          <w:p w14:paraId="5E23F1D3" w14:textId="0760C44E" w:rsidR="002E0245" w:rsidRPr="00272763" w:rsidRDefault="002E0245" w:rsidP="002E0245">
            <w:pPr>
              <w:tabs>
                <w:tab w:val="decimal" w:pos="1066"/>
              </w:tabs>
              <w:ind w:left="-29" w:right="-72"/>
              <w:jc w:val="center"/>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(41,922,41</w:t>
            </w:r>
            <w:r w:rsidR="00F3421A" w:rsidRPr="00272763">
              <w:rPr>
                <w:rFonts w:ascii="Browallia New" w:eastAsia="Arial Unicode MS" w:hAnsi="Browallia New" w:cs="Browallia New"/>
                <w:spacing w:val="-4"/>
                <w:sz w:val="22"/>
                <w:szCs w:val="22"/>
                <w:lang w:val="en-GB"/>
              </w:rPr>
              <w:t>8</w:t>
            </w:r>
            <w:r w:rsidRPr="00272763">
              <w:rPr>
                <w:rFonts w:ascii="Browallia New" w:eastAsia="Arial Unicode MS" w:hAnsi="Browallia New" w:cs="Browallia New"/>
                <w:spacing w:val="-4"/>
                <w:sz w:val="22"/>
                <w:szCs w:val="22"/>
                <w:lang w:val="en-GB"/>
              </w:rPr>
              <w:t>)</w:t>
            </w:r>
          </w:p>
        </w:tc>
        <w:tc>
          <w:tcPr>
            <w:tcW w:w="1021" w:type="dxa"/>
            <w:shd w:val="clear" w:color="auto" w:fill="auto"/>
            <w:vAlign w:val="bottom"/>
          </w:tcPr>
          <w:p w14:paraId="24010E09" w14:textId="515E99C8" w:rsidR="002E0245" w:rsidRPr="00272763" w:rsidRDefault="002E0245" w:rsidP="002E0245">
            <w:pPr>
              <w:tabs>
                <w:tab w:val="decimal" w:pos="936"/>
              </w:tabs>
              <w:ind w:left="-29" w:right="-72"/>
              <w:jc w:val="center"/>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(42,046,053)</w:t>
            </w:r>
          </w:p>
        </w:tc>
        <w:tc>
          <w:tcPr>
            <w:tcW w:w="1020" w:type="dxa"/>
            <w:tcBorders>
              <w:top w:val="nil"/>
              <w:left w:val="nil"/>
              <w:right w:val="nil"/>
            </w:tcBorders>
            <w:shd w:val="clear" w:color="auto" w:fill="auto"/>
            <w:vAlign w:val="bottom"/>
          </w:tcPr>
          <w:p w14:paraId="578435B3" w14:textId="2A780771"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22,764,7</w:t>
            </w:r>
            <w:r w:rsidR="00D01FF7" w:rsidRPr="00272763">
              <w:rPr>
                <w:rFonts w:ascii="Browallia New" w:eastAsia="Arial Unicode MS" w:hAnsi="Browallia New" w:cs="Browallia New"/>
                <w:spacing w:val="-4"/>
                <w:sz w:val="22"/>
                <w:szCs w:val="22"/>
                <w:lang w:val="en-GB"/>
              </w:rPr>
              <w:t>82</w:t>
            </w:r>
          </w:p>
        </w:tc>
        <w:tc>
          <w:tcPr>
            <w:tcW w:w="1021" w:type="dxa"/>
            <w:shd w:val="clear" w:color="auto" w:fill="auto"/>
            <w:vAlign w:val="bottom"/>
          </w:tcPr>
          <w:p w14:paraId="060D0A58" w14:textId="35DBC765" w:rsidR="002E0245" w:rsidRPr="00272763" w:rsidRDefault="002E0245" w:rsidP="002E0245">
            <w:pP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22,641,147</w:t>
            </w:r>
          </w:p>
        </w:tc>
      </w:tr>
      <w:tr w:rsidR="00A370F7" w:rsidRPr="004208A5" w14:paraId="752105E3" w14:textId="77777777" w:rsidTr="00415BAA">
        <w:tc>
          <w:tcPr>
            <w:tcW w:w="4422" w:type="dxa"/>
            <w:shd w:val="clear" w:color="auto" w:fill="auto"/>
            <w:vAlign w:val="bottom"/>
          </w:tcPr>
          <w:p w14:paraId="32EA6844" w14:textId="77777777" w:rsidR="00806686" w:rsidRPr="00AE0E16" w:rsidRDefault="00806686" w:rsidP="00806686">
            <w:pPr>
              <w:ind w:left="61"/>
              <w:rPr>
                <w:rFonts w:ascii="Browallia New" w:eastAsia="Arial Unicode MS" w:hAnsi="Browallia New" w:cs="Browallia New"/>
                <w:sz w:val="22"/>
                <w:szCs w:val="22"/>
              </w:rPr>
            </w:pPr>
            <w:r w:rsidRPr="00AE0E16">
              <w:rPr>
                <w:rFonts w:ascii="Browallia New" w:eastAsia="Arial Unicode MS" w:hAnsi="Browallia New" w:cs="Browallia New"/>
                <w:sz w:val="22"/>
                <w:szCs w:val="22"/>
                <w:cs/>
              </w:rPr>
              <w:t>รวม</w:t>
            </w:r>
          </w:p>
        </w:tc>
        <w:tc>
          <w:tcPr>
            <w:tcW w:w="935" w:type="dxa"/>
            <w:shd w:val="clear" w:color="auto" w:fill="auto"/>
          </w:tcPr>
          <w:p w14:paraId="65AED311"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7EE40F42"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tcBorders>
              <w:left w:val="nil"/>
              <w:right w:val="nil"/>
            </w:tcBorders>
            <w:shd w:val="clear" w:color="auto" w:fill="auto"/>
          </w:tcPr>
          <w:p w14:paraId="0E2A6040" w14:textId="282BF4BE" w:rsidR="00806686" w:rsidRPr="00272763" w:rsidRDefault="00806686"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Pr="00272763">
              <w:rPr>
                <w:rFonts w:ascii="Browallia New" w:eastAsia="Arial Unicode MS" w:hAnsi="Browallia New" w:cs="Browallia New"/>
                <w:spacing w:val="-4"/>
                <w:sz w:val="22"/>
                <w:szCs w:val="22"/>
              </w:rPr>
              <w:t>1</w:t>
            </w:r>
            <w:r w:rsidR="00321FA7" w:rsidRPr="00272763">
              <w:rPr>
                <w:rFonts w:ascii="Browallia New" w:eastAsia="Arial Unicode MS" w:hAnsi="Browallia New" w:cs="Browallia New"/>
                <w:spacing w:val="-4"/>
                <w:sz w:val="22"/>
                <w:szCs w:val="22"/>
              </w:rPr>
              <w:t>75,937,5</w:t>
            </w:r>
            <w:r w:rsidRPr="00272763">
              <w:rPr>
                <w:rFonts w:ascii="Browallia New" w:eastAsia="Arial Unicode MS" w:hAnsi="Browallia New" w:cs="Browallia New"/>
                <w:spacing w:val="-4"/>
                <w:sz w:val="22"/>
                <w:szCs w:val="22"/>
              </w:rPr>
              <w:t>00</w:t>
            </w:r>
          </w:p>
        </w:tc>
        <w:tc>
          <w:tcPr>
            <w:tcW w:w="1021" w:type="dxa"/>
            <w:tcBorders>
              <w:left w:val="nil"/>
              <w:right w:val="nil"/>
            </w:tcBorders>
            <w:shd w:val="clear" w:color="auto" w:fill="auto"/>
          </w:tcPr>
          <w:p w14:paraId="0ABB21BD" w14:textId="71AF1E89" w:rsidR="00806686" w:rsidRPr="00272763" w:rsidRDefault="00321FA7"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Pr="00272763">
              <w:rPr>
                <w:rFonts w:ascii="Browallia New" w:eastAsia="Arial Unicode MS" w:hAnsi="Browallia New" w:cs="Browallia New"/>
                <w:spacing w:val="-4"/>
                <w:sz w:val="22"/>
                <w:szCs w:val="22"/>
              </w:rPr>
              <w:t>175,937,500</w:t>
            </w:r>
          </w:p>
        </w:tc>
        <w:tc>
          <w:tcPr>
            <w:tcW w:w="1020" w:type="dxa"/>
            <w:tcBorders>
              <w:left w:val="nil"/>
              <w:right w:val="nil"/>
            </w:tcBorders>
            <w:shd w:val="clear" w:color="auto" w:fill="auto"/>
          </w:tcPr>
          <w:p w14:paraId="480A02C3" w14:textId="40105761" w:rsidR="00806686" w:rsidRPr="00272763" w:rsidRDefault="00806686"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0005704C" w:rsidRPr="00272763">
              <w:rPr>
                <w:rFonts w:ascii="Browallia New" w:eastAsia="Arial Unicode MS" w:hAnsi="Browallia New" w:cs="Browallia New"/>
                <w:spacing w:val="-4"/>
                <w:sz w:val="22"/>
                <w:szCs w:val="22"/>
                <w:lang w:val="en-GB"/>
              </w:rPr>
              <w:t>180,006,837</w:t>
            </w:r>
          </w:p>
        </w:tc>
        <w:tc>
          <w:tcPr>
            <w:tcW w:w="1021" w:type="dxa"/>
            <w:tcBorders>
              <w:left w:val="nil"/>
              <w:right w:val="nil"/>
            </w:tcBorders>
            <w:shd w:val="clear" w:color="auto" w:fill="auto"/>
          </w:tcPr>
          <w:p w14:paraId="4318C809" w14:textId="143E93CC" w:rsidR="00806686" w:rsidRPr="00272763" w:rsidRDefault="00806686"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w:t>
            </w:r>
            <w:r w:rsidR="0037107D" w:rsidRPr="00272763">
              <w:rPr>
                <w:rFonts w:ascii="Browallia New" w:eastAsia="Arial Unicode MS" w:hAnsi="Browallia New" w:cs="Browallia New"/>
                <w:spacing w:val="-4"/>
                <w:sz w:val="22"/>
                <w:szCs w:val="22"/>
                <w:lang w:val="en-GB"/>
              </w:rPr>
              <w:t>,180,006,837</w:t>
            </w:r>
          </w:p>
        </w:tc>
        <w:tc>
          <w:tcPr>
            <w:tcW w:w="1020" w:type="dxa"/>
            <w:tcBorders>
              <w:left w:val="nil"/>
              <w:right w:val="nil"/>
            </w:tcBorders>
            <w:shd w:val="clear" w:color="auto" w:fill="auto"/>
            <w:vAlign w:val="center"/>
          </w:tcPr>
          <w:p w14:paraId="28BEC8E7" w14:textId="362117EB" w:rsidR="00806686" w:rsidRPr="00272763" w:rsidRDefault="00C1469F" w:rsidP="00415BAA">
            <w:pPr>
              <w:pBdr>
                <w:top w:val="single" w:sz="4" w:space="1" w:color="auto"/>
                <w:bottom w:val="single" w:sz="4" w:space="1" w:color="auto"/>
              </w:pBdr>
              <w:tabs>
                <w:tab w:val="decimal" w:pos="1066"/>
              </w:tabs>
              <w:ind w:left="-29" w:right="-72"/>
              <w:jc w:val="center"/>
              <w:rPr>
                <w:rFonts w:ascii="Browallia New" w:eastAsia="Arial Unicode MS" w:hAnsi="Browallia New" w:cs="Browallia New"/>
                <w:spacing w:val="-4"/>
                <w:sz w:val="22"/>
                <w:szCs w:val="22"/>
              </w:rPr>
            </w:pP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41,922,4</w:t>
            </w:r>
            <w:r w:rsidR="00F3421A" w:rsidRPr="00272763">
              <w:rPr>
                <w:rFonts w:ascii="Browallia New" w:eastAsia="Arial Unicode MS" w:hAnsi="Browallia New" w:cs="Browallia New"/>
                <w:spacing w:val="-4"/>
                <w:sz w:val="22"/>
                <w:szCs w:val="22"/>
                <w:lang w:val="en-GB"/>
              </w:rPr>
              <w:t>18</w:t>
            </w:r>
            <w:r w:rsidRPr="00272763">
              <w:rPr>
                <w:rFonts w:ascii="Browallia New" w:eastAsia="Arial Unicode MS" w:hAnsi="Browallia New" w:cs="Browallia New"/>
                <w:spacing w:val="-4"/>
                <w:sz w:val="22"/>
                <w:szCs w:val="22"/>
              </w:rPr>
              <w:t>)</w:t>
            </w:r>
          </w:p>
        </w:tc>
        <w:tc>
          <w:tcPr>
            <w:tcW w:w="1021" w:type="dxa"/>
            <w:tcBorders>
              <w:left w:val="nil"/>
              <w:right w:val="nil"/>
            </w:tcBorders>
            <w:shd w:val="clear" w:color="auto" w:fill="auto"/>
            <w:vAlign w:val="center"/>
          </w:tcPr>
          <w:p w14:paraId="3A2E1245" w14:textId="08C214C4" w:rsidR="00806686" w:rsidRPr="00272763" w:rsidRDefault="00774812" w:rsidP="00415BAA">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42</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046</w:t>
            </w:r>
            <w:r w:rsidRPr="00272763">
              <w:rPr>
                <w:rFonts w:ascii="Browallia New" w:eastAsia="Arial Unicode MS" w:hAnsi="Browallia New" w:cs="Browallia New"/>
                <w:spacing w:val="-4"/>
                <w:sz w:val="22"/>
                <w:szCs w:val="22"/>
              </w:rPr>
              <w:t>,</w:t>
            </w:r>
            <w:r w:rsidRPr="00272763">
              <w:rPr>
                <w:rFonts w:ascii="Browallia New" w:eastAsia="Arial Unicode MS" w:hAnsi="Browallia New" w:cs="Browallia New"/>
                <w:spacing w:val="-4"/>
                <w:sz w:val="22"/>
                <w:szCs w:val="22"/>
                <w:lang w:val="en-GB"/>
              </w:rPr>
              <w:t>053</w:t>
            </w:r>
            <w:r w:rsidRPr="00272763">
              <w:rPr>
                <w:rFonts w:ascii="Browallia New" w:eastAsia="Arial Unicode MS" w:hAnsi="Browallia New" w:cs="Browallia New"/>
                <w:spacing w:val="-4"/>
                <w:sz w:val="22"/>
                <w:szCs w:val="22"/>
              </w:rPr>
              <w:t>)</w:t>
            </w:r>
          </w:p>
        </w:tc>
        <w:tc>
          <w:tcPr>
            <w:tcW w:w="1020" w:type="dxa"/>
            <w:tcBorders>
              <w:left w:val="nil"/>
              <w:right w:val="nil"/>
            </w:tcBorders>
            <w:shd w:val="clear" w:color="auto" w:fill="auto"/>
          </w:tcPr>
          <w:p w14:paraId="147FBE6E" w14:textId="70319BCC" w:rsidR="00806686" w:rsidRPr="00272763" w:rsidRDefault="006B48A9"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1,1</w:t>
            </w:r>
            <w:r w:rsidR="001C453E" w:rsidRPr="00272763">
              <w:rPr>
                <w:rFonts w:ascii="Browallia New" w:eastAsia="Arial Unicode MS" w:hAnsi="Browallia New" w:cs="Browallia New"/>
                <w:spacing w:val="-4"/>
                <w:sz w:val="22"/>
                <w:szCs w:val="22"/>
                <w:lang w:val="en-GB"/>
              </w:rPr>
              <w:t>38,084,419</w:t>
            </w:r>
          </w:p>
        </w:tc>
        <w:tc>
          <w:tcPr>
            <w:tcW w:w="1021" w:type="dxa"/>
            <w:tcBorders>
              <w:left w:val="nil"/>
              <w:right w:val="nil"/>
            </w:tcBorders>
            <w:shd w:val="clear" w:color="auto" w:fill="auto"/>
          </w:tcPr>
          <w:p w14:paraId="03B941E1" w14:textId="547F636E" w:rsidR="00806686" w:rsidRPr="00272763" w:rsidRDefault="001C453E" w:rsidP="00415BAA">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272763">
              <w:rPr>
                <w:rFonts w:ascii="Browallia New" w:eastAsia="Arial Unicode MS" w:hAnsi="Browallia New" w:cs="Browallia New"/>
                <w:spacing w:val="-4"/>
                <w:sz w:val="22"/>
                <w:szCs w:val="22"/>
                <w:lang w:val="en-GB"/>
              </w:rPr>
              <w:t>1,137,960,784</w:t>
            </w:r>
          </w:p>
        </w:tc>
      </w:tr>
      <w:tr w:rsidR="00A370F7" w:rsidRPr="004208A5" w14:paraId="4DDAF0C0" w14:textId="77777777" w:rsidTr="00415BAA">
        <w:tc>
          <w:tcPr>
            <w:tcW w:w="4422" w:type="dxa"/>
            <w:shd w:val="clear" w:color="auto" w:fill="auto"/>
            <w:vAlign w:val="bottom"/>
          </w:tcPr>
          <w:p w14:paraId="0EEBDBAA" w14:textId="77777777" w:rsidR="00806686" w:rsidRPr="00FE0B5D" w:rsidRDefault="00806686" w:rsidP="00806686">
            <w:pPr>
              <w:ind w:left="61"/>
              <w:rPr>
                <w:rFonts w:ascii="Browallia New" w:eastAsia="Arial Unicode MS" w:hAnsi="Browallia New" w:cs="Browallia New"/>
                <w:cs/>
              </w:rPr>
            </w:pPr>
          </w:p>
        </w:tc>
        <w:tc>
          <w:tcPr>
            <w:tcW w:w="935" w:type="dxa"/>
            <w:shd w:val="clear" w:color="auto" w:fill="auto"/>
          </w:tcPr>
          <w:p w14:paraId="0956C887" w14:textId="77777777" w:rsidR="00806686" w:rsidRPr="00FE0B5D"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shd w:val="clear" w:color="auto" w:fill="auto"/>
          </w:tcPr>
          <w:p w14:paraId="61578642" w14:textId="77777777" w:rsidR="00806686" w:rsidRPr="00FE0B5D"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75C67A0D"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A452A06"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2A6A1833"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432F2535"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02B34371" w14:textId="77777777" w:rsidR="00806686" w:rsidRPr="00FE0B5D" w:rsidRDefault="00806686" w:rsidP="00806686">
            <w:pPr>
              <w:tabs>
                <w:tab w:val="decimal" w:pos="106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322EE9B8"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4CC8FD01"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559EF2F1" w14:textId="77777777" w:rsidR="00806686" w:rsidRPr="00FE0B5D" w:rsidRDefault="00806686" w:rsidP="00806686">
            <w:pPr>
              <w:tabs>
                <w:tab w:val="decimal" w:pos="936"/>
              </w:tabs>
              <w:ind w:left="-29" w:right="-72"/>
              <w:jc w:val="right"/>
              <w:rPr>
                <w:rFonts w:ascii="Browallia New" w:eastAsia="Arial Unicode MS" w:hAnsi="Browallia New" w:cs="Browallia New"/>
                <w:spacing w:val="-4"/>
                <w:lang w:val="en-GB"/>
              </w:rPr>
            </w:pPr>
          </w:p>
        </w:tc>
      </w:tr>
      <w:tr w:rsidR="00A370F7" w:rsidRPr="004208A5" w14:paraId="11AEFBB5" w14:textId="77777777" w:rsidTr="00CD0C86">
        <w:tc>
          <w:tcPr>
            <w:tcW w:w="4422" w:type="dxa"/>
            <w:shd w:val="clear" w:color="auto" w:fill="auto"/>
            <w:vAlign w:val="bottom"/>
          </w:tcPr>
          <w:p w14:paraId="6352D07D" w14:textId="603C9561" w:rsidR="00806686" w:rsidRPr="00AE0E16" w:rsidRDefault="00806686" w:rsidP="00806686">
            <w:pPr>
              <w:ind w:left="61"/>
              <w:rPr>
                <w:rFonts w:ascii="Browallia New" w:eastAsia="Arial Unicode MS" w:hAnsi="Browallia New" w:cs="Browallia New"/>
                <w:b/>
                <w:bCs/>
                <w:sz w:val="22"/>
                <w:szCs w:val="22"/>
                <w:cs/>
              </w:rPr>
            </w:pPr>
          </w:p>
        </w:tc>
        <w:tc>
          <w:tcPr>
            <w:tcW w:w="935" w:type="dxa"/>
            <w:shd w:val="clear" w:color="auto" w:fill="auto"/>
          </w:tcPr>
          <w:p w14:paraId="7B1523F9" w14:textId="77777777"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shd w:val="clear" w:color="auto" w:fill="auto"/>
          </w:tcPr>
          <w:p w14:paraId="7511FC1E" w14:textId="77777777"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vAlign w:val="bottom"/>
          </w:tcPr>
          <w:p w14:paraId="4E02040F"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3E628259"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0" w:type="dxa"/>
            <w:shd w:val="clear" w:color="auto" w:fill="auto"/>
            <w:vAlign w:val="bottom"/>
          </w:tcPr>
          <w:p w14:paraId="642F746F"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0B92B9F1"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0" w:type="dxa"/>
            <w:shd w:val="clear" w:color="auto" w:fill="auto"/>
            <w:vAlign w:val="bottom"/>
          </w:tcPr>
          <w:p w14:paraId="16F41072" w14:textId="77777777" w:rsidR="00806686" w:rsidRPr="00AE0E16" w:rsidRDefault="00806686" w:rsidP="0080668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2C279A3D"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0" w:type="dxa"/>
            <w:shd w:val="clear" w:color="auto" w:fill="auto"/>
            <w:vAlign w:val="bottom"/>
          </w:tcPr>
          <w:p w14:paraId="0654F22D"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3DB5DED" w14:textId="7777777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r>
      <w:tr w:rsidR="00A370F7" w:rsidRPr="004208A5" w14:paraId="631A36CD" w14:textId="77777777" w:rsidTr="00CD0C86">
        <w:tc>
          <w:tcPr>
            <w:tcW w:w="4422" w:type="dxa"/>
            <w:shd w:val="clear" w:color="auto" w:fill="auto"/>
            <w:vAlign w:val="bottom"/>
          </w:tcPr>
          <w:p w14:paraId="6C2EBCFD" w14:textId="1137A91D" w:rsidR="00806686" w:rsidRPr="00AE0E16" w:rsidRDefault="00806686" w:rsidP="00806686">
            <w:pPr>
              <w:ind w:left="61"/>
              <w:rPr>
                <w:rFonts w:ascii="Browallia New" w:eastAsia="Arial Unicode MS" w:hAnsi="Browallia New" w:cs="Browallia New"/>
                <w:sz w:val="22"/>
                <w:szCs w:val="22"/>
                <w:lang w:val="en-GB"/>
              </w:rPr>
            </w:pPr>
          </w:p>
        </w:tc>
        <w:tc>
          <w:tcPr>
            <w:tcW w:w="935" w:type="dxa"/>
            <w:shd w:val="clear" w:color="auto" w:fill="auto"/>
          </w:tcPr>
          <w:p w14:paraId="58151A17" w14:textId="7FF265C8" w:rsidR="00806686" w:rsidRPr="00AE0E16" w:rsidRDefault="00806686"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3C96B8A6" w14:textId="48690505" w:rsidR="00806686" w:rsidRPr="00AE0E16" w:rsidRDefault="00806686"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center"/>
          </w:tcPr>
          <w:p w14:paraId="7D369F67" w14:textId="631F7219"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1" w:type="dxa"/>
            <w:shd w:val="clear" w:color="auto" w:fill="auto"/>
            <w:vAlign w:val="center"/>
          </w:tcPr>
          <w:p w14:paraId="338E3039" w14:textId="6D86B01E"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0" w:type="dxa"/>
            <w:shd w:val="clear" w:color="auto" w:fill="auto"/>
            <w:vAlign w:val="center"/>
          </w:tcPr>
          <w:p w14:paraId="70DCD3A5" w14:textId="41477600"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c>
          <w:tcPr>
            <w:tcW w:w="1021" w:type="dxa"/>
            <w:shd w:val="clear" w:color="auto" w:fill="auto"/>
            <w:vAlign w:val="center"/>
          </w:tcPr>
          <w:p w14:paraId="62B05215" w14:textId="0CEB7DD8" w:rsidR="00806686" w:rsidRPr="002C3E51"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2149D443" w14:textId="39B26C24" w:rsidR="00806686" w:rsidRPr="002C3E51" w:rsidRDefault="00806686" w:rsidP="00806686">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860BFA5" w14:textId="24ADC6DA" w:rsidR="00806686" w:rsidRPr="002C3E51"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22A4E45A" w14:textId="7BB688DF"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AD90825" w14:textId="0F3B9457" w:rsidR="00806686" w:rsidRPr="00AE0E16" w:rsidRDefault="00806686" w:rsidP="00806686">
            <w:pPr>
              <w:tabs>
                <w:tab w:val="decimal" w:pos="936"/>
              </w:tabs>
              <w:ind w:left="-29" w:right="-72"/>
              <w:jc w:val="right"/>
              <w:rPr>
                <w:rFonts w:ascii="Browallia New" w:eastAsia="Arial Unicode MS" w:hAnsi="Browallia New" w:cs="Browallia New"/>
                <w:spacing w:val="-4"/>
                <w:sz w:val="22"/>
                <w:szCs w:val="22"/>
              </w:rPr>
            </w:pPr>
          </w:p>
        </w:tc>
      </w:tr>
      <w:tr w:rsidR="004E29B0" w:rsidRPr="004208A5" w14:paraId="1D62248F" w14:textId="77777777" w:rsidTr="00CD0C86">
        <w:tc>
          <w:tcPr>
            <w:tcW w:w="4422" w:type="dxa"/>
            <w:shd w:val="clear" w:color="auto" w:fill="auto"/>
            <w:vAlign w:val="bottom"/>
          </w:tcPr>
          <w:p w14:paraId="5B9DF45E" w14:textId="77777777" w:rsidR="004E29B0" w:rsidRPr="00AE0E16" w:rsidRDefault="004E29B0" w:rsidP="00806686">
            <w:pPr>
              <w:ind w:left="61"/>
              <w:rPr>
                <w:rFonts w:ascii="Browallia New" w:eastAsia="Arial Unicode MS" w:hAnsi="Browallia New" w:cs="Browallia New"/>
                <w:sz w:val="22"/>
                <w:szCs w:val="22"/>
                <w:cs/>
              </w:rPr>
            </w:pPr>
          </w:p>
        </w:tc>
        <w:tc>
          <w:tcPr>
            <w:tcW w:w="935" w:type="dxa"/>
            <w:shd w:val="clear" w:color="auto" w:fill="auto"/>
          </w:tcPr>
          <w:p w14:paraId="55B4A49F" w14:textId="77777777" w:rsidR="004E29B0" w:rsidRPr="00AE0E16" w:rsidRDefault="004E29B0"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shd w:val="clear" w:color="auto" w:fill="auto"/>
          </w:tcPr>
          <w:p w14:paraId="0E1C45E0" w14:textId="77777777" w:rsidR="004E29B0" w:rsidRPr="00AE0E16" w:rsidRDefault="004E29B0"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vAlign w:val="center"/>
          </w:tcPr>
          <w:p w14:paraId="6DB15B3E"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4806548E"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35E6AF51"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DE08732"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59AF8206" w14:textId="77777777" w:rsidR="004E29B0" w:rsidRPr="00AE0E16" w:rsidRDefault="004E29B0" w:rsidP="0080668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3D1BF992"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75422443"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5761076"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r>
      <w:tr w:rsidR="004E29B0" w:rsidRPr="004208A5" w14:paraId="2E8AF96F" w14:textId="77777777" w:rsidTr="00CD0C86">
        <w:tc>
          <w:tcPr>
            <w:tcW w:w="4422" w:type="dxa"/>
            <w:shd w:val="clear" w:color="auto" w:fill="auto"/>
            <w:vAlign w:val="bottom"/>
          </w:tcPr>
          <w:p w14:paraId="5921436F" w14:textId="77777777" w:rsidR="004E29B0" w:rsidRPr="00AE0E16" w:rsidRDefault="004E29B0" w:rsidP="00806686">
            <w:pPr>
              <w:ind w:left="61"/>
              <w:rPr>
                <w:rFonts w:ascii="Browallia New" w:eastAsia="Arial Unicode MS" w:hAnsi="Browallia New" w:cs="Browallia New"/>
                <w:sz w:val="22"/>
                <w:szCs w:val="22"/>
                <w:cs/>
              </w:rPr>
            </w:pPr>
          </w:p>
        </w:tc>
        <w:tc>
          <w:tcPr>
            <w:tcW w:w="935" w:type="dxa"/>
            <w:shd w:val="clear" w:color="auto" w:fill="auto"/>
          </w:tcPr>
          <w:p w14:paraId="6C24F015" w14:textId="77777777" w:rsidR="004E29B0" w:rsidRPr="00AE0E16" w:rsidRDefault="004E29B0"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shd w:val="clear" w:color="auto" w:fill="auto"/>
          </w:tcPr>
          <w:p w14:paraId="601B5202" w14:textId="77777777" w:rsidR="004E29B0" w:rsidRPr="00AE0E16" w:rsidRDefault="004E29B0"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vAlign w:val="center"/>
          </w:tcPr>
          <w:p w14:paraId="132604A6"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348D19B0"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241F566C"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1432CC6"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691982F7" w14:textId="77777777" w:rsidR="004E29B0" w:rsidRPr="00AE0E16" w:rsidRDefault="004E29B0" w:rsidP="0080668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2C2322C"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3F0B7FCD"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3732AFB1"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r>
      <w:tr w:rsidR="004E29B0" w:rsidRPr="004208A5" w14:paraId="32BD4276" w14:textId="77777777" w:rsidTr="00CD0C86">
        <w:tc>
          <w:tcPr>
            <w:tcW w:w="4422" w:type="dxa"/>
            <w:shd w:val="clear" w:color="auto" w:fill="auto"/>
            <w:vAlign w:val="bottom"/>
          </w:tcPr>
          <w:p w14:paraId="023026DF" w14:textId="77777777" w:rsidR="004E29B0" w:rsidRPr="00AE0E16" w:rsidRDefault="004E29B0" w:rsidP="00806686">
            <w:pPr>
              <w:ind w:left="61"/>
              <w:rPr>
                <w:rFonts w:ascii="Browallia New" w:eastAsia="Arial Unicode MS" w:hAnsi="Browallia New" w:cs="Browallia New"/>
                <w:sz w:val="22"/>
                <w:szCs w:val="22"/>
                <w:cs/>
              </w:rPr>
            </w:pPr>
          </w:p>
        </w:tc>
        <w:tc>
          <w:tcPr>
            <w:tcW w:w="935" w:type="dxa"/>
            <w:shd w:val="clear" w:color="auto" w:fill="auto"/>
          </w:tcPr>
          <w:p w14:paraId="0C4FED8A" w14:textId="77777777" w:rsidR="004E29B0" w:rsidRPr="00AE0E16" w:rsidRDefault="004E29B0"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shd w:val="clear" w:color="auto" w:fill="auto"/>
          </w:tcPr>
          <w:p w14:paraId="71588745" w14:textId="77777777" w:rsidR="004E29B0" w:rsidRPr="00AE0E16" w:rsidRDefault="004E29B0"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vAlign w:val="center"/>
          </w:tcPr>
          <w:p w14:paraId="6C4A657B"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7D240150"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69534DF9"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3BE349A9"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198DAA12" w14:textId="77777777" w:rsidR="004E29B0" w:rsidRPr="00AE0E16" w:rsidRDefault="004E29B0" w:rsidP="0080668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6AC22790"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3574B3E7"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92670AB"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r>
      <w:tr w:rsidR="004E29B0" w:rsidRPr="004208A5" w14:paraId="4D92889D" w14:textId="77777777" w:rsidTr="00CD0C86">
        <w:tc>
          <w:tcPr>
            <w:tcW w:w="4422" w:type="dxa"/>
            <w:shd w:val="clear" w:color="auto" w:fill="auto"/>
            <w:vAlign w:val="bottom"/>
          </w:tcPr>
          <w:p w14:paraId="21AB89C0" w14:textId="77777777" w:rsidR="004E29B0" w:rsidRPr="00AE0E16" w:rsidRDefault="004E29B0" w:rsidP="00806686">
            <w:pPr>
              <w:ind w:left="61"/>
              <w:rPr>
                <w:rFonts w:ascii="Browallia New" w:eastAsia="Arial Unicode MS" w:hAnsi="Browallia New" w:cs="Browallia New"/>
                <w:sz w:val="22"/>
                <w:szCs w:val="22"/>
                <w:cs/>
              </w:rPr>
            </w:pPr>
          </w:p>
        </w:tc>
        <w:tc>
          <w:tcPr>
            <w:tcW w:w="935" w:type="dxa"/>
            <w:shd w:val="clear" w:color="auto" w:fill="auto"/>
          </w:tcPr>
          <w:p w14:paraId="4CD05F45" w14:textId="77777777" w:rsidR="004E29B0" w:rsidRPr="00AE0E16" w:rsidRDefault="004E29B0" w:rsidP="005637C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shd w:val="clear" w:color="auto" w:fill="auto"/>
          </w:tcPr>
          <w:p w14:paraId="70E3AFB5" w14:textId="77777777" w:rsidR="004E29B0" w:rsidRPr="00AE0E16" w:rsidRDefault="004E29B0" w:rsidP="005637C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vAlign w:val="center"/>
          </w:tcPr>
          <w:p w14:paraId="69D8A431"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371FEC4E"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5EB93384"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01FA3E3A"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7831E06D" w14:textId="77777777" w:rsidR="004E29B0" w:rsidRPr="00AE0E16" w:rsidRDefault="004E29B0" w:rsidP="0080668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2C7BBFFE"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22815090"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5FC5D42" w14:textId="77777777" w:rsidR="004E29B0" w:rsidRPr="00AE0E16" w:rsidRDefault="004E29B0" w:rsidP="00806686">
            <w:pPr>
              <w:tabs>
                <w:tab w:val="decimal" w:pos="936"/>
              </w:tabs>
              <w:ind w:left="-29" w:right="-72"/>
              <w:jc w:val="right"/>
              <w:rPr>
                <w:rFonts w:ascii="Browallia New" w:eastAsia="Arial Unicode MS" w:hAnsi="Browallia New" w:cs="Browallia New"/>
                <w:spacing w:val="-4"/>
                <w:sz w:val="22"/>
                <w:szCs w:val="22"/>
                <w:lang w:val="en-GB"/>
              </w:rPr>
            </w:pPr>
          </w:p>
        </w:tc>
      </w:tr>
      <w:tr w:rsidR="00FC74B6" w:rsidRPr="004208A5" w14:paraId="360D0E8A" w14:textId="77777777">
        <w:tc>
          <w:tcPr>
            <w:tcW w:w="4422" w:type="dxa"/>
            <w:shd w:val="clear" w:color="auto" w:fill="auto"/>
            <w:vAlign w:val="bottom"/>
          </w:tcPr>
          <w:p w14:paraId="6369F274" w14:textId="5A0AFA07" w:rsidR="00FC74B6" w:rsidRPr="00AE0E16" w:rsidRDefault="00FC74B6" w:rsidP="00FC74B6">
            <w:pPr>
              <w:tabs>
                <w:tab w:val="clear" w:pos="227"/>
                <w:tab w:val="left" w:pos="318"/>
              </w:tabs>
              <w:ind w:left="316" w:hanging="255"/>
              <w:rPr>
                <w:rFonts w:ascii="Browallia New" w:eastAsia="Arial Unicode MS" w:hAnsi="Browallia New" w:cs="Browallia New"/>
                <w:spacing w:val="-4"/>
                <w:sz w:val="22"/>
                <w:szCs w:val="22"/>
                <w:cs/>
              </w:rPr>
            </w:pPr>
            <w:r w:rsidRPr="00AE0E16">
              <w:rPr>
                <w:rFonts w:ascii="Browallia New" w:eastAsia="Arial Unicode MS" w:hAnsi="Browallia New" w:cs="Browallia New"/>
                <w:b/>
                <w:bCs/>
                <w:sz w:val="22"/>
                <w:szCs w:val="22"/>
                <w:cs/>
              </w:rPr>
              <w:t>บริษัทย่อยที่หยุดดำเนินธุรกิจ</w:t>
            </w:r>
          </w:p>
        </w:tc>
        <w:tc>
          <w:tcPr>
            <w:tcW w:w="935" w:type="dxa"/>
            <w:shd w:val="clear" w:color="auto" w:fill="auto"/>
          </w:tcPr>
          <w:p w14:paraId="728733B0" w14:textId="77777777" w:rsidR="00FC74B6" w:rsidRPr="00AE0E16"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shd w:val="clear" w:color="auto" w:fill="auto"/>
          </w:tcPr>
          <w:p w14:paraId="47D6E830" w14:textId="77777777" w:rsidR="00FC74B6" w:rsidRPr="00AE0E16"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A966004" w14:textId="77777777" w:rsidR="00FC74B6" w:rsidRPr="00AE0E16"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15EE467B" w14:textId="77777777" w:rsidR="00FC74B6" w:rsidRPr="00AE0E16"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7112AC08" w14:textId="77777777" w:rsidR="00FC74B6" w:rsidRPr="00AE0E16"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45E9674" w14:textId="77777777" w:rsidR="00FC74B6" w:rsidRPr="00AE0E16"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tcBorders>
              <w:top w:val="nil"/>
              <w:left w:val="nil"/>
              <w:right w:val="nil"/>
            </w:tcBorders>
            <w:shd w:val="clear" w:color="auto" w:fill="auto"/>
            <w:vAlign w:val="bottom"/>
          </w:tcPr>
          <w:p w14:paraId="6BBEE18A" w14:textId="77777777" w:rsidR="00FC74B6" w:rsidRPr="00AE0E16" w:rsidRDefault="00FC74B6" w:rsidP="00FC74B6">
            <w:pPr>
              <w:tabs>
                <w:tab w:val="decimal" w:pos="1066"/>
              </w:tabs>
              <w:ind w:left="-29" w:right="-72"/>
              <w:jc w:val="right"/>
              <w:rPr>
                <w:rFonts w:ascii="Browallia New" w:eastAsia="Arial Unicode MS" w:hAnsi="Browallia New" w:cs="Browallia New"/>
                <w:spacing w:val="-4"/>
                <w:sz w:val="22"/>
                <w:szCs w:val="22"/>
              </w:rPr>
            </w:pPr>
          </w:p>
        </w:tc>
        <w:tc>
          <w:tcPr>
            <w:tcW w:w="1021" w:type="dxa"/>
            <w:shd w:val="clear" w:color="auto" w:fill="auto"/>
            <w:vAlign w:val="bottom"/>
          </w:tcPr>
          <w:p w14:paraId="14DF5FA6" w14:textId="77777777" w:rsidR="00FC74B6" w:rsidRPr="00550630" w:rsidRDefault="00FC74B6" w:rsidP="00FC74B6">
            <w:pPr>
              <w:tabs>
                <w:tab w:val="decimal" w:pos="936"/>
              </w:tabs>
              <w:ind w:right="-72"/>
              <w:jc w:val="right"/>
              <w:rPr>
                <w:rFonts w:ascii="Browallia New" w:eastAsia="Arial Unicode MS" w:hAnsi="Browallia New" w:cs="Browallia New"/>
                <w:spacing w:val="-4"/>
                <w:sz w:val="22"/>
                <w:szCs w:val="22"/>
                <w:highlight w:val="yellow"/>
              </w:rPr>
            </w:pPr>
          </w:p>
        </w:tc>
        <w:tc>
          <w:tcPr>
            <w:tcW w:w="1020" w:type="dxa"/>
            <w:tcBorders>
              <w:top w:val="nil"/>
              <w:left w:val="nil"/>
              <w:right w:val="nil"/>
            </w:tcBorders>
            <w:shd w:val="clear" w:color="auto" w:fill="auto"/>
            <w:vAlign w:val="bottom"/>
          </w:tcPr>
          <w:p w14:paraId="5865282A" w14:textId="77777777" w:rsidR="00FC74B6" w:rsidRPr="00550630" w:rsidRDefault="00FC74B6" w:rsidP="00FC74B6">
            <w:pPr>
              <w:tabs>
                <w:tab w:val="decimal" w:pos="936"/>
              </w:tabs>
              <w:ind w:left="-29" w:right="-72"/>
              <w:jc w:val="right"/>
              <w:rPr>
                <w:rFonts w:ascii="Browallia New" w:eastAsia="Arial Unicode MS" w:hAnsi="Browallia New" w:cs="Browallia New"/>
                <w:spacing w:val="-4"/>
                <w:sz w:val="22"/>
                <w:szCs w:val="22"/>
                <w:highlight w:val="yellow"/>
                <w:lang w:val="en-GB"/>
              </w:rPr>
            </w:pPr>
          </w:p>
        </w:tc>
        <w:tc>
          <w:tcPr>
            <w:tcW w:w="1021" w:type="dxa"/>
            <w:shd w:val="clear" w:color="auto" w:fill="auto"/>
            <w:vAlign w:val="bottom"/>
          </w:tcPr>
          <w:p w14:paraId="3BC2AA53" w14:textId="77777777" w:rsidR="00FC74B6" w:rsidRPr="00550630" w:rsidRDefault="00FC74B6" w:rsidP="00FC74B6">
            <w:pPr>
              <w:tabs>
                <w:tab w:val="decimal" w:pos="936"/>
              </w:tabs>
              <w:ind w:left="-29" w:right="-72"/>
              <w:jc w:val="right"/>
              <w:rPr>
                <w:rFonts w:ascii="Browallia New" w:eastAsia="Arial Unicode MS" w:hAnsi="Browallia New" w:cs="Browallia New"/>
                <w:spacing w:val="-4"/>
                <w:sz w:val="22"/>
                <w:szCs w:val="22"/>
                <w:highlight w:val="yellow"/>
                <w:lang w:val="en-GB"/>
              </w:rPr>
            </w:pPr>
          </w:p>
        </w:tc>
      </w:tr>
      <w:tr w:rsidR="00FC74B6" w:rsidRPr="004208A5" w14:paraId="39E2EB0E" w14:textId="77777777">
        <w:tc>
          <w:tcPr>
            <w:tcW w:w="4422" w:type="dxa"/>
            <w:shd w:val="clear" w:color="auto" w:fill="auto"/>
            <w:vAlign w:val="bottom"/>
          </w:tcPr>
          <w:p w14:paraId="147BF77F" w14:textId="7226CE09" w:rsidR="00FC74B6" w:rsidRPr="00AE0E16" w:rsidRDefault="00FC74B6" w:rsidP="00FC74B6">
            <w:pPr>
              <w:tabs>
                <w:tab w:val="clear" w:pos="227"/>
                <w:tab w:val="left" w:pos="318"/>
              </w:tabs>
              <w:ind w:left="316" w:hanging="255"/>
              <w:rPr>
                <w:rFonts w:ascii="Browallia New" w:eastAsia="Arial Unicode MS" w:hAnsi="Browallia New" w:cs="Browallia New"/>
                <w:spacing w:val="-4"/>
                <w:sz w:val="22"/>
                <w:szCs w:val="22"/>
                <w:cs/>
              </w:rPr>
            </w:pPr>
            <w:r w:rsidRPr="00AE0E16">
              <w:rPr>
                <w:rFonts w:ascii="Browallia New" w:eastAsia="Arial Unicode MS" w:hAnsi="Browallia New" w:cs="Browallia New"/>
                <w:sz w:val="22"/>
                <w:szCs w:val="22"/>
                <w:cs/>
              </w:rPr>
              <w:t xml:space="preserve">บริษัท </w:t>
            </w:r>
            <w:r w:rsidRPr="00AE0E16">
              <w:rPr>
                <w:rFonts w:ascii="Browallia New" w:eastAsia="Arial Unicode MS" w:hAnsi="Browallia New" w:cs="Browallia New"/>
                <w:spacing w:val="-6"/>
                <w:sz w:val="22"/>
                <w:szCs w:val="22"/>
                <w:cs/>
              </w:rPr>
              <w:t xml:space="preserve">อาร์เอส ทราเวล </w:t>
            </w:r>
            <w:r w:rsidRPr="00AE0E16">
              <w:rPr>
                <w:rFonts w:ascii="Browallia New" w:eastAsia="Arial Unicode MS" w:hAnsi="Browallia New" w:cs="Browallia New"/>
                <w:sz w:val="22"/>
                <w:szCs w:val="22"/>
                <w:cs/>
              </w:rPr>
              <w:t>จำกัด</w:t>
            </w:r>
          </w:p>
        </w:tc>
        <w:tc>
          <w:tcPr>
            <w:tcW w:w="935" w:type="dxa"/>
            <w:shd w:val="clear" w:color="auto" w:fill="auto"/>
          </w:tcPr>
          <w:p w14:paraId="72D27FD3" w14:textId="55BB13E6" w:rsidR="00FC74B6" w:rsidRPr="00AE0E16"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936" w:type="dxa"/>
            <w:shd w:val="clear" w:color="auto" w:fill="auto"/>
          </w:tcPr>
          <w:p w14:paraId="107EC6CE" w14:textId="04F7364D" w:rsidR="00FC74B6" w:rsidRPr="00AE0E16"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rPr>
              <w:t>100</w:t>
            </w:r>
          </w:p>
        </w:tc>
        <w:tc>
          <w:tcPr>
            <w:tcW w:w="1020" w:type="dxa"/>
            <w:shd w:val="clear" w:color="auto" w:fill="auto"/>
            <w:vAlign w:val="center"/>
          </w:tcPr>
          <w:p w14:paraId="6A9D77C5" w14:textId="1AEACFFD"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37</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1" w:type="dxa"/>
            <w:shd w:val="clear" w:color="auto" w:fill="auto"/>
            <w:vAlign w:val="center"/>
          </w:tcPr>
          <w:p w14:paraId="36089D7A" w14:textId="3D39D03D"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37</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0" w:type="dxa"/>
            <w:shd w:val="clear" w:color="auto" w:fill="auto"/>
            <w:vAlign w:val="center"/>
          </w:tcPr>
          <w:p w14:paraId="038E3428" w14:textId="6DF677E5"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32</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775</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1" w:type="dxa"/>
            <w:shd w:val="clear" w:color="auto" w:fill="auto"/>
            <w:vAlign w:val="center"/>
          </w:tcPr>
          <w:p w14:paraId="0173860D" w14:textId="23626DD3"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32,775,000</w:t>
            </w:r>
          </w:p>
        </w:tc>
        <w:tc>
          <w:tcPr>
            <w:tcW w:w="1020" w:type="dxa"/>
            <w:tcBorders>
              <w:top w:val="nil"/>
              <w:left w:val="nil"/>
              <w:right w:val="nil"/>
            </w:tcBorders>
            <w:shd w:val="clear" w:color="auto" w:fill="auto"/>
            <w:vAlign w:val="bottom"/>
          </w:tcPr>
          <w:p w14:paraId="47EA57F2" w14:textId="121C0535" w:rsidR="00FC74B6" w:rsidRPr="00E9128D" w:rsidRDefault="00FC74B6" w:rsidP="00FC74B6">
            <w:pPr>
              <w:tabs>
                <w:tab w:val="decimal" w:pos="106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(24,516,306)</w:t>
            </w:r>
          </w:p>
        </w:tc>
        <w:tc>
          <w:tcPr>
            <w:tcW w:w="1021" w:type="dxa"/>
            <w:shd w:val="clear" w:color="auto" w:fill="auto"/>
            <w:vAlign w:val="bottom"/>
          </w:tcPr>
          <w:p w14:paraId="043CB3BD" w14:textId="580075A7" w:rsidR="00FC74B6" w:rsidRPr="00E9128D" w:rsidRDefault="00FC74B6" w:rsidP="00FC74B6">
            <w:pPr>
              <w:tabs>
                <w:tab w:val="decimal" w:pos="936"/>
              </w:tabs>
              <w:ind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(24,545,974)</w:t>
            </w:r>
          </w:p>
        </w:tc>
        <w:tc>
          <w:tcPr>
            <w:tcW w:w="1020" w:type="dxa"/>
            <w:tcBorders>
              <w:top w:val="nil"/>
              <w:left w:val="nil"/>
              <w:right w:val="nil"/>
            </w:tcBorders>
            <w:shd w:val="clear" w:color="auto" w:fill="auto"/>
            <w:vAlign w:val="bottom"/>
          </w:tcPr>
          <w:p w14:paraId="27C809EA" w14:textId="24AE78BD"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8,258,694</w:t>
            </w:r>
          </w:p>
        </w:tc>
        <w:tc>
          <w:tcPr>
            <w:tcW w:w="1021" w:type="dxa"/>
            <w:shd w:val="clear" w:color="auto" w:fill="auto"/>
            <w:vAlign w:val="bottom"/>
          </w:tcPr>
          <w:p w14:paraId="40312EF3" w14:textId="545AA1CE"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8,229,026</w:t>
            </w:r>
          </w:p>
        </w:tc>
      </w:tr>
      <w:tr w:rsidR="00FC74B6" w:rsidRPr="004208A5" w14:paraId="766E0209" w14:textId="77777777" w:rsidTr="00E36B25">
        <w:tc>
          <w:tcPr>
            <w:tcW w:w="4422" w:type="dxa"/>
            <w:shd w:val="clear" w:color="auto" w:fill="auto"/>
            <w:vAlign w:val="bottom"/>
          </w:tcPr>
          <w:p w14:paraId="7FB53B9F" w14:textId="74F17E44" w:rsidR="00FC74B6" w:rsidRPr="00AE0E16" w:rsidRDefault="00FC74B6" w:rsidP="00FC74B6">
            <w:pPr>
              <w:tabs>
                <w:tab w:val="clear" w:pos="227"/>
                <w:tab w:val="left" w:pos="318"/>
              </w:tabs>
              <w:ind w:left="316" w:hanging="255"/>
              <w:rPr>
                <w:rFonts w:ascii="Browallia New" w:eastAsia="Arial Unicode MS" w:hAnsi="Browallia New" w:cs="Browallia New"/>
                <w:sz w:val="22"/>
                <w:szCs w:val="22"/>
              </w:rPr>
            </w:pPr>
            <w:r w:rsidRPr="00AE0E16">
              <w:rPr>
                <w:rFonts w:ascii="Browallia New" w:eastAsia="Arial Unicode MS" w:hAnsi="Browallia New" w:cs="Browallia New"/>
                <w:spacing w:val="-4"/>
                <w:sz w:val="22"/>
                <w:szCs w:val="22"/>
                <w:cs/>
              </w:rPr>
              <w:t>บริษัท อาร์เอส อินเตอร์เนชั่น</w:t>
            </w:r>
            <w:proofErr w:type="spellStart"/>
            <w:r w:rsidRPr="00AE0E16">
              <w:rPr>
                <w:rFonts w:ascii="Browallia New" w:eastAsia="Arial Unicode MS" w:hAnsi="Browallia New" w:cs="Browallia New"/>
                <w:spacing w:val="-4"/>
                <w:sz w:val="22"/>
                <w:szCs w:val="22"/>
                <w:cs/>
              </w:rPr>
              <w:t>แน</w:t>
            </w:r>
            <w:proofErr w:type="spellEnd"/>
            <w:r w:rsidRPr="00AE0E16">
              <w:rPr>
                <w:rFonts w:ascii="Browallia New" w:eastAsia="Arial Unicode MS" w:hAnsi="Browallia New" w:cs="Browallia New"/>
                <w:spacing w:val="-4"/>
                <w:sz w:val="22"/>
                <w:szCs w:val="22"/>
                <w:cs/>
              </w:rPr>
              <w:t>ล บรอดคาสติ</w:t>
            </w:r>
            <w:proofErr w:type="spellStart"/>
            <w:r w:rsidRPr="00AE0E16">
              <w:rPr>
                <w:rFonts w:ascii="Browallia New" w:eastAsia="Arial Unicode MS" w:hAnsi="Browallia New" w:cs="Browallia New"/>
                <w:spacing w:val="-4"/>
                <w:sz w:val="22"/>
                <w:szCs w:val="22"/>
                <w:cs/>
              </w:rPr>
              <w:t>้ง</w:t>
            </w:r>
            <w:proofErr w:type="spellEnd"/>
            <w:r>
              <w:rPr>
                <w:rFonts w:ascii="Browallia New" w:eastAsia="Arial Unicode MS" w:hAnsi="Browallia New" w:cs="Browallia New"/>
                <w:spacing w:val="-4"/>
                <w:sz w:val="22"/>
                <w:szCs w:val="22"/>
              </w:rPr>
              <w:t xml:space="preserve"> </w:t>
            </w:r>
            <w:r w:rsidRPr="00AE0E16">
              <w:rPr>
                <w:rFonts w:ascii="Browallia New" w:eastAsia="Arial Unicode MS" w:hAnsi="Browallia New" w:cs="Browallia New"/>
                <w:sz w:val="22"/>
                <w:szCs w:val="22"/>
                <w:cs/>
              </w:rPr>
              <w:t xml:space="preserve">แอนด์ สปอร์ต </w:t>
            </w:r>
            <w:r>
              <w:rPr>
                <w:rFonts w:ascii="Browallia New" w:eastAsia="Arial Unicode MS" w:hAnsi="Browallia New" w:cs="Browallia New"/>
                <w:sz w:val="22"/>
                <w:szCs w:val="22"/>
              </w:rPr>
              <w:t xml:space="preserve">   </w:t>
            </w:r>
            <w:proofErr w:type="spellStart"/>
            <w:r w:rsidRPr="00AE0E16">
              <w:rPr>
                <w:rFonts w:ascii="Browallia New" w:eastAsia="Arial Unicode MS" w:hAnsi="Browallia New" w:cs="Browallia New"/>
                <w:sz w:val="22"/>
                <w:szCs w:val="22"/>
                <w:cs/>
              </w:rPr>
              <w:t>แมเนจ</w:t>
            </w:r>
            <w:proofErr w:type="spellEnd"/>
            <w:r w:rsidRPr="00AE0E16">
              <w:rPr>
                <w:rFonts w:ascii="Browallia New" w:eastAsia="Arial Unicode MS" w:hAnsi="Browallia New" w:cs="Browallia New"/>
                <w:sz w:val="22"/>
                <w:szCs w:val="22"/>
                <w:cs/>
              </w:rPr>
              <w:t>เม้นท์ จำกัด</w:t>
            </w:r>
          </w:p>
        </w:tc>
        <w:tc>
          <w:tcPr>
            <w:tcW w:w="935" w:type="dxa"/>
            <w:shd w:val="clear" w:color="auto" w:fill="auto"/>
            <w:vAlign w:val="bottom"/>
          </w:tcPr>
          <w:p w14:paraId="66BD4B34" w14:textId="77777777" w:rsidR="00FC74B6" w:rsidRPr="00AE0E16"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lang w:val="en-GB"/>
              </w:rPr>
              <w:t>83</w:t>
            </w:r>
          </w:p>
        </w:tc>
        <w:tc>
          <w:tcPr>
            <w:tcW w:w="936" w:type="dxa"/>
            <w:shd w:val="clear" w:color="auto" w:fill="auto"/>
            <w:vAlign w:val="bottom"/>
          </w:tcPr>
          <w:p w14:paraId="06FB0141" w14:textId="77777777" w:rsidR="00FC74B6" w:rsidRPr="00AE0E16"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AE0E16">
              <w:rPr>
                <w:rFonts w:ascii="Browallia New" w:eastAsia="Arial Unicode MS" w:hAnsi="Browallia New" w:cs="Browallia New"/>
                <w:spacing w:val="-4"/>
                <w:sz w:val="22"/>
                <w:szCs w:val="22"/>
                <w:lang w:val="en-GB"/>
              </w:rPr>
              <w:t>83</w:t>
            </w:r>
          </w:p>
        </w:tc>
        <w:tc>
          <w:tcPr>
            <w:tcW w:w="1020" w:type="dxa"/>
            <w:shd w:val="clear" w:color="auto" w:fill="auto"/>
            <w:vAlign w:val="bottom"/>
          </w:tcPr>
          <w:p w14:paraId="666BDBA6"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9</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375</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1" w:type="dxa"/>
            <w:shd w:val="clear" w:color="auto" w:fill="auto"/>
            <w:vAlign w:val="bottom"/>
          </w:tcPr>
          <w:p w14:paraId="52D6629E"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9</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375</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0" w:type="dxa"/>
            <w:shd w:val="clear" w:color="auto" w:fill="auto"/>
            <w:vAlign w:val="bottom"/>
          </w:tcPr>
          <w:p w14:paraId="05923625"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167</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812</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500</w:t>
            </w:r>
          </w:p>
        </w:tc>
        <w:tc>
          <w:tcPr>
            <w:tcW w:w="1021" w:type="dxa"/>
            <w:shd w:val="clear" w:color="auto" w:fill="auto"/>
            <w:vAlign w:val="bottom"/>
          </w:tcPr>
          <w:p w14:paraId="5533EEC0"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167</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812</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500</w:t>
            </w:r>
          </w:p>
        </w:tc>
        <w:tc>
          <w:tcPr>
            <w:tcW w:w="1020" w:type="dxa"/>
            <w:tcBorders>
              <w:top w:val="nil"/>
              <w:left w:val="nil"/>
              <w:right w:val="nil"/>
            </w:tcBorders>
            <w:shd w:val="clear" w:color="auto" w:fill="auto"/>
            <w:vAlign w:val="bottom"/>
          </w:tcPr>
          <w:p w14:paraId="445B1643" w14:textId="486CCFA5" w:rsidR="00FC74B6" w:rsidRPr="00E9128D" w:rsidRDefault="00FC74B6" w:rsidP="00FC74B6">
            <w:pPr>
              <w:tabs>
                <w:tab w:val="decimal" w:pos="1066"/>
              </w:tabs>
              <w:ind w:left="-29" w:right="-72"/>
              <w:jc w:val="right"/>
              <w:rPr>
                <w:rFonts w:ascii="Browallia New" w:eastAsia="Arial Unicode MS" w:hAnsi="Browallia New" w:cs="Browallia New"/>
                <w:spacing w:val="-4"/>
                <w:sz w:val="22"/>
                <w:szCs w:val="22"/>
                <w:cs/>
              </w:rPr>
            </w:pP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156</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311,449</w:t>
            </w:r>
            <w:r w:rsidRPr="00E9128D">
              <w:rPr>
                <w:rFonts w:ascii="Browallia New" w:eastAsia="Arial Unicode MS" w:hAnsi="Browallia New" w:cs="Browallia New"/>
                <w:spacing w:val="-4"/>
                <w:sz w:val="22"/>
                <w:szCs w:val="22"/>
              </w:rPr>
              <w:t>)</w:t>
            </w:r>
          </w:p>
        </w:tc>
        <w:tc>
          <w:tcPr>
            <w:tcW w:w="1021" w:type="dxa"/>
            <w:shd w:val="clear" w:color="auto" w:fill="auto"/>
            <w:vAlign w:val="bottom"/>
          </w:tcPr>
          <w:p w14:paraId="7571F25C" w14:textId="132C58F1" w:rsidR="00FC74B6" w:rsidRPr="00E9128D" w:rsidRDefault="00FC74B6" w:rsidP="00FC74B6">
            <w:pPr>
              <w:tabs>
                <w:tab w:val="decimal" w:pos="936"/>
              </w:tabs>
              <w:ind w:right="-72"/>
              <w:jc w:val="right"/>
              <w:rPr>
                <w:rFonts w:ascii="Browallia New" w:eastAsia="Arial Unicode MS" w:hAnsi="Browallia New" w:cs="Browallia New"/>
                <w:spacing w:val="-4"/>
                <w:sz w:val="22"/>
                <w:szCs w:val="22"/>
                <w:cs/>
                <w:lang w:val="en-GB"/>
              </w:rPr>
            </w:pP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156</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381</w:t>
            </w:r>
            <w:r w:rsidRPr="00E9128D">
              <w:rPr>
                <w:rFonts w:ascii="Browallia New" w:eastAsia="Arial Unicode MS" w:hAnsi="Browallia New" w:cs="Browallia New"/>
                <w:spacing w:val="-4"/>
                <w:sz w:val="22"/>
                <w:szCs w:val="22"/>
              </w:rPr>
              <w:t>,</w:t>
            </w:r>
            <w:r w:rsidR="0060093C">
              <w:rPr>
                <w:rFonts w:ascii="Browallia New" w:eastAsia="Arial Unicode MS" w:hAnsi="Browallia New" w:cs="Browallia New"/>
                <w:spacing w:val="-4"/>
                <w:sz w:val="22"/>
                <w:szCs w:val="22"/>
              </w:rPr>
              <w:t>6</w:t>
            </w:r>
            <w:r w:rsidRPr="00E9128D">
              <w:rPr>
                <w:rFonts w:ascii="Browallia New" w:eastAsia="Arial Unicode MS" w:hAnsi="Browallia New" w:cs="Browallia New"/>
                <w:spacing w:val="-4"/>
                <w:sz w:val="22"/>
                <w:szCs w:val="22"/>
                <w:lang w:val="en-GB"/>
              </w:rPr>
              <w:t>86</w:t>
            </w:r>
            <w:r w:rsidRPr="00E9128D">
              <w:rPr>
                <w:rFonts w:ascii="Browallia New" w:eastAsia="Arial Unicode MS" w:hAnsi="Browallia New" w:cs="Browallia New"/>
                <w:spacing w:val="-4"/>
                <w:sz w:val="22"/>
                <w:szCs w:val="22"/>
              </w:rPr>
              <w:t>)</w:t>
            </w:r>
          </w:p>
        </w:tc>
        <w:tc>
          <w:tcPr>
            <w:tcW w:w="1020" w:type="dxa"/>
            <w:tcBorders>
              <w:top w:val="nil"/>
              <w:left w:val="nil"/>
              <w:right w:val="nil"/>
            </w:tcBorders>
            <w:shd w:val="clear" w:color="auto" w:fill="auto"/>
            <w:vAlign w:val="bottom"/>
          </w:tcPr>
          <w:p w14:paraId="2F6BB473" w14:textId="3DF7BE3C"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11,501,051</w:t>
            </w:r>
          </w:p>
        </w:tc>
        <w:tc>
          <w:tcPr>
            <w:tcW w:w="1021" w:type="dxa"/>
            <w:shd w:val="clear" w:color="auto" w:fill="auto"/>
            <w:vAlign w:val="bottom"/>
          </w:tcPr>
          <w:p w14:paraId="51F67186" w14:textId="59DDDF5C"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11,</w:t>
            </w:r>
            <w:r w:rsidR="00100CF5" w:rsidRPr="00E9128D">
              <w:rPr>
                <w:rFonts w:ascii="Browallia New" w:eastAsia="Arial Unicode MS" w:hAnsi="Browallia New" w:cs="Browallia New"/>
                <w:spacing w:val="-4"/>
                <w:sz w:val="22"/>
                <w:szCs w:val="22"/>
                <w:lang w:val="en-GB"/>
              </w:rPr>
              <w:t>430,</w:t>
            </w:r>
            <w:r w:rsidR="00E9128D" w:rsidRPr="00E9128D">
              <w:rPr>
                <w:rFonts w:ascii="Browallia New" w:eastAsia="Arial Unicode MS" w:hAnsi="Browallia New" w:cs="Browallia New"/>
                <w:spacing w:val="-4"/>
                <w:sz w:val="22"/>
                <w:szCs w:val="22"/>
                <w:lang w:val="en-GB"/>
              </w:rPr>
              <w:t>814</w:t>
            </w:r>
          </w:p>
        </w:tc>
      </w:tr>
      <w:tr w:rsidR="00FC74B6" w:rsidRPr="004208A5" w14:paraId="44DCFFC5" w14:textId="77777777" w:rsidTr="00BF45B0">
        <w:tc>
          <w:tcPr>
            <w:tcW w:w="4422" w:type="dxa"/>
            <w:shd w:val="clear" w:color="auto" w:fill="auto"/>
            <w:vAlign w:val="bottom"/>
          </w:tcPr>
          <w:p w14:paraId="755103BC" w14:textId="77777777" w:rsidR="00FC74B6" w:rsidRPr="004208A5" w:rsidRDefault="00FC74B6" w:rsidP="00FC74B6">
            <w:pPr>
              <w:ind w:left="61"/>
              <w:rPr>
                <w:rFonts w:ascii="Browallia New" w:eastAsia="Arial Unicode MS" w:hAnsi="Browallia New" w:cs="Browallia New"/>
                <w:sz w:val="22"/>
                <w:szCs w:val="22"/>
              </w:rPr>
            </w:pPr>
            <w:r w:rsidRPr="004208A5">
              <w:rPr>
                <w:rFonts w:ascii="Browallia New" w:eastAsia="Arial Unicode MS" w:hAnsi="Browallia New" w:cs="Browallia New"/>
                <w:sz w:val="22"/>
                <w:szCs w:val="22"/>
                <w:cs/>
              </w:rPr>
              <w:t>บริษัท เอส - วัน สปอร์ต จำกัด</w:t>
            </w:r>
            <w:r w:rsidRPr="004208A5">
              <w:rPr>
                <w:rFonts w:ascii="Browallia New" w:eastAsia="Arial Unicode MS" w:hAnsi="Browallia New" w:cs="Browallia New"/>
                <w:sz w:val="22"/>
                <w:szCs w:val="22"/>
              </w:rPr>
              <w:t>*</w:t>
            </w:r>
          </w:p>
        </w:tc>
        <w:tc>
          <w:tcPr>
            <w:tcW w:w="935" w:type="dxa"/>
          </w:tcPr>
          <w:p w14:paraId="400935DD"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rPr>
              <w:t>100</w:t>
            </w:r>
          </w:p>
        </w:tc>
        <w:tc>
          <w:tcPr>
            <w:tcW w:w="936" w:type="dxa"/>
          </w:tcPr>
          <w:p w14:paraId="3C642EC9"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rPr>
              <w:t>100</w:t>
            </w:r>
          </w:p>
        </w:tc>
        <w:tc>
          <w:tcPr>
            <w:tcW w:w="1020" w:type="dxa"/>
            <w:shd w:val="clear" w:color="auto" w:fill="auto"/>
            <w:vAlign w:val="center"/>
          </w:tcPr>
          <w:p w14:paraId="6A63A424"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15</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1" w:type="dxa"/>
            <w:shd w:val="clear" w:color="auto" w:fill="auto"/>
            <w:vAlign w:val="center"/>
          </w:tcPr>
          <w:p w14:paraId="0B9CF217"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lang w:val="en-GB"/>
              </w:rPr>
              <w:t>15</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000</w:t>
            </w:r>
          </w:p>
        </w:tc>
        <w:tc>
          <w:tcPr>
            <w:tcW w:w="1020" w:type="dxa"/>
            <w:shd w:val="clear" w:color="auto" w:fill="auto"/>
            <w:vAlign w:val="center"/>
          </w:tcPr>
          <w:p w14:paraId="1F001D3F"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33,800,530</w:t>
            </w:r>
          </w:p>
        </w:tc>
        <w:tc>
          <w:tcPr>
            <w:tcW w:w="1021" w:type="dxa"/>
            <w:shd w:val="clear" w:color="auto" w:fill="auto"/>
            <w:vAlign w:val="center"/>
          </w:tcPr>
          <w:p w14:paraId="626EB8E6" w14:textId="77777777" w:rsidR="00FC74B6" w:rsidRPr="00E9128D"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33,800,530</w:t>
            </w:r>
          </w:p>
        </w:tc>
        <w:tc>
          <w:tcPr>
            <w:tcW w:w="1020" w:type="dxa"/>
            <w:tcBorders>
              <w:left w:val="nil"/>
              <w:right w:val="nil"/>
            </w:tcBorders>
            <w:shd w:val="clear" w:color="auto" w:fill="auto"/>
            <w:vAlign w:val="bottom"/>
          </w:tcPr>
          <w:p w14:paraId="4CB8468A" w14:textId="77777777" w:rsidR="00FC74B6" w:rsidRPr="00E9128D" w:rsidRDefault="00FC74B6" w:rsidP="00FC74B6">
            <w:pPr>
              <w:tabs>
                <w:tab w:val="decimal" w:pos="1066"/>
              </w:tabs>
              <w:ind w:left="-29" w:right="-72"/>
              <w:jc w:val="right"/>
              <w:rPr>
                <w:rFonts w:ascii="Browallia New" w:eastAsia="Arial Unicode MS" w:hAnsi="Browallia New" w:cs="Browallia New"/>
                <w:spacing w:val="-4"/>
                <w:sz w:val="22"/>
                <w:szCs w:val="22"/>
              </w:rPr>
            </w:pP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33</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800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530</w:t>
            </w:r>
            <w:r w:rsidRPr="00E9128D">
              <w:rPr>
                <w:rFonts w:ascii="Browallia New" w:eastAsia="Arial Unicode MS" w:hAnsi="Browallia New" w:cs="Browallia New"/>
                <w:spacing w:val="-4"/>
                <w:sz w:val="22"/>
                <w:szCs w:val="22"/>
              </w:rPr>
              <w:t>)</w:t>
            </w:r>
          </w:p>
        </w:tc>
        <w:tc>
          <w:tcPr>
            <w:tcW w:w="1021" w:type="dxa"/>
            <w:shd w:val="clear" w:color="auto" w:fill="auto"/>
            <w:vAlign w:val="bottom"/>
          </w:tcPr>
          <w:p w14:paraId="5477070E" w14:textId="77777777" w:rsidR="00FC74B6" w:rsidRPr="00E9128D" w:rsidRDefault="00FC74B6" w:rsidP="00FC74B6">
            <w:pPr>
              <w:tabs>
                <w:tab w:val="decimal" w:pos="936"/>
              </w:tabs>
              <w:ind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33</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800</w:t>
            </w:r>
            <w:r w:rsidRPr="00E9128D">
              <w:rPr>
                <w:rFonts w:ascii="Browallia New" w:eastAsia="Arial Unicode MS" w:hAnsi="Browallia New" w:cs="Browallia New"/>
                <w:spacing w:val="-4"/>
                <w:sz w:val="22"/>
                <w:szCs w:val="22"/>
              </w:rPr>
              <w:t>,</w:t>
            </w:r>
            <w:r w:rsidRPr="00E9128D">
              <w:rPr>
                <w:rFonts w:ascii="Browallia New" w:eastAsia="Arial Unicode MS" w:hAnsi="Browallia New" w:cs="Browallia New"/>
                <w:spacing w:val="-4"/>
                <w:sz w:val="22"/>
                <w:szCs w:val="22"/>
                <w:lang w:val="en-GB"/>
              </w:rPr>
              <w:t>530</w:t>
            </w:r>
            <w:r w:rsidRPr="00E9128D">
              <w:rPr>
                <w:rFonts w:ascii="Browallia New" w:eastAsia="Arial Unicode MS" w:hAnsi="Browallia New" w:cs="Browallia New"/>
                <w:spacing w:val="-4"/>
                <w:sz w:val="22"/>
                <w:szCs w:val="22"/>
              </w:rPr>
              <w:t>)</w:t>
            </w:r>
          </w:p>
        </w:tc>
        <w:tc>
          <w:tcPr>
            <w:tcW w:w="1020" w:type="dxa"/>
            <w:tcBorders>
              <w:left w:val="nil"/>
              <w:right w:val="nil"/>
            </w:tcBorders>
            <w:shd w:val="clear" w:color="auto" w:fill="auto"/>
            <w:vAlign w:val="bottom"/>
          </w:tcPr>
          <w:p w14:paraId="755685A4" w14:textId="5DB0BF0B" w:rsidR="00FC74B6" w:rsidRPr="00E9128D" w:rsidRDefault="00276106"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bottom"/>
          </w:tcPr>
          <w:p w14:paraId="1351D174" w14:textId="291BC37A" w:rsidR="00FC74B6" w:rsidRPr="00E9128D" w:rsidRDefault="00276106" w:rsidP="00FC74B6">
            <w:pPr>
              <w:tabs>
                <w:tab w:val="decimal" w:pos="936"/>
              </w:tabs>
              <w:ind w:left="-29" w:right="-72"/>
              <w:jc w:val="center"/>
              <w:rPr>
                <w:rFonts w:ascii="Browallia New" w:eastAsia="Arial Unicode MS" w:hAnsi="Browallia New" w:cs="Browallia New"/>
                <w:spacing w:val="-4"/>
                <w:sz w:val="22"/>
                <w:szCs w:val="22"/>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r>
      <w:tr w:rsidR="00FC74B6" w:rsidRPr="004208A5" w14:paraId="212076B4" w14:textId="77777777" w:rsidTr="00BF45B0">
        <w:tc>
          <w:tcPr>
            <w:tcW w:w="4422" w:type="dxa"/>
            <w:shd w:val="clear" w:color="auto" w:fill="auto"/>
            <w:vAlign w:val="bottom"/>
          </w:tcPr>
          <w:p w14:paraId="6D4CFDFB" w14:textId="77777777" w:rsidR="00FC74B6" w:rsidRPr="004208A5" w:rsidRDefault="00FC74B6" w:rsidP="00FC74B6">
            <w:pPr>
              <w:ind w:left="61"/>
              <w:rPr>
                <w:rFonts w:ascii="Browallia New" w:eastAsia="Arial Unicode MS" w:hAnsi="Browallia New" w:cs="Browallia New"/>
                <w:sz w:val="22"/>
                <w:szCs w:val="22"/>
                <w:cs/>
              </w:rPr>
            </w:pPr>
            <w:r w:rsidRPr="004208A5">
              <w:rPr>
                <w:rFonts w:ascii="Browallia New" w:eastAsia="Arial Unicode MS" w:hAnsi="Browallia New" w:cs="Browallia New"/>
                <w:sz w:val="22"/>
                <w:szCs w:val="22"/>
                <w:cs/>
              </w:rPr>
              <w:t>รวม</w:t>
            </w:r>
          </w:p>
        </w:tc>
        <w:tc>
          <w:tcPr>
            <w:tcW w:w="935" w:type="dxa"/>
          </w:tcPr>
          <w:p w14:paraId="3DB88915"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6B6FD10E"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3BB3EB8A" w14:textId="0AE23164" w:rsidR="00FC74B6" w:rsidRPr="00E9128D" w:rsidRDefault="00DC3717"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61,375</w:t>
            </w:r>
            <w:r w:rsidR="00E306B8" w:rsidRPr="00E9128D">
              <w:rPr>
                <w:rFonts w:ascii="Browallia New" w:eastAsia="Arial Unicode MS" w:hAnsi="Browallia New" w:cs="Browallia New"/>
                <w:spacing w:val="-4"/>
                <w:sz w:val="22"/>
                <w:szCs w:val="22"/>
                <w:lang w:val="en-GB"/>
              </w:rPr>
              <w:t>,</w:t>
            </w:r>
            <w:r w:rsidR="0029695E">
              <w:rPr>
                <w:rFonts w:ascii="Browallia New" w:eastAsia="Arial Unicode MS" w:hAnsi="Browallia New" w:cs="Browallia New"/>
                <w:spacing w:val="-4"/>
                <w:sz w:val="22"/>
                <w:szCs w:val="22"/>
                <w:lang w:val="en-GB"/>
              </w:rPr>
              <w:t>000</w:t>
            </w:r>
          </w:p>
        </w:tc>
        <w:tc>
          <w:tcPr>
            <w:tcW w:w="1021" w:type="dxa"/>
            <w:shd w:val="clear" w:color="auto" w:fill="auto"/>
          </w:tcPr>
          <w:p w14:paraId="005FE4E1" w14:textId="782370CD" w:rsidR="00FC74B6" w:rsidRPr="00E9128D" w:rsidRDefault="0030533A"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61</w:t>
            </w:r>
            <w:r w:rsidR="009E513F" w:rsidRPr="00E9128D">
              <w:rPr>
                <w:rFonts w:ascii="Browallia New" w:eastAsia="Arial Unicode MS" w:hAnsi="Browallia New" w:cs="Browallia New"/>
                <w:spacing w:val="-4"/>
                <w:sz w:val="22"/>
                <w:szCs w:val="22"/>
                <w:lang w:val="en-GB"/>
              </w:rPr>
              <w:t>,375,</w:t>
            </w:r>
            <w:r w:rsidR="00D110FD" w:rsidRPr="00E9128D">
              <w:rPr>
                <w:rFonts w:ascii="Browallia New" w:eastAsia="Arial Unicode MS" w:hAnsi="Browallia New" w:cs="Browallia New"/>
                <w:spacing w:val="-4"/>
                <w:sz w:val="22"/>
                <w:szCs w:val="22"/>
                <w:lang w:val="en-GB"/>
              </w:rPr>
              <w:t>000</w:t>
            </w:r>
          </w:p>
        </w:tc>
        <w:tc>
          <w:tcPr>
            <w:tcW w:w="1020" w:type="dxa"/>
            <w:shd w:val="clear" w:color="auto" w:fill="auto"/>
          </w:tcPr>
          <w:p w14:paraId="79DC33BF" w14:textId="1AC31ADB" w:rsidR="00FC74B6" w:rsidRPr="00E9128D" w:rsidRDefault="00483A3F"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234,388,030</w:t>
            </w:r>
          </w:p>
        </w:tc>
        <w:tc>
          <w:tcPr>
            <w:tcW w:w="1021" w:type="dxa"/>
            <w:shd w:val="clear" w:color="auto" w:fill="auto"/>
          </w:tcPr>
          <w:p w14:paraId="0FBA2672" w14:textId="1B101FA5" w:rsidR="00FC74B6" w:rsidRPr="00E9128D" w:rsidRDefault="001E08A6"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234,388,030</w:t>
            </w:r>
          </w:p>
        </w:tc>
        <w:tc>
          <w:tcPr>
            <w:tcW w:w="1020" w:type="dxa"/>
            <w:tcBorders>
              <w:left w:val="nil"/>
              <w:right w:val="nil"/>
            </w:tcBorders>
            <w:shd w:val="clear" w:color="auto" w:fill="auto"/>
          </w:tcPr>
          <w:p w14:paraId="73618F3F" w14:textId="177D5F38" w:rsidR="00FC74B6" w:rsidRPr="00E9128D" w:rsidRDefault="00122A5A" w:rsidP="00FC74B6">
            <w:pPr>
              <w:pBdr>
                <w:top w:val="single" w:sz="4" w:space="1" w:color="auto"/>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w:t>
            </w:r>
            <w:r w:rsidR="00B405EF" w:rsidRPr="00E9128D">
              <w:rPr>
                <w:rFonts w:ascii="Browallia New" w:eastAsia="Arial Unicode MS" w:hAnsi="Browallia New" w:cs="Browallia New"/>
                <w:spacing w:val="-4"/>
                <w:sz w:val="22"/>
                <w:szCs w:val="22"/>
                <w:lang w:val="en-GB"/>
              </w:rPr>
              <w:t>214,628,285)</w:t>
            </w:r>
          </w:p>
        </w:tc>
        <w:tc>
          <w:tcPr>
            <w:tcW w:w="1021" w:type="dxa"/>
            <w:shd w:val="clear" w:color="auto" w:fill="auto"/>
          </w:tcPr>
          <w:p w14:paraId="00C147B2" w14:textId="0D4DD184" w:rsidR="00FC74B6" w:rsidRPr="00E9128D" w:rsidRDefault="002F11BD"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Pr>
                <w:rFonts w:ascii="Browallia New" w:eastAsia="Arial Unicode MS" w:hAnsi="Browallia New" w:cs="Browallia New"/>
                <w:spacing w:val="-4"/>
                <w:sz w:val="22"/>
                <w:szCs w:val="22"/>
                <w:lang w:val="en-GB"/>
              </w:rPr>
              <w:t>(</w:t>
            </w:r>
            <w:r w:rsidR="00F84F4D" w:rsidRPr="00E9128D">
              <w:rPr>
                <w:rFonts w:ascii="Browallia New" w:eastAsia="Arial Unicode MS" w:hAnsi="Browallia New" w:cs="Browallia New"/>
                <w:spacing w:val="-4"/>
                <w:sz w:val="22"/>
                <w:szCs w:val="22"/>
                <w:lang w:val="en-GB"/>
              </w:rPr>
              <w:t>214</w:t>
            </w:r>
            <w:r w:rsidR="005C7E7D" w:rsidRPr="00E9128D">
              <w:rPr>
                <w:rFonts w:ascii="Browallia New" w:eastAsia="Arial Unicode MS" w:hAnsi="Browallia New" w:cs="Browallia New"/>
                <w:spacing w:val="-4"/>
                <w:sz w:val="22"/>
                <w:szCs w:val="22"/>
                <w:lang w:val="en-GB"/>
              </w:rPr>
              <w:t>,728,190</w:t>
            </w:r>
            <w:r>
              <w:rPr>
                <w:rFonts w:ascii="Browallia New" w:eastAsia="Arial Unicode MS" w:hAnsi="Browallia New" w:cs="Browallia New"/>
                <w:spacing w:val="-4"/>
                <w:sz w:val="22"/>
                <w:szCs w:val="22"/>
                <w:lang w:val="en-GB"/>
              </w:rPr>
              <w:t>)</w:t>
            </w:r>
          </w:p>
        </w:tc>
        <w:tc>
          <w:tcPr>
            <w:tcW w:w="1020" w:type="dxa"/>
            <w:tcBorders>
              <w:left w:val="nil"/>
              <w:right w:val="nil"/>
            </w:tcBorders>
            <w:shd w:val="clear" w:color="auto" w:fill="auto"/>
          </w:tcPr>
          <w:p w14:paraId="11E8290C" w14:textId="077F6A63" w:rsidR="00FC74B6" w:rsidRPr="00E9128D" w:rsidRDefault="005C7E7D"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19,</w:t>
            </w:r>
            <w:r w:rsidR="00EB1271" w:rsidRPr="00E9128D">
              <w:rPr>
                <w:rFonts w:ascii="Browallia New" w:eastAsia="Arial Unicode MS" w:hAnsi="Browallia New" w:cs="Browallia New"/>
                <w:spacing w:val="-4"/>
                <w:sz w:val="22"/>
                <w:szCs w:val="22"/>
                <w:lang w:val="en-GB"/>
              </w:rPr>
              <w:t>759,745</w:t>
            </w:r>
          </w:p>
        </w:tc>
        <w:tc>
          <w:tcPr>
            <w:tcW w:w="1021" w:type="dxa"/>
            <w:shd w:val="clear" w:color="auto" w:fill="auto"/>
          </w:tcPr>
          <w:p w14:paraId="127B5960" w14:textId="17D61E8F" w:rsidR="00FC74B6" w:rsidRPr="00E9128D" w:rsidRDefault="00EB1271"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E9128D">
              <w:rPr>
                <w:rFonts w:ascii="Browallia New" w:eastAsia="Arial Unicode MS" w:hAnsi="Browallia New" w:cs="Browallia New"/>
                <w:spacing w:val="-4"/>
                <w:sz w:val="22"/>
                <w:szCs w:val="22"/>
                <w:lang w:val="en-GB"/>
              </w:rPr>
              <w:t>19,</w:t>
            </w:r>
            <w:r w:rsidR="00B66E4F" w:rsidRPr="00E9128D">
              <w:rPr>
                <w:rFonts w:ascii="Browallia New" w:eastAsia="Arial Unicode MS" w:hAnsi="Browallia New" w:cs="Browallia New"/>
                <w:spacing w:val="-4"/>
                <w:sz w:val="22"/>
                <w:szCs w:val="22"/>
                <w:lang w:val="en-GB"/>
              </w:rPr>
              <w:t>659</w:t>
            </w:r>
            <w:r w:rsidR="00D3080A" w:rsidRPr="00E9128D">
              <w:rPr>
                <w:rFonts w:ascii="Browallia New" w:eastAsia="Arial Unicode MS" w:hAnsi="Browallia New" w:cs="Browallia New"/>
                <w:spacing w:val="-4"/>
                <w:sz w:val="22"/>
                <w:szCs w:val="22"/>
                <w:lang w:val="en-GB"/>
              </w:rPr>
              <w:t>,840</w:t>
            </w:r>
          </w:p>
        </w:tc>
      </w:tr>
      <w:tr w:rsidR="00FC74B6" w:rsidRPr="004208A5" w14:paraId="3867D986" w14:textId="77777777" w:rsidTr="00BF45B0">
        <w:tc>
          <w:tcPr>
            <w:tcW w:w="4422" w:type="dxa"/>
            <w:shd w:val="clear" w:color="auto" w:fill="auto"/>
            <w:vAlign w:val="bottom"/>
          </w:tcPr>
          <w:p w14:paraId="7576A9C5" w14:textId="77777777" w:rsidR="00FC74B6" w:rsidRPr="00477053" w:rsidRDefault="00FC74B6" w:rsidP="00FC74B6">
            <w:pPr>
              <w:ind w:left="61"/>
              <w:rPr>
                <w:rFonts w:ascii="Browallia New" w:eastAsia="Arial Unicode MS" w:hAnsi="Browallia New" w:cs="Browallia New"/>
                <w:cs/>
              </w:rPr>
            </w:pPr>
          </w:p>
        </w:tc>
        <w:tc>
          <w:tcPr>
            <w:tcW w:w="935" w:type="dxa"/>
          </w:tcPr>
          <w:p w14:paraId="645BF2F9" w14:textId="77777777" w:rsidR="00FC74B6" w:rsidRPr="00477053"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936" w:type="dxa"/>
          </w:tcPr>
          <w:p w14:paraId="36851B31" w14:textId="77777777" w:rsidR="00FC74B6" w:rsidRPr="00477053"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0" w:type="dxa"/>
            <w:shd w:val="clear" w:color="auto" w:fill="auto"/>
            <w:vAlign w:val="bottom"/>
          </w:tcPr>
          <w:p w14:paraId="2B70ED63"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264FA67D"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58B2D3BD"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5F71DAB1"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DDF9AC2" w14:textId="77777777" w:rsidR="00FC74B6" w:rsidRPr="00477053" w:rsidRDefault="00FC74B6" w:rsidP="00FC74B6">
            <w:pPr>
              <w:tabs>
                <w:tab w:val="decimal" w:pos="106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7640D1E0"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0" w:type="dxa"/>
            <w:shd w:val="clear" w:color="auto" w:fill="auto"/>
            <w:vAlign w:val="bottom"/>
          </w:tcPr>
          <w:p w14:paraId="2FC07091"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c>
          <w:tcPr>
            <w:tcW w:w="1021" w:type="dxa"/>
            <w:shd w:val="clear" w:color="auto" w:fill="auto"/>
            <w:vAlign w:val="bottom"/>
          </w:tcPr>
          <w:p w14:paraId="04AB3DA0" w14:textId="77777777" w:rsidR="00FC74B6" w:rsidRPr="00477053" w:rsidRDefault="00FC74B6" w:rsidP="00FC74B6">
            <w:pPr>
              <w:tabs>
                <w:tab w:val="decimal" w:pos="936"/>
              </w:tabs>
              <w:ind w:left="-29" w:right="-72"/>
              <w:jc w:val="right"/>
              <w:rPr>
                <w:rFonts w:ascii="Browallia New" w:eastAsia="Arial Unicode MS" w:hAnsi="Browallia New" w:cs="Browallia New"/>
                <w:spacing w:val="-4"/>
                <w:lang w:val="en-GB"/>
              </w:rPr>
            </w:pPr>
          </w:p>
        </w:tc>
      </w:tr>
      <w:tr w:rsidR="00FC74B6" w:rsidRPr="00654B78" w14:paraId="59F3C191" w14:textId="77777777" w:rsidTr="00BF45B0">
        <w:tc>
          <w:tcPr>
            <w:tcW w:w="4422" w:type="dxa"/>
            <w:shd w:val="clear" w:color="auto" w:fill="auto"/>
            <w:vAlign w:val="bottom"/>
          </w:tcPr>
          <w:p w14:paraId="0310BE94" w14:textId="7CF91E0E" w:rsidR="00FC74B6" w:rsidRPr="004208A5" w:rsidRDefault="00FC74B6" w:rsidP="00FC74B6">
            <w:pPr>
              <w:ind w:left="61"/>
              <w:rPr>
                <w:rFonts w:ascii="Browallia New" w:eastAsia="Arial Unicode MS" w:hAnsi="Browallia New" w:cs="Browallia New"/>
                <w:b/>
                <w:bCs/>
                <w:sz w:val="22"/>
                <w:szCs w:val="22"/>
                <w:cs/>
              </w:rPr>
            </w:pPr>
            <w:r w:rsidRPr="004208A5">
              <w:rPr>
                <w:rFonts w:ascii="Browallia New" w:eastAsia="Arial Unicode MS" w:hAnsi="Browallia New" w:cs="Browallia New"/>
                <w:b/>
                <w:bCs/>
                <w:sz w:val="22"/>
                <w:szCs w:val="22"/>
                <w:cs/>
              </w:rPr>
              <w:t>รวม</w:t>
            </w:r>
            <w:r>
              <w:rPr>
                <w:rFonts w:ascii="Browallia New" w:eastAsia="Arial Unicode MS" w:hAnsi="Browallia New" w:cs="Browallia New" w:hint="cs"/>
                <w:b/>
                <w:bCs/>
                <w:sz w:val="22"/>
                <w:szCs w:val="22"/>
                <w:cs/>
              </w:rPr>
              <w:t>บริษัทย่อย</w:t>
            </w:r>
          </w:p>
        </w:tc>
        <w:tc>
          <w:tcPr>
            <w:tcW w:w="935" w:type="dxa"/>
          </w:tcPr>
          <w:p w14:paraId="346BDF86"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296AF485"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07335ED2"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1,237,312,500</w:t>
            </w:r>
          </w:p>
        </w:tc>
        <w:tc>
          <w:tcPr>
            <w:tcW w:w="1021" w:type="dxa"/>
            <w:shd w:val="clear" w:color="auto" w:fill="auto"/>
          </w:tcPr>
          <w:p w14:paraId="58C96339"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1,237,312,500</w:t>
            </w:r>
          </w:p>
        </w:tc>
        <w:tc>
          <w:tcPr>
            <w:tcW w:w="1020" w:type="dxa"/>
            <w:shd w:val="clear" w:color="auto" w:fill="auto"/>
          </w:tcPr>
          <w:p w14:paraId="40F05FBE"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1,414,394,867</w:t>
            </w:r>
          </w:p>
        </w:tc>
        <w:tc>
          <w:tcPr>
            <w:tcW w:w="1021" w:type="dxa"/>
            <w:shd w:val="clear" w:color="auto" w:fill="auto"/>
          </w:tcPr>
          <w:p w14:paraId="6095D44A"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1,414,394,867</w:t>
            </w:r>
          </w:p>
        </w:tc>
        <w:tc>
          <w:tcPr>
            <w:tcW w:w="1020" w:type="dxa"/>
            <w:shd w:val="clear" w:color="auto" w:fill="auto"/>
          </w:tcPr>
          <w:p w14:paraId="6EFDF3AC" w14:textId="77777777" w:rsidR="00FC74B6" w:rsidRPr="004208A5" w:rsidRDefault="00FC74B6" w:rsidP="00FC74B6">
            <w:pPr>
              <w:pBdr>
                <w:bottom w:val="single" w:sz="4" w:space="1" w:color="auto"/>
              </w:pBdr>
              <w:tabs>
                <w:tab w:val="decimal" w:pos="106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(256</w:t>
            </w:r>
            <w:r>
              <w:rPr>
                <w:rFonts w:ascii="Browallia New" w:eastAsia="Arial Unicode MS" w:hAnsi="Browallia New" w:cs="Browallia New"/>
                <w:spacing w:val="-4"/>
                <w:sz w:val="22"/>
                <w:szCs w:val="22"/>
                <w:lang w:val="en-GB"/>
              </w:rPr>
              <w:t>,550,703</w:t>
            </w:r>
            <w:r w:rsidRPr="004208A5">
              <w:rPr>
                <w:rFonts w:ascii="Browallia New" w:eastAsia="Arial Unicode MS" w:hAnsi="Browallia New" w:cs="Browallia New"/>
                <w:spacing w:val="-4"/>
                <w:sz w:val="22"/>
                <w:szCs w:val="22"/>
                <w:lang w:val="en-GB"/>
              </w:rPr>
              <w:t>)</w:t>
            </w:r>
          </w:p>
        </w:tc>
        <w:tc>
          <w:tcPr>
            <w:tcW w:w="1021" w:type="dxa"/>
            <w:shd w:val="clear" w:color="auto" w:fill="auto"/>
          </w:tcPr>
          <w:p w14:paraId="1F79F0B1"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(256,774,243)</w:t>
            </w:r>
          </w:p>
        </w:tc>
        <w:tc>
          <w:tcPr>
            <w:tcW w:w="1020" w:type="dxa"/>
            <w:shd w:val="clear" w:color="auto" w:fill="auto"/>
          </w:tcPr>
          <w:p w14:paraId="24137CA9" w14:textId="77777777" w:rsidR="00FC74B6" w:rsidRPr="004208A5"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cs/>
                <w:lang w:val="en-GB"/>
              </w:rPr>
            </w:pPr>
            <w:r w:rsidRPr="004208A5">
              <w:rPr>
                <w:rFonts w:ascii="Browallia New" w:eastAsia="Arial Unicode MS" w:hAnsi="Browallia New" w:cs="Browallia New"/>
                <w:spacing w:val="-4"/>
                <w:sz w:val="22"/>
                <w:szCs w:val="22"/>
                <w:lang w:val="en-GB"/>
              </w:rPr>
              <w:t>1,</w:t>
            </w:r>
            <w:r>
              <w:rPr>
                <w:rFonts w:ascii="Browallia New" w:eastAsia="Arial Unicode MS" w:hAnsi="Browallia New" w:cs="Browallia New"/>
                <w:spacing w:val="-4"/>
                <w:sz w:val="22"/>
                <w:szCs w:val="22"/>
                <w:lang w:val="en-GB"/>
              </w:rPr>
              <w:t>157,844,164</w:t>
            </w:r>
          </w:p>
        </w:tc>
        <w:tc>
          <w:tcPr>
            <w:tcW w:w="1021" w:type="dxa"/>
            <w:shd w:val="clear" w:color="auto" w:fill="auto"/>
          </w:tcPr>
          <w:p w14:paraId="1AA22861" w14:textId="77777777" w:rsidR="00FC74B6" w:rsidRPr="00007B69" w:rsidRDefault="00FC74B6" w:rsidP="00FC74B6">
            <w:pPr>
              <w:pBdr>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1,157,620,624</w:t>
            </w:r>
          </w:p>
        </w:tc>
      </w:tr>
      <w:tr w:rsidR="00FC74B6" w:rsidRPr="00654B78" w14:paraId="3E9B5087" w14:textId="77777777" w:rsidTr="00BF45B0">
        <w:tc>
          <w:tcPr>
            <w:tcW w:w="4422" w:type="dxa"/>
            <w:shd w:val="clear" w:color="auto" w:fill="auto"/>
            <w:vAlign w:val="bottom"/>
          </w:tcPr>
          <w:p w14:paraId="65C622C0" w14:textId="77777777" w:rsidR="00FC74B6" w:rsidRPr="00007B69" w:rsidRDefault="00FC74B6" w:rsidP="00FC74B6">
            <w:pPr>
              <w:ind w:left="61"/>
              <w:rPr>
                <w:rFonts w:ascii="Browallia New" w:eastAsia="Arial Unicode MS" w:hAnsi="Browallia New" w:cs="Browallia New"/>
                <w:b/>
                <w:bCs/>
                <w:sz w:val="22"/>
                <w:szCs w:val="22"/>
                <w:cs/>
              </w:rPr>
            </w:pPr>
          </w:p>
        </w:tc>
        <w:tc>
          <w:tcPr>
            <w:tcW w:w="935" w:type="dxa"/>
          </w:tcPr>
          <w:p w14:paraId="7D301B3A"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39918D76"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FECB86B"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76B9E76"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6AAFA8B"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85A92FD"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45C5F4B6" w14:textId="77777777" w:rsidR="00FC74B6" w:rsidRPr="004208A5" w:rsidRDefault="00FC74B6" w:rsidP="00FC74B6">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5649CD3F"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853CFA3"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25193AD"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r>
      <w:tr w:rsidR="00FC74B6" w:rsidRPr="00654B78" w14:paraId="7654153D" w14:textId="77777777" w:rsidTr="00CD0C86">
        <w:tc>
          <w:tcPr>
            <w:tcW w:w="4422" w:type="dxa"/>
            <w:shd w:val="clear" w:color="auto" w:fill="auto"/>
            <w:vAlign w:val="bottom"/>
          </w:tcPr>
          <w:p w14:paraId="7D0897EE" w14:textId="058BB781"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b/>
                <w:bCs/>
                <w:sz w:val="22"/>
                <w:szCs w:val="22"/>
                <w:cs/>
              </w:rPr>
              <w:t>บริษัทย่อยทางอ้อมที่ดำเนินธุรกิจ</w:t>
            </w:r>
          </w:p>
        </w:tc>
        <w:tc>
          <w:tcPr>
            <w:tcW w:w="935" w:type="dxa"/>
          </w:tcPr>
          <w:p w14:paraId="4DB97BEC"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5FD3ED51"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0441B6F"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FDD5774"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970C6B8"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68468EB"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30B9E4AD" w14:textId="77777777" w:rsidR="00FC74B6" w:rsidRPr="004208A5" w:rsidRDefault="00FC74B6" w:rsidP="00FC74B6">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6868A80"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27C3F8B"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39E98AF"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r>
      <w:tr w:rsidR="00FC74B6" w:rsidRPr="00654B78" w14:paraId="4581FE1A" w14:textId="77777777" w:rsidTr="00CD0C86">
        <w:tc>
          <w:tcPr>
            <w:tcW w:w="4422" w:type="dxa"/>
            <w:shd w:val="clear" w:color="auto" w:fill="auto"/>
          </w:tcPr>
          <w:p w14:paraId="12BFB0AF" w14:textId="2980B4BB"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sz w:val="22"/>
                <w:szCs w:val="22"/>
                <w:cs/>
              </w:rPr>
              <w:t>บริษัท อาร์เอส เซอร์วิส เซ็น</w:t>
            </w:r>
            <w:proofErr w:type="spellStart"/>
            <w:r w:rsidRPr="00007B69">
              <w:rPr>
                <w:rFonts w:ascii="Browallia New" w:eastAsia="Arial Unicode MS" w:hAnsi="Browallia New" w:cs="Browallia New"/>
                <w:sz w:val="22"/>
                <w:szCs w:val="22"/>
                <w:cs/>
              </w:rPr>
              <w:t>เต</w:t>
            </w:r>
            <w:proofErr w:type="spellEnd"/>
            <w:r w:rsidRPr="00007B69">
              <w:rPr>
                <w:rFonts w:ascii="Browallia New" w:eastAsia="Arial Unicode MS" w:hAnsi="Browallia New" w:cs="Browallia New"/>
                <w:sz w:val="22"/>
                <w:szCs w:val="22"/>
                <w:cs/>
              </w:rPr>
              <w:t>อร์ จำกัด</w:t>
            </w:r>
          </w:p>
        </w:tc>
        <w:tc>
          <w:tcPr>
            <w:tcW w:w="935" w:type="dxa"/>
          </w:tcPr>
          <w:p w14:paraId="5EE9F639" w14:textId="028F970A" w:rsidR="00FC74B6" w:rsidRPr="00554D43"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100</w:t>
            </w:r>
          </w:p>
        </w:tc>
        <w:tc>
          <w:tcPr>
            <w:tcW w:w="936" w:type="dxa"/>
          </w:tcPr>
          <w:p w14:paraId="5097E1F1" w14:textId="535403BA" w:rsidR="00FC74B6" w:rsidRPr="00554D43"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100</w:t>
            </w:r>
          </w:p>
        </w:tc>
        <w:tc>
          <w:tcPr>
            <w:tcW w:w="1020" w:type="dxa"/>
            <w:shd w:val="clear" w:color="auto" w:fill="auto"/>
          </w:tcPr>
          <w:p w14:paraId="6DC3B057" w14:textId="4B4CB0E8"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100,000</w:t>
            </w:r>
          </w:p>
        </w:tc>
        <w:tc>
          <w:tcPr>
            <w:tcW w:w="1021" w:type="dxa"/>
            <w:shd w:val="clear" w:color="auto" w:fill="auto"/>
          </w:tcPr>
          <w:p w14:paraId="0750F8FD" w14:textId="582B9EE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100,000</w:t>
            </w:r>
          </w:p>
        </w:tc>
        <w:tc>
          <w:tcPr>
            <w:tcW w:w="1020" w:type="dxa"/>
            <w:shd w:val="clear" w:color="auto" w:fill="auto"/>
            <w:vAlign w:val="center"/>
          </w:tcPr>
          <w:p w14:paraId="486CAD4B" w14:textId="48D3181A"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0C40F69B" w14:textId="6829E4D1"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3341626A" w14:textId="2F473E56" w:rsidR="00FC74B6" w:rsidRPr="004208A5" w:rsidRDefault="00867671" w:rsidP="00FC74B6">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6E6948A2" w14:textId="1FA551BC"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58145DAB" w14:textId="2BCDE895"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205A5BD7" w14:textId="37A9A049"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r>
      <w:tr w:rsidR="00FC74B6" w:rsidRPr="00654B78" w14:paraId="29A74F64" w14:textId="77777777" w:rsidTr="00565851">
        <w:tc>
          <w:tcPr>
            <w:tcW w:w="4422" w:type="dxa"/>
            <w:shd w:val="clear" w:color="auto" w:fill="auto"/>
          </w:tcPr>
          <w:p w14:paraId="493C0999" w14:textId="3A95B5B9"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sz w:val="22"/>
                <w:szCs w:val="22"/>
                <w:cs/>
              </w:rPr>
              <w:t>บริษัท จัดเก็บลิขสิทธิ์ไทย จำกัด</w:t>
            </w:r>
          </w:p>
        </w:tc>
        <w:tc>
          <w:tcPr>
            <w:tcW w:w="935" w:type="dxa"/>
          </w:tcPr>
          <w:p w14:paraId="1F49047B" w14:textId="59A2081D" w:rsidR="00FC74B6" w:rsidRPr="00554D43"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100</w:t>
            </w:r>
          </w:p>
        </w:tc>
        <w:tc>
          <w:tcPr>
            <w:tcW w:w="936" w:type="dxa"/>
          </w:tcPr>
          <w:p w14:paraId="4F3DAA9D" w14:textId="591FE2B1" w:rsidR="00FC74B6" w:rsidRPr="00554D43"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100</w:t>
            </w:r>
          </w:p>
        </w:tc>
        <w:tc>
          <w:tcPr>
            <w:tcW w:w="1020" w:type="dxa"/>
            <w:shd w:val="clear" w:color="auto" w:fill="auto"/>
          </w:tcPr>
          <w:p w14:paraId="0BC73144" w14:textId="36BDE3EE"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5,000,000</w:t>
            </w:r>
          </w:p>
        </w:tc>
        <w:tc>
          <w:tcPr>
            <w:tcW w:w="1021" w:type="dxa"/>
            <w:shd w:val="clear" w:color="auto" w:fill="auto"/>
          </w:tcPr>
          <w:p w14:paraId="73B9A437" w14:textId="2DDDE1E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5,000,000</w:t>
            </w:r>
          </w:p>
        </w:tc>
        <w:tc>
          <w:tcPr>
            <w:tcW w:w="1020" w:type="dxa"/>
            <w:shd w:val="clear" w:color="auto" w:fill="auto"/>
            <w:vAlign w:val="center"/>
          </w:tcPr>
          <w:p w14:paraId="33DDB9C2" w14:textId="586D9AAD"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5C2C10FB" w14:textId="5C00862A"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21944E4B" w14:textId="3AB541C6" w:rsidR="00FC74B6" w:rsidRPr="004208A5" w:rsidRDefault="00867671" w:rsidP="00FC74B6">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518C564E" w14:textId="62F5A8B7"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0FD7DDFB" w14:textId="2F360CCE"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676BB262" w14:textId="497423D2"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r>
      <w:tr w:rsidR="00FC74B6" w:rsidRPr="00654B78" w14:paraId="4F432B80" w14:textId="77777777" w:rsidTr="00BF45B0">
        <w:tc>
          <w:tcPr>
            <w:tcW w:w="4422" w:type="dxa"/>
            <w:shd w:val="clear" w:color="auto" w:fill="auto"/>
          </w:tcPr>
          <w:p w14:paraId="053B053D" w14:textId="0856D304"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sz w:val="22"/>
                <w:szCs w:val="22"/>
                <w:cs/>
              </w:rPr>
              <w:t xml:space="preserve">บริษัท </w:t>
            </w:r>
            <w:proofErr w:type="spellStart"/>
            <w:r w:rsidRPr="00007B69">
              <w:rPr>
                <w:rFonts w:ascii="Browallia New" w:eastAsia="Arial Unicode MS" w:hAnsi="Browallia New" w:cs="Browallia New"/>
                <w:sz w:val="22"/>
                <w:szCs w:val="22"/>
                <w:cs/>
              </w:rPr>
              <w:t>เพ็ท</w:t>
            </w:r>
            <w:proofErr w:type="spellEnd"/>
            <w:r w:rsidRPr="00007B69">
              <w:rPr>
                <w:rFonts w:ascii="Browallia New" w:eastAsia="Arial Unicode MS" w:hAnsi="Browallia New" w:cs="Browallia New"/>
                <w:sz w:val="22"/>
                <w:szCs w:val="22"/>
                <w:cs/>
              </w:rPr>
              <w:t xml:space="preserve"> เมด</w:t>
            </w:r>
            <w:proofErr w:type="spellStart"/>
            <w:r w:rsidRPr="00007B69">
              <w:rPr>
                <w:rFonts w:ascii="Browallia New" w:eastAsia="Arial Unicode MS" w:hAnsi="Browallia New" w:cs="Browallia New"/>
                <w:sz w:val="22"/>
                <w:szCs w:val="22"/>
                <w:cs/>
              </w:rPr>
              <w:t>ดิ</w:t>
            </w:r>
            <w:proofErr w:type="spellEnd"/>
            <w:r w:rsidRPr="00007B69">
              <w:rPr>
                <w:rFonts w:ascii="Browallia New" w:eastAsia="Arial Unicode MS" w:hAnsi="Browallia New" w:cs="Browallia New"/>
                <w:sz w:val="22"/>
                <w:szCs w:val="22"/>
                <w:cs/>
              </w:rPr>
              <w:t>เค</w:t>
            </w:r>
            <w:proofErr w:type="spellStart"/>
            <w:r w:rsidRPr="00007B69">
              <w:rPr>
                <w:rFonts w:ascii="Browallia New" w:eastAsia="Arial Unicode MS" w:hAnsi="Browallia New" w:cs="Browallia New"/>
                <w:sz w:val="22"/>
                <w:szCs w:val="22"/>
                <w:cs/>
              </w:rPr>
              <w:t>ิล</w:t>
            </w:r>
            <w:proofErr w:type="spellEnd"/>
            <w:r w:rsidRPr="00007B69">
              <w:rPr>
                <w:rFonts w:ascii="Browallia New" w:eastAsia="Arial Unicode MS" w:hAnsi="Browallia New" w:cs="Browallia New"/>
                <w:sz w:val="22"/>
                <w:szCs w:val="22"/>
                <w:cs/>
              </w:rPr>
              <w:t xml:space="preserve"> กรุ๊ป จำกัด</w:t>
            </w:r>
          </w:p>
        </w:tc>
        <w:tc>
          <w:tcPr>
            <w:tcW w:w="935" w:type="dxa"/>
          </w:tcPr>
          <w:p w14:paraId="4444AC15" w14:textId="381E2431" w:rsidR="00FC74B6" w:rsidRPr="00554D43"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51</w:t>
            </w:r>
          </w:p>
        </w:tc>
        <w:tc>
          <w:tcPr>
            <w:tcW w:w="936" w:type="dxa"/>
          </w:tcPr>
          <w:p w14:paraId="198A80F1" w14:textId="37487E43" w:rsidR="00FC74B6" w:rsidRPr="00554D43"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554D43">
              <w:rPr>
                <w:rFonts w:ascii="Browallia New" w:eastAsia="Arial Unicode MS" w:hAnsi="Browallia New" w:cs="Browallia New"/>
                <w:spacing w:val="-4"/>
                <w:sz w:val="22"/>
                <w:szCs w:val="22"/>
              </w:rPr>
              <w:t>51</w:t>
            </w:r>
          </w:p>
        </w:tc>
        <w:tc>
          <w:tcPr>
            <w:tcW w:w="1020" w:type="dxa"/>
            <w:shd w:val="clear" w:color="auto" w:fill="auto"/>
          </w:tcPr>
          <w:p w14:paraId="718152D2" w14:textId="2839013B"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30,198,000</w:t>
            </w:r>
          </w:p>
        </w:tc>
        <w:tc>
          <w:tcPr>
            <w:tcW w:w="1021" w:type="dxa"/>
            <w:shd w:val="clear" w:color="auto" w:fill="auto"/>
          </w:tcPr>
          <w:p w14:paraId="0953481D" w14:textId="2DF0F998"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30,198,000</w:t>
            </w:r>
          </w:p>
        </w:tc>
        <w:tc>
          <w:tcPr>
            <w:tcW w:w="1020" w:type="dxa"/>
            <w:shd w:val="clear" w:color="auto" w:fill="auto"/>
            <w:vAlign w:val="center"/>
          </w:tcPr>
          <w:p w14:paraId="5B0243E5" w14:textId="7B2429CB"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00F38D59" w14:textId="654F8FEB"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1A824B0D" w14:textId="302C4250" w:rsidR="00FC74B6" w:rsidRPr="004208A5" w:rsidRDefault="00867671" w:rsidP="00FC74B6">
            <w:pP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138602A6" w14:textId="5D3AD81D"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17205FE1" w14:textId="5FAA704D"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500AF418" w14:textId="12EB7052" w:rsidR="00FC74B6" w:rsidRPr="004208A5" w:rsidRDefault="00867671" w:rsidP="00FC74B6">
            <w:pP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r>
      <w:tr w:rsidR="00FC74B6" w:rsidRPr="00654B78" w14:paraId="7AA87E1F" w14:textId="77777777">
        <w:tc>
          <w:tcPr>
            <w:tcW w:w="4422" w:type="dxa"/>
            <w:shd w:val="clear" w:color="auto" w:fill="auto"/>
            <w:vAlign w:val="bottom"/>
          </w:tcPr>
          <w:p w14:paraId="5EE8A983" w14:textId="6E3D441C"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sz w:val="22"/>
                <w:szCs w:val="22"/>
                <w:cs/>
              </w:rPr>
              <w:t>รวม</w:t>
            </w:r>
          </w:p>
        </w:tc>
        <w:tc>
          <w:tcPr>
            <w:tcW w:w="935" w:type="dxa"/>
          </w:tcPr>
          <w:p w14:paraId="1EBBE287" w14:textId="77777777" w:rsidR="00FC74B6" w:rsidRPr="00554D43"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p>
        </w:tc>
        <w:tc>
          <w:tcPr>
            <w:tcW w:w="936" w:type="dxa"/>
          </w:tcPr>
          <w:p w14:paraId="28EE2A03" w14:textId="77777777" w:rsidR="00FC74B6" w:rsidRPr="00554D43"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p>
        </w:tc>
        <w:tc>
          <w:tcPr>
            <w:tcW w:w="1020" w:type="dxa"/>
            <w:shd w:val="clear" w:color="auto" w:fill="auto"/>
          </w:tcPr>
          <w:p w14:paraId="53CE8E2E" w14:textId="3F6AE207" w:rsidR="00FC74B6" w:rsidRPr="004208A5" w:rsidRDefault="00FC74B6"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35,298,000</w:t>
            </w:r>
          </w:p>
        </w:tc>
        <w:tc>
          <w:tcPr>
            <w:tcW w:w="1021" w:type="dxa"/>
            <w:shd w:val="clear" w:color="auto" w:fill="auto"/>
          </w:tcPr>
          <w:p w14:paraId="3631536D" w14:textId="026E0A20" w:rsidR="00FC74B6" w:rsidRPr="004208A5" w:rsidRDefault="00FC74B6" w:rsidP="00FC74B6">
            <w:pPr>
              <w:pBdr>
                <w:top w:val="single" w:sz="4" w:space="1" w:color="auto"/>
                <w:bottom w:val="single" w:sz="4"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35,298,000</w:t>
            </w:r>
          </w:p>
        </w:tc>
        <w:tc>
          <w:tcPr>
            <w:tcW w:w="1020" w:type="dxa"/>
            <w:shd w:val="clear" w:color="auto" w:fill="auto"/>
            <w:vAlign w:val="center"/>
          </w:tcPr>
          <w:p w14:paraId="1D5A58D6" w14:textId="61FE68FE" w:rsidR="00FC74B6" w:rsidRPr="004208A5" w:rsidRDefault="00867671" w:rsidP="00FC74B6">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2E0ED439" w14:textId="1C4B618B" w:rsidR="00FC74B6" w:rsidRPr="004208A5" w:rsidRDefault="00867671" w:rsidP="00FC74B6">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09F05751" w14:textId="5BAA76AE" w:rsidR="00FC74B6" w:rsidRPr="004208A5" w:rsidRDefault="00867671" w:rsidP="00FC74B6">
            <w:pPr>
              <w:pBdr>
                <w:top w:val="single" w:sz="4" w:space="1" w:color="auto"/>
                <w:bottom w:val="single" w:sz="4" w:space="1" w:color="auto"/>
              </w:pBdr>
              <w:tabs>
                <w:tab w:val="decimal" w:pos="106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64527246" w14:textId="4A103AF2" w:rsidR="00FC74B6" w:rsidRPr="004208A5" w:rsidRDefault="00867671" w:rsidP="00FC74B6">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0" w:type="dxa"/>
            <w:shd w:val="clear" w:color="auto" w:fill="auto"/>
            <w:vAlign w:val="center"/>
          </w:tcPr>
          <w:p w14:paraId="49F6DBF1" w14:textId="1352E334" w:rsidR="00FC74B6" w:rsidRPr="004208A5" w:rsidRDefault="00867671" w:rsidP="00FC74B6">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c>
          <w:tcPr>
            <w:tcW w:w="1021" w:type="dxa"/>
            <w:shd w:val="clear" w:color="auto" w:fill="auto"/>
            <w:vAlign w:val="center"/>
          </w:tcPr>
          <w:p w14:paraId="1E6097B3" w14:textId="66662E50" w:rsidR="00FC74B6" w:rsidRPr="004208A5" w:rsidRDefault="00867671" w:rsidP="00FC74B6">
            <w:pPr>
              <w:pBdr>
                <w:top w:val="single" w:sz="4" w:space="1" w:color="auto"/>
                <w:bottom w:val="single" w:sz="4" w:space="1" w:color="auto"/>
              </w:pBdr>
              <w:tabs>
                <w:tab w:val="decimal" w:pos="936"/>
              </w:tabs>
              <w:ind w:left="-29" w:right="-72"/>
              <w:jc w:val="center"/>
              <w:rPr>
                <w:rFonts w:ascii="Browallia New" w:eastAsia="Arial Unicode MS" w:hAnsi="Browallia New" w:cs="Browallia New"/>
                <w:spacing w:val="-4"/>
                <w:sz w:val="22"/>
                <w:szCs w:val="22"/>
                <w:lang w:val="en-GB"/>
              </w:rPr>
            </w:pPr>
            <w:r>
              <w:rPr>
                <w:rFonts w:ascii="Browallia New" w:eastAsia="Arial Unicode MS" w:hAnsi="Browallia New" w:cs="Browallia New" w:hint="cs"/>
                <w:spacing w:val="-4"/>
                <w:sz w:val="22"/>
                <w:szCs w:val="22"/>
                <w:cs/>
                <w:lang w:val="en-GB"/>
              </w:rPr>
              <w:t xml:space="preserve">     </w:t>
            </w:r>
            <w:r w:rsidRPr="00272763">
              <w:rPr>
                <w:rFonts w:ascii="Browallia New" w:eastAsia="Arial Unicode MS" w:hAnsi="Browallia New" w:cs="Browallia New"/>
                <w:spacing w:val="-4"/>
                <w:sz w:val="22"/>
                <w:szCs w:val="22"/>
                <w:lang w:val="en-GB"/>
              </w:rPr>
              <w:t>-</w:t>
            </w:r>
          </w:p>
        </w:tc>
      </w:tr>
      <w:tr w:rsidR="00FC74B6" w:rsidRPr="00654B78" w14:paraId="5DD945C9" w14:textId="77777777" w:rsidTr="00BF45B0">
        <w:tc>
          <w:tcPr>
            <w:tcW w:w="4422" w:type="dxa"/>
            <w:shd w:val="clear" w:color="auto" w:fill="auto"/>
            <w:vAlign w:val="bottom"/>
          </w:tcPr>
          <w:p w14:paraId="2CFB7222" w14:textId="77777777" w:rsidR="00FC74B6" w:rsidRPr="004208A5" w:rsidRDefault="00FC74B6" w:rsidP="00FC74B6">
            <w:pPr>
              <w:ind w:left="61"/>
              <w:rPr>
                <w:rFonts w:ascii="Browallia New" w:eastAsia="Arial Unicode MS" w:hAnsi="Browallia New" w:cs="Browallia New"/>
                <w:b/>
                <w:bCs/>
                <w:sz w:val="22"/>
                <w:szCs w:val="22"/>
                <w:cs/>
              </w:rPr>
            </w:pPr>
          </w:p>
        </w:tc>
        <w:tc>
          <w:tcPr>
            <w:tcW w:w="935" w:type="dxa"/>
          </w:tcPr>
          <w:p w14:paraId="45565A64"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1CD69894"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6FA82EF8"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21ECBB1"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27918D9"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ABB049D"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03ACD554" w14:textId="77777777" w:rsidR="00FC74B6" w:rsidRPr="004208A5" w:rsidRDefault="00FC74B6" w:rsidP="00FC74B6">
            <w:pPr>
              <w:tabs>
                <w:tab w:val="decimal" w:pos="1066"/>
              </w:tabs>
              <w:ind w:left="-29" w:right="-72"/>
              <w:jc w:val="right"/>
              <w:rPr>
                <w:rFonts w:ascii="Browallia New" w:eastAsia="Arial Unicode MS" w:hAnsi="Browallia New" w:cs="Browallia New"/>
                <w:spacing w:val="-4"/>
                <w:sz w:val="22"/>
                <w:szCs w:val="22"/>
                <w:lang w:val="en-GB"/>
              </w:rPr>
            </w:pPr>
          </w:p>
        </w:tc>
        <w:tc>
          <w:tcPr>
            <w:tcW w:w="1021" w:type="dxa"/>
            <w:shd w:val="clear" w:color="auto" w:fill="auto"/>
          </w:tcPr>
          <w:p w14:paraId="1880A646" w14:textId="72EC89BA"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 xml:space="preserve"> </w:t>
            </w:r>
          </w:p>
        </w:tc>
        <w:tc>
          <w:tcPr>
            <w:tcW w:w="1020" w:type="dxa"/>
            <w:shd w:val="clear" w:color="auto" w:fill="auto"/>
            <w:vAlign w:val="bottom"/>
          </w:tcPr>
          <w:p w14:paraId="1A778C18"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77464530" w14:textId="77777777" w:rsidR="00FC74B6" w:rsidRPr="004208A5" w:rsidRDefault="00FC74B6" w:rsidP="00FC74B6">
            <w:pPr>
              <w:tabs>
                <w:tab w:val="decimal" w:pos="936"/>
              </w:tabs>
              <w:ind w:left="-29" w:right="-72"/>
              <w:jc w:val="right"/>
              <w:rPr>
                <w:rFonts w:ascii="Browallia New" w:eastAsia="Arial Unicode MS" w:hAnsi="Browallia New" w:cs="Browallia New"/>
                <w:spacing w:val="-4"/>
                <w:sz w:val="22"/>
                <w:szCs w:val="22"/>
                <w:lang w:val="en-GB"/>
              </w:rPr>
            </w:pPr>
          </w:p>
        </w:tc>
      </w:tr>
      <w:tr w:rsidR="00FC74B6" w:rsidRPr="00654B78" w14:paraId="7B83AAC3" w14:textId="77777777" w:rsidTr="00BF45B0">
        <w:tc>
          <w:tcPr>
            <w:tcW w:w="4422" w:type="dxa"/>
            <w:shd w:val="clear" w:color="auto" w:fill="auto"/>
            <w:vAlign w:val="bottom"/>
          </w:tcPr>
          <w:p w14:paraId="253612AD" w14:textId="776CA00D" w:rsidR="00FC74B6" w:rsidRPr="004208A5" w:rsidRDefault="00FC74B6" w:rsidP="00FC74B6">
            <w:pPr>
              <w:ind w:left="61"/>
              <w:rPr>
                <w:rFonts w:ascii="Browallia New" w:eastAsia="Arial Unicode MS" w:hAnsi="Browallia New" w:cs="Browallia New"/>
                <w:b/>
                <w:bCs/>
                <w:sz w:val="22"/>
                <w:szCs w:val="22"/>
                <w:cs/>
              </w:rPr>
            </w:pPr>
            <w:r w:rsidRPr="00007B69">
              <w:rPr>
                <w:rFonts w:ascii="Browallia New" w:eastAsia="Arial Unicode MS" w:hAnsi="Browallia New" w:cs="Browallia New"/>
                <w:b/>
                <w:bCs/>
                <w:sz w:val="22"/>
                <w:szCs w:val="22"/>
                <w:cs/>
              </w:rPr>
              <w:t>รวมบริษัทย่อยและบริษัทย่อยทางอ้อม</w:t>
            </w:r>
          </w:p>
        </w:tc>
        <w:tc>
          <w:tcPr>
            <w:tcW w:w="935" w:type="dxa"/>
          </w:tcPr>
          <w:p w14:paraId="26774693" w14:textId="77777777" w:rsidR="00FC74B6" w:rsidRPr="004208A5" w:rsidRDefault="00FC74B6" w:rsidP="00FC74B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936" w:type="dxa"/>
          </w:tcPr>
          <w:p w14:paraId="48DB3311" w14:textId="77777777" w:rsidR="00FC74B6" w:rsidRPr="004208A5" w:rsidRDefault="00FC74B6" w:rsidP="00FC74B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tcPr>
          <w:p w14:paraId="1C42FFD3" w14:textId="1D44F9C0"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1,272,610,500</w:t>
            </w:r>
          </w:p>
        </w:tc>
        <w:tc>
          <w:tcPr>
            <w:tcW w:w="1021" w:type="dxa"/>
            <w:shd w:val="clear" w:color="auto" w:fill="auto"/>
          </w:tcPr>
          <w:p w14:paraId="515D03AA" w14:textId="7A2E0B4B"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1,272,610,500</w:t>
            </w:r>
          </w:p>
        </w:tc>
        <w:tc>
          <w:tcPr>
            <w:tcW w:w="1020" w:type="dxa"/>
            <w:shd w:val="clear" w:color="auto" w:fill="auto"/>
          </w:tcPr>
          <w:p w14:paraId="78626B91" w14:textId="53744690"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1,414,394,867</w:t>
            </w:r>
          </w:p>
        </w:tc>
        <w:tc>
          <w:tcPr>
            <w:tcW w:w="1021" w:type="dxa"/>
            <w:shd w:val="clear" w:color="auto" w:fill="auto"/>
          </w:tcPr>
          <w:p w14:paraId="72C59F92" w14:textId="2EC3E824"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1,414,394,867</w:t>
            </w:r>
          </w:p>
        </w:tc>
        <w:tc>
          <w:tcPr>
            <w:tcW w:w="1020" w:type="dxa"/>
            <w:shd w:val="clear" w:color="auto" w:fill="auto"/>
          </w:tcPr>
          <w:p w14:paraId="228794A9" w14:textId="2CAD8126" w:rsidR="00FC74B6" w:rsidRPr="004208A5" w:rsidRDefault="00FC74B6" w:rsidP="00FC74B6">
            <w:pPr>
              <w:pBdr>
                <w:bottom w:val="single" w:sz="12" w:space="1" w:color="auto"/>
              </w:pBdr>
              <w:tabs>
                <w:tab w:val="decimal" w:pos="106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(256</w:t>
            </w:r>
            <w:r>
              <w:rPr>
                <w:rFonts w:ascii="Browallia New" w:eastAsia="Arial Unicode MS" w:hAnsi="Browallia New" w:cs="Browallia New"/>
                <w:spacing w:val="-4"/>
                <w:sz w:val="22"/>
                <w:szCs w:val="22"/>
                <w:lang w:val="en-GB"/>
              </w:rPr>
              <w:t>,550,703</w:t>
            </w:r>
            <w:r w:rsidRPr="004208A5">
              <w:rPr>
                <w:rFonts w:ascii="Browallia New" w:eastAsia="Arial Unicode MS" w:hAnsi="Browallia New" w:cs="Browallia New"/>
                <w:spacing w:val="-4"/>
                <w:sz w:val="22"/>
                <w:szCs w:val="22"/>
                <w:lang w:val="en-GB"/>
              </w:rPr>
              <w:t>)</w:t>
            </w:r>
          </w:p>
        </w:tc>
        <w:tc>
          <w:tcPr>
            <w:tcW w:w="1021" w:type="dxa"/>
            <w:shd w:val="clear" w:color="auto" w:fill="auto"/>
          </w:tcPr>
          <w:p w14:paraId="465ECB2C" w14:textId="17406101"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B148CD">
              <w:rPr>
                <w:rFonts w:ascii="Browallia New" w:eastAsia="Arial Unicode MS" w:hAnsi="Browallia New" w:cs="Browallia New"/>
                <w:spacing w:val="-4"/>
                <w:sz w:val="22"/>
                <w:szCs w:val="22"/>
                <w:lang w:val="en-GB"/>
              </w:rPr>
              <w:t>(256,774,243)</w:t>
            </w:r>
          </w:p>
        </w:tc>
        <w:tc>
          <w:tcPr>
            <w:tcW w:w="1020" w:type="dxa"/>
            <w:shd w:val="clear" w:color="auto" w:fill="auto"/>
          </w:tcPr>
          <w:p w14:paraId="3DA51E2B" w14:textId="1BD620CF"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4208A5">
              <w:rPr>
                <w:rFonts w:ascii="Browallia New" w:eastAsia="Arial Unicode MS" w:hAnsi="Browallia New" w:cs="Browallia New"/>
                <w:spacing w:val="-4"/>
                <w:sz w:val="22"/>
                <w:szCs w:val="22"/>
                <w:lang w:val="en-GB"/>
              </w:rPr>
              <w:t>1,</w:t>
            </w:r>
            <w:r>
              <w:rPr>
                <w:rFonts w:ascii="Browallia New" w:eastAsia="Arial Unicode MS" w:hAnsi="Browallia New" w:cs="Browallia New"/>
                <w:spacing w:val="-4"/>
                <w:sz w:val="22"/>
                <w:szCs w:val="22"/>
                <w:lang w:val="en-GB"/>
              </w:rPr>
              <w:t>157,844,164</w:t>
            </w:r>
          </w:p>
        </w:tc>
        <w:tc>
          <w:tcPr>
            <w:tcW w:w="1021" w:type="dxa"/>
            <w:shd w:val="clear" w:color="auto" w:fill="auto"/>
          </w:tcPr>
          <w:p w14:paraId="02832088" w14:textId="00B55695" w:rsidR="00FC74B6" w:rsidRPr="004208A5" w:rsidRDefault="00FC74B6" w:rsidP="00FC74B6">
            <w:pPr>
              <w:pBdr>
                <w:bottom w:val="single" w:sz="12" w:space="1" w:color="auto"/>
              </w:pBdr>
              <w:tabs>
                <w:tab w:val="decimal" w:pos="936"/>
              </w:tabs>
              <w:ind w:left="-29" w:right="-72"/>
              <w:jc w:val="right"/>
              <w:rPr>
                <w:rFonts w:ascii="Browallia New" w:eastAsia="Arial Unicode MS" w:hAnsi="Browallia New" w:cs="Browallia New"/>
                <w:spacing w:val="-4"/>
                <w:sz w:val="22"/>
                <w:szCs w:val="22"/>
                <w:lang w:val="en-GB"/>
              </w:rPr>
            </w:pPr>
            <w:r w:rsidRPr="00007B69">
              <w:rPr>
                <w:rFonts w:ascii="Browallia New" w:eastAsia="Arial Unicode MS" w:hAnsi="Browallia New" w:cs="Browallia New"/>
                <w:spacing w:val="-4"/>
                <w:sz w:val="22"/>
                <w:szCs w:val="22"/>
                <w:lang w:val="en-GB"/>
              </w:rPr>
              <w:t>1,157,620,624</w:t>
            </w:r>
          </w:p>
        </w:tc>
      </w:tr>
    </w:tbl>
    <w:p w14:paraId="0186DFE2" w14:textId="77777777" w:rsidR="00DF068B" w:rsidRDefault="00DF068B" w:rsidP="00DF068B">
      <w:pPr>
        <w:rPr>
          <w:rFonts w:ascii="Browallia New" w:hAnsi="Browallia New" w:cs="Browallia New"/>
          <w:b/>
          <w:bCs/>
          <w:color w:val="000000" w:themeColor="text1"/>
          <w:sz w:val="28"/>
          <w:szCs w:val="28"/>
        </w:rPr>
      </w:pPr>
    </w:p>
    <w:p w14:paraId="3A47EA4E" w14:textId="4CC01F8A" w:rsidR="00685646" w:rsidRPr="00867671" w:rsidRDefault="00685646" w:rsidP="00DF068B">
      <w:pPr>
        <w:rPr>
          <w:rFonts w:ascii="Browallia New" w:eastAsia="Arial Unicode MS" w:hAnsi="Browallia New" w:cs="Browallia New"/>
          <w:sz w:val="28"/>
          <w:szCs w:val="28"/>
          <w:lang w:val="en-GB"/>
        </w:rPr>
      </w:pPr>
      <w:r w:rsidRPr="00867671">
        <w:rPr>
          <w:rFonts w:ascii="Browallia New" w:eastAsia="Arial Unicode MS" w:hAnsi="Browallia New" w:cs="Browallia New"/>
          <w:sz w:val="28"/>
          <w:szCs w:val="28"/>
          <w:lang w:val="en-GB"/>
        </w:rPr>
        <w:t xml:space="preserve">* </w:t>
      </w:r>
      <w:r w:rsidRPr="00867671">
        <w:rPr>
          <w:rFonts w:ascii="Browallia New" w:eastAsia="Arial Unicode MS" w:hAnsi="Browallia New" w:cs="Browallia New"/>
          <w:sz w:val="28"/>
          <w:szCs w:val="28"/>
          <w:cs/>
          <w:lang w:val="en-GB"/>
        </w:rPr>
        <w:t xml:space="preserve"> อยู่ภายใต้กระบวนการล้มละลายและได้พิทักษ์ทรัพย์เด็ดขาด</w:t>
      </w:r>
    </w:p>
    <w:p w14:paraId="1887551A" w14:textId="77777777" w:rsidR="002E2288" w:rsidRPr="00867671" w:rsidRDefault="002E2288" w:rsidP="00DF068B">
      <w:pPr>
        <w:rPr>
          <w:rFonts w:ascii="Browallia New" w:eastAsia="Arial Unicode MS" w:hAnsi="Browallia New" w:cs="Browallia New"/>
          <w:sz w:val="28"/>
          <w:szCs w:val="28"/>
          <w:cs/>
        </w:rPr>
      </w:pPr>
    </w:p>
    <w:p w14:paraId="3C063C77" w14:textId="4A8BCD78" w:rsidR="001B2F7E" w:rsidRDefault="00685646" w:rsidP="00867671">
      <w:pPr>
        <w:pStyle w:val="a9"/>
        <w:tabs>
          <w:tab w:val="left" w:pos="5247"/>
        </w:tabs>
        <w:ind w:right="-1102"/>
        <w:jc w:val="thaiDistribute"/>
        <w:rPr>
          <w:rFonts w:ascii="Browallia New" w:hAnsi="Browallia New" w:cs="Browallia New"/>
          <w:color w:val="000000" w:themeColor="text1"/>
          <w:u w:val="single"/>
        </w:rPr>
      </w:pPr>
      <w:r w:rsidRPr="00867671">
        <w:rPr>
          <w:rFonts w:ascii="Browallia New" w:eastAsia="Arial Unicode MS" w:hAnsi="Browallia New" w:cs="Browallia New"/>
          <w:cs/>
          <w:lang w:val="th-TH"/>
        </w:rPr>
        <w:t>บริษัทย่อยดังกล่าวข้างต้นได้รวมอยู่ในการจัดทำงบการเงินรวมของกลุ่มบริษัท สัดส่วนของสิทธิในการออกเสียงในบริษัทย่อยทางบริษัทใหญ่ไม่แตกต่างจากสัดส่วนที่ถือหุ้นสามัญ</w:t>
      </w:r>
    </w:p>
    <w:p w14:paraId="01C21A54" w14:textId="77777777" w:rsidR="001B2F7E" w:rsidRDefault="001B2F7E" w:rsidP="009E01B3">
      <w:pPr>
        <w:pStyle w:val="ListParagraph"/>
        <w:tabs>
          <w:tab w:val="left" w:pos="426"/>
        </w:tabs>
        <w:spacing w:line="240" w:lineRule="auto"/>
        <w:ind w:left="426"/>
        <w:jc w:val="thaiDistribute"/>
        <w:rPr>
          <w:rFonts w:ascii="Browallia New" w:hAnsi="Browallia New" w:cs="Browallia New"/>
          <w:color w:val="000000" w:themeColor="text1"/>
          <w:sz w:val="28"/>
          <w:u w:val="single"/>
        </w:rPr>
      </w:pPr>
    </w:p>
    <w:p w14:paraId="7E88422F" w14:textId="08809280" w:rsidR="00C4785C" w:rsidRPr="00654B78" w:rsidRDefault="00C4785C" w:rsidP="004E29B0">
      <w:pPr>
        <w:tabs>
          <w:tab w:val="left" w:pos="426"/>
        </w:tabs>
        <w:spacing w:line="240" w:lineRule="auto"/>
        <w:jc w:val="thaiDistribute"/>
        <w:rPr>
          <w:rFonts w:ascii="Browallia New" w:hAnsi="Browallia New" w:cs="Browallia New"/>
          <w:b/>
          <w:bCs/>
          <w:color w:val="000000" w:themeColor="text1"/>
          <w:sz w:val="28"/>
          <w:cs/>
        </w:rPr>
        <w:sectPr w:rsidR="00C4785C" w:rsidRPr="00654B78" w:rsidSect="00867671">
          <w:headerReference w:type="default" r:id="rId15"/>
          <w:footerReference w:type="default" r:id="rId16"/>
          <w:pgSz w:w="16834" w:h="11909" w:orient="landscape" w:code="9"/>
          <w:pgMar w:top="1440" w:right="2434" w:bottom="1019" w:left="1282" w:header="810" w:footer="302" w:gutter="0"/>
          <w:pgNumType w:start="20"/>
          <w:cols w:space="720"/>
          <w:docGrid w:linePitch="245"/>
        </w:sectPr>
      </w:pPr>
    </w:p>
    <w:p w14:paraId="0216AF19" w14:textId="77777777" w:rsidR="001B2F7E" w:rsidRPr="00654B78" w:rsidRDefault="001B2F7E" w:rsidP="001B2F7E">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654B78">
        <w:rPr>
          <w:rFonts w:ascii="Browallia New" w:hAnsi="Browallia New" w:cs="Browallia New"/>
          <w:color w:val="000000" w:themeColor="text1"/>
          <w:sz w:val="28"/>
          <w:u w:val="single"/>
          <w:cs/>
        </w:rPr>
        <w:t>เงินลงทุนในบริษัทย่อย - สุทธิ</w:t>
      </w:r>
    </w:p>
    <w:p w14:paraId="3B481631" w14:textId="77777777" w:rsidR="001B2F7E" w:rsidRPr="009E01B3" w:rsidRDefault="001B2F7E" w:rsidP="001B2F7E">
      <w:pPr>
        <w:pStyle w:val="ListParagraph"/>
        <w:tabs>
          <w:tab w:val="left" w:pos="426"/>
        </w:tabs>
        <w:spacing w:line="240" w:lineRule="auto"/>
        <w:ind w:left="851"/>
        <w:jc w:val="thaiDistribute"/>
        <w:rPr>
          <w:rFonts w:ascii="Browallia New" w:hAnsi="Browallia New" w:cs="Browallia New"/>
          <w:color w:val="000000" w:themeColor="text1"/>
          <w:sz w:val="16"/>
          <w:szCs w:val="16"/>
          <w:u w:val="single"/>
        </w:rPr>
      </w:pPr>
    </w:p>
    <w:p w14:paraId="578833E9" w14:textId="746817D8" w:rsidR="001B2F7E" w:rsidRPr="00654B78" w:rsidRDefault="001B2F7E" w:rsidP="001B2F7E">
      <w:pPr>
        <w:pStyle w:val="ListParagraph"/>
        <w:tabs>
          <w:tab w:val="left" w:pos="426"/>
        </w:tabs>
        <w:spacing w:line="240" w:lineRule="auto"/>
        <w:ind w:left="426"/>
        <w:jc w:val="thaiDistribute"/>
        <w:rPr>
          <w:rFonts w:ascii="Browallia New" w:hAnsi="Browallia New" w:cs="Browallia New"/>
          <w:color w:val="000000" w:themeColor="text1"/>
          <w:sz w:val="28"/>
        </w:rPr>
      </w:pPr>
      <w:r w:rsidRPr="00654B78">
        <w:rPr>
          <w:rFonts w:ascii="Browallia New" w:hAnsi="Browallia New" w:cs="Browallia New"/>
          <w:color w:val="000000" w:themeColor="text1"/>
          <w:sz w:val="28"/>
          <w:cs/>
        </w:rPr>
        <w:t>การเปลี่ยนแปลงของเงินลงทุนในบริษัทย่อยในข้อมูลทางการเงินเฉพาะ</w:t>
      </w:r>
      <w:r w:rsidR="005B522D">
        <w:rPr>
          <w:rFonts w:ascii="Browallia New" w:hAnsi="Browallia New" w:cs="Browallia New" w:hint="cs"/>
          <w:color w:val="000000" w:themeColor="text1"/>
          <w:sz w:val="28"/>
          <w:cs/>
        </w:rPr>
        <w:t>บริษั</w:t>
      </w:r>
      <w:r w:rsidR="003F5D43">
        <w:rPr>
          <w:rFonts w:ascii="Browallia New" w:hAnsi="Browallia New" w:cs="Browallia New" w:hint="cs"/>
          <w:color w:val="000000" w:themeColor="text1"/>
          <w:sz w:val="28"/>
          <w:cs/>
        </w:rPr>
        <w:t>ท</w:t>
      </w:r>
      <w:r w:rsidRPr="00654B78">
        <w:rPr>
          <w:rFonts w:ascii="Browallia New" w:hAnsi="Browallia New" w:cs="Browallia New"/>
          <w:color w:val="000000" w:themeColor="text1"/>
          <w:sz w:val="28"/>
          <w:cs/>
        </w:rPr>
        <w:t xml:space="preserve">สำหรับงวดสามเดือนสิ้นสุดวันที่ </w:t>
      </w:r>
      <w:r w:rsidR="00867671">
        <w:rPr>
          <w:rFonts w:ascii="Browallia New" w:hAnsi="Browallia New" w:cs="Browallia New"/>
          <w:color w:val="000000" w:themeColor="text1"/>
          <w:sz w:val="28"/>
          <w:cs/>
        </w:rPr>
        <w:br/>
      </w:r>
      <w:r w:rsidR="00A061E0" w:rsidRPr="00A061E0">
        <w:rPr>
          <w:rFonts w:ascii="Browallia New" w:hAnsi="Browallia New" w:cs="Browallia New"/>
          <w:color w:val="000000" w:themeColor="text1"/>
          <w:sz w:val="28"/>
        </w:rPr>
        <w:t>31</w:t>
      </w:r>
      <w:r w:rsidRPr="00654B78">
        <w:rPr>
          <w:rFonts w:ascii="Browallia New" w:hAnsi="Browallia New" w:cs="Browallia New"/>
          <w:color w:val="000000" w:themeColor="text1"/>
          <w:sz w:val="28"/>
          <w:cs/>
        </w:rPr>
        <w:t xml:space="preserve"> มีนาคม </w:t>
      </w:r>
      <w:r w:rsidR="00A061E0" w:rsidRPr="00A061E0">
        <w:rPr>
          <w:rFonts w:ascii="Browallia New" w:hAnsi="Browallia New" w:cs="Browallia New"/>
          <w:color w:val="000000" w:themeColor="text1"/>
          <w:sz w:val="28"/>
        </w:rPr>
        <w:t>2567</w:t>
      </w:r>
      <w:r w:rsidRPr="00654B78">
        <w:rPr>
          <w:rFonts w:ascii="Browallia New" w:hAnsi="Browallia New" w:cs="Browallia New"/>
          <w:color w:val="000000" w:themeColor="text1"/>
          <w:sz w:val="28"/>
          <w:cs/>
        </w:rPr>
        <w:t xml:space="preserve"> มีดังนี้</w:t>
      </w:r>
    </w:p>
    <w:p w14:paraId="1F3C67E2" w14:textId="77777777" w:rsidR="001B2F7E" w:rsidRPr="009E01B3" w:rsidRDefault="001B2F7E" w:rsidP="001B2F7E">
      <w:pPr>
        <w:pStyle w:val="ListParagraph"/>
        <w:tabs>
          <w:tab w:val="left" w:pos="426"/>
        </w:tabs>
        <w:spacing w:line="240" w:lineRule="auto"/>
        <w:ind w:left="851"/>
        <w:jc w:val="thaiDistribute"/>
        <w:rPr>
          <w:rFonts w:ascii="Browallia New" w:hAnsi="Browallia New" w:cs="Browallia New"/>
          <w:color w:val="000000" w:themeColor="text1"/>
          <w:sz w:val="14"/>
          <w:szCs w:val="14"/>
        </w:rPr>
      </w:pPr>
    </w:p>
    <w:tbl>
      <w:tblPr>
        <w:tblW w:w="9107" w:type="dxa"/>
        <w:tblInd w:w="333" w:type="dxa"/>
        <w:tblLayout w:type="fixed"/>
        <w:tblLook w:val="0000" w:firstRow="0" w:lastRow="0" w:firstColumn="0" w:lastColumn="0" w:noHBand="0" w:noVBand="0"/>
      </w:tblPr>
      <w:tblGrid>
        <w:gridCol w:w="6754"/>
        <w:gridCol w:w="2353"/>
      </w:tblGrid>
      <w:tr w:rsidR="001B2F7E" w:rsidRPr="00654B78" w14:paraId="768251DE" w14:textId="77777777" w:rsidTr="00867671">
        <w:tc>
          <w:tcPr>
            <w:tcW w:w="6754" w:type="dxa"/>
            <w:vAlign w:val="bottom"/>
          </w:tcPr>
          <w:p w14:paraId="6B6A14B4" w14:textId="77777777" w:rsidR="001B2F7E" w:rsidRPr="00654B78" w:rsidRDefault="001B2F7E" w:rsidP="00726BFD">
            <w:pPr>
              <w:spacing w:after="10"/>
              <w:ind w:left="327"/>
              <w:jc w:val="thaiDistribute"/>
              <w:rPr>
                <w:rFonts w:ascii="Browallia New" w:hAnsi="Browallia New" w:cs="Browallia New"/>
                <w:sz w:val="26"/>
                <w:szCs w:val="26"/>
                <w:cs/>
                <w:lang w:val="en-GB"/>
              </w:rPr>
            </w:pPr>
          </w:p>
        </w:tc>
        <w:tc>
          <w:tcPr>
            <w:tcW w:w="2353" w:type="dxa"/>
            <w:vAlign w:val="bottom"/>
          </w:tcPr>
          <w:p w14:paraId="5FA921CB"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654B78">
              <w:rPr>
                <w:rFonts w:ascii="Browallia New" w:hAnsi="Browallia New" w:cs="Browallia New"/>
                <w:snapToGrid w:val="0"/>
                <w:sz w:val="28"/>
                <w:szCs w:val="28"/>
                <w:lang w:eastAsia="th-TH"/>
              </w:rPr>
              <w:t>(</w:t>
            </w:r>
            <w:proofErr w:type="gramStart"/>
            <w:r w:rsidRPr="00654B78">
              <w:rPr>
                <w:rFonts w:ascii="Browallia New" w:hAnsi="Browallia New" w:cs="Browallia New"/>
                <w:snapToGrid w:val="0"/>
                <w:sz w:val="28"/>
                <w:szCs w:val="28"/>
                <w:cs/>
                <w:lang w:eastAsia="th-TH"/>
              </w:rPr>
              <w:t>หน่วย :</w:t>
            </w:r>
            <w:proofErr w:type="gramEnd"/>
            <w:r w:rsidRPr="00654B78">
              <w:rPr>
                <w:rFonts w:ascii="Browallia New" w:hAnsi="Browallia New" w:cs="Browallia New"/>
                <w:snapToGrid w:val="0"/>
                <w:sz w:val="28"/>
                <w:szCs w:val="28"/>
                <w:lang w:eastAsia="th-TH"/>
              </w:rPr>
              <w:t xml:space="preserve"> </w:t>
            </w:r>
            <w:r w:rsidRPr="00654B78">
              <w:rPr>
                <w:rFonts w:ascii="Browallia New" w:hAnsi="Browallia New" w:cs="Browallia New"/>
                <w:snapToGrid w:val="0"/>
                <w:sz w:val="28"/>
                <w:szCs w:val="28"/>
                <w:cs/>
                <w:lang w:eastAsia="th-TH"/>
              </w:rPr>
              <w:t>พันบาท</w:t>
            </w:r>
            <w:r w:rsidRPr="00654B78">
              <w:rPr>
                <w:rFonts w:ascii="Browallia New" w:hAnsi="Browallia New" w:cs="Browallia New"/>
                <w:snapToGrid w:val="0"/>
                <w:sz w:val="28"/>
                <w:szCs w:val="28"/>
                <w:lang w:eastAsia="th-TH"/>
              </w:rPr>
              <w:t>)</w:t>
            </w:r>
          </w:p>
        </w:tc>
      </w:tr>
      <w:tr w:rsidR="001B2F7E" w:rsidRPr="00654B78" w14:paraId="753561A2" w14:textId="77777777" w:rsidTr="00867671">
        <w:tc>
          <w:tcPr>
            <w:tcW w:w="6754" w:type="dxa"/>
            <w:vAlign w:val="bottom"/>
          </w:tcPr>
          <w:p w14:paraId="008BABC9" w14:textId="77777777" w:rsidR="001B2F7E" w:rsidRPr="00654B78" w:rsidRDefault="001B2F7E" w:rsidP="00726BFD">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tcBorders>
              <w:bottom w:val="single" w:sz="4" w:space="0" w:color="auto"/>
            </w:tcBorders>
            <w:vAlign w:val="bottom"/>
          </w:tcPr>
          <w:p w14:paraId="0949F47F" w14:textId="77777777" w:rsidR="001B2F7E" w:rsidRPr="00654B78" w:rsidRDefault="001B2F7E" w:rsidP="00726BFD">
            <w:pPr>
              <w:tabs>
                <w:tab w:val="decimal" w:pos="1727"/>
              </w:tabs>
              <w:ind w:right="-72"/>
              <w:jc w:val="center"/>
              <w:rPr>
                <w:rFonts w:ascii="Browallia New" w:hAnsi="Browallia New" w:cs="Browallia New"/>
                <w:snapToGrid w:val="0"/>
                <w:sz w:val="26"/>
                <w:szCs w:val="26"/>
                <w:lang w:val="en-GB" w:eastAsia="th-TH"/>
              </w:rPr>
            </w:pPr>
            <w:r w:rsidRPr="00654B78">
              <w:rPr>
                <w:rFonts w:ascii="Browallia New" w:hAnsi="Browallia New" w:cs="Browallia New"/>
                <w:sz w:val="26"/>
                <w:szCs w:val="26"/>
                <w:cs/>
              </w:rPr>
              <w:t>เงินลงทุนตามวิธีราคาทุน</w:t>
            </w:r>
          </w:p>
        </w:tc>
      </w:tr>
      <w:tr w:rsidR="001B2F7E" w:rsidRPr="00654B78" w14:paraId="759B0529" w14:textId="77777777" w:rsidTr="00867671">
        <w:tc>
          <w:tcPr>
            <w:tcW w:w="6754" w:type="dxa"/>
            <w:vAlign w:val="bottom"/>
          </w:tcPr>
          <w:p w14:paraId="1BEF83B8" w14:textId="77777777" w:rsidR="001B2F7E" w:rsidRPr="00654B78" w:rsidRDefault="001B2F7E" w:rsidP="00726BFD">
            <w:pPr>
              <w:spacing w:after="10"/>
              <w:ind w:left="327"/>
              <w:jc w:val="thaiDistribute"/>
              <w:rPr>
                <w:rFonts w:ascii="Browallia New" w:hAnsi="Browallia New" w:cs="Browallia New"/>
                <w:sz w:val="26"/>
                <w:szCs w:val="26"/>
                <w:lang w:val="en-GB"/>
              </w:rPr>
            </w:pPr>
          </w:p>
        </w:tc>
        <w:tc>
          <w:tcPr>
            <w:tcW w:w="2353" w:type="dxa"/>
            <w:tcBorders>
              <w:top w:val="single" w:sz="4" w:space="0" w:color="auto"/>
            </w:tcBorders>
            <w:shd w:val="clear" w:color="auto" w:fill="FFFFFF" w:themeFill="background1"/>
            <w:vAlign w:val="bottom"/>
          </w:tcPr>
          <w:p w14:paraId="4E9CEF74" w14:textId="77777777" w:rsidR="001B2F7E" w:rsidRPr="00654B78" w:rsidRDefault="001B2F7E" w:rsidP="00726BFD">
            <w:pPr>
              <w:tabs>
                <w:tab w:val="decimal" w:pos="1727"/>
              </w:tabs>
              <w:ind w:right="-72"/>
              <w:jc w:val="both"/>
              <w:rPr>
                <w:rFonts w:ascii="Browallia New" w:hAnsi="Browallia New" w:cs="Browallia New"/>
                <w:snapToGrid w:val="0"/>
                <w:sz w:val="26"/>
                <w:szCs w:val="26"/>
                <w:lang w:val="en-GB" w:eastAsia="th-TH"/>
              </w:rPr>
            </w:pPr>
          </w:p>
        </w:tc>
      </w:tr>
      <w:tr w:rsidR="001B2F7E" w:rsidRPr="00654B78" w14:paraId="32BF73D0" w14:textId="77777777" w:rsidTr="00867671">
        <w:trPr>
          <w:trHeight w:val="74"/>
        </w:trPr>
        <w:tc>
          <w:tcPr>
            <w:tcW w:w="6754" w:type="dxa"/>
            <w:vAlign w:val="bottom"/>
          </w:tcPr>
          <w:p w14:paraId="5721F5CC"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54B78">
              <w:rPr>
                <w:rFonts w:ascii="Browallia New" w:hAnsi="Browallia New" w:cs="Browallia New"/>
                <w:sz w:val="28"/>
                <w:szCs w:val="28"/>
                <w:cs/>
              </w:rPr>
              <w:t>ราคาตามบัญชี</w:t>
            </w:r>
            <w:r w:rsidRPr="00654B78">
              <w:rPr>
                <w:rFonts w:ascii="Browallia New" w:hAnsi="Browallia New" w:cs="Browallia New"/>
                <w:sz w:val="28"/>
                <w:szCs w:val="28"/>
              </w:rPr>
              <w:t xml:space="preserve"> </w:t>
            </w:r>
            <w:r w:rsidRPr="00654B78">
              <w:rPr>
                <w:rFonts w:ascii="Browallia New" w:hAnsi="Browallia New" w:cs="Browallia New"/>
                <w:sz w:val="28"/>
                <w:szCs w:val="28"/>
                <w:cs/>
              </w:rPr>
              <w:t xml:space="preserve">ณ </w:t>
            </w:r>
            <w:r w:rsidRPr="00654B78">
              <w:rPr>
                <w:rFonts w:ascii="Browallia New" w:hAnsi="Browallia New" w:cs="Browallia New"/>
                <w:sz w:val="28"/>
                <w:szCs w:val="28"/>
              </w:rPr>
              <w:t xml:space="preserve">1 </w:t>
            </w:r>
            <w:r w:rsidRPr="00654B78">
              <w:rPr>
                <w:rFonts w:ascii="Browallia New" w:hAnsi="Browallia New" w:cs="Browallia New"/>
                <w:sz w:val="28"/>
                <w:szCs w:val="28"/>
                <w:cs/>
              </w:rPr>
              <w:t xml:space="preserve">มกราคม </w:t>
            </w:r>
            <w:r w:rsidRPr="00654B78">
              <w:rPr>
                <w:rFonts w:ascii="Browallia New" w:hAnsi="Browallia New" w:cs="Browallia New"/>
                <w:sz w:val="28"/>
                <w:szCs w:val="28"/>
              </w:rPr>
              <w:t>2566</w:t>
            </w:r>
          </w:p>
        </w:tc>
        <w:tc>
          <w:tcPr>
            <w:tcW w:w="2353" w:type="dxa"/>
            <w:shd w:val="clear" w:color="auto" w:fill="FFFFFF" w:themeFill="background1"/>
            <w:vAlign w:val="bottom"/>
          </w:tcPr>
          <w:p w14:paraId="4CDF6F58"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654B78">
              <w:rPr>
                <w:rFonts w:ascii="Browallia New" w:eastAsia="Arial Unicode MS" w:hAnsi="Browallia New" w:cs="Browallia New"/>
                <w:snapToGrid w:val="0"/>
                <w:sz w:val="28"/>
                <w:szCs w:val="28"/>
                <w:lang w:val="en-GB" w:eastAsia="th-TH"/>
              </w:rPr>
              <w:t>1,157,621</w:t>
            </w:r>
          </w:p>
        </w:tc>
      </w:tr>
      <w:tr w:rsidR="001B2F7E" w:rsidRPr="00654B78" w14:paraId="7B8CF1E4" w14:textId="77777777" w:rsidTr="00867671">
        <w:tc>
          <w:tcPr>
            <w:tcW w:w="6754" w:type="dxa"/>
            <w:vAlign w:val="bottom"/>
          </w:tcPr>
          <w:p w14:paraId="75CABB2A"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54B78">
              <w:rPr>
                <w:rFonts w:ascii="Browallia New" w:hAnsi="Browallia New" w:cs="Browallia New"/>
                <w:sz w:val="28"/>
                <w:szCs w:val="28"/>
                <w:cs/>
              </w:rPr>
              <w:t>กลับรายการค่าเผื่อการด้อยค่าของเงินลงทุน</w:t>
            </w:r>
          </w:p>
        </w:tc>
        <w:tc>
          <w:tcPr>
            <w:tcW w:w="2353" w:type="dxa"/>
            <w:tcBorders>
              <w:bottom w:val="single" w:sz="4" w:space="0" w:color="auto"/>
            </w:tcBorders>
            <w:shd w:val="clear" w:color="auto" w:fill="FFFFFF" w:themeFill="background1"/>
            <w:vAlign w:val="bottom"/>
          </w:tcPr>
          <w:p w14:paraId="7D7B3AD5"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654B78">
              <w:rPr>
                <w:rFonts w:ascii="Browallia New" w:eastAsia="Arial Unicode MS" w:hAnsi="Browallia New" w:cs="Browallia New"/>
                <w:snapToGrid w:val="0"/>
                <w:sz w:val="28"/>
                <w:szCs w:val="28"/>
                <w:lang w:val="en-GB" w:eastAsia="th-TH"/>
              </w:rPr>
              <w:t>223</w:t>
            </w:r>
          </w:p>
        </w:tc>
      </w:tr>
      <w:tr w:rsidR="001B2F7E" w:rsidRPr="00654B78" w14:paraId="4FA201A4" w14:textId="77777777" w:rsidTr="00867671">
        <w:tc>
          <w:tcPr>
            <w:tcW w:w="6754" w:type="dxa"/>
            <w:vAlign w:val="bottom"/>
          </w:tcPr>
          <w:p w14:paraId="6928A30C"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54B78">
              <w:rPr>
                <w:rFonts w:ascii="Browallia New" w:hAnsi="Browallia New" w:cs="Browallia New"/>
                <w:sz w:val="28"/>
                <w:szCs w:val="28"/>
                <w:cs/>
              </w:rPr>
              <w:t xml:space="preserve">ราคาตามบัญชีสุทธิ ณ </w:t>
            </w:r>
            <w:r w:rsidRPr="00654B78">
              <w:rPr>
                <w:rFonts w:ascii="Browallia New" w:hAnsi="Browallia New" w:cs="Browallia New"/>
                <w:sz w:val="28"/>
                <w:szCs w:val="28"/>
              </w:rPr>
              <w:t xml:space="preserve">31 </w:t>
            </w:r>
            <w:r w:rsidRPr="00654B78">
              <w:rPr>
                <w:rFonts w:ascii="Browallia New" w:hAnsi="Browallia New" w:cs="Browallia New"/>
                <w:sz w:val="28"/>
                <w:szCs w:val="28"/>
                <w:cs/>
              </w:rPr>
              <w:t xml:space="preserve">มีนาคม </w:t>
            </w:r>
            <w:r w:rsidRPr="00654B78">
              <w:rPr>
                <w:rFonts w:ascii="Browallia New" w:hAnsi="Browallia New" w:cs="Browallia New"/>
                <w:sz w:val="28"/>
                <w:szCs w:val="28"/>
              </w:rPr>
              <w:t>2567</w:t>
            </w:r>
          </w:p>
        </w:tc>
        <w:tc>
          <w:tcPr>
            <w:tcW w:w="2353" w:type="dxa"/>
            <w:tcBorders>
              <w:top w:val="single" w:sz="4" w:space="0" w:color="auto"/>
              <w:left w:val="nil"/>
              <w:bottom w:val="single" w:sz="12" w:space="0" w:color="auto"/>
              <w:right w:val="nil"/>
            </w:tcBorders>
            <w:shd w:val="clear" w:color="auto" w:fill="FFFFFF" w:themeFill="background1"/>
            <w:vAlign w:val="bottom"/>
          </w:tcPr>
          <w:p w14:paraId="570400DD" w14:textId="77777777" w:rsidR="001B2F7E" w:rsidRPr="00654B78" w:rsidRDefault="001B2F7E" w:rsidP="00726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654B78">
              <w:rPr>
                <w:rFonts w:ascii="Browallia New" w:eastAsia="Arial Unicode MS" w:hAnsi="Browallia New" w:cs="Browallia New"/>
                <w:snapToGrid w:val="0"/>
                <w:sz w:val="28"/>
                <w:szCs w:val="28"/>
                <w:lang w:val="en-GB" w:eastAsia="th-TH"/>
              </w:rPr>
              <w:t>1,157,844</w:t>
            </w:r>
          </w:p>
        </w:tc>
      </w:tr>
    </w:tbl>
    <w:p w14:paraId="3130A6A0" w14:textId="77777777" w:rsidR="001B2F7E" w:rsidRDefault="001B2F7E" w:rsidP="001B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532E35D" w14:textId="713BB82A" w:rsidR="00456AD7" w:rsidRDefault="003144C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144CD">
        <w:rPr>
          <w:rFonts w:ascii="Browallia New" w:hAnsi="Browallia New" w:cs="Browallia New"/>
          <w:b/>
          <w:bCs/>
          <w:color w:val="000000" w:themeColor="text1"/>
          <w:sz w:val="28"/>
          <w:szCs w:val="28"/>
          <w:cs/>
        </w:rPr>
        <w:t>เงินลงทุนในบริษัทร่วม</w:t>
      </w:r>
    </w:p>
    <w:p w14:paraId="50F735EE" w14:textId="56D0386B" w:rsidR="003144CD" w:rsidRPr="002E2288" w:rsidRDefault="003144CD" w:rsidP="00625E00">
      <w:pPr>
        <w:pStyle w:val="ListParagraph"/>
        <w:spacing w:line="240" w:lineRule="auto"/>
        <w:ind w:left="900"/>
        <w:rPr>
          <w:rFonts w:ascii="Browallia New" w:hAnsi="Browallia New" w:cs="Browallia New"/>
          <w:color w:val="000000" w:themeColor="text1"/>
          <w:sz w:val="16"/>
          <w:szCs w:val="16"/>
        </w:rPr>
      </w:pPr>
    </w:p>
    <w:tbl>
      <w:tblPr>
        <w:tblW w:w="5095" w:type="pct"/>
        <w:tblInd w:w="9" w:type="dxa"/>
        <w:tblLayout w:type="fixed"/>
        <w:tblLook w:val="04A0" w:firstRow="1" w:lastRow="0" w:firstColumn="1" w:lastColumn="0" w:noHBand="0" w:noVBand="1"/>
      </w:tblPr>
      <w:tblGrid>
        <w:gridCol w:w="1977"/>
        <w:gridCol w:w="1499"/>
        <w:gridCol w:w="1034"/>
        <w:gridCol w:w="1044"/>
        <w:gridCol w:w="978"/>
        <w:gridCol w:w="980"/>
        <w:gridCol w:w="6"/>
        <w:gridCol w:w="1032"/>
        <w:gridCol w:w="1080"/>
      </w:tblGrid>
      <w:tr w:rsidR="00912C88" w:rsidRPr="0086652B" w14:paraId="7A1F68D6" w14:textId="77777777" w:rsidTr="008C4FF4">
        <w:trPr>
          <w:trHeight w:val="20"/>
        </w:trPr>
        <w:tc>
          <w:tcPr>
            <w:tcW w:w="1026" w:type="pct"/>
            <w:shd w:val="clear" w:color="auto" w:fill="auto"/>
          </w:tcPr>
          <w:p w14:paraId="6A47BB61" w14:textId="77777777" w:rsidR="002E0932" w:rsidRPr="0086652B" w:rsidRDefault="002E0932" w:rsidP="006E5A3C">
            <w:pPr>
              <w:ind w:left="-116" w:right="-29"/>
              <w:rPr>
                <w:rFonts w:ascii="Browallia New" w:eastAsia="Arial Unicode MS" w:hAnsi="Browallia New" w:cs="Browallia New"/>
                <w:sz w:val="22"/>
                <w:szCs w:val="22"/>
                <w:cs/>
              </w:rPr>
            </w:pPr>
          </w:p>
        </w:tc>
        <w:tc>
          <w:tcPr>
            <w:tcW w:w="778" w:type="pct"/>
            <w:shd w:val="clear" w:color="auto" w:fill="auto"/>
          </w:tcPr>
          <w:p w14:paraId="5CEC79DD" w14:textId="77777777" w:rsidR="002E0932" w:rsidRPr="0086652B" w:rsidRDefault="002E0932" w:rsidP="006E5A3C">
            <w:pPr>
              <w:ind w:left="-20" w:right="-29" w:hanging="72"/>
              <w:rPr>
                <w:rFonts w:ascii="Browallia New" w:eastAsia="Arial Unicode MS" w:hAnsi="Browallia New" w:cs="Browallia New"/>
                <w:sz w:val="22"/>
                <w:szCs w:val="22"/>
                <w:cs/>
              </w:rPr>
            </w:pPr>
          </w:p>
        </w:tc>
        <w:tc>
          <w:tcPr>
            <w:tcW w:w="537" w:type="pct"/>
            <w:shd w:val="clear" w:color="auto" w:fill="auto"/>
          </w:tcPr>
          <w:p w14:paraId="770BF643" w14:textId="77777777" w:rsidR="002E0932" w:rsidRPr="0086652B"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20F36685" w14:textId="77777777" w:rsidR="002E0932" w:rsidRPr="0086652B"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34B0D1A9" w14:textId="3DC1AE47" w:rsidR="002E0932" w:rsidRPr="0086652B" w:rsidRDefault="002E0932" w:rsidP="00770293">
            <w:pPr>
              <w:ind w:right="-72"/>
              <w:jc w:val="center"/>
              <w:rPr>
                <w:rFonts w:ascii="Browallia New" w:eastAsia="Arial Unicode MS" w:hAnsi="Browallia New" w:cs="Browallia New"/>
                <w:sz w:val="22"/>
                <w:szCs w:val="22"/>
                <w:cs/>
              </w:rPr>
            </w:pPr>
          </w:p>
        </w:tc>
        <w:tc>
          <w:tcPr>
            <w:tcW w:w="1100" w:type="pct"/>
            <w:gridSpan w:val="3"/>
            <w:shd w:val="clear" w:color="auto" w:fill="auto"/>
          </w:tcPr>
          <w:p w14:paraId="7E6815F6" w14:textId="37D0D67F" w:rsidR="002E0932" w:rsidRPr="0086652B" w:rsidRDefault="002E0932" w:rsidP="00E70A62">
            <w:pPr>
              <w:tabs>
                <w:tab w:val="clear" w:pos="1644"/>
                <w:tab w:val="clear" w:pos="1871"/>
              </w:tabs>
              <w:jc w:val="right"/>
              <w:rPr>
                <w:rFonts w:ascii="Browallia New" w:eastAsia="Arial Unicode MS" w:hAnsi="Browallia New" w:cs="Browallia New"/>
                <w:spacing w:val="-2"/>
                <w:sz w:val="22"/>
                <w:szCs w:val="22"/>
                <w:cs/>
              </w:rPr>
            </w:pPr>
            <w:r w:rsidRPr="0086652B">
              <w:rPr>
                <w:rFonts w:ascii="Browallia New" w:eastAsia="Arial Unicode MS" w:hAnsi="Browallia New" w:cs="Browallia New"/>
                <w:spacing w:val="-2"/>
                <w:sz w:val="22"/>
                <w:szCs w:val="22"/>
                <w:cs/>
              </w:rPr>
              <w:t xml:space="preserve">(หน่วย : </w:t>
            </w:r>
            <w:r w:rsidR="00770293" w:rsidRPr="0086652B">
              <w:rPr>
                <w:rFonts w:ascii="Browallia New" w:eastAsia="Arial Unicode MS" w:hAnsi="Browallia New" w:cs="Browallia New"/>
                <w:spacing w:val="-2"/>
                <w:sz w:val="22"/>
                <w:szCs w:val="22"/>
                <w:cs/>
              </w:rPr>
              <w:t>พัน</w:t>
            </w:r>
            <w:r w:rsidRPr="0086652B">
              <w:rPr>
                <w:rFonts w:ascii="Browallia New" w:eastAsia="Arial Unicode MS" w:hAnsi="Browallia New" w:cs="Browallia New"/>
                <w:spacing w:val="-2"/>
                <w:sz w:val="22"/>
                <w:szCs w:val="22"/>
                <w:cs/>
              </w:rPr>
              <w:t>บาท)</w:t>
            </w:r>
          </w:p>
        </w:tc>
      </w:tr>
      <w:tr w:rsidR="002E0932" w:rsidRPr="0086652B" w14:paraId="4AC02F0F" w14:textId="77777777" w:rsidTr="008C4FF4">
        <w:trPr>
          <w:trHeight w:val="20"/>
        </w:trPr>
        <w:tc>
          <w:tcPr>
            <w:tcW w:w="1026" w:type="pct"/>
            <w:shd w:val="clear" w:color="auto" w:fill="auto"/>
          </w:tcPr>
          <w:p w14:paraId="2183DF27" w14:textId="77777777" w:rsidR="002E0932" w:rsidRPr="0086652B" w:rsidRDefault="002E0932" w:rsidP="002E0932">
            <w:pPr>
              <w:ind w:left="-116" w:right="-29"/>
              <w:rPr>
                <w:rFonts w:ascii="Browallia New" w:eastAsia="Arial Unicode MS" w:hAnsi="Browallia New" w:cs="Browallia New"/>
                <w:sz w:val="22"/>
                <w:szCs w:val="22"/>
                <w:cs/>
              </w:rPr>
            </w:pPr>
          </w:p>
        </w:tc>
        <w:tc>
          <w:tcPr>
            <w:tcW w:w="778" w:type="pct"/>
            <w:shd w:val="clear" w:color="auto" w:fill="auto"/>
          </w:tcPr>
          <w:p w14:paraId="5B14A26C" w14:textId="77777777" w:rsidR="002E0932" w:rsidRPr="0086652B" w:rsidRDefault="002E0932" w:rsidP="002E0932">
            <w:pPr>
              <w:ind w:left="-20" w:right="-29" w:hanging="72"/>
              <w:rPr>
                <w:rFonts w:ascii="Browallia New" w:eastAsia="Arial Unicode MS" w:hAnsi="Browallia New" w:cs="Browallia New"/>
                <w:sz w:val="22"/>
                <w:szCs w:val="22"/>
                <w:cs/>
              </w:rPr>
            </w:pPr>
          </w:p>
        </w:tc>
        <w:tc>
          <w:tcPr>
            <w:tcW w:w="537" w:type="pct"/>
            <w:shd w:val="clear" w:color="auto" w:fill="auto"/>
          </w:tcPr>
          <w:p w14:paraId="41A7FF79" w14:textId="77777777" w:rsidR="002E0932" w:rsidRPr="0086652B" w:rsidRDefault="002E0932" w:rsidP="00770293">
            <w:pPr>
              <w:ind w:right="-72"/>
              <w:jc w:val="center"/>
              <w:rPr>
                <w:rFonts w:ascii="Browallia New" w:eastAsia="Arial Unicode MS" w:hAnsi="Browallia New" w:cs="Browallia New"/>
                <w:sz w:val="22"/>
                <w:szCs w:val="22"/>
                <w:cs/>
              </w:rPr>
            </w:pPr>
          </w:p>
        </w:tc>
        <w:tc>
          <w:tcPr>
            <w:tcW w:w="542" w:type="pct"/>
            <w:shd w:val="clear" w:color="auto" w:fill="auto"/>
          </w:tcPr>
          <w:p w14:paraId="6500908F" w14:textId="77777777" w:rsidR="002E0932" w:rsidRPr="0086652B" w:rsidRDefault="002E0932" w:rsidP="00770293">
            <w:pPr>
              <w:ind w:right="-72"/>
              <w:jc w:val="center"/>
              <w:rPr>
                <w:rFonts w:ascii="Browallia New" w:eastAsia="Arial Unicode MS" w:hAnsi="Browallia New" w:cs="Browallia New"/>
                <w:sz w:val="22"/>
                <w:szCs w:val="22"/>
                <w:cs/>
              </w:rPr>
            </w:pPr>
          </w:p>
        </w:tc>
        <w:tc>
          <w:tcPr>
            <w:tcW w:w="1017" w:type="pct"/>
            <w:gridSpan w:val="2"/>
            <w:shd w:val="clear" w:color="auto" w:fill="auto"/>
          </w:tcPr>
          <w:p w14:paraId="61B6A25A" w14:textId="74FC531E" w:rsidR="002E0932" w:rsidRPr="0086652B"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ข้อมูลทาง</w:t>
            </w:r>
            <w:r w:rsidR="002E0932" w:rsidRPr="0086652B">
              <w:rPr>
                <w:rFonts w:ascii="Browallia New" w:eastAsia="Arial Unicode MS" w:hAnsi="Browallia New" w:cs="Browallia New"/>
                <w:sz w:val="22"/>
                <w:szCs w:val="22"/>
                <w:cs/>
              </w:rPr>
              <w:t>การเงินรวม</w:t>
            </w:r>
          </w:p>
        </w:tc>
        <w:tc>
          <w:tcPr>
            <w:tcW w:w="1100" w:type="pct"/>
            <w:gridSpan w:val="3"/>
            <w:shd w:val="clear" w:color="auto" w:fill="auto"/>
          </w:tcPr>
          <w:p w14:paraId="367F3FD2" w14:textId="5D93B4C3" w:rsidR="002E0932" w:rsidRPr="0086652B"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Pr>
                <w:rFonts w:ascii="Browallia New" w:eastAsia="Arial Unicode MS" w:hAnsi="Browallia New" w:cs="Browallia New" w:hint="cs"/>
                <w:spacing w:val="-2"/>
                <w:sz w:val="22"/>
                <w:szCs w:val="22"/>
                <w:cs/>
              </w:rPr>
              <w:t>ข้อมูลทาง</w:t>
            </w:r>
            <w:r w:rsidR="002E0932" w:rsidRPr="0086652B">
              <w:rPr>
                <w:rFonts w:ascii="Browallia New" w:eastAsia="Arial Unicode MS" w:hAnsi="Browallia New" w:cs="Browallia New"/>
                <w:spacing w:val="-2"/>
                <w:sz w:val="22"/>
                <w:szCs w:val="22"/>
                <w:cs/>
              </w:rPr>
              <w:t>การเงินเฉพาะ</w:t>
            </w:r>
            <w:r w:rsidR="00E01A23">
              <w:rPr>
                <w:rFonts w:ascii="Browallia New" w:eastAsia="Arial Unicode MS" w:hAnsi="Browallia New" w:cs="Browallia New" w:hint="cs"/>
                <w:spacing w:val="-2"/>
                <w:sz w:val="22"/>
                <w:szCs w:val="22"/>
                <w:cs/>
              </w:rPr>
              <w:t>บริษัท</w:t>
            </w:r>
          </w:p>
        </w:tc>
      </w:tr>
      <w:tr w:rsidR="00912C88" w:rsidRPr="0086652B" w14:paraId="2B1C71FD" w14:textId="77777777" w:rsidTr="008C4FF4">
        <w:trPr>
          <w:trHeight w:val="20"/>
        </w:trPr>
        <w:tc>
          <w:tcPr>
            <w:tcW w:w="1026" w:type="pct"/>
            <w:shd w:val="clear" w:color="auto" w:fill="auto"/>
          </w:tcPr>
          <w:p w14:paraId="2205DE4B" w14:textId="77777777" w:rsidR="002E0932" w:rsidRPr="0086652B" w:rsidRDefault="002E0932" w:rsidP="002E0932">
            <w:pPr>
              <w:ind w:left="-116" w:right="-29"/>
              <w:rPr>
                <w:rFonts w:ascii="Browallia New" w:eastAsia="Arial Unicode MS" w:hAnsi="Browallia New" w:cs="Browallia New"/>
                <w:sz w:val="22"/>
                <w:szCs w:val="22"/>
                <w:cs/>
              </w:rPr>
            </w:pPr>
          </w:p>
        </w:tc>
        <w:tc>
          <w:tcPr>
            <w:tcW w:w="778" w:type="pct"/>
            <w:shd w:val="clear" w:color="auto" w:fill="auto"/>
          </w:tcPr>
          <w:p w14:paraId="562DA329" w14:textId="77777777" w:rsidR="002E0932" w:rsidRPr="0086652B" w:rsidRDefault="002E0932" w:rsidP="002E0932">
            <w:pPr>
              <w:ind w:left="-20" w:right="-29" w:hanging="72"/>
              <w:rPr>
                <w:rFonts w:ascii="Browallia New" w:eastAsia="Arial Unicode MS" w:hAnsi="Browallia New" w:cs="Browallia New"/>
                <w:sz w:val="22"/>
                <w:szCs w:val="22"/>
                <w:cs/>
              </w:rPr>
            </w:pPr>
          </w:p>
        </w:tc>
        <w:tc>
          <w:tcPr>
            <w:tcW w:w="1079" w:type="pct"/>
            <w:gridSpan w:val="2"/>
            <w:shd w:val="clear" w:color="auto" w:fill="auto"/>
          </w:tcPr>
          <w:p w14:paraId="2FD93369" w14:textId="77777777" w:rsidR="002E0932" w:rsidRPr="0086652B"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86652B">
              <w:rPr>
                <w:rFonts w:ascii="Browallia New" w:eastAsia="Arial Unicode MS" w:hAnsi="Browallia New" w:cs="Browallia New"/>
                <w:sz w:val="22"/>
                <w:szCs w:val="22"/>
                <w:cs/>
              </w:rPr>
              <w:t>สัดส่วนการถือหุ้นของบริษัท</w:t>
            </w:r>
          </w:p>
        </w:tc>
        <w:tc>
          <w:tcPr>
            <w:tcW w:w="1020" w:type="pct"/>
            <w:gridSpan w:val="3"/>
            <w:shd w:val="clear" w:color="auto" w:fill="auto"/>
          </w:tcPr>
          <w:p w14:paraId="3A9622FA" w14:textId="77777777" w:rsidR="002E0932" w:rsidRPr="0086652B"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86652B">
              <w:rPr>
                <w:rFonts w:ascii="Browallia New" w:eastAsia="Arial Unicode MS" w:hAnsi="Browallia New" w:cs="Browallia New"/>
                <w:sz w:val="22"/>
                <w:szCs w:val="22"/>
                <w:cs/>
              </w:rPr>
              <w:t>ตามวิธีส่วนได้เสีย</w:t>
            </w:r>
          </w:p>
        </w:tc>
        <w:tc>
          <w:tcPr>
            <w:tcW w:w="1097" w:type="pct"/>
            <w:gridSpan w:val="2"/>
            <w:shd w:val="clear" w:color="auto" w:fill="auto"/>
          </w:tcPr>
          <w:p w14:paraId="2CC8B6E0" w14:textId="77777777" w:rsidR="002E0932" w:rsidRPr="0086652B"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86652B">
              <w:rPr>
                <w:rFonts w:ascii="Browallia New" w:eastAsia="Arial Unicode MS" w:hAnsi="Browallia New" w:cs="Browallia New"/>
                <w:sz w:val="22"/>
                <w:szCs w:val="22"/>
                <w:cs/>
              </w:rPr>
              <w:t>ตามวิธีราคาทุน</w:t>
            </w:r>
          </w:p>
        </w:tc>
      </w:tr>
      <w:tr w:rsidR="00912C88" w:rsidRPr="0086652B" w14:paraId="490E214F" w14:textId="77777777" w:rsidTr="00867671">
        <w:trPr>
          <w:trHeight w:val="70"/>
        </w:trPr>
        <w:tc>
          <w:tcPr>
            <w:tcW w:w="1026" w:type="pct"/>
            <w:shd w:val="clear" w:color="auto" w:fill="auto"/>
            <w:vAlign w:val="bottom"/>
          </w:tcPr>
          <w:p w14:paraId="7D4DBCBD" w14:textId="6339F40A" w:rsidR="00912C88" w:rsidRPr="0086652B" w:rsidRDefault="00912C88" w:rsidP="00912C88">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86652B">
              <w:rPr>
                <w:rFonts w:ascii="Browallia New" w:eastAsia="Arial Unicode MS" w:hAnsi="Browallia New" w:cs="Browallia New"/>
                <w:sz w:val="22"/>
                <w:szCs w:val="22"/>
                <w:cs/>
              </w:rPr>
              <w:t>ชื่อบริษัท</w:t>
            </w:r>
          </w:p>
        </w:tc>
        <w:tc>
          <w:tcPr>
            <w:tcW w:w="778" w:type="pct"/>
            <w:shd w:val="clear" w:color="auto" w:fill="auto"/>
            <w:vAlign w:val="bottom"/>
          </w:tcPr>
          <w:p w14:paraId="2A4EA9F4" w14:textId="41541DB1" w:rsidR="00912C88" w:rsidRPr="0086652B" w:rsidRDefault="00912C88" w:rsidP="00912C88">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86652B">
              <w:rPr>
                <w:rFonts w:ascii="Browallia New" w:eastAsia="Arial Unicode MS" w:hAnsi="Browallia New" w:cs="Browallia New"/>
                <w:sz w:val="22"/>
                <w:szCs w:val="22"/>
                <w:cs/>
              </w:rPr>
              <w:t>ธุรกิจหลัก</w:t>
            </w:r>
          </w:p>
        </w:tc>
        <w:tc>
          <w:tcPr>
            <w:tcW w:w="537" w:type="pct"/>
            <w:shd w:val="clear" w:color="auto" w:fill="auto"/>
            <w:vAlign w:val="bottom"/>
          </w:tcPr>
          <w:p w14:paraId="06CB008A" w14:textId="77777777" w:rsidR="00912C88" w:rsidRPr="0086652B" w:rsidRDefault="00912C88" w:rsidP="00912C88">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val="en-GB" w:eastAsia="th-TH"/>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มีนาคม</w:t>
            </w:r>
          </w:p>
          <w:p w14:paraId="26DAC2E5" w14:textId="5F531B1C" w:rsidR="00912C88" w:rsidRPr="0086652B" w:rsidRDefault="00912C88" w:rsidP="00912C88">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86652B">
              <w:rPr>
                <w:rFonts w:ascii="Browallia New" w:eastAsia="Arial Unicode MS" w:hAnsi="Browallia New" w:cs="Browallia New"/>
                <w:snapToGrid w:val="0"/>
                <w:sz w:val="22"/>
                <w:szCs w:val="22"/>
                <w:lang w:eastAsia="th-TH"/>
              </w:rPr>
              <w:t>2567</w:t>
            </w:r>
          </w:p>
        </w:tc>
        <w:tc>
          <w:tcPr>
            <w:tcW w:w="542" w:type="pct"/>
            <w:shd w:val="clear" w:color="auto" w:fill="auto"/>
            <w:vAlign w:val="bottom"/>
          </w:tcPr>
          <w:p w14:paraId="31738915" w14:textId="1879083B" w:rsidR="00912C88" w:rsidRPr="0086652B" w:rsidRDefault="00912C88" w:rsidP="004B6717">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ธันวาคม</w:t>
            </w:r>
            <w:r w:rsidRPr="0086652B">
              <w:rPr>
                <w:rFonts w:ascii="Browallia New" w:eastAsia="Arial Unicode MS" w:hAnsi="Browallia New" w:cs="Browallia New"/>
                <w:snapToGrid w:val="0"/>
                <w:sz w:val="22"/>
                <w:szCs w:val="22"/>
                <w:lang w:val="en-GB" w:eastAsia="th-TH"/>
              </w:rPr>
              <w:t>2566</w:t>
            </w:r>
          </w:p>
        </w:tc>
        <w:tc>
          <w:tcPr>
            <w:tcW w:w="508" w:type="pct"/>
            <w:shd w:val="clear" w:color="auto" w:fill="auto"/>
            <w:vAlign w:val="bottom"/>
          </w:tcPr>
          <w:p w14:paraId="120388D2" w14:textId="77777777" w:rsidR="00912C88" w:rsidRPr="0086652B" w:rsidRDefault="00912C88" w:rsidP="00912C88">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val="en-GB" w:eastAsia="th-TH"/>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มีนาคม</w:t>
            </w:r>
          </w:p>
          <w:p w14:paraId="385EC5D1" w14:textId="2CA48A40" w:rsidR="00912C88" w:rsidRPr="0086652B" w:rsidRDefault="00912C88" w:rsidP="000A670B">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86652B">
              <w:rPr>
                <w:rFonts w:ascii="Browallia New" w:eastAsia="Arial Unicode MS" w:hAnsi="Browallia New" w:cs="Browallia New"/>
                <w:snapToGrid w:val="0"/>
                <w:sz w:val="22"/>
                <w:szCs w:val="22"/>
                <w:lang w:eastAsia="th-TH"/>
              </w:rPr>
              <w:t>2567</w:t>
            </w:r>
          </w:p>
        </w:tc>
        <w:tc>
          <w:tcPr>
            <w:tcW w:w="509" w:type="pct"/>
            <w:shd w:val="clear" w:color="auto" w:fill="auto"/>
            <w:vAlign w:val="bottom"/>
          </w:tcPr>
          <w:p w14:paraId="26D7BEF1" w14:textId="4271BDA7" w:rsidR="00912C88" w:rsidRPr="0086652B" w:rsidRDefault="00912C88" w:rsidP="00F66D67">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ธันวาคม</w:t>
            </w:r>
            <w:r w:rsidRPr="0086652B">
              <w:rPr>
                <w:rFonts w:ascii="Browallia New" w:eastAsia="Arial Unicode MS" w:hAnsi="Browallia New" w:cs="Browallia New"/>
                <w:snapToGrid w:val="0"/>
                <w:sz w:val="22"/>
                <w:szCs w:val="22"/>
                <w:lang w:val="en-GB" w:eastAsia="th-TH"/>
              </w:rPr>
              <w:t>2566</w:t>
            </w:r>
          </w:p>
        </w:tc>
        <w:tc>
          <w:tcPr>
            <w:tcW w:w="539" w:type="pct"/>
            <w:gridSpan w:val="2"/>
            <w:shd w:val="clear" w:color="auto" w:fill="auto"/>
            <w:vAlign w:val="bottom"/>
          </w:tcPr>
          <w:p w14:paraId="7CE3EA98" w14:textId="77777777" w:rsidR="00912C88" w:rsidRPr="0086652B" w:rsidRDefault="00912C88" w:rsidP="00912C88">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val="en-GB" w:eastAsia="th-TH"/>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มีนาคม</w:t>
            </w:r>
          </w:p>
          <w:p w14:paraId="3DC4D920" w14:textId="4EABD5EF" w:rsidR="00912C88" w:rsidRPr="0086652B" w:rsidRDefault="00912C88" w:rsidP="00912C88">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86652B">
              <w:rPr>
                <w:rFonts w:ascii="Browallia New" w:eastAsia="Arial Unicode MS" w:hAnsi="Browallia New" w:cs="Browallia New"/>
                <w:snapToGrid w:val="0"/>
                <w:sz w:val="22"/>
                <w:szCs w:val="22"/>
                <w:lang w:eastAsia="th-TH"/>
              </w:rPr>
              <w:t>2567</w:t>
            </w:r>
          </w:p>
        </w:tc>
        <w:tc>
          <w:tcPr>
            <w:tcW w:w="561" w:type="pct"/>
            <w:shd w:val="clear" w:color="auto" w:fill="auto"/>
            <w:vAlign w:val="bottom"/>
          </w:tcPr>
          <w:p w14:paraId="43CA7598" w14:textId="41F34227" w:rsidR="00912C88" w:rsidRPr="0086652B" w:rsidRDefault="00912C88" w:rsidP="00912C88">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86652B">
              <w:rPr>
                <w:rFonts w:ascii="Browallia New" w:eastAsia="Arial Unicode MS" w:hAnsi="Browallia New" w:cs="Browallia New"/>
                <w:snapToGrid w:val="0"/>
                <w:sz w:val="22"/>
                <w:szCs w:val="22"/>
                <w:lang w:val="en-GB" w:eastAsia="th-TH"/>
              </w:rPr>
              <w:t>31</w:t>
            </w:r>
            <w:r w:rsidRPr="0086652B">
              <w:rPr>
                <w:rFonts w:ascii="Browallia New" w:eastAsia="Arial Unicode MS" w:hAnsi="Browallia New" w:cs="Browallia New" w:hint="cs"/>
                <w:snapToGrid w:val="0"/>
                <w:sz w:val="22"/>
                <w:szCs w:val="22"/>
                <w:cs/>
                <w:lang w:val="en-GB" w:eastAsia="th-TH"/>
              </w:rPr>
              <w:t xml:space="preserve"> ธันวาคม</w:t>
            </w:r>
            <w:r w:rsidRPr="0086652B">
              <w:rPr>
                <w:rFonts w:ascii="Browallia New" w:eastAsia="Arial Unicode MS" w:hAnsi="Browallia New" w:cs="Browallia New"/>
                <w:snapToGrid w:val="0"/>
                <w:sz w:val="22"/>
                <w:szCs w:val="22"/>
                <w:lang w:val="en-GB" w:eastAsia="th-TH"/>
              </w:rPr>
              <w:t>2566</w:t>
            </w:r>
          </w:p>
        </w:tc>
      </w:tr>
      <w:tr w:rsidR="00912C88" w:rsidRPr="00BB6311" w14:paraId="2794C6DE" w14:textId="77777777" w:rsidTr="00867671">
        <w:trPr>
          <w:trHeight w:val="20"/>
        </w:trPr>
        <w:tc>
          <w:tcPr>
            <w:tcW w:w="1026" w:type="pct"/>
            <w:shd w:val="clear" w:color="auto" w:fill="auto"/>
          </w:tcPr>
          <w:p w14:paraId="0F48C70E" w14:textId="77777777" w:rsidR="00770293" w:rsidRPr="00BB6311" w:rsidRDefault="00770293" w:rsidP="00770293">
            <w:pPr>
              <w:ind w:left="-116" w:right="-29"/>
              <w:rPr>
                <w:rFonts w:ascii="Browallia New" w:eastAsia="Arial Unicode MS" w:hAnsi="Browallia New" w:cs="Browallia New"/>
                <w:sz w:val="22"/>
                <w:szCs w:val="22"/>
                <w:cs/>
                <w:lang w:eastAsia="th-TH"/>
              </w:rPr>
            </w:pPr>
          </w:p>
        </w:tc>
        <w:tc>
          <w:tcPr>
            <w:tcW w:w="778" w:type="pct"/>
            <w:shd w:val="clear" w:color="auto" w:fill="auto"/>
          </w:tcPr>
          <w:p w14:paraId="76091696" w14:textId="77777777" w:rsidR="00770293" w:rsidRPr="00BB6311" w:rsidRDefault="00770293" w:rsidP="00770293">
            <w:pPr>
              <w:ind w:left="-20" w:right="-29" w:hanging="72"/>
              <w:jc w:val="center"/>
              <w:rPr>
                <w:rFonts w:ascii="Browallia New" w:eastAsia="Arial Unicode MS" w:hAnsi="Browallia New" w:cs="Browallia New"/>
                <w:sz w:val="22"/>
                <w:szCs w:val="22"/>
                <w:cs/>
              </w:rPr>
            </w:pPr>
          </w:p>
        </w:tc>
        <w:tc>
          <w:tcPr>
            <w:tcW w:w="537" w:type="pct"/>
            <w:shd w:val="clear" w:color="auto" w:fill="auto"/>
          </w:tcPr>
          <w:p w14:paraId="55B462AA" w14:textId="77777777" w:rsidR="00770293" w:rsidRPr="00BB6311" w:rsidRDefault="00770293" w:rsidP="00770293">
            <w:pPr>
              <w:tabs>
                <w:tab w:val="decimal" w:pos="852"/>
              </w:tabs>
              <w:ind w:right="-72"/>
              <w:jc w:val="both"/>
              <w:rPr>
                <w:rFonts w:ascii="Browallia New" w:eastAsia="Arial Unicode MS" w:hAnsi="Browallia New" w:cs="Browallia New"/>
                <w:sz w:val="22"/>
                <w:szCs w:val="22"/>
              </w:rPr>
            </w:pPr>
          </w:p>
        </w:tc>
        <w:tc>
          <w:tcPr>
            <w:tcW w:w="542" w:type="pct"/>
            <w:shd w:val="clear" w:color="auto" w:fill="auto"/>
          </w:tcPr>
          <w:p w14:paraId="0439FC70" w14:textId="77777777" w:rsidR="00770293" w:rsidRPr="00BB6311" w:rsidRDefault="00770293" w:rsidP="00770293">
            <w:pPr>
              <w:tabs>
                <w:tab w:val="decimal" w:pos="852"/>
              </w:tabs>
              <w:ind w:right="-72"/>
              <w:jc w:val="both"/>
              <w:rPr>
                <w:rFonts w:ascii="Browallia New" w:eastAsia="Arial Unicode MS" w:hAnsi="Browallia New" w:cs="Browallia New"/>
                <w:sz w:val="22"/>
                <w:szCs w:val="22"/>
              </w:rPr>
            </w:pPr>
          </w:p>
        </w:tc>
        <w:tc>
          <w:tcPr>
            <w:tcW w:w="508" w:type="pct"/>
            <w:shd w:val="clear" w:color="auto" w:fill="auto"/>
          </w:tcPr>
          <w:p w14:paraId="3F95FEA6" w14:textId="77777777" w:rsidR="00770293" w:rsidRPr="00BB6311" w:rsidRDefault="00770293" w:rsidP="00770293">
            <w:pPr>
              <w:tabs>
                <w:tab w:val="decimal" w:pos="763"/>
              </w:tabs>
              <w:ind w:right="-72"/>
              <w:jc w:val="both"/>
              <w:rPr>
                <w:rFonts w:ascii="Browallia New" w:eastAsia="Arial Unicode MS" w:hAnsi="Browallia New" w:cs="Browallia New"/>
                <w:sz w:val="22"/>
                <w:szCs w:val="22"/>
              </w:rPr>
            </w:pPr>
          </w:p>
        </w:tc>
        <w:tc>
          <w:tcPr>
            <w:tcW w:w="509" w:type="pct"/>
            <w:shd w:val="clear" w:color="auto" w:fill="auto"/>
          </w:tcPr>
          <w:p w14:paraId="7856F55A" w14:textId="77777777" w:rsidR="00770293" w:rsidRPr="00BB6311" w:rsidRDefault="00770293" w:rsidP="00770293">
            <w:pPr>
              <w:tabs>
                <w:tab w:val="decimal" w:pos="764"/>
              </w:tabs>
              <w:ind w:right="-72"/>
              <w:jc w:val="both"/>
              <w:rPr>
                <w:rFonts w:ascii="Browallia New" w:eastAsia="Arial Unicode MS" w:hAnsi="Browallia New" w:cs="Browallia New"/>
                <w:sz w:val="22"/>
                <w:szCs w:val="22"/>
              </w:rPr>
            </w:pPr>
          </w:p>
        </w:tc>
        <w:tc>
          <w:tcPr>
            <w:tcW w:w="539" w:type="pct"/>
            <w:gridSpan w:val="2"/>
            <w:shd w:val="clear" w:color="auto" w:fill="auto"/>
          </w:tcPr>
          <w:p w14:paraId="3B0F6FBD" w14:textId="77777777" w:rsidR="00770293" w:rsidRPr="00BB6311" w:rsidRDefault="00770293" w:rsidP="00770293">
            <w:pPr>
              <w:tabs>
                <w:tab w:val="decimal" w:pos="763"/>
              </w:tabs>
              <w:ind w:right="-72"/>
              <w:jc w:val="both"/>
              <w:rPr>
                <w:rFonts w:ascii="Browallia New" w:eastAsia="Arial Unicode MS" w:hAnsi="Browallia New" w:cs="Browallia New"/>
                <w:sz w:val="22"/>
                <w:szCs w:val="22"/>
              </w:rPr>
            </w:pPr>
          </w:p>
        </w:tc>
        <w:tc>
          <w:tcPr>
            <w:tcW w:w="561" w:type="pct"/>
            <w:shd w:val="clear" w:color="auto" w:fill="auto"/>
          </w:tcPr>
          <w:p w14:paraId="5A3E6AD1" w14:textId="77777777" w:rsidR="00770293" w:rsidRPr="00BB6311" w:rsidRDefault="00770293" w:rsidP="00770293">
            <w:pPr>
              <w:tabs>
                <w:tab w:val="decimal" w:pos="764"/>
              </w:tabs>
              <w:ind w:right="-72"/>
              <w:jc w:val="both"/>
              <w:rPr>
                <w:rFonts w:ascii="Browallia New" w:eastAsia="Arial Unicode MS" w:hAnsi="Browallia New" w:cs="Browallia New"/>
                <w:sz w:val="22"/>
                <w:szCs w:val="22"/>
              </w:rPr>
            </w:pPr>
          </w:p>
        </w:tc>
      </w:tr>
      <w:tr w:rsidR="00912C88" w:rsidRPr="00BB6311" w14:paraId="72F73AEA" w14:textId="77777777" w:rsidTr="00867671">
        <w:trPr>
          <w:trHeight w:val="20"/>
        </w:trPr>
        <w:tc>
          <w:tcPr>
            <w:tcW w:w="1026" w:type="pct"/>
            <w:shd w:val="clear" w:color="auto" w:fill="auto"/>
          </w:tcPr>
          <w:p w14:paraId="119DFE8E" w14:textId="352D18ED" w:rsidR="00770293" w:rsidRPr="00BB6311" w:rsidRDefault="00770293" w:rsidP="00643E6B">
            <w:pPr>
              <w:ind w:left="-30" w:right="-107"/>
              <w:rPr>
                <w:rFonts w:ascii="Browallia New" w:eastAsia="Arial Unicode MS" w:hAnsi="Browallia New" w:cs="Browallia New"/>
                <w:b/>
                <w:bCs/>
                <w:sz w:val="22"/>
                <w:szCs w:val="22"/>
                <w:cs/>
                <w:lang w:eastAsia="th-TH"/>
              </w:rPr>
            </w:pPr>
            <w:r w:rsidRPr="00BB6311">
              <w:rPr>
                <w:rFonts w:ascii="Browallia New" w:eastAsia="Arial Unicode MS" w:hAnsi="Browallia New" w:cs="Browallia New"/>
                <w:b/>
                <w:bCs/>
                <w:sz w:val="22"/>
                <w:szCs w:val="22"/>
                <w:cs/>
                <w:lang w:eastAsia="th-TH"/>
              </w:rPr>
              <w:t>บริษัทร่วม</w:t>
            </w:r>
            <w:r w:rsidR="008C4FF4" w:rsidRPr="00654B78">
              <w:rPr>
                <w:rFonts w:ascii="Browallia New" w:eastAsia="Arial Unicode MS" w:hAnsi="Browallia New" w:cs="Browallia New"/>
                <w:b/>
                <w:bCs/>
                <w:sz w:val="22"/>
                <w:szCs w:val="22"/>
                <w:cs/>
                <w:lang w:eastAsia="th-TH"/>
              </w:rPr>
              <w:t>ถือโดยบริษัทย่อย</w:t>
            </w:r>
          </w:p>
        </w:tc>
        <w:tc>
          <w:tcPr>
            <w:tcW w:w="778" w:type="pct"/>
            <w:shd w:val="clear" w:color="auto" w:fill="auto"/>
          </w:tcPr>
          <w:p w14:paraId="753B4122" w14:textId="77777777" w:rsidR="00770293" w:rsidRPr="00BB6311" w:rsidRDefault="00770293" w:rsidP="00770293">
            <w:pPr>
              <w:ind w:left="-20" w:right="-107" w:hanging="72"/>
              <w:jc w:val="center"/>
              <w:rPr>
                <w:rFonts w:ascii="Browallia New" w:eastAsia="Arial Unicode MS" w:hAnsi="Browallia New" w:cs="Browallia New"/>
                <w:sz w:val="22"/>
                <w:szCs w:val="22"/>
                <w:cs/>
                <w:lang w:eastAsia="th-TH"/>
              </w:rPr>
            </w:pPr>
          </w:p>
        </w:tc>
        <w:tc>
          <w:tcPr>
            <w:tcW w:w="537" w:type="pct"/>
            <w:shd w:val="clear" w:color="auto" w:fill="auto"/>
          </w:tcPr>
          <w:p w14:paraId="7D3EB45A" w14:textId="77777777" w:rsidR="00770293" w:rsidRPr="00BB6311"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42" w:type="pct"/>
            <w:shd w:val="clear" w:color="auto" w:fill="auto"/>
          </w:tcPr>
          <w:p w14:paraId="6999DC66" w14:textId="77777777" w:rsidR="00770293" w:rsidRPr="00BB6311"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08" w:type="pct"/>
            <w:shd w:val="clear" w:color="auto" w:fill="auto"/>
          </w:tcPr>
          <w:p w14:paraId="4EA9310F" w14:textId="77777777" w:rsidR="00770293" w:rsidRPr="00BB6311"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09" w:type="pct"/>
            <w:shd w:val="clear" w:color="auto" w:fill="auto"/>
          </w:tcPr>
          <w:p w14:paraId="4BCBFDE4" w14:textId="77777777" w:rsidR="00770293" w:rsidRPr="00BB6311" w:rsidRDefault="00770293" w:rsidP="0096656C">
            <w:pPr>
              <w:tabs>
                <w:tab w:val="decimal" w:pos="729"/>
              </w:tabs>
              <w:ind w:right="-72"/>
              <w:jc w:val="both"/>
              <w:rPr>
                <w:rFonts w:ascii="Browallia New" w:eastAsia="Arial Unicode MS" w:hAnsi="Browallia New" w:cs="Browallia New"/>
                <w:sz w:val="22"/>
                <w:szCs w:val="22"/>
                <w:lang w:eastAsia="th-TH"/>
              </w:rPr>
            </w:pPr>
          </w:p>
        </w:tc>
        <w:tc>
          <w:tcPr>
            <w:tcW w:w="539" w:type="pct"/>
            <w:gridSpan w:val="2"/>
            <w:shd w:val="clear" w:color="auto" w:fill="auto"/>
          </w:tcPr>
          <w:p w14:paraId="6BD7EDD1" w14:textId="77777777" w:rsidR="00770293" w:rsidRPr="00BB6311"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61" w:type="pct"/>
            <w:shd w:val="clear" w:color="auto" w:fill="auto"/>
          </w:tcPr>
          <w:p w14:paraId="55CB4A89" w14:textId="77777777" w:rsidR="00770293" w:rsidRPr="00BB6311" w:rsidRDefault="00770293" w:rsidP="00770293">
            <w:pPr>
              <w:tabs>
                <w:tab w:val="decimal" w:pos="764"/>
              </w:tabs>
              <w:ind w:right="-72"/>
              <w:jc w:val="both"/>
              <w:rPr>
                <w:rFonts w:ascii="Browallia New" w:eastAsia="Arial Unicode MS" w:hAnsi="Browallia New" w:cs="Browallia New"/>
                <w:sz w:val="22"/>
                <w:szCs w:val="22"/>
                <w:lang w:eastAsia="th-TH"/>
              </w:rPr>
            </w:pPr>
          </w:p>
        </w:tc>
      </w:tr>
      <w:tr w:rsidR="00A418D9" w:rsidRPr="00BB6311" w14:paraId="5039AA9F" w14:textId="77777777" w:rsidTr="00867671">
        <w:trPr>
          <w:trHeight w:val="20"/>
        </w:trPr>
        <w:tc>
          <w:tcPr>
            <w:tcW w:w="1026" w:type="pct"/>
            <w:shd w:val="clear" w:color="auto" w:fill="auto"/>
          </w:tcPr>
          <w:p w14:paraId="119C1859" w14:textId="77777777" w:rsidR="00A418D9" w:rsidRPr="00BB6311" w:rsidRDefault="00A418D9" w:rsidP="00643E6B">
            <w:pPr>
              <w:ind w:left="-30" w:right="-107"/>
              <w:rPr>
                <w:rFonts w:ascii="Browallia New" w:eastAsia="Arial Unicode MS" w:hAnsi="Browallia New" w:cs="Browallia New"/>
                <w:sz w:val="22"/>
                <w:szCs w:val="22"/>
                <w:cs/>
                <w:lang w:eastAsia="th-TH"/>
              </w:rPr>
            </w:pPr>
            <w:r w:rsidRPr="00BB6311">
              <w:rPr>
                <w:rFonts w:ascii="Browallia New" w:eastAsia="Arial Unicode MS" w:hAnsi="Browallia New" w:cs="Browallia New"/>
                <w:sz w:val="22"/>
                <w:szCs w:val="22"/>
                <w:cs/>
                <w:lang w:eastAsia="th-TH"/>
              </w:rPr>
              <w:t>บริษัท ไอเดีย เพาเวอร์ จำกัด</w:t>
            </w:r>
          </w:p>
        </w:tc>
        <w:tc>
          <w:tcPr>
            <w:tcW w:w="778" w:type="pct"/>
            <w:shd w:val="clear" w:color="auto" w:fill="auto"/>
          </w:tcPr>
          <w:p w14:paraId="2C5ED331" w14:textId="77777777" w:rsidR="00A418D9" w:rsidRPr="00BB6311" w:rsidRDefault="00A418D9" w:rsidP="00A418D9">
            <w:pPr>
              <w:ind w:left="-20" w:right="-29" w:hanging="4"/>
              <w:rPr>
                <w:rFonts w:ascii="Browallia New" w:eastAsia="Arial Unicode MS" w:hAnsi="Browallia New" w:cs="Browallia New"/>
                <w:sz w:val="22"/>
                <w:szCs w:val="22"/>
                <w:cs/>
                <w:lang w:eastAsia="th-TH"/>
              </w:rPr>
            </w:pPr>
            <w:r w:rsidRPr="00BB6311">
              <w:rPr>
                <w:rFonts w:ascii="Browallia New" w:eastAsia="Arial Unicode MS" w:hAnsi="Browallia New" w:cs="Browallia New"/>
                <w:sz w:val="22"/>
                <w:szCs w:val="22"/>
                <w:cs/>
                <w:lang w:eastAsia="th-TH"/>
              </w:rPr>
              <w:t>รับจ้างจัดกิจกรรม</w:t>
            </w:r>
          </w:p>
        </w:tc>
        <w:tc>
          <w:tcPr>
            <w:tcW w:w="537" w:type="pct"/>
            <w:shd w:val="clear" w:color="auto" w:fill="auto"/>
          </w:tcPr>
          <w:p w14:paraId="4CD8D5DE" w14:textId="06C782D9" w:rsidR="00A418D9" w:rsidRPr="00BB6311" w:rsidRDefault="00A418D9" w:rsidP="00A418D9">
            <w:pPr>
              <w:pStyle w:val="a9"/>
              <w:ind w:right="-36"/>
              <w:jc w:val="center"/>
              <w:rPr>
                <w:rFonts w:ascii="Browallia New" w:eastAsia="Arial Unicode MS" w:hAnsi="Browallia New" w:cs="Browallia New"/>
                <w:sz w:val="22"/>
                <w:szCs w:val="22"/>
                <w:lang w:eastAsia="th-TH"/>
              </w:rPr>
            </w:pPr>
            <w:r>
              <w:rPr>
                <w:rFonts w:ascii="Browallia New" w:eastAsia="Arial Unicode MS" w:hAnsi="Browallia New" w:cs="Browallia New"/>
                <w:sz w:val="22"/>
                <w:szCs w:val="22"/>
                <w:lang w:eastAsia="th-TH"/>
              </w:rPr>
              <w:t>25</w:t>
            </w:r>
          </w:p>
        </w:tc>
        <w:tc>
          <w:tcPr>
            <w:tcW w:w="542" w:type="pct"/>
            <w:shd w:val="clear" w:color="auto" w:fill="auto"/>
          </w:tcPr>
          <w:p w14:paraId="35918209" w14:textId="77777777" w:rsidR="00A418D9" w:rsidRPr="00BB6311" w:rsidRDefault="00A418D9" w:rsidP="00A418D9">
            <w:pPr>
              <w:pStyle w:val="a9"/>
              <w:ind w:right="-36"/>
              <w:jc w:val="center"/>
              <w:rPr>
                <w:rFonts w:ascii="Browallia New" w:eastAsia="Arial Unicode MS" w:hAnsi="Browallia New" w:cs="Browallia New"/>
                <w:sz w:val="22"/>
                <w:szCs w:val="22"/>
                <w:lang w:eastAsia="th-TH"/>
              </w:rPr>
            </w:pPr>
            <w:r w:rsidRPr="00BB6311">
              <w:rPr>
                <w:rFonts w:ascii="Browallia New" w:eastAsia="Arial Unicode MS" w:hAnsi="Browallia New" w:cs="Browallia New"/>
                <w:sz w:val="22"/>
                <w:szCs w:val="22"/>
                <w:lang w:val="en-GB" w:eastAsia="th-TH"/>
              </w:rPr>
              <w:t>25</w:t>
            </w:r>
          </w:p>
        </w:tc>
        <w:tc>
          <w:tcPr>
            <w:tcW w:w="508" w:type="pct"/>
            <w:shd w:val="clear" w:color="auto" w:fill="auto"/>
          </w:tcPr>
          <w:p w14:paraId="2A366BB0" w14:textId="35E209C6" w:rsidR="00A418D9" w:rsidRPr="009D0DC3" w:rsidRDefault="00A418D9" w:rsidP="00867671">
            <w:pPr>
              <w:pStyle w:val="a9"/>
              <w:ind w:right="-64"/>
              <w:jc w:val="right"/>
              <w:rPr>
                <w:rFonts w:ascii="Browallia New" w:eastAsia="Arial Unicode MS" w:hAnsi="Browallia New" w:cs="Browallia New"/>
                <w:snapToGrid w:val="0"/>
                <w:sz w:val="22"/>
                <w:szCs w:val="22"/>
                <w:lang w:val="en-GB" w:eastAsia="th-TH"/>
              </w:rPr>
            </w:pPr>
            <w:r w:rsidRPr="009D0DC3">
              <w:rPr>
                <w:rFonts w:ascii="Browallia New" w:eastAsia="Arial Unicode MS" w:hAnsi="Browallia New" w:cs="Browallia New"/>
                <w:snapToGrid w:val="0"/>
                <w:sz w:val="22"/>
                <w:szCs w:val="22"/>
                <w:lang w:val="en-GB" w:eastAsia="th-TH"/>
              </w:rPr>
              <w:t>3,969</w:t>
            </w:r>
          </w:p>
        </w:tc>
        <w:tc>
          <w:tcPr>
            <w:tcW w:w="509" w:type="pct"/>
            <w:shd w:val="clear" w:color="auto" w:fill="auto"/>
          </w:tcPr>
          <w:p w14:paraId="04CDFF4E" w14:textId="77A02634" w:rsidR="00A418D9" w:rsidRPr="00A418D9" w:rsidRDefault="00A418D9" w:rsidP="00867671">
            <w:pPr>
              <w:pStyle w:val="a9"/>
              <w:ind w:right="-64"/>
              <w:jc w:val="right"/>
              <w:rPr>
                <w:rFonts w:ascii="Browallia New" w:eastAsia="Arial Unicode MS" w:hAnsi="Browallia New" w:cs="Browallia New"/>
                <w:snapToGrid w:val="0"/>
                <w:sz w:val="22"/>
                <w:szCs w:val="22"/>
                <w:lang w:val="en-GB" w:eastAsia="th-TH"/>
              </w:rPr>
            </w:pPr>
            <w:r w:rsidRPr="00A418D9">
              <w:rPr>
                <w:rFonts w:ascii="Browallia New" w:eastAsia="Arial Unicode MS" w:hAnsi="Browallia New" w:cs="Browallia New"/>
                <w:snapToGrid w:val="0"/>
                <w:sz w:val="22"/>
                <w:szCs w:val="22"/>
                <w:lang w:val="en-GB" w:eastAsia="th-TH"/>
              </w:rPr>
              <w:t>3,971</w:t>
            </w:r>
          </w:p>
        </w:tc>
        <w:tc>
          <w:tcPr>
            <w:tcW w:w="539" w:type="pct"/>
            <w:gridSpan w:val="2"/>
            <w:shd w:val="clear" w:color="auto" w:fill="auto"/>
          </w:tcPr>
          <w:p w14:paraId="6DC807EF" w14:textId="227AE40D" w:rsidR="00A418D9" w:rsidRPr="00A418D9" w:rsidRDefault="00867671" w:rsidP="00867671">
            <w:pPr>
              <w:tabs>
                <w:tab w:val="decimal" w:pos="763"/>
              </w:tabs>
              <w:ind w:right="-64"/>
              <w:jc w:val="center"/>
              <w:rPr>
                <w:rFonts w:ascii="Browallia New" w:eastAsia="Arial Unicode MS" w:hAnsi="Browallia New" w:cs="Browallia New"/>
                <w:sz w:val="22"/>
                <w:szCs w:val="22"/>
                <w:lang w:eastAsia="th-TH"/>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c>
          <w:tcPr>
            <w:tcW w:w="561" w:type="pct"/>
            <w:shd w:val="clear" w:color="auto" w:fill="auto"/>
          </w:tcPr>
          <w:p w14:paraId="2DE5494C" w14:textId="568C2058" w:rsidR="00A418D9" w:rsidRPr="00A418D9" w:rsidRDefault="00867671" w:rsidP="00867671">
            <w:pPr>
              <w:tabs>
                <w:tab w:val="decimal" w:pos="763"/>
              </w:tabs>
              <w:ind w:right="-64"/>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r>
      <w:tr w:rsidR="00A418D9" w:rsidRPr="00BB6311" w14:paraId="5535F98A" w14:textId="77777777" w:rsidTr="00867671">
        <w:trPr>
          <w:trHeight w:val="20"/>
        </w:trPr>
        <w:tc>
          <w:tcPr>
            <w:tcW w:w="1026" w:type="pct"/>
            <w:shd w:val="clear" w:color="auto" w:fill="auto"/>
          </w:tcPr>
          <w:p w14:paraId="4F537093" w14:textId="77777777" w:rsidR="00A418D9" w:rsidRPr="00BB6311" w:rsidRDefault="00A418D9" w:rsidP="00643E6B">
            <w:pPr>
              <w:ind w:left="-30" w:right="-107"/>
              <w:rPr>
                <w:rFonts w:ascii="Browallia New" w:eastAsia="Arial Unicode MS" w:hAnsi="Browallia New" w:cs="Browallia New"/>
                <w:sz w:val="22"/>
                <w:szCs w:val="22"/>
                <w:lang w:val="en-GB" w:eastAsia="th-TH"/>
              </w:rPr>
            </w:pPr>
            <w:r w:rsidRPr="00BB6311">
              <w:rPr>
                <w:rFonts w:ascii="Browallia New" w:eastAsia="Arial Unicode MS" w:hAnsi="Browallia New" w:cs="Browallia New"/>
                <w:sz w:val="22"/>
                <w:szCs w:val="22"/>
                <w:cs/>
                <w:lang w:eastAsia="th-TH"/>
              </w:rPr>
              <w:t xml:space="preserve">บริษัท </w:t>
            </w:r>
            <w:proofErr w:type="spellStart"/>
            <w:r w:rsidRPr="00BB6311">
              <w:rPr>
                <w:rFonts w:ascii="Browallia New" w:eastAsia="Arial Unicode MS" w:hAnsi="Browallia New" w:cs="Browallia New"/>
                <w:sz w:val="22"/>
                <w:szCs w:val="22"/>
                <w:cs/>
                <w:lang w:eastAsia="th-TH"/>
              </w:rPr>
              <w:t>เชฎฐ์</w:t>
            </w:r>
            <w:proofErr w:type="spellEnd"/>
            <w:r w:rsidRPr="00BB6311">
              <w:rPr>
                <w:rFonts w:ascii="Browallia New" w:eastAsia="Arial Unicode MS" w:hAnsi="Browallia New" w:cs="Browallia New"/>
                <w:sz w:val="22"/>
                <w:szCs w:val="22"/>
                <w:cs/>
                <w:lang w:eastAsia="th-TH"/>
              </w:rPr>
              <w:t xml:space="preserve"> เอเชีย จำกัด</w:t>
            </w:r>
            <w:r w:rsidRPr="00BB6311">
              <w:rPr>
                <w:rFonts w:ascii="Browallia New" w:eastAsia="Arial Unicode MS" w:hAnsi="Browallia New" w:cs="Browallia New"/>
                <w:sz w:val="22"/>
                <w:szCs w:val="22"/>
                <w:lang w:eastAsia="th-TH"/>
              </w:rPr>
              <w:br/>
              <w:t xml:space="preserve">   (</w:t>
            </w:r>
            <w:r w:rsidRPr="00BB6311">
              <w:rPr>
                <w:rFonts w:ascii="Browallia New" w:eastAsia="Arial Unicode MS" w:hAnsi="Browallia New" w:cs="Browallia New"/>
                <w:sz w:val="22"/>
                <w:szCs w:val="22"/>
                <w:cs/>
                <w:lang w:eastAsia="th-TH"/>
              </w:rPr>
              <w:t>มหาชน)</w:t>
            </w:r>
          </w:p>
        </w:tc>
        <w:tc>
          <w:tcPr>
            <w:tcW w:w="778" w:type="pct"/>
            <w:shd w:val="clear" w:color="auto" w:fill="auto"/>
          </w:tcPr>
          <w:p w14:paraId="4F1296EF" w14:textId="77777777" w:rsidR="00A418D9" w:rsidRPr="00BB6311" w:rsidRDefault="00A418D9" w:rsidP="00A418D9">
            <w:pPr>
              <w:ind w:left="-20" w:right="-29" w:hanging="4"/>
              <w:rPr>
                <w:rFonts w:ascii="Browallia New" w:eastAsia="Arial Unicode MS" w:hAnsi="Browallia New" w:cs="Browallia New"/>
                <w:spacing w:val="-4"/>
                <w:sz w:val="22"/>
                <w:szCs w:val="22"/>
                <w:cs/>
              </w:rPr>
            </w:pPr>
            <w:r w:rsidRPr="00BB6311">
              <w:rPr>
                <w:rFonts w:ascii="Browallia New" w:eastAsia="Arial Unicode MS" w:hAnsi="Browallia New" w:cs="Browallia New"/>
                <w:spacing w:val="-4"/>
                <w:sz w:val="22"/>
                <w:szCs w:val="22"/>
                <w:cs/>
              </w:rPr>
              <w:t>ธุรกิจสินเชื่อ</w:t>
            </w:r>
            <w:r w:rsidRPr="00BB6311">
              <w:rPr>
                <w:rFonts w:ascii="Browallia New" w:eastAsia="Arial Unicode MS" w:hAnsi="Browallia New" w:cs="Browallia New"/>
                <w:spacing w:val="-4"/>
                <w:sz w:val="22"/>
                <w:szCs w:val="22"/>
              </w:rPr>
              <w:br/>
            </w:r>
            <w:r w:rsidRPr="00BB6311">
              <w:rPr>
                <w:rFonts w:ascii="Browallia New" w:eastAsia="Arial Unicode MS" w:hAnsi="Browallia New" w:cs="Browallia New"/>
                <w:spacing w:val="-4"/>
                <w:sz w:val="22"/>
                <w:szCs w:val="22"/>
                <w:cs/>
              </w:rPr>
              <w:t xml:space="preserve">   บริหารสินทรัพย์</w:t>
            </w:r>
          </w:p>
        </w:tc>
        <w:tc>
          <w:tcPr>
            <w:tcW w:w="537" w:type="pct"/>
            <w:shd w:val="clear" w:color="auto" w:fill="auto"/>
            <w:vAlign w:val="bottom"/>
          </w:tcPr>
          <w:p w14:paraId="17353F5F" w14:textId="3CBAF14F" w:rsidR="00A418D9" w:rsidRPr="00BB6311" w:rsidRDefault="00A418D9" w:rsidP="00A418D9">
            <w:pPr>
              <w:pStyle w:val="a9"/>
              <w:ind w:right="-36"/>
              <w:jc w:val="center"/>
              <w:rPr>
                <w:rFonts w:ascii="Browallia New" w:eastAsia="Arial Unicode MS" w:hAnsi="Browallia New" w:cs="Browallia New"/>
                <w:snapToGrid w:val="0"/>
                <w:sz w:val="22"/>
                <w:szCs w:val="22"/>
                <w:lang w:eastAsia="th-TH"/>
              </w:rPr>
            </w:pPr>
            <w:r>
              <w:rPr>
                <w:rFonts w:ascii="Browallia New" w:eastAsia="Arial Unicode MS" w:hAnsi="Browallia New" w:cs="Browallia New"/>
                <w:snapToGrid w:val="0"/>
                <w:sz w:val="22"/>
                <w:szCs w:val="22"/>
                <w:lang w:eastAsia="th-TH"/>
              </w:rPr>
              <w:t>20</w:t>
            </w:r>
          </w:p>
        </w:tc>
        <w:tc>
          <w:tcPr>
            <w:tcW w:w="542" w:type="pct"/>
            <w:shd w:val="clear" w:color="auto" w:fill="auto"/>
            <w:vAlign w:val="bottom"/>
          </w:tcPr>
          <w:p w14:paraId="70CCCC3E" w14:textId="7AE54973" w:rsidR="00A418D9" w:rsidRPr="00BB6311" w:rsidRDefault="00A418D9" w:rsidP="00A418D9">
            <w:pPr>
              <w:pStyle w:val="a9"/>
              <w:ind w:right="-36"/>
              <w:jc w:val="center"/>
              <w:rPr>
                <w:rFonts w:ascii="Browallia New" w:eastAsia="Arial Unicode MS" w:hAnsi="Browallia New" w:cs="Browallia New"/>
                <w:snapToGrid w:val="0"/>
                <w:sz w:val="22"/>
                <w:szCs w:val="22"/>
                <w:lang w:eastAsia="th-TH"/>
              </w:rPr>
            </w:pPr>
            <w:r w:rsidRPr="00D10CB8">
              <w:rPr>
                <w:rFonts w:ascii="Browallia New" w:eastAsia="Arial Unicode MS" w:hAnsi="Browallia New" w:cs="Browallia New"/>
                <w:snapToGrid w:val="0"/>
                <w:sz w:val="22"/>
                <w:szCs w:val="22"/>
                <w:lang w:eastAsia="th-TH"/>
              </w:rPr>
              <w:t>20</w:t>
            </w:r>
          </w:p>
        </w:tc>
        <w:tc>
          <w:tcPr>
            <w:tcW w:w="508" w:type="pct"/>
            <w:shd w:val="clear" w:color="auto" w:fill="auto"/>
          </w:tcPr>
          <w:p w14:paraId="3E1A8FE3" w14:textId="77777777" w:rsidR="00A418D9" w:rsidRDefault="00A418D9" w:rsidP="00867671">
            <w:pPr>
              <w:pStyle w:val="a9"/>
              <w:ind w:right="-64"/>
              <w:jc w:val="right"/>
              <w:rPr>
                <w:rFonts w:ascii="Browallia New" w:eastAsia="Arial Unicode MS" w:hAnsi="Browallia New" w:cs="Browallia New"/>
                <w:snapToGrid w:val="0"/>
                <w:sz w:val="22"/>
                <w:szCs w:val="22"/>
                <w:lang w:val="en-GB" w:eastAsia="th-TH"/>
              </w:rPr>
            </w:pPr>
          </w:p>
          <w:p w14:paraId="7BC45138" w14:textId="26DC42D8" w:rsidR="00A418D9" w:rsidRPr="00822398" w:rsidRDefault="00A418D9" w:rsidP="00867671">
            <w:pPr>
              <w:pStyle w:val="a9"/>
              <w:ind w:right="-64"/>
              <w:jc w:val="right"/>
              <w:rPr>
                <w:rFonts w:ascii="Browallia New" w:eastAsia="Arial Unicode MS" w:hAnsi="Browallia New" w:cs="Browallia New"/>
                <w:snapToGrid w:val="0"/>
                <w:sz w:val="22"/>
                <w:szCs w:val="22"/>
                <w:lang w:eastAsia="th-TH"/>
              </w:rPr>
            </w:pPr>
            <w:r w:rsidRPr="009D0DC3">
              <w:rPr>
                <w:rFonts w:ascii="Browallia New" w:eastAsia="Arial Unicode MS" w:hAnsi="Browallia New" w:cs="Browallia New"/>
                <w:snapToGrid w:val="0"/>
                <w:sz w:val="22"/>
                <w:szCs w:val="22"/>
                <w:lang w:val="en-GB" w:eastAsia="th-TH"/>
              </w:rPr>
              <w:t>8</w:t>
            </w:r>
            <w:r w:rsidR="00822398">
              <w:rPr>
                <w:rFonts w:ascii="Browallia New" w:eastAsia="Arial Unicode MS" w:hAnsi="Browallia New" w:cs="Browallia New"/>
                <w:snapToGrid w:val="0"/>
                <w:sz w:val="22"/>
                <w:szCs w:val="22"/>
                <w:lang w:eastAsia="th-TH"/>
              </w:rPr>
              <w:t>30,387</w:t>
            </w:r>
          </w:p>
        </w:tc>
        <w:tc>
          <w:tcPr>
            <w:tcW w:w="509" w:type="pct"/>
            <w:shd w:val="clear" w:color="auto" w:fill="auto"/>
          </w:tcPr>
          <w:p w14:paraId="333CE206" w14:textId="77777777" w:rsidR="00A418D9" w:rsidRDefault="00A418D9" w:rsidP="00867671">
            <w:pPr>
              <w:pStyle w:val="a9"/>
              <w:ind w:right="-64"/>
              <w:jc w:val="right"/>
              <w:rPr>
                <w:rFonts w:ascii="Browallia New" w:eastAsia="Arial Unicode MS" w:hAnsi="Browallia New" w:cs="Browallia New"/>
                <w:snapToGrid w:val="0"/>
                <w:sz w:val="22"/>
                <w:szCs w:val="22"/>
                <w:lang w:val="en-GB" w:eastAsia="th-TH"/>
              </w:rPr>
            </w:pPr>
          </w:p>
          <w:p w14:paraId="356CC45C" w14:textId="32C10DD8" w:rsidR="00A418D9" w:rsidRPr="00BB6311" w:rsidRDefault="00A418D9" w:rsidP="00867671">
            <w:pPr>
              <w:pStyle w:val="a9"/>
              <w:ind w:right="-64"/>
              <w:jc w:val="right"/>
              <w:rPr>
                <w:rFonts w:ascii="Browallia New" w:eastAsia="Arial Unicode MS" w:hAnsi="Browallia New" w:cs="Browallia New"/>
                <w:snapToGrid w:val="0"/>
                <w:sz w:val="22"/>
                <w:szCs w:val="22"/>
                <w:lang w:val="en-GB" w:eastAsia="th-TH"/>
              </w:rPr>
            </w:pPr>
            <w:r w:rsidRPr="00A418D9">
              <w:rPr>
                <w:rFonts w:ascii="Browallia New" w:eastAsia="Arial Unicode MS" w:hAnsi="Browallia New" w:cs="Browallia New"/>
                <w:snapToGrid w:val="0"/>
                <w:sz w:val="22"/>
                <w:szCs w:val="22"/>
                <w:lang w:val="en-GB" w:eastAsia="th-TH"/>
              </w:rPr>
              <w:t>822,442</w:t>
            </w:r>
          </w:p>
        </w:tc>
        <w:tc>
          <w:tcPr>
            <w:tcW w:w="539" w:type="pct"/>
            <w:gridSpan w:val="2"/>
            <w:shd w:val="clear" w:color="auto" w:fill="auto"/>
          </w:tcPr>
          <w:p w14:paraId="7A79A9B2" w14:textId="43188473" w:rsidR="00A418D9" w:rsidRDefault="00A418D9" w:rsidP="00867671">
            <w:pPr>
              <w:tabs>
                <w:tab w:val="decimal" w:pos="763"/>
              </w:tabs>
              <w:ind w:right="-64"/>
              <w:jc w:val="center"/>
              <w:rPr>
                <w:rFonts w:ascii="Browallia New" w:eastAsia="Arial Unicode MS" w:hAnsi="Browallia New" w:cs="Browallia New"/>
                <w:sz w:val="22"/>
                <w:szCs w:val="22"/>
              </w:rPr>
            </w:pPr>
          </w:p>
          <w:p w14:paraId="28B5D05F" w14:textId="07514BE1" w:rsidR="00A418D9" w:rsidRPr="00BB6311" w:rsidRDefault="00867671" w:rsidP="00867671">
            <w:pPr>
              <w:tabs>
                <w:tab w:val="decimal" w:pos="763"/>
              </w:tabs>
              <w:ind w:right="-64"/>
              <w:jc w:val="center"/>
              <w:rPr>
                <w:rFonts w:ascii="Browallia New" w:eastAsia="Arial Unicode MS" w:hAnsi="Browallia New" w:cs="Browallia New"/>
                <w:sz w:val="22"/>
                <w:szCs w:val="22"/>
                <w:lang w:eastAsia="th-TH"/>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c>
          <w:tcPr>
            <w:tcW w:w="561" w:type="pct"/>
            <w:shd w:val="clear" w:color="auto" w:fill="auto"/>
          </w:tcPr>
          <w:p w14:paraId="702AAF38" w14:textId="1E9DF816" w:rsidR="00A418D9" w:rsidRDefault="00A418D9" w:rsidP="00867671">
            <w:pPr>
              <w:tabs>
                <w:tab w:val="decimal" w:pos="763"/>
              </w:tabs>
              <w:ind w:right="-64"/>
              <w:jc w:val="center"/>
              <w:rPr>
                <w:rFonts w:ascii="Browallia New" w:eastAsia="Arial Unicode MS" w:hAnsi="Browallia New" w:cs="Browallia New"/>
                <w:sz w:val="22"/>
                <w:szCs w:val="22"/>
              </w:rPr>
            </w:pPr>
          </w:p>
          <w:p w14:paraId="620782E8" w14:textId="7648034A" w:rsidR="00A418D9" w:rsidRPr="00986C41" w:rsidRDefault="00867671" w:rsidP="00867671">
            <w:pPr>
              <w:tabs>
                <w:tab w:val="decimal" w:pos="763"/>
              </w:tabs>
              <w:ind w:right="-64"/>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r>
      <w:tr w:rsidR="00A418D9" w:rsidRPr="00BB6311" w14:paraId="130B05A9" w14:textId="77777777" w:rsidTr="00867671">
        <w:trPr>
          <w:trHeight w:val="20"/>
        </w:trPr>
        <w:tc>
          <w:tcPr>
            <w:tcW w:w="1026" w:type="pct"/>
            <w:shd w:val="clear" w:color="auto" w:fill="auto"/>
          </w:tcPr>
          <w:p w14:paraId="12B2F542" w14:textId="77777777" w:rsidR="00A418D9" w:rsidRPr="00BB6311" w:rsidRDefault="00A418D9" w:rsidP="00643E6B">
            <w:pPr>
              <w:ind w:left="-30" w:right="-107"/>
              <w:rPr>
                <w:rFonts w:ascii="Browallia New" w:eastAsia="Arial Unicode MS" w:hAnsi="Browallia New" w:cs="Browallia New"/>
                <w:sz w:val="22"/>
                <w:szCs w:val="22"/>
                <w:lang w:eastAsia="th-TH"/>
              </w:rPr>
            </w:pPr>
            <w:r w:rsidRPr="00BB6311">
              <w:rPr>
                <w:rFonts w:ascii="Browallia New" w:eastAsia="Arial Unicode MS" w:hAnsi="Browallia New" w:cs="Browallia New"/>
                <w:sz w:val="22"/>
                <w:szCs w:val="22"/>
                <w:cs/>
                <w:lang w:val="en-GB"/>
              </w:rPr>
              <w:t>บริษัท อาร์เอส ยูเอ็มจี จำกัด</w:t>
            </w:r>
          </w:p>
        </w:tc>
        <w:tc>
          <w:tcPr>
            <w:tcW w:w="778" w:type="pct"/>
            <w:shd w:val="clear" w:color="auto" w:fill="auto"/>
          </w:tcPr>
          <w:p w14:paraId="76779B72" w14:textId="31D1AE43" w:rsidR="00A418D9" w:rsidRPr="00C51C30" w:rsidRDefault="00A418D9" w:rsidP="00C51C30">
            <w:pPr>
              <w:tabs>
                <w:tab w:val="clear" w:pos="227"/>
              </w:tabs>
              <w:ind w:left="-24" w:right="-29"/>
              <w:rPr>
                <w:rFonts w:ascii="Browallia New" w:eastAsia="Arial Unicode MS" w:hAnsi="Browallia New" w:cs="Browallia New"/>
                <w:sz w:val="22"/>
                <w:szCs w:val="22"/>
                <w:cs/>
                <w:lang w:eastAsia="th-TH"/>
              </w:rPr>
            </w:pPr>
            <w:r w:rsidRPr="00C51C30">
              <w:rPr>
                <w:rFonts w:ascii="Browallia New" w:eastAsia="Arial Unicode MS" w:hAnsi="Browallia New" w:cs="Browallia New"/>
                <w:sz w:val="22"/>
                <w:szCs w:val="22"/>
                <w:cs/>
                <w:lang w:eastAsia="th-TH"/>
              </w:rPr>
              <w:t>บริหารจัดการ</w:t>
            </w:r>
            <w:r w:rsidR="00B71945">
              <w:rPr>
                <w:rFonts w:ascii="Browallia New" w:eastAsia="Arial Unicode MS" w:hAnsi="Browallia New" w:cs="Browallia New"/>
                <w:sz w:val="22"/>
                <w:szCs w:val="22"/>
                <w:cs/>
                <w:lang w:eastAsia="th-TH"/>
              </w:rPr>
              <w:br/>
            </w:r>
            <w:r w:rsidR="00B71945">
              <w:rPr>
                <w:rFonts w:ascii="Browallia New" w:eastAsia="Arial Unicode MS" w:hAnsi="Browallia New" w:cs="Browallia New" w:hint="cs"/>
                <w:sz w:val="22"/>
                <w:szCs w:val="22"/>
                <w:cs/>
                <w:lang w:eastAsia="th-TH"/>
              </w:rPr>
              <w:t xml:space="preserve">   </w:t>
            </w:r>
            <w:r w:rsidRPr="00C51C30">
              <w:rPr>
                <w:rFonts w:ascii="Browallia New" w:eastAsia="Arial Unicode MS" w:hAnsi="Browallia New" w:cs="Browallia New"/>
                <w:sz w:val="22"/>
                <w:szCs w:val="22"/>
                <w:cs/>
                <w:lang w:eastAsia="th-TH"/>
              </w:rPr>
              <w:t>ลิขสิทธิ์เพลง</w:t>
            </w:r>
          </w:p>
        </w:tc>
        <w:tc>
          <w:tcPr>
            <w:tcW w:w="537" w:type="pct"/>
            <w:shd w:val="clear" w:color="auto" w:fill="auto"/>
            <w:vAlign w:val="bottom"/>
          </w:tcPr>
          <w:p w14:paraId="659366A3" w14:textId="1F832215" w:rsidR="00A418D9" w:rsidRPr="00BB6311" w:rsidRDefault="00A418D9" w:rsidP="00A418D9">
            <w:pPr>
              <w:pStyle w:val="a9"/>
              <w:ind w:right="-36"/>
              <w:jc w:val="center"/>
              <w:rPr>
                <w:rFonts w:ascii="Browallia New" w:eastAsia="Arial Unicode MS" w:hAnsi="Browallia New" w:cs="Browallia New"/>
                <w:snapToGrid w:val="0"/>
                <w:sz w:val="22"/>
                <w:szCs w:val="22"/>
                <w:lang w:eastAsia="th-TH"/>
              </w:rPr>
            </w:pPr>
            <w:r>
              <w:rPr>
                <w:rFonts w:ascii="Browallia New" w:eastAsia="Arial Unicode MS" w:hAnsi="Browallia New" w:cs="Browallia New"/>
                <w:snapToGrid w:val="0"/>
                <w:sz w:val="22"/>
                <w:szCs w:val="22"/>
                <w:lang w:eastAsia="th-TH"/>
              </w:rPr>
              <w:t>30</w:t>
            </w:r>
          </w:p>
        </w:tc>
        <w:tc>
          <w:tcPr>
            <w:tcW w:w="542" w:type="pct"/>
            <w:shd w:val="clear" w:color="auto" w:fill="auto"/>
            <w:vAlign w:val="bottom"/>
          </w:tcPr>
          <w:p w14:paraId="62D56FBA" w14:textId="2B96890E" w:rsidR="00A418D9" w:rsidRPr="00BB6311" w:rsidRDefault="00A418D9" w:rsidP="00A418D9">
            <w:pPr>
              <w:pStyle w:val="a9"/>
              <w:ind w:right="-36"/>
              <w:jc w:val="center"/>
              <w:rPr>
                <w:rFonts w:ascii="Browallia New" w:eastAsia="Arial Unicode MS" w:hAnsi="Browallia New" w:cs="Browallia New"/>
                <w:snapToGrid w:val="0"/>
                <w:sz w:val="22"/>
                <w:szCs w:val="22"/>
                <w:cs/>
                <w:lang w:val="en-GB" w:eastAsia="th-TH"/>
              </w:rPr>
            </w:pPr>
            <w:r>
              <w:rPr>
                <w:rFonts w:ascii="Browallia New" w:eastAsia="Arial Unicode MS" w:hAnsi="Browallia New" w:cs="Browallia New"/>
                <w:snapToGrid w:val="0"/>
                <w:sz w:val="22"/>
                <w:szCs w:val="22"/>
                <w:lang w:eastAsia="th-TH"/>
              </w:rPr>
              <w:t>30</w:t>
            </w:r>
          </w:p>
        </w:tc>
        <w:tc>
          <w:tcPr>
            <w:tcW w:w="508" w:type="pct"/>
            <w:shd w:val="clear" w:color="auto" w:fill="auto"/>
            <w:vAlign w:val="bottom"/>
          </w:tcPr>
          <w:p w14:paraId="312C1DB8" w14:textId="2D1FF445" w:rsidR="00A418D9" w:rsidRPr="009D0DC3" w:rsidRDefault="00A418D9" w:rsidP="00867671">
            <w:pPr>
              <w:pStyle w:val="a9"/>
              <w:pBdr>
                <w:bottom w:val="single" w:sz="4" w:space="1" w:color="auto"/>
              </w:pBdr>
              <w:ind w:right="-64"/>
              <w:jc w:val="right"/>
              <w:rPr>
                <w:rFonts w:ascii="Browallia New" w:eastAsia="Arial Unicode MS" w:hAnsi="Browallia New" w:cs="Browallia New"/>
                <w:snapToGrid w:val="0"/>
                <w:sz w:val="22"/>
                <w:szCs w:val="22"/>
                <w:lang w:val="en-GB" w:eastAsia="th-TH"/>
              </w:rPr>
            </w:pPr>
            <w:r w:rsidRPr="009D0DC3">
              <w:rPr>
                <w:rFonts w:ascii="Browallia New" w:eastAsia="Arial Unicode MS" w:hAnsi="Browallia New" w:cs="Browallia New"/>
                <w:snapToGrid w:val="0"/>
                <w:sz w:val="22"/>
                <w:szCs w:val="22"/>
                <w:lang w:val="en-GB" w:eastAsia="th-TH"/>
              </w:rPr>
              <w:t>12,645</w:t>
            </w:r>
          </w:p>
        </w:tc>
        <w:tc>
          <w:tcPr>
            <w:tcW w:w="509" w:type="pct"/>
            <w:shd w:val="clear" w:color="auto" w:fill="auto"/>
            <w:vAlign w:val="bottom"/>
          </w:tcPr>
          <w:p w14:paraId="047CEBF2" w14:textId="5033E443" w:rsidR="00A418D9" w:rsidRPr="002E232D" w:rsidRDefault="00A418D9" w:rsidP="00867671">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A418D9">
              <w:rPr>
                <w:rFonts w:ascii="Browallia New" w:eastAsia="Arial Unicode MS" w:hAnsi="Browallia New" w:cs="Browallia New"/>
                <w:snapToGrid w:val="0"/>
                <w:sz w:val="22"/>
                <w:szCs w:val="22"/>
                <w:lang w:val="en-GB" w:eastAsia="th-TH"/>
              </w:rPr>
              <w:t>10,22</w:t>
            </w:r>
            <w:r w:rsidR="002E232D">
              <w:rPr>
                <w:rFonts w:ascii="Browallia New" w:eastAsia="Arial Unicode MS" w:hAnsi="Browallia New" w:cs="Browallia New"/>
                <w:snapToGrid w:val="0"/>
                <w:sz w:val="22"/>
                <w:szCs w:val="22"/>
                <w:lang w:eastAsia="th-TH"/>
              </w:rPr>
              <w:t>1</w:t>
            </w:r>
          </w:p>
        </w:tc>
        <w:tc>
          <w:tcPr>
            <w:tcW w:w="539" w:type="pct"/>
            <w:gridSpan w:val="2"/>
            <w:shd w:val="clear" w:color="auto" w:fill="auto"/>
            <w:vAlign w:val="bottom"/>
          </w:tcPr>
          <w:p w14:paraId="47745D0F" w14:textId="19B01301" w:rsidR="00A418D9" w:rsidRPr="00BB6311" w:rsidRDefault="00867671" w:rsidP="00867671">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c>
          <w:tcPr>
            <w:tcW w:w="561" w:type="pct"/>
            <w:shd w:val="clear" w:color="auto" w:fill="auto"/>
            <w:vAlign w:val="bottom"/>
          </w:tcPr>
          <w:p w14:paraId="5622E07D" w14:textId="0A2A7A5E" w:rsidR="00A418D9" w:rsidRPr="00BB6311" w:rsidRDefault="00867671" w:rsidP="00867671">
            <w:pPr>
              <w:pBdr>
                <w:bottom w:val="single" w:sz="4" w:space="1" w:color="auto"/>
              </w:pBdr>
              <w:tabs>
                <w:tab w:val="decimal" w:pos="763"/>
              </w:tabs>
              <w:ind w:right="-64"/>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r>
      <w:tr w:rsidR="00A418D9" w:rsidRPr="00BB6311" w14:paraId="198AADD7" w14:textId="77777777" w:rsidTr="00867671">
        <w:trPr>
          <w:trHeight w:val="20"/>
        </w:trPr>
        <w:tc>
          <w:tcPr>
            <w:tcW w:w="1026" w:type="pct"/>
            <w:shd w:val="clear" w:color="auto" w:fill="auto"/>
          </w:tcPr>
          <w:p w14:paraId="28E4ED9A" w14:textId="77777777" w:rsidR="00A418D9" w:rsidRPr="00BB6311" w:rsidRDefault="00A418D9" w:rsidP="00A418D9">
            <w:pPr>
              <w:ind w:left="-116" w:right="-107"/>
              <w:rPr>
                <w:rFonts w:ascii="Browallia New" w:eastAsia="Arial Unicode MS" w:hAnsi="Browallia New" w:cs="Browallia New"/>
                <w:spacing w:val="-8"/>
                <w:sz w:val="22"/>
                <w:szCs w:val="22"/>
                <w:cs/>
                <w:lang w:eastAsia="th-TH"/>
              </w:rPr>
            </w:pPr>
          </w:p>
        </w:tc>
        <w:tc>
          <w:tcPr>
            <w:tcW w:w="778" w:type="pct"/>
            <w:shd w:val="clear" w:color="auto" w:fill="auto"/>
          </w:tcPr>
          <w:p w14:paraId="717BF22D" w14:textId="77777777" w:rsidR="00A418D9" w:rsidRPr="00BB6311" w:rsidRDefault="00A418D9" w:rsidP="00A418D9">
            <w:pPr>
              <w:ind w:left="-20" w:right="-29" w:hanging="72"/>
              <w:rPr>
                <w:rFonts w:ascii="Browallia New" w:eastAsia="Arial Unicode MS" w:hAnsi="Browallia New" w:cs="Browallia New"/>
                <w:sz w:val="22"/>
                <w:szCs w:val="22"/>
              </w:rPr>
            </w:pPr>
          </w:p>
        </w:tc>
        <w:tc>
          <w:tcPr>
            <w:tcW w:w="537" w:type="pct"/>
            <w:shd w:val="clear" w:color="auto" w:fill="auto"/>
            <w:vAlign w:val="bottom"/>
          </w:tcPr>
          <w:p w14:paraId="3B06A242" w14:textId="77777777" w:rsidR="00A418D9" w:rsidRPr="00BB6311" w:rsidRDefault="00A418D9" w:rsidP="00A418D9">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42" w:type="pct"/>
            <w:shd w:val="clear" w:color="auto" w:fill="auto"/>
            <w:vAlign w:val="bottom"/>
          </w:tcPr>
          <w:p w14:paraId="088B85D6" w14:textId="77777777" w:rsidR="00A418D9" w:rsidRPr="00BB6311" w:rsidRDefault="00A418D9" w:rsidP="00A418D9">
            <w:pPr>
              <w:pStyle w:val="a9"/>
              <w:ind w:right="-36"/>
              <w:jc w:val="right"/>
              <w:rPr>
                <w:rFonts w:ascii="Browallia New" w:eastAsia="Arial Unicode MS" w:hAnsi="Browallia New" w:cs="Browallia New"/>
                <w:snapToGrid w:val="0"/>
                <w:sz w:val="22"/>
                <w:szCs w:val="22"/>
                <w:lang w:eastAsia="th-TH"/>
              </w:rPr>
            </w:pPr>
          </w:p>
        </w:tc>
        <w:tc>
          <w:tcPr>
            <w:tcW w:w="508" w:type="pct"/>
            <w:shd w:val="clear" w:color="auto" w:fill="auto"/>
          </w:tcPr>
          <w:p w14:paraId="6B9A1DA2" w14:textId="74029856" w:rsidR="00A418D9" w:rsidRPr="00BB6311" w:rsidRDefault="00A418D9" w:rsidP="00867671">
            <w:pPr>
              <w:pBdr>
                <w:bottom w:val="single" w:sz="12" w:space="1" w:color="auto"/>
              </w:pBdr>
              <w:ind w:right="-64"/>
              <w:jc w:val="right"/>
              <w:rPr>
                <w:rFonts w:ascii="Browallia New" w:eastAsia="Arial Unicode MS" w:hAnsi="Browallia New" w:cs="Browallia New"/>
                <w:sz w:val="22"/>
                <w:szCs w:val="22"/>
                <w:lang w:eastAsia="th-TH"/>
              </w:rPr>
            </w:pPr>
            <w:r w:rsidRPr="00A418D9">
              <w:rPr>
                <w:rFonts w:ascii="Browallia New" w:eastAsia="Arial Unicode MS" w:hAnsi="Browallia New" w:cs="Browallia New"/>
                <w:sz w:val="22"/>
                <w:szCs w:val="22"/>
                <w:lang w:eastAsia="th-TH"/>
              </w:rPr>
              <w:t>84</w:t>
            </w:r>
            <w:r w:rsidR="00153F95">
              <w:rPr>
                <w:rFonts w:ascii="Browallia New" w:eastAsia="Arial Unicode MS" w:hAnsi="Browallia New" w:cs="Browallia New"/>
                <w:sz w:val="22"/>
                <w:szCs w:val="22"/>
                <w:lang w:eastAsia="th-TH"/>
              </w:rPr>
              <w:t>7</w:t>
            </w:r>
            <w:r w:rsidR="005E111F">
              <w:rPr>
                <w:rFonts w:ascii="Browallia New" w:eastAsia="Arial Unicode MS" w:hAnsi="Browallia New" w:cs="Browallia New"/>
                <w:sz w:val="22"/>
                <w:szCs w:val="22"/>
                <w:lang w:eastAsia="th-TH"/>
              </w:rPr>
              <w:t>,001</w:t>
            </w:r>
          </w:p>
        </w:tc>
        <w:tc>
          <w:tcPr>
            <w:tcW w:w="509" w:type="pct"/>
            <w:shd w:val="clear" w:color="auto" w:fill="auto"/>
          </w:tcPr>
          <w:p w14:paraId="126FC737" w14:textId="060F27D4" w:rsidR="00A418D9" w:rsidRPr="00A418D9" w:rsidRDefault="00A418D9" w:rsidP="00867671">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A418D9">
              <w:rPr>
                <w:rFonts w:ascii="Browallia New" w:eastAsia="Arial Unicode MS" w:hAnsi="Browallia New" w:cs="Browallia New"/>
                <w:snapToGrid w:val="0"/>
                <w:sz w:val="22"/>
                <w:szCs w:val="22"/>
                <w:lang w:val="en-GB" w:eastAsia="th-TH"/>
              </w:rPr>
              <w:t>836,634</w:t>
            </w:r>
          </w:p>
        </w:tc>
        <w:tc>
          <w:tcPr>
            <w:tcW w:w="539" w:type="pct"/>
            <w:gridSpan w:val="2"/>
            <w:shd w:val="clear" w:color="auto" w:fill="auto"/>
          </w:tcPr>
          <w:p w14:paraId="653A4A17" w14:textId="305EC6BB" w:rsidR="00A418D9" w:rsidRPr="00BB6311" w:rsidRDefault="00867671" w:rsidP="00867671">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c>
          <w:tcPr>
            <w:tcW w:w="561" w:type="pct"/>
            <w:shd w:val="clear" w:color="auto" w:fill="auto"/>
          </w:tcPr>
          <w:p w14:paraId="08394EA4" w14:textId="144033B2" w:rsidR="00A418D9" w:rsidRPr="00986C41" w:rsidRDefault="00867671" w:rsidP="00867671">
            <w:pPr>
              <w:pBdr>
                <w:bottom w:val="single" w:sz="12" w:space="1" w:color="auto"/>
              </w:pBdr>
              <w:tabs>
                <w:tab w:val="decimal" w:pos="763"/>
              </w:tabs>
              <w:ind w:right="-64"/>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 xml:space="preserve">    </w:t>
            </w:r>
            <w:r w:rsidR="00A418D9" w:rsidRPr="00A418D9">
              <w:rPr>
                <w:rFonts w:ascii="Browallia New" w:eastAsia="Arial Unicode MS" w:hAnsi="Browallia New" w:cs="Browallia New"/>
                <w:sz w:val="22"/>
                <w:szCs w:val="22"/>
              </w:rPr>
              <w:t>-</w:t>
            </w:r>
          </w:p>
        </w:tc>
      </w:tr>
    </w:tbl>
    <w:p w14:paraId="0B0DDBFF" w14:textId="77777777" w:rsidR="002E2288" w:rsidRPr="00654B78" w:rsidRDefault="002E2288" w:rsidP="003F603D">
      <w:pPr>
        <w:rPr>
          <w:rFonts w:ascii="Browallia New" w:hAnsi="Browallia New" w:cs="Browallia New"/>
        </w:rPr>
      </w:pPr>
    </w:p>
    <w:p w14:paraId="7EFD9A20" w14:textId="77777777" w:rsidR="003F603D" w:rsidRDefault="003F603D" w:rsidP="003F603D">
      <w:pPr>
        <w:rPr>
          <w:rFonts w:ascii="Browallia New" w:hAnsi="Browallia New" w:cs="Browallia New"/>
        </w:rPr>
      </w:pPr>
    </w:p>
    <w:p w14:paraId="686D5897" w14:textId="77777777" w:rsidR="003F603D" w:rsidRDefault="003F603D" w:rsidP="003F603D">
      <w:pPr>
        <w:rPr>
          <w:rFonts w:ascii="Browallia New" w:hAnsi="Browallia New" w:cs="Browallia New"/>
        </w:rPr>
      </w:pPr>
    </w:p>
    <w:p w14:paraId="1F8AD3B4" w14:textId="77777777" w:rsidR="003F603D" w:rsidRDefault="003F603D" w:rsidP="003F603D">
      <w:pPr>
        <w:rPr>
          <w:rFonts w:ascii="Browallia New" w:hAnsi="Browallia New" w:cs="Browallia New"/>
        </w:rPr>
      </w:pPr>
    </w:p>
    <w:p w14:paraId="0C700B9B" w14:textId="77777777" w:rsidR="003F603D" w:rsidRDefault="003F603D" w:rsidP="003F603D">
      <w:pPr>
        <w:rPr>
          <w:rFonts w:ascii="Browallia New" w:hAnsi="Browallia New" w:cs="Browallia New"/>
        </w:rPr>
      </w:pPr>
    </w:p>
    <w:p w14:paraId="7F0D3AB6" w14:textId="77777777" w:rsidR="003F603D" w:rsidRDefault="003F603D" w:rsidP="003F603D">
      <w:pPr>
        <w:rPr>
          <w:rFonts w:ascii="Browallia New" w:hAnsi="Browallia New" w:cs="Browallia New"/>
        </w:rPr>
      </w:pPr>
    </w:p>
    <w:p w14:paraId="3EA66FB6" w14:textId="77777777" w:rsidR="003F603D" w:rsidRDefault="003F603D" w:rsidP="003F603D">
      <w:pPr>
        <w:rPr>
          <w:rFonts w:ascii="Browallia New" w:hAnsi="Browallia New" w:cs="Browallia New"/>
        </w:rPr>
      </w:pPr>
    </w:p>
    <w:p w14:paraId="4E441B15" w14:textId="77777777" w:rsidR="003F603D" w:rsidRDefault="003F603D" w:rsidP="003F603D">
      <w:pPr>
        <w:rPr>
          <w:rFonts w:ascii="Browallia New" w:hAnsi="Browallia New" w:cs="Browallia New"/>
        </w:rPr>
      </w:pPr>
    </w:p>
    <w:p w14:paraId="30058535" w14:textId="77777777" w:rsidR="003F603D" w:rsidRDefault="003F603D" w:rsidP="003F603D">
      <w:pPr>
        <w:rPr>
          <w:rFonts w:ascii="Browallia New" w:hAnsi="Browallia New" w:cs="Browallia New"/>
        </w:rPr>
      </w:pPr>
    </w:p>
    <w:p w14:paraId="07F950E8" w14:textId="77777777" w:rsidR="003F603D" w:rsidRDefault="003F603D" w:rsidP="003F603D">
      <w:pPr>
        <w:rPr>
          <w:rFonts w:ascii="Browallia New" w:hAnsi="Browallia New" w:cs="Browallia New"/>
        </w:rPr>
      </w:pPr>
    </w:p>
    <w:p w14:paraId="09F04E81" w14:textId="77777777" w:rsidR="003F603D" w:rsidRDefault="003F603D" w:rsidP="003F603D">
      <w:pPr>
        <w:rPr>
          <w:rFonts w:ascii="Browallia New" w:hAnsi="Browallia New" w:cs="Browallia New"/>
        </w:rPr>
      </w:pPr>
    </w:p>
    <w:p w14:paraId="22C81A66" w14:textId="77777777" w:rsidR="003F603D" w:rsidRDefault="003F603D" w:rsidP="003F603D">
      <w:pPr>
        <w:rPr>
          <w:rFonts w:ascii="Browallia New" w:hAnsi="Browallia New" w:cs="Browallia New"/>
        </w:rPr>
      </w:pPr>
    </w:p>
    <w:p w14:paraId="0F1B8563" w14:textId="77777777" w:rsidR="003F603D" w:rsidRDefault="003F603D" w:rsidP="003F603D">
      <w:pPr>
        <w:rPr>
          <w:rFonts w:ascii="Browallia New" w:hAnsi="Browallia New" w:cs="Browallia New"/>
        </w:rPr>
      </w:pPr>
    </w:p>
    <w:p w14:paraId="753ADBF5" w14:textId="77777777" w:rsidR="003F603D" w:rsidRDefault="003F603D" w:rsidP="003F603D">
      <w:pPr>
        <w:rPr>
          <w:rFonts w:ascii="Browallia New" w:hAnsi="Browallia New" w:cs="Browallia New"/>
        </w:rPr>
      </w:pPr>
    </w:p>
    <w:p w14:paraId="41ABEB92" w14:textId="77777777" w:rsidR="003F603D" w:rsidRDefault="003F603D" w:rsidP="003F603D">
      <w:pPr>
        <w:rPr>
          <w:rFonts w:ascii="Browallia New" w:hAnsi="Browallia New" w:cs="Browallia New"/>
        </w:rPr>
      </w:pPr>
    </w:p>
    <w:p w14:paraId="6DEE74E9" w14:textId="77777777" w:rsidR="003F603D" w:rsidRDefault="003F603D" w:rsidP="003F603D">
      <w:pPr>
        <w:rPr>
          <w:rFonts w:ascii="Browallia New" w:hAnsi="Browallia New" w:cs="Browallia New"/>
        </w:rPr>
      </w:pPr>
    </w:p>
    <w:p w14:paraId="7E5701C9" w14:textId="77777777" w:rsidR="003F603D" w:rsidRPr="00654B78" w:rsidRDefault="003F603D" w:rsidP="003F603D">
      <w:pPr>
        <w:rPr>
          <w:rFonts w:ascii="Browallia New" w:hAnsi="Browallia New" w:cs="Browallia New"/>
        </w:rPr>
      </w:pPr>
    </w:p>
    <w:p w14:paraId="0BF2379D" w14:textId="77777777" w:rsidR="00432B02" w:rsidRDefault="00432B02" w:rsidP="007B3C5E">
      <w:pPr>
        <w:pStyle w:val="ListParagraph"/>
        <w:tabs>
          <w:tab w:val="left" w:pos="426"/>
        </w:tabs>
        <w:spacing w:line="240" w:lineRule="auto"/>
        <w:ind w:left="426"/>
        <w:jc w:val="thaiDistribute"/>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การเปลี่ยนแปลง</w:t>
      </w:r>
      <w:r w:rsidR="003B7965">
        <w:rPr>
          <w:rFonts w:ascii="Browallia New" w:hAnsi="Browallia New" w:cs="Browallia New"/>
          <w:b/>
          <w:bCs/>
          <w:color w:val="000000" w:themeColor="text1"/>
          <w:sz w:val="28"/>
          <w:cs/>
        </w:rPr>
        <w:t>ของ</w:t>
      </w:r>
      <w:r>
        <w:rPr>
          <w:rFonts w:ascii="Browallia New" w:hAnsi="Browallia New" w:cs="Browallia New" w:hint="cs"/>
          <w:b/>
          <w:bCs/>
          <w:color w:val="000000" w:themeColor="text1"/>
          <w:sz w:val="28"/>
          <w:cs/>
        </w:rPr>
        <w:t>เงินลงทุนในระหว่างงวด</w:t>
      </w:r>
    </w:p>
    <w:p w14:paraId="14127B40" w14:textId="77777777" w:rsidR="00432B02" w:rsidRDefault="00432B02" w:rsidP="00432B02">
      <w:pPr>
        <w:pStyle w:val="ListParagraph"/>
        <w:tabs>
          <w:tab w:val="left" w:pos="426"/>
        </w:tabs>
        <w:spacing w:line="240" w:lineRule="auto"/>
        <w:ind w:left="851"/>
        <w:jc w:val="thaiDistribute"/>
        <w:rPr>
          <w:rFonts w:ascii="Browallia New" w:hAnsi="Browallia New" w:cs="Browallia New"/>
          <w:b/>
          <w:bCs/>
          <w:color w:val="000000" w:themeColor="text1"/>
          <w:sz w:val="28"/>
        </w:rPr>
      </w:pPr>
    </w:p>
    <w:p w14:paraId="5779FC47" w14:textId="363D6798" w:rsidR="00432B02" w:rsidRDefault="00432B02" w:rsidP="007B3C5E">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432B02">
        <w:rPr>
          <w:rFonts w:ascii="Browallia New" w:hAnsi="Browallia New" w:cs="Browallia New" w:hint="cs"/>
          <w:color w:val="000000" w:themeColor="text1"/>
          <w:sz w:val="28"/>
          <w:u w:val="single"/>
          <w:cs/>
        </w:rPr>
        <w:t>เงินลงทุนในบริษัทร่วม</w:t>
      </w:r>
    </w:p>
    <w:p w14:paraId="562EDCBE" w14:textId="77777777" w:rsidR="00432B02" w:rsidRPr="00432B02" w:rsidRDefault="00432B02" w:rsidP="00432B02">
      <w:pPr>
        <w:pStyle w:val="ListParagraph"/>
        <w:tabs>
          <w:tab w:val="left" w:pos="426"/>
        </w:tabs>
        <w:spacing w:line="240" w:lineRule="auto"/>
        <w:ind w:left="851"/>
        <w:jc w:val="thaiDistribute"/>
        <w:rPr>
          <w:rFonts w:ascii="Browallia New" w:hAnsi="Browallia New" w:cs="Browallia New"/>
          <w:color w:val="000000" w:themeColor="text1"/>
          <w:sz w:val="28"/>
          <w:u w:val="single"/>
          <w:cs/>
        </w:rPr>
      </w:pPr>
    </w:p>
    <w:p w14:paraId="1748A172" w14:textId="1BDDE92B" w:rsidR="00BD646E" w:rsidRDefault="00432B02" w:rsidP="007B3C5E">
      <w:pPr>
        <w:pStyle w:val="ListParagraph"/>
        <w:tabs>
          <w:tab w:val="left" w:pos="426"/>
        </w:tabs>
        <w:spacing w:line="240" w:lineRule="auto"/>
        <w:ind w:left="426"/>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ก</w:t>
      </w:r>
      <w:r w:rsidRPr="00432B02">
        <w:rPr>
          <w:rFonts w:ascii="Browallia New" w:hAnsi="Browallia New" w:cs="Browallia New"/>
          <w:color w:val="000000" w:themeColor="text1"/>
          <w:sz w:val="28"/>
          <w:cs/>
        </w:rPr>
        <w:t>ารเปลี่ยนแปลงของเงินลงทุนในบริษัทร่วม</w:t>
      </w:r>
      <w:r w:rsidR="003B7965" w:rsidRPr="00982B70">
        <w:rPr>
          <w:rFonts w:ascii="Browallia New" w:hAnsi="Browallia New" w:cs="Browallia New"/>
          <w:color w:val="000000" w:themeColor="text1"/>
          <w:sz w:val="28"/>
          <w:cs/>
        </w:rPr>
        <w:t>สำหรับงวด</w:t>
      </w:r>
      <w:r w:rsidR="003B7965" w:rsidRPr="00982B70">
        <w:rPr>
          <w:rFonts w:ascii="Browallia New" w:hAnsi="Browallia New" w:cs="Browallia New" w:hint="cs"/>
          <w:color w:val="000000" w:themeColor="text1"/>
          <w:sz w:val="28"/>
          <w:cs/>
        </w:rPr>
        <w:t>สาม</w:t>
      </w:r>
      <w:r w:rsidR="003B7965" w:rsidRPr="00982B70">
        <w:rPr>
          <w:rFonts w:ascii="Browallia New" w:hAnsi="Browallia New" w:cs="Browallia New"/>
          <w:color w:val="000000" w:themeColor="text1"/>
          <w:sz w:val="28"/>
          <w:cs/>
        </w:rPr>
        <w:t xml:space="preserve">เดือนสิ้นสุดวันที่ </w:t>
      </w:r>
      <w:r w:rsidR="00A061E0" w:rsidRPr="00A061E0">
        <w:rPr>
          <w:rFonts w:ascii="Browallia New" w:hAnsi="Browallia New" w:cs="Browallia New"/>
          <w:color w:val="000000" w:themeColor="text1"/>
          <w:sz w:val="28"/>
        </w:rPr>
        <w:t>31</w:t>
      </w:r>
      <w:r w:rsidR="003B7965" w:rsidRPr="00432B02">
        <w:rPr>
          <w:rFonts w:ascii="Browallia New" w:hAnsi="Browallia New" w:cs="Browallia New" w:hint="cs"/>
          <w:color w:val="000000" w:themeColor="text1"/>
          <w:sz w:val="28"/>
          <w:cs/>
        </w:rPr>
        <w:t xml:space="preserve"> มีนาคม</w:t>
      </w:r>
      <w:r w:rsidR="003B7965" w:rsidRPr="00432B02">
        <w:rPr>
          <w:rFonts w:ascii="Browallia New" w:hAnsi="Browallia New" w:cs="Browallia New"/>
          <w:color w:val="000000" w:themeColor="text1"/>
          <w:sz w:val="28"/>
          <w:cs/>
        </w:rPr>
        <w:t xml:space="preserve"> </w:t>
      </w:r>
      <w:r w:rsidR="00A061E0" w:rsidRPr="00A061E0">
        <w:rPr>
          <w:rFonts w:ascii="Browallia New" w:hAnsi="Browallia New" w:cs="Browallia New"/>
          <w:color w:val="000000" w:themeColor="text1"/>
          <w:sz w:val="28"/>
        </w:rPr>
        <w:t>2567</w:t>
      </w:r>
      <w:r w:rsidR="003B7965" w:rsidRPr="00982B70">
        <w:rPr>
          <w:rFonts w:ascii="Browallia New" w:hAnsi="Browallia New" w:cs="Browallia New"/>
          <w:color w:val="000000" w:themeColor="text1"/>
          <w:sz w:val="28"/>
          <w:cs/>
        </w:rPr>
        <w:t xml:space="preserve"> มีดังนี้</w:t>
      </w:r>
    </w:p>
    <w:p w14:paraId="47C31D98" w14:textId="77777777" w:rsidR="00C552B5" w:rsidRPr="00C552B5" w:rsidRDefault="00C552B5" w:rsidP="00C552B5">
      <w:pPr>
        <w:pStyle w:val="ListParagraph"/>
        <w:tabs>
          <w:tab w:val="left" w:pos="426"/>
        </w:tabs>
        <w:spacing w:line="240" w:lineRule="auto"/>
        <w:ind w:left="851"/>
        <w:jc w:val="thaiDistribute"/>
        <w:rPr>
          <w:rFonts w:ascii="Browallia New" w:hAnsi="Browallia New" w:cs="Browallia New"/>
          <w:color w:val="000000" w:themeColor="text1"/>
          <w:sz w:val="8"/>
          <w:szCs w:val="8"/>
        </w:rPr>
      </w:pPr>
    </w:p>
    <w:tbl>
      <w:tblPr>
        <w:tblW w:w="9048" w:type="dxa"/>
        <w:tblInd w:w="324" w:type="dxa"/>
        <w:tblLayout w:type="fixed"/>
        <w:tblLook w:val="0000" w:firstRow="0" w:lastRow="0" w:firstColumn="0" w:lastColumn="0" w:noHBand="0" w:noVBand="0"/>
      </w:tblPr>
      <w:tblGrid>
        <w:gridCol w:w="6696"/>
        <w:gridCol w:w="2352"/>
      </w:tblGrid>
      <w:tr w:rsidR="00BD646E" w:rsidRPr="00A4205A" w14:paraId="707F53CC" w14:textId="77777777" w:rsidTr="00B71945">
        <w:tc>
          <w:tcPr>
            <w:tcW w:w="6696" w:type="dxa"/>
            <w:vAlign w:val="bottom"/>
          </w:tcPr>
          <w:p w14:paraId="586649DC" w14:textId="77777777" w:rsidR="00BD646E" w:rsidRPr="003F5D43"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2C9FE4BC" w:rsidR="00BD646E" w:rsidRPr="00247C2E"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247C2E">
              <w:rPr>
                <w:rFonts w:ascii="Browallia New" w:hAnsi="Browallia New" w:cs="Browallia New"/>
                <w:snapToGrid w:val="0"/>
                <w:sz w:val="28"/>
                <w:szCs w:val="28"/>
                <w:lang w:eastAsia="th-TH"/>
              </w:rPr>
              <w:t>(</w:t>
            </w:r>
            <w:proofErr w:type="gramStart"/>
            <w:r w:rsidRPr="00247C2E">
              <w:rPr>
                <w:rFonts w:ascii="Browallia New" w:hAnsi="Browallia New" w:cs="Browallia New" w:hint="cs"/>
                <w:snapToGrid w:val="0"/>
                <w:sz w:val="28"/>
                <w:szCs w:val="28"/>
                <w:cs/>
                <w:lang w:eastAsia="th-TH"/>
              </w:rPr>
              <w:t>หน่วย</w:t>
            </w:r>
            <w:r>
              <w:rPr>
                <w:rFonts w:ascii="Browallia New" w:hAnsi="Browallia New" w:cs="Browallia New" w:hint="cs"/>
                <w:snapToGrid w:val="0"/>
                <w:sz w:val="28"/>
                <w:szCs w:val="28"/>
                <w:cs/>
                <w:lang w:eastAsia="th-TH"/>
              </w:rPr>
              <w:t xml:space="preserve"> </w:t>
            </w:r>
            <w:r w:rsidRPr="00247C2E">
              <w:rPr>
                <w:rFonts w:ascii="Browallia New" w:hAnsi="Browallia New" w:cs="Browallia New"/>
                <w:snapToGrid w:val="0"/>
                <w:sz w:val="28"/>
                <w:szCs w:val="28"/>
                <w:cs/>
                <w:lang w:eastAsia="th-TH"/>
              </w:rPr>
              <w:t>:</w:t>
            </w:r>
            <w:proofErr w:type="gramEnd"/>
            <w:r w:rsidRPr="00247C2E">
              <w:rPr>
                <w:rFonts w:ascii="Browallia New" w:hAnsi="Browallia New" w:cs="Browallia New"/>
                <w:snapToGrid w:val="0"/>
                <w:sz w:val="28"/>
                <w:szCs w:val="28"/>
                <w:lang w:eastAsia="th-TH"/>
              </w:rPr>
              <w:t xml:space="preserve"> </w:t>
            </w:r>
            <w:r w:rsidRPr="00247C2E">
              <w:rPr>
                <w:rFonts w:ascii="Browallia New" w:hAnsi="Browallia New" w:cs="Browallia New" w:hint="cs"/>
                <w:snapToGrid w:val="0"/>
                <w:sz w:val="28"/>
                <w:szCs w:val="28"/>
                <w:cs/>
                <w:lang w:eastAsia="th-TH"/>
              </w:rPr>
              <w:t>พันบาท</w:t>
            </w:r>
            <w:r w:rsidRPr="00247C2E">
              <w:rPr>
                <w:rFonts w:ascii="Browallia New" w:hAnsi="Browallia New" w:cs="Browallia New"/>
                <w:snapToGrid w:val="0"/>
                <w:sz w:val="28"/>
                <w:szCs w:val="28"/>
                <w:lang w:eastAsia="th-TH"/>
              </w:rPr>
              <w:t>)</w:t>
            </w:r>
          </w:p>
        </w:tc>
      </w:tr>
      <w:tr w:rsidR="00BD646E" w:rsidRPr="00A4205A" w14:paraId="2A241209" w14:textId="77777777" w:rsidTr="00B71945">
        <w:tc>
          <w:tcPr>
            <w:tcW w:w="6696" w:type="dxa"/>
            <w:vAlign w:val="bottom"/>
          </w:tcPr>
          <w:p w14:paraId="5FBEB065" w14:textId="5BE5742D" w:rsidR="00BD646E" w:rsidRPr="00A4205A"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E934BB" w:rsidRDefault="000C3024" w:rsidP="00917610">
            <w:pPr>
              <w:tabs>
                <w:tab w:val="decimal" w:pos="1727"/>
              </w:tabs>
              <w:ind w:right="-72"/>
              <w:jc w:val="center"/>
              <w:rPr>
                <w:rFonts w:ascii="Browallia New" w:hAnsi="Browallia New" w:cs="Browallia New"/>
                <w:snapToGrid w:val="0"/>
                <w:sz w:val="28"/>
                <w:szCs w:val="28"/>
                <w:lang w:val="en-GB" w:eastAsia="th-TH"/>
              </w:rPr>
            </w:pPr>
            <w:r w:rsidRPr="00E934BB">
              <w:rPr>
                <w:rFonts w:ascii="Browallia New" w:hAnsi="Browallia New" w:cs="Browallia New" w:hint="cs"/>
                <w:snapToGrid w:val="0"/>
                <w:sz w:val="28"/>
                <w:szCs w:val="28"/>
                <w:cs/>
                <w:lang w:val="en-GB" w:eastAsia="th-TH"/>
              </w:rPr>
              <w:t>ข</w:t>
            </w:r>
            <w:r w:rsidR="00734624" w:rsidRPr="00E934BB">
              <w:rPr>
                <w:rFonts w:ascii="Browallia New" w:hAnsi="Browallia New" w:cs="Browallia New" w:hint="cs"/>
                <w:snapToGrid w:val="0"/>
                <w:sz w:val="28"/>
                <w:szCs w:val="28"/>
                <w:cs/>
                <w:lang w:val="en-GB" w:eastAsia="th-TH"/>
              </w:rPr>
              <w:t>้อมูลทาง</w:t>
            </w:r>
            <w:r w:rsidR="00917610" w:rsidRPr="00E934BB">
              <w:rPr>
                <w:rFonts w:ascii="Browallia New" w:hAnsi="Browallia New" w:cs="Browallia New"/>
                <w:snapToGrid w:val="0"/>
                <w:sz w:val="28"/>
                <w:szCs w:val="28"/>
                <w:cs/>
                <w:lang w:val="en-GB" w:eastAsia="th-TH"/>
              </w:rPr>
              <w:t>การ</w:t>
            </w:r>
            <w:r w:rsidR="006606B8" w:rsidRPr="00E934BB">
              <w:rPr>
                <w:rFonts w:ascii="Browallia New" w:hAnsi="Browallia New" w:cs="Browallia New"/>
                <w:snapToGrid w:val="0"/>
                <w:sz w:val="28"/>
                <w:szCs w:val="28"/>
                <w:cs/>
                <w:lang w:val="en-GB" w:eastAsia="th-TH"/>
              </w:rPr>
              <w:t>เงินรวม</w:t>
            </w:r>
          </w:p>
        </w:tc>
      </w:tr>
      <w:tr w:rsidR="00BD646E" w:rsidRPr="00A4205A" w14:paraId="237BAF1F" w14:textId="77777777" w:rsidTr="00B71945">
        <w:tc>
          <w:tcPr>
            <w:tcW w:w="6696" w:type="dxa"/>
            <w:vAlign w:val="bottom"/>
          </w:tcPr>
          <w:p w14:paraId="44D4AC1A" w14:textId="0CA6C57B" w:rsidR="00BD646E" w:rsidRPr="00A4205A"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A4205A"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A4205A" w14:paraId="20D8FF29" w14:textId="77777777" w:rsidTr="00B71945">
        <w:trPr>
          <w:trHeight w:val="74"/>
        </w:trPr>
        <w:tc>
          <w:tcPr>
            <w:tcW w:w="6696" w:type="dxa"/>
            <w:vAlign w:val="bottom"/>
          </w:tcPr>
          <w:p w14:paraId="5AF9FDCB" w14:textId="5F8B05D9" w:rsidR="00BD646E" w:rsidRPr="00F83B54"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83B54">
              <w:rPr>
                <w:rFonts w:ascii="Browallia New" w:hAnsi="Browallia New" w:cs="Browallia New"/>
                <w:sz w:val="28"/>
                <w:szCs w:val="28"/>
                <w:cs/>
              </w:rPr>
              <w:t>ราคาตามบัญชี</w:t>
            </w:r>
            <w:r w:rsidR="00FF0F72">
              <w:rPr>
                <w:rFonts w:ascii="Browallia New" w:hAnsi="Browallia New" w:cs="Browallia New"/>
                <w:sz w:val="28"/>
                <w:szCs w:val="28"/>
              </w:rPr>
              <w:t xml:space="preserve"> </w:t>
            </w:r>
            <w:r w:rsidR="00FF0F72">
              <w:rPr>
                <w:rFonts w:ascii="Browallia New" w:hAnsi="Browallia New" w:cs="Browallia New" w:hint="cs"/>
                <w:sz w:val="28"/>
                <w:szCs w:val="28"/>
                <w:cs/>
              </w:rPr>
              <w:t xml:space="preserve">ณ </w:t>
            </w:r>
            <w:r w:rsidR="00FF0F72">
              <w:rPr>
                <w:rFonts w:ascii="Browallia New" w:hAnsi="Browallia New" w:cs="Browallia New"/>
                <w:sz w:val="28"/>
                <w:szCs w:val="28"/>
              </w:rPr>
              <w:t xml:space="preserve">1 </w:t>
            </w:r>
            <w:r w:rsidR="00FF0F72">
              <w:rPr>
                <w:rFonts w:ascii="Browallia New" w:hAnsi="Browallia New" w:cs="Browallia New" w:hint="cs"/>
                <w:sz w:val="28"/>
                <w:szCs w:val="28"/>
                <w:cs/>
              </w:rPr>
              <w:t xml:space="preserve">มกราคม </w:t>
            </w:r>
            <w:r w:rsidR="00FF0F72">
              <w:rPr>
                <w:rFonts w:ascii="Browallia New" w:hAnsi="Browallia New" w:cs="Browallia New"/>
                <w:sz w:val="28"/>
                <w:szCs w:val="28"/>
              </w:rPr>
              <w:t>2566</w:t>
            </w:r>
          </w:p>
        </w:tc>
        <w:tc>
          <w:tcPr>
            <w:tcW w:w="2352" w:type="dxa"/>
            <w:shd w:val="clear" w:color="auto" w:fill="FFFFFF" w:themeFill="background1"/>
            <w:vAlign w:val="bottom"/>
          </w:tcPr>
          <w:p w14:paraId="2A65DCEB" w14:textId="76F9E9EA" w:rsidR="00BD646E" w:rsidRPr="003B1D35" w:rsidRDefault="00931AB4"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3B1D35">
              <w:rPr>
                <w:rFonts w:ascii="Browallia New" w:eastAsia="Arial Unicode MS" w:hAnsi="Browallia New" w:cs="Browallia New"/>
                <w:snapToGrid w:val="0"/>
                <w:sz w:val="28"/>
                <w:szCs w:val="28"/>
                <w:lang w:val="en-GB" w:eastAsia="th-TH"/>
              </w:rPr>
              <w:t>836,634</w:t>
            </w:r>
          </w:p>
        </w:tc>
      </w:tr>
      <w:tr w:rsidR="00BD646E" w:rsidRPr="00A4205A" w14:paraId="3D71A187" w14:textId="77777777" w:rsidTr="00B71945">
        <w:tc>
          <w:tcPr>
            <w:tcW w:w="6696" w:type="dxa"/>
            <w:vAlign w:val="bottom"/>
          </w:tcPr>
          <w:p w14:paraId="3FC18EED" w14:textId="0B0BBB27" w:rsidR="00BD646E" w:rsidRPr="00F83B54"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83B54">
              <w:rPr>
                <w:rFonts w:ascii="Browallia New" w:hAnsi="Browallia New" w:cs="Browallia New"/>
                <w:sz w:val="28"/>
                <w:szCs w:val="28"/>
                <w:cs/>
              </w:rPr>
              <w:t>ส่วนแบ่งกำไร</w:t>
            </w:r>
            <w:r w:rsidR="00C552B5" w:rsidRPr="00F83B54">
              <w:rPr>
                <w:rFonts w:ascii="Browallia New" w:hAnsi="Browallia New" w:cs="Browallia New"/>
                <w:sz w:val="28"/>
                <w:szCs w:val="28"/>
              </w:rPr>
              <w:t xml:space="preserve"> </w:t>
            </w:r>
            <w:r w:rsidRPr="00F83B54">
              <w:rPr>
                <w:rFonts w:ascii="Browallia New" w:hAnsi="Browallia New" w:cs="Browallia New"/>
                <w:sz w:val="28"/>
                <w:szCs w:val="28"/>
                <w:cs/>
              </w:rPr>
              <w:t>(ขาดทุน)</w:t>
            </w:r>
            <w:r w:rsidR="00C552B5" w:rsidRPr="00F83B54">
              <w:rPr>
                <w:rFonts w:ascii="Browallia New" w:hAnsi="Browallia New" w:cs="Browallia New"/>
                <w:sz w:val="28"/>
                <w:szCs w:val="28"/>
              </w:rPr>
              <w:t xml:space="preserve"> </w:t>
            </w:r>
            <w:r w:rsidRPr="00F83B54">
              <w:rPr>
                <w:rFonts w:ascii="Browallia New" w:hAnsi="Browallia New" w:cs="Browallia New" w:hint="cs"/>
                <w:sz w:val="28"/>
                <w:szCs w:val="28"/>
                <w:cs/>
              </w:rPr>
              <w:t>สุทธิ</w:t>
            </w:r>
            <w:r w:rsidRPr="00F83B54">
              <w:rPr>
                <w:rFonts w:ascii="Browallia New" w:hAnsi="Browallia New" w:cs="Browallia New"/>
                <w:sz w:val="28"/>
                <w:szCs w:val="28"/>
                <w:cs/>
              </w:rPr>
              <w:t>จากเงินลงทุนในบริษัทร่วม</w:t>
            </w:r>
          </w:p>
        </w:tc>
        <w:tc>
          <w:tcPr>
            <w:tcW w:w="2352" w:type="dxa"/>
            <w:tcBorders>
              <w:bottom w:val="single" w:sz="4" w:space="0" w:color="auto"/>
            </w:tcBorders>
            <w:shd w:val="clear" w:color="auto" w:fill="FFFFFF" w:themeFill="background1"/>
            <w:vAlign w:val="bottom"/>
          </w:tcPr>
          <w:p w14:paraId="117E82EE" w14:textId="4894CA65" w:rsidR="00BD646E" w:rsidRPr="003B1D35" w:rsidRDefault="00085250"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Pr>
                <w:rFonts w:ascii="Browallia New" w:eastAsia="Arial Unicode MS" w:hAnsi="Browallia New" w:cs="Browallia New"/>
                <w:snapToGrid w:val="0"/>
                <w:sz w:val="28"/>
                <w:szCs w:val="28"/>
                <w:lang w:val="en-GB" w:eastAsia="th-TH"/>
              </w:rPr>
              <w:t>10,367</w:t>
            </w:r>
          </w:p>
        </w:tc>
      </w:tr>
      <w:tr w:rsidR="002178FE" w:rsidRPr="00A4205A" w14:paraId="7B90B87B" w14:textId="77777777" w:rsidTr="00B71945">
        <w:tc>
          <w:tcPr>
            <w:tcW w:w="6696" w:type="dxa"/>
            <w:vAlign w:val="bottom"/>
          </w:tcPr>
          <w:p w14:paraId="135B5238" w14:textId="64037ED9" w:rsidR="00BD646E" w:rsidRPr="00F83B54"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83B54">
              <w:rPr>
                <w:rFonts w:ascii="Browallia New" w:hAnsi="Browallia New" w:cs="Browallia New"/>
                <w:sz w:val="28"/>
                <w:szCs w:val="28"/>
                <w:cs/>
              </w:rPr>
              <w:t xml:space="preserve">ราคาตามบัญชีสุทธิ </w:t>
            </w:r>
            <w:r w:rsidR="00FF0F72">
              <w:rPr>
                <w:rFonts w:ascii="Browallia New" w:hAnsi="Browallia New" w:cs="Browallia New" w:hint="cs"/>
                <w:sz w:val="28"/>
                <w:szCs w:val="28"/>
                <w:cs/>
              </w:rPr>
              <w:t xml:space="preserve">ณ </w:t>
            </w:r>
            <w:r w:rsidR="00FF0F72">
              <w:rPr>
                <w:rFonts w:ascii="Browallia New" w:hAnsi="Browallia New" w:cs="Browallia New"/>
                <w:sz w:val="28"/>
                <w:szCs w:val="28"/>
              </w:rPr>
              <w:t xml:space="preserve">31 </w:t>
            </w:r>
            <w:r w:rsidR="00FF0F72">
              <w:rPr>
                <w:rFonts w:ascii="Browallia New" w:hAnsi="Browallia New" w:cs="Browallia New" w:hint="cs"/>
                <w:sz w:val="28"/>
                <w:szCs w:val="28"/>
                <w:cs/>
              </w:rPr>
              <w:t xml:space="preserve">มีนาคม </w:t>
            </w:r>
            <w:r w:rsidR="00FF0F72">
              <w:rPr>
                <w:rFonts w:ascii="Browallia New" w:hAnsi="Browallia New" w:cs="Browallia New"/>
                <w:sz w:val="28"/>
                <w:szCs w:val="28"/>
              </w:rPr>
              <w:t>2567</w:t>
            </w:r>
          </w:p>
        </w:tc>
        <w:tc>
          <w:tcPr>
            <w:tcW w:w="2352" w:type="dxa"/>
            <w:tcBorders>
              <w:top w:val="single" w:sz="4" w:space="0" w:color="auto"/>
              <w:left w:val="nil"/>
              <w:bottom w:val="single" w:sz="12" w:space="0" w:color="auto"/>
              <w:right w:val="nil"/>
            </w:tcBorders>
            <w:shd w:val="clear" w:color="auto" w:fill="FFFFFF" w:themeFill="background1"/>
            <w:vAlign w:val="bottom"/>
          </w:tcPr>
          <w:p w14:paraId="61FB2A40" w14:textId="16C8043C" w:rsidR="00BD646E" w:rsidRPr="00330683" w:rsidRDefault="00F53454"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330683">
              <w:rPr>
                <w:rFonts w:ascii="Browallia New" w:eastAsia="Arial Unicode MS" w:hAnsi="Browallia New" w:cs="Browallia New"/>
                <w:snapToGrid w:val="0"/>
                <w:sz w:val="28"/>
                <w:szCs w:val="28"/>
                <w:lang w:val="en-GB" w:eastAsia="th-TH"/>
              </w:rPr>
              <w:t>84</w:t>
            </w:r>
            <w:r w:rsidR="00085250">
              <w:rPr>
                <w:rFonts w:ascii="Browallia New" w:eastAsia="Arial Unicode MS" w:hAnsi="Browallia New" w:cs="Browallia New"/>
                <w:snapToGrid w:val="0"/>
                <w:sz w:val="28"/>
                <w:szCs w:val="28"/>
                <w:lang w:val="en-GB" w:eastAsia="th-TH"/>
              </w:rPr>
              <w:t>7</w:t>
            </w:r>
            <w:r w:rsidRPr="00330683">
              <w:rPr>
                <w:rFonts w:ascii="Browallia New" w:eastAsia="Arial Unicode MS" w:hAnsi="Browallia New" w:cs="Browallia New"/>
                <w:snapToGrid w:val="0"/>
                <w:sz w:val="28"/>
                <w:szCs w:val="28"/>
                <w:lang w:val="en-GB" w:eastAsia="th-TH"/>
              </w:rPr>
              <w:t>,</w:t>
            </w:r>
            <w:r w:rsidR="00085250">
              <w:rPr>
                <w:rFonts w:ascii="Browallia New" w:eastAsia="Arial Unicode MS" w:hAnsi="Browallia New" w:cs="Browallia New"/>
                <w:snapToGrid w:val="0"/>
                <w:sz w:val="28"/>
                <w:szCs w:val="28"/>
                <w:lang w:val="en-GB" w:eastAsia="th-TH"/>
              </w:rPr>
              <w:t>001</w:t>
            </w:r>
          </w:p>
        </w:tc>
      </w:tr>
    </w:tbl>
    <w:p w14:paraId="5718C65C" w14:textId="77777777" w:rsidR="009E01B3" w:rsidRPr="00654B78" w:rsidRDefault="009E01B3"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D0A2D">
        <w:rPr>
          <w:rFonts w:ascii="Browallia New" w:hAnsi="Browallia New" w:cs="Browallia New"/>
          <w:b/>
          <w:bCs/>
          <w:color w:val="000000" w:themeColor="text1"/>
          <w:sz w:val="28"/>
          <w:szCs w:val="28"/>
          <w:cs/>
        </w:rPr>
        <w:t xml:space="preserve">อุปกรณ์ </w:t>
      </w:r>
      <w:r w:rsidR="00ED3F6D">
        <w:rPr>
          <w:rFonts w:ascii="Browallia New" w:hAnsi="Browallia New" w:cs="Browallia New"/>
          <w:b/>
          <w:bCs/>
          <w:color w:val="000000" w:themeColor="text1"/>
          <w:sz w:val="28"/>
          <w:szCs w:val="28"/>
        </w:rPr>
        <w:t>-</w:t>
      </w:r>
      <w:r>
        <w:rPr>
          <w:rFonts w:ascii="Browallia New" w:hAnsi="Browallia New" w:cs="Browallia New" w:hint="cs"/>
          <w:b/>
          <w:bCs/>
          <w:color w:val="000000" w:themeColor="text1"/>
          <w:sz w:val="28"/>
          <w:szCs w:val="28"/>
          <w:cs/>
        </w:rPr>
        <w:t xml:space="preserve"> </w:t>
      </w:r>
      <w:r w:rsidRPr="00FD0A2D">
        <w:rPr>
          <w:rFonts w:ascii="Browallia New" w:hAnsi="Browallia New" w:cs="Browallia New"/>
          <w:b/>
          <w:bCs/>
          <w:color w:val="000000" w:themeColor="text1"/>
          <w:sz w:val="28"/>
          <w:szCs w:val="28"/>
          <w:cs/>
        </w:rPr>
        <w:t>สุทธิ</w:t>
      </w:r>
    </w:p>
    <w:p w14:paraId="4BC79284" w14:textId="77777777" w:rsidR="00FD0A2D" w:rsidRPr="00B71945"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3969"/>
        <w:gridCol w:w="2343"/>
        <w:gridCol w:w="283"/>
        <w:gridCol w:w="2439"/>
      </w:tblGrid>
      <w:tr w:rsidR="001558D6" w:rsidRPr="00CC6ACA" w14:paraId="53A0FC55" w14:textId="77777777" w:rsidTr="00B71945">
        <w:tc>
          <w:tcPr>
            <w:tcW w:w="3969" w:type="dxa"/>
          </w:tcPr>
          <w:p w14:paraId="2C85A843" w14:textId="77777777" w:rsidR="001558D6" w:rsidRPr="00CC6ACA"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Pr>
          <w:p w14:paraId="1E94E7AF" w14:textId="77777777" w:rsidR="001558D6" w:rsidRPr="00CC6AC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188FA24" w14:textId="77777777" w:rsidR="001558D6" w:rsidRPr="00CC6AC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EF1218E" w14:textId="77777777" w:rsidR="001558D6" w:rsidRPr="00CC6ACA" w:rsidRDefault="001558D6"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1558D6" w:rsidRPr="00CC6ACA" w14:paraId="4932417C" w14:textId="77777777" w:rsidTr="00B71945">
        <w:tc>
          <w:tcPr>
            <w:tcW w:w="3969" w:type="dxa"/>
          </w:tcPr>
          <w:p w14:paraId="61FD281C" w14:textId="77777777" w:rsidR="001558D6" w:rsidRPr="00CC6ACA" w:rsidRDefault="001558D6"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343" w:type="dxa"/>
            <w:tcBorders>
              <w:bottom w:val="single" w:sz="4" w:space="0" w:color="auto"/>
            </w:tcBorders>
          </w:tcPr>
          <w:p w14:paraId="47F8B534" w14:textId="64D6C8D4" w:rsidR="001558D6" w:rsidRPr="00CC6ACA" w:rsidRDefault="00734624" w:rsidP="006E5A3C">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1558D6" w:rsidRPr="00CC6ACA">
              <w:rPr>
                <w:rFonts w:ascii="Browallia New" w:hAnsi="Browallia New" w:cs="Browallia New"/>
                <w:snapToGrid w:val="0"/>
                <w:sz w:val="28"/>
                <w:szCs w:val="28"/>
                <w:cs/>
                <w:lang w:eastAsia="th-TH"/>
              </w:rPr>
              <w:t>การเงินรวม</w:t>
            </w:r>
          </w:p>
        </w:tc>
        <w:tc>
          <w:tcPr>
            <w:tcW w:w="283" w:type="dxa"/>
          </w:tcPr>
          <w:p w14:paraId="2B4C6F79" w14:textId="77777777" w:rsidR="001558D6" w:rsidRPr="00CC6ACA" w:rsidRDefault="001558D6"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2E5D37CB" w14:textId="5B55E36F" w:rsidR="001558D6" w:rsidRPr="00CC6ACA" w:rsidRDefault="00734624"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1558D6" w:rsidRPr="00CC6ACA">
              <w:rPr>
                <w:rFonts w:ascii="Browallia New" w:hAnsi="Browallia New" w:cs="Browallia New"/>
                <w:snapToGrid w:val="0"/>
                <w:sz w:val="28"/>
                <w:szCs w:val="28"/>
                <w:cs/>
                <w:lang w:eastAsia="th-TH"/>
              </w:rPr>
              <w:t>การเงินเฉพาะบริษัท</w:t>
            </w:r>
          </w:p>
        </w:tc>
      </w:tr>
      <w:tr w:rsidR="001558D6" w:rsidRPr="00CC6ACA" w14:paraId="4925D57D" w14:textId="77777777" w:rsidTr="00B71945">
        <w:tc>
          <w:tcPr>
            <w:tcW w:w="3969" w:type="dxa"/>
          </w:tcPr>
          <w:p w14:paraId="011F189F" w14:textId="2FB60A52" w:rsidR="001558D6" w:rsidRPr="00CC6ACA" w:rsidRDefault="001558D6" w:rsidP="006E5A3C">
            <w:pPr>
              <w:spacing w:line="240" w:lineRule="auto"/>
              <w:rPr>
                <w:rFonts w:ascii="Browallia New" w:hAnsi="Browallia New" w:cs="Browallia New"/>
                <w:sz w:val="28"/>
                <w:szCs w:val="28"/>
                <w:cs/>
                <w:lang w:val="en-GB"/>
              </w:rPr>
            </w:pPr>
          </w:p>
        </w:tc>
        <w:tc>
          <w:tcPr>
            <w:tcW w:w="2343" w:type="dxa"/>
          </w:tcPr>
          <w:p w14:paraId="210048AE" w14:textId="1B0337FE" w:rsidR="001558D6" w:rsidRPr="00CC6ACA"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22F1088A" w14:textId="77777777" w:rsidR="001558D6" w:rsidRPr="00CC6ACA"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13E1667F" w14:textId="69B68B19" w:rsidR="001558D6" w:rsidRPr="00CC6ACA" w:rsidRDefault="001558D6"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1558D6" w:rsidRPr="00CC6ACA" w14:paraId="2C72FE63" w14:textId="77777777" w:rsidTr="00B71945">
        <w:tc>
          <w:tcPr>
            <w:tcW w:w="3969" w:type="dxa"/>
          </w:tcPr>
          <w:p w14:paraId="5E2A4672" w14:textId="1E7D1CCE" w:rsidR="001558D6" w:rsidRPr="00CC6ACA" w:rsidRDefault="003A1AEF" w:rsidP="006E5A3C">
            <w:pPr>
              <w:spacing w:line="240" w:lineRule="auto"/>
              <w:rPr>
                <w:rFonts w:ascii="Browallia New" w:hAnsi="Browallia New" w:cs="Browallia New"/>
                <w:sz w:val="28"/>
                <w:szCs w:val="28"/>
                <w:cs/>
                <w:lang w:val="en-GB"/>
              </w:rPr>
            </w:pPr>
            <w:r w:rsidRPr="003A1AEF">
              <w:rPr>
                <w:rFonts w:ascii="Browallia New" w:hAnsi="Browallia New" w:cs="Browallia New"/>
                <w:sz w:val="28"/>
                <w:szCs w:val="28"/>
                <w:cs/>
                <w:lang w:val="en-GB"/>
              </w:rPr>
              <w:t xml:space="preserve">ราคาตามบัญชีสุทธิ </w:t>
            </w:r>
            <w:r w:rsidR="001558D6" w:rsidRPr="00CC6ACA">
              <w:rPr>
                <w:rFonts w:ascii="Browallia New" w:hAnsi="Browallia New" w:cs="Browallia New"/>
                <w:sz w:val="28"/>
                <w:szCs w:val="28"/>
                <w:cs/>
                <w:lang w:val="en-GB"/>
              </w:rPr>
              <w:t xml:space="preserve">ณ วันที่ </w:t>
            </w:r>
            <w:r w:rsidR="001558D6" w:rsidRPr="00CC6ACA">
              <w:rPr>
                <w:rFonts w:ascii="Browallia New" w:hAnsi="Browallia New" w:cs="Browallia New"/>
                <w:sz w:val="28"/>
                <w:szCs w:val="28"/>
                <w:lang w:val="en-GB"/>
              </w:rPr>
              <w:t>1</w:t>
            </w:r>
            <w:r w:rsidR="001558D6" w:rsidRPr="00CC6ACA">
              <w:rPr>
                <w:rFonts w:ascii="Browallia New" w:hAnsi="Browallia New" w:cs="Browallia New"/>
                <w:sz w:val="28"/>
                <w:szCs w:val="28"/>
                <w:cs/>
                <w:lang w:val="en-GB"/>
              </w:rPr>
              <w:t xml:space="preserve"> มกราคม </w:t>
            </w:r>
            <w:r w:rsidR="001558D6" w:rsidRPr="00CC6ACA">
              <w:rPr>
                <w:rFonts w:ascii="Browallia New" w:hAnsi="Browallia New" w:cs="Browallia New"/>
                <w:sz w:val="28"/>
                <w:szCs w:val="28"/>
                <w:lang w:val="en-GB"/>
              </w:rPr>
              <w:t>256</w:t>
            </w:r>
            <w:r w:rsidR="001558D6">
              <w:rPr>
                <w:rFonts w:ascii="Browallia New" w:hAnsi="Browallia New" w:cs="Browallia New"/>
                <w:sz w:val="28"/>
                <w:szCs w:val="28"/>
              </w:rPr>
              <w:t>7</w:t>
            </w:r>
          </w:p>
        </w:tc>
        <w:tc>
          <w:tcPr>
            <w:tcW w:w="2343" w:type="dxa"/>
          </w:tcPr>
          <w:p w14:paraId="16DD6067" w14:textId="1D95A8E3" w:rsidR="001558D6" w:rsidRPr="00CC6ACA" w:rsidRDefault="00300C14" w:rsidP="006E5A3C">
            <w:pPr>
              <w:tabs>
                <w:tab w:val="clear" w:pos="1644"/>
                <w:tab w:val="left" w:pos="1512"/>
              </w:tabs>
              <w:spacing w:line="240" w:lineRule="auto"/>
              <w:ind w:right="-12"/>
              <w:jc w:val="right"/>
              <w:rPr>
                <w:rFonts w:ascii="Browallia New" w:hAnsi="Browallia New" w:cs="Browallia New"/>
                <w:sz w:val="28"/>
                <w:szCs w:val="28"/>
                <w:lang w:val="en-GB"/>
              </w:rPr>
            </w:pPr>
            <w:r w:rsidRPr="00300C14">
              <w:rPr>
                <w:rFonts w:ascii="Browallia New" w:hAnsi="Browallia New" w:cs="Browallia New"/>
                <w:sz w:val="28"/>
                <w:szCs w:val="28"/>
                <w:lang w:val="en-GB"/>
              </w:rPr>
              <w:t>446,636,281</w:t>
            </w:r>
          </w:p>
        </w:tc>
        <w:tc>
          <w:tcPr>
            <w:tcW w:w="283" w:type="dxa"/>
          </w:tcPr>
          <w:p w14:paraId="45C812DA" w14:textId="77777777" w:rsidR="001558D6" w:rsidRPr="00CC6ACA"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27882152" w14:textId="62180367" w:rsidR="001558D6" w:rsidRPr="00CC6ACA" w:rsidRDefault="00CC05F6" w:rsidP="006E5A3C">
            <w:pPr>
              <w:tabs>
                <w:tab w:val="clear" w:pos="1644"/>
                <w:tab w:val="left" w:pos="1512"/>
              </w:tabs>
              <w:spacing w:line="240" w:lineRule="auto"/>
              <w:ind w:right="-12"/>
              <w:jc w:val="right"/>
              <w:rPr>
                <w:rFonts w:ascii="Browallia New" w:hAnsi="Browallia New" w:cs="Browallia New"/>
                <w:sz w:val="28"/>
                <w:szCs w:val="28"/>
                <w:lang w:val="en-GB"/>
              </w:rPr>
            </w:pPr>
            <w:r w:rsidRPr="00CC05F6">
              <w:rPr>
                <w:rFonts w:ascii="Browallia New" w:hAnsi="Browallia New" w:cs="Browallia New"/>
                <w:sz w:val="28"/>
                <w:szCs w:val="28"/>
                <w:lang w:val="en-GB"/>
              </w:rPr>
              <w:t>328,183,56</w:t>
            </w:r>
            <w:r w:rsidR="00D40127">
              <w:rPr>
                <w:rFonts w:ascii="Browallia New" w:hAnsi="Browallia New" w:cs="Browallia New"/>
                <w:sz w:val="28"/>
                <w:szCs w:val="28"/>
                <w:lang w:val="en-GB"/>
              </w:rPr>
              <w:t>5</w:t>
            </w:r>
          </w:p>
        </w:tc>
      </w:tr>
      <w:tr w:rsidR="001558D6" w:rsidRPr="00CC6ACA" w14:paraId="7848D1C1" w14:textId="77777777" w:rsidTr="00B71945">
        <w:tc>
          <w:tcPr>
            <w:tcW w:w="3969" w:type="dxa"/>
          </w:tcPr>
          <w:p w14:paraId="04D416A3" w14:textId="2F1A0EEE" w:rsidR="001558D6" w:rsidRPr="00CC6ACA" w:rsidRDefault="0061163C" w:rsidP="006E5A3C">
            <w:pPr>
              <w:spacing w:line="240" w:lineRule="auto"/>
              <w:rPr>
                <w:rFonts w:ascii="Browallia New" w:hAnsi="Browallia New" w:cs="Browallia New"/>
                <w:sz w:val="28"/>
                <w:szCs w:val="28"/>
                <w:cs/>
                <w:lang w:val="en-GB"/>
              </w:rPr>
            </w:pPr>
            <w:r w:rsidRPr="0061163C">
              <w:rPr>
                <w:rFonts w:ascii="Browallia New" w:hAnsi="Browallia New" w:cs="Browallia New"/>
                <w:sz w:val="28"/>
                <w:szCs w:val="28"/>
                <w:cs/>
                <w:lang w:val="en-GB"/>
              </w:rPr>
              <w:t>ซื้อสินทรัพย์</w:t>
            </w:r>
            <w:r w:rsidR="007A7D93">
              <w:rPr>
                <w:rFonts w:ascii="Browallia New" w:hAnsi="Browallia New" w:cs="Browallia New" w:hint="cs"/>
                <w:sz w:val="28"/>
                <w:szCs w:val="28"/>
                <w:cs/>
                <w:lang w:val="en-GB"/>
              </w:rPr>
              <w:t>ระหว่างงวด</w:t>
            </w:r>
          </w:p>
        </w:tc>
        <w:tc>
          <w:tcPr>
            <w:tcW w:w="2343" w:type="dxa"/>
          </w:tcPr>
          <w:p w14:paraId="57752C40" w14:textId="4D884497" w:rsidR="001558D6" w:rsidRDefault="00D96463" w:rsidP="006E5A3C">
            <w:pPr>
              <w:tabs>
                <w:tab w:val="clear" w:pos="1644"/>
                <w:tab w:val="left" w:pos="1512"/>
              </w:tabs>
              <w:spacing w:line="240" w:lineRule="auto"/>
              <w:ind w:right="-12"/>
              <w:jc w:val="right"/>
              <w:rPr>
                <w:rFonts w:ascii="Browallia New" w:hAnsi="Browallia New" w:cs="Browallia New"/>
                <w:sz w:val="28"/>
                <w:szCs w:val="28"/>
                <w:lang w:val="en-GB"/>
              </w:rPr>
            </w:pPr>
            <w:r w:rsidRPr="00D96463">
              <w:rPr>
                <w:rFonts w:ascii="Browallia New" w:hAnsi="Browallia New" w:cs="Browallia New"/>
                <w:sz w:val="28"/>
                <w:szCs w:val="28"/>
                <w:lang w:val="en-GB"/>
              </w:rPr>
              <w:t>4,930,829</w:t>
            </w:r>
          </w:p>
        </w:tc>
        <w:tc>
          <w:tcPr>
            <w:tcW w:w="283" w:type="dxa"/>
          </w:tcPr>
          <w:p w14:paraId="452F8691" w14:textId="77777777" w:rsidR="001558D6" w:rsidRPr="00CA2C10" w:rsidRDefault="001558D6"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4B4A310E" w14:textId="36643CFC" w:rsidR="001558D6" w:rsidRPr="00CA2C10" w:rsidRDefault="00DB370D" w:rsidP="006E5A3C">
            <w:pPr>
              <w:tabs>
                <w:tab w:val="clear" w:pos="1644"/>
                <w:tab w:val="left" w:pos="1512"/>
              </w:tabs>
              <w:spacing w:line="240" w:lineRule="auto"/>
              <w:ind w:right="-12"/>
              <w:jc w:val="right"/>
              <w:rPr>
                <w:rFonts w:ascii="Browallia New" w:hAnsi="Browallia New" w:cs="Browallia New"/>
                <w:sz w:val="28"/>
                <w:szCs w:val="28"/>
                <w:cs/>
                <w:lang w:val="en-GB"/>
              </w:rPr>
            </w:pPr>
            <w:r w:rsidRPr="00CA2C10">
              <w:rPr>
                <w:rFonts w:ascii="Browallia New" w:hAnsi="Browallia New" w:cs="Browallia New"/>
                <w:sz w:val="28"/>
                <w:szCs w:val="28"/>
                <w:lang w:val="en-GB"/>
              </w:rPr>
              <w:t>355,470</w:t>
            </w:r>
          </w:p>
        </w:tc>
      </w:tr>
      <w:tr w:rsidR="00DB370D" w:rsidRPr="00CC6ACA" w14:paraId="385FAC46" w14:textId="77777777" w:rsidTr="00B71945">
        <w:tc>
          <w:tcPr>
            <w:tcW w:w="3969" w:type="dxa"/>
          </w:tcPr>
          <w:p w14:paraId="5C7C7F2B" w14:textId="6F2D120A" w:rsidR="00DB370D" w:rsidRPr="00BB2BB1" w:rsidRDefault="00DB370D" w:rsidP="00DB370D">
            <w:pPr>
              <w:spacing w:line="240" w:lineRule="auto"/>
              <w:rPr>
                <w:rFonts w:ascii="Browallia New" w:hAnsi="Browallia New" w:cs="Browallia New"/>
                <w:sz w:val="28"/>
                <w:szCs w:val="28"/>
                <w:cs/>
                <w:lang w:val="en-GB"/>
              </w:rPr>
            </w:pPr>
            <w:r w:rsidRPr="0021077F">
              <w:rPr>
                <w:rFonts w:ascii="Browallia New" w:hAnsi="Browallia New" w:cs="Browallia New"/>
                <w:sz w:val="28"/>
                <w:szCs w:val="28"/>
                <w:cs/>
                <w:lang w:val="en-GB"/>
              </w:rPr>
              <w:t>จำหน่ายสินทรัพย์</w:t>
            </w:r>
            <w:r w:rsidR="007A7D93" w:rsidRPr="007A7D93">
              <w:rPr>
                <w:rFonts w:ascii="Browallia New" w:hAnsi="Browallia New" w:cs="Browallia New"/>
                <w:sz w:val="28"/>
                <w:szCs w:val="28"/>
                <w:cs/>
                <w:lang w:val="en-GB"/>
              </w:rPr>
              <w:t>ระหว่างงวด</w:t>
            </w:r>
          </w:p>
        </w:tc>
        <w:tc>
          <w:tcPr>
            <w:tcW w:w="2343" w:type="dxa"/>
            <w:shd w:val="clear" w:color="auto" w:fill="auto"/>
          </w:tcPr>
          <w:p w14:paraId="2F27834B" w14:textId="5B950F5E" w:rsidR="00DB370D" w:rsidRPr="00CC6ACA" w:rsidRDefault="00DB370D" w:rsidP="00DB370D">
            <w:pPr>
              <w:tabs>
                <w:tab w:val="clear" w:pos="1644"/>
                <w:tab w:val="left" w:pos="1512"/>
              </w:tabs>
              <w:spacing w:line="240" w:lineRule="auto"/>
              <w:ind w:right="-12"/>
              <w:jc w:val="right"/>
              <w:rPr>
                <w:rFonts w:ascii="Browallia New" w:hAnsi="Browallia New" w:cs="Browallia New"/>
                <w:sz w:val="28"/>
                <w:szCs w:val="28"/>
                <w:lang w:val="en-GB"/>
              </w:rPr>
            </w:pPr>
            <w:r w:rsidRPr="00CA2C10">
              <w:rPr>
                <w:rFonts w:ascii="Browallia New" w:hAnsi="Browallia New" w:cs="Browallia New"/>
                <w:sz w:val="28"/>
                <w:szCs w:val="28"/>
                <w:lang w:val="en-GB"/>
              </w:rPr>
              <w:t xml:space="preserve">(44,269) </w:t>
            </w:r>
          </w:p>
        </w:tc>
        <w:tc>
          <w:tcPr>
            <w:tcW w:w="283" w:type="dxa"/>
            <w:shd w:val="clear" w:color="auto" w:fill="auto"/>
          </w:tcPr>
          <w:p w14:paraId="19E49297" w14:textId="77777777" w:rsidR="00DB370D" w:rsidRPr="00CA2C10"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70D86320" w14:textId="0AC2943B" w:rsidR="00DB370D" w:rsidRPr="00CC6ACA" w:rsidRDefault="00DB370D" w:rsidP="00DB370D">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Pr="00DB370D">
              <w:rPr>
                <w:rFonts w:ascii="Browallia New" w:hAnsi="Browallia New" w:cs="Browallia New"/>
                <w:sz w:val="28"/>
                <w:szCs w:val="28"/>
                <w:lang w:val="en-GB"/>
              </w:rPr>
              <w:t>102,56</w:t>
            </w:r>
            <w:r w:rsidR="000E7D3C">
              <w:rPr>
                <w:rFonts w:ascii="Browallia New" w:hAnsi="Browallia New" w:cs="Browallia New"/>
                <w:sz w:val="28"/>
                <w:szCs w:val="28"/>
                <w:lang w:val="en-GB"/>
              </w:rPr>
              <w:t>7</w:t>
            </w:r>
            <w:r>
              <w:rPr>
                <w:rFonts w:ascii="Browallia New" w:hAnsi="Browallia New" w:cs="Browallia New"/>
                <w:sz w:val="28"/>
                <w:szCs w:val="28"/>
                <w:lang w:val="en-GB"/>
              </w:rPr>
              <w:t>)</w:t>
            </w:r>
          </w:p>
        </w:tc>
      </w:tr>
      <w:tr w:rsidR="00DB370D" w:rsidRPr="00CC6ACA" w14:paraId="47EB3CBC" w14:textId="77777777" w:rsidTr="00B71945">
        <w:tc>
          <w:tcPr>
            <w:tcW w:w="3969" w:type="dxa"/>
          </w:tcPr>
          <w:p w14:paraId="2109CB15" w14:textId="650E42FF" w:rsidR="00DB370D" w:rsidRPr="0021077F" w:rsidRDefault="00DB370D" w:rsidP="00DB370D">
            <w:pPr>
              <w:spacing w:line="240" w:lineRule="auto"/>
              <w:rPr>
                <w:rFonts w:ascii="Browallia New" w:hAnsi="Browallia New" w:cs="Browallia New"/>
                <w:sz w:val="28"/>
                <w:szCs w:val="28"/>
                <w:cs/>
                <w:lang w:val="en-GB"/>
              </w:rPr>
            </w:pPr>
            <w:r w:rsidRPr="000B286D">
              <w:rPr>
                <w:rFonts w:ascii="Browallia New" w:hAnsi="Browallia New" w:cs="Browallia New"/>
                <w:sz w:val="28"/>
                <w:szCs w:val="28"/>
                <w:cs/>
                <w:lang w:val="en-GB"/>
              </w:rPr>
              <w:t>ตัดจำหน่ายสินทรัพย์</w:t>
            </w:r>
            <w:r w:rsidR="007A7D93" w:rsidRPr="007A7D93">
              <w:rPr>
                <w:rFonts w:ascii="Browallia New" w:hAnsi="Browallia New" w:cs="Browallia New"/>
                <w:sz w:val="28"/>
                <w:szCs w:val="28"/>
                <w:cs/>
                <w:lang w:val="en-GB"/>
              </w:rPr>
              <w:t>ระหว่างงวด</w:t>
            </w:r>
          </w:p>
        </w:tc>
        <w:tc>
          <w:tcPr>
            <w:tcW w:w="2343" w:type="dxa"/>
            <w:shd w:val="clear" w:color="auto" w:fill="auto"/>
          </w:tcPr>
          <w:p w14:paraId="0FC09855" w14:textId="1C76C8B5" w:rsidR="00DB370D" w:rsidRPr="00CC6ACA" w:rsidRDefault="00DB370D" w:rsidP="00DB370D">
            <w:pPr>
              <w:tabs>
                <w:tab w:val="clear" w:pos="1644"/>
                <w:tab w:val="left" w:pos="1512"/>
              </w:tabs>
              <w:spacing w:line="240" w:lineRule="auto"/>
              <w:ind w:right="-12"/>
              <w:jc w:val="right"/>
              <w:rPr>
                <w:rFonts w:ascii="Browallia New" w:hAnsi="Browallia New" w:cs="Browallia New"/>
                <w:sz w:val="28"/>
                <w:szCs w:val="28"/>
                <w:lang w:val="en-GB"/>
              </w:rPr>
            </w:pPr>
            <w:r w:rsidRPr="00CA2C10">
              <w:rPr>
                <w:rFonts w:ascii="Browallia New" w:hAnsi="Browallia New" w:cs="Browallia New"/>
                <w:sz w:val="28"/>
                <w:szCs w:val="28"/>
                <w:lang w:val="en-GB"/>
              </w:rPr>
              <w:t xml:space="preserve">(94,149) </w:t>
            </w:r>
          </w:p>
        </w:tc>
        <w:tc>
          <w:tcPr>
            <w:tcW w:w="283" w:type="dxa"/>
            <w:shd w:val="clear" w:color="auto" w:fill="auto"/>
          </w:tcPr>
          <w:p w14:paraId="6AA0B517" w14:textId="77777777" w:rsidR="00DB370D" w:rsidRPr="00CA2C10" w:rsidRDefault="00DB370D" w:rsidP="00DB370D">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lang w:val="en-GB"/>
              </w:rPr>
            </w:pPr>
          </w:p>
        </w:tc>
        <w:tc>
          <w:tcPr>
            <w:tcW w:w="2439" w:type="dxa"/>
            <w:shd w:val="clear" w:color="auto" w:fill="auto"/>
          </w:tcPr>
          <w:p w14:paraId="325026BF" w14:textId="5B94FBBC" w:rsidR="00DB370D" w:rsidRPr="00CC6ACA" w:rsidRDefault="00DB370D" w:rsidP="00DB370D">
            <w:pPr>
              <w:tabs>
                <w:tab w:val="clear" w:pos="1644"/>
                <w:tab w:val="left" w:pos="1512"/>
              </w:tabs>
              <w:spacing w:line="240" w:lineRule="auto"/>
              <w:ind w:right="-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61414">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r>
      <w:tr w:rsidR="0026764F" w:rsidRPr="00CC6ACA" w14:paraId="121CB982" w14:textId="77777777" w:rsidTr="00B71945">
        <w:tc>
          <w:tcPr>
            <w:tcW w:w="3969" w:type="dxa"/>
          </w:tcPr>
          <w:p w14:paraId="0649FB28" w14:textId="36C0BEFD" w:rsidR="0026764F" w:rsidRPr="00E15620" w:rsidRDefault="004A7DE0" w:rsidP="0026764F">
            <w:pPr>
              <w:spacing w:line="240" w:lineRule="auto"/>
              <w:rPr>
                <w:rFonts w:ascii="Browallia New" w:hAnsi="Browallia New" w:cs="Browallia New"/>
                <w:sz w:val="28"/>
                <w:szCs w:val="28"/>
                <w:cs/>
                <w:lang w:val="en-GB"/>
              </w:rPr>
            </w:pPr>
            <w:r w:rsidRPr="00E15620">
              <w:rPr>
                <w:rFonts w:ascii="Browallia New" w:hAnsi="Browallia New" w:cs="Browallia New"/>
                <w:sz w:val="28"/>
                <w:szCs w:val="28"/>
                <w:cs/>
              </w:rPr>
              <w:t>ค่าเสื่อมราคา</w:t>
            </w:r>
          </w:p>
        </w:tc>
        <w:tc>
          <w:tcPr>
            <w:tcW w:w="2343" w:type="dxa"/>
            <w:shd w:val="clear" w:color="auto" w:fill="auto"/>
          </w:tcPr>
          <w:p w14:paraId="5F34D28B" w14:textId="30FD8CD1" w:rsidR="0026764F" w:rsidRPr="00CC6ACA" w:rsidRDefault="004A7DE0" w:rsidP="0026764F">
            <w:pPr>
              <w:tabs>
                <w:tab w:val="clear" w:pos="1644"/>
                <w:tab w:val="left" w:pos="1512"/>
              </w:tabs>
              <w:spacing w:line="240" w:lineRule="auto"/>
              <w:ind w:right="-12"/>
              <w:jc w:val="right"/>
              <w:rPr>
                <w:rFonts w:ascii="Browallia New" w:hAnsi="Browallia New" w:cs="Browallia New"/>
                <w:sz w:val="28"/>
                <w:szCs w:val="28"/>
                <w:lang w:val="en-GB"/>
              </w:rPr>
            </w:pPr>
            <w:r w:rsidRPr="004A7DE0">
              <w:rPr>
                <w:rFonts w:ascii="Browallia New" w:hAnsi="Browallia New" w:cs="Browallia New"/>
                <w:sz w:val="28"/>
                <w:szCs w:val="28"/>
                <w:cs/>
                <w:lang w:val="en-GB"/>
              </w:rPr>
              <w:t>(</w:t>
            </w:r>
            <w:r w:rsidR="00A061E0" w:rsidRPr="00A061E0">
              <w:rPr>
                <w:rFonts w:ascii="Browallia New" w:hAnsi="Browallia New" w:cs="Browallia New"/>
                <w:sz w:val="28"/>
                <w:szCs w:val="28"/>
              </w:rPr>
              <w:t>25</w:t>
            </w:r>
            <w:r w:rsidRPr="004A7DE0">
              <w:rPr>
                <w:rFonts w:ascii="Browallia New" w:hAnsi="Browallia New" w:cs="Browallia New"/>
                <w:sz w:val="28"/>
                <w:szCs w:val="28"/>
                <w:lang w:val="en-GB"/>
              </w:rPr>
              <w:t>,</w:t>
            </w:r>
            <w:r w:rsidR="00A061E0" w:rsidRPr="00A061E0">
              <w:rPr>
                <w:rFonts w:ascii="Browallia New" w:hAnsi="Browallia New" w:cs="Browallia New"/>
                <w:sz w:val="28"/>
                <w:szCs w:val="28"/>
              </w:rPr>
              <w:t>274</w:t>
            </w:r>
            <w:r w:rsidRPr="004A7DE0">
              <w:rPr>
                <w:rFonts w:ascii="Browallia New" w:hAnsi="Browallia New" w:cs="Browallia New"/>
                <w:sz w:val="28"/>
                <w:szCs w:val="28"/>
                <w:lang w:val="en-GB"/>
              </w:rPr>
              <w:t>,</w:t>
            </w:r>
            <w:r w:rsidR="00A061E0" w:rsidRPr="00A061E0">
              <w:rPr>
                <w:rFonts w:ascii="Browallia New" w:hAnsi="Browallia New" w:cs="Browallia New"/>
                <w:sz w:val="28"/>
                <w:szCs w:val="28"/>
              </w:rPr>
              <w:t>67</w:t>
            </w:r>
            <w:r w:rsidR="00926C94">
              <w:rPr>
                <w:rFonts w:ascii="Browallia New" w:hAnsi="Browallia New" w:cs="Browallia New"/>
                <w:sz w:val="28"/>
                <w:szCs w:val="28"/>
                <w:lang w:val="en-GB"/>
              </w:rPr>
              <w:t>0</w:t>
            </w:r>
            <w:r w:rsidRPr="004A7DE0">
              <w:rPr>
                <w:rFonts w:ascii="Browallia New" w:hAnsi="Browallia New" w:cs="Browallia New"/>
                <w:sz w:val="28"/>
                <w:szCs w:val="28"/>
                <w:cs/>
                <w:lang w:val="en-GB"/>
              </w:rPr>
              <w:t>)</w:t>
            </w:r>
          </w:p>
        </w:tc>
        <w:tc>
          <w:tcPr>
            <w:tcW w:w="283" w:type="dxa"/>
            <w:shd w:val="clear" w:color="auto" w:fill="auto"/>
          </w:tcPr>
          <w:p w14:paraId="087E145D" w14:textId="77777777" w:rsidR="0026764F" w:rsidRPr="00CA2C10" w:rsidRDefault="0026764F" w:rsidP="0026764F">
            <w:pPr>
              <w:tabs>
                <w:tab w:val="clear" w:pos="1644"/>
                <w:tab w:val="left" w:pos="1512"/>
                <w:tab w:val="left" w:pos="3090"/>
                <w:tab w:val="left" w:pos="4860"/>
              </w:tabs>
              <w:spacing w:line="240" w:lineRule="auto"/>
              <w:ind w:right="-12"/>
              <w:jc w:val="right"/>
              <w:rPr>
                <w:rFonts w:ascii="Browallia New" w:hAnsi="Browallia New" w:cs="Browallia New"/>
                <w:sz w:val="28"/>
                <w:szCs w:val="28"/>
                <w:cs/>
                <w:lang w:val="en-GB"/>
              </w:rPr>
            </w:pPr>
          </w:p>
        </w:tc>
        <w:tc>
          <w:tcPr>
            <w:tcW w:w="2439" w:type="dxa"/>
            <w:shd w:val="clear" w:color="auto" w:fill="auto"/>
          </w:tcPr>
          <w:p w14:paraId="67DFDC8B" w14:textId="3C99B958" w:rsidR="0026764F" w:rsidRPr="00CC6ACA" w:rsidRDefault="0026764F" w:rsidP="0026764F">
            <w:pPr>
              <w:tabs>
                <w:tab w:val="clear" w:pos="1644"/>
                <w:tab w:val="left" w:pos="1512"/>
              </w:tabs>
              <w:spacing w:line="240" w:lineRule="auto"/>
              <w:ind w:right="-12"/>
              <w:jc w:val="right"/>
              <w:rPr>
                <w:rFonts w:ascii="Browallia New" w:hAnsi="Browallia New" w:cs="Browallia New"/>
                <w:sz w:val="28"/>
                <w:szCs w:val="28"/>
                <w:lang w:val="en-GB"/>
              </w:rPr>
            </w:pPr>
            <w:r w:rsidRPr="00DB370D">
              <w:rPr>
                <w:rFonts w:ascii="Browallia New" w:hAnsi="Browallia New" w:cs="Browallia New"/>
                <w:sz w:val="28"/>
                <w:szCs w:val="28"/>
                <w:lang w:val="en-GB"/>
              </w:rPr>
              <w:t>(16,054,61</w:t>
            </w:r>
            <w:r w:rsidR="003D0448">
              <w:rPr>
                <w:rFonts w:ascii="Browallia New" w:hAnsi="Browallia New" w:cs="Browallia New"/>
                <w:sz w:val="28"/>
                <w:szCs w:val="28"/>
                <w:lang w:val="en-GB"/>
              </w:rPr>
              <w:t>7</w:t>
            </w:r>
            <w:r w:rsidRPr="00DB370D">
              <w:rPr>
                <w:rFonts w:ascii="Browallia New" w:hAnsi="Browallia New" w:cs="Browallia New"/>
                <w:sz w:val="28"/>
                <w:szCs w:val="28"/>
                <w:lang w:val="en-GB"/>
              </w:rPr>
              <w:t>)</w:t>
            </w:r>
          </w:p>
        </w:tc>
      </w:tr>
      <w:tr w:rsidR="0026764F" w:rsidRPr="00CC6ACA" w14:paraId="74152197" w14:textId="77777777" w:rsidTr="00B71945">
        <w:tc>
          <w:tcPr>
            <w:tcW w:w="3969" w:type="dxa"/>
          </w:tcPr>
          <w:p w14:paraId="7305711D" w14:textId="682262AC" w:rsidR="0026764F" w:rsidRPr="00CC6ACA" w:rsidRDefault="0026764F" w:rsidP="0026764F">
            <w:pPr>
              <w:spacing w:line="240" w:lineRule="auto"/>
              <w:rPr>
                <w:rFonts w:ascii="Browallia New" w:hAnsi="Browallia New" w:cs="Browallia New"/>
                <w:sz w:val="28"/>
                <w:szCs w:val="28"/>
                <w:cs/>
                <w:lang w:val="en-GB"/>
              </w:rPr>
            </w:pPr>
            <w:r w:rsidRPr="001400D2">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343" w:type="dxa"/>
            <w:tcBorders>
              <w:top w:val="single" w:sz="4" w:space="0" w:color="auto"/>
              <w:bottom w:val="single" w:sz="12" w:space="0" w:color="auto"/>
            </w:tcBorders>
            <w:shd w:val="clear" w:color="auto" w:fill="auto"/>
          </w:tcPr>
          <w:p w14:paraId="32D14AEA" w14:textId="67B4BF24" w:rsidR="0026764F" w:rsidRPr="002006D6" w:rsidRDefault="0026764F" w:rsidP="0026764F">
            <w:pPr>
              <w:tabs>
                <w:tab w:val="clear" w:pos="1644"/>
                <w:tab w:val="left" w:pos="1512"/>
              </w:tabs>
              <w:spacing w:line="240" w:lineRule="auto"/>
              <w:ind w:right="-12"/>
              <w:jc w:val="right"/>
              <w:rPr>
                <w:rFonts w:ascii="Browallia New" w:hAnsi="Browallia New" w:cs="Browallia New"/>
                <w:sz w:val="28"/>
                <w:szCs w:val="28"/>
              </w:rPr>
            </w:pPr>
            <w:r w:rsidRPr="00584CAF">
              <w:rPr>
                <w:rFonts w:ascii="Browallia New" w:hAnsi="Browallia New" w:cs="Browallia New"/>
                <w:sz w:val="28"/>
                <w:szCs w:val="28"/>
                <w:lang w:val="en-GB"/>
              </w:rPr>
              <w:t>426,154,02</w:t>
            </w:r>
            <w:r>
              <w:rPr>
                <w:rFonts w:ascii="Browallia New" w:hAnsi="Browallia New" w:cs="Browallia New"/>
                <w:sz w:val="28"/>
                <w:szCs w:val="28"/>
              </w:rPr>
              <w:t>2</w:t>
            </w:r>
          </w:p>
        </w:tc>
        <w:tc>
          <w:tcPr>
            <w:tcW w:w="283" w:type="dxa"/>
            <w:shd w:val="clear" w:color="auto" w:fill="auto"/>
          </w:tcPr>
          <w:p w14:paraId="2233C3B5" w14:textId="77777777" w:rsidR="0026764F" w:rsidRPr="00CC6ACA" w:rsidRDefault="0026764F" w:rsidP="0026764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36E7C248" w14:textId="50857466" w:rsidR="0026764F" w:rsidRPr="0026764F" w:rsidRDefault="0026764F" w:rsidP="0026764F">
            <w:pPr>
              <w:tabs>
                <w:tab w:val="clear" w:pos="1644"/>
                <w:tab w:val="left" w:pos="1512"/>
              </w:tabs>
              <w:spacing w:line="240" w:lineRule="auto"/>
              <w:ind w:right="-12"/>
              <w:jc w:val="right"/>
              <w:rPr>
                <w:rFonts w:ascii="Browallia New" w:hAnsi="Browallia New" w:cs="Browallia New"/>
                <w:sz w:val="28"/>
                <w:szCs w:val="28"/>
              </w:rPr>
            </w:pPr>
            <w:r w:rsidRPr="00DB370D">
              <w:rPr>
                <w:rFonts w:ascii="Browallia New" w:hAnsi="Browallia New" w:cs="Browallia New"/>
                <w:sz w:val="28"/>
                <w:szCs w:val="28"/>
                <w:lang w:val="en-GB"/>
              </w:rPr>
              <w:t>312,381,8</w:t>
            </w:r>
            <w:r>
              <w:rPr>
                <w:rFonts w:ascii="Browallia New" w:hAnsi="Browallia New" w:cs="Browallia New"/>
                <w:sz w:val="28"/>
                <w:szCs w:val="28"/>
                <w:lang w:val="en-GB"/>
              </w:rPr>
              <w:t>51</w:t>
            </w:r>
          </w:p>
        </w:tc>
      </w:tr>
    </w:tbl>
    <w:p w14:paraId="614DC433" w14:textId="77777777" w:rsidR="002E2288" w:rsidRDefault="002E2288" w:rsidP="002D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7CF070F"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25761A8"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30F6B3A"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A32C20E"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0453C50"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4E18BCE"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4FC7A4C"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02B98C4"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29BFABB"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DC6140F"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6699714B"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7D49C43" w14:textId="0392EBF1" w:rsidR="00626A1D"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F0FD3">
        <w:rPr>
          <w:rFonts w:ascii="Browallia New" w:hAnsi="Browallia New" w:cs="Browallia New"/>
          <w:b/>
          <w:bCs/>
          <w:color w:val="000000" w:themeColor="text1"/>
          <w:sz w:val="28"/>
          <w:szCs w:val="28"/>
          <w:cs/>
        </w:rPr>
        <w:t xml:space="preserve">สินทรัพย์สิทธิการใช้ </w:t>
      </w:r>
      <w:r w:rsidR="00C23BE5">
        <w:rPr>
          <w:rFonts w:ascii="Browallia New" w:hAnsi="Browallia New" w:cs="Browallia New"/>
          <w:b/>
          <w:bCs/>
          <w:color w:val="000000" w:themeColor="text1"/>
          <w:sz w:val="28"/>
          <w:szCs w:val="28"/>
        </w:rPr>
        <w:t>-</w:t>
      </w:r>
      <w:r>
        <w:rPr>
          <w:rFonts w:ascii="Browallia New" w:hAnsi="Browallia New" w:cs="Browallia New"/>
          <w:b/>
          <w:bCs/>
          <w:color w:val="000000" w:themeColor="text1"/>
          <w:sz w:val="28"/>
          <w:szCs w:val="28"/>
        </w:rPr>
        <w:t xml:space="preserve"> </w:t>
      </w:r>
      <w:r w:rsidRPr="001F0FD3">
        <w:rPr>
          <w:rFonts w:ascii="Browallia New" w:hAnsi="Browallia New" w:cs="Browallia New"/>
          <w:b/>
          <w:bCs/>
          <w:color w:val="000000" w:themeColor="text1"/>
          <w:sz w:val="28"/>
          <w:szCs w:val="28"/>
          <w:cs/>
        </w:rPr>
        <w:t>สุทธิ</w:t>
      </w:r>
    </w:p>
    <w:p w14:paraId="07A6474A" w14:textId="77777777" w:rsidR="001F0FD3" w:rsidRPr="00265C2F" w:rsidRDefault="001F0FD3" w:rsidP="001F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0"/>
          <w:szCs w:val="20"/>
        </w:rPr>
      </w:pPr>
    </w:p>
    <w:tbl>
      <w:tblPr>
        <w:tblW w:w="9034" w:type="dxa"/>
        <w:tblInd w:w="351" w:type="dxa"/>
        <w:tblLayout w:type="fixed"/>
        <w:tblLook w:val="0000" w:firstRow="0" w:lastRow="0" w:firstColumn="0" w:lastColumn="0" w:noHBand="0" w:noVBand="0"/>
      </w:tblPr>
      <w:tblGrid>
        <w:gridCol w:w="4185"/>
        <w:gridCol w:w="2127"/>
        <w:gridCol w:w="283"/>
        <w:gridCol w:w="2439"/>
      </w:tblGrid>
      <w:tr w:rsidR="00BC5C0C" w:rsidRPr="00CC6ACA" w14:paraId="30305F60" w14:textId="77777777" w:rsidTr="00F23FF4">
        <w:trPr>
          <w:tblHeader/>
        </w:trPr>
        <w:tc>
          <w:tcPr>
            <w:tcW w:w="4185" w:type="dxa"/>
          </w:tcPr>
          <w:p w14:paraId="11B5DCF3" w14:textId="77777777" w:rsidR="00BC5C0C" w:rsidRPr="00CC6ACA"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08EA1F90" w14:textId="77777777" w:rsidR="00BC5C0C" w:rsidRPr="00CC6AC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18C97D27" w14:textId="77777777" w:rsidR="00BC5C0C" w:rsidRPr="00CC6AC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04D31099" w14:textId="77777777" w:rsidR="00BC5C0C" w:rsidRPr="00CC6ACA" w:rsidRDefault="00BC5C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BC5C0C" w:rsidRPr="00CC6ACA" w14:paraId="7627F60B" w14:textId="77777777" w:rsidTr="00F23FF4">
        <w:trPr>
          <w:tblHeader/>
        </w:trPr>
        <w:tc>
          <w:tcPr>
            <w:tcW w:w="4185" w:type="dxa"/>
          </w:tcPr>
          <w:p w14:paraId="4AC7BCA4" w14:textId="77777777" w:rsidR="00BC5C0C" w:rsidRPr="00CC6ACA" w:rsidRDefault="00BC5C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6B9CC674" w14:textId="0F96DC58" w:rsidR="00BC5C0C" w:rsidRPr="00CC6ACA"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BC5C0C" w:rsidRPr="00CC6ACA">
              <w:rPr>
                <w:rFonts w:ascii="Browallia New" w:hAnsi="Browallia New" w:cs="Browallia New"/>
                <w:snapToGrid w:val="0"/>
                <w:sz w:val="28"/>
                <w:szCs w:val="28"/>
                <w:cs/>
                <w:lang w:eastAsia="th-TH"/>
              </w:rPr>
              <w:t>การเงินรวม</w:t>
            </w:r>
          </w:p>
        </w:tc>
        <w:tc>
          <w:tcPr>
            <w:tcW w:w="283" w:type="dxa"/>
          </w:tcPr>
          <w:p w14:paraId="7876390A" w14:textId="77777777" w:rsidR="00BC5C0C" w:rsidRPr="00CC6ACA" w:rsidRDefault="00BC5C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6A7719DC" w14:textId="2A0A4762" w:rsidR="00BC5C0C" w:rsidRPr="00CC6ACA"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BC5C0C" w:rsidRPr="00CC6ACA">
              <w:rPr>
                <w:rFonts w:ascii="Browallia New" w:hAnsi="Browallia New" w:cs="Browallia New"/>
                <w:snapToGrid w:val="0"/>
                <w:sz w:val="28"/>
                <w:szCs w:val="28"/>
                <w:cs/>
                <w:lang w:eastAsia="th-TH"/>
              </w:rPr>
              <w:t>การเงินเฉพาะบริษัท</w:t>
            </w:r>
          </w:p>
        </w:tc>
      </w:tr>
      <w:tr w:rsidR="003C2D39" w:rsidRPr="00CC6ACA" w14:paraId="24C02DF9" w14:textId="77777777" w:rsidTr="00375B96">
        <w:tc>
          <w:tcPr>
            <w:tcW w:w="4185" w:type="dxa"/>
          </w:tcPr>
          <w:p w14:paraId="0B3AD9EA" w14:textId="69D1D3AB" w:rsidR="003C2D39" w:rsidRPr="003A1AEF" w:rsidRDefault="003C2D39" w:rsidP="006E5A3C">
            <w:pPr>
              <w:spacing w:line="240" w:lineRule="auto"/>
              <w:rPr>
                <w:rFonts w:ascii="Browallia New" w:hAnsi="Browallia New" w:cs="Browallia New"/>
                <w:sz w:val="28"/>
                <w:szCs w:val="28"/>
                <w:cs/>
                <w:lang w:val="en-GB"/>
              </w:rPr>
            </w:pPr>
          </w:p>
        </w:tc>
        <w:tc>
          <w:tcPr>
            <w:tcW w:w="2127" w:type="dxa"/>
          </w:tcPr>
          <w:p w14:paraId="6BC6A672" w14:textId="77777777" w:rsidR="003C2D39" w:rsidRPr="000D1941"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tcPr>
          <w:p w14:paraId="3EEC4559" w14:textId="77777777" w:rsidR="003C2D39" w:rsidRPr="00CC6ACA" w:rsidRDefault="003C2D39"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92D2A66" w14:textId="77777777" w:rsidR="003C2D39" w:rsidRPr="00F32E0A" w:rsidRDefault="003C2D39" w:rsidP="006E5A3C">
            <w:pPr>
              <w:tabs>
                <w:tab w:val="clear" w:pos="1644"/>
                <w:tab w:val="left" w:pos="1512"/>
              </w:tabs>
              <w:spacing w:line="240" w:lineRule="auto"/>
              <w:ind w:right="-12"/>
              <w:jc w:val="right"/>
              <w:rPr>
                <w:rFonts w:ascii="Browallia New" w:hAnsi="Browallia New" w:cs="Browallia New"/>
                <w:sz w:val="28"/>
                <w:szCs w:val="28"/>
                <w:lang w:val="en-GB"/>
              </w:rPr>
            </w:pPr>
          </w:p>
        </w:tc>
      </w:tr>
      <w:tr w:rsidR="00BC5C0C" w:rsidRPr="00CC6ACA" w14:paraId="3762B496" w14:textId="77777777" w:rsidTr="00375B96">
        <w:tc>
          <w:tcPr>
            <w:tcW w:w="4185" w:type="dxa"/>
          </w:tcPr>
          <w:p w14:paraId="5C432EAB" w14:textId="77777777" w:rsidR="00BC5C0C" w:rsidRPr="00CC6ACA" w:rsidRDefault="00BC5C0C" w:rsidP="006E5A3C">
            <w:pPr>
              <w:spacing w:line="240" w:lineRule="auto"/>
              <w:rPr>
                <w:rFonts w:ascii="Browallia New" w:hAnsi="Browallia New" w:cs="Browallia New"/>
                <w:sz w:val="28"/>
                <w:szCs w:val="28"/>
                <w:cs/>
                <w:lang w:val="en-GB"/>
              </w:rPr>
            </w:pPr>
            <w:r w:rsidRPr="003A1AEF">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127" w:type="dxa"/>
          </w:tcPr>
          <w:p w14:paraId="18624518" w14:textId="4C5F5EAD" w:rsidR="00BC5C0C" w:rsidRPr="00CC6ACA" w:rsidRDefault="000D1941" w:rsidP="006E5A3C">
            <w:pPr>
              <w:tabs>
                <w:tab w:val="clear" w:pos="1644"/>
                <w:tab w:val="left" w:pos="1512"/>
              </w:tabs>
              <w:spacing w:line="240" w:lineRule="auto"/>
              <w:ind w:right="-12"/>
              <w:jc w:val="right"/>
              <w:rPr>
                <w:rFonts w:ascii="Browallia New" w:hAnsi="Browallia New" w:cs="Browallia New"/>
                <w:sz w:val="28"/>
                <w:szCs w:val="28"/>
                <w:lang w:val="en-GB"/>
              </w:rPr>
            </w:pPr>
            <w:r w:rsidRPr="000D1941">
              <w:rPr>
                <w:rFonts w:ascii="Browallia New" w:hAnsi="Browallia New" w:cs="Browallia New"/>
                <w:sz w:val="28"/>
                <w:szCs w:val="28"/>
                <w:lang w:val="en-GB"/>
              </w:rPr>
              <w:t>577,476,008</w:t>
            </w:r>
          </w:p>
        </w:tc>
        <w:tc>
          <w:tcPr>
            <w:tcW w:w="283" w:type="dxa"/>
          </w:tcPr>
          <w:p w14:paraId="0D015D93"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86F7831" w14:textId="0310C3F3" w:rsidR="00BC5C0C" w:rsidRPr="00CC6ACA" w:rsidRDefault="00F32E0A" w:rsidP="006E5A3C">
            <w:pPr>
              <w:tabs>
                <w:tab w:val="clear" w:pos="1644"/>
                <w:tab w:val="left" w:pos="1512"/>
              </w:tabs>
              <w:spacing w:line="240" w:lineRule="auto"/>
              <w:ind w:right="-12"/>
              <w:jc w:val="right"/>
              <w:rPr>
                <w:rFonts w:ascii="Browallia New" w:hAnsi="Browallia New" w:cs="Browallia New"/>
                <w:sz w:val="28"/>
                <w:szCs w:val="28"/>
                <w:lang w:val="en-GB"/>
              </w:rPr>
            </w:pPr>
            <w:r w:rsidRPr="00F32E0A">
              <w:rPr>
                <w:rFonts w:ascii="Browallia New" w:hAnsi="Browallia New" w:cs="Browallia New"/>
                <w:sz w:val="28"/>
                <w:szCs w:val="28"/>
                <w:lang w:val="en-GB"/>
              </w:rPr>
              <w:t>244,335,759</w:t>
            </w:r>
          </w:p>
        </w:tc>
      </w:tr>
      <w:tr w:rsidR="00BC5C0C" w:rsidRPr="00CC6ACA" w14:paraId="4791F860" w14:textId="77777777" w:rsidTr="00375B96">
        <w:tc>
          <w:tcPr>
            <w:tcW w:w="4185" w:type="dxa"/>
          </w:tcPr>
          <w:p w14:paraId="30BB0DDC" w14:textId="129EDCCB" w:rsidR="00BC5C0C" w:rsidRPr="00CC6ACA" w:rsidRDefault="007F2B72" w:rsidP="006E5A3C">
            <w:pPr>
              <w:spacing w:line="240" w:lineRule="auto"/>
              <w:rPr>
                <w:rFonts w:ascii="Browallia New" w:hAnsi="Browallia New" w:cs="Browallia New"/>
                <w:sz w:val="28"/>
                <w:szCs w:val="28"/>
                <w:cs/>
                <w:lang w:val="en-GB"/>
              </w:rPr>
            </w:pPr>
            <w:r w:rsidRPr="007F2B72">
              <w:rPr>
                <w:rFonts w:ascii="Browallia New" w:hAnsi="Browallia New" w:cs="Browallia New"/>
                <w:sz w:val="28"/>
                <w:szCs w:val="28"/>
                <w:cs/>
                <w:lang w:val="en-GB"/>
              </w:rPr>
              <w:t>เพิ่มขึ้น</w:t>
            </w:r>
            <w:r w:rsidR="0003637A">
              <w:rPr>
                <w:rFonts w:ascii="Browallia New" w:hAnsi="Browallia New" w:cs="Browallia New" w:hint="cs"/>
                <w:sz w:val="28"/>
                <w:szCs w:val="28"/>
                <w:cs/>
                <w:lang w:val="en-GB"/>
              </w:rPr>
              <w:t>ระหว่างงวด</w:t>
            </w:r>
          </w:p>
        </w:tc>
        <w:tc>
          <w:tcPr>
            <w:tcW w:w="2127" w:type="dxa"/>
          </w:tcPr>
          <w:p w14:paraId="130F8478" w14:textId="24DC137D" w:rsidR="00BC5C0C" w:rsidRDefault="005B2DE2" w:rsidP="006E5A3C">
            <w:pPr>
              <w:tabs>
                <w:tab w:val="clear" w:pos="1644"/>
                <w:tab w:val="left" w:pos="1512"/>
              </w:tabs>
              <w:spacing w:line="240" w:lineRule="auto"/>
              <w:ind w:right="-12"/>
              <w:jc w:val="right"/>
              <w:rPr>
                <w:rFonts w:ascii="Browallia New" w:hAnsi="Browallia New" w:cs="Browallia New"/>
                <w:sz w:val="28"/>
                <w:szCs w:val="28"/>
                <w:lang w:val="en-GB"/>
              </w:rPr>
            </w:pPr>
            <w:r w:rsidRPr="005B2DE2">
              <w:rPr>
                <w:rFonts w:ascii="Browallia New" w:hAnsi="Browallia New" w:cs="Browallia New"/>
                <w:sz w:val="28"/>
                <w:szCs w:val="28"/>
                <w:lang w:val="en-GB"/>
              </w:rPr>
              <w:t>8,148,275</w:t>
            </w:r>
          </w:p>
        </w:tc>
        <w:tc>
          <w:tcPr>
            <w:tcW w:w="283" w:type="dxa"/>
          </w:tcPr>
          <w:p w14:paraId="5559B760"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6DDCB829" w14:textId="65A98EB7" w:rsidR="00BC5C0C" w:rsidRPr="00BD6751" w:rsidRDefault="00B75A70" w:rsidP="00B75A70">
            <w:pPr>
              <w:tabs>
                <w:tab w:val="clear" w:pos="1644"/>
                <w:tab w:val="left" w:pos="1512"/>
              </w:tabs>
              <w:spacing w:line="240" w:lineRule="auto"/>
              <w:ind w:right="-12"/>
              <w:jc w:val="center"/>
              <w:rPr>
                <w:rFonts w:ascii="Browallia New" w:hAnsi="Browallia New" w:cs="Browallia New"/>
                <w:sz w:val="28"/>
                <w:szCs w:val="28"/>
                <w:cs/>
              </w:rPr>
            </w:pPr>
            <w:r>
              <w:rPr>
                <w:rFonts w:ascii="Browallia New" w:hAnsi="Browallia New" w:cs="Browallia New"/>
                <w:sz w:val="28"/>
                <w:szCs w:val="28"/>
                <w:lang w:val="en-GB"/>
              </w:rPr>
              <w:t xml:space="preserve">                         -</w:t>
            </w:r>
          </w:p>
        </w:tc>
      </w:tr>
      <w:tr w:rsidR="00BC5C0C" w:rsidRPr="00CC6ACA" w14:paraId="643809EA" w14:textId="77777777" w:rsidTr="00375B96">
        <w:tc>
          <w:tcPr>
            <w:tcW w:w="4185" w:type="dxa"/>
          </w:tcPr>
          <w:p w14:paraId="45F261E7" w14:textId="040FD921" w:rsidR="00BC5C0C" w:rsidRPr="00CC6ACA" w:rsidRDefault="00B105C1" w:rsidP="006E5A3C">
            <w:pPr>
              <w:spacing w:line="240" w:lineRule="auto"/>
              <w:rPr>
                <w:rFonts w:ascii="Browallia New" w:hAnsi="Browallia New" w:cs="Browallia New"/>
                <w:sz w:val="28"/>
                <w:szCs w:val="28"/>
                <w:cs/>
                <w:lang w:val="en-GB"/>
              </w:rPr>
            </w:pPr>
            <w:r w:rsidRPr="00B105C1">
              <w:rPr>
                <w:rFonts w:ascii="Browallia New" w:hAnsi="Browallia New" w:cs="Browallia New"/>
                <w:sz w:val="28"/>
                <w:szCs w:val="28"/>
                <w:cs/>
                <w:lang w:val="en-GB"/>
              </w:rPr>
              <w:t>ปรับปรุงจากการเปลี่ยนแปลงสัญญา</w:t>
            </w:r>
          </w:p>
        </w:tc>
        <w:tc>
          <w:tcPr>
            <w:tcW w:w="2127" w:type="dxa"/>
            <w:shd w:val="clear" w:color="auto" w:fill="auto"/>
          </w:tcPr>
          <w:p w14:paraId="7EA2AB63" w14:textId="0D0A61AC" w:rsidR="00BC5C0C" w:rsidRPr="00CC6ACA" w:rsidRDefault="005B2DE2" w:rsidP="006E5A3C">
            <w:pPr>
              <w:tabs>
                <w:tab w:val="clear" w:pos="1644"/>
                <w:tab w:val="left" w:pos="1512"/>
              </w:tabs>
              <w:spacing w:line="240" w:lineRule="auto"/>
              <w:ind w:right="-12"/>
              <w:jc w:val="right"/>
              <w:rPr>
                <w:rFonts w:ascii="Browallia New" w:hAnsi="Browallia New" w:cs="Browallia New"/>
                <w:sz w:val="28"/>
                <w:szCs w:val="28"/>
                <w:lang w:val="en-GB"/>
              </w:rPr>
            </w:pPr>
            <w:r w:rsidRPr="005B2DE2">
              <w:rPr>
                <w:rFonts w:ascii="Browallia New" w:hAnsi="Browallia New" w:cs="Browallia New"/>
                <w:sz w:val="28"/>
                <w:szCs w:val="28"/>
                <w:lang w:val="en-GB"/>
              </w:rPr>
              <w:t>(2,290,397)</w:t>
            </w:r>
          </w:p>
        </w:tc>
        <w:tc>
          <w:tcPr>
            <w:tcW w:w="283" w:type="dxa"/>
            <w:shd w:val="clear" w:color="auto" w:fill="auto"/>
          </w:tcPr>
          <w:p w14:paraId="4195F850"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163FEF0" w14:textId="49400C70" w:rsidR="00BC5C0C" w:rsidRPr="00CC6ACA" w:rsidRDefault="00B75A70" w:rsidP="00B75A70">
            <w:pPr>
              <w:tabs>
                <w:tab w:val="clear" w:pos="1644"/>
                <w:tab w:val="left" w:pos="1512"/>
              </w:tabs>
              <w:spacing w:line="240" w:lineRule="auto"/>
              <w:ind w:right="-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71945">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BC5C0C" w:rsidRPr="00CC6ACA" w14:paraId="04D4F387" w14:textId="77777777" w:rsidTr="00375B96">
        <w:tc>
          <w:tcPr>
            <w:tcW w:w="4185" w:type="dxa"/>
          </w:tcPr>
          <w:p w14:paraId="6F769CE6" w14:textId="165AC3CC" w:rsidR="00BC5C0C" w:rsidRPr="00BB2BB1" w:rsidRDefault="0054239D" w:rsidP="006E5A3C">
            <w:pPr>
              <w:spacing w:line="240" w:lineRule="auto"/>
              <w:rPr>
                <w:rFonts w:ascii="Browallia New" w:hAnsi="Browallia New" w:cs="Browallia New"/>
                <w:sz w:val="28"/>
                <w:szCs w:val="28"/>
                <w:cs/>
                <w:lang w:val="en-GB"/>
              </w:rPr>
            </w:pPr>
            <w:r w:rsidRPr="0054239D">
              <w:rPr>
                <w:rFonts w:ascii="Browallia New" w:hAnsi="Browallia New" w:cs="Browallia New"/>
                <w:sz w:val="28"/>
                <w:szCs w:val="28"/>
                <w:cs/>
                <w:lang w:val="en-GB"/>
              </w:rPr>
              <w:t>ค่าเสื่อมราคา</w:t>
            </w:r>
          </w:p>
        </w:tc>
        <w:tc>
          <w:tcPr>
            <w:tcW w:w="2127" w:type="dxa"/>
            <w:shd w:val="clear" w:color="auto" w:fill="auto"/>
          </w:tcPr>
          <w:p w14:paraId="346E0470" w14:textId="210C0C81" w:rsidR="00BC5C0C" w:rsidRPr="00CC6ACA" w:rsidRDefault="005B2DE2" w:rsidP="006E5A3C">
            <w:pPr>
              <w:tabs>
                <w:tab w:val="clear" w:pos="1644"/>
                <w:tab w:val="left" w:pos="1512"/>
              </w:tabs>
              <w:spacing w:line="240" w:lineRule="auto"/>
              <w:ind w:right="-12"/>
              <w:jc w:val="right"/>
              <w:rPr>
                <w:rFonts w:ascii="Browallia New" w:hAnsi="Browallia New" w:cs="Browallia New"/>
                <w:sz w:val="28"/>
                <w:szCs w:val="28"/>
                <w:lang w:val="en-GB"/>
              </w:rPr>
            </w:pPr>
            <w:r w:rsidRPr="005B2DE2">
              <w:rPr>
                <w:rFonts w:ascii="Browallia New" w:hAnsi="Browallia New" w:cs="Browallia New"/>
                <w:sz w:val="28"/>
                <w:szCs w:val="28"/>
                <w:lang w:val="en-GB"/>
              </w:rPr>
              <w:t>(29,448,73</w:t>
            </w:r>
            <w:r w:rsidR="00520A93">
              <w:rPr>
                <w:rFonts w:ascii="Browallia New" w:hAnsi="Browallia New" w:cs="Browallia New"/>
                <w:sz w:val="28"/>
                <w:szCs w:val="28"/>
                <w:lang w:val="en-GB"/>
              </w:rPr>
              <w:t>2</w:t>
            </w:r>
            <w:r w:rsidRPr="005B2DE2">
              <w:rPr>
                <w:rFonts w:ascii="Browallia New" w:hAnsi="Browallia New" w:cs="Browallia New"/>
                <w:sz w:val="28"/>
                <w:szCs w:val="28"/>
                <w:lang w:val="en-GB"/>
              </w:rPr>
              <w:t>)</w:t>
            </w:r>
          </w:p>
        </w:tc>
        <w:tc>
          <w:tcPr>
            <w:tcW w:w="283" w:type="dxa"/>
            <w:shd w:val="clear" w:color="auto" w:fill="auto"/>
          </w:tcPr>
          <w:p w14:paraId="7BAD1147"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97CD3C5" w14:textId="48DC8ACF" w:rsidR="00BC5C0C" w:rsidRPr="00CC6ACA" w:rsidRDefault="00B75A70" w:rsidP="006E5A3C">
            <w:pPr>
              <w:tabs>
                <w:tab w:val="clear" w:pos="1644"/>
                <w:tab w:val="left" w:pos="1512"/>
              </w:tabs>
              <w:spacing w:line="240" w:lineRule="auto"/>
              <w:ind w:right="-12"/>
              <w:jc w:val="right"/>
              <w:rPr>
                <w:rFonts w:ascii="Browallia New" w:hAnsi="Browallia New" w:cs="Browallia New"/>
                <w:sz w:val="28"/>
                <w:szCs w:val="28"/>
                <w:lang w:val="en-GB"/>
              </w:rPr>
            </w:pPr>
            <w:r w:rsidRPr="00B75A70">
              <w:rPr>
                <w:rFonts w:ascii="Browallia New" w:hAnsi="Browallia New" w:cs="Browallia New"/>
                <w:sz w:val="28"/>
                <w:szCs w:val="28"/>
                <w:lang w:val="en-GB"/>
              </w:rPr>
              <w:t>(11,440,112)</w:t>
            </w:r>
          </w:p>
        </w:tc>
      </w:tr>
      <w:tr w:rsidR="00BC5C0C" w:rsidRPr="00CC6ACA" w14:paraId="3393D0C1" w14:textId="77777777" w:rsidTr="00375B96">
        <w:tc>
          <w:tcPr>
            <w:tcW w:w="4185" w:type="dxa"/>
          </w:tcPr>
          <w:p w14:paraId="788F360A" w14:textId="37F5D0E8" w:rsidR="00BC5C0C" w:rsidRPr="0021077F" w:rsidRDefault="00C30E61" w:rsidP="006E5A3C">
            <w:pPr>
              <w:spacing w:line="240" w:lineRule="auto"/>
              <w:rPr>
                <w:rFonts w:ascii="Browallia New" w:hAnsi="Browallia New" w:cs="Browallia New"/>
                <w:sz w:val="28"/>
                <w:szCs w:val="28"/>
                <w:cs/>
                <w:lang w:val="en-GB"/>
              </w:rPr>
            </w:pPr>
            <w:r w:rsidRPr="00C30E61">
              <w:rPr>
                <w:rFonts w:ascii="Browallia New" w:hAnsi="Browallia New" w:cs="Browallia New"/>
                <w:sz w:val="28"/>
                <w:szCs w:val="28"/>
                <w:cs/>
                <w:lang w:val="en-GB"/>
              </w:rPr>
              <w:t>ค่าตัดจำหน่าย</w:t>
            </w:r>
            <w:r w:rsidR="00145756">
              <w:rPr>
                <w:rFonts w:ascii="Browallia New" w:hAnsi="Browallia New" w:cs="Browallia New" w:hint="cs"/>
                <w:sz w:val="28"/>
                <w:szCs w:val="28"/>
                <w:cs/>
                <w:lang w:val="en-GB"/>
              </w:rPr>
              <w:t>ระหว่างงวด</w:t>
            </w:r>
          </w:p>
        </w:tc>
        <w:tc>
          <w:tcPr>
            <w:tcW w:w="2127" w:type="dxa"/>
            <w:shd w:val="clear" w:color="auto" w:fill="auto"/>
          </w:tcPr>
          <w:p w14:paraId="29192016" w14:textId="6EB69FA0" w:rsidR="00BC5C0C" w:rsidRPr="00CC6ACA" w:rsidRDefault="005B2DE2" w:rsidP="006E5A3C">
            <w:pPr>
              <w:tabs>
                <w:tab w:val="clear" w:pos="1644"/>
                <w:tab w:val="left" w:pos="1512"/>
              </w:tabs>
              <w:spacing w:line="240" w:lineRule="auto"/>
              <w:ind w:right="-12"/>
              <w:jc w:val="right"/>
              <w:rPr>
                <w:rFonts w:ascii="Browallia New" w:hAnsi="Browallia New" w:cs="Browallia New"/>
                <w:sz w:val="28"/>
                <w:szCs w:val="28"/>
                <w:lang w:val="en-GB"/>
              </w:rPr>
            </w:pPr>
            <w:r w:rsidRPr="005B2DE2">
              <w:rPr>
                <w:rFonts w:ascii="Browallia New" w:hAnsi="Browallia New" w:cs="Browallia New"/>
                <w:sz w:val="28"/>
                <w:szCs w:val="28"/>
                <w:lang w:val="en-GB"/>
              </w:rPr>
              <w:t>(97,435)</w:t>
            </w:r>
          </w:p>
        </w:tc>
        <w:tc>
          <w:tcPr>
            <w:tcW w:w="283" w:type="dxa"/>
            <w:shd w:val="clear" w:color="auto" w:fill="auto"/>
          </w:tcPr>
          <w:p w14:paraId="43F0A89C"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0281407E" w14:textId="7AAB3725" w:rsidR="00BC5C0C" w:rsidRPr="00CC6ACA" w:rsidRDefault="00B75A70" w:rsidP="00B75A70">
            <w:pPr>
              <w:tabs>
                <w:tab w:val="clear" w:pos="1644"/>
                <w:tab w:val="left" w:pos="1512"/>
              </w:tabs>
              <w:spacing w:line="240" w:lineRule="auto"/>
              <w:ind w:right="-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71945">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BC5C0C" w:rsidRPr="00CC6ACA" w14:paraId="3824F9CF" w14:textId="77777777" w:rsidTr="00375B96">
        <w:tc>
          <w:tcPr>
            <w:tcW w:w="4185" w:type="dxa"/>
          </w:tcPr>
          <w:p w14:paraId="25128267" w14:textId="77777777" w:rsidR="00BC5C0C" w:rsidRPr="00CC6ACA" w:rsidRDefault="00BC5C0C" w:rsidP="006E5A3C">
            <w:pPr>
              <w:spacing w:line="240" w:lineRule="auto"/>
              <w:rPr>
                <w:rFonts w:ascii="Browallia New" w:hAnsi="Browallia New" w:cs="Browallia New"/>
                <w:sz w:val="28"/>
                <w:szCs w:val="28"/>
                <w:cs/>
                <w:lang w:val="en-GB"/>
              </w:rPr>
            </w:pPr>
            <w:r w:rsidRPr="001400D2">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127" w:type="dxa"/>
            <w:tcBorders>
              <w:top w:val="single" w:sz="4" w:space="0" w:color="auto"/>
              <w:bottom w:val="single" w:sz="12" w:space="0" w:color="auto"/>
            </w:tcBorders>
            <w:shd w:val="clear" w:color="auto" w:fill="auto"/>
          </w:tcPr>
          <w:p w14:paraId="522170C0" w14:textId="655EE52F" w:rsidR="00BC5C0C" w:rsidRPr="00CC6ACA" w:rsidRDefault="00B75A70" w:rsidP="006E5A3C">
            <w:pPr>
              <w:tabs>
                <w:tab w:val="clear" w:pos="1644"/>
                <w:tab w:val="left" w:pos="1512"/>
              </w:tabs>
              <w:spacing w:line="240" w:lineRule="auto"/>
              <w:ind w:right="-12"/>
              <w:jc w:val="right"/>
              <w:rPr>
                <w:rFonts w:ascii="Browallia New" w:hAnsi="Browallia New" w:cs="Browallia New"/>
                <w:sz w:val="28"/>
                <w:szCs w:val="28"/>
                <w:lang w:val="en-GB"/>
              </w:rPr>
            </w:pPr>
            <w:r w:rsidRPr="00B75A70">
              <w:rPr>
                <w:rFonts w:ascii="Browallia New" w:hAnsi="Browallia New" w:cs="Browallia New"/>
                <w:sz w:val="28"/>
                <w:szCs w:val="28"/>
                <w:lang w:val="en-GB"/>
              </w:rPr>
              <w:t>553,787,71</w:t>
            </w:r>
            <w:r w:rsidR="009D490A">
              <w:rPr>
                <w:rFonts w:ascii="Browallia New" w:hAnsi="Browallia New" w:cs="Browallia New"/>
                <w:sz w:val="28"/>
                <w:szCs w:val="28"/>
                <w:lang w:val="en-GB"/>
              </w:rPr>
              <w:t>9</w:t>
            </w:r>
          </w:p>
        </w:tc>
        <w:tc>
          <w:tcPr>
            <w:tcW w:w="283" w:type="dxa"/>
            <w:shd w:val="clear" w:color="auto" w:fill="auto"/>
          </w:tcPr>
          <w:p w14:paraId="67EF4C97" w14:textId="77777777" w:rsidR="00BC5C0C" w:rsidRPr="00CC6ACA" w:rsidRDefault="00BC5C0C"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625A2AB3" w14:textId="0D68BFEB" w:rsidR="00BC5C0C" w:rsidRPr="00CC6ACA" w:rsidRDefault="00B75A70" w:rsidP="006E5A3C">
            <w:pPr>
              <w:tabs>
                <w:tab w:val="clear" w:pos="1644"/>
                <w:tab w:val="left" w:pos="1512"/>
              </w:tabs>
              <w:spacing w:line="240" w:lineRule="auto"/>
              <w:ind w:right="-12"/>
              <w:jc w:val="right"/>
              <w:rPr>
                <w:rFonts w:ascii="Browallia New" w:hAnsi="Browallia New" w:cs="Browallia New"/>
                <w:sz w:val="28"/>
                <w:szCs w:val="28"/>
                <w:lang w:val="en-GB"/>
              </w:rPr>
            </w:pPr>
            <w:r w:rsidRPr="00B75A70">
              <w:rPr>
                <w:rFonts w:ascii="Browallia New" w:hAnsi="Browallia New" w:cs="Browallia New"/>
                <w:sz w:val="28"/>
                <w:szCs w:val="28"/>
                <w:lang w:val="en-GB"/>
              </w:rPr>
              <w:t>232,895,647</w:t>
            </w:r>
          </w:p>
        </w:tc>
      </w:tr>
      <w:tr w:rsidR="00F23FF4" w:rsidRPr="00CC6ACA" w14:paraId="33900DF1" w14:textId="77777777" w:rsidTr="00F23FF4">
        <w:tc>
          <w:tcPr>
            <w:tcW w:w="4185" w:type="dxa"/>
          </w:tcPr>
          <w:p w14:paraId="7085EC45" w14:textId="77777777" w:rsidR="00F23FF4" w:rsidRPr="00BB2BB1" w:rsidRDefault="00F23FF4">
            <w:pPr>
              <w:spacing w:line="240" w:lineRule="auto"/>
              <w:rPr>
                <w:rFonts w:ascii="Browallia New" w:hAnsi="Browallia New" w:cs="Browallia New"/>
                <w:sz w:val="28"/>
                <w:szCs w:val="28"/>
                <w:cs/>
                <w:lang w:val="en-GB"/>
              </w:rPr>
            </w:pPr>
          </w:p>
        </w:tc>
        <w:tc>
          <w:tcPr>
            <w:tcW w:w="2127" w:type="dxa"/>
            <w:tcBorders>
              <w:top w:val="single" w:sz="4" w:space="0" w:color="auto"/>
            </w:tcBorders>
            <w:shd w:val="clear" w:color="auto" w:fill="auto"/>
          </w:tcPr>
          <w:p w14:paraId="5CC5FDEA" w14:textId="77777777" w:rsidR="00F23FF4" w:rsidRPr="00CC6ACA" w:rsidRDefault="00F23FF4">
            <w:pPr>
              <w:tabs>
                <w:tab w:val="clear" w:pos="1644"/>
                <w:tab w:val="left" w:pos="1512"/>
              </w:tabs>
              <w:spacing w:line="240" w:lineRule="auto"/>
              <w:ind w:right="-12"/>
              <w:jc w:val="right"/>
              <w:rPr>
                <w:rFonts w:ascii="Browallia New" w:hAnsi="Browallia New" w:cs="Browallia New"/>
                <w:sz w:val="28"/>
                <w:szCs w:val="28"/>
                <w:lang w:val="en-GB"/>
              </w:rPr>
            </w:pPr>
          </w:p>
        </w:tc>
        <w:tc>
          <w:tcPr>
            <w:tcW w:w="283" w:type="dxa"/>
            <w:shd w:val="clear" w:color="auto" w:fill="auto"/>
          </w:tcPr>
          <w:p w14:paraId="32AAD4BF" w14:textId="77777777" w:rsidR="00F23FF4" w:rsidRPr="00CC6ACA" w:rsidRDefault="00F23FF4">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tcBorders>
            <w:shd w:val="clear" w:color="auto" w:fill="auto"/>
          </w:tcPr>
          <w:p w14:paraId="5EB07BF3" w14:textId="77777777" w:rsidR="00F23FF4" w:rsidRPr="00CC6ACA" w:rsidRDefault="00F23FF4">
            <w:pPr>
              <w:tabs>
                <w:tab w:val="clear" w:pos="1644"/>
                <w:tab w:val="left" w:pos="1512"/>
              </w:tabs>
              <w:spacing w:line="240" w:lineRule="auto"/>
              <w:ind w:right="-12"/>
              <w:jc w:val="right"/>
              <w:rPr>
                <w:rFonts w:ascii="Browallia New" w:hAnsi="Browallia New" w:cs="Browallia New"/>
                <w:sz w:val="28"/>
                <w:szCs w:val="28"/>
                <w:lang w:val="en-GB"/>
              </w:rPr>
            </w:pPr>
          </w:p>
        </w:tc>
      </w:tr>
      <w:tr w:rsidR="007A5BF8" w:rsidRPr="00CC6ACA" w14:paraId="7A39ECB9" w14:textId="77777777" w:rsidTr="00375B96">
        <w:tc>
          <w:tcPr>
            <w:tcW w:w="4185" w:type="dxa"/>
          </w:tcPr>
          <w:p w14:paraId="1803FD13" w14:textId="09D52654" w:rsidR="007A5BF8" w:rsidRPr="0021077F" w:rsidRDefault="0085284D">
            <w:pPr>
              <w:spacing w:line="240" w:lineRule="auto"/>
              <w:rPr>
                <w:rFonts w:ascii="Browallia New" w:hAnsi="Browallia New" w:cs="Browallia New"/>
                <w:sz w:val="28"/>
                <w:szCs w:val="28"/>
                <w:cs/>
                <w:lang w:val="en-GB"/>
              </w:rPr>
            </w:pPr>
            <w:r w:rsidRPr="002D4D00">
              <w:rPr>
                <w:rFonts w:ascii="Browallia New" w:eastAsia="Arial Unicode MS" w:hAnsi="Browallia New" w:cs="Browallia New"/>
                <w:sz w:val="28"/>
                <w:szCs w:val="28"/>
                <w:cs/>
                <w:lang w:val="en-GB"/>
              </w:rPr>
              <w:t>ดอกเบี้ยจ่ายจากหนี้สินตามสัญญาเช่า</w:t>
            </w:r>
          </w:p>
        </w:tc>
        <w:tc>
          <w:tcPr>
            <w:tcW w:w="2127" w:type="dxa"/>
            <w:shd w:val="clear" w:color="auto" w:fill="auto"/>
          </w:tcPr>
          <w:p w14:paraId="6C106EDB" w14:textId="441293C8" w:rsidR="007A5BF8" w:rsidRPr="00CC6ACA" w:rsidRDefault="00881D4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7,123,798</w:t>
            </w:r>
          </w:p>
        </w:tc>
        <w:tc>
          <w:tcPr>
            <w:tcW w:w="283" w:type="dxa"/>
            <w:shd w:val="clear" w:color="auto" w:fill="auto"/>
          </w:tcPr>
          <w:p w14:paraId="4D79C729" w14:textId="77777777" w:rsidR="007A5BF8" w:rsidRPr="00CC6ACA" w:rsidRDefault="007A5BF8">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3DA569F" w14:textId="307829C1" w:rsidR="007A5BF8" w:rsidRPr="00CC6ACA" w:rsidRDefault="00336945" w:rsidP="007A5BF8">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w:t>
            </w:r>
            <w:r w:rsidR="00BE3522">
              <w:rPr>
                <w:rFonts w:ascii="Browallia New" w:hAnsi="Browallia New" w:cs="Browallia New"/>
                <w:sz w:val="28"/>
                <w:szCs w:val="28"/>
                <w:lang w:val="en-GB"/>
              </w:rPr>
              <w:t>295,868</w:t>
            </w:r>
          </w:p>
        </w:tc>
      </w:tr>
      <w:tr w:rsidR="007A5BF8" w:rsidRPr="00CC6ACA" w14:paraId="2027DEE8" w14:textId="77777777" w:rsidTr="00F23FF4">
        <w:tc>
          <w:tcPr>
            <w:tcW w:w="4185" w:type="dxa"/>
          </w:tcPr>
          <w:p w14:paraId="684FF592" w14:textId="6029BDA9" w:rsidR="007A5BF8" w:rsidRPr="00C30E61" w:rsidRDefault="002E123B" w:rsidP="002D4D00">
            <w:pPr>
              <w:spacing w:line="240" w:lineRule="auto"/>
              <w:ind w:left="253" w:hanging="253"/>
              <w:rPr>
                <w:rFonts w:ascii="Browallia New" w:hAnsi="Browallia New" w:cs="Browallia New"/>
                <w:sz w:val="28"/>
                <w:szCs w:val="28"/>
                <w:cs/>
                <w:lang w:val="en-GB"/>
              </w:rPr>
            </w:pPr>
            <w:r w:rsidRPr="002D4D00">
              <w:rPr>
                <w:rFonts w:ascii="Browallia New" w:eastAsia="Arial Unicode MS" w:hAnsi="Browallia New" w:cs="Browallia New"/>
                <w:sz w:val="28"/>
                <w:szCs w:val="28"/>
                <w:cs/>
                <w:lang w:val="en-GB"/>
              </w:rPr>
              <w:t>ค่าใช้จ่ายที่เกี่ยวกับสัญญาเช่าซึ่งสินทรัพย์</w:t>
            </w:r>
            <w:r w:rsidR="002D4D00">
              <w:rPr>
                <w:rFonts w:ascii="Browallia New" w:hAnsi="Browallia New" w:cs="Browallia New"/>
                <w:sz w:val="28"/>
                <w:szCs w:val="28"/>
                <w:lang w:val="en-GB"/>
              </w:rPr>
              <w:t xml:space="preserve">           </w:t>
            </w:r>
            <w:r w:rsidRPr="002D4D00">
              <w:rPr>
                <w:rFonts w:ascii="Browallia New" w:eastAsia="Arial Unicode MS" w:hAnsi="Browallia New" w:cs="Browallia New"/>
                <w:sz w:val="28"/>
                <w:szCs w:val="28"/>
                <w:cs/>
                <w:lang w:val="en-GB"/>
              </w:rPr>
              <w:t>มีมูลค่าต่ำ</w:t>
            </w:r>
          </w:p>
        </w:tc>
        <w:tc>
          <w:tcPr>
            <w:tcW w:w="2127" w:type="dxa"/>
            <w:shd w:val="clear" w:color="auto" w:fill="auto"/>
            <w:vAlign w:val="bottom"/>
          </w:tcPr>
          <w:p w14:paraId="5E8CDF51" w14:textId="107A6CCB" w:rsidR="007A5BF8" w:rsidRPr="005B2DE2" w:rsidRDefault="00881D4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166,800</w:t>
            </w:r>
          </w:p>
        </w:tc>
        <w:tc>
          <w:tcPr>
            <w:tcW w:w="283" w:type="dxa"/>
            <w:shd w:val="clear" w:color="auto" w:fill="auto"/>
            <w:vAlign w:val="bottom"/>
          </w:tcPr>
          <w:p w14:paraId="5D601B3D" w14:textId="77777777" w:rsidR="007A5BF8" w:rsidRPr="00CC6ACA" w:rsidRDefault="007A5BF8">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vAlign w:val="bottom"/>
          </w:tcPr>
          <w:p w14:paraId="4B01D3D1" w14:textId="01C74C0D" w:rsidR="007A5BF8" w:rsidRDefault="00BE3522" w:rsidP="007A5BF8">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105,600</w:t>
            </w:r>
          </w:p>
        </w:tc>
      </w:tr>
    </w:tbl>
    <w:p w14:paraId="2F50CFF6" w14:textId="77777777" w:rsidR="00E256AF" w:rsidRDefault="00E256AF"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65C2F">
        <w:rPr>
          <w:rFonts w:ascii="Browallia New" w:hAnsi="Browallia New" w:cs="Browallia New"/>
          <w:b/>
          <w:bCs/>
          <w:color w:val="000000" w:themeColor="text1"/>
          <w:sz w:val="28"/>
          <w:szCs w:val="28"/>
          <w:cs/>
        </w:rPr>
        <w:t xml:space="preserve">สินทรัพย์ไม่มีตัวตน </w:t>
      </w:r>
      <w:r w:rsidR="00E26303">
        <w:rPr>
          <w:rFonts w:ascii="Browallia New" w:hAnsi="Browallia New" w:cs="Browallia New"/>
          <w:b/>
          <w:bCs/>
          <w:color w:val="000000" w:themeColor="text1"/>
          <w:sz w:val="28"/>
          <w:szCs w:val="28"/>
        </w:rPr>
        <w:t>-</w:t>
      </w:r>
      <w:r>
        <w:rPr>
          <w:rFonts w:ascii="Browallia New" w:hAnsi="Browallia New" w:cs="Browallia New" w:hint="cs"/>
          <w:b/>
          <w:bCs/>
          <w:color w:val="000000" w:themeColor="text1"/>
          <w:sz w:val="28"/>
          <w:szCs w:val="28"/>
          <w:cs/>
        </w:rPr>
        <w:t xml:space="preserve"> </w:t>
      </w:r>
      <w:r w:rsidRPr="00265C2F">
        <w:rPr>
          <w:rFonts w:ascii="Browallia New" w:hAnsi="Browallia New" w:cs="Browallia New"/>
          <w:b/>
          <w:bCs/>
          <w:color w:val="000000" w:themeColor="text1"/>
          <w:sz w:val="28"/>
          <w:szCs w:val="28"/>
          <w:cs/>
        </w:rPr>
        <w:t>สุทธิ</w:t>
      </w:r>
    </w:p>
    <w:p w14:paraId="7361858F" w14:textId="77777777" w:rsidR="00265C2F" w:rsidRPr="00B71945"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34" w:type="dxa"/>
        <w:tblInd w:w="351" w:type="dxa"/>
        <w:tblLayout w:type="fixed"/>
        <w:tblLook w:val="0000" w:firstRow="0" w:lastRow="0" w:firstColumn="0" w:lastColumn="0" w:noHBand="0" w:noVBand="0"/>
      </w:tblPr>
      <w:tblGrid>
        <w:gridCol w:w="4185"/>
        <w:gridCol w:w="2127"/>
        <w:gridCol w:w="283"/>
        <w:gridCol w:w="2439"/>
      </w:tblGrid>
      <w:tr w:rsidR="00265C2F" w:rsidRPr="00CC6ACA" w14:paraId="241D381E" w14:textId="77777777" w:rsidTr="00375B96">
        <w:tc>
          <w:tcPr>
            <w:tcW w:w="4185" w:type="dxa"/>
          </w:tcPr>
          <w:p w14:paraId="5A03DF04" w14:textId="77777777" w:rsidR="00265C2F" w:rsidRPr="00CC6ACA" w:rsidRDefault="00265C2F"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Pr>
          <w:p w14:paraId="618F723F" w14:textId="77777777" w:rsidR="00265C2F" w:rsidRPr="00CC6ACA"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571EB3E7" w14:textId="77777777" w:rsidR="00265C2F" w:rsidRPr="00CC6ACA" w:rsidRDefault="00265C2F"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4FE876AA" w14:textId="77777777" w:rsidR="00265C2F" w:rsidRPr="00CC6ACA" w:rsidRDefault="00265C2F"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3E562A" w:rsidRPr="00CC6ACA" w14:paraId="668DF882" w14:textId="77777777" w:rsidTr="00375B96">
        <w:tc>
          <w:tcPr>
            <w:tcW w:w="4185" w:type="dxa"/>
          </w:tcPr>
          <w:p w14:paraId="0FFEA101" w14:textId="77777777" w:rsidR="003E562A" w:rsidRPr="00CC6ACA" w:rsidRDefault="003E562A"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127" w:type="dxa"/>
            <w:tcBorders>
              <w:bottom w:val="single" w:sz="4" w:space="0" w:color="auto"/>
            </w:tcBorders>
          </w:tcPr>
          <w:p w14:paraId="36736F7E" w14:textId="476BAD53" w:rsidR="003E562A" w:rsidRPr="00CC6ACA" w:rsidRDefault="00375B96" w:rsidP="003E562A">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3E562A" w:rsidRPr="00CC6ACA">
              <w:rPr>
                <w:rFonts w:ascii="Browallia New" w:hAnsi="Browallia New" w:cs="Browallia New"/>
                <w:snapToGrid w:val="0"/>
                <w:sz w:val="28"/>
                <w:szCs w:val="28"/>
                <w:cs/>
                <w:lang w:eastAsia="th-TH"/>
              </w:rPr>
              <w:t>การเงินรวม</w:t>
            </w:r>
          </w:p>
        </w:tc>
        <w:tc>
          <w:tcPr>
            <w:tcW w:w="283" w:type="dxa"/>
          </w:tcPr>
          <w:p w14:paraId="0588FD3C" w14:textId="77777777" w:rsidR="003E562A" w:rsidRPr="00CC6ACA" w:rsidRDefault="003E562A" w:rsidP="003E562A">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73678CB5" w14:textId="681B83FD" w:rsidR="003E562A" w:rsidRPr="00CC6ACA" w:rsidRDefault="00375B96" w:rsidP="003E562A">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3E562A" w:rsidRPr="00CC6ACA">
              <w:rPr>
                <w:rFonts w:ascii="Browallia New" w:hAnsi="Browallia New" w:cs="Browallia New"/>
                <w:snapToGrid w:val="0"/>
                <w:sz w:val="28"/>
                <w:szCs w:val="28"/>
                <w:cs/>
                <w:lang w:eastAsia="th-TH"/>
              </w:rPr>
              <w:t>การเงินเฉพาะบริษัท</w:t>
            </w:r>
          </w:p>
        </w:tc>
      </w:tr>
      <w:tr w:rsidR="00E26303" w:rsidRPr="00CC6ACA" w14:paraId="3470F8DF" w14:textId="77777777" w:rsidTr="00375B96">
        <w:tc>
          <w:tcPr>
            <w:tcW w:w="4185" w:type="dxa"/>
          </w:tcPr>
          <w:p w14:paraId="4E03E970" w14:textId="33D662CD" w:rsidR="00E26303" w:rsidRPr="003A1AEF" w:rsidRDefault="00E26303" w:rsidP="006E5A3C">
            <w:pPr>
              <w:spacing w:line="240" w:lineRule="auto"/>
              <w:rPr>
                <w:rFonts w:ascii="Browallia New" w:hAnsi="Browallia New" w:cs="Browallia New"/>
                <w:sz w:val="28"/>
                <w:szCs w:val="28"/>
                <w:cs/>
                <w:lang w:val="en-GB"/>
              </w:rPr>
            </w:pPr>
          </w:p>
        </w:tc>
        <w:tc>
          <w:tcPr>
            <w:tcW w:w="2127" w:type="dxa"/>
          </w:tcPr>
          <w:p w14:paraId="071F5338" w14:textId="77777777" w:rsidR="00E26303" w:rsidRPr="00F85712" w:rsidRDefault="00E26303" w:rsidP="006E5A3C">
            <w:pPr>
              <w:tabs>
                <w:tab w:val="clear" w:pos="1644"/>
                <w:tab w:val="left" w:pos="1512"/>
              </w:tabs>
              <w:spacing w:line="240" w:lineRule="auto"/>
              <w:ind w:right="-12"/>
              <w:jc w:val="right"/>
              <w:rPr>
                <w:rFonts w:ascii="Browallia New" w:hAnsi="Browallia New" w:cs="Browallia New"/>
                <w:sz w:val="28"/>
                <w:szCs w:val="28"/>
              </w:rPr>
            </w:pPr>
          </w:p>
        </w:tc>
        <w:tc>
          <w:tcPr>
            <w:tcW w:w="283" w:type="dxa"/>
          </w:tcPr>
          <w:p w14:paraId="57C8438A" w14:textId="77777777" w:rsidR="00E26303" w:rsidRPr="00CC6ACA" w:rsidRDefault="00E26303"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8D3E7D0" w14:textId="77777777" w:rsidR="00E26303" w:rsidRDefault="00E26303" w:rsidP="006E5A3C">
            <w:pPr>
              <w:tabs>
                <w:tab w:val="clear" w:pos="1644"/>
                <w:tab w:val="left" w:pos="1512"/>
              </w:tabs>
              <w:spacing w:line="240" w:lineRule="auto"/>
              <w:ind w:right="-12"/>
              <w:jc w:val="right"/>
              <w:rPr>
                <w:rFonts w:ascii="Browallia New" w:hAnsi="Browallia New" w:cs="Browallia New"/>
                <w:sz w:val="28"/>
                <w:szCs w:val="28"/>
              </w:rPr>
            </w:pPr>
          </w:p>
        </w:tc>
      </w:tr>
      <w:tr w:rsidR="00265C2F" w:rsidRPr="00CC6ACA" w14:paraId="267FF9CC" w14:textId="77777777" w:rsidTr="00375B96">
        <w:tc>
          <w:tcPr>
            <w:tcW w:w="4185" w:type="dxa"/>
          </w:tcPr>
          <w:p w14:paraId="41B1592C" w14:textId="77777777" w:rsidR="00265C2F" w:rsidRPr="00CC6ACA" w:rsidRDefault="00265C2F" w:rsidP="006E5A3C">
            <w:pPr>
              <w:spacing w:line="240" w:lineRule="auto"/>
              <w:rPr>
                <w:rFonts w:ascii="Browallia New" w:hAnsi="Browallia New" w:cs="Browallia New"/>
                <w:sz w:val="28"/>
                <w:szCs w:val="28"/>
                <w:cs/>
                <w:lang w:val="en-GB"/>
              </w:rPr>
            </w:pPr>
            <w:r w:rsidRPr="003A1AEF">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127" w:type="dxa"/>
          </w:tcPr>
          <w:p w14:paraId="4BB6CE3E" w14:textId="54EA4AA9" w:rsidR="00265C2F" w:rsidRPr="00CC6ACA" w:rsidRDefault="00F85712" w:rsidP="006E5A3C">
            <w:pPr>
              <w:tabs>
                <w:tab w:val="clear" w:pos="1644"/>
                <w:tab w:val="left" w:pos="1512"/>
              </w:tabs>
              <w:spacing w:line="240" w:lineRule="auto"/>
              <w:ind w:right="-12"/>
              <w:jc w:val="right"/>
              <w:rPr>
                <w:rFonts w:ascii="Browallia New" w:hAnsi="Browallia New" w:cs="Browallia New"/>
                <w:sz w:val="28"/>
                <w:szCs w:val="28"/>
                <w:lang w:val="en-GB"/>
              </w:rPr>
            </w:pPr>
            <w:r w:rsidRPr="00F85712">
              <w:rPr>
                <w:rFonts w:ascii="Browallia New" w:hAnsi="Browallia New" w:cs="Browallia New"/>
                <w:sz w:val="28"/>
                <w:szCs w:val="28"/>
              </w:rPr>
              <w:t>3,619,762,7</w:t>
            </w:r>
            <w:r w:rsidRPr="0027050A">
              <w:rPr>
                <w:rFonts w:ascii="Browallia New" w:hAnsi="Browallia New" w:cs="Browallia New"/>
                <w:sz w:val="28"/>
                <w:szCs w:val="28"/>
              </w:rPr>
              <w:t>1</w:t>
            </w:r>
            <w:r w:rsidR="002805B3" w:rsidRPr="0027050A">
              <w:rPr>
                <w:rFonts w:ascii="Browallia New" w:hAnsi="Browallia New" w:cs="Browallia New"/>
                <w:sz w:val="28"/>
                <w:szCs w:val="28"/>
              </w:rPr>
              <w:t>2</w:t>
            </w:r>
          </w:p>
        </w:tc>
        <w:tc>
          <w:tcPr>
            <w:tcW w:w="283" w:type="dxa"/>
          </w:tcPr>
          <w:p w14:paraId="3F12F185" w14:textId="77777777" w:rsidR="00265C2F" w:rsidRPr="00CC6ACA" w:rsidRDefault="00265C2F"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4C862B7" w14:textId="22081B7A" w:rsidR="00265C2F" w:rsidRPr="00CC6ACA" w:rsidRDefault="00C957AE" w:rsidP="006E5A3C">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45,238,27</w:t>
            </w:r>
            <w:r w:rsidR="003E3D77">
              <w:rPr>
                <w:rFonts w:ascii="Browallia New" w:hAnsi="Browallia New" w:cs="Browallia New"/>
                <w:sz w:val="28"/>
                <w:szCs w:val="28"/>
              </w:rPr>
              <w:t>6</w:t>
            </w:r>
          </w:p>
        </w:tc>
      </w:tr>
      <w:tr w:rsidR="00975D82" w:rsidRPr="00CC6ACA" w14:paraId="35159914" w14:textId="77777777" w:rsidTr="00375B96">
        <w:tc>
          <w:tcPr>
            <w:tcW w:w="4185" w:type="dxa"/>
          </w:tcPr>
          <w:p w14:paraId="72546AAD" w14:textId="61F2CF62" w:rsidR="00975D82" w:rsidRPr="003A1AEF" w:rsidRDefault="00EF5134" w:rsidP="006E5A3C">
            <w:pPr>
              <w:spacing w:line="240" w:lineRule="auto"/>
              <w:rPr>
                <w:rFonts w:ascii="Browallia New" w:hAnsi="Browallia New" w:cs="Browallia New"/>
                <w:sz w:val="28"/>
                <w:szCs w:val="28"/>
                <w:cs/>
                <w:lang w:val="en-GB"/>
              </w:rPr>
            </w:pPr>
            <w:r w:rsidRPr="007F2B72">
              <w:rPr>
                <w:rFonts w:ascii="Browallia New" w:hAnsi="Browallia New" w:cs="Browallia New"/>
                <w:sz w:val="28"/>
                <w:szCs w:val="28"/>
                <w:cs/>
                <w:lang w:val="en-GB"/>
              </w:rPr>
              <w:t>เพิ่มขึ้น</w:t>
            </w:r>
            <w:r w:rsidR="00145756">
              <w:rPr>
                <w:rFonts w:ascii="Browallia New" w:hAnsi="Browallia New" w:cs="Browallia New" w:hint="cs"/>
                <w:sz w:val="28"/>
                <w:szCs w:val="28"/>
                <w:cs/>
                <w:lang w:val="en-GB"/>
              </w:rPr>
              <w:t>ระหว่างงวด</w:t>
            </w:r>
          </w:p>
        </w:tc>
        <w:tc>
          <w:tcPr>
            <w:tcW w:w="2127" w:type="dxa"/>
          </w:tcPr>
          <w:p w14:paraId="2B8D5786" w14:textId="50DFEE07" w:rsidR="00975D82" w:rsidRPr="00CC6ACA" w:rsidRDefault="00F85712" w:rsidP="006E5A3C">
            <w:pPr>
              <w:tabs>
                <w:tab w:val="clear" w:pos="1644"/>
                <w:tab w:val="left" w:pos="1512"/>
              </w:tabs>
              <w:spacing w:line="240" w:lineRule="auto"/>
              <w:ind w:right="-12"/>
              <w:jc w:val="right"/>
              <w:rPr>
                <w:rFonts w:ascii="Browallia New" w:hAnsi="Browallia New" w:cs="Browallia New"/>
                <w:sz w:val="28"/>
                <w:szCs w:val="28"/>
                <w:lang w:val="en-GB"/>
              </w:rPr>
            </w:pPr>
            <w:r w:rsidRPr="00F85712">
              <w:rPr>
                <w:rFonts w:ascii="Browallia New" w:hAnsi="Browallia New" w:cs="Browallia New"/>
                <w:sz w:val="28"/>
                <w:szCs w:val="28"/>
                <w:lang w:val="en-GB"/>
              </w:rPr>
              <w:t>56,428,16</w:t>
            </w:r>
            <w:r w:rsidR="007A1454">
              <w:rPr>
                <w:rFonts w:ascii="Browallia New" w:hAnsi="Browallia New" w:cs="Browallia New"/>
                <w:sz w:val="28"/>
                <w:szCs w:val="28"/>
                <w:lang w:val="en-GB"/>
              </w:rPr>
              <w:t>9</w:t>
            </w:r>
          </w:p>
        </w:tc>
        <w:tc>
          <w:tcPr>
            <w:tcW w:w="283" w:type="dxa"/>
          </w:tcPr>
          <w:p w14:paraId="68638013" w14:textId="77777777" w:rsidR="00975D82" w:rsidRPr="00CC6ACA" w:rsidRDefault="00975D82"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4C355548" w14:textId="4D1FBC01" w:rsidR="00975D82" w:rsidRPr="000E2973" w:rsidRDefault="00F85712" w:rsidP="006E5A3C">
            <w:pPr>
              <w:tabs>
                <w:tab w:val="clear" w:pos="1644"/>
                <w:tab w:val="left" w:pos="1512"/>
              </w:tabs>
              <w:spacing w:line="240" w:lineRule="auto"/>
              <w:ind w:right="-12"/>
              <w:jc w:val="right"/>
              <w:rPr>
                <w:rFonts w:ascii="Browallia New" w:hAnsi="Browallia New" w:cs="Browallia New"/>
                <w:sz w:val="28"/>
                <w:szCs w:val="28"/>
                <w:cs/>
                <w:lang w:val="en-GB"/>
              </w:rPr>
            </w:pPr>
            <w:r w:rsidRPr="00F85712">
              <w:rPr>
                <w:rFonts w:ascii="Browallia New" w:hAnsi="Browallia New" w:cs="Browallia New"/>
                <w:sz w:val="28"/>
                <w:szCs w:val="28"/>
                <w:lang w:val="en-GB"/>
              </w:rPr>
              <w:t>441,93</w:t>
            </w:r>
            <w:r w:rsidR="000867E9">
              <w:rPr>
                <w:rFonts w:ascii="Browallia New" w:hAnsi="Browallia New" w:cs="Browallia New"/>
                <w:sz w:val="28"/>
                <w:szCs w:val="28"/>
                <w:lang w:val="en-GB"/>
              </w:rPr>
              <w:t>3</w:t>
            </w:r>
          </w:p>
        </w:tc>
      </w:tr>
      <w:tr w:rsidR="00B86AB1" w:rsidRPr="00CC6ACA" w14:paraId="5C07B51B" w14:textId="77777777" w:rsidTr="00375B96">
        <w:tc>
          <w:tcPr>
            <w:tcW w:w="4185" w:type="dxa"/>
          </w:tcPr>
          <w:p w14:paraId="169ECF7E" w14:textId="4E6B50C5" w:rsidR="00B86AB1" w:rsidRPr="0021077F" w:rsidRDefault="00B86AB1" w:rsidP="00B86AB1">
            <w:pPr>
              <w:spacing w:line="240" w:lineRule="auto"/>
              <w:rPr>
                <w:rFonts w:ascii="Browallia New" w:hAnsi="Browallia New" w:cs="Browallia New"/>
                <w:sz w:val="28"/>
                <w:szCs w:val="28"/>
                <w:cs/>
                <w:lang w:val="en-GB"/>
              </w:rPr>
            </w:pPr>
            <w:r w:rsidRPr="00C30E61">
              <w:rPr>
                <w:rFonts w:ascii="Browallia New" w:hAnsi="Browallia New" w:cs="Browallia New"/>
                <w:sz w:val="28"/>
                <w:szCs w:val="28"/>
                <w:cs/>
                <w:lang w:val="en-GB"/>
              </w:rPr>
              <w:t>ค่าตัดจำหน่าย</w:t>
            </w:r>
          </w:p>
        </w:tc>
        <w:tc>
          <w:tcPr>
            <w:tcW w:w="2127" w:type="dxa"/>
            <w:tcBorders>
              <w:bottom w:val="single" w:sz="4" w:space="0" w:color="auto"/>
            </w:tcBorders>
            <w:shd w:val="clear" w:color="auto" w:fill="auto"/>
          </w:tcPr>
          <w:p w14:paraId="658ADA15" w14:textId="626C9D70" w:rsidR="00B86AB1" w:rsidRPr="00CC6ACA" w:rsidRDefault="00B86AB1" w:rsidP="00B86AB1">
            <w:pPr>
              <w:tabs>
                <w:tab w:val="clear" w:pos="1644"/>
                <w:tab w:val="left" w:pos="1512"/>
              </w:tabs>
              <w:spacing w:line="240" w:lineRule="auto"/>
              <w:ind w:right="-12"/>
              <w:jc w:val="right"/>
              <w:rPr>
                <w:rFonts w:ascii="Browallia New" w:hAnsi="Browallia New" w:cs="Browallia New"/>
                <w:sz w:val="28"/>
                <w:szCs w:val="28"/>
                <w:lang w:val="en-GB"/>
              </w:rPr>
            </w:pPr>
            <w:r w:rsidRPr="00F85712">
              <w:rPr>
                <w:rFonts w:ascii="Browallia New" w:hAnsi="Browallia New" w:cs="Browallia New"/>
                <w:sz w:val="28"/>
                <w:szCs w:val="28"/>
                <w:lang w:val="en-GB"/>
              </w:rPr>
              <w:t>(61,085,19</w:t>
            </w:r>
            <w:r w:rsidR="007A1454">
              <w:rPr>
                <w:rFonts w:ascii="Browallia New" w:hAnsi="Browallia New" w:cs="Browallia New"/>
                <w:sz w:val="28"/>
                <w:szCs w:val="28"/>
                <w:lang w:val="en-GB"/>
              </w:rPr>
              <w:t>6</w:t>
            </w:r>
            <w:r w:rsidRPr="00F85712">
              <w:rPr>
                <w:rFonts w:ascii="Browallia New" w:hAnsi="Browallia New" w:cs="Browallia New"/>
                <w:sz w:val="28"/>
                <w:szCs w:val="28"/>
                <w:lang w:val="en-GB"/>
              </w:rPr>
              <w:t>)</w:t>
            </w:r>
          </w:p>
        </w:tc>
        <w:tc>
          <w:tcPr>
            <w:tcW w:w="283" w:type="dxa"/>
            <w:shd w:val="clear" w:color="auto" w:fill="auto"/>
          </w:tcPr>
          <w:p w14:paraId="1ADD3225" w14:textId="77777777" w:rsidR="00B86AB1" w:rsidRPr="00CC6ACA"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2D9791A" w14:textId="2299BB02" w:rsidR="00B86AB1" w:rsidRPr="00CC6ACA" w:rsidRDefault="00B86AB1" w:rsidP="00B86AB1">
            <w:pPr>
              <w:tabs>
                <w:tab w:val="clear" w:pos="1644"/>
                <w:tab w:val="left" w:pos="1512"/>
              </w:tabs>
              <w:spacing w:line="240" w:lineRule="auto"/>
              <w:ind w:right="-12"/>
              <w:jc w:val="right"/>
              <w:rPr>
                <w:rFonts w:ascii="Browallia New" w:hAnsi="Browallia New" w:cs="Browallia New"/>
                <w:sz w:val="28"/>
                <w:szCs w:val="28"/>
                <w:lang w:val="en-GB"/>
              </w:rPr>
            </w:pPr>
            <w:r w:rsidRPr="00B86AB1">
              <w:rPr>
                <w:rFonts w:ascii="Browallia New" w:hAnsi="Browallia New" w:cs="Browallia New"/>
                <w:sz w:val="28"/>
                <w:szCs w:val="28"/>
                <w:lang w:val="en-GB"/>
              </w:rPr>
              <w:t xml:space="preserve"> (3,005,757)</w:t>
            </w:r>
          </w:p>
        </w:tc>
      </w:tr>
      <w:tr w:rsidR="00B86AB1" w:rsidRPr="00CC6ACA" w14:paraId="67E9386D" w14:textId="77777777" w:rsidTr="00375B96">
        <w:tc>
          <w:tcPr>
            <w:tcW w:w="4185" w:type="dxa"/>
          </w:tcPr>
          <w:p w14:paraId="2EBBC4C5" w14:textId="77777777" w:rsidR="00B86AB1" w:rsidRPr="00CC6ACA" w:rsidRDefault="00B86AB1" w:rsidP="00B86AB1">
            <w:pPr>
              <w:spacing w:line="240" w:lineRule="auto"/>
              <w:rPr>
                <w:rFonts w:ascii="Browallia New" w:hAnsi="Browallia New" w:cs="Browallia New"/>
                <w:sz w:val="28"/>
                <w:szCs w:val="28"/>
                <w:cs/>
                <w:lang w:val="en-GB"/>
              </w:rPr>
            </w:pPr>
            <w:r w:rsidRPr="001400D2">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127" w:type="dxa"/>
            <w:tcBorders>
              <w:top w:val="single" w:sz="4" w:space="0" w:color="auto"/>
              <w:bottom w:val="single" w:sz="12" w:space="0" w:color="auto"/>
            </w:tcBorders>
            <w:shd w:val="clear" w:color="auto" w:fill="auto"/>
          </w:tcPr>
          <w:p w14:paraId="74788BFC" w14:textId="78CA1C00" w:rsidR="00B86AB1" w:rsidRPr="00CC6ACA" w:rsidRDefault="00B86AB1" w:rsidP="00B86AB1">
            <w:pPr>
              <w:tabs>
                <w:tab w:val="clear" w:pos="1644"/>
                <w:tab w:val="left" w:pos="1512"/>
              </w:tabs>
              <w:spacing w:line="240" w:lineRule="auto"/>
              <w:ind w:right="-12"/>
              <w:jc w:val="right"/>
              <w:rPr>
                <w:rFonts w:ascii="Browallia New" w:hAnsi="Browallia New" w:cs="Browallia New"/>
                <w:sz w:val="28"/>
                <w:szCs w:val="28"/>
                <w:lang w:val="en-GB"/>
              </w:rPr>
            </w:pPr>
            <w:r w:rsidRPr="00F85712">
              <w:rPr>
                <w:rFonts w:ascii="Browallia New" w:hAnsi="Browallia New" w:cs="Browallia New"/>
                <w:sz w:val="28"/>
                <w:szCs w:val="28"/>
                <w:lang w:val="en-GB"/>
              </w:rPr>
              <w:t>3,615,105</w:t>
            </w:r>
            <w:r w:rsidRPr="001E047D">
              <w:rPr>
                <w:rFonts w:ascii="Browallia New" w:hAnsi="Browallia New" w:cs="Browallia New"/>
                <w:sz w:val="28"/>
                <w:szCs w:val="28"/>
                <w:lang w:val="en-GB"/>
              </w:rPr>
              <w:t>,685</w:t>
            </w:r>
          </w:p>
        </w:tc>
        <w:tc>
          <w:tcPr>
            <w:tcW w:w="283" w:type="dxa"/>
            <w:shd w:val="clear" w:color="auto" w:fill="auto"/>
          </w:tcPr>
          <w:p w14:paraId="4F9F3B41" w14:textId="77777777" w:rsidR="00B86AB1" w:rsidRPr="00CC6ACA" w:rsidRDefault="00B86AB1" w:rsidP="00B86AB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2AB11E6E" w14:textId="7EA8000F" w:rsidR="00B86AB1" w:rsidRPr="00CC6ACA" w:rsidRDefault="00B86AB1" w:rsidP="00B86AB1">
            <w:pPr>
              <w:tabs>
                <w:tab w:val="clear" w:pos="1644"/>
                <w:tab w:val="left" w:pos="1512"/>
              </w:tabs>
              <w:spacing w:line="240" w:lineRule="auto"/>
              <w:ind w:right="-12"/>
              <w:jc w:val="right"/>
              <w:rPr>
                <w:rFonts w:ascii="Browallia New" w:hAnsi="Browallia New" w:cs="Browallia New"/>
                <w:sz w:val="28"/>
                <w:szCs w:val="28"/>
                <w:lang w:val="en-GB"/>
              </w:rPr>
            </w:pPr>
            <w:r w:rsidRPr="00B86AB1">
              <w:rPr>
                <w:rFonts w:ascii="Browallia New" w:hAnsi="Browallia New" w:cs="Browallia New"/>
                <w:sz w:val="28"/>
                <w:szCs w:val="28"/>
                <w:lang w:val="en-GB"/>
              </w:rPr>
              <w:t xml:space="preserve"> 42,674,</w:t>
            </w:r>
            <w:r w:rsidRPr="001E047D">
              <w:rPr>
                <w:rFonts w:ascii="Browallia New" w:hAnsi="Browallia New" w:cs="Browallia New"/>
                <w:sz w:val="28"/>
                <w:szCs w:val="28"/>
                <w:lang w:val="en-GB"/>
              </w:rPr>
              <w:t>452</w:t>
            </w:r>
            <w:r w:rsidRPr="00B86AB1">
              <w:rPr>
                <w:rFonts w:ascii="Browallia New" w:hAnsi="Browallia New" w:cs="Browallia New"/>
                <w:sz w:val="28"/>
                <w:szCs w:val="28"/>
                <w:lang w:val="en-GB"/>
              </w:rPr>
              <w:t xml:space="preserve"> </w:t>
            </w:r>
          </w:p>
        </w:tc>
      </w:tr>
    </w:tbl>
    <w:p w14:paraId="7D549D05" w14:textId="77777777" w:rsidR="00274A04" w:rsidRDefault="00274A04" w:rsidP="00274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39090E0C" w:rsidR="00145926" w:rsidRPr="0010473C" w:rsidRDefault="00844D3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0473C">
        <w:rPr>
          <w:rFonts w:ascii="Browallia New" w:hAnsi="Browallia New" w:cs="Browallia New"/>
          <w:b/>
          <w:bCs/>
          <w:color w:val="000000" w:themeColor="text1"/>
          <w:sz w:val="28"/>
          <w:szCs w:val="28"/>
          <w:cs/>
        </w:rPr>
        <w:t>เงินกู้ยืมระยะสั้นจากสถาบันการเงิน</w:t>
      </w:r>
    </w:p>
    <w:p w14:paraId="01C82CE1" w14:textId="77777777" w:rsidR="00844D35" w:rsidRPr="00524768" w:rsidRDefault="00844D35" w:rsidP="0084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0"/>
          <w:szCs w:val="20"/>
        </w:rPr>
      </w:pPr>
    </w:p>
    <w:tbl>
      <w:tblPr>
        <w:tblW w:w="9021" w:type="dxa"/>
        <w:tblInd w:w="387" w:type="dxa"/>
        <w:tblLayout w:type="fixed"/>
        <w:tblLook w:val="0000" w:firstRow="0" w:lastRow="0" w:firstColumn="0" w:lastColumn="0" w:noHBand="0" w:noVBand="0"/>
      </w:tblPr>
      <w:tblGrid>
        <w:gridCol w:w="2865"/>
        <w:gridCol w:w="1354"/>
        <w:gridCol w:w="243"/>
        <w:gridCol w:w="1355"/>
        <w:gridCol w:w="248"/>
        <w:gridCol w:w="1354"/>
        <w:gridCol w:w="245"/>
        <w:gridCol w:w="1357"/>
      </w:tblGrid>
      <w:tr w:rsidR="00CC60F8" w:rsidRPr="00CC6ACA" w14:paraId="7062E0B6" w14:textId="77777777" w:rsidTr="005827AD">
        <w:trPr>
          <w:cantSplit/>
          <w:tblHeader/>
        </w:trPr>
        <w:tc>
          <w:tcPr>
            <w:tcW w:w="2865" w:type="dxa"/>
          </w:tcPr>
          <w:p w14:paraId="6B66D608"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6156" w:type="dxa"/>
            <w:gridSpan w:val="7"/>
          </w:tcPr>
          <w:p w14:paraId="632DD575"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CC60F8" w:rsidRPr="00CC6ACA" w14:paraId="713E8133" w14:textId="77777777" w:rsidTr="005827AD">
        <w:trPr>
          <w:cantSplit/>
          <w:tblHeader/>
        </w:trPr>
        <w:tc>
          <w:tcPr>
            <w:tcW w:w="2865" w:type="dxa"/>
          </w:tcPr>
          <w:p w14:paraId="1C53A5F3"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952" w:type="dxa"/>
            <w:gridSpan w:val="3"/>
            <w:tcBorders>
              <w:bottom w:val="single" w:sz="4" w:space="0" w:color="auto"/>
            </w:tcBorders>
          </w:tcPr>
          <w:p w14:paraId="50120A42" w14:textId="6BA8B323" w:rsidR="00CC60F8" w:rsidRPr="00CC6ACA" w:rsidRDefault="00375B9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ข้อมูลทาง</w:t>
            </w:r>
            <w:r w:rsidR="00CC60F8" w:rsidRPr="00CC6ACA">
              <w:rPr>
                <w:rFonts w:ascii="Browallia New" w:hAnsi="Browallia New" w:cs="Browallia New"/>
                <w:sz w:val="28"/>
                <w:szCs w:val="28"/>
                <w:cs/>
              </w:rPr>
              <w:t>การเงินรวม</w:t>
            </w:r>
          </w:p>
        </w:tc>
        <w:tc>
          <w:tcPr>
            <w:tcW w:w="248" w:type="dxa"/>
          </w:tcPr>
          <w:p w14:paraId="5F205B8B"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952" w:type="dxa"/>
            <w:gridSpan w:val="3"/>
            <w:tcBorders>
              <w:bottom w:val="single" w:sz="4" w:space="0" w:color="auto"/>
            </w:tcBorders>
          </w:tcPr>
          <w:p w14:paraId="7764CDF7" w14:textId="5C9C7AD7" w:rsidR="00CC60F8" w:rsidRPr="00CC6ACA" w:rsidRDefault="00375B9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ข้อมูลทาง</w:t>
            </w:r>
            <w:r w:rsidR="00CC60F8" w:rsidRPr="00CC6ACA">
              <w:rPr>
                <w:rFonts w:ascii="Browallia New" w:hAnsi="Browallia New" w:cs="Browallia New"/>
                <w:sz w:val="28"/>
                <w:szCs w:val="28"/>
                <w:cs/>
              </w:rPr>
              <w:t>การเงินเฉพาะบริษัท</w:t>
            </w:r>
          </w:p>
        </w:tc>
      </w:tr>
      <w:tr w:rsidR="00CC60F8" w:rsidRPr="00CC6ACA" w14:paraId="23547166" w14:textId="77777777" w:rsidTr="005827AD">
        <w:trPr>
          <w:cantSplit/>
          <w:tblHeader/>
        </w:trPr>
        <w:tc>
          <w:tcPr>
            <w:tcW w:w="2865" w:type="dxa"/>
          </w:tcPr>
          <w:p w14:paraId="05EF8721" w14:textId="77777777" w:rsidR="00CC60F8" w:rsidRPr="00EF7CB6" w:rsidRDefault="00CC60F8" w:rsidP="006E5A3C">
            <w:pPr>
              <w:pStyle w:val="a0"/>
              <w:tabs>
                <w:tab w:val="clear" w:pos="360"/>
                <w:tab w:val="clear" w:pos="720"/>
                <w:tab w:val="clear" w:pos="1080"/>
                <w:tab w:val="left" w:pos="540"/>
              </w:tabs>
              <w:rPr>
                <w:rFonts w:ascii="Browallia New" w:hAnsi="Browallia New" w:cs="Browallia New"/>
                <w:lang w:val="en-US"/>
              </w:rPr>
            </w:pPr>
          </w:p>
        </w:tc>
        <w:tc>
          <w:tcPr>
            <w:tcW w:w="1354" w:type="dxa"/>
            <w:tcBorders>
              <w:top w:val="single" w:sz="4" w:space="0" w:color="auto"/>
              <w:bottom w:val="single" w:sz="4" w:space="0" w:color="auto"/>
            </w:tcBorders>
            <w:vAlign w:val="bottom"/>
          </w:tcPr>
          <w:p w14:paraId="511FAB5E"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46FE1FB2"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5" w:type="dxa"/>
            <w:tcBorders>
              <w:top w:val="single" w:sz="4" w:space="0" w:color="auto"/>
              <w:bottom w:val="single" w:sz="4" w:space="0" w:color="auto"/>
            </w:tcBorders>
            <w:vAlign w:val="bottom"/>
          </w:tcPr>
          <w:p w14:paraId="1E12D4BF"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53785823"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4" w:type="dxa"/>
            <w:tcBorders>
              <w:bottom w:val="single" w:sz="4" w:space="0" w:color="auto"/>
            </w:tcBorders>
            <w:vAlign w:val="bottom"/>
          </w:tcPr>
          <w:p w14:paraId="4ADA0BC2" w14:textId="517AD3F4" w:rsidR="00CC60F8" w:rsidRPr="00CC6ACA" w:rsidRDefault="00CC60F8"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000E293C">
              <w:rPr>
                <w:rFonts w:ascii="Browallia New" w:eastAsia="SimSun" w:hAnsi="Browallia New" w:cs="Browallia New"/>
                <w:sz w:val="28"/>
                <w:szCs w:val="28"/>
                <w:cs/>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5" w:type="dxa"/>
            <w:tcBorders>
              <w:top w:val="single" w:sz="4" w:space="0" w:color="auto"/>
            </w:tcBorders>
            <w:vAlign w:val="bottom"/>
          </w:tcPr>
          <w:p w14:paraId="2A01F189"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p>
        </w:tc>
        <w:tc>
          <w:tcPr>
            <w:tcW w:w="1357" w:type="dxa"/>
            <w:tcBorders>
              <w:top w:val="single" w:sz="4" w:space="0" w:color="auto"/>
              <w:bottom w:val="single" w:sz="4" w:space="0" w:color="auto"/>
            </w:tcBorders>
            <w:vAlign w:val="bottom"/>
          </w:tcPr>
          <w:p w14:paraId="279BE95E" w14:textId="77777777" w:rsidR="00CC60F8" w:rsidRPr="00CC6ACA" w:rsidRDefault="00CC60F8"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CC60F8" w:rsidRPr="00CC6ACA" w14:paraId="00B7ACFC" w14:textId="77777777" w:rsidTr="008779C1">
        <w:trPr>
          <w:cantSplit/>
        </w:trPr>
        <w:tc>
          <w:tcPr>
            <w:tcW w:w="2865" w:type="dxa"/>
            <w:vAlign w:val="bottom"/>
          </w:tcPr>
          <w:p w14:paraId="798F1D02"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54" w:type="dxa"/>
            <w:vAlign w:val="bottom"/>
          </w:tcPr>
          <w:p w14:paraId="0258D675"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527FC61"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55" w:type="dxa"/>
            <w:vAlign w:val="bottom"/>
          </w:tcPr>
          <w:p w14:paraId="0A09DFB9"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37D87574"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54" w:type="dxa"/>
          </w:tcPr>
          <w:p w14:paraId="061EB44B"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62F749DB"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57" w:type="dxa"/>
          </w:tcPr>
          <w:p w14:paraId="43D941A2" w14:textId="77777777" w:rsidR="00CC60F8" w:rsidRPr="00CC6ACA"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E293C" w:rsidRPr="00CC6ACA" w14:paraId="1BF6AE1E" w14:textId="77777777" w:rsidTr="008779C1">
        <w:trPr>
          <w:cantSplit/>
          <w:trHeight w:val="135"/>
        </w:trPr>
        <w:tc>
          <w:tcPr>
            <w:tcW w:w="2865" w:type="dxa"/>
            <w:vAlign w:val="bottom"/>
          </w:tcPr>
          <w:p w14:paraId="5D83BDA4" w14:textId="73841233" w:rsidR="00CC60F8" w:rsidRPr="003B4C79" w:rsidRDefault="00194532"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94532">
              <w:rPr>
                <w:rFonts w:ascii="Browallia New" w:hAnsi="Browallia New" w:cs="Browallia New"/>
                <w:sz w:val="28"/>
                <w:szCs w:val="28"/>
                <w:cs/>
              </w:rPr>
              <w:t>ตั๋วสัญญาใช้เงิน</w:t>
            </w:r>
          </w:p>
        </w:tc>
        <w:tc>
          <w:tcPr>
            <w:tcW w:w="1354" w:type="dxa"/>
            <w:tcBorders>
              <w:bottom w:val="single" w:sz="12" w:space="0" w:color="auto"/>
            </w:tcBorders>
          </w:tcPr>
          <w:p w14:paraId="220F2CE6" w14:textId="31989D32" w:rsidR="00CC60F8" w:rsidRPr="00690CB2" w:rsidRDefault="00821076"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821076">
              <w:rPr>
                <w:rFonts w:ascii="Browallia New" w:hAnsi="Browallia New" w:cs="Browallia New"/>
                <w:sz w:val="28"/>
                <w:szCs w:val="28"/>
              </w:rPr>
              <w:t>1,737,000,000</w:t>
            </w:r>
          </w:p>
        </w:tc>
        <w:tc>
          <w:tcPr>
            <w:tcW w:w="243" w:type="dxa"/>
          </w:tcPr>
          <w:p w14:paraId="3B3A31BF" w14:textId="77777777" w:rsidR="00CC60F8" w:rsidRPr="00690CB2"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5" w:type="dxa"/>
            <w:tcBorders>
              <w:bottom w:val="single" w:sz="12" w:space="0" w:color="auto"/>
            </w:tcBorders>
            <w:vAlign w:val="bottom"/>
          </w:tcPr>
          <w:p w14:paraId="42933D16" w14:textId="33554816" w:rsidR="00CC60F8" w:rsidRPr="00690CB2" w:rsidRDefault="00BB454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BB4546">
              <w:rPr>
                <w:rFonts w:ascii="Browallia New" w:eastAsia="Arial Unicode MS" w:hAnsi="Browallia New" w:cs="Browallia New"/>
                <w:sz w:val="28"/>
                <w:szCs w:val="28"/>
                <w:lang w:val="en-GB"/>
              </w:rPr>
              <w:t>1,363,000,000</w:t>
            </w:r>
          </w:p>
        </w:tc>
        <w:tc>
          <w:tcPr>
            <w:tcW w:w="248" w:type="dxa"/>
          </w:tcPr>
          <w:p w14:paraId="259B4086" w14:textId="77777777" w:rsidR="00CC60F8" w:rsidRPr="00690CB2"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4" w:type="dxa"/>
            <w:tcBorders>
              <w:bottom w:val="single" w:sz="12" w:space="0" w:color="auto"/>
            </w:tcBorders>
          </w:tcPr>
          <w:p w14:paraId="50070BC0" w14:textId="7CBFFD14" w:rsidR="00CC60F8" w:rsidRPr="00690CB2" w:rsidRDefault="00821076"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821076">
              <w:rPr>
                <w:rFonts w:ascii="Browallia New" w:hAnsi="Browallia New" w:cs="Browallia New"/>
                <w:sz w:val="28"/>
                <w:szCs w:val="28"/>
              </w:rPr>
              <w:t>915,000,000</w:t>
            </w:r>
          </w:p>
        </w:tc>
        <w:tc>
          <w:tcPr>
            <w:tcW w:w="245" w:type="dxa"/>
          </w:tcPr>
          <w:p w14:paraId="395AB1FF" w14:textId="77777777" w:rsidR="00CC60F8" w:rsidRPr="00690CB2" w:rsidRDefault="00CC60F8"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357" w:type="dxa"/>
            <w:tcBorders>
              <w:bottom w:val="single" w:sz="12" w:space="0" w:color="auto"/>
            </w:tcBorders>
            <w:vAlign w:val="bottom"/>
          </w:tcPr>
          <w:p w14:paraId="676B5708" w14:textId="23E01458" w:rsidR="00CC60F8" w:rsidRPr="00690CB2" w:rsidRDefault="000E293C"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0E293C">
              <w:rPr>
                <w:rFonts w:ascii="Browallia New" w:eastAsia="Arial Unicode MS" w:hAnsi="Browallia New" w:cs="Browallia New"/>
                <w:sz w:val="28"/>
                <w:szCs w:val="28"/>
                <w:lang w:val="en-GB"/>
              </w:rPr>
              <w:t>788,000,000</w:t>
            </w:r>
          </w:p>
        </w:tc>
      </w:tr>
    </w:tbl>
    <w:p w14:paraId="05055475" w14:textId="77777777" w:rsidR="002E2288" w:rsidRDefault="002E2288" w:rsidP="00F23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7AA968D" w14:textId="3C80B731" w:rsidR="00433C03" w:rsidRPr="00355887" w:rsidRDefault="00433C03"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B53CBF">
        <w:rPr>
          <w:rFonts w:ascii="Browallia New" w:hAnsi="Browallia New" w:cs="Browallia New"/>
          <w:color w:val="000000" w:themeColor="text1"/>
          <w:sz w:val="28"/>
          <w:szCs w:val="28"/>
          <w:cs/>
        </w:rPr>
        <w:t xml:space="preserve">ณ วันที่ </w:t>
      </w:r>
      <w:r w:rsidR="00421CC0" w:rsidRPr="00B53CBF">
        <w:rPr>
          <w:rFonts w:ascii="Browallia New" w:eastAsia="SimSun" w:hAnsi="Browallia New" w:cs="Browallia New"/>
          <w:sz w:val="28"/>
          <w:szCs w:val="28"/>
          <w:lang w:val="en-GB"/>
        </w:rPr>
        <w:t>31</w:t>
      </w:r>
      <w:r w:rsidR="00421CC0" w:rsidRPr="00B53CBF">
        <w:rPr>
          <w:rFonts w:ascii="Browallia New" w:eastAsia="SimSun" w:hAnsi="Browallia New" w:cs="Browallia New" w:hint="cs"/>
          <w:sz w:val="28"/>
          <w:szCs w:val="28"/>
          <w:cs/>
          <w:lang w:val="en-GB"/>
        </w:rPr>
        <w:t xml:space="preserve"> มีนาคม</w:t>
      </w:r>
      <w:r w:rsidR="00421CC0" w:rsidRPr="00B53CBF">
        <w:rPr>
          <w:rFonts w:ascii="Browallia New" w:eastAsia="SimSun" w:hAnsi="Browallia New" w:cs="Browallia New" w:hint="cs"/>
          <w:sz w:val="28"/>
          <w:cs/>
          <w:lang w:val="en-GB"/>
        </w:rPr>
        <w:t xml:space="preserve"> </w:t>
      </w:r>
      <w:r w:rsidR="00421CC0" w:rsidRPr="00B53CBF">
        <w:rPr>
          <w:rFonts w:ascii="Browallia New" w:eastAsia="SimSun" w:hAnsi="Browallia New" w:cs="Browallia New"/>
          <w:sz w:val="28"/>
          <w:szCs w:val="28"/>
        </w:rPr>
        <w:t>2567</w:t>
      </w:r>
      <w:r w:rsidRPr="00B53CBF">
        <w:rPr>
          <w:rFonts w:ascii="Browallia New" w:hAnsi="Browallia New" w:cs="Browallia New"/>
          <w:color w:val="000000" w:themeColor="text1"/>
          <w:sz w:val="28"/>
          <w:szCs w:val="28"/>
          <w:cs/>
        </w:rPr>
        <w:t xml:space="preserve"> กลุ่มบริษัทมีตั๋วสัญญาใช้เงินที่ต่ออายุได้ในสกุลเงินบาท มีอัตราดอกเบี้ย</w:t>
      </w:r>
      <w:r w:rsidR="00D258F8" w:rsidRPr="00B53CBF">
        <w:rPr>
          <w:rFonts w:ascii="Browallia New" w:hAnsi="Browallia New" w:cs="Browallia New" w:hint="cs"/>
          <w:color w:val="000000" w:themeColor="text1"/>
          <w:sz w:val="28"/>
          <w:szCs w:val="28"/>
          <w:cs/>
        </w:rPr>
        <w:t>ระหว่าง</w:t>
      </w:r>
      <w:r w:rsidRPr="00B53CBF">
        <w:rPr>
          <w:rFonts w:ascii="Browallia New" w:hAnsi="Browallia New" w:cs="Browallia New"/>
          <w:color w:val="000000" w:themeColor="text1"/>
          <w:sz w:val="28"/>
          <w:szCs w:val="28"/>
          <w:cs/>
        </w:rPr>
        <w:t xml:space="preserve">ร้อยละ </w:t>
      </w:r>
      <w:r w:rsidR="00FE2932" w:rsidRPr="00B53CBF">
        <w:rPr>
          <w:rFonts w:ascii="Browallia New" w:hAnsi="Browallia New" w:cs="Browallia New"/>
          <w:color w:val="000000" w:themeColor="text1"/>
          <w:sz w:val="28"/>
          <w:szCs w:val="28"/>
        </w:rPr>
        <w:t>3</w:t>
      </w:r>
      <w:r w:rsidRPr="00B53CBF">
        <w:rPr>
          <w:rFonts w:ascii="Browallia New" w:hAnsi="Browallia New" w:cs="Browallia New"/>
          <w:color w:val="000000" w:themeColor="text1"/>
          <w:sz w:val="28"/>
          <w:szCs w:val="28"/>
          <w:cs/>
        </w:rPr>
        <w:t>.</w:t>
      </w:r>
      <w:r w:rsidR="00FE2932" w:rsidRPr="00B53CBF">
        <w:rPr>
          <w:rFonts w:ascii="Browallia New" w:hAnsi="Browallia New" w:cs="Browallia New"/>
          <w:color w:val="000000" w:themeColor="text1"/>
          <w:sz w:val="28"/>
          <w:szCs w:val="28"/>
        </w:rPr>
        <w:t>9</w:t>
      </w:r>
      <w:r w:rsidR="00B53CBF" w:rsidRPr="00B53CBF">
        <w:rPr>
          <w:rFonts w:ascii="Browallia New" w:hAnsi="Browallia New" w:cs="Browallia New"/>
          <w:color w:val="000000" w:themeColor="text1"/>
          <w:sz w:val="28"/>
          <w:szCs w:val="28"/>
        </w:rPr>
        <w:t>9</w:t>
      </w:r>
      <w:r w:rsidRPr="00B53CBF">
        <w:rPr>
          <w:rFonts w:ascii="Browallia New" w:hAnsi="Browallia New" w:cs="Browallia New"/>
          <w:color w:val="000000" w:themeColor="text1"/>
          <w:sz w:val="28"/>
          <w:szCs w:val="28"/>
          <w:cs/>
        </w:rPr>
        <w:t xml:space="preserve"> ถึงร้อยละ</w:t>
      </w:r>
      <w:r w:rsidR="00B53CBF" w:rsidRPr="00B53CBF">
        <w:rPr>
          <w:rFonts w:ascii="Browallia New" w:hAnsi="Browallia New" w:cs="Browallia New"/>
          <w:color w:val="000000" w:themeColor="text1"/>
          <w:sz w:val="28"/>
          <w:szCs w:val="28"/>
        </w:rPr>
        <w:t xml:space="preserve"> </w:t>
      </w:r>
      <w:r w:rsidR="00FE2932" w:rsidRPr="00B53CBF">
        <w:rPr>
          <w:rFonts w:ascii="Browallia New" w:hAnsi="Browallia New" w:cs="Browallia New"/>
          <w:color w:val="000000" w:themeColor="text1"/>
          <w:sz w:val="28"/>
          <w:szCs w:val="28"/>
        </w:rPr>
        <w:t>5</w:t>
      </w:r>
      <w:r w:rsidRPr="00B53CBF">
        <w:rPr>
          <w:rFonts w:ascii="Browallia New" w:hAnsi="Browallia New" w:cs="Browallia New"/>
          <w:color w:val="000000" w:themeColor="text1"/>
          <w:sz w:val="28"/>
          <w:szCs w:val="28"/>
          <w:cs/>
        </w:rPr>
        <w:t>.</w:t>
      </w:r>
      <w:r w:rsidR="00FE2932" w:rsidRPr="00B53CBF">
        <w:rPr>
          <w:rFonts w:ascii="Browallia New" w:hAnsi="Browallia New" w:cs="Browallia New"/>
          <w:color w:val="000000" w:themeColor="text1"/>
          <w:sz w:val="28"/>
          <w:szCs w:val="28"/>
        </w:rPr>
        <w:t>0</w:t>
      </w:r>
      <w:r w:rsidR="00E73E39" w:rsidRPr="00B53CBF">
        <w:rPr>
          <w:rFonts w:ascii="Browallia New" w:hAnsi="Browallia New" w:cs="Browallia New"/>
          <w:color w:val="000000" w:themeColor="text1"/>
          <w:sz w:val="28"/>
          <w:szCs w:val="28"/>
        </w:rPr>
        <w:t>5</w:t>
      </w:r>
      <w:r w:rsidRPr="00B53CBF">
        <w:rPr>
          <w:rFonts w:ascii="Browallia New" w:hAnsi="Browallia New" w:cs="Browallia New"/>
          <w:color w:val="000000" w:themeColor="text1"/>
          <w:sz w:val="28"/>
          <w:szCs w:val="28"/>
          <w:cs/>
        </w:rPr>
        <w:t xml:space="preserve"> ต่อปี (</w:t>
      </w:r>
      <w:r w:rsidR="00FE2932" w:rsidRPr="00355887">
        <w:rPr>
          <w:rFonts w:ascii="Browallia New" w:hAnsi="Browallia New" w:cs="Browallia New"/>
          <w:color w:val="000000" w:themeColor="text1"/>
          <w:sz w:val="28"/>
          <w:szCs w:val="28"/>
        </w:rPr>
        <w:t>31</w:t>
      </w:r>
      <w:r w:rsidRPr="00355887">
        <w:rPr>
          <w:rFonts w:ascii="Browallia New" w:hAnsi="Browallia New" w:cs="Browallia New"/>
          <w:color w:val="000000" w:themeColor="text1"/>
          <w:sz w:val="28"/>
          <w:szCs w:val="28"/>
          <w:cs/>
        </w:rPr>
        <w:t xml:space="preserve"> ธันวาคม </w:t>
      </w:r>
      <w:r w:rsidR="00FE2932" w:rsidRPr="00355887">
        <w:rPr>
          <w:rFonts w:ascii="Browallia New" w:hAnsi="Browallia New" w:cs="Browallia New"/>
          <w:color w:val="000000" w:themeColor="text1"/>
          <w:sz w:val="28"/>
          <w:szCs w:val="28"/>
        </w:rPr>
        <w:t>256</w:t>
      </w:r>
      <w:r w:rsidR="00421CC0" w:rsidRPr="00355887">
        <w:rPr>
          <w:rFonts w:ascii="Browallia New" w:hAnsi="Browallia New" w:cs="Browallia New"/>
          <w:color w:val="000000" w:themeColor="text1"/>
          <w:sz w:val="28"/>
          <w:szCs w:val="28"/>
        </w:rPr>
        <w:t>6</w:t>
      </w:r>
      <w:r w:rsidRPr="00355887">
        <w:rPr>
          <w:rFonts w:ascii="Browallia New" w:hAnsi="Browallia New" w:cs="Browallia New"/>
          <w:color w:val="000000" w:themeColor="text1"/>
          <w:sz w:val="28"/>
          <w:szCs w:val="28"/>
          <w:cs/>
        </w:rPr>
        <w:t xml:space="preserve"> : ร้อยละ </w:t>
      </w:r>
      <w:r w:rsidR="00FE2932" w:rsidRPr="00355887">
        <w:rPr>
          <w:rFonts w:ascii="Browallia New" w:hAnsi="Browallia New" w:cs="Browallia New"/>
          <w:color w:val="000000" w:themeColor="text1"/>
          <w:sz w:val="28"/>
          <w:szCs w:val="28"/>
        </w:rPr>
        <w:t>3</w:t>
      </w:r>
      <w:r w:rsidR="000036C5" w:rsidRPr="00355887">
        <w:rPr>
          <w:rFonts w:ascii="Browallia New" w:hAnsi="Browallia New" w:cs="Browallia New"/>
          <w:color w:val="000000" w:themeColor="text1"/>
          <w:sz w:val="28"/>
          <w:szCs w:val="28"/>
          <w:cs/>
        </w:rPr>
        <w:t>.</w:t>
      </w:r>
      <w:r w:rsidR="00FE2932" w:rsidRPr="00355887">
        <w:rPr>
          <w:rFonts w:ascii="Browallia New" w:hAnsi="Browallia New" w:cs="Browallia New"/>
          <w:color w:val="000000" w:themeColor="text1"/>
          <w:sz w:val="28"/>
          <w:szCs w:val="28"/>
        </w:rPr>
        <w:t>80</w:t>
      </w:r>
      <w:r w:rsidR="000036C5" w:rsidRPr="00355887">
        <w:rPr>
          <w:rFonts w:ascii="Browallia New" w:hAnsi="Browallia New" w:cs="Browallia New"/>
          <w:color w:val="000000" w:themeColor="text1"/>
          <w:sz w:val="28"/>
          <w:szCs w:val="28"/>
          <w:cs/>
        </w:rPr>
        <w:t xml:space="preserve"> ถึงร้อยละ </w:t>
      </w:r>
      <w:r w:rsidR="00FE2932" w:rsidRPr="00355887">
        <w:rPr>
          <w:rFonts w:ascii="Browallia New" w:hAnsi="Browallia New" w:cs="Browallia New"/>
          <w:color w:val="000000" w:themeColor="text1"/>
          <w:sz w:val="28"/>
          <w:szCs w:val="28"/>
        </w:rPr>
        <w:t>4</w:t>
      </w:r>
      <w:r w:rsidR="000036C5" w:rsidRPr="00355887">
        <w:rPr>
          <w:rFonts w:ascii="Browallia New" w:hAnsi="Browallia New" w:cs="Browallia New"/>
          <w:color w:val="000000" w:themeColor="text1"/>
          <w:sz w:val="28"/>
          <w:szCs w:val="28"/>
          <w:cs/>
        </w:rPr>
        <w:t>.</w:t>
      </w:r>
      <w:r w:rsidR="00FE2932" w:rsidRPr="00355887">
        <w:rPr>
          <w:rFonts w:ascii="Browallia New" w:hAnsi="Browallia New" w:cs="Browallia New"/>
          <w:color w:val="000000" w:themeColor="text1"/>
          <w:sz w:val="28"/>
          <w:szCs w:val="28"/>
        </w:rPr>
        <w:t>55</w:t>
      </w:r>
      <w:r w:rsidRPr="00355887">
        <w:rPr>
          <w:rFonts w:ascii="Browallia New" w:hAnsi="Browallia New" w:cs="Browallia New"/>
          <w:color w:val="000000" w:themeColor="text1"/>
          <w:sz w:val="28"/>
          <w:szCs w:val="28"/>
          <w:cs/>
        </w:rPr>
        <w:t xml:space="preserve"> ต่อปี) </w:t>
      </w:r>
      <w:r w:rsidR="001C1770" w:rsidRPr="00355887">
        <w:rPr>
          <w:rFonts w:ascii="Browallia New" w:hAnsi="Browallia New" w:cs="Browallia New"/>
          <w:color w:val="000000" w:themeColor="text1"/>
          <w:sz w:val="28"/>
          <w:szCs w:val="28"/>
          <w:cs/>
        </w:rPr>
        <w:t>ตั๋วสัญญาใช้เงินดังกล่าวจะครบ</w:t>
      </w:r>
      <w:r w:rsidR="001C1770" w:rsidRPr="0010473C">
        <w:rPr>
          <w:rFonts w:ascii="Browallia New" w:hAnsi="Browallia New" w:cs="Browallia New"/>
          <w:color w:val="000000" w:themeColor="text1"/>
          <w:sz w:val="28"/>
          <w:szCs w:val="28"/>
          <w:cs/>
        </w:rPr>
        <w:t>กำหนดชำระคืนในระหว่างเดือนมกราคมถึงเดือน</w:t>
      </w:r>
      <w:r w:rsidR="00BD3164">
        <w:rPr>
          <w:rFonts w:ascii="Browallia New" w:hAnsi="Browallia New" w:cs="Browallia New" w:hint="cs"/>
          <w:color w:val="000000" w:themeColor="text1"/>
          <w:sz w:val="28"/>
          <w:szCs w:val="28"/>
          <w:cs/>
        </w:rPr>
        <w:t>มิถุนายน</w:t>
      </w:r>
      <w:r w:rsidR="001C1770" w:rsidRPr="0010473C">
        <w:rPr>
          <w:rFonts w:ascii="Browallia New" w:hAnsi="Browallia New" w:cs="Browallia New"/>
          <w:color w:val="000000" w:themeColor="text1"/>
          <w:sz w:val="28"/>
          <w:szCs w:val="28"/>
          <w:cs/>
        </w:rPr>
        <w:t xml:space="preserve"> </w:t>
      </w:r>
      <w:r w:rsidR="00FE2932" w:rsidRPr="0010473C">
        <w:rPr>
          <w:rFonts w:ascii="Browallia New" w:hAnsi="Browallia New" w:cs="Browallia New"/>
          <w:color w:val="000000" w:themeColor="text1"/>
          <w:sz w:val="28"/>
          <w:szCs w:val="28"/>
        </w:rPr>
        <w:t>2567</w:t>
      </w:r>
      <w:r w:rsidRPr="0010473C">
        <w:rPr>
          <w:rFonts w:ascii="Browallia New" w:hAnsi="Browallia New" w:cs="Browallia New"/>
          <w:color w:val="000000" w:themeColor="text1"/>
          <w:sz w:val="28"/>
          <w:szCs w:val="28"/>
          <w:cs/>
        </w:rPr>
        <w:t xml:space="preserve"> และเมื่อทวงถาม (</w:t>
      </w:r>
      <w:r w:rsidR="000036C5" w:rsidRPr="0010473C">
        <w:rPr>
          <w:rFonts w:ascii="Browallia New" w:hAnsi="Browallia New" w:cs="Browallia New"/>
          <w:color w:val="000000" w:themeColor="text1"/>
          <w:sz w:val="28"/>
          <w:szCs w:val="28"/>
        </w:rPr>
        <w:t>31</w:t>
      </w:r>
      <w:r w:rsidRPr="0010473C">
        <w:rPr>
          <w:rFonts w:ascii="Browallia New" w:hAnsi="Browallia New" w:cs="Browallia New"/>
          <w:color w:val="000000" w:themeColor="text1"/>
          <w:sz w:val="28"/>
          <w:szCs w:val="28"/>
          <w:cs/>
        </w:rPr>
        <w:t xml:space="preserve"> ธันวาคม </w:t>
      </w:r>
      <w:r w:rsidR="00FE2932" w:rsidRPr="0010473C">
        <w:rPr>
          <w:rFonts w:ascii="Browallia New" w:hAnsi="Browallia New" w:cs="Browallia New"/>
          <w:color w:val="000000" w:themeColor="text1"/>
          <w:sz w:val="28"/>
          <w:szCs w:val="28"/>
        </w:rPr>
        <w:t>256</w:t>
      </w:r>
      <w:r w:rsidR="000036C5" w:rsidRPr="0010473C">
        <w:rPr>
          <w:rFonts w:ascii="Browallia New" w:hAnsi="Browallia New" w:cs="Browallia New"/>
          <w:color w:val="000000" w:themeColor="text1"/>
          <w:sz w:val="28"/>
          <w:szCs w:val="28"/>
        </w:rPr>
        <w:t>6</w:t>
      </w:r>
      <w:r w:rsidRPr="0010473C">
        <w:rPr>
          <w:rFonts w:ascii="Browallia New" w:hAnsi="Browallia New" w:cs="Browallia New"/>
          <w:color w:val="000000" w:themeColor="text1"/>
          <w:sz w:val="28"/>
          <w:szCs w:val="28"/>
          <w:cs/>
        </w:rPr>
        <w:t xml:space="preserve"> : </w:t>
      </w:r>
      <w:r w:rsidR="00D85D57" w:rsidRPr="0010473C">
        <w:rPr>
          <w:rFonts w:ascii="Browallia New" w:hAnsi="Browallia New" w:cs="Browallia New"/>
          <w:color w:val="000000" w:themeColor="text1"/>
          <w:sz w:val="28"/>
          <w:szCs w:val="28"/>
          <w:cs/>
        </w:rPr>
        <w:t>กำหนดชำระคืน</w:t>
      </w:r>
      <w:r w:rsidR="00B71945">
        <w:rPr>
          <w:rFonts w:ascii="Browallia New" w:hAnsi="Browallia New" w:cs="Browallia New"/>
          <w:color w:val="000000" w:themeColor="text1"/>
          <w:sz w:val="28"/>
          <w:szCs w:val="28"/>
          <w:cs/>
        </w:rPr>
        <w:br/>
      </w:r>
      <w:r w:rsidR="00D85D57" w:rsidRPr="0010473C">
        <w:rPr>
          <w:rFonts w:ascii="Browallia New" w:hAnsi="Browallia New" w:cs="Browallia New"/>
          <w:color w:val="000000" w:themeColor="text1"/>
          <w:sz w:val="28"/>
          <w:szCs w:val="28"/>
          <w:cs/>
        </w:rPr>
        <w:t xml:space="preserve">ในระหว่างเดือนมกราคมถึงเดือนกุมภาพันธ์ </w:t>
      </w:r>
      <w:r w:rsidR="00A061E0" w:rsidRPr="00A061E0">
        <w:rPr>
          <w:rFonts w:ascii="Browallia New" w:hAnsi="Browallia New" w:cs="Browallia New"/>
          <w:color w:val="000000" w:themeColor="text1"/>
          <w:sz w:val="28"/>
          <w:szCs w:val="28"/>
        </w:rPr>
        <w:t>2</w:t>
      </w:r>
      <w:r w:rsidR="00FE2932" w:rsidRPr="0010473C">
        <w:rPr>
          <w:rFonts w:ascii="Browallia New" w:hAnsi="Browallia New" w:cs="Browallia New"/>
          <w:color w:val="000000" w:themeColor="text1"/>
          <w:sz w:val="28"/>
          <w:szCs w:val="28"/>
        </w:rPr>
        <w:t>567</w:t>
      </w:r>
      <w:r w:rsidR="00BD1991">
        <w:rPr>
          <w:rFonts w:ascii="Browallia New" w:hAnsi="Browallia New" w:cs="Browallia New"/>
          <w:color w:val="000000" w:themeColor="text1"/>
          <w:sz w:val="28"/>
          <w:szCs w:val="28"/>
        </w:rPr>
        <w:t xml:space="preserve"> </w:t>
      </w:r>
      <w:r w:rsidR="00BD1991">
        <w:rPr>
          <w:rFonts w:ascii="Browallia New" w:hAnsi="Browallia New" w:cs="Browallia New" w:hint="cs"/>
          <w:color w:val="000000" w:themeColor="text1"/>
          <w:sz w:val="28"/>
          <w:szCs w:val="28"/>
          <w:cs/>
        </w:rPr>
        <w:t>และเมื่อทวงถาม</w:t>
      </w:r>
      <w:r w:rsidRPr="0010473C">
        <w:rPr>
          <w:rFonts w:ascii="Browallia New" w:hAnsi="Browallia New" w:cs="Browallia New"/>
          <w:color w:val="000000" w:themeColor="text1"/>
          <w:sz w:val="28"/>
          <w:szCs w:val="28"/>
          <w:cs/>
        </w:rPr>
        <w:t>)</w:t>
      </w:r>
    </w:p>
    <w:p w14:paraId="49AE513E" w14:textId="77777777" w:rsidR="00F23FF4" w:rsidRPr="00B71945" w:rsidRDefault="00F23FF4" w:rsidP="007C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6EB13B1" w14:textId="57563405" w:rsidR="00421CC0" w:rsidRDefault="00421CC0"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905FC5">
        <w:rPr>
          <w:rFonts w:ascii="Browallia New" w:hAnsi="Browallia New" w:cs="Browallia New"/>
          <w:color w:val="000000" w:themeColor="text1"/>
          <w:sz w:val="28"/>
          <w:szCs w:val="28"/>
          <w:cs/>
        </w:rPr>
        <w:t>เงินกู้ยืมระยะสั้นจากสถาบันการเงินมีรายการเคลื่อนไหวสำหรับงวด</w:t>
      </w:r>
      <w:r w:rsidR="00D85D57" w:rsidRPr="00905FC5">
        <w:rPr>
          <w:rFonts w:ascii="Browallia New" w:hAnsi="Browallia New" w:cs="Browallia New" w:hint="cs"/>
          <w:color w:val="000000" w:themeColor="text1"/>
          <w:sz w:val="28"/>
          <w:szCs w:val="28"/>
          <w:cs/>
        </w:rPr>
        <w:t>สาม</w:t>
      </w:r>
      <w:r w:rsidRPr="00905FC5">
        <w:rPr>
          <w:rFonts w:ascii="Browallia New" w:hAnsi="Browallia New" w:cs="Browallia New"/>
          <w:color w:val="000000" w:themeColor="text1"/>
          <w:sz w:val="28"/>
          <w:szCs w:val="28"/>
          <w:cs/>
        </w:rPr>
        <w:t xml:space="preserve">เดือนสิ้นสุดวันที่ </w:t>
      </w:r>
      <w:r w:rsidR="00D85D57" w:rsidRPr="00905FC5">
        <w:rPr>
          <w:rFonts w:ascii="Browallia New" w:eastAsia="SimSun" w:hAnsi="Browallia New" w:cs="Browallia New"/>
          <w:sz w:val="28"/>
          <w:szCs w:val="28"/>
          <w:lang w:val="en-GB"/>
        </w:rPr>
        <w:t>31</w:t>
      </w:r>
      <w:r w:rsidR="00D85D57" w:rsidRPr="00905FC5">
        <w:rPr>
          <w:rFonts w:ascii="Browallia New" w:eastAsia="SimSun" w:hAnsi="Browallia New" w:cs="Browallia New" w:hint="cs"/>
          <w:sz w:val="28"/>
          <w:szCs w:val="28"/>
          <w:cs/>
          <w:lang w:val="en-GB"/>
        </w:rPr>
        <w:t xml:space="preserve"> มีนาคม</w:t>
      </w:r>
      <w:r w:rsidR="00D85D57" w:rsidRPr="00905FC5">
        <w:rPr>
          <w:rFonts w:ascii="Browallia New" w:eastAsia="SimSun" w:hAnsi="Browallia New" w:cs="Browallia New" w:hint="cs"/>
          <w:sz w:val="28"/>
          <w:cs/>
          <w:lang w:val="en-GB"/>
        </w:rPr>
        <w:t xml:space="preserve"> </w:t>
      </w:r>
      <w:r w:rsidR="00D85D57" w:rsidRPr="00905FC5">
        <w:rPr>
          <w:rFonts w:ascii="Browallia New" w:eastAsia="SimSun" w:hAnsi="Browallia New" w:cs="Browallia New"/>
          <w:sz w:val="28"/>
          <w:szCs w:val="28"/>
        </w:rPr>
        <w:t>2567</w:t>
      </w:r>
      <w:r w:rsidRPr="00905FC5">
        <w:rPr>
          <w:rFonts w:ascii="Browallia New" w:hAnsi="Browallia New" w:cs="Browallia New"/>
          <w:color w:val="000000" w:themeColor="text1"/>
          <w:sz w:val="28"/>
          <w:szCs w:val="28"/>
          <w:cs/>
        </w:rPr>
        <w:t xml:space="preserve"> มีดังนี้</w:t>
      </w:r>
    </w:p>
    <w:p w14:paraId="512EB524" w14:textId="77777777" w:rsidR="00D85D57" w:rsidRPr="00B71945" w:rsidRDefault="00D85D57" w:rsidP="004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08" w:type="dxa"/>
        <w:tblInd w:w="351" w:type="dxa"/>
        <w:tblLayout w:type="fixed"/>
        <w:tblLook w:val="0000" w:firstRow="0" w:lastRow="0" w:firstColumn="0" w:lastColumn="0" w:noHBand="0" w:noVBand="0"/>
      </w:tblPr>
      <w:tblGrid>
        <w:gridCol w:w="4149"/>
        <w:gridCol w:w="2268"/>
        <w:gridCol w:w="252"/>
        <w:gridCol w:w="2439"/>
      </w:tblGrid>
      <w:tr w:rsidR="00C4112B" w:rsidRPr="00CC6ACA" w14:paraId="6BAF2D99" w14:textId="77777777" w:rsidTr="00B71945">
        <w:tc>
          <w:tcPr>
            <w:tcW w:w="4149" w:type="dxa"/>
          </w:tcPr>
          <w:p w14:paraId="0A56F2AF" w14:textId="77777777" w:rsidR="00C4112B" w:rsidRPr="00CC6ACA" w:rsidRDefault="00C4112B"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44A8EB48" w14:textId="77777777" w:rsidR="00C4112B" w:rsidRPr="00CC6AC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2" w:type="dxa"/>
          </w:tcPr>
          <w:p w14:paraId="1F56FC7B" w14:textId="77777777" w:rsidR="00C4112B" w:rsidRPr="00CC6AC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Pr>
          <w:p w14:paraId="6720AD8F" w14:textId="77777777" w:rsidR="00C4112B" w:rsidRPr="00CC6ACA" w:rsidRDefault="00C4112B" w:rsidP="00493D4F">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F12C80" w:rsidRPr="00CC6ACA" w14:paraId="1D78A94B" w14:textId="77777777" w:rsidTr="00B71945">
        <w:tc>
          <w:tcPr>
            <w:tcW w:w="4149" w:type="dxa"/>
          </w:tcPr>
          <w:p w14:paraId="3A7540F1" w14:textId="77777777" w:rsidR="00F12C80" w:rsidRPr="00CC6ACA" w:rsidRDefault="00F12C80" w:rsidP="00F12C80">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F4928DB" w14:textId="58526305" w:rsidR="00F12C80" w:rsidRPr="00CC6ACA" w:rsidRDefault="00375B96" w:rsidP="00F12C80">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F12C80" w:rsidRPr="00CC6ACA">
              <w:rPr>
                <w:rFonts w:ascii="Browallia New" w:hAnsi="Browallia New" w:cs="Browallia New"/>
                <w:snapToGrid w:val="0"/>
                <w:sz w:val="28"/>
                <w:szCs w:val="28"/>
                <w:cs/>
                <w:lang w:eastAsia="th-TH"/>
              </w:rPr>
              <w:t>การเงินรวม</w:t>
            </w:r>
          </w:p>
        </w:tc>
        <w:tc>
          <w:tcPr>
            <w:tcW w:w="252" w:type="dxa"/>
          </w:tcPr>
          <w:p w14:paraId="74B12216" w14:textId="77777777" w:rsidR="00F12C80" w:rsidRPr="00CC6ACA" w:rsidRDefault="00F12C80" w:rsidP="00F12C80">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bottom w:val="single" w:sz="4" w:space="0" w:color="auto"/>
            </w:tcBorders>
          </w:tcPr>
          <w:p w14:paraId="4A759F9A" w14:textId="7F97E337" w:rsidR="00F12C80" w:rsidRPr="00CC6ACA" w:rsidRDefault="00375B96" w:rsidP="00F12C80">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00F12C80" w:rsidRPr="00CC6ACA">
              <w:rPr>
                <w:rFonts w:ascii="Browallia New" w:hAnsi="Browallia New" w:cs="Browallia New"/>
                <w:snapToGrid w:val="0"/>
                <w:sz w:val="28"/>
                <w:szCs w:val="28"/>
                <w:cs/>
                <w:lang w:eastAsia="th-TH"/>
              </w:rPr>
              <w:t>การเงินเฉพาะบริษัท</w:t>
            </w:r>
          </w:p>
        </w:tc>
      </w:tr>
      <w:tr w:rsidR="00C4112B" w:rsidRPr="00CC6ACA" w14:paraId="31971872" w14:textId="77777777" w:rsidTr="00B71945">
        <w:tc>
          <w:tcPr>
            <w:tcW w:w="4149" w:type="dxa"/>
          </w:tcPr>
          <w:p w14:paraId="39036DA0" w14:textId="09CD95F9" w:rsidR="00C4112B" w:rsidRPr="00593874" w:rsidRDefault="00C4112B" w:rsidP="006E5A3C">
            <w:pPr>
              <w:tabs>
                <w:tab w:val="left" w:pos="3090"/>
                <w:tab w:val="left" w:pos="4860"/>
              </w:tabs>
              <w:spacing w:line="240" w:lineRule="auto"/>
              <w:rPr>
                <w:rFonts w:ascii="Browallia New" w:hAnsi="Browallia New" w:cs="Browallia New"/>
                <w:snapToGrid w:val="0"/>
                <w:sz w:val="28"/>
                <w:szCs w:val="28"/>
                <w:lang w:eastAsia="th-TH"/>
              </w:rPr>
            </w:pPr>
          </w:p>
        </w:tc>
        <w:tc>
          <w:tcPr>
            <w:tcW w:w="2268" w:type="dxa"/>
            <w:tcBorders>
              <w:top w:val="single" w:sz="4" w:space="0" w:color="auto"/>
            </w:tcBorders>
          </w:tcPr>
          <w:p w14:paraId="539162A0" w14:textId="77777777" w:rsidR="00C4112B" w:rsidRPr="00CC6ACA" w:rsidRDefault="00C4112B"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52" w:type="dxa"/>
          </w:tcPr>
          <w:p w14:paraId="0B816341" w14:textId="77777777" w:rsidR="00C4112B" w:rsidRPr="00CC6AC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9" w:type="dxa"/>
            <w:tcBorders>
              <w:top w:val="single" w:sz="4" w:space="0" w:color="auto"/>
            </w:tcBorders>
          </w:tcPr>
          <w:p w14:paraId="7DC960E4" w14:textId="77777777" w:rsidR="00C4112B" w:rsidRPr="00CC6ACA" w:rsidRDefault="00C4112B"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C24E8E" w:rsidRPr="00CC6ACA" w14:paraId="667D8266" w14:textId="77777777" w:rsidTr="00B71945">
        <w:tc>
          <w:tcPr>
            <w:tcW w:w="4149" w:type="dxa"/>
          </w:tcPr>
          <w:p w14:paraId="0C918C95" w14:textId="77777777" w:rsidR="00C24E8E" w:rsidRPr="00CC6ACA" w:rsidRDefault="00C24E8E" w:rsidP="00C24E8E">
            <w:pPr>
              <w:spacing w:line="240" w:lineRule="auto"/>
              <w:rPr>
                <w:rFonts w:ascii="Browallia New" w:hAnsi="Browallia New" w:cs="Browallia New"/>
                <w:sz w:val="28"/>
                <w:szCs w:val="28"/>
                <w:cs/>
                <w:lang w:val="en-GB"/>
              </w:rPr>
            </w:pPr>
            <w:r w:rsidRPr="003A1AEF">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268" w:type="dxa"/>
          </w:tcPr>
          <w:p w14:paraId="46CAE853" w14:textId="4C68897D"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84528">
              <w:rPr>
                <w:rFonts w:ascii="Browallia New" w:hAnsi="Browallia New" w:cs="Browallia New"/>
                <w:sz w:val="28"/>
                <w:szCs w:val="28"/>
              </w:rPr>
              <w:t xml:space="preserve"> 1,363,000,000 </w:t>
            </w:r>
          </w:p>
        </w:tc>
        <w:tc>
          <w:tcPr>
            <w:tcW w:w="252" w:type="dxa"/>
          </w:tcPr>
          <w:p w14:paraId="713F9AD5" w14:textId="77777777" w:rsidR="00C24E8E" w:rsidRPr="00CC6ACA"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3023BFB0" w14:textId="67485B76"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C24E8E">
              <w:rPr>
                <w:rFonts w:ascii="Browallia New" w:hAnsi="Browallia New" w:cs="Browallia New"/>
                <w:sz w:val="28"/>
                <w:szCs w:val="28"/>
              </w:rPr>
              <w:t xml:space="preserve"> 788,000,000 </w:t>
            </w:r>
          </w:p>
        </w:tc>
      </w:tr>
      <w:tr w:rsidR="00C24E8E" w:rsidRPr="00CC6ACA" w14:paraId="09E3DEA8" w14:textId="77777777" w:rsidTr="00B71945">
        <w:tc>
          <w:tcPr>
            <w:tcW w:w="4149" w:type="dxa"/>
          </w:tcPr>
          <w:p w14:paraId="082BD429" w14:textId="0B389D7C" w:rsidR="00C24E8E" w:rsidRPr="003A1AEF" w:rsidRDefault="00C24E8E" w:rsidP="00C24E8E">
            <w:pPr>
              <w:spacing w:line="240" w:lineRule="auto"/>
              <w:rPr>
                <w:rFonts w:ascii="Browallia New" w:hAnsi="Browallia New" w:cs="Browallia New"/>
                <w:sz w:val="28"/>
                <w:szCs w:val="28"/>
                <w:cs/>
                <w:lang w:val="en-GB"/>
              </w:rPr>
            </w:pPr>
            <w:r w:rsidRPr="00256089">
              <w:rPr>
                <w:rFonts w:ascii="Browallia New" w:hAnsi="Browallia New" w:cs="Browallia New"/>
                <w:sz w:val="28"/>
                <w:szCs w:val="28"/>
                <w:cs/>
                <w:lang w:val="en-GB"/>
              </w:rPr>
              <w:t>เงินกู้ยืมเพิ่ม</w:t>
            </w:r>
          </w:p>
        </w:tc>
        <w:tc>
          <w:tcPr>
            <w:tcW w:w="2268" w:type="dxa"/>
          </w:tcPr>
          <w:p w14:paraId="1476E72A" w14:textId="616F6988"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84528">
              <w:rPr>
                <w:rFonts w:ascii="Browallia New" w:hAnsi="Browallia New" w:cs="Browallia New"/>
                <w:sz w:val="28"/>
                <w:szCs w:val="28"/>
              </w:rPr>
              <w:t xml:space="preserve"> 4,062,000,000 </w:t>
            </w:r>
          </w:p>
        </w:tc>
        <w:tc>
          <w:tcPr>
            <w:tcW w:w="252" w:type="dxa"/>
          </w:tcPr>
          <w:p w14:paraId="308EE790" w14:textId="77777777" w:rsidR="00C24E8E" w:rsidRPr="00CC6ACA"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755646B7" w14:textId="67CC5123"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cs/>
              </w:rPr>
            </w:pPr>
            <w:r w:rsidRPr="00C24E8E">
              <w:rPr>
                <w:rFonts w:ascii="Browallia New" w:hAnsi="Browallia New" w:cs="Browallia New"/>
                <w:sz w:val="28"/>
                <w:szCs w:val="28"/>
              </w:rPr>
              <w:t xml:space="preserve"> 2,202,000,000 </w:t>
            </w:r>
          </w:p>
        </w:tc>
      </w:tr>
      <w:tr w:rsidR="00C24E8E" w:rsidRPr="00CC6ACA" w14:paraId="76B4A80E" w14:textId="77777777" w:rsidTr="00B71945">
        <w:tc>
          <w:tcPr>
            <w:tcW w:w="4149" w:type="dxa"/>
          </w:tcPr>
          <w:p w14:paraId="78007D7C" w14:textId="705F45CF" w:rsidR="00C24E8E" w:rsidRPr="0021077F" w:rsidRDefault="00C24E8E" w:rsidP="00C24E8E">
            <w:pPr>
              <w:spacing w:line="240" w:lineRule="auto"/>
              <w:rPr>
                <w:rFonts w:ascii="Browallia New" w:hAnsi="Browallia New" w:cs="Browallia New"/>
                <w:sz w:val="28"/>
                <w:szCs w:val="28"/>
                <w:cs/>
                <w:lang w:val="en-GB"/>
              </w:rPr>
            </w:pPr>
            <w:r w:rsidRPr="00F12C80">
              <w:rPr>
                <w:rFonts w:ascii="Browallia New" w:hAnsi="Browallia New" w:cs="Browallia New"/>
                <w:sz w:val="28"/>
                <w:szCs w:val="28"/>
                <w:cs/>
                <w:lang w:val="en-GB"/>
              </w:rPr>
              <w:t>ชำระคืนเงินกู้ยืม</w:t>
            </w:r>
          </w:p>
        </w:tc>
        <w:tc>
          <w:tcPr>
            <w:tcW w:w="2268" w:type="dxa"/>
            <w:tcBorders>
              <w:bottom w:val="single" w:sz="4" w:space="0" w:color="auto"/>
            </w:tcBorders>
            <w:shd w:val="clear" w:color="auto" w:fill="auto"/>
          </w:tcPr>
          <w:p w14:paraId="45DAF69B" w14:textId="0A30808B"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84528">
              <w:rPr>
                <w:rFonts w:ascii="Browallia New" w:hAnsi="Browallia New" w:cs="Browallia New"/>
                <w:sz w:val="28"/>
                <w:szCs w:val="28"/>
              </w:rPr>
              <w:t xml:space="preserve"> (3,688,000,000)</w:t>
            </w:r>
          </w:p>
        </w:tc>
        <w:tc>
          <w:tcPr>
            <w:tcW w:w="252" w:type="dxa"/>
            <w:shd w:val="clear" w:color="auto" w:fill="auto"/>
          </w:tcPr>
          <w:p w14:paraId="7C337C2F" w14:textId="77777777" w:rsidR="00C24E8E" w:rsidRPr="00CC6ACA"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shd w:val="clear" w:color="auto" w:fill="auto"/>
          </w:tcPr>
          <w:p w14:paraId="5E301C25" w14:textId="6857B4EB"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C24E8E">
              <w:rPr>
                <w:rFonts w:ascii="Browallia New" w:hAnsi="Browallia New" w:cs="Browallia New"/>
                <w:sz w:val="28"/>
                <w:szCs w:val="28"/>
              </w:rPr>
              <w:t xml:space="preserve"> (2,075,000,000)</w:t>
            </w:r>
          </w:p>
        </w:tc>
      </w:tr>
      <w:tr w:rsidR="00C24E8E" w:rsidRPr="00CC6ACA" w14:paraId="642F689F" w14:textId="77777777" w:rsidTr="00B71945">
        <w:tc>
          <w:tcPr>
            <w:tcW w:w="4149" w:type="dxa"/>
          </w:tcPr>
          <w:p w14:paraId="0BA02184" w14:textId="77777777" w:rsidR="00C24E8E" w:rsidRPr="00CC6ACA" w:rsidRDefault="00C24E8E" w:rsidP="00C24E8E">
            <w:pPr>
              <w:spacing w:line="240" w:lineRule="auto"/>
              <w:rPr>
                <w:rFonts w:ascii="Browallia New" w:hAnsi="Browallia New" w:cs="Browallia New"/>
                <w:sz w:val="28"/>
                <w:szCs w:val="28"/>
                <w:cs/>
                <w:lang w:val="en-GB"/>
              </w:rPr>
            </w:pPr>
            <w:r w:rsidRPr="001400D2">
              <w:rPr>
                <w:rFonts w:ascii="Browallia New" w:hAnsi="Browallia New" w:cs="Browallia New"/>
                <w:sz w:val="28"/>
                <w:szCs w:val="28"/>
                <w:cs/>
                <w:lang w:val="en-GB"/>
              </w:rPr>
              <w:t xml:space="preserve">ราคาตามบัญชีสุทธิ </w:t>
            </w:r>
            <w:r w:rsidRPr="00CC6ACA">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268" w:type="dxa"/>
            <w:tcBorders>
              <w:top w:val="single" w:sz="4" w:space="0" w:color="auto"/>
              <w:bottom w:val="single" w:sz="12" w:space="0" w:color="auto"/>
            </w:tcBorders>
            <w:shd w:val="clear" w:color="auto" w:fill="auto"/>
          </w:tcPr>
          <w:p w14:paraId="19328552" w14:textId="01C00AD3"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F84528">
              <w:rPr>
                <w:rFonts w:ascii="Browallia New" w:hAnsi="Browallia New" w:cs="Browallia New"/>
                <w:sz w:val="28"/>
                <w:szCs w:val="28"/>
              </w:rPr>
              <w:t xml:space="preserve"> 1,737,000,000 </w:t>
            </w:r>
          </w:p>
        </w:tc>
        <w:tc>
          <w:tcPr>
            <w:tcW w:w="252" w:type="dxa"/>
            <w:shd w:val="clear" w:color="auto" w:fill="auto"/>
          </w:tcPr>
          <w:p w14:paraId="42314F64" w14:textId="77777777" w:rsidR="00C24E8E" w:rsidRPr="00CC6ACA" w:rsidRDefault="00C24E8E" w:rsidP="00C24E8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39" w:type="dxa"/>
            <w:tcBorders>
              <w:top w:val="single" w:sz="4" w:space="0" w:color="auto"/>
              <w:bottom w:val="single" w:sz="12" w:space="0" w:color="auto"/>
            </w:tcBorders>
            <w:shd w:val="clear" w:color="auto" w:fill="auto"/>
          </w:tcPr>
          <w:p w14:paraId="78BF766F" w14:textId="185578D5" w:rsidR="00C24E8E" w:rsidRPr="00F84528" w:rsidRDefault="00C24E8E" w:rsidP="00C24E8E">
            <w:pPr>
              <w:tabs>
                <w:tab w:val="clear" w:pos="1644"/>
                <w:tab w:val="left" w:pos="1512"/>
              </w:tabs>
              <w:spacing w:line="240" w:lineRule="auto"/>
              <w:ind w:right="-12"/>
              <w:jc w:val="right"/>
              <w:rPr>
                <w:rFonts w:ascii="Browallia New" w:hAnsi="Browallia New" w:cs="Browallia New"/>
                <w:sz w:val="28"/>
                <w:szCs w:val="28"/>
              </w:rPr>
            </w:pPr>
            <w:r w:rsidRPr="00C24E8E">
              <w:rPr>
                <w:rFonts w:ascii="Browallia New" w:hAnsi="Browallia New" w:cs="Browallia New"/>
                <w:sz w:val="28"/>
                <w:szCs w:val="28"/>
              </w:rPr>
              <w:t xml:space="preserve"> 915,000,000 </w:t>
            </w:r>
          </w:p>
        </w:tc>
      </w:tr>
    </w:tbl>
    <w:p w14:paraId="07D71D45" w14:textId="77777777" w:rsidR="00265C96" w:rsidRDefault="00265C96" w:rsidP="0026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67C2AD7" w14:textId="1EF1F491" w:rsidR="00D57BD3" w:rsidRPr="00D57BD3"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C16919">
        <w:rPr>
          <w:rFonts w:ascii="Browallia New" w:hAnsi="Browallia New" w:cs="Browallia New"/>
          <w:b/>
          <w:bCs/>
          <w:color w:val="000000" w:themeColor="text1"/>
          <w:sz w:val="28"/>
          <w:szCs w:val="28"/>
          <w:cs/>
        </w:rPr>
        <w:t>เงินกู้ยืมระยะยาวจากสถาบันการเงิน</w:t>
      </w:r>
      <w:r w:rsidR="00C52E86">
        <w:rPr>
          <w:rFonts w:ascii="Browallia New" w:hAnsi="Browallia New" w:cs="Browallia New"/>
          <w:b/>
          <w:bCs/>
          <w:color w:val="000000" w:themeColor="text1"/>
          <w:sz w:val="28"/>
          <w:szCs w:val="28"/>
        </w:rPr>
        <w:t xml:space="preserve"> - </w:t>
      </w:r>
      <w:r w:rsidR="00C52E86">
        <w:rPr>
          <w:rFonts w:ascii="Browallia New" w:hAnsi="Browallia New" w:cs="Browallia New" w:hint="cs"/>
          <w:b/>
          <w:bCs/>
          <w:color w:val="000000" w:themeColor="text1"/>
          <w:sz w:val="28"/>
          <w:szCs w:val="28"/>
          <w:cs/>
        </w:rPr>
        <w:t>สุทธิ</w:t>
      </w:r>
    </w:p>
    <w:p w14:paraId="3DA4A100" w14:textId="77777777" w:rsidR="00D57BD3" w:rsidRPr="00B71945"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39236781" w:rsidR="00C16919"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B101E0">
        <w:rPr>
          <w:rFonts w:ascii="Browallia New" w:hAnsi="Browallia New" w:cs="Browallia New"/>
          <w:color w:val="000000" w:themeColor="text1"/>
          <w:sz w:val="28"/>
          <w:szCs w:val="28"/>
          <w:cs/>
        </w:rPr>
        <w:t>รายการเคลื่อนไหวของเงินกู้ยืมระยะยาวจากสถาบันการเงินสำหรับงวด</w:t>
      </w:r>
      <w:r>
        <w:rPr>
          <w:rFonts w:ascii="Browallia New" w:hAnsi="Browallia New" w:cs="Browallia New" w:hint="cs"/>
          <w:color w:val="000000" w:themeColor="text1"/>
          <w:sz w:val="28"/>
          <w:szCs w:val="28"/>
          <w:cs/>
        </w:rPr>
        <w:t>สาม</w:t>
      </w:r>
      <w:r w:rsidRPr="00B101E0">
        <w:rPr>
          <w:rFonts w:ascii="Browallia New" w:hAnsi="Browallia New" w:cs="Browallia New"/>
          <w:color w:val="000000" w:themeColor="text1"/>
          <w:sz w:val="28"/>
          <w:szCs w:val="28"/>
          <w:cs/>
        </w:rPr>
        <w:t xml:space="preserve">เดือนสิ้นสุดวันที่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r w:rsidRPr="00B101E0">
        <w:rPr>
          <w:rFonts w:ascii="Browallia New" w:hAnsi="Browallia New" w:cs="Browallia New"/>
          <w:color w:val="000000" w:themeColor="text1"/>
          <w:sz w:val="28"/>
          <w:szCs w:val="28"/>
          <w:cs/>
        </w:rPr>
        <w:t xml:space="preserve"> มีดังนี้</w:t>
      </w:r>
    </w:p>
    <w:p w14:paraId="15FC1AA2" w14:textId="77777777" w:rsidR="00B101E0" w:rsidRPr="00B71945"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3" w:type="dxa"/>
        <w:tblInd w:w="351" w:type="dxa"/>
        <w:tblLayout w:type="fixed"/>
        <w:tblLook w:val="0000" w:firstRow="0" w:lastRow="0" w:firstColumn="0" w:lastColumn="0" w:noHBand="0" w:noVBand="0"/>
      </w:tblPr>
      <w:tblGrid>
        <w:gridCol w:w="4158"/>
        <w:gridCol w:w="2253"/>
        <w:gridCol w:w="283"/>
        <w:gridCol w:w="2399"/>
      </w:tblGrid>
      <w:tr w:rsidR="00B101E0" w:rsidRPr="00CC6ACA" w14:paraId="5DFA5918" w14:textId="77777777" w:rsidTr="00B71945">
        <w:tc>
          <w:tcPr>
            <w:tcW w:w="4158" w:type="dxa"/>
          </w:tcPr>
          <w:p w14:paraId="5DBD2DBF" w14:textId="77777777" w:rsidR="00B101E0" w:rsidRPr="00CC6ACA"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Pr>
          <w:p w14:paraId="3D90E4CF"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7AA6ACAB"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Pr>
          <w:p w14:paraId="673B034C" w14:textId="77777777" w:rsidR="00B101E0" w:rsidRPr="00CC6ACA" w:rsidRDefault="00B101E0"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B101E0" w:rsidRPr="00CC6ACA" w14:paraId="560ECBAB" w14:textId="77777777" w:rsidTr="00B71945">
        <w:tc>
          <w:tcPr>
            <w:tcW w:w="4158" w:type="dxa"/>
          </w:tcPr>
          <w:p w14:paraId="6838C96E" w14:textId="77777777" w:rsidR="00B101E0" w:rsidRPr="00CC6ACA" w:rsidRDefault="00B101E0"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3" w:type="dxa"/>
            <w:tcBorders>
              <w:bottom w:val="single" w:sz="4" w:space="0" w:color="auto"/>
            </w:tcBorders>
          </w:tcPr>
          <w:p w14:paraId="65946763" w14:textId="572E6854" w:rsidR="00B101E0" w:rsidRPr="00CC6ACA" w:rsidRDefault="00375B96" w:rsidP="006E5A3C">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Pr="00CC6ACA">
              <w:rPr>
                <w:rFonts w:ascii="Browallia New" w:hAnsi="Browallia New" w:cs="Browallia New"/>
                <w:snapToGrid w:val="0"/>
                <w:sz w:val="28"/>
                <w:szCs w:val="28"/>
                <w:cs/>
                <w:lang w:eastAsia="th-TH"/>
              </w:rPr>
              <w:t>การเงินรวม</w:t>
            </w:r>
          </w:p>
        </w:tc>
        <w:tc>
          <w:tcPr>
            <w:tcW w:w="283" w:type="dxa"/>
          </w:tcPr>
          <w:p w14:paraId="094F266C"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bottom w:val="single" w:sz="4" w:space="0" w:color="auto"/>
            </w:tcBorders>
          </w:tcPr>
          <w:p w14:paraId="3C81AE76" w14:textId="2BDF7242" w:rsidR="00B101E0" w:rsidRPr="00CC6ACA" w:rsidRDefault="00375B96"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w:t>
            </w:r>
            <w:r w:rsidRPr="00CC6ACA">
              <w:rPr>
                <w:rFonts w:ascii="Browallia New" w:hAnsi="Browallia New" w:cs="Browallia New"/>
                <w:snapToGrid w:val="0"/>
                <w:sz w:val="28"/>
                <w:szCs w:val="28"/>
                <w:cs/>
                <w:lang w:eastAsia="th-TH"/>
              </w:rPr>
              <w:t>การเงินเฉพาะบริษัท</w:t>
            </w:r>
          </w:p>
        </w:tc>
      </w:tr>
      <w:tr w:rsidR="00B101E0" w:rsidRPr="00CC6ACA" w14:paraId="5E30A562" w14:textId="77777777" w:rsidTr="00B71945">
        <w:tc>
          <w:tcPr>
            <w:tcW w:w="4158" w:type="dxa"/>
          </w:tcPr>
          <w:p w14:paraId="10A8410E" w14:textId="77777777" w:rsidR="00B101E0" w:rsidRPr="00593874" w:rsidRDefault="00B101E0" w:rsidP="006E5A3C">
            <w:pPr>
              <w:tabs>
                <w:tab w:val="left" w:pos="3090"/>
                <w:tab w:val="left" w:pos="4860"/>
              </w:tabs>
              <w:spacing w:line="240" w:lineRule="auto"/>
              <w:rPr>
                <w:rFonts w:ascii="Browallia New" w:hAnsi="Browallia New" w:cs="Browallia New"/>
                <w:snapToGrid w:val="0"/>
                <w:sz w:val="28"/>
                <w:szCs w:val="28"/>
                <w:lang w:eastAsia="th-TH"/>
              </w:rPr>
            </w:pPr>
          </w:p>
        </w:tc>
        <w:tc>
          <w:tcPr>
            <w:tcW w:w="2253" w:type="dxa"/>
            <w:tcBorders>
              <w:top w:val="single" w:sz="4" w:space="0" w:color="auto"/>
            </w:tcBorders>
          </w:tcPr>
          <w:p w14:paraId="21D47913"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6F359036"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99" w:type="dxa"/>
            <w:tcBorders>
              <w:top w:val="single" w:sz="4" w:space="0" w:color="auto"/>
            </w:tcBorders>
          </w:tcPr>
          <w:p w14:paraId="74EA5E4D" w14:textId="77777777" w:rsidR="00B101E0" w:rsidRPr="00CC6ACA" w:rsidRDefault="00B101E0"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101E0" w:rsidRPr="00CC6ACA" w14:paraId="4A814F82" w14:textId="77777777" w:rsidTr="00B71945">
        <w:tc>
          <w:tcPr>
            <w:tcW w:w="4158" w:type="dxa"/>
          </w:tcPr>
          <w:p w14:paraId="0B4592B9" w14:textId="2802DC06" w:rsidR="00B101E0" w:rsidRPr="00CC6ACA" w:rsidRDefault="00685A62" w:rsidP="006E5A3C">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ยอดคงเหลือ</w:t>
            </w:r>
            <w:r w:rsidR="00B101E0" w:rsidRPr="003A1AEF">
              <w:rPr>
                <w:rFonts w:ascii="Browallia New" w:hAnsi="Browallia New" w:cs="Browallia New"/>
                <w:sz w:val="28"/>
                <w:szCs w:val="28"/>
                <w:cs/>
                <w:lang w:val="en-GB"/>
              </w:rPr>
              <w:t xml:space="preserve"> </w:t>
            </w:r>
            <w:r w:rsidR="00B101E0" w:rsidRPr="00CC6ACA">
              <w:rPr>
                <w:rFonts w:ascii="Browallia New" w:hAnsi="Browallia New" w:cs="Browallia New"/>
                <w:sz w:val="28"/>
                <w:szCs w:val="28"/>
                <w:cs/>
                <w:lang w:val="en-GB"/>
              </w:rPr>
              <w:t xml:space="preserve">ณ วันที่ </w:t>
            </w:r>
            <w:r w:rsidR="00B101E0" w:rsidRPr="00CC6ACA">
              <w:rPr>
                <w:rFonts w:ascii="Browallia New" w:hAnsi="Browallia New" w:cs="Browallia New"/>
                <w:sz w:val="28"/>
                <w:szCs w:val="28"/>
                <w:lang w:val="en-GB"/>
              </w:rPr>
              <w:t>1</w:t>
            </w:r>
            <w:r w:rsidR="00B101E0" w:rsidRPr="00CC6ACA">
              <w:rPr>
                <w:rFonts w:ascii="Browallia New" w:hAnsi="Browallia New" w:cs="Browallia New"/>
                <w:sz w:val="28"/>
                <w:szCs w:val="28"/>
                <w:cs/>
                <w:lang w:val="en-GB"/>
              </w:rPr>
              <w:t xml:space="preserve"> มกราคม </w:t>
            </w:r>
            <w:r w:rsidR="00B101E0" w:rsidRPr="00CC6ACA">
              <w:rPr>
                <w:rFonts w:ascii="Browallia New" w:hAnsi="Browallia New" w:cs="Browallia New"/>
                <w:sz w:val="28"/>
                <w:szCs w:val="28"/>
                <w:lang w:val="en-GB"/>
              </w:rPr>
              <w:t>256</w:t>
            </w:r>
            <w:r w:rsidR="00B101E0">
              <w:rPr>
                <w:rFonts w:ascii="Browallia New" w:hAnsi="Browallia New" w:cs="Browallia New"/>
                <w:sz w:val="28"/>
                <w:szCs w:val="28"/>
              </w:rPr>
              <w:t>7</w:t>
            </w:r>
          </w:p>
        </w:tc>
        <w:tc>
          <w:tcPr>
            <w:tcW w:w="2253" w:type="dxa"/>
          </w:tcPr>
          <w:p w14:paraId="071A68D3" w14:textId="29E090CA" w:rsidR="00B101E0" w:rsidRPr="00CC6ACA" w:rsidRDefault="00771123" w:rsidP="006E5A3C">
            <w:pPr>
              <w:tabs>
                <w:tab w:val="clear" w:pos="1644"/>
                <w:tab w:val="left" w:pos="1512"/>
              </w:tabs>
              <w:spacing w:line="240" w:lineRule="auto"/>
              <w:ind w:right="-12"/>
              <w:jc w:val="right"/>
              <w:rPr>
                <w:rFonts w:ascii="Browallia New" w:hAnsi="Browallia New" w:cs="Browallia New"/>
                <w:sz w:val="28"/>
                <w:szCs w:val="28"/>
                <w:lang w:val="en-GB"/>
              </w:rPr>
            </w:pPr>
            <w:r w:rsidRPr="00771123">
              <w:rPr>
                <w:rFonts w:ascii="Browallia New" w:hAnsi="Browallia New" w:cs="Browallia New"/>
                <w:sz w:val="28"/>
                <w:szCs w:val="28"/>
              </w:rPr>
              <w:t>1,838,743,35</w:t>
            </w:r>
            <w:r w:rsidR="005F65F1">
              <w:rPr>
                <w:rFonts w:ascii="Browallia New" w:hAnsi="Browallia New" w:cs="Browallia New"/>
                <w:sz w:val="28"/>
                <w:szCs w:val="28"/>
              </w:rPr>
              <w:t>1</w:t>
            </w:r>
          </w:p>
        </w:tc>
        <w:tc>
          <w:tcPr>
            <w:tcW w:w="283" w:type="dxa"/>
          </w:tcPr>
          <w:p w14:paraId="1B34212D" w14:textId="77777777" w:rsidR="00B101E0" w:rsidRPr="00CC6ACA" w:rsidRDefault="00B101E0" w:rsidP="006E5A3C">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9E96981" w14:textId="43048671" w:rsidR="00B101E0" w:rsidRPr="00CC6ACA" w:rsidRDefault="00504B80" w:rsidP="006E5A3C">
            <w:pPr>
              <w:tabs>
                <w:tab w:val="clear" w:pos="1644"/>
                <w:tab w:val="left" w:pos="1512"/>
              </w:tabs>
              <w:spacing w:line="240" w:lineRule="auto"/>
              <w:ind w:right="-12"/>
              <w:jc w:val="right"/>
              <w:rPr>
                <w:rFonts w:ascii="Browallia New" w:hAnsi="Browallia New" w:cs="Browallia New"/>
                <w:sz w:val="28"/>
                <w:szCs w:val="28"/>
                <w:lang w:val="en-GB"/>
              </w:rPr>
            </w:pPr>
            <w:r w:rsidRPr="00504B80">
              <w:rPr>
                <w:rFonts w:ascii="Browallia New" w:hAnsi="Browallia New" w:cs="Browallia New"/>
                <w:sz w:val="28"/>
                <w:szCs w:val="28"/>
              </w:rPr>
              <w:t>1,074,316,335</w:t>
            </w:r>
          </w:p>
        </w:tc>
      </w:tr>
      <w:tr w:rsidR="007B5B0E" w:rsidRPr="00CC6ACA" w14:paraId="478DCC5E" w14:textId="77777777" w:rsidTr="00B71945">
        <w:tc>
          <w:tcPr>
            <w:tcW w:w="4158" w:type="dxa"/>
          </w:tcPr>
          <w:p w14:paraId="61C832AE" w14:textId="5D8C3D17" w:rsidR="007B5B0E" w:rsidRPr="00256089" w:rsidRDefault="007B5B0E" w:rsidP="007B5B0E">
            <w:pPr>
              <w:spacing w:line="240" w:lineRule="auto"/>
              <w:rPr>
                <w:rFonts w:ascii="Browallia New" w:hAnsi="Browallia New" w:cs="Browallia New"/>
                <w:sz w:val="28"/>
                <w:szCs w:val="28"/>
                <w:cs/>
                <w:lang w:val="en-GB"/>
              </w:rPr>
            </w:pPr>
            <w:r w:rsidRPr="004E29E4">
              <w:rPr>
                <w:rFonts w:ascii="Browallia New" w:hAnsi="Browallia New" w:cs="Browallia New"/>
                <w:sz w:val="28"/>
                <w:szCs w:val="28"/>
                <w:cs/>
                <w:lang w:val="en-GB"/>
              </w:rPr>
              <w:t>ตัดจำหน่ายค่าธรรมเนียมจ่ายล่วงหน้า</w:t>
            </w:r>
          </w:p>
        </w:tc>
        <w:tc>
          <w:tcPr>
            <w:tcW w:w="2253" w:type="dxa"/>
          </w:tcPr>
          <w:p w14:paraId="584D24E9" w14:textId="21DF93EC"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AD6994">
              <w:rPr>
                <w:rFonts w:ascii="Browallia New" w:hAnsi="Browallia New" w:cs="Browallia New"/>
                <w:sz w:val="28"/>
                <w:szCs w:val="28"/>
                <w:lang w:val="en-GB"/>
              </w:rPr>
              <w:t>363,816</w:t>
            </w:r>
          </w:p>
        </w:tc>
        <w:tc>
          <w:tcPr>
            <w:tcW w:w="283" w:type="dxa"/>
          </w:tcPr>
          <w:p w14:paraId="228DE779" w14:textId="77777777" w:rsidR="007B5B0E" w:rsidRPr="00CC6AC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38F5C4DB" w14:textId="239A1ABB" w:rsidR="007B5B0E" w:rsidRPr="000E2973" w:rsidRDefault="007B5B0E" w:rsidP="007B5B0E">
            <w:pPr>
              <w:tabs>
                <w:tab w:val="clear" w:pos="1644"/>
                <w:tab w:val="left" w:pos="1512"/>
              </w:tabs>
              <w:spacing w:line="240" w:lineRule="auto"/>
              <w:ind w:right="-12"/>
              <w:jc w:val="right"/>
              <w:rPr>
                <w:rFonts w:ascii="Browallia New" w:hAnsi="Browallia New" w:cs="Browallia New"/>
                <w:sz w:val="28"/>
                <w:szCs w:val="28"/>
                <w:cs/>
                <w:lang w:val="en-GB"/>
              </w:rPr>
            </w:pPr>
            <w:r w:rsidRPr="007B5B0E">
              <w:rPr>
                <w:rFonts w:ascii="Browallia New" w:hAnsi="Browallia New" w:cs="Browallia New"/>
                <w:sz w:val="28"/>
                <w:szCs w:val="28"/>
                <w:lang w:val="en-GB"/>
              </w:rPr>
              <w:t xml:space="preserve"> 291,361 </w:t>
            </w:r>
          </w:p>
        </w:tc>
      </w:tr>
      <w:tr w:rsidR="007B5B0E" w:rsidRPr="00CC6ACA" w14:paraId="798CE3E2" w14:textId="77777777" w:rsidTr="00B71945">
        <w:tc>
          <w:tcPr>
            <w:tcW w:w="4158" w:type="dxa"/>
          </w:tcPr>
          <w:p w14:paraId="56E5BA4A" w14:textId="7EDF7EFE" w:rsidR="007B5B0E" w:rsidRPr="00256089" w:rsidRDefault="007B5B0E" w:rsidP="007B5B0E">
            <w:pPr>
              <w:spacing w:line="240" w:lineRule="auto"/>
              <w:rPr>
                <w:rFonts w:ascii="Browallia New" w:hAnsi="Browallia New" w:cs="Browallia New"/>
                <w:sz w:val="28"/>
                <w:szCs w:val="28"/>
                <w:cs/>
                <w:lang w:val="en-GB"/>
              </w:rPr>
            </w:pPr>
            <w:r w:rsidRPr="007412F6">
              <w:rPr>
                <w:rFonts w:ascii="Browallia New" w:hAnsi="Browallia New" w:cs="Browallia New"/>
                <w:sz w:val="28"/>
                <w:szCs w:val="28"/>
                <w:cs/>
                <w:lang w:val="en-GB"/>
              </w:rPr>
              <w:t>จ่ายชำระคืนเงินกู้ยืมระหว่างงวด</w:t>
            </w:r>
          </w:p>
        </w:tc>
        <w:tc>
          <w:tcPr>
            <w:tcW w:w="2253" w:type="dxa"/>
            <w:tcBorders>
              <w:bottom w:val="single" w:sz="4" w:space="0" w:color="auto"/>
            </w:tcBorders>
          </w:tcPr>
          <w:p w14:paraId="46288F89" w14:textId="3ACF1BA1"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AD6994">
              <w:rPr>
                <w:rFonts w:ascii="Browallia New" w:hAnsi="Browallia New" w:cs="Browallia New"/>
                <w:sz w:val="28"/>
                <w:szCs w:val="28"/>
                <w:lang w:val="en-GB"/>
              </w:rPr>
              <w:t>(86,765,000)</w:t>
            </w:r>
          </w:p>
        </w:tc>
        <w:tc>
          <w:tcPr>
            <w:tcW w:w="283" w:type="dxa"/>
          </w:tcPr>
          <w:p w14:paraId="1D174EC4" w14:textId="77777777" w:rsidR="007B5B0E" w:rsidRPr="00CC6AC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bottom w:val="single" w:sz="4" w:space="0" w:color="auto"/>
            </w:tcBorders>
            <w:shd w:val="clear" w:color="auto" w:fill="auto"/>
          </w:tcPr>
          <w:p w14:paraId="2235806F" w14:textId="6A0046FB" w:rsidR="007B5B0E" w:rsidRPr="000E2973" w:rsidRDefault="007B5B0E" w:rsidP="007B5B0E">
            <w:pPr>
              <w:tabs>
                <w:tab w:val="clear" w:pos="1644"/>
                <w:tab w:val="left" w:pos="1512"/>
              </w:tabs>
              <w:spacing w:line="240" w:lineRule="auto"/>
              <w:ind w:right="-12"/>
              <w:jc w:val="right"/>
              <w:rPr>
                <w:rFonts w:ascii="Browallia New" w:hAnsi="Browallia New" w:cs="Browallia New"/>
                <w:sz w:val="28"/>
                <w:szCs w:val="28"/>
                <w:cs/>
                <w:lang w:val="en-GB"/>
              </w:rPr>
            </w:pPr>
            <w:r w:rsidRPr="007B5B0E">
              <w:rPr>
                <w:rFonts w:ascii="Browallia New" w:hAnsi="Browallia New" w:cs="Browallia New"/>
                <w:sz w:val="28"/>
                <w:szCs w:val="28"/>
                <w:lang w:val="en-GB"/>
              </w:rPr>
              <w:t xml:space="preserve"> (61,065,000)</w:t>
            </w:r>
          </w:p>
        </w:tc>
      </w:tr>
      <w:tr w:rsidR="007B5B0E" w:rsidRPr="00CC6ACA" w14:paraId="4F0942EF" w14:textId="77777777" w:rsidTr="00B71945">
        <w:tc>
          <w:tcPr>
            <w:tcW w:w="4158" w:type="dxa"/>
          </w:tcPr>
          <w:p w14:paraId="53EE1079" w14:textId="3A1EE40E" w:rsidR="007B5B0E" w:rsidRPr="00256089" w:rsidRDefault="007B5B0E" w:rsidP="007B5B0E">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ยอดคงเหลือ</w:t>
            </w:r>
            <w:r w:rsidRPr="003A1AEF">
              <w:rPr>
                <w:rFonts w:ascii="Browallia New" w:hAnsi="Browallia New" w:cs="Browallia New"/>
                <w:sz w:val="28"/>
                <w:szCs w:val="28"/>
                <w:cs/>
                <w:lang w:val="en-GB"/>
              </w:rPr>
              <w:t xml:space="preserve"> </w:t>
            </w:r>
            <w:r w:rsidRPr="00CC6ACA">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253" w:type="dxa"/>
            <w:tcBorders>
              <w:top w:val="single" w:sz="4" w:space="0" w:color="auto"/>
            </w:tcBorders>
          </w:tcPr>
          <w:p w14:paraId="6EFADC47" w14:textId="6CBCF4C4"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AD6994">
              <w:rPr>
                <w:rFonts w:ascii="Browallia New" w:hAnsi="Browallia New" w:cs="Browallia New"/>
                <w:sz w:val="28"/>
                <w:szCs w:val="28"/>
                <w:lang w:val="en-GB"/>
              </w:rPr>
              <w:t>1,752,342,167</w:t>
            </w:r>
          </w:p>
        </w:tc>
        <w:tc>
          <w:tcPr>
            <w:tcW w:w="283" w:type="dxa"/>
          </w:tcPr>
          <w:p w14:paraId="28E18655" w14:textId="77777777" w:rsidR="007B5B0E" w:rsidRPr="00CC6AC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tcBorders>
            <w:shd w:val="clear" w:color="auto" w:fill="auto"/>
          </w:tcPr>
          <w:p w14:paraId="6EEB2C24" w14:textId="27AFFD3A" w:rsidR="007B5B0E" w:rsidRPr="000E2973" w:rsidRDefault="007B5B0E" w:rsidP="007B5B0E">
            <w:pPr>
              <w:tabs>
                <w:tab w:val="clear" w:pos="1644"/>
                <w:tab w:val="left" w:pos="1512"/>
              </w:tabs>
              <w:spacing w:line="240" w:lineRule="auto"/>
              <w:ind w:right="-12"/>
              <w:jc w:val="right"/>
              <w:rPr>
                <w:rFonts w:ascii="Browallia New" w:hAnsi="Browallia New" w:cs="Browallia New"/>
                <w:sz w:val="28"/>
                <w:szCs w:val="28"/>
                <w:cs/>
                <w:lang w:val="en-GB"/>
              </w:rPr>
            </w:pPr>
            <w:r w:rsidRPr="007B5B0E">
              <w:rPr>
                <w:rFonts w:ascii="Browallia New" w:hAnsi="Browallia New" w:cs="Browallia New"/>
                <w:sz w:val="28"/>
                <w:szCs w:val="28"/>
                <w:lang w:val="en-GB"/>
              </w:rPr>
              <w:t xml:space="preserve"> 1,013,542,696 </w:t>
            </w:r>
          </w:p>
        </w:tc>
      </w:tr>
      <w:tr w:rsidR="007B5B0E" w:rsidRPr="00CC6ACA" w14:paraId="79C70378" w14:textId="77777777" w:rsidTr="00B71945">
        <w:tc>
          <w:tcPr>
            <w:tcW w:w="4158" w:type="dxa"/>
          </w:tcPr>
          <w:p w14:paraId="06706C2E" w14:textId="1E8844D5" w:rsidR="007B5B0E" w:rsidRPr="00685A62" w:rsidRDefault="007B5B0E" w:rsidP="007B5B0E">
            <w:pPr>
              <w:spacing w:line="240" w:lineRule="auto"/>
              <w:rPr>
                <w:rFonts w:ascii="Browallia New" w:hAnsi="Browallia New" w:cs="Browallia New"/>
                <w:sz w:val="28"/>
                <w:szCs w:val="28"/>
                <w:cs/>
              </w:rPr>
            </w:pPr>
            <w:r w:rsidRPr="005D0061">
              <w:rPr>
                <w:rFonts w:ascii="Browallia New" w:hAnsi="Browallia New" w:cs="Browallia New"/>
                <w:sz w:val="28"/>
                <w:szCs w:val="28"/>
                <w:u w:val="single"/>
                <w:cs/>
              </w:rPr>
              <w:t>หัก</w:t>
            </w:r>
            <w:r w:rsidRPr="005D45D4">
              <w:rPr>
                <w:rFonts w:ascii="Browallia New" w:hAnsi="Browallia New" w:cs="Browallia New"/>
                <w:sz w:val="28"/>
                <w:szCs w:val="28"/>
                <w:cs/>
              </w:rPr>
              <w:t xml:space="preserve"> ส่วนที่ถึงกำหนดชำระภายในหนึ่งปี</w:t>
            </w:r>
          </w:p>
        </w:tc>
        <w:tc>
          <w:tcPr>
            <w:tcW w:w="2253" w:type="dxa"/>
            <w:tcBorders>
              <w:bottom w:val="single" w:sz="4" w:space="0" w:color="auto"/>
            </w:tcBorders>
            <w:shd w:val="clear" w:color="auto" w:fill="auto"/>
          </w:tcPr>
          <w:p w14:paraId="21F2C37B" w14:textId="3FE2F92B"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AD6994">
              <w:rPr>
                <w:rFonts w:ascii="Browallia New" w:hAnsi="Browallia New" w:cs="Browallia New"/>
                <w:sz w:val="28"/>
                <w:szCs w:val="28"/>
                <w:lang w:val="en-GB"/>
              </w:rPr>
              <w:t>(401,440,358)</w:t>
            </w:r>
          </w:p>
        </w:tc>
        <w:tc>
          <w:tcPr>
            <w:tcW w:w="283" w:type="dxa"/>
            <w:shd w:val="clear" w:color="auto" w:fill="auto"/>
          </w:tcPr>
          <w:p w14:paraId="794203F2" w14:textId="77777777" w:rsidR="007B5B0E" w:rsidRPr="00CC6AC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shd w:val="clear" w:color="auto" w:fill="auto"/>
          </w:tcPr>
          <w:p w14:paraId="749E58F1" w14:textId="25925F15"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7B5B0E">
              <w:rPr>
                <w:rFonts w:ascii="Browallia New" w:hAnsi="Browallia New" w:cs="Browallia New"/>
                <w:sz w:val="28"/>
                <w:szCs w:val="28"/>
                <w:lang w:val="en-GB"/>
              </w:rPr>
              <w:t xml:space="preserve"> (243,254,337)</w:t>
            </w:r>
          </w:p>
        </w:tc>
      </w:tr>
      <w:tr w:rsidR="007B5B0E" w:rsidRPr="00CC6ACA" w14:paraId="21483715" w14:textId="77777777" w:rsidTr="00B71945">
        <w:tc>
          <w:tcPr>
            <w:tcW w:w="4158" w:type="dxa"/>
          </w:tcPr>
          <w:p w14:paraId="62DCFE6A" w14:textId="7953CA64" w:rsidR="007B5B0E" w:rsidRPr="00CC6ACA" w:rsidRDefault="007B5B0E" w:rsidP="007B5B0E">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สุทธิ</w:t>
            </w:r>
          </w:p>
        </w:tc>
        <w:tc>
          <w:tcPr>
            <w:tcW w:w="2253" w:type="dxa"/>
            <w:tcBorders>
              <w:top w:val="single" w:sz="4" w:space="0" w:color="auto"/>
              <w:bottom w:val="single" w:sz="12" w:space="0" w:color="auto"/>
            </w:tcBorders>
            <w:shd w:val="clear" w:color="auto" w:fill="auto"/>
          </w:tcPr>
          <w:p w14:paraId="53191108" w14:textId="19B9D89E"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AD6994">
              <w:rPr>
                <w:rFonts w:ascii="Browallia New" w:hAnsi="Browallia New" w:cs="Browallia New"/>
                <w:sz w:val="28"/>
                <w:szCs w:val="28"/>
                <w:lang w:val="en-GB"/>
              </w:rPr>
              <w:t>1,350,901</w:t>
            </w:r>
            <w:r w:rsidRPr="00132AD4">
              <w:rPr>
                <w:rFonts w:ascii="Browallia New" w:hAnsi="Browallia New" w:cs="Browallia New"/>
                <w:sz w:val="28"/>
                <w:szCs w:val="28"/>
                <w:lang w:val="en-GB"/>
              </w:rPr>
              <w:t>,809</w:t>
            </w:r>
          </w:p>
        </w:tc>
        <w:tc>
          <w:tcPr>
            <w:tcW w:w="283" w:type="dxa"/>
            <w:shd w:val="clear" w:color="auto" w:fill="auto"/>
          </w:tcPr>
          <w:p w14:paraId="03AF48A9" w14:textId="77777777" w:rsidR="007B5B0E" w:rsidRPr="00CC6ACA" w:rsidRDefault="007B5B0E" w:rsidP="007B5B0E">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399" w:type="dxa"/>
            <w:tcBorders>
              <w:top w:val="single" w:sz="4" w:space="0" w:color="auto"/>
              <w:bottom w:val="single" w:sz="12" w:space="0" w:color="auto"/>
            </w:tcBorders>
            <w:shd w:val="clear" w:color="auto" w:fill="auto"/>
          </w:tcPr>
          <w:p w14:paraId="76832C52" w14:textId="7B566744" w:rsidR="007B5B0E" w:rsidRPr="00CC6ACA" w:rsidRDefault="007B5B0E" w:rsidP="007B5B0E">
            <w:pPr>
              <w:tabs>
                <w:tab w:val="clear" w:pos="1644"/>
                <w:tab w:val="left" w:pos="1512"/>
              </w:tabs>
              <w:spacing w:line="240" w:lineRule="auto"/>
              <w:ind w:right="-12"/>
              <w:jc w:val="right"/>
              <w:rPr>
                <w:rFonts w:ascii="Browallia New" w:hAnsi="Browallia New" w:cs="Browallia New"/>
                <w:sz w:val="28"/>
                <w:szCs w:val="28"/>
                <w:lang w:val="en-GB"/>
              </w:rPr>
            </w:pPr>
            <w:r w:rsidRPr="007B5B0E">
              <w:rPr>
                <w:rFonts w:ascii="Browallia New" w:hAnsi="Browallia New" w:cs="Browallia New"/>
                <w:sz w:val="28"/>
                <w:szCs w:val="28"/>
                <w:lang w:val="en-GB"/>
              </w:rPr>
              <w:t xml:space="preserve"> 770,288,359 </w:t>
            </w:r>
          </w:p>
        </w:tc>
      </w:tr>
    </w:tbl>
    <w:p w14:paraId="5A6989E0" w14:textId="77777777" w:rsidR="0075638A" w:rsidRPr="0075638A" w:rsidRDefault="0075638A"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9E36049"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7AC3070"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E7BEEC4"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370CA99"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4B5ED27"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759DF5B" w14:textId="77777777" w:rsidR="004B11B9"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11BFB3A" w14:textId="77777777" w:rsidR="004B11B9" w:rsidRPr="0075638A" w:rsidRDefault="004B11B9" w:rsidP="0075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BD82957" w14:textId="36128062" w:rsidR="002632AB" w:rsidRDefault="002632AB"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51F9B">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7E125756" w:rsidR="00DC3622" w:rsidRPr="002632AB"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F7115A">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กลุ่มบริษัทมีการพิจารณาจากกำไรขั้นต้นจากรายได้ต่างๆ</w:t>
      </w:r>
      <w:r w:rsidR="006A04EB">
        <w:rPr>
          <w:rFonts w:ascii="Browallia New" w:hAnsi="Browallia New" w:cs="Browallia New"/>
          <w:sz w:val="28"/>
          <w:szCs w:val="28"/>
        </w:rPr>
        <w:t xml:space="preserve"> </w:t>
      </w:r>
      <w:r w:rsidRPr="00F7115A">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Pr>
          <w:rFonts w:ascii="Browallia New" w:hAnsi="Browallia New" w:cs="Browallia New"/>
          <w:sz w:val="28"/>
          <w:szCs w:val="28"/>
        </w:rPr>
        <w:br/>
      </w:r>
      <w:r w:rsidRPr="00F7115A">
        <w:rPr>
          <w:rFonts w:ascii="Browallia New" w:hAnsi="Browallia New" w:cs="Browallia New"/>
          <w:sz w:val="28"/>
          <w:szCs w:val="28"/>
          <w:cs/>
        </w:rPr>
        <w:t>หลายช่องทาง รายได้ธุรกิจสินทรัพย์ดิจิทัลและรายได้ธุรกิจบริการอื่นๆ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DC3622"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3269B9">
        <w:rPr>
          <w:rFonts w:ascii="Browallia New" w:hAnsi="Browallia New" w:cs="Browallia New"/>
          <w:sz w:val="28"/>
          <w:szCs w:val="28"/>
          <w:u w:val="single"/>
          <w:cs/>
          <w:lang w:val="en-GB"/>
        </w:rPr>
        <w:t>ข้อมูลเกี่ยวกับภูมิศาสตร์</w:t>
      </w:r>
    </w:p>
    <w:p w14:paraId="25C9B83A" w14:textId="77777777" w:rsidR="00DC3622" w:rsidRPr="00DC3622"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09CA3593" w14:textId="3DF802EE" w:rsidR="00897C98"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897C98">
        <w:rPr>
          <w:rFonts w:ascii="Browallia New" w:hAnsi="Browallia New" w:cs="Browallia New"/>
          <w:sz w:val="28"/>
          <w:szCs w:val="28"/>
          <w:cs/>
          <w:lang w:val="en-GB"/>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r w:rsidRPr="00897C98">
        <w:rPr>
          <w:rFonts w:ascii="Browallia New" w:hAnsi="Browallia New" w:cs="Browallia New"/>
          <w:sz w:val="28"/>
          <w:szCs w:val="28"/>
          <w:lang w:val="en-GB"/>
        </w:rPr>
        <w:t xml:space="preserve"> </w:t>
      </w:r>
      <w:r w:rsidRPr="00897C98">
        <w:rPr>
          <w:rFonts w:ascii="Browallia New" w:hAnsi="Browallia New" w:cs="Browallia New"/>
          <w:sz w:val="28"/>
          <w:szCs w:val="28"/>
          <w:cs/>
          <w:lang w:val="en-GB"/>
        </w:rPr>
        <w:t>รายการค้ากับลูกค้าภายนอกส่วนใหญ่ประมาณ</w:t>
      </w:r>
      <w:r w:rsidRPr="00CD0173">
        <w:rPr>
          <w:rFonts w:ascii="Browallia New" w:hAnsi="Browallia New" w:cs="Browallia New"/>
          <w:sz w:val="28"/>
          <w:szCs w:val="28"/>
          <w:cs/>
          <w:lang w:val="en-GB"/>
        </w:rPr>
        <w:t xml:space="preserve">ร้อยละ </w:t>
      </w:r>
      <w:r w:rsidR="00CD0173">
        <w:rPr>
          <w:rFonts w:ascii="Browallia New" w:hAnsi="Browallia New" w:cs="Browallia New"/>
          <w:sz w:val="28"/>
          <w:szCs w:val="28"/>
          <w:lang w:val="en-GB"/>
        </w:rPr>
        <w:t>89.</w:t>
      </w:r>
      <w:r w:rsidR="00060365">
        <w:rPr>
          <w:rFonts w:ascii="Browallia New" w:hAnsi="Browallia New" w:cs="Browallia New"/>
          <w:sz w:val="28"/>
          <w:szCs w:val="28"/>
          <w:lang w:val="en-GB"/>
        </w:rPr>
        <w:t>0</w:t>
      </w:r>
      <w:r w:rsidR="00CD0173">
        <w:rPr>
          <w:rFonts w:ascii="Browallia New" w:hAnsi="Browallia New" w:cs="Browallia New"/>
          <w:sz w:val="28"/>
          <w:szCs w:val="28"/>
          <w:lang w:val="en-GB"/>
        </w:rPr>
        <w:t>6</w:t>
      </w:r>
      <w:r w:rsidRPr="00CD0173">
        <w:rPr>
          <w:rFonts w:ascii="Browallia New" w:hAnsi="Browallia New" w:cs="Browallia New"/>
          <w:sz w:val="28"/>
          <w:szCs w:val="28"/>
          <w:lang w:val="en-GB"/>
        </w:rPr>
        <w:t xml:space="preserve"> </w:t>
      </w:r>
      <w:r w:rsidRPr="00CD0173">
        <w:rPr>
          <w:rFonts w:ascii="Browallia New" w:hAnsi="Browallia New" w:cs="Browallia New"/>
          <w:sz w:val="28"/>
          <w:szCs w:val="28"/>
          <w:cs/>
          <w:lang w:val="en-GB"/>
        </w:rPr>
        <w:t>ของ</w:t>
      </w:r>
      <w:r w:rsidRPr="00897C98">
        <w:rPr>
          <w:rFonts w:ascii="Browallia New" w:hAnsi="Browallia New" w:cs="Browallia New"/>
          <w:sz w:val="28"/>
          <w:szCs w:val="28"/>
          <w:cs/>
          <w:lang w:val="en-GB"/>
        </w:rPr>
        <w:t>กลุ่มบริษัทเป็นการค้าภายในประเทศ นอกจากนี้สินทรัพย์ไม่หมุนเวียนของกลุ่มบริษัทอยู่ในประเทศไทย</w:t>
      </w:r>
    </w:p>
    <w:p w14:paraId="03A8630A" w14:textId="77777777" w:rsidR="00DC3622" w:rsidRPr="00DC3622"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16A2EE9B" w:rsidR="00E75EEC"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3269B9">
        <w:rPr>
          <w:rFonts w:ascii="Browallia New" w:hAnsi="Browallia New" w:cs="Browallia New"/>
          <w:sz w:val="28"/>
          <w:szCs w:val="28"/>
          <w:u w:val="single"/>
          <w:cs/>
          <w:lang w:val="en-GB"/>
        </w:rPr>
        <w:t>ลูกค้ารายใหญ่</w:t>
      </w:r>
    </w:p>
    <w:p w14:paraId="2B9BE92A" w14:textId="77777777" w:rsidR="00DC3622" w:rsidRPr="00DC3622"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79A216FF" w14:textId="0E379B39" w:rsidR="003E0A71" w:rsidRDefault="00E75EEC"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C4996">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3C4996">
        <w:rPr>
          <w:rFonts w:ascii="Browallia New" w:hAnsi="Browallia New" w:cs="Browallia New"/>
          <w:sz w:val="28"/>
          <w:szCs w:val="28"/>
          <w:lang w:val="en-GB"/>
        </w:rPr>
        <w:t>10</w:t>
      </w:r>
      <w:r w:rsidRPr="003C4996">
        <w:rPr>
          <w:rFonts w:ascii="Browallia New" w:hAnsi="Browallia New" w:cs="Browallia New"/>
          <w:sz w:val="28"/>
          <w:szCs w:val="28"/>
          <w:cs/>
          <w:lang w:val="en-GB"/>
        </w:rPr>
        <w:t xml:space="preserve"> ของรายได้</w:t>
      </w:r>
      <w:r w:rsidRPr="003C4996">
        <w:rPr>
          <w:rFonts w:ascii="Browallia New" w:hAnsi="Browallia New" w:cs="Browallia New"/>
          <w:sz w:val="28"/>
          <w:szCs w:val="28"/>
          <w:lang w:val="en-GB"/>
        </w:rPr>
        <w:br/>
      </w:r>
      <w:r w:rsidRPr="003C4996">
        <w:rPr>
          <w:rFonts w:ascii="Browallia New" w:hAnsi="Browallia New" w:cs="Browallia New"/>
          <w:sz w:val="28"/>
          <w:szCs w:val="28"/>
          <w:cs/>
          <w:lang w:val="en-GB"/>
        </w:rPr>
        <w:t>ของกลุ่มบริษัทจึงมิได้มีการเปิดเผยข้อมูลเกี่ยวกับลูกค้ารายใหญ่</w:t>
      </w:r>
    </w:p>
    <w:p w14:paraId="49FC7CB6" w14:textId="77777777" w:rsidR="00DC3622" w:rsidRPr="003E0A71" w:rsidRDefault="00DC3622" w:rsidP="001A2B00">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0D4E80" w:rsidRPr="00E90809" w14:paraId="1B2D3EF0" w14:textId="77777777" w:rsidTr="00B21E32">
        <w:trPr>
          <w:trHeight w:val="64"/>
        </w:trPr>
        <w:tc>
          <w:tcPr>
            <w:tcW w:w="1526" w:type="dxa"/>
            <w:shd w:val="clear" w:color="auto" w:fill="auto"/>
            <w:vAlign w:val="bottom"/>
          </w:tcPr>
          <w:p w14:paraId="58DDF1C0" w14:textId="77777777" w:rsidR="000D4E80" w:rsidRPr="00684D7B"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55904829" w14:textId="01838735" w:rsidR="000D4E80" w:rsidRPr="00515791" w:rsidRDefault="000D4E80" w:rsidP="006E5A3C">
            <w:pPr>
              <w:pStyle w:val="a9"/>
              <w:ind w:right="-72"/>
              <w:jc w:val="right"/>
              <w:rPr>
                <w:rFonts w:ascii="Browallia New" w:hAnsi="Browallia New" w:cs="Browallia New"/>
                <w:b/>
                <w:bCs/>
                <w:color w:val="000000"/>
                <w:sz w:val="20"/>
                <w:szCs w:val="20"/>
                <w:cs/>
                <w:lang w:val="th-TH"/>
              </w:rPr>
            </w:pPr>
            <w:r w:rsidRPr="00515791">
              <w:rPr>
                <w:rFonts w:ascii="Browallia New" w:hAnsi="Browallia New" w:cs="Browallia New"/>
                <w:b/>
                <w:bCs/>
                <w:color w:val="000000"/>
                <w:sz w:val="20"/>
                <w:szCs w:val="20"/>
                <w:cs/>
                <w:lang w:val="th-TH"/>
              </w:rPr>
              <w:t xml:space="preserve">(หน่วย : </w:t>
            </w:r>
            <w:r w:rsidR="00E934F5">
              <w:rPr>
                <w:rFonts w:ascii="Browallia New" w:hAnsi="Browallia New" w:cs="Browallia New" w:hint="cs"/>
                <w:b/>
                <w:bCs/>
                <w:color w:val="000000"/>
                <w:sz w:val="20"/>
                <w:szCs w:val="20"/>
                <w:cs/>
              </w:rPr>
              <w:t>พัน</w:t>
            </w:r>
            <w:r w:rsidRPr="00515791">
              <w:rPr>
                <w:rFonts w:ascii="Browallia New" w:hAnsi="Browallia New" w:cs="Browallia New"/>
                <w:b/>
                <w:bCs/>
                <w:color w:val="000000"/>
                <w:sz w:val="20"/>
                <w:szCs w:val="20"/>
                <w:cs/>
                <w:lang w:val="th-TH"/>
              </w:rPr>
              <w:t>บาท)</w:t>
            </w:r>
          </w:p>
        </w:tc>
      </w:tr>
      <w:tr w:rsidR="000D4E80" w:rsidRPr="00E90809" w14:paraId="0A8F0EC5" w14:textId="77777777" w:rsidTr="00B21E32">
        <w:trPr>
          <w:trHeight w:val="64"/>
        </w:trPr>
        <w:tc>
          <w:tcPr>
            <w:tcW w:w="1526" w:type="dxa"/>
            <w:shd w:val="clear" w:color="auto" w:fill="auto"/>
            <w:vAlign w:val="bottom"/>
          </w:tcPr>
          <w:p w14:paraId="31D44233" w14:textId="77777777" w:rsidR="000D4E80" w:rsidRPr="00515791"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36FC5D2B" w14:textId="77777777" w:rsidR="000D4E80" w:rsidRPr="00515791" w:rsidRDefault="000D4E80" w:rsidP="006E5A3C">
            <w:pPr>
              <w:pStyle w:val="a9"/>
              <w:pBdr>
                <w:bottom w:val="single" w:sz="4" w:space="1" w:color="auto"/>
              </w:pBdr>
              <w:ind w:right="-72"/>
              <w:jc w:val="center"/>
              <w:rPr>
                <w:rFonts w:ascii="Browallia New" w:hAnsi="Browallia New" w:cs="Browallia New"/>
                <w:b/>
                <w:bCs/>
                <w:color w:val="000000"/>
                <w:sz w:val="20"/>
                <w:szCs w:val="20"/>
                <w:cs/>
                <w:lang w:val="th-TH"/>
              </w:rPr>
            </w:pPr>
            <w:r w:rsidRPr="00515791">
              <w:rPr>
                <w:rFonts w:ascii="Browallia New" w:hAnsi="Browallia New" w:cs="Browallia New"/>
                <w:b/>
                <w:bCs/>
                <w:color w:val="000000"/>
                <w:sz w:val="20"/>
                <w:szCs w:val="20"/>
                <w:cs/>
                <w:lang w:val="th-TH"/>
              </w:rPr>
              <w:t>ข้อมูลทางการเงินรวม</w:t>
            </w:r>
          </w:p>
        </w:tc>
      </w:tr>
      <w:tr w:rsidR="000D4E80" w:rsidRPr="00E90809" w14:paraId="3D8F027F" w14:textId="77777777" w:rsidTr="00B21E32">
        <w:trPr>
          <w:trHeight w:val="63"/>
        </w:trPr>
        <w:tc>
          <w:tcPr>
            <w:tcW w:w="1526" w:type="dxa"/>
            <w:shd w:val="clear" w:color="auto" w:fill="auto"/>
            <w:vAlign w:val="bottom"/>
          </w:tcPr>
          <w:p w14:paraId="2D364E5F" w14:textId="77777777" w:rsidR="000D4E80" w:rsidRPr="00515791" w:rsidRDefault="000D4E80" w:rsidP="006E5A3C">
            <w:pPr>
              <w:spacing w:before="16"/>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17694BD6" w14:textId="543BA13A" w:rsidR="000D4E80" w:rsidRPr="00515791" w:rsidRDefault="000D4E80" w:rsidP="006E5A3C">
            <w:pPr>
              <w:pStyle w:val="a9"/>
              <w:pBdr>
                <w:bottom w:val="single" w:sz="4" w:space="1" w:color="auto"/>
              </w:pBdr>
              <w:spacing w:before="16"/>
              <w:ind w:left="11520" w:right="-72" w:hanging="11520"/>
              <w:jc w:val="center"/>
              <w:rPr>
                <w:rFonts w:ascii="Browallia New" w:hAnsi="Browallia New" w:cs="Browallia New"/>
                <w:b/>
                <w:bCs/>
                <w:sz w:val="20"/>
                <w:szCs w:val="20"/>
                <w:cs/>
              </w:rPr>
            </w:pPr>
            <w:r w:rsidRPr="00515791">
              <w:rPr>
                <w:rFonts w:ascii="Browallia New" w:hAnsi="Browallia New" w:cs="Browallia New"/>
                <w:b/>
                <w:bCs/>
                <w:sz w:val="20"/>
                <w:szCs w:val="20"/>
                <w:cs/>
                <w:lang w:val="th-TH"/>
              </w:rPr>
              <w:t>สำหรับงวด</w:t>
            </w:r>
            <w:r w:rsidRPr="00515791">
              <w:rPr>
                <w:rFonts w:ascii="Browallia New" w:hAnsi="Browallia New" w:cs="Browallia New"/>
                <w:b/>
                <w:bCs/>
                <w:sz w:val="20"/>
                <w:szCs w:val="20"/>
                <w:cs/>
                <w:lang w:val="en-GB"/>
              </w:rPr>
              <w:t>สามเดือน</w:t>
            </w:r>
            <w:r w:rsidRPr="00515791">
              <w:rPr>
                <w:rFonts w:ascii="Browallia New" w:hAnsi="Browallia New" w:cs="Browallia New"/>
                <w:b/>
                <w:bCs/>
                <w:sz w:val="20"/>
                <w:szCs w:val="20"/>
                <w:cs/>
                <w:lang w:val="th-TH"/>
              </w:rPr>
              <w:t xml:space="preserve">สิ้นสุดวันที่ </w:t>
            </w:r>
            <w:r w:rsidRPr="00515791">
              <w:rPr>
                <w:rFonts w:ascii="Browallia New" w:hAnsi="Browallia New" w:cs="Browallia New"/>
                <w:b/>
                <w:bCs/>
                <w:sz w:val="20"/>
                <w:szCs w:val="20"/>
                <w:lang w:val="en-GB"/>
              </w:rPr>
              <w:t xml:space="preserve">31 </w:t>
            </w:r>
            <w:r w:rsidRPr="00515791">
              <w:rPr>
                <w:rFonts w:ascii="Browallia New" w:hAnsi="Browallia New" w:cs="Browallia New"/>
                <w:b/>
                <w:bCs/>
                <w:sz w:val="20"/>
                <w:szCs w:val="20"/>
                <w:cs/>
                <w:lang w:val="en-GB"/>
              </w:rPr>
              <w:t xml:space="preserve">มีนาคม </w:t>
            </w:r>
            <w:r w:rsidRPr="00515791">
              <w:rPr>
                <w:rFonts w:ascii="Browallia New" w:hAnsi="Browallia New" w:cs="Browallia New"/>
                <w:b/>
                <w:bCs/>
                <w:sz w:val="20"/>
                <w:szCs w:val="20"/>
                <w:lang w:val="en-GB"/>
              </w:rPr>
              <w:t>256</w:t>
            </w:r>
            <w:r w:rsidRPr="00515791">
              <w:rPr>
                <w:rFonts w:ascii="Browallia New" w:hAnsi="Browallia New" w:cs="Browallia New"/>
                <w:b/>
                <w:bCs/>
                <w:sz w:val="20"/>
                <w:szCs w:val="20"/>
              </w:rPr>
              <w:t>7</w:t>
            </w:r>
          </w:p>
        </w:tc>
      </w:tr>
      <w:tr w:rsidR="00B21E32" w:rsidRPr="00E90809" w14:paraId="067CB7E4" w14:textId="77777777" w:rsidTr="00B21E32">
        <w:trPr>
          <w:trHeight w:val="53"/>
        </w:trPr>
        <w:tc>
          <w:tcPr>
            <w:tcW w:w="1526" w:type="dxa"/>
            <w:shd w:val="clear" w:color="auto" w:fill="auto"/>
            <w:vAlign w:val="bottom"/>
          </w:tcPr>
          <w:p w14:paraId="325F8CFE" w14:textId="77777777" w:rsidR="000D4E80" w:rsidRPr="00515791" w:rsidRDefault="000D4E80" w:rsidP="006E5A3C">
            <w:pPr>
              <w:ind w:left="-107"/>
              <w:jc w:val="thaiDistribute"/>
              <w:rPr>
                <w:rFonts w:ascii="Browallia New" w:hAnsi="Browallia New" w:cs="Browallia New"/>
                <w:snapToGrid w:val="0"/>
                <w:sz w:val="20"/>
                <w:szCs w:val="20"/>
                <w:cs/>
                <w:lang w:val="en-GB" w:eastAsia="th-TH"/>
              </w:rPr>
            </w:pPr>
          </w:p>
        </w:tc>
        <w:tc>
          <w:tcPr>
            <w:tcW w:w="877" w:type="dxa"/>
            <w:shd w:val="clear" w:color="auto" w:fill="auto"/>
            <w:vAlign w:val="bottom"/>
          </w:tcPr>
          <w:p w14:paraId="16B0B15C" w14:textId="77777777" w:rsidR="000D4E80" w:rsidRPr="00515791"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390DC09" w14:textId="77777777" w:rsidR="000D4E80" w:rsidRPr="00515791"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3755EEEE" w14:textId="77777777" w:rsidR="000D4E80" w:rsidRPr="00515791" w:rsidRDefault="000D4E80" w:rsidP="006E5A3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shd w:val="clear" w:color="auto" w:fill="auto"/>
            <w:vAlign w:val="bottom"/>
          </w:tcPr>
          <w:p w14:paraId="76BBF9FF" w14:textId="77777777" w:rsidR="000D4E80" w:rsidRPr="00515791" w:rsidRDefault="000D4E80" w:rsidP="006E5A3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515791">
              <w:rPr>
                <w:rFonts w:ascii="Browallia New" w:hAnsi="Browallia New" w:cs="Browallia New"/>
                <w:b/>
                <w:bCs/>
                <w:snapToGrid w:val="0"/>
                <w:color w:val="000000"/>
                <w:sz w:val="20"/>
                <w:szCs w:val="20"/>
                <w:cs/>
                <w:lang w:val="en-GB" w:eastAsia="th-TH"/>
              </w:rPr>
              <w:t>ธุรกิจ</w:t>
            </w:r>
          </w:p>
        </w:tc>
        <w:tc>
          <w:tcPr>
            <w:tcW w:w="884" w:type="dxa"/>
            <w:shd w:val="clear" w:color="auto" w:fill="auto"/>
            <w:vAlign w:val="bottom"/>
          </w:tcPr>
          <w:p w14:paraId="2472AE2A" w14:textId="09B2DFE3" w:rsidR="000D4E80" w:rsidRPr="00E82EDC" w:rsidRDefault="0040725E" w:rsidP="006E5A3C">
            <w:pPr>
              <w:pStyle w:val="a9"/>
              <w:tabs>
                <w:tab w:val="right" w:pos="778"/>
              </w:tabs>
              <w:ind w:left="-43" w:right="-72"/>
              <w:jc w:val="center"/>
              <w:rPr>
                <w:rFonts w:ascii="Browallia New" w:hAnsi="Browallia New" w:cs="Browallia New"/>
                <w:b/>
                <w:bCs/>
                <w:snapToGrid w:val="0"/>
                <w:color w:val="000000"/>
                <w:sz w:val="20"/>
                <w:szCs w:val="20"/>
                <w:highlight w:val="yellow"/>
                <w:lang w:val="en-GB" w:eastAsia="th-TH"/>
              </w:rPr>
            </w:pPr>
            <w:r w:rsidRPr="00515791">
              <w:rPr>
                <w:rFonts w:ascii="Browallia New" w:hAnsi="Browallia New" w:cs="Browallia New"/>
                <w:b/>
                <w:bCs/>
                <w:color w:val="000000"/>
                <w:sz w:val="20"/>
                <w:szCs w:val="20"/>
                <w:cs/>
              </w:rPr>
              <w:t>ธุรกิจ</w:t>
            </w:r>
          </w:p>
        </w:tc>
        <w:tc>
          <w:tcPr>
            <w:tcW w:w="884" w:type="dxa"/>
            <w:shd w:val="clear" w:color="auto" w:fill="auto"/>
            <w:vAlign w:val="bottom"/>
          </w:tcPr>
          <w:p w14:paraId="5E9044EB" w14:textId="77777777" w:rsidR="000D4E80" w:rsidRPr="00515791" w:rsidRDefault="000D4E80" w:rsidP="006E5A3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shd w:val="clear" w:color="auto" w:fill="auto"/>
            <w:vAlign w:val="bottom"/>
          </w:tcPr>
          <w:p w14:paraId="5FB0C608" w14:textId="77777777" w:rsidR="000D4E80" w:rsidRPr="00515791" w:rsidRDefault="000D4E80" w:rsidP="006E5A3C">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BAA18DE" w14:textId="77777777" w:rsidR="000D4E80" w:rsidRPr="00515791" w:rsidRDefault="000D4E80" w:rsidP="006E5A3C">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shd w:val="clear" w:color="auto" w:fill="auto"/>
          </w:tcPr>
          <w:p w14:paraId="6788CF11" w14:textId="77777777" w:rsidR="000D4E80" w:rsidRPr="00515791" w:rsidRDefault="000D4E80" w:rsidP="006E5A3C">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B21E32" w:rsidRPr="00E90809" w14:paraId="6F02C170" w14:textId="77777777" w:rsidTr="00B21E32">
        <w:trPr>
          <w:trHeight w:val="63"/>
        </w:trPr>
        <w:tc>
          <w:tcPr>
            <w:tcW w:w="1526" w:type="dxa"/>
            <w:shd w:val="clear" w:color="auto" w:fill="auto"/>
            <w:vAlign w:val="bottom"/>
          </w:tcPr>
          <w:p w14:paraId="79A74AD7" w14:textId="77777777" w:rsidR="000D4E80" w:rsidRPr="00515791"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21EF0FF8" w14:textId="77777777" w:rsidR="000D4E80" w:rsidRPr="00515791" w:rsidRDefault="000D4E80" w:rsidP="006E5A3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515791">
              <w:rPr>
                <w:rFonts w:ascii="Browallia New" w:hAnsi="Browallia New" w:cs="Browallia New"/>
                <w:b/>
                <w:bCs/>
                <w:snapToGrid w:val="0"/>
                <w:color w:val="000000"/>
                <w:spacing w:val="-4"/>
                <w:sz w:val="20"/>
                <w:szCs w:val="20"/>
                <w:cs/>
                <w:lang w:eastAsia="th-TH"/>
              </w:rPr>
              <w:t>ธุรกิจ</w:t>
            </w:r>
            <w:r w:rsidRPr="00515791">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446C4A" w14:textId="77777777" w:rsidR="000D4E80" w:rsidRPr="00515791" w:rsidRDefault="000D4E80" w:rsidP="006E5A3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3AFB52DC" w14:textId="77777777" w:rsidR="000D4E80" w:rsidRPr="00515791" w:rsidRDefault="000D4E80" w:rsidP="006E5A3C">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shd w:val="clear" w:color="auto" w:fill="auto"/>
            <w:vAlign w:val="bottom"/>
          </w:tcPr>
          <w:p w14:paraId="56A6A50D" w14:textId="77777777" w:rsidR="000D4E80" w:rsidRPr="00515791" w:rsidRDefault="000D4E80" w:rsidP="006E5A3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515791">
              <w:rPr>
                <w:rFonts w:ascii="Browallia New" w:hAnsi="Browallia New" w:cs="Browallia New"/>
                <w:b/>
                <w:bCs/>
                <w:snapToGrid w:val="0"/>
                <w:color w:val="000000"/>
                <w:sz w:val="20"/>
                <w:szCs w:val="20"/>
                <w:cs/>
                <w:lang w:val="en-GB" w:eastAsia="th-TH"/>
              </w:rPr>
              <w:t>รับจ้างและ</w:t>
            </w:r>
          </w:p>
        </w:tc>
        <w:tc>
          <w:tcPr>
            <w:tcW w:w="884" w:type="dxa"/>
            <w:shd w:val="clear" w:color="auto" w:fill="auto"/>
            <w:vAlign w:val="bottom"/>
          </w:tcPr>
          <w:p w14:paraId="5216C979" w14:textId="3074BE3C" w:rsidR="000D4E80" w:rsidRPr="00515791" w:rsidRDefault="000D4E80" w:rsidP="006E5A3C">
            <w:pPr>
              <w:pStyle w:val="a9"/>
              <w:tabs>
                <w:tab w:val="right" w:pos="806"/>
              </w:tabs>
              <w:ind w:left="-43" w:right="-72"/>
              <w:jc w:val="center"/>
              <w:rPr>
                <w:rFonts w:ascii="Browallia New" w:hAnsi="Browallia New" w:cs="Browallia New"/>
                <w:b/>
                <w:bCs/>
                <w:color w:val="000000"/>
                <w:sz w:val="20"/>
                <w:szCs w:val="20"/>
                <w:cs/>
              </w:rPr>
            </w:pPr>
            <w:r w:rsidRPr="00515791">
              <w:rPr>
                <w:rFonts w:ascii="Browallia New" w:hAnsi="Browallia New" w:cs="Browallia New"/>
                <w:b/>
                <w:bCs/>
                <w:color w:val="000000"/>
                <w:sz w:val="20"/>
                <w:szCs w:val="20"/>
                <w:cs/>
              </w:rPr>
              <w:t>สินทรัพย์</w:t>
            </w:r>
          </w:p>
        </w:tc>
        <w:tc>
          <w:tcPr>
            <w:tcW w:w="884" w:type="dxa"/>
            <w:shd w:val="clear" w:color="auto" w:fill="auto"/>
            <w:vAlign w:val="bottom"/>
          </w:tcPr>
          <w:p w14:paraId="4F3C1A6C" w14:textId="77777777" w:rsidR="000D4E80" w:rsidRPr="00515791" w:rsidRDefault="000D4E80" w:rsidP="006E5A3C">
            <w:pPr>
              <w:pStyle w:val="a9"/>
              <w:tabs>
                <w:tab w:val="right" w:pos="651"/>
              </w:tabs>
              <w:ind w:left="-43" w:right="-72"/>
              <w:jc w:val="center"/>
              <w:rPr>
                <w:rFonts w:ascii="Browallia New" w:hAnsi="Browallia New" w:cs="Browallia New"/>
                <w:b/>
                <w:bCs/>
                <w:color w:val="000000"/>
                <w:sz w:val="20"/>
                <w:szCs w:val="20"/>
                <w:cs/>
              </w:rPr>
            </w:pPr>
            <w:r w:rsidRPr="00515791">
              <w:rPr>
                <w:rFonts w:ascii="Browallia New" w:hAnsi="Browallia New" w:cs="Browallia New"/>
                <w:b/>
                <w:bCs/>
                <w:snapToGrid w:val="0"/>
                <w:color w:val="000000"/>
                <w:sz w:val="20"/>
                <w:szCs w:val="20"/>
                <w:cs/>
                <w:lang w:eastAsia="th-TH"/>
              </w:rPr>
              <w:t>ธุรกิจบริการ</w:t>
            </w:r>
          </w:p>
        </w:tc>
        <w:tc>
          <w:tcPr>
            <w:tcW w:w="884" w:type="dxa"/>
            <w:shd w:val="clear" w:color="auto" w:fill="auto"/>
            <w:vAlign w:val="bottom"/>
          </w:tcPr>
          <w:p w14:paraId="4FCE778D" w14:textId="77777777" w:rsidR="000D4E80" w:rsidRPr="00515791" w:rsidRDefault="000D4E80" w:rsidP="006E5A3C">
            <w:pPr>
              <w:pStyle w:val="a9"/>
              <w:tabs>
                <w:tab w:val="right" w:pos="778"/>
              </w:tabs>
              <w:ind w:right="-72"/>
              <w:jc w:val="center"/>
              <w:rPr>
                <w:rFonts w:ascii="Browallia New" w:hAnsi="Browallia New" w:cs="Browallia New"/>
                <w:b/>
                <w:bCs/>
                <w:color w:val="000000"/>
                <w:sz w:val="20"/>
                <w:szCs w:val="20"/>
                <w:cs/>
              </w:rPr>
            </w:pPr>
          </w:p>
        </w:tc>
        <w:tc>
          <w:tcPr>
            <w:tcW w:w="884" w:type="dxa"/>
            <w:shd w:val="clear" w:color="auto" w:fill="auto"/>
            <w:vAlign w:val="bottom"/>
          </w:tcPr>
          <w:p w14:paraId="3ECD3FA7" w14:textId="77777777" w:rsidR="000D4E80" w:rsidRPr="00515791" w:rsidRDefault="000D4E80" w:rsidP="006E5A3C">
            <w:pPr>
              <w:pStyle w:val="a9"/>
              <w:tabs>
                <w:tab w:val="right" w:pos="778"/>
              </w:tabs>
              <w:ind w:left="-72" w:right="-72"/>
              <w:jc w:val="center"/>
              <w:rPr>
                <w:rFonts w:ascii="Browallia New" w:hAnsi="Browallia New" w:cs="Browallia New"/>
                <w:b/>
                <w:bCs/>
                <w:color w:val="000000"/>
                <w:sz w:val="20"/>
                <w:szCs w:val="20"/>
                <w:cs/>
              </w:rPr>
            </w:pPr>
            <w:r w:rsidRPr="00515791">
              <w:rPr>
                <w:rFonts w:ascii="Browallia New" w:hAnsi="Browallia New" w:cs="Browallia New"/>
                <w:b/>
                <w:bCs/>
                <w:color w:val="000000"/>
                <w:spacing w:val="-6"/>
                <w:sz w:val="20"/>
                <w:szCs w:val="20"/>
                <w:cs/>
              </w:rPr>
              <w:t>รายการ</w:t>
            </w:r>
          </w:p>
        </w:tc>
        <w:tc>
          <w:tcPr>
            <w:tcW w:w="884" w:type="dxa"/>
            <w:shd w:val="clear" w:color="auto" w:fill="auto"/>
          </w:tcPr>
          <w:p w14:paraId="630FC4EE" w14:textId="77777777" w:rsidR="000D4E80" w:rsidRPr="00515791" w:rsidRDefault="000D4E80" w:rsidP="006E5A3C">
            <w:pPr>
              <w:pStyle w:val="a9"/>
              <w:tabs>
                <w:tab w:val="right" w:pos="778"/>
              </w:tabs>
              <w:ind w:right="-72"/>
              <w:jc w:val="center"/>
              <w:rPr>
                <w:rFonts w:ascii="Browallia New" w:hAnsi="Browallia New" w:cs="Browallia New"/>
                <w:b/>
                <w:bCs/>
                <w:color w:val="000000"/>
                <w:sz w:val="20"/>
                <w:szCs w:val="20"/>
                <w:cs/>
              </w:rPr>
            </w:pPr>
          </w:p>
        </w:tc>
      </w:tr>
      <w:tr w:rsidR="00B21E32" w:rsidRPr="00E90809" w14:paraId="3216C5C2" w14:textId="77777777" w:rsidTr="00B21E32">
        <w:trPr>
          <w:trHeight w:val="63"/>
        </w:trPr>
        <w:tc>
          <w:tcPr>
            <w:tcW w:w="1526" w:type="dxa"/>
            <w:shd w:val="clear" w:color="auto" w:fill="auto"/>
            <w:vAlign w:val="bottom"/>
          </w:tcPr>
          <w:p w14:paraId="57C3E3DE" w14:textId="77777777" w:rsidR="000D4E80" w:rsidRPr="00515791"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110990FF" w14:textId="77777777" w:rsidR="000D4E80" w:rsidRPr="00515791" w:rsidRDefault="000D4E80" w:rsidP="006E5A3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515791">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370C35D8" w14:textId="77777777" w:rsidR="000D4E80" w:rsidRPr="005008B9"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5008B9">
              <w:rPr>
                <w:rFonts w:ascii="Browallia New" w:hAnsi="Browallia New" w:cs="Browallia New"/>
                <w:b/>
                <w:bCs/>
                <w:snapToGrid w:val="0"/>
                <w:color w:val="000000"/>
                <w:sz w:val="20"/>
                <w:szCs w:val="20"/>
                <w:cs/>
                <w:lang w:val="en-GB" w:eastAsia="th-TH"/>
              </w:rPr>
              <w:t>ธุรกิจสื่อ</w:t>
            </w:r>
          </w:p>
        </w:tc>
        <w:tc>
          <w:tcPr>
            <w:tcW w:w="884" w:type="dxa"/>
            <w:shd w:val="clear" w:color="auto" w:fill="auto"/>
            <w:vAlign w:val="bottom"/>
          </w:tcPr>
          <w:p w14:paraId="6A7A6394" w14:textId="77777777" w:rsidR="000D4E80" w:rsidRPr="005008B9" w:rsidRDefault="000D4E80" w:rsidP="005008B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5008B9">
              <w:rPr>
                <w:rFonts w:ascii="Browallia New" w:hAnsi="Browallia New" w:cs="Browallia New"/>
                <w:b/>
                <w:bCs/>
                <w:snapToGrid w:val="0"/>
                <w:color w:val="000000"/>
                <w:sz w:val="20"/>
                <w:szCs w:val="20"/>
                <w:cs/>
                <w:lang w:val="en-GB" w:eastAsia="th-TH"/>
              </w:rPr>
              <w:t>ธุรกิจเพลง</w:t>
            </w:r>
          </w:p>
        </w:tc>
        <w:tc>
          <w:tcPr>
            <w:tcW w:w="964" w:type="dxa"/>
            <w:shd w:val="clear" w:color="auto" w:fill="auto"/>
            <w:vAlign w:val="bottom"/>
          </w:tcPr>
          <w:p w14:paraId="744B02DF" w14:textId="77777777" w:rsidR="000D4E80" w:rsidRPr="00515791"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515791">
              <w:rPr>
                <w:rFonts w:ascii="Browallia New" w:hAnsi="Browallia New" w:cs="Browallia New"/>
                <w:b/>
                <w:bCs/>
                <w:snapToGrid w:val="0"/>
                <w:color w:val="000000"/>
                <w:sz w:val="20"/>
                <w:szCs w:val="20"/>
                <w:cs/>
                <w:lang w:val="en-GB" w:eastAsia="th-TH"/>
              </w:rPr>
              <w:t>ผลิตกิจกรรม</w:t>
            </w:r>
          </w:p>
        </w:tc>
        <w:tc>
          <w:tcPr>
            <w:tcW w:w="884" w:type="dxa"/>
            <w:shd w:val="clear" w:color="auto" w:fill="auto"/>
            <w:vAlign w:val="bottom"/>
          </w:tcPr>
          <w:p w14:paraId="7CBA2A9B" w14:textId="77777777" w:rsidR="000D4E80" w:rsidRPr="00B34300" w:rsidRDefault="000D4E80" w:rsidP="00B34300">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ดิจิทัล</w:t>
            </w:r>
          </w:p>
        </w:tc>
        <w:tc>
          <w:tcPr>
            <w:tcW w:w="884" w:type="dxa"/>
            <w:shd w:val="clear" w:color="auto" w:fill="auto"/>
            <w:vAlign w:val="bottom"/>
          </w:tcPr>
          <w:p w14:paraId="0D01776B" w14:textId="77777777" w:rsidR="000D4E80" w:rsidRPr="00B34300"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และอื่นๆ</w:t>
            </w:r>
          </w:p>
        </w:tc>
        <w:tc>
          <w:tcPr>
            <w:tcW w:w="884" w:type="dxa"/>
            <w:shd w:val="clear" w:color="auto" w:fill="auto"/>
            <w:vAlign w:val="bottom"/>
          </w:tcPr>
          <w:p w14:paraId="0C4F0822" w14:textId="77777777" w:rsidR="000D4E80" w:rsidRPr="00B34300" w:rsidRDefault="000D4E80" w:rsidP="005008B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รวม</w:t>
            </w:r>
          </w:p>
        </w:tc>
        <w:tc>
          <w:tcPr>
            <w:tcW w:w="884" w:type="dxa"/>
            <w:shd w:val="clear" w:color="auto" w:fill="auto"/>
            <w:vAlign w:val="bottom"/>
          </w:tcPr>
          <w:p w14:paraId="4EF7C609" w14:textId="77777777" w:rsidR="000D4E80" w:rsidRPr="00B34300" w:rsidRDefault="000D4E80" w:rsidP="005008B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ตัดบัญชี</w:t>
            </w:r>
          </w:p>
        </w:tc>
        <w:tc>
          <w:tcPr>
            <w:tcW w:w="884" w:type="dxa"/>
            <w:shd w:val="clear" w:color="auto" w:fill="auto"/>
            <w:vAlign w:val="bottom"/>
          </w:tcPr>
          <w:p w14:paraId="12751E44" w14:textId="77777777" w:rsidR="000D4E80" w:rsidRPr="00B34300" w:rsidRDefault="000D4E80" w:rsidP="005008B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รวม</w:t>
            </w:r>
          </w:p>
        </w:tc>
      </w:tr>
      <w:tr w:rsidR="00B21E32" w:rsidRPr="00E90809" w14:paraId="0210186F" w14:textId="77777777" w:rsidTr="00B21E32">
        <w:trPr>
          <w:trHeight w:val="53"/>
        </w:trPr>
        <w:tc>
          <w:tcPr>
            <w:tcW w:w="1526" w:type="dxa"/>
            <w:shd w:val="clear" w:color="auto" w:fill="auto"/>
            <w:vAlign w:val="bottom"/>
          </w:tcPr>
          <w:p w14:paraId="2EAD8004" w14:textId="77777777" w:rsidR="000D4E80" w:rsidRPr="00035283" w:rsidRDefault="000D4E80" w:rsidP="006E5A3C">
            <w:pPr>
              <w:ind w:left="-107"/>
              <w:rPr>
                <w:rFonts w:ascii="Browallia New" w:hAnsi="Browallia New" w:cs="Browallia New"/>
                <w:sz w:val="14"/>
                <w:szCs w:val="14"/>
                <w:cs/>
              </w:rPr>
            </w:pPr>
          </w:p>
        </w:tc>
        <w:tc>
          <w:tcPr>
            <w:tcW w:w="877" w:type="dxa"/>
            <w:shd w:val="clear" w:color="auto" w:fill="auto"/>
            <w:vAlign w:val="bottom"/>
          </w:tcPr>
          <w:p w14:paraId="5114D971" w14:textId="77777777" w:rsidR="000D4E80" w:rsidRPr="00035283" w:rsidRDefault="000D4E80" w:rsidP="006E5A3C">
            <w:pPr>
              <w:tabs>
                <w:tab w:val="decimal" w:pos="628"/>
              </w:tabs>
              <w:ind w:left="-43" w:right="-72"/>
              <w:jc w:val="both"/>
              <w:rPr>
                <w:rFonts w:ascii="Browallia New" w:hAnsi="Browallia New" w:cs="Browallia New"/>
                <w:snapToGrid w:val="0"/>
                <w:sz w:val="14"/>
                <w:szCs w:val="14"/>
                <w:highlight w:val="yellow"/>
                <w:cs/>
                <w:lang w:eastAsia="th-TH"/>
              </w:rPr>
            </w:pPr>
          </w:p>
        </w:tc>
        <w:tc>
          <w:tcPr>
            <w:tcW w:w="884" w:type="dxa"/>
            <w:shd w:val="clear" w:color="auto" w:fill="auto"/>
            <w:vAlign w:val="bottom"/>
          </w:tcPr>
          <w:p w14:paraId="27E6A28A" w14:textId="77777777" w:rsidR="000D4E80" w:rsidRPr="00035283" w:rsidRDefault="000D4E80" w:rsidP="006E5A3C">
            <w:pPr>
              <w:tabs>
                <w:tab w:val="decimal" w:pos="628"/>
              </w:tabs>
              <w:ind w:left="-43" w:right="-72"/>
              <w:jc w:val="center"/>
              <w:rPr>
                <w:rFonts w:ascii="Browallia New" w:hAnsi="Browallia New" w:cs="Browallia New"/>
                <w:snapToGrid w:val="0"/>
                <w:sz w:val="14"/>
                <w:szCs w:val="14"/>
                <w:highlight w:val="yellow"/>
                <w:lang w:eastAsia="th-TH"/>
              </w:rPr>
            </w:pPr>
          </w:p>
        </w:tc>
        <w:tc>
          <w:tcPr>
            <w:tcW w:w="884" w:type="dxa"/>
            <w:shd w:val="clear" w:color="auto" w:fill="auto"/>
            <w:vAlign w:val="bottom"/>
          </w:tcPr>
          <w:p w14:paraId="55F63D7B" w14:textId="77777777" w:rsidR="000D4E80" w:rsidRPr="00035283" w:rsidRDefault="000D4E80" w:rsidP="006E5A3C">
            <w:pPr>
              <w:tabs>
                <w:tab w:val="decimal" w:pos="628"/>
              </w:tabs>
              <w:ind w:right="-72"/>
              <w:jc w:val="center"/>
              <w:rPr>
                <w:rFonts w:ascii="Browallia New" w:hAnsi="Browallia New" w:cs="Browallia New"/>
                <w:snapToGrid w:val="0"/>
                <w:sz w:val="14"/>
                <w:szCs w:val="14"/>
                <w:highlight w:val="yellow"/>
                <w:lang w:eastAsia="th-TH"/>
              </w:rPr>
            </w:pPr>
          </w:p>
        </w:tc>
        <w:tc>
          <w:tcPr>
            <w:tcW w:w="964" w:type="dxa"/>
            <w:shd w:val="clear" w:color="auto" w:fill="auto"/>
            <w:vAlign w:val="bottom"/>
          </w:tcPr>
          <w:p w14:paraId="62A17E1C" w14:textId="77777777" w:rsidR="000D4E80" w:rsidRPr="00035283" w:rsidRDefault="000D4E80" w:rsidP="006E5A3C">
            <w:pPr>
              <w:tabs>
                <w:tab w:val="decimal" w:pos="778"/>
              </w:tabs>
              <w:ind w:left="-43" w:right="-72"/>
              <w:jc w:val="center"/>
              <w:rPr>
                <w:rFonts w:ascii="Browallia New" w:hAnsi="Browallia New" w:cs="Browallia New"/>
                <w:snapToGrid w:val="0"/>
                <w:sz w:val="14"/>
                <w:szCs w:val="14"/>
                <w:highlight w:val="yellow"/>
                <w:lang w:eastAsia="th-TH"/>
              </w:rPr>
            </w:pPr>
          </w:p>
        </w:tc>
        <w:tc>
          <w:tcPr>
            <w:tcW w:w="884" w:type="dxa"/>
            <w:shd w:val="clear" w:color="auto" w:fill="auto"/>
            <w:vAlign w:val="bottom"/>
          </w:tcPr>
          <w:p w14:paraId="686FDD9F" w14:textId="77777777" w:rsidR="000D4E80" w:rsidRPr="00035283" w:rsidRDefault="000D4E80" w:rsidP="006E5A3C">
            <w:pPr>
              <w:tabs>
                <w:tab w:val="decimal" w:pos="778"/>
              </w:tabs>
              <w:ind w:left="-43" w:right="-72"/>
              <w:jc w:val="center"/>
              <w:rPr>
                <w:rFonts w:ascii="Browallia New" w:hAnsi="Browallia New" w:cs="Browallia New"/>
                <w:snapToGrid w:val="0"/>
                <w:sz w:val="14"/>
                <w:szCs w:val="14"/>
                <w:highlight w:val="yellow"/>
                <w:cs/>
                <w:lang w:eastAsia="th-TH"/>
              </w:rPr>
            </w:pPr>
          </w:p>
        </w:tc>
        <w:tc>
          <w:tcPr>
            <w:tcW w:w="884" w:type="dxa"/>
            <w:shd w:val="clear" w:color="auto" w:fill="auto"/>
            <w:vAlign w:val="bottom"/>
          </w:tcPr>
          <w:p w14:paraId="26961AB8" w14:textId="77777777" w:rsidR="000D4E80" w:rsidRPr="00035283" w:rsidRDefault="000D4E80" w:rsidP="006E5A3C">
            <w:pPr>
              <w:tabs>
                <w:tab w:val="decimal" w:pos="628"/>
              </w:tabs>
              <w:ind w:left="-43" w:right="-72"/>
              <w:jc w:val="center"/>
              <w:rPr>
                <w:rFonts w:ascii="Browallia New" w:hAnsi="Browallia New" w:cs="Browallia New"/>
                <w:snapToGrid w:val="0"/>
                <w:sz w:val="14"/>
                <w:szCs w:val="14"/>
                <w:highlight w:val="yellow"/>
                <w:lang w:eastAsia="th-TH"/>
              </w:rPr>
            </w:pPr>
          </w:p>
        </w:tc>
        <w:tc>
          <w:tcPr>
            <w:tcW w:w="884" w:type="dxa"/>
            <w:shd w:val="clear" w:color="auto" w:fill="auto"/>
            <w:vAlign w:val="bottom"/>
          </w:tcPr>
          <w:p w14:paraId="678BC548" w14:textId="77777777" w:rsidR="000D4E80" w:rsidRPr="00035283" w:rsidRDefault="000D4E80" w:rsidP="006E5A3C">
            <w:pPr>
              <w:tabs>
                <w:tab w:val="clear" w:pos="680"/>
                <w:tab w:val="decimal" w:pos="662"/>
              </w:tabs>
              <w:ind w:right="-72"/>
              <w:jc w:val="both"/>
              <w:rPr>
                <w:rFonts w:ascii="Browallia New" w:hAnsi="Browallia New" w:cs="Browallia New"/>
                <w:snapToGrid w:val="0"/>
                <w:sz w:val="14"/>
                <w:szCs w:val="14"/>
                <w:highlight w:val="yellow"/>
                <w:lang w:eastAsia="th-TH"/>
              </w:rPr>
            </w:pPr>
          </w:p>
        </w:tc>
        <w:tc>
          <w:tcPr>
            <w:tcW w:w="884" w:type="dxa"/>
            <w:shd w:val="clear" w:color="auto" w:fill="auto"/>
            <w:vAlign w:val="bottom"/>
          </w:tcPr>
          <w:p w14:paraId="781C3D16" w14:textId="77777777" w:rsidR="000D4E80" w:rsidRPr="00035283" w:rsidRDefault="000D4E80" w:rsidP="006E5A3C">
            <w:pPr>
              <w:tabs>
                <w:tab w:val="decimal" w:pos="778"/>
              </w:tabs>
              <w:ind w:left="-43" w:right="-72"/>
              <w:jc w:val="center"/>
              <w:rPr>
                <w:rFonts w:ascii="Browallia New" w:hAnsi="Browallia New" w:cs="Browallia New"/>
                <w:snapToGrid w:val="0"/>
                <w:sz w:val="14"/>
                <w:szCs w:val="14"/>
                <w:highlight w:val="yellow"/>
                <w:lang w:eastAsia="th-TH"/>
              </w:rPr>
            </w:pPr>
          </w:p>
        </w:tc>
        <w:tc>
          <w:tcPr>
            <w:tcW w:w="884" w:type="dxa"/>
            <w:shd w:val="clear" w:color="auto" w:fill="auto"/>
          </w:tcPr>
          <w:p w14:paraId="6E605E57" w14:textId="77777777" w:rsidR="000D4E80" w:rsidRPr="00035283" w:rsidRDefault="000D4E80" w:rsidP="006E5A3C">
            <w:pPr>
              <w:tabs>
                <w:tab w:val="decimal" w:pos="749"/>
              </w:tabs>
              <w:ind w:right="-72"/>
              <w:jc w:val="both"/>
              <w:rPr>
                <w:rFonts w:ascii="Browallia New" w:hAnsi="Browallia New" w:cs="Browallia New"/>
                <w:snapToGrid w:val="0"/>
                <w:sz w:val="14"/>
                <w:szCs w:val="14"/>
                <w:highlight w:val="yellow"/>
                <w:lang w:eastAsia="th-TH"/>
              </w:rPr>
            </w:pPr>
          </w:p>
        </w:tc>
      </w:tr>
      <w:tr w:rsidR="00B21E32" w:rsidRPr="00E90809" w14:paraId="64E6BAF6" w14:textId="77777777" w:rsidTr="00B21E32">
        <w:trPr>
          <w:trHeight w:val="63"/>
        </w:trPr>
        <w:tc>
          <w:tcPr>
            <w:tcW w:w="1526" w:type="dxa"/>
            <w:shd w:val="clear" w:color="auto" w:fill="auto"/>
            <w:vAlign w:val="bottom"/>
          </w:tcPr>
          <w:p w14:paraId="3E86124C" w14:textId="0CF0BC34" w:rsidR="000D4E80" w:rsidRPr="00515791" w:rsidRDefault="000D4E80" w:rsidP="009C3EC7">
            <w:pPr>
              <w:ind w:left="17" w:hanging="124"/>
              <w:rPr>
                <w:rFonts w:ascii="Browallia New" w:hAnsi="Browallia New" w:cs="Browallia New"/>
                <w:sz w:val="20"/>
                <w:szCs w:val="20"/>
              </w:rPr>
            </w:pPr>
            <w:r w:rsidRPr="00515791">
              <w:rPr>
                <w:rFonts w:ascii="Browallia New" w:hAnsi="Browallia New" w:cs="Browallia New"/>
                <w:sz w:val="20"/>
                <w:szCs w:val="20"/>
                <w:cs/>
              </w:rPr>
              <w:t>รายได้</w:t>
            </w:r>
            <w:r w:rsidR="009C3EC7">
              <w:rPr>
                <w:rFonts w:ascii="Browallia New" w:hAnsi="Browallia New" w:cs="Browallia New" w:hint="cs"/>
                <w:sz w:val="20"/>
                <w:szCs w:val="20"/>
                <w:cs/>
              </w:rPr>
              <w:t>จากการขายและให้บริการ</w:t>
            </w:r>
          </w:p>
        </w:tc>
        <w:tc>
          <w:tcPr>
            <w:tcW w:w="877" w:type="dxa"/>
            <w:shd w:val="clear" w:color="auto" w:fill="auto"/>
            <w:vAlign w:val="bottom"/>
          </w:tcPr>
          <w:p w14:paraId="3878BB63" w14:textId="77777777" w:rsidR="000D4E80" w:rsidRPr="00620D14" w:rsidRDefault="000D4E80"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AB9A447" w14:textId="77777777" w:rsidR="000D4E80" w:rsidRPr="00620D14"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EDFED12" w14:textId="77777777" w:rsidR="000D4E80" w:rsidRPr="00620D14"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3F9684A3" w14:textId="77777777" w:rsidR="000D4E80" w:rsidRPr="00620D14"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C6B246E" w14:textId="77777777" w:rsidR="000D4E80" w:rsidRPr="00620D14" w:rsidRDefault="000D4E80" w:rsidP="006E5A3C">
            <w:pPr>
              <w:tabs>
                <w:tab w:val="decimal" w:pos="806"/>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56140D1" w14:textId="77777777" w:rsidR="000D4E80" w:rsidRPr="00620D14"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7F0055E2" w14:textId="77777777" w:rsidR="000D4E80" w:rsidRPr="00620D14"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4AEBB5A3" w14:textId="77777777" w:rsidR="000D4E80" w:rsidRPr="00620D14" w:rsidRDefault="000D4E80" w:rsidP="006E5A3C">
            <w:pPr>
              <w:ind w:left="-43" w:right="-72"/>
              <w:jc w:val="both"/>
              <w:rPr>
                <w:rFonts w:ascii="Browallia New" w:hAnsi="Browallia New" w:cs="Browallia New"/>
                <w:snapToGrid w:val="0"/>
                <w:sz w:val="20"/>
                <w:szCs w:val="20"/>
                <w:lang w:eastAsia="th-TH"/>
              </w:rPr>
            </w:pPr>
          </w:p>
        </w:tc>
        <w:tc>
          <w:tcPr>
            <w:tcW w:w="884" w:type="dxa"/>
            <w:shd w:val="clear" w:color="auto" w:fill="auto"/>
          </w:tcPr>
          <w:p w14:paraId="4FA415D7" w14:textId="77777777" w:rsidR="000D4E80" w:rsidRPr="00620D14" w:rsidRDefault="000D4E80" w:rsidP="006E5A3C">
            <w:pPr>
              <w:tabs>
                <w:tab w:val="decimal" w:pos="749"/>
              </w:tabs>
              <w:ind w:right="-72"/>
              <w:jc w:val="both"/>
              <w:rPr>
                <w:rFonts w:ascii="Browallia New" w:hAnsi="Browallia New" w:cs="Browallia New"/>
                <w:snapToGrid w:val="0"/>
                <w:sz w:val="20"/>
                <w:szCs w:val="20"/>
                <w:lang w:eastAsia="th-TH"/>
              </w:rPr>
            </w:pPr>
          </w:p>
        </w:tc>
      </w:tr>
      <w:tr w:rsidR="00B21E32" w:rsidRPr="00E90809" w14:paraId="7C304312" w14:textId="77777777" w:rsidTr="00B21E32">
        <w:trPr>
          <w:trHeight w:val="63"/>
        </w:trPr>
        <w:tc>
          <w:tcPr>
            <w:tcW w:w="1526" w:type="dxa"/>
            <w:shd w:val="clear" w:color="auto" w:fill="auto"/>
            <w:vAlign w:val="bottom"/>
          </w:tcPr>
          <w:p w14:paraId="029F51C1" w14:textId="77777777" w:rsidR="001377E4" w:rsidRPr="00515791" w:rsidRDefault="001377E4" w:rsidP="001377E4">
            <w:pPr>
              <w:ind w:left="-107"/>
              <w:rPr>
                <w:rFonts w:ascii="Browallia New" w:hAnsi="Browallia New" w:cs="Browallia New"/>
                <w:sz w:val="20"/>
                <w:szCs w:val="20"/>
              </w:rPr>
            </w:pPr>
            <w:r w:rsidRPr="00515791">
              <w:rPr>
                <w:rFonts w:ascii="Browallia New" w:hAnsi="Browallia New" w:cs="Browallia New"/>
                <w:sz w:val="20"/>
                <w:szCs w:val="20"/>
                <w:cs/>
              </w:rPr>
              <w:t xml:space="preserve">   รายได้ภายนอก</w:t>
            </w:r>
          </w:p>
        </w:tc>
        <w:tc>
          <w:tcPr>
            <w:tcW w:w="877" w:type="dxa"/>
            <w:shd w:val="clear" w:color="auto" w:fill="auto"/>
          </w:tcPr>
          <w:p w14:paraId="350FF92F" w14:textId="01388E4E" w:rsidR="001377E4" w:rsidRPr="00620D14" w:rsidRDefault="000B3E13"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329,403</w:t>
            </w:r>
          </w:p>
        </w:tc>
        <w:tc>
          <w:tcPr>
            <w:tcW w:w="884" w:type="dxa"/>
            <w:shd w:val="clear" w:color="auto" w:fill="auto"/>
          </w:tcPr>
          <w:p w14:paraId="40D75006" w14:textId="15367565" w:rsidR="001377E4" w:rsidRPr="00620D14" w:rsidRDefault="00E9088F"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284,6</w:t>
            </w:r>
            <w:r w:rsidR="00425C96">
              <w:rPr>
                <w:rFonts w:ascii="Browallia New" w:hAnsi="Browallia New" w:cs="Browallia New"/>
                <w:snapToGrid w:val="0"/>
                <w:sz w:val="20"/>
                <w:szCs w:val="20"/>
                <w:lang w:eastAsia="th-TH"/>
              </w:rPr>
              <w:t>40</w:t>
            </w:r>
          </w:p>
        </w:tc>
        <w:tc>
          <w:tcPr>
            <w:tcW w:w="884" w:type="dxa"/>
            <w:shd w:val="clear" w:color="auto" w:fill="auto"/>
          </w:tcPr>
          <w:p w14:paraId="1F25DFC2" w14:textId="258B6A9B" w:rsidR="001377E4" w:rsidRPr="00620D14" w:rsidRDefault="00E9088F"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42,817</w:t>
            </w:r>
          </w:p>
        </w:tc>
        <w:tc>
          <w:tcPr>
            <w:tcW w:w="964" w:type="dxa"/>
            <w:shd w:val="clear" w:color="auto" w:fill="auto"/>
          </w:tcPr>
          <w:p w14:paraId="0B05C655" w14:textId="7085892F" w:rsidR="001377E4" w:rsidRPr="00620D14" w:rsidRDefault="00E9088F"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45,997</w:t>
            </w:r>
          </w:p>
        </w:tc>
        <w:tc>
          <w:tcPr>
            <w:tcW w:w="884" w:type="dxa"/>
            <w:shd w:val="clear" w:color="auto" w:fill="auto"/>
          </w:tcPr>
          <w:p w14:paraId="77966ED6" w14:textId="3B6E873F" w:rsidR="001377E4" w:rsidRPr="00620D14" w:rsidRDefault="00347BF5" w:rsidP="00B6227D">
            <w:pPr>
              <w:tabs>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620D14" w:rsidRPr="00620D14">
              <w:rPr>
                <w:rFonts w:ascii="Browallia New" w:hAnsi="Browallia New" w:cs="Browallia New"/>
                <w:sz w:val="20"/>
                <w:szCs w:val="20"/>
                <w:lang w:val="en-GB"/>
              </w:rPr>
              <w:t>-</w:t>
            </w:r>
          </w:p>
        </w:tc>
        <w:tc>
          <w:tcPr>
            <w:tcW w:w="884" w:type="dxa"/>
            <w:shd w:val="clear" w:color="auto" w:fill="auto"/>
          </w:tcPr>
          <w:p w14:paraId="6126FE47" w14:textId="6155D13C" w:rsidR="001377E4" w:rsidRPr="00620D14" w:rsidRDefault="00620D14" w:rsidP="00B6227D">
            <w:pPr>
              <w:tabs>
                <w:tab w:val="clear" w:pos="680"/>
                <w:tab w:val="decimal" w:pos="354"/>
                <w:tab w:val="left" w:pos="534"/>
              </w:tabs>
              <w:ind w:left="-33" w:right="-72"/>
              <w:rPr>
                <w:rFonts w:ascii="Browallia New" w:hAnsi="Browallia New" w:cs="Browallia New"/>
                <w:snapToGrid w:val="0"/>
                <w:sz w:val="20"/>
                <w:szCs w:val="20"/>
                <w:lang w:eastAsia="th-TH"/>
              </w:rPr>
            </w:pPr>
            <w:r w:rsidRPr="00620D14">
              <w:rPr>
                <w:rFonts w:ascii="Browallia New" w:hAnsi="Browallia New" w:cs="Browallia New"/>
                <w:sz w:val="20"/>
                <w:szCs w:val="20"/>
                <w:lang w:val="en-GB"/>
              </w:rPr>
              <w:t xml:space="preserve">        </w:t>
            </w:r>
            <w:r w:rsidR="00347BF5">
              <w:rPr>
                <w:rFonts w:ascii="Browallia New" w:hAnsi="Browallia New" w:cs="Browallia New"/>
                <w:sz w:val="20"/>
                <w:szCs w:val="20"/>
                <w:lang w:val="en-GB"/>
              </w:rPr>
              <w:t xml:space="preserve">   </w:t>
            </w:r>
            <w:r w:rsidRPr="00620D14">
              <w:rPr>
                <w:rFonts w:ascii="Browallia New" w:hAnsi="Browallia New" w:cs="Browallia New"/>
                <w:sz w:val="20"/>
                <w:szCs w:val="20"/>
                <w:lang w:val="en-GB"/>
              </w:rPr>
              <w:t>-</w:t>
            </w:r>
          </w:p>
        </w:tc>
        <w:tc>
          <w:tcPr>
            <w:tcW w:w="884" w:type="dxa"/>
            <w:shd w:val="clear" w:color="auto" w:fill="auto"/>
          </w:tcPr>
          <w:p w14:paraId="2FF5D16C" w14:textId="34D98723" w:rsidR="001377E4" w:rsidRPr="00620D14" w:rsidRDefault="00E9088F"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702,857</w:t>
            </w:r>
          </w:p>
        </w:tc>
        <w:tc>
          <w:tcPr>
            <w:tcW w:w="884" w:type="dxa"/>
            <w:shd w:val="clear" w:color="auto" w:fill="auto"/>
          </w:tcPr>
          <w:p w14:paraId="046FD7BB" w14:textId="66C93197" w:rsidR="001377E4" w:rsidRPr="00620D14" w:rsidRDefault="00620D14" w:rsidP="00B6227D">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20D14">
              <w:rPr>
                <w:rFonts w:ascii="Browallia New" w:hAnsi="Browallia New" w:cs="Browallia New"/>
                <w:sz w:val="20"/>
                <w:szCs w:val="20"/>
                <w:lang w:val="en-GB"/>
              </w:rPr>
              <w:t xml:space="preserve">       -</w:t>
            </w:r>
          </w:p>
        </w:tc>
        <w:tc>
          <w:tcPr>
            <w:tcW w:w="884" w:type="dxa"/>
            <w:shd w:val="clear" w:color="auto" w:fill="auto"/>
          </w:tcPr>
          <w:p w14:paraId="51B3DCF3" w14:textId="6D50F792" w:rsidR="001377E4" w:rsidRPr="00620D14" w:rsidRDefault="00E9088F"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702,857</w:t>
            </w:r>
          </w:p>
        </w:tc>
      </w:tr>
      <w:tr w:rsidR="00B21E32" w:rsidRPr="00E90809" w14:paraId="56B28B81" w14:textId="77777777" w:rsidTr="00B21E32">
        <w:trPr>
          <w:trHeight w:val="63"/>
        </w:trPr>
        <w:tc>
          <w:tcPr>
            <w:tcW w:w="1526" w:type="dxa"/>
            <w:shd w:val="clear" w:color="auto" w:fill="auto"/>
            <w:vAlign w:val="bottom"/>
          </w:tcPr>
          <w:p w14:paraId="6289FFD9" w14:textId="77777777" w:rsidR="001377E4" w:rsidRPr="00515791" w:rsidRDefault="001377E4" w:rsidP="001377E4">
            <w:pPr>
              <w:ind w:left="-107"/>
              <w:rPr>
                <w:rFonts w:ascii="Browallia New" w:hAnsi="Browallia New" w:cs="Browallia New"/>
                <w:sz w:val="20"/>
                <w:szCs w:val="20"/>
              </w:rPr>
            </w:pPr>
            <w:r w:rsidRPr="00515791">
              <w:rPr>
                <w:rFonts w:ascii="Browallia New" w:hAnsi="Browallia New" w:cs="Browallia New"/>
                <w:sz w:val="20"/>
                <w:szCs w:val="20"/>
                <w:cs/>
              </w:rPr>
              <w:t xml:space="preserve">   รายได้ภายใน</w:t>
            </w:r>
          </w:p>
        </w:tc>
        <w:tc>
          <w:tcPr>
            <w:tcW w:w="877" w:type="dxa"/>
            <w:shd w:val="clear" w:color="auto" w:fill="auto"/>
          </w:tcPr>
          <w:p w14:paraId="632920D7" w14:textId="374B5104" w:rsidR="001377E4" w:rsidRPr="00620D14" w:rsidRDefault="000B3E13"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36,651</w:t>
            </w:r>
          </w:p>
        </w:tc>
        <w:tc>
          <w:tcPr>
            <w:tcW w:w="884" w:type="dxa"/>
            <w:shd w:val="clear" w:color="auto" w:fill="auto"/>
          </w:tcPr>
          <w:p w14:paraId="3BDDBF5B" w14:textId="3E4035AD" w:rsidR="001377E4" w:rsidRPr="00620D14" w:rsidRDefault="00C56C0A"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55,587</w:t>
            </w:r>
          </w:p>
        </w:tc>
        <w:tc>
          <w:tcPr>
            <w:tcW w:w="884" w:type="dxa"/>
            <w:shd w:val="clear" w:color="auto" w:fill="auto"/>
          </w:tcPr>
          <w:p w14:paraId="4502EB70" w14:textId="3E05738F" w:rsidR="001377E4" w:rsidRPr="00620D14" w:rsidRDefault="00C56C0A"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2,78</w:t>
            </w:r>
            <w:r w:rsidR="00425C96">
              <w:rPr>
                <w:rFonts w:ascii="Browallia New" w:hAnsi="Browallia New" w:cs="Browallia New"/>
                <w:snapToGrid w:val="0"/>
                <w:sz w:val="20"/>
                <w:szCs w:val="20"/>
                <w:lang w:eastAsia="th-TH"/>
              </w:rPr>
              <w:t>8</w:t>
            </w:r>
          </w:p>
        </w:tc>
        <w:tc>
          <w:tcPr>
            <w:tcW w:w="964" w:type="dxa"/>
            <w:shd w:val="clear" w:color="auto" w:fill="auto"/>
          </w:tcPr>
          <w:p w14:paraId="1C0EF850" w14:textId="0E2885B9" w:rsidR="001377E4" w:rsidRPr="00620D14" w:rsidRDefault="00C56C0A"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22,282</w:t>
            </w:r>
          </w:p>
        </w:tc>
        <w:tc>
          <w:tcPr>
            <w:tcW w:w="884" w:type="dxa"/>
            <w:shd w:val="clear" w:color="auto" w:fill="auto"/>
          </w:tcPr>
          <w:p w14:paraId="0558D9A0" w14:textId="27EC7B88" w:rsidR="001377E4" w:rsidRPr="00620D14" w:rsidRDefault="00347BF5" w:rsidP="00B6227D">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620D14" w:rsidRPr="00620D14">
              <w:rPr>
                <w:rFonts w:ascii="Browallia New" w:hAnsi="Browallia New" w:cs="Browallia New"/>
                <w:sz w:val="20"/>
                <w:szCs w:val="20"/>
                <w:lang w:val="en-GB"/>
              </w:rPr>
              <w:t>-</w:t>
            </w:r>
          </w:p>
        </w:tc>
        <w:tc>
          <w:tcPr>
            <w:tcW w:w="884" w:type="dxa"/>
            <w:shd w:val="clear" w:color="auto" w:fill="auto"/>
          </w:tcPr>
          <w:p w14:paraId="3CA18A52" w14:textId="4959C92E" w:rsidR="001377E4" w:rsidRPr="00620D14" w:rsidRDefault="00C56C0A"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1</w:t>
            </w:r>
            <w:r w:rsidR="00C90630">
              <w:rPr>
                <w:rFonts w:ascii="Browallia New" w:hAnsi="Browallia New" w:cs="Browallia New"/>
                <w:snapToGrid w:val="0"/>
                <w:sz w:val="20"/>
                <w:szCs w:val="20"/>
                <w:lang w:eastAsia="th-TH"/>
              </w:rPr>
              <w:t>28,</w:t>
            </w:r>
            <w:r w:rsidR="00EA33B4">
              <w:rPr>
                <w:rFonts w:ascii="Browallia New" w:hAnsi="Browallia New" w:cs="Browallia New"/>
                <w:snapToGrid w:val="0"/>
                <w:sz w:val="20"/>
                <w:szCs w:val="20"/>
                <w:lang w:eastAsia="th-TH"/>
              </w:rPr>
              <w:t>948</w:t>
            </w:r>
          </w:p>
        </w:tc>
        <w:tc>
          <w:tcPr>
            <w:tcW w:w="884" w:type="dxa"/>
            <w:shd w:val="clear" w:color="auto" w:fill="auto"/>
          </w:tcPr>
          <w:p w14:paraId="1C44324D" w14:textId="7EE772F5" w:rsidR="001377E4" w:rsidRPr="00620D14" w:rsidRDefault="00480947"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246,256</w:t>
            </w:r>
          </w:p>
        </w:tc>
        <w:tc>
          <w:tcPr>
            <w:tcW w:w="884" w:type="dxa"/>
            <w:shd w:val="clear" w:color="auto" w:fill="auto"/>
          </w:tcPr>
          <w:p w14:paraId="7F4A6486" w14:textId="43580EF2" w:rsidR="001377E4" w:rsidRPr="00620D14" w:rsidRDefault="0019382D"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C56C0A" w:rsidRPr="00620D14">
              <w:rPr>
                <w:rFonts w:ascii="Browallia New" w:hAnsi="Browallia New" w:cs="Browallia New"/>
                <w:snapToGrid w:val="0"/>
                <w:sz w:val="20"/>
                <w:szCs w:val="20"/>
                <w:lang w:eastAsia="th-TH"/>
              </w:rPr>
              <w:t>2</w:t>
            </w:r>
            <w:r w:rsidR="00A322EA">
              <w:rPr>
                <w:rFonts w:ascii="Browallia New" w:hAnsi="Browallia New" w:cs="Browallia New"/>
                <w:snapToGrid w:val="0"/>
                <w:sz w:val="20"/>
                <w:szCs w:val="20"/>
                <w:lang w:eastAsia="th-TH"/>
              </w:rPr>
              <w:t>46,256</w:t>
            </w:r>
            <w:r>
              <w:rPr>
                <w:rFonts w:ascii="Browallia New" w:hAnsi="Browallia New" w:cs="Browallia New"/>
                <w:snapToGrid w:val="0"/>
                <w:sz w:val="20"/>
                <w:szCs w:val="20"/>
                <w:lang w:eastAsia="th-TH"/>
              </w:rPr>
              <w:t>)</w:t>
            </w:r>
          </w:p>
        </w:tc>
        <w:tc>
          <w:tcPr>
            <w:tcW w:w="884" w:type="dxa"/>
            <w:shd w:val="clear" w:color="auto" w:fill="auto"/>
          </w:tcPr>
          <w:p w14:paraId="63FF5D7E" w14:textId="4F806AC3" w:rsidR="001377E4" w:rsidRPr="00620D14" w:rsidRDefault="00620D14" w:rsidP="00B6227D">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620D14">
              <w:rPr>
                <w:rFonts w:ascii="Browallia New" w:hAnsi="Browallia New" w:cs="Browallia New"/>
                <w:sz w:val="20"/>
                <w:szCs w:val="20"/>
                <w:lang w:val="en-GB"/>
              </w:rPr>
              <w:t xml:space="preserve">        -</w:t>
            </w:r>
          </w:p>
        </w:tc>
      </w:tr>
      <w:tr w:rsidR="00B21E32" w:rsidRPr="00E90809" w14:paraId="2FE957FF" w14:textId="77777777" w:rsidTr="00B21E32">
        <w:trPr>
          <w:trHeight w:val="53"/>
        </w:trPr>
        <w:tc>
          <w:tcPr>
            <w:tcW w:w="1526" w:type="dxa"/>
            <w:shd w:val="clear" w:color="auto" w:fill="auto"/>
            <w:vAlign w:val="bottom"/>
          </w:tcPr>
          <w:p w14:paraId="1A9EC0D0" w14:textId="6CF17100" w:rsidR="001377E4" w:rsidRPr="00515791" w:rsidRDefault="001377E4" w:rsidP="00286FD8">
            <w:pPr>
              <w:ind w:left="17" w:hanging="124"/>
              <w:rPr>
                <w:rFonts w:ascii="Browallia New" w:hAnsi="Browallia New" w:cs="Browallia New"/>
                <w:sz w:val="20"/>
                <w:szCs w:val="20"/>
                <w:cs/>
              </w:rPr>
            </w:pPr>
            <w:r w:rsidRPr="00515791">
              <w:rPr>
                <w:rFonts w:ascii="Browallia New" w:hAnsi="Browallia New" w:cs="Browallia New"/>
                <w:sz w:val="20"/>
                <w:szCs w:val="20"/>
                <w:cs/>
              </w:rPr>
              <w:t>รวมรายได้</w:t>
            </w:r>
            <w:r w:rsidR="00286FD8">
              <w:rPr>
                <w:rFonts w:ascii="Browallia New" w:hAnsi="Browallia New" w:cs="Browallia New" w:hint="cs"/>
                <w:sz w:val="20"/>
                <w:szCs w:val="20"/>
                <w:cs/>
              </w:rPr>
              <w:t>จากการขายและให้บริการ</w:t>
            </w:r>
          </w:p>
        </w:tc>
        <w:tc>
          <w:tcPr>
            <w:tcW w:w="877" w:type="dxa"/>
            <w:shd w:val="clear" w:color="auto" w:fill="auto"/>
            <w:vAlign w:val="bottom"/>
          </w:tcPr>
          <w:p w14:paraId="5757A315" w14:textId="6127B87D" w:rsidR="001377E4" w:rsidRPr="00620D14" w:rsidRDefault="000B3E13"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366,054</w:t>
            </w:r>
          </w:p>
        </w:tc>
        <w:tc>
          <w:tcPr>
            <w:tcW w:w="884" w:type="dxa"/>
            <w:shd w:val="clear" w:color="auto" w:fill="auto"/>
            <w:vAlign w:val="bottom"/>
          </w:tcPr>
          <w:p w14:paraId="58184D52" w14:textId="7372C9A9" w:rsidR="001377E4" w:rsidRPr="00620D14" w:rsidRDefault="003A30B4"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340,227</w:t>
            </w:r>
          </w:p>
        </w:tc>
        <w:tc>
          <w:tcPr>
            <w:tcW w:w="884" w:type="dxa"/>
            <w:shd w:val="clear" w:color="auto" w:fill="auto"/>
            <w:vAlign w:val="bottom"/>
          </w:tcPr>
          <w:p w14:paraId="375B23D2" w14:textId="15AF4DE3" w:rsidR="001377E4" w:rsidRPr="00620D14" w:rsidRDefault="003A30B4"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45,605</w:t>
            </w:r>
          </w:p>
        </w:tc>
        <w:tc>
          <w:tcPr>
            <w:tcW w:w="964" w:type="dxa"/>
            <w:shd w:val="clear" w:color="auto" w:fill="auto"/>
            <w:vAlign w:val="bottom"/>
          </w:tcPr>
          <w:p w14:paraId="3E7A11BF" w14:textId="25959982" w:rsidR="001377E4" w:rsidRPr="00620D14" w:rsidRDefault="003A30B4"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68,2</w:t>
            </w:r>
            <w:r w:rsidR="00425C96">
              <w:rPr>
                <w:rFonts w:ascii="Browallia New" w:hAnsi="Browallia New" w:cs="Browallia New"/>
                <w:snapToGrid w:val="0"/>
                <w:sz w:val="20"/>
                <w:szCs w:val="20"/>
                <w:lang w:eastAsia="th-TH"/>
              </w:rPr>
              <w:t>79</w:t>
            </w:r>
          </w:p>
        </w:tc>
        <w:tc>
          <w:tcPr>
            <w:tcW w:w="884" w:type="dxa"/>
            <w:shd w:val="clear" w:color="auto" w:fill="auto"/>
            <w:vAlign w:val="bottom"/>
          </w:tcPr>
          <w:p w14:paraId="6C0799C9" w14:textId="14AA5275" w:rsidR="001377E4" w:rsidRPr="00B6227D" w:rsidRDefault="0080118E" w:rsidP="00B6227D">
            <w:pPr>
              <w:tabs>
                <w:tab w:val="clear" w:pos="680"/>
                <w:tab w:val="decimal" w:pos="354"/>
                <w:tab w:val="left" w:pos="534"/>
              </w:tabs>
              <w:ind w:left="-33" w:right="-72"/>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sidR="00620D14" w:rsidRPr="00620D14">
              <w:rPr>
                <w:rFonts w:ascii="Browallia New" w:hAnsi="Browallia New" w:cs="Browallia New"/>
                <w:sz w:val="20"/>
                <w:szCs w:val="20"/>
                <w:lang w:val="en-GB"/>
              </w:rPr>
              <w:t>-</w:t>
            </w:r>
          </w:p>
        </w:tc>
        <w:tc>
          <w:tcPr>
            <w:tcW w:w="884" w:type="dxa"/>
            <w:shd w:val="clear" w:color="auto" w:fill="auto"/>
            <w:vAlign w:val="bottom"/>
          </w:tcPr>
          <w:p w14:paraId="7AA3A635" w14:textId="04FD71F8" w:rsidR="001377E4" w:rsidRPr="00620D14" w:rsidRDefault="00365BC1"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1</w:t>
            </w:r>
            <w:r>
              <w:rPr>
                <w:rFonts w:ascii="Browallia New" w:hAnsi="Browallia New" w:cs="Browallia New"/>
                <w:snapToGrid w:val="0"/>
                <w:sz w:val="20"/>
                <w:szCs w:val="20"/>
                <w:lang w:eastAsia="th-TH"/>
              </w:rPr>
              <w:t>28,948</w:t>
            </w:r>
          </w:p>
        </w:tc>
        <w:tc>
          <w:tcPr>
            <w:tcW w:w="884" w:type="dxa"/>
            <w:shd w:val="clear" w:color="auto" w:fill="auto"/>
            <w:vAlign w:val="bottom"/>
          </w:tcPr>
          <w:p w14:paraId="732C388F" w14:textId="36581C98" w:rsidR="001377E4" w:rsidRPr="00620D14" w:rsidRDefault="008A2682"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949,113</w:t>
            </w:r>
          </w:p>
        </w:tc>
        <w:tc>
          <w:tcPr>
            <w:tcW w:w="884" w:type="dxa"/>
            <w:shd w:val="clear" w:color="auto" w:fill="auto"/>
            <w:vAlign w:val="bottom"/>
          </w:tcPr>
          <w:p w14:paraId="0282C927" w14:textId="56D33900" w:rsidR="001377E4" w:rsidRPr="00620D14" w:rsidRDefault="0019382D"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60474D">
              <w:rPr>
                <w:rFonts w:ascii="Browallia New" w:hAnsi="Browallia New" w:cs="Browallia New"/>
                <w:snapToGrid w:val="0"/>
                <w:sz w:val="20"/>
                <w:szCs w:val="20"/>
                <w:lang w:eastAsia="th-TH"/>
              </w:rPr>
              <w:t>246,256</w:t>
            </w:r>
            <w:r w:rsidR="00265D9B">
              <w:rPr>
                <w:rFonts w:ascii="Browallia New" w:hAnsi="Browallia New" w:cs="Browallia New"/>
                <w:snapToGrid w:val="0"/>
                <w:sz w:val="20"/>
                <w:szCs w:val="20"/>
                <w:lang w:eastAsia="th-TH"/>
              </w:rPr>
              <w:t>)</w:t>
            </w:r>
          </w:p>
        </w:tc>
        <w:tc>
          <w:tcPr>
            <w:tcW w:w="884" w:type="dxa"/>
            <w:shd w:val="clear" w:color="auto" w:fill="auto"/>
            <w:vAlign w:val="bottom"/>
          </w:tcPr>
          <w:p w14:paraId="6E6B92BD" w14:textId="5CE9F25F" w:rsidR="001377E4" w:rsidRPr="00620D14" w:rsidRDefault="003A30B4"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20D14">
              <w:rPr>
                <w:rFonts w:ascii="Browallia New" w:hAnsi="Browallia New" w:cs="Browallia New"/>
                <w:snapToGrid w:val="0"/>
                <w:sz w:val="20"/>
                <w:szCs w:val="20"/>
                <w:lang w:eastAsia="th-TH"/>
              </w:rPr>
              <w:t>702,857</w:t>
            </w:r>
          </w:p>
        </w:tc>
      </w:tr>
      <w:tr w:rsidR="00B21E32" w:rsidRPr="00E90809" w14:paraId="5D7B068F" w14:textId="77777777" w:rsidTr="00B21E32">
        <w:trPr>
          <w:trHeight w:val="63"/>
        </w:trPr>
        <w:tc>
          <w:tcPr>
            <w:tcW w:w="1526" w:type="dxa"/>
            <w:shd w:val="clear" w:color="auto" w:fill="auto"/>
            <w:vAlign w:val="bottom"/>
          </w:tcPr>
          <w:p w14:paraId="25E19B71" w14:textId="36B5F702" w:rsidR="001377E4" w:rsidRPr="00515791" w:rsidRDefault="001377E4" w:rsidP="001377E4">
            <w:pPr>
              <w:ind w:left="-107"/>
              <w:rPr>
                <w:rFonts w:ascii="Browallia New" w:hAnsi="Browallia New" w:cs="Browallia New"/>
                <w:sz w:val="20"/>
                <w:szCs w:val="20"/>
              </w:rPr>
            </w:pPr>
            <w:r w:rsidRPr="00515791">
              <w:rPr>
                <w:rFonts w:ascii="Browallia New" w:hAnsi="Browallia New" w:cs="Browallia New"/>
                <w:sz w:val="20"/>
                <w:szCs w:val="20"/>
                <w:cs/>
              </w:rPr>
              <w:t>ต้นทุนขายและ</w:t>
            </w:r>
            <w:r w:rsidR="009C3EC7">
              <w:rPr>
                <w:rFonts w:ascii="Browallia New" w:hAnsi="Browallia New" w:cs="Browallia New" w:hint="cs"/>
                <w:sz w:val="20"/>
                <w:szCs w:val="20"/>
                <w:cs/>
              </w:rPr>
              <w:t>ให้</w:t>
            </w:r>
            <w:r w:rsidRPr="00515791">
              <w:rPr>
                <w:rFonts w:ascii="Browallia New" w:hAnsi="Browallia New" w:cs="Browallia New"/>
                <w:sz w:val="20"/>
                <w:szCs w:val="20"/>
                <w:cs/>
              </w:rPr>
              <w:t>บริการ</w:t>
            </w:r>
          </w:p>
        </w:tc>
        <w:tc>
          <w:tcPr>
            <w:tcW w:w="877" w:type="dxa"/>
            <w:shd w:val="clear" w:color="auto" w:fill="auto"/>
          </w:tcPr>
          <w:p w14:paraId="5B1514AB" w14:textId="174719AC" w:rsidR="001377E4" w:rsidRPr="00F975CE" w:rsidRDefault="00E60908"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A3AFB">
              <w:rPr>
                <w:rFonts w:ascii="Browallia New" w:hAnsi="Browallia New" w:cs="Browallia New"/>
                <w:snapToGrid w:val="0"/>
                <w:sz w:val="20"/>
                <w:szCs w:val="20"/>
                <w:lang w:eastAsia="th-TH"/>
              </w:rPr>
              <w:t>131,272</w:t>
            </w:r>
            <w:r>
              <w:rPr>
                <w:rFonts w:ascii="Browallia New" w:hAnsi="Browallia New" w:cs="Browallia New"/>
                <w:snapToGrid w:val="0"/>
                <w:sz w:val="20"/>
                <w:szCs w:val="20"/>
                <w:lang w:eastAsia="th-TH"/>
              </w:rPr>
              <w:t>)</w:t>
            </w:r>
          </w:p>
        </w:tc>
        <w:tc>
          <w:tcPr>
            <w:tcW w:w="884" w:type="dxa"/>
            <w:shd w:val="clear" w:color="auto" w:fill="auto"/>
          </w:tcPr>
          <w:p w14:paraId="52C6BD0F" w14:textId="1DF805DB" w:rsidR="001377E4" w:rsidRPr="00F975CE" w:rsidRDefault="00FE0391"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975CE" w:rsidRPr="00F975CE">
              <w:rPr>
                <w:rFonts w:ascii="Browallia New" w:hAnsi="Browallia New" w:cs="Browallia New"/>
                <w:snapToGrid w:val="0"/>
                <w:sz w:val="20"/>
                <w:szCs w:val="20"/>
                <w:lang w:eastAsia="th-TH"/>
              </w:rPr>
              <w:t>260,2</w:t>
            </w:r>
            <w:r w:rsidR="003922C3">
              <w:rPr>
                <w:rFonts w:ascii="Browallia New" w:hAnsi="Browallia New" w:cs="Browallia New"/>
                <w:snapToGrid w:val="0"/>
                <w:sz w:val="20"/>
                <w:szCs w:val="20"/>
                <w:lang w:eastAsia="th-TH"/>
              </w:rPr>
              <w:t>80</w:t>
            </w:r>
            <w:r>
              <w:rPr>
                <w:rFonts w:ascii="Browallia New" w:hAnsi="Browallia New" w:cs="Browallia New"/>
                <w:snapToGrid w:val="0"/>
                <w:sz w:val="20"/>
                <w:szCs w:val="20"/>
                <w:lang w:eastAsia="th-TH"/>
              </w:rPr>
              <w:t>)</w:t>
            </w:r>
          </w:p>
        </w:tc>
        <w:tc>
          <w:tcPr>
            <w:tcW w:w="884" w:type="dxa"/>
            <w:shd w:val="clear" w:color="auto" w:fill="auto"/>
          </w:tcPr>
          <w:p w14:paraId="2D4FD998" w14:textId="3A23C1EA" w:rsidR="001377E4" w:rsidRPr="00F975CE" w:rsidRDefault="00FE0391"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975CE" w:rsidRPr="00F975CE">
              <w:rPr>
                <w:rFonts w:ascii="Browallia New" w:hAnsi="Browallia New" w:cs="Browallia New"/>
                <w:snapToGrid w:val="0"/>
                <w:sz w:val="20"/>
                <w:szCs w:val="20"/>
                <w:lang w:eastAsia="th-TH"/>
              </w:rPr>
              <w:t>41,583</w:t>
            </w:r>
            <w:r>
              <w:rPr>
                <w:rFonts w:ascii="Browallia New" w:hAnsi="Browallia New" w:cs="Browallia New"/>
                <w:snapToGrid w:val="0"/>
                <w:sz w:val="20"/>
                <w:szCs w:val="20"/>
                <w:lang w:eastAsia="th-TH"/>
              </w:rPr>
              <w:t>)</w:t>
            </w:r>
          </w:p>
        </w:tc>
        <w:tc>
          <w:tcPr>
            <w:tcW w:w="964" w:type="dxa"/>
            <w:shd w:val="clear" w:color="auto" w:fill="auto"/>
          </w:tcPr>
          <w:p w14:paraId="6B5B5A55" w14:textId="59C7F1D4" w:rsidR="001377E4" w:rsidRPr="00F975CE" w:rsidRDefault="00FE0391"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975CE" w:rsidRPr="00F975CE">
              <w:rPr>
                <w:rFonts w:ascii="Browallia New" w:hAnsi="Browallia New" w:cs="Browallia New"/>
                <w:snapToGrid w:val="0"/>
                <w:sz w:val="20"/>
                <w:szCs w:val="20"/>
                <w:lang w:eastAsia="th-TH"/>
              </w:rPr>
              <w:t>3</w:t>
            </w:r>
            <w:r w:rsidR="001B37D1">
              <w:rPr>
                <w:rFonts w:ascii="Browallia New" w:hAnsi="Browallia New" w:cs="Browallia New"/>
                <w:snapToGrid w:val="0"/>
                <w:sz w:val="20"/>
                <w:szCs w:val="20"/>
                <w:lang w:eastAsia="th-TH"/>
              </w:rPr>
              <w:t>6,868</w:t>
            </w:r>
            <w:r>
              <w:rPr>
                <w:rFonts w:ascii="Browallia New" w:hAnsi="Browallia New" w:cs="Browallia New"/>
                <w:snapToGrid w:val="0"/>
                <w:sz w:val="20"/>
                <w:szCs w:val="20"/>
                <w:lang w:eastAsia="th-TH"/>
              </w:rPr>
              <w:t>)</w:t>
            </w:r>
          </w:p>
        </w:tc>
        <w:tc>
          <w:tcPr>
            <w:tcW w:w="884" w:type="dxa"/>
            <w:shd w:val="clear" w:color="auto" w:fill="auto"/>
          </w:tcPr>
          <w:p w14:paraId="2AA55EF9" w14:textId="07825E5C" w:rsidR="001377E4" w:rsidRPr="00F975CE" w:rsidRDefault="00347BF5" w:rsidP="00B6227D">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F975CE" w:rsidRPr="00620D14">
              <w:rPr>
                <w:rFonts w:ascii="Browallia New" w:hAnsi="Browallia New" w:cs="Browallia New"/>
                <w:sz w:val="20"/>
                <w:szCs w:val="20"/>
                <w:lang w:val="en-GB"/>
              </w:rPr>
              <w:t>-</w:t>
            </w:r>
          </w:p>
        </w:tc>
        <w:tc>
          <w:tcPr>
            <w:tcW w:w="884" w:type="dxa"/>
            <w:shd w:val="clear" w:color="auto" w:fill="auto"/>
          </w:tcPr>
          <w:p w14:paraId="2539461C" w14:textId="7E730708" w:rsidR="001377E4" w:rsidRPr="00F975CE" w:rsidRDefault="00FE0391"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975CE" w:rsidRPr="00F975CE">
              <w:rPr>
                <w:rFonts w:ascii="Browallia New" w:hAnsi="Browallia New" w:cs="Browallia New"/>
                <w:snapToGrid w:val="0"/>
                <w:sz w:val="20"/>
                <w:szCs w:val="20"/>
                <w:lang w:eastAsia="th-TH"/>
              </w:rPr>
              <w:t>26,17</w:t>
            </w:r>
            <w:r w:rsidR="00B356F5">
              <w:rPr>
                <w:rFonts w:ascii="Browallia New" w:hAnsi="Browallia New" w:cs="Browallia New"/>
                <w:snapToGrid w:val="0"/>
                <w:sz w:val="20"/>
                <w:szCs w:val="20"/>
                <w:lang w:eastAsia="th-TH"/>
              </w:rPr>
              <w:t>4</w:t>
            </w:r>
            <w:r>
              <w:rPr>
                <w:rFonts w:ascii="Browallia New" w:hAnsi="Browallia New" w:cs="Browallia New"/>
                <w:snapToGrid w:val="0"/>
                <w:sz w:val="20"/>
                <w:szCs w:val="20"/>
                <w:lang w:eastAsia="th-TH"/>
              </w:rPr>
              <w:t>)</w:t>
            </w:r>
          </w:p>
        </w:tc>
        <w:tc>
          <w:tcPr>
            <w:tcW w:w="884" w:type="dxa"/>
            <w:shd w:val="clear" w:color="auto" w:fill="auto"/>
          </w:tcPr>
          <w:p w14:paraId="214356DF" w14:textId="7FD489F1" w:rsidR="001377E4" w:rsidRPr="00F975CE" w:rsidRDefault="00FE0391"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364CF6">
              <w:rPr>
                <w:rFonts w:ascii="Browallia New" w:hAnsi="Browallia New" w:cs="Browallia New"/>
                <w:snapToGrid w:val="0"/>
                <w:sz w:val="20"/>
                <w:szCs w:val="20"/>
                <w:lang w:eastAsia="th-TH"/>
              </w:rPr>
              <w:t>496,</w:t>
            </w:r>
            <w:r w:rsidR="00B657A8">
              <w:rPr>
                <w:rFonts w:ascii="Browallia New" w:hAnsi="Browallia New" w:cs="Browallia New"/>
                <w:snapToGrid w:val="0"/>
                <w:sz w:val="20"/>
                <w:szCs w:val="20"/>
                <w:lang w:eastAsia="th-TH"/>
              </w:rPr>
              <w:t>17</w:t>
            </w:r>
            <w:r w:rsidR="00DB3B27">
              <w:rPr>
                <w:rFonts w:ascii="Browallia New" w:hAnsi="Browallia New" w:cs="Browallia New"/>
                <w:snapToGrid w:val="0"/>
                <w:sz w:val="20"/>
                <w:szCs w:val="20"/>
                <w:lang w:eastAsia="th-TH"/>
              </w:rPr>
              <w:t>7</w:t>
            </w:r>
            <w:r>
              <w:rPr>
                <w:rFonts w:ascii="Browallia New" w:hAnsi="Browallia New" w:cs="Browallia New"/>
                <w:snapToGrid w:val="0"/>
                <w:sz w:val="20"/>
                <w:szCs w:val="20"/>
                <w:lang w:eastAsia="th-TH"/>
              </w:rPr>
              <w:t>)</w:t>
            </w:r>
          </w:p>
        </w:tc>
        <w:tc>
          <w:tcPr>
            <w:tcW w:w="884" w:type="dxa"/>
            <w:shd w:val="clear" w:color="auto" w:fill="auto"/>
          </w:tcPr>
          <w:p w14:paraId="2F68736B" w14:textId="0BCDA72B" w:rsidR="001377E4" w:rsidRPr="00F975CE" w:rsidRDefault="00F975CE"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F975CE">
              <w:rPr>
                <w:rFonts w:ascii="Browallia New" w:hAnsi="Browallia New" w:cs="Browallia New"/>
                <w:snapToGrid w:val="0"/>
                <w:sz w:val="20"/>
                <w:szCs w:val="20"/>
                <w:lang w:eastAsia="th-TH"/>
              </w:rPr>
              <w:t>8</w:t>
            </w:r>
            <w:r w:rsidR="00BA4989">
              <w:rPr>
                <w:rFonts w:ascii="Browallia New" w:hAnsi="Browallia New" w:cs="Browallia New"/>
                <w:snapToGrid w:val="0"/>
                <w:sz w:val="20"/>
                <w:szCs w:val="20"/>
                <w:lang w:eastAsia="th-TH"/>
              </w:rPr>
              <w:t>6,812</w:t>
            </w:r>
          </w:p>
        </w:tc>
        <w:tc>
          <w:tcPr>
            <w:tcW w:w="884" w:type="dxa"/>
            <w:shd w:val="clear" w:color="auto" w:fill="auto"/>
          </w:tcPr>
          <w:p w14:paraId="55209182" w14:textId="32742EF5" w:rsidR="001377E4" w:rsidRPr="00F975CE" w:rsidRDefault="00844582"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F975CE" w:rsidRPr="00F975CE">
              <w:rPr>
                <w:rFonts w:ascii="Browallia New" w:hAnsi="Browallia New" w:cs="Browallia New"/>
                <w:snapToGrid w:val="0"/>
                <w:sz w:val="20"/>
                <w:szCs w:val="20"/>
                <w:lang w:eastAsia="th-TH"/>
              </w:rPr>
              <w:t>4</w:t>
            </w:r>
            <w:r w:rsidR="00846838">
              <w:rPr>
                <w:rFonts w:ascii="Browallia New" w:hAnsi="Browallia New" w:cs="Browallia New"/>
                <w:snapToGrid w:val="0"/>
                <w:sz w:val="20"/>
                <w:szCs w:val="20"/>
                <w:lang w:eastAsia="th-TH"/>
              </w:rPr>
              <w:t>09,</w:t>
            </w:r>
            <w:r w:rsidR="00456B0D">
              <w:rPr>
                <w:rFonts w:ascii="Browallia New" w:hAnsi="Browallia New" w:cs="Browallia New"/>
                <w:snapToGrid w:val="0"/>
                <w:sz w:val="20"/>
                <w:szCs w:val="20"/>
                <w:lang w:eastAsia="th-TH"/>
              </w:rPr>
              <w:t>365</w:t>
            </w:r>
            <w:r>
              <w:rPr>
                <w:rFonts w:ascii="Browallia New" w:hAnsi="Browallia New" w:cs="Browallia New"/>
                <w:snapToGrid w:val="0"/>
                <w:sz w:val="20"/>
                <w:szCs w:val="20"/>
                <w:lang w:eastAsia="th-TH"/>
              </w:rPr>
              <w:t>)</w:t>
            </w:r>
          </w:p>
        </w:tc>
      </w:tr>
      <w:tr w:rsidR="00B21E32" w:rsidRPr="00E90809" w14:paraId="73AC1915" w14:textId="77777777" w:rsidTr="00B21E32">
        <w:trPr>
          <w:trHeight w:val="53"/>
        </w:trPr>
        <w:tc>
          <w:tcPr>
            <w:tcW w:w="1526" w:type="dxa"/>
            <w:shd w:val="clear" w:color="auto" w:fill="auto"/>
            <w:vAlign w:val="bottom"/>
          </w:tcPr>
          <w:p w14:paraId="53B79016" w14:textId="053B2FE5" w:rsidR="001377E4" w:rsidRPr="00515791" w:rsidRDefault="001377E4" w:rsidP="001377E4">
            <w:pPr>
              <w:ind w:left="-107"/>
              <w:rPr>
                <w:rFonts w:ascii="Browallia New" w:hAnsi="Browallia New" w:cs="Browallia New"/>
                <w:sz w:val="20"/>
                <w:szCs w:val="20"/>
              </w:rPr>
            </w:pPr>
            <w:r w:rsidRPr="00515791">
              <w:rPr>
                <w:rFonts w:ascii="Browallia New" w:hAnsi="Browallia New" w:cs="Browallia New"/>
                <w:sz w:val="20"/>
                <w:szCs w:val="20"/>
                <w:cs/>
              </w:rPr>
              <w:t>กำไร</w:t>
            </w:r>
            <w:r w:rsidR="00435FBA">
              <w:rPr>
                <w:rFonts w:ascii="Browallia New" w:hAnsi="Browallia New" w:cs="Browallia New"/>
                <w:sz w:val="20"/>
                <w:szCs w:val="20"/>
              </w:rPr>
              <w:t xml:space="preserve"> (</w:t>
            </w:r>
            <w:r w:rsidR="00435FBA">
              <w:rPr>
                <w:rFonts w:ascii="Browallia New" w:hAnsi="Browallia New" w:cs="Browallia New" w:hint="cs"/>
                <w:sz w:val="20"/>
                <w:szCs w:val="20"/>
                <w:cs/>
              </w:rPr>
              <w:t>ขาดทุน</w:t>
            </w:r>
            <w:r w:rsidR="00435FBA">
              <w:rPr>
                <w:rFonts w:ascii="Browallia New" w:hAnsi="Browallia New" w:cs="Browallia New"/>
                <w:sz w:val="20"/>
                <w:szCs w:val="20"/>
              </w:rPr>
              <w:t xml:space="preserve">) </w:t>
            </w:r>
            <w:r w:rsidRPr="00515791">
              <w:rPr>
                <w:rFonts w:ascii="Browallia New" w:hAnsi="Browallia New" w:cs="Browallia New"/>
                <w:sz w:val="20"/>
                <w:szCs w:val="20"/>
                <w:cs/>
              </w:rPr>
              <w:t>ขั้นต้น</w:t>
            </w:r>
          </w:p>
        </w:tc>
        <w:tc>
          <w:tcPr>
            <w:tcW w:w="877" w:type="dxa"/>
            <w:shd w:val="clear" w:color="auto" w:fill="auto"/>
          </w:tcPr>
          <w:p w14:paraId="441F8AA9" w14:textId="5906E753" w:rsidR="001377E4" w:rsidRPr="00AA7C82" w:rsidRDefault="007B7DAE"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234,782</w:t>
            </w:r>
          </w:p>
        </w:tc>
        <w:tc>
          <w:tcPr>
            <w:tcW w:w="884" w:type="dxa"/>
            <w:shd w:val="clear" w:color="auto" w:fill="auto"/>
          </w:tcPr>
          <w:p w14:paraId="09175A1A" w14:textId="649D9BE9" w:rsidR="001377E4" w:rsidRPr="00AA7C82" w:rsidRDefault="00AA7C82"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AA7C82">
              <w:rPr>
                <w:rFonts w:ascii="Browallia New" w:hAnsi="Browallia New" w:cs="Browallia New"/>
                <w:snapToGrid w:val="0"/>
                <w:sz w:val="20"/>
                <w:szCs w:val="20"/>
                <w:lang w:eastAsia="th-TH"/>
              </w:rPr>
              <w:t>79,947</w:t>
            </w:r>
          </w:p>
        </w:tc>
        <w:tc>
          <w:tcPr>
            <w:tcW w:w="884" w:type="dxa"/>
            <w:shd w:val="clear" w:color="auto" w:fill="auto"/>
          </w:tcPr>
          <w:p w14:paraId="5FE84FB7" w14:textId="0D7321F3" w:rsidR="001377E4" w:rsidRPr="00AA7C82" w:rsidRDefault="00AA7C82"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AA7C82">
              <w:rPr>
                <w:rFonts w:ascii="Browallia New" w:hAnsi="Browallia New" w:cs="Browallia New"/>
                <w:snapToGrid w:val="0"/>
                <w:sz w:val="20"/>
                <w:szCs w:val="20"/>
                <w:lang w:eastAsia="th-TH"/>
              </w:rPr>
              <w:t>4,022</w:t>
            </w:r>
          </w:p>
        </w:tc>
        <w:tc>
          <w:tcPr>
            <w:tcW w:w="964" w:type="dxa"/>
            <w:shd w:val="clear" w:color="auto" w:fill="auto"/>
          </w:tcPr>
          <w:p w14:paraId="6E470920" w14:textId="735B9279" w:rsidR="001377E4" w:rsidRPr="00AA7C82" w:rsidRDefault="00AA7C82"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AA7C82">
              <w:rPr>
                <w:rFonts w:ascii="Browallia New" w:hAnsi="Browallia New" w:cs="Browallia New"/>
                <w:snapToGrid w:val="0"/>
                <w:sz w:val="20"/>
                <w:szCs w:val="20"/>
                <w:lang w:eastAsia="th-TH"/>
              </w:rPr>
              <w:t>31,</w:t>
            </w:r>
            <w:r w:rsidR="00C2457D">
              <w:rPr>
                <w:rFonts w:ascii="Browallia New" w:hAnsi="Browallia New" w:cs="Browallia New"/>
                <w:snapToGrid w:val="0"/>
                <w:sz w:val="20"/>
                <w:szCs w:val="20"/>
                <w:lang w:eastAsia="th-TH"/>
              </w:rPr>
              <w:t>411</w:t>
            </w:r>
          </w:p>
        </w:tc>
        <w:tc>
          <w:tcPr>
            <w:tcW w:w="884" w:type="dxa"/>
            <w:shd w:val="clear" w:color="auto" w:fill="auto"/>
          </w:tcPr>
          <w:p w14:paraId="3636152D" w14:textId="75E8CA41" w:rsidR="001377E4" w:rsidRPr="00AA7C82" w:rsidRDefault="00347BF5" w:rsidP="00B6227D">
            <w:pPr>
              <w:pBdr>
                <w:bottom w:val="single" w:sz="12"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7F0F09" w:rsidRPr="00620D14">
              <w:rPr>
                <w:rFonts w:ascii="Browallia New" w:hAnsi="Browallia New" w:cs="Browallia New"/>
                <w:sz w:val="20"/>
                <w:szCs w:val="20"/>
                <w:lang w:val="en-GB"/>
              </w:rPr>
              <w:t>-</w:t>
            </w:r>
          </w:p>
        </w:tc>
        <w:tc>
          <w:tcPr>
            <w:tcW w:w="884" w:type="dxa"/>
            <w:shd w:val="clear" w:color="auto" w:fill="auto"/>
          </w:tcPr>
          <w:p w14:paraId="53D71F43" w14:textId="784709EA" w:rsidR="001377E4" w:rsidRPr="00AA7C82" w:rsidRDefault="004728B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102,77</w:t>
            </w:r>
            <w:r w:rsidR="00B356F5">
              <w:rPr>
                <w:rFonts w:ascii="Browallia New" w:hAnsi="Browallia New" w:cs="Browallia New"/>
                <w:snapToGrid w:val="0"/>
                <w:sz w:val="20"/>
                <w:szCs w:val="20"/>
                <w:lang w:eastAsia="th-TH"/>
              </w:rPr>
              <w:t>4</w:t>
            </w:r>
          </w:p>
        </w:tc>
        <w:tc>
          <w:tcPr>
            <w:tcW w:w="884" w:type="dxa"/>
            <w:shd w:val="clear" w:color="auto" w:fill="auto"/>
          </w:tcPr>
          <w:p w14:paraId="7ED724DA" w14:textId="34739C1C" w:rsidR="001377E4" w:rsidRPr="00AA7C82" w:rsidRDefault="00F2214D"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4</w:t>
            </w:r>
            <w:r w:rsidR="00AF3667">
              <w:rPr>
                <w:rFonts w:ascii="Browallia New" w:hAnsi="Browallia New" w:cs="Browallia New"/>
                <w:snapToGrid w:val="0"/>
                <w:sz w:val="20"/>
                <w:szCs w:val="20"/>
                <w:lang w:eastAsia="th-TH"/>
              </w:rPr>
              <w:t>52,</w:t>
            </w:r>
            <w:r w:rsidR="003443AC">
              <w:rPr>
                <w:rFonts w:ascii="Browallia New" w:hAnsi="Browallia New" w:cs="Browallia New"/>
                <w:snapToGrid w:val="0"/>
                <w:sz w:val="20"/>
                <w:szCs w:val="20"/>
                <w:lang w:eastAsia="th-TH"/>
              </w:rPr>
              <w:t>93</w:t>
            </w:r>
            <w:r w:rsidR="00F55C5E">
              <w:rPr>
                <w:rFonts w:ascii="Browallia New" w:hAnsi="Browallia New" w:cs="Browallia New"/>
                <w:snapToGrid w:val="0"/>
                <w:sz w:val="20"/>
                <w:szCs w:val="20"/>
                <w:lang w:eastAsia="th-TH"/>
              </w:rPr>
              <w:t>6</w:t>
            </w:r>
          </w:p>
        </w:tc>
        <w:tc>
          <w:tcPr>
            <w:tcW w:w="884" w:type="dxa"/>
            <w:shd w:val="clear" w:color="auto" w:fill="auto"/>
          </w:tcPr>
          <w:p w14:paraId="1EADC565" w14:textId="76E013E0" w:rsidR="001377E4" w:rsidRPr="00AA7C82" w:rsidRDefault="00A50DE4"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823630">
              <w:rPr>
                <w:rFonts w:ascii="Browallia New" w:hAnsi="Browallia New" w:cs="Browallia New"/>
                <w:snapToGrid w:val="0"/>
                <w:sz w:val="20"/>
                <w:szCs w:val="20"/>
                <w:lang w:eastAsia="th-TH"/>
              </w:rPr>
              <w:t>15</w:t>
            </w:r>
            <w:r w:rsidR="0099631A">
              <w:rPr>
                <w:rFonts w:ascii="Browallia New" w:hAnsi="Browallia New" w:cs="Browallia New"/>
                <w:snapToGrid w:val="0"/>
                <w:sz w:val="20"/>
                <w:szCs w:val="20"/>
                <w:lang w:eastAsia="th-TH"/>
              </w:rPr>
              <w:t>9</w:t>
            </w:r>
            <w:r w:rsidR="00846838">
              <w:rPr>
                <w:rFonts w:ascii="Browallia New" w:hAnsi="Browallia New" w:cs="Browallia New"/>
                <w:snapToGrid w:val="0"/>
                <w:sz w:val="20"/>
                <w:szCs w:val="20"/>
                <w:lang w:eastAsia="th-TH"/>
              </w:rPr>
              <w:t>,</w:t>
            </w:r>
            <w:r w:rsidR="0099631A">
              <w:rPr>
                <w:rFonts w:ascii="Browallia New" w:hAnsi="Browallia New" w:cs="Browallia New"/>
                <w:snapToGrid w:val="0"/>
                <w:sz w:val="20"/>
                <w:szCs w:val="20"/>
                <w:lang w:eastAsia="th-TH"/>
              </w:rPr>
              <w:t>444</w:t>
            </w:r>
            <w:r>
              <w:rPr>
                <w:rFonts w:ascii="Browallia New" w:hAnsi="Browallia New" w:cs="Browallia New"/>
                <w:snapToGrid w:val="0"/>
                <w:sz w:val="20"/>
                <w:szCs w:val="20"/>
                <w:lang w:eastAsia="th-TH"/>
              </w:rPr>
              <w:t>)</w:t>
            </w:r>
          </w:p>
        </w:tc>
        <w:tc>
          <w:tcPr>
            <w:tcW w:w="884" w:type="dxa"/>
            <w:shd w:val="clear" w:color="auto" w:fill="auto"/>
          </w:tcPr>
          <w:p w14:paraId="0B7A7375" w14:textId="50A6CC06" w:rsidR="001377E4" w:rsidRPr="00AA7C82" w:rsidRDefault="00456B0D"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293,492</w:t>
            </w:r>
          </w:p>
        </w:tc>
      </w:tr>
      <w:tr w:rsidR="00B21E32" w:rsidRPr="00E90809" w14:paraId="49741F1F" w14:textId="77777777" w:rsidTr="00B21E32">
        <w:trPr>
          <w:trHeight w:val="53"/>
        </w:trPr>
        <w:tc>
          <w:tcPr>
            <w:tcW w:w="1526" w:type="dxa"/>
            <w:shd w:val="clear" w:color="auto" w:fill="auto"/>
            <w:vAlign w:val="bottom"/>
          </w:tcPr>
          <w:p w14:paraId="2C4B22B5" w14:textId="77777777" w:rsidR="000D4E80" w:rsidRPr="00035283" w:rsidRDefault="000D4E80" w:rsidP="006E5A3C">
            <w:pPr>
              <w:ind w:left="-107"/>
              <w:rPr>
                <w:rFonts w:ascii="Browallia New" w:hAnsi="Browallia New" w:cs="Browallia New"/>
                <w:sz w:val="10"/>
                <w:szCs w:val="10"/>
                <w:cs/>
              </w:rPr>
            </w:pPr>
          </w:p>
        </w:tc>
        <w:tc>
          <w:tcPr>
            <w:tcW w:w="877" w:type="dxa"/>
            <w:shd w:val="clear" w:color="auto" w:fill="auto"/>
            <w:vAlign w:val="center"/>
          </w:tcPr>
          <w:p w14:paraId="597F38C4" w14:textId="77777777" w:rsidR="000D4E80" w:rsidRPr="00035283" w:rsidRDefault="000D4E80" w:rsidP="00B6227D">
            <w:pPr>
              <w:tabs>
                <w:tab w:val="clear" w:pos="680"/>
                <w:tab w:val="decimal" w:pos="354"/>
                <w:tab w:val="left" w:pos="534"/>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00B1AE32" w14:textId="77777777" w:rsidR="000D4E80" w:rsidRPr="00035283" w:rsidRDefault="000D4E80" w:rsidP="00B6227D">
            <w:pPr>
              <w:tabs>
                <w:tab w:val="clear" w:pos="680"/>
                <w:tab w:val="decimal" w:pos="354"/>
                <w:tab w:val="left" w:pos="534"/>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3B74525C" w14:textId="77777777" w:rsidR="000D4E80" w:rsidRPr="00035283" w:rsidRDefault="000D4E80" w:rsidP="00B6227D">
            <w:pPr>
              <w:tabs>
                <w:tab w:val="clear" w:pos="680"/>
                <w:tab w:val="decimal" w:pos="354"/>
                <w:tab w:val="left" w:pos="534"/>
              </w:tabs>
              <w:ind w:left="-33" w:right="-72"/>
              <w:jc w:val="right"/>
              <w:rPr>
                <w:rFonts w:ascii="Browallia New" w:hAnsi="Browallia New" w:cs="Browallia New"/>
                <w:snapToGrid w:val="0"/>
                <w:sz w:val="10"/>
                <w:szCs w:val="10"/>
                <w:highlight w:val="yellow"/>
                <w:lang w:eastAsia="th-TH"/>
              </w:rPr>
            </w:pPr>
          </w:p>
        </w:tc>
        <w:tc>
          <w:tcPr>
            <w:tcW w:w="964" w:type="dxa"/>
            <w:shd w:val="clear" w:color="auto" w:fill="auto"/>
            <w:vAlign w:val="center"/>
          </w:tcPr>
          <w:p w14:paraId="788874FA" w14:textId="77777777" w:rsidR="000D4E80" w:rsidRPr="00035283" w:rsidRDefault="000D4E80" w:rsidP="00B6227D">
            <w:pPr>
              <w:tabs>
                <w:tab w:val="clear" w:pos="680"/>
                <w:tab w:val="decimal" w:pos="354"/>
                <w:tab w:val="left" w:pos="534"/>
                <w:tab w:val="decimal" w:pos="778"/>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25FC9328" w14:textId="77777777" w:rsidR="000D4E80" w:rsidRPr="00035283"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10"/>
                <w:szCs w:val="10"/>
                <w:highlight w:val="yellow"/>
                <w:lang w:eastAsia="th-TH"/>
              </w:rPr>
            </w:pPr>
          </w:p>
        </w:tc>
        <w:tc>
          <w:tcPr>
            <w:tcW w:w="884" w:type="dxa"/>
            <w:shd w:val="clear" w:color="auto" w:fill="auto"/>
            <w:vAlign w:val="center"/>
          </w:tcPr>
          <w:p w14:paraId="65A63494" w14:textId="77777777" w:rsidR="000D4E80" w:rsidRPr="00035283" w:rsidRDefault="000D4E80" w:rsidP="00B6227D">
            <w:pPr>
              <w:tabs>
                <w:tab w:val="clear" w:pos="680"/>
                <w:tab w:val="decimal" w:pos="354"/>
                <w:tab w:val="left" w:pos="534"/>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343C03CF" w14:textId="77777777" w:rsidR="000D4E80" w:rsidRPr="00035283" w:rsidRDefault="000D4E80" w:rsidP="00B6227D">
            <w:pPr>
              <w:tabs>
                <w:tab w:val="clear" w:pos="680"/>
                <w:tab w:val="decimal" w:pos="354"/>
                <w:tab w:val="left" w:pos="534"/>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7D6AE134" w14:textId="77777777" w:rsidR="000D4E80" w:rsidRPr="00035283"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10"/>
                <w:szCs w:val="10"/>
                <w:highlight w:val="yellow"/>
                <w:lang w:eastAsia="th-TH"/>
              </w:rPr>
            </w:pPr>
          </w:p>
        </w:tc>
        <w:tc>
          <w:tcPr>
            <w:tcW w:w="884" w:type="dxa"/>
            <w:shd w:val="clear" w:color="auto" w:fill="auto"/>
            <w:vAlign w:val="center"/>
          </w:tcPr>
          <w:p w14:paraId="084E9343" w14:textId="77777777" w:rsidR="000D4E80" w:rsidRPr="00035283"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10"/>
                <w:szCs w:val="10"/>
                <w:highlight w:val="yellow"/>
                <w:lang w:eastAsia="th-TH"/>
              </w:rPr>
            </w:pPr>
          </w:p>
        </w:tc>
      </w:tr>
      <w:tr w:rsidR="00B21E32" w:rsidRPr="00E90809" w14:paraId="3242977B" w14:textId="77777777" w:rsidTr="00B21E32">
        <w:trPr>
          <w:trHeight w:val="63"/>
        </w:trPr>
        <w:tc>
          <w:tcPr>
            <w:tcW w:w="2403" w:type="dxa"/>
            <w:gridSpan w:val="2"/>
            <w:shd w:val="clear" w:color="auto" w:fill="auto"/>
            <w:vAlign w:val="bottom"/>
          </w:tcPr>
          <w:p w14:paraId="01CF5EB1" w14:textId="06BB408B" w:rsidR="00B21E32" w:rsidRPr="00E90809" w:rsidRDefault="00B21E32" w:rsidP="00B6227D">
            <w:pPr>
              <w:tabs>
                <w:tab w:val="clear" w:pos="680"/>
                <w:tab w:val="decimal" w:pos="354"/>
                <w:tab w:val="left" w:pos="534"/>
              </w:tabs>
              <w:ind w:left="-33" w:right="-72" w:hanging="69"/>
              <w:rPr>
                <w:rFonts w:ascii="Browallia New" w:hAnsi="Browallia New" w:cs="Browallia New"/>
                <w:snapToGrid w:val="0"/>
                <w:sz w:val="20"/>
                <w:szCs w:val="20"/>
                <w:highlight w:val="yellow"/>
                <w:lang w:eastAsia="th-TH"/>
              </w:rPr>
            </w:pPr>
            <w:r>
              <w:rPr>
                <w:rFonts w:ascii="Browallia New" w:hAnsi="Browallia New" w:cs="Browallia New" w:hint="cs"/>
                <w:b/>
                <w:bCs/>
                <w:sz w:val="20"/>
                <w:szCs w:val="20"/>
                <w:cs/>
              </w:rPr>
              <w:t>จั</w:t>
            </w:r>
            <w:r w:rsidRPr="00515791">
              <w:rPr>
                <w:rFonts w:ascii="Browallia New" w:hAnsi="Browallia New" w:cs="Browallia New"/>
                <w:b/>
                <w:bCs/>
                <w:sz w:val="20"/>
                <w:szCs w:val="20"/>
                <w:cs/>
              </w:rPr>
              <w:t>งหวะเวลาการรับรู้รายได้</w:t>
            </w:r>
          </w:p>
        </w:tc>
        <w:tc>
          <w:tcPr>
            <w:tcW w:w="884" w:type="dxa"/>
            <w:shd w:val="clear" w:color="auto" w:fill="auto"/>
            <w:vAlign w:val="center"/>
          </w:tcPr>
          <w:p w14:paraId="0B705883" w14:textId="77777777" w:rsidR="00B21E32" w:rsidRPr="00E90809" w:rsidRDefault="00B21E32"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70005382" w14:textId="77777777" w:rsidR="00B21E32" w:rsidRPr="00E90809" w:rsidRDefault="00B21E32"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964" w:type="dxa"/>
            <w:shd w:val="clear" w:color="auto" w:fill="auto"/>
            <w:vAlign w:val="center"/>
          </w:tcPr>
          <w:p w14:paraId="5790A2B8" w14:textId="77777777" w:rsidR="00B21E32" w:rsidRPr="00E90809" w:rsidRDefault="00B21E32" w:rsidP="00B6227D">
            <w:pPr>
              <w:tabs>
                <w:tab w:val="clear" w:pos="680"/>
                <w:tab w:val="decimal" w:pos="354"/>
                <w:tab w:val="left" w:pos="534"/>
                <w:tab w:val="decimal" w:pos="806"/>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62BF4B2D" w14:textId="77777777" w:rsidR="00B21E32" w:rsidRPr="00E90809" w:rsidRDefault="00B21E32" w:rsidP="00B6227D">
            <w:pPr>
              <w:tabs>
                <w:tab w:val="clear" w:pos="680"/>
                <w:tab w:val="decimal" w:pos="354"/>
                <w:tab w:val="left" w:pos="534"/>
                <w:tab w:val="decimal" w:pos="806"/>
              </w:tabs>
              <w:ind w:left="-33" w:right="-72"/>
              <w:jc w:val="center"/>
              <w:rPr>
                <w:rFonts w:ascii="Browallia New" w:hAnsi="Browallia New" w:cs="Browallia New"/>
                <w:snapToGrid w:val="0"/>
                <w:sz w:val="20"/>
                <w:szCs w:val="20"/>
                <w:highlight w:val="yellow"/>
                <w:lang w:eastAsia="th-TH"/>
              </w:rPr>
            </w:pPr>
          </w:p>
        </w:tc>
        <w:tc>
          <w:tcPr>
            <w:tcW w:w="884" w:type="dxa"/>
            <w:shd w:val="clear" w:color="auto" w:fill="auto"/>
            <w:vAlign w:val="center"/>
          </w:tcPr>
          <w:p w14:paraId="5FB3F17C" w14:textId="77777777" w:rsidR="00B21E32" w:rsidRPr="00E90809" w:rsidRDefault="00B21E32"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154410B8" w14:textId="77777777" w:rsidR="00B21E32" w:rsidRPr="00E90809" w:rsidRDefault="00B21E32"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6F42212E" w14:textId="77777777" w:rsidR="00B21E32" w:rsidRPr="00E90809" w:rsidRDefault="00B21E32" w:rsidP="00B6227D">
            <w:pPr>
              <w:tabs>
                <w:tab w:val="clear" w:pos="680"/>
                <w:tab w:val="decimal" w:pos="354"/>
                <w:tab w:val="left" w:pos="534"/>
                <w:tab w:val="decimal" w:pos="821"/>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56FFE6B5" w14:textId="77777777" w:rsidR="00B21E32" w:rsidRPr="00E90809" w:rsidRDefault="00B21E32" w:rsidP="00B6227D">
            <w:pPr>
              <w:tabs>
                <w:tab w:val="clear" w:pos="680"/>
                <w:tab w:val="decimal" w:pos="354"/>
                <w:tab w:val="left" w:pos="534"/>
                <w:tab w:val="decimal" w:pos="749"/>
              </w:tabs>
              <w:ind w:left="-33" w:right="-72"/>
              <w:jc w:val="right"/>
              <w:rPr>
                <w:rFonts w:ascii="Browallia New" w:hAnsi="Browallia New" w:cs="Browallia New"/>
                <w:snapToGrid w:val="0"/>
                <w:sz w:val="20"/>
                <w:szCs w:val="20"/>
                <w:highlight w:val="yellow"/>
                <w:lang w:eastAsia="th-TH"/>
              </w:rPr>
            </w:pPr>
          </w:p>
        </w:tc>
      </w:tr>
      <w:tr w:rsidR="00B21E32" w:rsidRPr="00E90809" w14:paraId="6A41FF63" w14:textId="77777777" w:rsidTr="00B21E32">
        <w:trPr>
          <w:trHeight w:val="63"/>
        </w:trPr>
        <w:tc>
          <w:tcPr>
            <w:tcW w:w="1526" w:type="dxa"/>
            <w:shd w:val="clear" w:color="auto" w:fill="auto"/>
            <w:vAlign w:val="bottom"/>
          </w:tcPr>
          <w:p w14:paraId="5809FA42" w14:textId="77777777" w:rsidR="000D4E80" w:rsidRPr="00515791" w:rsidRDefault="000D4E80" w:rsidP="006E5A3C">
            <w:pPr>
              <w:ind w:left="-107"/>
              <w:rPr>
                <w:rFonts w:ascii="Browallia New" w:hAnsi="Browallia New" w:cs="Browallia New"/>
                <w:sz w:val="20"/>
                <w:szCs w:val="20"/>
                <w:cs/>
              </w:rPr>
            </w:pPr>
            <w:r w:rsidRPr="00515791">
              <w:rPr>
                <w:rFonts w:ascii="Browallia New" w:hAnsi="Browallia New" w:cs="Browallia New"/>
                <w:sz w:val="20"/>
                <w:szCs w:val="20"/>
                <w:cs/>
              </w:rPr>
              <w:t>เมื่อปฏิบัติตามภาระ</w:t>
            </w:r>
          </w:p>
        </w:tc>
        <w:tc>
          <w:tcPr>
            <w:tcW w:w="877" w:type="dxa"/>
            <w:shd w:val="clear" w:color="auto" w:fill="auto"/>
            <w:vAlign w:val="center"/>
          </w:tcPr>
          <w:p w14:paraId="11D2939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5673D02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3404738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964" w:type="dxa"/>
            <w:shd w:val="clear" w:color="auto" w:fill="auto"/>
            <w:vAlign w:val="center"/>
          </w:tcPr>
          <w:p w14:paraId="29CFFCD2" w14:textId="77777777" w:rsidR="000D4E80" w:rsidRPr="00E90809"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2B22DFC7" w14:textId="77777777" w:rsidR="000D4E80" w:rsidRPr="00E90809"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highlight w:val="yellow"/>
                <w:lang w:eastAsia="th-TH"/>
              </w:rPr>
            </w:pPr>
          </w:p>
        </w:tc>
        <w:tc>
          <w:tcPr>
            <w:tcW w:w="884" w:type="dxa"/>
            <w:shd w:val="clear" w:color="auto" w:fill="auto"/>
            <w:vAlign w:val="center"/>
          </w:tcPr>
          <w:p w14:paraId="73EFA6D0"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4BDF6B6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55273EC8" w14:textId="77777777" w:rsidR="000D4E80" w:rsidRPr="00E90809"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5DA050A0" w14:textId="77777777" w:rsidR="000D4E80" w:rsidRPr="00E90809"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highlight w:val="yellow"/>
                <w:lang w:eastAsia="th-TH"/>
              </w:rPr>
            </w:pPr>
          </w:p>
        </w:tc>
      </w:tr>
      <w:tr w:rsidR="00B21E32" w:rsidRPr="00E90809" w14:paraId="096AF925" w14:textId="77777777" w:rsidTr="00B21E32">
        <w:trPr>
          <w:trHeight w:val="63"/>
        </w:trPr>
        <w:tc>
          <w:tcPr>
            <w:tcW w:w="1526" w:type="dxa"/>
            <w:shd w:val="clear" w:color="auto" w:fill="auto"/>
            <w:vAlign w:val="bottom"/>
          </w:tcPr>
          <w:p w14:paraId="00EF5D13" w14:textId="77777777" w:rsidR="000D4E80" w:rsidRPr="00515791" w:rsidRDefault="000D4E80" w:rsidP="006E5A3C">
            <w:pPr>
              <w:ind w:left="-107"/>
              <w:rPr>
                <w:rFonts w:ascii="Browallia New" w:hAnsi="Browallia New" w:cs="Browallia New"/>
                <w:sz w:val="20"/>
                <w:szCs w:val="20"/>
                <w:cs/>
              </w:rPr>
            </w:pPr>
            <w:r w:rsidRPr="00515791">
              <w:rPr>
                <w:rFonts w:ascii="Browallia New" w:hAnsi="Browallia New" w:cs="Browallia New"/>
                <w:sz w:val="20"/>
                <w:szCs w:val="20"/>
                <w:cs/>
              </w:rPr>
              <w:t xml:space="preserve">   ที่ต้องปฏิบัติเสร็จสิ้น</w:t>
            </w:r>
          </w:p>
        </w:tc>
        <w:tc>
          <w:tcPr>
            <w:tcW w:w="877" w:type="dxa"/>
            <w:shd w:val="clear" w:color="auto" w:fill="auto"/>
            <w:vAlign w:val="center"/>
          </w:tcPr>
          <w:p w14:paraId="79D248C9"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133F51A4"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7F2BC0F0"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964" w:type="dxa"/>
            <w:shd w:val="clear" w:color="auto" w:fill="auto"/>
            <w:vAlign w:val="center"/>
          </w:tcPr>
          <w:p w14:paraId="4C95B883" w14:textId="77777777" w:rsidR="000D4E80" w:rsidRPr="00E90809"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26D46736" w14:textId="77777777" w:rsidR="000D4E80" w:rsidRPr="00E90809"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highlight w:val="yellow"/>
                <w:lang w:eastAsia="th-TH"/>
              </w:rPr>
            </w:pPr>
          </w:p>
        </w:tc>
        <w:tc>
          <w:tcPr>
            <w:tcW w:w="884" w:type="dxa"/>
            <w:shd w:val="clear" w:color="auto" w:fill="auto"/>
            <w:vAlign w:val="center"/>
          </w:tcPr>
          <w:p w14:paraId="3D88527E"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31D1776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4BDD8247" w14:textId="77777777" w:rsidR="000D4E80" w:rsidRPr="00E90809"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center"/>
          </w:tcPr>
          <w:p w14:paraId="0BDBC6EC" w14:textId="77777777" w:rsidR="000D4E80" w:rsidRPr="00E90809"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highlight w:val="yellow"/>
                <w:lang w:eastAsia="th-TH"/>
              </w:rPr>
            </w:pPr>
          </w:p>
        </w:tc>
      </w:tr>
      <w:tr w:rsidR="00B21E32" w:rsidRPr="00E90809" w14:paraId="393E04CD" w14:textId="77777777" w:rsidTr="00B21E32">
        <w:trPr>
          <w:trHeight w:val="63"/>
        </w:trPr>
        <w:tc>
          <w:tcPr>
            <w:tcW w:w="1526" w:type="dxa"/>
            <w:shd w:val="clear" w:color="auto" w:fill="auto"/>
            <w:vAlign w:val="bottom"/>
          </w:tcPr>
          <w:p w14:paraId="67E4B6C3" w14:textId="77777777" w:rsidR="000D4E80" w:rsidRPr="00515791" w:rsidRDefault="000D4E80" w:rsidP="006E5A3C">
            <w:pPr>
              <w:ind w:left="-107"/>
              <w:rPr>
                <w:rFonts w:ascii="Browallia New" w:hAnsi="Browallia New" w:cs="Browallia New"/>
                <w:sz w:val="20"/>
                <w:szCs w:val="20"/>
              </w:rPr>
            </w:pPr>
            <w:r w:rsidRPr="00515791">
              <w:rPr>
                <w:rFonts w:ascii="Browallia New" w:hAnsi="Browallia New" w:cs="Browallia New"/>
                <w:sz w:val="20"/>
                <w:szCs w:val="20"/>
              </w:rPr>
              <w:t xml:space="preserve">   (point in time)</w:t>
            </w:r>
          </w:p>
        </w:tc>
        <w:tc>
          <w:tcPr>
            <w:tcW w:w="877" w:type="dxa"/>
            <w:shd w:val="clear" w:color="auto" w:fill="auto"/>
          </w:tcPr>
          <w:p w14:paraId="4C444B21" w14:textId="16DC50E6" w:rsidR="000D4E80" w:rsidRPr="00493596" w:rsidRDefault="00493596"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w:t>
            </w:r>
            <w:r w:rsidR="007F0F09" w:rsidRPr="00493596">
              <w:rPr>
                <w:rFonts w:ascii="Browallia New" w:hAnsi="Browallia New" w:cs="Browallia New"/>
                <w:snapToGrid w:val="0"/>
                <w:sz w:val="20"/>
                <w:szCs w:val="20"/>
                <w:lang w:eastAsia="th-TH"/>
              </w:rPr>
              <w:t xml:space="preserve">366,054 </w:t>
            </w:r>
          </w:p>
        </w:tc>
        <w:tc>
          <w:tcPr>
            <w:tcW w:w="884" w:type="dxa"/>
            <w:shd w:val="clear" w:color="auto" w:fill="auto"/>
          </w:tcPr>
          <w:p w14:paraId="7303073A" w14:textId="46E804B5" w:rsidR="000D4E80" w:rsidRPr="00493596" w:rsidRDefault="00493596"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w:t>
            </w:r>
            <w:r w:rsidR="007F0F09" w:rsidRPr="00493596">
              <w:rPr>
                <w:rFonts w:ascii="Browallia New" w:hAnsi="Browallia New" w:cs="Browallia New"/>
                <w:snapToGrid w:val="0"/>
                <w:sz w:val="20"/>
                <w:szCs w:val="20"/>
                <w:lang w:eastAsia="th-TH"/>
              </w:rPr>
              <w:t xml:space="preserve">152,117 </w:t>
            </w:r>
          </w:p>
        </w:tc>
        <w:tc>
          <w:tcPr>
            <w:tcW w:w="884" w:type="dxa"/>
            <w:shd w:val="clear" w:color="auto" w:fill="auto"/>
          </w:tcPr>
          <w:p w14:paraId="56393EE5" w14:textId="58A4AA13" w:rsidR="000D4E80" w:rsidRPr="00493596" w:rsidRDefault="007F0F09"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45,</w:t>
            </w:r>
            <w:r w:rsidR="00493596" w:rsidRPr="00493596">
              <w:rPr>
                <w:rFonts w:ascii="Browallia New" w:hAnsi="Browallia New" w:cs="Browallia New"/>
                <w:snapToGrid w:val="0"/>
                <w:sz w:val="20"/>
                <w:szCs w:val="20"/>
                <w:lang w:eastAsia="th-TH"/>
              </w:rPr>
              <w:t>605</w:t>
            </w:r>
            <w:r w:rsidRPr="00493596">
              <w:rPr>
                <w:rFonts w:ascii="Browallia New" w:hAnsi="Browallia New" w:cs="Browallia New"/>
                <w:snapToGrid w:val="0"/>
                <w:sz w:val="20"/>
                <w:szCs w:val="20"/>
                <w:lang w:eastAsia="th-TH"/>
              </w:rPr>
              <w:t xml:space="preserve"> </w:t>
            </w:r>
          </w:p>
        </w:tc>
        <w:tc>
          <w:tcPr>
            <w:tcW w:w="964" w:type="dxa"/>
            <w:shd w:val="clear" w:color="auto" w:fill="auto"/>
          </w:tcPr>
          <w:p w14:paraId="6D2EB6B9" w14:textId="0CDE6315" w:rsidR="000D4E80" w:rsidRPr="00493596" w:rsidRDefault="007F0F09" w:rsidP="00B6227D">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68,</w:t>
            </w:r>
            <w:r w:rsidR="00493596" w:rsidRPr="00493596">
              <w:rPr>
                <w:rFonts w:ascii="Browallia New" w:hAnsi="Browallia New" w:cs="Browallia New"/>
                <w:snapToGrid w:val="0"/>
                <w:sz w:val="20"/>
                <w:szCs w:val="20"/>
                <w:lang w:eastAsia="th-TH"/>
              </w:rPr>
              <w:t>2</w:t>
            </w:r>
            <w:r w:rsidR="009632EB">
              <w:rPr>
                <w:rFonts w:ascii="Browallia New" w:hAnsi="Browallia New" w:cs="Browallia New"/>
                <w:snapToGrid w:val="0"/>
                <w:sz w:val="20"/>
                <w:szCs w:val="20"/>
                <w:lang w:eastAsia="th-TH"/>
              </w:rPr>
              <w:t>79</w:t>
            </w:r>
            <w:r w:rsidRPr="00493596">
              <w:rPr>
                <w:rFonts w:ascii="Browallia New" w:hAnsi="Browallia New" w:cs="Browallia New"/>
                <w:snapToGrid w:val="0"/>
                <w:sz w:val="20"/>
                <w:szCs w:val="20"/>
                <w:lang w:eastAsia="th-TH"/>
              </w:rPr>
              <w:t xml:space="preserve"> </w:t>
            </w:r>
          </w:p>
        </w:tc>
        <w:tc>
          <w:tcPr>
            <w:tcW w:w="884" w:type="dxa"/>
            <w:shd w:val="clear" w:color="auto" w:fill="auto"/>
          </w:tcPr>
          <w:p w14:paraId="3424C7C0" w14:textId="1F6CEDE4" w:rsidR="000D4E80" w:rsidRPr="00493596" w:rsidRDefault="00347BF5" w:rsidP="00B6227D">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B00035" w:rsidRPr="00620D14">
              <w:rPr>
                <w:rFonts w:ascii="Browallia New" w:hAnsi="Browallia New" w:cs="Browallia New"/>
                <w:sz w:val="20"/>
                <w:szCs w:val="20"/>
                <w:lang w:val="en-GB"/>
              </w:rPr>
              <w:t>-</w:t>
            </w:r>
          </w:p>
        </w:tc>
        <w:tc>
          <w:tcPr>
            <w:tcW w:w="884" w:type="dxa"/>
            <w:shd w:val="clear" w:color="auto" w:fill="auto"/>
          </w:tcPr>
          <w:p w14:paraId="020FE400" w14:textId="7914C240" w:rsidR="000D4E80" w:rsidRPr="00493596" w:rsidRDefault="007F0F09"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29,779 </w:t>
            </w:r>
          </w:p>
        </w:tc>
        <w:tc>
          <w:tcPr>
            <w:tcW w:w="884" w:type="dxa"/>
            <w:shd w:val="clear" w:color="auto" w:fill="auto"/>
          </w:tcPr>
          <w:p w14:paraId="36AA7FE9" w14:textId="49490194" w:rsidR="000D4E80" w:rsidRPr="00493596" w:rsidRDefault="00493596" w:rsidP="00B6227D">
            <w:pPr>
              <w:tabs>
                <w:tab w:val="clear" w:pos="680"/>
                <w:tab w:val="decimal" w:pos="354"/>
                <w:tab w:val="left" w:pos="534"/>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w:t>
            </w:r>
            <w:r w:rsidR="007F0F09" w:rsidRPr="00493596">
              <w:rPr>
                <w:rFonts w:ascii="Browallia New" w:hAnsi="Browallia New" w:cs="Browallia New"/>
                <w:snapToGrid w:val="0"/>
                <w:sz w:val="20"/>
                <w:szCs w:val="20"/>
                <w:lang w:eastAsia="th-TH"/>
              </w:rPr>
              <w:t>661,83</w:t>
            </w:r>
            <w:r w:rsidR="00333767">
              <w:rPr>
                <w:rFonts w:ascii="Browallia New" w:hAnsi="Browallia New" w:cs="Browallia New"/>
                <w:snapToGrid w:val="0"/>
                <w:sz w:val="20"/>
                <w:szCs w:val="20"/>
                <w:lang w:eastAsia="th-TH"/>
              </w:rPr>
              <w:t>4</w:t>
            </w:r>
            <w:r w:rsidR="007F0F09" w:rsidRPr="00493596">
              <w:rPr>
                <w:rFonts w:ascii="Browallia New" w:hAnsi="Browallia New" w:cs="Browallia New"/>
                <w:snapToGrid w:val="0"/>
                <w:sz w:val="20"/>
                <w:szCs w:val="20"/>
                <w:lang w:eastAsia="th-TH"/>
              </w:rPr>
              <w:t xml:space="preserve"> </w:t>
            </w:r>
          </w:p>
        </w:tc>
        <w:tc>
          <w:tcPr>
            <w:tcW w:w="884" w:type="dxa"/>
            <w:shd w:val="clear" w:color="auto" w:fill="auto"/>
          </w:tcPr>
          <w:p w14:paraId="45F9D20E" w14:textId="7A450180" w:rsidR="000D4E80" w:rsidRPr="00493596" w:rsidRDefault="007F0F09" w:rsidP="00B6227D">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w:t>
            </w:r>
            <w:r w:rsidR="005427E6">
              <w:rPr>
                <w:rFonts w:ascii="Browallia New" w:hAnsi="Browallia New" w:cs="Browallia New"/>
                <w:snapToGrid w:val="0"/>
                <w:sz w:val="20"/>
                <w:szCs w:val="20"/>
                <w:lang w:eastAsia="th-TH"/>
              </w:rPr>
              <w:t>(</w:t>
            </w:r>
            <w:r w:rsidRPr="00493596">
              <w:rPr>
                <w:rFonts w:ascii="Browallia New" w:hAnsi="Browallia New" w:cs="Browallia New"/>
                <w:snapToGrid w:val="0"/>
                <w:sz w:val="20"/>
                <w:szCs w:val="20"/>
                <w:lang w:eastAsia="th-TH"/>
              </w:rPr>
              <w:t>93,96</w:t>
            </w:r>
            <w:r w:rsidR="00760830">
              <w:rPr>
                <w:rFonts w:ascii="Browallia New" w:hAnsi="Browallia New" w:cs="Browallia New"/>
                <w:snapToGrid w:val="0"/>
                <w:sz w:val="20"/>
                <w:szCs w:val="20"/>
                <w:lang w:eastAsia="th-TH"/>
              </w:rPr>
              <w:t>4</w:t>
            </w:r>
            <w:r w:rsidR="005427E6">
              <w:rPr>
                <w:rFonts w:ascii="Browallia New" w:hAnsi="Browallia New" w:cs="Browallia New"/>
                <w:snapToGrid w:val="0"/>
                <w:sz w:val="20"/>
                <w:szCs w:val="20"/>
                <w:lang w:eastAsia="th-TH"/>
              </w:rPr>
              <w:t>)</w:t>
            </w:r>
            <w:r w:rsidRPr="00493596">
              <w:rPr>
                <w:rFonts w:ascii="Browallia New" w:hAnsi="Browallia New" w:cs="Browallia New"/>
                <w:snapToGrid w:val="0"/>
                <w:sz w:val="20"/>
                <w:szCs w:val="20"/>
                <w:lang w:eastAsia="th-TH"/>
              </w:rPr>
              <w:t xml:space="preserve"> </w:t>
            </w:r>
          </w:p>
        </w:tc>
        <w:tc>
          <w:tcPr>
            <w:tcW w:w="884" w:type="dxa"/>
            <w:shd w:val="clear" w:color="auto" w:fill="auto"/>
          </w:tcPr>
          <w:p w14:paraId="1BFC4DB6" w14:textId="6531720D" w:rsidR="000D4E80" w:rsidRPr="00493596" w:rsidRDefault="00493596" w:rsidP="00B6227D">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493596">
              <w:rPr>
                <w:rFonts w:ascii="Browallia New" w:hAnsi="Browallia New" w:cs="Browallia New"/>
                <w:snapToGrid w:val="0"/>
                <w:sz w:val="20"/>
                <w:szCs w:val="20"/>
                <w:lang w:eastAsia="th-TH"/>
              </w:rPr>
              <w:t xml:space="preserve"> </w:t>
            </w:r>
            <w:r w:rsidR="007F0F09" w:rsidRPr="00493596">
              <w:rPr>
                <w:rFonts w:ascii="Browallia New" w:hAnsi="Browallia New" w:cs="Browallia New"/>
                <w:snapToGrid w:val="0"/>
                <w:sz w:val="20"/>
                <w:szCs w:val="20"/>
                <w:lang w:eastAsia="th-TH"/>
              </w:rPr>
              <w:t>567,</w:t>
            </w:r>
            <w:r w:rsidRPr="00493596">
              <w:rPr>
                <w:rFonts w:ascii="Browallia New" w:hAnsi="Browallia New" w:cs="Browallia New"/>
                <w:snapToGrid w:val="0"/>
                <w:sz w:val="20"/>
                <w:szCs w:val="20"/>
                <w:lang w:eastAsia="th-TH"/>
              </w:rPr>
              <w:t>87</w:t>
            </w:r>
            <w:r w:rsidR="006A2AEC">
              <w:rPr>
                <w:rFonts w:ascii="Browallia New" w:hAnsi="Browallia New" w:cs="Browallia New"/>
                <w:snapToGrid w:val="0"/>
                <w:sz w:val="20"/>
                <w:szCs w:val="20"/>
                <w:lang w:eastAsia="th-TH"/>
              </w:rPr>
              <w:t>0</w:t>
            </w:r>
            <w:r w:rsidR="007F0F09" w:rsidRPr="00493596">
              <w:rPr>
                <w:rFonts w:ascii="Browallia New" w:hAnsi="Browallia New" w:cs="Browallia New"/>
                <w:snapToGrid w:val="0"/>
                <w:sz w:val="20"/>
                <w:szCs w:val="20"/>
                <w:lang w:eastAsia="th-TH"/>
              </w:rPr>
              <w:t xml:space="preserve"> </w:t>
            </w:r>
          </w:p>
        </w:tc>
      </w:tr>
      <w:tr w:rsidR="00B21E32" w:rsidRPr="00E90809" w14:paraId="2BB39E11" w14:textId="77777777" w:rsidTr="00B21E32">
        <w:trPr>
          <w:trHeight w:val="63"/>
        </w:trPr>
        <w:tc>
          <w:tcPr>
            <w:tcW w:w="1526" w:type="dxa"/>
            <w:shd w:val="clear" w:color="auto" w:fill="auto"/>
            <w:vAlign w:val="bottom"/>
          </w:tcPr>
          <w:p w14:paraId="1B4B0378" w14:textId="77777777" w:rsidR="000D4E80" w:rsidRPr="00515791" w:rsidRDefault="000D4E80" w:rsidP="006E5A3C">
            <w:pPr>
              <w:ind w:left="-107"/>
              <w:rPr>
                <w:rFonts w:ascii="Browallia New" w:hAnsi="Browallia New" w:cs="Browallia New"/>
                <w:sz w:val="20"/>
                <w:szCs w:val="20"/>
                <w:cs/>
              </w:rPr>
            </w:pPr>
            <w:r w:rsidRPr="00515791">
              <w:rPr>
                <w:rFonts w:ascii="Browallia New" w:hAnsi="Browallia New" w:cs="Browallia New"/>
                <w:sz w:val="20"/>
                <w:szCs w:val="20"/>
                <w:cs/>
              </w:rPr>
              <w:t>ตลอดช่วงเวลาที่ปฏิบัติ</w:t>
            </w:r>
          </w:p>
        </w:tc>
        <w:tc>
          <w:tcPr>
            <w:tcW w:w="877" w:type="dxa"/>
            <w:shd w:val="clear" w:color="auto" w:fill="auto"/>
            <w:vAlign w:val="bottom"/>
          </w:tcPr>
          <w:p w14:paraId="27D0C1A7"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0EA1D9D8"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722EF374"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964" w:type="dxa"/>
            <w:shd w:val="clear" w:color="auto" w:fill="auto"/>
            <w:vAlign w:val="bottom"/>
          </w:tcPr>
          <w:p w14:paraId="0E3EADFE" w14:textId="77777777" w:rsidR="000D4E80" w:rsidRPr="00E90809"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15A59EB3" w14:textId="77777777" w:rsidR="000D4E80" w:rsidRPr="00E90809"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highlight w:val="yellow"/>
                <w:lang w:eastAsia="th-TH"/>
              </w:rPr>
            </w:pPr>
          </w:p>
        </w:tc>
        <w:tc>
          <w:tcPr>
            <w:tcW w:w="884" w:type="dxa"/>
            <w:shd w:val="clear" w:color="auto" w:fill="auto"/>
            <w:vAlign w:val="bottom"/>
          </w:tcPr>
          <w:p w14:paraId="0DC60010"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val="en-GB" w:eastAsia="th-TH"/>
              </w:rPr>
            </w:pPr>
          </w:p>
        </w:tc>
        <w:tc>
          <w:tcPr>
            <w:tcW w:w="884" w:type="dxa"/>
            <w:shd w:val="clear" w:color="auto" w:fill="auto"/>
            <w:vAlign w:val="bottom"/>
          </w:tcPr>
          <w:p w14:paraId="7FFD20C7"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2CDF70A0" w14:textId="77777777" w:rsidR="000D4E80" w:rsidRPr="00E90809"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12F06732" w14:textId="77777777" w:rsidR="000D4E80" w:rsidRPr="00E90809"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highlight w:val="yellow"/>
                <w:lang w:eastAsia="th-TH"/>
              </w:rPr>
            </w:pPr>
          </w:p>
        </w:tc>
      </w:tr>
      <w:tr w:rsidR="00B21E32" w:rsidRPr="00E90809" w14:paraId="6119AA64" w14:textId="77777777" w:rsidTr="00B21E32">
        <w:trPr>
          <w:trHeight w:val="126"/>
        </w:trPr>
        <w:tc>
          <w:tcPr>
            <w:tcW w:w="1526" w:type="dxa"/>
            <w:shd w:val="clear" w:color="auto" w:fill="auto"/>
            <w:vAlign w:val="bottom"/>
          </w:tcPr>
          <w:p w14:paraId="24C3AECB" w14:textId="77777777" w:rsidR="000D4E80" w:rsidRPr="00515791" w:rsidRDefault="000D4E80" w:rsidP="006E5A3C">
            <w:pPr>
              <w:ind w:left="-107" w:right="-87"/>
              <w:rPr>
                <w:rFonts w:ascii="Browallia New" w:hAnsi="Browallia New" w:cs="Browallia New"/>
                <w:sz w:val="20"/>
                <w:szCs w:val="20"/>
                <w:cs/>
              </w:rPr>
            </w:pPr>
            <w:r w:rsidRPr="00515791">
              <w:rPr>
                <w:rFonts w:ascii="Browallia New" w:hAnsi="Browallia New" w:cs="Browallia New"/>
                <w:sz w:val="20"/>
                <w:szCs w:val="20"/>
                <w:cs/>
              </w:rPr>
              <w:t xml:space="preserve">   ตามภาระที่ต้องปฏิบัติ</w:t>
            </w:r>
          </w:p>
        </w:tc>
        <w:tc>
          <w:tcPr>
            <w:tcW w:w="877" w:type="dxa"/>
            <w:shd w:val="clear" w:color="auto" w:fill="auto"/>
            <w:vAlign w:val="bottom"/>
          </w:tcPr>
          <w:p w14:paraId="02157991"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0CE55EA9"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566D289A"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964" w:type="dxa"/>
            <w:shd w:val="clear" w:color="auto" w:fill="auto"/>
            <w:vAlign w:val="bottom"/>
          </w:tcPr>
          <w:p w14:paraId="34BB770D" w14:textId="77777777" w:rsidR="000D4E80" w:rsidRPr="00E90809" w:rsidRDefault="000D4E80" w:rsidP="00B6227D">
            <w:pPr>
              <w:tabs>
                <w:tab w:val="clear" w:pos="680"/>
                <w:tab w:val="decimal" w:pos="354"/>
                <w:tab w:val="left" w:pos="534"/>
                <w:tab w:val="decimal" w:pos="806"/>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16D2F37C" w14:textId="77777777" w:rsidR="000D4E80" w:rsidRPr="00E90809" w:rsidRDefault="000D4E80" w:rsidP="00B6227D">
            <w:pPr>
              <w:tabs>
                <w:tab w:val="clear" w:pos="680"/>
                <w:tab w:val="decimal" w:pos="354"/>
                <w:tab w:val="left" w:pos="534"/>
                <w:tab w:val="decimal" w:pos="806"/>
              </w:tabs>
              <w:ind w:left="-33" w:right="-72"/>
              <w:jc w:val="center"/>
              <w:rPr>
                <w:rFonts w:ascii="Browallia New" w:hAnsi="Browallia New" w:cs="Browallia New"/>
                <w:snapToGrid w:val="0"/>
                <w:sz w:val="20"/>
                <w:szCs w:val="20"/>
                <w:highlight w:val="yellow"/>
                <w:lang w:eastAsia="th-TH"/>
              </w:rPr>
            </w:pPr>
          </w:p>
        </w:tc>
        <w:tc>
          <w:tcPr>
            <w:tcW w:w="884" w:type="dxa"/>
            <w:shd w:val="clear" w:color="auto" w:fill="auto"/>
            <w:vAlign w:val="bottom"/>
          </w:tcPr>
          <w:p w14:paraId="35D393A5"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val="en-GB" w:eastAsia="th-TH"/>
              </w:rPr>
            </w:pPr>
          </w:p>
        </w:tc>
        <w:tc>
          <w:tcPr>
            <w:tcW w:w="884" w:type="dxa"/>
            <w:shd w:val="clear" w:color="auto" w:fill="auto"/>
            <w:vAlign w:val="bottom"/>
          </w:tcPr>
          <w:p w14:paraId="10D3F23E" w14:textId="77777777" w:rsidR="000D4E80" w:rsidRPr="00E90809" w:rsidRDefault="000D4E80" w:rsidP="00B6227D">
            <w:pPr>
              <w:tabs>
                <w:tab w:val="clear" w:pos="680"/>
                <w:tab w:val="decimal" w:pos="354"/>
                <w:tab w:val="left" w:pos="534"/>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2E00EB13" w14:textId="77777777" w:rsidR="000D4E80" w:rsidRPr="00E90809" w:rsidRDefault="000D4E80" w:rsidP="00B6227D">
            <w:pPr>
              <w:tabs>
                <w:tab w:val="clear" w:pos="680"/>
                <w:tab w:val="decimal" w:pos="354"/>
                <w:tab w:val="left" w:pos="534"/>
                <w:tab w:val="decimal" w:pos="821"/>
              </w:tabs>
              <w:ind w:left="-33" w:right="-72"/>
              <w:jc w:val="right"/>
              <w:rPr>
                <w:rFonts w:ascii="Browallia New" w:hAnsi="Browallia New" w:cs="Browallia New"/>
                <w:snapToGrid w:val="0"/>
                <w:sz w:val="20"/>
                <w:szCs w:val="20"/>
                <w:highlight w:val="yellow"/>
                <w:lang w:eastAsia="th-TH"/>
              </w:rPr>
            </w:pPr>
          </w:p>
        </w:tc>
        <w:tc>
          <w:tcPr>
            <w:tcW w:w="884" w:type="dxa"/>
            <w:shd w:val="clear" w:color="auto" w:fill="auto"/>
            <w:vAlign w:val="bottom"/>
          </w:tcPr>
          <w:p w14:paraId="7446F45E" w14:textId="77777777" w:rsidR="000D4E80" w:rsidRPr="00E90809" w:rsidRDefault="000D4E80" w:rsidP="00B6227D">
            <w:pPr>
              <w:tabs>
                <w:tab w:val="clear" w:pos="680"/>
                <w:tab w:val="decimal" w:pos="354"/>
                <w:tab w:val="left" w:pos="534"/>
                <w:tab w:val="decimal" w:pos="749"/>
              </w:tabs>
              <w:ind w:left="-33" w:right="-72"/>
              <w:jc w:val="right"/>
              <w:rPr>
                <w:rFonts w:ascii="Browallia New" w:hAnsi="Browallia New" w:cs="Browallia New"/>
                <w:snapToGrid w:val="0"/>
                <w:sz w:val="20"/>
                <w:szCs w:val="20"/>
                <w:highlight w:val="yellow"/>
                <w:lang w:eastAsia="th-TH"/>
              </w:rPr>
            </w:pPr>
          </w:p>
        </w:tc>
      </w:tr>
      <w:tr w:rsidR="00B21E32" w:rsidRPr="00E90809" w14:paraId="5B444887" w14:textId="77777777" w:rsidTr="00B21E32">
        <w:trPr>
          <w:trHeight w:val="63"/>
        </w:trPr>
        <w:tc>
          <w:tcPr>
            <w:tcW w:w="1526" w:type="dxa"/>
            <w:shd w:val="clear" w:color="auto" w:fill="auto"/>
            <w:vAlign w:val="bottom"/>
          </w:tcPr>
          <w:p w14:paraId="30AA9C11" w14:textId="77777777" w:rsidR="000D4E80" w:rsidRPr="00515791" w:rsidRDefault="000D4E80" w:rsidP="006E5A3C">
            <w:pPr>
              <w:ind w:left="-107" w:right="-87"/>
              <w:rPr>
                <w:rFonts w:ascii="Browallia New" w:hAnsi="Browallia New" w:cs="Browallia New"/>
                <w:sz w:val="20"/>
                <w:szCs w:val="20"/>
                <w:lang w:val="en-GB"/>
              </w:rPr>
            </w:pPr>
            <w:r w:rsidRPr="00515791">
              <w:rPr>
                <w:rFonts w:ascii="Browallia New" w:hAnsi="Browallia New" w:cs="Browallia New"/>
                <w:sz w:val="20"/>
                <w:szCs w:val="20"/>
                <w:cs/>
              </w:rPr>
              <w:t xml:space="preserve">   </w:t>
            </w:r>
            <w:r w:rsidRPr="00515791">
              <w:rPr>
                <w:rFonts w:ascii="Browallia New" w:hAnsi="Browallia New" w:cs="Browallia New"/>
                <w:sz w:val="20"/>
                <w:szCs w:val="20"/>
                <w:lang w:val="en-GB"/>
              </w:rPr>
              <w:t>(over time)</w:t>
            </w:r>
          </w:p>
        </w:tc>
        <w:tc>
          <w:tcPr>
            <w:tcW w:w="877" w:type="dxa"/>
            <w:shd w:val="clear" w:color="auto" w:fill="auto"/>
          </w:tcPr>
          <w:p w14:paraId="1C31F492" w14:textId="002314C5" w:rsidR="000D4E80" w:rsidRPr="00447043" w:rsidRDefault="0028033A" w:rsidP="00B6227D">
            <w:pPr>
              <w:pBdr>
                <w:bottom w:val="single" w:sz="4" w:space="1" w:color="auto"/>
              </w:pBdr>
              <w:tabs>
                <w:tab w:val="clear" w:pos="227"/>
                <w:tab w:val="clear" w:pos="454"/>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290E33" w:rsidRPr="00620D14">
              <w:rPr>
                <w:rFonts w:ascii="Browallia New" w:hAnsi="Browallia New" w:cs="Browallia New"/>
                <w:sz w:val="20"/>
                <w:szCs w:val="20"/>
                <w:lang w:val="en-GB"/>
              </w:rPr>
              <w:t>-</w:t>
            </w:r>
          </w:p>
        </w:tc>
        <w:tc>
          <w:tcPr>
            <w:tcW w:w="884" w:type="dxa"/>
            <w:shd w:val="clear" w:color="auto" w:fill="auto"/>
          </w:tcPr>
          <w:p w14:paraId="438047F3" w14:textId="24CB717E" w:rsidR="000D4E80" w:rsidRPr="00447043" w:rsidRDefault="00D422B8"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188,1</w:t>
            </w:r>
            <w:r w:rsidR="0071418B">
              <w:rPr>
                <w:rFonts w:ascii="Browallia New" w:hAnsi="Browallia New" w:cs="Browallia New"/>
                <w:sz w:val="20"/>
                <w:szCs w:val="20"/>
              </w:rPr>
              <w:t>10</w:t>
            </w:r>
            <w:r w:rsidRPr="00447043">
              <w:rPr>
                <w:rFonts w:ascii="Browallia New" w:hAnsi="Browallia New" w:cs="Browallia New"/>
                <w:sz w:val="20"/>
                <w:szCs w:val="20"/>
              </w:rPr>
              <w:t xml:space="preserve"> </w:t>
            </w:r>
          </w:p>
        </w:tc>
        <w:tc>
          <w:tcPr>
            <w:tcW w:w="884" w:type="dxa"/>
            <w:shd w:val="clear" w:color="auto" w:fill="auto"/>
          </w:tcPr>
          <w:p w14:paraId="2B5516FC" w14:textId="58CE7FEB" w:rsidR="000D4E80" w:rsidRPr="00447043" w:rsidRDefault="0028033A" w:rsidP="00B6227D">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r w:rsidR="00B00035" w:rsidRPr="00A52439">
              <w:rPr>
                <w:rFonts w:ascii="Browallia New" w:hAnsi="Browallia New" w:cs="Browallia New"/>
                <w:sz w:val="20"/>
                <w:szCs w:val="20"/>
                <w:lang w:val="en-GB"/>
              </w:rPr>
              <w:t>-</w:t>
            </w:r>
          </w:p>
        </w:tc>
        <w:tc>
          <w:tcPr>
            <w:tcW w:w="964" w:type="dxa"/>
            <w:shd w:val="clear" w:color="auto" w:fill="auto"/>
          </w:tcPr>
          <w:p w14:paraId="7A5F95FD" w14:textId="0E6A140F" w:rsidR="000D4E80" w:rsidRPr="00447043" w:rsidRDefault="0028033A" w:rsidP="00B6227D">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r w:rsidR="00B00035" w:rsidRPr="00A52439">
              <w:rPr>
                <w:rFonts w:ascii="Browallia New" w:hAnsi="Browallia New" w:cs="Browallia New"/>
                <w:sz w:val="20"/>
                <w:szCs w:val="20"/>
                <w:lang w:val="en-GB"/>
              </w:rPr>
              <w:t>-</w:t>
            </w:r>
          </w:p>
        </w:tc>
        <w:tc>
          <w:tcPr>
            <w:tcW w:w="884" w:type="dxa"/>
            <w:shd w:val="clear" w:color="auto" w:fill="auto"/>
          </w:tcPr>
          <w:p w14:paraId="4009FFF3" w14:textId="6F3A4C24" w:rsidR="000D4E80" w:rsidRPr="00447043" w:rsidRDefault="00347BF5" w:rsidP="00B6227D">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D422B8" w:rsidRPr="00A52439">
              <w:rPr>
                <w:rFonts w:ascii="Browallia New" w:hAnsi="Browallia New" w:cs="Browallia New"/>
                <w:sz w:val="20"/>
                <w:szCs w:val="20"/>
                <w:lang w:val="en-GB"/>
              </w:rPr>
              <w:t>-</w:t>
            </w:r>
          </w:p>
        </w:tc>
        <w:tc>
          <w:tcPr>
            <w:tcW w:w="884" w:type="dxa"/>
            <w:shd w:val="clear" w:color="auto" w:fill="auto"/>
          </w:tcPr>
          <w:p w14:paraId="5AACDCA0" w14:textId="395A9616" w:rsidR="000D4E80" w:rsidRPr="00447043" w:rsidRDefault="00D422B8"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w:t>
            </w:r>
            <w:r w:rsidR="00B01D11">
              <w:rPr>
                <w:rFonts w:ascii="Browallia New" w:hAnsi="Browallia New" w:cs="Browallia New"/>
                <w:sz w:val="20"/>
                <w:szCs w:val="20"/>
              </w:rPr>
              <w:t>99,169</w:t>
            </w:r>
            <w:r w:rsidRPr="00447043">
              <w:rPr>
                <w:rFonts w:ascii="Browallia New" w:hAnsi="Browallia New" w:cs="Browallia New"/>
                <w:sz w:val="20"/>
                <w:szCs w:val="20"/>
              </w:rPr>
              <w:t xml:space="preserve"> </w:t>
            </w:r>
          </w:p>
        </w:tc>
        <w:tc>
          <w:tcPr>
            <w:tcW w:w="884" w:type="dxa"/>
            <w:shd w:val="clear" w:color="auto" w:fill="auto"/>
          </w:tcPr>
          <w:p w14:paraId="3498CDAD" w14:textId="5C2C7AFE" w:rsidR="000D4E80" w:rsidRPr="00447043" w:rsidRDefault="00D422B8" w:rsidP="00B6227D">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2</w:t>
            </w:r>
            <w:r w:rsidR="00B01D11">
              <w:rPr>
                <w:rFonts w:ascii="Browallia New" w:hAnsi="Browallia New" w:cs="Browallia New"/>
                <w:sz w:val="20"/>
                <w:szCs w:val="20"/>
              </w:rPr>
              <w:t>87,27</w:t>
            </w:r>
            <w:r w:rsidR="00333767">
              <w:rPr>
                <w:rFonts w:ascii="Browallia New" w:hAnsi="Browallia New" w:cs="Browallia New"/>
                <w:sz w:val="20"/>
                <w:szCs w:val="20"/>
              </w:rPr>
              <w:t>9</w:t>
            </w:r>
            <w:r w:rsidRPr="00447043">
              <w:rPr>
                <w:rFonts w:ascii="Browallia New" w:hAnsi="Browallia New" w:cs="Browallia New"/>
                <w:sz w:val="20"/>
                <w:szCs w:val="20"/>
              </w:rPr>
              <w:t xml:space="preserve"> </w:t>
            </w:r>
          </w:p>
        </w:tc>
        <w:tc>
          <w:tcPr>
            <w:tcW w:w="884" w:type="dxa"/>
            <w:shd w:val="clear" w:color="auto" w:fill="auto"/>
          </w:tcPr>
          <w:p w14:paraId="651740BC" w14:textId="295E3501" w:rsidR="000D4E80" w:rsidRPr="00447043" w:rsidRDefault="00D422B8" w:rsidP="00B6227D">
            <w:pPr>
              <w:pBdr>
                <w:bottom w:val="single" w:sz="4"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w:t>
            </w:r>
            <w:r w:rsidR="005427E6">
              <w:rPr>
                <w:rFonts w:ascii="Browallia New" w:hAnsi="Browallia New" w:cs="Browallia New"/>
                <w:sz w:val="20"/>
                <w:szCs w:val="20"/>
              </w:rPr>
              <w:t>(</w:t>
            </w:r>
            <w:r w:rsidR="00B01D11">
              <w:rPr>
                <w:rFonts w:ascii="Browallia New" w:hAnsi="Browallia New" w:cs="Browallia New"/>
                <w:sz w:val="20"/>
                <w:szCs w:val="20"/>
              </w:rPr>
              <w:t>152,29</w:t>
            </w:r>
            <w:r w:rsidR="00402E13">
              <w:rPr>
                <w:rFonts w:ascii="Browallia New" w:hAnsi="Browallia New" w:cs="Browallia New"/>
                <w:sz w:val="20"/>
                <w:szCs w:val="20"/>
              </w:rPr>
              <w:t>2</w:t>
            </w:r>
            <w:r w:rsidR="005427E6">
              <w:rPr>
                <w:rFonts w:ascii="Browallia New" w:hAnsi="Browallia New" w:cs="Browallia New"/>
                <w:sz w:val="20"/>
                <w:szCs w:val="20"/>
              </w:rPr>
              <w:t>)</w:t>
            </w:r>
            <w:r w:rsidRPr="00447043">
              <w:rPr>
                <w:rFonts w:ascii="Browallia New" w:hAnsi="Browallia New" w:cs="Browallia New"/>
                <w:sz w:val="20"/>
                <w:szCs w:val="20"/>
              </w:rPr>
              <w:t xml:space="preserve"> </w:t>
            </w:r>
          </w:p>
        </w:tc>
        <w:tc>
          <w:tcPr>
            <w:tcW w:w="884" w:type="dxa"/>
            <w:shd w:val="clear" w:color="auto" w:fill="auto"/>
          </w:tcPr>
          <w:p w14:paraId="481B52CC" w14:textId="47D0E49E" w:rsidR="000D4E80" w:rsidRPr="00447043" w:rsidRDefault="00D422B8" w:rsidP="00B6227D">
            <w:pPr>
              <w:pBdr>
                <w:bottom w:val="single" w:sz="4"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134,98</w:t>
            </w:r>
            <w:r w:rsidR="00333767">
              <w:rPr>
                <w:rFonts w:ascii="Browallia New" w:hAnsi="Browallia New" w:cs="Browallia New"/>
                <w:sz w:val="20"/>
                <w:szCs w:val="20"/>
              </w:rPr>
              <w:t>7</w:t>
            </w:r>
            <w:r w:rsidRPr="00447043">
              <w:rPr>
                <w:rFonts w:ascii="Browallia New" w:hAnsi="Browallia New" w:cs="Browallia New"/>
                <w:sz w:val="20"/>
                <w:szCs w:val="20"/>
              </w:rPr>
              <w:t xml:space="preserve"> </w:t>
            </w:r>
          </w:p>
        </w:tc>
      </w:tr>
      <w:tr w:rsidR="00B21E32" w:rsidRPr="00E90809" w14:paraId="3C498628" w14:textId="77777777" w:rsidTr="00B21E32">
        <w:trPr>
          <w:trHeight w:val="53"/>
        </w:trPr>
        <w:tc>
          <w:tcPr>
            <w:tcW w:w="1526" w:type="dxa"/>
            <w:shd w:val="clear" w:color="auto" w:fill="auto"/>
            <w:vAlign w:val="bottom"/>
          </w:tcPr>
          <w:p w14:paraId="659F5CE0" w14:textId="77777777" w:rsidR="000D4E80" w:rsidRPr="00515791" w:rsidRDefault="000D4E80" w:rsidP="006E5A3C">
            <w:pPr>
              <w:ind w:left="-107" w:right="-87"/>
              <w:rPr>
                <w:rFonts w:ascii="Browallia New" w:hAnsi="Browallia New" w:cs="Browallia New"/>
                <w:sz w:val="20"/>
                <w:szCs w:val="20"/>
                <w:cs/>
              </w:rPr>
            </w:pPr>
            <w:r w:rsidRPr="00515791">
              <w:rPr>
                <w:rFonts w:ascii="Browallia New" w:hAnsi="Browallia New" w:cs="Browallia New"/>
                <w:sz w:val="20"/>
                <w:szCs w:val="20"/>
                <w:cs/>
              </w:rPr>
              <w:t>รวมรายได้</w:t>
            </w:r>
          </w:p>
        </w:tc>
        <w:tc>
          <w:tcPr>
            <w:tcW w:w="877" w:type="dxa"/>
            <w:shd w:val="clear" w:color="auto" w:fill="auto"/>
          </w:tcPr>
          <w:p w14:paraId="2DBAE48D" w14:textId="60DC7919" w:rsidR="000D4E80" w:rsidRPr="00802EB4" w:rsidRDefault="001144A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366,054 </w:t>
            </w:r>
          </w:p>
        </w:tc>
        <w:tc>
          <w:tcPr>
            <w:tcW w:w="884" w:type="dxa"/>
            <w:shd w:val="clear" w:color="auto" w:fill="auto"/>
          </w:tcPr>
          <w:p w14:paraId="75DED3A1" w14:textId="03312624" w:rsidR="000D4E80" w:rsidRPr="00802EB4" w:rsidRDefault="001144A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340,</w:t>
            </w:r>
            <w:r w:rsidR="00802EB4" w:rsidRPr="00802EB4">
              <w:rPr>
                <w:rFonts w:ascii="Browallia New" w:hAnsi="Browallia New" w:cs="Browallia New"/>
                <w:snapToGrid w:val="0"/>
                <w:sz w:val="20"/>
                <w:szCs w:val="20"/>
                <w:lang w:eastAsia="th-TH"/>
              </w:rPr>
              <w:t>227</w:t>
            </w:r>
            <w:r w:rsidRPr="00802EB4">
              <w:rPr>
                <w:rFonts w:ascii="Browallia New" w:hAnsi="Browallia New" w:cs="Browallia New"/>
                <w:snapToGrid w:val="0"/>
                <w:sz w:val="20"/>
                <w:szCs w:val="20"/>
                <w:lang w:eastAsia="th-TH"/>
              </w:rPr>
              <w:t xml:space="preserve"> </w:t>
            </w:r>
          </w:p>
        </w:tc>
        <w:tc>
          <w:tcPr>
            <w:tcW w:w="884" w:type="dxa"/>
            <w:shd w:val="clear" w:color="auto" w:fill="auto"/>
          </w:tcPr>
          <w:p w14:paraId="0069C29A" w14:textId="422966F2" w:rsidR="000D4E80" w:rsidRPr="00802EB4" w:rsidRDefault="001144A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45,</w:t>
            </w:r>
            <w:r w:rsidR="00802EB4" w:rsidRPr="00802EB4">
              <w:rPr>
                <w:rFonts w:ascii="Browallia New" w:hAnsi="Browallia New" w:cs="Browallia New"/>
                <w:snapToGrid w:val="0"/>
                <w:sz w:val="20"/>
                <w:szCs w:val="20"/>
                <w:lang w:eastAsia="th-TH"/>
              </w:rPr>
              <w:t>605</w:t>
            </w:r>
            <w:r w:rsidRPr="00802EB4">
              <w:rPr>
                <w:rFonts w:ascii="Browallia New" w:hAnsi="Browallia New" w:cs="Browallia New"/>
                <w:snapToGrid w:val="0"/>
                <w:sz w:val="20"/>
                <w:szCs w:val="20"/>
                <w:lang w:eastAsia="th-TH"/>
              </w:rPr>
              <w:t xml:space="preserve"> </w:t>
            </w:r>
          </w:p>
        </w:tc>
        <w:tc>
          <w:tcPr>
            <w:tcW w:w="964" w:type="dxa"/>
            <w:shd w:val="clear" w:color="auto" w:fill="auto"/>
          </w:tcPr>
          <w:p w14:paraId="745B2BD7" w14:textId="6C967F1C" w:rsidR="000D4E80" w:rsidRPr="00802EB4" w:rsidRDefault="001144A6" w:rsidP="00B6227D">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68,</w:t>
            </w:r>
            <w:r w:rsidR="00802EB4" w:rsidRPr="00802EB4">
              <w:rPr>
                <w:rFonts w:ascii="Browallia New" w:hAnsi="Browallia New" w:cs="Browallia New"/>
                <w:snapToGrid w:val="0"/>
                <w:sz w:val="20"/>
                <w:szCs w:val="20"/>
                <w:lang w:eastAsia="th-TH"/>
              </w:rPr>
              <w:t>2</w:t>
            </w:r>
            <w:r w:rsidR="009632EB">
              <w:rPr>
                <w:rFonts w:ascii="Browallia New" w:hAnsi="Browallia New" w:cs="Browallia New"/>
                <w:snapToGrid w:val="0"/>
                <w:sz w:val="20"/>
                <w:szCs w:val="20"/>
                <w:lang w:eastAsia="th-TH"/>
              </w:rPr>
              <w:t>79</w:t>
            </w:r>
            <w:r w:rsidRPr="00802EB4">
              <w:rPr>
                <w:rFonts w:ascii="Browallia New" w:hAnsi="Browallia New" w:cs="Browallia New"/>
                <w:snapToGrid w:val="0"/>
                <w:sz w:val="20"/>
                <w:szCs w:val="20"/>
                <w:lang w:eastAsia="th-TH"/>
              </w:rPr>
              <w:t xml:space="preserve"> </w:t>
            </w:r>
          </w:p>
        </w:tc>
        <w:tc>
          <w:tcPr>
            <w:tcW w:w="884" w:type="dxa"/>
            <w:shd w:val="clear" w:color="auto" w:fill="auto"/>
          </w:tcPr>
          <w:p w14:paraId="68ADC327" w14:textId="561A9810" w:rsidR="000D4E80" w:rsidRPr="00802EB4" w:rsidRDefault="00347BF5" w:rsidP="00B6227D">
            <w:pPr>
              <w:pBdr>
                <w:bottom w:val="single" w:sz="12"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00FE35BC" w:rsidRPr="00A52439">
              <w:rPr>
                <w:rFonts w:ascii="Browallia New" w:hAnsi="Browallia New" w:cs="Browallia New"/>
                <w:sz w:val="20"/>
                <w:szCs w:val="20"/>
                <w:lang w:val="en-GB"/>
              </w:rPr>
              <w:t>-</w:t>
            </w:r>
          </w:p>
        </w:tc>
        <w:tc>
          <w:tcPr>
            <w:tcW w:w="884" w:type="dxa"/>
            <w:shd w:val="clear" w:color="auto" w:fill="auto"/>
          </w:tcPr>
          <w:p w14:paraId="6D24948B" w14:textId="542E93B2" w:rsidR="000D4E80" w:rsidRPr="00802EB4" w:rsidRDefault="001144A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1</w:t>
            </w:r>
            <w:r w:rsidR="00B01D11">
              <w:rPr>
                <w:rFonts w:ascii="Browallia New" w:hAnsi="Browallia New" w:cs="Browallia New"/>
                <w:snapToGrid w:val="0"/>
                <w:sz w:val="20"/>
                <w:szCs w:val="20"/>
                <w:lang w:eastAsia="th-TH"/>
              </w:rPr>
              <w:t>28,948</w:t>
            </w:r>
            <w:r w:rsidRPr="00802EB4">
              <w:rPr>
                <w:rFonts w:ascii="Browallia New" w:hAnsi="Browallia New" w:cs="Browallia New"/>
                <w:snapToGrid w:val="0"/>
                <w:sz w:val="20"/>
                <w:szCs w:val="20"/>
                <w:lang w:eastAsia="th-TH"/>
              </w:rPr>
              <w:t xml:space="preserve"> </w:t>
            </w:r>
          </w:p>
        </w:tc>
        <w:tc>
          <w:tcPr>
            <w:tcW w:w="884" w:type="dxa"/>
            <w:shd w:val="clear" w:color="auto" w:fill="auto"/>
          </w:tcPr>
          <w:p w14:paraId="2F638F7C" w14:textId="3E7A23B5" w:rsidR="000D4E80" w:rsidRPr="00802EB4" w:rsidRDefault="001144A6" w:rsidP="00B6227D">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9</w:t>
            </w:r>
            <w:r w:rsidR="00B01D11">
              <w:rPr>
                <w:rFonts w:ascii="Browallia New" w:hAnsi="Browallia New" w:cs="Browallia New"/>
                <w:snapToGrid w:val="0"/>
                <w:sz w:val="20"/>
                <w:szCs w:val="20"/>
                <w:lang w:eastAsia="th-TH"/>
              </w:rPr>
              <w:t>49,113</w:t>
            </w:r>
            <w:r w:rsidRPr="00802EB4">
              <w:rPr>
                <w:rFonts w:ascii="Browallia New" w:hAnsi="Browallia New" w:cs="Browallia New"/>
                <w:snapToGrid w:val="0"/>
                <w:sz w:val="20"/>
                <w:szCs w:val="20"/>
                <w:lang w:eastAsia="th-TH"/>
              </w:rPr>
              <w:t xml:space="preserve"> </w:t>
            </w:r>
          </w:p>
        </w:tc>
        <w:tc>
          <w:tcPr>
            <w:tcW w:w="884" w:type="dxa"/>
            <w:shd w:val="clear" w:color="auto" w:fill="auto"/>
          </w:tcPr>
          <w:p w14:paraId="19844C9C" w14:textId="7BCD9BF7" w:rsidR="000D4E80" w:rsidRPr="00802EB4" w:rsidRDefault="001144A6" w:rsidP="00B6227D">
            <w:pPr>
              <w:pBdr>
                <w:bottom w:val="single" w:sz="12"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w:t>
            </w:r>
            <w:r w:rsidR="005427E6">
              <w:rPr>
                <w:rFonts w:ascii="Browallia New" w:hAnsi="Browallia New" w:cs="Browallia New"/>
                <w:snapToGrid w:val="0"/>
                <w:sz w:val="20"/>
                <w:szCs w:val="20"/>
                <w:lang w:eastAsia="th-TH"/>
              </w:rPr>
              <w:t>(</w:t>
            </w:r>
            <w:r w:rsidRPr="00802EB4">
              <w:rPr>
                <w:rFonts w:ascii="Browallia New" w:hAnsi="Browallia New" w:cs="Browallia New"/>
                <w:snapToGrid w:val="0"/>
                <w:sz w:val="20"/>
                <w:szCs w:val="20"/>
                <w:lang w:eastAsia="th-TH"/>
              </w:rPr>
              <w:t>2</w:t>
            </w:r>
            <w:r w:rsidR="00650ABC">
              <w:rPr>
                <w:rFonts w:ascii="Browallia New" w:hAnsi="Browallia New" w:cs="Browallia New"/>
                <w:snapToGrid w:val="0"/>
                <w:sz w:val="20"/>
                <w:szCs w:val="20"/>
                <w:lang w:eastAsia="th-TH"/>
              </w:rPr>
              <w:t>46,25</w:t>
            </w:r>
            <w:r w:rsidR="0043449A">
              <w:rPr>
                <w:rFonts w:ascii="Browallia New" w:hAnsi="Browallia New" w:cs="Browallia New"/>
                <w:snapToGrid w:val="0"/>
                <w:sz w:val="20"/>
                <w:szCs w:val="20"/>
                <w:lang w:eastAsia="th-TH"/>
              </w:rPr>
              <w:t>6</w:t>
            </w:r>
            <w:r w:rsidR="005427E6">
              <w:rPr>
                <w:rFonts w:ascii="Browallia New" w:hAnsi="Browallia New" w:cs="Browallia New"/>
                <w:snapToGrid w:val="0"/>
                <w:sz w:val="20"/>
                <w:szCs w:val="20"/>
                <w:lang w:eastAsia="th-TH"/>
              </w:rPr>
              <w:t>)</w:t>
            </w:r>
            <w:r w:rsidRPr="00802EB4">
              <w:rPr>
                <w:rFonts w:ascii="Browallia New" w:hAnsi="Browallia New" w:cs="Browallia New"/>
                <w:snapToGrid w:val="0"/>
                <w:sz w:val="20"/>
                <w:szCs w:val="20"/>
                <w:lang w:eastAsia="th-TH"/>
              </w:rPr>
              <w:t xml:space="preserve"> </w:t>
            </w:r>
          </w:p>
        </w:tc>
        <w:tc>
          <w:tcPr>
            <w:tcW w:w="884" w:type="dxa"/>
            <w:shd w:val="clear" w:color="auto" w:fill="auto"/>
          </w:tcPr>
          <w:p w14:paraId="037BB7DF" w14:textId="0EAC940F" w:rsidR="000D4E80" w:rsidRPr="00802EB4" w:rsidRDefault="001144A6" w:rsidP="00B6227D">
            <w:pPr>
              <w:pBdr>
                <w:bottom w:val="single" w:sz="12"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702,857 </w:t>
            </w:r>
          </w:p>
        </w:tc>
      </w:tr>
    </w:tbl>
    <w:p w14:paraId="1619A665" w14:textId="77777777" w:rsidR="0026528E" w:rsidRDefault="0026528E"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97834D7" w14:textId="77777777" w:rsidR="00486406" w:rsidRDefault="00486406"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7A50" w:rsidRPr="00E90809" w14:paraId="70895CC5" w14:textId="77777777">
        <w:trPr>
          <w:trHeight w:val="64"/>
        </w:trPr>
        <w:tc>
          <w:tcPr>
            <w:tcW w:w="1526" w:type="dxa"/>
            <w:shd w:val="clear" w:color="auto" w:fill="auto"/>
            <w:vAlign w:val="bottom"/>
          </w:tcPr>
          <w:p w14:paraId="546C45C4" w14:textId="77777777" w:rsidR="00C37A50" w:rsidRPr="00E90809" w:rsidRDefault="00C37A50">
            <w:pPr>
              <w:ind w:left="-104"/>
              <w:jc w:val="thaiDistribute"/>
              <w:rPr>
                <w:rFonts w:ascii="Browallia New" w:hAnsi="Browallia New" w:cs="Browallia New"/>
                <w:snapToGrid w:val="0"/>
                <w:spacing w:val="-4"/>
                <w:sz w:val="20"/>
                <w:szCs w:val="20"/>
                <w:highlight w:val="yellow"/>
                <w:cs/>
                <w:lang w:val="en-GB" w:eastAsia="th-TH"/>
              </w:rPr>
            </w:pPr>
          </w:p>
        </w:tc>
        <w:tc>
          <w:tcPr>
            <w:tcW w:w="8029" w:type="dxa"/>
            <w:gridSpan w:val="9"/>
            <w:shd w:val="clear" w:color="auto" w:fill="auto"/>
            <w:vAlign w:val="bottom"/>
          </w:tcPr>
          <w:p w14:paraId="58BD483E" w14:textId="77777777" w:rsidR="00C37A50" w:rsidRPr="0045475E" w:rsidRDefault="00C37A50">
            <w:pPr>
              <w:pStyle w:val="a9"/>
              <w:ind w:right="-72"/>
              <w:jc w:val="right"/>
              <w:rPr>
                <w:rFonts w:ascii="Browallia New" w:hAnsi="Browallia New" w:cs="Browallia New"/>
                <w:b/>
                <w:bCs/>
                <w:color w:val="000000"/>
                <w:spacing w:val="-4"/>
                <w:sz w:val="20"/>
                <w:szCs w:val="20"/>
                <w:cs/>
                <w:lang w:val="th-TH"/>
              </w:rPr>
            </w:pPr>
            <w:r w:rsidRPr="0045475E">
              <w:rPr>
                <w:rFonts w:ascii="Browallia New" w:hAnsi="Browallia New" w:cs="Browallia New"/>
                <w:b/>
                <w:bCs/>
                <w:color w:val="000000"/>
                <w:spacing w:val="-4"/>
                <w:sz w:val="20"/>
                <w:szCs w:val="20"/>
                <w:cs/>
                <w:lang w:val="th-TH"/>
              </w:rPr>
              <w:t>(หน่วย : พันบาท)</w:t>
            </w:r>
          </w:p>
        </w:tc>
      </w:tr>
      <w:tr w:rsidR="00C37A50" w:rsidRPr="00E90809" w14:paraId="6B76DDB1" w14:textId="77777777">
        <w:trPr>
          <w:trHeight w:val="64"/>
        </w:trPr>
        <w:tc>
          <w:tcPr>
            <w:tcW w:w="1526" w:type="dxa"/>
            <w:shd w:val="clear" w:color="auto" w:fill="auto"/>
            <w:vAlign w:val="bottom"/>
          </w:tcPr>
          <w:p w14:paraId="60B8E122" w14:textId="77777777" w:rsidR="00C37A50" w:rsidRPr="00E90809" w:rsidRDefault="00C37A50">
            <w:pPr>
              <w:ind w:left="-104"/>
              <w:jc w:val="thaiDistribute"/>
              <w:rPr>
                <w:rFonts w:ascii="Browallia New" w:hAnsi="Browallia New" w:cs="Browallia New"/>
                <w:snapToGrid w:val="0"/>
                <w:spacing w:val="-4"/>
                <w:sz w:val="20"/>
                <w:szCs w:val="20"/>
                <w:highlight w:val="yellow"/>
                <w:cs/>
                <w:lang w:val="en-GB" w:eastAsia="th-TH"/>
              </w:rPr>
            </w:pPr>
          </w:p>
        </w:tc>
        <w:tc>
          <w:tcPr>
            <w:tcW w:w="8029" w:type="dxa"/>
            <w:gridSpan w:val="9"/>
            <w:shd w:val="clear" w:color="auto" w:fill="auto"/>
            <w:vAlign w:val="bottom"/>
          </w:tcPr>
          <w:p w14:paraId="2FA1C106" w14:textId="77777777" w:rsidR="00C37A50" w:rsidRPr="0045475E"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45475E">
              <w:rPr>
                <w:rFonts w:ascii="Browallia New" w:hAnsi="Browallia New" w:cs="Browallia New"/>
                <w:b/>
                <w:bCs/>
                <w:color w:val="000000"/>
                <w:spacing w:val="-4"/>
                <w:sz w:val="20"/>
                <w:szCs w:val="20"/>
                <w:cs/>
                <w:lang w:val="th-TH"/>
              </w:rPr>
              <w:t>ข้อมูลทางการเงินรวม</w:t>
            </w:r>
          </w:p>
        </w:tc>
      </w:tr>
      <w:tr w:rsidR="00C37A50" w:rsidRPr="00E90809" w14:paraId="50FC2665" w14:textId="77777777">
        <w:trPr>
          <w:trHeight w:val="63"/>
        </w:trPr>
        <w:tc>
          <w:tcPr>
            <w:tcW w:w="1526" w:type="dxa"/>
            <w:shd w:val="clear" w:color="auto" w:fill="auto"/>
            <w:vAlign w:val="bottom"/>
          </w:tcPr>
          <w:p w14:paraId="4A23B953" w14:textId="77777777" w:rsidR="00C37A50" w:rsidRPr="00E90809" w:rsidRDefault="00C37A50">
            <w:pPr>
              <w:spacing w:before="16"/>
              <w:ind w:left="-104"/>
              <w:jc w:val="thaiDistribute"/>
              <w:rPr>
                <w:rFonts w:ascii="Browallia New" w:hAnsi="Browallia New" w:cs="Browallia New"/>
                <w:snapToGrid w:val="0"/>
                <w:spacing w:val="-4"/>
                <w:sz w:val="20"/>
                <w:szCs w:val="20"/>
                <w:highlight w:val="yellow"/>
                <w:cs/>
                <w:lang w:val="en-GB" w:eastAsia="th-TH"/>
              </w:rPr>
            </w:pPr>
          </w:p>
        </w:tc>
        <w:tc>
          <w:tcPr>
            <w:tcW w:w="8029" w:type="dxa"/>
            <w:gridSpan w:val="9"/>
            <w:shd w:val="clear" w:color="auto" w:fill="auto"/>
            <w:vAlign w:val="bottom"/>
          </w:tcPr>
          <w:p w14:paraId="57897FE4" w14:textId="77777777" w:rsidR="00C37A50" w:rsidRPr="0045475E" w:rsidRDefault="00C37A5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45475E">
              <w:rPr>
                <w:rFonts w:ascii="Browallia New" w:hAnsi="Browallia New" w:cs="Browallia New"/>
                <w:b/>
                <w:bCs/>
                <w:spacing w:val="-4"/>
                <w:sz w:val="20"/>
                <w:szCs w:val="20"/>
                <w:cs/>
              </w:rPr>
              <w:t xml:space="preserve">ณ </w:t>
            </w:r>
            <w:r w:rsidRPr="0045475E">
              <w:rPr>
                <w:rFonts w:ascii="Browallia New" w:hAnsi="Browallia New" w:cs="Browallia New"/>
                <w:b/>
                <w:bCs/>
                <w:spacing w:val="-4"/>
                <w:sz w:val="20"/>
                <w:szCs w:val="20"/>
                <w:cs/>
                <w:lang w:val="th-TH"/>
              </w:rPr>
              <w:t xml:space="preserve">วันที่ </w:t>
            </w:r>
            <w:r w:rsidRPr="0045475E">
              <w:rPr>
                <w:rFonts w:ascii="Browallia New" w:hAnsi="Browallia New" w:cs="Browallia New"/>
                <w:b/>
                <w:bCs/>
                <w:spacing w:val="-4"/>
                <w:sz w:val="20"/>
                <w:szCs w:val="20"/>
                <w:lang w:val="en-GB"/>
              </w:rPr>
              <w:t xml:space="preserve">31 </w:t>
            </w:r>
            <w:r w:rsidRPr="0045475E">
              <w:rPr>
                <w:rFonts w:ascii="Browallia New" w:hAnsi="Browallia New" w:cs="Browallia New"/>
                <w:b/>
                <w:bCs/>
                <w:spacing w:val="-4"/>
                <w:sz w:val="20"/>
                <w:szCs w:val="20"/>
                <w:cs/>
                <w:lang w:val="en-GB"/>
              </w:rPr>
              <w:t xml:space="preserve">มีนาคม </w:t>
            </w:r>
            <w:r w:rsidRPr="0045475E">
              <w:rPr>
                <w:rFonts w:ascii="Browallia New" w:hAnsi="Browallia New" w:cs="Browallia New"/>
                <w:b/>
                <w:bCs/>
                <w:spacing w:val="-4"/>
                <w:sz w:val="20"/>
                <w:szCs w:val="20"/>
                <w:lang w:val="en-GB"/>
              </w:rPr>
              <w:t>2567</w:t>
            </w:r>
          </w:p>
        </w:tc>
      </w:tr>
      <w:tr w:rsidR="00C37A50" w:rsidRPr="00E90809" w14:paraId="3495C98B" w14:textId="77777777">
        <w:trPr>
          <w:trHeight w:val="63"/>
        </w:trPr>
        <w:tc>
          <w:tcPr>
            <w:tcW w:w="1526" w:type="dxa"/>
            <w:shd w:val="clear" w:color="auto" w:fill="auto"/>
            <w:vAlign w:val="bottom"/>
          </w:tcPr>
          <w:p w14:paraId="7459BEFD" w14:textId="77777777" w:rsidR="00C37A50" w:rsidRPr="00E90809" w:rsidRDefault="00C37A50">
            <w:pPr>
              <w:ind w:left="-104"/>
              <w:jc w:val="thaiDistribute"/>
              <w:rPr>
                <w:rFonts w:ascii="Browallia New" w:hAnsi="Browallia New" w:cs="Browallia New"/>
                <w:snapToGrid w:val="0"/>
                <w:spacing w:val="-4"/>
                <w:sz w:val="20"/>
                <w:szCs w:val="20"/>
                <w:highlight w:val="yellow"/>
                <w:lang w:val="en-GB" w:eastAsia="th-TH"/>
              </w:rPr>
            </w:pPr>
          </w:p>
        </w:tc>
        <w:tc>
          <w:tcPr>
            <w:tcW w:w="877" w:type="dxa"/>
            <w:shd w:val="clear" w:color="auto" w:fill="auto"/>
            <w:vAlign w:val="bottom"/>
          </w:tcPr>
          <w:p w14:paraId="3200E8FF" w14:textId="77777777" w:rsidR="00C37A50" w:rsidRPr="0045475E"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45475E">
              <w:rPr>
                <w:rFonts w:ascii="Browallia New" w:hAnsi="Browallia New" w:cs="Browallia New"/>
                <w:b/>
                <w:bCs/>
                <w:snapToGrid w:val="0"/>
                <w:color w:val="000000"/>
                <w:spacing w:val="-4"/>
                <w:sz w:val="20"/>
                <w:szCs w:val="20"/>
                <w:cs/>
                <w:lang w:eastAsia="th-TH"/>
              </w:rPr>
              <w:t>ธุรกิจ</w:t>
            </w:r>
            <w:r w:rsidRPr="0045475E">
              <w:rPr>
                <w:rFonts w:ascii="Browallia New" w:hAnsi="Browallia New" w:cs="Browallia New"/>
                <w:b/>
                <w:bCs/>
                <w:color w:val="000000"/>
                <w:spacing w:val="-4"/>
                <w:sz w:val="20"/>
                <w:szCs w:val="20"/>
                <w:cs/>
              </w:rPr>
              <w:t>พาณิชย์</w:t>
            </w:r>
          </w:p>
        </w:tc>
        <w:tc>
          <w:tcPr>
            <w:tcW w:w="884" w:type="dxa"/>
            <w:shd w:val="clear" w:color="auto" w:fill="auto"/>
            <w:vAlign w:val="bottom"/>
          </w:tcPr>
          <w:p w14:paraId="67F7467E" w14:textId="77777777" w:rsidR="00C37A50" w:rsidRPr="0045475E"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shd w:val="clear" w:color="auto" w:fill="auto"/>
            <w:vAlign w:val="bottom"/>
          </w:tcPr>
          <w:p w14:paraId="14583109" w14:textId="77777777" w:rsidR="00C37A50" w:rsidRPr="0045475E"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shd w:val="clear" w:color="auto" w:fill="auto"/>
            <w:vAlign w:val="bottom"/>
          </w:tcPr>
          <w:p w14:paraId="165DD0E8" w14:textId="77777777" w:rsidR="00C37A50" w:rsidRPr="0045475E"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45475E">
              <w:rPr>
                <w:rFonts w:ascii="Browallia New" w:hAnsi="Browallia New" w:cs="Browallia New"/>
                <w:b/>
                <w:bCs/>
                <w:snapToGrid w:val="0"/>
                <w:color w:val="000000"/>
                <w:spacing w:val="-4"/>
                <w:sz w:val="20"/>
                <w:szCs w:val="20"/>
                <w:cs/>
                <w:lang w:val="en-GB" w:eastAsia="th-TH"/>
              </w:rPr>
              <w:t>ธุรกิจ</w:t>
            </w:r>
            <w:r w:rsidRPr="0045475E">
              <w:rPr>
                <w:rFonts w:ascii="Browallia New" w:hAnsi="Browallia New" w:cs="Browallia New"/>
                <w:b/>
                <w:bCs/>
                <w:snapToGrid w:val="0"/>
                <w:color w:val="000000"/>
                <w:spacing w:val="-4"/>
                <w:sz w:val="20"/>
                <w:szCs w:val="20"/>
                <w:cs/>
                <w:lang w:val="en-GB" w:eastAsia="th-TH"/>
              </w:rPr>
              <w:br/>
              <w:t>รับจ้างและ</w:t>
            </w:r>
          </w:p>
        </w:tc>
        <w:tc>
          <w:tcPr>
            <w:tcW w:w="884" w:type="dxa"/>
            <w:shd w:val="clear" w:color="auto" w:fill="auto"/>
            <w:vAlign w:val="bottom"/>
          </w:tcPr>
          <w:p w14:paraId="28241552" w14:textId="77777777" w:rsidR="00C37A50" w:rsidRPr="0045475E" w:rsidRDefault="00C37A50">
            <w:pPr>
              <w:pStyle w:val="a9"/>
              <w:tabs>
                <w:tab w:val="right" w:pos="778"/>
              </w:tabs>
              <w:ind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ธุรกิจสินทรัพย์</w:t>
            </w:r>
          </w:p>
        </w:tc>
        <w:tc>
          <w:tcPr>
            <w:tcW w:w="884" w:type="dxa"/>
            <w:shd w:val="clear" w:color="auto" w:fill="auto"/>
            <w:vAlign w:val="bottom"/>
          </w:tcPr>
          <w:p w14:paraId="0B52B7BE" w14:textId="77777777" w:rsidR="00C37A50" w:rsidRPr="0045475E" w:rsidRDefault="00C37A50">
            <w:pPr>
              <w:pStyle w:val="a9"/>
              <w:tabs>
                <w:tab w:val="right" w:pos="651"/>
              </w:tabs>
              <w:ind w:left="-43" w:right="-72"/>
              <w:jc w:val="center"/>
              <w:rPr>
                <w:rFonts w:ascii="Browallia New" w:hAnsi="Browallia New" w:cs="Browallia New"/>
                <w:b/>
                <w:bCs/>
                <w:color w:val="000000"/>
                <w:spacing w:val="-4"/>
                <w:sz w:val="20"/>
                <w:szCs w:val="20"/>
                <w:cs/>
              </w:rPr>
            </w:pPr>
            <w:r w:rsidRPr="0045475E">
              <w:rPr>
                <w:rFonts w:ascii="Browallia New" w:hAnsi="Browallia New" w:cs="Browallia New"/>
                <w:b/>
                <w:bCs/>
                <w:snapToGrid w:val="0"/>
                <w:color w:val="000000"/>
                <w:spacing w:val="-4"/>
                <w:sz w:val="20"/>
                <w:szCs w:val="20"/>
                <w:cs/>
                <w:lang w:eastAsia="th-TH"/>
              </w:rPr>
              <w:t>ธุรกิจบริการ</w:t>
            </w:r>
          </w:p>
        </w:tc>
        <w:tc>
          <w:tcPr>
            <w:tcW w:w="884" w:type="dxa"/>
            <w:shd w:val="clear" w:color="auto" w:fill="auto"/>
            <w:vAlign w:val="bottom"/>
          </w:tcPr>
          <w:p w14:paraId="7F5FBC67" w14:textId="77777777" w:rsidR="00C37A50" w:rsidRPr="0045475E"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shd w:val="clear" w:color="auto" w:fill="auto"/>
            <w:vAlign w:val="bottom"/>
          </w:tcPr>
          <w:p w14:paraId="16CBA718" w14:textId="77777777" w:rsidR="00C37A50" w:rsidRPr="0045475E" w:rsidRDefault="00C37A50">
            <w:pPr>
              <w:pStyle w:val="a9"/>
              <w:tabs>
                <w:tab w:val="right" w:pos="778"/>
              </w:tabs>
              <w:ind w:left="-43"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6"/>
                <w:sz w:val="20"/>
                <w:szCs w:val="20"/>
                <w:cs/>
              </w:rPr>
              <w:t>รายการ</w:t>
            </w:r>
          </w:p>
        </w:tc>
        <w:tc>
          <w:tcPr>
            <w:tcW w:w="884" w:type="dxa"/>
            <w:shd w:val="clear" w:color="auto" w:fill="auto"/>
          </w:tcPr>
          <w:p w14:paraId="1DD5F7F2" w14:textId="77777777" w:rsidR="00C37A50" w:rsidRPr="0045475E"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E90809" w14:paraId="03E6FA70" w14:textId="77777777">
        <w:trPr>
          <w:trHeight w:val="63"/>
        </w:trPr>
        <w:tc>
          <w:tcPr>
            <w:tcW w:w="1526" w:type="dxa"/>
            <w:shd w:val="clear" w:color="auto" w:fill="auto"/>
            <w:vAlign w:val="bottom"/>
          </w:tcPr>
          <w:p w14:paraId="7161B009" w14:textId="77777777" w:rsidR="00C37A50" w:rsidRPr="00C81F85"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4BAB419B" w14:textId="77777777" w:rsidR="00C37A50" w:rsidRPr="0045475E"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0400A65D" w14:textId="77777777" w:rsidR="00C37A50" w:rsidRPr="0045475E"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45475E">
              <w:rPr>
                <w:rFonts w:ascii="Browallia New" w:hAnsi="Browallia New" w:cs="Browallia New"/>
                <w:b/>
                <w:bCs/>
                <w:snapToGrid w:val="0"/>
                <w:color w:val="000000"/>
                <w:spacing w:val="-4"/>
                <w:sz w:val="20"/>
                <w:szCs w:val="20"/>
                <w:cs/>
                <w:lang w:eastAsia="th-TH"/>
              </w:rPr>
              <w:t>ธุรกิจสื่อ</w:t>
            </w:r>
          </w:p>
        </w:tc>
        <w:tc>
          <w:tcPr>
            <w:tcW w:w="884" w:type="dxa"/>
            <w:shd w:val="clear" w:color="auto" w:fill="auto"/>
            <w:vAlign w:val="bottom"/>
          </w:tcPr>
          <w:p w14:paraId="27FAE31A" w14:textId="77777777" w:rsidR="00C37A50" w:rsidRPr="0045475E"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45475E">
              <w:rPr>
                <w:rFonts w:ascii="Browallia New" w:hAnsi="Browallia New" w:cs="Browallia New"/>
                <w:b/>
                <w:bCs/>
                <w:snapToGrid w:val="0"/>
                <w:color w:val="000000"/>
                <w:spacing w:val="-4"/>
                <w:sz w:val="20"/>
                <w:szCs w:val="20"/>
                <w:cs/>
                <w:lang w:eastAsia="th-TH"/>
              </w:rPr>
              <w:t>ธุรกิจเพลง</w:t>
            </w:r>
          </w:p>
        </w:tc>
        <w:tc>
          <w:tcPr>
            <w:tcW w:w="964" w:type="dxa"/>
            <w:shd w:val="clear" w:color="auto" w:fill="auto"/>
            <w:vAlign w:val="bottom"/>
          </w:tcPr>
          <w:p w14:paraId="5EE72174" w14:textId="77777777" w:rsidR="00C37A50" w:rsidRPr="0045475E"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45475E">
              <w:rPr>
                <w:rFonts w:ascii="Browallia New" w:hAnsi="Browallia New" w:cs="Browallia New"/>
                <w:b/>
                <w:bCs/>
                <w:snapToGrid w:val="0"/>
                <w:color w:val="000000"/>
                <w:spacing w:val="-4"/>
                <w:sz w:val="20"/>
                <w:szCs w:val="20"/>
                <w:cs/>
                <w:lang w:val="en-GB" w:eastAsia="th-TH"/>
              </w:rPr>
              <w:t>ผลิตกิจกรรม</w:t>
            </w:r>
          </w:p>
        </w:tc>
        <w:tc>
          <w:tcPr>
            <w:tcW w:w="884" w:type="dxa"/>
            <w:shd w:val="clear" w:color="auto" w:fill="auto"/>
            <w:vAlign w:val="bottom"/>
          </w:tcPr>
          <w:p w14:paraId="63FB4424" w14:textId="77777777" w:rsidR="00C37A50" w:rsidRPr="0045475E"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ดิจิทัล</w:t>
            </w:r>
          </w:p>
        </w:tc>
        <w:tc>
          <w:tcPr>
            <w:tcW w:w="884" w:type="dxa"/>
            <w:shd w:val="clear" w:color="auto" w:fill="auto"/>
            <w:vAlign w:val="bottom"/>
          </w:tcPr>
          <w:p w14:paraId="39721396" w14:textId="77777777" w:rsidR="00C37A50" w:rsidRPr="0045475E"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และอื่นๆ</w:t>
            </w:r>
          </w:p>
        </w:tc>
        <w:tc>
          <w:tcPr>
            <w:tcW w:w="884" w:type="dxa"/>
            <w:shd w:val="clear" w:color="auto" w:fill="auto"/>
            <w:vAlign w:val="bottom"/>
          </w:tcPr>
          <w:p w14:paraId="68663AA8" w14:textId="77777777" w:rsidR="00C37A50" w:rsidRPr="0045475E"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รวม</w:t>
            </w:r>
          </w:p>
        </w:tc>
        <w:tc>
          <w:tcPr>
            <w:tcW w:w="884" w:type="dxa"/>
            <w:shd w:val="clear" w:color="auto" w:fill="auto"/>
            <w:vAlign w:val="bottom"/>
          </w:tcPr>
          <w:p w14:paraId="34E51EB7" w14:textId="77777777" w:rsidR="00C37A50" w:rsidRPr="0045475E"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45475E">
              <w:rPr>
                <w:rFonts w:ascii="Browallia New" w:hAnsi="Browallia New" w:cs="Browallia New"/>
                <w:b/>
                <w:bCs/>
                <w:color w:val="000000"/>
                <w:spacing w:val="-6"/>
                <w:sz w:val="20"/>
                <w:szCs w:val="20"/>
                <w:cs/>
              </w:rPr>
              <w:t>ตัดบัญชี</w:t>
            </w:r>
          </w:p>
        </w:tc>
        <w:tc>
          <w:tcPr>
            <w:tcW w:w="884" w:type="dxa"/>
            <w:shd w:val="clear" w:color="auto" w:fill="auto"/>
            <w:vAlign w:val="bottom"/>
          </w:tcPr>
          <w:p w14:paraId="54D82A98" w14:textId="77777777" w:rsidR="00C37A50" w:rsidRPr="0045475E"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45475E">
              <w:rPr>
                <w:rFonts w:ascii="Browallia New" w:hAnsi="Browallia New" w:cs="Browallia New"/>
                <w:b/>
                <w:bCs/>
                <w:color w:val="000000"/>
                <w:spacing w:val="-4"/>
                <w:sz w:val="20"/>
                <w:szCs w:val="20"/>
                <w:cs/>
              </w:rPr>
              <w:t>รวม</w:t>
            </w:r>
          </w:p>
        </w:tc>
      </w:tr>
      <w:tr w:rsidR="00C37A50" w:rsidRPr="00E90809" w14:paraId="4CF9EC82" w14:textId="77777777">
        <w:trPr>
          <w:trHeight w:val="53"/>
        </w:trPr>
        <w:tc>
          <w:tcPr>
            <w:tcW w:w="1526" w:type="dxa"/>
            <w:shd w:val="clear" w:color="auto" w:fill="auto"/>
            <w:vAlign w:val="bottom"/>
          </w:tcPr>
          <w:p w14:paraId="4F225FC5" w14:textId="77777777" w:rsidR="00C37A50" w:rsidRPr="00C81F85" w:rsidRDefault="00C37A50">
            <w:pPr>
              <w:ind w:left="-104"/>
              <w:rPr>
                <w:rFonts w:ascii="Browallia New" w:hAnsi="Browallia New" w:cs="Browallia New"/>
                <w:sz w:val="20"/>
                <w:szCs w:val="20"/>
                <w:cs/>
              </w:rPr>
            </w:pPr>
          </w:p>
        </w:tc>
        <w:tc>
          <w:tcPr>
            <w:tcW w:w="877" w:type="dxa"/>
            <w:shd w:val="clear" w:color="auto" w:fill="auto"/>
            <w:vAlign w:val="bottom"/>
          </w:tcPr>
          <w:p w14:paraId="74C0F489" w14:textId="77777777" w:rsidR="00C37A50" w:rsidRPr="0045475E" w:rsidRDefault="00C37A50">
            <w:pPr>
              <w:ind w:left="-107" w:right="-72"/>
              <w:jc w:val="both"/>
              <w:rPr>
                <w:rFonts w:ascii="Browallia New" w:hAnsi="Browallia New" w:cs="Browallia New"/>
                <w:sz w:val="20"/>
                <w:szCs w:val="20"/>
                <w:cs/>
              </w:rPr>
            </w:pPr>
          </w:p>
        </w:tc>
        <w:tc>
          <w:tcPr>
            <w:tcW w:w="884" w:type="dxa"/>
            <w:shd w:val="clear" w:color="auto" w:fill="auto"/>
            <w:vAlign w:val="bottom"/>
          </w:tcPr>
          <w:p w14:paraId="29722228" w14:textId="77777777" w:rsidR="00C37A50" w:rsidRPr="0045475E" w:rsidRDefault="00C37A50">
            <w:pPr>
              <w:ind w:left="-107" w:right="-72"/>
              <w:jc w:val="both"/>
              <w:rPr>
                <w:rFonts w:ascii="Browallia New" w:hAnsi="Browallia New" w:cs="Browallia New"/>
                <w:sz w:val="20"/>
                <w:szCs w:val="20"/>
              </w:rPr>
            </w:pPr>
          </w:p>
        </w:tc>
        <w:tc>
          <w:tcPr>
            <w:tcW w:w="884" w:type="dxa"/>
            <w:shd w:val="clear" w:color="auto" w:fill="auto"/>
            <w:vAlign w:val="bottom"/>
          </w:tcPr>
          <w:p w14:paraId="1A953213" w14:textId="77777777" w:rsidR="00C37A50" w:rsidRPr="0045475E" w:rsidRDefault="00C37A50">
            <w:pPr>
              <w:ind w:left="-107" w:right="-72"/>
              <w:jc w:val="both"/>
              <w:rPr>
                <w:rFonts w:ascii="Browallia New" w:hAnsi="Browallia New" w:cs="Browallia New"/>
                <w:sz w:val="20"/>
                <w:szCs w:val="20"/>
              </w:rPr>
            </w:pPr>
          </w:p>
        </w:tc>
        <w:tc>
          <w:tcPr>
            <w:tcW w:w="964" w:type="dxa"/>
            <w:shd w:val="clear" w:color="auto" w:fill="auto"/>
            <w:vAlign w:val="bottom"/>
          </w:tcPr>
          <w:p w14:paraId="68AEB8B3" w14:textId="77777777" w:rsidR="00C37A50" w:rsidRPr="0045475E" w:rsidRDefault="00C37A50">
            <w:pPr>
              <w:ind w:right="-72"/>
              <w:jc w:val="both"/>
              <w:rPr>
                <w:rFonts w:ascii="Browallia New" w:hAnsi="Browallia New" w:cs="Browallia New"/>
                <w:sz w:val="20"/>
                <w:szCs w:val="20"/>
              </w:rPr>
            </w:pPr>
          </w:p>
        </w:tc>
        <w:tc>
          <w:tcPr>
            <w:tcW w:w="884" w:type="dxa"/>
            <w:shd w:val="clear" w:color="auto" w:fill="auto"/>
            <w:vAlign w:val="bottom"/>
          </w:tcPr>
          <w:p w14:paraId="11F094E7" w14:textId="77777777" w:rsidR="00C37A50" w:rsidRPr="00E90809" w:rsidRDefault="00C37A50">
            <w:pPr>
              <w:ind w:right="-72"/>
              <w:jc w:val="both"/>
              <w:rPr>
                <w:rFonts w:ascii="Browallia New" w:hAnsi="Browallia New" w:cs="Browallia New"/>
                <w:sz w:val="20"/>
                <w:szCs w:val="20"/>
                <w:highlight w:val="yellow"/>
                <w:cs/>
              </w:rPr>
            </w:pPr>
          </w:p>
        </w:tc>
        <w:tc>
          <w:tcPr>
            <w:tcW w:w="884" w:type="dxa"/>
            <w:shd w:val="clear" w:color="auto" w:fill="auto"/>
            <w:vAlign w:val="bottom"/>
          </w:tcPr>
          <w:p w14:paraId="558D2EA5" w14:textId="77777777" w:rsidR="00C37A50" w:rsidRPr="0045475E" w:rsidRDefault="00C37A50">
            <w:pPr>
              <w:ind w:left="-107" w:right="-72"/>
              <w:jc w:val="both"/>
              <w:rPr>
                <w:rFonts w:ascii="Browallia New" w:hAnsi="Browallia New" w:cs="Browallia New"/>
                <w:sz w:val="20"/>
                <w:szCs w:val="20"/>
              </w:rPr>
            </w:pPr>
          </w:p>
        </w:tc>
        <w:tc>
          <w:tcPr>
            <w:tcW w:w="884" w:type="dxa"/>
            <w:shd w:val="clear" w:color="auto" w:fill="auto"/>
            <w:vAlign w:val="bottom"/>
          </w:tcPr>
          <w:p w14:paraId="244349C8" w14:textId="77777777" w:rsidR="00C37A50" w:rsidRPr="0045475E" w:rsidRDefault="00C37A50">
            <w:pPr>
              <w:ind w:right="-72"/>
              <w:jc w:val="both"/>
              <w:rPr>
                <w:rFonts w:ascii="Browallia New" w:hAnsi="Browallia New" w:cs="Browallia New"/>
                <w:sz w:val="20"/>
                <w:szCs w:val="20"/>
              </w:rPr>
            </w:pPr>
          </w:p>
        </w:tc>
        <w:tc>
          <w:tcPr>
            <w:tcW w:w="884" w:type="dxa"/>
            <w:shd w:val="clear" w:color="auto" w:fill="auto"/>
            <w:vAlign w:val="bottom"/>
          </w:tcPr>
          <w:p w14:paraId="44724F54" w14:textId="77777777" w:rsidR="00C37A50" w:rsidRPr="0045475E" w:rsidRDefault="00C37A50">
            <w:pPr>
              <w:tabs>
                <w:tab w:val="decimal" w:pos="792"/>
              </w:tabs>
              <w:ind w:left="-107" w:right="-72"/>
              <w:jc w:val="both"/>
              <w:rPr>
                <w:rFonts w:ascii="Browallia New" w:hAnsi="Browallia New" w:cs="Browallia New"/>
                <w:sz w:val="20"/>
                <w:szCs w:val="20"/>
              </w:rPr>
            </w:pPr>
          </w:p>
        </w:tc>
        <w:tc>
          <w:tcPr>
            <w:tcW w:w="884" w:type="dxa"/>
            <w:shd w:val="clear" w:color="auto" w:fill="auto"/>
          </w:tcPr>
          <w:p w14:paraId="705A22E7" w14:textId="77777777" w:rsidR="00C37A50" w:rsidRPr="0045475E" w:rsidRDefault="00C37A50">
            <w:pPr>
              <w:ind w:left="-107" w:right="-72"/>
              <w:jc w:val="both"/>
              <w:rPr>
                <w:rFonts w:ascii="Browallia New" w:hAnsi="Browallia New" w:cs="Browallia New"/>
                <w:sz w:val="20"/>
                <w:szCs w:val="20"/>
              </w:rPr>
            </w:pPr>
          </w:p>
        </w:tc>
      </w:tr>
      <w:tr w:rsidR="00B6227D" w:rsidRPr="00E90809" w14:paraId="25CD56F0" w14:textId="77777777">
        <w:trPr>
          <w:trHeight w:val="63"/>
        </w:trPr>
        <w:tc>
          <w:tcPr>
            <w:tcW w:w="1526" w:type="dxa"/>
            <w:shd w:val="clear" w:color="auto" w:fill="auto"/>
            <w:vAlign w:val="bottom"/>
          </w:tcPr>
          <w:p w14:paraId="2AF302FB" w14:textId="77777777" w:rsidR="00B6227D" w:rsidRPr="00C81F85" w:rsidRDefault="00B6227D" w:rsidP="00B6227D">
            <w:pPr>
              <w:ind w:left="-104"/>
              <w:rPr>
                <w:rFonts w:ascii="Browallia New" w:hAnsi="Browallia New" w:cs="Browallia New"/>
                <w:spacing w:val="-4"/>
                <w:sz w:val="20"/>
                <w:szCs w:val="20"/>
              </w:rPr>
            </w:pPr>
            <w:r w:rsidRPr="00C81F85">
              <w:rPr>
                <w:rFonts w:ascii="Browallia New" w:hAnsi="Browallia New" w:cs="Browallia New"/>
                <w:spacing w:val="-4"/>
                <w:sz w:val="20"/>
                <w:szCs w:val="20"/>
                <w:cs/>
                <w:lang w:val="en-GB"/>
              </w:rPr>
              <w:t>อุปกรณ์</w:t>
            </w:r>
            <w:r w:rsidRPr="00C81F85">
              <w:rPr>
                <w:rFonts w:ascii="Browallia New" w:hAnsi="Browallia New" w:cs="Browallia New"/>
                <w:spacing w:val="-4"/>
                <w:sz w:val="20"/>
                <w:szCs w:val="20"/>
              </w:rPr>
              <w:t xml:space="preserve"> </w:t>
            </w:r>
            <w:r>
              <w:rPr>
                <w:rFonts w:ascii="Browallia New" w:hAnsi="Browallia New" w:cs="Browallia New"/>
                <w:spacing w:val="-4"/>
                <w:sz w:val="20"/>
                <w:szCs w:val="20"/>
              </w:rPr>
              <w:t xml:space="preserve">- </w:t>
            </w:r>
            <w:r w:rsidRPr="00C81F85">
              <w:rPr>
                <w:rFonts w:ascii="Browallia New" w:hAnsi="Browallia New" w:cs="Browallia New"/>
                <w:spacing w:val="-4"/>
                <w:sz w:val="20"/>
                <w:szCs w:val="20"/>
                <w:cs/>
              </w:rPr>
              <w:t>สุทธิ</w:t>
            </w:r>
          </w:p>
        </w:tc>
        <w:tc>
          <w:tcPr>
            <w:tcW w:w="877" w:type="dxa"/>
            <w:shd w:val="clear" w:color="auto" w:fill="auto"/>
          </w:tcPr>
          <w:p w14:paraId="47C62329"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50,601</w:t>
            </w:r>
          </w:p>
        </w:tc>
        <w:tc>
          <w:tcPr>
            <w:tcW w:w="884" w:type="dxa"/>
            <w:shd w:val="clear" w:color="auto" w:fill="auto"/>
          </w:tcPr>
          <w:p w14:paraId="173FBCC8"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128,843</w:t>
            </w:r>
          </w:p>
        </w:tc>
        <w:tc>
          <w:tcPr>
            <w:tcW w:w="884" w:type="dxa"/>
            <w:shd w:val="clear" w:color="auto" w:fill="auto"/>
          </w:tcPr>
          <w:p w14:paraId="0339F2D1" w14:textId="77777777" w:rsidR="00B6227D" w:rsidRPr="0045475E" w:rsidRDefault="00B6227D" w:rsidP="00B6227D">
            <w:pPr>
              <w:tabs>
                <w:tab w:val="decimal" w:pos="547"/>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81</w:t>
            </w:r>
          </w:p>
        </w:tc>
        <w:tc>
          <w:tcPr>
            <w:tcW w:w="964" w:type="dxa"/>
            <w:shd w:val="clear" w:color="auto" w:fill="auto"/>
          </w:tcPr>
          <w:p w14:paraId="6124EB34" w14:textId="77777777" w:rsidR="00B6227D" w:rsidRPr="0045475E" w:rsidRDefault="00B6227D" w:rsidP="00B6227D">
            <w:pPr>
              <w:tabs>
                <w:tab w:val="decimal" w:pos="778"/>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131</w:t>
            </w:r>
          </w:p>
        </w:tc>
        <w:tc>
          <w:tcPr>
            <w:tcW w:w="884" w:type="dxa"/>
            <w:shd w:val="clear" w:color="auto" w:fill="auto"/>
          </w:tcPr>
          <w:p w14:paraId="60601B55" w14:textId="62DA871C" w:rsidR="00B6227D" w:rsidRPr="00E90809" w:rsidRDefault="00B6227D" w:rsidP="00B6227D">
            <w:pPr>
              <w:tabs>
                <w:tab w:val="decimal" w:pos="778"/>
              </w:tabs>
              <w:ind w:right="-72"/>
              <w:jc w:val="center"/>
              <w:rPr>
                <w:rFonts w:ascii="Browallia New" w:hAnsi="Browallia New" w:cs="Browallia New"/>
                <w:snapToGrid w:val="0"/>
                <w:sz w:val="20"/>
                <w:szCs w:val="20"/>
                <w:highlight w:val="yellow"/>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62057CDE"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246,498</w:t>
            </w:r>
          </w:p>
        </w:tc>
        <w:tc>
          <w:tcPr>
            <w:tcW w:w="884" w:type="dxa"/>
            <w:shd w:val="clear" w:color="auto" w:fill="auto"/>
          </w:tcPr>
          <w:p w14:paraId="07944D8F"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426,154</w:t>
            </w:r>
          </w:p>
        </w:tc>
        <w:tc>
          <w:tcPr>
            <w:tcW w:w="884" w:type="dxa"/>
            <w:shd w:val="clear" w:color="auto" w:fill="auto"/>
          </w:tcPr>
          <w:p w14:paraId="5F70128E" w14:textId="5A636F92" w:rsidR="00B6227D" w:rsidRPr="0045475E" w:rsidRDefault="00B6227D" w:rsidP="00B6227D">
            <w:pPr>
              <w:tabs>
                <w:tab w:val="decimal" w:pos="792"/>
              </w:tabs>
              <w:ind w:right="-72"/>
              <w:jc w:val="center"/>
              <w:rPr>
                <w:rFonts w:ascii="Browallia New" w:hAnsi="Browallia New" w:cs="Browallia New"/>
                <w:snapToGrid w:val="0"/>
                <w:sz w:val="20"/>
                <w:szCs w:val="20"/>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6984C6D9"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45475E">
              <w:rPr>
                <w:rFonts w:ascii="Browallia New" w:hAnsi="Browallia New" w:cs="Browallia New"/>
                <w:snapToGrid w:val="0"/>
                <w:sz w:val="20"/>
                <w:szCs w:val="20"/>
                <w:lang w:eastAsia="th-TH"/>
              </w:rPr>
              <w:t>426,154</w:t>
            </w:r>
          </w:p>
        </w:tc>
      </w:tr>
      <w:tr w:rsidR="00B6227D" w:rsidRPr="00E90809" w14:paraId="6B8400E0" w14:textId="77777777">
        <w:trPr>
          <w:trHeight w:val="63"/>
        </w:trPr>
        <w:tc>
          <w:tcPr>
            <w:tcW w:w="1526" w:type="dxa"/>
            <w:shd w:val="clear" w:color="auto" w:fill="auto"/>
            <w:vAlign w:val="bottom"/>
          </w:tcPr>
          <w:p w14:paraId="518D0270" w14:textId="77777777" w:rsidR="00B6227D" w:rsidRPr="00C81F85" w:rsidRDefault="00B6227D" w:rsidP="00B6227D">
            <w:pPr>
              <w:ind w:left="-104" w:right="-71"/>
              <w:rPr>
                <w:rFonts w:ascii="Browallia New" w:hAnsi="Browallia New" w:cs="Browallia New"/>
                <w:spacing w:val="-4"/>
                <w:sz w:val="20"/>
                <w:szCs w:val="20"/>
                <w:cs/>
                <w:lang w:val="en-GB"/>
              </w:rPr>
            </w:pPr>
            <w:r w:rsidRPr="00C81F85">
              <w:rPr>
                <w:rFonts w:ascii="Browallia New" w:hAnsi="Browallia New" w:cs="Browallia New"/>
                <w:spacing w:val="-4"/>
                <w:sz w:val="20"/>
                <w:szCs w:val="20"/>
                <w:cs/>
              </w:rPr>
              <w:t xml:space="preserve">สินทรัพย์สิทธิการใช้ </w:t>
            </w:r>
            <w:r>
              <w:rPr>
                <w:rFonts w:ascii="Browallia New" w:hAnsi="Browallia New" w:cs="Browallia New"/>
                <w:spacing w:val="-4"/>
                <w:sz w:val="20"/>
                <w:szCs w:val="20"/>
              </w:rPr>
              <w:t xml:space="preserve">- </w:t>
            </w:r>
            <w:r w:rsidRPr="00C81F85">
              <w:rPr>
                <w:rFonts w:ascii="Browallia New" w:hAnsi="Browallia New" w:cs="Browallia New"/>
                <w:spacing w:val="-4"/>
                <w:sz w:val="20"/>
                <w:szCs w:val="20"/>
                <w:cs/>
              </w:rPr>
              <w:t>สุทธิ</w:t>
            </w:r>
          </w:p>
        </w:tc>
        <w:tc>
          <w:tcPr>
            <w:tcW w:w="877" w:type="dxa"/>
            <w:shd w:val="clear" w:color="auto" w:fill="auto"/>
          </w:tcPr>
          <w:p w14:paraId="29A366F1"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147,439</w:t>
            </w:r>
          </w:p>
        </w:tc>
        <w:tc>
          <w:tcPr>
            <w:tcW w:w="884" w:type="dxa"/>
            <w:shd w:val="clear" w:color="auto" w:fill="auto"/>
          </w:tcPr>
          <w:p w14:paraId="7CB106BC"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169,37</w:t>
            </w:r>
            <w:r>
              <w:rPr>
                <w:rFonts w:ascii="Browallia New" w:hAnsi="Browallia New" w:cs="Browallia New"/>
                <w:snapToGrid w:val="0"/>
                <w:sz w:val="20"/>
                <w:szCs w:val="20"/>
                <w:lang w:eastAsia="th-TH"/>
              </w:rPr>
              <w:t>6</w:t>
            </w:r>
          </w:p>
        </w:tc>
        <w:tc>
          <w:tcPr>
            <w:tcW w:w="884" w:type="dxa"/>
            <w:shd w:val="clear" w:color="auto" w:fill="auto"/>
          </w:tcPr>
          <w:p w14:paraId="2E5C5CAC" w14:textId="77777777" w:rsidR="00B6227D" w:rsidRPr="0045475E" w:rsidRDefault="00B6227D" w:rsidP="00B6227D">
            <w:pPr>
              <w:tabs>
                <w:tab w:val="decimal" w:pos="547"/>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4,077</w:t>
            </w:r>
          </w:p>
        </w:tc>
        <w:tc>
          <w:tcPr>
            <w:tcW w:w="964" w:type="dxa"/>
            <w:shd w:val="clear" w:color="auto" w:fill="auto"/>
          </w:tcPr>
          <w:p w14:paraId="285C0E6C" w14:textId="5032F230" w:rsidR="00B6227D" w:rsidRPr="0045475E" w:rsidRDefault="00B6227D" w:rsidP="00B6227D">
            <w:pPr>
              <w:tabs>
                <w:tab w:val="decimal" w:pos="778"/>
              </w:tabs>
              <w:ind w:right="-72"/>
              <w:jc w:val="center"/>
              <w:rPr>
                <w:rFonts w:ascii="Browallia New" w:hAnsi="Browallia New" w:cs="Browallia New"/>
                <w:snapToGrid w:val="0"/>
                <w:sz w:val="20"/>
                <w:szCs w:val="20"/>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6EA21A33" w14:textId="29560570" w:rsidR="00B6227D" w:rsidRPr="001C3C37" w:rsidRDefault="00B6227D" w:rsidP="00B6227D">
            <w:pPr>
              <w:tabs>
                <w:tab w:val="decimal" w:pos="778"/>
              </w:tabs>
              <w:ind w:right="-72"/>
              <w:jc w:val="center"/>
              <w:rPr>
                <w:rFonts w:ascii="Browallia New" w:hAnsi="Browallia New" w:cs="Browallia New"/>
                <w:snapToGrid w:val="0"/>
                <w:sz w:val="20"/>
                <w:szCs w:val="20"/>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5BD415FB"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232,896</w:t>
            </w:r>
          </w:p>
        </w:tc>
        <w:tc>
          <w:tcPr>
            <w:tcW w:w="884" w:type="dxa"/>
            <w:shd w:val="clear" w:color="auto" w:fill="auto"/>
          </w:tcPr>
          <w:p w14:paraId="725C16F9"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553,788</w:t>
            </w:r>
          </w:p>
        </w:tc>
        <w:tc>
          <w:tcPr>
            <w:tcW w:w="884" w:type="dxa"/>
            <w:shd w:val="clear" w:color="auto" w:fill="auto"/>
          </w:tcPr>
          <w:p w14:paraId="51EA31A9" w14:textId="54C2D07D" w:rsidR="00B6227D" w:rsidRPr="0045475E" w:rsidRDefault="00B6227D" w:rsidP="00B6227D">
            <w:pPr>
              <w:tabs>
                <w:tab w:val="decimal" w:pos="792"/>
              </w:tabs>
              <w:ind w:right="-72"/>
              <w:jc w:val="center"/>
              <w:rPr>
                <w:rFonts w:ascii="Browallia New" w:hAnsi="Browallia New" w:cs="Browallia New"/>
                <w:snapToGrid w:val="0"/>
                <w:sz w:val="20"/>
                <w:szCs w:val="20"/>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20800D1E" w14:textId="77777777" w:rsidR="00B6227D" w:rsidRPr="0045475E" w:rsidRDefault="00B6227D" w:rsidP="00B6227D">
            <w:pPr>
              <w:tabs>
                <w:tab w:val="decimal" w:pos="619"/>
              </w:tabs>
              <w:ind w:right="-72"/>
              <w:jc w:val="right"/>
              <w:rPr>
                <w:rFonts w:ascii="Browallia New" w:hAnsi="Browallia New" w:cs="Browallia New"/>
                <w:snapToGrid w:val="0"/>
                <w:sz w:val="20"/>
                <w:szCs w:val="20"/>
                <w:lang w:eastAsia="th-TH"/>
              </w:rPr>
            </w:pPr>
            <w:r w:rsidRPr="000C3CA1">
              <w:rPr>
                <w:rFonts w:ascii="Browallia New" w:hAnsi="Browallia New" w:cs="Browallia New"/>
                <w:snapToGrid w:val="0"/>
                <w:sz w:val="20"/>
                <w:szCs w:val="20"/>
                <w:lang w:eastAsia="th-TH"/>
              </w:rPr>
              <w:t>553,788</w:t>
            </w:r>
          </w:p>
        </w:tc>
      </w:tr>
      <w:tr w:rsidR="00B6227D" w:rsidRPr="0033669D" w14:paraId="4F1C3492" w14:textId="77777777">
        <w:trPr>
          <w:trHeight w:val="63"/>
        </w:trPr>
        <w:tc>
          <w:tcPr>
            <w:tcW w:w="1526" w:type="dxa"/>
            <w:shd w:val="clear" w:color="auto" w:fill="auto"/>
            <w:vAlign w:val="bottom"/>
          </w:tcPr>
          <w:p w14:paraId="42228E6E" w14:textId="77777777" w:rsidR="00B6227D" w:rsidRPr="00C81F85" w:rsidRDefault="00B6227D" w:rsidP="00B6227D">
            <w:pPr>
              <w:ind w:left="-104"/>
              <w:rPr>
                <w:rFonts w:ascii="Browallia New" w:hAnsi="Browallia New" w:cs="Browallia New"/>
                <w:spacing w:val="-4"/>
                <w:sz w:val="20"/>
                <w:szCs w:val="20"/>
                <w:cs/>
              </w:rPr>
            </w:pPr>
            <w:r w:rsidRPr="00C81F85">
              <w:rPr>
                <w:rFonts w:ascii="Browallia New" w:hAnsi="Browallia New" w:cs="Browallia New"/>
                <w:spacing w:val="-4"/>
                <w:sz w:val="20"/>
                <w:szCs w:val="20"/>
                <w:cs/>
              </w:rPr>
              <w:t>สินทรัพย์ไม่มีตัวตน</w:t>
            </w:r>
            <w:r w:rsidRPr="00C81F85">
              <w:rPr>
                <w:rFonts w:ascii="Browallia New" w:hAnsi="Browallia New" w:cs="Browallia New"/>
                <w:spacing w:val="-4"/>
                <w:sz w:val="20"/>
                <w:szCs w:val="20"/>
              </w:rPr>
              <w:t xml:space="preserve"> </w:t>
            </w:r>
            <w:r>
              <w:rPr>
                <w:rFonts w:ascii="Browallia New" w:hAnsi="Browallia New" w:cs="Browallia New"/>
                <w:spacing w:val="-4"/>
                <w:sz w:val="20"/>
                <w:szCs w:val="20"/>
              </w:rPr>
              <w:t xml:space="preserve">- </w:t>
            </w:r>
            <w:r w:rsidRPr="00C81F85">
              <w:rPr>
                <w:rFonts w:ascii="Browallia New" w:hAnsi="Browallia New" w:cs="Browallia New"/>
                <w:spacing w:val="-4"/>
                <w:sz w:val="20"/>
                <w:szCs w:val="20"/>
                <w:cs/>
              </w:rPr>
              <w:t>สุทธิ</w:t>
            </w:r>
          </w:p>
        </w:tc>
        <w:tc>
          <w:tcPr>
            <w:tcW w:w="877" w:type="dxa"/>
            <w:shd w:val="clear" w:color="auto" w:fill="auto"/>
          </w:tcPr>
          <w:p w14:paraId="42BEF1F2" w14:textId="77777777" w:rsidR="00B6227D" w:rsidRPr="00E90809" w:rsidRDefault="00B6227D" w:rsidP="00B6227D">
            <w:pPr>
              <w:tabs>
                <w:tab w:val="decimal" w:pos="619"/>
              </w:tabs>
              <w:ind w:right="-72"/>
              <w:jc w:val="right"/>
              <w:rPr>
                <w:rFonts w:ascii="Browallia New" w:hAnsi="Browallia New" w:cs="Browallia New"/>
                <w:snapToGrid w:val="0"/>
                <w:sz w:val="20"/>
                <w:szCs w:val="20"/>
                <w:highlight w:val="yellow"/>
                <w:lang w:eastAsia="th-TH"/>
              </w:rPr>
            </w:pPr>
            <w:r w:rsidRPr="001C3C37">
              <w:rPr>
                <w:rFonts w:ascii="Browallia New" w:hAnsi="Browallia New" w:cs="Browallia New"/>
                <w:snapToGrid w:val="0"/>
                <w:sz w:val="20"/>
                <w:szCs w:val="20"/>
                <w:lang w:eastAsia="th-TH"/>
              </w:rPr>
              <w:t>293,077</w:t>
            </w:r>
          </w:p>
        </w:tc>
        <w:tc>
          <w:tcPr>
            <w:tcW w:w="884" w:type="dxa"/>
            <w:shd w:val="clear" w:color="auto" w:fill="auto"/>
          </w:tcPr>
          <w:p w14:paraId="32549E8A" w14:textId="77777777" w:rsidR="00B6227D" w:rsidRPr="00733C81" w:rsidRDefault="00B6227D" w:rsidP="00B6227D">
            <w:pPr>
              <w:tabs>
                <w:tab w:val="decimal" w:pos="619"/>
              </w:tabs>
              <w:ind w:right="-72"/>
              <w:jc w:val="right"/>
              <w:rPr>
                <w:rFonts w:ascii="Browallia New" w:hAnsi="Browallia New" w:cs="Browallia New"/>
                <w:snapToGrid w:val="0"/>
                <w:sz w:val="20"/>
                <w:szCs w:val="20"/>
                <w:lang w:eastAsia="th-TH"/>
              </w:rPr>
            </w:pPr>
            <w:r w:rsidRPr="001C3C37">
              <w:rPr>
                <w:rFonts w:ascii="Browallia New" w:hAnsi="Browallia New" w:cs="Browallia New"/>
                <w:snapToGrid w:val="0"/>
                <w:sz w:val="20"/>
                <w:szCs w:val="20"/>
                <w:lang w:eastAsia="th-TH"/>
              </w:rPr>
              <w:t>3,62</w:t>
            </w:r>
            <w:r>
              <w:rPr>
                <w:rFonts w:ascii="Browallia New" w:hAnsi="Browallia New" w:cs="Browallia New"/>
                <w:snapToGrid w:val="0"/>
                <w:sz w:val="20"/>
                <w:szCs w:val="20"/>
                <w:lang w:eastAsia="th-TH"/>
              </w:rPr>
              <w:t>8</w:t>
            </w:r>
            <w:r w:rsidRPr="001C3C37">
              <w:rPr>
                <w:rFonts w:ascii="Browallia New" w:hAnsi="Browallia New" w:cs="Browallia New"/>
                <w:snapToGrid w:val="0"/>
                <w:sz w:val="20"/>
                <w:szCs w:val="20"/>
                <w:lang w:eastAsia="th-TH"/>
              </w:rPr>
              <w:t>,</w:t>
            </w:r>
            <w:r>
              <w:rPr>
                <w:rFonts w:ascii="Browallia New" w:hAnsi="Browallia New" w:cs="Browallia New"/>
                <w:snapToGrid w:val="0"/>
                <w:sz w:val="20"/>
                <w:szCs w:val="20"/>
                <w:lang w:eastAsia="th-TH"/>
              </w:rPr>
              <w:t>055</w:t>
            </w:r>
          </w:p>
        </w:tc>
        <w:tc>
          <w:tcPr>
            <w:tcW w:w="884" w:type="dxa"/>
            <w:shd w:val="clear" w:color="auto" w:fill="auto"/>
          </w:tcPr>
          <w:p w14:paraId="7352F4DD" w14:textId="77777777" w:rsidR="00B6227D" w:rsidRPr="00E90809" w:rsidRDefault="00B6227D" w:rsidP="00B6227D">
            <w:pPr>
              <w:tabs>
                <w:tab w:val="decimal" w:pos="547"/>
                <w:tab w:val="decimal" w:pos="619"/>
              </w:tabs>
              <w:ind w:right="-72"/>
              <w:jc w:val="center"/>
              <w:rPr>
                <w:rFonts w:ascii="Browallia New" w:hAnsi="Browallia New" w:cs="Browallia New"/>
                <w:snapToGrid w:val="0"/>
                <w:sz w:val="20"/>
                <w:szCs w:val="20"/>
                <w:highlight w:val="yellow"/>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964" w:type="dxa"/>
            <w:shd w:val="clear" w:color="auto" w:fill="auto"/>
          </w:tcPr>
          <w:p w14:paraId="5088AF3B" w14:textId="1168AB67" w:rsidR="00B6227D" w:rsidRPr="00E90809" w:rsidRDefault="00B6227D" w:rsidP="00B6227D">
            <w:pPr>
              <w:tabs>
                <w:tab w:val="decimal" w:pos="778"/>
              </w:tabs>
              <w:ind w:right="-72"/>
              <w:jc w:val="center"/>
              <w:rPr>
                <w:rFonts w:ascii="Browallia New" w:hAnsi="Browallia New" w:cs="Browallia New"/>
                <w:snapToGrid w:val="0"/>
                <w:sz w:val="20"/>
                <w:szCs w:val="20"/>
                <w:highlight w:val="yellow"/>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26B74878" w14:textId="77777777" w:rsidR="00B6227D" w:rsidRPr="00E90809" w:rsidRDefault="00B6227D" w:rsidP="00B6227D">
            <w:pPr>
              <w:tabs>
                <w:tab w:val="decimal" w:pos="778"/>
              </w:tabs>
              <w:ind w:right="-72"/>
              <w:jc w:val="right"/>
              <w:rPr>
                <w:rFonts w:ascii="Browallia New" w:hAnsi="Browallia New" w:cs="Browallia New"/>
                <w:snapToGrid w:val="0"/>
                <w:sz w:val="20"/>
                <w:szCs w:val="20"/>
                <w:highlight w:val="yellow"/>
                <w:lang w:eastAsia="th-TH"/>
              </w:rPr>
            </w:pPr>
            <w:r w:rsidRPr="001C3C37">
              <w:rPr>
                <w:rFonts w:ascii="Browallia New" w:hAnsi="Browallia New" w:cs="Browallia New"/>
                <w:snapToGrid w:val="0"/>
                <w:sz w:val="20"/>
                <w:szCs w:val="20"/>
                <w:lang w:eastAsia="th-TH"/>
              </w:rPr>
              <w:t>15,98</w:t>
            </w:r>
            <w:r>
              <w:rPr>
                <w:rFonts w:ascii="Browallia New" w:hAnsi="Browallia New" w:cs="Browallia New"/>
                <w:snapToGrid w:val="0"/>
                <w:sz w:val="20"/>
                <w:szCs w:val="20"/>
                <w:lang w:eastAsia="th-TH"/>
              </w:rPr>
              <w:t>4</w:t>
            </w:r>
          </w:p>
        </w:tc>
        <w:tc>
          <w:tcPr>
            <w:tcW w:w="884" w:type="dxa"/>
            <w:shd w:val="clear" w:color="auto" w:fill="auto"/>
          </w:tcPr>
          <w:p w14:paraId="6063FBDC" w14:textId="77777777" w:rsidR="00B6227D" w:rsidRPr="00E90809" w:rsidRDefault="00B6227D" w:rsidP="00B6227D">
            <w:pPr>
              <w:tabs>
                <w:tab w:val="decimal" w:pos="619"/>
              </w:tabs>
              <w:ind w:right="-72"/>
              <w:jc w:val="right"/>
              <w:rPr>
                <w:rFonts w:ascii="Browallia New" w:hAnsi="Browallia New" w:cs="Browallia New"/>
                <w:snapToGrid w:val="0"/>
                <w:sz w:val="20"/>
                <w:szCs w:val="20"/>
                <w:highlight w:val="yellow"/>
                <w:lang w:eastAsia="th-TH"/>
              </w:rPr>
            </w:pPr>
            <w:r w:rsidRPr="001C3C37">
              <w:rPr>
                <w:rFonts w:ascii="Browallia New" w:hAnsi="Browallia New" w:cs="Browallia New"/>
                <w:snapToGrid w:val="0"/>
                <w:sz w:val="20"/>
                <w:szCs w:val="20"/>
                <w:lang w:eastAsia="th-TH"/>
              </w:rPr>
              <w:t>42,718</w:t>
            </w:r>
          </w:p>
        </w:tc>
        <w:tc>
          <w:tcPr>
            <w:tcW w:w="884" w:type="dxa"/>
            <w:shd w:val="clear" w:color="auto" w:fill="auto"/>
          </w:tcPr>
          <w:p w14:paraId="76C1FFB5" w14:textId="77777777" w:rsidR="00B6227D" w:rsidRPr="00E90809" w:rsidRDefault="00B6227D" w:rsidP="00B6227D">
            <w:pPr>
              <w:tabs>
                <w:tab w:val="decimal" w:pos="619"/>
              </w:tabs>
              <w:ind w:right="-72"/>
              <w:jc w:val="right"/>
              <w:rPr>
                <w:rFonts w:ascii="Browallia New" w:hAnsi="Browallia New" w:cs="Browallia New"/>
                <w:snapToGrid w:val="0"/>
                <w:sz w:val="20"/>
                <w:szCs w:val="20"/>
                <w:highlight w:val="yellow"/>
                <w:lang w:eastAsia="th-TH"/>
              </w:rPr>
            </w:pPr>
            <w:r w:rsidRPr="001C3C37">
              <w:rPr>
                <w:rFonts w:ascii="Browallia New" w:hAnsi="Browallia New" w:cs="Browallia New"/>
                <w:snapToGrid w:val="0"/>
                <w:sz w:val="20"/>
                <w:szCs w:val="20"/>
                <w:lang w:eastAsia="th-TH"/>
              </w:rPr>
              <w:t>3,97</w:t>
            </w:r>
            <w:r>
              <w:rPr>
                <w:rFonts w:ascii="Browallia New" w:hAnsi="Browallia New" w:cs="Browallia New"/>
                <w:snapToGrid w:val="0"/>
                <w:sz w:val="20"/>
                <w:szCs w:val="20"/>
                <w:lang w:eastAsia="th-TH"/>
              </w:rPr>
              <w:t>9</w:t>
            </w:r>
            <w:r w:rsidRPr="001C3C37">
              <w:rPr>
                <w:rFonts w:ascii="Browallia New" w:hAnsi="Browallia New" w:cs="Browallia New"/>
                <w:snapToGrid w:val="0"/>
                <w:sz w:val="20"/>
                <w:szCs w:val="20"/>
                <w:lang w:eastAsia="th-TH"/>
              </w:rPr>
              <w:t>,</w:t>
            </w:r>
            <w:r>
              <w:rPr>
                <w:rFonts w:ascii="Browallia New" w:hAnsi="Browallia New" w:cs="Browallia New"/>
                <w:snapToGrid w:val="0"/>
                <w:sz w:val="20"/>
                <w:szCs w:val="20"/>
                <w:lang w:eastAsia="th-TH"/>
              </w:rPr>
              <w:t>834</w:t>
            </w:r>
          </w:p>
        </w:tc>
        <w:tc>
          <w:tcPr>
            <w:tcW w:w="884" w:type="dxa"/>
            <w:shd w:val="clear" w:color="auto" w:fill="auto"/>
          </w:tcPr>
          <w:p w14:paraId="0B7BCC53" w14:textId="39353743" w:rsidR="00B6227D" w:rsidRPr="00E90809" w:rsidRDefault="00B6227D" w:rsidP="00B6227D">
            <w:pPr>
              <w:tabs>
                <w:tab w:val="decimal" w:pos="792"/>
              </w:tabs>
              <w:ind w:right="-72"/>
              <w:jc w:val="center"/>
              <w:rPr>
                <w:rFonts w:ascii="Browallia New" w:hAnsi="Browallia New" w:cs="Browallia New"/>
                <w:snapToGrid w:val="0"/>
                <w:sz w:val="20"/>
                <w:szCs w:val="20"/>
                <w:highlight w:val="yellow"/>
                <w:lang w:eastAsia="th-TH"/>
              </w:rPr>
            </w:pPr>
            <w:r w:rsidRPr="009A4629">
              <w:rPr>
                <w:rFonts w:ascii="Browallia New" w:hAnsi="Browallia New" w:cs="Browallia New"/>
                <w:snapToGrid w:val="0"/>
                <w:sz w:val="20"/>
                <w:szCs w:val="20"/>
                <w:lang w:eastAsia="th-TH"/>
              </w:rPr>
              <w:t xml:space="preserve">  </w:t>
            </w:r>
            <w:r w:rsidRPr="009A462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9A4629">
              <w:rPr>
                <w:rFonts w:ascii="Browallia New" w:hAnsi="Browallia New" w:cs="Browallia New"/>
                <w:sz w:val="20"/>
                <w:szCs w:val="20"/>
                <w:lang w:val="en-GB"/>
              </w:rPr>
              <w:t>-</w:t>
            </w:r>
          </w:p>
        </w:tc>
        <w:tc>
          <w:tcPr>
            <w:tcW w:w="884" w:type="dxa"/>
            <w:shd w:val="clear" w:color="auto" w:fill="auto"/>
          </w:tcPr>
          <w:p w14:paraId="275A5283" w14:textId="77777777" w:rsidR="00B6227D" w:rsidRPr="0033669D" w:rsidRDefault="00B6227D" w:rsidP="00B6227D">
            <w:pPr>
              <w:tabs>
                <w:tab w:val="decimal" w:pos="619"/>
              </w:tabs>
              <w:ind w:right="-72"/>
              <w:jc w:val="right"/>
              <w:rPr>
                <w:rFonts w:ascii="Browallia New" w:hAnsi="Browallia New" w:cs="Browallia New"/>
                <w:snapToGrid w:val="0"/>
                <w:sz w:val="20"/>
                <w:szCs w:val="20"/>
                <w:lang w:eastAsia="th-TH"/>
              </w:rPr>
            </w:pPr>
            <w:r w:rsidRPr="001C3C37">
              <w:rPr>
                <w:rFonts w:ascii="Browallia New" w:hAnsi="Browallia New" w:cs="Browallia New"/>
                <w:snapToGrid w:val="0"/>
                <w:sz w:val="20"/>
                <w:szCs w:val="20"/>
                <w:lang w:eastAsia="th-TH"/>
              </w:rPr>
              <w:t>3,97</w:t>
            </w:r>
            <w:r>
              <w:rPr>
                <w:rFonts w:ascii="Browallia New" w:hAnsi="Browallia New" w:cs="Browallia New"/>
                <w:snapToGrid w:val="0"/>
                <w:sz w:val="20"/>
                <w:szCs w:val="20"/>
                <w:lang w:eastAsia="th-TH"/>
              </w:rPr>
              <w:t>9</w:t>
            </w:r>
            <w:r w:rsidRPr="001C3C37">
              <w:rPr>
                <w:rFonts w:ascii="Browallia New" w:hAnsi="Browallia New" w:cs="Browallia New"/>
                <w:snapToGrid w:val="0"/>
                <w:sz w:val="20"/>
                <w:szCs w:val="20"/>
                <w:lang w:eastAsia="th-TH"/>
              </w:rPr>
              <w:t>,</w:t>
            </w:r>
            <w:r>
              <w:rPr>
                <w:rFonts w:ascii="Browallia New" w:hAnsi="Browallia New" w:cs="Browallia New"/>
                <w:snapToGrid w:val="0"/>
                <w:sz w:val="20"/>
                <w:szCs w:val="20"/>
                <w:lang w:eastAsia="th-TH"/>
              </w:rPr>
              <w:t>834</w:t>
            </w:r>
          </w:p>
        </w:tc>
      </w:tr>
    </w:tbl>
    <w:p w14:paraId="0C78EBDC" w14:textId="77777777" w:rsidR="00486406" w:rsidRDefault="00486406"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531"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878"/>
        <w:gridCol w:w="882"/>
      </w:tblGrid>
      <w:tr w:rsidR="00684D7B" w:rsidRPr="00684D7B" w14:paraId="089F1148" w14:textId="77777777" w:rsidTr="00553795">
        <w:trPr>
          <w:trHeight w:val="64"/>
        </w:trPr>
        <w:tc>
          <w:tcPr>
            <w:tcW w:w="1525" w:type="dxa"/>
            <w:shd w:val="clear" w:color="auto" w:fill="auto"/>
            <w:vAlign w:val="bottom"/>
          </w:tcPr>
          <w:p w14:paraId="3CF68FFA" w14:textId="77777777" w:rsidR="00684D7B" w:rsidRPr="00684D7B"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59FE375F" w14:textId="69E1A08D" w:rsidR="00684D7B" w:rsidRPr="00684D7B" w:rsidRDefault="00684D7B" w:rsidP="00684D7B">
            <w:pPr>
              <w:pStyle w:val="a9"/>
              <w:ind w:right="-72"/>
              <w:jc w:val="right"/>
              <w:rPr>
                <w:rFonts w:ascii="Browallia New" w:hAnsi="Browallia New" w:cs="Browallia New"/>
                <w:b/>
                <w:bCs/>
                <w:color w:val="000000"/>
                <w:sz w:val="20"/>
                <w:szCs w:val="20"/>
                <w:cs/>
                <w:lang w:val="th-TH"/>
              </w:rPr>
            </w:pPr>
            <w:r w:rsidRPr="00684D7B">
              <w:rPr>
                <w:rFonts w:ascii="Browallia New" w:hAnsi="Browallia New" w:cs="Browallia New"/>
                <w:b/>
                <w:bCs/>
                <w:color w:val="000000"/>
                <w:sz w:val="20"/>
                <w:szCs w:val="20"/>
                <w:cs/>
                <w:lang w:val="th-TH"/>
              </w:rPr>
              <w:t>(หน่วย : พันบาท)</w:t>
            </w:r>
          </w:p>
        </w:tc>
      </w:tr>
      <w:tr w:rsidR="00684D7B" w:rsidRPr="00684D7B" w14:paraId="06D0A01E" w14:textId="77777777" w:rsidTr="00553795">
        <w:trPr>
          <w:trHeight w:val="64"/>
        </w:trPr>
        <w:tc>
          <w:tcPr>
            <w:tcW w:w="1525" w:type="dxa"/>
            <w:shd w:val="clear" w:color="auto" w:fill="auto"/>
            <w:vAlign w:val="bottom"/>
          </w:tcPr>
          <w:p w14:paraId="5B770A5A" w14:textId="77777777" w:rsidR="00684D7B" w:rsidRPr="00684D7B"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0D50294" w14:textId="4FE315DA" w:rsidR="00684D7B" w:rsidRPr="001F5C00"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0A4BA3">
              <w:rPr>
                <w:rFonts w:ascii="Browallia New" w:hAnsi="Browallia New" w:cs="Browallia New"/>
                <w:b/>
                <w:bCs/>
                <w:color w:val="000000"/>
                <w:sz w:val="20"/>
                <w:szCs w:val="20"/>
                <w:cs/>
                <w:lang w:val="th-TH"/>
              </w:rPr>
              <w:t>ข้อมูลทางการเงิน</w:t>
            </w:r>
            <w:r w:rsidR="007B03FC">
              <w:rPr>
                <w:rFonts w:ascii="Browallia New" w:hAnsi="Browallia New" w:cs="Browallia New" w:hint="cs"/>
                <w:b/>
                <w:bCs/>
                <w:color w:val="000000"/>
                <w:sz w:val="20"/>
                <w:szCs w:val="20"/>
                <w:cs/>
              </w:rPr>
              <w:t>รวม</w:t>
            </w:r>
          </w:p>
        </w:tc>
      </w:tr>
      <w:tr w:rsidR="00684D7B" w:rsidRPr="00684D7B" w14:paraId="022219F6" w14:textId="77777777" w:rsidTr="00553795">
        <w:trPr>
          <w:trHeight w:val="63"/>
        </w:trPr>
        <w:tc>
          <w:tcPr>
            <w:tcW w:w="1525" w:type="dxa"/>
            <w:shd w:val="clear" w:color="auto" w:fill="auto"/>
            <w:vAlign w:val="bottom"/>
          </w:tcPr>
          <w:p w14:paraId="6BCBD7CE" w14:textId="77777777" w:rsidR="00684D7B" w:rsidRPr="00684D7B"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06" w:type="dxa"/>
            <w:gridSpan w:val="9"/>
            <w:shd w:val="clear" w:color="auto" w:fill="auto"/>
            <w:vAlign w:val="bottom"/>
          </w:tcPr>
          <w:p w14:paraId="0622DA6C" w14:textId="0A3F0E16" w:rsidR="00684D7B" w:rsidRPr="00684D7B" w:rsidRDefault="00684D7B"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684D7B">
              <w:rPr>
                <w:rFonts w:ascii="Browallia New" w:hAnsi="Browallia New" w:cs="Browallia New"/>
                <w:b/>
                <w:bCs/>
                <w:sz w:val="20"/>
                <w:szCs w:val="20"/>
                <w:cs/>
                <w:lang w:val="th-TH"/>
              </w:rPr>
              <w:t>สำหรับงวด</w:t>
            </w:r>
            <w:r w:rsidRPr="00684D7B">
              <w:rPr>
                <w:rFonts w:ascii="Browallia New" w:hAnsi="Browallia New" w:cs="Browallia New"/>
                <w:b/>
                <w:bCs/>
                <w:sz w:val="20"/>
                <w:szCs w:val="20"/>
                <w:cs/>
                <w:lang w:val="en-GB"/>
              </w:rPr>
              <w:t>สามเดือน</w:t>
            </w:r>
            <w:r w:rsidRPr="00684D7B">
              <w:rPr>
                <w:rFonts w:ascii="Browallia New" w:hAnsi="Browallia New" w:cs="Browallia New"/>
                <w:b/>
                <w:bCs/>
                <w:sz w:val="20"/>
                <w:szCs w:val="20"/>
                <w:cs/>
                <w:lang w:val="th-TH"/>
              </w:rPr>
              <w:t xml:space="preserve">สิ้นสุดวันที่ </w:t>
            </w:r>
            <w:r w:rsidRPr="00684D7B">
              <w:rPr>
                <w:rFonts w:ascii="Browallia New" w:hAnsi="Browallia New" w:cs="Browallia New"/>
                <w:b/>
                <w:bCs/>
                <w:sz w:val="20"/>
                <w:szCs w:val="20"/>
                <w:lang w:val="en-GB"/>
              </w:rPr>
              <w:t xml:space="preserve">31 </w:t>
            </w:r>
            <w:r w:rsidRPr="00684D7B">
              <w:rPr>
                <w:rFonts w:ascii="Browallia New" w:hAnsi="Browallia New" w:cs="Browallia New"/>
                <w:b/>
                <w:bCs/>
                <w:sz w:val="20"/>
                <w:szCs w:val="20"/>
                <w:cs/>
                <w:lang w:val="en-GB"/>
              </w:rPr>
              <w:t xml:space="preserve">มีนาคม </w:t>
            </w:r>
            <w:r w:rsidRPr="00684D7B">
              <w:rPr>
                <w:rFonts w:ascii="Browallia New" w:hAnsi="Browallia New" w:cs="Browallia New"/>
                <w:b/>
                <w:bCs/>
                <w:sz w:val="20"/>
                <w:szCs w:val="20"/>
                <w:lang w:val="en-GB"/>
              </w:rPr>
              <w:t>2566</w:t>
            </w:r>
          </w:p>
        </w:tc>
      </w:tr>
      <w:tr w:rsidR="00684D7B" w:rsidRPr="00684D7B" w14:paraId="0DD73FD2" w14:textId="77777777" w:rsidTr="00553795">
        <w:trPr>
          <w:trHeight w:val="53"/>
        </w:trPr>
        <w:tc>
          <w:tcPr>
            <w:tcW w:w="1525" w:type="dxa"/>
            <w:shd w:val="clear" w:color="auto" w:fill="auto"/>
            <w:vAlign w:val="bottom"/>
          </w:tcPr>
          <w:p w14:paraId="714A92BC" w14:textId="77777777" w:rsidR="00684D7B" w:rsidRPr="00684D7B" w:rsidRDefault="00684D7B" w:rsidP="006E5A3C">
            <w:pPr>
              <w:ind w:left="-107"/>
              <w:jc w:val="thaiDistribute"/>
              <w:rPr>
                <w:rFonts w:ascii="Browallia New" w:hAnsi="Browallia New" w:cs="Browallia New"/>
                <w:snapToGrid w:val="0"/>
                <w:sz w:val="20"/>
                <w:szCs w:val="20"/>
                <w:cs/>
                <w:lang w:val="en-GB" w:eastAsia="th-TH"/>
              </w:rPr>
            </w:pPr>
          </w:p>
        </w:tc>
        <w:tc>
          <w:tcPr>
            <w:tcW w:w="879" w:type="dxa"/>
            <w:shd w:val="clear" w:color="auto" w:fill="auto"/>
            <w:vAlign w:val="bottom"/>
          </w:tcPr>
          <w:p w14:paraId="54EC221F" w14:textId="77777777" w:rsidR="00684D7B" w:rsidRPr="00684D7B"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01E5D85B" w14:textId="77777777" w:rsidR="00684D7B" w:rsidRPr="00684D7B"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69A9CD68" w14:textId="77777777" w:rsidR="00684D7B" w:rsidRPr="00684D7B"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shd w:val="clear" w:color="auto" w:fill="auto"/>
            <w:vAlign w:val="bottom"/>
          </w:tcPr>
          <w:p w14:paraId="323A1163" w14:textId="383A1501" w:rsidR="00684D7B" w:rsidRPr="00684D7B"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4D7B">
              <w:rPr>
                <w:rFonts w:ascii="Browallia New" w:hAnsi="Browallia New" w:cs="Browallia New"/>
                <w:b/>
                <w:bCs/>
                <w:snapToGrid w:val="0"/>
                <w:color w:val="000000"/>
                <w:sz w:val="20"/>
                <w:szCs w:val="20"/>
                <w:cs/>
                <w:lang w:val="en-GB" w:eastAsia="th-TH"/>
              </w:rPr>
              <w:t>ธุรกิจ</w:t>
            </w:r>
          </w:p>
        </w:tc>
        <w:tc>
          <w:tcPr>
            <w:tcW w:w="878" w:type="dxa"/>
            <w:shd w:val="clear" w:color="auto" w:fill="auto"/>
            <w:vAlign w:val="bottom"/>
          </w:tcPr>
          <w:p w14:paraId="78B9BE15" w14:textId="4ACD3B1F" w:rsidR="00684D7B" w:rsidRPr="00684D7B"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4D7B">
              <w:rPr>
                <w:rFonts w:ascii="Browallia New" w:hAnsi="Browallia New" w:cs="Browallia New"/>
                <w:b/>
                <w:bCs/>
                <w:color w:val="000000"/>
                <w:sz w:val="20"/>
                <w:szCs w:val="20"/>
                <w:cs/>
              </w:rPr>
              <w:t>ธุรกิจ</w:t>
            </w:r>
          </w:p>
        </w:tc>
        <w:tc>
          <w:tcPr>
            <w:tcW w:w="878" w:type="dxa"/>
            <w:shd w:val="clear" w:color="auto" w:fill="auto"/>
            <w:vAlign w:val="bottom"/>
          </w:tcPr>
          <w:p w14:paraId="08BE1189" w14:textId="77777777" w:rsidR="00684D7B" w:rsidRPr="00684D7B"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shd w:val="clear" w:color="auto" w:fill="auto"/>
            <w:vAlign w:val="bottom"/>
          </w:tcPr>
          <w:p w14:paraId="7EB36971" w14:textId="77777777" w:rsidR="00684D7B" w:rsidRPr="00684D7B"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shd w:val="clear" w:color="auto" w:fill="auto"/>
            <w:vAlign w:val="bottom"/>
          </w:tcPr>
          <w:p w14:paraId="43E1087D" w14:textId="77777777" w:rsidR="00684D7B" w:rsidRPr="00684D7B"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shd w:val="clear" w:color="auto" w:fill="auto"/>
          </w:tcPr>
          <w:p w14:paraId="2B0F87BE" w14:textId="77777777" w:rsidR="00684D7B" w:rsidRPr="00684D7B"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684D7B" w14:paraId="5677DB60" w14:textId="77777777" w:rsidTr="00553795">
        <w:trPr>
          <w:trHeight w:val="63"/>
        </w:trPr>
        <w:tc>
          <w:tcPr>
            <w:tcW w:w="1525" w:type="dxa"/>
            <w:shd w:val="clear" w:color="auto" w:fill="auto"/>
            <w:vAlign w:val="bottom"/>
          </w:tcPr>
          <w:p w14:paraId="15B80CD2" w14:textId="77777777" w:rsidR="00684D7B" w:rsidRPr="00684D7B"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50D08A3D" w14:textId="27448CC0" w:rsidR="00684D7B" w:rsidRPr="00684D7B"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4D7B">
              <w:rPr>
                <w:rFonts w:ascii="Browallia New" w:hAnsi="Browallia New" w:cs="Browallia New"/>
                <w:b/>
                <w:bCs/>
                <w:snapToGrid w:val="0"/>
                <w:color w:val="000000"/>
                <w:spacing w:val="-4"/>
                <w:sz w:val="20"/>
                <w:szCs w:val="20"/>
                <w:cs/>
                <w:lang w:eastAsia="th-TH"/>
              </w:rPr>
              <w:t>ธุรกิจ</w:t>
            </w:r>
            <w:r w:rsidRPr="00684D7B">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54179B" w14:textId="77777777" w:rsidR="00684D7B" w:rsidRPr="00684D7B"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141A8029" w14:textId="77777777" w:rsidR="00684D7B" w:rsidRPr="00684D7B"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shd w:val="clear" w:color="auto" w:fill="auto"/>
            <w:vAlign w:val="bottom"/>
          </w:tcPr>
          <w:p w14:paraId="57B35945" w14:textId="0BD85CDF" w:rsidR="00684D7B" w:rsidRPr="00684D7B"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4D7B">
              <w:rPr>
                <w:rFonts w:ascii="Browallia New" w:hAnsi="Browallia New" w:cs="Browallia New"/>
                <w:b/>
                <w:bCs/>
                <w:snapToGrid w:val="0"/>
                <w:color w:val="000000"/>
                <w:sz w:val="20"/>
                <w:szCs w:val="20"/>
                <w:cs/>
                <w:lang w:val="en-GB" w:eastAsia="th-TH"/>
              </w:rPr>
              <w:t>รับจ้างและ</w:t>
            </w:r>
          </w:p>
        </w:tc>
        <w:tc>
          <w:tcPr>
            <w:tcW w:w="878" w:type="dxa"/>
            <w:shd w:val="clear" w:color="auto" w:fill="auto"/>
            <w:vAlign w:val="bottom"/>
          </w:tcPr>
          <w:p w14:paraId="167484A2" w14:textId="00474FCE" w:rsidR="00684D7B" w:rsidRPr="00684D7B" w:rsidRDefault="00684D7B" w:rsidP="00684D7B">
            <w:pPr>
              <w:pStyle w:val="a9"/>
              <w:tabs>
                <w:tab w:val="right" w:pos="806"/>
              </w:tabs>
              <w:ind w:left="-43" w:right="-72"/>
              <w:jc w:val="center"/>
              <w:rPr>
                <w:rFonts w:ascii="Browallia New" w:hAnsi="Browallia New" w:cs="Browallia New"/>
                <w:b/>
                <w:bCs/>
                <w:color w:val="000000"/>
                <w:sz w:val="20"/>
                <w:szCs w:val="20"/>
                <w:cs/>
              </w:rPr>
            </w:pPr>
            <w:r w:rsidRPr="00684D7B">
              <w:rPr>
                <w:rFonts w:ascii="Browallia New" w:hAnsi="Browallia New" w:cs="Browallia New"/>
                <w:b/>
                <w:bCs/>
                <w:color w:val="000000"/>
                <w:sz w:val="20"/>
                <w:szCs w:val="20"/>
                <w:cs/>
              </w:rPr>
              <w:t>สินทรัพย์</w:t>
            </w:r>
          </w:p>
        </w:tc>
        <w:tc>
          <w:tcPr>
            <w:tcW w:w="878" w:type="dxa"/>
            <w:shd w:val="clear" w:color="auto" w:fill="auto"/>
            <w:vAlign w:val="bottom"/>
          </w:tcPr>
          <w:p w14:paraId="0F110928" w14:textId="01EF7A44" w:rsidR="00684D7B" w:rsidRPr="00684D7B" w:rsidRDefault="00684D7B" w:rsidP="00684D7B">
            <w:pPr>
              <w:pStyle w:val="a9"/>
              <w:tabs>
                <w:tab w:val="right" w:pos="651"/>
              </w:tabs>
              <w:ind w:left="-43" w:right="-72"/>
              <w:jc w:val="center"/>
              <w:rPr>
                <w:rFonts w:ascii="Browallia New" w:hAnsi="Browallia New" w:cs="Browallia New"/>
                <w:b/>
                <w:bCs/>
                <w:color w:val="000000"/>
                <w:sz w:val="20"/>
                <w:szCs w:val="20"/>
                <w:cs/>
              </w:rPr>
            </w:pPr>
            <w:r w:rsidRPr="00684D7B">
              <w:rPr>
                <w:rFonts w:ascii="Browallia New" w:hAnsi="Browallia New" w:cs="Browallia New"/>
                <w:b/>
                <w:bCs/>
                <w:snapToGrid w:val="0"/>
                <w:color w:val="000000"/>
                <w:sz w:val="20"/>
                <w:szCs w:val="20"/>
                <w:cs/>
                <w:lang w:eastAsia="th-TH"/>
              </w:rPr>
              <w:t>ธุรกิจบริการ</w:t>
            </w:r>
          </w:p>
        </w:tc>
        <w:tc>
          <w:tcPr>
            <w:tcW w:w="878" w:type="dxa"/>
            <w:shd w:val="clear" w:color="auto" w:fill="auto"/>
            <w:vAlign w:val="bottom"/>
          </w:tcPr>
          <w:p w14:paraId="1B98EFE4" w14:textId="77777777" w:rsidR="00684D7B" w:rsidRPr="00684D7B"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878" w:type="dxa"/>
            <w:shd w:val="clear" w:color="auto" w:fill="auto"/>
            <w:vAlign w:val="bottom"/>
          </w:tcPr>
          <w:p w14:paraId="5537C5AF" w14:textId="66FC6FCA" w:rsidR="00684D7B" w:rsidRPr="00684D7B" w:rsidRDefault="00684D7B" w:rsidP="009C6389">
            <w:pPr>
              <w:pStyle w:val="a9"/>
              <w:tabs>
                <w:tab w:val="right" w:pos="778"/>
              </w:tabs>
              <w:ind w:left="-72" w:right="-72"/>
              <w:jc w:val="center"/>
              <w:rPr>
                <w:rFonts w:ascii="Browallia New" w:hAnsi="Browallia New" w:cs="Browallia New"/>
                <w:b/>
                <w:bCs/>
                <w:color w:val="000000"/>
                <w:sz w:val="20"/>
                <w:szCs w:val="20"/>
                <w:cs/>
              </w:rPr>
            </w:pPr>
            <w:r w:rsidRPr="00684D7B">
              <w:rPr>
                <w:rFonts w:ascii="Browallia New" w:hAnsi="Browallia New" w:cs="Browallia New"/>
                <w:b/>
                <w:bCs/>
                <w:color w:val="000000"/>
                <w:spacing w:val="-6"/>
                <w:sz w:val="20"/>
                <w:szCs w:val="20"/>
                <w:cs/>
              </w:rPr>
              <w:t>รายการ</w:t>
            </w:r>
          </w:p>
        </w:tc>
        <w:tc>
          <w:tcPr>
            <w:tcW w:w="882" w:type="dxa"/>
            <w:shd w:val="clear" w:color="auto" w:fill="auto"/>
          </w:tcPr>
          <w:p w14:paraId="57A7ABD4" w14:textId="77777777" w:rsidR="00684D7B" w:rsidRPr="00684D7B"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684D7B" w14:paraId="0F7E0D9F" w14:textId="77777777" w:rsidTr="00553795">
        <w:trPr>
          <w:trHeight w:val="63"/>
        </w:trPr>
        <w:tc>
          <w:tcPr>
            <w:tcW w:w="1525" w:type="dxa"/>
            <w:shd w:val="clear" w:color="auto" w:fill="auto"/>
            <w:vAlign w:val="bottom"/>
          </w:tcPr>
          <w:p w14:paraId="4F27D947" w14:textId="77777777" w:rsidR="00684D7B" w:rsidRPr="00684D7B"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46C745BF" w14:textId="5B322A6A" w:rsidR="00684D7B" w:rsidRPr="00684D7B"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4D7B">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65CB78C4" w14:textId="2E9208B1" w:rsidR="00684D7B" w:rsidRPr="00684D7B"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684D7B">
              <w:rPr>
                <w:rFonts w:ascii="Browallia New" w:hAnsi="Browallia New" w:cs="Browallia New"/>
                <w:b/>
                <w:bCs/>
                <w:snapToGrid w:val="0"/>
                <w:color w:val="000000"/>
                <w:sz w:val="20"/>
                <w:szCs w:val="20"/>
                <w:cs/>
                <w:lang w:eastAsia="th-TH"/>
              </w:rPr>
              <w:t>ธุรกิจสื่อ</w:t>
            </w:r>
          </w:p>
        </w:tc>
        <w:tc>
          <w:tcPr>
            <w:tcW w:w="884" w:type="dxa"/>
            <w:shd w:val="clear" w:color="auto" w:fill="auto"/>
            <w:vAlign w:val="bottom"/>
          </w:tcPr>
          <w:p w14:paraId="49E4E2E0" w14:textId="33643329" w:rsidR="00684D7B" w:rsidRPr="00684D7B"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684D7B">
              <w:rPr>
                <w:rFonts w:ascii="Browallia New" w:hAnsi="Browallia New" w:cs="Browallia New"/>
                <w:b/>
                <w:bCs/>
                <w:snapToGrid w:val="0"/>
                <w:color w:val="000000"/>
                <w:sz w:val="20"/>
                <w:szCs w:val="20"/>
                <w:cs/>
                <w:lang w:eastAsia="th-TH"/>
              </w:rPr>
              <w:t>ธุรกิจเพลง</w:t>
            </w:r>
          </w:p>
        </w:tc>
        <w:tc>
          <w:tcPr>
            <w:tcW w:w="965" w:type="dxa"/>
            <w:shd w:val="clear" w:color="auto" w:fill="auto"/>
            <w:vAlign w:val="bottom"/>
          </w:tcPr>
          <w:p w14:paraId="6CE085E3" w14:textId="260B82F7" w:rsidR="00684D7B" w:rsidRPr="00684D7B"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684D7B">
              <w:rPr>
                <w:rFonts w:ascii="Browallia New" w:hAnsi="Browallia New" w:cs="Browallia New"/>
                <w:b/>
                <w:bCs/>
                <w:snapToGrid w:val="0"/>
                <w:color w:val="000000"/>
                <w:sz w:val="20"/>
                <w:szCs w:val="20"/>
                <w:cs/>
                <w:lang w:val="en-GB" w:eastAsia="th-TH"/>
              </w:rPr>
              <w:t>ผลิตกิจกรรม</w:t>
            </w:r>
          </w:p>
        </w:tc>
        <w:tc>
          <w:tcPr>
            <w:tcW w:w="878" w:type="dxa"/>
            <w:shd w:val="clear" w:color="auto" w:fill="auto"/>
            <w:vAlign w:val="bottom"/>
          </w:tcPr>
          <w:p w14:paraId="7C7D3F7C" w14:textId="22ABF3C2" w:rsidR="00684D7B" w:rsidRPr="00684D7B"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684D7B">
              <w:rPr>
                <w:rFonts w:ascii="Browallia New" w:hAnsi="Browallia New" w:cs="Browallia New"/>
                <w:b/>
                <w:bCs/>
                <w:color w:val="000000"/>
                <w:sz w:val="20"/>
                <w:szCs w:val="20"/>
                <w:cs/>
              </w:rPr>
              <w:t>ดิจิทัล</w:t>
            </w:r>
          </w:p>
        </w:tc>
        <w:tc>
          <w:tcPr>
            <w:tcW w:w="878" w:type="dxa"/>
            <w:shd w:val="clear" w:color="auto" w:fill="auto"/>
            <w:vAlign w:val="bottom"/>
          </w:tcPr>
          <w:p w14:paraId="6BF97925" w14:textId="39B30B88" w:rsidR="00684D7B" w:rsidRPr="00684D7B"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684D7B">
              <w:rPr>
                <w:rFonts w:ascii="Browallia New" w:hAnsi="Browallia New" w:cs="Browallia New"/>
                <w:b/>
                <w:bCs/>
                <w:color w:val="000000"/>
                <w:sz w:val="20"/>
                <w:szCs w:val="20"/>
                <w:cs/>
              </w:rPr>
              <w:t>และอื่นๆ</w:t>
            </w:r>
          </w:p>
        </w:tc>
        <w:tc>
          <w:tcPr>
            <w:tcW w:w="878" w:type="dxa"/>
            <w:shd w:val="clear" w:color="auto" w:fill="auto"/>
            <w:vAlign w:val="bottom"/>
          </w:tcPr>
          <w:p w14:paraId="5CA97F72" w14:textId="24CE20C6" w:rsidR="00684D7B" w:rsidRPr="00684D7B"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684D7B">
              <w:rPr>
                <w:rFonts w:ascii="Browallia New" w:hAnsi="Browallia New" w:cs="Browallia New"/>
                <w:b/>
                <w:bCs/>
                <w:color w:val="000000"/>
                <w:sz w:val="20"/>
                <w:szCs w:val="20"/>
                <w:cs/>
              </w:rPr>
              <w:t>รวม</w:t>
            </w:r>
          </w:p>
        </w:tc>
        <w:tc>
          <w:tcPr>
            <w:tcW w:w="878" w:type="dxa"/>
            <w:shd w:val="clear" w:color="auto" w:fill="auto"/>
            <w:vAlign w:val="bottom"/>
          </w:tcPr>
          <w:p w14:paraId="6D8B0DC1" w14:textId="74C28F32" w:rsidR="00684D7B" w:rsidRPr="00684D7B"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684D7B">
              <w:rPr>
                <w:rFonts w:ascii="Browallia New" w:hAnsi="Browallia New" w:cs="Browallia New"/>
                <w:b/>
                <w:bCs/>
                <w:color w:val="000000"/>
                <w:spacing w:val="-6"/>
                <w:sz w:val="20"/>
                <w:szCs w:val="20"/>
                <w:cs/>
              </w:rPr>
              <w:t>ตัดบัญชี</w:t>
            </w:r>
          </w:p>
        </w:tc>
        <w:tc>
          <w:tcPr>
            <w:tcW w:w="882" w:type="dxa"/>
            <w:shd w:val="clear" w:color="auto" w:fill="auto"/>
            <w:vAlign w:val="bottom"/>
          </w:tcPr>
          <w:p w14:paraId="0A9BA10C" w14:textId="373D2884" w:rsidR="00684D7B" w:rsidRPr="00684D7B"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684D7B">
              <w:rPr>
                <w:rFonts w:ascii="Browallia New" w:hAnsi="Browallia New" w:cs="Browallia New"/>
                <w:b/>
                <w:bCs/>
                <w:color w:val="000000"/>
                <w:sz w:val="20"/>
                <w:szCs w:val="20"/>
                <w:cs/>
              </w:rPr>
              <w:t>รวม</w:t>
            </w:r>
          </w:p>
        </w:tc>
      </w:tr>
      <w:tr w:rsidR="00684D7B" w:rsidRPr="00684D7B" w14:paraId="13CA05FE" w14:textId="77777777" w:rsidTr="00553795">
        <w:trPr>
          <w:trHeight w:val="53"/>
        </w:trPr>
        <w:tc>
          <w:tcPr>
            <w:tcW w:w="1525" w:type="dxa"/>
            <w:shd w:val="clear" w:color="auto" w:fill="auto"/>
            <w:vAlign w:val="bottom"/>
          </w:tcPr>
          <w:p w14:paraId="4ECC8FD0" w14:textId="77777777" w:rsidR="00684D7B" w:rsidRPr="00684D7B" w:rsidRDefault="00684D7B" w:rsidP="006E5A3C">
            <w:pPr>
              <w:ind w:left="-107"/>
              <w:rPr>
                <w:rFonts w:ascii="Browallia New" w:hAnsi="Browallia New" w:cs="Browallia New"/>
                <w:sz w:val="20"/>
                <w:szCs w:val="20"/>
                <w:cs/>
              </w:rPr>
            </w:pPr>
          </w:p>
        </w:tc>
        <w:tc>
          <w:tcPr>
            <w:tcW w:w="879" w:type="dxa"/>
            <w:shd w:val="clear" w:color="auto" w:fill="auto"/>
            <w:vAlign w:val="bottom"/>
          </w:tcPr>
          <w:p w14:paraId="18B60392" w14:textId="77777777" w:rsidR="00684D7B" w:rsidRPr="00684D7B"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19B3A5D3" w14:textId="77777777" w:rsidR="00684D7B" w:rsidRPr="00684D7B"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1BED4275" w14:textId="77777777" w:rsidR="00684D7B" w:rsidRPr="00684D7B"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81B3BD2" w14:textId="77777777" w:rsidR="00684D7B" w:rsidRPr="00684D7B"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47D2E5C5" w14:textId="77777777" w:rsidR="00684D7B" w:rsidRPr="00684D7B"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shd w:val="clear" w:color="auto" w:fill="auto"/>
            <w:vAlign w:val="bottom"/>
          </w:tcPr>
          <w:p w14:paraId="00C5816D" w14:textId="77777777" w:rsidR="00684D7B" w:rsidRPr="00684D7B"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3402D152" w14:textId="77777777" w:rsidR="00684D7B" w:rsidRPr="00684D7B"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6B24FC65" w14:textId="77777777" w:rsidR="00684D7B" w:rsidRPr="00684D7B"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82" w:type="dxa"/>
            <w:shd w:val="clear" w:color="auto" w:fill="auto"/>
          </w:tcPr>
          <w:p w14:paraId="04F3B095" w14:textId="77777777" w:rsidR="00684D7B" w:rsidRPr="00684D7B" w:rsidRDefault="00684D7B" w:rsidP="006E5A3C">
            <w:pPr>
              <w:tabs>
                <w:tab w:val="decimal" w:pos="749"/>
              </w:tabs>
              <w:ind w:right="-72"/>
              <w:jc w:val="both"/>
              <w:rPr>
                <w:rFonts w:ascii="Browallia New" w:hAnsi="Browallia New" w:cs="Browallia New"/>
                <w:snapToGrid w:val="0"/>
                <w:sz w:val="20"/>
                <w:szCs w:val="20"/>
                <w:lang w:eastAsia="th-TH"/>
              </w:rPr>
            </w:pPr>
          </w:p>
        </w:tc>
      </w:tr>
      <w:tr w:rsidR="00684D7B" w:rsidRPr="00684D7B" w14:paraId="52264230" w14:textId="77777777" w:rsidTr="00553795">
        <w:trPr>
          <w:trHeight w:val="63"/>
        </w:trPr>
        <w:tc>
          <w:tcPr>
            <w:tcW w:w="1525" w:type="dxa"/>
            <w:shd w:val="clear" w:color="auto" w:fill="auto"/>
            <w:vAlign w:val="bottom"/>
          </w:tcPr>
          <w:p w14:paraId="4854AE26" w14:textId="78D22E0F" w:rsidR="00684D7B" w:rsidRPr="00684D7B" w:rsidRDefault="00684D7B" w:rsidP="000D4746">
            <w:pPr>
              <w:ind w:left="15" w:hanging="122"/>
              <w:rPr>
                <w:rFonts w:ascii="Browallia New" w:hAnsi="Browallia New" w:cs="Browallia New"/>
                <w:sz w:val="20"/>
                <w:szCs w:val="20"/>
              </w:rPr>
            </w:pPr>
            <w:r w:rsidRPr="00684D7B">
              <w:rPr>
                <w:rFonts w:ascii="Browallia New" w:hAnsi="Browallia New" w:cs="Browallia New"/>
                <w:sz w:val="20"/>
                <w:szCs w:val="20"/>
                <w:cs/>
              </w:rPr>
              <w:t>รายได้</w:t>
            </w:r>
            <w:r w:rsidR="000D4746">
              <w:rPr>
                <w:rFonts w:ascii="Browallia New" w:hAnsi="Browallia New" w:cs="Browallia New" w:hint="cs"/>
                <w:sz w:val="20"/>
                <w:szCs w:val="20"/>
                <w:cs/>
              </w:rPr>
              <w:t>จากการขายและให้บริการ</w:t>
            </w:r>
          </w:p>
        </w:tc>
        <w:tc>
          <w:tcPr>
            <w:tcW w:w="879" w:type="dxa"/>
            <w:shd w:val="clear" w:color="auto" w:fill="auto"/>
            <w:vAlign w:val="bottom"/>
          </w:tcPr>
          <w:p w14:paraId="73A9CF94" w14:textId="77777777" w:rsidR="00684D7B" w:rsidRPr="00684D7B" w:rsidRDefault="00684D7B"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548D508F" w14:textId="77777777" w:rsidR="00684D7B" w:rsidRPr="00684D7B"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4C585816" w14:textId="77777777" w:rsidR="00684D7B" w:rsidRPr="00684D7B"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4383189" w14:textId="77777777" w:rsidR="00684D7B" w:rsidRPr="00684D7B"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2AD1440A" w14:textId="77777777" w:rsidR="00684D7B" w:rsidRPr="00684D7B" w:rsidRDefault="00684D7B" w:rsidP="006E5A3C">
            <w:pPr>
              <w:tabs>
                <w:tab w:val="decimal" w:pos="806"/>
              </w:tabs>
              <w:ind w:left="-43" w:right="-72"/>
              <w:jc w:val="both"/>
              <w:rPr>
                <w:rFonts w:ascii="Browallia New" w:hAnsi="Browallia New" w:cs="Browallia New"/>
                <w:snapToGrid w:val="0"/>
                <w:sz w:val="20"/>
                <w:szCs w:val="20"/>
                <w:lang w:eastAsia="th-TH"/>
              </w:rPr>
            </w:pPr>
          </w:p>
        </w:tc>
        <w:tc>
          <w:tcPr>
            <w:tcW w:w="878" w:type="dxa"/>
            <w:shd w:val="clear" w:color="auto" w:fill="auto"/>
            <w:vAlign w:val="bottom"/>
          </w:tcPr>
          <w:p w14:paraId="392C036F" w14:textId="77777777" w:rsidR="00684D7B" w:rsidRPr="00684D7B"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688C7DF5" w14:textId="77777777" w:rsidR="00684D7B" w:rsidRPr="00684D7B"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70C90887" w14:textId="77777777" w:rsidR="00684D7B" w:rsidRPr="00684D7B" w:rsidRDefault="00684D7B" w:rsidP="006E5A3C">
            <w:pPr>
              <w:ind w:left="-43" w:right="-72"/>
              <w:jc w:val="both"/>
              <w:rPr>
                <w:rFonts w:ascii="Browallia New" w:hAnsi="Browallia New" w:cs="Browallia New"/>
                <w:snapToGrid w:val="0"/>
                <w:sz w:val="20"/>
                <w:szCs w:val="20"/>
                <w:lang w:eastAsia="th-TH"/>
              </w:rPr>
            </w:pPr>
          </w:p>
        </w:tc>
        <w:tc>
          <w:tcPr>
            <w:tcW w:w="882" w:type="dxa"/>
            <w:shd w:val="clear" w:color="auto" w:fill="auto"/>
          </w:tcPr>
          <w:p w14:paraId="6B590BCA" w14:textId="77777777" w:rsidR="00684D7B" w:rsidRPr="00684D7B" w:rsidRDefault="00684D7B" w:rsidP="006E5A3C">
            <w:pPr>
              <w:tabs>
                <w:tab w:val="decimal" w:pos="749"/>
              </w:tabs>
              <w:ind w:right="-72"/>
              <w:jc w:val="both"/>
              <w:rPr>
                <w:rFonts w:ascii="Browallia New" w:hAnsi="Browallia New" w:cs="Browallia New"/>
                <w:snapToGrid w:val="0"/>
                <w:sz w:val="20"/>
                <w:szCs w:val="20"/>
                <w:lang w:eastAsia="th-TH"/>
              </w:rPr>
            </w:pPr>
          </w:p>
        </w:tc>
      </w:tr>
      <w:tr w:rsidR="00684D7B" w:rsidRPr="00684D7B" w14:paraId="519DADE2" w14:textId="77777777" w:rsidTr="00553795">
        <w:trPr>
          <w:trHeight w:val="63"/>
        </w:trPr>
        <w:tc>
          <w:tcPr>
            <w:tcW w:w="1525" w:type="dxa"/>
            <w:shd w:val="clear" w:color="auto" w:fill="auto"/>
            <w:vAlign w:val="bottom"/>
          </w:tcPr>
          <w:p w14:paraId="20C60461" w14:textId="77777777" w:rsidR="00684D7B" w:rsidRPr="00684D7B" w:rsidRDefault="00684D7B" w:rsidP="006E5A3C">
            <w:pPr>
              <w:ind w:left="-107"/>
              <w:rPr>
                <w:rFonts w:ascii="Browallia New" w:hAnsi="Browallia New" w:cs="Browallia New"/>
                <w:sz w:val="20"/>
                <w:szCs w:val="20"/>
              </w:rPr>
            </w:pPr>
            <w:r w:rsidRPr="00684D7B">
              <w:rPr>
                <w:rFonts w:ascii="Browallia New" w:hAnsi="Browallia New" w:cs="Browallia New"/>
                <w:sz w:val="20"/>
                <w:szCs w:val="20"/>
                <w:cs/>
              </w:rPr>
              <w:t xml:space="preserve">   รายได้ภายนอก</w:t>
            </w:r>
          </w:p>
        </w:tc>
        <w:tc>
          <w:tcPr>
            <w:tcW w:w="879" w:type="dxa"/>
            <w:shd w:val="clear" w:color="auto" w:fill="auto"/>
            <w:vAlign w:val="bottom"/>
          </w:tcPr>
          <w:p w14:paraId="67A2C804"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394</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478</w:t>
            </w:r>
          </w:p>
        </w:tc>
        <w:tc>
          <w:tcPr>
            <w:tcW w:w="884" w:type="dxa"/>
            <w:shd w:val="clear" w:color="auto" w:fill="auto"/>
          </w:tcPr>
          <w:p w14:paraId="6AE025EE" w14:textId="77777777" w:rsidR="00684D7B" w:rsidRPr="00684D7B" w:rsidRDefault="00684D7B" w:rsidP="00684D7B">
            <w:pPr>
              <w:tabs>
                <w:tab w:val="clear" w:pos="680"/>
                <w:tab w:val="decimal" w:pos="696"/>
              </w:tabs>
              <w:ind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349,639</w:t>
            </w:r>
          </w:p>
        </w:tc>
        <w:tc>
          <w:tcPr>
            <w:tcW w:w="884" w:type="dxa"/>
            <w:shd w:val="clear" w:color="auto" w:fill="auto"/>
            <w:vAlign w:val="bottom"/>
          </w:tcPr>
          <w:p w14:paraId="341C0B8E"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549</w:t>
            </w:r>
          </w:p>
        </w:tc>
        <w:tc>
          <w:tcPr>
            <w:tcW w:w="965" w:type="dxa"/>
            <w:shd w:val="clear" w:color="auto" w:fill="auto"/>
            <w:vAlign w:val="bottom"/>
          </w:tcPr>
          <w:p w14:paraId="32F4163C"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026</w:t>
            </w:r>
          </w:p>
        </w:tc>
        <w:tc>
          <w:tcPr>
            <w:tcW w:w="878" w:type="dxa"/>
            <w:shd w:val="clear" w:color="auto" w:fill="auto"/>
            <w:vAlign w:val="bottom"/>
          </w:tcPr>
          <w:p w14:paraId="5905D8DB"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473</w:t>
            </w:r>
          </w:p>
        </w:tc>
        <w:tc>
          <w:tcPr>
            <w:tcW w:w="878" w:type="dxa"/>
            <w:shd w:val="clear" w:color="auto" w:fill="auto"/>
            <w:vAlign w:val="bottom"/>
          </w:tcPr>
          <w:p w14:paraId="505D3A53" w14:textId="6774C835" w:rsidR="00684D7B" w:rsidRPr="00684D7B" w:rsidRDefault="006C1D1E" w:rsidP="006C1D1E">
            <w:pPr>
              <w:tabs>
                <w:tab w:val="decimal" w:pos="648"/>
              </w:tabs>
              <w:ind w:right="-72"/>
              <w:jc w:val="center"/>
              <w:rPr>
                <w:rFonts w:ascii="Browallia New" w:hAnsi="Browallia New" w:cs="Browallia New"/>
                <w:snapToGrid w:val="0"/>
                <w:sz w:val="20"/>
                <w:szCs w:val="20"/>
                <w:lang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878" w:type="dxa"/>
            <w:shd w:val="clear" w:color="auto" w:fill="auto"/>
          </w:tcPr>
          <w:p w14:paraId="23936A28" w14:textId="77777777" w:rsidR="00684D7B" w:rsidRPr="00684D7B" w:rsidRDefault="00684D7B" w:rsidP="00684D7B">
            <w:pPr>
              <w:tabs>
                <w:tab w:val="decimal" w:pos="720"/>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813,165</w:t>
            </w:r>
          </w:p>
        </w:tc>
        <w:tc>
          <w:tcPr>
            <w:tcW w:w="878" w:type="dxa"/>
            <w:shd w:val="clear" w:color="auto" w:fill="auto"/>
            <w:vAlign w:val="bottom"/>
          </w:tcPr>
          <w:p w14:paraId="695C3880" w14:textId="63539DE8" w:rsidR="00684D7B" w:rsidRPr="00684D7B" w:rsidRDefault="006C1D1E" w:rsidP="006C1D1E">
            <w:pPr>
              <w:tabs>
                <w:tab w:val="decimal" w:pos="806"/>
              </w:tabs>
              <w:ind w:left="-43"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882" w:type="dxa"/>
            <w:shd w:val="clear" w:color="auto" w:fill="auto"/>
          </w:tcPr>
          <w:p w14:paraId="11F07AA4" w14:textId="77777777" w:rsidR="00684D7B" w:rsidRPr="00684D7B" w:rsidRDefault="00684D7B" w:rsidP="00684D7B">
            <w:pPr>
              <w:tabs>
                <w:tab w:val="decimal" w:pos="804"/>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813,165</w:t>
            </w:r>
          </w:p>
        </w:tc>
      </w:tr>
      <w:tr w:rsidR="00684D7B" w:rsidRPr="00684D7B" w14:paraId="0D990494" w14:textId="77777777" w:rsidTr="00553795">
        <w:trPr>
          <w:trHeight w:val="63"/>
        </w:trPr>
        <w:tc>
          <w:tcPr>
            <w:tcW w:w="1525" w:type="dxa"/>
            <w:shd w:val="clear" w:color="auto" w:fill="auto"/>
            <w:vAlign w:val="bottom"/>
          </w:tcPr>
          <w:p w14:paraId="29249BCF" w14:textId="77777777" w:rsidR="00684D7B" w:rsidRPr="00684D7B" w:rsidRDefault="00684D7B" w:rsidP="006E5A3C">
            <w:pPr>
              <w:ind w:left="-107"/>
              <w:rPr>
                <w:rFonts w:ascii="Browallia New" w:hAnsi="Browallia New" w:cs="Browallia New"/>
                <w:sz w:val="20"/>
                <w:szCs w:val="20"/>
              </w:rPr>
            </w:pPr>
            <w:r w:rsidRPr="00684D7B">
              <w:rPr>
                <w:rFonts w:ascii="Browallia New" w:hAnsi="Browallia New" w:cs="Browallia New"/>
                <w:sz w:val="20"/>
                <w:szCs w:val="20"/>
                <w:cs/>
              </w:rPr>
              <w:t xml:space="preserve">   รายได้ภายใน</w:t>
            </w:r>
          </w:p>
        </w:tc>
        <w:tc>
          <w:tcPr>
            <w:tcW w:w="879" w:type="dxa"/>
            <w:shd w:val="clear" w:color="auto" w:fill="auto"/>
            <w:vAlign w:val="bottom"/>
          </w:tcPr>
          <w:p w14:paraId="7C7A0C78" w14:textId="77777777" w:rsidR="00684D7B" w:rsidRPr="00684D7B" w:rsidRDefault="00684D7B" w:rsidP="004479D6">
            <w:pPr>
              <w:pBdr>
                <w:bottom w:val="single" w:sz="4"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31</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833</w:t>
            </w:r>
          </w:p>
        </w:tc>
        <w:tc>
          <w:tcPr>
            <w:tcW w:w="884" w:type="dxa"/>
            <w:shd w:val="clear" w:color="auto" w:fill="auto"/>
          </w:tcPr>
          <w:p w14:paraId="713D413D" w14:textId="77777777" w:rsidR="00684D7B" w:rsidRPr="00684D7B" w:rsidRDefault="00684D7B" w:rsidP="004479D6">
            <w:pPr>
              <w:pBdr>
                <w:bottom w:val="single" w:sz="4" w:space="1" w:color="auto"/>
              </w:pBdr>
              <w:tabs>
                <w:tab w:val="clear" w:pos="680"/>
                <w:tab w:val="decimal" w:pos="696"/>
              </w:tabs>
              <w:ind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89,547</w:t>
            </w:r>
          </w:p>
        </w:tc>
        <w:tc>
          <w:tcPr>
            <w:tcW w:w="884" w:type="dxa"/>
            <w:shd w:val="clear" w:color="auto" w:fill="auto"/>
            <w:vAlign w:val="bottom"/>
          </w:tcPr>
          <w:p w14:paraId="55FCC5DB" w14:textId="77777777" w:rsidR="00684D7B" w:rsidRPr="00684D7B" w:rsidRDefault="00684D7B" w:rsidP="005749E7">
            <w:pPr>
              <w:pBdr>
                <w:bottom w:val="single" w:sz="4"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8</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443</w:t>
            </w:r>
          </w:p>
        </w:tc>
        <w:tc>
          <w:tcPr>
            <w:tcW w:w="965" w:type="dxa"/>
            <w:shd w:val="clear" w:color="auto" w:fill="auto"/>
            <w:vAlign w:val="bottom"/>
          </w:tcPr>
          <w:p w14:paraId="5D3F56C5"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227</w:t>
            </w:r>
          </w:p>
        </w:tc>
        <w:tc>
          <w:tcPr>
            <w:tcW w:w="878" w:type="dxa"/>
            <w:shd w:val="clear" w:color="auto" w:fill="auto"/>
            <w:vAlign w:val="bottom"/>
          </w:tcPr>
          <w:p w14:paraId="61F0B934"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173</w:t>
            </w:r>
          </w:p>
        </w:tc>
        <w:tc>
          <w:tcPr>
            <w:tcW w:w="878" w:type="dxa"/>
            <w:shd w:val="clear" w:color="auto" w:fill="auto"/>
            <w:vAlign w:val="bottom"/>
          </w:tcPr>
          <w:p w14:paraId="6AFDE079" w14:textId="77777777" w:rsidR="00684D7B" w:rsidRPr="00684D7B" w:rsidRDefault="00684D7B" w:rsidP="004479D6">
            <w:pPr>
              <w:pBdr>
                <w:bottom w:val="single" w:sz="4"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159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544</w:t>
            </w:r>
          </w:p>
        </w:tc>
        <w:tc>
          <w:tcPr>
            <w:tcW w:w="878" w:type="dxa"/>
            <w:shd w:val="clear" w:color="auto" w:fill="auto"/>
          </w:tcPr>
          <w:p w14:paraId="289960F8" w14:textId="77777777" w:rsidR="00684D7B" w:rsidRPr="00684D7B" w:rsidRDefault="00684D7B" w:rsidP="004479D6">
            <w:pPr>
              <w:pBdr>
                <w:bottom w:val="single" w:sz="4" w:space="1" w:color="auto"/>
              </w:pBdr>
              <w:tabs>
                <w:tab w:val="decimal" w:pos="720"/>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291,767</w:t>
            </w:r>
          </w:p>
        </w:tc>
        <w:tc>
          <w:tcPr>
            <w:tcW w:w="878" w:type="dxa"/>
            <w:shd w:val="clear" w:color="auto" w:fill="auto"/>
          </w:tcPr>
          <w:p w14:paraId="1F29C9DC"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(291,767)</w:t>
            </w:r>
          </w:p>
        </w:tc>
        <w:tc>
          <w:tcPr>
            <w:tcW w:w="882" w:type="dxa"/>
            <w:shd w:val="clear" w:color="auto" w:fill="auto"/>
            <w:vAlign w:val="bottom"/>
          </w:tcPr>
          <w:p w14:paraId="2131C681" w14:textId="75C322DA" w:rsidR="00684D7B" w:rsidRPr="00684D7B" w:rsidRDefault="006C1D1E" w:rsidP="006C1D1E">
            <w:pPr>
              <w:pBdr>
                <w:bottom w:val="single" w:sz="4" w:space="1" w:color="auto"/>
              </w:pBdr>
              <w:tabs>
                <w:tab w:val="decimal" w:pos="804"/>
              </w:tabs>
              <w:ind w:left="-43"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r>
      <w:tr w:rsidR="00684D7B" w:rsidRPr="00684D7B" w14:paraId="154857A8" w14:textId="77777777" w:rsidTr="00553795">
        <w:trPr>
          <w:trHeight w:val="53"/>
        </w:trPr>
        <w:tc>
          <w:tcPr>
            <w:tcW w:w="1525" w:type="dxa"/>
            <w:shd w:val="clear" w:color="auto" w:fill="auto"/>
            <w:vAlign w:val="bottom"/>
          </w:tcPr>
          <w:p w14:paraId="425160B5" w14:textId="323DEF22" w:rsidR="00684D7B" w:rsidRPr="00684D7B" w:rsidRDefault="00684D7B" w:rsidP="000D4746">
            <w:pPr>
              <w:ind w:left="15" w:hanging="122"/>
              <w:rPr>
                <w:rFonts w:ascii="Browallia New" w:hAnsi="Browallia New" w:cs="Browallia New"/>
                <w:sz w:val="20"/>
                <w:szCs w:val="20"/>
                <w:cs/>
              </w:rPr>
            </w:pPr>
            <w:r w:rsidRPr="00684D7B">
              <w:rPr>
                <w:rFonts w:ascii="Browallia New" w:hAnsi="Browallia New" w:cs="Browallia New"/>
                <w:sz w:val="20"/>
                <w:szCs w:val="20"/>
                <w:cs/>
              </w:rPr>
              <w:t>รวมรายได้</w:t>
            </w:r>
            <w:r w:rsidR="000D4746">
              <w:rPr>
                <w:rFonts w:ascii="Browallia New" w:hAnsi="Browallia New" w:cs="Browallia New" w:hint="cs"/>
                <w:sz w:val="20"/>
                <w:szCs w:val="20"/>
                <w:cs/>
              </w:rPr>
              <w:t>จากการขายและให้บริการ</w:t>
            </w:r>
          </w:p>
        </w:tc>
        <w:tc>
          <w:tcPr>
            <w:tcW w:w="879" w:type="dxa"/>
            <w:shd w:val="clear" w:color="auto" w:fill="auto"/>
            <w:vAlign w:val="bottom"/>
          </w:tcPr>
          <w:p w14:paraId="46F7C969" w14:textId="77777777" w:rsidR="00684D7B" w:rsidRPr="00684D7B" w:rsidRDefault="00684D7B" w:rsidP="006E0F61">
            <w:pP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311</w:t>
            </w:r>
          </w:p>
        </w:tc>
        <w:tc>
          <w:tcPr>
            <w:tcW w:w="884" w:type="dxa"/>
            <w:shd w:val="clear" w:color="auto" w:fill="auto"/>
            <w:vAlign w:val="bottom"/>
          </w:tcPr>
          <w:p w14:paraId="2AF689D4" w14:textId="77777777" w:rsidR="00684D7B" w:rsidRPr="00684D7B" w:rsidRDefault="00684D7B" w:rsidP="006E0F61">
            <w:pPr>
              <w:tabs>
                <w:tab w:val="clear" w:pos="680"/>
                <w:tab w:val="decimal" w:pos="696"/>
              </w:tabs>
              <w:ind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439,186</w:t>
            </w:r>
          </w:p>
        </w:tc>
        <w:tc>
          <w:tcPr>
            <w:tcW w:w="884" w:type="dxa"/>
            <w:shd w:val="clear" w:color="auto" w:fill="auto"/>
            <w:vAlign w:val="bottom"/>
          </w:tcPr>
          <w:p w14:paraId="4F1244D5"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50</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992</w:t>
            </w:r>
          </w:p>
        </w:tc>
        <w:tc>
          <w:tcPr>
            <w:tcW w:w="965" w:type="dxa"/>
            <w:shd w:val="clear" w:color="auto" w:fill="auto"/>
            <w:vAlign w:val="bottom"/>
          </w:tcPr>
          <w:p w14:paraId="0AE78FC6" w14:textId="77777777" w:rsidR="00684D7B" w:rsidRPr="00684D7B" w:rsidRDefault="00684D7B" w:rsidP="006E0F61">
            <w:pP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253</w:t>
            </w:r>
          </w:p>
        </w:tc>
        <w:tc>
          <w:tcPr>
            <w:tcW w:w="878" w:type="dxa"/>
            <w:shd w:val="clear" w:color="auto" w:fill="auto"/>
            <w:vAlign w:val="bottom"/>
          </w:tcPr>
          <w:p w14:paraId="70836416" w14:textId="77777777" w:rsidR="00684D7B" w:rsidRPr="00684D7B" w:rsidRDefault="00684D7B" w:rsidP="006E0F61">
            <w:pP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646</w:t>
            </w:r>
          </w:p>
        </w:tc>
        <w:tc>
          <w:tcPr>
            <w:tcW w:w="878" w:type="dxa"/>
            <w:shd w:val="clear" w:color="auto" w:fill="auto"/>
            <w:vAlign w:val="bottom"/>
          </w:tcPr>
          <w:p w14:paraId="7BA392EE" w14:textId="77777777" w:rsidR="00684D7B" w:rsidRPr="00684D7B" w:rsidRDefault="00684D7B" w:rsidP="006E0F61">
            <w:pP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159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544</w:t>
            </w:r>
          </w:p>
        </w:tc>
        <w:tc>
          <w:tcPr>
            <w:tcW w:w="878" w:type="dxa"/>
            <w:shd w:val="clear" w:color="auto" w:fill="auto"/>
            <w:vAlign w:val="bottom"/>
          </w:tcPr>
          <w:p w14:paraId="4D48A6E0" w14:textId="77777777" w:rsidR="00684D7B" w:rsidRPr="00684D7B" w:rsidRDefault="00684D7B" w:rsidP="006E0F61">
            <w:pPr>
              <w:tabs>
                <w:tab w:val="decimal" w:pos="720"/>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1,104,932</w:t>
            </w:r>
          </w:p>
        </w:tc>
        <w:tc>
          <w:tcPr>
            <w:tcW w:w="878" w:type="dxa"/>
            <w:shd w:val="clear" w:color="auto" w:fill="auto"/>
            <w:vAlign w:val="bottom"/>
          </w:tcPr>
          <w:p w14:paraId="7736C74C" w14:textId="77777777" w:rsidR="00684D7B" w:rsidRPr="00684D7B" w:rsidRDefault="00684D7B" w:rsidP="006E0F61">
            <w:pPr>
              <w:tabs>
                <w:tab w:val="decimal" w:pos="806"/>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(291,767)</w:t>
            </w:r>
          </w:p>
        </w:tc>
        <w:tc>
          <w:tcPr>
            <w:tcW w:w="882" w:type="dxa"/>
            <w:shd w:val="clear" w:color="auto" w:fill="auto"/>
            <w:vAlign w:val="bottom"/>
          </w:tcPr>
          <w:p w14:paraId="0B88AC58" w14:textId="77777777" w:rsidR="00684D7B" w:rsidRPr="00684D7B" w:rsidRDefault="00684D7B" w:rsidP="006E0F61">
            <w:pPr>
              <w:tabs>
                <w:tab w:val="decimal" w:pos="804"/>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813,165</w:t>
            </w:r>
          </w:p>
        </w:tc>
      </w:tr>
      <w:tr w:rsidR="00684D7B" w:rsidRPr="00684D7B" w14:paraId="79B0FC2F" w14:textId="77777777" w:rsidTr="00553795">
        <w:trPr>
          <w:trHeight w:val="63"/>
        </w:trPr>
        <w:tc>
          <w:tcPr>
            <w:tcW w:w="1525" w:type="dxa"/>
            <w:shd w:val="clear" w:color="auto" w:fill="auto"/>
            <w:vAlign w:val="bottom"/>
          </w:tcPr>
          <w:p w14:paraId="1357778A" w14:textId="77777777" w:rsidR="00684D7B" w:rsidRPr="00684D7B" w:rsidRDefault="00684D7B" w:rsidP="006E5A3C">
            <w:pPr>
              <w:ind w:left="-107"/>
              <w:rPr>
                <w:rFonts w:ascii="Browallia New" w:hAnsi="Browallia New" w:cs="Browallia New"/>
                <w:sz w:val="20"/>
                <w:szCs w:val="20"/>
              </w:rPr>
            </w:pPr>
            <w:r w:rsidRPr="00684D7B">
              <w:rPr>
                <w:rFonts w:ascii="Browallia New" w:hAnsi="Browallia New" w:cs="Browallia New"/>
                <w:sz w:val="20"/>
                <w:szCs w:val="20"/>
                <w:cs/>
              </w:rPr>
              <w:t>ต้นทุนขายและบริการ</w:t>
            </w:r>
          </w:p>
        </w:tc>
        <w:tc>
          <w:tcPr>
            <w:tcW w:w="879" w:type="dxa"/>
            <w:shd w:val="clear" w:color="auto" w:fill="auto"/>
            <w:vAlign w:val="bottom"/>
          </w:tcPr>
          <w:p w14:paraId="1D91A2C1" w14:textId="77777777" w:rsidR="00684D7B" w:rsidRPr="00684D7B" w:rsidRDefault="00684D7B" w:rsidP="004479D6">
            <w:pPr>
              <w:pBdr>
                <w:bottom w:val="single" w:sz="4"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(169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730)</w:t>
            </w:r>
          </w:p>
        </w:tc>
        <w:tc>
          <w:tcPr>
            <w:tcW w:w="884" w:type="dxa"/>
            <w:shd w:val="clear" w:color="auto" w:fill="auto"/>
          </w:tcPr>
          <w:p w14:paraId="771D93BC" w14:textId="77777777" w:rsidR="00684D7B" w:rsidRPr="00684D7B" w:rsidRDefault="00684D7B" w:rsidP="004479D6">
            <w:pPr>
              <w:pBdr>
                <w:bottom w:val="single" w:sz="4" w:space="1" w:color="auto"/>
              </w:pBdr>
              <w:tabs>
                <w:tab w:val="clear" w:pos="680"/>
                <w:tab w:val="decimal" w:pos="696"/>
              </w:tabs>
              <w:ind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(257,370)</w:t>
            </w:r>
          </w:p>
        </w:tc>
        <w:tc>
          <w:tcPr>
            <w:tcW w:w="884" w:type="dxa"/>
            <w:shd w:val="clear" w:color="auto" w:fill="auto"/>
            <w:vAlign w:val="bottom"/>
          </w:tcPr>
          <w:p w14:paraId="44B99A65" w14:textId="77777777" w:rsidR="00684D7B" w:rsidRPr="00684D7B" w:rsidRDefault="00684D7B" w:rsidP="005749E7">
            <w:pPr>
              <w:pBdr>
                <w:bottom w:val="single" w:sz="4"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(18</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149)</w:t>
            </w:r>
          </w:p>
        </w:tc>
        <w:tc>
          <w:tcPr>
            <w:tcW w:w="965" w:type="dxa"/>
            <w:shd w:val="clear" w:color="auto" w:fill="auto"/>
            <w:vAlign w:val="bottom"/>
          </w:tcPr>
          <w:p w14:paraId="1F64DB5A"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(13</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032)</w:t>
            </w:r>
          </w:p>
        </w:tc>
        <w:tc>
          <w:tcPr>
            <w:tcW w:w="878" w:type="dxa"/>
            <w:shd w:val="clear" w:color="auto" w:fill="auto"/>
            <w:vAlign w:val="bottom"/>
          </w:tcPr>
          <w:p w14:paraId="7B3FCA2F"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(3</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271)</w:t>
            </w:r>
          </w:p>
        </w:tc>
        <w:tc>
          <w:tcPr>
            <w:tcW w:w="878" w:type="dxa"/>
            <w:shd w:val="clear" w:color="auto" w:fill="auto"/>
            <w:vAlign w:val="bottom"/>
          </w:tcPr>
          <w:p w14:paraId="593C59A5" w14:textId="77777777" w:rsidR="00684D7B" w:rsidRPr="00684D7B" w:rsidRDefault="00684D7B" w:rsidP="004479D6">
            <w:pPr>
              <w:pBdr>
                <w:bottom w:val="single" w:sz="4"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(18</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376)</w:t>
            </w:r>
          </w:p>
        </w:tc>
        <w:tc>
          <w:tcPr>
            <w:tcW w:w="878" w:type="dxa"/>
            <w:shd w:val="clear" w:color="auto" w:fill="auto"/>
          </w:tcPr>
          <w:p w14:paraId="7B47F06B" w14:textId="77777777" w:rsidR="00684D7B" w:rsidRPr="00684D7B" w:rsidRDefault="00684D7B" w:rsidP="004479D6">
            <w:pPr>
              <w:pBdr>
                <w:bottom w:val="single" w:sz="4" w:space="1" w:color="auto"/>
              </w:pBdr>
              <w:tabs>
                <w:tab w:val="decimal" w:pos="720"/>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(479,928)</w:t>
            </w:r>
          </w:p>
        </w:tc>
        <w:tc>
          <w:tcPr>
            <w:tcW w:w="878" w:type="dxa"/>
            <w:shd w:val="clear" w:color="auto" w:fill="auto"/>
          </w:tcPr>
          <w:p w14:paraId="11DF4524"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98,953</w:t>
            </w:r>
          </w:p>
        </w:tc>
        <w:tc>
          <w:tcPr>
            <w:tcW w:w="882" w:type="dxa"/>
            <w:shd w:val="clear" w:color="auto" w:fill="auto"/>
          </w:tcPr>
          <w:p w14:paraId="3D6C2AC1" w14:textId="77777777" w:rsidR="00684D7B" w:rsidRPr="00684D7B" w:rsidRDefault="00684D7B" w:rsidP="004479D6">
            <w:pPr>
              <w:pBdr>
                <w:bottom w:val="single" w:sz="4" w:space="1" w:color="auto"/>
              </w:pBdr>
              <w:tabs>
                <w:tab w:val="decimal" w:pos="804"/>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(380,975)</w:t>
            </w:r>
          </w:p>
        </w:tc>
      </w:tr>
      <w:tr w:rsidR="00684D7B" w:rsidRPr="00684D7B" w14:paraId="0FB05E21" w14:textId="77777777" w:rsidTr="00553795">
        <w:trPr>
          <w:trHeight w:val="53"/>
        </w:trPr>
        <w:tc>
          <w:tcPr>
            <w:tcW w:w="1525" w:type="dxa"/>
            <w:shd w:val="clear" w:color="auto" w:fill="auto"/>
            <w:vAlign w:val="bottom"/>
          </w:tcPr>
          <w:p w14:paraId="15C7A19F" w14:textId="745D889D" w:rsidR="00684D7B" w:rsidRPr="00684D7B" w:rsidRDefault="00684D7B" w:rsidP="006E5A3C">
            <w:pPr>
              <w:ind w:left="-107"/>
              <w:rPr>
                <w:rFonts w:ascii="Browallia New" w:hAnsi="Browallia New" w:cs="Browallia New"/>
                <w:sz w:val="20"/>
                <w:szCs w:val="20"/>
              </w:rPr>
            </w:pPr>
            <w:r w:rsidRPr="00684D7B">
              <w:rPr>
                <w:rFonts w:ascii="Browallia New" w:hAnsi="Browallia New" w:cs="Browallia New"/>
                <w:sz w:val="20"/>
                <w:szCs w:val="20"/>
                <w:cs/>
              </w:rPr>
              <w:t>กำไร</w:t>
            </w:r>
            <w:r w:rsidR="000D4746">
              <w:rPr>
                <w:rFonts w:ascii="Browallia New" w:hAnsi="Browallia New" w:cs="Browallia New"/>
                <w:sz w:val="20"/>
                <w:szCs w:val="20"/>
              </w:rPr>
              <w:t xml:space="preserve"> (</w:t>
            </w:r>
            <w:r w:rsidR="000D4746">
              <w:rPr>
                <w:rFonts w:ascii="Browallia New" w:hAnsi="Browallia New" w:cs="Browallia New" w:hint="cs"/>
                <w:sz w:val="20"/>
                <w:szCs w:val="20"/>
                <w:cs/>
              </w:rPr>
              <w:t>ขาดทุน</w:t>
            </w:r>
            <w:r w:rsidR="000D4746">
              <w:rPr>
                <w:rFonts w:ascii="Browallia New" w:hAnsi="Browallia New" w:cs="Browallia New"/>
                <w:sz w:val="20"/>
                <w:szCs w:val="20"/>
              </w:rPr>
              <w:t xml:space="preserve">) </w:t>
            </w:r>
            <w:r w:rsidRPr="00684D7B">
              <w:rPr>
                <w:rFonts w:ascii="Browallia New" w:hAnsi="Browallia New" w:cs="Browallia New"/>
                <w:sz w:val="20"/>
                <w:szCs w:val="20"/>
                <w:cs/>
              </w:rPr>
              <w:t>ขั้นต้น</w:t>
            </w:r>
          </w:p>
        </w:tc>
        <w:tc>
          <w:tcPr>
            <w:tcW w:w="879" w:type="dxa"/>
            <w:shd w:val="clear" w:color="auto" w:fill="auto"/>
            <w:vAlign w:val="bottom"/>
          </w:tcPr>
          <w:p w14:paraId="268FFEB2" w14:textId="77777777" w:rsidR="00684D7B" w:rsidRPr="00684D7B" w:rsidRDefault="00684D7B" w:rsidP="005538C8">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256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581</w:t>
            </w:r>
          </w:p>
        </w:tc>
        <w:tc>
          <w:tcPr>
            <w:tcW w:w="884" w:type="dxa"/>
            <w:shd w:val="clear" w:color="auto" w:fill="auto"/>
          </w:tcPr>
          <w:p w14:paraId="7D2AB366" w14:textId="77777777" w:rsidR="00684D7B" w:rsidRPr="00684D7B" w:rsidRDefault="00684D7B" w:rsidP="005538C8">
            <w:pPr>
              <w:pBdr>
                <w:bottom w:val="single" w:sz="12" w:space="1" w:color="auto"/>
              </w:pBdr>
              <w:tabs>
                <w:tab w:val="clear" w:pos="680"/>
                <w:tab w:val="decimal" w:pos="696"/>
              </w:tabs>
              <w:ind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181,816</w:t>
            </w:r>
          </w:p>
        </w:tc>
        <w:tc>
          <w:tcPr>
            <w:tcW w:w="884" w:type="dxa"/>
            <w:shd w:val="clear" w:color="auto" w:fill="auto"/>
            <w:vAlign w:val="bottom"/>
          </w:tcPr>
          <w:p w14:paraId="6A314DDB" w14:textId="77777777" w:rsidR="00684D7B" w:rsidRPr="00684D7B" w:rsidRDefault="00684D7B" w:rsidP="005749E7">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32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843</w:t>
            </w:r>
          </w:p>
        </w:tc>
        <w:tc>
          <w:tcPr>
            <w:tcW w:w="965" w:type="dxa"/>
            <w:shd w:val="clear" w:color="auto" w:fill="auto"/>
            <w:vAlign w:val="bottom"/>
          </w:tcPr>
          <w:p w14:paraId="0084C9DE" w14:textId="77777777" w:rsidR="00684D7B" w:rsidRPr="00684D7B" w:rsidRDefault="00684D7B" w:rsidP="005538C8">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13</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221</w:t>
            </w:r>
          </w:p>
        </w:tc>
        <w:tc>
          <w:tcPr>
            <w:tcW w:w="878" w:type="dxa"/>
            <w:shd w:val="clear" w:color="auto" w:fill="auto"/>
            <w:vAlign w:val="bottom"/>
          </w:tcPr>
          <w:p w14:paraId="0140EE11" w14:textId="77777777" w:rsidR="00684D7B" w:rsidRPr="00684D7B" w:rsidRDefault="00684D7B" w:rsidP="005538C8">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625</w:t>
            </w:r>
            <w:r w:rsidRPr="00684D7B">
              <w:rPr>
                <w:rFonts w:ascii="Browallia New" w:hAnsi="Browallia New" w:cs="Browallia New"/>
                <w:snapToGrid w:val="0"/>
                <w:sz w:val="20"/>
                <w:szCs w:val="20"/>
                <w:lang w:eastAsia="th-TH"/>
              </w:rPr>
              <w:t>)</w:t>
            </w:r>
          </w:p>
        </w:tc>
        <w:tc>
          <w:tcPr>
            <w:tcW w:w="878" w:type="dxa"/>
            <w:shd w:val="clear" w:color="auto" w:fill="auto"/>
            <w:vAlign w:val="bottom"/>
          </w:tcPr>
          <w:p w14:paraId="32F9C04B" w14:textId="77777777" w:rsidR="00684D7B" w:rsidRPr="00684D7B" w:rsidRDefault="00684D7B" w:rsidP="005538C8">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141</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168</w:t>
            </w:r>
          </w:p>
        </w:tc>
        <w:tc>
          <w:tcPr>
            <w:tcW w:w="878" w:type="dxa"/>
            <w:shd w:val="clear" w:color="auto" w:fill="auto"/>
          </w:tcPr>
          <w:p w14:paraId="3252D27A" w14:textId="77777777" w:rsidR="00684D7B" w:rsidRPr="00684D7B" w:rsidRDefault="00684D7B" w:rsidP="005538C8">
            <w:pPr>
              <w:pBdr>
                <w:bottom w:val="single" w:sz="12" w:space="1" w:color="auto"/>
              </w:pBdr>
              <w:tabs>
                <w:tab w:val="decimal" w:pos="720"/>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625,004</w:t>
            </w:r>
          </w:p>
        </w:tc>
        <w:tc>
          <w:tcPr>
            <w:tcW w:w="878" w:type="dxa"/>
            <w:shd w:val="clear" w:color="auto" w:fill="auto"/>
          </w:tcPr>
          <w:p w14:paraId="2E61599E" w14:textId="77777777" w:rsidR="00684D7B" w:rsidRPr="00684D7B" w:rsidRDefault="00684D7B" w:rsidP="005538C8">
            <w:pPr>
              <w:pBdr>
                <w:bottom w:val="single" w:sz="12" w:space="1" w:color="auto"/>
              </w:pBdr>
              <w:tabs>
                <w:tab w:val="decimal" w:pos="806"/>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(192,814)</w:t>
            </w:r>
          </w:p>
        </w:tc>
        <w:tc>
          <w:tcPr>
            <w:tcW w:w="882" w:type="dxa"/>
            <w:shd w:val="clear" w:color="auto" w:fill="auto"/>
          </w:tcPr>
          <w:p w14:paraId="67B7C293" w14:textId="77777777" w:rsidR="00684D7B" w:rsidRPr="00684D7B" w:rsidRDefault="00684D7B" w:rsidP="005538C8">
            <w:pPr>
              <w:pBdr>
                <w:bottom w:val="single" w:sz="12" w:space="1" w:color="auto"/>
              </w:pBdr>
              <w:tabs>
                <w:tab w:val="decimal" w:pos="804"/>
              </w:tabs>
              <w:ind w:left="-43" w:right="-72"/>
              <w:jc w:val="right"/>
              <w:rPr>
                <w:rFonts w:ascii="Browallia New" w:hAnsi="Browallia New" w:cs="Browallia New"/>
                <w:snapToGrid w:val="0"/>
                <w:sz w:val="20"/>
                <w:szCs w:val="20"/>
                <w:lang w:val="en-GB" w:eastAsia="th-TH"/>
              </w:rPr>
            </w:pPr>
            <w:r w:rsidRPr="00684D7B">
              <w:rPr>
                <w:rFonts w:ascii="Browallia New" w:hAnsi="Browallia New" w:cs="Browallia New"/>
                <w:snapToGrid w:val="0"/>
                <w:sz w:val="20"/>
                <w:szCs w:val="20"/>
                <w:lang w:val="en-GB" w:eastAsia="th-TH"/>
              </w:rPr>
              <w:t>432,190</w:t>
            </w:r>
          </w:p>
        </w:tc>
      </w:tr>
      <w:tr w:rsidR="00684D7B" w:rsidRPr="00684D7B" w14:paraId="61CF3F60" w14:textId="77777777" w:rsidTr="00553795">
        <w:trPr>
          <w:trHeight w:val="53"/>
        </w:trPr>
        <w:tc>
          <w:tcPr>
            <w:tcW w:w="1525" w:type="dxa"/>
            <w:shd w:val="clear" w:color="auto" w:fill="auto"/>
            <w:vAlign w:val="bottom"/>
          </w:tcPr>
          <w:p w14:paraId="7C17D62D" w14:textId="77777777" w:rsidR="00684D7B" w:rsidRPr="00684D7B" w:rsidRDefault="00684D7B" w:rsidP="006E5A3C">
            <w:pPr>
              <w:ind w:left="-107"/>
              <w:rPr>
                <w:rFonts w:ascii="Browallia New" w:hAnsi="Browallia New" w:cs="Browallia New"/>
                <w:sz w:val="20"/>
                <w:szCs w:val="20"/>
                <w:cs/>
              </w:rPr>
            </w:pPr>
          </w:p>
        </w:tc>
        <w:tc>
          <w:tcPr>
            <w:tcW w:w="879" w:type="dxa"/>
            <w:shd w:val="clear" w:color="auto" w:fill="auto"/>
            <w:vAlign w:val="center"/>
          </w:tcPr>
          <w:p w14:paraId="39807369"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FD84EC0"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851D9CA"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71D0381" w14:textId="77777777" w:rsidR="00684D7B" w:rsidRPr="00684D7B" w:rsidRDefault="00684D7B" w:rsidP="00684D7B">
            <w:pPr>
              <w:tabs>
                <w:tab w:val="decimal" w:pos="77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C6613"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F84A444"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4E9EBBD7"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A98F9C1"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19B22201"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p>
        </w:tc>
      </w:tr>
      <w:tr w:rsidR="00553795" w:rsidRPr="00684D7B" w14:paraId="0251DBA3" w14:textId="77777777" w:rsidTr="00553795">
        <w:trPr>
          <w:trHeight w:val="63"/>
        </w:trPr>
        <w:tc>
          <w:tcPr>
            <w:tcW w:w="2404" w:type="dxa"/>
            <w:gridSpan w:val="2"/>
            <w:shd w:val="clear" w:color="auto" w:fill="auto"/>
            <w:vAlign w:val="bottom"/>
          </w:tcPr>
          <w:p w14:paraId="2740A6FE" w14:textId="4FAE3A75" w:rsidR="00553795" w:rsidRPr="00684D7B" w:rsidRDefault="00553795" w:rsidP="00553795">
            <w:pPr>
              <w:tabs>
                <w:tab w:val="decimal" w:pos="648"/>
              </w:tabs>
              <w:ind w:left="-43" w:right="-72"/>
              <w:rPr>
                <w:rFonts w:ascii="Browallia New" w:hAnsi="Browallia New" w:cs="Browallia New"/>
                <w:snapToGrid w:val="0"/>
                <w:sz w:val="20"/>
                <w:szCs w:val="20"/>
                <w:lang w:eastAsia="th-TH"/>
              </w:rPr>
            </w:pPr>
            <w:r w:rsidRPr="00684D7B">
              <w:rPr>
                <w:rFonts w:ascii="Browallia New" w:hAnsi="Browallia New" w:cs="Browallia New"/>
                <w:b/>
                <w:bCs/>
                <w:sz w:val="20"/>
                <w:szCs w:val="20"/>
                <w:cs/>
              </w:rPr>
              <w:t>จังหวะเวลาการรับรู้รายได้</w:t>
            </w:r>
          </w:p>
        </w:tc>
        <w:tc>
          <w:tcPr>
            <w:tcW w:w="884" w:type="dxa"/>
            <w:shd w:val="clear" w:color="auto" w:fill="auto"/>
            <w:vAlign w:val="center"/>
          </w:tcPr>
          <w:p w14:paraId="765335DD" w14:textId="77777777" w:rsidR="00553795" w:rsidRPr="00684D7B" w:rsidRDefault="00553795"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1464616" w14:textId="77777777" w:rsidR="00553795" w:rsidRPr="00684D7B" w:rsidRDefault="00553795"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2FFB9BED" w14:textId="77777777" w:rsidR="00553795" w:rsidRPr="00684D7B" w:rsidRDefault="00553795"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2999628" w14:textId="77777777" w:rsidR="00553795" w:rsidRPr="00684D7B" w:rsidRDefault="00553795"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39226C2D" w14:textId="77777777" w:rsidR="00553795" w:rsidRPr="00684D7B" w:rsidRDefault="00553795" w:rsidP="00684D7B">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89CC68C" w14:textId="77777777" w:rsidR="00553795" w:rsidRPr="00684D7B" w:rsidRDefault="00553795"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179DEA6" w14:textId="77777777" w:rsidR="00553795" w:rsidRPr="00684D7B" w:rsidRDefault="00553795"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2B5F4E76" w14:textId="77777777" w:rsidR="00553795" w:rsidRPr="00684D7B" w:rsidRDefault="00553795" w:rsidP="00684D7B">
            <w:pPr>
              <w:tabs>
                <w:tab w:val="decimal" w:pos="749"/>
              </w:tabs>
              <w:ind w:right="-72"/>
              <w:jc w:val="right"/>
              <w:rPr>
                <w:rFonts w:ascii="Browallia New" w:hAnsi="Browallia New" w:cs="Browallia New"/>
                <w:snapToGrid w:val="0"/>
                <w:sz w:val="20"/>
                <w:szCs w:val="20"/>
                <w:lang w:eastAsia="th-TH"/>
              </w:rPr>
            </w:pPr>
          </w:p>
        </w:tc>
      </w:tr>
      <w:tr w:rsidR="00684D7B" w:rsidRPr="00684D7B" w14:paraId="51E1049E" w14:textId="77777777" w:rsidTr="00553795">
        <w:trPr>
          <w:trHeight w:val="63"/>
        </w:trPr>
        <w:tc>
          <w:tcPr>
            <w:tcW w:w="1525" w:type="dxa"/>
            <w:shd w:val="clear" w:color="auto" w:fill="auto"/>
            <w:vAlign w:val="bottom"/>
          </w:tcPr>
          <w:p w14:paraId="7A83D01E" w14:textId="77777777" w:rsidR="00684D7B" w:rsidRPr="00684D7B" w:rsidRDefault="00684D7B" w:rsidP="006E5A3C">
            <w:pPr>
              <w:ind w:left="-107"/>
              <w:rPr>
                <w:rFonts w:ascii="Browallia New" w:hAnsi="Browallia New" w:cs="Browallia New"/>
                <w:sz w:val="20"/>
                <w:szCs w:val="20"/>
                <w:cs/>
              </w:rPr>
            </w:pPr>
            <w:r w:rsidRPr="00684D7B">
              <w:rPr>
                <w:rFonts w:ascii="Browallia New" w:hAnsi="Browallia New" w:cs="Browallia New"/>
                <w:sz w:val="20"/>
                <w:szCs w:val="20"/>
                <w:cs/>
              </w:rPr>
              <w:t>เมื่อปฏิบัติตามภาระ</w:t>
            </w:r>
          </w:p>
        </w:tc>
        <w:tc>
          <w:tcPr>
            <w:tcW w:w="879" w:type="dxa"/>
            <w:shd w:val="clear" w:color="auto" w:fill="auto"/>
            <w:vAlign w:val="center"/>
          </w:tcPr>
          <w:p w14:paraId="2DD3FDF2"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38C1E7E2"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01E9A112"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AD4EC74"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58011D5"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D38F451"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D019C64"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41D9A7C8"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56067C72"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p>
        </w:tc>
      </w:tr>
      <w:tr w:rsidR="00684D7B" w:rsidRPr="00684D7B" w14:paraId="6952DB8D" w14:textId="77777777" w:rsidTr="00553795">
        <w:trPr>
          <w:trHeight w:val="63"/>
        </w:trPr>
        <w:tc>
          <w:tcPr>
            <w:tcW w:w="1525" w:type="dxa"/>
            <w:shd w:val="clear" w:color="auto" w:fill="auto"/>
            <w:vAlign w:val="bottom"/>
          </w:tcPr>
          <w:p w14:paraId="407B0E1F" w14:textId="77777777" w:rsidR="00684D7B" w:rsidRPr="00684D7B" w:rsidRDefault="00684D7B" w:rsidP="006E5A3C">
            <w:pPr>
              <w:ind w:left="-107"/>
              <w:rPr>
                <w:rFonts w:ascii="Browallia New" w:hAnsi="Browallia New" w:cs="Browallia New"/>
                <w:sz w:val="20"/>
                <w:szCs w:val="20"/>
                <w:cs/>
              </w:rPr>
            </w:pPr>
            <w:r w:rsidRPr="00684D7B">
              <w:rPr>
                <w:rFonts w:ascii="Browallia New" w:hAnsi="Browallia New" w:cs="Browallia New"/>
                <w:sz w:val="20"/>
                <w:szCs w:val="20"/>
                <w:cs/>
              </w:rPr>
              <w:t xml:space="preserve">   ที่ต้องปฏิบัติเสร็จสิ้น</w:t>
            </w:r>
          </w:p>
        </w:tc>
        <w:tc>
          <w:tcPr>
            <w:tcW w:w="879" w:type="dxa"/>
            <w:shd w:val="clear" w:color="auto" w:fill="auto"/>
            <w:vAlign w:val="center"/>
          </w:tcPr>
          <w:p w14:paraId="4BD9843E"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72B31536"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center"/>
          </w:tcPr>
          <w:p w14:paraId="5B41BEE3"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0444F77D"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4D734E6"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54821"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E7CD508"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760572D6"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4A138144"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p>
        </w:tc>
      </w:tr>
      <w:tr w:rsidR="00684D7B" w:rsidRPr="00684D7B" w14:paraId="05B9290A" w14:textId="77777777" w:rsidTr="00553795">
        <w:trPr>
          <w:trHeight w:val="63"/>
        </w:trPr>
        <w:tc>
          <w:tcPr>
            <w:tcW w:w="1525" w:type="dxa"/>
            <w:shd w:val="clear" w:color="auto" w:fill="auto"/>
            <w:vAlign w:val="bottom"/>
          </w:tcPr>
          <w:p w14:paraId="2ABDA5DD" w14:textId="77777777" w:rsidR="00684D7B" w:rsidRPr="00684D7B" w:rsidRDefault="00684D7B" w:rsidP="006E5A3C">
            <w:pPr>
              <w:ind w:left="-107"/>
              <w:rPr>
                <w:rFonts w:ascii="Browallia New" w:hAnsi="Browallia New" w:cs="Browallia New"/>
                <w:sz w:val="20"/>
                <w:szCs w:val="20"/>
              </w:rPr>
            </w:pPr>
            <w:r w:rsidRPr="00684D7B">
              <w:rPr>
                <w:rFonts w:ascii="Browallia New" w:hAnsi="Browallia New" w:cs="Browallia New"/>
                <w:sz w:val="20"/>
                <w:szCs w:val="20"/>
              </w:rPr>
              <w:t xml:space="preserve">   (point in time)</w:t>
            </w:r>
          </w:p>
        </w:tc>
        <w:tc>
          <w:tcPr>
            <w:tcW w:w="879" w:type="dxa"/>
            <w:shd w:val="clear" w:color="auto" w:fill="auto"/>
            <w:vAlign w:val="bottom"/>
          </w:tcPr>
          <w:p w14:paraId="4890C981"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311</w:t>
            </w:r>
          </w:p>
        </w:tc>
        <w:tc>
          <w:tcPr>
            <w:tcW w:w="884" w:type="dxa"/>
            <w:shd w:val="clear" w:color="auto" w:fill="auto"/>
            <w:vAlign w:val="bottom"/>
          </w:tcPr>
          <w:p w14:paraId="758F38DF"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203</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091</w:t>
            </w:r>
          </w:p>
        </w:tc>
        <w:tc>
          <w:tcPr>
            <w:tcW w:w="884" w:type="dxa"/>
            <w:shd w:val="clear" w:color="auto" w:fill="auto"/>
            <w:vAlign w:val="bottom"/>
          </w:tcPr>
          <w:p w14:paraId="1285A924"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50</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992</w:t>
            </w:r>
          </w:p>
        </w:tc>
        <w:tc>
          <w:tcPr>
            <w:tcW w:w="965" w:type="dxa"/>
            <w:shd w:val="clear" w:color="auto" w:fill="auto"/>
            <w:vAlign w:val="bottom"/>
          </w:tcPr>
          <w:p w14:paraId="2CB693BC"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253</w:t>
            </w:r>
          </w:p>
        </w:tc>
        <w:tc>
          <w:tcPr>
            <w:tcW w:w="878" w:type="dxa"/>
            <w:shd w:val="clear" w:color="auto" w:fill="auto"/>
            <w:vAlign w:val="bottom"/>
          </w:tcPr>
          <w:p w14:paraId="734E5BF9" w14:textId="5C41E82C" w:rsidR="00684D7B" w:rsidRPr="00684D7B" w:rsidRDefault="006C1D1E" w:rsidP="006C1D1E">
            <w:pPr>
              <w:tabs>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878" w:type="dxa"/>
            <w:shd w:val="clear" w:color="auto" w:fill="auto"/>
            <w:vAlign w:val="bottom"/>
          </w:tcPr>
          <w:p w14:paraId="202B6701"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150</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738</w:t>
            </w:r>
          </w:p>
        </w:tc>
        <w:tc>
          <w:tcPr>
            <w:tcW w:w="878" w:type="dxa"/>
            <w:shd w:val="clear" w:color="auto" w:fill="auto"/>
            <w:vAlign w:val="bottom"/>
          </w:tcPr>
          <w:p w14:paraId="3C1B5B78"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857</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385</w:t>
            </w:r>
          </w:p>
        </w:tc>
        <w:tc>
          <w:tcPr>
            <w:tcW w:w="878" w:type="dxa"/>
            <w:shd w:val="clear" w:color="auto" w:fill="auto"/>
            <w:vAlign w:val="bottom"/>
          </w:tcPr>
          <w:p w14:paraId="0090D6BA"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82,060</w:t>
            </w:r>
            <w:r w:rsidRPr="00684D7B">
              <w:rPr>
                <w:rFonts w:ascii="Browallia New" w:hAnsi="Browallia New" w:cs="Browallia New"/>
                <w:snapToGrid w:val="0"/>
                <w:sz w:val="20"/>
                <w:szCs w:val="20"/>
                <w:lang w:eastAsia="th-TH"/>
              </w:rPr>
              <w:t>)</w:t>
            </w:r>
          </w:p>
        </w:tc>
        <w:tc>
          <w:tcPr>
            <w:tcW w:w="882" w:type="dxa"/>
            <w:shd w:val="clear" w:color="auto" w:fill="auto"/>
            <w:vAlign w:val="bottom"/>
          </w:tcPr>
          <w:p w14:paraId="4F8A3FA9"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775,325</w:t>
            </w:r>
          </w:p>
        </w:tc>
      </w:tr>
      <w:tr w:rsidR="00684D7B" w:rsidRPr="00684D7B" w14:paraId="3053B5B8" w14:textId="77777777" w:rsidTr="00553795">
        <w:trPr>
          <w:trHeight w:val="63"/>
        </w:trPr>
        <w:tc>
          <w:tcPr>
            <w:tcW w:w="1525" w:type="dxa"/>
            <w:shd w:val="clear" w:color="auto" w:fill="auto"/>
            <w:vAlign w:val="bottom"/>
          </w:tcPr>
          <w:p w14:paraId="2B682021" w14:textId="77777777" w:rsidR="00684D7B" w:rsidRPr="00684D7B" w:rsidRDefault="00684D7B" w:rsidP="006E5A3C">
            <w:pPr>
              <w:ind w:left="-107"/>
              <w:rPr>
                <w:rFonts w:ascii="Browallia New" w:hAnsi="Browallia New" w:cs="Browallia New"/>
                <w:sz w:val="20"/>
                <w:szCs w:val="20"/>
                <w:cs/>
              </w:rPr>
            </w:pPr>
            <w:r w:rsidRPr="00684D7B">
              <w:rPr>
                <w:rFonts w:ascii="Browallia New" w:hAnsi="Browallia New" w:cs="Browallia New"/>
                <w:sz w:val="20"/>
                <w:szCs w:val="20"/>
                <w:cs/>
              </w:rPr>
              <w:t>ตลอดช่วงเวลาที่ปฏิบัติ</w:t>
            </w:r>
          </w:p>
        </w:tc>
        <w:tc>
          <w:tcPr>
            <w:tcW w:w="879" w:type="dxa"/>
            <w:shd w:val="clear" w:color="auto" w:fill="auto"/>
            <w:vAlign w:val="bottom"/>
          </w:tcPr>
          <w:p w14:paraId="54A54E01"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64AE6928"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20519D9"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68BD460A"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034CDEA"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4CC7382"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72781279"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03699A68"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0555315F"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p>
        </w:tc>
      </w:tr>
      <w:tr w:rsidR="00684D7B" w:rsidRPr="00684D7B" w14:paraId="7CC20B24" w14:textId="77777777" w:rsidTr="00553795">
        <w:trPr>
          <w:trHeight w:val="126"/>
        </w:trPr>
        <w:tc>
          <w:tcPr>
            <w:tcW w:w="1525" w:type="dxa"/>
            <w:shd w:val="clear" w:color="auto" w:fill="auto"/>
            <w:vAlign w:val="bottom"/>
          </w:tcPr>
          <w:p w14:paraId="166F3421" w14:textId="77777777" w:rsidR="00684D7B" w:rsidRPr="00684D7B" w:rsidRDefault="00684D7B" w:rsidP="006E5A3C">
            <w:pPr>
              <w:ind w:left="-107" w:right="-87"/>
              <w:rPr>
                <w:rFonts w:ascii="Browallia New" w:hAnsi="Browallia New" w:cs="Browallia New"/>
                <w:sz w:val="20"/>
                <w:szCs w:val="20"/>
                <w:cs/>
              </w:rPr>
            </w:pPr>
            <w:r w:rsidRPr="00684D7B">
              <w:rPr>
                <w:rFonts w:ascii="Browallia New" w:hAnsi="Browallia New" w:cs="Browallia New"/>
                <w:sz w:val="20"/>
                <w:szCs w:val="20"/>
                <w:cs/>
              </w:rPr>
              <w:t xml:space="preserve">   ตามภาระที่ต้องปฏิบัติ</w:t>
            </w:r>
          </w:p>
        </w:tc>
        <w:tc>
          <w:tcPr>
            <w:tcW w:w="879" w:type="dxa"/>
            <w:shd w:val="clear" w:color="auto" w:fill="auto"/>
            <w:vAlign w:val="bottom"/>
          </w:tcPr>
          <w:p w14:paraId="432F9920"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41230E0" w14:textId="77777777" w:rsidR="00684D7B" w:rsidRPr="00684D7B" w:rsidRDefault="00684D7B" w:rsidP="00684D7B">
            <w:pPr>
              <w:tabs>
                <w:tab w:val="decimal" w:pos="628"/>
              </w:tabs>
              <w:ind w:left="-43" w:right="-72"/>
              <w:jc w:val="right"/>
              <w:rPr>
                <w:rFonts w:ascii="Browallia New" w:hAnsi="Browallia New" w:cs="Browallia New"/>
                <w:snapToGrid w:val="0"/>
                <w:sz w:val="20"/>
                <w:szCs w:val="20"/>
                <w:lang w:eastAsia="th-TH"/>
              </w:rPr>
            </w:pPr>
          </w:p>
        </w:tc>
        <w:tc>
          <w:tcPr>
            <w:tcW w:w="884" w:type="dxa"/>
            <w:shd w:val="clear" w:color="auto" w:fill="auto"/>
            <w:vAlign w:val="bottom"/>
          </w:tcPr>
          <w:p w14:paraId="18E9C975" w14:textId="77777777" w:rsidR="00684D7B" w:rsidRPr="00684D7B" w:rsidRDefault="00684D7B" w:rsidP="005749E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5BE25D4D"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16223DF9" w14:textId="77777777" w:rsidR="00684D7B" w:rsidRPr="00684D7B" w:rsidRDefault="00684D7B" w:rsidP="00684D7B">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3AB03B9F" w14:textId="77777777" w:rsidR="00684D7B" w:rsidRPr="00684D7B" w:rsidRDefault="00684D7B" w:rsidP="00684D7B">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15EC0527" w14:textId="77777777" w:rsidR="00684D7B" w:rsidRPr="00684D7B" w:rsidRDefault="00684D7B" w:rsidP="00684D7B">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1A8E5A19" w14:textId="77777777" w:rsidR="00684D7B" w:rsidRPr="00684D7B" w:rsidRDefault="00684D7B" w:rsidP="00684D7B">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62233C02" w14:textId="77777777" w:rsidR="00684D7B" w:rsidRPr="00684D7B" w:rsidRDefault="00684D7B" w:rsidP="00684D7B">
            <w:pPr>
              <w:tabs>
                <w:tab w:val="decimal" w:pos="749"/>
              </w:tabs>
              <w:ind w:right="-72"/>
              <w:jc w:val="right"/>
              <w:rPr>
                <w:rFonts w:ascii="Browallia New" w:hAnsi="Browallia New" w:cs="Browallia New"/>
                <w:snapToGrid w:val="0"/>
                <w:sz w:val="20"/>
                <w:szCs w:val="20"/>
                <w:lang w:eastAsia="th-TH"/>
              </w:rPr>
            </w:pPr>
          </w:p>
        </w:tc>
      </w:tr>
      <w:tr w:rsidR="00684D7B" w:rsidRPr="00684D7B" w14:paraId="7FC65E52" w14:textId="77777777" w:rsidTr="00553795">
        <w:trPr>
          <w:trHeight w:val="63"/>
        </w:trPr>
        <w:tc>
          <w:tcPr>
            <w:tcW w:w="1525" w:type="dxa"/>
            <w:shd w:val="clear" w:color="auto" w:fill="auto"/>
            <w:vAlign w:val="bottom"/>
          </w:tcPr>
          <w:p w14:paraId="3B324BEE" w14:textId="77777777" w:rsidR="00684D7B" w:rsidRPr="00684D7B" w:rsidRDefault="00684D7B" w:rsidP="006E5A3C">
            <w:pPr>
              <w:ind w:left="-107" w:right="-87"/>
              <w:rPr>
                <w:rFonts w:ascii="Browallia New" w:hAnsi="Browallia New" w:cs="Browallia New"/>
                <w:sz w:val="20"/>
                <w:szCs w:val="20"/>
                <w:lang w:val="en-GB"/>
              </w:rPr>
            </w:pPr>
            <w:r w:rsidRPr="00684D7B">
              <w:rPr>
                <w:rFonts w:ascii="Browallia New" w:hAnsi="Browallia New" w:cs="Browallia New"/>
                <w:sz w:val="20"/>
                <w:szCs w:val="20"/>
                <w:cs/>
              </w:rPr>
              <w:t xml:space="preserve">   </w:t>
            </w:r>
            <w:r w:rsidRPr="00684D7B">
              <w:rPr>
                <w:rFonts w:ascii="Browallia New" w:hAnsi="Browallia New" w:cs="Browallia New"/>
                <w:sz w:val="20"/>
                <w:szCs w:val="20"/>
                <w:lang w:val="en-GB"/>
              </w:rPr>
              <w:t>(over time)</w:t>
            </w:r>
          </w:p>
        </w:tc>
        <w:tc>
          <w:tcPr>
            <w:tcW w:w="879" w:type="dxa"/>
            <w:shd w:val="clear" w:color="auto" w:fill="auto"/>
            <w:vAlign w:val="bottom"/>
          </w:tcPr>
          <w:p w14:paraId="1397BA03" w14:textId="06318C7F" w:rsidR="00684D7B" w:rsidRPr="00684D7B" w:rsidRDefault="00F37140" w:rsidP="00F37140">
            <w:pPr>
              <w:pBdr>
                <w:bottom w:val="single" w:sz="4" w:space="1" w:color="auto"/>
              </w:pBdr>
              <w:tabs>
                <w:tab w:val="decimal" w:pos="648"/>
              </w:tabs>
              <w:ind w:left="-43" w:right="-72"/>
              <w:jc w:val="center"/>
              <w:rPr>
                <w:rFonts w:ascii="Browallia New" w:hAnsi="Browallia New" w:cs="Browallia New"/>
                <w:snapToGrid w:val="0"/>
                <w:sz w:val="20"/>
                <w:szCs w:val="20"/>
                <w:lang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884" w:type="dxa"/>
            <w:shd w:val="clear" w:color="auto" w:fill="auto"/>
            <w:vAlign w:val="bottom"/>
          </w:tcPr>
          <w:p w14:paraId="3EC7C2AE" w14:textId="77777777" w:rsidR="00684D7B" w:rsidRPr="00684D7B" w:rsidRDefault="00684D7B" w:rsidP="004479D6">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236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095</w:t>
            </w:r>
          </w:p>
        </w:tc>
        <w:tc>
          <w:tcPr>
            <w:tcW w:w="884" w:type="dxa"/>
            <w:shd w:val="clear" w:color="auto" w:fill="auto"/>
            <w:vAlign w:val="bottom"/>
          </w:tcPr>
          <w:p w14:paraId="108472E4" w14:textId="0648A1FA" w:rsidR="00684D7B" w:rsidRPr="00684D7B" w:rsidRDefault="006C1D1E" w:rsidP="005749E7">
            <w:pPr>
              <w:pBdr>
                <w:bottom w:val="single" w:sz="4" w:space="1" w:color="auto"/>
              </w:pBdr>
              <w:tabs>
                <w:tab w:val="clear" w:pos="227"/>
                <w:tab w:val="clear" w:pos="454"/>
                <w:tab w:val="clear" w:pos="680"/>
              </w:tabs>
              <w:ind w:right="-72"/>
              <w:jc w:val="center"/>
              <w:rPr>
                <w:rFonts w:ascii="Browallia New" w:hAnsi="Browallia New" w:cs="Browallia New"/>
                <w:snapToGrid w:val="0"/>
                <w:sz w:val="20"/>
                <w:szCs w:val="20"/>
                <w:lang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965" w:type="dxa"/>
            <w:shd w:val="clear" w:color="auto" w:fill="auto"/>
            <w:vAlign w:val="bottom"/>
          </w:tcPr>
          <w:p w14:paraId="44385AF6" w14:textId="5BB29720" w:rsidR="00684D7B" w:rsidRPr="00684D7B" w:rsidRDefault="006C1D1E" w:rsidP="006C1D1E">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hint="cs"/>
                <w:snapToGrid w:val="0"/>
                <w:sz w:val="20"/>
                <w:szCs w:val="20"/>
                <w:cs/>
                <w:lang w:eastAsia="th-TH"/>
              </w:rPr>
              <w:t xml:space="preserve">        </w:t>
            </w:r>
            <w:r w:rsidR="00684D7B" w:rsidRPr="00684D7B">
              <w:rPr>
                <w:rFonts w:ascii="Browallia New" w:hAnsi="Browallia New" w:cs="Browallia New"/>
                <w:snapToGrid w:val="0"/>
                <w:sz w:val="20"/>
                <w:szCs w:val="20"/>
                <w:lang w:eastAsia="th-TH"/>
              </w:rPr>
              <w:t xml:space="preserve">-      </w:t>
            </w:r>
          </w:p>
        </w:tc>
        <w:tc>
          <w:tcPr>
            <w:tcW w:w="878" w:type="dxa"/>
            <w:shd w:val="clear" w:color="auto" w:fill="auto"/>
            <w:vAlign w:val="bottom"/>
          </w:tcPr>
          <w:p w14:paraId="410669CE" w14:textId="77777777" w:rsidR="00684D7B" w:rsidRPr="00684D7B" w:rsidRDefault="00684D7B" w:rsidP="004479D6">
            <w:pPr>
              <w:pBdr>
                <w:bottom w:val="single" w:sz="4"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646</w:t>
            </w:r>
          </w:p>
        </w:tc>
        <w:tc>
          <w:tcPr>
            <w:tcW w:w="878" w:type="dxa"/>
            <w:shd w:val="clear" w:color="auto" w:fill="auto"/>
            <w:vAlign w:val="bottom"/>
          </w:tcPr>
          <w:p w14:paraId="2E15E6E4" w14:textId="77777777" w:rsidR="00684D7B" w:rsidRPr="00684D7B" w:rsidRDefault="00684D7B" w:rsidP="004479D6">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8</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806</w:t>
            </w:r>
          </w:p>
        </w:tc>
        <w:tc>
          <w:tcPr>
            <w:tcW w:w="878" w:type="dxa"/>
            <w:shd w:val="clear" w:color="auto" w:fill="auto"/>
            <w:vAlign w:val="bottom"/>
          </w:tcPr>
          <w:p w14:paraId="1947979D" w14:textId="77777777" w:rsidR="00684D7B" w:rsidRPr="00684D7B" w:rsidRDefault="00684D7B" w:rsidP="004479D6">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247</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547</w:t>
            </w:r>
          </w:p>
        </w:tc>
        <w:tc>
          <w:tcPr>
            <w:tcW w:w="878" w:type="dxa"/>
            <w:shd w:val="clear" w:color="auto" w:fill="auto"/>
            <w:vAlign w:val="bottom"/>
          </w:tcPr>
          <w:p w14:paraId="6A903341" w14:textId="77777777" w:rsidR="00684D7B" w:rsidRPr="00684D7B" w:rsidRDefault="00684D7B" w:rsidP="004479D6">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209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707</w:t>
            </w:r>
            <w:r w:rsidRPr="00684D7B">
              <w:rPr>
                <w:rFonts w:ascii="Browallia New" w:hAnsi="Browallia New" w:cs="Browallia New"/>
                <w:snapToGrid w:val="0"/>
                <w:sz w:val="20"/>
                <w:szCs w:val="20"/>
                <w:lang w:eastAsia="th-TH"/>
              </w:rPr>
              <w:t>)</w:t>
            </w:r>
          </w:p>
        </w:tc>
        <w:tc>
          <w:tcPr>
            <w:tcW w:w="882" w:type="dxa"/>
            <w:shd w:val="clear" w:color="auto" w:fill="auto"/>
            <w:vAlign w:val="bottom"/>
          </w:tcPr>
          <w:p w14:paraId="390B40EC" w14:textId="77777777" w:rsidR="00684D7B" w:rsidRPr="00684D7B" w:rsidRDefault="00684D7B" w:rsidP="004479D6">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37</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840</w:t>
            </w:r>
          </w:p>
        </w:tc>
      </w:tr>
      <w:tr w:rsidR="00684D7B" w:rsidRPr="00684D7B" w14:paraId="7D533AF2" w14:textId="77777777" w:rsidTr="00553795">
        <w:trPr>
          <w:trHeight w:val="53"/>
        </w:trPr>
        <w:tc>
          <w:tcPr>
            <w:tcW w:w="1525" w:type="dxa"/>
            <w:shd w:val="clear" w:color="auto" w:fill="auto"/>
            <w:vAlign w:val="bottom"/>
          </w:tcPr>
          <w:p w14:paraId="781D5FA7" w14:textId="77777777" w:rsidR="00684D7B" w:rsidRPr="00684D7B" w:rsidRDefault="00684D7B" w:rsidP="006E5A3C">
            <w:pPr>
              <w:ind w:left="-107" w:right="-87"/>
              <w:rPr>
                <w:rFonts w:ascii="Browallia New" w:hAnsi="Browallia New" w:cs="Browallia New"/>
                <w:sz w:val="20"/>
                <w:szCs w:val="20"/>
                <w:cs/>
              </w:rPr>
            </w:pPr>
            <w:r w:rsidRPr="00684D7B">
              <w:rPr>
                <w:rFonts w:ascii="Browallia New" w:hAnsi="Browallia New" w:cs="Browallia New"/>
                <w:sz w:val="20"/>
                <w:szCs w:val="20"/>
                <w:cs/>
              </w:rPr>
              <w:t>รวมรายได้</w:t>
            </w:r>
          </w:p>
        </w:tc>
        <w:tc>
          <w:tcPr>
            <w:tcW w:w="879" w:type="dxa"/>
            <w:shd w:val="clear" w:color="auto" w:fill="auto"/>
            <w:vAlign w:val="bottom"/>
          </w:tcPr>
          <w:p w14:paraId="19EB9137" w14:textId="77777777" w:rsidR="00684D7B" w:rsidRPr="00684D7B" w:rsidRDefault="00684D7B" w:rsidP="005538C8">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311</w:t>
            </w:r>
          </w:p>
        </w:tc>
        <w:tc>
          <w:tcPr>
            <w:tcW w:w="884" w:type="dxa"/>
            <w:shd w:val="clear" w:color="auto" w:fill="auto"/>
            <w:vAlign w:val="bottom"/>
          </w:tcPr>
          <w:p w14:paraId="7D2EB515" w14:textId="77777777" w:rsidR="00684D7B" w:rsidRPr="00684D7B" w:rsidRDefault="00684D7B" w:rsidP="005538C8">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439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186</w:t>
            </w:r>
          </w:p>
        </w:tc>
        <w:tc>
          <w:tcPr>
            <w:tcW w:w="884" w:type="dxa"/>
            <w:shd w:val="clear" w:color="auto" w:fill="auto"/>
            <w:vAlign w:val="bottom"/>
          </w:tcPr>
          <w:p w14:paraId="03E5D920" w14:textId="77777777" w:rsidR="00684D7B" w:rsidRPr="00684D7B" w:rsidRDefault="00684D7B" w:rsidP="005749E7">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50</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992</w:t>
            </w:r>
          </w:p>
        </w:tc>
        <w:tc>
          <w:tcPr>
            <w:tcW w:w="965" w:type="dxa"/>
            <w:shd w:val="clear" w:color="auto" w:fill="auto"/>
            <w:vAlign w:val="bottom"/>
          </w:tcPr>
          <w:p w14:paraId="23C742B8" w14:textId="77777777" w:rsidR="00684D7B" w:rsidRPr="00684D7B" w:rsidRDefault="00684D7B" w:rsidP="005538C8">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26</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253</w:t>
            </w:r>
          </w:p>
        </w:tc>
        <w:tc>
          <w:tcPr>
            <w:tcW w:w="878" w:type="dxa"/>
            <w:shd w:val="clear" w:color="auto" w:fill="auto"/>
            <w:vAlign w:val="bottom"/>
          </w:tcPr>
          <w:p w14:paraId="2E57591F" w14:textId="77777777" w:rsidR="00684D7B" w:rsidRPr="00684D7B" w:rsidRDefault="00684D7B" w:rsidP="005538C8">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2</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646</w:t>
            </w:r>
          </w:p>
        </w:tc>
        <w:tc>
          <w:tcPr>
            <w:tcW w:w="878" w:type="dxa"/>
            <w:shd w:val="clear" w:color="auto" w:fill="auto"/>
            <w:vAlign w:val="bottom"/>
          </w:tcPr>
          <w:p w14:paraId="6802D0A7" w14:textId="77777777" w:rsidR="00684D7B" w:rsidRPr="00684D7B" w:rsidRDefault="00684D7B" w:rsidP="005538C8">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159</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544</w:t>
            </w:r>
          </w:p>
        </w:tc>
        <w:tc>
          <w:tcPr>
            <w:tcW w:w="878" w:type="dxa"/>
            <w:shd w:val="clear" w:color="auto" w:fill="auto"/>
            <w:vAlign w:val="bottom"/>
          </w:tcPr>
          <w:p w14:paraId="4F0B8111" w14:textId="77777777" w:rsidR="00684D7B" w:rsidRPr="00684D7B" w:rsidRDefault="00684D7B" w:rsidP="005538C8">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1</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104</w:t>
            </w: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932</w:t>
            </w:r>
          </w:p>
        </w:tc>
        <w:tc>
          <w:tcPr>
            <w:tcW w:w="878" w:type="dxa"/>
            <w:shd w:val="clear" w:color="auto" w:fill="auto"/>
            <w:vAlign w:val="bottom"/>
          </w:tcPr>
          <w:p w14:paraId="07634052" w14:textId="77777777" w:rsidR="00684D7B" w:rsidRPr="00684D7B" w:rsidRDefault="00684D7B" w:rsidP="005538C8">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eastAsia="th-TH"/>
              </w:rPr>
              <w:t>(</w:t>
            </w:r>
            <w:r w:rsidRPr="00684D7B">
              <w:rPr>
                <w:rFonts w:ascii="Browallia New" w:hAnsi="Browallia New" w:cs="Browallia New"/>
                <w:snapToGrid w:val="0"/>
                <w:sz w:val="20"/>
                <w:szCs w:val="20"/>
                <w:lang w:val="en-GB" w:eastAsia="th-TH"/>
              </w:rPr>
              <w:t>291,767</w:t>
            </w:r>
            <w:r w:rsidRPr="00684D7B">
              <w:rPr>
                <w:rFonts w:ascii="Browallia New" w:hAnsi="Browallia New" w:cs="Browallia New"/>
                <w:snapToGrid w:val="0"/>
                <w:sz w:val="20"/>
                <w:szCs w:val="20"/>
                <w:lang w:eastAsia="th-TH"/>
              </w:rPr>
              <w:t>)</w:t>
            </w:r>
          </w:p>
        </w:tc>
        <w:tc>
          <w:tcPr>
            <w:tcW w:w="882" w:type="dxa"/>
            <w:shd w:val="clear" w:color="auto" w:fill="auto"/>
            <w:vAlign w:val="bottom"/>
          </w:tcPr>
          <w:p w14:paraId="05A746C9" w14:textId="77777777" w:rsidR="00684D7B" w:rsidRPr="00684D7B" w:rsidRDefault="00684D7B" w:rsidP="005538C8">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684D7B">
              <w:rPr>
                <w:rFonts w:ascii="Browallia New" w:hAnsi="Browallia New" w:cs="Browallia New"/>
                <w:snapToGrid w:val="0"/>
                <w:sz w:val="20"/>
                <w:szCs w:val="20"/>
                <w:lang w:val="en-GB" w:eastAsia="th-TH"/>
              </w:rPr>
              <w:t>813,165</w:t>
            </w:r>
          </w:p>
        </w:tc>
      </w:tr>
    </w:tbl>
    <w:p w14:paraId="30458DAB" w14:textId="77777777" w:rsidR="000641FB" w:rsidRDefault="000641FB" w:rsidP="001A1F7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32" w:type="dxa"/>
        <w:tblInd w:w="441" w:type="dxa"/>
        <w:tblLayout w:type="fixed"/>
        <w:tblLook w:val="0000" w:firstRow="0" w:lastRow="0" w:firstColumn="0" w:lastColumn="0" w:noHBand="0" w:noVBand="0"/>
      </w:tblPr>
      <w:tblGrid>
        <w:gridCol w:w="1526"/>
        <w:gridCol w:w="893"/>
        <w:gridCol w:w="878"/>
        <w:gridCol w:w="874"/>
        <w:gridCol w:w="965"/>
        <w:gridCol w:w="878"/>
        <w:gridCol w:w="878"/>
        <w:gridCol w:w="878"/>
        <w:gridCol w:w="878"/>
        <w:gridCol w:w="878"/>
        <w:gridCol w:w="6"/>
      </w:tblGrid>
      <w:tr w:rsidR="0033669D" w:rsidRPr="0033669D" w14:paraId="37BCAEB6" w14:textId="77777777" w:rsidTr="00553795">
        <w:trPr>
          <w:trHeight w:val="64"/>
        </w:trPr>
        <w:tc>
          <w:tcPr>
            <w:tcW w:w="1526" w:type="dxa"/>
            <w:shd w:val="clear" w:color="auto" w:fill="auto"/>
            <w:vAlign w:val="bottom"/>
          </w:tcPr>
          <w:p w14:paraId="0DFB3B29" w14:textId="77777777" w:rsidR="0033669D" w:rsidRPr="0033669D" w:rsidRDefault="0033669D"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7A194D70" w14:textId="4316DA17" w:rsidR="0033669D" w:rsidRPr="0033669D" w:rsidRDefault="000D4E80" w:rsidP="000D4E80">
            <w:pPr>
              <w:pStyle w:val="a9"/>
              <w:ind w:right="-72"/>
              <w:jc w:val="right"/>
              <w:rPr>
                <w:rFonts w:ascii="Browallia New" w:hAnsi="Browallia New" w:cs="Browallia New"/>
                <w:b/>
                <w:bCs/>
                <w:color w:val="000000"/>
                <w:spacing w:val="-4"/>
                <w:sz w:val="20"/>
                <w:szCs w:val="20"/>
                <w:cs/>
                <w:lang w:val="th-TH"/>
              </w:rPr>
            </w:pPr>
            <w:r w:rsidRPr="000D4E80">
              <w:rPr>
                <w:rFonts w:ascii="Browallia New" w:hAnsi="Browallia New" w:cs="Browallia New"/>
                <w:b/>
                <w:bCs/>
                <w:color w:val="000000"/>
                <w:spacing w:val="-4"/>
                <w:sz w:val="20"/>
                <w:szCs w:val="20"/>
                <w:cs/>
                <w:lang w:val="th-TH"/>
              </w:rPr>
              <w:t>(หน่วย : พันบาท)</w:t>
            </w:r>
          </w:p>
        </w:tc>
      </w:tr>
      <w:tr w:rsidR="000D4E80" w:rsidRPr="0033669D" w14:paraId="2198B0D8" w14:textId="77777777" w:rsidTr="00553795">
        <w:trPr>
          <w:trHeight w:val="64"/>
        </w:trPr>
        <w:tc>
          <w:tcPr>
            <w:tcW w:w="1526" w:type="dxa"/>
            <w:shd w:val="clear" w:color="auto" w:fill="auto"/>
            <w:vAlign w:val="bottom"/>
          </w:tcPr>
          <w:p w14:paraId="63004C32" w14:textId="77777777" w:rsidR="000D4E80" w:rsidRPr="0033669D" w:rsidRDefault="000D4E80" w:rsidP="006E5A3C">
            <w:pPr>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1D780D08" w14:textId="37F28165" w:rsidR="000D4E80" w:rsidRPr="0033669D" w:rsidRDefault="000D4E80" w:rsidP="000D4E8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B3128C">
              <w:rPr>
                <w:rFonts w:ascii="Browallia New" w:hAnsi="Browallia New" w:cs="Browallia New"/>
                <w:b/>
                <w:bCs/>
                <w:color w:val="000000"/>
                <w:spacing w:val="-4"/>
                <w:sz w:val="20"/>
                <w:szCs w:val="20"/>
                <w:cs/>
                <w:lang w:val="th-TH"/>
              </w:rPr>
              <w:t>ข้อมูลทางการเงิน</w:t>
            </w:r>
            <w:r w:rsidR="007B03FC">
              <w:rPr>
                <w:rFonts w:ascii="Browallia New" w:hAnsi="Browallia New" w:cs="Browallia New" w:hint="cs"/>
                <w:b/>
                <w:bCs/>
                <w:color w:val="000000"/>
                <w:spacing w:val="-4"/>
                <w:sz w:val="20"/>
                <w:szCs w:val="20"/>
                <w:cs/>
                <w:lang w:val="th-TH"/>
              </w:rPr>
              <w:t>รวม</w:t>
            </w:r>
          </w:p>
        </w:tc>
      </w:tr>
      <w:tr w:rsidR="0033669D" w:rsidRPr="0033669D" w14:paraId="19E552E1" w14:textId="77777777" w:rsidTr="00553795">
        <w:trPr>
          <w:trHeight w:val="63"/>
        </w:trPr>
        <w:tc>
          <w:tcPr>
            <w:tcW w:w="1526" w:type="dxa"/>
            <w:shd w:val="clear" w:color="auto" w:fill="auto"/>
            <w:vAlign w:val="bottom"/>
          </w:tcPr>
          <w:p w14:paraId="04664795" w14:textId="77777777" w:rsidR="0033669D" w:rsidRPr="0033669D" w:rsidRDefault="0033669D" w:rsidP="006E5A3C">
            <w:pPr>
              <w:spacing w:before="16"/>
              <w:ind w:left="-104"/>
              <w:jc w:val="thaiDistribute"/>
              <w:rPr>
                <w:rFonts w:ascii="Browallia New" w:hAnsi="Browallia New" w:cs="Browallia New"/>
                <w:snapToGrid w:val="0"/>
                <w:spacing w:val="-4"/>
                <w:sz w:val="20"/>
                <w:szCs w:val="20"/>
                <w:cs/>
                <w:lang w:val="en-GB" w:eastAsia="th-TH"/>
              </w:rPr>
            </w:pPr>
          </w:p>
        </w:tc>
        <w:tc>
          <w:tcPr>
            <w:tcW w:w="8006" w:type="dxa"/>
            <w:gridSpan w:val="10"/>
            <w:shd w:val="clear" w:color="auto" w:fill="auto"/>
            <w:vAlign w:val="bottom"/>
          </w:tcPr>
          <w:p w14:paraId="62D4D467" w14:textId="0D2F3433" w:rsidR="0033669D" w:rsidRPr="0033669D" w:rsidRDefault="0033669D" w:rsidP="000D4E80">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33669D">
              <w:rPr>
                <w:rFonts w:ascii="Browallia New" w:hAnsi="Browallia New" w:cs="Browallia New"/>
                <w:b/>
                <w:bCs/>
                <w:spacing w:val="-4"/>
                <w:sz w:val="20"/>
                <w:szCs w:val="20"/>
                <w:cs/>
              </w:rPr>
              <w:t xml:space="preserve">ณ </w:t>
            </w:r>
            <w:r w:rsidRPr="0033669D">
              <w:rPr>
                <w:rFonts w:ascii="Browallia New" w:hAnsi="Browallia New" w:cs="Browallia New"/>
                <w:b/>
                <w:bCs/>
                <w:spacing w:val="-4"/>
                <w:sz w:val="20"/>
                <w:szCs w:val="20"/>
                <w:cs/>
                <w:lang w:val="th-TH"/>
              </w:rPr>
              <w:t xml:space="preserve">วันที่ </w:t>
            </w:r>
            <w:r w:rsidRPr="0033669D">
              <w:rPr>
                <w:rFonts w:ascii="Browallia New" w:hAnsi="Browallia New" w:cs="Browallia New"/>
                <w:b/>
                <w:bCs/>
                <w:spacing w:val="-4"/>
                <w:sz w:val="20"/>
                <w:szCs w:val="20"/>
                <w:lang w:val="en-GB"/>
              </w:rPr>
              <w:t xml:space="preserve">31 </w:t>
            </w:r>
            <w:r w:rsidR="0034660B">
              <w:rPr>
                <w:rFonts w:ascii="Browallia New" w:hAnsi="Browallia New" w:cs="Browallia New" w:hint="cs"/>
                <w:b/>
                <w:bCs/>
                <w:spacing w:val="-4"/>
                <w:sz w:val="20"/>
                <w:szCs w:val="20"/>
                <w:cs/>
                <w:lang w:val="en-GB"/>
              </w:rPr>
              <w:t>ธันวาคม</w:t>
            </w:r>
            <w:r w:rsidRPr="0033669D">
              <w:rPr>
                <w:rFonts w:ascii="Browallia New" w:hAnsi="Browallia New" w:cs="Browallia New"/>
                <w:b/>
                <w:bCs/>
                <w:spacing w:val="-4"/>
                <w:sz w:val="20"/>
                <w:szCs w:val="20"/>
                <w:cs/>
                <w:lang w:val="en-GB"/>
              </w:rPr>
              <w:t xml:space="preserve"> </w:t>
            </w:r>
            <w:r w:rsidRPr="0033669D">
              <w:rPr>
                <w:rFonts w:ascii="Browallia New" w:hAnsi="Browallia New" w:cs="Browallia New"/>
                <w:b/>
                <w:bCs/>
                <w:spacing w:val="-4"/>
                <w:sz w:val="20"/>
                <w:szCs w:val="20"/>
                <w:lang w:val="en-GB"/>
              </w:rPr>
              <w:t>2566</w:t>
            </w:r>
          </w:p>
        </w:tc>
      </w:tr>
      <w:tr w:rsidR="0033669D" w:rsidRPr="0033669D" w14:paraId="71610BCB" w14:textId="77777777" w:rsidTr="00553795">
        <w:trPr>
          <w:gridAfter w:val="1"/>
          <w:wAfter w:w="6" w:type="dxa"/>
          <w:trHeight w:val="63"/>
        </w:trPr>
        <w:tc>
          <w:tcPr>
            <w:tcW w:w="1526" w:type="dxa"/>
            <w:shd w:val="clear" w:color="auto" w:fill="auto"/>
            <w:vAlign w:val="bottom"/>
          </w:tcPr>
          <w:p w14:paraId="0AF52E07" w14:textId="77777777" w:rsidR="0033669D" w:rsidRPr="0033669D"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7AF383A7" w14:textId="7DCF7B53" w:rsidR="0033669D" w:rsidRPr="0033669D" w:rsidRDefault="0033669D" w:rsidP="0033669D">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33669D">
              <w:rPr>
                <w:rFonts w:ascii="Browallia New" w:hAnsi="Browallia New" w:cs="Browallia New"/>
                <w:b/>
                <w:bCs/>
                <w:snapToGrid w:val="0"/>
                <w:color w:val="000000"/>
                <w:spacing w:val="-4"/>
                <w:sz w:val="20"/>
                <w:szCs w:val="20"/>
                <w:cs/>
                <w:lang w:eastAsia="th-TH"/>
              </w:rPr>
              <w:t>ธุรกิจ</w:t>
            </w:r>
            <w:r w:rsidRPr="0033669D">
              <w:rPr>
                <w:rFonts w:ascii="Browallia New" w:hAnsi="Browallia New" w:cs="Browallia New"/>
                <w:b/>
                <w:bCs/>
                <w:color w:val="000000"/>
                <w:spacing w:val="-4"/>
                <w:sz w:val="20"/>
                <w:szCs w:val="20"/>
                <w:cs/>
              </w:rPr>
              <w:t>พาณิชย์</w:t>
            </w:r>
          </w:p>
        </w:tc>
        <w:tc>
          <w:tcPr>
            <w:tcW w:w="878" w:type="dxa"/>
            <w:shd w:val="clear" w:color="auto" w:fill="auto"/>
            <w:vAlign w:val="bottom"/>
          </w:tcPr>
          <w:p w14:paraId="6B0E97F3" w14:textId="77777777" w:rsidR="0033669D" w:rsidRPr="0033669D" w:rsidRDefault="0033669D" w:rsidP="0033669D">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74" w:type="dxa"/>
            <w:shd w:val="clear" w:color="auto" w:fill="auto"/>
            <w:vAlign w:val="bottom"/>
          </w:tcPr>
          <w:p w14:paraId="29E82FE7" w14:textId="77777777" w:rsidR="0033669D" w:rsidRPr="0033669D" w:rsidRDefault="0033669D" w:rsidP="0033669D">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5" w:type="dxa"/>
            <w:shd w:val="clear" w:color="auto" w:fill="auto"/>
            <w:vAlign w:val="bottom"/>
          </w:tcPr>
          <w:p w14:paraId="4B8276AD" w14:textId="32162BF7" w:rsidR="0033669D" w:rsidRPr="0033669D" w:rsidRDefault="0033669D" w:rsidP="0033669D">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33669D">
              <w:rPr>
                <w:rFonts w:ascii="Browallia New" w:hAnsi="Browallia New" w:cs="Browallia New"/>
                <w:b/>
                <w:bCs/>
                <w:snapToGrid w:val="0"/>
                <w:color w:val="000000"/>
                <w:spacing w:val="-4"/>
                <w:sz w:val="20"/>
                <w:szCs w:val="20"/>
                <w:cs/>
                <w:lang w:val="en-GB" w:eastAsia="th-TH"/>
              </w:rPr>
              <w:t>ธุรกิจ</w:t>
            </w:r>
            <w:r>
              <w:rPr>
                <w:rFonts w:ascii="Browallia New" w:hAnsi="Browallia New" w:cs="Browallia New"/>
                <w:b/>
                <w:bCs/>
                <w:snapToGrid w:val="0"/>
                <w:color w:val="000000"/>
                <w:spacing w:val="-4"/>
                <w:sz w:val="20"/>
                <w:szCs w:val="20"/>
                <w:cs/>
                <w:lang w:val="en-GB" w:eastAsia="th-TH"/>
              </w:rPr>
              <w:br/>
            </w:r>
            <w:r w:rsidRPr="0033669D">
              <w:rPr>
                <w:rFonts w:ascii="Browallia New" w:hAnsi="Browallia New" w:cs="Browallia New"/>
                <w:b/>
                <w:bCs/>
                <w:snapToGrid w:val="0"/>
                <w:color w:val="000000"/>
                <w:spacing w:val="-4"/>
                <w:sz w:val="20"/>
                <w:szCs w:val="20"/>
                <w:cs/>
                <w:lang w:val="en-GB" w:eastAsia="th-TH"/>
              </w:rPr>
              <w:t>รับจ้างและ</w:t>
            </w:r>
          </w:p>
        </w:tc>
        <w:tc>
          <w:tcPr>
            <w:tcW w:w="878" w:type="dxa"/>
            <w:shd w:val="clear" w:color="auto" w:fill="auto"/>
            <w:vAlign w:val="bottom"/>
          </w:tcPr>
          <w:p w14:paraId="670FA8CE" w14:textId="747DDA13" w:rsidR="0033669D" w:rsidRPr="0033669D" w:rsidRDefault="0033669D" w:rsidP="0033669D">
            <w:pPr>
              <w:pStyle w:val="a9"/>
              <w:tabs>
                <w:tab w:val="right" w:pos="778"/>
              </w:tabs>
              <w:ind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ธุรกิจสินทรัพย์</w:t>
            </w:r>
          </w:p>
        </w:tc>
        <w:tc>
          <w:tcPr>
            <w:tcW w:w="878" w:type="dxa"/>
            <w:shd w:val="clear" w:color="auto" w:fill="auto"/>
            <w:vAlign w:val="bottom"/>
          </w:tcPr>
          <w:p w14:paraId="5ECBDE7F" w14:textId="1B2411ED" w:rsidR="0033669D" w:rsidRPr="0033669D" w:rsidRDefault="0033669D" w:rsidP="0033669D">
            <w:pPr>
              <w:pStyle w:val="a9"/>
              <w:tabs>
                <w:tab w:val="right" w:pos="651"/>
              </w:tabs>
              <w:ind w:left="-43" w:right="-72"/>
              <w:jc w:val="center"/>
              <w:rPr>
                <w:rFonts w:ascii="Browallia New" w:hAnsi="Browallia New" w:cs="Browallia New"/>
                <w:b/>
                <w:bCs/>
                <w:color w:val="000000"/>
                <w:spacing w:val="-4"/>
                <w:sz w:val="20"/>
                <w:szCs w:val="20"/>
                <w:cs/>
              </w:rPr>
            </w:pPr>
            <w:r w:rsidRPr="0033669D">
              <w:rPr>
                <w:rFonts w:ascii="Browallia New" w:hAnsi="Browallia New" w:cs="Browallia New"/>
                <w:b/>
                <w:bCs/>
                <w:snapToGrid w:val="0"/>
                <w:color w:val="000000"/>
                <w:spacing w:val="-4"/>
                <w:sz w:val="20"/>
                <w:szCs w:val="20"/>
                <w:cs/>
                <w:lang w:eastAsia="th-TH"/>
              </w:rPr>
              <w:t>ธุรกิจบริการ</w:t>
            </w:r>
          </w:p>
        </w:tc>
        <w:tc>
          <w:tcPr>
            <w:tcW w:w="878" w:type="dxa"/>
            <w:shd w:val="clear" w:color="auto" w:fill="auto"/>
            <w:vAlign w:val="bottom"/>
          </w:tcPr>
          <w:p w14:paraId="4E238B0C" w14:textId="77777777" w:rsidR="0033669D" w:rsidRPr="0033669D"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c>
          <w:tcPr>
            <w:tcW w:w="878" w:type="dxa"/>
            <w:shd w:val="clear" w:color="auto" w:fill="auto"/>
            <w:vAlign w:val="bottom"/>
          </w:tcPr>
          <w:p w14:paraId="449A2E31" w14:textId="5208F74B" w:rsidR="0033669D" w:rsidRPr="0033669D"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6"/>
                <w:sz w:val="20"/>
                <w:szCs w:val="20"/>
                <w:cs/>
              </w:rPr>
              <w:t>รายการ</w:t>
            </w:r>
          </w:p>
        </w:tc>
        <w:tc>
          <w:tcPr>
            <w:tcW w:w="878" w:type="dxa"/>
            <w:shd w:val="clear" w:color="auto" w:fill="auto"/>
          </w:tcPr>
          <w:p w14:paraId="69EAD7AE" w14:textId="77777777" w:rsidR="0033669D" w:rsidRPr="0033669D" w:rsidRDefault="0033669D" w:rsidP="0033669D">
            <w:pPr>
              <w:pStyle w:val="a9"/>
              <w:tabs>
                <w:tab w:val="right" w:pos="778"/>
              </w:tabs>
              <w:ind w:left="-43" w:right="-72"/>
              <w:jc w:val="center"/>
              <w:rPr>
                <w:rFonts w:ascii="Browallia New" w:hAnsi="Browallia New" w:cs="Browallia New"/>
                <w:b/>
                <w:bCs/>
                <w:color w:val="000000"/>
                <w:spacing w:val="-4"/>
                <w:sz w:val="20"/>
                <w:szCs w:val="20"/>
                <w:cs/>
              </w:rPr>
            </w:pPr>
          </w:p>
        </w:tc>
      </w:tr>
      <w:tr w:rsidR="0033669D" w:rsidRPr="0033669D" w14:paraId="768A5D76" w14:textId="77777777" w:rsidTr="00553795">
        <w:trPr>
          <w:gridAfter w:val="1"/>
          <w:wAfter w:w="6" w:type="dxa"/>
          <w:trHeight w:val="63"/>
        </w:trPr>
        <w:tc>
          <w:tcPr>
            <w:tcW w:w="1526" w:type="dxa"/>
            <w:shd w:val="clear" w:color="auto" w:fill="auto"/>
            <w:vAlign w:val="bottom"/>
          </w:tcPr>
          <w:p w14:paraId="330E65EE" w14:textId="77777777" w:rsidR="0033669D" w:rsidRPr="0033669D" w:rsidRDefault="0033669D" w:rsidP="006E5A3C">
            <w:pPr>
              <w:ind w:left="-104"/>
              <w:jc w:val="thaiDistribute"/>
              <w:rPr>
                <w:rFonts w:ascii="Browallia New" w:hAnsi="Browallia New" w:cs="Browallia New"/>
                <w:snapToGrid w:val="0"/>
                <w:spacing w:val="-4"/>
                <w:sz w:val="20"/>
                <w:szCs w:val="20"/>
                <w:lang w:val="en-GB" w:eastAsia="th-TH"/>
              </w:rPr>
            </w:pPr>
          </w:p>
        </w:tc>
        <w:tc>
          <w:tcPr>
            <w:tcW w:w="893" w:type="dxa"/>
            <w:shd w:val="clear" w:color="auto" w:fill="auto"/>
            <w:vAlign w:val="bottom"/>
          </w:tcPr>
          <w:p w14:paraId="4A69269D" w14:textId="51D070DC" w:rsidR="0033669D" w:rsidRPr="0033669D" w:rsidRDefault="0033669D" w:rsidP="000D4E8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หลายช่องทาง</w:t>
            </w:r>
          </w:p>
        </w:tc>
        <w:tc>
          <w:tcPr>
            <w:tcW w:w="878" w:type="dxa"/>
            <w:shd w:val="clear" w:color="auto" w:fill="auto"/>
            <w:vAlign w:val="bottom"/>
          </w:tcPr>
          <w:p w14:paraId="3EFB35FE" w14:textId="448697DD" w:rsidR="0033669D" w:rsidRPr="0033669D" w:rsidRDefault="0033669D" w:rsidP="000D4E8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33669D">
              <w:rPr>
                <w:rFonts w:ascii="Browallia New" w:hAnsi="Browallia New" w:cs="Browallia New"/>
                <w:b/>
                <w:bCs/>
                <w:snapToGrid w:val="0"/>
                <w:color w:val="000000"/>
                <w:spacing w:val="-4"/>
                <w:sz w:val="20"/>
                <w:szCs w:val="20"/>
                <w:cs/>
                <w:lang w:eastAsia="th-TH"/>
              </w:rPr>
              <w:t>ธุรกิจสื่อ</w:t>
            </w:r>
          </w:p>
        </w:tc>
        <w:tc>
          <w:tcPr>
            <w:tcW w:w="874" w:type="dxa"/>
            <w:shd w:val="clear" w:color="auto" w:fill="auto"/>
            <w:vAlign w:val="bottom"/>
          </w:tcPr>
          <w:p w14:paraId="46532CC3" w14:textId="7A7CE15B" w:rsidR="0033669D" w:rsidRPr="0033669D" w:rsidRDefault="0033669D" w:rsidP="000D4E8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33669D">
              <w:rPr>
                <w:rFonts w:ascii="Browallia New" w:hAnsi="Browallia New" w:cs="Browallia New"/>
                <w:b/>
                <w:bCs/>
                <w:snapToGrid w:val="0"/>
                <w:color w:val="000000"/>
                <w:spacing w:val="-4"/>
                <w:sz w:val="20"/>
                <w:szCs w:val="20"/>
                <w:cs/>
                <w:lang w:eastAsia="th-TH"/>
              </w:rPr>
              <w:t>ธุรกิจเพลง</w:t>
            </w:r>
          </w:p>
        </w:tc>
        <w:tc>
          <w:tcPr>
            <w:tcW w:w="965" w:type="dxa"/>
            <w:shd w:val="clear" w:color="auto" w:fill="auto"/>
            <w:vAlign w:val="bottom"/>
          </w:tcPr>
          <w:p w14:paraId="7FE9065C" w14:textId="23DE6BBA" w:rsidR="0033669D" w:rsidRPr="0033669D" w:rsidRDefault="0033669D" w:rsidP="000D4E8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33669D">
              <w:rPr>
                <w:rFonts w:ascii="Browallia New" w:hAnsi="Browallia New" w:cs="Browallia New"/>
                <w:b/>
                <w:bCs/>
                <w:snapToGrid w:val="0"/>
                <w:color w:val="000000"/>
                <w:spacing w:val="-4"/>
                <w:sz w:val="20"/>
                <w:szCs w:val="20"/>
                <w:cs/>
                <w:lang w:val="en-GB" w:eastAsia="th-TH"/>
              </w:rPr>
              <w:t>ผลิตกิจกรรม</w:t>
            </w:r>
          </w:p>
        </w:tc>
        <w:tc>
          <w:tcPr>
            <w:tcW w:w="878" w:type="dxa"/>
            <w:shd w:val="clear" w:color="auto" w:fill="auto"/>
            <w:vAlign w:val="bottom"/>
          </w:tcPr>
          <w:p w14:paraId="29A5E93D" w14:textId="26D7883A" w:rsidR="0033669D" w:rsidRPr="0033669D" w:rsidRDefault="0033669D" w:rsidP="000D4E8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ดิจิทัล</w:t>
            </w:r>
          </w:p>
        </w:tc>
        <w:tc>
          <w:tcPr>
            <w:tcW w:w="878" w:type="dxa"/>
            <w:shd w:val="clear" w:color="auto" w:fill="auto"/>
            <w:vAlign w:val="bottom"/>
          </w:tcPr>
          <w:p w14:paraId="5CF19FB3" w14:textId="3591E1C0" w:rsidR="0033669D" w:rsidRPr="0033669D" w:rsidRDefault="0033669D" w:rsidP="000D4E8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และอื่นๆ</w:t>
            </w:r>
          </w:p>
        </w:tc>
        <w:tc>
          <w:tcPr>
            <w:tcW w:w="878" w:type="dxa"/>
            <w:shd w:val="clear" w:color="auto" w:fill="auto"/>
            <w:vAlign w:val="bottom"/>
          </w:tcPr>
          <w:p w14:paraId="3C888E5D" w14:textId="388E63EF" w:rsidR="0033669D" w:rsidRPr="0033669D" w:rsidRDefault="0033669D" w:rsidP="000D4E8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รวม</w:t>
            </w:r>
          </w:p>
        </w:tc>
        <w:tc>
          <w:tcPr>
            <w:tcW w:w="878" w:type="dxa"/>
            <w:shd w:val="clear" w:color="auto" w:fill="auto"/>
            <w:vAlign w:val="bottom"/>
          </w:tcPr>
          <w:p w14:paraId="5DCA54AF" w14:textId="7E81BBA7" w:rsidR="0033669D" w:rsidRPr="0033669D" w:rsidRDefault="0033669D" w:rsidP="000D4E8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33669D">
              <w:rPr>
                <w:rFonts w:ascii="Browallia New" w:hAnsi="Browallia New" w:cs="Browallia New"/>
                <w:b/>
                <w:bCs/>
                <w:color w:val="000000"/>
                <w:spacing w:val="-6"/>
                <w:sz w:val="20"/>
                <w:szCs w:val="20"/>
                <w:cs/>
              </w:rPr>
              <w:t>ตัดบัญชี</w:t>
            </w:r>
          </w:p>
        </w:tc>
        <w:tc>
          <w:tcPr>
            <w:tcW w:w="878" w:type="dxa"/>
            <w:shd w:val="clear" w:color="auto" w:fill="auto"/>
            <w:vAlign w:val="bottom"/>
          </w:tcPr>
          <w:p w14:paraId="361FA1AE" w14:textId="169443B8" w:rsidR="0033669D" w:rsidRPr="0033669D" w:rsidRDefault="0033669D" w:rsidP="000D4E8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33669D">
              <w:rPr>
                <w:rFonts w:ascii="Browallia New" w:hAnsi="Browallia New" w:cs="Browallia New"/>
                <w:b/>
                <w:bCs/>
                <w:color w:val="000000"/>
                <w:spacing w:val="-4"/>
                <w:sz w:val="20"/>
                <w:szCs w:val="20"/>
                <w:cs/>
              </w:rPr>
              <w:t>รวม</w:t>
            </w:r>
          </w:p>
        </w:tc>
      </w:tr>
      <w:tr w:rsidR="0033669D" w:rsidRPr="0033669D" w14:paraId="58041836" w14:textId="77777777" w:rsidTr="00553795">
        <w:trPr>
          <w:gridAfter w:val="1"/>
          <w:wAfter w:w="6" w:type="dxa"/>
          <w:trHeight w:val="53"/>
        </w:trPr>
        <w:tc>
          <w:tcPr>
            <w:tcW w:w="1526" w:type="dxa"/>
            <w:shd w:val="clear" w:color="auto" w:fill="auto"/>
            <w:vAlign w:val="bottom"/>
          </w:tcPr>
          <w:p w14:paraId="763C095C" w14:textId="77777777" w:rsidR="0033669D" w:rsidRPr="0033669D" w:rsidRDefault="0033669D" w:rsidP="006E5A3C">
            <w:pPr>
              <w:ind w:left="-104"/>
              <w:rPr>
                <w:rFonts w:ascii="Browallia New" w:hAnsi="Browallia New" w:cs="Browallia New"/>
                <w:sz w:val="20"/>
                <w:szCs w:val="20"/>
                <w:cs/>
              </w:rPr>
            </w:pPr>
          </w:p>
        </w:tc>
        <w:tc>
          <w:tcPr>
            <w:tcW w:w="893" w:type="dxa"/>
            <w:shd w:val="clear" w:color="auto" w:fill="auto"/>
            <w:vAlign w:val="bottom"/>
          </w:tcPr>
          <w:p w14:paraId="783FFC43" w14:textId="77777777" w:rsidR="0033669D" w:rsidRPr="0033669D" w:rsidRDefault="0033669D" w:rsidP="006E5A3C">
            <w:pPr>
              <w:ind w:left="-107" w:right="-72"/>
              <w:jc w:val="both"/>
              <w:rPr>
                <w:rFonts w:ascii="Browallia New" w:hAnsi="Browallia New" w:cs="Browallia New"/>
                <w:sz w:val="20"/>
                <w:szCs w:val="20"/>
                <w:cs/>
              </w:rPr>
            </w:pPr>
          </w:p>
        </w:tc>
        <w:tc>
          <w:tcPr>
            <w:tcW w:w="878" w:type="dxa"/>
            <w:shd w:val="clear" w:color="auto" w:fill="auto"/>
            <w:vAlign w:val="bottom"/>
          </w:tcPr>
          <w:p w14:paraId="49BDA1A2" w14:textId="77777777" w:rsidR="0033669D" w:rsidRPr="0033669D" w:rsidRDefault="0033669D" w:rsidP="006E5A3C">
            <w:pPr>
              <w:ind w:left="-107" w:right="-72"/>
              <w:jc w:val="both"/>
              <w:rPr>
                <w:rFonts w:ascii="Browallia New" w:hAnsi="Browallia New" w:cs="Browallia New"/>
                <w:sz w:val="20"/>
                <w:szCs w:val="20"/>
              </w:rPr>
            </w:pPr>
          </w:p>
        </w:tc>
        <w:tc>
          <w:tcPr>
            <w:tcW w:w="874" w:type="dxa"/>
            <w:shd w:val="clear" w:color="auto" w:fill="auto"/>
            <w:vAlign w:val="bottom"/>
          </w:tcPr>
          <w:p w14:paraId="0AEE911B" w14:textId="77777777" w:rsidR="0033669D" w:rsidRPr="0033669D" w:rsidRDefault="0033669D" w:rsidP="006E5A3C">
            <w:pPr>
              <w:ind w:left="-107" w:right="-72"/>
              <w:jc w:val="both"/>
              <w:rPr>
                <w:rFonts w:ascii="Browallia New" w:hAnsi="Browallia New" w:cs="Browallia New"/>
                <w:sz w:val="20"/>
                <w:szCs w:val="20"/>
              </w:rPr>
            </w:pPr>
          </w:p>
        </w:tc>
        <w:tc>
          <w:tcPr>
            <w:tcW w:w="965" w:type="dxa"/>
            <w:shd w:val="clear" w:color="auto" w:fill="auto"/>
            <w:vAlign w:val="bottom"/>
          </w:tcPr>
          <w:p w14:paraId="7D4176B2" w14:textId="77777777" w:rsidR="0033669D" w:rsidRPr="0033669D"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53738C37" w14:textId="77777777" w:rsidR="0033669D" w:rsidRPr="0033669D" w:rsidRDefault="0033669D" w:rsidP="006E5A3C">
            <w:pPr>
              <w:ind w:right="-72"/>
              <w:jc w:val="both"/>
              <w:rPr>
                <w:rFonts w:ascii="Browallia New" w:hAnsi="Browallia New" w:cs="Browallia New"/>
                <w:sz w:val="20"/>
                <w:szCs w:val="20"/>
                <w:cs/>
              </w:rPr>
            </w:pPr>
          </w:p>
        </w:tc>
        <w:tc>
          <w:tcPr>
            <w:tcW w:w="878" w:type="dxa"/>
            <w:shd w:val="clear" w:color="auto" w:fill="auto"/>
            <w:vAlign w:val="bottom"/>
          </w:tcPr>
          <w:p w14:paraId="12D6F612" w14:textId="77777777" w:rsidR="0033669D" w:rsidRPr="0033669D" w:rsidRDefault="0033669D" w:rsidP="006E5A3C">
            <w:pPr>
              <w:ind w:left="-107" w:right="-72"/>
              <w:jc w:val="both"/>
              <w:rPr>
                <w:rFonts w:ascii="Browallia New" w:hAnsi="Browallia New" w:cs="Browallia New"/>
                <w:sz w:val="20"/>
                <w:szCs w:val="20"/>
              </w:rPr>
            </w:pPr>
          </w:p>
        </w:tc>
        <w:tc>
          <w:tcPr>
            <w:tcW w:w="878" w:type="dxa"/>
            <w:shd w:val="clear" w:color="auto" w:fill="auto"/>
            <w:vAlign w:val="bottom"/>
          </w:tcPr>
          <w:p w14:paraId="5BAACD14" w14:textId="77777777" w:rsidR="0033669D" w:rsidRPr="0033669D" w:rsidRDefault="0033669D" w:rsidP="006E5A3C">
            <w:pPr>
              <w:ind w:right="-72"/>
              <w:jc w:val="both"/>
              <w:rPr>
                <w:rFonts w:ascii="Browallia New" w:hAnsi="Browallia New" w:cs="Browallia New"/>
                <w:sz w:val="20"/>
                <w:szCs w:val="20"/>
              </w:rPr>
            </w:pPr>
          </w:p>
        </w:tc>
        <w:tc>
          <w:tcPr>
            <w:tcW w:w="878" w:type="dxa"/>
            <w:shd w:val="clear" w:color="auto" w:fill="auto"/>
            <w:vAlign w:val="bottom"/>
          </w:tcPr>
          <w:p w14:paraId="428A6F7A" w14:textId="77777777" w:rsidR="0033669D" w:rsidRPr="0033669D" w:rsidRDefault="0033669D" w:rsidP="006E5A3C">
            <w:pPr>
              <w:tabs>
                <w:tab w:val="decimal" w:pos="792"/>
              </w:tabs>
              <w:ind w:left="-107" w:right="-72"/>
              <w:jc w:val="both"/>
              <w:rPr>
                <w:rFonts w:ascii="Browallia New" w:hAnsi="Browallia New" w:cs="Browallia New"/>
                <w:sz w:val="20"/>
                <w:szCs w:val="20"/>
              </w:rPr>
            </w:pPr>
          </w:p>
        </w:tc>
        <w:tc>
          <w:tcPr>
            <w:tcW w:w="878" w:type="dxa"/>
            <w:shd w:val="clear" w:color="auto" w:fill="auto"/>
          </w:tcPr>
          <w:p w14:paraId="53E374C9" w14:textId="77777777" w:rsidR="0033669D" w:rsidRPr="0033669D" w:rsidRDefault="0033669D" w:rsidP="006E5A3C">
            <w:pPr>
              <w:ind w:left="-107" w:right="-72"/>
              <w:jc w:val="both"/>
              <w:rPr>
                <w:rFonts w:ascii="Browallia New" w:hAnsi="Browallia New" w:cs="Browallia New"/>
                <w:sz w:val="20"/>
                <w:szCs w:val="20"/>
              </w:rPr>
            </w:pPr>
          </w:p>
        </w:tc>
      </w:tr>
      <w:tr w:rsidR="0033669D" w:rsidRPr="0033669D" w14:paraId="7FB86179" w14:textId="77777777" w:rsidTr="00553795">
        <w:trPr>
          <w:gridAfter w:val="1"/>
          <w:wAfter w:w="6" w:type="dxa"/>
          <w:trHeight w:val="63"/>
        </w:trPr>
        <w:tc>
          <w:tcPr>
            <w:tcW w:w="1526" w:type="dxa"/>
            <w:shd w:val="clear" w:color="auto" w:fill="auto"/>
            <w:vAlign w:val="bottom"/>
          </w:tcPr>
          <w:p w14:paraId="3021BD9D" w14:textId="61679640" w:rsidR="0033669D" w:rsidRPr="0033669D" w:rsidRDefault="0033669D" w:rsidP="006E5A3C">
            <w:pPr>
              <w:ind w:left="-104"/>
              <w:rPr>
                <w:rFonts w:ascii="Browallia New" w:hAnsi="Browallia New" w:cs="Browallia New"/>
                <w:spacing w:val="-4"/>
                <w:sz w:val="20"/>
                <w:szCs w:val="20"/>
              </w:rPr>
            </w:pPr>
            <w:r w:rsidRPr="0033669D">
              <w:rPr>
                <w:rFonts w:ascii="Browallia New" w:hAnsi="Browallia New" w:cs="Browallia New"/>
                <w:spacing w:val="-4"/>
                <w:sz w:val="20"/>
                <w:szCs w:val="20"/>
                <w:cs/>
                <w:lang w:val="en-GB"/>
              </w:rPr>
              <w:t>อุปกรณ์</w:t>
            </w:r>
            <w:r w:rsidRPr="0033669D">
              <w:rPr>
                <w:rFonts w:ascii="Browallia New" w:hAnsi="Browallia New" w:cs="Browallia New"/>
                <w:spacing w:val="-4"/>
                <w:sz w:val="20"/>
                <w:szCs w:val="20"/>
              </w:rPr>
              <w:t xml:space="preserve"> </w:t>
            </w:r>
            <w:r w:rsidR="00B677CA">
              <w:rPr>
                <w:rFonts w:ascii="Browallia New" w:hAnsi="Browallia New" w:cs="Browallia New"/>
                <w:spacing w:val="-4"/>
                <w:sz w:val="20"/>
                <w:szCs w:val="20"/>
              </w:rPr>
              <w:t xml:space="preserve">- </w:t>
            </w:r>
            <w:r w:rsidRPr="0033669D">
              <w:rPr>
                <w:rFonts w:ascii="Browallia New" w:hAnsi="Browallia New" w:cs="Browallia New"/>
                <w:spacing w:val="-4"/>
                <w:sz w:val="20"/>
                <w:szCs w:val="20"/>
                <w:cs/>
              </w:rPr>
              <w:t>สุทธิ</w:t>
            </w:r>
          </w:p>
        </w:tc>
        <w:tc>
          <w:tcPr>
            <w:tcW w:w="893" w:type="dxa"/>
            <w:shd w:val="clear" w:color="auto" w:fill="auto"/>
          </w:tcPr>
          <w:p w14:paraId="1973FC64" w14:textId="71C94683" w:rsidR="0033669D" w:rsidRPr="00A21B16" w:rsidRDefault="007A3434" w:rsidP="004C37E2">
            <w:pPr>
              <w:tabs>
                <w:tab w:val="decimal" w:pos="547"/>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51,428</w:t>
            </w:r>
          </w:p>
        </w:tc>
        <w:tc>
          <w:tcPr>
            <w:tcW w:w="878" w:type="dxa"/>
            <w:shd w:val="clear" w:color="auto" w:fill="auto"/>
          </w:tcPr>
          <w:p w14:paraId="11A63F54" w14:textId="7653B0A6" w:rsidR="0033669D" w:rsidRPr="00A21B16"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138,110</w:t>
            </w:r>
          </w:p>
        </w:tc>
        <w:tc>
          <w:tcPr>
            <w:tcW w:w="874" w:type="dxa"/>
            <w:shd w:val="clear" w:color="auto" w:fill="auto"/>
          </w:tcPr>
          <w:p w14:paraId="31D8396E" w14:textId="0FCC3FA2" w:rsidR="0033669D" w:rsidRPr="007A3434"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44</w:t>
            </w:r>
          </w:p>
        </w:tc>
        <w:tc>
          <w:tcPr>
            <w:tcW w:w="965" w:type="dxa"/>
            <w:shd w:val="clear" w:color="auto" w:fill="auto"/>
          </w:tcPr>
          <w:p w14:paraId="4F20087A" w14:textId="29B1E426" w:rsidR="0033669D" w:rsidRPr="007A3434" w:rsidRDefault="007A3434" w:rsidP="004C37E2">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107</w:t>
            </w:r>
          </w:p>
        </w:tc>
        <w:tc>
          <w:tcPr>
            <w:tcW w:w="878" w:type="dxa"/>
            <w:shd w:val="clear" w:color="auto" w:fill="auto"/>
          </w:tcPr>
          <w:p w14:paraId="1AF21028" w14:textId="4D4D9CC7" w:rsidR="0033669D" w:rsidRPr="007A3434"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7A3434" w:rsidRPr="007A3434">
              <w:rPr>
                <w:rFonts w:ascii="Browallia New" w:hAnsi="Browallia New" w:cs="Browallia New"/>
                <w:snapToGrid w:val="0"/>
                <w:sz w:val="20"/>
                <w:szCs w:val="20"/>
                <w:lang w:val="en-GB" w:eastAsia="th-TH"/>
              </w:rPr>
              <w:t>-</w:t>
            </w:r>
          </w:p>
        </w:tc>
        <w:tc>
          <w:tcPr>
            <w:tcW w:w="878" w:type="dxa"/>
            <w:shd w:val="clear" w:color="auto" w:fill="auto"/>
          </w:tcPr>
          <w:p w14:paraId="53628E38" w14:textId="5B95FBE0"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256,947</w:t>
            </w:r>
          </w:p>
        </w:tc>
        <w:tc>
          <w:tcPr>
            <w:tcW w:w="878" w:type="dxa"/>
            <w:shd w:val="clear" w:color="auto" w:fill="auto"/>
          </w:tcPr>
          <w:p w14:paraId="06F6E352" w14:textId="23ECB0B2"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446,636</w:t>
            </w:r>
          </w:p>
        </w:tc>
        <w:tc>
          <w:tcPr>
            <w:tcW w:w="878" w:type="dxa"/>
            <w:shd w:val="clear" w:color="auto" w:fill="auto"/>
          </w:tcPr>
          <w:p w14:paraId="487B869F" w14:textId="2ED198C8" w:rsidR="0033669D" w:rsidRPr="007A3434"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7A3434" w:rsidRPr="007A3434">
              <w:rPr>
                <w:rFonts w:ascii="Browallia New" w:hAnsi="Browallia New" w:cs="Browallia New"/>
                <w:snapToGrid w:val="0"/>
                <w:sz w:val="20"/>
                <w:szCs w:val="20"/>
                <w:lang w:val="en-GB" w:eastAsia="th-TH"/>
              </w:rPr>
              <w:t>-</w:t>
            </w:r>
          </w:p>
        </w:tc>
        <w:tc>
          <w:tcPr>
            <w:tcW w:w="878" w:type="dxa"/>
            <w:shd w:val="clear" w:color="auto" w:fill="auto"/>
          </w:tcPr>
          <w:p w14:paraId="45E866B1" w14:textId="15015442" w:rsidR="0033669D" w:rsidRPr="007A3434"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446,636</w:t>
            </w:r>
          </w:p>
        </w:tc>
      </w:tr>
      <w:tr w:rsidR="0033669D" w:rsidRPr="0033669D" w14:paraId="610C0869" w14:textId="77777777" w:rsidTr="00553795">
        <w:trPr>
          <w:gridAfter w:val="1"/>
          <w:wAfter w:w="6" w:type="dxa"/>
          <w:trHeight w:val="63"/>
        </w:trPr>
        <w:tc>
          <w:tcPr>
            <w:tcW w:w="1526" w:type="dxa"/>
            <w:shd w:val="clear" w:color="auto" w:fill="auto"/>
            <w:vAlign w:val="bottom"/>
          </w:tcPr>
          <w:p w14:paraId="5F80629B" w14:textId="1AD8D3B3" w:rsidR="0033669D" w:rsidRPr="0033669D" w:rsidRDefault="0033669D" w:rsidP="006E5A3C">
            <w:pPr>
              <w:ind w:left="-104" w:right="-71"/>
              <w:rPr>
                <w:rFonts w:ascii="Browallia New" w:hAnsi="Browallia New" w:cs="Browallia New"/>
                <w:spacing w:val="-4"/>
                <w:sz w:val="20"/>
                <w:szCs w:val="20"/>
                <w:cs/>
                <w:lang w:val="en-GB"/>
              </w:rPr>
            </w:pPr>
            <w:r w:rsidRPr="0033669D">
              <w:rPr>
                <w:rFonts w:ascii="Browallia New" w:hAnsi="Browallia New" w:cs="Browallia New"/>
                <w:spacing w:val="-4"/>
                <w:sz w:val="20"/>
                <w:szCs w:val="20"/>
                <w:cs/>
              </w:rPr>
              <w:t xml:space="preserve">สินทรัพย์สิทธิการใช้ </w:t>
            </w:r>
            <w:r w:rsidR="00B677CA">
              <w:rPr>
                <w:rFonts w:ascii="Browallia New" w:hAnsi="Browallia New" w:cs="Browallia New"/>
                <w:spacing w:val="-4"/>
                <w:sz w:val="20"/>
                <w:szCs w:val="20"/>
              </w:rPr>
              <w:t xml:space="preserve">- </w:t>
            </w:r>
            <w:r w:rsidRPr="0033669D">
              <w:rPr>
                <w:rFonts w:ascii="Browallia New" w:hAnsi="Browallia New" w:cs="Browallia New"/>
                <w:spacing w:val="-4"/>
                <w:sz w:val="20"/>
                <w:szCs w:val="20"/>
                <w:cs/>
              </w:rPr>
              <w:t>สุทธิ</w:t>
            </w:r>
          </w:p>
        </w:tc>
        <w:tc>
          <w:tcPr>
            <w:tcW w:w="893" w:type="dxa"/>
            <w:shd w:val="clear" w:color="auto" w:fill="auto"/>
          </w:tcPr>
          <w:p w14:paraId="5B53B3B1" w14:textId="755A2AAB" w:rsidR="0033669D" w:rsidRPr="00A21B16" w:rsidRDefault="007A3434" w:rsidP="004C37E2">
            <w:pPr>
              <w:tabs>
                <w:tab w:val="decimal" w:pos="547"/>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150,496</w:t>
            </w:r>
          </w:p>
        </w:tc>
        <w:tc>
          <w:tcPr>
            <w:tcW w:w="878" w:type="dxa"/>
            <w:shd w:val="clear" w:color="auto" w:fill="auto"/>
          </w:tcPr>
          <w:p w14:paraId="35216FE8" w14:textId="16636D03" w:rsidR="0033669D" w:rsidRPr="00A21B16"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178,369</w:t>
            </w:r>
          </w:p>
        </w:tc>
        <w:tc>
          <w:tcPr>
            <w:tcW w:w="874" w:type="dxa"/>
            <w:shd w:val="clear" w:color="auto" w:fill="auto"/>
          </w:tcPr>
          <w:p w14:paraId="5ECEF29E" w14:textId="6F0A3380" w:rsidR="0033669D" w:rsidRPr="007A3434"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4,275</w:t>
            </w:r>
          </w:p>
        </w:tc>
        <w:tc>
          <w:tcPr>
            <w:tcW w:w="965" w:type="dxa"/>
            <w:shd w:val="clear" w:color="auto" w:fill="auto"/>
          </w:tcPr>
          <w:p w14:paraId="443E8159" w14:textId="09FF1F62" w:rsidR="0033669D" w:rsidRPr="007A3434"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33669D" w:rsidRPr="007A3434">
              <w:rPr>
                <w:rFonts w:ascii="Browallia New" w:hAnsi="Browallia New" w:cs="Browallia New"/>
                <w:snapToGrid w:val="0"/>
                <w:sz w:val="20"/>
                <w:szCs w:val="20"/>
                <w:lang w:val="en-GB" w:eastAsia="th-TH"/>
              </w:rPr>
              <w:t xml:space="preserve">-      </w:t>
            </w:r>
          </w:p>
        </w:tc>
        <w:tc>
          <w:tcPr>
            <w:tcW w:w="878" w:type="dxa"/>
            <w:shd w:val="clear" w:color="auto" w:fill="auto"/>
          </w:tcPr>
          <w:p w14:paraId="2CF50707" w14:textId="60D6CFCD" w:rsidR="0033669D" w:rsidRPr="007A3434"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7A3434" w:rsidRPr="007A3434">
              <w:rPr>
                <w:rFonts w:ascii="Browallia New" w:hAnsi="Browallia New" w:cs="Browallia New"/>
                <w:snapToGrid w:val="0"/>
                <w:sz w:val="20"/>
                <w:szCs w:val="20"/>
                <w:lang w:val="en-GB" w:eastAsia="th-TH"/>
              </w:rPr>
              <w:t>-</w:t>
            </w:r>
          </w:p>
        </w:tc>
        <w:tc>
          <w:tcPr>
            <w:tcW w:w="878" w:type="dxa"/>
            <w:shd w:val="clear" w:color="auto" w:fill="auto"/>
          </w:tcPr>
          <w:p w14:paraId="4F1B6D43" w14:textId="1A21D5E7"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244,336</w:t>
            </w:r>
          </w:p>
        </w:tc>
        <w:tc>
          <w:tcPr>
            <w:tcW w:w="878" w:type="dxa"/>
            <w:shd w:val="clear" w:color="auto" w:fill="auto"/>
          </w:tcPr>
          <w:p w14:paraId="6A3B7562" w14:textId="1F17BB9D"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577,476</w:t>
            </w:r>
          </w:p>
        </w:tc>
        <w:tc>
          <w:tcPr>
            <w:tcW w:w="878" w:type="dxa"/>
            <w:shd w:val="clear" w:color="auto" w:fill="auto"/>
          </w:tcPr>
          <w:p w14:paraId="06132CD6" w14:textId="3CB0DB2A" w:rsidR="0033669D" w:rsidRPr="007A3434"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7A3434" w:rsidRPr="007A3434">
              <w:rPr>
                <w:rFonts w:ascii="Browallia New" w:hAnsi="Browallia New" w:cs="Browallia New"/>
                <w:snapToGrid w:val="0"/>
                <w:sz w:val="20"/>
                <w:szCs w:val="20"/>
                <w:lang w:val="en-GB" w:eastAsia="th-TH"/>
              </w:rPr>
              <w:t>-</w:t>
            </w:r>
          </w:p>
        </w:tc>
        <w:tc>
          <w:tcPr>
            <w:tcW w:w="878" w:type="dxa"/>
            <w:shd w:val="clear" w:color="auto" w:fill="auto"/>
          </w:tcPr>
          <w:p w14:paraId="28ABC75D" w14:textId="4E0D4BE0" w:rsidR="0033669D" w:rsidRPr="007A3434"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577,476</w:t>
            </w:r>
          </w:p>
        </w:tc>
      </w:tr>
      <w:tr w:rsidR="0033669D" w:rsidRPr="0033669D" w14:paraId="20A427C3" w14:textId="77777777" w:rsidTr="00553795">
        <w:trPr>
          <w:gridAfter w:val="1"/>
          <w:wAfter w:w="6" w:type="dxa"/>
          <w:trHeight w:val="63"/>
        </w:trPr>
        <w:tc>
          <w:tcPr>
            <w:tcW w:w="1526" w:type="dxa"/>
            <w:shd w:val="clear" w:color="auto" w:fill="auto"/>
            <w:vAlign w:val="bottom"/>
          </w:tcPr>
          <w:p w14:paraId="25AB84E1" w14:textId="72CCF1DF" w:rsidR="0033669D" w:rsidRPr="0033669D" w:rsidRDefault="0033669D" w:rsidP="006E5A3C">
            <w:pPr>
              <w:ind w:left="-104"/>
              <w:rPr>
                <w:rFonts w:ascii="Browallia New" w:hAnsi="Browallia New" w:cs="Browallia New"/>
                <w:spacing w:val="-4"/>
                <w:sz w:val="20"/>
                <w:szCs w:val="20"/>
                <w:cs/>
              </w:rPr>
            </w:pPr>
            <w:r w:rsidRPr="0033669D">
              <w:rPr>
                <w:rFonts w:ascii="Browallia New" w:hAnsi="Browallia New" w:cs="Browallia New"/>
                <w:spacing w:val="-4"/>
                <w:sz w:val="20"/>
                <w:szCs w:val="20"/>
                <w:cs/>
              </w:rPr>
              <w:t>สินทรัพย์ไม่มีตัวตน</w:t>
            </w:r>
            <w:r w:rsidRPr="0033669D">
              <w:rPr>
                <w:rFonts w:ascii="Browallia New" w:hAnsi="Browallia New" w:cs="Browallia New"/>
                <w:spacing w:val="-4"/>
                <w:sz w:val="20"/>
                <w:szCs w:val="20"/>
              </w:rPr>
              <w:t xml:space="preserve"> </w:t>
            </w:r>
            <w:r w:rsidR="00B677CA">
              <w:rPr>
                <w:rFonts w:ascii="Browallia New" w:hAnsi="Browallia New" w:cs="Browallia New"/>
                <w:spacing w:val="-4"/>
                <w:sz w:val="20"/>
                <w:szCs w:val="20"/>
              </w:rPr>
              <w:t xml:space="preserve">- </w:t>
            </w:r>
            <w:r w:rsidRPr="0033669D">
              <w:rPr>
                <w:rFonts w:ascii="Browallia New" w:hAnsi="Browallia New" w:cs="Browallia New"/>
                <w:spacing w:val="-4"/>
                <w:sz w:val="20"/>
                <w:szCs w:val="20"/>
                <w:cs/>
              </w:rPr>
              <w:t>สุทธิ</w:t>
            </w:r>
          </w:p>
        </w:tc>
        <w:tc>
          <w:tcPr>
            <w:tcW w:w="893" w:type="dxa"/>
            <w:shd w:val="clear" w:color="auto" w:fill="auto"/>
          </w:tcPr>
          <w:p w14:paraId="40157252" w14:textId="3D80898E" w:rsidR="0033669D" w:rsidRPr="00A21B16" w:rsidRDefault="007A3434" w:rsidP="004C37E2">
            <w:pPr>
              <w:tabs>
                <w:tab w:val="decimal" w:pos="547"/>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301,206</w:t>
            </w:r>
          </w:p>
        </w:tc>
        <w:tc>
          <w:tcPr>
            <w:tcW w:w="878" w:type="dxa"/>
            <w:shd w:val="clear" w:color="auto" w:fill="auto"/>
          </w:tcPr>
          <w:p w14:paraId="11CF91AD" w14:textId="33E86EE3" w:rsidR="0033669D" w:rsidRPr="00A21B16"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A21B16">
              <w:rPr>
                <w:rFonts w:ascii="Browallia New" w:hAnsi="Browallia New" w:cs="Browallia New"/>
                <w:snapToGrid w:val="0"/>
                <w:sz w:val="20"/>
                <w:szCs w:val="20"/>
                <w:lang w:val="en-GB" w:eastAsia="th-TH"/>
              </w:rPr>
              <w:t>3,605</w:t>
            </w:r>
            <w:r w:rsidR="0033669D" w:rsidRPr="00A21B16">
              <w:rPr>
                <w:rFonts w:ascii="Browallia New" w:hAnsi="Browallia New" w:cs="Browallia New"/>
                <w:snapToGrid w:val="0"/>
                <w:sz w:val="20"/>
                <w:szCs w:val="20"/>
                <w:lang w:val="en-GB" w:eastAsia="th-TH"/>
              </w:rPr>
              <w:t>,</w:t>
            </w:r>
            <w:r w:rsidR="0033669D" w:rsidRPr="0033669D">
              <w:rPr>
                <w:rFonts w:ascii="Browallia New" w:hAnsi="Browallia New" w:cs="Browallia New"/>
                <w:snapToGrid w:val="0"/>
                <w:sz w:val="20"/>
                <w:szCs w:val="20"/>
                <w:lang w:val="en-GB" w:eastAsia="th-TH"/>
              </w:rPr>
              <w:t>977</w:t>
            </w:r>
          </w:p>
        </w:tc>
        <w:tc>
          <w:tcPr>
            <w:tcW w:w="874" w:type="dxa"/>
            <w:shd w:val="clear" w:color="auto" w:fill="auto"/>
          </w:tcPr>
          <w:p w14:paraId="6314642D" w14:textId="6F24A6C4" w:rsidR="0033669D" w:rsidRPr="007A3434" w:rsidRDefault="007A3434" w:rsidP="004C37E2">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32,858</w:t>
            </w:r>
          </w:p>
        </w:tc>
        <w:tc>
          <w:tcPr>
            <w:tcW w:w="965" w:type="dxa"/>
            <w:shd w:val="clear" w:color="auto" w:fill="auto"/>
          </w:tcPr>
          <w:p w14:paraId="2053F362" w14:textId="41355463" w:rsidR="0033669D" w:rsidRPr="007A3434" w:rsidRDefault="0076194E" w:rsidP="0076194E">
            <w:pPr>
              <w:tabs>
                <w:tab w:val="clear" w:pos="680"/>
                <w:tab w:val="decimal" w:pos="656"/>
                <w:tab w:val="decimal" w:pos="778"/>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33669D" w:rsidRPr="007A3434">
              <w:rPr>
                <w:rFonts w:ascii="Browallia New" w:hAnsi="Browallia New" w:cs="Browallia New"/>
                <w:snapToGrid w:val="0"/>
                <w:sz w:val="20"/>
                <w:szCs w:val="20"/>
                <w:lang w:val="en-GB" w:eastAsia="th-TH"/>
              </w:rPr>
              <w:t xml:space="preserve">-      </w:t>
            </w:r>
          </w:p>
        </w:tc>
        <w:tc>
          <w:tcPr>
            <w:tcW w:w="878" w:type="dxa"/>
            <w:shd w:val="clear" w:color="auto" w:fill="auto"/>
          </w:tcPr>
          <w:p w14:paraId="4FACB2B2" w14:textId="6CAAC616" w:rsidR="0033669D" w:rsidRPr="007A3434" w:rsidRDefault="007A3434" w:rsidP="004C37E2">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16,955</w:t>
            </w:r>
          </w:p>
        </w:tc>
        <w:tc>
          <w:tcPr>
            <w:tcW w:w="878" w:type="dxa"/>
            <w:shd w:val="clear" w:color="auto" w:fill="auto"/>
          </w:tcPr>
          <w:p w14:paraId="2F502411" w14:textId="6E7E1D6B"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45,403</w:t>
            </w:r>
          </w:p>
        </w:tc>
        <w:tc>
          <w:tcPr>
            <w:tcW w:w="878" w:type="dxa"/>
            <w:shd w:val="clear" w:color="auto" w:fill="auto"/>
          </w:tcPr>
          <w:p w14:paraId="30846C01" w14:textId="773B9392" w:rsidR="0033669D" w:rsidRPr="007A3434" w:rsidRDefault="007A3434" w:rsidP="004C37E2">
            <w:pPr>
              <w:tabs>
                <w:tab w:val="clear" w:pos="680"/>
                <w:tab w:val="decimal" w:pos="656"/>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4,002,399</w:t>
            </w:r>
          </w:p>
        </w:tc>
        <w:tc>
          <w:tcPr>
            <w:tcW w:w="878" w:type="dxa"/>
            <w:shd w:val="clear" w:color="auto" w:fill="auto"/>
          </w:tcPr>
          <w:p w14:paraId="6330354F" w14:textId="62E63918" w:rsidR="0033669D" w:rsidRPr="007A3434" w:rsidRDefault="0076194E" w:rsidP="0076194E">
            <w:pPr>
              <w:tabs>
                <w:tab w:val="clear" w:pos="680"/>
                <w:tab w:val="decimal" w:pos="656"/>
                <w:tab w:val="decimal" w:pos="792"/>
              </w:tabs>
              <w:ind w:right="-72"/>
              <w:jc w:val="center"/>
              <w:rPr>
                <w:rFonts w:ascii="Browallia New" w:hAnsi="Browallia New" w:cs="Browallia New"/>
                <w:snapToGrid w:val="0"/>
                <w:sz w:val="20"/>
                <w:szCs w:val="20"/>
                <w:lang w:val="en-GB" w:eastAsia="th-TH"/>
              </w:rPr>
            </w:pPr>
            <w:r>
              <w:rPr>
                <w:rFonts w:ascii="Browallia New" w:hAnsi="Browallia New" w:cs="Browallia New" w:hint="cs"/>
                <w:snapToGrid w:val="0"/>
                <w:sz w:val="20"/>
                <w:szCs w:val="20"/>
                <w:cs/>
                <w:lang w:val="en-GB" w:eastAsia="th-TH"/>
              </w:rPr>
              <w:t xml:space="preserve">     </w:t>
            </w:r>
            <w:r w:rsidR="007A3434" w:rsidRPr="007A3434">
              <w:rPr>
                <w:rFonts w:ascii="Browallia New" w:hAnsi="Browallia New" w:cs="Browallia New"/>
                <w:snapToGrid w:val="0"/>
                <w:sz w:val="20"/>
                <w:szCs w:val="20"/>
                <w:lang w:val="en-GB" w:eastAsia="th-TH"/>
              </w:rPr>
              <w:t>-</w:t>
            </w:r>
          </w:p>
        </w:tc>
        <w:tc>
          <w:tcPr>
            <w:tcW w:w="878" w:type="dxa"/>
            <w:shd w:val="clear" w:color="auto" w:fill="auto"/>
          </w:tcPr>
          <w:p w14:paraId="4B79F476" w14:textId="67226A8C" w:rsidR="0033669D" w:rsidRPr="007A3434" w:rsidRDefault="007A3434" w:rsidP="004C37E2">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7A3434">
              <w:rPr>
                <w:rFonts w:ascii="Browallia New" w:hAnsi="Browallia New" w:cs="Browallia New"/>
                <w:snapToGrid w:val="0"/>
                <w:sz w:val="20"/>
                <w:szCs w:val="20"/>
                <w:lang w:val="en-GB" w:eastAsia="th-TH"/>
              </w:rPr>
              <w:t>4,002,399</w:t>
            </w:r>
          </w:p>
        </w:tc>
      </w:tr>
    </w:tbl>
    <w:p w14:paraId="3923FD1D" w14:textId="7E1FD0AF" w:rsidR="0026528E" w:rsidRDefault="00A6139F"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w:t>
      </w:r>
    </w:p>
    <w:p w14:paraId="2BE2D2CA" w14:textId="77777777" w:rsidR="00F55DBF" w:rsidRPr="007F4F71" w:rsidRDefault="00F55DBF"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E90809" w14:paraId="0048059C" w14:textId="77777777" w:rsidTr="007F4F71">
        <w:trPr>
          <w:trHeight w:val="64"/>
        </w:trPr>
        <w:tc>
          <w:tcPr>
            <w:tcW w:w="1838" w:type="dxa"/>
            <w:shd w:val="clear" w:color="auto" w:fill="auto"/>
            <w:vAlign w:val="bottom"/>
          </w:tcPr>
          <w:p w14:paraId="71DF23AD" w14:textId="464C2CF0" w:rsidR="000641FB" w:rsidRPr="00684D7B" w:rsidRDefault="000641FB" w:rsidP="007F4F71">
            <w:pPr>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18689C7C" w14:textId="77777777" w:rsidR="000641FB" w:rsidRPr="00515791" w:rsidRDefault="000641FB">
            <w:pPr>
              <w:pStyle w:val="a9"/>
              <w:ind w:right="-72"/>
              <w:jc w:val="right"/>
              <w:rPr>
                <w:rFonts w:ascii="Browallia New" w:hAnsi="Browallia New" w:cs="Browallia New"/>
                <w:b/>
                <w:bCs/>
                <w:color w:val="000000"/>
                <w:sz w:val="20"/>
                <w:szCs w:val="20"/>
                <w:cs/>
                <w:lang w:val="th-TH"/>
              </w:rPr>
            </w:pPr>
            <w:r w:rsidRPr="00515791">
              <w:rPr>
                <w:rFonts w:ascii="Browallia New" w:hAnsi="Browallia New" w:cs="Browallia New"/>
                <w:b/>
                <w:bCs/>
                <w:color w:val="000000"/>
                <w:sz w:val="20"/>
                <w:szCs w:val="20"/>
                <w:cs/>
                <w:lang w:val="th-TH"/>
              </w:rPr>
              <w:t xml:space="preserve">(หน่วย : </w:t>
            </w:r>
            <w:r>
              <w:rPr>
                <w:rFonts w:ascii="Browallia New" w:hAnsi="Browallia New" w:cs="Browallia New" w:hint="cs"/>
                <w:b/>
                <w:bCs/>
                <w:color w:val="000000"/>
                <w:sz w:val="20"/>
                <w:szCs w:val="20"/>
                <w:cs/>
              </w:rPr>
              <w:t>พัน</w:t>
            </w:r>
            <w:r w:rsidRPr="00515791">
              <w:rPr>
                <w:rFonts w:ascii="Browallia New" w:hAnsi="Browallia New" w:cs="Browallia New"/>
                <w:b/>
                <w:bCs/>
                <w:color w:val="000000"/>
                <w:sz w:val="20"/>
                <w:szCs w:val="20"/>
                <w:cs/>
                <w:lang w:val="th-TH"/>
              </w:rPr>
              <w:t>บาท)</w:t>
            </w:r>
          </w:p>
        </w:tc>
      </w:tr>
      <w:tr w:rsidR="000641FB" w:rsidRPr="00E90809" w14:paraId="51072ED5" w14:textId="77777777" w:rsidTr="007F4F71">
        <w:trPr>
          <w:trHeight w:val="64"/>
        </w:trPr>
        <w:tc>
          <w:tcPr>
            <w:tcW w:w="1838" w:type="dxa"/>
            <w:shd w:val="clear" w:color="auto" w:fill="auto"/>
            <w:vAlign w:val="bottom"/>
          </w:tcPr>
          <w:p w14:paraId="660BECDD" w14:textId="77777777" w:rsidR="000641FB" w:rsidRPr="00515791" w:rsidRDefault="000641FB">
            <w:pPr>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728AC728" w14:textId="33772A15" w:rsidR="000641FB" w:rsidRPr="00515791"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515791">
              <w:rPr>
                <w:rFonts w:ascii="Browallia New" w:hAnsi="Browallia New" w:cs="Browallia New"/>
                <w:b/>
                <w:bCs/>
                <w:color w:val="000000"/>
                <w:sz w:val="20"/>
                <w:szCs w:val="20"/>
                <w:cs/>
                <w:lang w:val="th-TH"/>
              </w:rPr>
              <w:t>ข้อมูลทางการเงิน</w:t>
            </w:r>
            <w:r w:rsidR="00AE72DC" w:rsidRPr="00AE72DC">
              <w:rPr>
                <w:rFonts w:ascii="Browallia New" w:hAnsi="Browallia New" w:cs="Browallia New"/>
                <w:b/>
                <w:bCs/>
                <w:color w:val="000000"/>
                <w:sz w:val="20"/>
                <w:szCs w:val="20"/>
                <w:cs/>
                <w:lang w:val="th-TH"/>
              </w:rPr>
              <w:t>เฉพาะบริษัท</w:t>
            </w:r>
          </w:p>
        </w:tc>
      </w:tr>
      <w:tr w:rsidR="000641FB" w:rsidRPr="00E90809" w14:paraId="12DC137B" w14:textId="77777777" w:rsidTr="007F4F71">
        <w:trPr>
          <w:trHeight w:val="63"/>
        </w:trPr>
        <w:tc>
          <w:tcPr>
            <w:tcW w:w="1838" w:type="dxa"/>
            <w:shd w:val="clear" w:color="auto" w:fill="auto"/>
            <w:vAlign w:val="bottom"/>
          </w:tcPr>
          <w:p w14:paraId="1B9C9166" w14:textId="77777777" w:rsidR="000641FB" w:rsidRPr="00515791"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6082BEBC" w14:textId="77777777" w:rsidR="000641FB" w:rsidRPr="00515791" w:rsidRDefault="000641FB">
            <w:pPr>
              <w:pStyle w:val="a9"/>
              <w:pBdr>
                <w:bottom w:val="single" w:sz="4" w:space="1" w:color="auto"/>
              </w:pBdr>
              <w:spacing w:before="16"/>
              <w:ind w:left="11520" w:right="-72" w:hanging="11520"/>
              <w:jc w:val="center"/>
              <w:rPr>
                <w:rFonts w:ascii="Browallia New" w:hAnsi="Browallia New" w:cs="Browallia New"/>
                <w:b/>
                <w:bCs/>
                <w:sz w:val="20"/>
                <w:szCs w:val="20"/>
                <w:cs/>
              </w:rPr>
            </w:pPr>
            <w:r w:rsidRPr="00515791">
              <w:rPr>
                <w:rFonts w:ascii="Browallia New" w:hAnsi="Browallia New" w:cs="Browallia New"/>
                <w:b/>
                <w:bCs/>
                <w:sz w:val="20"/>
                <w:szCs w:val="20"/>
                <w:cs/>
                <w:lang w:val="th-TH"/>
              </w:rPr>
              <w:t>สำหรับงวด</w:t>
            </w:r>
            <w:r w:rsidRPr="00515791">
              <w:rPr>
                <w:rFonts w:ascii="Browallia New" w:hAnsi="Browallia New" w:cs="Browallia New"/>
                <w:b/>
                <w:bCs/>
                <w:sz w:val="20"/>
                <w:szCs w:val="20"/>
                <w:cs/>
                <w:lang w:val="en-GB"/>
              </w:rPr>
              <w:t>สามเดือน</w:t>
            </w:r>
            <w:r w:rsidRPr="00515791">
              <w:rPr>
                <w:rFonts w:ascii="Browallia New" w:hAnsi="Browallia New" w:cs="Browallia New"/>
                <w:b/>
                <w:bCs/>
                <w:sz w:val="20"/>
                <w:szCs w:val="20"/>
                <w:cs/>
                <w:lang w:val="th-TH"/>
              </w:rPr>
              <w:t xml:space="preserve">สิ้นสุดวันที่ </w:t>
            </w:r>
            <w:r w:rsidRPr="00515791">
              <w:rPr>
                <w:rFonts w:ascii="Browallia New" w:hAnsi="Browallia New" w:cs="Browallia New"/>
                <w:b/>
                <w:bCs/>
                <w:sz w:val="20"/>
                <w:szCs w:val="20"/>
                <w:lang w:val="en-GB"/>
              </w:rPr>
              <w:t xml:space="preserve">31 </w:t>
            </w:r>
            <w:r w:rsidRPr="00515791">
              <w:rPr>
                <w:rFonts w:ascii="Browallia New" w:hAnsi="Browallia New" w:cs="Browallia New"/>
                <w:b/>
                <w:bCs/>
                <w:sz w:val="20"/>
                <w:szCs w:val="20"/>
                <w:cs/>
                <w:lang w:val="en-GB"/>
              </w:rPr>
              <w:t xml:space="preserve">มีนาคม </w:t>
            </w:r>
            <w:r w:rsidRPr="00515791">
              <w:rPr>
                <w:rFonts w:ascii="Browallia New" w:hAnsi="Browallia New" w:cs="Browallia New"/>
                <w:b/>
                <w:bCs/>
                <w:sz w:val="20"/>
                <w:szCs w:val="20"/>
                <w:lang w:val="en-GB"/>
              </w:rPr>
              <w:t>256</w:t>
            </w:r>
            <w:r w:rsidRPr="00515791">
              <w:rPr>
                <w:rFonts w:ascii="Browallia New" w:hAnsi="Browallia New" w:cs="Browallia New"/>
                <w:b/>
                <w:bCs/>
                <w:sz w:val="20"/>
                <w:szCs w:val="20"/>
              </w:rPr>
              <w:t>7</w:t>
            </w:r>
          </w:p>
        </w:tc>
      </w:tr>
      <w:tr w:rsidR="000641FB" w:rsidRPr="00E90809" w14:paraId="3C949E81" w14:textId="77777777" w:rsidTr="007F4F71">
        <w:trPr>
          <w:trHeight w:val="53"/>
        </w:trPr>
        <w:tc>
          <w:tcPr>
            <w:tcW w:w="1838" w:type="dxa"/>
            <w:shd w:val="clear" w:color="auto" w:fill="auto"/>
            <w:vAlign w:val="bottom"/>
          </w:tcPr>
          <w:p w14:paraId="1FE41FB7" w14:textId="77777777" w:rsidR="000641FB" w:rsidRPr="00515791" w:rsidRDefault="000641FB">
            <w:pPr>
              <w:ind w:left="-107"/>
              <w:jc w:val="thaiDistribute"/>
              <w:rPr>
                <w:rFonts w:ascii="Browallia New" w:hAnsi="Browallia New" w:cs="Browallia New"/>
                <w:snapToGrid w:val="0"/>
                <w:sz w:val="20"/>
                <w:szCs w:val="20"/>
                <w:cs/>
                <w:lang w:val="en-GB" w:eastAsia="th-TH"/>
              </w:rPr>
            </w:pPr>
          </w:p>
        </w:tc>
        <w:tc>
          <w:tcPr>
            <w:tcW w:w="998" w:type="dxa"/>
            <w:shd w:val="clear" w:color="auto" w:fill="auto"/>
            <w:vAlign w:val="bottom"/>
          </w:tcPr>
          <w:p w14:paraId="0DA174A5" w14:textId="77777777" w:rsidR="000641FB" w:rsidRPr="00515791"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shd w:val="clear" w:color="auto" w:fill="auto"/>
            <w:vAlign w:val="bottom"/>
          </w:tcPr>
          <w:p w14:paraId="06048429" w14:textId="77777777" w:rsidR="000641FB" w:rsidRPr="00515791"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shd w:val="clear" w:color="auto" w:fill="auto"/>
            <w:vAlign w:val="bottom"/>
          </w:tcPr>
          <w:p w14:paraId="764EBE6E" w14:textId="77777777" w:rsidR="000641FB" w:rsidRPr="00515791"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shd w:val="clear" w:color="auto" w:fill="auto"/>
            <w:vAlign w:val="bottom"/>
          </w:tcPr>
          <w:p w14:paraId="45EC823D" w14:textId="77777777" w:rsidR="000641FB" w:rsidRPr="00515791"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515791">
              <w:rPr>
                <w:rFonts w:ascii="Browallia New" w:hAnsi="Browallia New" w:cs="Browallia New"/>
                <w:b/>
                <w:bCs/>
                <w:snapToGrid w:val="0"/>
                <w:color w:val="000000"/>
                <w:sz w:val="20"/>
                <w:szCs w:val="20"/>
                <w:cs/>
                <w:lang w:val="en-GB" w:eastAsia="th-TH"/>
              </w:rPr>
              <w:t>ธุรกิจ</w:t>
            </w:r>
          </w:p>
        </w:tc>
        <w:tc>
          <w:tcPr>
            <w:tcW w:w="997" w:type="dxa"/>
            <w:shd w:val="clear" w:color="auto" w:fill="auto"/>
            <w:vAlign w:val="bottom"/>
          </w:tcPr>
          <w:p w14:paraId="1D4D36CE" w14:textId="77777777" w:rsidR="000641FB" w:rsidRPr="00E82EDC" w:rsidRDefault="000641FB">
            <w:pPr>
              <w:pStyle w:val="a9"/>
              <w:tabs>
                <w:tab w:val="right" w:pos="778"/>
              </w:tabs>
              <w:ind w:left="-43" w:right="-72"/>
              <w:jc w:val="center"/>
              <w:rPr>
                <w:rFonts w:ascii="Browallia New" w:hAnsi="Browallia New" w:cs="Browallia New"/>
                <w:b/>
                <w:bCs/>
                <w:snapToGrid w:val="0"/>
                <w:color w:val="000000"/>
                <w:sz w:val="20"/>
                <w:szCs w:val="20"/>
                <w:highlight w:val="yellow"/>
                <w:lang w:val="en-GB" w:eastAsia="th-TH"/>
              </w:rPr>
            </w:pPr>
            <w:r w:rsidRPr="00515791">
              <w:rPr>
                <w:rFonts w:ascii="Browallia New" w:hAnsi="Browallia New" w:cs="Browallia New"/>
                <w:b/>
                <w:bCs/>
                <w:color w:val="000000"/>
                <w:sz w:val="20"/>
                <w:szCs w:val="20"/>
                <w:cs/>
              </w:rPr>
              <w:t>ธุรกิจ</w:t>
            </w:r>
          </w:p>
        </w:tc>
        <w:tc>
          <w:tcPr>
            <w:tcW w:w="1140" w:type="dxa"/>
            <w:shd w:val="clear" w:color="auto" w:fill="auto"/>
            <w:vAlign w:val="bottom"/>
          </w:tcPr>
          <w:p w14:paraId="363C2BBE" w14:textId="77777777" w:rsidR="000641FB" w:rsidRPr="00515791"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shd w:val="clear" w:color="auto" w:fill="auto"/>
            <w:vAlign w:val="bottom"/>
          </w:tcPr>
          <w:p w14:paraId="3D66E6A0" w14:textId="77777777" w:rsidR="000641FB" w:rsidRPr="00515791"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E90809" w14:paraId="5ECDA7E3" w14:textId="77777777" w:rsidTr="007F4F71">
        <w:trPr>
          <w:trHeight w:val="63"/>
        </w:trPr>
        <w:tc>
          <w:tcPr>
            <w:tcW w:w="1838" w:type="dxa"/>
            <w:shd w:val="clear" w:color="auto" w:fill="auto"/>
            <w:vAlign w:val="bottom"/>
          </w:tcPr>
          <w:p w14:paraId="2C917DC7" w14:textId="77777777" w:rsidR="000641FB" w:rsidRPr="00515791"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6492F6A2" w14:textId="77777777" w:rsidR="000641FB" w:rsidRPr="00515791"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515791">
              <w:rPr>
                <w:rFonts w:ascii="Browallia New" w:hAnsi="Browallia New" w:cs="Browallia New"/>
                <w:b/>
                <w:bCs/>
                <w:snapToGrid w:val="0"/>
                <w:color w:val="000000"/>
                <w:spacing w:val="-4"/>
                <w:sz w:val="20"/>
                <w:szCs w:val="20"/>
                <w:cs/>
                <w:lang w:eastAsia="th-TH"/>
              </w:rPr>
              <w:t>ธุรกิจ</w:t>
            </w:r>
            <w:r w:rsidRPr="00515791">
              <w:rPr>
                <w:rFonts w:ascii="Browallia New" w:hAnsi="Browallia New" w:cs="Browallia New"/>
                <w:b/>
                <w:bCs/>
                <w:color w:val="000000"/>
                <w:spacing w:val="-4"/>
                <w:sz w:val="20"/>
                <w:szCs w:val="20"/>
                <w:cs/>
              </w:rPr>
              <w:t>พาณิชย์</w:t>
            </w:r>
          </w:p>
        </w:tc>
        <w:tc>
          <w:tcPr>
            <w:tcW w:w="1043" w:type="dxa"/>
            <w:shd w:val="clear" w:color="auto" w:fill="auto"/>
            <w:vAlign w:val="bottom"/>
          </w:tcPr>
          <w:p w14:paraId="750C9FA8" w14:textId="77777777" w:rsidR="000641FB" w:rsidRPr="00515791"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shd w:val="clear" w:color="auto" w:fill="auto"/>
            <w:vAlign w:val="bottom"/>
          </w:tcPr>
          <w:p w14:paraId="0055E513" w14:textId="77777777" w:rsidR="000641FB" w:rsidRPr="00515791"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shd w:val="clear" w:color="auto" w:fill="auto"/>
            <w:vAlign w:val="bottom"/>
          </w:tcPr>
          <w:p w14:paraId="7A41B2E3" w14:textId="77777777" w:rsidR="000641FB" w:rsidRPr="00515791"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515791">
              <w:rPr>
                <w:rFonts w:ascii="Browallia New" w:hAnsi="Browallia New" w:cs="Browallia New"/>
                <w:b/>
                <w:bCs/>
                <w:snapToGrid w:val="0"/>
                <w:color w:val="000000"/>
                <w:sz w:val="20"/>
                <w:szCs w:val="20"/>
                <w:cs/>
                <w:lang w:val="en-GB" w:eastAsia="th-TH"/>
              </w:rPr>
              <w:t>รับจ้างและ</w:t>
            </w:r>
          </w:p>
        </w:tc>
        <w:tc>
          <w:tcPr>
            <w:tcW w:w="997" w:type="dxa"/>
            <w:shd w:val="clear" w:color="auto" w:fill="auto"/>
            <w:vAlign w:val="bottom"/>
          </w:tcPr>
          <w:p w14:paraId="45789604" w14:textId="77777777" w:rsidR="000641FB" w:rsidRPr="00515791" w:rsidRDefault="000641FB">
            <w:pPr>
              <w:pStyle w:val="a9"/>
              <w:tabs>
                <w:tab w:val="right" w:pos="806"/>
              </w:tabs>
              <w:ind w:left="-43" w:right="-72"/>
              <w:jc w:val="center"/>
              <w:rPr>
                <w:rFonts w:ascii="Browallia New" w:hAnsi="Browallia New" w:cs="Browallia New"/>
                <w:b/>
                <w:bCs/>
                <w:color w:val="000000"/>
                <w:sz w:val="20"/>
                <w:szCs w:val="20"/>
                <w:cs/>
              </w:rPr>
            </w:pPr>
            <w:r w:rsidRPr="00515791">
              <w:rPr>
                <w:rFonts w:ascii="Browallia New" w:hAnsi="Browallia New" w:cs="Browallia New"/>
                <w:b/>
                <w:bCs/>
                <w:color w:val="000000"/>
                <w:sz w:val="20"/>
                <w:szCs w:val="20"/>
                <w:cs/>
              </w:rPr>
              <w:t>สินทรัพย์</w:t>
            </w:r>
          </w:p>
        </w:tc>
        <w:tc>
          <w:tcPr>
            <w:tcW w:w="1140" w:type="dxa"/>
            <w:shd w:val="clear" w:color="auto" w:fill="auto"/>
            <w:vAlign w:val="bottom"/>
          </w:tcPr>
          <w:p w14:paraId="3E2000BA" w14:textId="77777777" w:rsidR="000641FB" w:rsidRPr="00515791" w:rsidRDefault="000641FB">
            <w:pPr>
              <w:pStyle w:val="a9"/>
              <w:tabs>
                <w:tab w:val="right" w:pos="651"/>
              </w:tabs>
              <w:ind w:left="-43" w:right="-72"/>
              <w:jc w:val="center"/>
              <w:rPr>
                <w:rFonts w:ascii="Browallia New" w:hAnsi="Browallia New" w:cs="Browallia New"/>
                <w:b/>
                <w:bCs/>
                <w:color w:val="000000"/>
                <w:sz w:val="20"/>
                <w:szCs w:val="20"/>
                <w:cs/>
              </w:rPr>
            </w:pPr>
            <w:r w:rsidRPr="00515791">
              <w:rPr>
                <w:rFonts w:ascii="Browallia New" w:hAnsi="Browallia New" w:cs="Browallia New"/>
                <w:b/>
                <w:bCs/>
                <w:snapToGrid w:val="0"/>
                <w:color w:val="000000"/>
                <w:sz w:val="20"/>
                <w:szCs w:val="20"/>
                <w:cs/>
                <w:lang w:eastAsia="th-TH"/>
              </w:rPr>
              <w:t>ธุรกิจบริการ</w:t>
            </w:r>
          </w:p>
        </w:tc>
        <w:tc>
          <w:tcPr>
            <w:tcW w:w="1142" w:type="dxa"/>
            <w:shd w:val="clear" w:color="auto" w:fill="auto"/>
            <w:vAlign w:val="bottom"/>
          </w:tcPr>
          <w:p w14:paraId="6CC8C146" w14:textId="77777777" w:rsidR="000641FB" w:rsidRPr="00515791"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E90809" w14:paraId="56E3D11E" w14:textId="77777777" w:rsidTr="007F4F71">
        <w:trPr>
          <w:trHeight w:val="63"/>
        </w:trPr>
        <w:tc>
          <w:tcPr>
            <w:tcW w:w="1838" w:type="dxa"/>
            <w:shd w:val="clear" w:color="auto" w:fill="auto"/>
            <w:vAlign w:val="bottom"/>
          </w:tcPr>
          <w:p w14:paraId="12AE8BEE" w14:textId="77777777" w:rsidR="000641FB" w:rsidRPr="00515791"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4D3AE27B" w14:textId="77777777" w:rsidR="000641FB" w:rsidRPr="00515791"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515791">
              <w:rPr>
                <w:rFonts w:ascii="Browallia New" w:hAnsi="Browallia New" w:cs="Browallia New"/>
                <w:b/>
                <w:bCs/>
                <w:color w:val="000000"/>
                <w:spacing w:val="-4"/>
                <w:sz w:val="20"/>
                <w:szCs w:val="20"/>
                <w:cs/>
              </w:rPr>
              <w:t>หลายช่องทาง</w:t>
            </w:r>
          </w:p>
        </w:tc>
        <w:tc>
          <w:tcPr>
            <w:tcW w:w="1043" w:type="dxa"/>
            <w:shd w:val="clear" w:color="auto" w:fill="auto"/>
            <w:vAlign w:val="bottom"/>
          </w:tcPr>
          <w:p w14:paraId="670F6B4A" w14:textId="77777777" w:rsidR="000641FB" w:rsidRPr="005008B9"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5008B9">
              <w:rPr>
                <w:rFonts w:ascii="Browallia New" w:hAnsi="Browallia New" w:cs="Browallia New"/>
                <w:b/>
                <w:bCs/>
                <w:snapToGrid w:val="0"/>
                <w:color w:val="000000"/>
                <w:sz w:val="20"/>
                <w:szCs w:val="20"/>
                <w:cs/>
                <w:lang w:val="en-GB" w:eastAsia="th-TH"/>
              </w:rPr>
              <w:t>ธุรกิจสื่อ</w:t>
            </w:r>
          </w:p>
        </w:tc>
        <w:tc>
          <w:tcPr>
            <w:tcW w:w="990" w:type="dxa"/>
            <w:shd w:val="clear" w:color="auto" w:fill="auto"/>
            <w:vAlign w:val="bottom"/>
          </w:tcPr>
          <w:p w14:paraId="5593D138" w14:textId="77777777" w:rsidR="000641FB" w:rsidRPr="005008B9"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5008B9">
              <w:rPr>
                <w:rFonts w:ascii="Browallia New" w:hAnsi="Browallia New" w:cs="Browallia New"/>
                <w:b/>
                <w:bCs/>
                <w:snapToGrid w:val="0"/>
                <w:color w:val="000000"/>
                <w:sz w:val="20"/>
                <w:szCs w:val="20"/>
                <w:cs/>
                <w:lang w:val="en-GB" w:eastAsia="th-TH"/>
              </w:rPr>
              <w:t>ธุรกิจเพลง</w:t>
            </w:r>
          </w:p>
        </w:tc>
        <w:tc>
          <w:tcPr>
            <w:tcW w:w="1140" w:type="dxa"/>
            <w:shd w:val="clear" w:color="auto" w:fill="auto"/>
            <w:vAlign w:val="bottom"/>
          </w:tcPr>
          <w:p w14:paraId="22CE3B4B" w14:textId="77777777" w:rsidR="000641FB" w:rsidRPr="00515791"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515791">
              <w:rPr>
                <w:rFonts w:ascii="Browallia New" w:hAnsi="Browallia New" w:cs="Browallia New"/>
                <w:b/>
                <w:bCs/>
                <w:snapToGrid w:val="0"/>
                <w:color w:val="000000"/>
                <w:sz w:val="20"/>
                <w:szCs w:val="20"/>
                <w:cs/>
                <w:lang w:val="en-GB" w:eastAsia="th-TH"/>
              </w:rPr>
              <w:t>ผลิตกิจกรรม</w:t>
            </w:r>
          </w:p>
        </w:tc>
        <w:tc>
          <w:tcPr>
            <w:tcW w:w="997" w:type="dxa"/>
            <w:shd w:val="clear" w:color="auto" w:fill="auto"/>
            <w:vAlign w:val="bottom"/>
          </w:tcPr>
          <w:p w14:paraId="5CC57FF1" w14:textId="77777777" w:rsidR="000641FB" w:rsidRPr="00B34300"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ดิจิทัล</w:t>
            </w:r>
          </w:p>
        </w:tc>
        <w:tc>
          <w:tcPr>
            <w:tcW w:w="1140" w:type="dxa"/>
            <w:shd w:val="clear" w:color="auto" w:fill="auto"/>
            <w:vAlign w:val="bottom"/>
          </w:tcPr>
          <w:p w14:paraId="1FCA1645" w14:textId="77777777" w:rsidR="000641FB" w:rsidRPr="00B34300"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และอื่นๆ</w:t>
            </w:r>
          </w:p>
        </w:tc>
        <w:tc>
          <w:tcPr>
            <w:tcW w:w="1142" w:type="dxa"/>
            <w:shd w:val="clear" w:color="auto" w:fill="auto"/>
            <w:vAlign w:val="bottom"/>
          </w:tcPr>
          <w:p w14:paraId="26C5271D" w14:textId="77777777" w:rsidR="000641FB" w:rsidRPr="00B34300"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B34300">
              <w:rPr>
                <w:rFonts w:ascii="Browallia New" w:hAnsi="Browallia New" w:cs="Browallia New"/>
                <w:b/>
                <w:bCs/>
                <w:snapToGrid w:val="0"/>
                <w:color w:val="000000"/>
                <w:sz w:val="20"/>
                <w:szCs w:val="20"/>
                <w:cs/>
                <w:lang w:val="en-GB" w:eastAsia="th-TH"/>
              </w:rPr>
              <w:t>รวม</w:t>
            </w:r>
          </w:p>
        </w:tc>
      </w:tr>
      <w:tr w:rsidR="000641FB" w:rsidRPr="00E90809" w14:paraId="2B8254CE" w14:textId="77777777" w:rsidTr="007F4F71">
        <w:trPr>
          <w:trHeight w:val="53"/>
        </w:trPr>
        <w:tc>
          <w:tcPr>
            <w:tcW w:w="1838" w:type="dxa"/>
            <w:shd w:val="clear" w:color="auto" w:fill="auto"/>
            <w:vAlign w:val="bottom"/>
          </w:tcPr>
          <w:p w14:paraId="7CDA5399" w14:textId="77777777" w:rsidR="000641FB" w:rsidRPr="00035283" w:rsidRDefault="000641FB">
            <w:pPr>
              <w:ind w:left="-107"/>
              <w:rPr>
                <w:rFonts w:ascii="Browallia New" w:hAnsi="Browallia New" w:cs="Browallia New"/>
                <w:sz w:val="14"/>
                <w:szCs w:val="14"/>
                <w:cs/>
              </w:rPr>
            </w:pPr>
          </w:p>
        </w:tc>
        <w:tc>
          <w:tcPr>
            <w:tcW w:w="998" w:type="dxa"/>
            <w:shd w:val="clear" w:color="auto" w:fill="auto"/>
            <w:vAlign w:val="bottom"/>
          </w:tcPr>
          <w:p w14:paraId="5EC5FD68" w14:textId="77777777" w:rsidR="000641FB" w:rsidRPr="00035283" w:rsidRDefault="000641FB">
            <w:pPr>
              <w:tabs>
                <w:tab w:val="decimal" w:pos="628"/>
              </w:tabs>
              <w:ind w:left="-43" w:right="-72"/>
              <w:jc w:val="both"/>
              <w:rPr>
                <w:rFonts w:ascii="Browallia New" w:hAnsi="Browallia New" w:cs="Browallia New"/>
                <w:snapToGrid w:val="0"/>
                <w:sz w:val="14"/>
                <w:szCs w:val="14"/>
                <w:highlight w:val="yellow"/>
                <w:cs/>
                <w:lang w:eastAsia="th-TH"/>
              </w:rPr>
            </w:pPr>
          </w:p>
        </w:tc>
        <w:tc>
          <w:tcPr>
            <w:tcW w:w="1043" w:type="dxa"/>
            <w:shd w:val="clear" w:color="auto" w:fill="auto"/>
            <w:vAlign w:val="bottom"/>
          </w:tcPr>
          <w:p w14:paraId="6C975D1D" w14:textId="77777777" w:rsidR="000641FB" w:rsidRPr="00035283" w:rsidRDefault="000641FB">
            <w:pPr>
              <w:tabs>
                <w:tab w:val="decimal" w:pos="628"/>
              </w:tabs>
              <w:ind w:left="-43" w:right="-72"/>
              <w:jc w:val="center"/>
              <w:rPr>
                <w:rFonts w:ascii="Browallia New" w:hAnsi="Browallia New" w:cs="Browallia New"/>
                <w:snapToGrid w:val="0"/>
                <w:sz w:val="14"/>
                <w:szCs w:val="14"/>
                <w:highlight w:val="yellow"/>
                <w:lang w:eastAsia="th-TH"/>
              </w:rPr>
            </w:pPr>
          </w:p>
        </w:tc>
        <w:tc>
          <w:tcPr>
            <w:tcW w:w="990" w:type="dxa"/>
            <w:shd w:val="clear" w:color="auto" w:fill="auto"/>
            <w:vAlign w:val="bottom"/>
          </w:tcPr>
          <w:p w14:paraId="05DC15AE" w14:textId="77777777" w:rsidR="000641FB" w:rsidRPr="00035283" w:rsidRDefault="000641FB">
            <w:pPr>
              <w:tabs>
                <w:tab w:val="decimal" w:pos="628"/>
              </w:tabs>
              <w:ind w:right="-72"/>
              <w:jc w:val="center"/>
              <w:rPr>
                <w:rFonts w:ascii="Browallia New" w:hAnsi="Browallia New" w:cs="Browallia New"/>
                <w:snapToGrid w:val="0"/>
                <w:sz w:val="14"/>
                <w:szCs w:val="14"/>
                <w:highlight w:val="yellow"/>
                <w:lang w:eastAsia="th-TH"/>
              </w:rPr>
            </w:pPr>
          </w:p>
        </w:tc>
        <w:tc>
          <w:tcPr>
            <w:tcW w:w="1140" w:type="dxa"/>
            <w:shd w:val="clear" w:color="auto" w:fill="auto"/>
            <w:vAlign w:val="bottom"/>
          </w:tcPr>
          <w:p w14:paraId="6738564D" w14:textId="77777777" w:rsidR="000641FB" w:rsidRPr="00035283" w:rsidRDefault="000641FB">
            <w:pPr>
              <w:tabs>
                <w:tab w:val="decimal" w:pos="778"/>
              </w:tabs>
              <w:ind w:left="-43" w:right="-72"/>
              <w:jc w:val="center"/>
              <w:rPr>
                <w:rFonts w:ascii="Browallia New" w:hAnsi="Browallia New" w:cs="Browallia New"/>
                <w:snapToGrid w:val="0"/>
                <w:sz w:val="14"/>
                <w:szCs w:val="14"/>
                <w:highlight w:val="yellow"/>
                <w:lang w:eastAsia="th-TH"/>
              </w:rPr>
            </w:pPr>
          </w:p>
        </w:tc>
        <w:tc>
          <w:tcPr>
            <w:tcW w:w="997" w:type="dxa"/>
            <w:shd w:val="clear" w:color="auto" w:fill="auto"/>
            <w:vAlign w:val="bottom"/>
          </w:tcPr>
          <w:p w14:paraId="7753BA9C" w14:textId="77777777" w:rsidR="000641FB" w:rsidRPr="00035283" w:rsidRDefault="000641FB">
            <w:pPr>
              <w:tabs>
                <w:tab w:val="decimal" w:pos="778"/>
              </w:tabs>
              <w:ind w:left="-43" w:right="-72"/>
              <w:jc w:val="center"/>
              <w:rPr>
                <w:rFonts w:ascii="Browallia New" w:hAnsi="Browallia New" w:cs="Browallia New"/>
                <w:snapToGrid w:val="0"/>
                <w:sz w:val="14"/>
                <w:szCs w:val="14"/>
                <w:highlight w:val="yellow"/>
                <w:cs/>
                <w:lang w:eastAsia="th-TH"/>
              </w:rPr>
            </w:pPr>
          </w:p>
        </w:tc>
        <w:tc>
          <w:tcPr>
            <w:tcW w:w="1140" w:type="dxa"/>
            <w:shd w:val="clear" w:color="auto" w:fill="auto"/>
            <w:vAlign w:val="bottom"/>
          </w:tcPr>
          <w:p w14:paraId="622AEF6D" w14:textId="77777777" w:rsidR="000641FB" w:rsidRPr="00035283" w:rsidRDefault="000641FB">
            <w:pPr>
              <w:tabs>
                <w:tab w:val="decimal" w:pos="628"/>
              </w:tabs>
              <w:ind w:left="-43" w:right="-72"/>
              <w:jc w:val="center"/>
              <w:rPr>
                <w:rFonts w:ascii="Browallia New" w:hAnsi="Browallia New" w:cs="Browallia New"/>
                <w:snapToGrid w:val="0"/>
                <w:sz w:val="14"/>
                <w:szCs w:val="14"/>
                <w:highlight w:val="yellow"/>
                <w:lang w:eastAsia="th-TH"/>
              </w:rPr>
            </w:pPr>
          </w:p>
        </w:tc>
        <w:tc>
          <w:tcPr>
            <w:tcW w:w="1142" w:type="dxa"/>
            <w:shd w:val="clear" w:color="auto" w:fill="auto"/>
            <w:vAlign w:val="bottom"/>
          </w:tcPr>
          <w:p w14:paraId="24301313" w14:textId="77777777" w:rsidR="000641FB" w:rsidRPr="00035283" w:rsidRDefault="000641FB">
            <w:pPr>
              <w:tabs>
                <w:tab w:val="clear" w:pos="680"/>
                <w:tab w:val="decimal" w:pos="662"/>
              </w:tabs>
              <w:ind w:right="-72"/>
              <w:jc w:val="both"/>
              <w:rPr>
                <w:rFonts w:ascii="Browallia New" w:hAnsi="Browallia New" w:cs="Browallia New"/>
                <w:snapToGrid w:val="0"/>
                <w:sz w:val="14"/>
                <w:szCs w:val="14"/>
                <w:highlight w:val="yellow"/>
                <w:lang w:eastAsia="th-TH"/>
              </w:rPr>
            </w:pPr>
          </w:p>
        </w:tc>
      </w:tr>
      <w:tr w:rsidR="000641FB" w:rsidRPr="00E90809" w14:paraId="4A5DECE5" w14:textId="77777777" w:rsidTr="007F4F71">
        <w:trPr>
          <w:trHeight w:val="63"/>
        </w:trPr>
        <w:tc>
          <w:tcPr>
            <w:tcW w:w="2836" w:type="dxa"/>
            <w:gridSpan w:val="2"/>
            <w:shd w:val="clear" w:color="auto" w:fill="auto"/>
            <w:vAlign w:val="bottom"/>
          </w:tcPr>
          <w:p w14:paraId="158FAD06" w14:textId="77777777" w:rsidR="000641FB" w:rsidRPr="00E90809" w:rsidRDefault="000641FB">
            <w:pPr>
              <w:tabs>
                <w:tab w:val="decimal" w:pos="648"/>
              </w:tabs>
              <w:ind w:left="-43" w:right="-72"/>
              <w:rPr>
                <w:rFonts w:ascii="Browallia New" w:hAnsi="Browallia New" w:cs="Browallia New"/>
                <w:snapToGrid w:val="0"/>
                <w:sz w:val="20"/>
                <w:szCs w:val="20"/>
                <w:highlight w:val="yellow"/>
                <w:lang w:eastAsia="th-TH"/>
              </w:rPr>
            </w:pPr>
            <w:r>
              <w:rPr>
                <w:rFonts w:ascii="Browallia New" w:hAnsi="Browallia New" w:cs="Browallia New" w:hint="cs"/>
                <w:b/>
                <w:bCs/>
                <w:sz w:val="20"/>
                <w:szCs w:val="20"/>
                <w:cs/>
              </w:rPr>
              <w:t>จั</w:t>
            </w:r>
            <w:r w:rsidRPr="00515791">
              <w:rPr>
                <w:rFonts w:ascii="Browallia New" w:hAnsi="Browallia New" w:cs="Browallia New"/>
                <w:b/>
                <w:bCs/>
                <w:sz w:val="20"/>
                <w:szCs w:val="20"/>
                <w:cs/>
              </w:rPr>
              <w:t>งหวะเวลาการรับรู้รายได้</w:t>
            </w:r>
          </w:p>
        </w:tc>
        <w:tc>
          <w:tcPr>
            <w:tcW w:w="1043" w:type="dxa"/>
            <w:shd w:val="clear" w:color="auto" w:fill="auto"/>
            <w:vAlign w:val="center"/>
          </w:tcPr>
          <w:p w14:paraId="43ED7906" w14:textId="77777777" w:rsidR="000641FB" w:rsidRPr="00E90809" w:rsidRDefault="000641FB">
            <w:pPr>
              <w:tabs>
                <w:tab w:val="decimal" w:pos="628"/>
              </w:tabs>
              <w:ind w:left="-43" w:right="-72"/>
              <w:jc w:val="right"/>
              <w:rPr>
                <w:rFonts w:ascii="Browallia New" w:hAnsi="Browallia New" w:cs="Browallia New"/>
                <w:snapToGrid w:val="0"/>
                <w:sz w:val="20"/>
                <w:szCs w:val="20"/>
                <w:highlight w:val="yellow"/>
                <w:lang w:eastAsia="th-TH"/>
              </w:rPr>
            </w:pPr>
          </w:p>
        </w:tc>
        <w:tc>
          <w:tcPr>
            <w:tcW w:w="990" w:type="dxa"/>
            <w:shd w:val="clear" w:color="auto" w:fill="auto"/>
            <w:vAlign w:val="center"/>
          </w:tcPr>
          <w:p w14:paraId="0848BDB7" w14:textId="77777777" w:rsidR="000641FB" w:rsidRPr="00E90809" w:rsidRDefault="000641FB">
            <w:pPr>
              <w:tabs>
                <w:tab w:val="decimal" w:pos="706"/>
              </w:tabs>
              <w:ind w:right="-72"/>
              <w:jc w:val="right"/>
              <w:rPr>
                <w:rFonts w:ascii="Browallia New" w:hAnsi="Browallia New" w:cs="Browallia New"/>
                <w:snapToGrid w:val="0"/>
                <w:sz w:val="20"/>
                <w:szCs w:val="20"/>
                <w:highlight w:val="yellow"/>
                <w:lang w:eastAsia="th-TH"/>
              </w:rPr>
            </w:pPr>
          </w:p>
        </w:tc>
        <w:tc>
          <w:tcPr>
            <w:tcW w:w="1140" w:type="dxa"/>
            <w:shd w:val="clear" w:color="auto" w:fill="auto"/>
            <w:vAlign w:val="center"/>
          </w:tcPr>
          <w:p w14:paraId="69A2C37C" w14:textId="77777777" w:rsidR="000641FB" w:rsidRPr="00E90809" w:rsidRDefault="000641FB">
            <w:pPr>
              <w:tabs>
                <w:tab w:val="decimal" w:pos="806"/>
              </w:tabs>
              <w:ind w:left="-43" w:right="-72"/>
              <w:jc w:val="right"/>
              <w:rPr>
                <w:rFonts w:ascii="Browallia New" w:hAnsi="Browallia New" w:cs="Browallia New"/>
                <w:snapToGrid w:val="0"/>
                <w:sz w:val="20"/>
                <w:szCs w:val="20"/>
                <w:highlight w:val="yellow"/>
                <w:lang w:eastAsia="th-TH"/>
              </w:rPr>
            </w:pPr>
          </w:p>
        </w:tc>
        <w:tc>
          <w:tcPr>
            <w:tcW w:w="997" w:type="dxa"/>
            <w:shd w:val="clear" w:color="auto" w:fill="auto"/>
            <w:vAlign w:val="center"/>
          </w:tcPr>
          <w:p w14:paraId="24325A1E" w14:textId="77777777" w:rsidR="000641FB" w:rsidRPr="00E90809" w:rsidRDefault="000641FB">
            <w:pPr>
              <w:tabs>
                <w:tab w:val="decimal" w:pos="806"/>
              </w:tabs>
              <w:ind w:left="-43" w:right="-72"/>
              <w:jc w:val="center"/>
              <w:rPr>
                <w:rFonts w:ascii="Browallia New" w:hAnsi="Browallia New" w:cs="Browallia New"/>
                <w:snapToGrid w:val="0"/>
                <w:sz w:val="20"/>
                <w:szCs w:val="20"/>
                <w:highlight w:val="yellow"/>
                <w:lang w:eastAsia="th-TH"/>
              </w:rPr>
            </w:pPr>
          </w:p>
        </w:tc>
        <w:tc>
          <w:tcPr>
            <w:tcW w:w="1140" w:type="dxa"/>
            <w:shd w:val="clear" w:color="auto" w:fill="auto"/>
            <w:vAlign w:val="center"/>
          </w:tcPr>
          <w:p w14:paraId="3AB80438"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142" w:type="dxa"/>
            <w:shd w:val="clear" w:color="auto" w:fill="auto"/>
            <w:vAlign w:val="center"/>
          </w:tcPr>
          <w:p w14:paraId="4086B195" w14:textId="77777777" w:rsidR="000641FB" w:rsidRPr="00E90809" w:rsidRDefault="000641FB">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0641FB" w:rsidRPr="00E90809" w14:paraId="1107452F" w14:textId="77777777" w:rsidTr="007F4F71">
        <w:trPr>
          <w:trHeight w:val="63"/>
        </w:trPr>
        <w:tc>
          <w:tcPr>
            <w:tcW w:w="1838" w:type="dxa"/>
            <w:shd w:val="clear" w:color="auto" w:fill="auto"/>
            <w:vAlign w:val="bottom"/>
          </w:tcPr>
          <w:p w14:paraId="1055F51F" w14:textId="77777777" w:rsidR="000641FB" w:rsidRPr="00515791" w:rsidRDefault="000641FB">
            <w:pPr>
              <w:ind w:left="-107"/>
              <w:rPr>
                <w:rFonts w:ascii="Browallia New" w:hAnsi="Browallia New" w:cs="Browallia New"/>
                <w:sz w:val="20"/>
                <w:szCs w:val="20"/>
                <w:cs/>
              </w:rPr>
            </w:pPr>
            <w:r w:rsidRPr="00515791">
              <w:rPr>
                <w:rFonts w:ascii="Browallia New" w:hAnsi="Browallia New" w:cs="Browallia New"/>
                <w:sz w:val="20"/>
                <w:szCs w:val="20"/>
                <w:cs/>
              </w:rPr>
              <w:t>เมื่อปฏิบัติตามภาระ</w:t>
            </w:r>
          </w:p>
        </w:tc>
        <w:tc>
          <w:tcPr>
            <w:tcW w:w="998" w:type="dxa"/>
            <w:shd w:val="clear" w:color="auto" w:fill="auto"/>
            <w:vAlign w:val="center"/>
          </w:tcPr>
          <w:p w14:paraId="4CA95744"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043" w:type="dxa"/>
            <w:shd w:val="clear" w:color="auto" w:fill="auto"/>
            <w:vAlign w:val="center"/>
          </w:tcPr>
          <w:p w14:paraId="17859D9A" w14:textId="77777777" w:rsidR="000641FB" w:rsidRPr="00E90809" w:rsidRDefault="000641FB">
            <w:pPr>
              <w:tabs>
                <w:tab w:val="decimal" w:pos="628"/>
              </w:tabs>
              <w:ind w:left="-43" w:right="-72"/>
              <w:jc w:val="right"/>
              <w:rPr>
                <w:rFonts w:ascii="Browallia New" w:hAnsi="Browallia New" w:cs="Browallia New"/>
                <w:snapToGrid w:val="0"/>
                <w:sz w:val="20"/>
                <w:szCs w:val="20"/>
                <w:highlight w:val="yellow"/>
                <w:lang w:eastAsia="th-TH"/>
              </w:rPr>
            </w:pPr>
          </w:p>
        </w:tc>
        <w:tc>
          <w:tcPr>
            <w:tcW w:w="990" w:type="dxa"/>
            <w:shd w:val="clear" w:color="auto" w:fill="auto"/>
            <w:vAlign w:val="center"/>
          </w:tcPr>
          <w:p w14:paraId="7BFBE4E0" w14:textId="77777777" w:rsidR="000641FB" w:rsidRPr="00E90809" w:rsidRDefault="000641FB">
            <w:pPr>
              <w:tabs>
                <w:tab w:val="decimal" w:pos="706"/>
              </w:tabs>
              <w:ind w:right="-72"/>
              <w:jc w:val="right"/>
              <w:rPr>
                <w:rFonts w:ascii="Browallia New" w:hAnsi="Browallia New" w:cs="Browallia New"/>
                <w:snapToGrid w:val="0"/>
                <w:sz w:val="20"/>
                <w:szCs w:val="20"/>
                <w:highlight w:val="yellow"/>
                <w:lang w:eastAsia="th-TH"/>
              </w:rPr>
            </w:pPr>
          </w:p>
        </w:tc>
        <w:tc>
          <w:tcPr>
            <w:tcW w:w="1140" w:type="dxa"/>
            <w:shd w:val="clear" w:color="auto" w:fill="auto"/>
            <w:vAlign w:val="center"/>
          </w:tcPr>
          <w:p w14:paraId="09884D9B" w14:textId="77777777" w:rsidR="000641FB" w:rsidRPr="00E90809" w:rsidRDefault="000641FB">
            <w:pPr>
              <w:tabs>
                <w:tab w:val="decimal" w:pos="806"/>
              </w:tabs>
              <w:ind w:left="-43" w:right="-72"/>
              <w:jc w:val="right"/>
              <w:rPr>
                <w:rFonts w:ascii="Browallia New" w:hAnsi="Browallia New" w:cs="Browallia New"/>
                <w:snapToGrid w:val="0"/>
                <w:sz w:val="20"/>
                <w:szCs w:val="20"/>
                <w:highlight w:val="yellow"/>
                <w:lang w:eastAsia="th-TH"/>
              </w:rPr>
            </w:pPr>
          </w:p>
        </w:tc>
        <w:tc>
          <w:tcPr>
            <w:tcW w:w="997" w:type="dxa"/>
            <w:shd w:val="clear" w:color="auto" w:fill="auto"/>
            <w:vAlign w:val="center"/>
          </w:tcPr>
          <w:p w14:paraId="4D15D9E5" w14:textId="77777777" w:rsidR="000641FB" w:rsidRPr="00E90809" w:rsidRDefault="000641FB">
            <w:pPr>
              <w:tabs>
                <w:tab w:val="decimal" w:pos="806"/>
              </w:tabs>
              <w:ind w:left="-43" w:right="-72"/>
              <w:jc w:val="center"/>
              <w:rPr>
                <w:rFonts w:ascii="Browallia New" w:hAnsi="Browallia New" w:cs="Browallia New"/>
                <w:snapToGrid w:val="0"/>
                <w:sz w:val="20"/>
                <w:szCs w:val="20"/>
                <w:highlight w:val="yellow"/>
                <w:lang w:eastAsia="th-TH"/>
              </w:rPr>
            </w:pPr>
          </w:p>
        </w:tc>
        <w:tc>
          <w:tcPr>
            <w:tcW w:w="1140" w:type="dxa"/>
            <w:shd w:val="clear" w:color="auto" w:fill="auto"/>
            <w:vAlign w:val="center"/>
          </w:tcPr>
          <w:p w14:paraId="5A5514EF"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142" w:type="dxa"/>
            <w:shd w:val="clear" w:color="auto" w:fill="auto"/>
            <w:vAlign w:val="center"/>
          </w:tcPr>
          <w:p w14:paraId="0D110080" w14:textId="77777777" w:rsidR="000641FB" w:rsidRPr="00E90809" w:rsidRDefault="000641FB">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0641FB" w:rsidRPr="00E90809" w14:paraId="063CAC13" w14:textId="77777777" w:rsidTr="007F4F71">
        <w:trPr>
          <w:trHeight w:val="63"/>
        </w:trPr>
        <w:tc>
          <w:tcPr>
            <w:tcW w:w="1838" w:type="dxa"/>
            <w:shd w:val="clear" w:color="auto" w:fill="auto"/>
            <w:vAlign w:val="bottom"/>
          </w:tcPr>
          <w:p w14:paraId="5EF5C74F" w14:textId="77777777" w:rsidR="000641FB" w:rsidRPr="00515791" w:rsidRDefault="000641FB">
            <w:pPr>
              <w:ind w:left="-107"/>
              <w:rPr>
                <w:rFonts w:ascii="Browallia New" w:hAnsi="Browallia New" w:cs="Browallia New"/>
                <w:sz w:val="20"/>
                <w:szCs w:val="20"/>
                <w:cs/>
              </w:rPr>
            </w:pPr>
            <w:r w:rsidRPr="00515791">
              <w:rPr>
                <w:rFonts w:ascii="Browallia New" w:hAnsi="Browallia New" w:cs="Browallia New"/>
                <w:sz w:val="20"/>
                <w:szCs w:val="20"/>
                <w:cs/>
              </w:rPr>
              <w:t xml:space="preserve">   ที่ต้องปฏิบัติเสร็จสิ้น</w:t>
            </w:r>
          </w:p>
        </w:tc>
        <w:tc>
          <w:tcPr>
            <w:tcW w:w="998" w:type="dxa"/>
            <w:shd w:val="clear" w:color="auto" w:fill="auto"/>
            <w:vAlign w:val="center"/>
          </w:tcPr>
          <w:p w14:paraId="15EBFFA0"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043" w:type="dxa"/>
            <w:shd w:val="clear" w:color="auto" w:fill="auto"/>
            <w:vAlign w:val="center"/>
          </w:tcPr>
          <w:p w14:paraId="19BA57B9" w14:textId="77777777" w:rsidR="000641FB" w:rsidRPr="00E90809" w:rsidRDefault="000641FB">
            <w:pPr>
              <w:tabs>
                <w:tab w:val="decimal" w:pos="628"/>
              </w:tabs>
              <w:ind w:left="-43" w:right="-72"/>
              <w:jc w:val="right"/>
              <w:rPr>
                <w:rFonts w:ascii="Browallia New" w:hAnsi="Browallia New" w:cs="Browallia New"/>
                <w:snapToGrid w:val="0"/>
                <w:sz w:val="20"/>
                <w:szCs w:val="20"/>
                <w:highlight w:val="yellow"/>
                <w:lang w:eastAsia="th-TH"/>
              </w:rPr>
            </w:pPr>
          </w:p>
        </w:tc>
        <w:tc>
          <w:tcPr>
            <w:tcW w:w="990" w:type="dxa"/>
            <w:shd w:val="clear" w:color="auto" w:fill="auto"/>
            <w:vAlign w:val="center"/>
          </w:tcPr>
          <w:p w14:paraId="1CC40955" w14:textId="77777777" w:rsidR="000641FB" w:rsidRPr="00E90809" w:rsidRDefault="000641FB">
            <w:pPr>
              <w:tabs>
                <w:tab w:val="decimal" w:pos="706"/>
              </w:tabs>
              <w:ind w:right="-72"/>
              <w:jc w:val="right"/>
              <w:rPr>
                <w:rFonts w:ascii="Browallia New" w:hAnsi="Browallia New" w:cs="Browallia New"/>
                <w:snapToGrid w:val="0"/>
                <w:sz w:val="20"/>
                <w:szCs w:val="20"/>
                <w:highlight w:val="yellow"/>
                <w:lang w:eastAsia="th-TH"/>
              </w:rPr>
            </w:pPr>
          </w:p>
        </w:tc>
        <w:tc>
          <w:tcPr>
            <w:tcW w:w="1140" w:type="dxa"/>
            <w:shd w:val="clear" w:color="auto" w:fill="auto"/>
            <w:vAlign w:val="center"/>
          </w:tcPr>
          <w:p w14:paraId="27A6D367" w14:textId="77777777" w:rsidR="000641FB" w:rsidRPr="00E90809" w:rsidRDefault="000641FB">
            <w:pPr>
              <w:tabs>
                <w:tab w:val="decimal" w:pos="806"/>
              </w:tabs>
              <w:ind w:left="-43" w:right="-72"/>
              <w:jc w:val="right"/>
              <w:rPr>
                <w:rFonts w:ascii="Browallia New" w:hAnsi="Browallia New" w:cs="Browallia New"/>
                <w:snapToGrid w:val="0"/>
                <w:sz w:val="20"/>
                <w:szCs w:val="20"/>
                <w:highlight w:val="yellow"/>
                <w:lang w:eastAsia="th-TH"/>
              </w:rPr>
            </w:pPr>
          </w:p>
        </w:tc>
        <w:tc>
          <w:tcPr>
            <w:tcW w:w="997" w:type="dxa"/>
            <w:shd w:val="clear" w:color="auto" w:fill="auto"/>
            <w:vAlign w:val="center"/>
          </w:tcPr>
          <w:p w14:paraId="4608E1DF" w14:textId="77777777" w:rsidR="000641FB" w:rsidRPr="00E90809" w:rsidRDefault="000641FB">
            <w:pPr>
              <w:tabs>
                <w:tab w:val="decimal" w:pos="806"/>
              </w:tabs>
              <w:ind w:left="-43" w:right="-72"/>
              <w:jc w:val="center"/>
              <w:rPr>
                <w:rFonts w:ascii="Browallia New" w:hAnsi="Browallia New" w:cs="Browallia New"/>
                <w:snapToGrid w:val="0"/>
                <w:sz w:val="20"/>
                <w:szCs w:val="20"/>
                <w:highlight w:val="yellow"/>
                <w:lang w:eastAsia="th-TH"/>
              </w:rPr>
            </w:pPr>
          </w:p>
        </w:tc>
        <w:tc>
          <w:tcPr>
            <w:tcW w:w="1140" w:type="dxa"/>
            <w:shd w:val="clear" w:color="auto" w:fill="auto"/>
            <w:vAlign w:val="center"/>
          </w:tcPr>
          <w:p w14:paraId="5DCDFE7A"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142" w:type="dxa"/>
            <w:shd w:val="clear" w:color="auto" w:fill="auto"/>
            <w:vAlign w:val="center"/>
          </w:tcPr>
          <w:p w14:paraId="42A87FB0" w14:textId="77777777" w:rsidR="000641FB" w:rsidRPr="00E90809" w:rsidRDefault="000641FB">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0641FB" w:rsidRPr="00E90809" w14:paraId="628FD803" w14:textId="77777777" w:rsidTr="007F4F71">
        <w:trPr>
          <w:trHeight w:val="63"/>
        </w:trPr>
        <w:tc>
          <w:tcPr>
            <w:tcW w:w="1838" w:type="dxa"/>
            <w:shd w:val="clear" w:color="auto" w:fill="auto"/>
            <w:vAlign w:val="bottom"/>
          </w:tcPr>
          <w:p w14:paraId="60A20109" w14:textId="77777777" w:rsidR="000641FB" w:rsidRPr="00515791" w:rsidRDefault="000641FB">
            <w:pPr>
              <w:ind w:left="-107"/>
              <w:rPr>
                <w:rFonts w:ascii="Browallia New" w:hAnsi="Browallia New" w:cs="Browallia New"/>
                <w:sz w:val="20"/>
                <w:szCs w:val="20"/>
              </w:rPr>
            </w:pPr>
            <w:r w:rsidRPr="00515791">
              <w:rPr>
                <w:rFonts w:ascii="Browallia New" w:hAnsi="Browallia New" w:cs="Browallia New"/>
                <w:sz w:val="20"/>
                <w:szCs w:val="20"/>
              </w:rPr>
              <w:t xml:space="preserve">   (point in time)</w:t>
            </w:r>
          </w:p>
        </w:tc>
        <w:tc>
          <w:tcPr>
            <w:tcW w:w="998" w:type="dxa"/>
            <w:shd w:val="clear" w:color="auto" w:fill="auto"/>
          </w:tcPr>
          <w:p w14:paraId="420E8F96" w14:textId="16C6352E" w:rsidR="000641FB" w:rsidRPr="00FD249F" w:rsidRDefault="00FD249F" w:rsidP="00FD249F">
            <w:pPr>
              <w:tabs>
                <w:tab w:val="clear" w:pos="227"/>
                <w:tab w:val="clear" w:pos="454"/>
                <w:tab w:val="clear" w:pos="680"/>
                <w:tab w:val="left" w:pos="533"/>
              </w:tabs>
              <w:ind w:right="-9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0D14">
              <w:rPr>
                <w:rFonts w:ascii="Browallia New" w:hAnsi="Browallia New" w:cs="Browallia New"/>
                <w:sz w:val="20"/>
                <w:szCs w:val="20"/>
                <w:lang w:val="en-GB"/>
              </w:rPr>
              <w:t>-</w:t>
            </w:r>
          </w:p>
        </w:tc>
        <w:tc>
          <w:tcPr>
            <w:tcW w:w="1043" w:type="dxa"/>
            <w:shd w:val="clear" w:color="auto" w:fill="auto"/>
          </w:tcPr>
          <w:p w14:paraId="43A734C0" w14:textId="6E3CD212" w:rsidR="000641FB" w:rsidRPr="0036421B" w:rsidRDefault="00FD249F" w:rsidP="0036421B">
            <w:pPr>
              <w:tabs>
                <w:tab w:val="decimal" w:pos="628"/>
              </w:tabs>
              <w:ind w:right="-72"/>
              <w:jc w:val="right"/>
              <w:rPr>
                <w:rFonts w:ascii="Browallia New" w:hAnsi="Browallia New" w:cs="Browallia New"/>
                <w:sz w:val="20"/>
                <w:szCs w:val="20"/>
              </w:rPr>
            </w:pPr>
            <w:r w:rsidRPr="0036421B">
              <w:rPr>
                <w:rFonts w:ascii="Browallia New" w:hAnsi="Browallia New" w:cs="Browallia New"/>
                <w:sz w:val="20"/>
                <w:szCs w:val="20"/>
              </w:rPr>
              <w:t>1,127</w:t>
            </w:r>
          </w:p>
        </w:tc>
        <w:tc>
          <w:tcPr>
            <w:tcW w:w="990" w:type="dxa"/>
            <w:shd w:val="clear" w:color="auto" w:fill="auto"/>
          </w:tcPr>
          <w:p w14:paraId="009F79A1" w14:textId="394DAB92" w:rsidR="000641FB" w:rsidRPr="0036421B" w:rsidRDefault="00E44D26">
            <w:pPr>
              <w:tabs>
                <w:tab w:val="decimal" w:pos="706"/>
              </w:tabs>
              <w:ind w:left="-43" w:right="-72"/>
              <w:jc w:val="right"/>
              <w:rPr>
                <w:rFonts w:ascii="Browallia New" w:hAnsi="Browallia New" w:cs="Browallia New"/>
                <w:sz w:val="20"/>
                <w:szCs w:val="20"/>
              </w:rPr>
            </w:pPr>
            <w:r w:rsidRPr="00654B78">
              <w:rPr>
                <w:rFonts w:ascii="Browallia New" w:hAnsi="Browallia New" w:cs="Browallia New"/>
                <w:sz w:val="20"/>
                <w:szCs w:val="20"/>
              </w:rPr>
              <w:t>28,9</w:t>
            </w:r>
            <w:r w:rsidR="00B95BD5">
              <w:rPr>
                <w:rFonts w:ascii="Browallia New" w:hAnsi="Browallia New" w:cs="Browallia New"/>
                <w:sz w:val="20"/>
                <w:szCs w:val="20"/>
              </w:rPr>
              <w:t>20</w:t>
            </w:r>
          </w:p>
        </w:tc>
        <w:tc>
          <w:tcPr>
            <w:tcW w:w="1140" w:type="dxa"/>
            <w:shd w:val="clear" w:color="auto" w:fill="auto"/>
          </w:tcPr>
          <w:p w14:paraId="0109BABB" w14:textId="1A02C295" w:rsidR="000641FB" w:rsidRPr="00654B78" w:rsidRDefault="00E44D26" w:rsidP="003D35DA">
            <w:pPr>
              <w:tabs>
                <w:tab w:val="decimal" w:pos="706"/>
              </w:tabs>
              <w:ind w:left="-43" w:right="-72"/>
              <w:jc w:val="right"/>
              <w:rPr>
                <w:rFonts w:ascii="Browallia New" w:hAnsi="Browallia New" w:cs="Browallia New"/>
                <w:sz w:val="20"/>
                <w:szCs w:val="20"/>
                <w:lang w:val="en-GB"/>
              </w:rPr>
            </w:pPr>
            <w:r w:rsidRPr="00654B78">
              <w:rPr>
                <w:rFonts w:ascii="Browallia New" w:hAnsi="Browallia New" w:cs="Browallia New"/>
                <w:sz w:val="20"/>
                <w:szCs w:val="20"/>
                <w:lang w:val="en-GB"/>
              </w:rPr>
              <w:t xml:space="preserve">      </w:t>
            </w:r>
            <w:r w:rsidR="00695509" w:rsidRPr="00654B78">
              <w:rPr>
                <w:rFonts w:ascii="Browallia New" w:hAnsi="Browallia New" w:cs="Browallia New"/>
                <w:sz w:val="20"/>
                <w:szCs w:val="20"/>
                <w:lang w:val="en-GB"/>
              </w:rPr>
              <w:t>20,</w:t>
            </w:r>
            <w:r w:rsidR="00591BA1" w:rsidRPr="00654B78">
              <w:rPr>
                <w:rFonts w:ascii="Browallia New" w:hAnsi="Browallia New" w:cs="Browallia New"/>
                <w:sz w:val="20"/>
                <w:szCs w:val="20"/>
                <w:lang w:val="en-GB"/>
              </w:rPr>
              <w:t>632</w:t>
            </w:r>
          </w:p>
        </w:tc>
        <w:tc>
          <w:tcPr>
            <w:tcW w:w="997" w:type="dxa"/>
            <w:shd w:val="clear" w:color="auto" w:fill="auto"/>
          </w:tcPr>
          <w:p w14:paraId="6D4D55F9" w14:textId="384B4AE9" w:rsidR="000641FB" w:rsidRPr="00493596" w:rsidRDefault="00E44D26">
            <w:pPr>
              <w:tabs>
                <w:tab w:val="clear" w:pos="454"/>
                <w:tab w:val="left" w:pos="471"/>
                <w:tab w:val="decimal" w:pos="806"/>
              </w:tabs>
              <w:ind w:left="-43" w:right="-72"/>
              <w:jc w:val="center"/>
              <w:rPr>
                <w:rFonts w:ascii="Browallia New" w:hAnsi="Browallia New" w:cs="Browallia New"/>
                <w:snapToGrid w:val="0"/>
                <w:sz w:val="20"/>
                <w:szCs w:val="20"/>
                <w:lang w:eastAsia="th-TH"/>
              </w:rPr>
            </w:pPr>
            <w:r w:rsidRPr="00654B78">
              <w:rPr>
                <w:rFonts w:ascii="Browallia New" w:hAnsi="Browallia New" w:cs="Browallia New"/>
                <w:sz w:val="20"/>
                <w:szCs w:val="20"/>
                <w:lang w:val="en-GB"/>
              </w:rPr>
              <w:t xml:space="preserve">      -</w:t>
            </w:r>
          </w:p>
        </w:tc>
        <w:tc>
          <w:tcPr>
            <w:tcW w:w="1140" w:type="dxa"/>
            <w:shd w:val="clear" w:color="auto" w:fill="auto"/>
          </w:tcPr>
          <w:p w14:paraId="4AE82615" w14:textId="6061D7B1" w:rsidR="000641FB" w:rsidRPr="00493596" w:rsidRDefault="00E44D26">
            <w:pPr>
              <w:tabs>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13,98</w:t>
            </w:r>
            <w:r w:rsidR="003D35DA">
              <w:rPr>
                <w:rFonts w:ascii="Browallia New" w:hAnsi="Browallia New" w:cs="Browallia New"/>
                <w:snapToGrid w:val="0"/>
                <w:sz w:val="20"/>
                <w:szCs w:val="20"/>
                <w:lang w:eastAsia="th-TH"/>
              </w:rPr>
              <w:t>8</w:t>
            </w:r>
          </w:p>
        </w:tc>
        <w:tc>
          <w:tcPr>
            <w:tcW w:w="1142" w:type="dxa"/>
            <w:shd w:val="clear" w:color="auto" w:fill="auto"/>
          </w:tcPr>
          <w:p w14:paraId="4709BF15" w14:textId="3E5D498A" w:rsidR="000641FB" w:rsidRPr="00493596" w:rsidRDefault="00E44D26">
            <w:pPr>
              <w:tabs>
                <w:tab w:val="clear" w:pos="680"/>
                <w:tab w:val="decimal" w:pos="662"/>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64,66</w:t>
            </w:r>
            <w:r w:rsidR="00026A6F">
              <w:rPr>
                <w:rFonts w:ascii="Browallia New" w:hAnsi="Browallia New" w:cs="Browallia New"/>
                <w:snapToGrid w:val="0"/>
                <w:sz w:val="20"/>
                <w:szCs w:val="20"/>
                <w:lang w:eastAsia="th-TH"/>
              </w:rPr>
              <w:t>7</w:t>
            </w:r>
          </w:p>
        </w:tc>
      </w:tr>
      <w:tr w:rsidR="000641FB" w:rsidRPr="00E90809" w14:paraId="3C862F78" w14:textId="77777777" w:rsidTr="007F4F71">
        <w:trPr>
          <w:trHeight w:val="63"/>
        </w:trPr>
        <w:tc>
          <w:tcPr>
            <w:tcW w:w="1838" w:type="dxa"/>
            <w:shd w:val="clear" w:color="auto" w:fill="auto"/>
            <w:vAlign w:val="bottom"/>
          </w:tcPr>
          <w:p w14:paraId="435ECED2" w14:textId="77777777" w:rsidR="000641FB" w:rsidRPr="00515791" w:rsidRDefault="000641FB">
            <w:pPr>
              <w:ind w:left="-107"/>
              <w:rPr>
                <w:rFonts w:ascii="Browallia New" w:hAnsi="Browallia New" w:cs="Browallia New"/>
                <w:sz w:val="20"/>
                <w:szCs w:val="20"/>
                <w:cs/>
              </w:rPr>
            </w:pPr>
            <w:r w:rsidRPr="00515791">
              <w:rPr>
                <w:rFonts w:ascii="Browallia New" w:hAnsi="Browallia New" w:cs="Browallia New"/>
                <w:sz w:val="20"/>
                <w:szCs w:val="20"/>
                <w:cs/>
              </w:rPr>
              <w:t>ตลอดช่วงเวลาที่ปฏิบัติ</w:t>
            </w:r>
          </w:p>
        </w:tc>
        <w:tc>
          <w:tcPr>
            <w:tcW w:w="998" w:type="dxa"/>
            <w:shd w:val="clear" w:color="auto" w:fill="auto"/>
            <w:vAlign w:val="bottom"/>
          </w:tcPr>
          <w:p w14:paraId="27311F10"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043" w:type="dxa"/>
            <w:shd w:val="clear" w:color="auto" w:fill="auto"/>
            <w:vAlign w:val="bottom"/>
          </w:tcPr>
          <w:p w14:paraId="22817B50" w14:textId="77777777" w:rsidR="000641FB" w:rsidRPr="00E90809" w:rsidRDefault="000641FB">
            <w:pPr>
              <w:tabs>
                <w:tab w:val="decimal" w:pos="628"/>
              </w:tabs>
              <w:ind w:left="-43" w:right="-72"/>
              <w:jc w:val="right"/>
              <w:rPr>
                <w:rFonts w:ascii="Browallia New" w:hAnsi="Browallia New" w:cs="Browallia New"/>
                <w:snapToGrid w:val="0"/>
                <w:sz w:val="20"/>
                <w:szCs w:val="20"/>
                <w:highlight w:val="yellow"/>
                <w:lang w:eastAsia="th-TH"/>
              </w:rPr>
            </w:pPr>
          </w:p>
        </w:tc>
        <w:tc>
          <w:tcPr>
            <w:tcW w:w="990" w:type="dxa"/>
            <w:shd w:val="clear" w:color="auto" w:fill="auto"/>
            <w:vAlign w:val="bottom"/>
          </w:tcPr>
          <w:p w14:paraId="5C645F03" w14:textId="77777777" w:rsidR="000641FB" w:rsidRPr="00E90809" w:rsidRDefault="000641FB">
            <w:pPr>
              <w:tabs>
                <w:tab w:val="decimal" w:pos="706"/>
              </w:tabs>
              <w:ind w:right="-72"/>
              <w:jc w:val="right"/>
              <w:rPr>
                <w:rFonts w:ascii="Browallia New" w:hAnsi="Browallia New" w:cs="Browallia New"/>
                <w:snapToGrid w:val="0"/>
                <w:sz w:val="20"/>
                <w:szCs w:val="20"/>
                <w:highlight w:val="yellow"/>
                <w:lang w:eastAsia="th-TH"/>
              </w:rPr>
            </w:pPr>
          </w:p>
        </w:tc>
        <w:tc>
          <w:tcPr>
            <w:tcW w:w="1140" w:type="dxa"/>
            <w:shd w:val="clear" w:color="auto" w:fill="auto"/>
            <w:vAlign w:val="bottom"/>
          </w:tcPr>
          <w:p w14:paraId="119DE3B7" w14:textId="77777777" w:rsidR="000641FB" w:rsidRPr="00E90809" w:rsidRDefault="000641FB">
            <w:pPr>
              <w:tabs>
                <w:tab w:val="decimal" w:pos="806"/>
              </w:tabs>
              <w:ind w:left="-43" w:right="-72"/>
              <w:jc w:val="right"/>
              <w:rPr>
                <w:rFonts w:ascii="Browallia New" w:hAnsi="Browallia New" w:cs="Browallia New"/>
                <w:snapToGrid w:val="0"/>
                <w:sz w:val="20"/>
                <w:szCs w:val="20"/>
                <w:highlight w:val="yellow"/>
                <w:lang w:eastAsia="th-TH"/>
              </w:rPr>
            </w:pPr>
          </w:p>
        </w:tc>
        <w:tc>
          <w:tcPr>
            <w:tcW w:w="997" w:type="dxa"/>
            <w:shd w:val="clear" w:color="auto" w:fill="auto"/>
            <w:vAlign w:val="bottom"/>
          </w:tcPr>
          <w:p w14:paraId="71358CFD" w14:textId="77777777" w:rsidR="000641FB" w:rsidRPr="00E90809" w:rsidRDefault="000641FB">
            <w:pPr>
              <w:tabs>
                <w:tab w:val="decimal" w:pos="806"/>
              </w:tabs>
              <w:ind w:left="-43" w:right="-72"/>
              <w:jc w:val="center"/>
              <w:rPr>
                <w:rFonts w:ascii="Browallia New" w:hAnsi="Browallia New" w:cs="Browallia New"/>
                <w:snapToGrid w:val="0"/>
                <w:sz w:val="20"/>
                <w:szCs w:val="20"/>
                <w:highlight w:val="yellow"/>
                <w:lang w:eastAsia="th-TH"/>
              </w:rPr>
            </w:pPr>
          </w:p>
        </w:tc>
        <w:tc>
          <w:tcPr>
            <w:tcW w:w="1140" w:type="dxa"/>
            <w:shd w:val="clear" w:color="auto" w:fill="auto"/>
            <w:vAlign w:val="bottom"/>
          </w:tcPr>
          <w:p w14:paraId="2E6EB7E1"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val="en-GB" w:eastAsia="th-TH"/>
              </w:rPr>
            </w:pPr>
          </w:p>
        </w:tc>
        <w:tc>
          <w:tcPr>
            <w:tcW w:w="1142" w:type="dxa"/>
            <w:shd w:val="clear" w:color="auto" w:fill="auto"/>
            <w:vAlign w:val="bottom"/>
          </w:tcPr>
          <w:p w14:paraId="6890F0DA" w14:textId="77777777" w:rsidR="000641FB" w:rsidRPr="00E90809" w:rsidRDefault="000641FB">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0641FB" w:rsidRPr="00E90809" w14:paraId="3A7C2762" w14:textId="77777777" w:rsidTr="007F4F71">
        <w:trPr>
          <w:trHeight w:val="126"/>
        </w:trPr>
        <w:tc>
          <w:tcPr>
            <w:tcW w:w="1838" w:type="dxa"/>
            <w:shd w:val="clear" w:color="auto" w:fill="auto"/>
            <w:vAlign w:val="bottom"/>
          </w:tcPr>
          <w:p w14:paraId="02D7D900" w14:textId="77777777" w:rsidR="000641FB" w:rsidRPr="00515791" w:rsidRDefault="000641FB">
            <w:pPr>
              <w:ind w:left="-107" w:right="-87"/>
              <w:rPr>
                <w:rFonts w:ascii="Browallia New" w:hAnsi="Browallia New" w:cs="Browallia New"/>
                <w:sz w:val="20"/>
                <w:szCs w:val="20"/>
                <w:cs/>
              </w:rPr>
            </w:pPr>
            <w:r w:rsidRPr="00515791">
              <w:rPr>
                <w:rFonts w:ascii="Browallia New" w:hAnsi="Browallia New" w:cs="Browallia New"/>
                <w:sz w:val="20"/>
                <w:szCs w:val="20"/>
                <w:cs/>
              </w:rPr>
              <w:t xml:space="preserve">   ตามภาระที่ต้องปฏิบัติ</w:t>
            </w:r>
          </w:p>
        </w:tc>
        <w:tc>
          <w:tcPr>
            <w:tcW w:w="998" w:type="dxa"/>
            <w:shd w:val="clear" w:color="auto" w:fill="auto"/>
            <w:vAlign w:val="bottom"/>
          </w:tcPr>
          <w:p w14:paraId="2DAC96A3"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eastAsia="th-TH"/>
              </w:rPr>
            </w:pPr>
          </w:p>
        </w:tc>
        <w:tc>
          <w:tcPr>
            <w:tcW w:w="1043" w:type="dxa"/>
            <w:shd w:val="clear" w:color="auto" w:fill="auto"/>
            <w:vAlign w:val="bottom"/>
          </w:tcPr>
          <w:p w14:paraId="511BC98D" w14:textId="77777777" w:rsidR="000641FB" w:rsidRPr="00E90809" w:rsidRDefault="000641FB">
            <w:pPr>
              <w:tabs>
                <w:tab w:val="decimal" w:pos="628"/>
              </w:tabs>
              <w:ind w:left="-43" w:right="-72"/>
              <w:jc w:val="right"/>
              <w:rPr>
                <w:rFonts w:ascii="Browallia New" w:hAnsi="Browallia New" w:cs="Browallia New"/>
                <w:snapToGrid w:val="0"/>
                <w:sz w:val="20"/>
                <w:szCs w:val="20"/>
                <w:highlight w:val="yellow"/>
                <w:lang w:eastAsia="th-TH"/>
              </w:rPr>
            </w:pPr>
          </w:p>
        </w:tc>
        <w:tc>
          <w:tcPr>
            <w:tcW w:w="990" w:type="dxa"/>
            <w:shd w:val="clear" w:color="auto" w:fill="auto"/>
            <w:vAlign w:val="bottom"/>
          </w:tcPr>
          <w:p w14:paraId="32100B01" w14:textId="77777777" w:rsidR="000641FB" w:rsidRPr="00E90809" w:rsidRDefault="000641FB">
            <w:pPr>
              <w:tabs>
                <w:tab w:val="decimal" w:pos="706"/>
              </w:tabs>
              <w:ind w:right="-72"/>
              <w:jc w:val="right"/>
              <w:rPr>
                <w:rFonts w:ascii="Browallia New" w:hAnsi="Browallia New" w:cs="Browallia New"/>
                <w:snapToGrid w:val="0"/>
                <w:sz w:val="20"/>
                <w:szCs w:val="20"/>
                <w:highlight w:val="yellow"/>
                <w:lang w:eastAsia="th-TH"/>
              </w:rPr>
            </w:pPr>
          </w:p>
        </w:tc>
        <w:tc>
          <w:tcPr>
            <w:tcW w:w="1140" w:type="dxa"/>
            <w:shd w:val="clear" w:color="auto" w:fill="auto"/>
            <w:vAlign w:val="bottom"/>
          </w:tcPr>
          <w:p w14:paraId="2C82E49B" w14:textId="77777777" w:rsidR="000641FB" w:rsidRPr="00E90809" w:rsidRDefault="000641FB">
            <w:pPr>
              <w:tabs>
                <w:tab w:val="decimal" w:pos="806"/>
              </w:tabs>
              <w:ind w:left="-43" w:right="-72"/>
              <w:jc w:val="right"/>
              <w:rPr>
                <w:rFonts w:ascii="Browallia New" w:hAnsi="Browallia New" w:cs="Browallia New"/>
                <w:snapToGrid w:val="0"/>
                <w:sz w:val="20"/>
                <w:szCs w:val="20"/>
                <w:highlight w:val="yellow"/>
                <w:lang w:eastAsia="th-TH"/>
              </w:rPr>
            </w:pPr>
          </w:p>
        </w:tc>
        <w:tc>
          <w:tcPr>
            <w:tcW w:w="997" w:type="dxa"/>
            <w:shd w:val="clear" w:color="auto" w:fill="auto"/>
            <w:vAlign w:val="bottom"/>
          </w:tcPr>
          <w:p w14:paraId="3488CD79" w14:textId="77777777" w:rsidR="000641FB" w:rsidRPr="00E90809" w:rsidRDefault="000641FB">
            <w:pPr>
              <w:tabs>
                <w:tab w:val="decimal" w:pos="806"/>
              </w:tabs>
              <w:ind w:left="-43" w:right="-72"/>
              <w:jc w:val="center"/>
              <w:rPr>
                <w:rFonts w:ascii="Browallia New" w:hAnsi="Browallia New" w:cs="Browallia New"/>
                <w:snapToGrid w:val="0"/>
                <w:sz w:val="20"/>
                <w:szCs w:val="20"/>
                <w:highlight w:val="yellow"/>
                <w:lang w:eastAsia="th-TH"/>
              </w:rPr>
            </w:pPr>
          </w:p>
        </w:tc>
        <w:tc>
          <w:tcPr>
            <w:tcW w:w="1140" w:type="dxa"/>
            <w:shd w:val="clear" w:color="auto" w:fill="auto"/>
            <w:vAlign w:val="bottom"/>
          </w:tcPr>
          <w:p w14:paraId="7F3F7983" w14:textId="77777777" w:rsidR="000641FB" w:rsidRPr="00E90809" w:rsidRDefault="000641FB">
            <w:pPr>
              <w:tabs>
                <w:tab w:val="decimal" w:pos="648"/>
              </w:tabs>
              <w:ind w:left="-43" w:right="-72"/>
              <w:jc w:val="right"/>
              <w:rPr>
                <w:rFonts w:ascii="Browallia New" w:hAnsi="Browallia New" w:cs="Browallia New"/>
                <w:snapToGrid w:val="0"/>
                <w:sz w:val="20"/>
                <w:szCs w:val="20"/>
                <w:highlight w:val="yellow"/>
                <w:lang w:val="en-GB" w:eastAsia="th-TH"/>
              </w:rPr>
            </w:pPr>
          </w:p>
        </w:tc>
        <w:tc>
          <w:tcPr>
            <w:tcW w:w="1142" w:type="dxa"/>
            <w:shd w:val="clear" w:color="auto" w:fill="auto"/>
            <w:vAlign w:val="bottom"/>
          </w:tcPr>
          <w:p w14:paraId="41259FA2" w14:textId="77777777" w:rsidR="000641FB" w:rsidRPr="00E90809" w:rsidRDefault="000641FB">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0641FB" w:rsidRPr="00E90809" w14:paraId="2C6ED697" w14:textId="77777777" w:rsidTr="007F4F71">
        <w:trPr>
          <w:trHeight w:val="63"/>
        </w:trPr>
        <w:tc>
          <w:tcPr>
            <w:tcW w:w="1838" w:type="dxa"/>
            <w:shd w:val="clear" w:color="auto" w:fill="auto"/>
            <w:vAlign w:val="bottom"/>
          </w:tcPr>
          <w:p w14:paraId="47FFAD2C" w14:textId="77777777" w:rsidR="000641FB" w:rsidRPr="00515791" w:rsidRDefault="000641FB">
            <w:pPr>
              <w:ind w:left="-107" w:right="-87"/>
              <w:rPr>
                <w:rFonts w:ascii="Browallia New" w:hAnsi="Browallia New" w:cs="Browallia New"/>
                <w:sz w:val="20"/>
                <w:szCs w:val="20"/>
                <w:lang w:val="en-GB"/>
              </w:rPr>
            </w:pPr>
            <w:r w:rsidRPr="00515791">
              <w:rPr>
                <w:rFonts w:ascii="Browallia New" w:hAnsi="Browallia New" w:cs="Browallia New"/>
                <w:sz w:val="20"/>
                <w:szCs w:val="20"/>
                <w:cs/>
              </w:rPr>
              <w:t xml:space="preserve">   </w:t>
            </w:r>
            <w:r w:rsidRPr="00515791">
              <w:rPr>
                <w:rFonts w:ascii="Browallia New" w:hAnsi="Browallia New" w:cs="Browallia New"/>
                <w:sz w:val="20"/>
                <w:szCs w:val="20"/>
                <w:lang w:val="en-GB"/>
              </w:rPr>
              <w:t>(over time)</w:t>
            </w:r>
          </w:p>
        </w:tc>
        <w:tc>
          <w:tcPr>
            <w:tcW w:w="998" w:type="dxa"/>
            <w:shd w:val="clear" w:color="auto" w:fill="auto"/>
          </w:tcPr>
          <w:p w14:paraId="36A35145" w14:textId="77777777" w:rsidR="000641FB" w:rsidRPr="00447043" w:rsidRDefault="000641FB">
            <w:pPr>
              <w:pBdr>
                <w:bottom w:val="single" w:sz="4" w:space="1" w:color="auto"/>
              </w:pBdr>
              <w:tabs>
                <w:tab w:val="clear" w:pos="227"/>
                <w:tab w:val="clear" w:pos="454"/>
                <w:tab w:val="clear" w:pos="680"/>
                <w:tab w:val="left" w:pos="533"/>
              </w:tabs>
              <w:ind w:right="-90"/>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Pr="00620D14">
              <w:rPr>
                <w:rFonts w:ascii="Browallia New" w:hAnsi="Browallia New" w:cs="Browallia New"/>
                <w:sz w:val="20"/>
                <w:szCs w:val="20"/>
                <w:lang w:val="en-GB"/>
              </w:rPr>
              <w:t>-</w:t>
            </w:r>
          </w:p>
        </w:tc>
        <w:tc>
          <w:tcPr>
            <w:tcW w:w="1043" w:type="dxa"/>
            <w:shd w:val="clear" w:color="auto" w:fill="auto"/>
          </w:tcPr>
          <w:p w14:paraId="32718734" w14:textId="7937BDD3" w:rsidR="000641FB" w:rsidRPr="00447043" w:rsidRDefault="000641FB">
            <w:pPr>
              <w:pBdr>
                <w:bottom w:val="single" w:sz="4" w:space="1" w:color="auto"/>
              </w:pBdr>
              <w:tabs>
                <w:tab w:val="decimal" w:pos="628"/>
              </w:tabs>
              <w:ind w:right="-72"/>
              <w:jc w:val="right"/>
              <w:rPr>
                <w:rFonts w:ascii="Browallia New" w:hAnsi="Browallia New" w:cs="Browallia New"/>
                <w:snapToGrid w:val="0"/>
                <w:sz w:val="20"/>
                <w:szCs w:val="20"/>
                <w:lang w:eastAsia="th-TH"/>
              </w:rPr>
            </w:pPr>
            <w:r w:rsidRPr="00447043">
              <w:rPr>
                <w:rFonts w:ascii="Browallia New" w:hAnsi="Browallia New" w:cs="Browallia New"/>
                <w:sz w:val="20"/>
                <w:szCs w:val="20"/>
              </w:rPr>
              <w:t xml:space="preserve"> </w:t>
            </w:r>
            <w:r w:rsidR="0036421B">
              <w:rPr>
                <w:rFonts w:ascii="Browallia New" w:hAnsi="Browallia New" w:cs="Browallia New"/>
                <w:sz w:val="20"/>
                <w:szCs w:val="20"/>
              </w:rPr>
              <w:t>4,</w:t>
            </w:r>
            <w:r w:rsidR="001B3D48">
              <w:rPr>
                <w:rFonts w:ascii="Browallia New" w:hAnsi="Browallia New" w:cs="Browallia New"/>
                <w:sz w:val="20"/>
                <w:szCs w:val="20"/>
              </w:rPr>
              <w:t>569</w:t>
            </w:r>
            <w:r w:rsidRPr="00447043">
              <w:rPr>
                <w:rFonts w:ascii="Browallia New" w:hAnsi="Browallia New" w:cs="Browallia New"/>
                <w:sz w:val="20"/>
                <w:szCs w:val="20"/>
              </w:rPr>
              <w:t xml:space="preserve"> </w:t>
            </w:r>
          </w:p>
        </w:tc>
        <w:tc>
          <w:tcPr>
            <w:tcW w:w="990" w:type="dxa"/>
            <w:shd w:val="clear" w:color="auto" w:fill="auto"/>
          </w:tcPr>
          <w:p w14:paraId="485CA623" w14:textId="5BBB70B6" w:rsidR="000641FB" w:rsidRPr="00447043" w:rsidRDefault="000641FB">
            <w:pPr>
              <w:pBdr>
                <w:bottom w:val="single" w:sz="4" w:space="1" w:color="auto"/>
              </w:pBdr>
              <w:tabs>
                <w:tab w:val="decimal" w:pos="706"/>
              </w:tabs>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r w:rsidRPr="00A52439">
              <w:rPr>
                <w:rFonts w:ascii="Browallia New" w:hAnsi="Browallia New" w:cs="Browallia New"/>
                <w:sz w:val="20"/>
                <w:szCs w:val="20"/>
                <w:lang w:val="en-GB"/>
              </w:rPr>
              <w:t>-</w:t>
            </w:r>
          </w:p>
        </w:tc>
        <w:tc>
          <w:tcPr>
            <w:tcW w:w="1140" w:type="dxa"/>
            <w:shd w:val="clear" w:color="auto" w:fill="auto"/>
          </w:tcPr>
          <w:p w14:paraId="255E7B29" w14:textId="3044D566" w:rsidR="000641FB" w:rsidRPr="00447043" w:rsidRDefault="000641FB">
            <w:pPr>
              <w:pBdr>
                <w:bottom w:val="single" w:sz="4" w:space="1" w:color="auto"/>
              </w:pBdr>
              <w:tabs>
                <w:tab w:val="decimal" w:pos="806"/>
              </w:tabs>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r w:rsidRPr="00A52439">
              <w:rPr>
                <w:rFonts w:ascii="Browallia New" w:hAnsi="Browallia New" w:cs="Browallia New"/>
                <w:sz w:val="20"/>
                <w:szCs w:val="20"/>
                <w:lang w:val="en-GB"/>
              </w:rPr>
              <w:t>-</w:t>
            </w:r>
          </w:p>
        </w:tc>
        <w:tc>
          <w:tcPr>
            <w:tcW w:w="997" w:type="dxa"/>
            <w:shd w:val="clear" w:color="auto" w:fill="auto"/>
          </w:tcPr>
          <w:p w14:paraId="34A7A3B2" w14:textId="2BEED8F2" w:rsidR="000641FB" w:rsidRPr="00447043" w:rsidRDefault="000641FB">
            <w:pPr>
              <w:pBdr>
                <w:bottom w:val="single" w:sz="4" w:space="1" w:color="auto"/>
              </w:pBdr>
              <w:tabs>
                <w:tab w:val="decimal" w:pos="806"/>
              </w:tabs>
              <w:ind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Pr="00A52439">
              <w:rPr>
                <w:rFonts w:ascii="Browallia New" w:hAnsi="Browallia New" w:cs="Browallia New"/>
                <w:sz w:val="20"/>
                <w:szCs w:val="20"/>
                <w:lang w:val="en-GB"/>
              </w:rPr>
              <w:t>-</w:t>
            </w:r>
          </w:p>
        </w:tc>
        <w:tc>
          <w:tcPr>
            <w:tcW w:w="1140" w:type="dxa"/>
            <w:shd w:val="clear" w:color="auto" w:fill="auto"/>
          </w:tcPr>
          <w:p w14:paraId="1E3FA84D" w14:textId="10242570" w:rsidR="000641FB" w:rsidRPr="00654B78" w:rsidRDefault="00E44D26" w:rsidP="007539E1">
            <w:pPr>
              <w:pBdr>
                <w:bottom w:val="single" w:sz="4" w:space="1" w:color="auto"/>
              </w:pBdr>
              <w:tabs>
                <w:tab w:val="decimal" w:pos="628"/>
              </w:tabs>
              <w:ind w:right="-72"/>
              <w:jc w:val="right"/>
              <w:rPr>
                <w:rFonts w:ascii="Browallia New" w:hAnsi="Browallia New" w:cs="Browallia New"/>
                <w:sz w:val="20"/>
                <w:szCs w:val="20"/>
              </w:rPr>
            </w:pPr>
            <w:r w:rsidRPr="00654B78">
              <w:rPr>
                <w:rFonts w:ascii="Browallia New" w:hAnsi="Browallia New" w:cs="Browallia New"/>
                <w:sz w:val="20"/>
                <w:szCs w:val="20"/>
              </w:rPr>
              <w:t xml:space="preserve">    </w:t>
            </w:r>
            <w:r w:rsidR="007A2208" w:rsidRPr="00654B78">
              <w:rPr>
                <w:rFonts w:ascii="Browallia New" w:hAnsi="Browallia New" w:cs="Browallia New"/>
                <w:sz w:val="20"/>
                <w:szCs w:val="20"/>
              </w:rPr>
              <w:t>97</w:t>
            </w:r>
            <w:r w:rsidR="00FE2CAF" w:rsidRPr="00654B78">
              <w:rPr>
                <w:rFonts w:ascii="Browallia New" w:hAnsi="Browallia New" w:cs="Browallia New"/>
                <w:sz w:val="20"/>
                <w:szCs w:val="20"/>
              </w:rPr>
              <w:t>,69</w:t>
            </w:r>
            <w:r w:rsidR="001C5F9F">
              <w:rPr>
                <w:rFonts w:ascii="Browallia New" w:hAnsi="Browallia New" w:cs="Browallia New"/>
                <w:sz w:val="20"/>
                <w:szCs w:val="20"/>
              </w:rPr>
              <w:t>6</w:t>
            </w:r>
          </w:p>
        </w:tc>
        <w:tc>
          <w:tcPr>
            <w:tcW w:w="1142" w:type="dxa"/>
            <w:shd w:val="clear" w:color="auto" w:fill="auto"/>
          </w:tcPr>
          <w:p w14:paraId="0B285423" w14:textId="5CE5FFDF" w:rsidR="000641FB" w:rsidRPr="00447043" w:rsidRDefault="00E44D26">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102,26</w:t>
            </w:r>
            <w:r w:rsidR="00F00301">
              <w:rPr>
                <w:rFonts w:ascii="Browallia New" w:hAnsi="Browallia New" w:cs="Browallia New"/>
                <w:snapToGrid w:val="0"/>
                <w:sz w:val="20"/>
                <w:szCs w:val="20"/>
                <w:lang w:eastAsia="th-TH"/>
              </w:rPr>
              <w:t>5</w:t>
            </w:r>
          </w:p>
        </w:tc>
      </w:tr>
      <w:tr w:rsidR="000641FB" w:rsidRPr="00E90809" w14:paraId="1AF688B8" w14:textId="77777777" w:rsidTr="007F4F71">
        <w:trPr>
          <w:trHeight w:val="53"/>
        </w:trPr>
        <w:tc>
          <w:tcPr>
            <w:tcW w:w="1838" w:type="dxa"/>
            <w:shd w:val="clear" w:color="auto" w:fill="auto"/>
            <w:vAlign w:val="bottom"/>
          </w:tcPr>
          <w:p w14:paraId="332B2AE9" w14:textId="77777777" w:rsidR="000641FB" w:rsidRPr="00515791" w:rsidRDefault="000641FB">
            <w:pPr>
              <w:ind w:left="-107" w:right="-87"/>
              <w:rPr>
                <w:rFonts w:ascii="Browallia New" w:hAnsi="Browallia New" w:cs="Browallia New"/>
                <w:sz w:val="20"/>
                <w:szCs w:val="20"/>
                <w:cs/>
              </w:rPr>
            </w:pPr>
            <w:r w:rsidRPr="00515791">
              <w:rPr>
                <w:rFonts w:ascii="Browallia New" w:hAnsi="Browallia New" w:cs="Browallia New"/>
                <w:sz w:val="20"/>
                <w:szCs w:val="20"/>
                <w:cs/>
              </w:rPr>
              <w:t>รวมรายได้</w:t>
            </w:r>
          </w:p>
        </w:tc>
        <w:tc>
          <w:tcPr>
            <w:tcW w:w="998" w:type="dxa"/>
            <w:shd w:val="clear" w:color="auto" w:fill="auto"/>
          </w:tcPr>
          <w:p w14:paraId="1A19EE22" w14:textId="5A890861" w:rsidR="000641FB" w:rsidRPr="0036421B" w:rsidRDefault="0036421B" w:rsidP="0036421B">
            <w:pPr>
              <w:pBdr>
                <w:bottom w:val="single" w:sz="12" w:space="1" w:color="auto"/>
              </w:pBdr>
              <w:tabs>
                <w:tab w:val="clear" w:pos="227"/>
                <w:tab w:val="clear" w:pos="454"/>
                <w:tab w:val="clear" w:pos="680"/>
                <w:tab w:val="left" w:pos="533"/>
              </w:tabs>
              <w:ind w:right="-90"/>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620D14">
              <w:rPr>
                <w:rFonts w:ascii="Browallia New" w:hAnsi="Browallia New" w:cs="Browallia New"/>
                <w:sz w:val="20"/>
                <w:szCs w:val="20"/>
                <w:lang w:val="en-GB"/>
              </w:rPr>
              <w:t>-</w:t>
            </w:r>
          </w:p>
        </w:tc>
        <w:tc>
          <w:tcPr>
            <w:tcW w:w="1043" w:type="dxa"/>
            <w:shd w:val="clear" w:color="auto" w:fill="auto"/>
          </w:tcPr>
          <w:p w14:paraId="6FD15EBF" w14:textId="292601D2" w:rsidR="000641FB" w:rsidRPr="00802EB4" w:rsidRDefault="000641FB">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802EB4">
              <w:rPr>
                <w:rFonts w:ascii="Browallia New" w:hAnsi="Browallia New" w:cs="Browallia New"/>
                <w:snapToGrid w:val="0"/>
                <w:sz w:val="20"/>
                <w:szCs w:val="20"/>
                <w:lang w:eastAsia="th-TH"/>
              </w:rPr>
              <w:t xml:space="preserve"> </w:t>
            </w:r>
            <w:r w:rsidR="001B3D48">
              <w:rPr>
                <w:rFonts w:ascii="Browallia New" w:hAnsi="Browallia New" w:cs="Browallia New"/>
                <w:snapToGrid w:val="0"/>
                <w:sz w:val="20"/>
                <w:szCs w:val="20"/>
                <w:lang w:eastAsia="th-TH"/>
              </w:rPr>
              <w:t>5,6</w:t>
            </w:r>
            <w:r w:rsidR="00DF461C">
              <w:rPr>
                <w:rFonts w:ascii="Browallia New" w:hAnsi="Browallia New" w:cs="Browallia New"/>
                <w:snapToGrid w:val="0"/>
                <w:sz w:val="20"/>
                <w:szCs w:val="20"/>
                <w:lang w:eastAsia="th-TH"/>
              </w:rPr>
              <w:t>96</w:t>
            </w:r>
          </w:p>
        </w:tc>
        <w:tc>
          <w:tcPr>
            <w:tcW w:w="990" w:type="dxa"/>
            <w:shd w:val="clear" w:color="auto" w:fill="auto"/>
          </w:tcPr>
          <w:p w14:paraId="4E2CC1C4" w14:textId="53635F77" w:rsidR="000641FB" w:rsidRPr="00802EB4" w:rsidRDefault="00E44D26">
            <w:pPr>
              <w:pBdr>
                <w:bottom w:val="single" w:sz="12" w:space="1" w:color="auto"/>
              </w:pBdr>
              <w:tabs>
                <w:tab w:val="decimal" w:pos="706"/>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28,9</w:t>
            </w:r>
            <w:r w:rsidR="00B95BD5">
              <w:rPr>
                <w:rFonts w:ascii="Browallia New" w:hAnsi="Browallia New" w:cs="Browallia New"/>
                <w:snapToGrid w:val="0"/>
                <w:sz w:val="20"/>
                <w:szCs w:val="20"/>
                <w:lang w:eastAsia="th-TH"/>
              </w:rPr>
              <w:t>20</w:t>
            </w:r>
            <w:r w:rsidRPr="00654B78">
              <w:rPr>
                <w:rFonts w:ascii="Browallia New" w:hAnsi="Browallia New" w:cs="Browallia New"/>
                <w:snapToGrid w:val="0"/>
                <w:sz w:val="20"/>
                <w:szCs w:val="20"/>
                <w:lang w:eastAsia="th-TH"/>
              </w:rPr>
              <w:t xml:space="preserve"> </w:t>
            </w:r>
          </w:p>
        </w:tc>
        <w:tc>
          <w:tcPr>
            <w:tcW w:w="1140" w:type="dxa"/>
            <w:shd w:val="clear" w:color="auto" w:fill="auto"/>
          </w:tcPr>
          <w:p w14:paraId="26126A20" w14:textId="07DED269" w:rsidR="000641FB" w:rsidRPr="00802EB4" w:rsidRDefault="00E44D26" w:rsidP="003D35DA">
            <w:pPr>
              <w:pBdr>
                <w:bottom w:val="single" w:sz="12" w:space="1" w:color="auto"/>
              </w:pBdr>
              <w:tabs>
                <w:tab w:val="decimal" w:pos="706"/>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 xml:space="preserve">      </w:t>
            </w:r>
            <w:r w:rsidR="00591BA1" w:rsidRPr="00654B78">
              <w:rPr>
                <w:rFonts w:ascii="Browallia New" w:hAnsi="Browallia New" w:cs="Browallia New"/>
                <w:snapToGrid w:val="0"/>
                <w:sz w:val="20"/>
                <w:szCs w:val="20"/>
                <w:lang w:eastAsia="th-TH"/>
              </w:rPr>
              <w:t>20,632</w:t>
            </w:r>
          </w:p>
        </w:tc>
        <w:tc>
          <w:tcPr>
            <w:tcW w:w="997" w:type="dxa"/>
            <w:shd w:val="clear" w:color="auto" w:fill="auto"/>
          </w:tcPr>
          <w:p w14:paraId="2B7E1303" w14:textId="05057DDB" w:rsidR="000641FB" w:rsidRPr="00802EB4" w:rsidRDefault="000641FB">
            <w:pPr>
              <w:pBdr>
                <w:bottom w:val="single" w:sz="12" w:space="1" w:color="auto"/>
              </w:pBdr>
              <w:tabs>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z w:val="20"/>
                <w:szCs w:val="20"/>
                <w:lang w:val="en-GB"/>
              </w:rPr>
              <w:t xml:space="preserve">      </w:t>
            </w:r>
            <w:r w:rsidRPr="00A52439">
              <w:rPr>
                <w:rFonts w:ascii="Browallia New" w:hAnsi="Browallia New" w:cs="Browallia New"/>
                <w:sz w:val="20"/>
                <w:szCs w:val="20"/>
                <w:lang w:val="en-GB"/>
              </w:rPr>
              <w:t>-</w:t>
            </w:r>
          </w:p>
        </w:tc>
        <w:tc>
          <w:tcPr>
            <w:tcW w:w="1140" w:type="dxa"/>
            <w:shd w:val="clear" w:color="auto" w:fill="auto"/>
          </w:tcPr>
          <w:p w14:paraId="1EAC1536" w14:textId="7F4E1D60" w:rsidR="000641FB" w:rsidRPr="00802EB4" w:rsidRDefault="00537913">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111,</w:t>
            </w:r>
            <w:r w:rsidR="00836E08" w:rsidRPr="00654B78">
              <w:rPr>
                <w:rFonts w:ascii="Browallia New" w:hAnsi="Browallia New" w:cs="Browallia New"/>
                <w:snapToGrid w:val="0"/>
                <w:sz w:val="20"/>
                <w:szCs w:val="20"/>
                <w:lang w:eastAsia="th-TH"/>
              </w:rPr>
              <w:t>68</w:t>
            </w:r>
            <w:r w:rsidR="00026A6F">
              <w:rPr>
                <w:rFonts w:ascii="Browallia New" w:hAnsi="Browallia New" w:cs="Browallia New"/>
                <w:snapToGrid w:val="0"/>
                <w:sz w:val="20"/>
                <w:szCs w:val="20"/>
                <w:lang w:eastAsia="th-TH"/>
              </w:rPr>
              <w:t>4</w:t>
            </w:r>
          </w:p>
        </w:tc>
        <w:tc>
          <w:tcPr>
            <w:tcW w:w="1142" w:type="dxa"/>
            <w:shd w:val="clear" w:color="auto" w:fill="auto"/>
          </w:tcPr>
          <w:p w14:paraId="4AB67828" w14:textId="54B1F4C2" w:rsidR="000641FB" w:rsidRPr="00802EB4" w:rsidRDefault="00E44D26">
            <w:pPr>
              <w:pBdr>
                <w:bottom w:val="single" w:sz="12" w:space="1" w:color="auto"/>
              </w:pBdr>
              <w:tabs>
                <w:tab w:val="clear" w:pos="680"/>
                <w:tab w:val="decimal" w:pos="662"/>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166,93</w:t>
            </w:r>
            <w:r w:rsidR="00F00301">
              <w:rPr>
                <w:rFonts w:ascii="Browallia New" w:hAnsi="Browallia New" w:cs="Browallia New"/>
                <w:snapToGrid w:val="0"/>
                <w:sz w:val="20"/>
                <w:szCs w:val="20"/>
                <w:lang w:eastAsia="th-TH"/>
              </w:rPr>
              <w:t>2</w:t>
            </w:r>
          </w:p>
        </w:tc>
      </w:tr>
    </w:tbl>
    <w:p w14:paraId="6A569239" w14:textId="77777777" w:rsidR="0026528E" w:rsidRDefault="0026528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E44D26" w:rsidRPr="00654B78" w14:paraId="34741816" w14:textId="77777777" w:rsidTr="007F4F71">
        <w:trPr>
          <w:trHeight w:val="64"/>
        </w:trPr>
        <w:tc>
          <w:tcPr>
            <w:tcW w:w="1827" w:type="dxa"/>
            <w:shd w:val="clear" w:color="auto" w:fill="auto"/>
            <w:vAlign w:val="bottom"/>
          </w:tcPr>
          <w:p w14:paraId="3F577B65" w14:textId="77777777" w:rsidR="00E44D26" w:rsidRPr="00654B78"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A25BA98" w14:textId="77777777" w:rsidR="00E44D26" w:rsidRPr="00654B78" w:rsidRDefault="00E44D26" w:rsidP="00484FAD">
            <w:pPr>
              <w:pStyle w:val="a9"/>
              <w:ind w:right="-72"/>
              <w:jc w:val="right"/>
              <w:rPr>
                <w:rFonts w:ascii="Browallia New" w:hAnsi="Browallia New" w:cs="Browallia New"/>
                <w:b/>
                <w:bCs/>
                <w:color w:val="000000"/>
                <w:sz w:val="20"/>
                <w:szCs w:val="20"/>
                <w:cs/>
                <w:lang w:val="th-TH"/>
              </w:rPr>
            </w:pPr>
            <w:r w:rsidRPr="00654B78">
              <w:rPr>
                <w:rFonts w:ascii="Browallia New" w:hAnsi="Browallia New" w:cs="Browallia New"/>
                <w:b/>
                <w:bCs/>
                <w:color w:val="000000"/>
                <w:sz w:val="20"/>
                <w:szCs w:val="20"/>
                <w:cs/>
                <w:lang w:val="th-TH"/>
              </w:rPr>
              <w:t xml:space="preserve">(หน่วย : </w:t>
            </w:r>
            <w:r w:rsidRPr="00654B78">
              <w:rPr>
                <w:rFonts w:ascii="Browallia New" w:hAnsi="Browallia New" w:cs="Browallia New"/>
                <w:b/>
                <w:bCs/>
                <w:color w:val="000000"/>
                <w:sz w:val="20"/>
                <w:szCs w:val="20"/>
                <w:cs/>
              </w:rPr>
              <w:t>พัน</w:t>
            </w:r>
            <w:r w:rsidRPr="00654B78">
              <w:rPr>
                <w:rFonts w:ascii="Browallia New" w:hAnsi="Browallia New" w:cs="Browallia New"/>
                <w:b/>
                <w:bCs/>
                <w:color w:val="000000"/>
                <w:sz w:val="20"/>
                <w:szCs w:val="20"/>
                <w:cs/>
                <w:lang w:val="th-TH"/>
              </w:rPr>
              <w:t>บาท)</w:t>
            </w:r>
          </w:p>
        </w:tc>
      </w:tr>
      <w:tr w:rsidR="00E44D26" w:rsidRPr="00654B78" w14:paraId="4A6229E6" w14:textId="77777777" w:rsidTr="007F4F71">
        <w:trPr>
          <w:trHeight w:val="64"/>
        </w:trPr>
        <w:tc>
          <w:tcPr>
            <w:tcW w:w="1827" w:type="dxa"/>
            <w:shd w:val="clear" w:color="auto" w:fill="auto"/>
            <w:vAlign w:val="bottom"/>
          </w:tcPr>
          <w:p w14:paraId="64CCC6AD" w14:textId="77777777" w:rsidR="00E44D26" w:rsidRPr="00654B78"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EEECE04" w14:textId="77777777" w:rsidR="00E44D26" w:rsidRPr="00654B78"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654B78">
              <w:rPr>
                <w:rFonts w:ascii="Browallia New" w:hAnsi="Browallia New" w:cs="Browallia New"/>
                <w:b/>
                <w:bCs/>
                <w:color w:val="000000"/>
                <w:sz w:val="20"/>
                <w:szCs w:val="20"/>
                <w:cs/>
                <w:lang w:val="th-TH"/>
              </w:rPr>
              <w:t>ข้อมูลทางการเงินเฉพาะบริษัท</w:t>
            </w:r>
          </w:p>
        </w:tc>
      </w:tr>
      <w:tr w:rsidR="00E44D26" w:rsidRPr="00654B78" w14:paraId="1A44FD1C" w14:textId="77777777" w:rsidTr="007F4F71">
        <w:trPr>
          <w:trHeight w:val="63"/>
        </w:trPr>
        <w:tc>
          <w:tcPr>
            <w:tcW w:w="1827" w:type="dxa"/>
            <w:shd w:val="clear" w:color="auto" w:fill="auto"/>
            <w:vAlign w:val="bottom"/>
          </w:tcPr>
          <w:p w14:paraId="32EE2A1B" w14:textId="77777777" w:rsidR="00E44D26" w:rsidRPr="00654B78"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75D22792" w14:textId="7A5A930B" w:rsidR="00E44D26" w:rsidRPr="00654B78" w:rsidRDefault="00E44D26"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654B78">
              <w:rPr>
                <w:rFonts w:ascii="Browallia New" w:hAnsi="Browallia New" w:cs="Browallia New"/>
                <w:b/>
                <w:bCs/>
                <w:sz w:val="20"/>
                <w:szCs w:val="20"/>
                <w:cs/>
                <w:lang w:val="th-TH"/>
              </w:rPr>
              <w:t>สำหรับงวด</w:t>
            </w:r>
            <w:r w:rsidRPr="00654B78">
              <w:rPr>
                <w:rFonts w:ascii="Browallia New" w:hAnsi="Browallia New" w:cs="Browallia New"/>
                <w:b/>
                <w:bCs/>
                <w:sz w:val="20"/>
                <w:szCs w:val="20"/>
                <w:cs/>
                <w:lang w:val="en-GB"/>
              </w:rPr>
              <w:t>สามเดือน</w:t>
            </w:r>
            <w:r w:rsidRPr="00654B78">
              <w:rPr>
                <w:rFonts w:ascii="Browallia New" w:hAnsi="Browallia New" w:cs="Browallia New"/>
                <w:b/>
                <w:bCs/>
                <w:sz w:val="20"/>
                <w:szCs w:val="20"/>
                <w:cs/>
                <w:lang w:val="th-TH"/>
              </w:rPr>
              <w:t xml:space="preserve">สิ้นสุดวันที่ </w:t>
            </w:r>
            <w:r w:rsidRPr="00654B78">
              <w:rPr>
                <w:rFonts w:ascii="Browallia New" w:hAnsi="Browallia New" w:cs="Browallia New"/>
                <w:b/>
                <w:bCs/>
                <w:sz w:val="20"/>
                <w:szCs w:val="20"/>
                <w:lang w:val="en-GB"/>
              </w:rPr>
              <w:t xml:space="preserve">31 </w:t>
            </w:r>
            <w:r w:rsidRPr="00654B78">
              <w:rPr>
                <w:rFonts w:ascii="Browallia New" w:hAnsi="Browallia New" w:cs="Browallia New"/>
                <w:b/>
                <w:bCs/>
                <w:sz w:val="20"/>
                <w:szCs w:val="20"/>
                <w:cs/>
                <w:lang w:val="en-GB"/>
              </w:rPr>
              <w:t xml:space="preserve">มีนาคม </w:t>
            </w:r>
            <w:r w:rsidRPr="00654B78">
              <w:rPr>
                <w:rFonts w:ascii="Browallia New" w:hAnsi="Browallia New" w:cs="Browallia New"/>
                <w:b/>
                <w:bCs/>
                <w:sz w:val="20"/>
                <w:szCs w:val="20"/>
                <w:lang w:val="en-GB"/>
              </w:rPr>
              <w:t>256</w:t>
            </w:r>
            <w:r w:rsidRPr="00654B78">
              <w:rPr>
                <w:rFonts w:ascii="Browallia New" w:hAnsi="Browallia New" w:cs="Browallia New"/>
                <w:b/>
                <w:bCs/>
                <w:sz w:val="20"/>
                <w:szCs w:val="20"/>
              </w:rPr>
              <w:t>6</w:t>
            </w:r>
          </w:p>
        </w:tc>
      </w:tr>
      <w:tr w:rsidR="00E44D26" w:rsidRPr="00654B78" w14:paraId="5131ACB7" w14:textId="77777777" w:rsidTr="007F4F71">
        <w:trPr>
          <w:trHeight w:val="53"/>
        </w:trPr>
        <w:tc>
          <w:tcPr>
            <w:tcW w:w="1827" w:type="dxa"/>
            <w:shd w:val="clear" w:color="auto" w:fill="auto"/>
            <w:vAlign w:val="bottom"/>
          </w:tcPr>
          <w:p w14:paraId="63AED264" w14:textId="77777777" w:rsidR="00E44D26" w:rsidRPr="00654B78"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44CA4183" w14:textId="77777777" w:rsidR="00E44D26" w:rsidRPr="00654B78"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shd w:val="clear" w:color="auto" w:fill="auto"/>
            <w:vAlign w:val="bottom"/>
          </w:tcPr>
          <w:p w14:paraId="1E4009BF" w14:textId="77777777" w:rsidR="00E44D26" w:rsidRPr="00654B78"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shd w:val="clear" w:color="auto" w:fill="auto"/>
            <w:vAlign w:val="bottom"/>
          </w:tcPr>
          <w:p w14:paraId="19C29EFC" w14:textId="77777777" w:rsidR="00E44D26" w:rsidRPr="00654B78"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shd w:val="clear" w:color="auto" w:fill="auto"/>
            <w:vAlign w:val="bottom"/>
          </w:tcPr>
          <w:p w14:paraId="5A59DEAB" w14:textId="77777777" w:rsidR="00E44D26" w:rsidRPr="00654B78"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54B78">
              <w:rPr>
                <w:rFonts w:ascii="Browallia New" w:hAnsi="Browallia New" w:cs="Browallia New"/>
                <w:b/>
                <w:bCs/>
                <w:snapToGrid w:val="0"/>
                <w:color w:val="000000"/>
                <w:sz w:val="20"/>
                <w:szCs w:val="20"/>
                <w:cs/>
                <w:lang w:val="en-GB" w:eastAsia="th-TH"/>
              </w:rPr>
              <w:t>ธุรกิจ</w:t>
            </w:r>
          </w:p>
        </w:tc>
        <w:tc>
          <w:tcPr>
            <w:tcW w:w="992" w:type="dxa"/>
            <w:shd w:val="clear" w:color="auto" w:fill="auto"/>
            <w:vAlign w:val="bottom"/>
          </w:tcPr>
          <w:p w14:paraId="44C03E02" w14:textId="77777777" w:rsidR="00E44D26" w:rsidRPr="00654B78" w:rsidRDefault="00E44D26" w:rsidP="00484FAD">
            <w:pPr>
              <w:pStyle w:val="a9"/>
              <w:tabs>
                <w:tab w:val="right" w:pos="778"/>
              </w:tabs>
              <w:ind w:left="-43" w:right="-72"/>
              <w:jc w:val="center"/>
              <w:rPr>
                <w:rFonts w:ascii="Browallia New" w:hAnsi="Browallia New" w:cs="Browallia New"/>
                <w:b/>
                <w:bCs/>
                <w:snapToGrid w:val="0"/>
                <w:color w:val="000000"/>
                <w:sz w:val="20"/>
                <w:szCs w:val="20"/>
                <w:highlight w:val="yellow"/>
                <w:lang w:val="en-GB" w:eastAsia="th-TH"/>
              </w:rPr>
            </w:pPr>
            <w:r w:rsidRPr="00654B78">
              <w:rPr>
                <w:rFonts w:ascii="Browallia New" w:hAnsi="Browallia New" w:cs="Browallia New"/>
                <w:b/>
                <w:bCs/>
                <w:color w:val="000000"/>
                <w:sz w:val="20"/>
                <w:szCs w:val="20"/>
                <w:cs/>
              </w:rPr>
              <w:t>ธุรกิจ</w:t>
            </w:r>
          </w:p>
        </w:tc>
        <w:tc>
          <w:tcPr>
            <w:tcW w:w="1134" w:type="dxa"/>
            <w:shd w:val="clear" w:color="auto" w:fill="auto"/>
            <w:vAlign w:val="bottom"/>
          </w:tcPr>
          <w:p w14:paraId="1E179E2F" w14:textId="77777777" w:rsidR="00E44D26" w:rsidRPr="00654B78"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shd w:val="clear" w:color="auto" w:fill="auto"/>
            <w:vAlign w:val="bottom"/>
          </w:tcPr>
          <w:p w14:paraId="0B1C212F" w14:textId="77777777" w:rsidR="00E44D26" w:rsidRPr="00654B78"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654B78" w14:paraId="44E7E949" w14:textId="77777777" w:rsidTr="007F4F71">
        <w:trPr>
          <w:trHeight w:val="63"/>
        </w:trPr>
        <w:tc>
          <w:tcPr>
            <w:tcW w:w="1827" w:type="dxa"/>
            <w:shd w:val="clear" w:color="auto" w:fill="auto"/>
            <w:vAlign w:val="bottom"/>
          </w:tcPr>
          <w:p w14:paraId="79BBBB7F" w14:textId="77777777" w:rsidR="00E44D26" w:rsidRPr="00654B78"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3215013B" w14:textId="77777777" w:rsidR="00E44D26" w:rsidRPr="00654B78"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54B78">
              <w:rPr>
                <w:rFonts w:ascii="Browallia New" w:hAnsi="Browallia New" w:cs="Browallia New"/>
                <w:b/>
                <w:bCs/>
                <w:snapToGrid w:val="0"/>
                <w:color w:val="000000"/>
                <w:spacing w:val="-4"/>
                <w:sz w:val="20"/>
                <w:szCs w:val="20"/>
                <w:cs/>
                <w:lang w:eastAsia="th-TH"/>
              </w:rPr>
              <w:t>ธุรกิจ</w:t>
            </w:r>
            <w:r w:rsidRPr="00654B78">
              <w:rPr>
                <w:rFonts w:ascii="Browallia New" w:hAnsi="Browallia New" w:cs="Browallia New"/>
                <w:b/>
                <w:bCs/>
                <w:color w:val="000000"/>
                <w:spacing w:val="-4"/>
                <w:sz w:val="20"/>
                <w:szCs w:val="20"/>
                <w:cs/>
              </w:rPr>
              <w:t>พาณิชย์</w:t>
            </w:r>
          </w:p>
        </w:tc>
        <w:tc>
          <w:tcPr>
            <w:tcW w:w="1059" w:type="dxa"/>
            <w:shd w:val="clear" w:color="auto" w:fill="auto"/>
            <w:vAlign w:val="bottom"/>
          </w:tcPr>
          <w:p w14:paraId="6ADD0547" w14:textId="77777777" w:rsidR="00E44D26" w:rsidRPr="00654B78"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shd w:val="clear" w:color="auto" w:fill="auto"/>
            <w:vAlign w:val="bottom"/>
          </w:tcPr>
          <w:p w14:paraId="3C20749F" w14:textId="77777777" w:rsidR="00E44D26" w:rsidRPr="00654B78"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shd w:val="clear" w:color="auto" w:fill="auto"/>
            <w:vAlign w:val="bottom"/>
          </w:tcPr>
          <w:p w14:paraId="4426CD1B" w14:textId="77777777" w:rsidR="00E44D26" w:rsidRPr="00654B78"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รับจ้างและ</w:t>
            </w:r>
          </w:p>
        </w:tc>
        <w:tc>
          <w:tcPr>
            <w:tcW w:w="992" w:type="dxa"/>
            <w:shd w:val="clear" w:color="auto" w:fill="auto"/>
            <w:vAlign w:val="bottom"/>
          </w:tcPr>
          <w:p w14:paraId="1F975A61" w14:textId="77777777" w:rsidR="00E44D26" w:rsidRPr="00654B78" w:rsidRDefault="00E44D26" w:rsidP="00484FAD">
            <w:pPr>
              <w:pStyle w:val="a9"/>
              <w:tabs>
                <w:tab w:val="right" w:pos="806"/>
              </w:tabs>
              <w:ind w:left="-43" w:right="-72"/>
              <w:jc w:val="center"/>
              <w:rPr>
                <w:rFonts w:ascii="Browallia New" w:hAnsi="Browallia New" w:cs="Browallia New"/>
                <w:b/>
                <w:bCs/>
                <w:color w:val="000000"/>
                <w:sz w:val="20"/>
                <w:szCs w:val="20"/>
                <w:cs/>
              </w:rPr>
            </w:pPr>
            <w:r w:rsidRPr="00654B78">
              <w:rPr>
                <w:rFonts w:ascii="Browallia New" w:hAnsi="Browallia New" w:cs="Browallia New"/>
                <w:b/>
                <w:bCs/>
                <w:color w:val="000000"/>
                <w:sz w:val="20"/>
                <w:szCs w:val="20"/>
                <w:cs/>
              </w:rPr>
              <w:t>สินทรัพย์</w:t>
            </w:r>
          </w:p>
        </w:tc>
        <w:tc>
          <w:tcPr>
            <w:tcW w:w="1134" w:type="dxa"/>
            <w:shd w:val="clear" w:color="auto" w:fill="auto"/>
            <w:vAlign w:val="bottom"/>
          </w:tcPr>
          <w:p w14:paraId="0C72FF5A" w14:textId="77777777" w:rsidR="00E44D26" w:rsidRPr="00654B78" w:rsidRDefault="00E44D26" w:rsidP="00484FAD">
            <w:pPr>
              <w:pStyle w:val="a9"/>
              <w:tabs>
                <w:tab w:val="right" w:pos="651"/>
              </w:tabs>
              <w:ind w:left="-43" w:right="-72"/>
              <w:jc w:val="center"/>
              <w:rPr>
                <w:rFonts w:ascii="Browallia New" w:hAnsi="Browallia New" w:cs="Browallia New"/>
                <w:b/>
                <w:bCs/>
                <w:color w:val="000000"/>
                <w:sz w:val="20"/>
                <w:szCs w:val="20"/>
                <w:cs/>
              </w:rPr>
            </w:pPr>
            <w:r w:rsidRPr="00654B78">
              <w:rPr>
                <w:rFonts w:ascii="Browallia New" w:hAnsi="Browallia New" w:cs="Browallia New"/>
                <w:b/>
                <w:bCs/>
                <w:snapToGrid w:val="0"/>
                <w:color w:val="000000"/>
                <w:sz w:val="20"/>
                <w:szCs w:val="20"/>
                <w:cs/>
                <w:lang w:eastAsia="th-TH"/>
              </w:rPr>
              <w:t>ธุรกิจบริการ</w:t>
            </w:r>
          </w:p>
        </w:tc>
        <w:tc>
          <w:tcPr>
            <w:tcW w:w="1168" w:type="dxa"/>
            <w:shd w:val="clear" w:color="auto" w:fill="auto"/>
            <w:vAlign w:val="bottom"/>
          </w:tcPr>
          <w:p w14:paraId="32BAD771" w14:textId="77777777" w:rsidR="00E44D26" w:rsidRPr="00654B78"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654B78" w14:paraId="1245943D" w14:textId="77777777" w:rsidTr="007F4F71">
        <w:trPr>
          <w:trHeight w:val="63"/>
        </w:trPr>
        <w:tc>
          <w:tcPr>
            <w:tcW w:w="1827" w:type="dxa"/>
            <w:shd w:val="clear" w:color="auto" w:fill="auto"/>
            <w:vAlign w:val="bottom"/>
          </w:tcPr>
          <w:p w14:paraId="0FED6A31" w14:textId="77777777" w:rsidR="00E44D26" w:rsidRPr="00654B78"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220F9705" w14:textId="77777777" w:rsidR="00E44D26" w:rsidRPr="00654B78"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54B78">
              <w:rPr>
                <w:rFonts w:ascii="Browallia New" w:hAnsi="Browallia New" w:cs="Browallia New"/>
                <w:b/>
                <w:bCs/>
                <w:color w:val="000000"/>
                <w:spacing w:val="-4"/>
                <w:sz w:val="20"/>
                <w:szCs w:val="20"/>
                <w:cs/>
              </w:rPr>
              <w:t>หลายช่องทาง</w:t>
            </w:r>
          </w:p>
        </w:tc>
        <w:tc>
          <w:tcPr>
            <w:tcW w:w="1059" w:type="dxa"/>
            <w:shd w:val="clear" w:color="auto" w:fill="auto"/>
            <w:vAlign w:val="bottom"/>
          </w:tcPr>
          <w:p w14:paraId="4B215DA7" w14:textId="77777777" w:rsidR="00E44D26" w:rsidRPr="00654B78"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ธุรกิจสื่อ</w:t>
            </w:r>
          </w:p>
        </w:tc>
        <w:tc>
          <w:tcPr>
            <w:tcW w:w="981" w:type="dxa"/>
            <w:shd w:val="clear" w:color="auto" w:fill="auto"/>
            <w:vAlign w:val="bottom"/>
          </w:tcPr>
          <w:p w14:paraId="5A12AA68" w14:textId="77777777" w:rsidR="00E44D26" w:rsidRPr="00654B78"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ธุรกิจเพลง</w:t>
            </w:r>
          </w:p>
        </w:tc>
        <w:tc>
          <w:tcPr>
            <w:tcW w:w="1134" w:type="dxa"/>
            <w:shd w:val="clear" w:color="auto" w:fill="auto"/>
            <w:vAlign w:val="bottom"/>
          </w:tcPr>
          <w:p w14:paraId="19203059" w14:textId="77777777" w:rsidR="00E44D26" w:rsidRPr="00654B78"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ผลิตกิจกรรม</w:t>
            </w:r>
          </w:p>
        </w:tc>
        <w:tc>
          <w:tcPr>
            <w:tcW w:w="992" w:type="dxa"/>
            <w:shd w:val="clear" w:color="auto" w:fill="auto"/>
            <w:vAlign w:val="bottom"/>
          </w:tcPr>
          <w:p w14:paraId="02EB94A3" w14:textId="77777777" w:rsidR="00E44D26" w:rsidRPr="00654B78"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ดิจิทัล</w:t>
            </w:r>
          </w:p>
        </w:tc>
        <w:tc>
          <w:tcPr>
            <w:tcW w:w="1134" w:type="dxa"/>
            <w:shd w:val="clear" w:color="auto" w:fill="auto"/>
            <w:vAlign w:val="bottom"/>
          </w:tcPr>
          <w:p w14:paraId="22B1DD93" w14:textId="77777777" w:rsidR="00E44D26" w:rsidRPr="00654B78"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และอื่นๆ</w:t>
            </w:r>
          </w:p>
        </w:tc>
        <w:tc>
          <w:tcPr>
            <w:tcW w:w="1168" w:type="dxa"/>
            <w:shd w:val="clear" w:color="auto" w:fill="auto"/>
            <w:vAlign w:val="bottom"/>
          </w:tcPr>
          <w:p w14:paraId="1C8E1843" w14:textId="77777777" w:rsidR="00E44D26" w:rsidRPr="00654B78"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54B78">
              <w:rPr>
                <w:rFonts w:ascii="Browallia New" w:hAnsi="Browallia New" w:cs="Browallia New"/>
                <w:b/>
                <w:bCs/>
                <w:snapToGrid w:val="0"/>
                <w:color w:val="000000"/>
                <w:sz w:val="20"/>
                <w:szCs w:val="20"/>
                <w:cs/>
                <w:lang w:val="en-GB" w:eastAsia="th-TH"/>
              </w:rPr>
              <w:t>รวม</w:t>
            </w:r>
          </w:p>
        </w:tc>
      </w:tr>
      <w:tr w:rsidR="00E44D26" w:rsidRPr="00654B78" w14:paraId="2C4E3CBF" w14:textId="77777777" w:rsidTr="007F4F71">
        <w:trPr>
          <w:trHeight w:val="53"/>
        </w:trPr>
        <w:tc>
          <w:tcPr>
            <w:tcW w:w="1827" w:type="dxa"/>
            <w:shd w:val="clear" w:color="auto" w:fill="auto"/>
            <w:vAlign w:val="bottom"/>
          </w:tcPr>
          <w:p w14:paraId="1254B018" w14:textId="77777777" w:rsidR="00E44D26" w:rsidRPr="00654B78" w:rsidRDefault="00E44D26" w:rsidP="00484FAD">
            <w:pPr>
              <w:ind w:left="-107"/>
              <w:rPr>
                <w:rFonts w:ascii="Browallia New" w:hAnsi="Browallia New" w:cs="Browallia New"/>
                <w:sz w:val="14"/>
                <w:szCs w:val="14"/>
                <w:cs/>
              </w:rPr>
            </w:pPr>
          </w:p>
        </w:tc>
        <w:tc>
          <w:tcPr>
            <w:tcW w:w="993" w:type="dxa"/>
            <w:shd w:val="clear" w:color="auto" w:fill="auto"/>
            <w:vAlign w:val="bottom"/>
          </w:tcPr>
          <w:p w14:paraId="55F44A94" w14:textId="77777777" w:rsidR="00E44D26" w:rsidRPr="00654B78" w:rsidRDefault="00E44D26" w:rsidP="00484FAD">
            <w:pPr>
              <w:tabs>
                <w:tab w:val="decimal" w:pos="628"/>
              </w:tabs>
              <w:ind w:left="-43" w:right="-72"/>
              <w:jc w:val="both"/>
              <w:rPr>
                <w:rFonts w:ascii="Browallia New" w:hAnsi="Browallia New" w:cs="Browallia New"/>
                <w:snapToGrid w:val="0"/>
                <w:sz w:val="14"/>
                <w:szCs w:val="14"/>
                <w:highlight w:val="yellow"/>
                <w:cs/>
                <w:lang w:eastAsia="th-TH"/>
              </w:rPr>
            </w:pPr>
          </w:p>
        </w:tc>
        <w:tc>
          <w:tcPr>
            <w:tcW w:w="1059" w:type="dxa"/>
            <w:shd w:val="clear" w:color="auto" w:fill="auto"/>
            <w:vAlign w:val="bottom"/>
          </w:tcPr>
          <w:p w14:paraId="17DE0302" w14:textId="77777777" w:rsidR="00E44D26" w:rsidRPr="00654B78" w:rsidRDefault="00E44D26" w:rsidP="00484FAD">
            <w:pPr>
              <w:tabs>
                <w:tab w:val="decimal" w:pos="628"/>
              </w:tabs>
              <w:ind w:left="-43" w:right="-72"/>
              <w:jc w:val="center"/>
              <w:rPr>
                <w:rFonts w:ascii="Browallia New" w:hAnsi="Browallia New" w:cs="Browallia New"/>
                <w:snapToGrid w:val="0"/>
                <w:sz w:val="14"/>
                <w:szCs w:val="14"/>
                <w:highlight w:val="yellow"/>
                <w:lang w:eastAsia="th-TH"/>
              </w:rPr>
            </w:pPr>
          </w:p>
        </w:tc>
        <w:tc>
          <w:tcPr>
            <w:tcW w:w="981" w:type="dxa"/>
            <w:shd w:val="clear" w:color="auto" w:fill="auto"/>
            <w:vAlign w:val="bottom"/>
          </w:tcPr>
          <w:p w14:paraId="3B262524" w14:textId="77777777" w:rsidR="00E44D26" w:rsidRPr="00654B78" w:rsidRDefault="00E44D26" w:rsidP="00484FAD">
            <w:pPr>
              <w:tabs>
                <w:tab w:val="decimal" w:pos="628"/>
              </w:tabs>
              <w:ind w:right="-72"/>
              <w:jc w:val="center"/>
              <w:rPr>
                <w:rFonts w:ascii="Browallia New" w:hAnsi="Browallia New" w:cs="Browallia New"/>
                <w:snapToGrid w:val="0"/>
                <w:sz w:val="14"/>
                <w:szCs w:val="14"/>
                <w:highlight w:val="yellow"/>
                <w:lang w:eastAsia="th-TH"/>
              </w:rPr>
            </w:pPr>
          </w:p>
        </w:tc>
        <w:tc>
          <w:tcPr>
            <w:tcW w:w="1134" w:type="dxa"/>
            <w:shd w:val="clear" w:color="auto" w:fill="auto"/>
            <w:vAlign w:val="bottom"/>
          </w:tcPr>
          <w:p w14:paraId="416B9F82" w14:textId="77777777" w:rsidR="00E44D26" w:rsidRPr="00654B78" w:rsidRDefault="00E44D26" w:rsidP="00484FAD">
            <w:pPr>
              <w:tabs>
                <w:tab w:val="decimal" w:pos="778"/>
              </w:tabs>
              <w:ind w:left="-43" w:right="-72"/>
              <w:jc w:val="center"/>
              <w:rPr>
                <w:rFonts w:ascii="Browallia New" w:hAnsi="Browallia New" w:cs="Browallia New"/>
                <w:snapToGrid w:val="0"/>
                <w:sz w:val="14"/>
                <w:szCs w:val="14"/>
                <w:highlight w:val="yellow"/>
                <w:lang w:eastAsia="th-TH"/>
              </w:rPr>
            </w:pPr>
          </w:p>
        </w:tc>
        <w:tc>
          <w:tcPr>
            <w:tcW w:w="992" w:type="dxa"/>
            <w:shd w:val="clear" w:color="auto" w:fill="auto"/>
            <w:vAlign w:val="bottom"/>
          </w:tcPr>
          <w:p w14:paraId="58D3185D" w14:textId="77777777" w:rsidR="00E44D26" w:rsidRPr="00654B78" w:rsidRDefault="00E44D26" w:rsidP="00484FAD">
            <w:pPr>
              <w:tabs>
                <w:tab w:val="decimal" w:pos="778"/>
              </w:tabs>
              <w:ind w:left="-43" w:right="-72"/>
              <w:jc w:val="center"/>
              <w:rPr>
                <w:rFonts w:ascii="Browallia New" w:hAnsi="Browallia New" w:cs="Browallia New"/>
                <w:snapToGrid w:val="0"/>
                <w:sz w:val="14"/>
                <w:szCs w:val="14"/>
                <w:highlight w:val="yellow"/>
                <w:cs/>
                <w:lang w:eastAsia="th-TH"/>
              </w:rPr>
            </w:pPr>
          </w:p>
        </w:tc>
        <w:tc>
          <w:tcPr>
            <w:tcW w:w="1134" w:type="dxa"/>
            <w:shd w:val="clear" w:color="auto" w:fill="auto"/>
            <w:vAlign w:val="bottom"/>
          </w:tcPr>
          <w:p w14:paraId="355A9555" w14:textId="77777777" w:rsidR="00E44D26" w:rsidRPr="00654B78" w:rsidRDefault="00E44D26" w:rsidP="00484FAD">
            <w:pPr>
              <w:tabs>
                <w:tab w:val="decimal" w:pos="628"/>
              </w:tabs>
              <w:ind w:left="-43" w:right="-72"/>
              <w:jc w:val="center"/>
              <w:rPr>
                <w:rFonts w:ascii="Browallia New" w:hAnsi="Browallia New" w:cs="Browallia New"/>
                <w:snapToGrid w:val="0"/>
                <w:sz w:val="14"/>
                <w:szCs w:val="14"/>
                <w:highlight w:val="yellow"/>
                <w:lang w:eastAsia="th-TH"/>
              </w:rPr>
            </w:pPr>
          </w:p>
        </w:tc>
        <w:tc>
          <w:tcPr>
            <w:tcW w:w="1168" w:type="dxa"/>
            <w:shd w:val="clear" w:color="auto" w:fill="auto"/>
            <w:vAlign w:val="bottom"/>
          </w:tcPr>
          <w:p w14:paraId="6F1FA6C8" w14:textId="77777777" w:rsidR="00E44D26" w:rsidRPr="00654B78" w:rsidRDefault="00E44D26" w:rsidP="00484FAD">
            <w:pPr>
              <w:tabs>
                <w:tab w:val="clear" w:pos="680"/>
                <w:tab w:val="decimal" w:pos="662"/>
              </w:tabs>
              <w:ind w:right="-72"/>
              <w:jc w:val="both"/>
              <w:rPr>
                <w:rFonts w:ascii="Browallia New" w:hAnsi="Browallia New" w:cs="Browallia New"/>
                <w:snapToGrid w:val="0"/>
                <w:sz w:val="14"/>
                <w:szCs w:val="14"/>
                <w:highlight w:val="yellow"/>
                <w:lang w:eastAsia="th-TH"/>
              </w:rPr>
            </w:pPr>
          </w:p>
        </w:tc>
      </w:tr>
      <w:tr w:rsidR="00E44D26" w:rsidRPr="00654B78" w14:paraId="0B4004CA" w14:textId="77777777" w:rsidTr="007F4F71">
        <w:trPr>
          <w:trHeight w:val="63"/>
        </w:trPr>
        <w:tc>
          <w:tcPr>
            <w:tcW w:w="2820" w:type="dxa"/>
            <w:gridSpan w:val="2"/>
            <w:shd w:val="clear" w:color="auto" w:fill="auto"/>
            <w:vAlign w:val="bottom"/>
          </w:tcPr>
          <w:p w14:paraId="7BA1FF65" w14:textId="77777777" w:rsidR="00E44D26" w:rsidRPr="00654B78" w:rsidRDefault="00E44D26" w:rsidP="00484FAD">
            <w:pPr>
              <w:tabs>
                <w:tab w:val="decimal" w:pos="648"/>
              </w:tabs>
              <w:ind w:left="-43" w:right="-72"/>
              <w:rPr>
                <w:rFonts w:ascii="Browallia New" w:hAnsi="Browallia New" w:cs="Browallia New"/>
                <w:snapToGrid w:val="0"/>
                <w:sz w:val="20"/>
                <w:szCs w:val="20"/>
                <w:highlight w:val="yellow"/>
                <w:lang w:eastAsia="th-TH"/>
              </w:rPr>
            </w:pPr>
            <w:r w:rsidRPr="00654B78">
              <w:rPr>
                <w:rFonts w:ascii="Browallia New" w:hAnsi="Browallia New" w:cs="Browallia New"/>
                <w:b/>
                <w:bCs/>
                <w:sz w:val="20"/>
                <w:szCs w:val="20"/>
                <w:cs/>
              </w:rPr>
              <w:t>จังหวะเวลาการรับรู้รายได้</w:t>
            </w:r>
          </w:p>
        </w:tc>
        <w:tc>
          <w:tcPr>
            <w:tcW w:w="1059" w:type="dxa"/>
            <w:shd w:val="clear" w:color="auto" w:fill="auto"/>
            <w:vAlign w:val="center"/>
          </w:tcPr>
          <w:p w14:paraId="10CFB03E" w14:textId="77777777" w:rsidR="00E44D26" w:rsidRPr="00654B78" w:rsidRDefault="00E44D26" w:rsidP="00484FAD">
            <w:pPr>
              <w:tabs>
                <w:tab w:val="decimal" w:pos="628"/>
              </w:tabs>
              <w:ind w:left="-43" w:right="-72"/>
              <w:jc w:val="right"/>
              <w:rPr>
                <w:rFonts w:ascii="Browallia New" w:hAnsi="Browallia New" w:cs="Browallia New"/>
                <w:snapToGrid w:val="0"/>
                <w:sz w:val="20"/>
                <w:szCs w:val="20"/>
                <w:highlight w:val="yellow"/>
                <w:lang w:eastAsia="th-TH"/>
              </w:rPr>
            </w:pPr>
          </w:p>
        </w:tc>
        <w:tc>
          <w:tcPr>
            <w:tcW w:w="981" w:type="dxa"/>
            <w:shd w:val="clear" w:color="auto" w:fill="auto"/>
            <w:vAlign w:val="center"/>
          </w:tcPr>
          <w:p w14:paraId="0AA8F964" w14:textId="77777777" w:rsidR="00E44D26" w:rsidRPr="00654B78" w:rsidRDefault="00E44D26" w:rsidP="00484FAD">
            <w:pPr>
              <w:tabs>
                <w:tab w:val="decimal" w:pos="706"/>
              </w:tabs>
              <w:ind w:right="-72"/>
              <w:jc w:val="right"/>
              <w:rPr>
                <w:rFonts w:ascii="Browallia New" w:hAnsi="Browallia New" w:cs="Browallia New"/>
                <w:snapToGrid w:val="0"/>
                <w:sz w:val="20"/>
                <w:szCs w:val="20"/>
                <w:highlight w:val="yellow"/>
                <w:lang w:eastAsia="th-TH"/>
              </w:rPr>
            </w:pPr>
          </w:p>
        </w:tc>
        <w:tc>
          <w:tcPr>
            <w:tcW w:w="1134" w:type="dxa"/>
            <w:shd w:val="clear" w:color="auto" w:fill="auto"/>
            <w:vAlign w:val="center"/>
          </w:tcPr>
          <w:p w14:paraId="0F743405" w14:textId="77777777" w:rsidR="00E44D26" w:rsidRPr="00654B78" w:rsidRDefault="00E44D26" w:rsidP="00484FAD">
            <w:pPr>
              <w:tabs>
                <w:tab w:val="decimal" w:pos="806"/>
              </w:tabs>
              <w:ind w:left="-43" w:right="-72"/>
              <w:jc w:val="right"/>
              <w:rPr>
                <w:rFonts w:ascii="Browallia New" w:hAnsi="Browallia New" w:cs="Browallia New"/>
                <w:snapToGrid w:val="0"/>
                <w:sz w:val="20"/>
                <w:szCs w:val="20"/>
                <w:highlight w:val="yellow"/>
                <w:lang w:eastAsia="th-TH"/>
              </w:rPr>
            </w:pPr>
          </w:p>
        </w:tc>
        <w:tc>
          <w:tcPr>
            <w:tcW w:w="992" w:type="dxa"/>
            <w:shd w:val="clear" w:color="auto" w:fill="auto"/>
            <w:vAlign w:val="center"/>
          </w:tcPr>
          <w:p w14:paraId="77FC4A40" w14:textId="77777777" w:rsidR="00E44D26" w:rsidRPr="00654B78" w:rsidRDefault="00E44D26" w:rsidP="00484FAD">
            <w:pPr>
              <w:tabs>
                <w:tab w:val="decimal" w:pos="806"/>
              </w:tabs>
              <w:ind w:left="-43" w:right="-72"/>
              <w:jc w:val="center"/>
              <w:rPr>
                <w:rFonts w:ascii="Browallia New" w:hAnsi="Browallia New" w:cs="Browallia New"/>
                <w:snapToGrid w:val="0"/>
                <w:sz w:val="20"/>
                <w:szCs w:val="20"/>
                <w:highlight w:val="yellow"/>
                <w:lang w:eastAsia="th-TH"/>
              </w:rPr>
            </w:pPr>
          </w:p>
        </w:tc>
        <w:tc>
          <w:tcPr>
            <w:tcW w:w="1134" w:type="dxa"/>
            <w:shd w:val="clear" w:color="auto" w:fill="auto"/>
            <w:vAlign w:val="center"/>
          </w:tcPr>
          <w:p w14:paraId="24B9806C"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168" w:type="dxa"/>
            <w:shd w:val="clear" w:color="auto" w:fill="auto"/>
            <w:vAlign w:val="center"/>
          </w:tcPr>
          <w:p w14:paraId="7B807CC8" w14:textId="77777777" w:rsidR="00E44D26" w:rsidRPr="00654B78" w:rsidRDefault="00E44D26" w:rsidP="00484FAD">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E44D26" w:rsidRPr="00654B78" w14:paraId="5AFB9620" w14:textId="77777777" w:rsidTr="007F4F71">
        <w:trPr>
          <w:trHeight w:val="63"/>
        </w:trPr>
        <w:tc>
          <w:tcPr>
            <w:tcW w:w="1827" w:type="dxa"/>
            <w:shd w:val="clear" w:color="auto" w:fill="auto"/>
            <w:vAlign w:val="bottom"/>
          </w:tcPr>
          <w:p w14:paraId="32045DE0" w14:textId="77777777" w:rsidR="00E44D26" w:rsidRPr="00654B78" w:rsidRDefault="00E44D26" w:rsidP="00484FAD">
            <w:pPr>
              <w:ind w:left="-107"/>
              <w:rPr>
                <w:rFonts w:ascii="Browallia New" w:hAnsi="Browallia New" w:cs="Browallia New"/>
                <w:sz w:val="20"/>
                <w:szCs w:val="20"/>
                <w:cs/>
              </w:rPr>
            </w:pPr>
            <w:r w:rsidRPr="00654B78">
              <w:rPr>
                <w:rFonts w:ascii="Browallia New" w:hAnsi="Browallia New" w:cs="Browallia New"/>
                <w:sz w:val="20"/>
                <w:szCs w:val="20"/>
                <w:cs/>
              </w:rPr>
              <w:t>เมื่อปฏิบัติตามภาระ</w:t>
            </w:r>
          </w:p>
        </w:tc>
        <w:tc>
          <w:tcPr>
            <w:tcW w:w="993" w:type="dxa"/>
            <w:shd w:val="clear" w:color="auto" w:fill="auto"/>
            <w:vAlign w:val="center"/>
          </w:tcPr>
          <w:p w14:paraId="6C921F75"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059" w:type="dxa"/>
            <w:shd w:val="clear" w:color="auto" w:fill="auto"/>
            <w:vAlign w:val="center"/>
          </w:tcPr>
          <w:p w14:paraId="3CCDB77A" w14:textId="77777777" w:rsidR="00E44D26" w:rsidRPr="00654B78" w:rsidRDefault="00E44D26" w:rsidP="00484FAD">
            <w:pPr>
              <w:tabs>
                <w:tab w:val="decimal" w:pos="628"/>
              </w:tabs>
              <w:ind w:left="-43" w:right="-72"/>
              <w:jc w:val="right"/>
              <w:rPr>
                <w:rFonts w:ascii="Browallia New" w:hAnsi="Browallia New" w:cs="Browallia New"/>
                <w:snapToGrid w:val="0"/>
                <w:sz w:val="20"/>
                <w:szCs w:val="20"/>
                <w:highlight w:val="yellow"/>
                <w:lang w:eastAsia="th-TH"/>
              </w:rPr>
            </w:pPr>
          </w:p>
        </w:tc>
        <w:tc>
          <w:tcPr>
            <w:tcW w:w="981" w:type="dxa"/>
            <w:shd w:val="clear" w:color="auto" w:fill="auto"/>
            <w:vAlign w:val="center"/>
          </w:tcPr>
          <w:p w14:paraId="3B04936B" w14:textId="77777777" w:rsidR="00E44D26" w:rsidRPr="00654B78" w:rsidRDefault="00E44D26" w:rsidP="00484FAD">
            <w:pPr>
              <w:tabs>
                <w:tab w:val="decimal" w:pos="706"/>
              </w:tabs>
              <w:ind w:right="-72"/>
              <w:jc w:val="right"/>
              <w:rPr>
                <w:rFonts w:ascii="Browallia New" w:hAnsi="Browallia New" w:cs="Browallia New"/>
                <w:snapToGrid w:val="0"/>
                <w:sz w:val="20"/>
                <w:szCs w:val="20"/>
                <w:highlight w:val="yellow"/>
                <w:lang w:eastAsia="th-TH"/>
              </w:rPr>
            </w:pPr>
          </w:p>
        </w:tc>
        <w:tc>
          <w:tcPr>
            <w:tcW w:w="1134" w:type="dxa"/>
            <w:shd w:val="clear" w:color="auto" w:fill="auto"/>
            <w:vAlign w:val="center"/>
          </w:tcPr>
          <w:p w14:paraId="39985061" w14:textId="77777777" w:rsidR="00E44D26" w:rsidRPr="00654B78" w:rsidRDefault="00E44D26" w:rsidP="00484FAD">
            <w:pPr>
              <w:tabs>
                <w:tab w:val="decimal" w:pos="806"/>
              </w:tabs>
              <w:ind w:left="-43" w:right="-72"/>
              <w:jc w:val="right"/>
              <w:rPr>
                <w:rFonts w:ascii="Browallia New" w:hAnsi="Browallia New" w:cs="Browallia New"/>
                <w:snapToGrid w:val="0"/>
                <w:sz w:val="20"/>
                <w:szCs w:val="20"/>
                <w:highlight w:val="yellow"/>
                <w:lang w:eastAsia="th-TH"/>
              </w:rPr>
            </w:pPr>
          </w:p>
        </w:tc>
        <w:tc>
          <w:tcPr>
            <w:tcW w:w="992" w:type="dxa"/>
            <w:shd w:val="clear" w:color="auto" w:fill="auto"/>
            <w:vAlign w:val="center"/>
          </w:tcPr>
          <w:p w14:paraId="23507148" w14:textId="77777777" w:rsidR="00E44D26" w:rsidRPr="00654B78" w:rsidRDefault="00E44D26" w:rsidP="00484FAD">
            <w:pPr>
              <w:tabs>
                <w:tab w:val="decimal" w:pos="806"/>
              </w:tabs>
              <w:ind w:left="-43" w:right="-72"/>
              <w:jc w:val="center"/>
              <w:rPr>
                <w:rFonts w:ascii="Browallia New" w:hAnsi="Browallia New" w:cs="Browallia New"/>
                <w:snapToGrid w:val="0"/>
                <w:sz w:val="20"/>
                <w:szCs w:val="20"/>
                <w:highlight w:val="yellow"/>
                <w:lang w:eastAsia="th-TH"/>
              </w:rPr>
            </w:pPr>
          </w:p>
        </w:tc>
        <w:tc>
          <w:tcPr>
            <w:tcW w:w="1134" w:type="dxa"/>
            <w:shd w:val="clear" w:color="auto" w:fill="auto"/>
            <w:vAlign w:val="center"/>
          </w:tcPr>
          <w:p w14:paraId="60169B0A"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168" w:type="dxa"/>
            <w:shd w:val="clear" w:color="auto" w:fill="auto"/>
            <w:vAlign w:val="center"/>
          </w:tcPr>
          <w:p w14:paraId="5E46BE33" w14:textId="77777777" w:rsidR="00E44D26" w:rsidRPr="00654B78" w:rsidRDefault="00E44D26" w:rsidP="00484FAD">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E44D26" w:rsidRPr="00654B78" w14:paraId="3383597D" w14:textId="77777777" w:rsidTr="007F4F71">
        <w:trPr>
          <w:trHeight w:val="63"/>
        </w:trPr>
        <w:tc>
          <w:tcPr>
            <w:tcW w:w="1827" w:type="dxa"/>
            <w:shd w:val="clear" w:color="auto" w:fill="auto"/>
            <w:vAlign w:val="bottom"/>
          </w:tcPr>
          <w:p w14:paraId="00BB1D2D" w14:textId="77777777" w:rsidR="00E44D26" w:rsidRPr="00654B78" w:rsidRDefault="00E44D26" w:rsidP="00484FAD">
            <w:pPr>
              <w:ind w:left="-107"/>
              <w:rPr>
                <w:rFonts w:ascii="Browallia New" w:hAnsi="Browallia New" w:cs="Browallia New"/>
                <w:sz w:val="20"/>
                <w:szCs w:val="20"/>
                <w:cs/>
              </w:rPr>
            </w:pPr>
            <w:r w:rsidRPr="00654B78">
              <w:rPr>
                <w:rFonts w:ascii="Browallia New" w:hAnsi="Browallia New" w:cs="Browallia New"/>
                <w:sz w:val="20"/>
                <w:szCs w:val="20"/>
                <w:cs/>
              </w:rPr>
              <w:t xml:space="preserve">   ที่ต้องปฏิบัติเสร็จสิ้น</w:t>
            </w:r>
          </w:p>
        </w:tc>
        <w:tc>
          <w:tcPr>
            <w:tcW w:w="993" w:type="dxa"/>
            <w:shd w:val="clear" w:color="auto" w:fill="auto"/>
            <w:vAlign w:val="center"/>
          </w:tcPr>
          <w:p w14:paraId="255AE8C5"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059" w:type="dxa"/>
            <w:shd w:val="clear" w:color="auto" w:fill="auto"/>
            <w:vAlign w:val="center"/>
          </w:tcPr>
          <w:p w14:paraId="2BA0817F" w14:textId="77777777" w:rsidR="00E44D26" w:rsidRPr="00654B78" w:rsidRDefault="00E44D26" w:rsidP="00484FAD">
            <w:pPr>
              <w:tabs>
                <w:tab w:val="decimal" w:pos="628"/>
              </w:tabs>
              <w:ind w:left="-43" w:right="-72"/>
              <w:jc w:val="right"/>
              <w:rPr>
                <w:rFonts w:ascii="Browallia New" w:hAnsi="Browallia New" w:cs="Browallia New"/>
                <w:snapToGrid w:val="0"/>
                <w:sz w:val="20"/>
                <w:szCs w:val="20"/>
                <w:highlight w:val="yellow"/>
                <w:lang w:eastAsia="th-TH"/>
              </w:rPr>
            </w:pPr>
          </w:p>
        </w:tc>
        <w:tc>
          <w:tcPr>
            <w:tcW w:w="981" w:type="dxa"/>
            <w:shd w:val="clear" w:color="auto" w:fill="auto"/>
            <w:vAlign w:val="center"/>
          </w:tcPr>
          <w:p w14:paraId="47949F65" w14:textId="77777777" w:rsidR="00E44D26" w:rsidRPr="00654B78" w:rsidRDefault="00E44D26" w:rsidP="00484FAD">
            <w:pPr>
              <w:tabs>
                <w:tab w:val="decimal" w:pos="706"/>
              </w:tabs>
              <w:ind w:right="-72"/>
              <w:jc w:val="right"/>
              <w:rPr>
                <w:rFonts w:ascii="Browallia New" w:hAnsi="Browallia New" w:cs="Browallia New"/>
                <w:snapToGrid w:val="0"/>
                <w:sz w:val="20"/>
                <w:szCs w:val="20"/>
                <w:highlight w:val="yellow"/>
                <w:lang w:eastAsia="th-TH"/>
              </w:rPr>
            </w:pPr>
          </w:p>
        </w:tc>
        <w:tc>
          <w:tcPr>
            <w:tcW w:w="1134" w:type="dxa"/>
            <w:shd w:val="clear" w:color="auto" w:fill="auto"/>
            <w:vAlign w:val="center"/>
          </w:tcPr>
          <w:p w14:paraId="2BB3B501" w14:textId="77777777" w:rsidR="00E44D26" w:rsidRPr="00654B78" w:rsidRDefault="00E44D26" w:rsidP="00484FAD">
            <w:pPr>
              <w:tabs>
                <w:tab w:val="decimal" w:pos="806"/>
              </w:tabs>
              <w:ind w:left="-43" w:right="-72"/>
              <w:jc w:val="right"/>
              <w:rPr>
                <w:rFonts w:ascii="Browallia New" w:hAnsi="Browallia New" w:cs="Browallia New"/>
                <w:snapToGrid w:val="0"/>
                <w:sz w:val="20"/>
                <w:szCs w:val="20"/>
                <w:highlight w:val="yellow"/>
                <w:lang w:eastAsia="th-TH"/>
              </w:rPr>
            </w:pPr>
          </w:p>
        </w:tc>
        <w:tc>
          <w:tcPr>
            <w:tcW w:w="992" w:type="dxa"/>
            <w:shd w:val="clear" w:color="auto" w:fill="auto"/>
            <w:vAlign w:val="center"/>
          </w:tcPr>
          <w:p w14:paraId="2833B84A" w14:textId="77777777" w:rsidR="00E44D26" w:rsidRPr="00654B78" w:rsidRDefault="00E44D26" w:rsidP="00484FAD">
            <w:pPr>
              <w:tabs>
                <w:tab w:val="decimal" w:pos="806"/>
              </w:tabs>
              <w:ind w:left="-43" w:right="-72"/>
              <w:jc w:val="center"/>
              <w:rPr>
                <w:rFonts w:ascii="Browallia New" w:hAnsi="Browallia New" w:cs="Browallia New"/>
                <w:snapToGrid w:val="0"/>
                <w:sz w:val="20"/>
                <w:szCs w:val="20"/>
                <w:highlight w:val="yellow"/>
                <w:lang w:eastAsia="th-TH"/>
              </w:rPr>
            </w:pPr>
          </w:p>
        </w:tc>
        <w:tc>
          <w:tcPr>
            <w:tcW w:w="1134" w:type="dxa"/>
            <w:shd w:val="clear" w:color="auto" w:fill="auto"/>
            <w:vAlign w:val="center"/>
          </w:tcPr>
          <w:p w14:paraId="6331A8F3"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168" w:type="dxa"/>
            <w:shd w:val="clear" w:color="auto" w:fill="auto"/>
            <w:vAlign w:val="center"/>
          </w:tcPr>
          <w:p w14:paraId="032B69B8" w14:textId="77777777" w:rsidR="00E44D26" w:rsidRPr="00654B78" w:rsidRDefault="00E44D26" w:rsidP="00484FAD">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E44D26" w:rsidRPr="00654B78" w14:paraId="1D295EE9" w14:textId="77777777" w:rsidTr="007F4F71">
        <w:trPr>
          <w:trHeight w:val="63"/>
        </w:trPr>
        <w:tc>
          <w:tcPr>
            <w:tcW w:w="1827" w:type="dxa"/>
            <w:shd w:val="clear" w:color="auto" w:fill="auto"/>
            <w:vAlign w:val="bottom"/>
          </w:tcPr>
          <w:p w14:paraId="510CD93E" w14:textId="77777777" w:rsidR="00E44D26" w:rsidRPr="00654B78" w:rsidRDefault="00E44D26" w:rsidP="00484FAD">
            <w:pPr>
              <w:ind w:left="-107"/>
              <w:rPr>
                <w:rFonts w:ascii="Browallia New" w:hAnsi="Browallia New" w:cs="Browallia New"/>
                <w:sz w:val="20"/>
                <w:szCs w:val="20"/>
              </w:rPr>
            </w:pPr>
            <w:r w:rsidRPr="00654B78">
              <w:rPr>
                <w:rFonts w:ascii="Browallia New" w:hAnsi="Browallia New" w:cs="Browallia New"/>
                <w:sz w:val="20"/>
                <w:szCs w:val="20"/>
              </w:rPr>
              <w:t xml:space="preserve">   (point in time)</w:t>
            </w:r>
          </w:p>
        </w:tc>
        <w:tc>
          <w:tcPr>
            <w:tcW w:w="993" w:type="dxa"/>
            <w:shd w:val="clear" w:color="auto" w:fill="auto"/>
          </w:tcPr>
          <w:p w14:paraId="74F6FF47" w14:textId="77777777" w:rsidR="00E44D26" w:rsidRPr="00654B78" w:rsidRDefault="00E44D26" w:rsidP="00484FAD">
            <w:pPr>
              <w:tabs>
                <w:tab w:val="clear" w:pos="227"/>
                <w:tab w:val="clear" w:pos="454"/>
                <w:tab w:val="clear" w:pos="680"/>
                <w:tab w:val="left" w:pos="533"/>
              </w:tabs>
              <w:ind w:right="-90"/>
              <w:jc w:val="center"/>
              <w:rPr>
                <w:rFonts w:ascii="Browallia New" w:hAnsi="Browallia New" w:cs="Browallia New"/>
                <w:sz w:val="20"/>
                <w:szCs w:val="20"/>
                <w:lang w:val="en-GB"/>
              </w:rPr>
            </w:pPr>
            <w:r w:rsidRPr="00654B78">
              <w:rPr>
                <w:rFonts w:ascii="Browallia New" w:hAnsi="Browallia New" w:cs="Browallia New"/>
                <w:sz w:val="20"/>
                <w:szCs w:val="20"/>
                <w:lang w:val="en-GB"/>
              </w:rPr>
              <w:t xml:space="preserve">      -</w:t>
            </w:r>
          </w:p>
        </w:tc>
        <w:tc>
          <w:tcPr>
            <w:tcW w:w="1059" w:type="dxa"/>
            <w:shd w:val="clear" w:color="auto" w:fill="auto"/>
          </w:tcPr>
          <w:p w14:paraId="42AC4C3E" w14:textId="22CA3A80" w:rsidR="00E44D26" w:rsidRPr="00654B78" w:rsidRDefault="00E645A0" w:rsidP="00484FAD">
            <w:pPr>
              <w:tabs>
                <w:tab w:val="decimal" w:pos="628"/>
              </w:tabs>
              <w:ind w:right="-72"/>
              <w:jc w:val="right"/>
              <w:rPr>
                <w:rFonts w:ascii="Browallia New" w:hAnsi="Browallia New" w:cs="Browallia New"/>
                <w:sz w:val="20"/>
                <w:szCs w:val="20"/>
              </w:rPr>
            </w:pPr>
            <w:r w:rsidRPr="00654B78">
              <w:rPr>
                <w:rFonts w:ascii="Browallia New" w:hAnsi="Browallia New" w:cs="Browallia New"/>
                <w:sz w:val="20"/>
                <w:szCs w:val="20"/>
              </w:rPr>
              <w:t>80</w:t>
            </w:r>
            <w:r w:rsidR="00F00301">
              <w:rPr>
                <w:rFonts w:ascii="Browallia New" w:hAnsi="Browallia New" w:cs="Browallia New"/>
                <w:sz w:val="20"/>
                <w:szCs w:val="20"/>
              </w:rPr>
              <w:t>9</w:t>
            </w:r>
          </w:p>
        </w:tc>
        <w:tc>
          <w:tcPr>
            <w:tcW w:w="981" w:type="dxa"/>
            <w:shd w:val="clear" w:color="auto" w:fill="auto"/>
          </w:tcPr>
          <w:p w14:paraId="66F5AD54" w14:textId="6686A069" w:rsidR="00E44D26" w:rsidRPr="00654B78" w:rsidRDefault="00393FB2" w:rsidP="00484FAD">
            <w:pPr>
              <w:tabs>
                <w:tab w:val="decimal" w:pos="706"/>
              </w:tabs>
              <w:ind w:left="-43" w:right="-72"/>
              <w:jc w:val="right"/>
              <w:rPr>
                <w:rFonts w:ascii="Browallia New" w:hAnsi="Browallia New" w:cs="Browallia New"/>
                <w:sz w:val="20"/>
                <w:szCs w:val="20"/>
              </w:rPr>
            </w:pPr>
            <w:r w:rsidRPr="00654B78">
              <w:rPr>
                <w:rFonts w:ascii="Browallia New" w:hAnsi="Browallia New" w:cs="Browallia New"/>
                <w:sz w:val="20"/>
                <w:szCs w:val="20"/>
              </w:rPr>
              <w:t>38</w:t>
            </w:r>
            <w:r w:rsidR="00344BEA" w:rsidRPr="00654B78">
              <w:rPr>
                <w:rFonts w:ascii="Browallia New" w:hAnsi="Browallia New" w:cs="Browallia New"/>
                <w:sz w:val="20"/>
                <w:szCs w:val="20"/>
              </w:rPr>
              <w:t>,707</w:t>
            </w:r>
          </w:p>
        </w:tc>
        <w:tc>
          <w:tcPr>
            <w:tcW w:w="1134" w:type="dxa"/>
            <w:shd w:val="clear" w:color="auto" w:fill="auto"/>
          </w:tcPr>
          <w:p w14:paraId="7A07624D" w14:textId="0777F02E" w:rsidR="00E44D26" w:rsidRPr="00654B78" w:rsidRDefault="00344BEA" w:rsidP="00C11618">
            <w:pPr>
              <w:tabs>
                <w:tab w:val="decimal" w:pos="706"/>
              </w:tabs>
              <w:ind w:left="-43" w:right="-72"/>
              <w:jc w:val="right"/>
              <w:rPr>
                <w:rFonts w:ascii="Browallia New" w:hAnsi="Browallia New" w:cs="Browallia New"/>
                <w:sz w:val="20"/>
                <w:szCs w:val="20"/>
                <w:lang w:val="en-GB"/>
              </w:rPr>
            </w:pPr>
            <w:r w:rsidRPr="00654B78">
              <w:rPr>
                <w:rFonts w:ascii="Browallia New" w:hAnsi="Browallia New" w:cs="Browallia New"/>
                <w:sz w:val="20"/>
                <w:szCs w:val="20"/>
                <w:lang w:val="en-GB"/>
              </w:rPr>
              <w:t>5,</w:t>
            </w:r>
            <w:r w:rsidR="00974452" w:rsidRPr="00654B78">
              <w:rPr>
                <w:rFonts w:ascii="Browallia New" w:hAnsi="Browallia New" w:cs="Browallia New"/>
                <w:sz w:val="20"/>
                <w:szCs w:val="20"/>
                <w:lang w:val="en-GB"/>
              </w:rPr>
              <w:t>350</w:t>
            </w:r>
          </w:p>
        </w:tc>
        <w:tc>
          <w:tcPr>
            <w:tcW w:w="992" w:type="dxa"/>
            <w:shd w:val="clear" w:color="auto" w:fill="auto"/>
          </w:tcPr>
          <w:p w14:paraId="08532EAB" w14:textId="77777777" w:rsidR="00E44D26" w:rsidRPr="00654B78" w:rsidRDefault="00E44D26" w:rsidP="00484FAD">
            <w:pPr>
              <w:tabs>
                <w:tab w:val="clear" w:pos="454"/>
                <w:tab w:val="left" w:pos="471"/>
                <w:tab w:val="decimal" w:pos="806"/>
              </w:tabs>
              <w:ind w:left="-43" w:right="-72"/>
              <w:jc w:val="center"/>
              <w:rPr>
                <w:rFonts w:ascii="Browallia New" w:hAnsi="Browallia New" w:cs="Browallia New"/>
                <w:snapToGrid w:val="0"/>
                <w:sz w:val="20"/>
                <w:szCs w:val="20"/>
                <w:lang w:eastAsia="th-TH"/>
              </w:rPr>
            </w:pPr>
            <w:r w:rsidRPr="00654B78">
              <w:rPr>
                <w:rFonts w:ascii="Browallia New" w:hAnsi="Browallia New" w:cs="Browallia New"/>
                <w:sz w:val="20"/>
                <w:szCs w:val="20"/>
                <w:lang w:val="en-GB"/>
              </w:rPr>
              <w:t xml:space="preserve">      -</w:t>
            </w:r>
          </w:p>
        </w:tc>
        <w:tc>
          <w:tcPr>
            <w:tcW w:w="1134" w:type="dxa"/>
            <w:shd w:val="clear" w:color="auto" w:fill="auto"/>
          </w:tcPr>
          <w:p w14:paraId="7A3211FC" w14:textId="41122BA2" w:rsidR="00E44D26" w:rsidRPr="00654B78" w:rsidRDefault="00026258" w:rsidP="00484FAD">
            <w:pPr>
              <w:tabs>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139,206</w:t>
            </w:r>
          </w:p>
        </w:tc>
        <w:tc>
          <w:tcPr>
            <w:tcW w:w="1168" w:type="dxa"/>
            <w:shd w:val="clear" w:color="auto" w:fill="auto"/>
          </w:tcPr>
          <w:p w14:paraId="6DE8F5C4" w14:textId="3FC34053" w:rsidR="00E44D26" w:rsidRPr="00654B78" w:rsidRDefault="006E2928" w:rsidP="00484FAD">
            <w:pPr>
              <w:tabs>
                <w:tab w:val="clear" w:pos="680"/>
                <w:tab w:val="decimal" w:pos="662"/>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184,072</w:t>
            </w:r>
          </w:p>
        </w:tc>
      </w:tr>
      <w:tr w:rsidR="00E44D26" w:rsidRPr="00654B78" w14:paraId="623913BF" w14:textId="77777777" w:rsidTr="007F4F71">
        <w:trPr>
          <w:trHeight w:val="63"/>
        </w:trPr>
        <w:tc>
          <w:tcPr>
            <w:tcW w:w="1827" w:type="dxa"/>
            <w:shd w:val="clear" w:color="auto" w:fill="auto"/>
            <w:vAlign w:val="bottom"/>
          </w:tcPr>
          <w:p w14:paraId="572ACA1D" w14:textId="77777777" w:rsidR="00E44D26" w:rsidRPr="00654B78" w:rsidRDefault="00E44D26" w:rsidP="00484FAD">
            <w:pPr>
              <w:ind w:left="-107"/>
              <w:rPr>
                <w:rFonts w:ascii="Browallia New" w:hAnsi="Browallia New" w:cs="Browallia New"/>
                <w:sz w:val="20"/>
                <w:szCs w:val="20"/>
                <w:cs/>
              </w:rPr>
            </w:pPr>
            <w:r w:rsidRPr="00654B78">
              <w:rPr>
                <w:rFonts w:ascii="Browallia New" w:hAnsi="Browallia New" w:cs="Browallia New"/>
                <w:sz w:val="20"/>
                <w:szCs w:val="20"/>
                <w:cs/>
              </w:rPr>
              <w:t>ตลอดช่วงเวลาที่ปฏิบัติ</w:t>
            </w:r>
          </w:p>
        </w:tc>
        <w:tc>
          <w:tcPr>
            <w:tcW w:w="993" w:type="dxa"/>
            <w:shd w:val="clear" w:color="auto" w:fill="auto"/>
            <w:vAlign w:val="bottom"/>
          </w:tcPr>
          <w:p w14:paraId="1F98A097"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059" w:type="dxa"/>
            <w:shd w:val="clear" w:color="auto" w:fill="auto"/>
            <w:vAlign w:val="bottom"/>
          </w:tcPr>
          <w:p w14:paraId="3D558378" w14:textId="77777777" w:rsidR="00E44D26" w:rsidRPr="00654B78" w:rsidRDefault="00E44D26" w:rsidP="00484FAD">
            <w:pPr>
              <w:tabs>
                <w:tab w:val="decimal" w:pos="628"/>
              </w:tabs>
              <w:ind w:left="-43" w:right="-72"/>
              <w:jc w:val="right"/>
              <w:rPr>
                <w:rFonts w:ascii="Browallia New" w:hAnsi="Browallia New" w:cs="Browallia New"/>
                <w:snapToGrid w:val="0"/>
                <w:sz w:val="20"/>
                <w:szCs w:val="20"/>
                <w:highlight w:val="yellow"/>
                <w:lang w:eastAsia="th-TH"/>
              </w:rPr>
            </w:pPr>
          </w:p>
        </w:tc>
        <w:tc>
          <w:tcPr>
            <w:tcW w:w="981" w:type="dxa"/>
            <w:shd w:val="clear" w:color="auto" w:fill="auto"/>
            <w:vAlign w:val="bottom"/>
          </w:tcPr>
          <w:p w14:paraId="14A1586E" w14:textId="77777777" w:rsidR="00E44D26" w:rsidRPr="00654B78" w:rsidRDefault="00E44D26" w:rsidP="00484FAD">
            <w:pPr>
              <w:tabs>
                <w:tab w:val="decimal" w:pos="706"/>
              </w:tabs>
              <w:ind w:right="-72"/>
              <w:jc w:val="right"/>
              <w:rPr>
                <w:rFonts w:ascii="Browallia New" w:hAnsi="Browallia New" w:cs="Browallia New"/>
                <w:snapToGrid w:val="0"/>
                <w:sz w:val="20"/>
                <w:szCs w:val="20"/>
                <w:highlight w:val="yellow"/>
                <w:lang w:eastAsia="th-TH"/>
              </w:rPr>
            </w:pPr>
          </w:p>
        </w:tc>
        <w:tc>
          <w:tcPr>
            <w:tcW w:w="1134" w:type="dxa"/>
            <w:shd w:val="clear" w:color="auto" w:fill="auto"/>
            <w:vAlign w:val="bottom"/>
          </w:tcPr>
          <w:p w14:paraId="0CCA3288" w14:textId="77777777" w:rsidR="00E44D26" w:rsidRPr="00654B78" w:rsidRDefault="00E44D26" w:rsidP="00484FAD">
            <w:pPr>
              <w:tabs>
                <w:tab w:val="decimal" w:pos="806"/>
              </w:tabs>
              <w:ind w:left="-43" w:right="-72"/>
              <w:jc w:val="right"/>
              <w:rPr>
                <w:rFonts w:ascii="Browallia New" w:hAnsi="Browallia New" w:cs="Browallia New"/>
                <w:snapToGrid w:val="0"/>
                <w:sz w:val="20"/>
                <w:szCs w:val="20"/>
                <w:highlight w:val="yellow"/>
                <w:lang w:eastAsia="th-TH"/>
              </w:rPr>
            </w:pPr>
          </w:p>
        </w:tc>
        <w:tc>
          <w:tcPr>
            <w:tcW w:w="992" w:type="dxa"/>
            <w:shd w:val="clear" w:color="auto" w:fill="auto"/>
            <w:vAlign w:val="bottom"/>
          </w:tcPr>
          <w:p w14:paraId="44013238" w14:textId="77777777" w:rsidR="00E44D26" w:rsidRPr="00654B78" w:rsidRDefault="00E44D26" w:rsidP="00484FAD">
            <w:pPr>
              <w:tabs>
                <w:tab w:val="decimal" w:pos="806"/>
              </w:tabs>
              <w:ind w:left="-43" w:right="-72"/>
              <w:jc w:val="center"/>
              <w:rPr>
                <w:rFonts w:ascii="Browallia New" w:hAnsi="Browallia New" w:cs="Browallia New"/>
                <w:snapToGrid w:val="0"/>
                <w:sz w:val="20"/>
                <w:szCs w:val="20"/>
                <w:highlight w:val="yellow"/>
                <w:lang w:eastAsia="th-TH"/>
              </w:rPr>
            </w:pPr>
          </w:p>
        </w:tc>
        <w:tc>
          <w:tcPr>
            <w:tcW w:w="1134" w:type="dxa"/>
            <w:shd w:val="clear" w:color="auto" w:fill="auto"/>
            <w:vAlign w:val="bottom"/>
          </w:tcPr>
          <w:p w14:paraId="7CF06BA0"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val="en-GB" w:eastAsia="th-TH"/>
              </w:rPr>
            </w:pPr>
          </w:p>
        </w:tc>
        <w:tc>
          <w:tcPr>
            <w:tcW w:w="1168" w:type="dxa"/>
            <w:shd w:val="clear" w:color="auto" w:fill="auto"/>
            <w:vAlign w:val="bottom"/>
          </w:tcPr>
          <w:p w14:paraId="2E5DDECC" w14:textId="77777777" w:rsidR="00E44D26" w:rsidRPr="00654B78" w:rsidRDefault="00E44D26" w:rsidP="00484FAD">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E44D26" w:rsidRPr="00654B78" w14:paraId="39F08BD0" w14:textId="77777777" w:rsidTr="007F4F71">
        <w:trPr>
          <w:trHeight w:val="126"/>
        </w:trPr>
        <w:tc>
          <w:tcPr>
            <w:tcW w:w="1827" w:type="dxa"/>
            <w:shd w:val="clear" w:color="auto" w:fill="auto"/>
            <w:vAlign w:val="bottom"/>
          </w:tcPr>
          <w:p w14:paraId="42B765D8" w14:textId="77777777" w:rsidR="00E44D26" w:rsidRPr="00654B78" w:rsidRDefault="00E44D26" w:rsidP="00484FAD">
            <w:pPr>
              <w:ind w:left="-107" w:right="-87"/>
              <w:rPr>
                <w:rFonts w:ascii="Browallia New" w:hAnsi="Browallia New" w:cs="Browallia New"/>
                <w:sz w:val="20"/>
                <w:szCs w:val="20"/>
                <w:cs/>
              </w:rPr>
            </w:pPr>
            <w:r w:rsidRPr="00654B78">
              <w:rPr>
                <w:rFonts w:ascii="Browallia New" w:hAnsi="Browallia New" w:cs="Browallia New"/>
                <w:sz w:val="20"/>
                <w:szCs w:val="20"/>
                <w:cs/>
              </w:rPr>
              <w:t xml:space="preserve">   ตามภาระที่ต้องปฏิบัติ</w:t>
            </w:r>
          </w:p>
        </w:tc>
        <w:tc>
          <w:tcPr>
            <w:tcW w:w="993" w:type="dxa"/>
            <w:shd w:val="clear" w:color="auto" w:fill="auto"/>
            <w:vAlign w:val="bottom"/>
          </w:tcPr>
          <w:p w14:paraId="10CAF90C"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eastAsia="th-TH"/>
              </w:rPr>
            </w:pPr>
          </w:p>
        </w:tc>
        <w:tc>
          <w:tcPr>
            <w:tcW w:w="1059" w:type="dxa"/>
            <w:shd w:val="clear" w:color="auto" w:fill="auto"/>
            <w:vAlign w:val="bottom"/>
          </w:tcPr>
          <w:p w14:paraId="55C0F236" w14:textId="77777777" w:rsidR="00E44D26" w:rsidRPr="00654B78" w:rsidRDefault="00E44D26" w:rsidP="00484FAD">
            <w:pPr>
              <w:tabs>
                <w:tab w:val="decimal" w:pos="628"/>
              </w:tabs>
              <w:ind w:left="-43" w:right="-72"/>
              <w:jc w:val="right"/>
              <w:rPr>
                <w:rFonts w:ascii="Browallia New" w:hAnsi="Browallia New" w:cs="Browallia New"/>
                <w:snapToGrid w:val="0"/>
                <w:sz w:val="20"/>
                <w:szCs w:val="20"/>
                <w:highlight w:val="yellow"/>
                <w:lang w:eastAsia="th-TH"/>
              </w:rPr>
            </w:pPr>
          </w:p>
        </w:tc>
        <w:tc>
          <w:tcPr>
            <w:tcW w:w="981" w:type="dxa"/>
            <w:shd w:val="clear" w:color="auto" w:fill="auto"/>
            <w:vAlign w:val="bottom"/>
          </w:tcPr>
          <w:p w14:paraId="6618EBF0" w14:textId="77777777" w:rsidR="00E44D26" w:rsidRPr="00654B78" w:rsidRDefault="00E44D26" w:rsidP="00484FAD">
            <w:pPr>
              <w:tabs>
                <w:tab w:val="decimal" w:pos="706"/>
              </w:tabs>
              <w:ind w:right="-72"/>
              <w:jc w:val="right"/>
              <w:rPr>
                <w:rFonts w:ascii="Browallia New" w:hAnsi="Browallia New" w:cs="Browallia New"/>
                <w:snapToGrid w:val="0"/>
                <w:sz w:val="20"/>
                <w:szCs w:val="20"/>
                <w:highlight w:val="yellow"/>
                <w:lang w:eastAsia="th-TH"/>
              </w:rPr>
            </w:pPr>
          </w:p>
        </w:tc>
        <w:tc>
          <w:tcPr>
            <w:tcW w:w="1134" w:type="dxa"/>
            <w:shd w:val="clear" w:color="auto" w:fill="auto"/>
            <w:vAlign w:val="bottom"/>
          </w:tcPr>
          <w:p w14:paraId="65204CB9" w14:textId="77777777" w:rsidR="00E44D26" w:rsidRPr="00654B78" w:rsidRDefault="00E44D26" w:rsidP="00484FAD">
            <w:pPr>
              <w:tabs>
                <w:tab w:val="decimal" w:pos="806"/>
              </w:tabs>
              <w:ind w:left="-43" w:right="-72"/>
              <w:jc w:val="right"/>
              <w:rPr>
                <w:rFonts w:ascii="Browallia New" w:hAnsi="Browallia New" w:cs="Browallia New"/>
                <w:snapToGrid w:val="0"/>
                <w:sz w:val="20"/>
                <w:szCs w:val="20"/>
                <w:highlight w:val="yellow"/>
                <w:lang w:eastAsia="th-TH"/>
              </w:rPr>
            </w:pPr>
          </w:p>
        </w:tc>
        <w:tc>
          <w:tcPr>
            <w:tcW w:w="992" w:type="dxa"/>
            <w:shd w:val="clear" w:color="auto" w:fill="auto"/>
            <w:vAlign w:val="bottom"/>
          </w:tcPr>
          <w:p w14:paraId="232C3CAF" w14:textId="77777777" w:rsidR="00E44D26" w:rsidRPr="00654B78" w:rsidRDefault="00E44D26" w:rsidP="00484FAD">
            <w:pPr>
              <w:tabs>
                <w:tab w:val="decimal" w:pos="806"/>
              </w:tabs>
              <w:ind w:left="-43" w:right="-72"/>
              <w:jc w:val="center"/>
              <w:rPr>
                <w:rFonts w:ascii="Browallia New" w:hAnsi="Browallia New" w:cs="Browallia New"/>
                <w:snapToGrid w:val="0"/>
                <w:sz w:val="20"/>
                <w:szCs w:val="20"/>
                <w:highlight w:val="yellow"/>
                <w:lang w:eastAsia="th-TH"/>
              </w:rPr>
            </w:pPr>
          </w:p>
        </w:tc>
        <w:tc>
          <w:tcPr>
            <w:tcW w:w="1134" w:type="dxa"/>
            <w:shd w:val="clear" w:color="auto" w:fill="auto"/>
            <w:vAlign w:val="bottom"/>
          </w:tcPr>
          <w:p w14:paraId="7320D97E" w14:textId="77777777" w:rsidR="00E44D26" w:rsidRPr="00654B78" w:rsidRDefault="00E44D26" w:rsidP="00484FAD">
            <w:pPr>
              <w:tabs>
                <w:tab w:val="decimal" w:pos="648"/>
              </w:tabs>
              <w:ind w:left="-43" w:right="-72"/>
              <w:jc w:val="right"/>
              <w:rPr>
                <w:rFonts w:ascii="Browallia New" w:hAnsi="Browallia New" w:cs="Browallia New"/>
                <w:snapToGrid w:val="0"/>
                <w:sz w:val="20"/>
                <w:szCs w:val="20"/>
                <w:highlight w:val="yellow"/>
                <w:lang w:val="en-GB" w:eastAsia="th-TH"/>
              </w:rPr>
            </w:pPr>
          </w:p>
        </w:tc>
        <w:tc>
          <w:tcPr>
            <w:tcW w:w="1168" w:type="dxa"/>
            <w:shd w:val="clear" w:color="auto" w:fill="auto"/>
            <w:vAlign w:val="bottom"/>
          </w:tcPr>
          <w:p w14:paraId="4E44A165" w14:textId="77777777" w:rsidR="00E44D26" w:rsidRPr="00654B78" w:rsidRDefault="00E44D26" w:rsidP="00484FAD">
            <w:pPr>
              <w:tabs>
                <w:tab w:val="clear" w:pos="680"/>
                <w:tab w:val="decimal" w:pos="662"/>
              </w:tabs>
              <w:ind w:right="-72"/>
              <w:jc w:val="right"/>
              <w:rPr>
                <w:rFonts w:ascii="Browallia New" w:hAnsi="Browallia New" w:cs="Browallia New"/>
                <w:snapToGrid w:val="0"/>
                <w:sz w:val="20"/>
                <w:szCs w:val="20"/>
                <w:highlight w:val="yellow"/>
                <w:lang w:eastAsia="th-TH"/>
              </w:rPr>
            </w:pPr>
          </w:p>
        </w:tc>
      </w:tr>
      <w:tr w:rsidR="00E44D26" w:rsidRPr="00654B78" w14:paraId="15095016" w14:textId="77777777" w:rsidTr="007F4F71">
        <w:trPr>
          <w:trHeight w:val="63"/>
        </w:trPr>
        <w:tc>
          <w:tcPr>
            <w:tcW w:w="1827" w:type="dxa"/>
            <w:shd w:val="clear" w:color="auto" w:fill="auto"/>
            <w:vAlign w:val="bottom"/>
          </w:tcPr>
          <w:p w14:paraId="5C308885" w14:textId="77777777" w:rsidR="00E44D26" w:rsidRPr="00654B78" w:rsidRDefault="00E44D26" w:rsidP="00484FAD">
            <w:pPr>
              <w:ind w:left="-107" w:right="-87"/>
              <w:rPr>
                <w:rFonts w:ascii="Browallia New" w:hAnsi="Browallia New" w:cs="Browallia New"/>
                <w:sz w:val="20"/>
                <w:szCs w:val="20"/>
                <w:lang w:val="en-GB"/>
              </w:rPr>
            </w:pPr>
            <w:r w:rsidRPr="00654B78">
              <w:rPr>
                <w:rFonts w:ascii="Browallia New" w:hAnsi="Browallia New" w:cs="Browallia New"/>
                <w:sz w:val="20"/>
                <w:szCs w:val="20"/>
                <w:cs/>
              </w:rPr>
              <w:t xml:space="preserve">   </w:t>
            </w:r>
            <w:r w:rsidRPr="00654B78">
              <w:rPr>
                <w:rFonts w:ascii="Browallia New" w:hAnsi="Browallia New" w:cs="Browallia New"/>
                <w:sz w:val="20"/>
                <w:szCs w:val="20"/>
                <w:lang w:val="en-GB"/>
              </w:rPr>
              <w:t>(over time)</w:t>
            </w:r>
          </w:p>
        </w:tc>
        <w:tc>
          <w:tcPr>
            <w:tcW w:w="993" w:type="dxa"/>
            <w:shd w:val="clear" w:color="auto" w:fill="auto"/>
          </w:tcPr>
          <w:p w14:paraId="4CF24DFA" w14:textId="77777777" w:rsidR="00E44D26" w:rsidRPr="00654B78" w:rsidRDefault="00E44D26" w:rsidP="00484FAD">
            <w:pPr>
              <w:pBdr>
                <w:bottom w:val="single" w:sz="4" w:space="1" w:color="auto"/>
              </w:pBdr>
              <w:tabs>
                <w:tab w:val="clear" w:pos="227"/>
                <w:tab w:val="clear" w:pos="454"/>
                <w:tab w:val="clear" w:pos="680"/>
                <w:tab w:val="left" w:pos="533"/>
              </w:tabs>
              <w:ind w:right="-90"/>
              <w:jc w:val="center"/>
              <w:rPr>
                <w:rFonts w:ascii="Browallia New" w:hAnsi="Browallia New" w:cs="Browallia New"/>
                <w:snapToGrid w:val="0"/>
                <w:sz w:val="20"/>
                <w:szCs w:val="20"/>
                <w:lang w:eastAsia="th-TH"/>
              </w:rPr>
            </w:pPr>
            <w:r w:rsidRPr="00654B78">
              <w:rPr>
                <w:rFonts w:ascii="Browallia New" w:hAnsi="Browallia New" w:cs="Browallia New"/>
                <w:sz w:val="20"/>
                <w:szCs w:val="20"/>
                <w:lang w:val="en-GB"/>
              </w:rPr>
              <w:t xml:space="preserve">      -</w:t>
            </w:r>
          </w:p>
        </w:tc>
        <w:tc>
          <w:tcPr>
            <w:tcW w:w="1059" w:type="dxa"/>
            <w:shd w:val="clear" w:color="auto" w:fill="auto"/>
          </w:tcPr>
          <w:p w14:paraId="06A64CBC" w14:textId="0877ABD6" w:rsidR="00E44D26" w:rsidRPr="00654B78" w:rsidRDefault="00E44D26" w:rsidP="00484FAD">
            <w:pPr>
              <w:pBdr>
                <w:bottom w:val="single" w:sz="4" w:space="1" w:color="auto"/>
              </w:pBdr>
              <w:tabs>
                <w:tab w:val="decimal" w:pos="628"/>
              </w:tabs>
              <w:ind w:right="-72"/>
              <w:jc w:val="right"/>
              <w:rPr>
                <w:rFonts w:ascii="Browallia New" w:hAnsi="Browallia New" w:cs="Browallia New"/>
                <w:snapToGrid w:val="0"/>
                <w:sz w:val="20"/>
                <w:szCs w:val="20"/>
                <w:lang w:eastAsia="th-TH"/>
              </w:rPr>
            </w:pPr>
            <w:r w:rsidRPr="00654B78">
              <w:rPr>
                <w:rFonts w:ascii="Browallia New" w:hAnsi="Browallia New" w:cs="Browallia New"/>
                <w:sz w:val="20"/>
                <w:szCs w:val="20"/>
              </w:rPr>
              <w:t xml:space="preserve"> </w:t>
            </w:r>
            <w:r w:rsidR="00393FB2" w:rsidRPr="00654B78">
              <w:rPr>
                <w:rFonts w:ascii="Browallia New" w:hAnsi="Browallia New" w:cs="Browallia New"/>
                <w:sz w:val="20"/>
                <w:szCs w:val="20"/>
              </w:rPr>
              <w:t>4,569</w:t>
            </w:r>
            <w:r w:rsidRPr="00654B78">
              <w:rPr>
                <w:rFonts w:ascii="Browallia New" w:hAnsi="Browallia New" w:cs="Browallia New"/>
                <w:sz w:val="20"/>
                <w:szCs w:val="20"/>
              </w:rPr>
              <w:t xml:space="preserve"> </w:t>
            </w:r>
          </w:p>
        </w:tc>
        <w:tc>
          <w:tcPr>
            <w:tcW w:w="981" w:type="dxa"/>
            <w:shd w:val="clear" w:color="auto" w:fill="auto"/>
          </w:tcPr>
          <w:p w14:paraId="34DA84C4" w14:textId="77777777" w:rsidR="00E44D26" w:rsidRPr="00654B78" w:rsidRDefault="00E44D26" w:rsidP="00484FAD">
            <w:pPr>
              <w:pBdr>
                <w:bottom w:val="single" w:sz="4" w:space="1" w:color="auto"/>
              </w:pBdr>
              <w:tabs>
                <w:tab w:val="decimal" w:pos="706"/>
              </w:tabs>
              <w:ind w:right="-72"/>
              <w:jc w:val="center"/>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 xml:space="preserve">      </w:t>
            </w:r>
            <w:r w:rsidRPr="00654B78">
              <w:rPr>
                <w:rFonts w:ascii="Browallia New" w:hAnsi="Browallia New" w:cs="Browallia New"/>
                <w:sz w:val="20"/>
                <w:szCs w:val="20"/>
                <w:lang w:val="en-GB"/>
              </w:rPr>
              <w:t>-</w:t>
            </w:r>
          </w:p>
        </w:tc>
        <w:tc>
          <w:tcPr>
            <w:tcW w:w="1134" w:type="dxa"/>
            <w:shd w:val="clear" w:color="auto" w:fill="auto"/>
          </w:tcPr>
          <w:p w14:paraId="3E241D15" w14:textId="77777777" w:rsidR="00E44D26" w:rsidRPr="00654B78" w:rsidRDefault="00E44D26" w:rsidP="00C11618">
            <w:pPr>
              <w:pBdr>
                <w:bottom w:val="single" w:sz="4" w:space="1" w:color="auto"/>
              </w:pBdr>
              <w:tabs>
                <w:tab w:val="decimal" w:pos="706"/>
              </w:tabs>
              <w:ind w:right="-72"/>
              <w:jc w:val="center"/>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 xml:space="preserve">      </w:t>
            </w:r>
            <w:r w:rsidRPr="00654B78">
              <w:rPr>
                <w:rFonts w:ascii="Browallia New" w:hAnsi="Browallia New" w:cs="Browallia New"/>
                <w:sz w:val="20"/>
                <w:szCs w:val="20"/>
                <w:lang w:val="en-GB"/>
              </w:rPr>
              <w:t>-</w:t>
            </w:r>
          </w:p>
        </w:tc>
        <w:tc>
          <w:tcPr>
            <w:tcW w:w="992" w:type="dxa"/>
            <w:shd w:val="clear" w:color="auto" w:fill="auto"/>
          </w:tcPr>
          <w:p w14:paraId="0A7C8C38" w14:textId="77777777" w:rsidR="00E44D26" w:rsidRPr="00654B78" w:rsidRDefault="00E44D26" w:rsidP="00484FAD">
            <w:pPr>
              <w:pBdr>
                <w:bottom w:val="single" w:sz="4" w:space="1" w:color="auto"/>
              </w:pBdr>
              <w:tabs>
                <w:tab w:val="decimal" w:pos="806"/>
              </w:tabs>
              <w:ind w:right="-72"/>
              <w:jc w:val="center"/>
              <w:rPr>
                <w:rFonts w:ascii="Browallia New" w:hAnsi="Browallia New" w:cs="Browallia New"/>
                <w:snapToGrid w:val="0"/>
                <w:sz w:val="20"/>
                <w:szCs w:val="20"/>
                <w:lang w:eastAsia="th-TH"/>
              </w:rPr>
            </w:pPr>
            <w:r w:rsidRPr="00654B78">
              <w:rPr>
                <w:rFonts w:ascii="Browallia New" w:hAnsi="Browallia New" w:cs="Browallia New"/>
                <w:sz w:val="20"/>
                <w:szCs w:val="20"/>
                <w:lang w:val="en-GB"/>
              </w:rPr>
              <w:t xml:space="preserve">    -</w:t>
            </w:r>
          </w:p>
        </w:tc>
        <w:tc>
          <w:tcPr>
            <w:tcW w:w="1134" w:type="dxa"/>
            <w:shd w:val="clear" w:color="auto" w:fill="auto"/>
          </w:tcPr>
          <w:p w14:paraId="671BEECC" w14:textId="3E6C79A8" w:rsidR="00E44D26" w:rsidRPr="00654B78" w:rsidRDefault="008750F1" w:rsidP="00825CC4">
            <w:pPr>
              <w:pBdr>
                <w:bottom w:val="single" w:sz="4" w:space="1" w:color="auto"/>
              </w:pBdr>
              <w:tabs>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6,48</w:t>
            </w:r>
            <w:r w:rsidR="00C11618">
              <w:rPr>
                <w:rFonts w:ascii="Browallia New" w:hAnsi="Browallia New" w:cs="Browallia New"/>
                <w:snapToGrid w:val="0"/>
                <w:sz w:val="20"/>
                <w:szCs w:val="20"/>
                <w:lang w:eastAsia="th-TH"/>
              </w:rPr>
              <w:t>2</w:t>
            </w:r>
            <w:r w:rsidR="00E44D26" w:rsidRPr="00654B78">
              <w:rPr>
                <w:rFonts w:ascii="Browallia New" w:hAnsi="Browallia New" w:cs="Browallia New"/>
                <w:snapToGrid w:val="0"/>
                <w:sz w:val="20"/>
                <w:szCs w:val="20"/>
                <w:lang w:eastAsia="th-TH"/>
              </w:rPr>
              <w:t xml:space="preserve">    </w:t>
            </w:r>
          </w:p>
        </w:tc>
        <w:tc>
          <w:tcPr>
            <w:tcW w:w="1168" w:type="dxa"/>
            <w:shd w:val="clear" w:color="auto" w:fill="auto"/>
          </w:tcPr>
          <w:p w14:paraId="35A4F9A0" w14:textId="4143FAA1" w:rsidR="00E44D26" w:rsidRPr="00654B78" w:rsidRDefault="006E2928" w:rsidP="00825CC4">
            <w:pPr>
              <w:pBdr>
                <w:bottom w:val="single" w:sz="4" w:space="1" w:color="auto"/>
              </w:pBdr>
              <w:tabs>
                <w:tab w:val="clear" w:pos="680"/>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11,05</w:t>
            </w:r>
            <w:r w:rsidR="00C11618">
              <w:rPr>
                <w:rFonts w:ascii="Browallia New" w:hAnsi="Browallia New" w:cs="Browallia New"/>
                <w:snapToGrid w:val="0"/>
                <w:sz w:val="20"/>
                <w:szCs w:val="20"/>
                <w:lang w:eastAsia="th-TH"/>
              </w:rPr>
              <w:t>1</w:t>
            </w:r>
          </w:p>
        </w:tc>
      </w:tr>
      <w:tr w:rsidR="00E44D26" w:rsidRPr="00654B78" w14:paraId="2DA92D2F" w14:textId="77777777" w:rsidTr="007F4F71">
        <w:trPr>
          <w:trHeight w:val="53"/>
        </w:trPr>
        <w:tc>
          <w:tcPr>
            <w:tcW w:w="1827" w:type="dxa"/>
            <w:shd w:val="clear" w:color="auto" w:fill="auto"/>
            <w:vAlign w:val="bottom"/>
          </w:tcPr>
          <w:p w14:paraId="2152111E" w14:textId="77777777" w:rsidR="00E44D26" w:rsidRPr="00654B78" w:rsidRDefault="00E44D26" w:rsidP="00484FAD">
            <w:pPr>
              <w:ind w:left="-107" w:right="-87"/>
              <w:rPr>
                <w:rFonts w:ascii="Browallia New" w:hAnsi="Browallia New" w:cs="Browallia New"/>
                <w:sz w:val="20"/>
                <w:szCs w:val="20"/>
                <w:cs/>
              </w:rPr>
            </w:pPr>
            <w:r w:rsidRPr="00654B78">
              <w:rPr>
                <w:rFonts w:ascii="Browallia New" w:hAnsi="Browallia New" w:cs="Browallia New"/>
                <w:sz w:val="20"/>
                <w:szCs w:val="20"/>
                <w:cs/>
              </w:rPr>
              <w:t>รวมรายได้</w:t>
            </w:r>
          </w:p>
        </w:tc>
        <w:tc>
          <w:tcPr>
            <w:tcW w:w="993" w:type="dxa"/>
            <w:shd w:val="clear" w:color="auto" w:fill="auto"/>
          </w:tcPr>
          <w:p w14:paraId="64677D6B" w14:textId="77777777" w:rsidR="00E44D26" w:rsidRPr="00654B78" w:rsidRDefault="00E44D26" w:rsidP="00484FAD">
            <w:pPr>
              <w:pBdr>
                <w:bottom w:val="single" w:sz="12" w:space="1" w:color="auto"/>
              </w:pBdr>
              <w:tabs>
                <w:tab w:val="clear" w:pos="227"/>
                <w:tab w:val="clear" w:pos="454"/>
                <w:tab w:val="clear" w:pos="680"/>
                <w:tab w:val="left" w:pos="533"/>
              </w:tabs>
              <w:ind w:right="-90"/>
              <w:jc w:val="center"/>
              <w:rPr>
                <w:rFonts w:ascii="Browallia New" w:hAnsi="Browallia New" w:cs="Browallia New"/>
                <w:sz w:val="20"/>
                <w:szCs w:val="20"/>
                <w:lang w:val="en-GB"/>
              </w:rPr>
            </w:pPr>
            <w:r w:rsidRPr="00654B78">
              <w:rPr>
                <w:rFonts w:ascii="Browallia New" w:hAnsi="Browallia New" w:cs="Browallia New"/>
                <w:sz w:val="20"/>
                <w:szCs w:val="20"/>
                <w:lang w:val="en-GB"/>
              </w:rPr>
              <w:t xml:space="preserve">      -</w:t>
            </w:r>
          </w:p>
        </w:tc>
        <w:tc>
          <w:tcPr>
            <w:tcW w:w="1059" w:type="dxa"/>
            <w:shd w:val="clear" w:color="auto" w:fill="auto"/>
          </w:tcPr>
          <w:p w14:paraId="714363AF" w14:textId="2CCF204D" w:rsidR="00E44D26" w:rsidRPr="00654B78" w:rsidRDefault="00E44D26" w:rsidP="00484FAD">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 xml:space="preserve"> 5</w:t>
            </w:r>
            <w:r w:rsidR="00393FB2" w:rsidRPr="00654B78">
              <w:rPr>
                <w:rFonts w:ascii="Browallia New" w:hAnsi="Browallia New" w:cs="Browallia New"/>
                <w:snapToGrid w:val="0"/>
                <w:sz w:val="20"/>
                <w:szCs w:val="20"/>
                <w:lang w:eastAsia="th-TH"/>
              </w:rPr>
              <w:t>,37</w:t>
            </w:r>
            <w:r w:rsidR="00C11618">
              <w:rPr>
                <w:rFonts w:ascii="Browallia New" w:hAnsi="Browallia New" w:cs="Browallia New"/>
                <w:snapToGrid w:val="0"/>
                <w:sz w:val="20"/>
                <w:szCs w:val="20"/>
                <w:lang w:eastAsia="th-TH"/>
              </w:rPr>
              <w:t>8</w:t>
            </w:r>
          </w:p>
        </w:tc>
        <w:tc>
          <w:tcPr>
            <w:tcW w:w="981" w:type="dxa"/>
            <w:shd w:val="clear" w:color="auto" w:fill="auto"/>
          </w:tcPr>
          <w:p w14:paraId="41542D68" w14:textId="62809E5A" w:rsidR="00E44D26" w:rsidRPr="00654B78" w:rsidRDefault="00344BEA" w:rsidP="00484FAD">
            <w:pPr>
              <w:pBdr>
                <w:bottom w:val="single" w:sz="12" w:space="1" w:color="auto"/>
              </w:pBdr>
              <w:tabs>
                <w:tab w:val="decimal" w:pos="706"/>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38,707</w:t>
            </w:r>
            <w:r w:rsidR="00E44D26" w:rsidRPr="00654B78">
              <w:rPr>
                <w:rFonts w:ascii="Browallia New" w:hAnsi="Browallia New" w:cs="Browallia New"/>
                <w:snapToGrid w:val="0"/>
                <w:sz w:val="20"/>
                <w:szCs w:val="20"/>
                <w:lang w:eastAsia="th-TH"/>
              </w:rPr>
              <w:t xml:space="preserve"> </w:t>
            </w:r>
          </w:p>
        </w:tc>
        <w:tc>
          <w:tcPr>
            <w:tcW w:w="1134" w:type="dxa"/>
            <w:shd w:val="clear" w:color="auto" w:fill="auto"/>
          </w:tcPr>
          <w:p w14:paraId="555EB9EF" w14:textId="26CD8419" w:rsidR="00E44D26" w:rsidRPr="00654B78" w:rsidRDefault="00974452" w:rsidP="00C11618">
            <w:pPr>
              <w:pBdr>
                <w:bottom w:val="single" w:sz="12" w:space="1" w:color="auto"/>
              </w:pBdr>
              <w:tabs>
                <w:tab w:val="decimal" w:pos="706"/>
              </w:tabs>
              <w:ind w:left="-43" w:right="-72"/>
              <w:jc w:val="right"/>
              <w:rPr>
                <w:rFonts w:ascii="Browallia New" w:hAnsi="Browallia New" w:cs="Browallia New"/>
                <w:snapToGrid w:val="0"/>
                <w:sz w:val="20"/>
                <w:szCs w:val="20"/>
                <w:lang w:eastAsia="th-TH"/>
              </w:rPr>
            </w:pPr>
            <w:r w:rsidRPr="00654B78">
              <w:rPr>
                <w:rFonts w:ascii="Browallia New" w:hAnsi="Browallia New" w:cs="Browallia New"/>
                <w:sz w:val="20"/>
                <w:szCs w:val="20"/>
                <w:lang w:val="en-GB"/>
              </w:rPr>
              <w:t>5,350</w:t>
            </w:r>
          </w:p>
        </w:tc>
        <w:tc>
          <w:tcPr>
            <w:tcW w:w="992" w:type="dxa"/>
            <w:shd w:val="clear" w:color="auto" w:fill="auto"/>
          </w:tcPr>
          <w:p w14:paraId="2E0FE6C8" w14:textId="77777777" w:rsidR="00E44D26" w:rsidRPr="00654B78" w:rsidRDefault="00E44D26" w:rsidP="00484FAD">
            <w:pPr>
              <w:pBdr>
                <w:bottom w:val="single" w:sz="12" w:space="1" w:color="auto"/>
              </w:pBdr>
              <w:tabs>
                <w:tab w:val="decimal" w:pos="806"/>
              </w:tabs>
              <w:ind w:left="-43" w:right="-72"/>
              <w:jc w:val="center"/>
              <w:rPr>
                <w:rFonts w:ascii="Browallia New" w:hAnsi="Browallia New" w:cs="Browallia New"/>
                <w:snapToGrid w:val="0"/>
                <w:sz w:val="20"/>
                <w:szCs w:val="20"/>
                <w:lang w:eastAsia="th-TH"/>
              </w:rPr>
            </w:pPr>
            <w:r w:rsidRPr="00654B78">
              <w:rPr>
                <w:rFonts w:ascii="Browallia New" w:hAnsi="Browallia New" w:cs="Browallia New"/>
                <w:sz w:val="20"/>
                <w:szCs w:val="20"/>
                <w:lang w:val="en-GB"/>
              </w:rPr>
              <w:t xml:space="preserve">     -</w:t>
            </w:r>
          </w:p>
        </w:tc>
        <w:tc>
          <w:tcPr>
            <w:tcW w:w="1134" w:type="dxa"/>
            <w:shd w:val="clear" w:color="auto" w:fill="auto"/>
          </w:tcPr>
          <w:p w14:paraId="33156225" w14:textId="43C07ED9" w:rsidR="00E44D26" w:rsidRPr="00654B78" w:rsidRDefault="00825CC4" w:rsidP="00484FAD">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w:t>
            </w:r>
            <w:r w:rsidR="005D2518" w:rsidRPr="00654B78">
              <w:rPr>
                <w:rFonts w:ascii="Browallia New" w:hAnsi="Browallia New" w:cs="Browallia New"/>
                <w:snapToGrid w:val="0"/>
                <w:sz w:val="20"/>
                <w:szCs w:val="20"/>
                <w:lang w:eastAsia="th-TH"/>
              </w:rPr>
              <w:t>45,68</w:t>
            </w:r>
            <w:r w:rsidR="00C11618">
              <w:rPr>
                <w:rFonts w:ascii="Browallia New" w:hAnsi="Browallia New" w:cs="Browallia New"/>
                <w:snapToGrid w:val="0"/>
                <w:sz w:val="20"/>
                <w:szCs w:val="20"/>
                <w:lang w:eastAsia="th-TH"/>
              </w:rPr>
              <w:t>8</w:t>
            </w:r>
          </w:p>
        </w:tc>
        <w:tc>
          <w:tcPr>
            <w:tcW w:w="1168" w:type="dxa"/>
            <w:shd w:val="clear" w:color="auto" w:fill="auto"/>
          </w:tcPr>
          <w:p w14:paraId="5662F6F6" w14:textId="3A7D1E20" w:rsidR="00E44D26" w:rsidRPr="00654B78" w:rsidRDefault="005737FB" w:rsidP="00484FAD">
            <w:pPr>
              <w:pBdr>
                <w:bottom w:val="single" w:sz="12" w:space="1" w:color="auto"/>
              </w:pBdr>
              <w:tabs>
                <w:tab w:val="clear" w:pos="680"/>
                <w:tab w:val="decimal" w:pos="662"/>
              </w:tabs>
              <w:ind w:left="-43" w:right="-72"/>
              <w:jc w:val="right"/>
              <w:rPr>
                <w:rFonts w:ascii="Browallia New" w:hAnsi="Browallia New" w:cs="Browallia New"/>
                <w:snapToGrid w:val="0"/>
                <w:sz w:val="20"/>
                <w:szCs w:val="20"/>
                <w:lang w:eastAsia="th-TH"/>
              </w:rPr>
            </w:pPr>
            <w:r w:rsidRPr="00654B78">
              <w:rPr>
                <w:rFonts w:ascii="Browallia New" w:hAnsi="Browallia New" w:cs="Browallia New"/>
                <w:snapToGrid w:val="0"/>
                <w:sz w:val="20"/>
                <w:szCs w:val="20"/>
                <w:lang w:eastAsia="th-TH"/>
              </w:rPr>
              <w:t>195,123</w:t>
            </w:r>
          </w:p>
        </w:tc>
      </w:tr>
    </w:tbl>
    <w:p w14:paraId="15B73A32" w14:textId="77777777" w:rsidR="00035337" w:rsidRPr="00EF4C22" w:rsidRDefault="00035337"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273EBFD"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0FFB885"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DB2C291"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2A11FA9"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CEBC728"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EF94F12"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E6AB722"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84B28F5"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C69E70C"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78A975C" w14:textId="77777777" w:rsidR="002457EA"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BCC1E55" w14:textId="77777777" w:rsidR="002457EA" w:rsidRPr="00EF4C22" w:rsidRDefault="002457E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216BF6"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060EF">
        <w:rPr>
          <w:rFonts w:ascii="Browallia New" w:hAnsi="Browallia New" w:cs="Browallia New"/>
          <w:b/>
          <w:bCs/>
          <w:color w:val="000000" w:themeColor="text1"/>
          <w:sz w:val="28"/>
          <w:szCs w:val="28"/>
          <w:cs/>
          <w:lang w:val="de-DE"/>
        </w:rPr>
        <w:t>ภาระผูกพันและหนี้สินที่อาจเกิดขึ้น</w:t>
      </w:r>
      <w:r w:rsidR="0016751B">
        <w:rPr>
          <w:rFonts w:ascii="Browallia New" w:hAnsi="Browallia New" w:cs="Browallia New" w:hint="cs"/>
          <w:b/>
          <w:bCs/>
          <w:color w:val="000000" w:themeColor="text1"/>
          <w:sz w:val="28"/>
          <w:szCs w:val="28"/>
          <w:cs/>
          <w:lang w:val="de-DE"/>
        </w:rPr>
        <w:t xml:space="preserve"> </w:t>
      </w:r>
      <w:r w:rsidR="00816CA9">
        <w:rPr>
          <w:rFonts w:ascii="Browallia New" w:hAnsi="Browallia New" w:cs="Browallia New" w:hint="cs"/>
          <w:b/>
          <w:bCs/>
          <w:color w:val="000000" w:themeColor="text1"/>
          <w:sz w:val="28"/>
          <w:szCs w:val="28"/>
          <w:cs/>
          <w:lang w:val="de-DE"/>
        </w:rPr>
        <w:t>และสั</w:t>
      </w:r>
      <w:r w:rsidR="0016751B">
        <w:rPr>
          <w:rFonts w:ascii="Browallia New" w:hAnsi="Browallia New" w:cs="Browallia New" w:hint="cs"/>
          <w:b/>
          <w:bCs/>
          <w:color w:val="000000" w:themeColor="text1"/>
          <w:sz w:val="28"/>
          <w:szCs w:val="28"/>
          <w:cs/>
          <w:lang w:val="de-DE"/>
        </w:rPr>
        <w:t>ญญา</w:t>
      </w:r>
      <w:r w:rsidR="00BD51FC">
        <w:rPr>
          <w:rFonts w:ascii="Browallia New" w:hAnsi="Browallia New" w:cs="Browallia New" w:hint="cs"/>
          <w:b/>
          <w:bCs/>
          <w:color w:val="000000" w:themeColor="text1"/>
          <w:sz w:val="28"/>
          <w:szCs w:val="28"/>
          <w:cs/>
          <w:lang w:val="de-DE"/>
        </w:rPr>
        <w:t>ที่สำคัญ</w:t>
      </w:r>
    </w:p>
    <w:p w14:paraId="62A508EE" w14:textId="63228B19" w:rsidR="00AE1601" w:rsidRPr="00C54B65"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14E440EB" w:rsidR="0068722B" w:rsidRPr="00252A42" w:rsidRDefault="0068722B"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252A42">
        <w:rPr>
          <w:rFonts w:ascii="Browallia New" w:hAnsi="Browallia New" w:cs="Browallia New" w:hint="cs"/>
          <w:b/>
          <w:bCs/>
          <w:sz w:val="28"/>
          <w:cs/>
        </w:rPr>
        <w:t>ภาระผูกพัน</w:t>
      </w:r>
    </w:p>
    <w:p w14:paraId="54606B84" w14:textId="77777777" w:rsidR="0068722B" w:rsidRPr="0068722B"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1ED90BEE" w:rsidR="0068722B" w:rsidRPr="00170717" w:rsidRDefault="00B217FA" w:rsidP="00302EB9">
      <w:pPr>
        <w:pStyle w:val="ListParagraph"/>
        <w:numPr>
          <w:ilvl w:val="2"/>
          <w:numId w:val="33"/>
        </w:numPr>
        <w:tabs>
          <w:tab w:val="left" w:pos="993"/>
        </w:tabs>
        <w:spacing w:line="240" w:lineRule="auto"/>
        <w:ind w:left="1701"/>
        <w:jc w:val="thaiDistribute"/>
        <w:rPr>
          <w:rFonts w:ascii="Browallia New" w:hAnsi="Browallia New" w:cs="Browallia New"/>
          <w:color w:val="000000" w:themeColor="text1"/>
          <w:sz w:val="28"/>
        </w:rPr>
      </w:pPr>
      <w:r w:rsidRPr="00B217FA">
        <w:rPr>
          <w:rFonts w:ascii="Browallia New" w:eastAsia="Arial Unicode MS" w:hAnsi="Browallia New" w:cs="Browallia New"/>
          <w:color w:val="000000" w:themeColor="text1"/>
          <w:spacing w:val="-4"/>
          <w:sz w:val="28"/>
        </w:rPr>
        <w:t xml:space="preserve"> </w:t>
      </w:r>
      <w:r w:rsidR="004A6C51" w:rsidRPr="0068722B">
        <w:rPr>
          <w:rFonts w:ascii="Browallia New" w:eastAsia="Arial Unicode MS" w:hAnsi="Browallia New" w:cs="Browallia New"/>
          <w:color w:val="000000" w:themeColor="text1"/>
          <w:spacing w:val="-4"/>
          <w:sz w:val="28"/>
          <w:cs/>
        </w:rPr>
        <w:t>ภาระผูกพันรายจ่ายฝ่ายทุน</w:t>
      </w:r>
    </w:p>
    <w:tbl>
      <w:tblPr>
        <w:tblW w:w="8413" w:type="dxa"/>
        <w:tblInd w:w="972" w:type="dxa"/>
        <w:tblLayout w:type="fixed"/>
        <w:tblLook w:val="0000" w:firstRow="0" w:lastRow="0" w:firstColumn="0" w:lastColumn="0" w:noHBand="0" w:noVBand="0"/>
      </w:tblPr>
      <w:tblGrid>
        <w:gridCol w:w="2628"/>
        <w:gridCol w:w="1269"/>
        <w:gridCol w:w="243"/>
        <w:gridCol w:w="1254"/>
        <w:gridCol w:w="248"/>
        <w:gridCol w:w="1232"/>
        <w:gridCol w:w="254"/>
        <w:gridCol w:w="1274"/>
        <w:gridCol w:w="11"/>
      </w:tblGrid>
      <w:tr w:rsidR="004A6C51" w:rsidRPr="00CC6ACA" w14:paraId="2B65CB6E" w14:textId="77777777" w:rsidTr="00B6227D">
        <w:trPr>
          <w:gridAfter w:val="1"/>
          <w:wAfter w:w="11" w:type="dxa"/>
          <w:cantSplit/>
          <w:tblHeader/>
        </w:trPr>
        <w:tc>
          <w:tcPr>
            <w:tcW w:w="2628" w:type="dxa"/>
          </w:tcPr>
          <w:p w14:paraId="5684AF69"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74" w:type="dxa"/>
            <w:gridSpan w:val="7"/>
          </w:tcPr>
          <w:p w14:paraId="3B4A45D5"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4A6C51" w:rsidRPr="00CC6ACA" w14:paraId="5AC80E15" w14:textId="77777777" w:rsidTr="00B6227D">
        <w:trPr>
          <w:cantSplit/>
          <w:tblHeader/>
        </w:trPr>
        <w:tc>
          <w:tcPr>
            <w:tcW w:w="2628" w:type="dxa"/>
          </w:tcPr>
          <w:p w14:paraId="7B3A06A3"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66" w:type="dxa"/>
            <w:gridSpan w:val="3"/>
            <w:tcBorders>
              <w:bottom w:val="single" w:sz="4" w:space="0" w:color="auto"/>
            </w:tcBorders>
          </w:tcPr>
          <w:p w14:paraId="7C1D8695" w14:textId="16058A8D" w:rsidR="004A6C51"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D53335" w:rsidRPr="00CC6ACA">
              <w:rPr>
                <w:rFonts w:ascii="Browallia New" w:hAnsi="Browallia New" w:cs="Browallia New"/>
                <w:sz w:val="28"/>
                <w:szCs w:val="28"/>
                <w:cs/>
              </w:rPr>
              <w:t>เงินรวม</w:t>
            </w:r>
          </w:p>
        </w:tc>
        <w:tc>
          <w:tcPr>
            <w:tcW w:w="248" w:type="dxa"/>
          </w:tcPr>
          <w:p w14:paraId="13C10D93"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1" w:type="dxa"/>
            <w:gridSpan w:val="4"/>
            <w:tcBorders>
              <w:bottom w:val="single" w:sz="4" w:space="0" w:color="auto"/>
            </w:tcBorders>
          </w:tcPr>
          <w:p w14:paraId="70327539" w14:textId="53BE620E" w:rsidR="004A6C51"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4A6C51" w:rsidRPr="00CC6ACA">
              <w:rPr>
                <w:rFonts w:ascii="Browallia New" w:hAnsi="Browallia New" w:cs="Browallia New"/>
                <w:sz w:val="28"/>
                <w:szCs w:val="28"/>
                <w:cs/>
              </w:rPr>
              <w:t>เงินเฉพาะบริษัท</w:t>
            </w:r>
          </w:p>
        </w:tc>
      </w:tr>
      <w:tr w:rsidR="004A6C51" w:rsidRPr="00CC6ACA" w14:paraId="200BD57C" w14:textId="77777777" w:rsidTr="00B6227D">
        <w:trPr>
          <w:cantSplit/>
          <w:tblHeader/>
        </w:trPr>
        <w:tc>
          <w:tcPr>
            <w:tcW w:w="2628" w:type="dxa"/>
          </w:tcPr>
          <w:p w14:paraId="47D11791" w14:textId="77777777" w:rsidR="004A6C51" w:rsidRPr="00EF7CB6" w:rsidRDefault="004A6C51" w:rsidP="006E5A3C">
            <w:pPr>
              <w:pStyle w:val="a0"/>
              <w:tabs>
                <w:tab w:val="clear" w:pos="360"/>
                <w:tab w:val="clear" w:pos="720"/>
                <w:tab w:val="clear" w:pos="1080"/>
                <w:tab w:val="left" w:pos="540"/>
              </w:tabs>
              <w:rPr>
                <w:rFonts w:ascii="Browallia New" w:hAnsi="Browallia New" w:cs="Browallia New"/>
                <w:lang w:val="en-US"/>
              </w:rPr>
            </w:pPr>
          </w:p>
        </w:tc>
        <w:tc>
          <w:tcPr>
            <w:tcW w:w="1269" w:type="dxa"/>
            <w:tcBorders>
              <w:top w:val="single" w:sz="4" w:space="0" w:color="auto"/>
              <w:bottom w:val="single" w:sz="4" w:space="0" w:color="auto"/>
            </w:tcBorders>
            <w:vAlign w:val="bottom"/>
          </w:tcPr>
          <w:p w14:paraId="3B81EAA5"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02139509"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p>
        </w:tc>
        <w:tc>
          <w:tcPr>
            <w:tcW w:w="1254" w:type="dxa"/>
            <w:tcBorders>
              <w:top w:val="single" w:sz="4" w:space="0" w:color="auto"/>
              <w:bottom w:val="single" w:sz="4" w:space="0" w:color="auto"/>
            </w:tcBorders>
            <w:vAlign w:val="bottom"/>
          </w:tcPr>
          <w:p w14:paraId="44492C9F"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4641AC00"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60705D7B"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tcBorders>
              <w:top w:val="single" w:sz="4" w:space="0" w:color="auto"/>
            </w:tcBorders>
            <w:vAlign w:val="bottom"/>
          </w:tcPr>
          <w:p w14:paraId="51BF1D96"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2BDEDE88" w14:textId="77777777" w:rsidR="004A6C51" w:rsidRPr="00CC6ACA" w:rsidRDefault="004A6C5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4A6C51" w:rsidRPr="00CC6ACA" w14:paraId="4C051E0F" w14:textId="77777777" w:rsidTr="00B6227D">
        <w:trPr>
          <w:cantSplit/>
        </w:trPr>
        <w:tc>
          <w:tcPr>
            <w:tcW w:w="2628" w:type="dxa"/>
            <w:vAlign w:val="bottom"/>
          </w:tcPr>
          <w:p w14:paraId="0109B3DE"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69" w:type="dxa"/>
            <w:vAlign w:val="bottom"/>
          </w:tcPr>
          <w:p w14:paraId="6C45F981"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381A9FF"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54" w:type="dxa"/>
            <w:vAlign w:val="bottom"/>
          </w:tcPr>
          <w:p w14:paraId="306382D0"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49E43F8"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76A27C33"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839B26"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85" w:type="dxa"/>
            <w:gridSpan w:val="2"/>
          </w:tcPr>
          <w:p w14:paraId="1DE3ECEE" w14:textId="77777777" w:rsidR="004A6C51" w:rsidRPr="00CC6ACA"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8722B" w:rsidRPr="00CC6ACA" w14:paraId="0B938B8C" w14:textId="77777777" w:rsidTr="00B6227D">
        <w:trPr>
          <w:cantSplit/>
          <w:trHeight w:val="135"/>
        </w:trPr>
        <w:tc>
          <w:tcPr>
            <w:tcW w:w="2628" w:type="dxa"/>
            <w:vAlign w:val="bottom"/>
          </w:tcPr>
          <w:p w14:paraId="44E1DD9D" w14:textId="425C5C6B" w:rsidR="004A6C51" w:rsidRPr="003B4C79"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B0F06">
              <w:rPr>
                <w:rFonts w:ascii="Browallia New" w:hAnsi="Browallia New" w:cs="Browallia New"/>
                <w:sz w:val="28"/>
                <w:szCs w:val="28"/>
                <w:cs/>
              </w:rPr>
              <w:t>ซื้อสินทรัพย์</w:t>
            </w:r>
          </w:p>
        </w:tc>
        <w:tc>
          <w:tcPr>
            <w:tcW w:w="1269" w:type="dxa"/>
          </w:tcPr>
          <w:p w14:paraId="27FF9B7D" w14:textId="59441579" w:rsidR="004A6C51" w:rsidRPr="00690CB2" w:rsidRDefault="00330948"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30948">
              <w:rPr>
                <w:rFonts w:ascii="Browallia New" w:hAnsi="Browallia New" w:cs="Browallia New"/>
                <w:sz w:val="28"/>
                <w:szCs w:val="28"/>
              </w:rPr>
              <w:t>9,444,066</w:t>
            </w:r>
          </w:p>
        </w:tc>
        <w:tc>
          <w:tcPr>
            <w:tcW w:w="243" w:type="dxa"/>
          </w:tcPr>
          <w:p w14:paraId="13FCE0E1" w14:textId="77777777" w:rsidR="004A6C51" w:rsidRPr="00690CB2"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vAlign w:val="bottom"/>
          </w:tcPr>
          <w:p w14:paraId="674BE2BD" w14:textId="343BE1AA" w:rsidR="004A6C51" w:rsidRPr="00690CB2" w:rsidRDefault="00C3271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C3271E">
              <w:rPr>
                <w:rFonts w:ascii="Browallia New" w:hAnsi="Browallia New" w:cs="Browallia New"/>
                <w:sz w:val="28"/>
                <w:szCs w:val="28"/>
              </w:rPr>
              <w:t>5,625,210</w:t>
            </w:r>
          </w:p>
        </w:tc>
        <w:tc>
          <w:tcPr>
            <w:tcW w:w="248" w:type="dxa"/>
          </w:tcPr>
          <w:p w14:paraId="6546660B" w14:textId="77777777" w:rsidR="004A6C51" w:rsidRPr="00690CB2"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Pr>
          <w:p w14:paraId="58C597B9" w14:textId="1D60044A" w:rsidR="004A6C51" w:rsidRPr="00690CB2" w:rsidRDefault="00330948"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30948">
              <w:rPr>
                <w:rFonts w:ascii="Browallia New" w:hAnsi="Browallia New" w:cs="Browallia New"/>
                <w:sz w:val="28"/>
                <w:szCs w:val="28"/>
              </w:rPr>
              <w:t>3,342,991</w:t>
            </w:r>
          </w:p>
        </w:tc>
        <w:tc>
          <w:tcPr>
            <w:tcW w:w="254" w:type="dxa"/>
          </w:tcPr>
          <w:p w14:paraId="2F5A8B58" w14:textId="77777777" w:rsidR="004A6C51" w:rsidRPr="00690CB2"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vAlign w:val="bottom"/>
          </w:tcPr>
          <w:p w14:paraId="3FA08177" w14:textId="46A13D4F" w:rsidR="004A6C51" w:rsidRPr="00690CB2" w:rsidRDefault="00A325B4"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A325B4">
              <w:rPr>
                <w:rFonts w:ascii="Browallia New" w:hAnsi="Browallia New" w:cs="Browallia New"/>
                <w:sz w:val="28"/>
                <w:szCs w:val="28"/>
                <w:lang w:val="en-GB"/>
              </w:rPr>
              <w:t>3,767,662</w:t>
            </w:r>
          </w:p>
        </w:tc>
      </w:tr>
    </w:tbl>
    <w:p w14:paraId="0FFD6217" w14:textId="77777777" w:rsidR="002043B1" w:rsidRPr="00604710" w:rsidRDefault="002043B1" w:rsidP="00604710">
      <w:pPr>
        <w:tabs>
          <w:tab w:val="left" w:pos="993"/>
        </w:tabs>
        <w:spacing w:line="240" w:lineRule="auto"/>
        <w:jc w:val="thaiDistribute"/>
        <w:rPr>
          <w:rFonts w:ascii="Browallia New" w:hAnsi="Browallia New" w:cs="Browallia New"/>
          <w:color w:val="000000" w:themeColor="text1"/>
          <w:sz w:val="28"/>
        </w:rPr>
      </w:pPr>
    </w:p>
    <w:p w14:paraId="6FB2193E" w14:textId="7E0EC983" w:rsidR="00F461A7" w:rsidRPr="00B217FA" w:rsidRDefault="002B7795" w:rsidP="00302EB9">
      <w:pPr>
        <w:pStyle w:val="ListParagraph"/>
        <w:numPr>
          <w:ilvl w:val="2"/>
          <w:numId w:val="33"/>
        </w:numPr>
        <w:tabs>
          <w:tab w:val="left" w:pos="993"/>
        </w:tabs>
        <w:spacing w:line="240" w:lineRule="auto"/>
        <w:ind w:left="1701"/>
        <w:jc w:val="thaiDistribute"/>
        <w:rPr>
          <w:rFonts w:ascii="Browallia New" w:eastAsia="Arial Unicode MS" w:hAnsi="Browallia New" w:cs="Browallia New"/>
          <w:color w:val="000000" w:themeColor="text1"/>
          <w:spacing w:val="-4"/>
          <w:sz w:val="28"/>
        </w:rPr>
      </w:pPr>
      <w:r w:rsidRPr="00B217FA">
        <w:rPr>
          <w:rFonts w:ascii="Browallia New" w:eastAsia="Arial Unicode MS" w:hAnsi="Browallia New" w:cs="Browallia New"/>
          <w:color w:val="000000" w:themeColor="text1"/>
          <w:spacing w:val="-4"/>
          <w:sz w:val="28"/>
          <w:cs/>
        </w:rPr>
        <w:t>ภาระผูกพันจากสัญญาเช่าที่ยกเลิกไม่ได้</w:t>
      </w:r>
    </w:p>
    <w:p w14:paraId="2854326D" w14:textId="77777777" w:rsidR="002B7795" w:rsidRDefault="002B7795" w:rsidP="002B7795">
      <w:pPr>
        <w:pStyle w:val="ListParagraph"/>
        <w:tabs>
          <w:tab w:val="left" w:pos="993"/>
        </w:tabs>
        <w:spacing w:line="240" w:lineRule="auto"/>
        <w:ind w:left="1146"/>
        <w:jc w:val="thaiDistribute"/>
        <w:rPr>
          <w:rFonts w:ascii="Browallia New" w:hAnsi="Browallia New" w:cs="Browallia New"/>
          <w:color w:val="000000" w:themeColor="text1"/>
          <w:sz w:val="28"/>
        </w:rPr>
      </w:pPr>
    </w:p>
    <w:p w14:paraId="62107DE9" w14:textId="0577C6F4" w:rsidR="00104B01" w:rsidRPr="00104B01" w:rsidRDefault="00104B0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104B01">
        <w:rPr>
          <w:rFonts w:ascii="Browallia New" w:hAnsi="Browallia New" w:cs="Browallia New"/>
          <w:color w:val="000000" w:themeColor="text1"/>
          <w:sz w:val="28"/>
          <w:cs/>
        </w:rPr>
        <w:t>กลุ่มบริษัทมีภาระผูกพันตามสัญญาเช่ายอดรวมของจำนวนเงินขั้นต่ำที่ต้องจ่ายในอนาคตตาม</w:t>
      </w:r>
      <w:r w:rsidR="0068722B">
        <w:rPr>
          <w:rFonts w:ascii="Browallia New" w:hAnsi="Browallia New" w:cs="Browallia New"/>
          <w:color w:val="000000" w:themeColor="text1"/>
          <w:sz w:val="28"/>
          <w:cs/>
        </w:rPr>
        <w:br/>
      </w:r>
      <w:r w:rsidRPr="00104B01">
        <w:rPr>
          <w:rFonts w:ascii="Browallia New" w:hAnsi="Browallia New" w:cs="Browallia New"/>
          <w:color w:val="000000" w:themeColor="text1"/>
          <w:sz w:val="28"/>
          <w:cs/>
        </w:rPr>
        <w:t>สัญญาเช่าที่ไม่สามารถยกเลิกได้ดังนี้</w:t>
      </w:r>
    </w:p>
    <w:p w14:paraId="672A3371" w14:textId="77777777" w:rsidR="00543EF1" w:rsidRPr="00104B01" w:rsidRDefault="00543EF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8449" w:type="dxa"/>
        <w:tblInd w:w="981" w:type="dxa"/>
        <w:tblLayout w:type="fixed"/>
        <w:tblLook w:val="0000" w:firstRow="0" w:lastRow="0" w:firstColumn="0" w:lastColumn="0" w:noHBand="0" w:noVBand="0"/>
      </w:tblPr>
      <w:tblGrid>
        <w:gridCol w:w="2664"/>
        <w:gridCol w:w="1269"/>
        <w:gridCol w:w="243"/>
        <w:gridCol w:w="1254"/>
        <w:gridCol w:w="248"/>
        <w:gridCol w:w="1232"/>
        <w:gridCol w:w="254"/>
        <w:gridCol w:w="1274"/>
        <w:gridCol w:w="11"/>
      </w:tblGrid>
      <w:tr w:rsidR="00104B01" w:rsidRPr="00CC6ACA" w14:paraId="6F39DB14" w14:textId="77777777" w:rsidTr="000A0515">
        <w:trPr>
          <w:gridAfter w:val="1"/>
          <w:wAfter w:w="11" w:type="dxa"/>
          <w:cantSplit/>
          <w:tblHeader/>
        </w:trPr>
        <w:tc>
          <w:tcPr>
            <w:tcW w:w="2664" w:type="dxa"/>
          </w:tcPr>
          <w:p w14:paraId="4BF96EA6"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74" w:type="dxa"/>
            <w:gridSpan w:val="7"/>
          </w:tcPr>
          <w:p w14:paraId="3B16A80D"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104B01" w:rsidRPr="00CC6ACA" w14:paraId="75EC8B61" w14:textId="77777777" w:rsidTr="000A0515">
        <w:trPr>
          <w:cantSplit/>
          <w:tblHeader/>
        </w:trPr>
        <w:tc>
          <w:tcPr>
            <w:tcW w:w="2664" w:type="dxa"/>
          </w:tcPr>
          <w:p w14:paraId="19967EBC"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66" w:type="dxa"/>
            <w:gridSpan w:val="3"/>
            <w:tcBorders>
              <w:bottom w:val="single" w:sz="4" w:space="0" w:color="auto"/>
            </w:tcBorders>
          </w:tcPr>
          <w:p w14:paraId="3D88BE80" w14:textId="68C02ACC" w:rsidR="00104B01"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104B01" w:rsidRPr="00CC6ACA">
              <w:rPr>
                <w:rFonts w:ascii="Browallia New" w:hAnsi="Browallia New" w:cs="Browallia New"/>
                <w:sz w:val="28"/>
                <w:szCs w:val="28"/>
                <w:cs/>
              </w:rPr>
              <w:t>เงินรวม</w:t>
            </w:r>
          </w:p>
        </w:tc>
        <w:tc>
          <w:tcPr>
            <w:tcW w:w="248" w:type="dxa"/>
          </w:tcPr>
          <w:p w14:paraId="420103ED"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1" w:type="dxa"/>
            <w:gridSpan w:val="4"/>
            <w:tcBorders>
              <w:bottom w:val="single" w:sz="4" w:space="0" w:color="auto"/>
            </w:tcBorders>
          </w:tcPr>
          <w:p w14:paraId="3C006341" w14:textId="20360B66" w:rsidR="00104B01"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104B01" w:rsidRPr="00CC6ACA">
              <w:rPr>
                <w:rFonts w:ascii="Browallia New" w:hAnsi="Browallia New" w:cs="Browallia New"/>
                <w:sz w:val="28"/>
                <w:szCs w:val="28"/>
                <w:cs/>
              </w:rPr>
              <w:t>เงินเฉพาะบริษัท</w:t>
            </w:r>
          </w:p>
        </w:tc>
      </w:tr>
      <w:tr w:rsidR="00104B01" w:rsidRPr="00CC6ACA" w14:paraId="7C531AA3" w14:textId="77777777" w:rsidTr="000A0515">
        <w:trPr>
          <w:cantSplit/>
          <w:tblHeader/>
        </w:trPr>
        <w:tc>
          <w:tcPr>
            <w:tcW w:w="2664" w:type="dxa"/>
          </w:tcPr>
          <w:p w14:paraId="0EABEF1E" w14:textId="77777777" w:rsidR="00104B01" w:rsidRPr="00EF7CB6" w:rsidRDefault="00104B01" w:rsidP="006E5A3C">
            <w:pPr>
              <w:pStyle w:val="a0"/>
              <w:tabs>
                <w:tab w:val="clear" w:pos="360"/>
                <w:tab w:val="clear" w:pos="720"/>
                <w:tab w:val="clear" w:pos="1080"/>
                <w:tab w:val="left" w:pos="540"/>
              </w:tabs>
              <w:rPr>
                <w:rFonts w:ascii="Browallia New" w:hAnsi="Browallia New" w:cs="Browallia New"/>
                <w:lang w:val="en-US"/>
              </w:rPr>
            </w:pPr>
          </w:p>
        </w:tc>
        <w:tc>
          <w:tcPr>
            <w:tcW w:w="1269" w:type="dxa"/>
            <w:tcBorders>
              <w:top w:val="single" w:sz="4" w:space="0" w:color="auto"/>
              <w:bottom w:val="single" w:sz="4" w:space="0" w:color="auto"/>
            </w:tcBorders>
            <w:vAlign w:val="bottom"/>
          </w:tcPr>
          <w:p w14:paraId="75011482"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457CAB6C"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p>
        </w:tc>
        <w:tc>
          <w:tcPr>
            <w:tcW w:w="1254" w:type="dxa"/>
            <w:tcBorders>
              <w:top w:val="single" w:sz="4" w:space="0" w:color="auto"/>
              <w:bottom w:val="single" w:sz="4" w:space="0" w:color="auto"/>
            </w:tcBorders>
            <w:vAlign w:val="bottom"/>
          </w:tcPr>
          <w:p w14:paraId="5AC93329"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73BC9F6E"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263D429D"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tcBorders>
              <w:top w:val="single" w:sz="4" w:space="0" w:color="auto"/>
            </w:tcBorders>
            <w:vAlign w:val="bottom"/>
          </w:tcPr>
          <w:p w14:paraId="17313A0F"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568D0DB1" w14:textId="77777777" w:rsidR="00104B01" w:rsidRPr="00CC6ACA" w:rsidRDefault="00104B01"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104B01" w:rsidRPr="00CC6ACA" w14:paraId="10764EB0" w14:textId="77777777" w:rsidTr="000A0515">
        <w:trPr>
          <w:cantSplit/>
        </w:trPr>
        <w:tc>
          <w:tcPr>
            <w:tcW w:w="2664" w:type="dxa"/>
            <w:vAlign w:val="bottom"/>
          </w:tcPr>
          <w:p w14:paraId="1B31C92B"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69" w:type="dxa"/>
            <w:vAlign w:val="bottom"/>
          </w:tcPr>
          <w:p w14:paraId="5FFF241A"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A18DD19"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54" w:type="dxa"/>
            <w:vAlign w:val="bottom"/>
          </w:tcPr>
          <w:p w14:paraId="06E6F841"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65CE85DD"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3EF26E97"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58961A2"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85" w:type="dxa"/>
            <w:gridSpan w:val="2"/>
          </w:tcPr>
          <w:p w14:paraId="32736855" w14:textId="77777777" w:rsidR="00104B01" w:rsidRPr="00CC6ACA"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30948" w:rsidRPr="00CC6ACA" w14:paraId="1A52E6C9" w14:textId="77777777" w:rsidTr="000A0515">
        <w:trPr>
          <w:cantSplit/>
          <w:trHeight w:val="135"/>
        </w:trPr>
        <w:tc>
          <w:tcPr>
            <w:tcW w:w="2664" w:type="dxa"/>
            <w:vAlign w:val="bottom"/>
          </w:tcPr>
          <w:p w14:paraId="25B56631" w14:textId="272082E0" w:rsidR="00330948" w:rsidRPr="003B4C79"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0743D">
              <w:rPr>
                <w:rFonts w:ascii="Browallia New" w:hAnsi="Browallia New" w:cs="Browallia New"/>
                <w:sz w:val="28"/>
                <w:szCs w:val="28"/>
                <w:cs/>
              </w:rPr>
              <w:t xml:space="preserve">ไม่เกิน </w:t>
            </w:r>
            <w:r w:rsidRPr="0050743D">
              <w:rPr>
                <w:rFonts w:ascii="Browallia New" w:hAnsi="Browallia New" w:cs="Browallia New"/>
                <w:sz w:val="28"/>
                <w:szCs w:val="28"/>
              </w:rPr>
              <w:t xml:space="preserve">1 </w:t>
            </w:r>
            <w:r w:rsidRPr="0050743D">
              <w:rPr>
                <w:rFonts w:ascii="Browallia New" w:hAnsi="Browallia New" w:cs="Browallia New"/>
                <w:sz w:val="28"/>
                <w:szCs w:val="28"/>
                <w:cs/>
              </w:rPr>
              <w:t>ปี</w:t>
            </w:r>
          </w:p>
        </w:tc>
        <w:tc>
          <w:tcPr>
            <w:tcW w:w="1269" w:type="dxa"/>
          </w:tcPr>
          <w:p w14:paraId="3B1E3EBE" w14:textId="6B8FFA49" w:rsidR="00330948" w:rsidRPr="00330948"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330948">
              <w:rPr>
                <w:rFonts w:ascii="Browallia New" w:hAnsi="Browallia New" w:cs="Browallia New"/>
                <w:sz w:val="28"/>
                <w:szCs w:val="28"/>
                <w:lang w:val="en-GB"/>
              </w:rPr>
              <w:t xml:space="preserve"> 908,752 </w:t>
            </w:r>
          </w:p>
        </w:tc>
        <w:tc>
          <w:tcPr>
            <w:tcW w:w="243" w:type="dxa"/>
          </w:tcPr>
          <w:p w14:paraId="1259C9CE"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vAlign w:val="bottom"/>
          </w:tcPr>
          <w:p w14:paraId="199FA1F4" w14:textId="261970B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D069A2">
              <w:rPr>
                <w:rFonts w:ascii="Browallia New" w:hAnsi="Browallia New" w:cs="Browallia New"/>
                <w:sz w:val="28"/>
                <w:szCs w:val="28"/>
                <w:lang w:val="en-GB"/>
              </w:rPr>
              <w:t>911</w:t>
            </w:r>
            <w:r w:rsidRPr="00D069A2">
              <w:rPr>
                <w:rFonts w:ascii="Browallia New" w:hAnsi="Browallia New" w:cs="Browallia New"/>
                <w:sz w:val="28"/>
                <w:szCs w:val="28"/>
              </w:rPr>
              <w:t>,</w:t>
            </w:r>
            <w:r w:rsidRPr="00D069A2">
              <w:rPr>
                <w:rFonts w:ascii="Browallia New" w:hAnsi="Browallia New" w:cs="Browallia New"/>
                <w:sz w:val="28"/>
                <w:szCs w:val="28"/>
                <w:lang w:val="en-GB"/>
              </w:rPr>
              <w:t>080</w:t>
            </w:r>
          </w:p>
        </w:tc>
        <w:tc>
          <w:tcPr>
            <w:tcW w:w="248" w:type="dxa"/>
          </w:tcPr>
          <w:p w14:paraId="1C14D75F"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Pr>
          <w:p w14:paraId="66972729" w14:textId="1AB8ADD4" w:rsidR="00330948" w:rsidRPr="00330948" w:rsidRDefault="00330948" w:rsidP="003309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30948">
              <w:rPr>
                <w:rFonts w:ascii="Browallia New" w:hAnsi="Browallia New" w:cs="Browallia New"/>
                <w:sz w:val="28"/>
                <w:szCs w:val="28"/>
                <w:lang w:val="en-GB"/>
              </w:rPr>
              <w:t xml:space="preserve"> 282,000 </w:t>
            </w:r>
          </w:p>
        </w:tc>
        <w:tc>
          <w:tcPr>
            <w:tcW w:w="254" w:type="dxa"/>
          </w:tcPr>
          <w:p w14:paraId="4FC62CF4"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vAlign w:val="bottom"/>
          </w:tcPr>
          <w:p w14:paraId="00B77D69" w14:textId="5AFF5ED4" w:rsidR="00330948" w:rsidRPr="00D069A2" w:rsidRDefault="00330948" w:rsidP="003309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D069A2">
              <w:rPr>
                <w:rFonts w:ascii="Browallia New" w:hAnsi="Browallia New" w:cs="Browallia New"/>
                <w:sz w:val="28"/>
                <w:szCs w:val="28"/>
                <w:lang w:val="en-GB"/>
              </w:rPr>
              <w:t>282</w:t>
            </w:r>
            <w:r w:rsidRPr="00D069A2">
              <w:rPr>
                <w:rFonts w:ascii="Browallia New" w:hAnsi="Browallia New" w:cs="Browallia New"/>
                <w:sz w:val="28"/>
                <w:szCs w:val="28"/>
              </w:rPr>
              <w:t>,</w:t>
            </w:r>
            <w:r w:rsidRPr="00D069A2">
              <w:rPr>
                <w:rFonts w:ascii="Browallia New" w:hAnsi="Browallia New" w:cs="Browallia New"/>
                <w:sz w:val="28"/>
                <w:szCs w:val="28"/>
                <w:lang w:val="en-GB"/>
              </w:rPr>
              <w:t>000</w:t>
            </w:r>
          </w:p>
        </w:tc>
      </w:tr>
      <w:tr w:rsidR="00330948" w:rsidRPr="00CC6ACA" w14:paraId="2BFE9B1C" w14:textId="77777777" w:rsidTr="000A0515">
        <w:trPr>
          <w:cantSplit/>
          <w:trHeight w:val="135"/>
        </w:trPr>
        <w:tc>
          <w:tcPr>
            <w:tcW w:w="2664" w:type="dxa"/>
            <w:vAlign w:val="bottom"/>
          </w:tcPr>
          <w:p w14:paraId="07F5F5A1" w14:textId="6E7A876F" w:rsidR="00330948" w:rsidRPr="008B0F06"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2134">
              <w:rPr>
                <w:rFonts w:ascii="Browallia New" w:hAnsi="Browallia New" w:cs="Browallia New"/>
                <w:sz w:val="28"/>
                <w:szCs w:val="28"/>
                <w:cs/>
              </w:rPr>
              <w:t xml:space="preserve">เกินกว่า </w:t>
            </w:r>
            <w:r w:rsidRPr="003F2134">
              <w:rPr>
                <w:rFonts w:ascii="Browallia New" w:hAnsi="Browallia New" w:cs="Browallia New"/>
                <w:sz w:val="28"/>
                <w:szCs w:val="28"/>
              </w:rPr>
              <w:t xml:space="preserve">1 </w:t>
            </w:r>
            <w:r w:rsidRPr="003F2134">
              <w:rPr>
                <w:rFonts w:ascii="Browallia New" w:hAnsi="Browallia New" w:cs="Browallia New"/>
                <w:sz w:val="28"/>
                <w:szCs w:val="28"/>
                <w:cs/>
              </w:rPr>
              <w:t xml:space="preserve">ปีแต่ไม่เกิน </w:t>
            </w:r>
            <w:r w:rsidRPr="003F2134">
              <w:rPr>
                <w:rFonts w:ascii="Browallia New" w:hAnsi="Browallia New" w:cs="Browallia New"/>
                <w:sz w:val="28"/>
                <w:szCs w:val="28"/>
              </w:rPr>
              <w:t xml:space="preserve">5 </w:t>
            </w:r>
            <w:r w:rsidRPr="003F2134">
              <w:rPr>
                <w:rFonts w:ascii="Browallia New" w:hAnsi="Browallia New" w:cs="Browallia New"/>
                <w:sz w:val="28"/>
                <w:szCs w:val="28"/>
                <w:cs/>
              </w:rPr>
              <w:t>ปี</w:t>
            </w:r>
          </w:p>
        </w:tc>
        <w:tc>
          <w:tcPr>
            <w:tcW w:w="1269" w:type="dxa"/>
            <w:tcBorders>
              <w:bottom w:val="single" w:sz="4" w:space="0" w:color="auto"/>
            </w:tcBorders>
          </w:tcPr>
          <w:p w14:paraId="01DCDE8F" w14:textId="0D81A4D4" w:rsidR="00330948" w:rsidRPr="00330948"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330948">
              <w:rPr>
                <w:rFonts w:ascii="Browallia New" w:hAnsi="Browallia New" w:cs="Browallia New"/>
                <w:sz w:val="28"/>
                <w:szCs w:val="28"/>
                <w:lang w:val="en-GB"/>
              </w:rPr>
              <w:t xml:space="preserve"> 2,350,800 </w:t>
            </w:r>
          </w:p>
        </w:tc>
        <w:tc>
          <w:tcPr>
            <w:tcW w:w="243" w:type="dxa"/>
          </w:tcPr>
          <w:p w14:paraId="1152C8DA"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bottom w:val="single" w:sz="4" w:space="0" w:color="auto"/>
            </w:tcBorders>
            <w:vAlign w:val="bottom"/>
          </w:tcPr>
          <w:p w14:paraId="2FF00FD1" w14:textId="3905DD38"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D069A2">
              <w:rPr>
                <w:rFonts w:ascii="Browallia New" w:hAnsi="Browallia New" w:cs="Browallia New"/>
                <w:sz w:val="28"/>
                <w:szCs w:val="28"/>
                <w:lang w:val="en-GB"/>
              </w:rPr>
              <w:t>2</w:t>
            </w:r>
            <w:r w:rsidRPr="00D069A2">
              <w:rPr>
                <w:rFonts w:ascii="Browallia New" w:hAnsi="Browallia New" w:cs="Browallia New"/>
                <w:sz w:val="28"/>
                <w:szCs w:val="28"/>
              </w:rPr>
              <w:t>,</w:t>
            </w:r>
            <w:r w:rsidRPr="00D069A2">
              <w:rPr>
                <w:rFonts w:ascii="Browallia New" w:hAnsi="Browallia New" w:cs="Browallia New"/>
                <w:sz w:val="28"/>
                <w:szCs w:val="28"/>
                <w:lang w:val="en-GB"/>
              </w:rPr>
              <w:t>457</w:t>
            </w:r>
            <w:r w:rsidRPr="00D069A2">
              <w:rPr>
                <w:rFonts w:ascii="Browallia New" w:hAnsi="Browallia New" w:cs="Browallia New"/>
                <w:sz w:val="28"/>
                <w:szCs w:val="28"/>
              </w:rPr>
              <w:t>,</w:t>
            </w:r>
            <w:r w:rsidRPr="00D069A2">
              <w:rPr>
                <w:rFonts w:ascii="Browallia New" w:hAnsi="Browallia New" w:cs="Browallia New"/>
                <w:sz w:val="28"/>
                <w:szCs w:val="28"/>
                <w:lang w:val="en-GB"/>
              </w:rPr>
              <w:t>000</w:t>
            </w:r>
          </w:p>
        </w:tc>
        <w:tc>
          <w:tcPr>
            <w:tcW w:w="248" w:type="dxa"/>
          </w:tcPr>
          <w:p w14:paraId="279B8D62"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bottom w:val="single" w:sz="4" w:space="0" w:color="auto"/>
            </w:tcBorders>
          </w:tcPr>
          <w:p w14:paraId="158BB4E2" w14:textId="39F15B75" w:rsidR="00330948" w:rsidRPr="00330948" w:rsidRDefault="00330948" w:rsidP="003309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30948">
              <w:rPr>
                <w:rFonts w:ascii="Browallia New" w:hAnsi="Browallia New" w:cs="Browallia New"/>
                <w:sz w:val="28"/>
                <w:szCs w:val="28"/>
                <w:lang w:val="en-GB"/>
              </w:rPr>
              <w:t xml:space="preserve"> 1,034,000 </w:t>
            </w:r>
          </w:p>
        </w:tc>
        <w:tc>
          <w:tcPr>
            <w:tcW w:w="254" w:type="dxa"/>
          </w:tcPr>
          <w:p w14:paraId="2BA6F222" w14:textId="77777777" w:rsidR="00330948" w:rsidRPr="00D069A2" w:rsidRDefault="00330948" w:rsidP="0033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bottom w:val="single" w:sz="4" w:space="0" w:color="auto"/>
            </w:tcBorders>
            <w:vAlign w:val="bottom"/>
          </w:tcPr>
          <w:p w14:paraId="3EA3C663" w14:textId="11E5D74A" w:rsidR="00330948" w:rsidRPr="00D069A2" w:rsidRDefault="00330948" w:rsidP="003309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D069A2">
              <w:rPr>
                <w:rFonts w:ascii="Browallia New" w:hAnsi="Browallia New" w:cs="Browallia New"/>
                <w:sz w:val="28"/>
                <w:szCs w:val="28"/>
                <w:lang w:val="en-GB"/>
              </w:rPr>
              <w:t>1</w:t>
            </w:r>
            <w:r w:rsidRPr="00D069A2">
              <w:rPr>
                <w:rFonts w:ascii="Browallia New" w:hAnsi="Browallia New" w:cs="Browallia New"/>
                <w:sz w:val="28"/>
                <w:szCs w:val="28"/>
              </w:rPr>
              <w:t>,</w:t>
            </w:r>
            <w:r w:rsidRPr="00D069A2">
              <w:rPr>
                <w:rFonts w:ascii="Browallia New" w:hAnsi="Browallia New" w:cs="Browallia New"/>
                <w:sz w:val="28"/>
                <w:szCs w:val="28"/>
                <w:lang w:val="en-GB"/>
              </w:rPr>
              <w:t>034</w:t>
            </w:r>
            <w:r w:rsidRPr="00D069A2">
              <w:rPr>
                <w:rFonts w:ascii="Browallia New" w:hAnsi="Browallia New" w:cs="Browallia New"/>
                <w:sz w:val="28"/>
                <w:szCs w:val="28"/>
              </w:rPr>
              <w:t>,</w:t>
            </w:r>
            <w:r w:rsidRPr="00D069A2">
              <w:rPr>
                <w:rFonts w:ascii="Browallia New" w:hAnsi="Browallia New" w:cs="Browallia New"/>
                <w:sz w:val="28"/>
                <w:szCs w:val="28"/>
                <w:lang w:val="en-GB"/>
              </w:rPr>
              <w:t>000</w:t>
            </w:r>
          </w:p>
        </w:tc>
      </w:tr>
      <w:tr w:rsidR="00D069A2" w:rsidRPr="00CC6ACA" w14:paraId="043A1774" w14:textId="77777777" w:rsidTr="000A0515">
        <w:trPr>
          <w:cantSplit/>
          <w:trHeight w:val="135"/>
        </w:trPr>
        <w:tc>
          <w:tcPr>
            <w:tcW w:w="2664" w:type="dxa"/>
            <w:vAlign w:val="bottom"/>
          </w:tcPr>
          <w:p w14:paraId="1894B441" w14:textId="77777777" w:rsidR="00D069A2" w:rsidRPr="008B0F06"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69" w:type="dxa"/>
            <w:tcBorders>
              <w:top w:val="single" w:sz="4" w:space="0" w:color="auto"/>
              <w:bottom w:val="single" w:sz="12" w:space="0" w:color="auto"/>
            </w:tcBorders>
          </w:tcPr>
          <w:p w14:paraId="1BD3DAC9" w14:textId="0A033917" w:rsidR="00D069A2" w:rsidRPr="00D069A2" w:rsidRDefault="00330948"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30948">
              <w:rPr>
                <w:rFonts w:ascii="Browallia New" w:hAnsi="Browallia New" w:cs="Browallia New"/>
                <w:sz w:val="28"/>
                <w:szCs w:val="28"/>
              </w:rPr>
              <w:t>3,259,552</w:t>
            </w:r>
          </w:p>
        </w:tc>
        <w:tc>
          <w:tcPr>
            <w:tcW w:w="243" w:type="dxa"/>
          </w:tcPr>
          <w:p w14:paraId="297D1B33" w14:textId="77777777" w:rsidR="00D069A2" w:rsidRPr="00D069A2"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top w:val="single" w:sz="4" w:space="0" w:color="auto"/>
              <w:bottom w:val="single" w:sz="12" w:space="0" w:color="auto"/>
            </w:tcBorders>
            <w:vAlign w:val="bottom"/>
          </w:tcPr>
          <w:p w14:paraId="3F8946A0" w14:textId="310484C9" w:rsidR="00D069A2" w:rsidRPr="00D069A2"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D069A2">
              <w:rPr>
                <w:rFonts w:ascii="Browallia New" w:hAnsi="Browallia New" w:cs="Browallia New"/>
                <w:sz w:val="28"/>
                <w:szCs w:val="28"/>
                <w:lang w:val="en-GB"/>
              </w:rPr>
              <w:t>3</w:t>
            </w:r>
            <w:r w:rsidRPr="00D069A2">
              <w:rPr>
                <w:rFonts w:ascii="Browallia New" w:hAnsi="Browallia New" w:cs="Browallia New"/>
                <w:sz w:val="28"/>
                <w:szCs w:val="28"/>
              </w:rPr>
              <w:t>,</w:t>
            </w:r>
            <w:r w:rsidRPr="00D069A2">
              <w:rPr>
                <w:rFonts w:ascii="Browallia New" w:hAnsi="Browallia New" w:cs="Browallia New"/>
                <w:sz w:val="28"/>
                <w:szCs w:val="28"/>
                <w:lang w:val="en-GB"/>
              </w:rPr>
              <w:t>368</w:t>
            </w:r>
            <w:r w:rsidRPr="00D069A2">
              <w:rPr>
                <w:rFonts w:ascii="Browallia New" w:hAnsi="Browallia New" w:cs="Browallia New"/>
                <w:sz w:val="28"/>
                <w:szCs w:val="28"/>
              </w:rPr>
              <w:t>,</w:t>
            </w:r>
            <w:r w:rsidRPr="00D069A2">
              <w:rPr>
                <w:rFonts w:ascii="Browallia New" w:hAnsi="Browallia New" w:cs="Browallia New"/>
                <w:sz w:val="28"/>
                <w:szCs w:val="28"/>
                <w:lang w:val="en-GB"/>
              </w:rPr>
              <w:t>080</w:t>
            </w:r>
          </w:p>
        </w:tc>
        <w:tc>
          <w:tcPr>
            <w:tcW w:w="248" w:type="dxa"/>
          </w:tcPr>
          <w:p w14:paraId="10672C76" w14:textId="77777777" w:rsidR="00D069A2" w:rsidRPr="00D069A2"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top w:val="single" w:sz="4" w:space="0" w:color="auto"/>
              <w:bottom w:val="single" w:sz="12" w:space="0" w:color="auto"/>
            </w:tcBorders>
          </w:tcPr>
          <w:p w14:paraId="61217784" w14:textId="1CD92EAA" w:rsidR="00D069A2" w:rsidRPr="00330948" w:rsidRDefault="00330948"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330948">
              <w:rPr>
                <w:rFonts w:ascii="Browallia New" w:hAnsi="Browallia New" w:cs="Browallia New"/>
                <w:sz w:val="28"/>
                <w:szCs w:val="28"/>
                <w:lang w:val="en-GB"/>
              </w:rPr>
              <w:t>1,316,000</w:t>
            </w:r>
          </w:p>
        </w:tc>
        <w:tc>
          <w:tcPr>
            <w:tcW w:w="254" w:type="dxa"/>
          </w:tcPr>
          <w:p w14:paraId="5BF2FC30" w14:textId="77777777" w:rsidR="00D069A2" w:rsidRPr="00D069A2"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top w:val="single" w:sz="4" w:space="0" w:color="auto"/>
              <w:bottom w:val="single" w:sz="12" w:space="0" w:color="auto"/>
            </w:tcBorders>
            <w:vAlign w:val="bottom"/>
          </w:tcPr>
          <w:p w14:paraId="13C1933C" w14:textId="3980F76B" w:rsidR="00D069A2" w:rsidRPr="00D069A2" w:rsidRDefault="00D069A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D069A2">
              <w:rPr>
                <w:rFonts w:ascii="Browallia New" w:hAnsi="Browallia New" w:cs="Browallia New"/>
                <w:sz w:val="28"/>
                <w:szCs w:val="28"/>
                <w:lang w:val="en-GB"/>
              </w:rPr>
              <w:t>1</w:t>
            </w:r>
            <w:r w:rsidRPr="00D069A2">
              <w:rPr>
                <w:rFonts w:ascii="Browallia New" w:hAnsi="Browallia New" w:cs="Browallia New"/>
                <w:sz w:val="28"/>
                <w:szCs w:val="28"/>
              </w:rPr>
              <w:t>,</w:t>
            </w:r>
            <w:r w:rsidRPr="00D069A2">
              <w:rPr>
                <w:rFonts w:ascii="Browallia New" w:hAnsi="Browallia New" w:cs="Browallia New"/>
                <w:sz w:val="28"/>
                <w:szCs w:val="28"/>
                <w:lang w:val="en-GB"/>
              </w:rPr>
              <w:t>316</w:t>
            </w:r>
            <w:r w:rsidRPr="00D069A2">
              <w:rPr>
                <w:rFonts w:ascii="Browallia New" w:hAnsi="Browallia New" w:cs="Browallia New"/>
                <w:sz w:val="28"/>
                <w:szCs w:val="28"/>
              </w:rPr>
              <w:t>,</w:t>
            </w:r>
            <w:r w:rsidRPr="00D069A2">
              <w:rPr>
                <w:rFonts w:ascii="Browallia New" w:hAnsi="Browallia New" w:cs="Browallia New"/>
                <w:sz w:val="28"/>
                <w:szCs w:val="28"/>
                <w:lang w:val="en-GB"/>
              </w:rPr>
              <w:t>000</w:t>
            </w:r>
          </w:p>
        </w:tc>
      </w:tr>
    </w:tbl>
    <w:p w14:paraId="01ACF5A3" w14:textId="77777777" w:rsidR="000A1110"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606FECB1" w14:textId="0332DC1D" w:rsidR="00104B01" w:rsidRPr="000A1110" w:rsidRDefault="000A1110" w:rsidP="000A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rPr>
      </w:pPr>
      <w:r>
        <w:rPr>
          <w:rFonts w:ascii="Browallia New" w:hAnsi="Browallia New" w:cs="Browallia New"/>
          <w:color w:val="000000" w:themeColor="text1"/>
          <w:sz w:val="28"/>
        </w:rPr>
        <w:br w:type="page"/>
      </w:r>
    </w:p>
    <w:p w14:paraId="3933ABD9" w14:textId="66774A05" w:rsidR="002A1DDA" w:rsidRPr="00B217FA" w:rsidRDefault="00E24AF9" w:rsidP="00B6227D">
      <w:pPr>
        <w:pStyle w:val="ListParagraph"/>
        <w:numPr>
          <w:ilvl w:val="2"/>
          <w:numId w:val="33"/>
        </w:numPr>
        <w:tabs>
          <w:tab w:val="left" w:pos="993"/>
        </w:tabs>
        <w:spacing w:after="0" w:line="240" w:lineRule="auto"/>
        <w:ind w:left="1699"/>
        <w:jc w:val="thaiDistribute"/>
        <w:rPr>
          <w:rFonts w:ascii="Browallia New" w:eastAsia="Arial Unicode MS" w:hAnsi="Browallia New" w:cs="Browallia New"/>
          <w:color w:val="000000" w:themeColor="text1"/>
          <w:spacing w:val="-4"/>
          <w:sz w:val="28"/>
        </w:rPr>
      </w:pPr>
      <w:r w:rsidRPr="00B217FA">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5BE41383" w14:textId="77777777" w:rsidR="00B6227D" w:rsidRDefault="00B6227D"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p>
    <w:p w14:paraId="6BA27AF1" w14:textId="1218C902" w:rsidR="007B1496"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2A1DDA">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8404" w:type="dxa"/>
        <w:tblInd w:w="981" w:type="dxa"/>
        <w:tblLayout w:type="fixed"/>
        <w:tblLook w:val="0000" w:firstRow="0" w:lastRow="0" w:firstColumn="0" w:lastColumn="0" w:noHBand="0" w:noVBand="0"/>
      </w:tblPr>
      <w:tblGrid>
        <w:gridCol w:w="2619"/>
        <w:gridCol w:w="1269"/>
        <w:gridCol w:w="243"/>
        <w:gridCol w:w="1254"/>
        <w:gridCol w:w="248"/>
        <w:gridCol w:w="1232"/>
        <w:gridCol w:w="254"/>
        <w:gridCol w:w="1274"/>
        <w:gridCol w:w="11"/>
      </w:tblGrid>
      <w:tr w:rsidR="001859DB" w:rsidRPr="00CC6ACA" w14:paraId="1D09CBEE" w14:textId="77777777" w:rsidTr="006E5A3C">
        <w:trPr>
          <w:gridAfter w:val="1"/>
          <w:wAfter w:w="11" w:type="dxa"/>
          <w:cantSplit/>
          <w:tblHeader/>
        </w:trPr>
        <w:tc>
          <w:tcPr>
            <w:tcW w:w="2619" w:type="dxa"/>
          </w:tcPr>
          <w:p w14:paraId="600E337D"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74" w:type="dxa"/>
            <w:gridSpan w:val="7"/>
          </w:tcPr>
          <w:p w14:paraId="1BDA3401"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บาท)</w:t>
            </w:r>
          </w:p>
        </w:tc>
      </w:tr>
      <w:tr w:rsidR="001859DB" w:rsidRPr="00CC6ACA" w14:paraId="3105BB89" w14:textId="77777777" w:rsidTr="006E5A3C">
        <w:trPr>
          <w:cantSplit/>
          <w:tblHeader/>
        </w:trPr>
        <w:tc>
          <w:tcPr>
            <w:tcW w:w="2619" w:type="dxa"/>
          </w:tcPr>
          <w:p w14:paraId="1BE11A77"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66" w:type="dxa"/>
            <w:gridSpan w:val="3"/>
            <w:tcBorders>
              <w:bottom w:val="single" w:sz="4" w:space="0" w:color="auto"/>
            </w:tcBorders>
          </w:tcPr>
          <w:p w14:paraId="25C11921" w14:textId="624AE672" w:rsidR="001859DB"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1859DB" w:rsidRPr="00CC6ACA">
              <w:rPr>
                <w:rFonts w:ascii="Browallia New" w:hAnsi="Browallia New" w:cs="Browallia New"/>
                <w:sz w:val="28"/>
                <w:szCs w:val="28"/>
                <w:cs/>
              </w:rPr>
              <w:t>เงินรวม</w:t>
            </w:r>
          </w:p>
        </w:tc>
        <w:tc>
          <w:tcPr>
            <w:tcW w:w="248" w:type="dxa"/>
          </w:tcPr>
          <w:p w14:paraId="7BEDCEEB"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1" w:type="dxa"/>
            <w:gridSpan w:val="4"/>
            <w:tcBorders>
              <w:bottom w:val="single" w:sz="4" w:space="0" w:color="auto"/>
            </w:tcBorders>
          </w:tcPr>
          <w:p w14:paraId="6D27F598" w14:textId="40C66BA9" w:rsidR="001859DB"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1859DB" w:rsidRPr="00CC6ACA">
              <w:rPr>
                <w:rFonts w:ascii="Browallia New" w:hAnsi="Browallia New" w:cs="Browallia New"/>
                <w:sz w:val="28"/>
                <w:szCs w:val="28"/>
                <w:cs/>
              </w:rPr>
              <w:t>เงินเฉพาะบริษัท</w:t>
            </w:r>
          </w:p>
        </w:tc>
      </w:tr>
      <w:tr w:rsidR="001859DB" w:rsidRPr="00CC6ACA" w14:paraId="0A96E563" w14:textId="77777777" w:rsidTr="006E5A3C">
        <w:trPr>
          <w:cantSplit/>
          <w:tblHeader/>
        </w:trPr>
        <w:tc>
          <w:tcPr>
            <w:tcW w:w="2619" w:type="dxa"/>
          </w:tcPr>
          <w:p w14:paraId="43F83F3A" w14:textId="77777777" w:rsidR="001859DB" w:rsidRPr="00EF7CB6" w:rsidRDefault="001859DB" w:rsidP="006E5A3C">
            <w:pPr>
              <w:pStyle w:val="a0"/>
              <w:tabs>
                <w:tab w:val="clear" w:pos="360"/>
                <w:tab w:val="clear" w:pos="720"/>
                <w:tab w:val="clear" w:pos="1080"/>
                <w:tab w:val="left" w:pos="540"/>
              </w:tabs>
              <w:rPr>
                <w:rFonts w:ascii="Browallia New" w:hAnsi="Browallia New" w:cs="Browallia New"/>
                <w:lang w:val="en-US"/>
              </w:rPr>
            </w:pPr>
          </w:p>
        </w:tc>
        <w:tc>
          <w:tcPr>
            <w:tcW w:w="1269" w:type="dxa"/>
            <w:tcBorders>
              <w:top w:val="single" w:sz="4" w:space="0" w:color="auto"/>
              <w:bottom w:val="single" w:sz="4" w:space="0" w:color="auto"/>
            </w:tcBorders>
            <w:vAlign w:val="bottom"/>
          </w:tcPr>
          <w:p w14:paraId="259E6059"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47E30CB9"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p>
        </w:tc>
        <w:tc>
          <w:tcPr>
            <w:tcW w:w="1254" w:type="dxa"/>
            <w:tcBorders>
              <w:top w:val="single" w:sz="4" w:space="0" w:color="auto"/>
              <w:bottom w:val="single" w:sz="4" w:space="0" w:color="auto"/>
            </w:tcBorders>
            <w:vAlign w:val="bottom"/>
          </w:tcPr>
          <w:p w14:paraId="6C6BFF9A"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0639B474"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6ECC8334"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tcBorders>
              <w:top w:val="single" w:sz="4" w:space="0" w:color="auto"/>
            </w:tcBorders>
            <w:vAlign w:val="bottom"/>
          </w:tcPr>
          <w:p w14:paraId="36D26384"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4040A215" w14:textId="77777777" w:rsidR="001859DB" w:rsidRPr="00CC6ACA" w:rsidRDefault="001859DB"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1859DB" w:rsidRPr="00CC6ACA" w14:paraId="5A91C3DC" w14:textId="77777777" w:rsidTr="006E5A3C">
        <w:trPr>
          <w:cantSplit/>
        </w:trPr>
        <w:tc>
          <w:tcPr>
            <w:tcW w:w="2619" w:type="dxa"/>
            <w:vAlign w:val="bottom"/>
          </w:tcPr>
          <w:p w14:paraId="59EAADB4"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69" w:type="dxa"/>
            <w:vAlign w:val="bottom"/>
          </w:tcPr>
          <w:p w14:paraId="1B16A8B6"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F530B2F"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54" w:type="dxa"/>
            <w:vAlign w:val="bottom"/>
          </w:tcPr>
          <w:p w14:paraId="3FE0E556"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31CAF739"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2" w:type="dxa"/>
          </w:tcPr>
          <w:p w14:paraId="527B1D86"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287306"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85" w:type="dxa"/>
            <w:gridSpan w:val="2"/>
          </w:tcPr>
          <w:p w14:paraId="22D182C0" w14:textId="77777777" w:rsidR="001859DB" w:rsidRPr="00CC6ACA"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32D8E" w:rsidRPr="00CC6ACA" w14:paraId="1C131F5A" w14:textId="77777777" w:rsidTr="006E5A3C">
        <w:trPr>
          <w:cantSplit/>
          <w:trHeight w:val="135"/>
        </w:trPr>
        <w:tc>
          <w:tcPr>
            <w:tcW w:w="2619" w:type="dxa"/>
            <w:vAlign w:val="bottom"/>
          </w:tcPr>
          <w:p w14:paraId="2513AD09" w14:textId="77777777" w:rsidR="00C32D8E" w:rsidRPr="003B4C79"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0743D">
              <w:rPr>
                <w:rFonts w:ascii="Browallia New" w:hAnsi="Browallia New" w:cs="Browallia New"/>
                <w:sz w:val="28"/>
                <w:szCs w:val="28"/>
                <w:cs/>
              </w:rPr>
              <w:t xml:space="preserve">ไม่เกิน </w:t>
            </w:r>
            <w:r w:rsidRPr="0050743D">
              <w:rPr>
                <w:rFonts w:ascii="Browallia New" w:hAnsi="Browallia New" w:cs="Browallia New"/>
                <w:sz w:val="28"/>
                <w:szCs w:val="28"/>
              </w:rPr>
              <w:t xml:space="preserve">1 </w:t>
            </w:r>
            <w:r w:rsidRPr="0050743D">
              <w:rPr>
                <w:rFonts w:ascii="Browallia New" w:hAnsi="Browallia New" w:cs="Browallia New"/>
                <w:sz w:val="28"/>
                <w:szCs w:val="28"/>
                <w:cs/>
              </w:rPr>
              <w:t>ปี</w:t>
            </w:r>
          </w:p>
        </w:tc>
        <w:tc>
          <w:tcPr>
            <w:tcW w:w="1269" w:type="dxa"/>
          </w:tcPr>
          <w:p w14:paraId="7EE1EB23" w14:textId="790DFF1A" w:rsidR="00C32D8E" w:rsidRPr="00C32D8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 xml:space="preserve"> 96,130,990 </w:t>
            </w:r>
          </w:p>
        </w:tc>
        <w:tc>
          <w:tcPr>
            <w:tcW w:w="243" w:type="dxa"/>
          </w:tcPr>
          <w:p w14:paraId="3C0698BF"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Pr>
          <w:p w14:paraId="641EBB1D" w14:textId="218AF9C8"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156BE">
              <w:rPr>
                <w:rFonts w:ascii="Browallia New" w:hAnsi="Browallia New" w:cs="Browallia New"/>
                <w:sz w:val="28"/>
                <w:szCs w:val="28"/>
                <w:lang w:val="en-GB"/>
              </w:rPr>
              <w:t>99,002,655</w:t>
            </w:r>
          </w:p>
        </w:tc>
        <w:tc>
          <w:tcPr>
            <w:tcW w:w="248" w:type="dxa"/>
          </w:tcPr>
          <w:p w14:paraId="09FD3EAD"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Pr>
          <w:p w14:paraId="535A1EFB" w14:textId="6917165F" w:rsidR="00C32D8E" w:rsidRPr="00C32D8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 xml:space="preserve"> 32,280,760 </w:t>
            </w:r>
          </w:p>
        </w:tc>
        <w:tc>
          <w:tcPr>
            <w:tcW w:w="254" w:type="dxa"/>
          </w:tcPr>
          <w:p w14:paraId="43635C80"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vAlign w:val="bottom"/>
          </w:tcPr>
          <w:p w14:paraId="55E061C1" w14:textId="56C63564" w:rsidR="00C32D8E" w:rsidRPr="00E156B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E156BE">
              <w:rPr>
                <w:rFonts w:ascii="Browallia New" w:hAnsi="Browallia New" w:cs="Browallia New"/>
                <w:sz w:val="28"/>
                <w:szCs w:val="28"/>
                <w:lang w:val="en-GB"/>
              </w:rPr>
              <w:t>30</w:t>
            </w:r>
            <w:r w:rsidRPr="00E156BE">
              <w:rPr>
                <w:rFonts w:ascii="Browallia New" w:hAnsi="Browallia New" w:cs="Browallia New"/>
                <w:sz w:val="28"/>
                <w:szCs w:val="28"/>
              </w:rPr>
              <w:t>,</w:t>
            </w:r>
            <w:r w:rsidRPr="00E156BE">
              <w:rPr>
                <w:rFonts w:ascii="Browallia New" w:hAnsi="Browallia New" w:cs="Browallia New"/>
                <w:sz w:val="28"/>
                <w:szCs w:val="28"/>
                <w:lang w:val="en-GB"/>
              </w:rPr>
              <w:t>742</w:t>
            </w:r>
            <w:r w:rsidRPr="00E156BE">
              <w:rPr>
                <w:rFonts w:ascii="Browallia New" w:hAnsi="Browallia New" w:cs="Browallia New"/>
                <w:sz w:val="28"/>
                <w:szCs w:val="28"/>
              </w:rPr>
              <w:t>,</w:t>
            </w:r>
            <w:r w:rsidRPr="00E156BE">
              <w:rPr>
                <w:rFonts w:ascii="Browallia New" w:hAnsi="Browallia New" w:cs="Browallia New"/>
                <w:sz w:val="28"/>
                <w:szCs w:val="28"/>
                <w:lang w:val="en-GB"/>
              </w:rPr>
              <w:t>960</w:t>
            </w:r>
          </w:p>
        </w:tc>
      </w:tr>
      <w:tr w:rsidR="00C32D8E" w:rsidRPr="00CC6ACA" w14:paraId="58D9E084" w14:textId="77777777" w:rsidTr="006E5A3C">
        <w:trPr>
          <w:cantSplit/>
          <w:trHeight w:val="135"/>
        </w:trPr>
        <w:tc>
          <w:tcPr>
            <w:tcW w:w="2619" w:type="dxa"/>
            <w:vAlign w:val="bottom"/>
          </w:tcPr>
          <w:p w14:paraId="24A68B4D" w14:textId="77777777" w:rsidR="00C32D8E" w:rsidRPr="008B0F06"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2134">
              <w:rPr>
                <w:rFonts w:ascii="Browallia New" w:hAnsi="Browallia New" w:cs="Browallia New"/>
                <w:sz w:val="28"/>
                <w:szCs w:val="28"/>
                <w:cs/>
              </w:rPr>
              <w:t xml:space="preserve">เกินกว่า </w:t>
            </w:r>
            <w:r w:rsidRPr="003F2134">
              <w:rPr>
                <w:rFonts w:ascii="Browallia New" w:hAnsi="Browallia New" w:cs="Browallia New"/>
                <w:sz w:val="28"/>
                <w:szCs w:val="28"/>
              </w:rPr>
              <w:t xml:space="preserve">1 </w:t>
            </w:r>
            <w:r w:rsidRPr="003F2134">
              <w:rPr>
                <w:rFonts w:ascii="Browallia New" w:hAnsi="Browallia New" w:cs="Browallia New"/>
                <w:sz w:val="28"/>
                <w:szCs w:val="28"/>
                <w:cs/>
              </w:rPr>
              <w:t xml:space="preserve">ปีแต่ไม่เกิน </w:t>
            </w:r>
            <w:r w:rsidRPr="003F2134">
              <w:rPr>
                <w:rFonts w:ascii="Browallia New" w:hAnsi="Browallia New" w:cs="Browallia New"/>
                <w:sz w:val="28"/>
                <w:szCs w:val="28"/>
              </w:rPr>
              <w:t xml:space="preserve">5 </w:t>
            </w:r>
            <w:r w:rsidRPr="003F2134">
              <w:rPr>
                <w:rFonts w:ascii="Browallia New" w:hAnsi="Browallia New" w:cs="Browallia New"/>
                <w:sz w:val="28"/>
                <w:szCs w:val="28"/>
                <w:cs/>
              </w:rPr>
              <w:t>ปี</w:t>
            </w:r>
          </w:p>
        </w:tc>
        <w:tc>
          <w:tcPr>
            <w:tcW w:w="1269" w:type="dxa"/>
            <w:tcBorders>
              <w:bottom w:val="single" w:sz="4" w:space="0" w:color="auto"/>
            </w:tcBorders>
          </w:tcPr>
          <w:p w14:paraId="243AC704" w14:textId="2900782B" w:rsidR="00C32D8E" w:rsidRPr="00C32D8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 xml:space="preserve"> 82,732,627 </w:t>
            </w:r>
          </w:p>
        </w:tc>
        <w:tc>
          <w:tcPr>
            <w:tcW w:w="243" w:type="dxa"/>
          </w:tcPr>
          <w:p w14:paraId="7DF1A736"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bottom w:val="single" w:sz="4" w:space="0" w:color="auto"/>
            </w:tcBorders>
          </w:tcPr>
          <w:p w14:paraId="3AA8BCC0" w14:textId="6B9D2C4B"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156BE">
              <w:rPr>
                <w:rFonts w:ascii="Browallia New" w:hAnsi="Browallia New" w:cs="Browallia New"/>
                <w:sz w:val="28"/>
                <w:szCs w:val="28"/>
                <w:lang w:val="en-GB"/>
              </w:rPr>
              <w:t>93,585,634</w:t>
            </w:r>
          </w:p>
        </w:tc>
        <w:tc>
          <w:tcPr>
            <w:tcW w:w="248" w:type="dxa"/>
          </w:tcPr>
          <w:p w14:paraId="765DEE95"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bottom w:val="single" w:sz="4" w:space="0" w:color="auto"/>
            </w:tcBorders>
          </w:tcPr>
          <w:p w14:paraId="0C96CC5C" w14:textId="35C2206A" w:rsidR="00C32D8E" w:rsidRPr="00C32D8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 xml:space="preserve"> 32,880,640 </w:t>
            </w:r>
          </w:p>
        </w:tc>
        <w:tc>
          <w:tcPr>
            <w:tcW w:w="254" w:type="dxa"/>
          </w:tcPr>
          <w:p w14:paraId="102A8D36" w14:textId="77777777" w:rsidR="00C32D8E" w:rsidRPr="00E156BE" w:rsidRDefault="00C32D8E" w:rsidP="00C3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bottom w:val="single" w:sz="4" w:space="0" w:color="auto"/>
            </w:tcBorders>
            <w:vAlign w:val="bottom"/>
          </w:tcPr>
          <w:p w14:paraId="4B781567" w14:textId="0CFB118D" w:rsidR="00C32D8E" w:rsidRPr="00E156BE" w:rsidRDefault="00C32D8E" w:rsidP="00C32D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E156BE">
              <w:rPr>
                <w:rFonts w:ascii="Browallia New" w:hAnsi="Browallia New" w:cs="Browallia New"/>
                <w:sz w:val="28"/>
                <w:szCs w:val="28"/>
                <w:lang w:val="en-GB"/>
              </w:rPr>
              <w:t>32</w:t>
            </w:r>
            <w:r w:rsidRPr="00E156BE">
              <w:rPr>
                <w:rFonts w:ascii="Browallia New" w:hAnsi="Browallia New" w:cs="Browallia New"/>
                <w:sz w:val="28"/>
                <w:szCs w:val="28"/>
              </w:rPr>
              <w:t>,</w:t>
            </w:r>
            <w:r w:rsidRPr="00E156BE">
              <w:rPr>
                <w:rFonts w:ascii="Browallia New" w:hAnsi="Browallia New" w:cs="Browallia New"/>
                <w:sz w:val="28"/>
                <w:szCs w:val="28"/>
                <w:lang w:val="en-GB"/>
              </w:rPr>
              <w:t>880</w:t>
            </w:r>
            <w:r w:rsidRPr="00E156BE">
              <w:rPr>
                <w:rFonts w:ascii="Browallia New" w:hAnsi="Browallia New" w:cs="Browallia New"/>
                <w:sz w:val="28"/>
                <w:szCs w:val="28"/>
              </w:rPr>
              <w:t>,</w:t>
            </w:r>
            <w:r w:rsidRPr="00E156BE">
              <w:rPr>
                <w:rFonts w:ascii="Browallia New" w:hAnsi="Browallia New" w:cs="Browallia New"/>
                <w:sz w:val="28"/>
                <w:szCs w:val="28"/>
                <w:lang w:val="en-GB"/>
              </w:rPr>
              <w:t>640</w:t>
            </w:r>
          </w:p>
        </w:tc>
      </w:tr>
      <w:tr w:rsidR="00E156BE" w:rsidRPr="00CC6ACA" w14:paraId="3255112D" w14:textId="77777777" w:rsidTr="006E5A3C">
        <w:trPr>
          <w:cantSplit/>
          <w:trHeight w:val="135"/>
        </w:trPr>
        <w:tc>
          <w:tcPr>
            <w:tcW w:w="2619" w:type="dxa"/>
            <w:vAlign w:val="bottom"/>
          </w:tcPr>
          <w:p w14:paraId="39870876" w14:textId="77777777" w:rsidR="00E156BE" w:rsidRPr="008B0F06"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69" w:type="dxa"/>
            <w:tcBorders>
              <w:top w:val="single" w:sz="4" w:space="0" w:color="auto"/>
              <w:bottom w:val="single" w:sz="12" w:space="0" w:color="auto"/>
            </w:tcBorders>
          </w:tcPr>
          <w:p w14:paraId="0C5C6EE9" w14:textId="2B48A7CC" w:rsidR="00E156BE" w:rsidRPr="00C32D8E" w:rsidRDefault="00C32D8E"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178,863,617</w:t>
            </w:r>
          </w:p>
        </w:tc>
        <w:tc>
          <w:tcPr>
            <w:tcW w:w="243" w:type="dxa"/>
          </w:tcPr>
          <w:p w14:paraId="5117A487" w14:textId="77777777" w:rsidR="00E156BE" w:rsidRPr="00E156BE"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top w:val="single" w:sz="4" w:space="0" w:color="auto"/>
              <w:bottom w:val="single" w:sz="12" w:space="0" w:color="auto"/>
            </w:tcBorders>
            <w:vAlign w:val="bottom"/>
          </w:tcPr>
          <w:p w14:paraId="130FBE9D" w14:textId="07B933C2" w:rsidR="00E156BE" w:rsidRPr="00E156BE"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E156BE">
              <w:rPr>
                <w:rFonts w:ascii="Browallia New" w:hAnsi="Browallia New" w:cs="Browallia New"/>
                <w:sz w:val="28"/>
                <w:szCs w:val="28"/>
                <w:lang w:val="en-GB"/>
              </w:rPr>
              <w:t>192,588,289</w:t>
            </w:r>
          </w:p>
        </w:tc>
        <w:tc>
          <w:tcPr>
            <w:tcW w:w="248" w:type="dxa"/>
          </w:tcPr>
          <w:p w14:paraId="5E105244" w14:textId="77777777" w:rsidR="00E156BE" w:rsidRPr="00E156BE"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top w:val="single" w:sz="4" w:space="0" w:color="auto"/>
              <w:bottom w:val="single" w:sz="12" w:space="0" w:color="auto"/>
            </w:tcBorders>
          </w:tcPr>
          <w:p w14:paraId="3330F49D" w14:textId="546656BB" w:rsidR="00E156BE" w:rsidRPr="00C32D8E" w:rsidRDefault="00C32D8E"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C32D8E">
              <w:rPr>
                <w:rFonts w:ascii="Browallia New" w:hAnsi="Browallia New" w:cs="Browallia New"/>
                <w:sz w:val="28"/>
                <w:szCs w:val="28"/>
                <w:lang w:val="en-GB"/>
              </w:rPr>
              <w:t>65,161,400</w:t>
            </w:r>
          </w:p>
        </w:tc>
        <w:tc>
          <w:tcPr>
            <w:tcW w:w="254" w:type="dxa"/>
          </w:tcPr>
          <w:p w14:paraId="7824F2D0" w14:textId="77777777" w:rsidR="00E156BE" w:rsidRPr="00E156BE"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top w:val="single" w:sz="4" w:space="0" w:color="auto"/>
              <w:bottom w:val="single" w:sz="12" w:space="0" w:color="auto"/>
            </w:tcBorders>
            <w:vAlign w:val="bottom"/>
          </w:tcPr>
          <w:p w14:paraId="3C841637" w14:textId="16DD07FF" w:rsidR="00E156BE" w:rsidRPr="00E156BE" w:rsidRDefault="00E156BE"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E156BE">
              <w:rPr>
                <w:rFonts w:ascii="Browallia New" w:hAnsi="Browallia New" w:cs="Browallia New"/>
                <w:sz w:val="28"/>
                <w:szCs w:val="28"/>
                <w:lang w:val="en-GB"/>
              </w:rPr>
              <w:t>63,623,600</w:t>
            </w:r>
          </w:p>
        </w:tc>
      </w:tr>
    </w:tbl>
    <w:p w14:paraId="6BD7462D" w14:textId="77777777" w:rsidR="005A7392"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FC961ED" w14:textId="094A29C6" w:rsidR="005A7392" w:rsidRPr="00916B0A" w:rsidRDefault="0081197F" w:rsidP="00E90712">
      <w:pPr>
        <w:pStyle w:val="ListParagraph"/>
        <w:numPr>
          <w:ilvl w:val="0"/>
          <w:numId w:val="20"/>
        </w:numPr>
        <w:tabs>
          <w:tab w:val="left" w:pos="993"/>
        </w:tabs>
        <w:spacing w:line="240" w:lineRule="auto"/>
        <w:ind w:hanging="714"/>
        <w:jc w:val="thaiDistribute"/>
        <w:rPr>
          <w:rFonts w:ascii="Browallia New" w:hAnsi="Browallia New" w:cs="Browallia New"/>
          <w:b/>
          <w:bCs/>
          <w:sz w:val="28"/>
        </w:rPr>
      </w:pPr>
      <w:r w:rsidRPr="00916B0A">
        <w:rPr>
          <w:rFonts w:ascii="Browallia New" w:hAnsi="Browallia New" w:cs="Browallia New"/>
          <w:b/>
          <w:bCs/>
          <w:sz w:val="28"/>
          <w:cs/>
        </w:rPr>
        <w:t>สัญญาสำคัญที่ทำกับกิจการอื่น</w:t>
      </w:r>
    </w:p>
    <w:p w14:paraId="649BCCA7" w14:textId="77777777" w:rsidR="0081197F"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64E02673" w14:textId="592EE88C" w:rsidR="0081197F" w:rsidRPr="004B5148" w:rsidRDefault="00DD1C6D"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DD1C6D">
        <w:rPr>
          <w:rFonts w:ascii="Browallia New" w:eastAsia="Arial Unicode MS" w:hAnsi="Browallia New" w:cs="Browallia New"/>
          <w:sz w:val="28"/>
          <w:cs/>
        </w:rPr>
        <w:t xml:space="preserve">บริษัทและบริษัทย่อยแห่งหนึ่งได้ทำสัญญาจำนวน </w:t>
      </w:r>
      <w:r w:rsidRPr="00DD1C6D">
        <w:rPr>
          <w:rFonts w:ascii="Browallia New" w:eastAsia="Arial Unicode MS" w:hAnsi="Browallia New" w:cs="Browallia New"/>
          <w:sz w:val="28"/>
          <w:lang w:val="en-GB"/>
        </w:rPr>
        <w:t>6</w:t>
      </w:r>
      <w:r w:rsidRPr="00DD1C6D">
        <w:rPr>
          <w:rFonts w:ascii="Browallia New" w:eastAsia="Arial Unicode MS" w:hAnsi="Browallia New" w:cs="Browallia New"/>
          <w:sz w:val="28"/>
          <w:cs/>
        </w:rPr>
        <w:t xml:space="preserve"> สัญญา เพื่อใช้บริการช่องสัญญาณดาวเทียมและ</w:t>
      </w:r>
      <w:r w:rsidR="00091379">
        <w:rPr>
          <w:rFonts w:ascii="Browallia New" w:eastAsia="Arial Unicode MS" w:hAnsi="Browallia New" w:cs="Browallia New"/>
          <w:sz w:val="28"/>
        </w:rPr>
        <w:br/>
      </w:r>
      <w:r w:rsidRPr="00DD1C6D">
        <w:rPr>
          <w:rFonts w:ascii="Browallia New" w:eastAsia="Arial Unicode MS" w:hAnsi="Browallia New" w:cs="Browallia New"/>
          <w:sz w:val="28"/>
          <w:cs/>
        </w:rPr>
        <w:t xml:space="preserve">ใช้บริการส่งสัญญาณโทรทัศน์ผ่านดาวเทียม โดยมีกำหนดระยะเวลาระหว่างวันที่ </w:t>
      </w:r>
      <w:r w:rsidRPr="00DD1C6D">
        <w:rPr>
          <w:rFonts w:ascii="Browallia New" w:eastAsia="Arial Unicode MS" w:hAnsi="Browallia New" w:cs="Browallia New"/>
          <w:sz w:val="28"/>
          <w:lang w:val="en-GB"/>
        </w:rPr>
        <w:t xml:space="preserve">11 </w:t>
      </w:r>
      <w:r w:rsidRPr="00DD1C6D">
        <w:rPr>
          <w:rFonts w:ascii="Browallia New" w:eastAsia="Arial Unicode MS" w:hAnsi="Browallia New" w:cs="Browallia New"/>
          <w:sz w:val="28"/>
          <w:cs/>
          <w:lang w:val="en-GB"/>
        </w:rPr>
        <w:t>กันยายน</w:t>
      </w:r>
      <w:r w:rsidRPr="00DD1C6D">
        <w:rPr>
          <w:rFonts w:ascii="Browallia New" w:eastAsia="Arial Unicode MS" w:hAnsi="Browallia New" w:cs="Browallia New"/>
          <w:sz w:val="28"/>
          <w:cs/>
        </w:rPr>
        <w:t xml:space="preserve"> </w:t>
      </w:r>
      <w:r w:rsidRPr="00DD1C6D">
        <w:rPr>
          <w:rFonts w:ascii="Browallia New" w:eastAsia="Arial Unicode MS" w:hAnsi="Browallia New" w:cs="Browallia New"/>
          <w:sz w:val="28"/>
          <w:lang w:val="en-GB"/>
        </w:rPr>
        <w:t>2564</w:t>
      </w:r>
      <w:r w:rsidRPr="00DD1C6D">
        <w:rPr>
          <w:rFonts w:ascii="Browallia New" w:eastAsia="Arial Unicode MS" w:hAnsi="Browallia New" w:cs="Browallia New"/>
          <w:sz w:val="28"/>
          <w:cs/>
        </w:rPr>
        <w:t xml:space="preserve"> </w:t>
      </w:r>
      <w:r w:rsidR="00B6227D">
        <w:rPr>
          <w:rFonts w:ascii="Browallia New" w:eastAsia="Arial Unicode MS" w:hAnsi="Browallia New" w:cs="Browallia New"/>
          <w:sz w:val="28"/>
          <w:cs/>
        </w:rPr>
        <w:br/>
      </w:r>
      <w:r w:rsidRPr="00DD1C6D">
        <w:rPr>
          <w:rFonts w:ascii="Browallia New" w:eastAsia="Arial Unicode MS" w:hAnsi="Browallia New" w:cs="Browallia New"/>
          <w:sz w:val="28"/>
          <w:cs/>
        </w:rPr>
        <w:t xml:space="preserve">ถึงวันที่ </w:t>
      </w:r>
      <w:r w:rsidRPr="00DD1C6D">
        <w:rPr>
          <w:rFonts w:ascii="Browallia New" w:eastAsia="Arial Unicode MS" w:hAnsi="Browallia New" w:cs="Browallia New"/>
          <w:sz w:val="28"/>
          <w:lang w:val="en-GB"/>
        </w:rPr>
        <w:t>30</w:t>
      </w:r>
      <w:r w:rsidRPr="00DD1C6D">
        <w:rPr>
          <w:rFonts w:ascii="Browallia New" w:eastAsia="Arial Unicode MS" w:hAnsi="Browallia New" w:cs="Browallia New"/>
          <w:sz w:val="28"/>
        </w:rPr>
        <w:t xml:space="preserve"> </w:t>
      </w:r>
      <w:r w:rsidRPr="00DD1C6D">
        <w:rPr>
          <w:rFonts w:ascii="Browallia New" w:eastAsia="Arial Unicode MS" w:hAnsi="Browallia New" w:cs="Browallia New"/>
          <w:sz w:val="28"/>
          <w:cs/>
        </w:rPr>
        <w:t>กันยายน</w:t>
      </w:r>
      <w:r w:rsidR="00091379">
        <w:rPr>
          <w:rFonts w:ascii="Browallia New" w:eastAsia="Arial Unicode MS" w:hAnsi="Browallia New" w:cs="Browallia New"/>
          <w:sz w:val="28"/>
        </w:rPr>
        <w:t xml:space="preserve"> </w:t>
      </w:r>
      <w:r w:rsidRPr="00DD1C6D">
        <w:rPr>
          <w:rFonts w:ascii="Browallia New" w:eastAsia="Arial Unicode MS" w:hAnsi="Browallia New" w:cs="Browallia New"/>
          <w:sz w:val="28"/>
          <w:lang w:val="en-GB"/>
        </w:rPr>
        <w:t>2567</w:t>
      </w:r>
      <w:r w:rsidRPr="00DD1C6D">
        <w:rPr>
          <w:rFonts w:ascii="Browallia New" w:eastAsia="Arial Unicode MS" w:hAnsi="Browallia New" w:cs="Browallia New"/>
          <w:sz w:val="28"/>
          <w:cs/>
          <w:lang w:val="en-GB"/>
        </w:rPr>
        <w:t xml:space="preserve"> </w:t>
      </w:r>
      <w:r w:rsidRPr="00DD1C6D">
        <w:rPr>
          <w:rFonts w:ascii="Browallia New" w:eastAsia="Arial Unicode MS" w:hAnsi="Browallia New" w:cs="Browallia New"/>
          <w:spacing w:val="-4"/>
          <w:sz w:val="28"/>
          <w:cs/>
        </w:rPr>
        <w:t xml:space="preserve">โดยบริษัทตกลงจ่ายค่าธรรมเนียมสำหรับการใช้บริการและจ่ายค่าใช้จ่ายต่างๆ </w:t>
      </w:r>
      <w:r w:rsidR="00B6227D">
        <w:rPr>
          <w:rFonts w:ascii="Browallia New" w:eastAsia="Arial Unicode MS" w:hAnsi="Browallia New" w:cs="Browallia New"/>
          <w:spacing w:val="-4"/>
          <w:sz w:val="28"/>
          <w:cs/>
        </w:rPr>
        <w:br/>
      </w:r>
      <w:r w:rsidRPr="00DD1C6D">
        <w:rPr>
          <w:rFonts w:ascii="Browallia New" w:eastAsia="Arial Unicode MS" w:hAnsi="Browallia New" w:cs="Browallia New"/>
          <w:spacing w:val="-4"/>
          <w:sz w:val="28"/>
          <w:cs/>
        </w:rPr>
        <w:t>ที่เกี่ยวกับการใช้บริการดังกล่าวตามที่ระบุ</w:t>
      </w:r>
      <w:r w:rsidRPr="00DD1C6D">
        <w:rPr>
          <w:rFonts w:ascii="Browallia New" w:eastAsia="Arial Unicode MS" w:hAnsi="Browallia New" w:cs="Browallia New"/>
          <w:sz w:val="28"/>
          <w:cs/>
        </w:rPr>
        <w:t>ในสัญญา ทั้งนี้ บริษัทต้องปฏิบัติตามเงื่อนไขต่างๆ ที่ระบุไว้</w:t>
      </w:r>
      <w:r w:rsidR="00B6227D">
        <w:rPr>
          <w:rFonts w:ascii="Browallia New" w:eastAsia="Arial Unicode MS" w:hAnsi="Browallia New" w:cs="Browallia New"/>
          <w:sz w:val="28"/>
          <w:cs/>
        </w:rPr>
        <w:br/>
      </w:r>
      <w:r w:rsidRPr="00DD1C6D">
        <w:rPr>
          <w:rFonts w:ascii="Browallia New" w:eastAsia="Arial Unicode MS" w:hAnsi="Browallia New" w:cs="Browallia New"/>
          <w:sz w:val="28"/>
          <w:cs/>
        </w:rPr>
        <w:t>ในสัญญา</w:t>
      </w:r>
    </w:p>
    <w:p w14:paraId="635F52C8" w14:textId="77777777" w:rsidR="004B5148" w:rsidRPr="00DD1C6D" w:rsidRDefault="004B5148" w:rsidP="00B6227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Pr="006E5A3C"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E5A3C">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กำหนดระยะเวลา </w:t>
      </w:r>
      <w:r w:rsidR="00532D26">
        <w:rPr>
          <w:rFonts w:ascii="Browallia New" w:hAnsi="Browallia New" w:cs="Browallia New" w:hint="cs"/>
          <w:sz w:val="28"/>
          <w:cs/>
        </w:rPr>
        <w:t xml:space="preserve">   </w:t>
      </w:r>
      <w:r w:rsidR="00FE2932" w:rsidRPr="006E5A3C">
        <w:rPr>
          <w:rFonts w:ascii="Browallia New" w:hAnsi="Browallia New" w:cs="Browallia New"/>
          <w:sz w:val="28"/>
        </w:rPr>
        <w:t>2</w:t>
      </w:r>
      <w:r w:rsidRPr="006E5A3C">
        <w:rPr>
          <w:rFonts w:ascii="Browallia New" w:hAnsi="Browallia New" w:cs="Browallia New"/>
          <w:sz w:val="28"/>
          <w:cs/>
        </w:rPr>
        <w:t xml:space="preserve"> ปี ตั้งแต่วันที่ </w:t>
      </w:r>
      <w:r w:rsidR="00FE2932" w:rsidRPr="006E5A3C">
        <w:rPr>
          <w:rFonts w:ascii="Browallia New" w:hAnsi="Browallia New" w:cs="Browallia New"/>
          <w:sz w:val="28"/>
        </w:rPr>
        <w:t>1</w:t>
      </w:r>
      <w:r w:rsidRPr="006E5A3C">
        <w:rPr>
          <w:rFonts w:ascii="Browallia New" w:hAnsi="Browallia New" w:cs="Browallia New"/>
          <w:sz w:val="28"/>
          <w:cs/>
        </w:rPr>
        <w:t xml:space="preserve"> มกราคม </w:t>
      </w:r>
      <w:r w:rsidR="00FE2932" w:rsidRPr="006E5A3C">
        <w:rPr>
          <w:rFonts w:ascii="Browallia New" w:hAnsi="Browallia New" w:cs="Browallia New"/>
          <w:sz w:val="28"/>
        </w:rPr>
        <w:t>256</w:t>
      </w:r>
      <w:r w:rsidR="007750CF">
        <w:rPr>
          <w:rFonts w:ascii="Browallia New" w:hAnsi="Browallia New" w:cs="Browallia New"/>
          <w:sz w:val="28"/>
        </w:rPr>
        <w:t>7</w:t>
      </w:r>
      <w:r w:rsidRPr="006E5A3C">
        <w:rPr>
          <w:rFonts w:ascii="Browallia New" w:hAnsi="Browallia New" w:cs="Browallia New"/>
          <w:sz w:val="28"/>
          <w:cs/>
        </w:rPr>
        <w:t xml:space="preserve"> ถึงวันที่ </w:t>
      </w:r>
      <w:r w:rsidR="00FE2932" w:rsidRPr="006E5A3C">
        <w:rPr>
          <w:rFonts w:ascii="Browallia New" w:hAnsi="Browallia New" w:cs="Browallia New"/>
          <w:sz w:val="28"/>
        </w:rPr>
        <w:t>31</w:t>
      </w:r>
      <w:r w:rsidRPr="006E5A3C">
        <w:rPr>
          <w:rFonts w:ascii="Browallia New" w:hAnsi="Browallia New" w:cs="Browallia New"/>
          <w:sz w:val="28"/>
          <w:cs/>
        </w:rPr>
        <w:t xml:space="preserve"> ธันวาคม </w:t>
      </w:r>
      <w:r w:rsidR="00FE2932" w:rsidRPr="006E5A3C">
        <w:rPr>
          <w:rFonts w:ascii="Browallia New" w:hAnsi="Browallia New" w:cs="Browallia New"/>
          <w:sz w:val="28"/>
        </w:rPr>
        <w:t>256</w:t>
      </w:r>
      <w:r w:rsidR="007750CF">
        <w:rPr>
          <w:rFonts w:ascii="Browallia New" w:hAnsi="Browallia New" w:cs="Browallia New"/>
          <w:sz w:val="28"/>
        </w:rPr>
        <w:t>8</w:t>
      </w:r>
    </w:p>
    <w:p w14:paraId="180C01CC" w14:textId="77777777" w:rsidR="004B5148" w:rsidRPr="00624C0F" w:rsidRDefault="004B5148" w:rsidP="004B5148">
      <w:pPr>
        <w:tabs>
          <w:tab w:val="left" w:pos="993"/>
        </w:tabs>
        <w:spacing w:line="240" w:lineRule="auto"/>
        <w:jc w:val="thaiDistribute"/>
        <w:rPr>
          <w:rFonts w:ascii="Browallia New" w:hAnsi="Browallia New" w:cs="Browallia New"/>
          <w:sz w:val="28"/>
        </w:rPr>
      </w:pPr>
    </w:p>
    <w:p w14:paraId="4BA175B3" w14:textId="779C363F" w:rsidR="00685D86" w:rsidRPr="00624C0F"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24C0F">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624C0F">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Pr>
          <w:rFonts w:ascii="Browallia New" w:hAnsi="Browallia New" w:cs="Browallia New"/>
          <w:spacing w:val="-4"/>
          <w:sz w:val="28"/>
          <w:cs/>
        </w:rPr>
        <w:br/>
      </w:r>
      <w:r w:rsidRPr="00624C0F">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624C0F" w:rsidRDefault="004B5148" w:rsidP="004B5148">
      <w:pPr>
        <w:tabs>
          <w:tab w:val="left" w:pos="993"/>
        </w:tabs>
        <w:spacing w:line="240" w:lineRule="auto"/>
        <w:jc w:val="thaiDistribute"/>
        <w:rPr>
          <w:rFonts w:ascii="Browallia New" w:hAnsi="Browallia New" w:cs="Browallia New"/>
          <w:sz w:val="28"/>
        </w:rPr>
      </w:pPr>
    </w:p>
    <w:p w14:paraId="484BB1F1" w14:textId="4D4E7CC5" w:rsidR="00C1239A" w:rsidRPr="002575A4" w:rsidRDefault="007764C2" w:rsidP="00E90712">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624C0F">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624C0F">
        <w:rPr>
          <w:rFonts w:ascii="Browallia New" w:eastAsia="Arial Unicode MS" w:hAnsi="Browallia New" w:cs="Browallia New"/>
          <w:sz w:val="28"/>
        </w:rPr>
        <w:br/>
      </w:r>
      <w:r w:rsidRPr="00624C0F">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00A061E0" w:rsidRPr="00A061E0">
        <w:rPr>
          <w:rFonts w:ascii="Browallia New" w:eastAsia="Arial Unicode MS" w:hAnsi="Browallia New" w:cs="Browallia New"/>
          <w:sz w:val="28"/>
        </w:rPr>
        <w:t>15</w:t>
      </w:r>
      <w:r w:rsidRPr="00624C0F">
        <w:rPr>
          <w:rFonts w:ascii="Browallia New" w:eastAsia="Arial Unicode MS" w:hAnsi="Browallia New" w:cs="Browallia New"/>
          <w:sz w:val="28"/>
          <w:cs/>
        </w:rPr>
        <w:t xml:space="preserve"> ปี</w:t>
      </w:r>
      <w:r w:rsidR="00166C48" w:rsidRPr="00624C0F">
        <w:rPr>
          <w:rFonts w:ascii="Browallia New" w:eastAsia="Arial Unicode MS" w:hAnsi="Browallia New" w:cs="Browallia New" w:hint="cs"/>
          <w:sz w:val="28"/>
          <w:cs/>
        </w:rPr>
        <w:t xml:space="preserve">ระหว่างวันที่ </w:t>
      </w:r>
      <w:r w:rsidR="00A061E0" w:rsidRPr="00A061E0">
        <w:rPr>
          <w:rFonts w:ascii="Browallia New" w:eastAsia="Arial Unicode MS" w:hAnsi="Browallia New" w:cs="Browallia New"/>
          <w:sz w:val="28"/>
        </w:rPr>
        <w:t>25</w:t>
      </w:r>
      <w:r w:rsidR="00166C48" w:rsidRPr="00624C0F">
        <w:rPr>
          <w:rFonts w:ascii="Browallia New" w:eastAsia="Arial Unicode MS" w:hAnsi="Browallia New" w:cs="Browallia New"/>
          <w:sz w:val="28"/>
          <w:cs/>
        </w:rPr>
        <w:t xml:space="preserve"> </w:t>
      </w:r>
      <w:r w:rsidR="00166C48" w:rsidRPr="00624C0F">
        <w:rPr>
          <w:rFonts w:ascii="Browallia New" w:eastAsia="Arial Unicode MS" w:hAnsi="Browallia New" w:cs="Browallia New" w:hint="cs"/>
          <w:sz w:val="28"/>
          <w:cs/>
        </w:rPr>
        <w:t xml:space="preserve">เมษายน </w:t>
      </w:r>
      <w:r w:rsidR="00A061E0" w:rsidRPr="00A061E0">
        <w:rPr>
          <w:rFonts w:ascii="Browallia New" w:eastAsia="Arial Unicode MS" w:hAnsi="Browallia New" w:cs="Browallia New"/>
          <w:sz w:val="28"/>
        </w:rPr>
        <w:t>2557</w:t>
      </w:r>
      <w:r w:rsidR="00166C48" w:rsidRPr="00624C0F">
        <w:rPr>
          <w:rFonts w:ascii="Browallia New" w:eastAsia="Arial Unicode MS" w:hAnsi="Browallia New" w:cs="Browallia New"/>
          <w:sz w:val="28"/>
          <w:cs/>
        </w:rPr>
        <w:t xml:space="preserve"> </w:t>
      </w:r>
      <w:r w:rsidR="00166C48" w:rsidRPr="00624C0F">
        <w:rPr>
          <w:rFonts w:ascii="Browallia New" w:eastAsia="Arial Unicode MS" w:hAnsi="Browallia New" w:cs="Browallia New" w:hint="cs"/>
          <w:sz w:val="28"/>
          <w:cs/>
        </w:rPr>
        <w:t xml:space="preserve">ถึงวันที่ </w:t>
      </w:r>
      <w:r w:rsidR="00A061E0" w:rsidRPr="00A061E0">
        <w:rPr>
          <w:rFonts w:ascii="Browallia New" w:eastAsia="Arial Unicode MS" w:hAnsi="Browallia New" w:cs="Browallia New"/>
          <w:sz w:val="28"/>
        </w:rPr>
        <w:t>24</w:t>
      </w:r>
      <w:r w:rsidR="00166C48" w:rsidRPr="00624C0F">
        <w:rPr>
          <w:rFonts w:ascii="Browallia New" w:eastAsia="Arial Unicode MS" w:hAnsi="Browallia New" w:cs="Browallia New"/>
          <w:sz w:val="28"/>
          <w:cs/>
        </w:rPr>
        <w:t xml:space="preserve"> </w:t>
      </w:r>
      <w:r w:rsidR="00166C48" w:rsidRPr="00624C0F">
        <w:rPr>
          <w:rFonts w:ascii="Browallia New" w:eastAsia="Arial Unicode MS" w:hAnsi="Browallia New" w:cs="Browallia New" w:hint="cs"/>
          <w:sz w:val="28"/>
          <w:cs/>
        </w:rPr>
        <w:t xml:space="preserve">เมษายน </w:t>
      </w:r>
      <w:r w:rsidR="00A061E0" w:rsidRPr="00A061E0">
        <w:rPr>
          <w:rFonts w:ascii="Browallia New" w:eastAsia="Arial Unicode MS" w:hAnsi="Browallia New" w:cs="Browallia New"/>
          <w:sz w:val="28"/>
        </w:rPr>
        <w:t>2572</w:t>
      </w:r>
      <w:r w:rsidRPr="00624C0F">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w:t>
      </w:r>
      <w:r w:rsidRPr="007D6348">
        <w:rPr>
          <w:rFonts w:ascii="Browallia New" w:eastAsia="Arial Unicode MS" w:hAnsi="Browallia New" w:cs="Browallia New"/>
          <w:sz w:val="28"/>
          <w:cs/>
        </w:rPr>
        <w:t xml:space="preserve">จากสถาบันการเงินร้อยละ </w:t>
      </w:r>
      <w:r w:rsidR="00A061E0" w:rsidRPr="00A061E0">
        <w:rPr>
          <w:rFonts w:ascii="Browallia New" w:eastAsia="Arial Unicode MS" w:hAnsi="Browallia New" w:cs="Browallia New"/>
          <w:sz w:val="28"/>
        </w:rPr>
        <w:t>5</w:t>
      </w:r>
      <w:r w:rsidRPr="007D6348">
        <w:rPr>
          <w:rFonts w:ascii="Browallia New" w:eastAsia="Arial Unicode MS" w:hAnsi="Browallia New" w:cs="Browallia New"/>
          <w:sz w:val="28"/>
          <w:cs/>
        </w:rPr>
        <w:t xml:space="preserve"> ของมูลค่าตามสัญญา</w:t>
      </w:r>
    </w:p>
    <w:p w14:paraId="438B37E5" w14:textId="77777777" w:rsidR="00B217FA" w:rsidRPr="00B217FA" w:rsidRDefault="00B217FA" w:rsidP="00B217FA">
      <w:pPr>
        <w:pStyle w:val="ListParagraph"/>
        <w:tabs>
          <w:tab w:val="left" w:pos="993"/>
        </w:tabs>
        <w:spacing w:after="0" w:line="240" w:lineRule="auto"/>
        <w:ind w:left="1146"/>
        <w:jc w:val="thaiDistribute"/>
        <w:rPr>
          <w:rFonts w:ascii="Browallia New" w:hAnsi="Browallia New" w:cs="Browallia New"/>
          <w:b/>
          <w:bCs/>
          <w:color w:val="7030A0"/>
          <w:sz w:val="28"/>
        </w:rPr>
      </w:pPr>
    </w:p>
    <w:p w14:paraId="13D82BA0" w14:textId="7AC2657F" w:rsidR="008E5834" w:rsidRPr="002575A4" w:rsidRDefault="00263B59" w:rsidP="00E90712">
      <w:pPr>
        <w:pStyle w:val="ListParagraph"/>
        <w:numPr>
          <w:ilvl w:val="0"/>
          <w:numId w:val="20"/>
        </w:numPr>
        <w:tabs>
          <w:tab w:val="left" w:pos="993"/>
        </w:tabs>
        <w:spacing w:after="0" w:line="240" w:lineRule="auto"/>
        <w:ind w:hanging="714"/>
        <w:jc w:val="thaiDistribute"/>
        <w:rPr>
          <w:rFonts w:ascii="Browallia New" w:hAnsi="Browallia New" w:cs="Browallia New"/>
          <w:b/>
          <w:bCs/>
          <w:color w:val="7030A0"/>
          <w:sz w:val="28"/>
        </w:rPr>
      </w:pPr>
      <w:r w:rsidRPr="002575A4">
        <w:rPr>
          <w:rFonts w:ascii="Browallia New" w:hAnsi="Browallia New" w:cs="Browallia New"/>
          <w:b/>
          <w:bCs/>
          <w:sz w:val="28"/>
          <w:cs/>
        </w:rPr>
        <w:t>หนี้สินที่อาจเกิดขึ้น</w:t>
      </w:r>
    </w:p>
    <w:p w14:paraId="7C5A01EF" w14:textId="77777777" w:rsidR="0063365D"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p w14:paraId="5D04725B" w14:textId="7715AB9B" w:rsidR="007B65C0"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63365D">
        <w:rPr>
          <w:rFonts w:ascii="Browallia New" w:hAnsi="Browallia New" w:cs="Browallia New"/>
          <w:sz w:val="28"/>
          <w:szCs w:val="28"/>
          <w:cs/>
        </w:rPr>
        <w:t xml:space="preserve">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hint="cs"/>
          <w:sz w:val="28"/>
          <w:szCs w:val="28"/>
          <w:cs/>
          <w:lang w:val="en-GB"/>
        </w:rPr>
        <w:t xml:space="preserve">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r w:rsidRPr="0063365D">
        <w:rPr>
          <w:rFonts w:ascii="Browallia New" w:hAnsi="Browallia New" w:cs="Browallia New"/>
          <w:sz w:val="28"/>
          <w:szCs w:val="28"/>
          <w:cs/>
        </w:rPr>
        <w:t xml:space="preserve"> และวันที่ </w:t>
      </w:r>
      <w:r w:rsidR="00FE2932" w:rsidRPr="00FE2932">
        <w:rPr>
          <w:rFonts w:ascii="Browallia New" w:hAnsi="Browallia New" w:cs="Browallia New"/>
          <w:sz w:val="28"/>
          <w:szCs w:val="28"/>
        </w:rPr>
        <w:t>31</w:t>
      </w:r>
      <w:r w:rsidRPr="0063365D">
        <w:rPr>
          <w:rFonts w:ascii="Browallia New" w:hAnsi="Browallia New" w:cs="Browallia New"/>
          <w:sz w:val="28"/>
          <w:szCs w:val="28"/>
          <w:cs/>
        </w:rPr>
        <w:t xml:space="preserve"> ธันวาคม </w:t>
      </w:r>
      <w:r w:rsidR="00FE2932" w:rsidRPr="00FE2932">
        <w:rPr>
          <w:rFonts w:ascii="Browallia New" w:hAnsi="Browallia New" w:cs="Browallia New"/>
          <w:sz w:val="28"/>
          <w:szCs w:val="28"/>
        </w:rPr>
        <w:t>256</w:t>
      </w:r>
      <w:r>
        <w:rPr>
          <w:rFonts w:ascii="Browallia New" w:hAnsi="Browallia New" w:cs="Browallia New"/>
          <w:sz w:val="28"/>
          <w:szCs w:val="28"/>
        </w:rPr>
        <w:t>6</w:t>
      </w:r>
      <w:r w:rsidRPr="0063365D">
        <w:rPr>
          <w:rFonts w:ascii="Browallia New" w:hAnsi="Browallia New" w:cs="Browallia New"/>
          <w:sz w:val="28"/>
          <w:szCs w:val="28"/>
          <w:cs/>
        </w:rPr>
        <w:t xml:space="preserve"> กลุ่มบริษัทมีภาระผูกพันกับธนาคารพาณิชย์ในเรื่องต่างๆ ดังนี้</w:t>
      </w:r>
    </w:p>
    <w:p w14:paraId="7D1029D5" w14:textId="77777777" w:rsidR="0056009E"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485" w:type="dxa"/>
        <w:tblInd w:w="900" w:type="dxa"/>
        <w:tblLayout w:type="fixed"/>
        <w:tblLook w:val="0000" w:firstRow="0" w:lastRow="0" w:firstColumn="0" w:lastColumn="0" w:noHBand="0" w:noVBand="0"/>
      </w:tblPr>
      <w:tblGrid>
        <w:gridCol w:w="2700"/>
        <w:gridCol w:w="1269"/>
        <w:gridCol w:w="239"/>
        <w:gridCol w:w="1258"/>
        <w:gridCol w:w="248"/>
        <w:gridCol w:w="1232"/>
        <w:gridCol w:w="254"/>
        <w:gridCol w:w="1274"/>
        <w:gridCol w:w="11"/>
      </w:tblGrid>
      <w:tr w:rsidR="0056009E" w:rsidRPr="00CC6ACA" w14:paraId="246B9648" w14:textId="77777777" w:rsidTr="00B6227D">
        <w:trPr>
          <w:gridAfter w:val="1"/>
          <w:wAfter w:w="11" w:type="dxa"/>
          <w:cantSplit/>
          <w:tblHeader/>
        </w:trPr>
        <w:tc>
          <w:tcPr>
            <w:tcW w:w="2700" w:type="dxa"/>
          </w:tcPr>
          <w:p w14:paraId="2C757712" w14:textId="77777777" w:rsidR="0056009E" w:rsidRPr="00CC6AC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74" w:type="dxa"/>
            <w:gridSpan w:val="7"/>
          </w:tcPr>
          <w:p w14:paraId="3165AB5B" w14:textId="30EF766D" w:rsidR="0056009E" w:rsidRPr="00CC6AC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Pr="00CC6ACA">
              <w:rPr>
                <w:rFonts w:ascii="Browallia New" w:hAnsi="Browallia New" w:cs="Browallia New"/>
                <w:snapToGrid w:val="0"/>
                <w:sz w:val="28"/>
                <w:szCs w:val="28"/>
                <w:lang w:eastAsia="th-TH"/>
              </w:rPr>
              <w:t xml:space="preserve"> :</w:t>
            </w:r>
            <w:proofErr w:type="gramEnd"/>
            <w:r w:rsidRPr="00CC6ACA">
              <w:rPr>
                <w:rFonts w:ascii="Browallia New" w:hAnsi="Browallia New" w:cs="Browallia New"/>
                <w:snapToGrid w:val="0"/>
                <w:sz w:val="28"/>
                <w:szCs w:val="28"/>
                <w:lang w:eastAsia="th-TH"/>
              </w:rPr>
              <w:t xml:space="preserve"> </w:t>
            </w:r>
            <w:r w:rsidR="006D55A9">
              <w:rPr>
                <w:rFonts w:ascii="Browallia New" w:hAnsi="Browallia New" w:cs="Browallia New" w:hint="cs"/>
                <w:snapToGrid w:val="0"/>
                <w:sz w:val="28"/>
                <w:szCs w:val="28"/>
                <w:cs/>
                <w:lang w:eastAsia="th-TH"/>
              </w:rPr>
              <w:t>ล้าน</w:t>
            </w:r>
            <w:r w:rsidRPr="00CC6ACA">
              <w:rPr>
                <w:rFonts w:ascii="Browallia New" w:hAnsi="Browallia New" w:cs="Browallia New"/>
                <w:snapToGrid w:val="0"/>
                <w:sz w:val="28"/>
                <w:szCs w:val="28"/>
                <w:cs/>
                <w:lang w:eastAsia="th-TH"/>
              </w:rPr>
              <w:t>บาท)</w:t>
            </w:r>
          </w:p>
        </w:tc>
      </w:tr>
      <w:tr w:rsidR="0056009E" w:rsidRPr="00CC6ACA" w14:paraId="41D696F4" w14:textId="77777777" w:rsidTr="00B6227D">
        <w:trPr>
          <w:cantSplit/>
          <w:tblHeader/>
        </w:trPr>
        <w:tc>
          <w:tcPr>
            <w:tcW w:w="2700" w:type="dxa"/>
          </w:tcPr>
          <w:p w14:paraId="4E7101ED" w14:textId="77777777" w:rsidR="0056009E" w:rsidRPr="00CC6AC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66" w:type="dxa"/>
            <w:gridSpan w:val="3"/>
            <w:tcBorders>
              <w:bottom w:val="single" w:sz="4" w:space="0" w:color="auto"/>
            </w:tcBorders>
          </w:tcPr>
          <w:p w14:paraId="6063BCA9" w14:textId="7B58F22C" w:rsidR="0056009E"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56009E" w:rsidRPr="00CC6ACA">
              <w:rPr>
                <w:rFonts w:ascii="Browallia New" w:hAnsi="Browallia New" w:cs="Browallia New"/>
                <w:sz w:val="28"/>
                <w:szCs w:val="28"/>
                <w:cs/>
              </w:rPr>
              <w:t>เงินรวม</w:t>
            </w:r>
          </w:p>
        </w:tc>
        <w:tc>
          <w:tcPr>
            <w:tcW w:w="248" w:type="dxa"/>
          </w:tcPr>
          <w:p w14:paraId="6D4977E2" w14:textId="77777777" w:rsidR="0056009E" w:rsidRPr="00CC6ACA"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1" w:type="dxa"/>
            <w:gridSpan w:val="4"/>
            <w:tcBorders>
              <w:bottom w:val="single" w:sz="4" w:space="0" w:color="auto"/>
            </w:tcBorders>
          </w:tcPr>
          <w:p w14:paraId="368906CC" w14:textId="7977292D" w:rsidR="0056009E" w:rsidRPr="00CC6ACA"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446DF4">
              <w:rPr>
                <w:rFonts w:ascii="Browallia New" w:hAnsi="Browallia New" w:cs="Browallia New"/>
                <w:sz w:val="28"/>
                <w:szCs w:val="28"/>
                <w:cs/>
              </w:rPr>
              <w:t>ข้อมูลทางการ</w:t>
            </w:r>
            <w:r w:rsidR="0056009E" w:rsidRPr="00CC6ACA">
              <w:rPr>
                <w:rFonts w:ascii="Browallia New" w:hAnsi="Browallia New" w:cs="Browallia New"/>
                <w:sz w:val="28"/>
                <w:szCs w:val="28"/>
                <w:cs/>
              </w:rPr>
              <w:t>เงินเฉพาะบริษัท</w:t>
            </w:r>
          </w:p>
        </w:tc>
      </w:tr>
      <w:tr w:rsidR="0056009E" w:rsidRPr="00CC6ACA" w14:paraId="41EF3F34" w14:textId="77777777" w:rsidTr="00B6227D">
        <w:trPr>
          <w:cantSplit/>
          <w:tblHeader/>
        </w:trPr>
        <w:tc>
          <w:tcPr>
            <w:tcW w:w="2700" w:type="dxa"/>
          </w:tcPr>
          <w:p w14:paraId="6069D61F" w14:textId="77777777" w:rsidR="0056009E" w:rsidRPr="00EF7CB6" w:rsidRDefault="0056009E" w:rsidP="006E5A3C">
            <w:pPr>
              <w:pStyle w:val="a0"/>
              <w:tabs>
                <w:tab w:val="clear" w:pos="360"/>
                <w:tab w:val="clear" w:pos="720"/>
                <w:tab w:val="clear" w:pos="1080"/>
                <w:tab w:val="left" w:pos="540"/>
              </w:tabs>
              <w:rPr>
                <w:rFonts w:ascii="Browallia New" w:hAnsi="Browallia New" w:cs="Browallia New"/>
                <w:lang w:val="en-US"/>
              </w:rPr>
            </w:pPr>
          </w:p>
        </w:tc>
        <w:tc>
          <w:tcPr>
            <w:tcW w:w="1269" w:type="dxa"/>
            <w:tcBorders>
              <w:top w:val="single" w:sz="4" w:space="0" w:color="auto"/>
              <w:bottom w:val="single" w:sz="4" w:space="0" w:color="auto"/>
            </w:tcBorders>
            <w:vAlign w:val="bottom"/>
          </w:tcPr>
          <w:p w14:paraId="5748480A"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lang w:val="en-GB"/>
              </w:rPr>
              <w:br/>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9" w:type="dxa"/>
            <w:tcBorders>
              <w:top w:val="single" w:sz="4" w:space="0" w:color="auto"/>
            </w:tcBorders>
            <w:vAlign w:val="bottom"/>
          </w:tcPr>
          <w:p w14:paraId="0B008D3D"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p>
        </w:tc>
        <w:tc>
          <w:tcPr>
            <w:tcW w:w="1258" w:type="dxa"/>
            <w:tcBorders>
              <w:top w:val="single" w:sz="4" w:space="0" w:color="auto"/>
              <w:bottom w:val="single" w:sz="4" w:space="0" w:color="auto"/>
            </w:tcBorders>
            <w:vAlign w:val="bottom"/>
          </w:tcPr>
          <w:p w14:paraId="2F371C53"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70467AB6"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5ADE7ACC"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tcBorders>
              <w:top w:val="single" w:sz="4" w:space="0" w:color="auto"/>
            </w:tcBorders>
            <w:vAlign w:val="bottom"/>
          </w:tcPr>
          <w:p w14:paraId="2419C67E"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0BE09636" w14:textId="77777777" w:rsidR="0056009E" w:rsidRPr="00CC6ACA" w:rsidRDefault="0056009E" w:rsidP="006E5A3C">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56009E" w:rsidRPr="00CC6ACA" w14:paraId="440DD6A4" w14:textId="77777777" w:rsidTr="00B6227D">
        <w:trPr>
          <w:cantSplit/>
        </w:trPr>
        <w:tc>
          <w:tcPr>
            <w:tcW w:w="2700" w:type="dxa"/>
            <w:vAlign w:val="bottom"/>
          </w:tcPr>
          <w:p w14:paraId="12588077"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p>
        </w:tc>
        <w:tc>
          <w:tcPr>
            <w:tcW w:w="1269" w:type="dxa"/>
            <w:vAlign w:val="bottom"/>
          </w:tcPr>
          <w:p w14:paraId="68450F26"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2"/>
                <w:szCs w:val="22"/>
              </w:rPr>
            </w:pPr>
          </w:p>
        </w:tc>
        <w:tc>
          <w:tcPr>
            <w:tcW w:w="239" w:type="dxa"/>
          </w:tcPr>
          <w:p w14:paraId="3C630E4E"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2"/>
                <w:szCs w:val="22"/>
                <w:u w:val="single"/>
              </w:rPr>
            </w:pPr>
          </w:p>
        </w:tc>
        <w:tc>
          <w:tcPr>
            <w:tcW w:w="1258" w:type="dxa"/>
            <w:vAlign w:val="bottom"/>
          </w:tcPr>
          <w:p w14:paraId="3F289696"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2"/>
                <w:szCs w:val="22"/>
              </w:rPr>
            </w:pPr>
          </w:p>
        </w:tc>
        <w:tc>
          <w:tcPr>
            <w:tcW w:w="248" w:type="dxa"/>
          </w:tcPr>
          <w:p w14:paraId="1325C094"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2"/>
                <w:szCs w:val="22"/>
              </w:rPr>
            </w:pPr>
          </w:p>
        </w:tc>
        <w:tc>
          <w:tcPr>
            <w:tcW w:w="1232" w:type="dxa"/>
          </w:tcPr>
          <w:p w14:paraId="2A599734"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2"/>
                <w:szCs w:val="22"/>
              </w:rPr>
            </w:pPr>
          </w:p>
        </w:tc>
        <w:tc>
          <w:tcPr>
            <w:tcW w:w="254" w:type="dxa"/>
          </w:tcPr>
          <w:p w14:paraId="4A0A6A86"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2"/>
                <w:szCs w:val="22"/>
              </w:rPr>
            </w:pPr>
          </w:p>
        </w:tc>
        <w:tc>
          <w:tcPr>
            <w:tcW w:w="1285" w:type="dxa"/>
            <w:gridSpan w:val="2"/>
          </w:tcPr>
          <w:p w14:paraId="0CA57F35" w14:textId="77777777" w:rsidR="0056009E" w:rsidRPr="00547399"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2"/>
                <w:szCs w:val="22"/>
              </w:rPr>
            </w:pPr>
          </w:p>
        </w:tc>
      </w:tr>
      <w:tr w:rsidR="0056009E" w:rsidRPr="00CC6ACA" w14:paraId="7DBF9CA1" w14:textId="77777777" w:rsidTr="00B6227D">
        <w:trPr>
          <w:cantSplit/>
          <w:trHeight w:val="135"/>
        </w:trPr>
        <w:tc>
          <w:tcPr>
            <w:tcW w:w="2700" w:type="dxa"/>
            <w:vAlign w:val="bottom"/>
          </w:tcPr>
          <w:p w14:paraId="61F028DE" w14:textId="041B3670" w:rsidR="0056009E" w:rsidRPr="003B4C79" w:rsidRDefault="00D9205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92055">
              <w:rPr>
                <w:rFonts w:ascii="Browallia New" w:hAnsi="Browallia New" w:cs="Browallia New"/>
                <w:sz w:val="28"/>
                <w:szCs w:val="28"/>
                <w:cs/>
              </w:rPr>
              <w:t>การประกันผลงานและ</w:t>
            </w:r>
          </w:p>
        </w:tc>
        <w:tc>
          <w:tcPr>
            <w:tcW w:w="1269" w:type="dxa"/>
          </w:tcPr>
          <w:p w14:paraId="555CBDF0" w14:textId="77777777" w:rsidR="0056009E" w:rsidRPr="00690CB2" w:rsidRDefault="0056009E"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9" w:type="dxa"/>
          </w:tcPr>
          <w:p w14:paraId="61EF929A" w14:textId="77777777" w:rsidR="0056009E" w:rsidRPr="00690CB2"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8" w:type="dxa"/>
            <w:vAlign w:val="bottom"/>
          </w:tcPr>
          <w:p w14:paraId="3ED805CC" w14:textId="77777777" w:rsidR="0056009E" w:rsidRPr="00690CB2"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p>
        </w:tc>
        <w:tc>
          <w:tcPr>
            <w:tcW w:w="248" w:type="dxa"/>
          </w:tcPr>
          <w:p w14:paraId="00633383" w14:textId="77777777" w:rsidR="0056009E" w:rsidRPr="00690CB2"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Pr>
          <w:p w14:paraId="78BBD83E" w14:textId="77777777" w:rsidR="0056009E" w:rsidRPr="00690CB2" w:rsidRDefault="0056009E"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54" w:type="dxa"/>
          </w:tcPr>
          <w:p w14:paraId="5963B072" w14:textId="77777777" w:rsidR="0056009E" w:rsidRPr="00690CB2"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vAlign w:val="bottom"/>
          </w:tcPr>
          <w:p w14:paraId="6074D942" w14:textId="77777777" w:rsidR="0056009E" w:rsidRPr="00690CB2" w:rsidRDefault="0056009E"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p>
        </w:tc>
      </w:tr>
      <w:tr w:rsidR="00D5670F" w:rsidRPr="00CC6ACA" w14:paraId="647C86C1" w14:textId="77777777" w:rsidTr="00B6227D">
        <w:trPr>
          <w:cantSplit/>
          <w:trHeight w:val="135"/>
        </w:trPr>
        <w:tc>
          <w:tcPr>
            <w:tcW w:w="2700" w:type="dxa"/>
            <w:vAlign w:val="bottom"/>
          </w:tcPr>
          <w:p w14:paraId="6A1B9DA6" w14:textId="7556E98F" w:rsidR="00D5670F" w:rsidRPr="0050743D"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683124">
              <w:rPr>
                <w:rFonts w:ascii="Browallia New" w:hAnsi="Browallia New" w:cs="Browallia New"/>
                <w:sz w:val="28"/>
                <w:szCs w:val="28"/>
                <w:cs/>
              </w:rPr>
              <w:t>การปฏิบัติงานตามสัญญา</w:t>
            </w:r>
          </w:p>
        </w:tc>
        <w:tc>
          <w:tcPr>
            <w:tcW w:w="1269" w:type="dxa"/>
          </w:tcPr>
          <w:p w14:paraId="407BD653" w14:textId="166E1723"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D5670F">
              <w:rPr>
                <w:rFonts w:ascii="Browallia New" w:hAnsi="Browallia New" w:cs="Browallia New"/>
                <w:sz w:val="28"/>
                <w:szCs w:val="28"/>
              </w:rPr>
              <w:t>22.41</w:t>
            </w:r>
          </w:p>
        </w:tc>
        <w:tc>
          <w:tcPr>
            <w:tcW w:w="239" w:type="dxa"/>
          </w:tcPr>
          <w:p w14:paraId="69DA1301"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8" w:type="dxa"/>
            <w:vAlign w:val="center"/>
          </w:tcPr>
          <w:p w14:paraId="6E17F9EF" w14:textId="5D1569DF"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2B7F75">
              <w:rPr>
                <w:rFonts w:ascii="Browallia New" w:eastAsia="Arial Unicode MS" w:hAnsi="Browallia New" w:cs="Browallia New"/>
                <w:snapToGrid w:val="0"/>
                <w:sz w:val="28"/>
                <w:szCs w:val="28"/>
                <w:lang w:val="en-GB" w:eastAsia="th-TH"/>
              </w:rPr>
              <w:t>21.10</w:t>
            </w:r>
          </w:p>
        </w:tc>
        <w:tc>
          <w:tcPr>
            <w:tcW w:w="248" w:type="dxa"/>
          </w:tcPr>
          <w:p w14:paraId="28DC273C"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Pr>
          <w:p w14:paraId="20D9E15F" w14:textId="78DAAF72" w:rsidR="00D5670F" w:rsidRPr="00D5670F"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D5670F">
              <w:rPr>
                <w:rFonts w:ascii="Browallia New" w:hAnsi="Browallia New" w:cs="Browallia New"/>
                <w:sz w:val="28"/>
                <w:szCs w:val="28"/>
                <w:lang w:val="en-GB"/>
              </w:rPr>
              <w:t xml:space="preserve">         -</w:t>
            </w:r>
          </w:p>
        </w:tc>
        <w:tc>
          <w:tcPr>
            <w:tcW w:w="254" w:type="dxa"/>
          </w:tcPr>
          <w:p w14:paraId="61A7B24E"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Pr>
          <w:p w14:paraId="79704E66" w14:textId="31C294FC"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lang w:val="en-GB"/>
              </w:rPr>
            </w:pPr>
            <w:r w:rsidRPr="00DE50CB">
              <w:rPr>
                <w:rFonts w:ascii="Browallia New" w:hAnsi="Browallia New" w:cs="Browallia New"/>
                <w:sz w:val="28"/>
                <w:szCs w:val="28"/>
                <w:lang w:val="en-GB"/>
              </w:rPr>
              <w:t xml:space="preserve">         -</w:t>
            </w:r>
          </w:p>
        </w:tc>
      </w:tr>
      <w:tr w:rsidR="00D5670F" w:rsidRPr="00CC6ACA" w14:paraId="71F9DD98" w14:textId="77777777" w:rsidTr="00B6227D">
        <w:trPr>
          <w:cantSplit/>
          <w:trHeight w:val="135"/>
        </w:trPr>
        <w:tc>
          <w:tcPr>
            <w:tcW w:w="2700" w:type="dxa"/>
            <w:vAlign w:val="bottom"/>
          </w:tcPr>
          <w:p w14:paraId="6573195C" w14:textId="67AD3558" w:rsidR="00D5670F" w:rsidRPr="003F2134"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D269B">
              <w:rPr>
                <w:rFonts w:ascii="Browallia New" w:hAnsi="Browallia New" w:cs="Browallia New"/>
                <w:sz w:val="28"/>
                <w:szCs w:val="28"/>
                <w:cs/>
              </w:rPr>
              <w:t>การใช้ไฟฟ้าและการสื่อสาร</w:t>
            </w:r>
          </w:p>
        </w:tc>
        <w:tc>
          <w:tcPr>
            <w:tcW w:w="1269" w:type="dxa"/>
            <w:tcBorders>
              <w:bottom w:val="single" w:sz="4" w:space="0" w:color="auto"/>
            </w:tcBorders>
          </w:tcPr>
          <w:p w14:paraId="0BA0CB39" w14:textId="58B46C78"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D5670F">
              <w:rPr>
                <w:rFonts w:ascii="Browallia New" w:hAnsi="Browallia New" w:cs="Browallia New"/>
                <w:sz w:val="28"/>
                <w:szCs w:val="28"/>
              </w:rPr>
              <w:t>0.42</w:t>
            </w:r>
          </w:p>
        </w:tc>
        <w:tc>
          <w:tcPr>
            <w:tcW w:w="239" w:type="dxa"/>
          </w:tcPr>
          <w:p w14:paraId="32A0F34B"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8" w:type="dxa"/>
            <w:tcBorders>
              <w:bottom w:val="single" w:sz="4" w:space="0" w:color="auto"/>
            </w:tcBorders>
            <w:vAlign w:val="center"/>
          </w:tcPr>
          <w:p w14:paraId="63A256D1" w14:textId="3C5CE282"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2B7F75">
              <w:rPr>
                <w:rFonts w:ascii="Browallia New" w:eastAsia="Arial Unicode MS" w:hAnsi="Browallia New" w:cs="Browallia New"/>
                <w:snapToGrid w:val="0"/>
                <w:sz w:val="28"/>
                <w:szCs w:val="28"/>
                <w:lang w:val="en-GB" w:eastAsia="th-TH"/>
              </w:rPr>
              <w:t>0.42</w:t>
            </w:r>
          </w:p>
        </w:tc>
        <w:tc>
          <w:tcPr>
            <w:tcW w:w="248" w:type="dxa"/>
          </w:tcPr>
          <w:p w14:paraId="65E97035"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bottom w:val="single" w:sz="4" w:space="0" w:color="auto"/>
            </w:tcBorders>
          </w:tcPr>
          <w:p w14:paraId="47828AC1" w14:textId="022DAE1D"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723C42">
              <w:rPr>
                <w:rFonts w:ascii="Browallia New" w:hAnsi="Browallia New" w:cs="Browallia New"/>
                <w:sz w:val="28"/>
                <w:szCs w:val="28"/>
                <w:lang w:val="en-GB"/>
              </w:rPr>
              <w:t xml:space="preserve">         -</w:t>
            </w:r>
          </w:p>
        </w:tc>
        <w:tc>
          <w:tcPr>
            <w:tcW w:w="254" w:type="dxa"/>
          </w:tcPr>
          <w:p w14:paraId="7611DE5C"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bottom w:val="single" w:sz="4" w:space="0" w:color="auto"/>
            </w:tcBorders>
          </w:tcPr>
          <w:p w14:paraId="268C5DDE" w14:textId="2084366E"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lang w:val="en-GB"/>
              </w:rPr>
            </w:pPr>
            <w:r w:rsidRPr="00DE50CB">
              <w:rPr>
                <w:rFonts w:ascii="Browallia New" w:hAnsi="Browallia New" w:cs="Browallia New"/>
                <w:sz w:val="28"/>
                <w:szCs w:val="28"/>
                <w:lang w:val="en-GB"/>
              </w:rPr>
              <w:t xml:space="preserve">         -</w:t>
            </w:r>
          </w:p>
        </w:tc>
      </w:tr>
      <w:tr w:rsidR="00D5670F" w:rsidRPr="00CC6ACA" w14:paraId="1DBFDEB3" w14:textId="77777777" w:rsidTr="00B6227D">
        <w:trPr>
          <w:cantSplit/>
          <w:trHeight w:val="135"/>
        </w:trPr>
        <w:tc>
          <w:tcPr>
            <w:tcW w:w="2700" w:type="dxa"/>
            <w:vAlign w:val="bottom"/>
          </w:tcPr>
          <w:p w14:paraId="39FB03F6" w14:textId="77777777" w:rsidR="00D5670F" w:rsidRPr="008B0F06"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69" w:type="dxa"/>
            <w:tcBorders>
              <w:top w:val="single" w:sz="4" w:space="0" w:color="auto"/>
              <w:bottom w:val="single" w:sz="12" w:space="0" w:color="auto"/>
            </w:tcBorders>
          </w:tcPr>
          <w:p w14:paraId="6DD3B806" w14:textId="22150AE0"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D5670F">
              <w:rPr>
                <w:rFonts w:ascii="Browallia New" w:hAnsi="Browallia New" w:cs="Browallia New"/>
                <w:sz w:val="28"/>
                <w:szCs w:val="28"/>
              </w:rPr>
              <w:t>22.83</w:t>
            </w:r>
          </w:p>
        </w:tc>
        <w:tc>
          <w:tcPr>
            <w:tcW w:w="239" w:type="dxa"/>
          </w:tcPr>
          <w:p w14:paraId="6E47BF34"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8" w:type="dxa"/>
            <w:tcBorders>
              <w:top w:val="single" w:sz="4" w:space="0" w:color="auto"/>
              <w:bottom w:val="single" w:sz="12" w:space="0" w:color="auto"/>
            </w:tcBorders>
            <w:vAlign w:val="center"/>
          </w:tcPr>
          <w:p w14:paraId="517F2600" w14:textId="198B667B"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2B7F75">
              <w:rPr>
                <w:rFonts w:ascii="Browallia New" w:eastAsia="Arial Unicode MS" w:hAnsi="Browallia New" w:cs="Browallia New"/>
                <w:snapToGrid w:val="0"/>
                <w:sz w:val="28"/>
                <w:szCs w:val="28"/>
                <w:lang w:val="en-GB" w:eastAsia="th-TH"/>
              </w:rPr>
              <w:t>21.52</w:t>
            </w:r>
          </w:p>
        </w:tc>
        <w:tc>
          <w:tcPr>
            <w:tcW w:w="248" w:type="dxa"/>
          </w:tcPr>
          <w:p w14:paraId="15E1AE70"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top w:val="single" w:sz="4" w:space="0" w:color="auto"/>
              <w:bottom w:val="single" w:sz="12" w:space="0" w:color="auto"/>
            </w:tcBorders>
          </w:tcPr>
          <w:p w14:paraId="0DEDA966" w14:textId="2D7D3B6B"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723C42">
              <w:rPr>
                <w:rFonts w:ascii="Browallia New" w:hAnsi="Browallia New" w:cs="Browallia New"/>
                <w:sz w:val="28"/>
                <w:szCs w:val="28"/>
                <w:lang w:val="en-GB"/>
              </w:rPr>
              <w:t xml:space="preserve">         -</w:t>
            </w:r>
          </w:p>
        </w:tc>
        <w:tc>
          <w:tcPr>
            <w:tcW w:w="254" w:type="dxa"/>
          </w:tcPr>
          <w:p w14:paraId="7188760F" w14:textId="77777777" w:rsidR="00D5670F" w:rsidRPr="002B7F75" w:rsidRDefault="00D5670F" w:rsidP="00D5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top w:val="single" w:sz="4" w:space="0" w:color="auto"/>
              <w:bottom w:val="single" w:sz="12" w:space="0" w:color="auto"/>
            </w:tcBorders>
          </w:tcPr>
          <w:p w14:paraId="1B260CA5" w14:textId="395ADC78" w:rsidR="00D5670F" w:rsidRPr="002B7F75" w:rsidRDefault="00D5670F" w:rsidP="00D5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lang w:val="en-GB"/>
              </w:rPr>
            </w:pPr>
            <w:r w:rsidRPr="00DE50CB">
              <w:rPr>
                <w:rFonts w:ascii="Browallia New" w:hAnsi="Browallia New" w:cs="Browallia New"/>
                <w:sz w:val="28"/>
                <w:szCs w:val="28"/>
                <w:lang w:val="en-GB"/>
              </w:rPr>
              <w:t xml:space="preserve">         -</w:t>
            </w:r>
          </w:p>
        </w:tc>
      </w:tr>
    </w:tbl>
    <w:p w14:paraId="0DACFAD7" w14:textId="77777777" w:rsidR="007B65C0" w:rsidRPr="00B6227D" w:rsidRDefault="007B65C0"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684248"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684248">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B6227D"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73933E" w14:textId="3BBB9514" w:rsidR="00676E04" w:rsidRPr="005F3670"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Pr>
          <w:rFonts w:ascii="Browallia New" w:hAnsi="Browallia New" w:cs="Browallia New" w:hint="cs"/>
          <w:color w:val="000000" w:themeColor="text1"/>
          <w:sz w:val="28"/>
          <w:szCs w:val="28"/>
          <w:cs/>
          <w:lang w:val="de-DE"/>
        </w:rPr>
        <w:t xml:space="preserve">ณ </w:t>
      </w:r>
      <w:r w:rsidR="00E72AB8" w:rsidRPr="00E72AB8">
        <w:rPr>
          <w:rFonts w:ascii="Browallia New" w:hAnsi="Browallia New" w:cs="Browallia New"/>
          <w:color w:val="000000" w:themeColor="text1"/>
          <w:sz w:val="28"/>
          <w:szCs w:val="28"/>
          <w:cs/>
          <w:lang w:val="de-DE"/>
        </w:rPr>
        <w:t xml:space="preserve">วันที่ </w:t>
      </w:r>
      <w:r w:rsidR="00E72AB8" w:rsidRPr="00E72AB8">
        <w:rPr>
          <w:rFonts w:ascii="Browallia New" w:hAnsi="Browallia New" w:cs="Browallia New"/>
          <w:color w:val="000000" w:themeColor="text1"/>
          <w:sz w:val="28"/>
          <w:szCs w:val="28"/>
          <w:lang w:val="de-DE"/>
        </w:rPr>
        <w:t>31</w:t>
      </w:r>
      <w:r w:rsidR="00E72AB8" w:rsidRPr="00E72AB8">
        <w:rPr>
          <w:rFonts w:ascii="Browallia New" w:hAnsi="Browallia New" w:cs="Browallia New"/>
          <w:color w:val="000000" w:themeColor="text1"/>
          <w:sz w:val="28"/>
          <w:szCs w:val="28"/>
          <w:cs/>
          <w:lang w:val="de-DE"/>
        </w:rPr>
        <w:t xml:space="preserve"> </w:t>
      </w:r>
      <w:r>
        <w:rPr>
          <w:rFonts w:ascii="Browallia New" w:hAnsi="Browallia New" w:cs="Browallia New" w:hint="cs"/>
          <w:color w:val="000000" w:themeColor="text1"/>
          <w:sz w:val="28"/>
          <w:szCs w:val="28"/>
          <w:cs/>
          <w:lang w:val="de-DE"/>
        </w:rPr>
        <w:t>มีนาคม</w:t>
      </w:r>
      <w:r w:rsidR="00E72AB8" w:rsidRPr="00E72AB8">
        <w:rPr>
          <w:rFonts w:ascii="Browallia New" w:hAnsi="Browallia New" w:cs="Browallia New"/>
          <w:color w:val="000000" w:themeColor="text1"/>
          <w:sz w:val="28"/>
          <w:szCs w:val="28"/>
          <w:cs/>
          <w:lang w:val="de-DE"/>
        </w:rPr>
        <w:t xml:space="preserve"> </w:t>
      </w:r>
      <w:r w:rsidR="00E72AB8" w:rsidRPr="00E72AB8">
        <w:rPr>
          <w:rFonts w:ascii="Browallia New" w:hAnsi="Browallia New" w:cs="Browallia New"/>
          <w:color w:val="000000" w:themeColor="text1"/>
          <w:sz w:val="28"/>
          <w:szCs w:val="28"/>
          <w:lang w:val="de-DE"/>
        </w:rPr>
        <w:t>256</w:t>
      </w:r>
      <w:r>
        <w:rPr>
          <w:rFonts w:ascii="Browallia New" w:hAnsi="Browallia New" w:cs="Browallia New"/>
          <w:color w:val="000000" w:themeColor="text1"/>
          <w:sz w:val="28"/>
          <w:szCs w:val="28"/>
          <w:lang w:val="de-DE"/>
        </w:rPr>
        <w:t>7</w:t>
      </w:r>
      <w:r w:rsidR="00E72AB8" w:rsidRPr="00E72AB8">
        <w:rPr>
          <w:rFonts w:ascii="Browallia New" w:hAnsi="Browallia New" w:cs="Browallia New"/>
          <w:color w:val="000000" w:themeColor="text1"/>
          <w:sz w:val="28"/>
          <w:szCs w:val="28"/>
          <w:cs/>
          <w:lang w:val="de-DE"/>
        </w:rPr>
        <w:t xml:space="preserve"> บริษัทและบริษัทย่อยถูกฟ้องร้องเรียกค่าเสียหาย เนื่องจากการปฏิบัติงานเกี่ยวกับกา</w:t>
      </w:r>
      <w:r>
        <w:rPr>
          <w:rFonts w:ascii="Browallia New" w:hAnsi="Browallia New" w:cs="Browallia New" w:hint="cs"/>
          <w:color w:val="000000" w:themeColor="text1"/>
          <w:sz w:val="28"/>
          <w:szCs w:val="28"/>
          <w:cs/>
          <w:lang w:val="de-DE"/>
        </w:rPr>
        <w:t>ร</w:t>
      </w:r>
      <w:r w:rsidR="00E72AB8" w:rsidRPr="00E72AB8">
        <w:rPr>
          <w:rFonts w:ascii="Browallia New" w:hAnsi="Browallia New" w:cs="Browallia New"/>
          <w:color w:val="000000" w:themeColor="text1"/>
          <w:sz w:val="28"/>
          <w:szCs w:val="28"/>
          <w:cs/>
          <w:lang w:val="de-DE"/>
        </w:rPr>
        <w:t xml:space="preserve">ละเมิดลิขสิทธิ์และการผิดสัญญา </w:t>
      </w:r>
      <w:proofErr w:type="spellStart"/>
      <w:r w:rsidR="00E72AB8" w:rsidRPr="00E72AB8">
        <w:rPr>
          <w:rFonts w:ascii="Browallia New" w:hAnsi="Browallia New" w:cs="Browallia New"/>
          <w:color w:val="000000" w:themeColor="text1"/>
          <w:sz w:val="28"/>
          <w:szCs w:val="28"/>
          <w:cs/>
          <w:lang w:val="de-DE"/>
        </w:rPr>
        <w:t>จํานวน</w:t>
      </w:r>
      <w:proofErr w:type="spellEnd"/>
      <w:r w:rsidR="00E72AB8" w:rsidRPr="00E72AB8">
        <w:rPr>
          <w:rFonts w:ascii="Browallia New" w:hAnsi="Browallia New" w:cs="Browallia New"/>
          <w:color w:val="000000" w:themeColor="text1"/>
          <w:sz w:val="28"/>
          <w:szCs w:val="28"/>
          <w:cs/>
          <w:lang w:val="de-DE"/>
        </w:rPr>
        <w:t xml:space="preserve">ทุนทรัพย์ </w:t>
      </w:r>
      <w:r w:rsidR="00E72AB8" w:rsidRPr="00E72AB8">
        <w:rPr>
          <w:rFonts w:ascii="Browallia New" w:hAnsi="Browallia New" w:cs="Browallia New"/>
          <w:color w:val="000000" w:themeColor="text1"/>
          <w:sz w:val="28"/>
          <w:szCs w:val="28"/>
          <w:lang w:val="de-DE"/>
        </w:rPr>
        <w:t>5</w:t>
      </w:r>
      <w:r w:rsidR="00326AD0">
        <w:rPr>
          <w:rFonts w:ascii="Browallia New" w:hAnsi="Browallia New" w:cs="Browallia New"/>
          <w:color w:val="000000" w:themeColor="text1"/>
          <w:sz w:val="28"/>
          <w:szCs w:val="28"/>
          <w:lang w:val="de-DE"/>
        </w:rPr>
        <w:t>5.61</w:t>
      </w:r>
      <w:r w:rsidR="00E72AB8" w:rsidRPr="00E72AB8">
        <w:rPr>
          <w:rFonts w:ascii="Browallia New" w:hAnsi="Browallia New" w:cs="Browallia New"/>
          <w:color w:val="000000" w:themeColor="text1"/>
          <w:sz w:val="28"/>
          <w:szCs w:val="28"/>
          <w:lang w:val="de-DE"/>
        </w:rPr>
        <w:t xml:space="preserve"> </w:t>
      </w:r>
      <w:r w:rsidR="00E72AB8" w:rsidRPr="00E72AB8">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B6227D">
        <w:rPr>
          <w:rFonts w:ascii="Browallia New" w:hAnsi="Browallia New" w:cs="Browallia New"/>
          <w:color w:val="000000" w:themeColor="text1"/>
          <w:sz w:val="28"/>
          <w:szCs w:val="28"/>
          <w:cs/>
          <w:lang w:val="de-DE"/>
        </w:rPr>
        <w:br/>
      </w:r>
      <w:r w:rsidR="00E72AB8" w:rsidRPr="00E72AB8">
        <w:rPr>
          <w:rFonts w:ascii="Browallia New" w:hAnsi="Browallia New" w:cs="Browallia New"/>
          <w:color w:val="000000" w:themeColor="text1"/>
          <w:sz w:val="28"/>
          <w:szCs w:val="28"/>
          <w:cs/>
          <w:lang w:val="de-DE"/>
        </w:rPr>
        <w:t>ที่จะต้องจ่ายชําระเงินที่ถูกเรียกร้อง</w:t>
      </w:r>
      <w:proofErr w:type="spellStart"/>
      <w:r w:rsidR="00E72AB8" w:rsidRPr="00E72AB8">
        <w:rPr>
          <w:rFonts w:ascii="Browallia New" w:hAnsi="Browallia New" w:cs="Browallia New"/>
          <w:color w:val="000000" w:themeColor="text1"/>
          <w:sz w:val="28"/>
          <w:szCs w:val="28"/>
          <w:cs/>
          <w:lang w:val="de-DE"/>
        </w:rPr>
        <w:t>จํานวน</w:t>
      </w:r>
      <w:proofErr w:type="spellEnd"/>
      <w:r w:rsidR="00E72AB8" w:rsidRPr="00E72AB8">
        <w:rPr>
          <w:rFonts w:ascii="Browallia New" w:hAnsi="Browallia New" w:cs="Browallia New"/>
          <w:color w:val="000000" w:themeColor="text1"/>
          <w:sz w:val="28"/>
          <w:szCs w:val="28"/>
          <w:cs/>
          <w:lang w:val="de-DE"/>
        </w:rPr>
        <w:t>ดังกล่าว ดังนั้นผู้บริหารจึงยังไม่ได้บันทึกประมาณการหนี้สินที่เกี่ยวข้องไว้ใน</w:t>
      </w:r>
      <w:r w:rsidR="00446DF4" w:rsidRPr="00446DF4">
        <w:rPr>
          <w:rFonts w:ascii="Browallia New" w:hAnsi="Browallia New" w:cs="Browallia New"/>
          <w:color w:val="000000" w:themeColor="text1"/>
          <w:sz w:val="28"/>
          <w:szCs w:val="28"/>
          <w:cs/>
          <w:lang w:val="de-DE"/>
        </w:rPr>
        <w:t>ข้อมูลทาง</w:t>
      </w:r>
      <w:r w:rsidR="00E72AB8" w:rsidRPr="00E72AB8">
        <w:rPr>
          <w:rFonts w:ascii="Browallia New" w:hAnsi="Browallia New" w:cs="Browallia New"/>
          <w:color w:val="000000" w:themeColor="text1"/>
          <w:sz w:val="28"/>
          <w:szCs w:val="28"/>
          <w:cs/>
          <w:lang w:val="de-DE"/>
        </w:rPr>
        <w:t>การเงินรวมและ</w:t>
      </w:r>
      <w:r w:rsidR="00446DF4" w:rsidRPr="00446DF4">
        <w:rPr>
          <w:rFonts w:ascii="Browallia New" w:hAnsi="Browallia New" w:cs="Browallia New"/>
          <w:color w:val="000000" w:themeColor="text1"/>
          <w:sz w:val="28"/>
          <w:szCs w:val="28"/>
          <w:cs/>
          <w:lang w:val="de-DE"/>
        </w:rPr>
        <w:t>ข้อมูลทาง</w:t>
      </w:r>
      <w:r w:rsidR="00E72AB8" w:rsidRPr="00E72AB8">
        <w:rPr>
          <w:rFonts w:ascii="Browallia New" w:hAnsi="Browallia New" w:cs="Browallia New"/>
          <w:color w:val="000000" w:themeColor="text1"/>
          <w:sz w:val="28"/>
          <w:szCs w:val="28"/>
          <w:cs/>
          <w:lang w:val="de-DE"/>
        </w:rPr>
        <w:t>การเงินเฉพาะ</w:t>
      </w:r>
      <w:r w:rsidR="00446DF4" w:rsidRPr="00446DF4">
        <w:rPr>
          <w:rFonts w:ascii="Browallia New" w:hAnsi="Browallia New" w:cs="Browallia New"/>
          <w:color w:val="000000" w:themeColor="text1"/>
          <w:sz w:val="28"/>
          <w:szCs w:val="28"/>
          <w:cs/>
          <w:lang w:val="de-DE"/>
        </w:rPr>
        <w:t>บริษัท</w:t>
      </w:r>
    </w:p>
    <w:p w14:paraId="3A4512A8" w14:textId="77777777" w:rsidR="009A0848" w:rsidRPr="009A0848" w:rsidRDefault="009A0848"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F1F4EAE" w14:textId="6EF781DE" w:rsidR="00A729D4" w:rsidRDefault="00671D8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Pr>
          <w:rFonts w:ascii="Browallia New" w:hAnsi="Browallia New" w:cs="Browallia New" w:hint="cs"/>
          <w:b/>
          <w:bCs/>
          <w:spacing w:val="-4"/>
          <w:sz w:val="28"/>
          <w:szCs w:val="28"/>
          <w:cs/>
          <w:lang w:val="en-GB"/>
        </w:rPr>
        <w:t>เหตุ</w:t>
      </w:r>
      <w:r w:rsidR="002F4758">
        <w:rPr>
          <w:rFonts w:ascii="Browallia New" w:hAnsi="Browallia New" w:cs="Browallia New" w:hint="cs"/>
          <w:b/>
          <w:bCs/>
          <w:spacing w:val="-4"/>
          <w:sz w:val="28"/>
          <w:szCs w:val="28"/>
          <w:cs/>
          <w:lang w:val="en-GB"/>
        </w:rPr>
        <w:t>การณ์ภายหลังวันที่</w:t>
      </w:r>
      <w:r w:rsidR="00C764AF">
        <w:rPr>
          <w:rFonts w:ascii="Browallia New" w:hAnsi="Browallia New" w:cs="Browallia New" w:hint="cs"/>
          <w:b/>
          <w:bCs/>
          <w:spacing w:val="-4"/>
          <w:sz w:val="28"/>
          <w:szCs w:val="28"/>
          <w:cs/>
          <w:lang w:val="en-GB"/>
        </w:rPr>
        <w:t>ในงบการเงิน</w:t>
      </w:r>
    </w:p>
    <w:p w14:paraId="78C92F21" w14:textId="77777777" w:rsidR="00820BE9" w:rsidRDefault="00820BE9" w:rsidP="0082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018E1097" w14:textId="31AB43B4" w:rsidR="00C80E7D" w:rsidRPr="00B6227D" w:rsidRDefault="005C6E88" w:rsidP="00C7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6227D">
        <w:rPr>
          <w:rFonts w:ascii="Browallia New" w:hAnsi="Browallia New" w:cs="Browallia New" w:hint="cs"/>
          <w:sz w:val="28"/>
          <w:szCs w:val="28"/>
          <w:cs/>
          <w:lang w:val="en-GB"/>
        </w:rPr>
        <w:t>ที</w:t>
      </w:r>
      <w:r w:rsidR="00484C90" w:rsidRPr="00B6227D">
        <w:rPr>
          <w:rFonts w:ascii="Browallia New" w:hAnsi="Browallia New" w:cs="Browallia New" w:hint="cs"/>
          <w:sz w:val="28"/>
          <w:szCs w:val="28"/>
          <w:cs/>
          <w:lang w:val="en-GB"/>
        </w:rPr>
        <w:t>่ประช</w:t>
      </w:r>
      <w:r w:rsidR="00371322" w:rsidRPr="00B6227D">
        <w:rPr>
          <w:rFonts w:ascii="Browallia New" w:hAnsi="Browallia New" w:cs="Browallia New" w:hint="cs"/>
          <w:sz w:val="28"/>
          <w:szCs w:val="28"/>
          <w:cs/>
          <w:lang w:val="en-GB"/>
        </w:rPr>
        <w:t>ุม</w:t>
      </w:r>
      <w:r w:rsidR="00303EBD" w:rsidRPr="00B6227D">
        <w:rPr>
          <w:rFonts w:ascii="Browallia New" w:hAnsi="Browallia New" w:cs="Browallia New" w:hint="cs"/>
          <w:sz w:val="28"/>
          <w:szCs w:val="28"/>
          <w:cs/>
          <w:lang w:val="en-GB"/>
        </w:rPr>
        <w:t>คณะ</w:t>
      </w:r>
      <w:r w:rsidR="00C41BAE" w:rsidRPr="00B6227D">
        <w:rPr>
          <w:rFonts w:ascii="Browallia New" w:hAnsi="Browallia New" w:cs="Browallia New" w:hint="cs"/>
          <w:sz w:val="28"/>
          <w:szCs w:val="28"/>
          <w:cs/>
          <w:lang w:val="en-GB"/>
        </w:rPr>
        <w:t>กรรมการ</w:t>
      </w:r>
      <w:r w:rsidR="005A1DA1" w:rsidRPr="00B6227D">
        <w:rPr>
          <w:rFonts w:ascii="Browallia New" w:hAnsi="Browallia New" w:cs="Browallia New" w:hint="cs"/>
          <w:sz w:val="28"/>
          <w:szCs w:val="28"/>
          <w:cs/>
          <w:lang w:val="en-GB"/>
        </w:rPr>
        <w:t>บริษัท</w:t>
      </w:r>
      <w:r w:rsidR="009A7865" w:rsidRPr="00B6227D">
        <w:rPr>
          <w:rFonts w:ascii="Browallia New" w:hAnsi="Browallia New" w:cs="Browallia New" w:hint="cs"/>
          <w:sz w:val="28"/>
          <w:szCs w:val="28"/>
          <w:cs/>
          <w:lang w:val="en-GB"/>
        </w:rPr>
        <w:t>ของบริษัท</w:t>
      </w:r>
      <w:r w:rsidR="006C13B0" w:rsidRPr="00B6227D">
        <w:rPr>
          <w:rFonts w:ascii="Browallia New" w:hAnsi="Browallia New" w:cs="Browallia New" w:hint="cs"/>
          <w:sz w:val="28"/>
          <w:szCs w:val="28"/>
          <w:cs/>
          <w:lang w:val="en-GB"/>
        </w:rPr>
        <w:t xml:space="preserve"> อาร์เอส </w:t>
      </w:r>
      <w:proofErr w:type="spellStart"/>
      <w:r w:rsidR="006C13B0" w:rsidRPr="00B6227D">
        <w:rPr>
          <w:rFonts w:ascii="Browallia New" w:hAnsi="Browallia New" w:cs="Browallia New" w:hint="cs"/>
          <w:sz w:val="28"/>
          <w:szCs w:val="28"/>
          <w:cs/>
          <w:lang w:val="en-GB"/>
        </w:rPr>
        <w:t>ลิฟเวลล์</w:t>
      </w:r>
      <w:proofErr w:type="spellEnd"/>
      <w:r w:rsidR="00193D8F" w:rsidRPr="00B6227D">
        <w:rPr>
          <w:rFonts w:ascii="Browallia New" w:hAnsi="Browallia New" w:cs="Browallia New" w:hint="cs"/>
          <w:sz w:val="28"/>
          <w:szCs w:val="28"/>
          <w:cs/>
          <w:lang w:val="en-GB"/>
        </w:rPr>
        <w:t xml:space="preserve"> จำกัด (บริษัท</w:t>
      </w:r>
      <w:r w:rsidR="00E766F1" w:rsidRPr="00B6227D">
        <w:rPr>
          <w:rFonts w:ascii="Browallia New" w:hAnsi="Browallia New" w:cs="Browallia New" w:hint="cs"/>
          <w:sz w:val="28"/>
          <w:szCs w:val="28"/>
          <w:cs/>
          <w:lang w:val="en-GB"/>
        </w:rPr>
        <w:t>ย่อย</w:t>
      </w:r>
      <w:r w:rsidR="00193D8F" w:rsidRPr="00B6227D">
        <w:rPr>
          <w:rFonts w:ascii="Browallia New" w:hAnsi="Browallia New" w:cs="Browallia New" w:hint="cs"/>
          <w:sz w:val="28"/>
          <w:szCs w:val="28"/>
          <w:cs/>
          <w:lang w:val="en-GB"/>
        </w:rPr>
        <w:t xml:space="preserve">) </w:t>
      </w:r>
      <w:r w:rsidR="000E4B21" w:rsidRPr="00B6227D">
        <w:rPr>
          <w:rFonts w:ascii="Browallia New" w:hAnsi="Browallia New" w:cs="Browallia New" w:hint="cs"/>
          <w:sz w:val="28"/>
          <w:szCs w:val="28"/>
          <w:cs/>
          <w:lang w:val="en-GB"/>
        </w:rPr>
        <w:t xml:space="preserve">ครั้งที่ </w:t>
      </w:r>
      <w:r w:rsidR="000E4B21" w:rsidRPr="00B6227D">
        <w:rPr>
          <w:rFonts w:ascii="Browallia New" w:hAnsi="Browallia New" w:cs="Browallia New"/>
          <w:sz w:val="28"/>
          <w:szCs w:val="28"/>
        </w:rPr>
        <w:t>4/2567</w:t>
      </w:r>
      <w:r w:rsidR="000E4B21" w:rsidRPr="00B6227D">
        <w:rPr>
          <w:rFonts w:ascii="Browallia New" w:hAnsi="Browallia New" w:cs="Browallia New" w:hint="cs"/>
          <w:sz w:val="28"/>
          <w:szCs w:val="28"/>
          <w:cs/>
        </w:rPr>
        <w:t xml:space="preserve"> เมื่อวันที่ </w:t>
      </w:r>
      <w:r w:rsidR="000E4B21" w:rsidRPr="00B6227D">
        <w:rPr>
          <w:rFonts w:ascii="Browallia New" w:hAnsi="Browallia New" w:cs="Browallia New"/>
          <w:sz w:val="28"/>
          <w:szCs w:val="28"/>
        </w:rPr>
        <w:t>15</w:t>
      </w:r>
      <w:r w:rsidR="000E4B21" w:rsidRPr="00B6227D">
        <w:rPr>
          <w:rFonts w:ascii="Browallia New" w:hAnsi="Browallia New" w:cs="Browallia New" w:hint="cs"/>
          <w:sz w:val="28"/>
          <w:szCs w:val="28"/>
          <w:cs/>
        </w:rPr>
        <w:t xml:space="preserve"> มีนาคม </w:t>
      </w:r>
      <w:r w:rsidR="000E4B21" w:rsidRPr="00B6227D">
        <w:rPr>
          <w:rFonts w:ascii="Browallia New" w:hAnsi="Browallia New" w:cs="Browallia New"/>
          <w:sz w:val="28"/>
          <w:szCs w:val="28"/>
        </w:rPr>
        <w:t>2567</w:t>
      </w:r>
      <w:r w:rsidR="000E4B21" w:rsidRPr="00B6227D">
        <w:rPr>
          <w:rFonts w:ascii="Browallia New" w:hAnsi="Browallia New" w:cs="Browallia New" w:hint="cs"/>
          <w:sz w:val="28"/>
          <w:szCs w:val="28"/>
          <w:cs/>
        </w:rPr>
        <w:t xml:space="preserve"> ได้</w:t>
      </w:r>
      <w:r w:rsidR="00712049" w:rsidRPr="00B6227D">
        <w:rPr>
          <w:rFonts w:ascii="Browallia New" w:hAnsi="Browallia New" w:cs="Browallia New" w:hint="cs"/>
          <w:sz w:val="28"/>
          <w:szCs w:val="28"/>
          <w:cs/>
        </w:rPr>
        <w:t>มีมติอนุมัต</w:t>
      </w:r>
      <w:r w:rsidR="00984C59" w:rsidRPr="00B6227D">
        <w:rPr>
          <w:rFonts w:ascii="Browallia New" w:hAnsi="Browallia New" w:cs="Browallia New" w:hint="cs"/>
          <w:sz w:val="28"/>
          <w:szCs w:val="28"/>
          <w:cs/>
        </w:rPr>
        <w:t>ิให้</w:t>
      </w:r>
      <w:r w:rsidR="00D559DF" w:rsidRPr="00B6227D">
        <w:rPr>
          <w:rFonts w:ascii="Browallia New" w:hAnsi="Browallia New" w:cs="Browallia New" w:hint="cs"/>
          <w:sz w:val="28"/>
          <w:szCs w:val="28"/>
          <w:cs/>
        </w:rPr>
        <w:t>ดำเนินการ</w:t>
      </w:r>
      <w:r w:rsidR="003245DA" w:rsidRPr="00B6227D">
        <w:rPr>
          <w:rFonts w:ascii="Browallia New" w:hAnsi="Browallia New" w:cs="Browallia New" w:hint="cs"/>
          <w:sz w:val="28"/>
          <w:szCs w:val="28"/>
          <w:cs/>
        </w:rPr>
        <w:t>เข้าลงทุนโดยการ</w:t>
      </w:r>
      <w:r w:rsidR="00D559DF" w:rsidRPr="00B6227D">
        <w:rPr>
          <w:rFonts w:ascii="Browallia New" w:hAnsi="Browallia New" w:cs="Browallia New" w:hint="cs"/>
          <w:sz w:val="28"/>
          <w:szCs w:val="28"/>
          <w:cs/>
        </w:rPr>
        <w:t>เพิ่มทุน</w:t>
      </w:r>
      <w:r w:rsidR="00011CDA" w:rsidRPr="00B6227D">
        <w:rPr>
          <w:rFonts w:ascii="Browallia New" w:hAnsi="Browallia New" w:cs="Browallia New" w:hint="cs"/>
          <w:sz w:val="28"/>
          <w:szCs w:val="28"/>
          <w:cs/>
        </w:rPr>
        <w:t>จดทะเบียน</w:t>
      </w:r>
      <w:r w:rsidR="00AE2AD9" w:rsidRPr="00B6227D">
        <w:rPr>
          <w:rFonts w:ascii="Browallia New" w:hAnsi="Browallia New" w:cs="Browallia New" w:hint="cs"/>
          <w:sz w:val="28"/>
          <w:szCs w:val="28"/>
          <w:cs/>
        </w:rPr>
        <w:t xml:space="preserve">ในบริษัท </w:t>
      </w:r>
      <w:r w:rsidR="00C810B9" w:rsidRPr="00B6227D">
        <w:rPr>
          <w:rFonts w:ascii="Browallia New" w:hAnsi="Browallia New" w:cs="Browallia New" w:hint="cs"/>
          <w:sz w:val="28"/>
          <w:szCs w:val="28"/>
          <w:cs/>
        </w:rPr>
        <w:t>เอิบ เวล</w:t>
      </w:r>
      <w:proofErr w:type="spellStart"/>
      <w:r w:rsidR="00C810B9" w:rsidRPr="00B6227D">
        <w:rPr>
          <w:rFonts w:ascii="Browallia New" w:hAnsi="Browallia New" w:cs="Browallia New" w:hint="cs"/>
          <w:sz w:val="28"/>
          <w:szCs w:val="28"/>
          <w:cs/>
        </w:rPr>
        <w:t>เนส</w:t>
      </w:r>
      <w:proofErr w:type="spellEnd"/>
      <w:r w:rsidR="00C810B9" w:rsidRPr="00B6227D">
        <w:rPr>
          <w:rFonts w:ascii="Browallia New" w:hAnsi="Browallia New" w:cs="Browallia New" w:hint="cs"/>
          <w:sz w:val="28"/>
          <w:szCs w:val="28"/>
          <w:cs/>
        </w:rPr>
        <w:t xml:space="preserve"> จำกัด ใน</w:t>
      </w:r>
      <w:r w:rsidR="00F37147" w:rsidRPr="00B6227D">
        <w:rPr>
          <w:rFonts w:ascii="Browallia New" w:hAnsi="Browallia New" w:cs="Browallia New" w:hint="cs"/>
          <w:sz w:val="28"/>
          <w:szCs w:val="28"/>
          <w:cs/>
        </w:rPr>
        <w:t>สัดส่วน</w:t>
      </w:r>
      <w:r w:rsidR="008D5058" w:rsidRPr="00B6227D">
        <w:rPr>
          <w:rFonts w:ascii="Browallia New" w:hAnsi="Browallia New" w:cs="Browallia New" w:hint="cs"/>
          <w:sz w:val="28"/>
          <w:szCs w:val="28"/>
          <w:cs/>
        </w:rPr>
        <w:t xml:space="preserve">ร้อยละ </w:t>
      </w:r>
      <w:r w:rsidR="008D5058" w:rsidRPr="00B6227D">
        <w:rPr>
          <w:rFonts w:ascii="Browallia New" w:hAnsi="Browallia New" w:cs="Browallia New"/>
          <w:sz w:val="28"/>
          <w:szCs w:val="28"/>
        </w:rPr>
        <w:t>60</w:t>
      </w:r>
      <w:r w:rsidR="008D5058" w:rsidRPr="00B6227D">
        <w:rPr>
          <w:rFonts w:ascii="Browallia New" w:hAnsi="Browallia New" w:cs="Browallia New" w:hint="cs"/>
          <w:sz w:val="28"/>
          <w:szCs w:val="28"/>
          <w:cs/>
        </w:rPr>
        <w:t xml:space="preserve"> มีผล</w:t>
      </w:r>
      <w:r w:rsidR="004A1C99" w:rsidRPr="00B6227D">
        <w:rPr>
          <w:rFonts w:ascii="Browallia New" w:hAnsi="Browallia New" w:cs="Browallia New" w:hint="cs"/>
          <w:sz w:val="28"/>
          <w:szCs w:val="28"/>
          <w:cs/>
        </w:rPr>
        <w:t xml:space="preserve">ในวันที่ </w:t>
      </w:r>
      <w:r w:rsidR="004A1C99" w:rsidRPr="00B6227D">
        <w:rPr>
          <w:rFonts w:ascii="Browallia New" w:hAnsi="Browallia New" w:cs="Browallia New"/>
          <w:sz w:val="28"/>
          <w:szCs w:val="28"/>
        </w:rPr>
        <w:t xml:space="preserve">1 </w:t>
      </w:r>
      <w:r w:rsidR="004A1C99" w:rsidRPr="00B6227D">
        <w:rPr>
          <w:rFonts w:ascii="Browallia New" w:hAnsi="Browallia New" w:cs="Browallia New" w:hint="cs"/>
          <w:sz w:val="28"/>
          <w:szCs w:val="28"/>
          <w:cs/>
        </w:rPr>
        <w:t>เมษา</w:t>
      </w:r>
      <w:r w:rsidR="004B77D3" w:rsidRPr="00B6227D">
        <w:rPr>
          <w:rFonts w:ascii="Browallia New" w:hAnsi="Browallia New" w:cs="Browallia New" w:hint="cs"/>
          <w:sz w:val="28"/>
          <w:szCs w:val="28"/>
          <w:cs/>
        </w:rPr>
        <w:t xml:space="preserve">ยน </w:t>
      </w:r>
      <w:r w:rsidR="00C80E7D" w:rsidRPr="00B6227D">
        <w:rPr>
          <w:rFonts w:ascii="Browallia New" w:hAnsi="Browallia New" w:cs="Browallia New"/>
          <w:sz w:val="28"/>
          <w:szCs w:val="28"/>
        </w:rPr>
        <w:t>2567</w:t>
      </w:r>
    </w:p>
    <w:p w14:paraId="2A115C02" w14:textId="724FF73E" w:rsidR="00377E67" w:rsidRPr="00B6227D" w:rsidRDefault="00193D8F" w:rsidP="00324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6227D">
        <w:rPr>
          <w:rFonts w:ascii="Browallia New" w:hAnsi="Browallia New" w:cs="Browallia New" w:hint="cs"/>
          <w:sz w:val="28"/>
          <w:szCs w:val="28"/>
          <w:cs/>
          <w:lang w:val="en-GB"/>
        </w:rPr>
        <w:t xml:space="preserve"> </w:t>
      </w:r>
    </w:p>
    <w:p w14:paraId="5CA51E2C"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5A37920C"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69C3802D" w14:textId="77777777" w:rsid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FFFFFF" w:themeColor="background1"/>
          <w:spacing w:val="-4"/>
          <w:sz w:val="28"/>
          <w:szCs w:val="28"/>
          <w:lang w:val="en-GB"/>
        </w:rPr>
      </w:pPr>
    </w:p>
    <w:p w14:paraId="0B215EB7" w14:textId="77777777" w:rsid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FFFFFF" w:themeColor="background1"/>
          <w:spacing w:val="-4"/>
          <w:sz w:val="28"/>
          <w:szCs w:val="28"/>
          <w:lang w:val="en-GB"/>
        </w:rPr>
      </w:pPr>
    </w:p>
    <w:p w14:paraId="5F46C283" w14:textId="77777777" w:rsidR="00377E67" w:rsidRP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FFFFFF" w:themeColor="background1"/>
          <w:spacing w:val="-4"/>
          <w:sz w:val="28"/>
          <w:szCs w:val="28"/>
          <w:lang w:val="en-GB"/>
        </w:rPr>
      </w:pPr>
    </w:p>
    <w:sectPr w:rsidR="00377E67" w:rsidRPr="00377E67" w:rsidSect="009817A9">
      <w:headerReference w:type="default" r:id="rId17"/>
      <w:footerReference w:type="default" r:id="rId18"/>
      <w:pgSz w:w="11909" w:h="16834" w:code="9"/>
      <w:pgMar w:top="2520" w:right="1019" w:bottom="1282" w:left="1440" w:header="810" w:footer="302" w:gutter="0"/>
      <w:pgNumType w:start="2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43030" w14:textId="77777777" w:rsidR="006920CB" w:rsidRDefault="006920CB">
      <w:r>
        <w:separator/>
      </w:r>
    </w:p>
  </w:endnote>
  <w:endnote w:type="continuationSeparator" w:id="0">
    <w:p w14:paraId="61627A73" w14:textId="77777777" w:rsidR="006920CB" w:rsidRDefault="006920CB">
      <w:r>
        <w:continuationSeparator/>
      </w:r>
    </w:p>
  </w:endnote>
  <w:endnote w:type="continuationNotice" w:id="1">
    <w:p w14:paraId="1E03D985" w14:textId="77777777" w:rsidR="006920CB" w:rsidRDefault="0069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shd w:val="clear" w:color="auto" w:fill="auto"/>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shd w:val="clear" w:color="auto" w:fill="auto"/>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98E39" w14:textId="77777777" w:rsidR="006920CB" w:rsidRDefault="006920CB">
      <w:r>
        <w:separator/>
      </w:r>
    </w:p>
  </w:footnote>
  <w:footnote w:type="continuationSeparator" w:id="0">
    <w:p w14:paraId="7390CD24" w14:textId="77777777" w:rsidR="006920CB" w:rsidRDefault="006920CB">
      <w:r>
        <w:continuationSeparator/>
      </w:r>
    </w:p>
  </w:footnote>
  <w:footnote w:type="continuationNotice" w:id="1">
    <w:p w14:paraId="4389196C" w14:textId="77777777" w:rsidR="006920CB" w:rsidRDefault="006920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271A3729"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B6E97AE" w14:textId="5711CA6A" w:rsidR="005775F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0089B106">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7C7298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sidR="00806686">
      <w:rPr>
        <w:cs/>
      </w:rPr>
      <w:tab/>
    </w:r>
  </w:p>
  <w:p w14:paraId="1B6B971E" w14:textId="77777777" w:rsidR="00806686" w:rsidRDefault="0080668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51BFECEE" w14:textId="77777777" w:rsidR="001B2F7E" w:rsidRDefault="001B2F7E"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1B0C1284">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349FEB1" id="Straight Connector 1" o:spid="_x0000_s1026" style="position:absolute;flip:y;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" strokecolor="#7030a0"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11BF034"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77777777"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5CDDBBB9">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A086A67"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1D8538D6"/>
    <w:multiLevelType w:val="hybridMultilevel"/>
    <w:tmpl w:val="BA446896"/>
    <w:lvl w:ilvl="0" w:tplc="B3E263AC">
      <w:start w:val="1"/>
      <w:numFmt w:val="decimal"/>
      <w:lvlText w:val="16.%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6"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9"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6A788A"/>
    <w:multiLevelType w:val="multilevel"/>
    <w:tmpl w:val="4B3A5F68"/>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2.%3"/>
      <w:lvlJc w:val="left"/>
      <w:pPr>
        <w:ind w:left="2160" w:hanging="720"/>
      </w:pPr>
      <w:rPr>
        <w:rFonts w:eastAsia="Arial Unicode M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4"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6"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8"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9"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0"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6A27C3"/>
    <w:multiLevelType w:val="hybridMultilevel"/>
    <w:tmpl w:val="63AC4342"/>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2"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2"/>
  </w:num>
  <w:num w:numId="12" w16cid:durableId="130944888">
    <w:abstractNumId w:val="16"/>
  </w:num>
  <w:num w:numId="13" w16cid:durableId="912927839">
    <w:abstractNumId w:val="28"/>
  </w:num>
  <w:num w:numId="14" w16cid:durableId="1774130908">
    <w:abstractNumId w:val="20"/>
  </w:num>
  <w:num w:numId="15" w16cid:durableId="1993365459">
    <w:abstractNumId w:val="24"/>
  </w:num>
  <w:num w:numId="16" w16cid:durableId="1308583655">
    <w:abstractNumId w:val="31"/>
  </w:num>
  <w:num w:numId="17" w16cid:durableId="428237904">
    <w:abstractNumId w:val="25"/>
  </w:num>
  <w:num w:numId="18" w16cid:durableId="1310937844">
    <w:abstractNumId w:val="23"/>
  </w:num>
  <w:num w:numId="19" w16cid:durableId="760174794">
    <w:abstractNumId w:val="32"/>
  </w:num>
  <w:num w:numId="20" w16cid:durableId="1745637972">
    <w:abstractNumId w:val="14"/>
  </w:num>
  <w:num w:numId="21" w16cid:durableId="839389082">
    <w:abstractNumId w:val="27"/>
  </w:num>
  <w:num w:numId="22" w16cid:durableId="165557411">
    <w:abstractNumId w:val="29"/>
  </w:num>
  <w:num w:numId="23" w16cid:durableId="404767674">
    <w:abstractNumId w:val="30"/>
  </w:num>
  <w:num w:numId="24" w16cid:durableId="1650666354">
    <w:abstractNumId w:val="13"/>
  </w:num>
  <w:num w:numId="25" w16cid:durableId="1478257409">
    <w:abstractNumId w:val="18"/>
  </w:num>
  <w:num w:numId="26" w16cid:durableId="1958414598">
    <w:abstractNumId w:val="12"/>
  </w:num>
  <w:num w:numId="27" w16cid:durableId="619190720">
    <w:abstractNumId w:val="10"/>
  </w:num>
  <w:num w:numId="28" w16cid:durableId="862981219">
    <w:abstractNumId w:val="11"/>
  </w:num>
  <w:num w:numId="29" w16cid:durableId="475026972">
    <w:abstractNumId w:val="19"/>
  </w:num>
  <w:num w:numId="30" w16cid:durableId="1557088532">
    <w:abstractNumId w:val="26"/>
  </w:num>
  <w:num w:numId="31" w16cid:durableId="24520767">
    <w:abstractNumId w:val="17"/>
  </w:num>
  <w:num w:numId="32" w16cid:durableId="1528058297">
    <w:abstractNumId w:val="15"/>
  </w:num>
  <w:num w:numId="33" w16cid:durableId="96092014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CE3"/>
    <w:rsid w:val="00000EB3"/>
    <w:rsid w:val="000014D0"/>
    <w:rsid w:val="00001599"/>
    <w:rsid w:val="0000165B"/>
    <w:rsid w:val="000016BD"/>
    <w:rsid w:val="000016C5"/>
    <w:rsid w:val="0000173A"/>
    <w:rsid w:val="00001A30"/>
    <w:rsid w:val="00001B0F"/>
    <w:rsid w:val="00001E15"/>
    <w:rsid w:val="00002167"/>
    <w:rsid w:val="0000217B"/>
    <w:rsid w:val="0000228F"/>
    <w:rsid w:val="000023BC"/>
    <w:rsid w:val="000027F8"/>
    <w:rsid w:val="00002D0A"/>
    <w:rsid w:val="00002D2B"/>
    <w:rsid w:val="00002D45"/>
    <w:rsid w:val="000033E0"/>
    <w:rsid w:val="000036C5"/>
    <w:rsid w:val="000039F6"/>
    <w:rsid w:val="00003BAA"/>
    <w:rsid w:val="00003EE6"/>
    <w:rsid w:val="00004480"/>
    <w:rsid w:val="00004844"/>
    <w:rsid w:val="00004939"/>
    <w:rsid w:val="0000497F"/>
    <w:rsid w:val="00004DA2"/>
    <w:rsid w:val="00004F5E"/>
    <w:rsid w:val="00005020"/>
    <w:rsid w:val="00005732"/>
    <w:rsid w:val="00005888"/>
    <w:rsid w:val="00005975"/>
    <w:rsid w:val="00005A5C"/>
    <w:rsid w:val="00005E6B"/>
    <w:rsid w:val="0000612F"/>
    <w:rsid w:val="0000638D"/>
    <w:rsid w:val="0000666A"/>
    <w:rsid w:val="00006A4E"/>
    <w:rsid w:val="00006AF3"/>
    <w:rsid w:val="00006C23"/>
    <w:rsid w:val="00006D92"/>
    <w:rsid w:val="00006EC7"/>
    <w:rsid w:val="0000747B"/>
    <w:rsid w:val="000078A1"/>
    <w:rsid w:val="00007B69"/>
    <w:rsid w:val="00007BF6"/>
    <w:rsid w:val="00007C13"/>
    <w:rsid w:val="000104C7"/>
    <w:rsid w:val="000104EB"/>
    <w:rsid w:val="00010C32"/>
    <w:rsid w:val="0001101D"/>
    <w:rsid w:val="0001117A"/>
    <w:rsid w:val="000112BC"/>
    <w:rsid w:val="00011504"/>
    <w:rsid w:val="0001170B"/>
    <w:rsid w:val="000117A9"/>
    <w:rsid w:val="00011CDA"/>
    <w:rsid w:val="0001222A"/>
    <w:rsid w:val="00012560"/>
    <w:rsid w:val="00012D31"/>
    <w:rsid w:val="0001333E"/>
    <w:rsid w:val="0001405D"/>
    <w:rsid w:val="00014197"/>
    <w:rsid w:val="000141FE"/>
    <w:rsid w:val="000144A4"/>
    <w:rsid w:val="0001468C"/>
    <w:rsid w:val="000146CE"/>
    <w:rsid w:val="00014C17"/>
    <w:rsid w:val="00014D5C"/>
    <w:rsid w:val="00014EAE"/>
    <w:rsid w:val="0001525C"/>
    <w:rsid w:val="00015517"/>
    <w:rsid w:val="00015A4C"/>
    <w:rsid w:val="00015B1F"/>
    <w:rsid w:val="00015CFD"/>
    <w:rsid w:val="00015E35"/>
    <w:rsid w:val="00015F3B"/>
    <w:rsid w:val="000160FC"/>
    <w:rsid w:val="000161D6"/>
    <w:rsid w:val="000162D1"/>
    <w:rsid w:val="00016426"/>
    <w:rsid w:val="00016757"/>
    <w:rsid w:val="00016A1A"/>
    <w:rsid w:val="00016DC1"/>
    <w:rsid w:val="00017104"/>
    <w:rsid w:val="00017342"/>
    <w:rsid w:val="000174CD"/>
    <w:rsid w:val="00017650"/>
    <w:rsid w:val="00017BE6"/>
    <w:rsid w:val="00017BE9"/>
    <w:rsid w:val="00017D2C"/>
    <w:rsid w:val="00017F0A"/>
    <w:rsid w:val="0002028F"/>
    <w:rsid w:val="000207C3"/>
    <w:rsid w:val="00020E69"/>
    <w:rsid w:val="0002143F"/>
    <w:rsid w:val="00021857"/>
    <w:rsid w:val="00021E71"/>
    <w:rsid w:val="000221E1"/>
    <w:rsid w:val="0002292F"/>
    <w:rsid w:val="00022B3A"/>
    <w:rsid w:val="00022C46"/>
    <w:rsid w:val="00022C80"/>
    <w:rsid w:val="00022F7F"/>
    <w:rsid w:val="000230AF"/>
    <w:rsid w:val="0002332B"/>
    <w:rsid w:val="000235E7"/>
    <w:rsid w:val="00023AFE"/>
    <w:rsid w:val="00023CD3"/>
    <w:rsid w:val="00024439"/>
    <w:rsid w:val="0002461B"/>
    <w:rsid w:val="00024B77"/>
    <w:rsid w:val="00024E11"/>
    <w:rsid w:val="00024E75"/>
    <w:rsid w:val="000258A2"/>
    <w:rsid w:val="00025EDE"/>
    <w:rsid w:val="00026258"/>
    <w:rsid w:val="0002641A"/>
    <w:rsid w:val="00026497"/>
    <w:rsid w:val="00026645"/>
    <w:rsid w:val="00026895"/>
    <w:rsid w:val="0002689B"/>
    <w:rsid w:val="000269AC"/>
    <w:rsid w:val="00026A5D"/>
    <w:rsid w:val="00026A6F"/>
    <w:rsid w:val="00026B65"/>
    <w:rsid w:val="00026B70"/>
    <w:rsid w:val="0002709E"/>
    <w:rsid w:val="000270E7"/>
    <w:rsid w:val="00027145"/>
    <w:rsid w:val="000278EA"/>
    <w:rsid w:val="0002790D"/>
    <w:rsid w:val="00027AA6"/>
    <w:rsid w:val="000301FA"/>
    <w:rsid w:val="00030328"/>
    <w:rsid w:val="0003045A"/>
    <w:rsid w:val="00030597"/>
    <w:rsid w:val="000306C1"/>
    <w:rsid w:val="00030A01"/>
    <w:rsid w:val="00030B58"/>
    <w:rsid w:val="00030D94"/>
    <w:rsid w:val="000310E1"/>
    <w:rsid w:val="000310F0"/>
    <w:rsid w:val="00031149"/>
    <w:rsid w:val="000312D2"/>
    <w:rsid w:val="00031447"/>
    <w:rsid w:val="00031B6C"/>
    <w:rsid w:val="00031D1F"/>
    <w:rsid w:val="00031FD4"/>
    <w:rsid w:val="0003209B"/>
    <w:rsid w:val="000320C2"/>
    <w:rsid w:val="00032195"/>
    <w:rsid w:val="000326FB"/>
    <w:rsid w:val="00032816"/>
    <w:rsid w:val="00032EC1"/>
    <w:rsid w:val="00033091"/>
    <w:rsid w:val="00033138"/>
    <w:rsid w:val="000333B6"/>
    <w:rsid w:val="0003365D"/>
    <w:rsid w:val="000338AC"/>
    <w:rsid w:val="00033973"/>
    <w:rsid w:val="000339BC"/>
    <w:rsid w:val="00034241"/>
    <w:rsid w:val="00034349"/>
    <w:rsid w:val="000346D9"/>
    <w:rsid w:val="000347EA"/>
    <w:rsid w:val="000349AD"/>
    <w:rsid w:val="00034B40"/>
    <w:rsid w:val="00034B6A"/>
    <w:rsid w:val="00034BFA"/>
    <w:rsid w:val="00034CED"/>
    <w:rsid w:val="000351C9"/>
    <w:rsid w:val="000351FF"/>
    <w:rsid w:val="00035283"/>
    <w:rsid w:val="00035337"/>
    <w:rsid w:val="00035566"/>
    <w:rsid w:val="000358CB"/>
    <w:rsid w:val="000358D4"/>
    <w:rsid w:val="00035A3A"/>
    <w:rsid w:val="00035C57"/>
    <w:rsid w:val="00035DCC"/>
    <w:rsid w:val="00035DE7"/>
    <w:rsid w:val="00036059"/>
    <w:rsid w:val="000361F0"/>
    <w:rsid w:val="0003637A"/>
    <w:rsid w:val="00036422"/>
    <w:rsid w:val="00036719"/>
    <w:rsid w:val="00036768"/>
    <w:rsid w:val="000368AD"/>
    <w:rsid w:val="00036B27"/>
    <w:rsid w:val="00036F1B"/>
    <w:rsid w:val="00037033"/>
    <w:rsid w:val="000371D0"/>
    <w:rsid w:val="000371FF"/>
    <w:rsid w:val="00037249"/>
    <w:rsid w:val="00037A8A"/>
    <w:rsid w:val="0004083E"/>
    <w:rsid w:val="0004090B"/>
    <w:rsid w:val="0004108B"/>
    <w:rsid w:val="000411F8"/>
    <w:rsid w:val="00041204"/>
    <w:rsid w:val="0004142A"/>
    <w:rsid w:val="00041943"/>
    <w:rsid w:val="00041B39"/>
    <w:rsid w:val="00041CFE"/>
    <w:rsid w:val="00041F6D"/>
    <w:rsid w:val="00041F6F"/>
    <w:rsid w:val="000423EA"/>
    <w:rsid w:val="000424E7"/>
    <w:rsid w:val="0004260D"/>
    <w:rsid w:val="00042D1F"/>
    <w:rsid w:val="0004321D"/>
    <w:rsid w:val="0004326D"/>
    <w:rsid w:val="000432F3"/>
    <w:rsid w:val="00043C3E"/>
    <w:rsid w:val="00043E69"/>
    <w:rsid w:val="00044392"/>
    <w:rsid w:val="0004442B"/>
    <w:rsid w:val="00044694"/>
    <w:rsid w:val="000446D7"/>
    <w:rsid w:val="0004484F"/>
    <w:rsid w:val="00044A19"/>
    <w:rsid w:val="00044C0E"/>
    <w:rsid w:val="000450C3"/>
    <w:rsid w:val="00045107"/>
    <w:rsid w:val="00045174"/>
    <w:rsid w:val="000451C6"/>
    <w:rsid w:val="000451E8"/>
    <w:rsid w:val="00045244"/>
    <w:rsid w:val="000453C3"/>
    <w:rsid w:val="000453F9"/>
    <w:rsid w:val="0004561E"/>
    <w:rsid w:val="00045839"/>
    <w:rsid w:val="00045D43"/>
    <w:rsid w:val="000463F3"/>
    <w:rsid w:val="00046B89"/>
    <w:rsid w:val="00046BF4"/>
    <w:rsid w:val="00046E5C"/>
    <w:rsid w:val="00047058"/>
    <w:rsid w:val="00047510"/>
    <w:rsid w:val="0004766A"/>
    <w:rsid w:val="00047A2F"/>
    <w:rsid w:val="00047B11"/>
    <w:rsid w:val="00047CA3"/>
    <w:rsid w:val="00047E5E"/>
    <w:rsid w:val="00047F59"/>
    <w:rsid w:val="00050063"/>
    <w:rsid w:val="00050191"/>
    <w:rsid w:val="000501B0"/>
    <w:rsid w:val="0005029B"/>
    <w:rsid w:val="000503A2"/>
    <w:rsid w:val="00050595"/>
    <w:rsid w:val="00050682"/>
    <w:rsid w:val="0005071A"/>
    <w:rsid w:val="0005086F"/>
    <w:rsid w:val="00050911"/>
    <w:rsid w:val="00050919"/>
    <w:rsid w:val="0005153E"/>
    <w:rsid w:val="00051866"/>
    <w:rsid w:val="000518B0"/>
    <w:rsid w:val="00051ADC"/>
    <w:rsid w:val="00051B40"/>
    <w:rsid w:val="00051C74"/>
    <w:rsid w:val="00051E40"/>
    <w:rsid w:val="00051FF3"/>
    <w:rsid w:val="000520DF"/>
    <w:rsid w:val="000524DC"/>
    <w:rsid w:val="00052E4F"/>
    <w:rsid w:val="00052E7F"/>
    <w:rsid w:val="0005320D"/>
    <w:rsid w:val="00053254"/>
    <w:rsid w:val="00053912"/>
    <w:rsid w:val="00053D0B"/>
    <w:rsid w:val="00053ECB"/>
    <w:rsid w:val="000547B9"/>
    <w:rsid w:val="000548BF"/>
    <w:rsid w:val="000550F8"/>
    <w:rsid w:val="000554C3"/>
    <w:rsid w:val="00055531"/>
    <w:rsid w:val="000555DD"/>
    <w:rsid w:val="000556AF"/>
    <w:rsid w:val="00056881"/>
    <w:rsid w:val="000568EB"/>
    <w:rsid w:val="00056C99"/>
    <w:rsid w:val="0005704C"/>
    <w:rsid w:val="00057168"/>
    <w:rsid w:val="00057256"/>
    <w:rsid w:val="000577F7"/>
    <w:rsid w:val="00057DE4"/>
    <w:rsid w:val="00060365"/>
    <w:rsid w:val="000606CF"/>
    <w:rsid w:val="000609E4"/>
    <w:rsid w:val="00060AED"/>
    <w:rsid w:val="00060AF4"/>
    <w:rsid w:val="00060B5A"/>
    <w:rsid w:val="00061426"/>
    <w:rsid w:val="0006160E"/>
    <w:rsid w:val="00061814"/>
    <w:rsid w:val="000619FD"/>
    <w:rsid w:val="00061B2C"/>
    <w:rsid w:val="00061FB3"/>
    <w:rsid w:val="00061FC3"/>
    <w:rsid w:val="000621CF"/>
    <w:rsid w:val="0006278F"/>
    <w:rsid w:val="00062AB9"/>
    <w:rsid w:val="00062F3C"/>
    <w:rsid w:val="000635FE"/>
    <w:rsid w:val="0006360B"/>
    <w:rsid w:val="000637FC"/>
    <w:rsid w:val="000638F6"/>
    <w:rsid w:val="00063EDD"/>
    <w:rsid w:val="000641FB"/>
    <w:rsid w:val="00064A50"/>
    <w:rsid w:val="00064ABC"/>
    <w:rsid w:val="00064D35"/>
    <w:rsid w:val="0006508C"/>
    <w:rsid w:val="00065155"/>
    <w:rsid w:val="000655CB"/>
    <w:rsid w:val="0006569B"/>
    <w:rsid w:val="00065772"/>
    <w:rsid w:val="00065ADF"/>
    <w:rsid w:val="00065E64"/>
    <w:rsid w:val="00066084"/>
    <w:rsid w:val="000660D1"/>
    <w:rsid w:val="000660E0"/>
    <w:rsid w:val="000662C1"/>
    <w:rsid w:val="000663E0"/>
    <w:rsid w:val="00066957"/>
    <w:rsid w:val="00066A1E"/>
    <w:rsid w:val="00066C4A"/>
    <w:rsid w:val="00066D89"/>
    <w:rsid w:val="00066E9F"/>
    <w:rsid w:val="00066F2E"/>
    <w:rsid w:val="000675AC"/>
    <w:rsid w:val="000677AE"/>
    <w:rsid w:val="000677D4"/>
    <w:rsid w:val="0006796D"/>
    <w:rsid w:val="00067C4E"/>
    <w:rsid w:val="00067E66"/>
    <w:rsid w:val="00067F0F"/>
    <w:rsid w:val="00070008"/>
    <w:rsid w:val="00070632"/>
    <w:rsid w:val="000706EB"/>
    <w:rsid w:val="00070BDF"/>
    <w:rsid w:val="00070E14"/>
    <w:rsid w:val="00070E3D"/>
    <w:rsid w:val="00071ACB"/>
    <w:rsid w:val="00071AD6"/>
    <w:rsid w:val="00071B9B"/>
    <w:rsid w:val="00071E31"/>
    <w:rsid w:val="000724DD"/>
    <w:rsid w:val="00072607"/>
    <w:rsid w:val="00072A17"/>
    <w:rsid w:val="00072B9F"/>
    <w:rsid w:val="00072E41"/>
    <w:rsid w:val="00072FA3"/>
    <w:rsid w:val="0007312A"/>
    <w:rsid w:val="0007331B"/>
    <w:rsid w:val="0007359E"/>
    <w:rsid w:val="00073760"/>
    <w:rsid w:val="00073AB6"/>
    <w:rsid w:val="00073C36"/>
    <w:rsid w:val="00073E93"/>
    <w:rsid w:val="0007413C"/>
    <w:rsid w:val="0007424C"/>
    <w:rsid w:val="00074587"/>
    <w:rsid w:val="000749FE"/>
    <w:rsid w:val="00074ECF"/>
    <w:rsid w:val="00075465"/>
    <w:rsid w:val="00075512"/>
    <w:rsid w:val="000757A5"/>
    <w:rsid w:val="00075D7D"/>
    <w:rsid w:val="00075DF0"/>
    <w:rsid w:val="000771CD"/>
    <w:rsid w:val="000775E4"/>
    <w:rsid w:val="000779E0"/>
    <w:rsid w:val="00077A05"/>
    <w:rsid w:val="00077A49"/>
    <w:rsid w:val="00077B0E"/>
    <w:rsid w:val="00077B4B"/>
    <w:rsid w:val="00077C43"/>
    <w:rsid w:val="0008019A"/>
    <w:rsid w:val="00080816"/>
    <w:rsid w:val="00080A63"/>
    <w:rsid w:val="000812D7"/>
    <w:rsid w:val="000814B8"/>
    <w:rsid w:val="00081BB2"/>
    <w:rsid w:val="00081BFD"/>
    <w:rsid w:val="00081E8F"/>
    <w:rsid w:val="0008200F"/>
    <w:rsid w:val="000822F2"/>
    <w:rsid w:val="00082AE6"/>
    <w:rsid w:val="00082BCD"/>
    <w:rsid w:val="00082CB6"/>
    <w:rsid w:val="00083023"/>
    <w:rsid w:val="0008325A"/>
    <w:rsid w:val="000833D2"/>
    <w:rsid w:val="0008362F"/>
    <w:rsid w:val="0008373A"/>
    <w:rsid w:val="00083799"/>
    <w:rsid w:val="000837E8"/>
    <w:rsid w:val="000838DF"/>
    <w:rsid w:val="000839C1"/>
    <w:rsid w:val="00084253"/>
    <w:rsid w:val="00084862"/>
    <w:rsid w:val="00085250"/>
    <w:rsid w:val="00085343"/>
    <w:rsid w:val="000854F8"/>
    <w:rsid w:val="000857D4"/>
    <w:rsid w:val="0008580E"/>
    <w:rsid w:val="00085AB8"/>
    <w:rsid w:val="00085E84"/>
    <w:rsid w:val="00086242"/>
    <w:rsid w:val="0008642E"/>
    <w:rsid w:val="000864C6"/>
    <w:rsid w:val="000867E1"/>
    <w:rsid w:val="000867E9"/>
    <w:rsid w:val="000869A2"/>
    <w:rsid w:val="000869B5"/>
    <w:rsid w:val="000869EE"/>
    <w:rsid w:val="00086A4C"/>
    <w:rsid w:val="00086B65"/>
    <w:rsid w:val="00086E1C"/>
    <w:rsid w:val="000872D4"/>
    <w:rsid w:val="00087913"/>
    <w:rsid w:val="00087AF8"/>
    <w:rsid w:val="0009002A"/>
    <w:rsid w:val="000901C3"/>
    <w:rsid w:val="0009026F"/>
    <w:rsid w:val="00090E1B"/>
    <w:rsid w:val="00090E22"/>
    <w:rsid w:val="00091375"/>
    <w:rsid w:val="00091379"/>
    <w:rsid w:val="000914F8"/>
    <w:rsid w:val="00091C31"/>
    <w:rsid w:val="0009216D"/>
    <w:rsid w:val="0009251F"/>
    <w:rsid w:val="00092639"/>
    <w:rsid w:val="000928AC"/>
    <w:rsid w:val="00092A99"/>
    <w:rsid w:val="00092E96"/>
    <w:rsid w:val="0009332F"/>
    <w:rsid w:val="00093479"/>
    <w:rsid w:val="0009383B"/>
    <w:rsid w:val="00093F03"/>
    <w:rsid w:val="00093F17"/>
    <w:rsid w:val="00094472"/>
    <w:rsid w:val="000945F2"/>
    <w:rsid w:val="0009482D"/>
    <w:rsid w:val="00094AC4"/>
    <w:rsid w:val="00094F20"/>
    <w:rsid w:val="000951E8"/>
    <w:rsid w:val="00095238"/>
    <w:rsid w:val="000952A2"/>
    <w:rsid w:val="000953F1"/>
    <w:rsid w:val="000954C2"/>
    <w:rsid w:val="00095601"/>
    <w:rsid w:val="00095641"/>
    <w:rsid w:val="000956EC"/>
    <w:rsid w:val="00096192"/>
    <w:rsid w:val="00096242"/>
    <w:rsid w:val="00096412"/>
    <w:rsid w:val="00096521"/>
    <w:rsid w:val="00096596"/>
    <w:rsid w:val="00096787"/>
    <w:rsid w:val="000968B1"/>
    <w:rsid w:val="00096CC4"/>
    <w:rsid w:val="00096D3E"/>
    <w:rsid w:val="00096D89"/>
    <w:rsid w:val="000972F2"/>
    <w:rsid w:val="00097486"/>
    <w:rsid w:val="00097777"/>
    <w:rsid w:val="000A00E9"/>
    <w:rsid w:val="000A04C5"/>
    <w:rsid w:val="000A0515"/>
    <w:rsid w:val="000A0519"/>
    <w:rsid w:val="000A0526"/>
    <w:rsid w:val="000A0723"/>
    <w:rsid w:val="000A088B"/>
    <w:rsid w:val="000A0BFB"/>
    <w:rsid w:val="000A0CEC"/>
    <w:rsid w:val="000A0D1A"/>
    <w:rsid w:val="000A0FB0"/>
    <w:rsid w:val="000A1110"/>
    <w:rsid w:val="000A1559"/>
    <w:rsid w:val="000A1A91"/>
    <w:rsid w:val="000A200A"/>
    <w:rsid w:val="000A2077"/>
    <w:rsid w:val="000A2BF5"/>
    <w:rsid w:val="000A2D7A"/>
    <w:rsid w:val="000A3666"/>
    <w:rsid w:val="000A3BE6"/>
    <w:rsid w:val="000A3C14"/>
    <w:rsid w:val="000A3DBC"/>
    <w:rsid w:val="000A4084"/>
    <w:rsid w:val="000A4294"/>
    <w:rsid w:val="000A4934"/>
    <w:rsid w:val="000A4BA3"/>
    <w:rsid w:val="000A4C71"/>
    <w:rsid w:val="000A510E"/>
    <w:rsid w:val="000A548D"/>
    <w:rsid w:val="000A555D"/>
    <w:rsid w:val="000A5561"/>
    <w:rsid w:val="000A55D1"/>
    <w:rsid w:val="000A579C"/>
    <w:rsid w:val="000A5941"/>
    <w:rsid w:val="000A5A2C"/>
    <w:rsid w:val="000A5B3F"/>
    <w:rsid w:val="000A5CD7"/>
    <w:rsid w:val="000A5E43"/>
    <w:rsid w:val="000A670B"/>
    <w:rsid w:val="000A6857"/>
    <w:rsid w:val="000A6999"/>
    <w:rsid w:val="000A6B51"/>
    <w:rsid w:val="000A6C2C"/>
    <w:rsid w:val="000A6C60"/>
    <w:rsid w:val="000A6D2D"/>
    <w:rsid w:val="000A6E0C"/>
    <w:rsid w:val="000A7072"/>
    <w:rsid w:val="000A7223"/>
    <w:rsid w:val="000A7730"/>
    <w:rsid w:val="000A77BC"/>
    <w:rsid w:val="000B056B"/>
    <w:rsid w:val="000B05B4"/>
    <w:rsid w:val="000B07CC"/>
    <w:rsid w:val="000B098E"/>
    <w:rsid w:val="000B09B6"/>
    <w:rsid w:val="000B09EF"/>
    <w:rsid w:val="000B0A29"/>
    <w:rsid w:val="000B0C34"/>
    <w:rsid w:val="000B13D3"/>
    <w:rsid w:val="000B15DC"/>
    <w:rsid w:val="000B1718"/>
    <w:rsid w:val="000B2313"/>
    <w:rsid w:val="000B2336"/>
    <w:rsid w:val="000B2586"/>
    <w:rsid w:val="000B279A"/>
    <w:rsid w:val="000B286D"/>
    <w:rsid w:val="000B3015"/>
    <w:rsid w:val="000B3276"/>
    <w:rsid w:val="000B34FB"/>
    <w:rsid w:val="000B3AA9"/>
    <w:rsid w:val="000B3BB3"/>
    <w:rsid w:val="000B3D51"/>
    <w:rsid w:val="000B3E13"/>
    <w:rsid w:val="000B459A"/>
    <w:rsid w:val="000B45CB"/>
    <w:rsid w:val="000B465B"/>
    <w:rsid w:val="000B46DC"/>
    <w:rsid w:val="000B48D7"/>
    <w:rsid w:val="000B4A23"/>
    <w:rsid w:val="000B55E2"/>
    <w:rsid w:val="000B5986"/>
    <w:rsid w:val="000B5AB0"/>
    <w:rsid w:val="000B5D34"/>
    <w:rsid w:val="000B5DFC"/>
    <w:rsid w:val="000B5E5C"/>
    <w:rsid w:val="000B6342"/>
    <w:rsid w:val="000B640E"/>
    <w:rsid w:val="000B6A9D"/>
    <w:rsid w:val="000B6DBA"/>
    <w:rsid w:val="000B71AE"/>
    <w:rsid w:val="000B731C"/>
    <w:rsid w:val="000C00D9"/>
    <w:rsid w:val="000C01DC"/>
    <w:rsid w:val="000C0464"/>
    <w:rsid w:val="000C0789"/>
    <w:rsid w:val="000C093A"/>
    <w:rsid w:val="000C0B90"/>
    <w:rsid w:val="000C0DE2"/>
    <w:rsid w:val="000C158A"/>
    <w:rsid w:val="000C1754"/>
    <w:rsid w:val="000C18CC"/>
    <w:rsid w:val="000C1B2B"/>
    <w:rsid w:val="000C23B1"/>
    <w:rsid w:val="000C246F"/>
    <w:rsid w:val="000C26A1"/>
    <w:rsid w:val="000C2727"/>
    <w:rsid w:val="000C2A55"/>
    <w:rsid w:val="000C2EDF"/>
    <w:rsid w:val="000C3024"/>
    <w:rsid w:val="000C33F2"/>
    <w:rsid w:val="000C37A7"/>
    <w:rsid w:val="000C38FD"/>
    <w:rsid w:val="000C39DB"/>
    <w:rsid w:val="000C3A3C"/>
    <w:rsid w:val="000C3CA1"/>
    <w:rsid w:val="000C4154"/>
    <w:rsid w:val="000C47CE"/>
    <w:rsid w:val="000C48DC"/>
    <w:rsid w:val="000C4A09"/>
    <w:rsid w:val="000C4A27"/>
    <w:rsid w:val="000C527D"/>
    <w:rsid w:val="000C55B8"/>
    <w:rsid w:val="000C60B1"/>
    <w:rsid w:val="000C6700"/>
    <w:rsid w:val="000C6CCF"/>
    <w:rsid w:val="000C72DF"/>
    <w:rsid w:val="000C751B"/>
    <w:rsid w:val="000C7637"/>
    <w:rsid w:val="000C76EE"/>
    <w:rsid w:val="000C773C"/>
    <w:rsid w:val="000C7DCA"/>
    <w:rsid w:val="000C7E05"/>
    <w:rsid w:val="000C7E7A"/>
    <w:rsid w:val="000D01D0"/>
    <w:rsid w:val="000D0284"/>
    <w:rsid w:val="000D0378"/>
    <w:rsid w:val="000D063C"/>
    <w:rsid w:val="000D0654"/>
    <w:rsid w:val="000D0897"/>
    <w:rsid w:val="000D0D0C"/>
    <w:rsid w:val="000D0D0F"/>
    <w:rsid w:val="000D10FD"/>
    <w:rsid w:val="000D125D"/>
    <w:rsid w:val="000D1516"/>
    <w:rsid w:val="000D1941"/>
    <w:rsid w:val="000D1E5C"/>
    <w:rsid w:val="000D1F7B"/>
    <w:rsid w:val="000D235B"/>
    <w:rsid w:val="000D2977"/>
    <w:rsid w:val="000D2C0F"/>
    <w:rsid w:val="000D2FAD"/>
    <w:rsid w:val="000D37B4"/>
    <w:rsid w:val="000D3914"/>
    <w:rsid w:val="000D3D21"/>
    <w:rsid w:val="000D3DD0"/>
    <w:rsid w:val="000D40A6"/>
    <w:rsid w:val="000D4746"/>
    <w:rsid w:val="000D4BD4"/>
    <w:rsid w:val="000D4BF3"/>
    <w:rsid w:val="000D4E80"/>
    <w:rsid w:val="000D5275"/>
    <w:rsid w:val="000D5606"/>
    <w:rsid w:val="000D5824"/>
    <w:rsid w:val="000D5AEA"/>
    <w:rsid w:val="000D5CF9"/>
    <w:rsid w:val="000D6168"/>
    <w:rsid w:val="000D631C"/>
    <w:rsid w:val="000D6579"/>
    <w:rsid w:val="000D658E"/>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6D9"/>
    <w:rsid w:val="000E17C5"/>
    <w:rsid w:val="000E19E2"/>
    <w:rsid w:val="000E1C0C"/>
    <w:rsid w:val="000E22CD"/>
    <w:rsid w:val="000E232A"/>
    <w:rsid w:val="000E23D6"/>
    <w:rsid w:val="000E23DE"/>
    <w:rsid w:val="000E24CA"/>
    <w:rsid w:val="000E2741"/>
    <w:rsid w:val="000E2928"/>
    <w:rsid w:val="000E293C"/>
    <w:rsid w:val="000E2973"/>
    <w:rsid w:val="000E32D4"/>
    <w:rsid w:val="000E3322"/>
    <w:rsid w:val="000E3519"/>
    <w:rsid w:val="000E3A4E"/>
    <w:rsid w:val="000E3C05"/>
    <w:rsid w:val="000E3D36"/>
    <w:rsid w:val="000E3F63"/>
    <w:rsid w:val="000E40B8"/>
    <w:rsid w:val="000E43A4"/>
    <w:rsid w:val="000E4B21"/>
    <w:rsid w:val="000E4F29"/>
    <w:rsid w:val="000E5CE0"/>
    <w:rsid w:val="000E5EEC"/>
    <w:rsid w:val="000E60C1"/>
    <w:rsid w:val="000E61F4"/>
    <w:rsid w:val="000E62AC"/>
    <w:rsid w:val="000E673E"/>
    <w:rsid w:val="000E6F23"/>
    <w:rsid w:val="000E72D1"/>
    <w:rsid w:val="000E76EF"/>
    <w:rsid w:val="000E7D3C"/>
    <w:rsid w:val="000E7E13"/>
    <w:rsid w:val="000F0189"/>
    <w:rsid w:val="000F019B"/>
    <w:rsid w:val="000F037E"/>
    <w:rsid w:val="000F03A8"/>
    <w:rsid w:val="000F050D"/>
    <w:rsid w:val="000F05CB"/>
    <w:rsid w:val="000F0BA5"/>
    <w:rsid w:val="000F0D4F"/>
    <w:rsid w:val="000F124B"/>
    <w:rsid w:val="000F160B"/>
    <w:rsid w:val="000F17D0"/>
    <w:rsid w:val="000F1A05"/>
    <w:rsid w:val="000F1B31"/>
    <w:rsid w:val="000F2765"/>
    <w:rsid w:val="000F29F3"/>
    <w:rsid w:val="000F2E8A"/>
    <w:rsid w:val="000F3334"/>
    <w:rsid w:val="000F34A8"/>
    <w:rsid w:val="000F34AF"/>
    <w:rsid w:val="000F361E"/>
    <w:rsid w:val="000F3636"/>
    <w:rsid w:val="000F3964"/>
    <w:rsid w:val="000F3970"/>
    <w:rsid w:val="000F39A9"/>
    <w:rsid w:val="000F3A46"/>
    <w:rsid w:val="000F3CCE"/>
    <w:rsid w:val="000F3CD2"/>
    <w:rsid w:val="000F3D4A"/>
    <w:rsid w:val="000F3DED"/>
    <w:rsid w:val="000F3F5F"/>
    <w:rsid w:val="000F493C"/>
    <w:rsid w:val="000F4C42"/>
    <w:rsid w:val="000F4D0E"/>
    <w:rsid w:val="000F5085"/>
    <w:rsid w:val="000F574A"/>
    <w:rsid w:val="000F5B38"/>
    <w:rsid w:val="000F5EA7"/>
    <w:rsid w:val="000F5F70"/>
    <w:rsid w:val="000F65A6"/>
    <w:rsid w:val="000F6774"/>
    <w:rsid w:val="000F6B45"/>
    <w:rsid w:val="000F7078"/>
    <w:rsid w:val="000F70B6"/>
    <w:rsid w:val="000F7161"/>
    <w:rsid w:val="000F7478"/>
    <w:rsid w:val="000F7A03"/>
    <w:rsid w:val="000F7B45"/>
    <w:rsid w:val="000F7D17"/>
    <w:rsid w:val="000F7D91"/>
    <w:rsid w:val="0010000B"/>
    <w:rsid w:val="0010001D"/>
    <w:rsid w:val="0010012C"/>
    <w:rsid w:val="0010028A"/>
    <w:rsid w:val="001002CB"/>
    <w:rsid w:val="00100769"/>
    <w:rsid w:val="00100816"/>
    <w:rsid w:val="00100BE2"/>
    <w:rsid w:val="00100CF5"/>
    <w:rsid w:val="00101159"/>
    <w:rsid w:val="001011D1"/>
    <w:rsid w:val="00101909"/>
    <w:rsid w:val="00101DCD"/>
    <w:rsid w:val="00102453"/>
    <w:rsid w:val="0010276D"/>
    <w:rsid w:val="00102C07"/>
    <w:rsid w:val="00102D5E"/>
    <w:rsid w:val="00102E42"/>
    <w:rsid w:val="001035F4"/>
    <w:rsid w:val="001039DB"/>
    <w:rsid w:val="00103E63"/>
    <w:rsid w:val="00103E8D"/>
    <w:rsid w:val="00103EBD"/>
    <w:rsid w:val="00103EBE"/>
    <w:rsid w:val="00104263"/>
    <w:rsid w:val="00104494"/>
    <w:rsid w:val="001045F1"/>
    <w:rsid w:val="00104614"/>
    <w:rsid w:val="001046E0"/>
    <w:rsid w:val="0010473C"/>
    <w:rsid w:val="0010478F"/>
    <w:rsid w:val="001047F1"/>
    <w:rsid w:val="00104880"/>
    <w:rsid w:val="00104B01"/>
    <w:rsid w:val="00104CC1"/>
    <w:rsid w:val="001051A0"/>
    <w:rsid w:val="00105282"/>
    <w:rsid w:val="001059E7"/>
    <w:rsid w:val="00106798"/>
    <w:rsid w:val="00106AA0"/>
    <w:rsid w:val="00106BB5"/>
    <w:rsid w:val="00106C84"/>
    <w:rsid w:val="00107026"/>
    <w:rsid w:val="00107115"/>
    <w:rsid w:val="001072B3"/>
    <w:rsid w:val="0010765F"/>
    <w:rsid w:val="0010776B"/>
    <w:rsid w:val="00107898"/>
    <w:rsid w:val="00107B56"/>
    <w:rsid w:val="00107D50"/>
    <w:rsid w:val="00110190"/>
    <w:rsid w:val="00110203"/>
    <w:rsid w:val="0011026D"/>
    <w:rsid w:val="00110391"/>
    <w:rsid w:val="001106DB"/>
    <w:rsid w:val="0011089D"/>
    <w:rsid w:val="001108A4"/>
    <w:rsid w:val="001109A7"/>
    <w:rsid w:val="00110C4D"/>
    <w:rsid w:val="00110DA0"/>
    <w:rsid w:val="00111659"/>
    <w:rsid w:val="00111728"/>
    <w:rsid w:val="001117E8"/>
    <w:rsid w:val="00111CE2"/>
    <w:rsid w:val="001121E5"/>
    <w:rsid w:val="001124E8"/>
    <w:rsid w:val="00112570"/>
    <w:rsid w:val="00112B3A"/>
    <w:rsid w:val="00112D73"/>
    <w:rsid w:val="00112F5F"/>
    <w:rsid w:val="00113317"/>
    <w:rsid w:val="00113B15"/>
    <w:rsid w:val="00113D37"/>
    <w:rsid w:val="001140C8"/>
    <w:rsid w:val="001140DC"/>
    <w:rsid w:val="00114152"/>
    <w:rsid w:val="001144A6"/>
    <w:rsid w:val="00114680"/>
    <w:rsid w:val="001147FC"/>
    <w:rsid w:val="00114AE6"/>
    <w:rsid w:val="00114B0A"/>
    <w:rsid w:val="00114ED1"/>
    <w:rsid w:val="00115E21"/>
    <w:rsid w:val="001163F3"/>
    <w:rsid w:val="00116454"/>
    <w:rsid w:val="0011666B"/>
    <w:rsid w:val="0011695B"/>
    <w:rsid w:val="00116D1E"/>
    <w:rsid w:val="001172A7"/>
    <w:rsid w:val="001172E0"/>
    <w:rsid w:val="00117366"/>
    <w:rsid w:val="001174C7"/>
    <w:rsid w:val="0011762D"/>
    <w:rsid w:val="00117CD9"/>
    <w:rsid w:val="00117F92"/>
    <w:rsid w:val="00120398"/>
    <w:rsid w:val="00120927"/>
    <w:rsid w:val="00120A0A"/>
    <w:rsid w:val="00120A35"/>
    <w:rsid w:val="00120B22"/>
    <w:rsid w:val="00120DF5"/>
    <w:rsid w:val="001212EB"/>
    <w:rsid w:val="00121312"/>
    <w:rsid w:val="00121320"/>
    <w:rsid w:val="001218B4"/>
    <w:rsid w:val="001225D2"/>
    <w:rsid w:val="00122839"/>
    <w:rsid w:val="0012285A"/>
    <w:rsid w:val="00122A5A"/>
    <w:rsid w:val="00122B38"/>
    <w:rsid w:val="001230F2"/>
    <w:rsid w:val="00123113"/>
    <w:rsid w:val="00123479"/>
    <w:rsid w:val="001235A7"/>
    <w:rsid w:val="00123764"/>
    <w:rsid w:val="00123A9B"/>
    <w:rsid w:val="00123CC3"/>
    <w:rsid w:val="00123E20"/>
    <w:rsid w:val="001240A0"/>
    <w:rsid w:val="00124104"/>
    <w:rsid w:val="00124235"/>
    <w:rsid w:val="001242FC"/>
    <w:rsid w:val="00124B09"/>
    <w:rsid w:val="00124C50"/>
    <w:rsid w:val="00125069"/>
    <w:rsid w:val="00125079"/>
    <w:rsid w:val="001250AC"/>
    <w:rsid w:val="0012539A"/>
    <w:rsid w:val="001253AA"/>
    <w:rsid w:val="001253F6"/>
    <w:rsid w:val="001257E1"/>
    <w:rsid w:val="00125880"/>
    <w:rsid w:val="00125CB2"/>
    <w:rsid w:val="00125DF1"/>
    <w:rsid w:val="00126034"/>
    <w:rsid w:val="00126391"/>
    <w:rsid w:val="001265A8"/>
    <w:rsid w:val="001266BD"/>
    <w:rsid w:val="00126BA3"/>
    <w:rsid w:val="00126BC1"/>
    <w:rsid w:val="0012720C"/>
    <w:rsid w:val="00127AA9"/>
    <w:rsid w:val="00127C24"/>
    <w:rsid w:val="0013013D"/>
    <w:rsid w:val="00130783"/>
    <w:rsid w:val="00130CB4"/>
    <w:rsid w:val="00131225"/>
    <w:rsid w:val="00131B0E"/>
    <w:rsid w:val="00131C58"/>
    <w:rsid w:val="00132479"/>
    <w:rsid w:val="001325FC"/>
    <w:rsid w:val="00132AD4"/>
    <w:rsid w:val="00132B10"/>
    <w:rsid w:val="00132D1D"/>
    <w:rsid w:val="00133031"/>
    <w:rsid w:val="00133087"/>
    <w:rsid w:val="00133188"/>
    <w:rsid w:val="0013365F"/>
    <w:rsid w:val="001339C5"/>
    <w:rsid w:val="0013419D"/>
    <w:rsid w:val="0013424D"/>
    <w:rsid w:val="00134422"/>
    <w:rsid w:val="00134D57"/>
    <w:rsid w:val="00135192"/>
    <w:rsid w:val="001352B6"/>
    <w:rsid w:val="00135808"/>
    <w:rsid w:val="001358BE"/>
    <w:rsid w:val="001358DA"/>
    <w:rsid w:val="00135B32"/>
    <w:rsid w:val="00135DC3"/>
    <w:rsid w:val="00135E3F"/>
    <w:rsid w:val="00135FD5"/>
    <w:rsid w:val="001365E8"/>
    <w:rsid w:val="00136647"/>
    <w:rsid w:val="0013694A"/>
    <w:rsid w:val="00136F41"/>
    <w:rsid w:val="001371C8"/>
    <w:rsid w:val="001371FA"/>
    <w:rsid w:val="0013760B"/>
    <w:rsid w:val="001377E4"/>
    <w:rsid w:val="00137A74"/>
    <w:rsid w:val="00137AEA"/>
    <w:rsid w:val="00137C2D"/>
    <w:rsid w:val="00137D54"/>
    <w:rsid w:val="00137D85"/>
    <w:rsid w:val="00140036"/>
    <w:rsid w:val="001400D2"/>
    <w:rsid w:val="001405A8"/>
    <w:rsid w:val="00140830"/>
    <w:rsid w:val="00140A6D"/>
    <w:rsid w:val="00140C35"/>
    <w:rsid w:val="00140FBA"/>
    <w:rsid w:val="001410B2"/>
    <w:rsid w:val="0014129B"/>
    <w:rsid w:val="00141439"/>
    <w:rsid w:val="001415B9"/>
    <w:rsid w:val="001416A9"/>
    <w:rsid w:val="0014173C"/>
    <w:rsid w:val="00141795"/>
    <w:rsid w:val="00141A80"/>
    <w:rsid w:val="00141B00"/>
    <w:rsid w:val="00141EBC"/>
    <w:rsid w:val="0014236C"/>
    <w:rsid w:val="00142476"/>
    <w:rsid w:val="001427DF"/>
    <w:rsid w:val="00142F47"/>
    <w:rsid w:val="00142FA2"/>
    <w:rsid w:val="00143223"/>
    <w:rsid w:val="00143445"/>
    <w:rsid w:val="00143472"/>
    <w:rsid w:val="00143C5E"/>
    <w:rsid w:val="00143C64"/>
    <w:rsid w:val="00143E7F"/>
    <w:rsid w:val="001444CD"/>
    <w:rsid w:val="0014450F"/>
    <w:rsid w:val="00144E23"/>
    <w:rsid w:val="00144EDD"/>
    <w:rsid w:val="001452C5"/>
    <w:rsid w:val="00145470"/>
    <w:rsid w:val="00145756"/>
    <w:rsid w:val="00145926"/>
    <w:rsid w:val="0014603A"/>
    <w:rsid w:val="00146328"/>
    <w:rsid w:val="001464C2"/>
    <w:rsid w:val="001466ED"/>
    <w:rsid w:val="00146A78"/>
    <w:rsid w:val="00147188"/>
    <w:rsid w:val="001472F5"/>
    <w:rsid w:val="001473DB"/>
    <w:rsid w:val="001473E9"/>
    <w:rsid w:val="00147798"/>
    <w:rsid w:val="001477BD"/>
    <w:rsid w:val="00147CB7"/>
    <w:rsid w:val="00147DD4"/>
    <w:rsid w:val="001509DD"/>
    <w:rsid w:val="00150E8E"/>
    <w:rsid w:val="00151325"/>
    <w:rsid w:val="0015165C"/>
    <w:rsid w:val="0015197C"/>
    <w:rsid w:val="00151A7E"/>
    <w:rsid w:val="00151D8B"/>
    <w:rsid w:val="00151EF1"/>
    <w:rsid w:val="001521F8"/>
    <w:rsid w:val="001522CA"/>
    <w:rsid w:val="0015269F"/>
    <w:rsid w:val="00152B8D"/>
    <w:rsid w:val="001535FB"/>
    <w:rsid w:val="001535FE"/>
    <w:rsid w:val="0015370E"/>
    <w:rsid w:val="00153840"/>
    <w:rsid w:val="00153A44"/>
    <w:rsid w:val="00153CB2"/>
    <w:rsid w:val="00153EF7"/>
    <w:rsid w:val="00153F95"/>
    <w:rsid w:val="00154021"/>
    <w:rsid w:val="0015422C"/>
    <w:rsid w:val="0015461C"/>
    <w:rsid w:val="0015467E"/>
    <w:rsid w:val="00154701"/>
    <w:rsid w:val="00154820"/>
    <w:rsid w:val="00154D93"/>
    <w:rsid w:val="0015516B"/>
    <w:rsid w:val="001551D7"/>
    <w:rsid w:val="0015536A"/>
    <w:rsid w:val="00155378"/>
    <w:rsid w:val="0015574C"/>
    <w:rsid w:val="0015581D"/>
    <w:rsid w:val="001558D6"/>
    <w:rsid w:val="00155BBE"/>
    <w:rsid w:val="00155F8B"/>
    <w:rsid w:val="001565C8"/>
    <w:rsid w:val="001569A0"/>
    <w:rsid w:val="00156FD8"/>
    <w:rsid w:val="001575D3"/>
    <w:rsid w:val="001578AB"/>
    <w:rsid w:val="00160B21"/>
    <w:rsid w:val="00160EFF"/>
    <w:rsid w:val="00161473"/>
    <w:rsid w:val="00161583"/>
    <w:rsid w:val="00161704"/>
    <w:rsid w:val="0016178E"/>
    <w:rsid w:val="0016192A"/>
    <w:rsid w:val="0016221F"/>
    <w:rsid w:val="00162232"/>
    <w:rsid w:val="00162324"/>
    <w:rsid w:val="001624B6"/>
    <w:rsid w:val="0016283C"/>
    <w:rsid w:val="00162C22"/>
    <w:rsid w:val="00162DC2"/>
    <w:rsid w:val="0016325B"/>
    <w:rsid w:val="001633CF"/>
    <w:rsid w:val="00163447"/>
    <w:rsid w:val="00163521"/>
    <w:rsid w:val="001635DA"/>
    <w:rsid w:val="00163768"/>
    <w:rsid w:val="001639C5"/>
    <w:rsid w:val="00163A67"/>
    <w:rsid w:val="00163F15"/>
    <w:rsid w:val="00164381"/>
    <w:rsid w:val="0016451B"/>
    <w:rsid w:val="0016463C"/>
    <w:rsid w:val="001647DC"/>
    <w:rsid w:val="00164D59"/>
    <w:rsid w:val="00164E52"/>
    <w:rsid w:val="00165081"/>
    <w:rsid w:val="001655E7"/>
    <w:rsid w:val="00166056"/>
    <w:rsid w:val="001660EB"/>
    <w:rsid w:val="00166109"/>
    <w:rsid w:val="00166228"/>
    <w:rsid w:val="00166AD8"/>
    <w:rsid w:val="00166AE6"/>
    <w:rsid w:val="00166C48"/>
    <w:rsid w:val="0016751B"/>
    <w:rsid w:val="0016768A"/>
    <w:rsid w:val="00167905"/>
    <w:rsid w:val="00167A31"/>
    <w:rsid w:val="00167BBF"/>
    <w:rsid w:val="00167C1F"/>
    <w:rsid w:val="00167C2E"/>
    <w:rsid w:val="00167D5C"/>
    <w:rsid w:val="0017061F"/>
    <w:rsid w:val="00170717"/>
    <w:rsid w:val="001708C5"/>
    <w:rsid w:val="00170A06"/>
    <w:rsid w:val="00171508"/>
    <w:rsid w:val="001715A5"/>
    <w:rsid w:val="00171B57"/>
    <w:rsid w:val="00171BA3"/>
    <w:rsid w:val="00171E45"/>
    <w:rsid w:val="001720C9"/>
    <w:rsid w:val="001724C4"/>
    <w:rsid w:val="0017298D"/>
    <w:rsid w:val="00172D4E"/>
    <w:rsid w:val="001732BC"/>
    <w:rsid w:val="001734C2"/>
    <w:rsid w:val="00173770"/>
    <w:rsid w:val="00173B49"/>
    <w:rsid w:val="00174196"/>
    <w:rsid w:val="00174740"/>
    <w:rsid w:val="00174A93"/>
    <w:rsid w:val="00174DCE"/>
    <w:rsid w:val="00175000"/>
    <w:rsid w:val="0017527A"/>
    <w:rsid w:val="00175318"/>
    <w:rsid w:val="00175410"/>
    <w:rsid w:val="0017541E"/>
    <w:rsid w:val="00175ACF"/>
    <w:rsid w:val="00176287"/>
    <w:rsid w:val="0017635C"/>
    <w:rsid w:val="001763F5"/>
    <w:rsid w:val="00176487"/>
    <w:rsid w:val="001767D5"/>
    <w:rsid w:val="00177690"/>
    <w:rsid w:val="0017773A"/>
    <w:rsid w:val="00177A6C"/>
    <w:rsid w:val="00177C35"/>
    <w:rsid w:val="00180097"/>
    <w:rsid w:val="00180344"/>
    <w:rsid w:val="0018074F"/>
    <w:rsid w:val="0018079D"/>
    <w:rsid w:val="001807A1"/>
    <w:rsid w:val="00180C7D"/>
    <w:rsid w:val="00180EBC"/>
    <w:rsid w:val="00180F73"/>
    <w:rsid w:val="00181B47"/>
    <w:rsid w:val="00181DDC"/>
    <w:rsid w:val="00181E6C"/>
    <w:rsid w:val="00181ED7"/>
    <w:rsid w:val="001820B3"/>
    <w:rsid w:val="001825DB"/>
    <w:rsid w:val="001828A0"/>
    <w:rsid w:val="001828B1"/>
    <w:rsid w:val="00182911"/>
    <w:rsid w:val="001829AA"/>
    <w:rsid w:val="00182A90"/>
    <w:rsid w:val="00182F74"/>
    <w:rsid w:val="00182F78"/>
    <w:rsid w:val="00182F8B"/>
    <w:rsid w:val="00183914"/>
    <w:rsid w:val="00183B6A"/>
    <w:rsid w:val="00183D34"/>
    <w:rsid w:val="00183D56"/>
    <w:rsid w:val="00183D66"/>
    <w:rsid w:val="0018405C"/>
    <w:rsid w:val="001840E7"/>
    <w:rsid w:val="001843BA"/>
    <w:rsid w:val="001843FF"/>
    <w:rsid w:val="00184652"/>
    <w:rsid w:val="00184DA2"/>
    <w:rsid w:val="00184EFE"/>
    <w:rsid w:val="0018540A"/>
    <w:rsid w:val="001854FD"/>
    <w:rsid w:val="0018550E"/>
    <w:rsid w:val="001857FB"/>
    <w:rsid w:val="001859DB"/>
    <w:rsid w:val="00185BC0"/>
    <w:rsid w:val="00185DD8"/>
    <w:rsid w:val="00185F2D"/>
    <w:rsid w:val="0018620D"/>
    <w:rsid w:val="00186676"/>
    <w:rsid w:val="001868A3"/>
    <w:rsid w:val="00186DAC"/>
    <w:rsid w:val="001873AA"/>
    <w:rsid w:val="001875B9"/>
    <w:rsid w:val="0018786A"/>
    <w:rsid w:val="00187BB0"/>
    <w:rsid w:val="00187CC3"/>
    <w:rsid w:val="00187D6D"/>
    <w:rsid w:val="001900F3"/>
    <w:rsid w:val="001902BA"/>
    <w:rsid w:val="00190383"/>
    <w:rsid w:val="00190501"/>
    <w:rsid w:val="001905B5"/>
    <w:rsid w:val="00190BED"/>
    <w:rsid w:val="00191092"/>
    <w:rsid w:val="001911E2"/>
    <w:rsid w:val="00191814"/>
    <w:rsid w:val="0019183D"/>
    <w:rsid w:val="001923DB"/>
    <w:rsid w:val="00192686"/>
    <w:rsid w:val="00192A9D"/>
    <w:rsid w:val="00192B8D"/>
    <w:rsid w:val="00192D96"/>
    <w:rsid w:val="00192F49"/>
    <w:rsid w:val="00192FC2"/>
    <w:rsid w:val="001934C8"/>
    <w:rsid w:val="00193559"/>
    <w:rsid w:val="00193580"/>
    <w:rsid w:val="0019382D"/>
    <w:rsid w:val="00193A9F"/>
    <w:rsid w:val="00193B00"/>
    <w:rsid w:val="00193B0E"/>
    <w:rsid w:val="00193D8F"/>
    <w:rsid w:val="00193E46"/>
    <w:rsid w:val="0019402A"/>
    <w:rsid w:val="0019429A"/>
    <w:rsid w:val="0019441D"/>
    <w:rsid w:val="00194532"/>
    <w:rsid w:val="00194C4F"/>
    <w:rsid w:val="00194D64"/>
    <w:rsid w:val="00194DFF"/>
    <w:rsid w:val="00194E35"/>
    <w:rsid w:val="00194E3F"/>
    <w:rsid w:val="00194FA6"/>
    <w:rsid w:val="00195021"/>
    <w:rsid w:val="0019503D"/>
    <w:rsid w:val="0019505A"/>
    <w:rsid w:val="001954BE"/>
    <w:rsid w:val="001955B8"/>
    <w:rsid w:val="001957B4"/>
    <w:rsid w:val="00195E27"/>
    <w:rsid w:val="0019607C"/>
    <w:rsid w:val="00196241"/>
    <w:rsid w:val="00196484"/>
    <w:rsid w:val="0019648C"/>
    <w:rsid w:val="0019666A"/>
    <w:rsid w:val="001969CB"/>
    <w:rsid w:val="00196E4F"/>
    <w:rsid w:val="00197069"/>
    <w:rsid w:val="0019718D"/>
    <w:rsid w:val="00197330"/>
    <w:rsid w:val="0019746C"/>
    <w:rsid w:val="0019774F"/>
    <w:rsid w:val="00197B89"/>
    <w:rsid w:val="00197C14"/>
    <w:rsid w:val="00197E07"/>
    <w:rsid w:val="001A01CA"/>
    <w:rsid w:val="001A0241"/>
    <w:rsid w:val="001A0354"/>
    <w:rsid w:val="001A0746"/>
    <w:rsid w:val="001A08A2"/>
    <w:rsid w:val="001A0D27"/>
    <w:rsid w:val="001A1128"/>
    <w:rsid w:val="001A1676"/>
    <w:rsid w:val="001A1A42"/>
    <w:rsid w:val="001A1C7B"/>
    <w:rsid w:val="001A1D78"/>
    <w:rsid w:val="001A1D7A"/>
    <w:rsid w:val="001A1F7B"/>
    <w:rsid w:val="001A293D"/>
    <w:rsid w:val="001A2B00"/>
    <w:rsid w:val="001A2B1A"/>
    <w:rsid w:val="001A2B75"/>
    <w:rsid w:val="001A2F08"/>
    <w:rsid w:val="001A3112"/>
    <w:rsid w:val="001A3332"/>
    <w:rsid w:val="001A355C"/>
    <w:rsid w:val="001A35BA"/>
    <w:rsid w:val="001A35FF"/>
    <w:rsid w:val="001A3FB6"/>
    <w:rsid w:val="001A4320"/>
    <w:rsid w:val="001A4452"/>
    <w:rsid w:val="001A4576"/>
    <w:rsid w:val="001A4659"/>
    <w:rsid w:val="001A4943"/>
    <w:rsid w:val="001A4BC8"/>
    <w:rsid w:val="001A50D5"/>
    <w:rsid w:val="001A5344"/>
    <w:rsid w:val="001A5C76"/>
    <w:rsid w:val="001A5D85"/>
    <w:rsid w:val="001A5D88"/>
    <w:rsid w:val="001A5DC6"/>
    <w:rsid w:val="001A603C"/>
    <w:rsid w:val="001A6164"/>
    <w:rsid w:val="001A628C"/>
    <w:rsid w:val="001A6BEF"/>
    <w:rsid w:val="001A6C7F"/>
    <w:rsid w:val="001A72EE"/>
    <w:rsid w:val="001A76D1"/>
    <w:rsid w:val="001A7972"/>
    <w:rsid w:val="001A7A93"/>
    <w:rsid w:val="001A7CD6"/>
    <w:rsid w:val="001A7E58"/>
    <w:rsid w:val="001A7FBA"/>
    <w:rsid w:val="001B01F7"/>
    <w:rsid w:val="001B0A63"/>
    <w:rsid w:val="001B0AD7"/>
    <w:rsid w:val="001B0C4E"/>
    <w:rsid w:val="001B0F4F"/>
    <w:rsid w:val="001B0F8E"/>
    <w:rsid w:val="001B11B7"/>
    <w:rsid w:val="001B144B"/>
    <w:rsid w:val="001B1571"/>
    <w:rsid w:val="001B15E5"/>
    <w:rsid w:val="001B1C30"/>
    <w:rsid w:val="001B1FAE"/>
    <w:rsid w:val="001B2434"/>
    <w:rsid w:val="001B29DD"/>
    <w:rsid w:val="001B2F24"/>
    <w:rsid w:val="001B2F7E"/>
    <w:rsid w:val="001B3049"/>
    <w:rsid w:val="001B3543"/>
    <w:rsid w:val="001B357B"/>
    <w:rsid w:val="001B36F6"/>
    <w:rsid w:val="001B37D1"/>
    <w:rsid w:val="001B391C"/>
    <w:rsid w:val="001B3ADC"/>
    <w:rsid w:val="001B3D48"/>
    <w:rsid w:val="001B3DB7"/>
    <w:rsid w:val="001B4525"/>
    <w:rsid w:val="001B4DB1"/>
    <w:rsid w:val="001B501D"/>
    <w:rsid w:val="001B53FA"/>
    <w:rsid w:val="001B5909"/>
    <w:rsid w:val="001B6449"/>
    <w:rsid w:val="001B6578"/>
    <w:rsid w:val="001B662E"/>
    <w:rsid w:val="001B6890"/>
    <w:rsid w:val="001B6D76"/>
    <w:rsid w:val="001B7017"/>
    <w:rsid w:val="001B768C"/>
    <w:rsid w:val="001B78F8"/>
    <w:rsid w:val="001B7CC2"/>
    <w:rsid w:val="001B7EF0"/>
    <w:rsid w:val="001C08E8"/>
    <w:rsid w:val="001C09DE"/>
    <w:rsid w:val="001C0A64"/>
    <w:rsid w:val="001C0DB8"/>
    <w:rsid w:val="001C0FF4"/>
    <w:rsid w:val="001C10CC"/>
    <w:rsid w:val="001C143C"/>
    <w:rsid w:val="001C16EC"/>
    <w:rsid w:val="001C1770"/>
    <w:rsid w:val="001C19DC"/>
    <w:rsid w:val="001C1A9D"/>
    <w:rsid w:val="001C1B19"/>
    <w:rsid w:val="001C201E"/>
    <w:rsid w:val="001C2128"/>
    <w:rsid w:val="001C2530"/>
    <w:rsid w:val="001C28AE"/>
    <w:rsid w:val="001C290A"/>
    <w:rsid w:val="001C2C52"/>
    <w:rsid w:val="001C318A"/>
    <w:rsid w:val="001C33B1"/>
    <w:rsid w:val="001C3B15"/>
    <w:rsid w:val="001C3C37"/>
    <w:rsid w:val="001C3CD7"/>
    <w:rsid w:val="001C42A3"/>
    <w:rsid w:val="001C453E"/>
    <w:rsid w:val="001C464D"/>
    <w:rsid w:val="001C4DFF"/>
    <w:rsid w:val="001C4F23"/>
    <w:rsid w:val="001C526B"/>
    <w:rsid w:val="001C5989"/>
    <w:rsid w:val="001C5B64"/>
    <w:rsid w:val="001C5E10"/>
    <w:rsid w:val="001C5F9F"/>
    <w:rsid w:val="001C63DE"/>
    <w:rsid w:val="001C6DA9"/>
    <w:rsid w:val="001C6DF3"/>
    <w:rsid w:val="001C7021"/>
    <w:rsid w:val="001C7852"/>
    <w:rsid w:val="001C7C26"/>
    <w:rsid w:val="001C7C74"/>
    <w:rsid w:val="001C7F5B"/>
    <w:rsid w:val="001C7F81"/>
    <w:rsid w:val="001D030F"/>
    <w:rsid w:val="001D04B2"/>
    <w:rsid w:val="001D0698"/>
    <w:rsid w:val="001D0C98"/>
    <w:rsid w:val="001D0F12"/>
    <w:rsid w:val="001D1201"/>
    <w:rsid w:val="001D149D"/>
    <w:rsid w:val="001D152D"/>
    <w:rsid w:val="001D17F8"/>
    <w:rsid w:val="001D1850"/>
    <w:rsid w:val="001D1BDD"/>
    <w:rsid w:val="001D1C63"/>
    <w:rsid w:val="001D1D63"/>
    <w:rsid w:val="001D1E84"/>
    <w:rsid w:val="001D202E"/>
    <w:rsid w:val="001D237E"/>
    <w:rsid w:val="001D254C"/>
    <w:rsid w:val="001D2BEE"/>
    <w:rsid w:val="001D2D0E"/>
    <w:rsid w:val="001D2E45"/>
    <w:rsid w:val="001D2F98"/>
    <w:rsid w:val="001D3101"/>
    <w:rsid w:val="001D3207"/>
    <w:rsid w:val="001D3528"/>
    <w:rsid w:val="001D3D8F"/>
    <w:rsid w:val="001D3E61"/>
    <w:rsid w:val="001D414B"/>
    <w:rsid w:val="001D42DD"/>
    <w:rsid w:val="001D4371"/>
    <w:rsid w:val="001D457E"/>
    <w:rsid w:val="001D4AF2"/>
    <w:rsid w:val="001D4BB0"/>
    <w:rsid w:val="001D4E4E"/>
    <w:rsid w:val="001D4F68"/>
    <w:rsid w:val="001D500C"/>
    <w:rsid w:val="001D546E"/>
    <w:rsid w:val="001D5565"/>
    <w:rsid w:val="001D55D6"/>
    <w:rsid w:val="001D5789"/>
    <w:rsid w:val="001D5848"/>
    <w:rsid w:val="001D5FCF"/>
    <w:rsid w:val="001D6248"/>
    <w:rsid w:val="001D6611"/>
    <w:rsid w:val="001D6613"/>
    <w:rsid w:val="001D695A"/>
    <w:rsid w:val="001D6963"/>
    <w:rsid w:val="001D6971"/>
    <w:rsid w:val="001D6ACD"/>
    <w:rsid w:val="001D6DE4"/>
    <w:rsid w:val="001D6FC3"/>
    <w:rsid w:val="001D7013"/>
    <w:rsid w:val="001D7554"/>
    <w:rsid w:val="001D76BE"/>
    <w:rsid w:val="001D79B2"/>
    <w:rsid w:val="001D7D96"/>
    <w:rsid w:val="001D7E0B"/>
    <w:rsid w:val="001D7EB5"/>
    <w:rsid w:val="001E039A"/>
    <w:rsid w:val="001E047D"/>
    <w:rsid w:val="001E04BF"/>
    <w:rsid w:val="001E07B4"/>
    <w:rsid w:val="001E08A6"/>
    <w:rsid w:val="001E09EF"/>
    <w:rsid w:val="001E1045"/>
    <w:rsid w:val="001E109D"/>
    <w:rsid w:val="001E142E"/>
    <w:rsid w:val="001E17E7"/>
    <w:rsid w:val="001E19B5"/>
    <w:rsid w:val="001E1C55"/>
    <w:rsid w:val="001E1CA2"/>
    <w:rsid w:val="001E1E93"/>
    <w:rsid w:val="001E2139"/>
    <w:rsid w:val="001E2667"/>
    <w:rsid w:val="001E2DCE"/>
    <w:rsid w:val="001E2F82"/>
    <w:rsid w:val="001E3014"/>
    <w:rsid w:val="001E3049"/>
    <w:rsid w:val="001E336B"/>
    <w:rsid w:val="001E3847"/>
    <w:rsid w:val="001E3876"/>
    <w:rsid w:val="001E389E"/>
    <w:rsid w:val="001E3B3E"/>
    <w:rsid w:val="001E3E1F"/>
    <w:rsid w:val="001E3FB8"/>
    <w:rsid w:val="001E41F7"/>
    <w:rsid w:val="001E4385"/>
    <w:rsid w:val="001E44D1"/>
    <w:rsid w:val="001E4500"/>
    <w:rsid w:val="001E4604"/>
    <w:rsid w:val="001E4CB6"/>
    <w:rsid w:val="001E4F65"/>
    <w:rsid w:val="001E5396"/>
    <w:rsid w:val="001E5509"/>
    <w:rsid w:val="001E65F5"/>
    <w:rsid w:val="001E667E"/>
    <w:rsid w:val="001E68AC"/>
    <w:rsid w:val="001E6EEC"/>
    <w:rsid w:val="001E72D6"/>
    <w:rsid w:val="001E7909"/>
    <w:rsid w:val="001E7A3C"/>
    <w:rsid w:val="001F0532"/>
    <w:rsid w:val="001F071E"/>
    <w:rsid w:val="001F0FD3"/>
    <w:rsid w:val="001F1033"/>
    <w:rsid w:val="001F18B1"/>
    <w:rsid w:val="001F1F95"/>
    <w:rsid w:val="001F2269"/>
    <w:rsid w:val="001F29C5"/>
    <w:rsid w:val="001F2AD7"/>
    <w:rsid w:val="001F2B93"/>
    <w:rsid w:val="001F2D24"/>
    <w:rsid w:val="001F30DA"/>
    <w:rsid w:val="001F3257"/>
    <w:rsid w:val="001F338E"/>
    <w:rsid w:val="001F3BB3"/>
    <w:rsid w:val="001F3C07"/>
    <w:rsid w:val="001F4078"/>
    <w:rsid w:val="001F43A4"/>
    <w:rsid w:val="001F47D8"/>
    <w:rsid w:val="001F4CF0"/>
    <w:rsid w:val="001F4F8E"/>
    <w:rsid w:val="001F5059"/>
    <w:rsid w:val="001F52AD"/>
    <w:rsid w:val="001F5700"/>
    <w:rsid w:val="001F5946"/>
    <w:rsid w:val="001F5C00"/>
    <w:rsid w:val="001F5C10"/>
    <w:rsid w:val="001F5E5B"/>
    <w:rsid w:val="001F5F03"/>
    <w:rsid w:val="001F6669"/>
    <w:rsid w:val="001F66E6"/>
    <w:rsid w:val="001F67F9"/>
    <w:rsid w:val="001F6A20"/>
    <w:rsid w:val="001F6A87"/>
    <w:rsid w:val="001F7463"/>
    <w:rsid w:val="001F752D"/>
    <w:rsid w:val="001F758D"/>
    <w:rsid w:val="001F7672"/>
    <w:rsid w:val="001F76F4"/>
    <w:rsid w:val="001F76FF"/>
    <w:rsid w:val="001F7DE5"/>
    <w:rsid w:val="002003C3"/>
    <w:rsid w:val="002006D6"/>
    <w:rsid w:val="00200728"/>
    <w:rsid w:val="00200D80"/>
    <w:rsid w:val="00200DD8"/>
    <w:rsid w:val="00200F4B"/>
    <w:rsid w:val="00201236"/>
    <w:rsid w:val="00201548"/>
    <w:rsid w:val="002015F3"/>
    <w:rsid w:val="002017AD"/>
    <w:rsid w:val="002017C2"/>
    <w:rsid w:val="002018A5"/>
    <w:rsid w:val="00201D29"/>
    <w:rsid w:val="00202039"/>
    <w:rsid w:val="0020210B"/>
    <w:rsid w:val="002023E1"/>
    <w:rsid w:val="00202411"/>
    <w:rsid w:val="002024F3"/>
    <w:rsid w:val="00202B1C"/>
    <w:rsid w:val="00202CAF"/>
    <w:rsid w:val="00202D98"/>
    <w:rsid w:val="002030D0"/>
    <w:rsid w:val="00203178"/>
    <w:rsid w:val="00203228"/>
    <w:rsid w:val="002032E9"/>
    <w:rsid w:val="00203668"/>
    <w:rsid w:val="00203C6B"/>
    <w:rsid w:val="00203D1A"/>
    <w:rsid w:val="002040EE"/>
    <w:rsid w:val="002041E5"/>
    <w:rsid w:val="0020423F"/>
    <w:rsid w:val="00204341"/>
    <w:rsid w:val="002043B1"/>
    <w:rsid w:val="002044AC"/>
    <w:rsid w:val="00204780"/>
    <w:rsid w:val="002048E7"/>
    <w:rsid w:val="00204AD1"/>
    <w:rsid w:val="00204B28"/>
    <w:rsid w:val="00204C11"/>
    <w:rsid w:val="0020557B"/>
    <w:rsid w:val="00205596"/>
    <w:rsid w:val="00205705"/>
    <w:rsid w:val="002058BD"/>
    <w:rsid w:val="00205924"/>
    <w:rsid w:val="00205B21"/>
    <w:rsid w:val="00205F54"/>
    <w:rsid w:val="002060DB"/>
    <w:rsid w:val="0020657E"/>
    <w:rsid w:val="002068A7"/>
    <w:rsid w:val="00206A5B"/>
    <w:rsid w:val="00206B2E"/>
    <w:rsid w:val="00206EB0"/>
    <w:rsid w:val="002070C6"/>
    <w:rsid w:val="0020770C"/>
    <w:rsid w:val="00207AEA"/>
    <w:rsid w:val="00207E62"/>
    <w:rsid w:val="0021001B"/>
    <w:rsid w:val="00210287"/>
    <w:rsid w:val="0021070D"/>
    <w:rsid w:val="0021077F"/>
    <w:rsid w:val="00210B8D"/>
    <w:rsid w:val="00210C15"/>
    <w:rsid w:val="00210D10"/>
    <w:rsid w:val="00210E40"/>
    <w:rsid w:val="0021192E"/>
    <w:rsid w:val="002122EF"/>
    <w:rsid w:val="0021282D"/>
    <w:rsid w:val="00212892"/>
    <w:rsid w:val="00212CCE"/>
    <w:rsid w:val="00212D9E"/>
    <w:rsid w:val="00213326"/>
    <w:rsid w:val="002133B2"/>
    <w:rsid w:val="0021360E"/>
    <w:rsid w:val="00213824"/>
    <w:rsid w:val="00213AEF"/>
    <w:rsid w:val="00213BAA"/>
    <w:rsid w:val="00213F4C"/>
    <w:rsid w:val="00214123"/>
    <w:rsid w:val="0021440F"/>
    <w:rsid w:val="00214454"/>
    <w:rsid w:val="00214734"/>
    <w:rsid w:val="00214CDB"/>
    <w:rsid w:val="00214E06"/>
    <w:rsid w:val="00214E0E"/>
    <w:rsid w:val="00214F21"/>
    <w:rsid w:val="00214FD4"/>
    <w:rsid w:val="00214FDD"/>
    <w:rsid w:val="00215751"/>
    <w:rsid w:val="00215A2F"/>
    <w:rsid w:val="00215A46"/>
    <w:rsid w:val="00215AB1"/>
    <w:rsid w:val="00215AC7"/>
    <w:rsid w:val="00215C67"/>
    <w:rsid w:val="002164EF"/>
    <w:rsid w:val="00216516"/>
    <w:rsid w:val="00216973"/>
    <w:rsid w:val="0021698F"/>
    <w:rsid w:val="002169EC"/>
    <w:rsid w:val="00216A45"/>
    <w:rsid w:val="00216A9B"/>
    <w:rsid w:val="00216BF6"/>
    <w:rsid w:val="00216E33"/>
    <w:rsid w:val="002176B1"/>
    <w:rsid w:val="002178FE"/>
    <w:rsid w:val="00217E5E"/>
    <w:rsid w:val="00217FAF"/>
    <w:rsid w:val="00220174"/>
    <w:rsid w:val="00220205"/>
    <w:rsid w:val="00220564"/>
    <w:rsid w:val="002206F0"/>
    <w:rsid w:val="002207CC"/>
    <w:rsid w:val="00220925"/>
    <w:rsid w:val="00220B1C"/>
    <w:rsid w:val="00220C9F"/>
    <w:rsid w:val="00220E69"/>
    <w:rsid w:val="0022174F"/>
    <w:rsid w:val="00221BB3"/>
    <w:rsid w:val="00221C20"/>
    <w:rsid w:val="00221F95"/>
    <w:rsid w:val="00222154"/>
    <w:rsid w:val="002227A2"/>
    <w:rsid w:val="002228D3"/>
    <w:rsid w:val="00222D21"/>
    <w:rsid w:val="00222D61"/>
    <w:rsid w:val="00222F62"/>
    <w:rsid w:val="002237D1"/>
    <w:rsid w:val="00223F7D"/>
    <w:rsid w:val="00223FC9"/>
    <w:rsid w:val="002241E6"/>
    <w:rsid w:val="00224341"/>
    <w:rsid w:val="0022439D"/>
    <w:rsid w:val="00224843"/>
    <w:rsid w:val="0022508B"/>
    <w:rsid w:val="0022539F"/>
    <w:rsid w:val="002257B0"/>
    <w:rsid w:val="00225A78"/>
    <w:rsid w:val="00225E6F"/>
    <w:rsid w:val="00226029"/>
    <w:rsid w:val="0022613A"/>
    <w:rsid w:val="0022623C"/>
    <w:rsid w:val="002263FC"/>
    <w:rsid w:val="002266E5"/>
    <w:rsid w:val="00226706"/>
    <w:rsid w:val="00226889"/>
    <w:rsid w:val="00226A27"/>
    <w:rsid w:val="00226C23"/>
    <w:rsid w:val="00226CBF"/>
    <w:rsid w:val="00227170"/>
    <w:rsid w:val="00227278"/>
    <w:rsid w:val="002276A6"/>
    <w:rsid w:val="0022773F"/>
    <w:rsid w:val="00227DC5"/>
    <w:rsid w:val="00227F41"/>
    <w:rsid w:val="0023036A"/>
    <w:rsid w:val="0023047E"/>
    <w:rsid w:val="00230806"/>
    <w:rsid w:val="00230969"/>
    <w:rsid w:val="00230CF5"/>
    <w:rsid w:val="00231373"/>
    <w:rsid w:val="00231459"/>
    <w:rsid w:val="00231C31"/>
    <w:rsid w:val="00231C40"/>
    <w:rsid w:val="00231CED"/>
    <w:rsid w:val="00231D89"/>
    <w:rsid w:val="0023200E"/>
    <w:rsid w:val="002321CA"/>
    <w:rsid w:val="002322D7"/>
    <w:rsid w:val="0023230A"/>
    <w:rsid w:val="00232551"/>
    <w:rsid w:val="00232553"/>
    <w:rsid w:val="002327BC"/>
    <w:rsid w:val="002329B7"/>
    <w:rsid w:val="002329C6"/>
    <w:rsid w:val="00232C7D"/>
    <w:rsid w:val="00232D82"/>
    <w:rsid w:val="00233662"/>
    <w:rsid w:val="00233794"/>
    <w:rsid w:val="00233C3D"/>
    <w:rsid w:val="00233E34"/>
    <w:rsid w:val="00233F04"/>
    <w:rsid w:val="002340B7"/>
    <w:rsid w:val="00234241"/>
    <w:rsid w:val="0023425F"/>
    <w:rsid w:val="0023448B"/>
    <w:rsid w:val="00234D00"/>
    <w:rsid w:val="00235053"/>
    <w:rsid w:val="00235176"/>
    <w:rsid w:val="0023517A"/>
    <w:rsid w:val="002355E1"/>
    <w:rsid w:val="002358CB"/>
    <w:rsid w:val="00235B70"/>
    <w:rsid w:val="00235D12"/>
    <w:rsid w:val="00235EA6"/>
    <w:rsid w:val="00236064"/>
    <w:rsid w:val="00236488"/>
    <w:rsid w:val="00236506"/>
    <w:rsid w:val="00236880"/>
    <w:rsid w:val="0023690B"/>
    <w:rsid w:val="00237363"/>
    <w:rsid w:val="0023747D"/>
    <w:rsid w:val="002374F9"/>
    <w:rsid w:val="00237601"/>
    <w:rsid w:val="0023778E"/>
    <w:rsid w:val="002378D1"/>
    <w:rsid w:val="00237947"/>
    <w:rsid w:val="0024010A"/>
    <w:rsid w:val="0024019A"/>
    <w:rsid w:val="00240829"/>
    <w:rsid w:val="0024096E"/>
    <w:rsid w:val="00240FAC"/>
    <w:rsid w:val="00241020"/>
    <w:rsid w:val="0024125B"/>
    <w:rsid w:val="002412AA"/>
    <w:rsid w:val="00241610"/>
    <w:rsid w:val="00241A7C"/>
    <w:rsid w:val="00241D4E"/>
    <w:rsid w:val="00242101"/>
    <w:rsid w:val="0024214A"/>
    <w:rsid w:val="00242530"/>
    <w:rsid w:val="0024277D"/>
    <w:rsid w:val="00242919"/>
    <w:rsid w:val="00242A6E"/>
    <w:rsid w:val="00242B64"/>
    <w:rsid w:val="00242CF9"/>
    <w:rsid w:val="00242D95"/>
    <w:rsid w:val="00242ECA"/>
    <w:rsid w:val="00243411"/>
    <w:rsid w:val="002435EA"/>
    <w:rsid w:val="00244209"/>
    <w:rsid w:val="00244487"/>
    <w:rsid w:val="00244987"/>
    <w:rsid w:val="00244D3A"/>
    <w:rsid w:val="002450F7"/>
    <w:rsid w:val="002450FB"/>
    <w:rsid w:val="002454B8"/>
    <w:rsid w:val="002457EA"/>
    <w:rsid w:val="002461F9"/>
    <w:rsid w:val="00246B01"/>
    <w:rsid w:val="00246BC5"/>
    <w:rsid w:val="00246C33"/>
    <w:rsid w:val="00246DBC"/>
    <w:rsid w:val="002477B7"/>
    <w:rsid w:val="00247815"/>
    <w:rsid w:val="002479FA"/>
    <w:rsid w:val="00247C23"/>
    <w:rsid w:val="00247C2E"/>
    <w:rsid w:val="00247D58"/>
    <w:rsid w:val="0025041C"/>
    <w:rsid w:val="00250546"/>
    <w:rsid w:val="0025095F"/>
    <w:rsid w:val="0025096A"/>
    <w:rsid w:val="002509A7"/>
    <w:rsid w:val="00250D8F"/>
    <w:rsid w:val="0025111D"/>
    <w:rsid w:val="00251C68"/>
    <w:rsid w:val="00251CA1"/>
    <w:rsid w:val="00251E81"/>
    <w:rsid w:val="00251EB1"/>
    <w:rsid w:val="0025211C"/>
    <w:rsid w:val="002521F8"/>
    <w:rsid w:val="00252605"/>
    <w:rsid w:val="002526F0"/>
    <w:rsid w:val="002529A3"/>
    <w:rsid w:val="00252A42"/>
    <w:rsid w:val="00252BA6"/>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89"/>
    <w:rsid w:val="002560BE"/>
    <w:rsid w:val="002562AA"/>
    <w:rsid w:val="00256385"/>
    <w:rsid w:val="0025647C"/>
    <w:rsid w:val="00256E1C"/>
    <w:rsid w:val="00256EC0"/>
    <w:rsid w:val="00257582"/>
    <w:rsid w:val="002575A4"/>
    <w:rsid w:val="00257892"/>
    <w:rsid w:val="00257C49"/>
    <w:rsid w:val="00260254"/>
    <w:rsid w:val="0026038C"/>
    <w:rsid w:val="00260475"/>
    <w:rsid w:val="002604E6"/>
    <w:rsid w:val="00260DD2"/>
    <w:rsid w:val="00260DEB"/>
    <w:rsid w:val="00260F83"/>
    <w:rsid w:val="00260FE6"/>
    <w:rsid w:val="00260FEC"/>
    <w:rsid w:val="002611CF"/>
    <w:rsid w:val="0026147E"/>
    <w:rsid w:val="002616FB"/>
    <w:rsid w:val="00261F1C"/>
    <w:rsid w:val="00261F20"/>
    <w:rsid w:val="00261FFE"/>
    <w:rsid w:val="00262AE4"/>
    <w:rsid w:val="002632AB"/>
    <w:rsid w:val="00263338"/>
    <w:rsid w:val="002635B3"/>
    <w:rsid w:val="0026366A"/>
    <w:rsid w:val="002636E0"/>
    <w:rsid w:val="002638DD"/>
    <w:rsid w:val="0026393E"/>
    <w:rsid w:val="00263A70"/>
    <w:rsid w:val="00263B59"/>
    <w:rsid w:val="00263CFB"/>
    <w:rsid w:val="002640EB"/>
    <w:rsid w:val="002644A0"/>
    <w:rsid w:val="00264B74"/>
    <w:rsid w:val="00264BC0"/>
    <w:rsid w:val="00265154"/>
    <w:rsid w:val="0026528E"/>
    <w:rsid w:val="00265323"/>
    <w:rsid w:val="00265471"/>
    <w:rsid w:val="002655B0"/>
    <w:rsid w:val="00265862"/>
    <w:rsid w:val="002659FB"/>
    <w:rsid w:val="00265B79"/>
    <w:rsid w:val="00265BF4"/>
    <w:rsid w:val="00265C2F"/>
    <w:rsid w:val="00265C96"/>
    <w:rsid w:val="00265D9B"/>
    <w:rsid w:val="00265EB9"/>
    <w:rsid w:val="002660B2"/>
    <w:rsid w:val="002662B7"/>
    <w:rsid w:val="002668CF"/>
    <w:rsid w:val="00266BFE"/>
    <w:rsid w:val="00267012"/>
    <w:rsid w:val="002671EC"/>
    <w:rsid w:val="002674B5"/>
    <w:rsid w:val="00267647"/>
    <w:rsid w:val="0026764F"/>
    <w:rsid w:val="002677D7"/>
    <w:rsid w:val="00267936"/>
    <w:rsid w:val="00267945"/>
    <w:rsid w:val="00267D76"/>
    <w:rsid w:val="0027020A"/>
    <w:rsid w:val="002702A3"/>
    <w:rsid w:val="0027050A"/>
    <w:rsid w:val="00270A5C"/>
    <w:rsid w:val="00270BE8"/>
    <w:rsid w:val="0027155D"/>
    <w:rsid w:val="0027177B"/>
    <w:rsid w:val="00271B04"/>
    <w:rsid w:val="00271EC8"/>
    <w:rsid w:val="002720AA"/>
    <w:rsid w:val="002720BF"/>
    <w:rsid w:val="00272509"/>
    <w:rsid w:val="002726A6"/>
    <w:rsid w:val="002726BB"/>
    <w:rsid w:val="00272763"/>
    <w:rsid w:val="002734ED"/>
    <w:rsid w:val="0027368A"/>
    <w:rsid w:val="00273831"/>
    <w:rsid w:val="00273858"/>
    <w:rsid w:val="00273E45"/>
    <w:rsid w:val="00273E93"/>
    <w:rsid w:val="00273FD7"/>
    <w:rsid w:val="0027402C"/>
    <w:rsid w:val="002744B5"/>
    <w:rsid w:val="00274521"/>
    <w:rsid w:val="0027458C"/>
    <w:rsid w:val="002745C9"/>
    <w:rsid w:val="0027468C"/>
    <w:rsid w:val="00274713"/>
    <w:rsid w:val="00274A04"/>
    <w:rsid w:val="00274CAD"/>
    <w:rsid w:val="00274CE4"/>
    <w:rsid w:val="002752B0"/>
    <w:rsid w:val="002755EC"/>
    <w:rsid w:val="002755EE"/>
    <w:rsid w:val="002757E3"/>
    <w:rsid w:val="00275AA9"/>
    <w:rsid w:val="00275B9D"/>
    <w:rsid w:val="00275CF9"/>
    <w:rsid w:val="00275D05"/>
    <w:rsid w:val="00275FBA"/>
    <w:rsid w:val="00276106"/>
    <w:rsid w:val="0027610C"/>
    <w:rsid w:val="002761F7"/>
    <w:rsid w:val="002762AF"/>
    <w:rsid w:val="002763EE"/>
    <w:rsid w:val="00276580"/>
    <w:rsid w:val="0027670F"/>
    <w:rsid w:val="00276960"/>
    <w:rsid w:val="002769D3"/>
    <w:rsid w:val="00276B0E"/>
    <w:rsid w:val="00276CDA"/>
    <w:rsid w:val="002773B0"/>
    <w:rsid w:val="002774EC"/>
    <w:rsid w:val="00277A4A"/>
    <w:rsid w:val="00277AB6"/>
    <w:rsid w:val="00277E7D"/>
    <w:rsid w:val="00280004"/>
    <w:rsid w:val="002802D5"/>
    <w:rsid w:val="0028033A"/>
    <w:rsid w:val="002805B3"/>
    <w:rsid w:val="0028110D"/>
    <w:rsid w:val="00281913"/>
    <w:rsid w:val="0028191B"/>
    <w:rsid w:val="00281E4E"/>
    <w:rsid w:val="00281E82"/>
    <w:rsid w:val="00282063"/>
    <w:rsid w:val="00282515"/>
    <w:rsid w:val="002829AE"/>
    <w:rsid w:val="00282B0A"/>
    <w:rsid w:val="00282C3F"/>
    <w:rsid w:val="00283415"/>
    <w:rsid w:val="00283AA1"/>
    <w:rsid w:val="00283E18"/>
    <w:rsid w:val="00284261"/>
    <w:rsid w:val="00284292"/>
    <w:rsid w:val="00284413"/>
    <w:rsid w:val="0028446C"/>
    <w:rsid w:val="00284502"/>
    <w:rsid w:val="002846D5"/>
    <w:rsid w:val="00284A47"/>
    <w:rsid w:val="00284BF4"/>
    <w:rsid w:val="00284E6A"/>
    <w:rsid w:val="0028533D"/>
    <w:rsid w:val="002853A1"/>
    <w:rsid w:val="00285A07"/>
    <w:rsid w:val="00285D36"/>
    <w:rsid w:val="002867A6"/>
    <w:rsid w:val="00286A39"/>
    <w:rsid w:val="00286B95"/>
    <w:rsid w:val="00286BB3"/>
    <w:rsid w:val="00286C2B"/>
    <w:rsid w:val="00286FD8"/>
    <w:rsid w:val="002871E2"/>
    <w:rsid w:val="00287409"/>
    <w:rsid w:val="0028769D"/>
    <w:rsid w:val="0028792F"/>
    <w:rsid w:val="00287AFF"/>
    <w:rsid w:val="00287B36"/>
    <w:rsid w:val="00287B8D"/>
    <w:rsid w:val="00287CE4"/>
    <w:rsid w:val="00290006"/>
    <w:rsid w:val="002903EF"/>
    <w:rsid w:val="00290AE4"/>
    <w:rsid w:val="00290CCF"/>
    <w:rsid w:val="00290E33"/>
    <w:rsid w:val="002919BD"/>
    <w:rsid w:val="00291BE2"/>
    <w:rsid w:val="00292067"/>
    <w:rsid w:val="00292102"/>
    <w:rsid w:val="002922D3"/>
    <w:rsid w:val="00292A29"/>
    <w:rsid w:val="00292AB6"/>
    <w:rsid w:val="00292FB8"/>
    <w:rsid w:val="00292FDC"/>
    <w:rsid w:val="002930C2"/>
    <w:rsid w:val="00293CD0"/>
    <w:rsid w:val="00293DCA"/>
    <w:rsid w:val="00293F79"/>
    <w:rsid w:val="002944A5"/>
    <w:rsid w:val="00294622"/>
    <w:rsid w:val="0029490E"/>
    <w:rsid w:val="00294B50"/>
    <w:rsid w:val="00294B80"/>
    <w:rsid w:val="002955C4"/>
    <w:rsid w:val="00295E6B"/>
    <w:rsid w:val="00296398"/>
    <w:rsid w:val="00296471"/>
    <w:rsid w:val="0029695E"/>
    <w:rsid w:val="00296B95"/>
    <w:rsid w:val="0029710E"/>
    <w:rsid w:val="002979AD"/>
    <w:rsid w:val="00297DE7"/>
    <w:rsid w:val="002A0306"/>
    <w:rsid w:val="002A047E"/>
    <w:rsid w:val="002A04A5"/>
    <w:rsid w:val="002A0555"/>
    <w:rsid w:val="002A0615"/>
    <w:rsid w:val="002A07A0"/>
    <w:rsid w:val="002A0885"/>
    <w:rsid w:val="002A0F5E"/>
    <w:rsid w:val="002A11F1"/>
    <w:rsid w:val="002A1320"/>
    <w:rsid w:val="002A16FE"/>
    <w:rsid w:val="002A18D2"/>
    <w:rsid w:val="002A1B62"/>
    <w:rsid w:val="002A1DDA"/>
    <w:rsid w:val="002A1F28"/>
    <w:rsid w:val="002A2003"/>
    <w:rsid w:val="002A2130"/>
    <w:rsid w:val="002A230F"/>
    <w:rsid w:val="002A2332"/>
    <w:rsid w:val="002A259C"/>
    <w:rsid w:val="002A270A"/>
    <w:rsid w:val="002A2922"/>
    <w:rsid w:val="002A2B64"/>
    <w:rsid w:val="002A2BB7"/>
    <w:rsid w:val="002A2E84"/>
    <w:rsid w:val="002A2E92"/>
    <w:rsid w:val="002A2F96"/>
    <w:rsid w:val="002A2FC7"/>
    <w:rsid w:val="002A30BC"/>
    <w:rsid w:val="002A313C"/>
    <w:rsid w:val="002A3683"/>
    <w:rsid w:val="002A38C6"/>
    <w:rsid w:val="002A39D8"/>
    <w:rsid w:val="002A3CA1"/>
    <w:rsid w:val="002A3F6D"/>
    <w:rsid w:val="002A47FE"/>
    <w:rsid w:val="002A4A00"/>
    <w:rsid w:val="002A4ACD"/>
    <w:rsid w:val="002A4B91"/>
    <w:rsid w:val="002A4D61"/>
    <w:rsid w:val="002A561F"/>
    <w:rsid w:val="002A5D19"/>
    <w:rsid w:val="002A608C"/>
    <w:rsid w:val="002A6152"/>
    <w:rsid w:val="002A67F1"/>
    <w:rsid w:val="002A695F"/>
    <w:rsid w:val="002A6B83"/>
    <w:rsid w:val="002A7617"/>
    <w:rsid w:val="002A79A0"/>
    <w:rsid w:val="002A7BEB"/>
    <w:rsid w:val="002B00ED"/>
    <w:rsid w:val="002B0555"/>
    <w:rsid w:val="002B0804"/>
    <w:rsid w:val="002B0AAC"/>
    <w:rsid w:val="002B0AE3"/>
    <w:rsid w:val="002B0B11"/>
    <w:rsid w:val="002B0BA5"/>
    <w:rsid w:val="002B0F3C"/>
    <w:rsid w:val="002B1314"/>
    <w:rsid w:val="002B18CC"/>
    <w:rsid w:val="002B19B2"/>
    <w:rsid w:val="002B1A2E"/>
    <w:rsid w:val="002B1B08"/>
    <w:rsid w:val="002B1CA7"/>
    <w:rsid w:val="002B2146"/>
    <w:rsid w:val="002B27C1"/>
    <w:rsid w:val="002B2B1F"/>
    <w:rsid w:val="002B2DFA"/>
    <w:rsid w:val="002B310F"/>
    <w:rsid w:val="002B3223"/>
    <w:rsid w:val="002B3588"/>
    <w:rsid w:val="002B3A34"/>
    <w:rsid w:val="002B3EF5"/>
    <w:rsid w:val="002B3F68"/>
    <w:rsid w:val="002B4173"/>
    <w:rsid w:val="002B42DF"/>
    <w:rsid w:val="002B431D"/>
    <w:rsid w:val="002B46DD"/>
    <w:rsid w:val="002B47E0"/>
    <w:rsid w:val="002B47E4"/>
    <w:rsid w:val="002B4D00"/>
    <w:rsid w:val="002B4D56"/>
    <w:rsid w:val="002B5136"/>
    <w:rsid w:val="002B5295"/>
    <w:rsid w:val="002B55C3"/>
    <w:rsid w:val="002B56FD"/>
    <w:rsid w:val="002B59AE"/>
    <w:rsid w:val="002B59B2"/>
    <w:rsid w:val="002B59BA"/>
    <w:rsid w:val="002B5CAB"/>
    <w:rsid w:val="002B5DE0"/>
    <w:rsid w:val="002B6235"/>
    <w:rsid w:val="002B6570"/>
    <w:rsid w:val="002B6894"/>
    <w:rsid w:val="002B6A7E"/>
    <w:rsid w:val="002B7094"/>
    <w:rsid w:val="002B70BE"/>
    <w:rsid w:val="002B7291"/>
    <w:rsid w:val="002B7350"/>
    <w:rsid w:val="002B7795"/>
    <w:rsid w:val="002B7A92"/>
    <w:rsid w:val="002B7DF4"/>
    <w:rsid w:val="002B7E83"/>
    <w:rsid w:val="002B7F75"/>
    <w:rsid w:val="002B7FBA"/>
    <w:rsid w:val="002C03F1"/>
    <w:rsid w:val="002C0603"/>
    <w:rsid w:val="002C08BC"/>
    <w:rsid w:val="002C0C76"/>
    <w:rsid w:val="002C0D1F"/>
    <w:rsid w:val="002C1270"/>
    <w:rsid w:val="002C19A7"/>
    <w:rsid w:val="002C1E19"/>
    <w:rsid w:val="002C2022"/>
    <w:rsid w:val="002C2635"/>
    <w:rsid w:val="002C2666"/>
    <w:rsid w:val="002C2FB5"/>
    <w:rsid w:val="002C33FC"/>
    <w:rsid w:val="002C36E9"/>
    <w:rsid w:val="002C3AB5"/>
    <w:rsid w:val="002C3AC5"/>
    <w:rsid w:val="002C3BE6"/>
    <w:rsid w:val="002C3C20"/>
    <w:rsid w:val="002C3E51"/>
    <w:rsid w:val="002C410D"/>
    <w:rsid w:val="002C4331"/>
    <w:rsid w:val="002C44AA"/>
    <w:rsid w:val="002C46B4"/>
    <w:rsid w:val="002C46B9"/>
    <w:rsid w:val="002C46FA"/>
    <w:rsid w:val="002C49CA"/>
    <w:rsid w:val="002C50DD"/>
    <w:rsid w:val="002C516D"/>
    <w:rsid w:val="002C51B6"/>
    <w:rsid w:val="002C5346"/>
    <w:rsid w:val="002C5664"/>
    <w:rsid w:val="002C5C05"/>
    <w:rsid w:val="002C5E28"/>
    <w:rsid w:val="002C5F0E"/>
    <w:rsid w:val="002C6003"/>
    <w:rsid w:val="002C60F2"/>
    <w:rsid w:val="002C625E"/>
    <w:rsid w:val="002C644F"/>
    <w:rsid w:val="002C6C3D"/>
    <w:rsid w:val="002C6E13"/>
    <w:rsid w:val="002C7151"/>
    <w:rsid w:val="002C7296"/>
    <w:rsid w:val="002C729A"/>
    <w:rsid w:val="002C73EA"/>
    <w:rsid w:val="002D0515"/>
    <w:rsid w:val="002D0549"/>
    <w:rsid w:val="002D0775"/>
    <w:rsid w:val="002D085F"/>
    <w:rsid w:val="002D0FCA"/>
    <w:rsid w:val="002D10CA"/>
    <w:rsid w:val="002D117B"/>
    <w:rsid w:val="002D14A3"/>
    <w:rsid w:val="002D19E4"/>
    <w:rsid w:val="002D19FE"/>
    <w:rsid w:val="002D1B57"/>
    <w:rsid w:val="002D2ADC"/>
    <w:rsid w:val="002D3057"/>
    <w:rsid w:val="002D30E4"/>
    <w:rsid w:val="002D3AB4"/>
    <w:rsid w:val="002D3BB3"/>
    <w:rsid w:val="002D3F00"/>
    <w:rsid w:val="002D405D"/>
    <w:rsid w:val="002D410B"/>
    <w:rsid w:val="002D44DF"/>
    <w:rsid w:val="002D46CA"/>
    <w:rsid w:val="002D47D4"/>
    <w:rsid w:val="002D495A"/>
    <w:rsid w:val="002D4AFE"/>
    <w:rsid w:val="002D4B38"/>
    <w:rsid w:val="002D4D00"/>
    <w:rsid w:val="002D4E4E"/>
    <w:rsid w:val="002D4E91"/>
    <w:rsid w:val="002D511E"/>
    <w:rsid w:val="002D5182"/>
    <w:rsid w:val="002D5779"/>
    <w:rsid w:val="002D5A14"/>
    <w:rsid w:val="002D5C05"/>
    <w:rsid w:val="002D5E26"/>
    <w:rsid w:val="002D68DB"/>
    <w:rsid w:val="002D690C"/>
    <w:rsid w:val="002D7462"/>
    <w:rsid w:val="002D751F"/>
    <w:rsid w:val="002D7783"/>
    <w:rsid w:val="002D779F"/>
    <w:rsid w:val="002D7DC1"/>
    <w:rsid w:val="002D7E19"/>
    <w:rsid w:val="002D7F75"/>
    <w:rsid w:val="002E010D"/>
    <w:rsid w:val="002E0111"/>
    <w:rsid w:val="002E0245"/>
    <w:rsid w:val="002E028F"/>
    <w:rsid w:val="002E05FA"/>
    <w:rsid w:val="002E0932"/>
    <w:rsid w:val="002E09AD"/>
    <w:rsid w:val="002E11B0"/>
    <w:rsid w:val="002E11BA"/>
    <w:rsid w:val="002E123B"/>
    <w:rsid w:val="002E1400"/>
    <w:rsid w:val="002E163B"/>
    <w:rsid w:val="002E171D"/>
    <w:rsid w:val="002E1935"/>
    <w:rsid w:val="002E1AD2"/>
    <w:rsid w:val="002E1D47"/>
    <w:rsid w:val="002E1DA1"/>
    <w:rsid w:val="002E1F96"/>
    <w:rsid w:val="002E2288"/>
    <w:rsid w:val="002E232D"/>
    <w:rsid w:val="002E2692"/>
    <w:rsid w:val="002E28A6"/>
    <w:rsid w:val="002E2DC5"/>
    <w:rsid w:val="002E2F38"/>
    <w:rsid w:val="002E3E78"/>
    <w:rsid w:val="002E3ED6"/>
    <w:rsid w:val="002E4914"/>
    <w:rsid w:val="002E4DF4"/>
    <w:rsid w:val="002E5740"/>
    <w:rsid w:val="002E5815"/>
    <w:rsid w:val="002E63B2"/>
    <w:rsid w:val="002E6482"/>
    <w:rsid w:val="002E65F8"/>
    <w:rsid w:val="002E665F"/>
    <w:rsid w:val="002E6775"/>
    <w:rsid w:val="002E67BE"/>
    <w:rsid w:val="002E6880"/>
    <w:rsid w:val="002E6B0A"/>
    <w:rsid w:val="002E6BD1"/>
    <w:rsid w:val="002E6EFD"/>
    <w:rsid w:val="002E7255"/>
    <w:rsid w:val="002E755A"/>
    <w:rsid w:val="002E7B7C"/>
    <w:rsid w:val="002E7D1B"/>
    <w:rsid w:val="002F03FE"/>
    <w:rsid w:val="002F07F8"/>
    <w:rsid w:val="002F0A2F"/>
    <w:rsid w:val="002F0C8C"/>
    <w:rsid w:val="002F0D29"/>
    <w:rsid w:val="002F11BD"/>
    <w:rsid w:val="002F1461"/>
    <w:rsid w:val="002F19C6"/>
    <w:rsid w:val="002F1CBA"/>
    <w:rsid w:val="002F1F59"/>
    <w:rsid w:val="002F1F60"/>
    <w:rsid w:val="002F26E5"/>
    <w:rsid w:val="002F2934"/>
    <w:rsid w:val="002F2991"/>
    <w:rsid w:val="002F2EBC"/>
    <w:rsid w:val="002F311C"/>
    <w:rsid w:val="002F350F"/>
    <w:rsid w:val="002F3525"/>
    <w:rsid w:val="002F3C30"/>
    <w:rsid w:val="002F3D20"/>
    <w:rsid w:val="002F3D40"/>
    <w:rsid w:val="002F4068"/>
    <w:rsid w:val="002F426B"/>
    <w:rsid w:val="002F4333"/>
    <w:rsid w:val="002F44F3"/>
    <w:rsid w:val="002F4547"/>
    <w:rsid w:val="002F4758"/>
    <w:rsid w:val="002F49D7"/>
    <w:rsid w:val="002F600D"/>
    <w:rsid w:val="002F62FF"/>
    <w:rsid w:val="002F6344"/>
    <w:rsid w:val="002F646C"/>
    <w:rsid w:val="002F67AB"/>
    <w:rsid w:val="002F6B9C"/>
    <w:rsid w:val="002F6DB1"/>
    <w:rsid w:val="002F6F97"/>
    <w:rsid w:val="002F7366"/>
    <w:rsid w:val="002F771D"/>
    <w:rsid w:val="002F7B66"/>
    <w:rsid w:val="002F7F94"/>
    <w:rsid w:val="00300290"/>
    <w:rsid w:val="003002AF"/>
    <w:rsid w:val="00300361"/>
    <w:rsid w:val="003009E9"/>
    <w:rsid w:val="00300B89"/>
    <w:rsid w:val="00300C14"/>
    <w:rsid w:val="00300CDB"/>
    <w:rsid w:val="00301466"/>
    <w:rsid w:val="00301C40"/>
    <w:rsid w:val="00301C8D"/>
    <w:rsid w:val="00301D84"/>
    <w:rsid w:val="00301E48"/>
    <w:rsid w:val="0030225D"/>
    <w:rsid w:val="0030285D"/>
    <w:rsid w:val="00302D3C"/>
    <w:rsid w:val="00302DA6"/>
    <w:rsid w:val="00302E4F"/>
    <w:rsid w:val="00302EB9"/>
    <w:rsid w:val="00302EED"/>
    <w:rsid w:val="003030F2"/>
    <w:rsid w:val="003030FF"/>
    <w:rsid w:val="00303A12"/>
    <w:rsid w:val="00303EBD"/>
    <w:rsid w:val="00304052"/>
    <w:rsid w:val="003042E9"/>
    <w:rsid w:val="003043EF"/>
    <w:rsid w:val="003047EC"/>
    <w:rsid w:val="003049AC"/>
    <w:rsid w:val="00304B2A"/>
    <w:rsid w:val="0030515A"/>
    <w:rsid w:val="0030533A"/>
    <w:rsid w:val="00305367"/>
    <w:rsid w:val="0030595B"/>
    <w:rsid w:val="00306002"/>
    <w:rsid w:val="003061EE"/>
    <w:rsid w:val="00306566"/>
    <w:rsid w:val="00306994"/>
    <w:rsid w:val="00306A56"/>
    <w:rsid w:val="00306B38"/>
    <w:rsid w:val="00306D1F"/>
    <w:rsid w:val="00307182"/>
    <w:rsid w:val="003073A5"/>
    <w:rsid w:val="00307F16"/>
    <w:rsid w:val="00307F73"/>
    <w:rsid w:val="0031017E"/>
    <w:rsid w:val="003109AC"/>
    <w:rsid w:val="00310A9F"/>
    <w:rsid w:val="00310AA7"/>
    <w:rsid w:val="00310C24"/>
    <w:rsid w:val="00310CED"/>
    <w:rsid w:val="00310FB9"/>
    <w:rsid w:val="003110DE"/>
    <w:rsid w:val="003111B7"/>
    <w:rsid w:val="0031158C"/>
    <w:rsid w:val="00311695"/>
    <w:rsid w:val="0031169C"/>
    <w:rsid w:val="00311C52"/>
    <w:rsid w:val="00311D19"/>
    <w:rsid w:val="00311DF5"/>
    <w:rsid w:val="00312004"/>
    <w:rsid w:val="00312354"/>
    <w:rsid w:val="003125D6"/>
    <w:rsid w:val="00312709"/>
    <w:rsid w:val="00312804"/>
    <w:rsid w:val="0031312A"/>
    <w:rsid w:val="00313412"/>
    <w:rsid w:val="00313BA1"/>
    <w:rsid w:val="0031406F"/>
    <w:rsid w:val="003144CD"/>
    <w:rsid w:val="0031504A"/>
    <w:rsid w:val="00315373"/>
    <w:rsid w:val="00315771"/>
    <w:rsid w:val="00315782"/>
    <w:rsid w:val="00315829"/>
    <w:rsid w:val="00316410"/>
    <w:rsid w:val="003166DB"/>
    <w:rsid w:val="003169D3"/>
    <w:rsid w:val="003169D6"/>
    <w:rsid w:val="003169E5"/>
    <w:rsid w:val="00316D74"/>
    <w:rsid w:val="00316E89"/>
    <w:rsid w:val="0031713A"/>
    <w:rsid w:val="00317598"/>
    <w:rsid w:val="00317A79"/>
    <w:rsid w:val="00317C64"/>
    <w:rsid w:val="00317FB8"/>
    <w:rsid w:val="003202E7"/>
    <w:rsid w:val="003203E4"/>
    <w:rsid w:val="0032048F"/>
    <w:rsid w:val="0032052E"/>
    <w:rsid w:val="00320598"/>
    <w:rsid w:val="00320D2A"/>
    <w:rsid w:val="00320EA7"/>
    <w:rsid w:val="00320F72"/>
    <w:rsid w:val="00321124"/>
    <w:rsid w:val="00321487"/>
    <w:rsid w:val="0032180D"/>
    <w:rsid w:val="00321861"/>
    <w:rsid w:val="003219E8"/>
    <w:rsid w:val="00321AD7"/>
    <w:rsid w:val="00321E6F"/>
    <w:rsid w:val="00321ED9"/>
    <w:rsid w:val="00321FA7"/>
    <w:rsid w:val="003220A7"/>
    <w:rsid w:val="00322885"/>
    <w:rsid w:val="0032303C"/>
    <w:rsid w:val="0032305D"/>
    <w:rsid w:val="00323837"/>
    <w:rsid w:val="00323842"/>
    <w:rsid w:val="003239F1"/>
    <w:rsid w:val="00323B75"/>
    <w:rsid w:val="00323C78"/>
    <w:rsid w:val="00323DE3"/>
    <w:rsid w:val="00324066"/>
    <w:rsid w:val="003241EF"/>
    <w:rsid w:val="0032428D"/>
    <w:rsid w:val="0032455D"/>
    <w:rsid w:val="003245DA"/>
    <w:rsid w:val="00324644"/>
    <w:rsid w:val="0032468D"/>
    <w:rsid w:val="00324ABB"/>
    <w:rsid w:val="00324C4B"/>
    <w:rsid w:val="00324C7C"/>
    <w:rsid w:val="00324D21"/>
    <w:rsid w:val="00324E8C"/>
    <w:rsid w:val="003250DD"/>
    <w:rsid w:val="00325187"/>
    <w:rsid w:val="003251F8"/>
    <w:rsid w:val="003254E2"/>
    <w:rsid w:val="0032567D"/>
    <w:rsid w:val="0032576D"/>
    <w:rsid w:val="0032580D"/>
    <w:rsid w:val="00325B57"/>
    <w:rsid w:val="00325E29"/>
    <w:rsid w:val="003260EF"/>
    <w:rsid w:val="003262F5"/>
    <w:rsid w:val="0032648C"/>
    <w:rsid w:val="00326862"/>
    <w:rsid w:val="003269B9"/>
    <w:rsid w:val="00326AD0"/>
    <w:rsid w:val="00326AD4"/>
    <w:rsid w:val="00326AFF"/>
    <w:rsid w:val="00326C85"/>
    <w:rsid w:val="00326CEE"/>
    <w:rsid w:val="003271A7"/>
    <w:rsid w:val="0032747C"/>
    <w:rsid w:val="00327625"/>
    <w:rsid w:val="00327855"/>
    <w:rsid w:val="0032788C"/>
    <w:rsid w:val="003278C3"/>
    <w:rsid w:val="003302FD"/>
    <w:rsid w:val="00330576"/>
    <w:rsid w:val="00330615"/>
    <w:rsid w:val="00330683"/>
    <w:rsid w:val="00330785"/>
    <w:rsid w:val="00330948"/>
    <w:rsid w:val="00330EF3"/>
    <w:rsid w:val="003310EB"/>
    <w:rsid w:val="00331321"/>
    <w:rsid w:val="003314FC"/>
    <w:rsid w:val="0033152A"/>
    <w:rsid w:val="00331B53"/>
    <w:rsid w:val="00332063"/>
    <w:rsid w:val="00332245"/>
    <w:rsid w:val="003324F2"/>
    <w:rsid w:val="00332676"/>
    <w:rsid w:val="0033298A"/>
    <w:rsid w:val="00332E13"/>
    <w:rsid w:val="00333319"/>
    <w:rsid w:val="00333767"/>
    <w:rsid w:val="00333802"/>
    <w:rsid w:val="003338C4"/>
    <w:rsid w:val="003340A3"/>
    <w:rsid w:val="003340C1"/>
    <w:rsid w:val="003341D7"/>
    <w:rsid w:val="003345E8"/>
    <w:rsid w:val="003346C4"/>
    <w:rsid w:val="003346CE"/>
    <w:rsid w:val="003348FD"/>
    <w:rsid w:val="003355DE"/>
    <w:rsid w:val="00335780"/>
    <w:rsid w:val="00336090"/>
    <w:rsid w:val="0033648C"/>
    <w:rsid w:val="0033669D"/>
    <w:rsid w:val="00336945"/>
    <w:rsid w:val="00336975"/>
    <w:rsid w:val="00337037"/>
    <w:rsid w:val="0033795D"/>
    <w:rsid w:val="0034006B"/>
    <w:rsid w:val="0034075F"/>
    <w:rsid w:val="00340825"/>
    <w:rsid w:val="00340B86"/>
    <w:rsid w:val="00340CAA"/>
    <w:rsid w:val="00340CF4"/>
    <w:rsid w:val="00341018"/>
    <w:rsid w:val="00341163"/>
    <w:rsid w:val="003411DC"/>
    <w:rsid w:val="003412FD"/>
    <w:rsid w:val="00341971"/>
    <w:rsid w:val="003419DA"/>
    <w:rsid w:val="00341B38"/>
    <w:rsid w:val="00341BFF"/>
    <w:rsid w:val="00341C93"/>
    <w:rsid w:val="003421BE"/>
    <w:rsid w:val="00342227"/>
    <w:rsid w:val="00342973"/>
    <w:rsid w:val="00342AAF"/>
    <w:rsid w:val="0034301C"/>
    <w:rsid w:val="00343334"/>
    <w:rsid w:val="00343588"/>
    <w:rsid w:val="00343C2E"/>
    <w:rsid w:val="00343CF1"/>
    <w:rsid w:val="00344063"/>
    <w:rsid w:val="00344176"/>
    <w:rsid w:val="003443AC"/>
    <w:rsid w:val="00344654"/>
    <w:rsid w:val="0034488F"/>
    <w:rsid w:val="00344BEA"/>
    <w:rsid w:val="00344EDE"/>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F1A"/>
    <w:rsid w:val="00345F30"/>
    <w:rsid w:val="0034660B"/>
    <w:rsid w:val="00346D31"/>
    <w:rsid w:val="00346DF7"/>
    <w:rsid w:val="00346EF5"/>
    <w:rsid w:val="00346F25"/>
    <w:rsid w:val="00347257"/>
    <w:rsid w:val="00347942"/>
    <w:rsid w:val="00347BF5"/>
    <w:rsid w:val="00347C89"/>
    <w:rsid w:val="00347E1F"/>
    <w:rsid w:val="00347F03"/>
    <w:rsid w:val="00350269"/>
    <w:rsid w:val="003502D3"/>
    <w:rsid w:val="003504EC"/>
    <w:rsid w:val="0035073F"/>
    <w:rsid w:val="003507CE"/>
    <w:rsid w:val="003507F5"/>
    <w:rsid w:val="0035096C"/>
    <w:rsid w:val="00350EAC"/>
    <w:rsid w:val="00350FBE"/>
    <w:rsid w:val="00351148"/>
    <w:rsid w:val="00351149"/>
    <w:rsid w:val="003512A7"/>
    <w:rsid w:val="003512CC"/>
    <w:rsid w:val="00351551"/>
    <w:rsid w:val="00351E08"/>
    <w:rsid w:val="003520E0"/>
    <w:rsid w:val="00352241"/>
    <w:rsid w:val="003522A5"/>
    <w:rsid w:val="00352A5B"/>
    <w:rsid w:val="00352BFB"/>
    <w:rsid w:val="0035305D"/>
    <w:rsid w:val="0035333E"/>
    <w:rsid w:val="003534C6"/>
    <w:rsid w:val="00353689"/>
    <w:rsid w:val="00353825"/>
    <w:rsid w:val="00353D13"/>
    <w:rsid w:val="00353D6A"/>
    <w:rsid w:val="003540B5"/>
    <w:rsid w:val="003544EC"/>
    <w:rsid w:val="00354961"/>
    <w:rsid w:val="003549CD"/>
    <w:rsid w:val="00354A98"/>
    <w:rsid w:val="00354CD1"/>
    <w:rsid w:val="00354D85"/>
    <w:rsid w:val="00354FB6"/>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7133"/>
    <w:rsid w:val="00357197"/>
    <w:rsid w:val="0035754B"/>
    <w:rsid w:val="00357580"/>
    <w:rsid w:val="003577BA"/>
    <w:rsid w:val="00357EEC"/>
    <w:rsid w:val="00360015"/>
    <w:rsid w:val="003601AE"/>
    <w:rsid w:val="003604EB"/>
    <w:rsid w:val="003604F7"/>
    <w:rsid w:val="00360776"/>
    <w:rsid w:val="00360B9D"/>
    <w:rsid w:val="00360CFF"/>
    <w:rsid w:val="0036200D"/>
    <w:rsid w:val="003623E8"/>
    <w:rsid w:val="00362491"/>
    <w:rsid w:val="003624FE"/>
    <w:rsid w:val="00362535"/>
    <w:rsid w:val="00362680"/>
    <w:rsid w:val="00362A38"/>
    <w:rsid w:val="00362C74"/>
    <w:rsid w:val="00362E9C"/>
    <w:rsid w:val="0036313D"/>
    <w:rsid w:val="00363554"/>
    <w:rsid w:val="00363A94"/>
    <w:rsid w:val="00363ADA"/>
    <w:rsid w:val="00363EC6"/>
    <w:rsid w:val="00363F48"/>
    <w:rsid w:val="0036421B"/>
    <w:rsid w:val="003647A4"/>
    <w:rsid w:val="00364B87"/>
    <w:rsid w:val="00364CF6"/>
    <w:rsid w:val="00364E4E"/>
    <w:rsid w:val="00364F40"/>
    <w:rsid w:val="0036514A"/>
    <w:rsid w:val="00365369"/>
    <w:rsid w:val="0036570F"/>
    <w:rsid w:val="003659C2"/>
    <w:rsid w:val="00365BC1"/>
    <w:rsid w:val="00365F0A"/>
    <w:rsid w:val="003661C0"/>
    <w:rsid w:val="003662C1"/>
    <w:rsid w:val="0036643C"/>
    <w:rsid w:val="00366CCC"/>
    <w:rsid w:val="00366F07"/>
    <w:rsid w:val="003670B8"/>
    <w:rsid w:val="00367168"/>
    <w:rsid w:val="003672AD"/>
    <w:rsid w:val="003673BC"/>
    <w:rsid w:val="00367754"/>
    <w:rsid w:val="00367954"/>
    <w:rsid w:val="00367EBC"/>
    <w:rsid w:val="00367F36"/>
    <w:rsid w:val="00367FEE"/>
    <w:rsid w:val="0037000D"/>
    <w:rsid w:val="00370155"/>
    <w:rsid w:val="00370478"/>
    <w:rsid w:val="0037076E"/>
    <w:rsid w:val="00370890"/>
    <w:rsid w:val="003709E8"/>
    <w:rsid w:val="00370BD7"/>
    <w:rsid w:val="00370FDF"/>
    <w:rsid w:val="0037107D"/>
    <w:rsid w:val="003710F3"/>
    <w:rsid w:val="00371322"/>
    <w:rsid w:val="003713B4"/>
    <w:rsid w:val="0037223F"/>
    <w:rsid w:val="003726CD"/>
    <w:rsid w:val="00372BF7"/>
    <w:rsid w:val="00372C6A"/>
    <w:rsid w:val="00373728"/>
    <w:rsid w:val="0037372C"/>
    <w:rsid w:val="003739AC"/>
    <w:rsid w:val="00373D28"/>
    <w:rsid w:val="00373F0C"/>
    <w:rsid w:val="00374792"/>
    <w:rsid w:val="00374825"/>
    <w:rsid w:val="0037496A"/>
    <w:rsid w:val="003749C8"/>
    <w:rsid w:val="00374A1A"/>
    <w:rsid w:val="00374B24"/>
    <w:rsid w:val="003752B4"/>
    <w:rsid w:val="00375B96"/>
    <w:rsid w:val="00375F46"/>
    <w:rsid w:val="003761BA"/>
    <w:rsid w:val="00376200"/>
    <w:rsid w:val="003764A0"/>
    <w:rsid w:val="00376703"/>
    <w:rsid w:val="0037681A"/>
    <w:rsid w:val="0037693E"/>
    <w:rsid w:val="00376F16"/>
    <w:rsid w:val="00377193"/>
    <w:rsid w:val="003773F5"/>
    <w:rsid w:val="00377405"/>
    <w:rsid w:val="003779AE"/>
    <w:rsid w:val="00377AC5"/>
    <w:rsid w:val="00377C06"/>
    <w:rsid w:val="00377CD8"/>
    <w:rsid w:val="00377E67"/>
    <w:rsid w:val="003803BE"/>
    <w:rsid w:val="003810D0"/>
    <w:rsid w:val="003813A5"/>
    <w:rsid w:val="003816A0"/>
    <w:rsid w:val="00381C9F"/>
    <w:rsid w:val="00381E4C"/>
    <w:rsid w:val="003821D3"/>
    <w:rsid w:val="00382321"/>
    <w:rsid w:val="003827B4"/>
    <w:rsid w:val="0038292D"/>
    <w:rsid w:val="00382C09"/>
    <w:rsid w:val="00382EDA"/>
    <w:rsid w:val="00383754"/>
    <w:rsid w:val="00384446"/>
    <w:rsid w:val="003844BE"/>
    <w:rsid w:val="00384617"/>
    <w:rsid w:val="003847BC"/>
    <w:rsid w:val="00384895"/>
    <w:rsid w:val="003848C6"/>
    <w:rsid w:val="00384C65"/>
    <w:rsid w:val="00384CEF"/>
    <w:rsid w:val="003858AB"/>
    <w:rsid w:val="00385C2B"/>
    <w:rsid w:val="00385C75"/>
    <w:rsid w:val="00385DA0"/>
    <w:rsid w:val="00385E36"/>
    <w:rsid w:val="003863F7"/>
    <w:rsid w:val="003863FE"/>
    <w:rsid w:val="00386538"/>
    <w:rsid w:val="003869C8"/>
    <w:rsid w:val="00386F4B"/>
    <w:rsid w:val="00387122"/>
    <w:rsid w:val="0038717F"/>
    <w:rsid w:val="00387389"/>
    <w:rsid w:val="00387467"/>
    <w:rsid w:val="00387678"/>
    <w:rsid w:val="00387762"/>
    <w:rsid w:val="00387C28"/>
    <w:rsid w:val="00387C6F"/>
    <w:rsid w:val="00387F9B"/>
    <w:rsid w:val="00390003"/>
    <w:rsid w:val="0039019E"/>
    <w:rsid w:val="0039095B"/>
    <w:rsid w:val="00390A5F"/>
    <w:rsid w:val="00390C71"/>
    <w:rsid w:val="00390E48"/>
    <w:rsid w:val="0039171A"/>
    <w:rsid w:val="003917E6"/>
    <w:rsid w:val="00391A60"/>
    <w:rsid w:val="00391E3D"/>
    <w:rsid w:val="003921F9"/>
    <w:rsid w:val="0039229E"/>
    <w:rsid w:val="003922C3"/>
    <w:rsid w:val="003923BB"/>
    <w:rsid w:val="00392800"/>
    <w:rsid w:val="0039283A"/>
    <w:rsid w:val="00392BFD"/>
    <w:rsid w:val="00392C12"/>
    <w:rsid w:val="00392EE5"/>
    <w:rsid w:val="003933D2"/>
    <w:rsid w:val="00393421"/>
    <w:rsid w:val="003934D5"/>
    <w:rsid w:val="0039374A"/>
    <w:rsid w:val="00393B14"/>
    <w:rsid w:val="00393F3A"/>
    <w:rsid w:val="00393FB2"/>
    <w:rsid w:val="00394106"/>
    <w:rsid w:val="003946CF"/>
    <w:rsid w:val="00394723"/>
    <w:rsid w:val="00394794"/>
    <w:rsid w:val="003947C3"/>
    <w:rsid w:val="00394837"/>
    <w:rsid w:val="00394B2E"/>
    <w:rsid w:val="00395276"/>
    <w:rsid w:val="00395326"/>
    <w:rsid w:val="00395904"/>
    <w:rsid w:val="00395993"/>
    <w:rsid w:val="00395BC9"/>
    <w:rsid w:val="00395C21"/>
    <w:rsid w:val="00395ED5"/>
    <w:rsid w:val="00396279"/>
    <w:rsid w:val="00396305"/>
    <w:rsid w:val="00396690"/>
    <w:rsid w:val="003968B5"/>
    <w:rsid w:val="00396A3E"/>
    <w:rsid w:val="00396D37"/>
    <w:rsid w:val="0039716A"/>
    <w:rsid w:val="003971CD"/>
    <w:rsid w:val="003971D5"/>
    <w:rsid w:val="00397362"/>
    <w:rsid w:val="00397C6B"/>
    <w:rsid w:val="00397D3A"/>
    <w:rsid w:val="003A00FA"/>
    <w:rsid w:val="003A02F1"/>
    <w:rsid w:val="003A064D"/>
    <w:rsid w:val="003A074F"/>
    <w:rsid w:val="003A0FB2"/>
    <w:rsid w:val="003A105A"/>
    <w:rsid w:val="003A1219"/>
    <w:rsid w:val="003A1358"/>
    <w:rsid w:val="003A1A76"/>
    <w:rsid w:val="003A1AEF"/>
    <w:rsid w:val="003A1D5F"/>
    <w:rsid w:val="003A1DEE"/>
    <w:rsid w:val="003A271D"/>
    <w:rsid w:val="003A2895"/>
    <w:rsid w:val="003A29E2"/>
    <w:rsid w:val="003A2EF0"/>
    <w:rsid w:val="003A2F50"/>
    <w:rsid w:val="003A30B4"/>
    <w:rsid w:val="003A31D1"/>
    <w:rsid w:val="003A3549"/>
    <w:rsid w:val="003A374A"/>
    <w:rsid w:val="003A3845"/>
    <w:rsid w:val="003A39CB"/>
    <w:rsid w:val="003A3DED"/>
    <w:rsid w:val="003A4243"/>
    <w:rsid w:val="003A4533"/>
    <w:rsid w:val="003A485B"/>
    <w:rsid w:val="003A4CBC"/>
    <w:rsid w:val="003A4E13"/>
    <w:rsid w:val="003A4EDD"/>
    <w:rsid w:val="003A509F"/>
    <w:rsid w:val="003A52E1"/>
    <w:rsid w:val="003A589D"/>
    <w:rsid w:val="003A5B15"/>
    <w:rsid w:val="003A5C13"/>
    <w:rsid w:val="003A5C6F"/>
    <w:rsid w:val="003A5D0A"/>
    <w:rsid w:val="003A5DD3"/>
    <w:rsid w:val="003A5F32"/>
    <w:rsid w:val="003A61C5"/>
    <w:rsid w:val="003A6259"/>
    <w:rsid w:val="003A64F4"/>
    <w:rsid w:val="003A6568"/>
    <w:rsid w:val="003A695A"/>
    <w:rsid w:val="003A69BB"/>
    <w:rsid w:val="003A6F87"/>
    <w:rsid w:val="003A7704"/>
    <w:rsid w:val="003A7928"/>
    <w:rsid w:val="003A79B7"/>
    <w:rsid w:val="003A7A74"/>
    <w:rsid w:val="003A7B12"/>
    <w:rsid w:val="003B030B"/>
    <w:rsid w:val="003B0348"/>
    <w:rsid w:val="003B053C"/>
    <w:rsid w:val="003B06DE"/>
    <w:rsid w:val="003B09E4"/>
    <w:rsid w:val="003B0A09"/>
    <w:rsid w:val="003B0C9E"/>
    <w:rsid w:val="003B1282"/>
    <w:rsid w:val="003B1403"/>
    <w:rsid w:val="003B1463"/>
    <w:rsid w:val="003B1587"/>
    <w:rsid w:val="003B1674"/>
    <w:rsid w:val="003B183F"/>
    <w:rsid w:val="003B195F"/>
    <w:rsid w:val="003B19B7"/>
    <w:rsid w:val="003B1A99"/>
    <w:rsid w:val="003B1B1E"/>
    <w:rsid w:val="003B1D35"/>
    <w:rsid w:val="003B1DAD"/>
    <w:rsid w:val="003B1F89"/>
    <w:rsid w:val="003B23FB"/>
    <w:rsid w:val="003B2653"/>
    <w:rsid w:val="003B2713"/>
    <w:rsid w:val="003B2984"/>
    <w:rsid w:val="003B2D03"/>
    <w:rsid w:val="003B2D06"/>
    <w:rsid w:val="003B2E7E"/>
    <w:rsid w:val="003B2EA0"/>
    <w:rsid w:val="003B2FA6"/>
    <w:rsid w:val="003B328A"/>
    <w:rsid w:val="003B33C8"/>
    <w:rsid w:val="003B35A0"/>
    <w:rsid w:val="003B3901"/>
    <w:rsid w:val="003B396D"/>
    <w:rsid w:val="003B3991"/>
    <w:rsid w:val="003B3FD1"/>
    <w:rsid w:val="003B45F0"/>
    <w:rsid w:val="003B4956"/>
    <w:rsid w:val="003B4AC5"/>
    <w:rsid w:val="003B4C79"/>
    <w:rsid w:val="003B50AF"/>
    <w:rsid w:val="003B523C"/>
    <w:rsid w:val="003B54C4"/>
    <w:rsid w:val="003B54E8"/>
    <w:rsid w:val="003B561E"/>
    <w:rsid w:val="003B5FD8"/>
    <w:rsid w:val="003B62BF"/>
    <w:rsid w:val="003B631E"/>
    <w:rsid w:val="003B6532"/>
    <w:rsid w:val="003B670C"/>
    <w:rsid w:val="003B675D"/>
    <w:rsid w:val="003B695A"/>
    <w:rsid w:val="003B6A72"/>
    <w:rsid w:val="003B6E24"/>
    <w:rsid w:val="003B6EDE"/>
    <w:rsid w:val="003B72E5"/>
    <w:rsid w:val="003B7725"/>
    <w:rsid w:val="003B7965"/>
    <w:rsid w:val="003B7EF0"/>
    <w:rsid w:val="003C0265"/>
    <w:rsid w:val="003C0836"/>
    <w:rsid w:val="003C091B"/>
    <w:rsid w:val="003C0973"/>
    <w:rsid w:val="003C0C9E"/>
    <w:rsid w:val="003C0CAA"/>
    <w:rsid w:val="003C0D88"/>
    <w:rsid w:val="003C14C7"/>
    <w:rsid w:val="003C1816"/>
    <w:rsid w:val="003C1B01"/>
    <w:rsid w:val="003C2623"/>
    <w:rsid w:val="003C297E"/>
    <w:rsid w:val="003C2B18"/>
    <w:rsid w:val="003C2B79"/>
    <w:rsid w:val="003C2D39"/>
    <w:rsid w:val="003C2EDA"/>
    <w:rsid w:val="003C2F1B"/>
    <w:rsid w:val="003C3661"/>
    <w:rsid w:val="003C37E7"/>
    <w:rsid w:val="003C3A58"/>
    <w:rsid w:val="003C3D12"/>
    <w:rsid w:val="003C3D9F"/>
    <w:rsid w:val="003C440B"/>
    <w:rsid w:val="003C4494"/>
    <w:rsid w:val="003C456B"/>
    <w:rsid w:val="003C469F"/>
    <w:rsid w:val="003C4996"/>
    <w:rsid w:val="003C4A59"/>
    <w:rsid w:val="003C4D4D"/>
    <w:rsid w:val="003C4DFA"/>
    <w:rsid w:val="003C52BD"/>
    <w:rsid w:val="003C537B"/>
    <w:rsid w:val="003C54EE"/>
    <w:rsid w:val="003C6147"/>
    <w:rsid w:val="003C62C2"/>
    <w:rsid w:val="003C63FA"/>
    <w:rsid w:val="003C6CF7"/>
    <w:rsid w:val="003C737A"/>
    <w:rsid w:val="003C7B38"/>
    <w:rsid w:val="003C7E74"/>
    <w:rsid w:val="003D0448"/>
    <w:rsid w:val="003D0582"/>
    <w:rsid w:val="003D065F"/>
    <w:rsid w:val="003D074D"/>
    <w:rsid w:val="003D0A07"/>
    <w:rsid w:val="003D0B7B"/>
    <w:rsid w:val="003D127A"/>
    <w:rsid w:val="003D1B31"/>
    <w:rsid w:val="003D1DB1"/>
    <w:rsid w:val="003D1F0B"/>
    <w:rsid w:val="003D1F4E"/>
    <w:rsid w:val="003D2085"/>
    <w:rsid w:val="003D20DE"/>
    <w:rsid w:val="003D2487"/>
    <w:rsid w:val="003D2557"/>
    <w:rsid w:val="003D27FC"/>
    <w:rsid w:val="003D2B44"/>
    <w:rsid w:val="003D2B77"/>
    <w:rsid w:val="003D3078"/>
    <w:rsid w:val="003D3164"/>
    <w:rsid w:val="003D3270"/>
    <w:rsid w:val="003D3455"/>
    <w:rsid w:val="003D3568"/>
    <w:rsid w:val="003D35DA"/>
    <w:rsid w:val="003D37D1"/>
    <w:rsid w:val="003D386A"/>
    <w:rsid w:val="003D3A40"/>
    <w:rsid w:val="003D3D34"/>
    <w:rsid w:val="003D4601"/>
    <w:rsid w:val="003D46C7"/>
    <w:rsid w:val="003D4920"/>
    <w:rsid w:val="003D4BF6"/>
    <w:rsid w:val="003D4DC6"/>
    <w:rsid w:val="003D4F7F"/>
    <w:rsid w:val="003D50BC"/>
    <w:rsid w:val="003D545F"/>
    <w:rsid w:val="003D58F5"/>
    <w:rsid w:val="003D59CA"/>
    <w:rsid w:val="003D610B"/>
    <w:rsid w:val="003D61C8"/>
    <w:rsid w:val="003D6754"/>
    <w:rsid w:val="003D67CA"/>
    <w:rsid w:val="003D6AF5"/>
    <w:rsid w:val="003D6AFA"/>
    <w:rsid w:val="003D6B03"/>
    <w:rsid w:val="003D6DA9"/>
    <w:rsid w:val="003D75E1"/>
    <w:rsid w:val="003D7636"/>
    <w:rsid w:val="003E009D"/>
    <w:rsid w:val="003E01EA"/>
    <w:rsid w:val="003E04FA"/>
    <w:rsid w:val="003E0956"/>
    <w:rsid w:val="003E09E7"/>
    <w:rsid w:val="003E0A48"/>
    <w:rsid w:val="003E0A71"/>
    <w:rsid w:val="003E0B4A"/>
    <w:rsid w:val="003E0BA7"/>
    <w:rsid w:val="003E0BEF"/>
    <w:rsid w:val="003E0F46"/>
    <w:rsid w:val="003E1404"/>
    <w:rsid w:val="003E14DF"/>
    <w:rsid w:val="003E159B"/>
    <w:rsid w:val="003E1604"/>
    <w:rsid w:val="003E16F7"/>
    <w:rsid w:val="003E1CF2"/>
    <w:rsid w:val="003E2063"/>
    <w:rsid w:val="003E237C"/>
    <w:rsid w:val="003E2C83"/>
    <w:rsid w:val="003E30AA"/>
    <w:rsid w:val="003E3838"/>
    <w:rsid w:val="003E3918"/>
    <w:rsid w:val="003E3AC0"/>
    <w:rsid w:val="003E3D77"/>
    <w:rsid w:val="003E3D7A"/>
    <w:rsid w:val="003E40F8"/>
    <w:rsid w:val="003E4411"/>
    <w:rsid w:val="003E4680"/>
    <w:rsid w:val="003E471D"/>
    <w:rsid w:val="003E4A21"/>
    <w:rsid w:val="003E4F41"/>
    <w:rsid w:val="003E515D"/>
    <w:rsid w:val="003E5301"/>
    <w:rsid w:val="003E562A"/>
    <w:rsid w:val="003E5C1D"/>
    <w:rsid w:val="003E5CDF"/>
    <w:rsid w:val="003E5E09"/>
    <w:rsid w:val="003E62F1"/>
    <w:rsid w:val="003E6BC2"/>
    <w:rsid w:val="003E6DF5"/>
    <w:rsid w:val="003E6E5F"/>
    <w:rsid w:val="003E715B"/>
    <w:rsid w:val="003E748E"/>
    <w:rsid w:val="003E77D3"/>
    <w:rsid w:val="003E77F5"/>
    <w:rsid w:val="003E79C6"/>
    <w:rsid w:val="003E7E26"/>
    <w:rsid w:val="003F01FD"/>
    <w:rsid w:val="003F0538"/>
    <w:rsid w:val="003F060D"/>
    <w:rsid w:val="003F0761"/>
    <w:rsid w:val="003F11AC"/>
    <w:rsid w:val="003F1399"/>
    <w:rsid w:val="003F1DC3"/>
    <w:rsid w:val="003F1F01"/>
    <w:rsid w:val="003F1F16"/>
    <w:rsid w:val="003F1FC6"/>
    <w:rsid w:val="003F2134"/>
    <w:rsid w:val="003F2291"/>
    <w:rsid w:val="003F29CD"/>
    <w:rsid w:val="003F3086"/>
    <w:rsid w:val="003F3223"/>
    <w:rsid w:val="003F346B"/>
    <w:rsid w:val="003F3AFB"/>
    <w:rsid w:val="003F3B87"/>
    <w:rsid w:val="003F3C76"/>
    <w:rsid w:val="003F3DEC"/>
    <w:rsid w:val="003F42EF"/>
    <w:rsid w:val="003F44DA"/>
    <w:rsid w:val="003F4B9A"/>
    <w:rsid w:val="003F4EA2"/>
    <w:rsid w:val="003F5D43"/>
    <w:rsid w:val="003F5F7B"/>
    <w:rsid w:val="003F5FF1"/>
    <w:rsid w:val="003F6023"/>
    <w:rsid w:val="003F603D"/>
    <w:rsid w:val="003F6042"/>
    <w:rsid w:val="003F60AC"/>
    <w:rsid w:val="003F62AF"/>
    <w:rsid w:val="003F6735"/>
    <w:rsid w:val="003F69B7"/>
    <w:rsid w:val="003F6AE2"/>
    <w:rsid w:val="003F6BD9"/>
    <w:rsid w:val="003F6C58"/>
    <w:rsid w:val="003F6CA2"/>
    <w:rsid w:val="003F6F8B"/>
    <w:rsid w:val="003F7333"/>
    <w:rsid w:val="003F737E"/>
    <w:rsid w:val="003F796A"/>
    <w:rsid w:val="003F79BE"/>
    <w:rsid w:val="003F7A83"/>
    <w:rsid w:val="00400070"/>
    <w:rsid w:val="004000CA"/>
    <w:rsid w:val="00400283"/>
    <w:rsid w:val="004003BD"/>
    <w:rsid w:val="00400C09"/>
    <w:rsid w:val="00401353"/>
    <w:rsid w:val="00401463"/>
    <w:rsid w:val="004014EB"/>
    <w:rsid w:val="004016C8"/>
    <w:rsid w:val="0040187F"/>
    <w:rsid w:val="004022CD"/>
    <w:rsid w:val="00402371"/>
    <w:rsid w:val="00402AD6"/>
    <w:rsid w:val="00402DAC"/>
    <w:rsid w:val="00402E13"/>
    <w:rsid w:val="00402E46"/>
    <w:rsid w:val="00402E89"/>
    <w:rsid w:val="004039B2"/>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295"/>
    <w:rsid w:val="004063FE"/>
    <w:rsid w:val="004064A0"/>
    <w:rsid w:val="0040687E"/>
    <w:rsid w:val="00406B5B"/>
    <w:rsid w:val="00406B8E"/>
    <w:rsid w:val="00406C01"/>
    <w:rsid w:val="00406FE6"/>
    <w:rsid w:val="00407096"/>
    <w:rsid w:val="0040725E"/>
    <w:rsid w:val="00407997"/>
    <w:rsid w:val="0041010A"/>
    <w:rsid w:val="00410711"/>
    <w:rsid w:val="0041082E"/>
    <w:rsid w:val="004108EA"/>
    <w:rsid w:val="00410924"/>
    <w:rsid w:val="00410B4F"/>
    <w:rsid w:val="00410BF5"/>
    <w:rsid w:val="00410EF4"/>
    <w:rsid w:val="00410FAF"/>
    <w:rsid w:val="00411045"/>
    <w:rsid w:val="004110FC"/>
    <w:rsid w:val="0041156F"/>
    <w:rsid w:val="00411DE0"/>
    <w:rsid w:val="00412006"/>
    <w:rsid w:val="004121FE"/>
    <w:rsid w:val="004126F2"/>
    <w:rsid w:val="00412813"/>
    <w:rsid w:val="00412BD2"/>
    <w:rsid w:val="00412BDD"/>
    <w:rsid w:val="00412FCB"/>
    <w:rsid w:val="004136E9"/>
    <w:rsid w:val="00413781"/>
    <w:rsid w:val="00413B0E"/>
    <w:rsid w:val="0041439F"/>
    <w:rsid w:val="004143F5"/>
    <w:rsid w:val="00414892"/>
    <w:rsid w:val="004149A5"/>
    <w:rsid w:val="00414B2D"/>
    <w:rsid w:val="00414BD4"/>
    <w:rsid w:val="00414D26"/>
    <w:rsid w:val="0041500F"/>
    <w:rsid w:val="00415367"/>
    <w:rsid w:val="00415561"/>
    <w:rsid w:val="00415711"/>
    <w:rsid w:val="00415807"/>
    <w:rsid w:val="00415815"/>
    <w:rsid w:val="004158FE"/>
    <w:rsid w:val="00415BAA"/>
    <w:rsid w:val="00415BE2"/>
    <w:rsid w:val="0041621A"/>
    <w:rsid w:val="0041622C"/>
    <w:rsid w:val="004169C3"/>
    <w:rsid w:val="004169F0"/>
    <w:rsid w:val="00416FA1"/>
    <w:rsid w:val="00417317"/>
    <w:rsid w:val="004173F0"/>
    <w:rsid w:val="00417423"/>
    <w:rsid w:val="00417604"/>
    <w:rsid w:val="004176FA"/>
    <w:rsid w:val="004179D4"/>
    <w:rsid w:val="00417A99"/>
    <w:rsid w:val="00417EC7"/>
    <w:rsid w:val="00417FF4"/>
    <w:rsid w:val="0042014D"/>
    <w:rsid w:val="00420262"/>
    <w:rsid w:val="004208A5"/>
    <w:rsid w:val="00420907"/>
    <w:rsid w:val="00420B2C"/>
    <w:rsid w:val="00420BA2"/>
    <w:rsid w:val="00420BDC"/>
    <w:rsid w:val="00420F2E"/>
    <w:rsid w:val="00421187"/>
    <w:rsid w:val="004213B7"/>
    <w:rsid w:val="004217DC"/>
    <w:rsid w:val="004218A9"/>
    <w:rsid w:val="004219C8"/>
    <w:rsid w:val="00421A37"/>
    <w:rsid w:val="00421BC4"/>
    <w:rsid w:val="00421CC0"/>
    <w:rsid w:val="00421DB1"/>
    <w:rsid w:val="00422010"/>
    <w:rsid w:val="00422517"/>
    <w:rsid w:val="00422772"/>
    <w:rsid w:val="00422886"/>
    <w:rsid w:val="00422C8E"/>
    <w:rsid w:val="00423261"/>
    <w:rsid w:val="00423520"/>
    <w:rsid w:val="00423559"/>
    <w:rsid w:val="0042358D"/>
    <w:rsid w:val="0042373E"/>
    <w:rsid w:val="0042387E"/>
    <w:rsid w:val="0042397B"/>
    <w:rsid w:val="00423BA3"/>
    <w:rsid w:val="00423E83"/>
    <w:rsid w:val="00424032"/>
    <w:rsid w:val="004241F4"/>
    <w:rsid w:val="00424578"/>
    <w:rsid w:val="004248A9"/>
    <w:rsid w:val="00424954"/>
    <w:rsid w:val="004249AE"/>
    <w:rsid w:val="00424C97"/>
    <w:rsid w:val="004254FE"/>
    <w:rsid w:val="0042557B"/>
    <w:rsid w:val="00425727"/>
    <w:rsid w:val="0042574C"/>
    <w:rsid w:val="00425753"/>
    <w:rsid w:val="0042579B"/>
    <w:rsid w:val="004259D5"/>
    <w:rsid w:val="00425AC7"/>
    <w:rsid w:val="00425C96"/>
    <w:rsid w:val="00425DC4"/>
    <w:rsid w:val="00426256"/>
    <w:rsid w:val="004263CC"/>
    <w:rsid w:val="00426597"/>
    <w:rsid w:val="0042669D"/>
    <w:rsid w:val="00426748"/>
    <w:rsid w:val="00426979"/>
    <w:rsid w:val="00426ACD"/>
    <w:rsid w:val="00426B9E"/>
    <w:rsid w:val="0042701C"/>
    <w:rsid w:val="004276CB"/>
    <w:rsid w:val="00427707"/>
    <w:rsid w:val="004277DD"/>
    <w:rsid w:val="00427B21"/>
    <w:rsid w:val="00430222"/>
    <w:rsid w:val="00430382"/>
    <w:rsid w:val="004303EC"/>
    <w:rsid w:val="00430549"/>
    <w:rsid w:val="004305F4"/>
    <w:rsid w:val="0043066A"/>
    <w:rsid w:val="00430772"/>
    <w:rsid w:val="004308CC"/>
    <w:rsid w:val="00430BAC"/>
    <w:rsid w:val="00430FA6"/>
    <w:rsid w:val="0043100F"/>
    <w:rsid w:val="00431948"/>
    <w:rsid w:val="00431D62"/>
    <w:rsid w:val="00432510"/>
    <w:rsid w:val="00432899"/>
    <w:rsid w:val="00432B02"/>
    <w:rsid w:val="00433683"/>
    <w:rsid w:val="00433A1B"/>
    <w:rsid w:val="00433C03"/>
    <w:rsid w:val="00433D84"/>
    <w:rsid w:val="00433E6B"/>
    <w:rsid w:val="00433EA8"/>
    <w:rsid w:val="0043449A"/>
    <w:rsid w:val="0043458E"/>
    <w:rsid w:val="0043490F"/>
    <w:rsid w:val="00434D0A"/>
    <w:rsid w:val="004350A8"/>
    <w:rsid w:val="0043567F"/>
    <w:rsid w:val="0043596E"/>
    <w:rsid w:val="004359F8"/>
    <w:rsid w:val="00435A0E"/>
    <w:rsid w:val="00435B14"/>
    <w:rsid w:val="00435F77"/>
    <w:rsid w:val="00435FBA"/>
    <w:rsid w:val="004361D2"/>
    <w:rsid w:val="0043649F"/>
    <w:rsid w:val="0043658A"/>
    <w:rsid w:val="0043658D"/>
    <w:rsid w:val="00436837"/>
    <w:rsid w:val="00436947"/>
    <w:rsid w:val="00436D77"/>
    <w:rsid w:val="00436FD1"/>
    <w:rsid w:val="004375AA"/>
    <w:rsid w:val="00437770"/>
    <w:rsid w:val="004377AE"/>
    <w:rsid w:val="00437850"/>
    <w:rsid w:val="004378A2"/>
    <w:rsid w:val="004378C3"/>
    <w:rsid w:val="00437B2B"/>
    <w:rsid w:val="00437C92"/>
    <w:rsid w:val="00437F1B"/>
    <w:rsid w:val="004401E5"/>
    <w:rsid w:val="004402E0"/>
    <w:rsid w:val="0044091E"/>
    <w:rsid w:val="00440A2D"/>
    <w:rsid w:val="00440B1F"/>
    <w:rsid w:val="00440B23"/>
    <w:rsid w:val="00440EC1"/>
    <w:rsid w:val="004413ED"/>
    <w:rsid w:val="00441441"/>
    <w:rsid w:val="00441636"/>
    <w:rsid w:val="004416F1"/>
    <w:rsid w:val="00441746"/>
    <w:rsid w:val="0044184A"/>
    <w:rsid w:val="00441BA3"/>
    <w:rsid w:val="00441BD6"/>
    <w:rsid w:val="00441BE0"/>
    <w:rsid w:val="00441D88"/>
    <w:rsid w:val="00441ED0"/>
    <w:rsid w:val="00441F68"/>
    <w:rsid w:val="004420F9"/>
    <w:rsid w:val="00442198"/>
    <w:rsid w:val="0044235C"/>
    <w:rsid w:val="004423CF"/>
    <w:rsid w:val="00442923"/>
    <w:rsid w:val="00442BC2"/>
    <w:rsid w:val="00442D5A"/>
    <w:rsid w:val="00442E6C"/>
    <w:rsid w:val="004432CF"/>
    <w:rsid w:val="0044353F"/>
    <w:rsid w:val="00443C2E"/>
    <w:rsid w:val="00443D9C"/>
    <w:rsid w:val="00443EA8"/>
    <w:rsid w:val="00444664"/>
    <w:rsid w:val="004447BD"/>
    <w:rsid w:val="004449E8"/>
    <w:rsid w:val="00444BBB"/>
    <w:rsid w:val="00444DDB"/>
    <w:rsid w:val="00445295"/>
    <w:rsid w:val="004453F9"/>
    <w:rsid w:val="004454AB"/>
    <w:rsid w:val="0044569E"/>
    <w:rsid w:val="00446294"/>
    <w:rsid w:val="0044647C"/>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B83"/>
    <w:rsid w:val="00447BEC"/>
    <w:rsid w:val="00447D01"/>
    <w:rsid w:val="0045029C"/>
    <w:rsid w:val="00450695"/>
    <w:rsid w:val="00450763"/>
    <w:rsid w:val="00450A84"/>
    <w:rsid w:val="00450AB5"/>
    <w:rsid w:val="00450C1F"/>
    <w:rsid w:val="00450D92"/>
    <w:rsid w:val="00450E50"/>
    <w:rsid w:val="00450EE8"/>
    <w:rsid w:val="00450FA2"/>
    <w:rsid w:val="0045112E"/>
    <w:rsid w:val="00451323"/>
    <w:rsid w:val="0045185C"/>
    <w:rsid w:val="0045187B"/>
    <w:rsid w:val="00451EAF"/>
    <w:rsid w:val="00451EDF"/>
    <w:rsid w:val="00451F9B"/>
    <w:rsid w:val="00452278"/>
    <w:rsid w:val="0045245E"/>
    <w:rsid w:val="004527B5"/>
    <w:rsid w:val="00452A10"/>
    <w:rsid w:val="00452CD1"/>
    <w:rsid w:val="00452EB2"/>
    <w:rsid w:val="00452F0C"/>
    <w:rsid w:val="00453415"/>
    <w:rsid w:val="0045351C"/>
    <w:rsid w:val="004539C5"/>
    <w:rsid w:val="00453DD2"/>
    <w:rsid w:val="0045475E"/>
    <w:rsid w:val="00454903"/>
    <w:rsid w:val="004551C9"/>
    <w:rsid w:val="004551DB"/>
    <w:rsid w:val="0045531D"/>
    <w:rsid w:val="0045537F"/>
    <w:rsid w:val="00455748"/>
    <w:rsid w:val="00455AC1"/>
    <w:rsid w:val="00456041"/>
    <w:rsid w:val="004560DE"/>
    <w:rsid w:val="004560F4"/>
    <w:rsid w:val="00456453"/>
    <w:rsid w:val="004566B0"/>
    <w:rsid w:val="0045697D"/>
    <w:rsid w:val="00456A28"/>
    <w:rsid w:val="00456AD7"/>
    <w:rsid w:val="00456B0D"/>
    <w:rsid w:val="00456B89"/>
    <w:rsid w:val="00456CD8"/>
    <w:rsid w:val="00456D7E"/>
    <w:rsid w:val="004570F6"/>
    <w:rsid w:val="00457313"/>
    <w:rsid w:val="00457400"/>
    <w:rsid w:val="004578FC"/>
    <w:rsid w:val="00460074"/>
    <w:rsid w:val="004600DE"/>
    <w:rsid w:val="00460160"/>
    <w:rsid w:val="00460C90"/>
    <w:rsid w:val="00460D1C"/>
    <w:rsid w:val="00461069"/>
    <w:rsid w:val="00461279"/>
    <w:rsid w:val="00461382"/>
    <w:rsid w:val="00461A01"/>
    <w:rsid w:val="00461C14"/>
    <w:rsid w:val="00461FB7"/>
    <w:rsid w:val="00462DEA"/>
    <w:rsid w:val="00463263"/>
    <w:rsid w:val="004635F7"/>
    <w:rsid w:val="00463A8B"/>
    <w:rsid w:val="00463CC2"/>
    <w:rsid w:val="00463CF3"/>
    <w:rsid w:val="00463F7D"/>
    <w:rsid w:val="004648CA"/>
    <w:rsid w:val="0046490C"/>
    <w:rsid w:val="00464D1F"/>
    <w:rsid w:val="00464E32"/>
    <w:rsid w:val="0046566B"/>
    <w:rsid w:val="00465965"/>
    <w:rsid w:val="00465AF0"/>
    <w:rsid w:val="00465F97"/>
    <w:rsid w:val="00466576"/>
    <w:rsid w:val="004665ED"/>
    <w:rsid w:val="00466680"/>
    <w:rsid w:val="00466B4C"/>
    <w:rsid w:val="004672B2"/>
    <w:rsid w:val="004676F9"/>
    <w:rsid w:val="004677CD"/>
    <w:rsid w:val="00467A34"/>
    <w:rsid w:val="00467AEB"/>
    <w:rsid w:val="00467B8F"/>
    <w:rsid w:val="00467CEA"/>
    <w:rsid w:val="00470069"/>
    <w:rsid w:val="004700CB"/>
    <w:rsid w:val="0047027E"/>
    <w:rsid w:val="004703C2"/>
    <w:rsid w:val="004704C3"/>
    <w:rsid w:val="00470C41"/>
    <w:rsid w:val="004710FA"/>
    <w:rsid w:val="00471897"/>
    <w:rsid w:val="00471EA1"/>
    <w:rsid w:val="00471EE1"/>
    <w:rsid w:val="004722A6"/>
    <w:rsid w:val="004722DB"/>
    <w:rsid w:val="00472490"/>
    <w:rsid w:val="00472528"/>
    <w:rsid w:val="004726DF"/>
    <w:rsid w:val="004728B6"/>
    <w:rsid w:val="00472E09"/>
    <w:rsid w:val="00472E9B"/>
    <w:rsid w:val="00472F14"/>
    <w:rsid w:val="00472FC9"/>
    <w:rsid w:val="0047345E"/>
    <w:rsid w:val="0047374A"/>
    <w:rsid w:val="00473763"/>
    <w:rsid w:val="00473A4D"/>
    <w:rsid w:val="0047431A"/>
    <w:rsid w:val="00474576"/>
    <w:rsid w:val="0047477D"/>
    <w:rsid w:val="00474D4A"/>
    <w:rsid w:val="00474F10"/>
    <w:rsid w:val="00475155"/>
    <w:rsid w:val="00475802"/>
    <w:rsid w:val="00475B0B"/>
    <w:rsid w:val="00475DD9"/>
    <w:rsid w:val="004762A7"/>
    <w:rsid w:val="0047635A"/>
    <w:rsid w:val="004763D0"/>
    <w:rsid w:val="0047658A"/>
    <w:rsid w:val="004766DB"/>
    <w:rsid w:val="00476879"/>
    <w:rsid w:val="0047697B"/>
    <w:rsid w:val="00476A0E"/>
    <w:rsid w:val="00476A5F"/>
    <w:rsid w:val="00476BE6"/>
    <w:rsid w:val="00477053"/>
    <w:rsid w:val="0047725E"/>
    <w:rsid w:val="00477531"/>
    <w:rsid w:val="0047786A"/>
    <w:rsid w:val="00477D0E"/>
    <w:rsid w:val="0048053C"/>
    <w:rsid w:val="00480947"/>
    <w:rsid w:val="00480A34"/>
    <w:rsid w:val="0048108E"/>
    <w:rsid w:val="00481098"/>
    <w:rsid w:val="0048121C"/>
    <w:rsid w:val="00481234"/>
    <w:rsid w:val="00481579"/>
    <w:rsid w:val="0048172C"/>
    <w:rsid w:val="00481A34"/>
    <w:rsid w:val="00481CBF"/>
    <w:rsid w:val="0048240B"/>
    <w:rsid w:val="00482776"/>
    <w:rsid w:val="00482A3F"/>
    <w:rsid w:val="00482C79"/>
    <w:rsid w:val="00483041"/>
    <w:rsid w:val="004830F5"/>
    <w:rsid w:val="004832F1"/>
    <w:rsid w:val="004837AD"/>
    <w:rsid w:val="00483A3F"/>
    <w:rsid w:val="00484076"/>
    <w:rsid w:val="004840B4"/>
    <w:rsid w:val="00484447"/>
    <w:rsid w:val="004844A0"/>
    <w:rsid w:val="0048461F"/>
    <w:rsid w:val="00484874"/>
    <w:rsid w:val="00484BF8"/>
    <w:rsid w:val="00484C90"/>
    <w:rsid w:val="00484CAF"/>
    <w:rsid w:val="00484FAD"/>
    <w:rsid w:val="00485039"/>
    <w:rsid w:val="00485673"/>
    <w:rsid w:val="0048580A"/>
    <w:rsid w:val="00485EA7"/>
    <w:rsid w:val="004861D6"/>
    <w:rsid w:val="00486406"/>
    <w:rsid w:val="004864F2"/>
    <w:rsid w:val="004865B8"/>
    <w:rsid w:val="004867DB"/>
    <w:rsid w:val="004868E4"/>
    <w:rsid w:val="00486CF8"/>
    <w:rsid w:val="004872D2"/>
    <w:rsid w:val="00487357"/>
    <w:rsid w:val="0048744F"/>
    <w:rsid w:val="00487469"/>
    <w:rsid w:val="00487562"/>
    <w:rsid w:val="004878DA"/>
    <w:rsid w:val="00487C4D"/>
    <w:rsid w:val="00487E2D"/>
    <w:rsid w:val="00490580"/>
    <w:rsid w:val="00490804"/>
    <w:rsid w:val="00490886"/>
    <w:rsid w:val="00490A3A"/>
    <w:rsid w:val="00490AB0"/>
    <w:rsid w:val="00490BE9"/>
    <w:rsid w:val="00490D0F"/>
    <w:rsid w:val="00490F34"/>
    <w:rsid w:val="00490F63"/>
    <w:rsid w:val="0049105E"/>
    <w:rsid w:val="004912B4"/>
    <w:rsid w:val="0049176D"/>
    <w:rsid w:val="00491E15"/>
    <w:rsid w:val="00491E57"/>
    <w:rsid w:val="00492015"/>
    <w:rsid w:val="0049215D"/>
    <w:rsid w:val="0049239A"/>
    <w:rsid w:val="00492460"/>
    <w:rsid w:val="004925C2"/>
    <w:rsid w:val="00492AEA"/>
    <w:rsid w:val="00492F01"/>
    <w:rsid w:val="00493413"/>
    <w:rsid w:val="00493596"/>
    <w:rsid w:val="00493869"/>
    <w:rsid w:val="0049391B"/>
    <w:rsid w:val="00493AF8"/>
    <w:rsid w:val="00493D4F"/>
    <w:rsid w:val="00493D81"/>
    <w:rsid w:val="00493F49"/>
    <w:rsid w:val="004942A3"/>
    <w:rsid w:val="004944E1"/>
    <w:rsid w:val="00494531"/>
    <w:rsid w:val="00494761"/>
    <w:rsid w:val="00494789"/>
    <w:rsid w:val="00494A10"/>
    <w:rsid w:val="00494B2B"/>
    <w:rsid w:val="00495024"/>
    <w:rsid w:val="00495471"/>
    <w:rsid w:val="00495506"/>
    <w:rsid w:val="0049555A"/>
    <w:rsid w:val="00496180"/>
    <w:rsid w:val="004963DD"/>
    <w:rsid w:val="00496713"/>
    <w:rsid w:val="0049699C"/>
    <w:rsid w:val="00496A55"/>
    <w:rsid w:val="00497126"/>
    <w:rsid w:val="00497448"/>
    <w:rsid w:val="00497778"/>
    <w:rsid w:val="00497B31"/>
    <w:rsid w:val="00497D2F"/>
    <w:rsid w:val="004A085A"/>
    <w:rsid w:val="004A0A14"/>
    <w:rsid w:val="004A0C52"/>
    <w:rsid w:val="004A0E96"/>
    <w:rsid w:val="004A0FC7"/>
    <w:rsid w:val="004A1091"/>
    <w:rsid w:val="004A15EB"/>
    <w:rsid w:val="004A16B4"/>
    <w:rsid w:val="004A1C99"/>
    <w:rsid w:val="004A1CBE"/>
    <w:rsid w:val="004A1D50"/>
    <w:rsid w:val="004A2290"/>
    <w:rsid w:val="004A22BA"/>
    <w:rsid w:val="004A242A"/>
    <w:rsid w:val="004A290B"/>
    <w:rsid w:val="004A2B37"/>
    <w:rsid w:val="004A2C43"/>
    <w:rsid w:val="004A2C77"/>
    <w:rsid w:val="004A2C81"/>
    <w:rsid w:val="004A2EE8"/>
    <w:rsid w:val="004A31B1"/>
    <w:rsid w:val="004A34D0"/>
    <w:rsid w:val="004A4229"/>
    <w:rsid w:val="004A4722"/>
    <w:rsid w:val="004A4D9C"/>
    <w:rsid w:val="004A4EE0"/>
    <w:rsid w:val="004A4F2F"/>
    <w:rsid w:val="004A533D"/>
    <w:rsid w:val="004A5348"/>
    <w:rsid w:val="004A56D7"/>
    <w:rsid w:val="004A5825"/>
    <w:rsid w:val="004A5B87"/>
    <w:rsid w:val="004A5FFF"/>
    <w:rsid w:val="004A6368"/>
    <w:rsid w:val="004A6440"/>
    <w:rsid w:val="004A6487"/>
    <w:rsid w:val="004A65DB"/>
    <w:rsid w:val="004A6794"/>
    <w:rsid w:val="004A6C51"/>
    <w:rsid w:val="004A719D"/>
    <w:rsid w:val="004A7515"/>
    <w:rsid w:val="004A7580"/>
    <w:rsid w:val="004A78AC"/>
    <w:rsid w:val="004A7B53"/>
    <w:rsid w:val="004A7BC4"/>
    <w:rsid w:val="004A7DE0"/>
    <w:rsid w:val="004B028D"/>
    <w:rsid w:val="004B0538"/>
    <w:rsid w:val="004B08CA"/>
    <w:rsid w:val="004B09E6"/>
    <w:rsid w:val="004B0EEF"/>
    <w:rsid w:val="004B10DD"/>
    <w:rsid w:val="004B113F"/>
    <w:rsid w:val="004B11B9"/>
    <w:rsid w:val="004B1432"/>
    <w:rsid w:val="004B1531"/>
    <w:rsid w:val="004B153A"/>
    <w:rsid w:val="004B1620"/>
    <w:rsid w:val="004B171A"/>
    <w:rsid w:val="004B1897"/>
    <w:rsid w:val="004B1B25"/>
    <w:rsid w:val="004B2627"/>
    <w:rsid w:val="004B2924"/>
    <w:rsid w:val="004B2AB2"/>
    <w:rsid w:val="004B2AC4"/>
    <w:rsid w:val="004B2DAB"/>
    <w:rsid w:val="004B2F92"/>
    <w:rsid w:val="004B3092"/>
    <w:rsid w:val="004B309F"/>
    <w:rsid w:val="004B3169"/>
    <w:rsid w:val="004B31AB"/>
    <w:rsid w:val="004B3482"/>
    <w:rsid w:val="004B361F"/>
    <w:rsid w:val="004B3866"/>
    <w:rsid w:val="004B4032"/>
    <w:rsid w:val="004B41D2"/>
    <w:rsid w:val="004B42EE"/>
    <w:rsid w:val="004B4494"/>
    <w:rsid w:val="004B4635"/>
    <w:rsid w:val="004B4643"/>
    <w:rsid w:val="004B485B"/>
    <w:rsid w:val="004B49A3"/>
    <w:rsid w:val="004B49E6"/>
    <w:rsid w:val="004B4C6A"/>
    <w:rsid w:val="004B5148"/>
    <w:rsid w:val="004B5B0E"/>
    <w:rsid w:val="004B643F"/>
    <w:rsid w:val="004B6717"/>
    <w:rsid w:val="004B6775"/>
    <w:rsid w:val="004B6921"/>
    <w:rsid w:val="004B6962"/>
    <w:rsid w:val="004B6ED9"/>
    <w:rsid w:val="004B7012"/>
    <w:rsid w:val="004B75D4"/>
    <w:rsid w:val="004B77B0"/>
    <w:rsid w:val="004B77D3"/>
    <w:rsid w:val="004B7CB0"/>
    <w:rsid w:val="004B7DA1"/>
    <w:rsid w:val="004B7DB6"/>
    <w:rsid w:val="004B7E86"/>
    <w:rsid w:val="004C0227"/>
    <w:rsid w:val="004C044E"/>
    <w:rsid w:val="004C05E3"/>
    <w:rsid w:val="004C0D1E"/>
    <w:rsid w:val="004C0E76"/>
    <w:rsid w:val="004C0F8D"/>
    <w:rsid w:val="004C1140"/>
    <w:rsid w:val="004C1575"/>
    <w:rsid w:val="004C17EB"/>
    <w:rsid w:val="004C1CAD"/>
    <w:rsid w:val="004C1DCE"/>
    <w:rsid w:val="004C20A4"/>
    <w:rsid w:val="004C25A2"/>
    <w:rsid w:val="004C2ABD"/>
    <w:rsid w:val="004C2F3D"/>
    <w:rsid w:val="004C30E5"/>
    <w:rsid w:val="004C31BB"/>
    <w:rsid w:val="004C347B"/>
    <w:rsid w:val="004C350E"/>
    <w:rsid w:val="004C3532"/>
    <w:rsid w:val="004C361A"/>
    <w:rsid w:val="004C37E2"/>
    <w:rsid w:val="004C3CCB"/>
    <w:rsid w:val="004C3E6D"/>
    <w:rsid w:val="004C3F93"/>
    <w:rsid w:val="004C4011"/>
    <w:rsid w:val="004C421C"/>
    <w:rsid w:val="004C4357"/>
    <w:rsid w:val="004C436E"/>
    <w:rsid w:val="004C457D"/>
    <w:rsid w:val="004C4C20"/>
    <w:rsid w:val="004C4DBE"/>
    <w:rsid w:val="004C4FC8"/>
    <w:rsid w:val="004C55F5"/>
    <w:rsid w:val="004C56A5"/>
    <w:rsid w:val="004C56FC"/>
    <w:rsid w:val="004C5B40"/>
    <w:rsid w:val="004C5B5F"/>
    <w:rsid w:val="004C623E"/>
    <w:rsid w:val="004C63BF"/>
    <w:rsid w:val="004C6639"/>
    <w:rsid w:val="004C68A5"/>
    <w:rsid w:val="004C68C0"/>
    <w:rsid w:val="004C6AEF"/>
    <w:rsid w:val="004C6EA6"/>
    <w:rsid w:val="004C7094"/>
    <w:rsid w:val="004C70EF"/>
    <w:rsid w:val="004C7285"/>
    <w:rsid w:val="004C7461"/>
    <w:rsid w:val="004C7676"/>
    <w:rsid w:val="004C786A"/>
    <w:rsid w:val="004C799B"/>
    <w:rsid w:val="004C7BA7"/>
    <w:rsid w:val="004C7D69"/>
    <w:rsid w:val="004C7ECB"/>
    <w:rsid w:val="004D03C7"/>
    <w:rsid w:val="004D04B9"/>
    <w:rsid w:val="004D060D"/>
    <w:rsid w:val="004D0A71"/>
    <w:rsid w:val="004D0D7F"/>
    <w:rsid w:val="004D0D80"/>
    <w:rsid w:val="004D0E8D"/>
    <w:rsid w:val="004D141A"/>
    <w:rsid w:val="004D142B"/>
    <w:rsid w:val="004D14A8"/>
    <w:rsid w:val="004D1505"/>
    <w:rsid w:val="004D1982"/>
    <w:rsid w:val="004D1FD8"/>
    <w:rsid w:val="004D257D"/>
    <w:rsid w:val="004D268E"/>
    <w:rsid w:val="004D26F0"/>
    <w:rsid w:val="004D2857"/>
    <w:rsid w:val="004D28DB"/>
    <w:rsid w:val="004D2C44"/>
    <w:rsid w:val="004D2C63"/>
    <w:rsid w:val="004D2E03"/>
    <w:rsid w:val="004D322C"/>
    <w:rsid w:val="004D34CF"/>
    <w:rsid w:val="004D357C"/>
    <w:rsid w:val="004D362C"/>
    <w:rsid w:val="004D36F1"/>
    <w:rsid w:val="004D3827"/>
    <w:rsid w:val="004D3AFB"/>
    <w:rsid w:val="004D4257"/>
    <w:rsid w:val="004D4404"/>
    <w:rsid w:val="004D447B"/>
    <w:rsid w:val="004D4899"/>
    <w:rsid w:val="004D4B08"/>
    <w:rsid w:val="004D4E67"/>
    <w:rsid w:val="004D5080"/>
    <w:rsid w:val="004D56B6"/>
    <w:rsid w:val="004D58B4"/>
    <w:rsid w:val="004D58D3"/>
    <w:rsid w:val="004D5AF0"/>
    <w:rsid w:val="004D6049"/>
    <w:rsid w:val="004D60EC"/>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1AAE"/>
    <w:rsid w:val="004E20D3"/>
    <w:rsid w:val="004E2470"/>
    <w:rsid w:val="004E29B0"/>
    <w:rsid w:val="004E29E4"/>
    <w:rsid w:val="004E2A18"/>
    <w:rsid w:val="004E2C61"/>
    <w:rsid w:val="004E30BE"/>
    <w:rsid w:val="004E3197"/>
    <w:rsid w:val="004E3777"/>
    <w:rsid w:val="004E37A7"/>
    <w:rsid w:val="004E3868"/>
    <w:rsid w:val="004E3B66"/>
    <w:rsid w:val="004E3BC8"/>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5E84"/>
    <w:rsid w:val="004E620F"/>
    <w:rsid w:val="004E652C"/>
    <w:rsid w:val="004E6583"/>
    <w:rsid w:val="004E66EF"/>
    <w:rsid w:val="004E6BE7"/>
    <w:rsid w:val="004E6F82"/>
    <w:rsid w:val="004E7603"/>
    <w:rsid w:val="004E78C0"/>
    <w:rsid w:val="004E7B68"/>
    <w:rsid w:val="004E7B96"/>
    <w:rsid w:val="004E7C7E"/>
    <w:rsid w:val="004E7CB3"/>
    <w:rsid w:val="004F03C7"/>
    <w:rsid w:val="004F050D"/>
    <w:rsid w:val="004F056B"/>
    <w:rsid w:val="004F0775"/>
    <w:rsid w:val="004F08EC"/>
    <w:rsid w:val="004F0986"/>
    <w:rsid w:val="004F0ACC"/>
    <w:rsid w:val="004F0DEB"/>
    <w:rsid w:val="004F0E0D"/>
    <w:rsid w:val="004F11F1"/>
    <w:rsid w:val="004F1251"/>
    <w:rsid w:val="004F1323"/>
    <w:rsid w:val="004F1906"/>
    <w:rsid w:val="004F1C99"/>
    <w:rsid w:val="004F1F9F"/>
    <w:rsid w:val="004F2007"/>
    <w:rsid w:val="004F2375"/>
    <w:rsid w:val="004F2593"/>
    <w:rsid w:val="004F27BF"/>
    <w:rsid w:val="004F2963"/>
    <w:rsid w:val="004F29F4"/>
    <w:rsid w:val="004F2CF4"/>
    <w:rsid w:val="004F387E"/>
    <w:rsid w:val="004F3A1E"/>
    <w:rsid w:val="004F3B79"/>
    <w:rsid w:val="004F3C6B"/>
    <w:rsid w:val="004F3D2E"/>
    <w:rsid w:val="004F3E26"/>
    <w:rsid w:val="004F4364"/>
    <w:rsid w:val="004F484F"/>
    <w:rsid w:val="004F49C3"/>
    <w:rsid w:val="004F4E02"/>
    <w:rsid w:val="004F5275"/>
    <w:rsid w:val="004F53AE"/>
    <w:rsid w:val="004F6038"/>
    <w:rsid w:val="004F6040"/>
    <w:rsid w:val="004F6100"/>
    <w:rsid w:val="004F6559"/>
    <w:rsid w:val="004F657D"/>
    <w:rsid w:val="004F6B36"/>
    <w:rsid w:val="004F7173"/>
    <w:rsid w:val="004F7798"/>
    <w:rsid w:val="004F7F30"/>
    <w:rsid w:val="004F7F31"/>
    <w:rsid w:val="004F7F69"/>
    <w:rsid w:val="00500122"/>
    <w:rsid w:val="00500132"/>
    <w:rsid w:val="00500404"/>
    <w:rsid w:val="00500747"/>
    <w:rsid w:val="005008B9"/>
    <w:rsid w:val="005008E8"/>
    <w:rsid w:val="00500937"/>
    <w:rsid w:val="00500C7D"/>
    <w:rsid w:val="00500E6A"/>
    <w:rsid w:val="00500EE6"/>
    <w:rsid w:val="00501121"/>
    <w:rsid w:val="00501156"/>
    <w:rsid w:val="005015F1"/>
    <w:rsid w:val="0050168A"/>
    <w:rsid w:val="005016DB"/>
    <w:rsid w:val="00501B5B"/>
    <w:rsid w:val="0050202F"/>
    <w:rsid w:val="00502070"/>
    <w:rsid w:val="005020EF"/>
    <w:rsid w:val="00502233"/>
    <w:rsid w:val="005022D7"/>
    <w:rsid w:val="0050233B"/>
    <w:rsid w:val="00502411"/>
    <w:rsid w:val="0050250D"/>
    <w:rsid w:val="00502623"/>
    <w:rsid w:val="005031F6"/>
    <w:rsid w:val="005033E9"/>
    <w:rsid w:val="00503B14"/>
    <w:rsid w:val="00503D5E"/>
    <w:rsid w:val="00504131"/>
    <w:rsid w:val="005044EF"/>
    <w:rsid w:val="00504B80"/>
    <w:rsid w:val="00504E23"/>
    <w:rsid w:val="005052BA"/>
    <w:rsid w:val="005052D0"/>
    <w:rsid w:val="005057C7"/>
    <w:rsid w:val="00505CB3"/>
    <w:rsid w:val="00505E42"/>
    <w:rsid w:val="00506707"/>
    <w:rsid w:val="0050691C"/>
    <w:rsid w:val="00506BBB"/>
    <w:rsid w:val="005071BA"/>
    <w:rsid w:val="0050743D"/>
    <w:rsid w:val="00507842"/>
    <w:rsid w:val="0050788E"/>
    <w:rsid w:val="005101CB"/>
    <w:rsid w:val="0051048E"/>
    <w:rsid w:val="00510836"/>
    <w:rsid w:val="00510BA5"/>
    <w:rsid w:val="00510FD1"/>
    <w:rsid w:val="005110A7"/>
    <w:rsid w:val="00511293"/>
    <w:rsid w:val="005112C9"/>
    <w:rsid w:val="00511530"/>
    <w:rsid w:val="00511AB3"/>
    <w:rsid w:val="00511CC1"/>
    <w:rsid w:val="00512014"/>
    <w:rsid w:val="005121D6"/>
    <w:rsid w:val="0051240F"/>
    <w:rsid w:val="00512461"/>
    <w:rsid w:val="0051248D"/>
    <w:rsid w:val="005126FE"/>
    <w:rsid w:val="005127A3"/>
    <w:rsid w:val="00512C69"/>
    <w:rsid w:val="00512E83"/>
    <w:rsid w:val="00513683"/>
    <w:rsid w:val="005139B7"/>
    <w:rsid w:val="00513D79"/>
    <w:rsid w:val="005141FA"/>
    <w:rsid w:val="0051435A"/>
    <w:rsid w:val="0051439C"/>
    <w:rsid w:val="005144CF"/>
    <w:rsid w:val="005146D4"/>
    <w:rsid w:val="00514EAB"/>
    <w:rsid w:val="005150DB"/>
    <w:rsid w:val="0051531F"/>
    <w:rsid w:val="00515340"/>
    <w:rsid w:val="00515575"/>
    <w:rsid w:val="00515651"/>
    <w:rsid w:val="00515791"/>
    <w:rsid w:val="00515BF8"/>
    <w:rsid w:val="00516165"/>
    <w:rsid w:val="00516434"/>
    <w:rsid w:val="005164A5"/>
    <w:rsid w:val="005164B5"/>
    <w:rsid w:val="005168C5"/>
    <w:rsid w:val="0051693E"/>
    <w:rsid w:val="00516A80"/>
    <w:rsid w:val="00516A9E"/>
    <w:rsid w:val="00516C2B"/>
    <w:rsid w:val="00516E6C"/>
    <w:rsid w:val="00516F1E"/>
    <w:rsid w:val="00517477"/>
    <w:rsid w:val="005175C5"/>
    <w:rsid w:val="00517848"/>
    <w:rsid w:val="005179DB"/>
    <w:rsid w:val="00517A4C"/>
    <w:rsid w:val="00517B8A"/>
    <w:rsid w:val="00517CAD"/>
    <w:rsid w:val="00517FB1"/>
    <w:rsid w:val="005208C0"/>
    <w:rsid w:val="00520A93"/>
    <w:rsid w:val="00520CEA"/>
    <w:rsid w:val="00520E75"/>
    <w:rsid w:val="0052113B"/>
    <w:rsid w:val="0052117B"/>
    <w:rsid w:val="00522301"/>
    <w:rsid w:val="005223C4"/>
    <w:rsid w:val="00522757"/>
    <w:rsid w:val="0052286B"/>
    <w:rsid w:val="00522923"/>
    <w:rsid w:val="00522EB9"/>
    <w:rsid w:val="00522F3D"/>
    <w:rsid w:val="005230AA"/>
    <w:rsid w:val="0052339B"/>
    <w:rsid w:val="005236C2"/>
    <w:rsid w:val="005236FF"/>
    <w:rsid w:val="00523C62"/>
    <w:rsid w:val="00523ED8"/>
    <w:rsid w:val="005245D5"/>
    <w:rsid w:val="00524768"/>
    <w:rsid w:val="00524794"/>
    <w:rsid w:val="0052496F"/>
    <w:rsid w:val="00524E9D"/>
    <w:rsid w:val="005251FA"/>
    <w:rsid w:val="00525370"/>
    <w:rsid w:val="005253B3"/>
    <w:rsid w:val="00525849"/>
    <w:rsid w:val="00525D45"/>
    <w:rsid w:val="00525D58"/>
    <w:rsid w:val="00525DEC"/>
    <w:rsid w:val="00525FD0"/>
    <w:rsid w:val="00527244"/>
    <w:rsid w:val="005279CA"/>
    <w:rsid w:val="00527C77"/>
    <w:rsid w:val="00527DF4"/>
    <w:rsid w:val="00527F5E"/>
    <w:rsid w:val="00530039"/>
    <w:rsid w:val="005301EA"/>
    <w:rsid w:val="0053029C"/>
    <w:rsid w:val="00530558"/>
    <w:rsid w:val="0053062D"/>
    <w:rsid w:val="005307E1"/>
    <w:rsid w:val="005308C4"/>
    <w:rsid w:val="00530C07"/>
    <w:rsid w:val="00530E81"/>
    <w:rsid w:val="00530E9C"/>
    <w:rsid w:val="005318B4"/>
    <w:rsid w:val="005318FA"/>
    <w:rsid w:val="00531B0E"/>
    <w:rsid w:val="00531BAE"/>
    <w:rsid w:val="00531D07"/>
    <w:rsid w:val="00531F1E"/>
    <w:rsid w:val="005328E5"/>
    <w:rsid w:val="0053292E"/>
    <w:rsid w:val="00532BCC"/>
    <w:rsid w:val="00532D26"/>
    <w:rsid w:val="00532E32"/>
    <w:rsid w:val="005335F8"/>
    <w:rsid w:val="00533AC7"/>
    <w:rsid w:val="00533C9A"/>
    <w:rsid w:val="00533DA5"/>
    <w:rsid w:val="00533EBB"/>
    <w:rsid w:val="0053405F"/>
    <w:rsid w:val="00534401"/>
    <w:rsid w:val="00534691"/>
    <w:rsid w:val="00534EDC"/>
    <w:rsid w:val="00534F86"/>
    <w:rsid w:val="00535153"/>
    <w:rsid w:val="005357B9"/>
    <w:rsid w:val="005358EE"/>
    <w:rsid w:val="00535C0E"/>
    <w:rsid w:val="0053612C"/>
    <w:rsid w:val="005361FE"/>
    <w:rsid w:val="00536337"/>
    <w:rsid w:val="00536647"/>
    <w:rsid w:val="0053670F"/>
    <w:rsid w:val="00536968"/>
    <w:rsid w:val="005369D2"/>
    <w:rsid w:val="00536C41"/>
    <w:rsid w:val="00536D2C"/>
    <w:rsid w:val="00536D3D"/>
    <w:rsid w:val="00536EE1"/>
    <w:rsid w:val="005370E7"/>
    <w:rsid w:val="005374F4"/>
    <w:rsid w:val="00537788"/>
    <w:rsid w:val="00537913"/>
    <w:rsid w:val="00537A38"/>
    <w:rsid w:val="005401F1"/>
    <w:rsid w:val="00540297"/>
    <w:rsid w:val="005402B1"/>
    <w:rsid w:val="005402D7"/>
    <w:rsid w:val="0054082E"/>
    <w:rsid w:val="005408CA"/>
    <w:rsid w:val="00540D70"/>
    <w:rsid w:val="00540D7F"/>
    <w:rsid w:val="0054101C"/>
    <w:rsid w:val="00541189"/>
    <w:rsid w:val="005414A5"/>
    <w:rsid w:val="005417F7"/>
    <w:rsid w:val="00541842"/>
    <w:rsid w:val="005418A1"/>
    <w:rsid w:val="00541DE7"/>
    <w:rsid w:val="00541F64"/>
    <w:rsid w:val="00541FB8"/>
    <w:rsid w:val="0054219E"/>
    <w:rsid w:val="00542234"/>
    <w:rsid w:val="00542236"/>
    <w:rsid w:val="0054239D"/>
    <w:rsid w:val="0054248B"/>
    <w:rsid w:val="005427E6"/>
    <w:rsid w:val="00543454"/>
    <w:rsid w:val="005439F4"/>
    <w:rsid w:val="00543A6B"/>
    <w:rsid w:val="00543BDC"/>
    <w:rsid w:val="00543DD7"/>
    <w:rsid w:val="00543EF1"/>
    <w:rsid w:val="00543FCF"/>
    <w:rsid w:val="00544210"/>
    <w:rsid w:val="00544BCA"/>
    <w:rsid w:val="00544D33"/>
    <w:rsid w:val="00544F01"/>
    <w:rsid w:val="00544F03"/>
    <w:rsid w:val="0054502D"/>
    <w:rsid w:val="0054503E"/>
    <w:rsid w:val="00545768"/>
    <w:rsid w:val="00545B7B"/>
    <w:rsid w:val="00545CAE"/>
    <w:rsid w:val="00545D22"/>
    <w:rsid w:val="005463DC"/>
    <w:rsid w:val="00546428"/>
    <w:rsid w:val="005465FA"/>
    <w:rsid w:val="00546965"/>
    <w:rsid w:val="005469FF"/>
    <w:rsid w:val="00546ABF"/>
    <w:rsid w:val="00547285"/>
    <w:rsid w:val="00547399"/>
    <w:rsid w:val="005474C5"/>
    <w:rsid w:val="00547B32"/>
    <w:rsid w:val="00550157"/>
    <w:rsid w:val="00550297"/>
    <w:rsid w:val="00550630"/>
    <w:rsid w:val="00550849"/>
    <w:rsid w:val="005508D9"/>
    <w:rsid w:val="00550C2B"/>
    <w:rsid w:val="00550D96"/>
    <w:rsid w:val="00551072"/>
    <w:rsid w:val="00551707"/>
    <w:rsid w:val="00551D97"/>
    <w:rsid w:val="00551FAE"/>
    <w:rsid w:val="00552374"/>
    <w:rsid w:val="00552A31"/>
    <w:rsid w:val="00552A35"/>
    <w:rsid w:val="00552B03"/>
    <w:rsid w:val="00552D88"/>
    <w:rsid w:val="00552E45"/>
    <w:rsid w:val="00552F0D"/>
    <w:rsid w:val="00553464"/>
    <w:rsid w:val="00553795"/>
    <w:rsid w:val="005538C8"/>
    <w:rsid w:val="005538D5"/>
    <w:rsid w:val="005538F7"/>
    <w:rsid w:val="005539D9"/>
    <w:rsid w:val="00553B06"/>
    <w:rsid w:val="005541A3"/>
    <w:rsid w:val="00554657"/>
    <w:rsid w:val="00554A71"/>
    <w:rsid w:val="00554B15"/>
    <w:rsid w:val="00554D43"/>
    <w:rsid w:val="005554E5"/>
    <w:rsid w:val="00556099"/>
    <w:rsid w:val="0055628A"/>
    <w:rsid w:val="00556481"/>
    <w:rsid w:val="0055687A"/>
    <w:rsid w:val="00556987"/>
    <w:rsid w:val="00556B35"/>
    <w:rsid w:val="00557107"/>
    <w:rsid w:val="00557873"/>
    <w:rsid w:val="005578A5"/>
    <w:rsid w:val="00557B8E"/>
    <w:rsid w:val="00557C1D"/>
    <w:rsid w:val="00557E3A"/>
    <w:rsid w:val="00557FF7"/>
    <w:rsid w:val="0056008B"/>
    <w:rsid w:val="0056009E"/>
    <w:rsid w:val="00560117"/>
    <w:rsid w:val="005601CA"/>
    <w:rsid w:val="00560B62"/>
    <w:rsid w:val="00560D36"/>
    <w:rsid w:val="00560F0C"/>
    <w:rsid w:val="00560FF4"/>
    <w:rsid w:val="00561240"/>
    <w:rsid w:val="00561402"/>
    <w:rsid w:val="005614D2"/>
    <w:rsid w:val="0056164B"/>
    <w:rsid w:val="00561913"/>
    <w:rsid w:val="00561B2A"/>
    <w:rsid w:val="00561C10"/>
    <w:rsid w:val="00561EB2"/>
    <w:rsid w:val="0056200E"/>
    <w:rsid w:val="00562125"/>
    <w:rsid w:val="005621BE"/>
    <w:rsid w:val="00562559"/>
    <w:rsid w:val="005637C6"/>
    <w:rsid w:val="00563908"/>
    <w:rsid w:val="00563B3F"/>
    <w:rsid w:val="00563ECD"/>
    <w:rsid w:val="005645DB"/>
    <w:rsid w:val="00564C16"/>
    <w:rsid w:val="00564D1E"/>
    <w:rsid w:val="00564DD8"/>
    <w:rsid w:val="00564F66"/>
    <w:rsid w:val="0056506A"/>
    <w:rsid w:val="0056557E"/>
    <w:rsid w:val="00565701"/>
    <w:rsid w:val="00565851"/>
    <w:rsid w:val="00566014"/>
    <w:rsid w:val="005662F1"/>
    <w:rsid w:val="005663E7"/>
    <w:rsid w:val="00566519"/>
    <w:rsid w:val="0056652C"/>
    <w:rsid w:val="005665C8"/>
    <w:rsid w:val="00566A95"/>
    <w:rsid w:val="00566EE1"/>
    <w:rsid w:val="005671F4"/>
    <w:rsid w:val="005674D0"/>
    <w:rsid w:val="00567534"/>
    <w:rsid w:val="0056770F"/>
    <w:rsid w:val="00567824"/>
    <w:rsid w:val="00567AB7"/>
    <w:rsid w:val="00567AC4"/>
    <w:rsid w:val="00567D4B"/>
    <w:rsid w:val="005701A1"/>
    <w:rsid w:val="005702B6"/>
    <w:rsid w:val="005704D5"/>
    <w:rsid w:val="00570772"/>
    <w:rsid w:val="00570A23"/>
    <w:rsid w:val="00570A38"/>
    <w:rsid w:val="00570AD6"/>
    <w:rsid w:val="005710B6"/>
    <w:rsid w:val="00571154"/>
    <w:rsid w:val="005713EE"/>
    <w:rsid w:val="005717E5"/>
    <w:rsid w:val="00571BCC"/>
    <w:rsid w:val="00571CBD"/>
    <w:rsid w:val="00571EA0"/>
    <w:rsid w:val="005720AB"/>
    <w:rsid w:val="00572128"/>
    <w:rsid w:val="0057227A"/>
    <w:rsid w:val="0057275B"/>
    <w:rsid w:val="00572820"/>
    <w:rsid w:val="00572D4D"/>
    <w:rsid w:val="005733E5"/>
    <w:rsid w:val="005737FB"/>
    <w:rsid w:val="00573A6A"/>
    <w:rsid w:val="00573CE2"/>
    <w:rsid w:val="00573FF6"/>
    <w:rsid w:val="00574107"/>
    <w:rsid w:val="0057424D"/>
    <w:rsid w:val="005743BF"/>
    <w:rsid w:val="0057448E"/>
    <w:rsid w:val="005749E7"/>
    <w:rsid w:val="00574B0F"/>
    <w:rsid w:val="00574CC5"/>
    <w:rsid w:val="00574DCE"/>
    <w:rsid w:val="00575102"/>
    <w:rsid w:val="005752B6"/>
    <w:rsid w:val="005753AB"/>
    <w:rsid w:val="00575897"/>
    <w:rsid w:val="00575C7A"/>
    <w:rsid w:val="00575C88"/>
    <w:rsid w:val="00575CA8"/>
    <w:rsid w:val="00575FAF"/>
    <w:rsid w:val="00576180"/>
    <w:rsid w:val="0057626E"/>
    <w:rsid w:val="0057659D"/>
    <w:rsid w:val="005766E5"/>
    <w:rsid w:val="00576D92"/>
    <w:rsid w:val="00577202"/>
    <w:rsid w:val="005772E4"/>
    <w:rsid w:val="005773FF"/>
    <w:rsid w:val="005775F6"/>
    <w:rsid w:val="00577762"/>
    <w:rsid w:val="00577973"/>
    <w:rsid w:val="00577A68"/>
    <w:rsid w:val="00577AEE"/>
    <w:rsid w:val="00577C00"/>
    <w:rsid w:val="00577DC0"/>
    <w:rsid w:val="00580140"/>
    <w:rsid w:val="0058047A"/>
    <w:rsid w:val="005805CF"/>
    <w:rsid w:val="00580C88"/>
    <w:rsid w:val="00580CF2"/>
    <w:rsid w:val="00580EC4"/>
    <w:rsid w:val="005811D0"/>
    <w:rsid w:val="005817D0"/>
    <w:rsid w:val="00581A71"/>
    <w:rsid w:val="00581C88"/>
    <w:rsid w:val="00581D67"/>
    <w:rsid w:val="00581D72"/>
    <w:rsid w:val="00581DB6"/>
    <w:rsid w:val="00581F9E"/>
    <w:rsid w:val="00582405"/>
    <w:rsid w:val="00582473"/>
    <w:rsid w:val="005827AD"/>
    <w:rsid w:val="00582806"/>
    <w:rsid w:val="005828F3"/>
    <w:rsid w:val="0058293B"/>
    <w:rsid w:val="00582ACA"/>
    <w:rsid w:val="00582E49"/>
    <w:rsid w:val="00582E84"/>
    <w:rsid w:val="00582F2A"/>
    <w:rsid w:val="005833ED"/>
    <w:rsid w:val="00583A5C"/>
    <w:rsid w:val="00583B1E"/>
    <w:rsid w:val="00583BB1"/>
    <w:rsid w:val="00583C32"/>
    <w:rsid w:val="00583EE3"/>
    <w:rsid w:val="005841EB"/>
    <w:rsid w:val="005842D3"/>
    <w:rsid w:val="005845A1"/>
    <w:rsid w:val="0058490E"/>
    <w:rsid w:val="00584B56"/>
    <w:rsid w:val="00584C11"/>
    <w:rsid w:val="00584CAF"/>
    <w:rsid w:val="00584D7C"/>
    <w:rsid w:val="005850C5"/>
    <w:rsid w:val="005859E7"/>
    <w:rsid w:val="00585B38"/>
    <w:rsid w:val="00585DDA"/>
    <w:rsid w:val="00585E10"/>
    <w:rsid w:val="00585FAE"/>
    <w:rsid w:val="0058605C"/>
    <w:rsid w:val="005861AA"/>
    <w:rsid w:val="0058620C"/>
    <w:rsid w:val="0058641B"/>
    <w:rsid w:val="0058666E"/>
    <w:rsid w:val="0058673E"/>
    <w:rsid w:val="005869CF"/>
    <w:rsid w:val="00586C1D"/>
    <w:rsid w:val="0058732B"/>
    <w:rsid w:val="0058742F"/>
    <w:rsid w:val="00587603"/>
    <w:rsid w:val="00587900"/>
    <w:rsid w:val="00587942"/>
    <w:rsid w:val="0059026D"/>
    <w:rsid w:val="0059043F"/>
    <w:rsid w:val="0059064C"/>
    <w:rsid w:val="00590BCB"/>
    <w:rsid w:val="00590D27"/>
    <w:rsid w:val="00590EC4"/>
    <w:rsid w:val="005914A7"/>
    <w:rsid w:val="00591793"/>
    <w:rsid w:val="005917E2"/>
    <w:rsid w:val="005918F5"/>
    <w:rsid w:val="00591B51"/>
    <w:rsid w:val="00591BA1"/>
    <w:rsid w:val="00591DC7"/>
    <w:rsid w:val="00591DFB"/>
    <w:rsid w:val="00592A4C"/>
    <w:rsid w:val="00592FCC"/>
    <w:rsid w:val="00593242"/>
    <w:rsid w:val="0059380F"/>
    <w:rsid w:val="00593874"/>
    <w:rsid w:val="005938C4"/>
    <w:rsid w:val="00593CA8"/>
    <w:rsid w:val="0059403F"/>
    <w:rsid w:val="005947EA"/>
    <w:rsid w:val="00594D55"/>
    <w:rsid w:val="00595096"/>
    <w:rsid w:val="00595285"/>
    <w:rsid w:val="00595542"/>
    <w:rsid w:val="00595915"/>
    <w:rsid w:val="005965F1"/>
    <w:rsid w:val="0059694E"/>
    <w:rsid w:val="00596A45"/>
    <w:rsid w:val="00596A46"/>
    <w:rsid w:val="00596A8B"/>
    <w:rsid w:val="00596C87"/>
    <w:rsid w:val="00597461"/>
    <w:rsid w:val="00597496"/>
    <w:rsid w:val="00597516"/>
    <w:rsid w:val="00597523"/>
    <w:rsid w:val="00597C47"/>
    <w:rsid w:val="00597DA7"/>
    <w:rsid w:val="005A00B0"/>
    <w:rsid w:val="005A04A5"/>
    <w:rsid w:val="005A058C"/>
    <w:rsid w:val="005A0706"/>
    <w:rsid w:val="005A09CB"/>
    <w:rsid w:val="005A0CF6"/>
    <w:rsid w:val="005A1336"/>
    <w:rsid w:val="005A177C"/>
    <w:rsid w:val="005A1860"/>
    <w:rsid w:val="005A198B"/>
    <w:rsid w:val="005A1ACC"/>
    <w:rsid w:val="005A1BBF"/>
    <w:rsid w:val="005A1CE9"/>
    <w:rsid w:val="005A1DA1"/>
    <w:rsid w:val="005A1E3C"/>
    <w:rsid w:val="005A207C"/>
    <w:rsid w:val="005A2194"/>
    <w:rsid w:val="005A2657"/>
    <w:rsid w:val="005A2B7D"/>
    <w:rsid w:val="005A2F4E"/>
    <w:rsid w:val="005A30FD"/>
    <w:rsid w:val="005A30FF"/>
    <w:rsid w:val="005A3172"/>
    <w:rsid w:val="005A31BE"/>
    <w:rsid w:val="005A337B"/>
    <w:rsid w:val="005A35B0"/>
    <w:rsid w:val="005A390F"/>
    <w:rsid w:val="005A3DA5"/>
    <w:rsid w:val="005A3E27"/>
    <w:rsid w:val="005A3E40"/>
    <w:rsid w:val="005A42B0"/>
    <w:rsid w:val="005A47AC"/>
    <w:rsid w:val="005A4A86"/>
    <w:rsid w:val="005A4CCC"/>
    <w:rsid w:val="005A4D01"/>
    <w:rsid w:val="005A4F20"/>
    <w:rsid w:val="005A4F85"/>
    <w:rsid w:val="005A51E5"/>
    <w:rsid w:val="005A5497"/>
    <w:rsid w:val="005A54A1"/>
    <w:rsid w:val="005A558A"/>
    <w:rsid w:val="005A63E7"/>
    <w:rsid w:val="005A646D"/>
    <w:rsid w:val="005A6853"/>
    <w:rsid w:val="005A6F3D"/>
    <w:rsid w:val="005A6FC4"/>
    <w:rsid w:val="005A7392"/>
    <w:rsid w:val="005A743A"/>
    <w:rsid w:val="005A7829"/>
    <w:rsid w:val="005A78B3"/>
    <w:rsid w:val="005A7958"/>
    <w:rsid w:val="005A7D81"/>
    <w:rsid w:val="005B0079"/>
    <w:rsid w:val="005B03A5"/>
    <w:rsid w:val="005B04EB"/>
    <w:rsid w:val="005B05C9"/>
    <w:rsid w:val="005B05ED"/>
    <w:rsid w:val="005B06B8"/>
    <w:rsid w:val="005B091D"/>
    <w:rsid w:val="005B0B59"/>
    <w:rsid w:val="005B0CD2"/>
    <w:rsid w:val="005B0CEE"/>
    <w:rsid w:val="005B0E79"/>
    <w:rsid w:val="005B1A27"/>
    <w:rsid w:val="005B1A3C"/>
    <w:rsid w:val="005B1B16"/>
    <w:rsid w:val="005B2115"/>
    <w:rsid w:val="005B21C5"/>
    <w:rsid w:val="005B2471"/>
    <w:rsid w:val="005B2573"/>
    <w:rsid w:val="005B2761"/>
    <w:rsid w:val="005B296A"/>
    <w:rsid w:val="005B2DE2"/>
    <w:rsid w:val="005B2F62"/>
    <w:rsid w:val="005B3611"/>
    <w:rsid w:val="005B37CD"/>
    <w:rsid w:val="005B3989"/>
    <w:rsid w:val="005B3A38"/>
    <w:rsid w:val="005B3ACA"/>
    <w:rsid w:val="005B3E7F"/>
    <w:rsid w:val="005B3EE6"/>
    <w:rsid w:val="005B400D"/>
    <w:rsid w:val="005B4749"/>
    <w:rsid w:val="005B4B4C"/>
    <w:rsid w:val="005B4C82"/>
    <w:rsid w:val="005B4DEA"/>
    <w:rsid w:val="005B4E64"/>
    <w:rsid w:val="005B522D"/>
    <w:rsid w:val="005B535F"/>
    <w:rsid w:val="005B5D85"/>
    <w:rsid w:val="005B5E2F"/>
    <w:rsid w:val="005B5FC5"/>
    <w:rsid w:val="005B6078"/>
    <w:rsid w:val="005B60AB"/>
    <w:rsid w:val="005B631A"/>
    <w:rsid w:val="005B6721"/>
    <w:rsid w:val="005B6A0C"/>
    <w:rsid w:val="005B6B4E"/>
    <w:rsid w:val="005B6D0F"/>
    <w:rsid w:val="005B6D3A"/>
    <w:rsid w:val="005B6E05"/>
    <w:rsid w:val="005B6E0B"/>
    <w:rsid w:val="005B6E99"/>
    <w:rsid w:val="005B6F1E"/>
    <w:rsid w:val="005B7216"/>
    <w:rsid w:val="005B72D9"/>
    <w:rsid w:val="005B7446"/>
    <w:rsid w:val="005B7BEF"/>
    <w:rsid w:val="005B7E65"/>
    <w:rsid w:val="005C04DC"/>
    <w:rsid w:val="005C04F5"/>
    <w:rsid w:val="005C06FA"/>
    <w:rsid w:val="005C0E28"/>
    <w:rsid w:val="005C0F50"/>
    <w:rsid w:val="005C10BF"/>
    <w:rsid w:val="005C1431"/>
    <w:rsid w:val="005C14D6"/>
    <w:rsid w:val="005C1690"/>
    <w:rsid w:val="005C1746"/>
    <w:rsid w:val="005C1937"/>
    <w:rsid w:val="005C1B13"/>
    <w:rsid w:val="005C1BB5"/>
    <w:rsid w:val="005C1F64"/>
    <w:rsid w:val="005C1FBC"/>
    <w:rsid w:val="005C24CD"/>
    <w:rsid w:val="005C251E"/>
    <w:rsid w:val="005C2980"/>
    <w:rsid w:val="005C2B95"/>
    <w:rsid w:val="005C2DB1"/>
    <w:rsid w:val="005C2E65"/>
    <w:rsid w:val="005C3065"/>
    <w:rsid w:val="005C3447"/>
    <w:rsid w:val="005C34E9"/>
    <w:rsid w:val="005C35AE"/>
    <w:rsid w:val="005C3934"/>
    <w:rsid w:val="005C3B9E"/>
    <w:rsid w:val="005C3D84"/>
    <w:rsid w:val="005C3DE2"/>
    <w:rsid w:val="005C409D"/>
    <w:rsid w:val="005C466F"/>
    <w:rsid w:val="005C4A62"/>
    <w:rsid w:val="005C4C36"/>
    <w:rsid w:val="005C544C"/>
    <w:rsid w:val="005C571C"/>
    <w:rsid w:val="005C581A"/>
    <w:rsid w:val="005C58FB"/>
    <w:rsid w:val="005C5B40"/>
    <w:rsid w:val="005C5E38"/>
    <w:rsid w:val="005C648F"/>
    <w:rsid w:val="005C66B9"/>
    <w:rsid w:val="005C67FE"/>
    <w:rsid w:val="005C6C82"/>
    <w:rsid w:val="005C6E10"/>
    <w:rsid w:val="005C6E20"/>
    <w:rsid w:val="005C6E88"/>
    <w:rsid w:val="005C7360"/>
    <w:rsid w:val="005C75A9"/>
    <w:rsid w:val="005C796F"/>
    <w:rsid w:val="005C7BD7"/>
    <w:rsid w:val="005C7C43"/>
    <w:rsid w:val="005C7E7D"/>
    <w:rsid w:val="005C7F47"/>
    <w:rsid w:val="005D0061"/>
    <w:rsid w:val="005D029B"/>
    <w:rsid w:val="005D0507"/>
    <w:rsid w:val="005D06B4"/>
    <w:rsid w:val="005D0719"/>
    <w:rsid w:val="005D0B50"/>
    <w:rsid w:val="005D0DF6"/>
    <w:rsid w:val="005D0E72"/>
    <w:rsid w:val="005D0F8B"/>
    <w:rsid w:val="005D16B0"/>
    <w:rsid w:val="005D17EE"/>
    <w:rsid w:val="005D185F"/>
    <w:rsid w:val="005D1E7A"/>
    <w:rsid w:val="005D202F"/>
    <w:rsid w:val="005D20D3"/>
    <w:rsid w:val="005D239F"/>
    <w:rsid w:val="005D2518"/>
    <w:rsid w:val="005D29F3"/>
    <w:rsid w:val="005D2AE0"/>
    <w:rsid w:val="005D2C8B"/>
    <w:rsid w:val="005D2FAB"/>
    <w:rsid w:val="005D3136"/>
    <w:rsid w:val="005D33B2"/>
    <w:rsid w:val="005D3513"/>
    <w:rsid w:val="005D39EE"/>
    <w:rsid w:val="005D3A80"/>
    <w:rsid w:val="005D3B2F"/>
    <w:rsid w:val="005D3C9C"/>
    <w:rsid w:val="005D3EB2"/>
    <w:rsid w:val="005D4014"/>
    <w:rsid w:val="005D40DE"/>
    <w:rsid w:val="005D41F8"/>
    <w:rsid w:val="005D42ED"/>
    <w:rsid w:val="005D4588"/>
    <w:rsid w:val="005D45D4"/>
    <w:rsid w:val="005D4D07"/>
    <w:rsid w:val="005D5195"/>
    <w:rsid w:val="005D5240"/>
    <w:rsid w:val="005D572A"/>
    <w:rsid w:val="005D5BC8"/>
    <w:rsid w:val="005D5D17"/>
    <w:rsid w:val="005D5DD8"/>
    <w:rsid w:val="005D6010"/>
    <w:rsid w:val="005D67B1"/>
    <w:rsid w:val="005D68F9"/>
    <w:rsid w:val="005D6B45"/>
    <w:rsid w:val="005D7445"/>
    <w:rsid w:val="005D78AF"/>
    <w:rsid w:val="005D7A8A"/>
    <w:rsid w:val="005D7B28"/>
    <w:rsid w:val="005E02CE"/>
    <w:rsid w:val="005E0333"/>
    <w:rsid w:val="005E03AE"/>
    <w:rsid w:val="005E0538"/>
    <w:rsid w:val="005E054B"/>
    <w:rsid w:val="005E07EB"/>
    <w:rsid w:val="005E0973"/>
    <w:rsid w:val="005E0BC4"/>
    <w:rsid w:val="005E111F"/>
    <w:rsid w:val="005E144A"/>
    <w:rsid w:val="005E1ADE"/>
    <w:rsid w:val="005E1B3F"/>
    <w:rsid w:val="005E2647"/>
    <w:rsid w:val="005E2771"/>
    <w:rsid w:val="005E291F"/>
    <w:rsid w:val="005E2D43"/>
    <w:rsid w:val="005E3081"/>
    <w:rsid w:val="005E3944"/>
    <w:rsid w:val="005E3AB7"/>
    <w:rsid w:val="005E3AE0"/>
    <w:rsid w:val="005E3B15"/>
    <w:rsid w:val="005E3B70"/>
    <w:rsid w:val="005E405D"/>
    <w:rsid w:val="005E46DF"/>
    <w:rsid w:val="005E4CBA"/>
    <w:rsid w:val="005E4DDE"/>
    <w:rsid w:val="005E5222"/>
    <w:rsid w:val="005E53E1"/>
    <w:rsid w:val="005E56A2"/>
    <w:rsid w:val="005E56AE"/>
    <w:rsid w:val="005E5BCB"/>
    <w:rsid w:val="005E5D38"/>
    <w:rsid w:val="005E6184"/>
    <w:rsid w:val="005E6740"/>
    <w:rsid w:val="005E6844"/>
    <w:rsid w:val="005E7507"/>
    <w:rsid w:val="005E76AE"/>
    <w:rsid w:val="005E7C8A"/>
    <w:rsid w:val="005E7FDE"/>
    <w:rsid w:val="005F00DD"/>
    <w:rsid w:val="005F01B5"/>
    <w:rsid w:val="005F047A"/>
    <w:rsid w:val="005F0640"/>
    <w:rsid w:val="005F0645"/>
    <w:rsid w:val="005F078D"/>
    <w:rsid w:val="005F0808"/>
    <w:rsid w:val="005F0810"/>
    <w:rsid w:val="005F0912"/>
    <w:rsid w:val="005F11B8"/>
    <w:rsid w:val="005F12ED"/>
    <w:rsid w:val="005F13D1"/>
    <w:rsid w:val="005F1414"/>
    <w:rsid w:val="005F14C0"/>
    <w:rsid w:val="005F1BE1"/>
    <w:rsid w:val="005F1C32"/>
    <w:rsid w:val="005F2415"/>
    <w:rsid w:val="005F2499"/>
    <w:rsid w:val="005F2642"/>
    <w:rsid w:val="005F3242"/>
    <w:rsid w:val="005F34E7"/>
    <w:rsid w:val="005F3670"/>
    <w:rsid w:val="005F3984"/>
    <w:rsid w:val="005F39E7"/>
    <w:rsid w:val="005F3B51"/>
    <w:rsid w:val="005F4254"/>
    <w:rsid w:val="005F4336"/>
    <w:rsid w:val="005F43AD"/>
    <w:rsid w:val="005F43B9"/>
    <w:rsid w:val="005F4687"/>
    <w:rsid w:val="005F4819"/>
    <w:rsid w:val="005F484F"/>
    <w:rsid w:val="005F48EF"/>
    <w:rsid w:val="005F4950"/>
    <w:rsid w:val="005F497E"/>
    <w:rsid w:val="005F4AFD"/>
    <w:rsid w:val="005F4DDA"/>
    <w:rsid w:val="005F4E8A"/>
    <w:rsid w:val="005F4FD7"/>
    <w:rsid w:val="005F50F9"/>
    <w:rsid w:val="005F5230"/>
    <w:rsid w:val="005F53A1"/>
    <w:rsid w:val="005F53B1"/>
    <w:rsid w:val="005F53F1"/>
    <w:rsid w:val="005F5530"/>
    <w:rsid w:val="005F5A65"/>
    <w:rsid w:val="005F5D50"/>
    <w:rsid w:val="005F5FD3"/>
    <w:rsid w:val="005F6165"/>
    <w:rsid w:val="005F65F1"/>
    <w:rsid w:val="005F6A19"/>
    <w:rsid w:val="005F6A78"/>
    <w:rsid w:val="005F72A9"/>
    <w:rsid w:val="005F754F"/>
    <w:rsid w:val="005F7558"/>
    <w:rsid w:val="005F780D"/>
    <w:rsid w:val="0060032B"/>
    <w:rsid w:val="00600679"/>
    <w:rsid w:val="0060093C"/>
    <w:rsid w:val="00600941"/>
    <w:rsid w:val="00600D3A"/>
    <w:rsid w:val="00600EE7"/>
    <w:rsid w:val="006010B1"/>
    <w:rsid w:val="0060122D"/>
    <w:rsid w:val="006013B1"/>
    <w:rsid w:val="006013C3"/>
    <w:rsid w:val="00601586"/>
    <w:rsid w:val="00601696"/>
    <w:rsid w:val="0060186C"/>
    <w:rsid w:val="00601BCE"/>
    <w:rsid w:val="00601E74"/>
    <w:rsid w:val="00602258"/>
    <w:rsid w:val="006024E6"/>
    <w:rsid w:val="006027D0"/>
    <w:rsid w:val="00602B4D"/>
    <w:rsid w:val="00602E02"/>
    <w:rsid w:val="00603062"/>
    <w:rsid w:val="00603658"/>
    <w:rsid w:val="00603ACA"/>
    <w:rsid w:val="00603BC1"/>
    <w:rsid w:val="00603CCB"/>
    <w:rsid w:val="00604015"/>
    <w:rsid w:val="006041C8"/>
    <w:rsid w:val="006041F7"/>
    <w:rsid w:val="00604710"/>
    <w:rsid w:val="0060474D"/>
    <w:rsid w:val="0060481F"/>
    <w:rsid w:val="0060499D"/>
    <w:rsid w:val="00604E36"/>
    <w:rsid w:val="00605133"/>
    <w:rsid w:val="00605178"/>
    <w:rsid w:val="00605299"/>
    <w:rsid w:val="006052BE"/>
    <w:rsid w:val="006055BD"/>
    <w:rsid w:val="006057EB"/>
    <w:rsid w:val="00606145"/>
    <w:rsid w:val="006064F6"/>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1014D"/>
    <w:rsid w:val="00610794"/>
    <w:rsid w:val="006108AD"/>
    <w:rsid w:val="006108BE"/>
    <w:rsid w:val="00610B3D"/>
    <w:rsid w:val="00610C9F"/>
    <w:rsid w:val="00610CCB"/>
    <w:rsid w:val="00611101"/>
    <w:rsid w:val="00611434"/>
    <w:rsid w:val="0061163C"/>
    <w:rsid w:val="0061183B"/>
    <w:rsid w:val="00611D9B"/>
    <w:rsid w:val="00611E15"/>
    <w:rsid w:val="006129EE"/>
    <w:rsid w:val="00612F68"/>
    <w:rsid w:val="00613161"/>
    <w:rsid w:val="0061335C"/>
    <w:rsid w:val="006135C2"/>
    <w:rsid w:val="00613766"/>
    <w:rsid w:val="00613ABE"/>
    <w:rsid w:val="00613EE0"/>
    <w:rsid w:val="006141E5"/>
    <w:rsid w:val="0061456A"/>
    <w:rsid w:val="00614813"/>
    <w:rsid w:val="00614B29"/>
    <w:rsid w:val="006152D0"/>
    <w:rsid w:val="0061595E"/>
    <w:rsid w:val="006159CD"/>
    <w:rsid w:val="006162ED"/>
    <w:rsid w:val="00616470"/>
    <w:rsid w:val="006166CD"/>
    <w:rsid w:val="006167DD"/>
    <w:rsid w:val="00616C5D"/>
    <w:rsid w:val="00616F65"/>
    <w:rsid w:val="006171FB"/>
    <w:rsid w:val="00617444"/>
    <w:rsid w:val="0061746E"/>
    <w:rsid w:val="00617633"/>
    <w:rsid w:val="00617682"/>
    <w:rsid w:val="00617698"/>
    <w:rsid w:val="006178B9"/>
    <w:rsid w:val="00617A64"/>
    <w:rsid w:val="00617DB2"/>
    <w:rsid w:val="006207F9"/>
    <w:rsid w:val="00620882"/>
    <w:rsid w:val="00620CBE"/>
    <w:rsid w:val="00620D14"/>
    <w:rsid w:val="00620F4C"/>
    <w:rsid w:val="0062105E"/>
    <w:rsid w:val="0062194B"/>
    <w:rsid w:val="00621D1C"/>
    <w:rsid w:val="00621E84"/>
    <w:rsid w:val="00622141"/>
    <w:rsid w:val="00622467"/>
    <w:rsid w:val="006228EF"/>
    <w:rsid w:val="00622947"/>
    <w:rsid w:val="006229FC"/>
    <w:rsid w:val="00622A01"/>
    <w:rsid w:val="00622C8E"/>
    <w:rsid w:val="00622CDD"/>
    <w:rsid w:val="00622D22"/>
    <w:rsid w:val="00622D57"/>
    <w:rsid w:val="00622EFB"/>
    <w:rsid w:val="00622FFC"/>
    <w:rsid w:val="00623026"/>
    <w:rsid w:val="006230D9"/>
    <w:rsid w:val="006233A3"/>
    <w:rsid w:val="00623AE5"/>
    <w:rsid w:val="00623DB3"/>
    <w:rsid w:val="00623EBC"/>
    <w:rsid w:val="006242A2"/>
    <w:rsid w:val="00624359"/>
    <w:rsid w:val="006243E0"/>
    <w:rsid w:val="00624908"/>
    <w:rsid w:val="00624C0F"/>
    <w:rsid w:val="006251FC"/>
    <w:rsid w:val="006252B8"/>
    <w:rsid w:val="00625628"/>
    <w:rsid w:val="0062576C"/>
    <w:rsid w:val="00625E00"/>
    <w:rsid w:val="00625E8F"/>
    <w:rsid w:val="00625F15"/>
    <w:rsid w:val="006265FA"/>
    <w:rsid w:val="0062661C"/>
    <w:rsid w:val="006268E5"/>
    <w:rsid w:val="00626A1D"/>
    <w:rsid w:val="00627279"/>
    <w:rsid w:val="006275E1"/>
    <w:rsid w:val="00627797"/>
    <w:rsid w:val="0062783B"/>
    <w:rsid w:val="00627856"/>
    <w:rsid w:val="00627C75"/>
    <w:rsid w:val="00627CE4"/>
    <w:rsid w:val="00627D3C"/>
    <w:rsid w:val="00627F45"/>
    <w:rsid w:val="00630011"/>
    <w:rsid w:val="006300C4"/>
    <w:rsid w:val="006300D3"/>
    <w:rsid w:val="00630169"/>
    <w:rsid w:val="006304E0"/>
    <w:rsid w:val="0063096E"/>
    <w:rsid w:val="00630A11"/>
    <w:rsid w:val="00630C2E"/>
    <w:rsid w:val="00630D59"/>
    <w:rsid w:val="006311E5"/>
    <w:rsid w:val="00631358"/>
    <w:rsid w:val="006316C1"/>
    <w:rsid w:val="0063198F"/>
    <w:rsid w:val="006319D4"/>
    <w:rsid w:val="00631B45"/>
    <w:rsid w:val="00631E56"/>
    <w:rsid w:val="006325AF"/>
    <w:rsid w:val="0063283F"/>
    <w:rsid w:val="00632958"/>
    <w:rsid w:val="00632B37"/>
    <w:rsid w:val="0063310D"/>
    <w:rsid w:val="00633123"/>
    <w:rsid w:val="00633342"/>
    <w:rsid w:val="0063341D"/>
    <w:rsid w:val="006334BC"/>
    <w:rsid w:val="006335C6"/>
    <w:rsid w:val="0063365D"/>
    <w:rsid w:val="006338B5"/>
    <w:rsid w:val="00633FFA"/>
    <w:rsid w:val="00634A59"/>
    <w:rsid w:val="00634AC1"/>
    <w:rsid w:val="00634D31"/>
    <w:rsid w:val="00634DB0"/>
    <w:rsid w:val="00634E6E"/>
    <w:rsid w:val="00635209"/>
    <w:rsid w:val="006359AC"/>
    <w:rsid w:val="006359BE"/>
    <w:rsid w:val="006359D1"/>
    <w:rsid w:val="00635C0E"/>
    <w:rsid w:val="00635E66"/>
    <w:rsid w:val="00635E9E"/>
    <w:rsid w:val="00635F2F"/>
    <w:rsid w:val="00636C31"/>
    <w:rsid w:val="00636E45"/>
    <w:rsid w:val="006371D6"/>
    <w:rsid w:val="0063778D"/>
    <w:rsid w:val="00640349"/>
    <w:rsid w:val="006403AD"/>
    <w:rsid w:val="006403F7"/>
    <w:rsid w:val="00640732"/>
    <w:rsid w:val="006408D4"/>
    <w:rsid w:val="00641189"/>
    <w:rsid w:val="00641800"/>
    <w:rsid w:val="006419FF"/>
    <w:rsid w:val="006423A9"/>
    <w:rsid w:val="006424E0"/>
    <w:rsid w:val="00642E13"/>
    <w:rsid w:val="00642F70"/>
    <w:rsid w:val="0064307F"/>
    <w:rsid w:val="00643280"/>
    <w:rsid w:val="006433B5"/>
    <w:rsid w:val="006436B5"/>
    <w:rsid w:val="00643924"/>
    <w:rsid w:val="00643CD6"/>
    <w:rsid w:val="00643D20"/>
    <w:rsid w:val="00643E6B"/>
    <w:rsid w:val="00643FCC"/>
    <w:rsid w:val="00644163"/>
    <w:rsid w:val="0064418E"/>
    <w:rsid w:val="006444EF"/>
    <w:rsid w:val="00644683"/>
    <w:rsid w:val="00644C9A"/>
    <w:rsid w:val="006453D7"/>
    <w:rsid w:val="0064554A"/>
    <w:rsid w:val="006459C2"/>
    <w:rsid w:val="00645AB3"/>
    <w:rsid w:val="00645C69"/>
    <w:rsid w:val="00645FB6"/>
    <w:rsid w:val="006460C0"/>
    <w:rsid w:val="00646278"/>
    <w:rsid w:val="00646282"/>
    <w:rsid w:val="006463AF"/>
    <w:rsid w:val="0064677E"/>
    <w:rsid w:val="00646853"/>
    <w:rsid w:val="00646BC9"/>
    <w:rsid w:val="00646C90"/>
    <w:rsid w:val="0064731E"/>
    <w:rsid w:val="0064751A"/>
    <w:rsid w:val="006479E0"/>
    <w:rsid w:val="00647A14"/>
    <w:rsid w:val="00650071"/>
    <w:rsid w:val="00650144"/>
    <w:rsid w:val="006501E2"/>
    <w:rsid w:val="00650ABC"/>
    <w:rsid w:val="00650D52"/>
    <w:rsid w:val="00651154"/>
    <w:rsid w:val="00651B1C"/>
    <w:rsid w:val="00651BA3"/>
    <w:rsid w:val="0065210E"/>
    <w:rsid w:val="00652228"/>
    <w:rsid w:val="00652468"/>
    <w:rsid w:val="006525E0"/>
    <w:rsid w:val="00652640"/>
    <w:rsid w:val="0065283D"/>
    <w:rsid w:val="00652AF6"/>
    <w:rsid w:val="00652D73"/>
    <w:rsid w:val="00652DFE"/>
    <w:rsid w:val="006531C7"/>
    <w:rsid w:val="006536AA"/>
    <w:rsid w:val="00653EBC"/>
    <w:rsid w:val="006542EA"/>
    <w:rsid w:val="00654495"/>
    <w:rsid w:val="006545E7"/>
    <w:rsid w:val="006547E2"/>
    <w:rsid w:val="00654927"/>
    <w:rsid w:val="00654954"/>
    <w:rsid w:val="00654A63"/>
    <w:rsid w:val="00654B78"/>
    <w:rsid w:val="00654CBA"/>
    <w:rsid w:val="0065502B"/>
    <w:rsid w:val="0065513B"/>
    <w:rsid w:val="0065522C"/>
    <w:rsid w:val="00655370"/>
    <w:rsid w:val="00655971"/>
    <w:rsid w:val="00655FDA"/>
    <w:rsid w:val="006562B3"/>
    <w:rsid w:val="00656412"/>
    <w:rsid w:val="00656798"/>
    <w:rsid w:val="006567E4"/>
    <w:rsid w:val="00656AEF"/>
    <w:rsid w:val="00656D48"/>
    <w:rsid w:val="00656E13"/>
    <w:rsid w:val="006570C2"/>
    <w:rsid w:val="00657195"/>
    <w:rsid w:val="00657196"/>
    <w:rsid w:val="00657535"/>
    <w:rsid w:val="006575EA"/>
    <w:rsid w:val="00657963"/>
    <w:rsid w:val="00657C56"/>
    <w:rsid w:val="00657CC5"/>
    <w:rsid w:val="00657DEF"/>
    <w:rsid w:val="00657DF9"/>
    <w:rsid w:val="006600E0"/>
    <w:rsid w:val="00660399"/>
    <w:rsid w:val="00660472"/>
    <w:rsid w:val="006605C7"/>
    <w:rsid w:val="006606B8"/>
    <w:rsid w:val="0066093D"/>
    <w:rsid w:val="00660C14"/>
    <w:rsid w:val="00660FAD"/>
    <w:rsid w:val="00660FB3"/>
    <w:rsid w:val="00661328"/>
    <w:rsid w:val="0066135A"/>
    <w:rsid w:val="006616D4"/>
    <w:rsid w:val="0066178F"/>
    <w:rsid w:val="00661A52"/>
    <w:rsid w:val="006623A9"/>
    <w:rsid w:val="00662D73"/>
    <w:rsid w:val="00662F00"/>
    <w:rsid w:val="00663045"/>
    <w:rsid w:val="00663156"/>
    <w:rsid w:val="006632DB"/>
    <w:rsid w:val="006636DD"/>
    <w:rsid w:val="006638BA"/>
    <w:rsid w:val="00663C08"/>
    <w:rsid w:val="00663CEA"/>
    <w:rsid w:val="0066485E"/>
    <w:rsid w:val="006648C7"/>
    <w:rsid w:val="00664A56"/>
    <w:rsid w:val="00664C05"/>
    <w:rsid w:val="00664CB1"/>
    <w:rsid w:val="00664FD4"/>
    <w:rsid w:val="00665E29"/>
    <w:rsid w:val="00666367"/>
    <w:rsid w:val="00666817"/>
    <w:rsid w:val="00666E0E"/>
    <w:rsid w:val="00666EF9"/>
    <w:rsid w:val="00666FC3"/>
    <w:rsid w:val="00666FD5"/>
    <w:rsid w:val="00667D17"/>
    <w:rsid w:val="0067014F"/>
    <w:rsid w:val="0067026F"/>
    <w:rsid w:val="006704EC"/>
    <w:rsid w:val="00670688"/>
    <w:rsid w:val="00670698"/>
    <w:rsid w:val="006707FA"/>
    <w:rsid w:val="00670863"/>
    <w:rsid w:val="00670D72"/>
    <w:rsid w:val="00670F7B"/>
    <w:rsid w:val="00671167"/>
    <w:rsid w:val="006712ED"/>
    <w:rsid w:val="006714A9"/>
    <w:rsid w:val="006716C3"/>
    <w:rsid w:val="00671940"/>
    <w:rsid w:val="00671AD9"/>
    <w:rsid w:val="00671D83"/>
    <w:rsid w:val="00671DF8"/>
    <w:rsid w:val="0067206C"/>
    <w:rsid w:val="006720B8"/>
    <w:rsid w:val="006725B9"/>
    <w:rsid w:val="00672EB4"/>
    <w:rsid w:val="00672ECC"/>
    <w:rsid w:val="00673918"/>
    <w:rsid w:val="006739B7"/>
    <w:rsid w:val="00673B86"/>
    <w:rsid w:val="00673BCC"/>
    <w:rsid w:val="00673C27"/>
    <w:rsid w:val="00673CD0"/>
    <w:rsid w:val="00673D13"/>
    <w:rsid w:val="00673E43"/>
    <w:rsid w:val="00674790"/>
    <w:rsid w:val="00674804"/>
    <w:rsid w:val="00674B15"/>
    <w:rsid w:val="00674BD8"/>
    <w:rsid w:val="00675135"/>
    <w:rsid w:val="0067514B"/>
    <w:rsid w:val="00675389"/>
    <w:rsid w:val="00675C9B"/>
    <w:rsid w:val="00675CE2"/>
    <w:rsid w:val="00675E69"/>
    <w:rsid w:val="00675FD5"/>
    <w:rsid w:val="006760AD"/>
    <w:rsid w:val="0067669D"/>
    <w:rsid w:val="00676789"/>
    <w:rsid w:val="00676982"/>
    <w:rsid w:val="006769A2"/>
    <w:rsid w:val="00676E04"/>
    <w:rsid w:val="006770D7"/>
    <w:rsid w:val="006771F9"/>
    <w:rsid w:val="00677225"/>
    <w:rsid w:val="00677241"/>
    <w:rsid w:val="006776A5"/>
    <w:rsid w:val="00677719"/>
    <w:rsid w:val="00677888"/>
    <w:rsid w:val="006778E5"/>
    <w:rsid w:val="00677A6E"/>
    <w:rsid w:val="00677B83"/>
    <w:rsid w:val="00677BC0"/>
    <w:rsid w:val="00677FD0"/>
    <w:rsid w:val="006801FD"/>
    <w:rsid w:val="00680366"/>
    <w:rsid w:val="00680693"/>
    <w:rsid w:val="00680A35"/>
    <w:rsid w:val="00680F71"/>
    <w:rsid w:val="00681079"/>
    <w:rsid w:val="0068133F"/>
    <w:rsid w:val="00681493"/>
    <w:rsid w:val="00681845"/>
    <w:rsid w:val="00681A3E"/>
    <w:rsid w:val="00681B55"/>
    <w:rsid w:val="00681C3E"/>
    <w:rsid w:val="00681EEA"/>
    <w:rsid w:val="00682249"/>
    <w:rsid w:val="006827C3"/>
    <w:rsid w:val="00682903"/>
    <w:rsid w:val="00682D62"/>
    <w:rsid w:val="00682E15"/>
    <w:rsid w:val="00683124"/>
    <w:rsid w:val="0068328B"/>
    <w:rsid w:val="006837EC"/>
    <w:rsid w:val="00683DC8"/>
    <w:rsid w:val="00683E2C"/>
    <w:rsid w:val="00684177"/>
    <w:rsid w:val="0068423C"/>
    <w:rsid w:val="00684248"/>
    <w:rsid w:val="00684934"/>
    <w:rsid w:val="00684B32"/>
    <w:rsid w:val="00684D7B"/>
    <w:rsid w:val="006855E0"/>
    <w:rsid w:val="00685646"/>
    <w:rsid w:val="00685935"/>
    <w:rsid w:val="00685967"/>
    <w:rsid w:val="00685A26"/>
    <w:rsid w:val="00685A62"/>
    <w:rsid w:val="00685A98"/>
    <w:rsid w:val="00685D20"/>
    <w:rsid w:val="00685D86"/>
    <w:rsid w:val="006862D1"/>
    <w:rsid w:val="006863B2"/>
    <w:rsid w:val="00686421"/>
    <w:rsid w:val="00686D00"/>
    <w:rsid w:val="0068705E"/>
    <w:rsid w:val="0068722B"/>
    <w:rsid w:val="0068728E"/>
    <w:rsid w:val="0068732F"/>
    <w:rsid w:val="006873E7"/>
    <w:rsid w:val="006875A2"/>
    <w:rsid w:val="006876FE"/>
    <w:rsid w:val="00687795"/>
    <w:rsid w:val="006878DA"/>
    <w:rsid w:val="00687B25"/>
    <w:rsid w:val="00687EBF"/>
    <w:rsid w:val="0069001D"/>
    <w:rsid w:val="006905E2"/>
    <w:rsid w:val="00690648"/>
    <w:rsid w:val="00690AF3"/>
    <w:rsid w:val="00690B73"/>
    <w:rsid w:val="00690CB2"/>
    <w:rsid w:val="00690CDA"/>
    <w:rsid w:val="0069157C"/>
    <w:rsid w:val="00691721"/>
    <w:rsid w:val="00691781"/>
    <w:rsid w:val="006920CB"/>
    <w:rsid w:val="00692112"/>
    <w:rsid w:val="006922B5"/>
    <w:rsid w:val="00692E5F"/>
    <w:rsid w:val="006931E4"/>
    <w:rsid w:val="0069326C"/>
    <w:rsid w:val="00693D18"/>
    <w:rsid w:val="00693F97"/>
    <w:rsid w:val="00694426"/>
    <w:rsid w:val="0069462F"/>
    <w:rsid w:val="0069496A"/>
    <w:rsid w:val="006949FA"/>
    <w:rsid w:val="00694ACA"/>
    <w:rsid w:val="00694B02"/>
    <w:rsid w:val="00694C10"/>
    <w:rsid w:val="00694EC0"/>
    <w:rsid w:val="00694F7F"/>
    <w:rsid w:val="00695153"/>
    <w:rsid w:val="00695509"/>
    <w:rsid w:val="0069569F"/>
    <w:rsid w:val="006957EB"/>
    <w:rsid w:val="0069593F"/>
    <w:rsid w:val="00696197"/>
    <w:rsid w:val="00696199"/>
    <w:rsid w:val="00696215"/>
    <w:rsid w:val="006964F3"/>
    <w:rsid w:val="00696CF4"/>
    <w:rsid w:val="006973F9"/>
    <w:rsid w:val="00697413"/>
    <w:rsid w:val="00697529"/>
    <w:rsid w:val="00697887"/>
    <w:rsid w:val="00697D5E"/>
    <w:rsid w:val="00697D99"/>
    <w:rsid w:val="006A00E8"/>
    <w:rsid w:val="006A03B4"/>
    <w:rsid w:val="006A04C7"/>
    <w:rsid w:val="006A04EB"/>
    <w:rsid w:val="006A0568"/>
    <w:rsid w:val="006A0652"/>
    <w:rsid w:val="006A0926"/>
    <w:rsid w:val="006A09CE"/>
    <w:rsid w:val="006A0A3E"/>
    <w:rsid w:val="006A0CDD"/>
    <w:rsid w:val="006A1150"/>
    <w:rsid w:val="006A1394"/>
    <w:rsid w:val="006A139F"/>
    <w:rsid w:val="006A16C4"/>
    <w:rsid w:val="006A1907"/>
    <w:rsid w:val="006A1D77"/>
    <w:rsid w:val="006A1F63"/>
    <w:rsid w:val="006A2513"/>
    <w:rsid w:val="006A2AEC"/>
    <w:rsid w:val="006A2C23"/>
    <w:rsid w:val="006A321A"/>
    <w:rsid w:val="006A32E5"/>
    <w:rsid w:val="006A3740"/>
    <w:rsid w:val="006A38E0"/>
    <w:rsid w:val="006A3E19"/>
    <w:rsid w:val="006A45F1"/>
    <w:rsid w:val="006A4973"/>
    <w:rsid w:val="006A4A12"/>
    <w:rsid w:val="006A4A3E"/>
    <w:rsid w:val="006A4B41"/>
    <w:rsid w:val="006A4B4D"/>
    <w:rsid w:val="006A4C7F"/>
    <w:rsid w:val="006A4E5D"/>
    <w:rsid w:val="006A523B"/>
    <w:rsid w:val="006A540A"/>
    <w:rsid w:val="006A5445"/>
    <w:rsid w:val="006A55BA"/>
    <w:rsid w:val="006A586D"/>
    <w:rsid w:val="006A5B87"/>
    <w:rsid w:val="006A5BE2"/>
    <w:rsid w:val="006A5C95"/>
    <w:rsid w:val="006A5E80"/>
    <w:rsid w:val="006A5F3B"/>
    <w:rsid w:val="006A6158"/>
    <w:rsid w:val="006A635E"/>
    <w:rsid w:val="006A6B88"/>
    <w:rsid w:val="006A702B"/>
    <w:rsid w:val="006A714D"/>
    <w:rsid w:val="006A7419"/>
    <w:rsid w:val="006A78CC"/>
    <w:rsid w:val="006A7B6D"/>
    <w:rsid w:val="006A7B8B"/>
    <w:rsid w:val="006B0212"/>
    <w:rsid w:val="006B04C7"/>
    <w:rsid w:val="006B13BD"/>
    <w:rsid w:val="006B166B"/>
    <w:rsid w:val="006B193C"/>
    <w:rsid w:val="006B1A26"/>
    <w:rsid w:val="006B1ABB"/>
    <w:rsid w:val="006B1C92"/>
    <w:rsid w:val="006B1CDD"/>
    <w:rsid w:val="006B1F20"/>
    <w:rsid w:val="006B1FF3"/>
    <w:rsid w:val="006B21CF"/>
    <w:rsid w:val="006B25C0"/>
    <w:rsid w:val="006B2690"/>
    <w:rsid w:val="006B29EF"/>
    <w:rsid w:val="006B2B12"/>
    <w:rsid w:val="006B2C2D"/>
    <w:rsid w:val="006B3033"/>
    <w:rsid w:val="006B3042"/>
    <w:rsid w:val="006B3174"/>
    <w:rsid w:val="006B34D8"/>
    <w:rsid w:val="006B3718"/>
    <w:rsid w:val="006B3817"/>
    <w:rsid w:val="006B3B7C"/>
    <w:rsid w:val="006B42BF"/>
    <w:rsid w:val="006B4369"/>
    <w:rsid w:val="006B48A9"/>
    <w:rsid w:val="006B4CF8"/>
    <w:rsid w:val="006B5286"/>
    <w:rsid w:val="006B529F"/>
    <w:rsid w:val="006B5930"/>
    <w:rsid w:val="006B5AC4"/>
    <w:rsid w:val="006B5B1A"/>
    <w:rsid w:val="006B5F0A"/>
    <w:rsid w:val="006B616A"/>
    <w:rsid w:val="006B62AB"/>
    <w:rsid w:val="006B65BF"/>
    <w:rsid w:val="006B65C8"/>
    <w:rsid w:val="006B6DA1"/>
    <w:rsid w:val="006B6F44"/>
    <w:rsid w:val="006B7247"/>
    <w:rsid w:val="006B7772"/>
    <w:rsid w:val="006B7933"/>
    <w:rsid w:val="006B7E1F"/>
    <w:rsid w:val="006B7E80"/>
    <w:rsid w:val="006B7ED4"/>
    <w:rsid w:val="006C00D3"/>
    <w:rsid w:val="006C0655"/>
    <w:rsid w:val="006C116C"/>
    <w:rsid w:val="006C12B6"/>
    <w:rsid w:val="006C13B0"/>
    <w:rsid w:val="006C14C5"/>
    <w:rsid w:val="006C17D3"/>
    <w:rsid w:val="006C1D1E"/>
    <w:rsid w:val="006C1DE4"/>
    <w:rsid w:val="006C1EE5"/>
    <w:rsid w:val="006C2236"/>
    <w:rsid w:val="006C2381"/>
    <w:rsid w:val="006C2390"/>
    <w:rsid w:val="006C2D07"/>
    <w:rsid w:val="006C36C6"/>
    <w:rsid w:val="006C37C2"/>
    <w:rsid w:val="006C3D58"/>
    <w:rsid w:val="006C3D6A"/>
    <w:rsid w:val="006C3FD7"/>
    <w:rsid w:val="006C4014"/>
    <w:rsid w:val="006C402B"/>
    <w:rsid w:val="006C4315"/>
    <w:rsid w:val="006C43AA"/>
    <w:rsid w:val="006C43BD"/>
    <w:rsid w:val="006C4416"/>
    <w:rsid w:val="006C445F"/>
    <w:rsid w:val="006C4772"/>
    <w:rsid w:val="006C4AAB"/>
    <w:rsid w:val="006C4C74"/>
    <w:rsid w:val="006C4D42"/>
    <w:rsid w:val="006C4E4A"/>
    <w:rsid w:val="006C5255"/>
    <w:rsid w:val="006C5BF4"/>
    <w:rsid w:val="006C5F27"/>
    <w:rsid w:val="006C60F6"/>
    <w:rsid w:val="006C615D"/>
    <w:rsid w:val="006C6C4E"/>
    <w:rsid w:val="006C6DCA"/>
    <w:rsid w:val="006C6FB3"/>
    <w:rsid w:val="006C700E"/>
    <w:rsid w:val="006C758D"/>
    <w:rsid w:val="006C79E2"/>
    <w:rsid w:val="006C7D33"/>
    <w:rsid w:val="006D0491"/>
    <w:rsid w:val="006D07C4"/>
    <w:rsid w:val="006D0F78"/>
    <w:rsid w:val="006D1444"/>
    <w:rsid w:val="006D1C81"/>
    <w:rsid w:val="006D1FF6"/>
    <w:rsid w:val="006D2229"/>
    <w:rsid w:val="006D22BC"/>
    <w:rsid w:val="006D2351"/>
    <w:rsid w:val="006D2701"/>
    <w:rsid w:val="006D2809"/>
    <w:rsid w:val="006D29E1"/>
    <w:rsid w:val="006D2A77"/>
    <w:rsid w:val="006D2DEA"/>
    <w:rsid w:val="006D3A2D"/>
    <w:rsid w:val="006D3CD7"/>
    <w:rsid w:val="006D3D72"/>
    <w:rsid w:val="006D3E38"/>
    <w:rsid w:val="006D48A7"/>
    <w:rsid w:val="006D4A16"/>
    <w:rsid w:val="006D4BDC"/>
    <w:rsid w:val="006D4F09"/>
    <w:rsid w:val="006D4FEB"/>
    <w:rsid w:val="006D5019"/>
    <w:rsid w:val="006D5136"/>
    <w:rsid w:val="006D52B0"/>
    <w:rsid w:val="006D55A9"/>
    <w:rsid w:val="006D5BA1"/>
    <w:rsid w:val="006D5D61"/>
    <w:rsid w:val="006D6622"/>
    <w:rsid w:val="006D69AD"/>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E0162"/>
    <w:rsid w:val="006E076B"/>
    <w:rsid w:val="006E0990"/>
    <w:rsid w:val="006E0DED"/>
    <w:rsid w:val="006E0F61"/>
    <w:rsid w:val="006E10DC"/>
    <w:rsid w:val="006E128C"/>
    <w:rsid w:val="006E13F5"/>
    <w:rsid w:val="006E1457"/>
    <w:rsid w:val="006E1E2A"/>
    <w:rsid w:val="006E1F63"/>
    <w:rsid w:val="006E2231"/>
    <w:rsid w:val="006E235F"/>
    <w:rsid w:val="006E25C9"/>
    <w:rsid w:val="006E2732"/>
    <w:rsid w:val="006E27A7"/>
    <w:rsid w:val="006E27D0"/>
    <w:rsid w:val="006E2928"/>
    <w:rsid w:val="006E29A7"/>
    <w:rsid w:val="006E2A17"/>
    <w:rsid w:val="006E2AB0"/>
    <w:rsid w:val="006E3228"/>
    <w:rsid w:val="006E34A3"/>
    <w:rsid w:val="006E3533"/>
    <w:rsid w:val="006E37FE"/>
    <w:rsid w:val="006E3CD6"/>
    <w:rsid w:val="006E3CFD"/>
    <w:rsid w:val="006E3D29"/>
    <w:rsid w:val="006E3F90"/>
    <w:rsid w:val="006E4036"/>
    <w:rsid w:val="006E49A0"/>
    <w:rsid w:val="006E4A4F"/>
    <w:rsid w:val="006E4A9F"/>
    <w:rsid w:val="006E4E22"/>
    <w:rsid w:val="006E5199"/>
    <w:rsid w:val="006E5298"/>
    <w:rsid w:val="006E55CC"/>
    <w:rsid w:val="006E5A3C"/>
    <w:rsid w:val="006E5FA4"/>
    <w:rsid w:val="006E6460"/>
    <w:rsid w:val="006E6825"/>
    <w:rsid w:val="006E6CE2"/>
    <w:rsid w:val="006E6D7A"/>
    <w:rsid w:val="006E6E0D"/>
    <w:rsid w:val="006E6F32"/>
    <w:rsid w:val="006E6F45"/>
    <w:rsid w:val="006E70D9"/>
    <w:rsid w:val="006E76F0"/>
    <w:rsid w:val="006E7911"/>
    <w:rsid w:val="006E79E9"/>
    <w:rsid w:val="006E7DD5"/>
    <w:rsid w:val="006F045A"/>
    <w:rsid w:val="006F065C"/>
    <w:rsid w:val="006F092C"/>
    <w:rsid w:val="006F0D8F"/>
    <w:rsid w:val="006F0E51"/>
    <w:rsid w:val="006F1000"/>
    <w:rsid w:val="006F11FB"/>
    <w:rsid w:val="006F1351"/>
    <w:rsid w:val="006F13F2"/>
    <w:rsid w:val="006F16A4"/>
    <w:rsid w:val="006F196D"/>
    <w:rsid w:val="006F19D9"/>
    <w:rsid w:val="006F1C60"/>
    <w:rsid w:val="006F1EC7"/>
    <w:rsid w:val="006F2185"/>
    <w:rsid w:val="006F21AA"/>
    <w:rsid w:val="006F2371"/>
    <w:rsid w:val="006F2815"/>
    <w:rsid w:val="006F2911"/>
    <w:rsid w:val="006F2C0A"/>
    <w:rsid w:val="006F2F08"/>
    <w:rsid w:val="006F3388"/>
    <w:rsid w:val="006F33D8"/>
    <w:rsid w:val="006F3991"/>
    <w:rsid w:val="006F3AA2"/>
    <w:rsid w:val="006F3D94"/>
    <w:rsid w:val="006F4294"/>
    <w:rsid w:val="006F4381"/>
    <w:rsid w:val="006F4481"/>
    <w:rsid w:val="006F4FFF"/>
    <w:rsid w:val="006F50F0"/>
    <w:rsid w:val="006F543C"/>
    <w:rsid w:val="006F555E"/>
    <w:rsid w:val="006F570C"/>
    <w:rsid w:val="006F5765"/>
    <w:rsid w:val="006F5A15"/>
    <w:rsid w:val="006F5A3D"/>
    <w:rsid w:val="006F5E04"/>
    <w:rsid w:val="006F5E85"/>
    <w:rsid w:val="006F65D0"/>
    <w:rsid w:val="006F6869"/>
    <w:rsid w:val="006F6A10"/>
    <w:rsid w:val="006F6DD8"/>
    <w:rsid w:val="006F6E63"/>
    <w:rsid w:val="006F70B8"/>
    <w:rsid w:val="006F7A2A"/>
    <w:rsid w:val="006F7C4F"/>
    <w:rsid w:val="00700487"/>
    <w:rsid w:val="00700828"/>
    <w:rsid w:val="0070093E"/>
    <w:rsid w:val="00700DA5"/>
    <w:rsid w:val="00700EF8"/>
    <w:rsid w:val="00700F7B"/>
    <w:rsid w:val="00701520"/>
    <w:rsid w:val="00701536"/>
    <w:rsid w:val="00701592"/>
    <w:rsid w:val="00701824"/>
    <w:rsid w:val="00701844"/>
    <w:rsid w:val="00701AD7"/>
    <w:rsid w:val="00701BCA"/>
    <w:rsid w:val="00701BDD"/>
    <w:rsid w:val="00702295"/>
    <w:rsid w:val="0070232C"/>
    <w:rsid w:val="00702898"/>
    <w:rsid w:val="00702DF2"/>
    <w:rsid w:val="00702E81"/>
    <w:rsid w:val="00702EDC"/>
    <w:rsid w:val="00703466"/>
    <w:rsid w:val="00703526"/>
    <w:rsid w:val="00703B1F"/>
    <w:rsid w:val="00703E9A"/>
    <w:rsid w:val="00703FCF"/>
    <w:rsid w:val="0070400A"/>
    <w:rsid w:val="0070403D"/>
    <w:rsid w:val="007042A0"/>
    <w:rsid w:val="00704378"/>
    <w:rsid w:val="007045D2"/>
    <w:rsid w:val="007048DA"/>
    <w:rsid w:val="00704A1F"/>
    <w:rsid w:val="00704E0C"/>
    <w:rsid w:val="00704F84"/>
    <w:rsid w:val="0070536E"/>
    <w:rsid w:val="00705457"/>
    <w:rsid w:val="007054A1"/>
    <w:rsid w:val="007054E1"/>
    <w:rsid w:val="00705918"/>
    <w:rsid w:val="0070598E"/>
    <w:rsid w:val="00705B37"/>
    <w:rsid w:val="00705C22"/>
    <w:rsid w:val="00705C65"/>
    <w:rsid w:val="00705CCA"/>
    <w:rsid w:val="00705CCD"/>
    <w:rsid w:val="007060EF"/>
    <w:rsid w:val="007061DF"/>
    <w:rsid w:val="00706205"/>
    <w:rsid w:val="0070648E"/>
    <w:rsid w:val="0070664E"/>
    <w:rsid w:val="007069E0"/>
    <w:rsid w:val="00706D62"/>
    <w:rsid w:val="00706F93"/>
    <w:rsid w:val="00706FD5"/>
    <w:rsid w:val="007070F6"/>
    <w:rsid w:val="00707140"/>
    <w:rsid w:val="0070726D"/>
    <w:rsid w:val="007072B3"/>
    <w:rsid w:val="00707367"/>
    <w:rsid w:val="007075DF"/>
    <w:rsid w:val="0070772E"/>
    <w:rsid w:val="00707A15"/>
    <w:rsid w:val="00707A3F"/>
    <w:rsid w:val="00707C94"/>
    <w:rsid w:val="00707D66"/>
    <w:rsid w:val="00707EE8"/>
    <w:rsid w:val="00710247"/>
    <w:rsid w:val="007103C0"/>
    <w:rsid w:val="00710456"/>
    <w:rsid w:val="007107BA"/>
    <w:rsid w:val="00710805"/>
    <w:rsid w:val="00710AA2"/>
    <w:rsid w:val="00710EBC"/>
    <w:rsid w:val="00710FD2"/>
    <w:rsid w:val="007110E2"/>
    <w:rsid w:val="007112FD"/>
    <w:rsid w:val="0071136F"/>
    <w:rsid w:val="007114B2"/>
    <w:rsid w:val="00711C4D"/>
    <w:rsid w:val="00712049"/>
    <w:rsid w:val="00712357"/>
    <w:rsid w:val="00712708"/>
    <w:rsid w:val="007127D4"/>
    <w:rsid w:val="007128BE"/>
    <w:rsid w:val="00712C07"/>
    <w:rsid w:val="00712DBD"/>
    <w:rsid w:val="00712E70"/>
    <w:rsid w:val="0071328E"/>
    <w:rsid w:val="007134E9"/>
    <w:rsid w:val="007135E9"/>
    <w:rsid w:val="00713998"/>
    <w:rsid w:val="00713A06"/>
    <w:rsid w:val="00713BEF"/>
    <w:rsid w:val="0071405F"/>
    <w:rsid w:val="0071418B"/>
    <w:rsid w:val="00714265"/>
    <w:rsid w:val="0071435F"/>
    <w:rsid w:val="00714B68"/>
    <w:rsid w:val="00715035"/>
    <w:rsid w:val="007150D5"/>
    <w:rsid w:val="00715AB9"/>
    <w:rsid w:val="00715BF2"/>
    <w:rsid w:val="00715C1B"/>
    <w:rsid w:val="00715F46"/>
    <w:rsid w:val="0071655B"/>
    <w:rsid w:val="00716AEE"/>
    <w:rsid w:val="00716DB6"/>
    <w:rsid w:val="007170C6"/>
    <w:rsid w:val="00717441"/>
    <w:rsid w:val="007174E0"/>
    <w:rsid w:val="007174F6"/>
    <w:rsid w:val="00717645"/>
    <w:rsid w:val="00717714"/>
    <w:rsid w:val="00717A51"/>
    <w:rsid w:val="00717E07"/>
    <w:rsid w:val="0072000C"/>
    <w:rsid w:val="007201E9"/>
    <w:rsid w:val="00720526"/>
    <w:rsid w:val="00720ED3"/>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AF9"/>
    <w:rsid w:val="00722C9D"/>
    <w:rsid w:val="00722EE1"/>
    <w:rsid w:val="00723251"/>
    <w:rsid w:val="00723DEE"/>
    <w:rsid w:val="00724301"/>
    <w:rsid w:val="0072477D"/>
    <w:rsid w:val="00724A0A"/>
    <w:rsid w:val="00724CD5"/>
    <w:rsid w:val="00724F8A"/>
    <w:rsid w:val="0072501C"/>
    <w:rsid w:val="007252A2"/>
    <w:rsid w:val="0072547D"/>
    <w:rsid w:val="007254A1"/>
    <w:rsid w:val="007255EB"/>
    <w:rsid w:val="00725C52"/>
    <w:rsid w:val="00726267"/>
    <w:rsid w:val="007266CD"/>
    <w:rsid w:val="00726734"/>
    <w:rsid w:val="00726A58"/>
    <w:rsid w:val="00726B76"/>
    <w:rsid w:val="00726BFD"/>
    <w:rsid w:val="00726D01"/>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48"/>
    <w:rsid w:val="00730E9A"/>
    <w:rsid w:val="00731030"/>
    <w:rsid w:val="00731082"/>
    <w:rsid w:val="007310E1"/>
    <w:rsid w:val="00731241"/>
    <w:rsid w:val="00731592"/>
    <w:rsid w:val="00731B60"/>
    <w:rsid w:val="0073201E"/>
    <w:rsid w:val="00732465"/>
    <w:rsid w:val="0073263B"/>
    <w:rsid w:val="007333CB"/>
    <w:rsid w:val="00733419"/>
    <w:rsid w:val="0073341C"/>
    <w:rsid w:val="007336C7"/>
    <w:rsid w:val="00733C81"/>
    <w:rsid w:val="00733CAC"/>
    <w:rsid w:val="00733D23"/>
    <w:rsid w:val="00733F1C"/>
    <w:rsid w:val="00734055"/>
    <w:rsid w:val="00734462"/>
    <w:rsid w:val="007344E6"/>
    <w:rsid w:val="00734545"/>
    <w:rsid w:val="00734624"/>
    <w:rsid w:val="007349D7"/>
    <w:rsid w:val="00734FBF"/>
    <w:rsid w:val="00734FE5"/>
    <w:rsid w:val="00734FFC"/>
    <w:rsid w:val="0073501F"/>
    <w:rsid w:val="007352E4"/>
    <w:rsid w:val="007352FE"/>
    <w:rsid w:val="0073571D"/>
    <w:rsid w:val="00735905"/>
    <w:rsid w:val="00735E2A"/>
    <w:rsid w:val="00736703"/>
    <w:rsid w:val="00736D5B"/>
    <w:rsid w:val="00736EDB"/>
    <w:rsid w:val="007374F6"/>
    <w:rsid w:val="0073764B"/>
    <w:rsid w:val="007376BE"/>
    <w:rsid w:val="0073777A"/>
    <w:rsid w:val="007402B6"/>
    <w:rsid w:val="00740339"/>
    <w:rsid w:val="00740603"/>
    <w:rsid w:val="00740688"/>
    <w:rsid w:val="00741024"/>
    <w:rsid w:val="007412F6"/>
    <w:rsid w:val="007415D0"/>
    <w:rsid w:val="00741712"/>
    <w:rsid w:val="00741B88"/>
    <w:rsid w:val="00741EDB"/>
    <w:rsid w:val="00742261"/>
    <w:rsid w:val="007427CF"/>
    <w:rsid w:val="00742818"/>
    <w:rsid w:val="00742882"/>
    <w:rsid w:val="007428E3"/>
    <w:rsid w:val="00742A34"/>
    <w:rsid w:val="00742BC7"/>
    <w:rsid w:val="00742DE5"/>
    <w:rsid w:val="00743130"/>
    <w:rsid w:val="007431D8"/>
    <w:rsid w:val="007431EB"/>
    <w:rsid w:val="0074325A"/>
    <w:rsid w:val="00743759"/>
    <w:rsid w:val="00743858"/>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32E"/>
    <w:rsid w:val="007465BC"/>
    <w:rsid w:val="0074675D"/>
    <w:rsid w:val="00746842"/>
    <w:rsid w:val="00746FB6"/>
    <w:rsid w:val="007473DC"/>
    <w:rsid w:val="00747434"/>
    <w:rsid w:val="007475B9"/>
    <w:rsid w:val="007475BB"/>
    <w:rsid w:val="00747765"/>
    <w:rsid w:val="00747777"/>
    <w:rsid w:val="00747C18"/>
    <w:rsid w:val="00747DF4"/>
    <w:rsid w:val="00747F42"/>
    <w:rsid w:val="0075026F"/>
    <w:rsid w:val="00750BB4"/>
    <w:rsid w:val="00750DA3"/>
    <w:rsid w:val="007512E0"/>
    <w:rsid w:val="007513C6"/>
    <w:rsid w:val="00751463"/>
    <w:rsid w:val="007520EA"/>
    <w:rsid w:val="0075213E"/>
    <w:rsid w:val="0075217C"/>
    <w:rsid w:val="0075248F"/>
    <w:rsid w:val="007525EB"/>
    <w:rsid w:val="00752970"/>
    <w:rsid w:val="00752988"/>
    <w:rsid w:val="007530D4"/>
    <w:rsid w:val="007531B8"/>
    <w:rsid w:val="00753271"/>
    <w:rsid w:val="00753540"/>
    <w:rsid w:val="007535FE"/>
    <w:rsid w:val="00753718"/>
    <w:rsid w:val="007537C0"/>
    <w:rsid w:val="0075395E"/>
    <w:rsid w:val="007539E1"/>
    <w:rsid w:val="00753A67"/>
    <w:rsid w:val="00753B83"/>
    <w:rsid w:val="00754539"/>
    <w:rsid w:val="007546EC"/>
    <w:rsid w:val="00754772"/>
    <w:rsid w:val="00754971"/>
    <w:rsid w:val="00754AB8"/>
    <w:rsid w:val="00754C94"/>
    <w:rsid w:val="00754FD4"/>
    <w:rsid w:val="007552A0"/>
    <w:rsid w:val="007553C8"/>
    <w:rsid w:val="00755756"/>
    <w:rsid w:val="00755806"/>
    <w:rsid w:val="00755C1E"/>
    <w:rsid w:val="00755CDA"/>
    <w:rsid w:val="0075607C"/>
    <w:rsid w:val="007560D5"/>
    <w:rsid w:val="00756345"/>
    <w:rsid w:val="0075638A"/>
    <w:rsid w:val="00756835"/>
    <w:rsid w:val="007568D7"/>
    <w:rsid w:val="00756C08"/>
    <w:rsid w:val="00756D8B"/>
    <w:rsid w:val="00757242"/>
    <w:rsid w:val="00757269"/>
    <w:rsid w:val="00757317"/>
    <w:rsid w:val="0075745A"/>
    <w:rsid w:val="0075770B"/>
    <w:rsid w:val="0075783B"/>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77B"/>
    <w:rsid w:val="0076194E"/>
    <w:rsid w:val="00761A91"/>
    <w:rsid w:val="00761AAF"/>
    <w:rsid w:val="00761AF1"/>
    <w:rsid w:val="00761B99"/>
    <w:rsid w:val="00761D4A"/>
    <w:rsid w:val="0076251A"/>
    <w:rsid w:val="007628EA"/>
    <w:rsid w:val="00762EA1"/>
    <w:rsid w:val="00762F72"/>
    <w:rsid w:val="007630A8"/>
    <w:rsid w:val="0076363A"/>
    <w:rsid w:val="007637E9"/>
    <w:rsid w:val="00763843"/>
    <w:rsid w:val="00763D9D"/>
    <w:rsid w:val="00763DF4"/>
    <w:rsid w:val="00763F50"/>
    <w:rsid w:val="0076475F"/>
    <w:rsid w:val="007647C3"/>
    <w:rsid w:val="00764810"/>
    <w:rsid w:val="007649A3"/>
    <w:rsid w:val="00764A70"/>
    <w:rsid w:val="00764B08"/>
    <w:rsid w:val="00764BC8"/>
    <w:rsid w:val="00764CA0"/>
    <w:rsid w:val="00765151"/>
    <w:rsid w:val="0076523F"/>
    <w:rsid w:val="007654AC"/>
    <w:rsid w:val="007657CB"/>
    <w:rsid w:val="00765F9C"/>
    <w:rsid w:val="0076639C"/>
    <w:rsid w:val="007663F7"/>
    <w:rsid w:val="00766435"/>
    <w:rsid w:val="00766801"/>
    <w:rsid w:val="00766A56"/>
    <w:rsid w:val="00766D61"/>
    <w:rsid w:val="00766FCB"/>
    <w:rsid w:val="0076764D"/>
    <w:rsid w:val="00767943"/>
    <w:rsid w:val="00767A27"/>
    <w:rsid w:val="00767AF1"/>
    <w:rsid w:val="00770293"/>
    <w:rsid w:val="00770A75"/>
    <w:rsid w:val="00770A8C"/>
    <w:rsid w:val="00770AEA"/>
    <w:rsid w:val="00770D1A"/>
    <w:rsid w:val="00770E2E"/>
    <w:rsid w:val="00771123"/>
    <w:rsid w:val="007714B4"/>
    <w:rsid w:val="0077155C"/>
    <w:rsid w:val="00771599"/>
    <w:rsid w:val="00771AAD"/>
    <w:rsid w:val="00771FDD"/>
    <w:rsid w:val="00772196"/>
    <w:rsid w:val="007724F9"/>
    <w:rsid w:val="00772E23"/>
    <w:rsid w:val="00772E51"/>
    <w:rsid w:val="00773550"/>
    <w:rsid w:val="00773889"/>
    <w:rsid w:val="0077389F"/>
    <w:rsid w:val="007738BC"/>
    <w:rsid w:val="007738CF"/>
    <w:rsid w:val="00773DAF"/>
    <w:rsid w:val="007740DD"/>
    <w:rsid w:val="00774114"/>
    <w:rsid w:val="0077455B"/>
    <w:rsid w:val="0077460C"/>
    <w:rsid w:val="00774812"/>
    <w:rsid w:val="00774863"/>
    <w:rsid w:val="007749A3"/>
    <w:rsid w:val="007749E5"/>
    <w:rsid w:val="00774BA6"/>
    <w:rsid w:val="00774DE5"/>
    <w:rsid w:val="00774EEE"/>
    <w:rsid w:val="007750CF"/>
    <w:rsid w:val="00775573"/>
    <w:rsid w:val="007759F9"/>
    <w:rsid w:val="00775A9A"/>
    <w:rsid w:val="007764C2"/>
    <w:rsid w:val="00776932"/>
    <w:rsid w:val="00776F0E"/>
    <w:rsid w:val="00776FE3"/>
    <w:rsid w:val="007773C1"/>
    <w:rsid w:val="00777440"/>
    <w:rsid w:val="00777443"/>
    <w:rsid w:val="00777590"/>
    <w:rsid w:val="00777A10"/>
    <w:rsid w:val="00777D24"/>
    <w:rsid w:val="00780059"/>
    <w:rsid w:val="00780382"/>
    <w:rsid w:val="007806D8"/>
    <w:rsid w:val="007806E1"/>
    <w:rsid w:val="00780753"/>
    <w:rsid w:val="007807F6"/>
    <w:rsid w:val="0078080A"/>
    <w:rsid w:val="00780892"/>
    <w:rsid w:val="0078099A"/>
    <w:rsid w:val="00780B95"/>
    <w:rsid w:val="00780BC0"/>
    <w:rsid w:val="00780BF8"/>
    <w:rsid w:val="00780DD2"/>
    <w:rsid w:val="00781043"/>
    <w:rsid w:val="0078161F"/>
    <w:rsid w:val="00781653"/>
    <w:rsid w:val="00781FD2"/>
    <w:rsid w:val="0078212C"/>
    <w:rsid w:val="0078225B"/>
    <w:rsid w:val="007828A1"/>
    <w:rsid w:val="00782B99"/>
    <w:rsid w:val="00782E7F"/>
    <w:rsid w:val="00782F44"/>
    <w:rsid w:val="007831B3"/>
    <w:rsid w:val="00783232"/>
    <w:rsid w:val="00783412"/>
    <w:rsid w:val="00783C52"/>
    <w:rsid w:val="007845E4"/>
    <w:rsid w:val="00784904"/>
    <w:rsid w:val="00784A4D"/>
    <w:rsid w:val="00784D28"/>
    <w:rsid w:val="007855F1"/>
    <w:rsid w:val="007859A5"/>
    <w:rsid w:val="00785A73"/>
    <w:rsid w:val="0078617D"/>
    <w:rsid w:val="00786205"/>
    <w:rsid w:val="007862A2"/>
    <w:rsid w:val="00786516"/>
    <w:rsid w:val="00786740"/>
    <w:rsid w:val="007868FD"/>
    <w:rsid w:val="00786AE0"/>
    <w:rsid w:val="00787490"/>
    <w:rsid w:val="00787682"/>
    <w:rsid w:val="007879D0"/>
    <w:rsid w:val="00787B3F"/>
    <w:rsid w:val="00787EAF"/>
    <w:rsid w:val="00787FE5"/>
    <w:rsid w:val="0079079D"/>
    <w:rsid w:val="00790AE0"/>
    <w:rsid w:val="00790B21"/>
    <w:rsid w:val="00790F4A"/>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9A6"/>
    <w:rsid w:val="00794DA3"/>
    <w:rsid w:val="0079566C"/>
    <w:rsid w:val="00795941"/>
    <w:rsid w:val="0079645F"/>
    <w:rsid w:val="007965CE"/>
    <w:rsid w:val="007965E3"/>
    <w:rsid w:val="0079669D"/>
    <w:rsid w:val="00796AFC"/>
    <w:rsid w:val="00796C49"/>
    <w:rsid w:val="00796CB4"/>
    <w:rsid w:val="00796EAA"/>
    <w:rsid w:val="00797301"/>
    <w:rsid w:val="00797635"/>
    <w:rsid w:val="00797646"/>
    <w:rsid w:val="0079767A"/>
    <w:rsid w:val="00797987"/>
    <w:rsid w:val="007979E5"/>
    <w:rsid w:val="00797DE8"/>
    <w:rsid w:val="00797FA6"/>
    <w:rsid w:val="007A00F5"/>
    <w:rsid w:val="007A0389"/>
    <w:rsid w:val="007A04E9"/>
    <w:rsid w:val="007A06CE"/>
    <w:rsid w:val="007A0793"/>
    <w:rsid w:val="007A0888"/>
    <w:rsid w:val="007A0BC1"/>
    <w:rsid w:val="007A0D11"/>
    <w:rsid w:val="007A0E23"/>
    <w:rsid w:val="007A1122"/>
    <w:rsid w:val="007A1454"/>
    <w:rsid w:val="007A15FD"/>
    <w:rsid w:val="007A1717"/>
    <w:rsid w:val="007A1A31"/>
    <w:rsid w:val="007A1A3D"/>
    <w:rsid w:val="007A1C53"/>
    <w:rsid w:val="007A1DF2"/>
    <w:rsid w:val="007A2208"/>
    <w:rsid w:val="007A23FE"/>
    <w:rsid w:val="007A2DA6"/>
    <w:rsid w:val="007A30BB"/>
    <w:rsid w:val="007A319F"/>
    <w:rsid w:val="007A3434"/>
    <w:rsid w:val="007A344C"/>
    <w:rsid w:val="007A368D"/>
    <w:rsid w:val="007A379B"/>
    <w:rsid w:val="007A3A43"/>
    <w:rsid w:val="007A4016"/>
    <w:rsid w:val="007A44B0"/>
    <w:rsid w:val="007A49E1"/>
    <w:rsid w:val="007A535C"/>
    <w:rsid w:val="007A5982"/>
    <w:rsid w:val="007A5BF8"/>
    <w:rsid w:val="007A6095"/>
    <w:rsid w:val="007A638E"/>
    <w:rsid w:val="007A65AA"/>
    <w:rsid w:val="007A67E3"/>
    <w:rsid w:val="007A6C93"/>
    <w:rsid w:val="007A6DE3"/>
    <w:rsid w:val="007A70A8"/>
    <w:rsid w:val="007A70FB"/>
    <w:rsid w:val="007A71E9"/>
    <w:rsid w:val="007A72BC"/>
    <w:rsid w:val="007A7452"/>
    <w:rsid w:val="007A77B8"/>
    <w:rsid w:val="007A7823"/>
    <w:rsid w:val="007A7A6B"/>
    <w:rsid w:val="007A7B3B"/>
    <w:rsid w:val="007A7C04"/>
    <w:rsid w:val="007A7C9C"/>
    <w:rsid w:val="007A7D93"/>
    <w:rsid w:val="007B00FC"/>
    <w:rsid w:val="007B03FC"/>
    <w:rsid w:val="007B040D"/>
    <w:rsid w:val="007B0ACE"/>
    <w:rsid w:val="007B0C08"/>
    <w:rsid w:val="007B0C2B"/>
    <w:rsid w:val="007B117D"/>
    <w:rsid w:val="007B11B5"/>
    <w:rsid w:val="007B11E6"/>
    <w:rsid w:val="007B130B"/>
    <w:rsid w:val="007B1496"/>
    <w:rsid w:val="007B15AE"/>
    <w:rsid w:val="007B18FB"/>
    <w:rsid w:val="007B1ABB"/>
    <w:rsid w:val="007B1C87"/>
    <w:rsid w:val="007B1E5A"/>
    <w:rsid w:val="007B27D4"/>
    <w:rsid w:val="007B2BCF"/>
    <w:rsid w:val="007B30CF"/>
    <w:rsid w:val="007B325F"/>
    <w:rsid w:val="007B38F6"/>
    <w:rsid w:val="007B3B60"/>
    <w:rsid w:val="007B3C5E"/>
    <w:rsid w:val="007B3E72"/>
    <w:rsid w:val="007B3F04"/>
    <w:rsid w:val="007B41A6"/>
    <w:rsid w:val="007B4457"/>
    <w:rsid w:val="007B460E"/>
    <w:rsid w:val="007B4947"/>
    <w:rsid w:val="007B4AA2"/>
    <w:rsid w:val="007B4C98"/>
    <w:rsid w:val="007B4FE5"/>
    <w:rsid w:val="007B5448"/>
    <w:rsid w:val="007B5477"/>
    <w:rsid w:val="007B580C"/>
    <w:rsid w:val="007B5978"/>
    <w:rsid w:val="007B5A36"/>
    <w:rsid w:val="007B5B0E"/>
    <w:rsid w:val="007B5B12"/>
    <w:rsid w:val="007B5DDA"/>
    <w:rsid w:val="007B63F5"/>
    <w:rsid w:val="007B65C0"/>
    <w:rsid w:val="007B690C"/>
    <w:rsid w:val="007B69FD"/>
    <w:rsid w:val="007B71D2"/>
    <w:rsid w:val="007B73BB"/>
    <w:rsid w:val="007B7577"/>
    <w:rsid w:val="007B7627"/>
    <w:rsid w:val="007B767C"/>
    <w:rsid w:val="007B7DAE"/>
    <w:rsid w:val="007B7DD7"/>
    <w:rsid w:val="007C023C"/>
    <w:rsid w:val="007C04B6"/>
    <w:rsid w:val="007C06CB"/>
    <w:rsid w:val="007C0A95"/>
    <w:rsid w:val="007C0E17"/>
    <w:rsid w:val="007C10AA"/>
    <w:rsid w:val="007C111D"/>
    <w:rsid w:val="007C122C"/>
    <w:rsid w:val="007C13C4"/>
    <w:rsid w:val="007C1445"/>
    <w:rsid w:val="007C1863"/>
    <w:rsid w:val="007C1B89"/>
    <w:rsid w:val="007C1E81"/>
    <w:rsid w:val="007C2155"/>
    <w:rsid w:val="007C22FD"/>
    <w:rsid w:val="007C24B4"/>
    <w:rsid w:val="007C2540"/>
    <w:rsid w:val="007C25A4"/>
    <w:rsid w:val="007C2721"/>
    <w:rsid w:val="007C29CC"/>
    <w:rsid w:val="007C2CC7"/>
    <w:rsid w:val="007C2E5F"/>
    <w:rsid w:val="007C2FF5"/>
    <w:rsid w:val="007C301E"/>
    <w:rsid w:val="007C30D7"/>
    <w:rsid w:val="007C31EC"/>
    <w:rsid w:val="007C360C"/>
    <w:rsid w:val="007C361E"/>
    <w:rsid w:val="007C367D"/>
    <w:rsid w:val="007C36D0"/>
    <w:rsid w:val="007C3921"/>
    <w:rsid w:val="007C3DA4"/>
    <w:rsid w:val="007C410F"/>
    <w:rsid w:val="007C4136"/>
    <w:rsid w:val="007C41CB"/>
    <w:rsid w:val="007C42C2"/>
    <w:rsid w:val="007C442C"/>
    <w:rsid w:val="007C46FE"/>
    <w:rsid w:val="007C4CCA"/>
    <w:rsid w:val="007C4E28"/>
    <w:rsid w:val="007C4EC4"/>
    <w:rsid w:val="007C524F"/>
    <w:rsid w:val="007C5667"/>
    <w:rsid w:val="007C5B21"/>
    <w:rsid w:val="007C5BF8"/>
    <w:rsid w:val="007C60AD"/>
    <w:rsid w:val="007C6757"/>
    <w:rsid w:val="007C6AFF"/>
    <w:rsid w:val="007C6C88"/>
    <w:rsid w:val="007C7313"/>
    <w:rsid w:val="007C743F"/>
    <w:rsid w:val="007C745D"/>
    <w:rsid w:val="007C7684"/>
    <w:rsid w:val="007C7B74"/>
    <w:rsid w:val="007C7BE4"/>
    <w:rsid w:val="007C7C7C"/>
    <w:rsid w:val="007C7D0B"/>
    <w:rsid w:val="007C7DAF"/>
    <w:rsid w:val="007D0341"/>
    <w:rsid w:val="007D05E1"/>
    <w:rsid w:val="007D05E5"/>
    <w:rsid w:val="007D09D2"/>
    <w:rsid w:val="007D0C89"/>
    <w:rsid w:val="007D0F8A"/>
    <w:rsid w:val="007D120D"/>
    <w:rsid w:val="007D12D7"/>
    <w:rsid w:val="007D13CB"/>
    <w:rsid w:val="007D16EE"/>
    <w:rsid w:val="007D1746"/>
    <w:rsid w:val="007D1796"/>
    <w:rsid w:val="007D1804"/>
    <w:rsid w:val="007D18AD"/>
    <w:rsid w:val="007D193F"/>
    <w:rsid w:val="007D1CFF"/>
    <w:rsid w:val="007D2049"/>
    <w:rsid w:val="007D2118"/>
    <w:rsid w:val="007D226D"/>
    <w:rsid w:val="007D24A6"/>
    <w:rsid w:val="007D24F0"/>
    <w:rsid w:val="007D2C9B"/>
    <w:rsid w:val="007D313B"/>
    <w:rsid w:val="007D31B6"/>
    <w:rsid w:val="007D32E9"/>
    <w:rsid w:val="007D3536"/>
    <w:rsid w:val="007D3876"/>
    <w:rsid w:val="007D3B49"/>
    <w:rsid w:val="007D4072"/>
    <w:rsid w:val="007D40DC"/>
    <w:rsid w:val="007D40E1"/>
    <w:rsid w:val="007D4215"/>
    <w:rsid w:val="007D42D2"/>
    <w:rsid w:val="007D42EB"/>
    <w:rsid w:val="007D455C"/>
    <w:rsid w:val="007D46E1"/>
    <w:rsid w:val="007D4714"/>
    <w:rsid w:val="007D4C99"/>
    <w:rsid w:val="007D4CC3"/>
    <w:rsid w:val="007D5249"/>
    <w:rsid w:val="007D5A33"/>
    <w:rsid w:val="007D5B43"/>
    <w:rsid w:val="007D5E0D"/>
    <w:rsid w:val="007D603F"/>
    <w:rsid w:val="007D6177"/>
    <w:rsid w:val="007D6348"/>
    <w:rsid w:val="007D69B1"/>
    <w:rsid w:val="007D6EBD"/>
    <w:rsid w:val="007D74CB"/>
    <w:rsid w:val="007D7618"/>
    <w:rsid w:val="007D77A3"/>
    <w:rsid w:val="007D79D2"/>
    <w:rsid w:val="007D7D02"/>
    <w:rsid w:val="007D7D8E"/>
    <w:rsid w:val="007D7F14"/>
    <w:rsid w:val="007E0474"/>
    <w:rsid w:val="007E06E6"/>
    <w:rsid w:val="007E0BE2"/>
    <w:rsid w:val="007E0EBF"/>
    <w:rsid w:val="007E0F2E"/>
    <w:rsid w:val="007E0F68"/>
    <w:rsid w:val="007E1161"/>
    <w:rsid w:val="007E11E5"/>
    <w:rsid w:val="007E121D"/>
    <w:rsid w:val="007E1877"/>
    <w:rsid w:val="007E1AFF"/>
    <w:rsid w:val="007E1FFF"/>
    <w:rsid w:val="007E218C"/>
    <w:rsid w:val="007E24E9"/>
    <w:rsid w:val="007E29B1"/>
    <w:rsid w:val="007E303E"/>
    <w:rsid w:val="007E321D"/>
    <w:rsid w:val="007E3B0A"/>
    <w:rsid w:val="007E3B9E"/>
    <w:rsid w:val="007E3D88"/>
    <w:rsid w:val="007E3F50"/>
    <w:rsid w:val="007E40EE"/>
    <w:rsid w:val="007E456E"/>
    <w:rsid w:val="007E4647"/>
    <w:rsid w:val="007E50F1"/>
    <w:rsid w:val="007E525C"/>
    <w:rsid w:val="007E54D9"/>
    <w:rsid w:val="007E56B0"/>
    <w:rsid w:val="007E58BB"/>
    <w:rsid w:val="007E5B0F"/>
    <w:rsid w:val="007E5CAB"/>
    <w:rsid w:val="007E5DF5"/>
    <w:rsid w:val="007E6344"/>
    <w:rsid w:val="007E6490"/>
    <w:rsid w:val="007E6C7D"/>
    <w:rsid w:val="007E6D19"/>
    <w:rsid w:val="007E736D"/>
    <w:rsid w:val="007E7386"/>
    <w:rsid w:val="007E7431"/>
    <w:rsid w:val="007E774E"/>
    <w:rsid w:val="007E7829"/>
    <w:rsid w:val="007E792C"/>
    <w:rsid w:val="007E79E3"/>
    <w:rsid w:val="007F0052"/>
    <w:rsid w:val="007F0563"/>
    <w:rsid w:val="007F0A4F"/>
    <w:rsid w:val="007F0CB4"/>
    <w:rsid w:val="007F0D0E"/>
    <w:rsid w:val="007F0F09"/>
    <w:rsid w:val="007F10F3"/>
    <w:rsid w:val="007F114C"/>
    <w:rsid w:val="007F1B71"/>
    <w:rsid w:val="007F2331"/>
    <w:rsid w:val="007F25D1"/>
    <w:rsid w:val="007F26C5"/>
    <w:rsid w:val="007F2837"/>
    <w:rsid w:val="007F2B72"/>
    <w:rsid w:val="007F2BCB"/>
    <w:rsid w:val="007F2BDE"/>
    <w:rsid w:val="007F3106"/>
    <w:rsid w:val="007F31AD"/>
    <w:rsid w:val="007F32EF"/>
    <w:rsid w:val="007F3BA2"/>
    <w:rsid w:val="007F443E"/>
    <w:rsid w:val="007F4614"/>
    <w:rsid w:val="007F48B0"/>
    <w:rsid w:val="007F48D3"/>
    <w:rsid w:val="007F4AA7"/>
    <w:rsid w:val="007F4C22"/>
    <w:rsid w:val="007F4F71"/>
    <w:rsid w:val="007F538B"/>
    <w:rsid w:val="007F5B59"/>
    <w:rsid w:val="007F5B89"/>
    <w:rsid w:val="007F5C7C"/>
    <w:rsid w:val="007F62C0"/>
    <w:rsid w:val="007F657D"/>
    <w:rsid w:val="007F6633"/>
    <w:rsid w:val="007F672F"/>
    <w:rsid w:val="007F682E"/>
    <w:rsid w:val="007F6D78"/>
    <w:rsid w:val="007F738A"/>
    <w:rsid w:val="007F7423"/>
    <w:rsid w:val="007F775A"/>
    <w:rsid w:val="007F77A6"/>
    <w:rsid w:val="007F79F8"/>
    <w:rsid w:val="00800116"/>
    <w:rsid w:val="0080020C"/>
    <w:rsid w:val="008002DF"/>
    <w:rsid w:val="00800A01"/>
    <w:rsid w:val="00800B09"/>
    <w:rsid w:val="0080118E"/>
    <w:rsid w:val="008012D0"/>
    <w:rsid w:val="008012E3"/>
    <w:rsid w:val="008015A4"/>
    <w:rsid w:val="0080173D"/>
    <w:rsid w:val="008017AC"/>
    <w:rsid w:val="00801BAA"/>
    <w:rsid w:val="00801D0E"/>
    <w:rsid w:val="00801DC6"/>
    <w:rsid w:val="00802018"/>
    <w:rsid w:val="008022F4"/>
    <w:rsid w:val="0080292E"/>
    <w:rsid w:val="00802B92"/>
    <w:rsid w:val="00802C4B"/>
    <w:rsid w:val="00802C94"/>
    <w:rsid w:val="00802D62"/>
    <w:rsid w:val="00802EB4"/>
    <w:rsid w:val="0080308A"/>
    <w:rsid w:val="00803131"/>
    <w:rsid w:val="0080349F"/>
    <w:rsid w:val="00803676"/>
    <w:rsid w:val="008036BE"/>
    <w:rsid w:val="008036DD"/>
    <w:rsid w:val="0080381F"/>
    <w:rsid w:val="00803DB4"/>
    <w:rsid w:val="00804066"/>
    <w:rsid w:val="00804197"/>
    <w:rsid w:val="00804292"/>
    <w:rsid w:val="00804620"/>
    <w:rsid w:val="0080462E"/>
    <w:rsid w:val="0080475F"/>
    <w:rsid w:val="008047FE"/>
    <w:rsid w:val="00804866"/>
    <w:rsid w:val="00804AB6"/>
    <w:rsid w:val="00805249"/>
    <w:rsid w:val="0080524A"/>
    <w:rsid w:val="008053BF"/>
    <w:rsid w:val="008056B6"/>
    <w:rsid w:val="008057E8"/>
    <w:rsid w:val="00805A80"/>
    <w:rsid w:val="00805ACA"/>
    <w:rsid w:val="00805BFA"/>
    <w:rsid w:val="00805F76"/>
    <w:rsid w:val="00805FBF"/>
    <w:rsid w:val="00805FE8"/>
    <w:rsid w:val="008062F3"/>
    <w:rsid w:val="00806606"/>
    <w:rsid w:val="00806686"/>
    <w:rsid w:val="008067CB"/>
    <w:rsid w:val="00806E93"/>
    <w:rsid w:val="008074EF"/>
    <w:rsid w:val="00807E77"/>
    <w:rsid w:val="00810C86"/>
    <w:rsid w:val="008113E0"/>
    <w:rsid w:val="00811746"/>
    <w:rsid w:val="0081197F"/>
    <w:rsid w:val="00811D42"/>
    <w:rsid w:val="00812B22"/>
    <w:rsid w:val="0081375D"/>
    <w:rsid w:val="00813880"/>
    <w:rsid w:val="008138C8"/>
    <w:rsid w:val="00813C87"/>
    <w:rsid w:val="00813FB2"/>
    <w:rsid w:val="0081403A"/>
    <w:rsid w:val="0081435D"/>
    <w:rsid w:val="0081450E"/>
    <w:rsid w:val="008148D4"/>
    <w:rsid w:val="008149F3"/>
    <w:rsid w:val="00814C18"/>
    <w:rsid w:val="00814DA7"/>
    <w:rsid w:val="00814DBB"/>
    <w:rsid w:val="00814E73"/>
    <w:rsid w:val="0081502A"/>
    <w:rsid w:val="008150A7"/>
    <w:rsid w:val="00815159"/>
    <w:rsid w:val="00815788"/>
    <w:rsid w:val="008158DE"/>
    <w:rsid w:val="008159B4"/>
    <w:rsid w:val="00815BAB"/>
    <w:rsid w:val="00815D65"/>
    <w:rsid w:val="00815DDE"/>
    <w:rsid w:val="00815F00"/>
    <w:rsid w:val="00815F8F"/>
    <w:rsid w:val="00816800"/>
    <w:rsid w:val="0081695E"/>
    <w:rsid w:val="00816B3D"/>
    <w:rsid w:val="00816CA9"/>
    <w:rsid w:val="00816F16"/>
    <w:rsid w:val="0081714D"/>
    <w:rsid w:val="00817839"/>
    <w:rsid w:val="00817917"/>
    <w:rsid w:val="00817AB4"/>
    <w:rsid w:val="00817E29"/>
    <w:rsid w:val="00817F84"/>
    <w:rsid w:val="00820BE9"/>
    <w:rsid w:val="00820CE5"/>
    <w:rsid w:val="00821076"/>
    <w:rsid w:val="00821144"/>
    <w:rsid w:val="00821349"/>
    <w:rsid w:val="008215F4"/>
    <w:rsid w:val="00821780"/>
    <w:rsid w:val="008219AA"/>
    <w:rsid w:val="00821EB4"/>
    <w:rsid w:val="00821F98"/>
    <w:rsid w:val="00822018"/>
    <w:rsid w:val="00822398"/>
    <w:rsid w:val="0082265D"/>
    <w:rsid w:val="00822CEE"/>
    <w:rsid w:val="00822E80"/>
    <w:rsid w:val="00822FE7"/>
    <w:rsid w:val="008233AF"/>
    <w:rsid w:val="00823609"/>
    <w:rsid w:val="00823630"/>
    <w:rsid w:val="008239B3"/>
    <w:rsid w:val="00823A80"/>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84"/>
    <w:rsid w:val="00825C3C"/>
    <w:rsid w:val="00825C68"/>
    <w:rsid w:val="00825CC4"/>
    <w:rsid w:val="00825F30"/>
    <w:rsid w:val="00826507"/>
    <w:rsid w:val="008268D4"/>
    <w:rsid w:val="008268F7"/>
    <w:rsid w:val="00826B15"/>
    <w:rsid w:val="00826B96"/>
    <w:rsid w:val="00826D8A"/>
    <w:rsid w:val="0082709A"/>
    <w:rsid w:val="00827378"/>
    <w:rsid w:val="0082766A"/>
    <w:rsid w:val="00827999"/>
    <w:rsid w:val="00827C54"/>
    <w:rsid w:val="00827CC8"/>
    <w:rsid w:val="00827EEB"/>
    <w:rsid w:val="0083034B"/>
    <w:rsid w:val="00830408"/>
    <w:rsid w:val="00830849"/>
    <w:rsid w:val="00830F68"/>
    <w:rsid w:val="0083101F"/>
    <w:rsid w:val="008310A8"/>
    <w:rsid w:val="008311BF"/>
    <w:rsid w:val="008312ED"/>
    <w:rsid w:val="008314A2"/>
    <w:rsid w:val="00831658"/>
    <w:rsid w:val="0083169B"/>
    <w:rsid w:val="00831978"/>
    <w:rsid w:val="00831A92"/>
    <w:rsid w:val="00831A9D"/>
    <w:rsid w:val="00831C52"/>
    <w:rsid w:val="00831D9F"/>
    <w:rsid w:val="008323AE"/>
    <w:rsid w:val="008333CE"/>
    <w:rsid w:val="00833423"/>
    <w:rsid w:val="008335E2"/>
    <w:rsid w:val="00833BD7"/>
    <w:rsid w:val="00833D82"/>
    <w:rsid w:val="00833F9D"/>
    <w:rsid w:val="00834683"/>
    <w:rsid w:val="00834A72"/>
    <w:rsid w:val="00834B76"/>
    <w:rsid w:val="00834C4C"/>
    <w:rsid w:val="00834C58"/>
    <w:rsid w:val="00834D3A"/>
    <w:rsid w:val="008351A5"/>
    <w:rsid w:val="00835593"/>
    <w:rsid w:val="008355B5"/>
    <w:rsid w:val="00835967"/>
    <w:rsid w:val="00835988"/>
    <w:rsid w:val="00835A06"/>
    <w:rsid w:val="00835DE5"/>
    <w:rsid w:val="008361F6"/>
    <w:rsid w:val="008368C8"/>
    <w:rsid w:val="00836A7A"/>
    <w:rsid w:val="00836E08"/>
    <w:rsid w:val="0083700D"/>
    <w:rsid w:val="00837282"/>
    <w:rsid w:val="008373CE"/>
    <w:rsid w:val="008374EE"/>
    <w:rsid w:val="008376B9"/>
    <w:rsid w:val="00837786"/>
    <w:rsid w:val="0083781C"/>
    <w:rsid w:val="008379F2"/>
    <w:rsid w:val="00837AE6"/>
    <w:rsid w:val="00837CFC"/>
    <w:rsid w:val="00837D93"/>
    <w:rsid w:val="008401B8"/>
    <w:rsid w:val="0084054B"/>
    <w:rsid w:val="008405BD"/>
    <w:rsid w:val="0084075F"/>
    <w:rsid w:val="00841775"/>
    <w:rsid w:val="00841821"/>
    <w:rsid w:val="008419D2"/>
    <w:rsid w:val="00841F7F"/>
    <w:rsid w:val="00842315"/>
    <w:rsid w:val="0084250E"/>
    <w:rsid w:val="008427C8"/>
    <w:rsid w:val="00842B9B"/>
    <w:rsid w:val="00842BA2"/>
    <w:rsid w:val="00842E0A"/>
    <w:rsid w:val="00843274"/>
    <w:rsid w:val="00843331"/>
    <w:rsid w:val="0084337C"/>
    <w:rsid w:val="008436FA"/>
    <w:rsid w:val="008440C7"/>
    <w:rsid w:val="00844281"/>
    <w:rsid w:val="0084445E"/>
    <w:rsid w:val="00844524"/>
    <w:rsid w:val="00844582"/>
    <w:rsid w:val="0084478D"/>
    <w:rsid w:val="008449B1"/>
    <w:rsid w:val="00844BA5"/>
    <w:rsid w:val="00844CE6"/>
    <w:rsid w:val="00844D35"/>
    <w:rsid w:val="00844FD8"/>
    <w:rsid w:val="00845596"/>
    <w:rsid w:val="008456DF"/>
    <w:rsid w:val="00845813"/>
    <w:rsid w:val="00845918"/>
    <w:rsid w:val="00845A32"/>
    <w:rsid w:val="00845F12"/>
    <w:rsid w:val="008460F2"/>
    <w:rsid w:val="008461F5"/>
    <w:rsid w:val="00846215"/>
    <w:rsid w:val="00846400"/>
    <w:rsid w:val="008466E5"/>
    <w:rsid w:val="00846838"/>
    <w:rsid w:val="0084693B"/>
    <w:rsid w:val="00846BBB"/>
    <w:rsid w:val="00846DF1"/>
    <w:rsid w:val="00847036"/>
    <w:rsid w:val="0084779B"/>
    <w:rsid w:val="008479B4"/>
    <w:rsid w:val="00847C9C"/>
    <w:rsid w:val="008506B2"/>
    <w:rsid w:val="0085090B"/>
    <w:rsid w:val="00850C15"/>
    <w:rsid w:val="00850C17"/>
    <w:rsid w:val="0085118D"/>
    <w:rsid w:val="00851303"/>
    <w:rsid w:val="00851306"/>
    <w:rsid w:val="00851B85"/>
    <w:rsid w:val="00852075"/>
    <w:rsid w:val="0085214D"/>
    <w:rsid w:val="0085284D"/>
    <w:rsid w:val="008528CF"/>
    <w:rsid w:val="00852B2E"/>
    <w:rsid w:val="00852B86"/>
    <w:rsid w:val="00852BA7"/>
    <w:rsid w:val="00852E91"/>
    <w:rsid w:val="00852FAF"/>
    <w:rsid w:val="0085328F"/>
    <w:rsid w:val="00853313"/>
    <w:rsid w:val="0085358D"/>
    <w:rsid w:val="00853827"/>
    <w:rsid w:val="00853893"/>
    <w:rsid w:val="00853CCE"/>
    <w:rsid w:val="00853DA4"/>
    <w:rsid w:val="0085413E"/>
    <w:rsid w:val="00854461"/>
    <w:rsid w:val="008547EC"/>
    <w:rsid w:val="00854B6D"/>
    <w:rsid w:val="00854F02"/>
    <w:rsid w:val="008550DD"/>
    <w:rsid w:val="008552FF"/>
    <w:rsid w:val="00855331"/>
    <w:rsid w:val="00855431"/>
    <w:rsid w:val="00855A49"/>
    <w:rsid w:val="00855CC1"/>
    <w:rsid w:val="00855DBC"/>
    <w:rsid w:val="0085635C"/>
    <w:rsid w:val="00856526"/>
    <w:rsid w:val="0085654E"/>
    <w:rsid w:val="00856877"/>
    <w:rsid w:val="00856A91"/>
    <w:rsid w:val="00856B42"/>
    <w:rsid w:val="00856C5A"/>
    <w:rsid w:val="00857100"/>
    <w:rsid w:val="00857202"/>
    <w:rsid w:val="008579CA"/>
    <w:rsid w:val="008601BF"/>
    <w:rsid w:val="00860CE4"/>
    <w:rsid w:val="00860DDF"/>
    <w:rsid w:val="00860DEE"/>
    <w:rsid w:val="00860FD8"/>
    <w:rsid w:val="00861128"/>
    <w:rsid w:val="008614D8"/>
    <w:rsid w:val="008619BA"/>
    <w:rsid w:val="00861C56"/>
    <w:rsid w:val="00861EEE"/>
    <w:rsid w:val="00861EF3"/>
    <w:rsid w:val="008621C9"/>
    <w:rsid w:val="00862583"/>
    <w:rsid w:val="00862FEA"/>
    <w:rsid w:val="0086304D"/>
    <w:rsid w:val="00863073"/>
    <w:rsid w:val="00863732"/>
    <w:rsid w:val="008643AA"/>
    <w:rsid w:val="00864610"/>
    <w:rsid w:val="0086464E"/>
    <w:rsid w:val="00864B71"/>
    <w:rsid w:val="0086513C"/>
    <w:rsid w:val="008652AF"/>
    <w:rsid w:val="00865483"/>
    <w:rsid w:val="00865B6E"/>
    <w:rsid w:val="00865B84"/>
    <w:rsid w:val="00865F00"/>
    <w:rsid w:val="008662A4"/>
    <w:rsid w:val="0086652B"/>
    <w:rsid w:val="00866713"/>
    <w:rsid w:val="0086689B"/>
    <w:rsid w:val="00866CA7"/>
    <w:rsid w:val="00866EC0"/>
    <w:rsid w:val="00867368"/>
    <w:rsid w:val="00867373"/>
    <w:rsid w:val="00867671"/>
    <w:rsid w:val="0086785F"/>
    <w:rsid w:val="008679F8"/>
    <w:rsid w:val="00867B33"/>
    <w:rsid w:val="00870344"/>
    <w:rsid w:val="00870504"/>
    <w:rsid w:val="00870508"/>
    <w:rsid w:val="00870618"/>
    <w:rsid w:val="00870817"/>
    <w:rsid w:val="0087091B"/>
    <w:rsid w:val="008709D6"/>
    <w:rsid w:val="00870E31"/>
    <w:rsid w:val="00871039"/>
    <w:rsid w:val="0087113B"/>
    <w:rsid w:val="008717CF"/>
    <w:rsid w:val="00871909"/>
    <w:rsid w:val="00871B4E"/>
    <w:rsid w:val="00871B71"/>
    <w:rsid w:val="00871B9E"/>
    <w:rsid w:val="00871CE2"/>
    <w:rsid w:val="00872047"/>
    <w:rsid w:val="008720E4"/>
    <w:rsid w:val="00872351"/>
    <w:rsid w:val="008724AB"/>
    <w:rsid w:val="00872748"/>
    <w:rsid w:val="00872785"/>
    <w:rsid w:val="0087294F"/>
    <w:rsid w:val="008729BE"/>
    <w:rsid w:val="008729FF"/>
    <w:rsid w:val="00873432"/>
    <w:rsid w:val="008737F5"/>
    <w:rsid w:val="00873B4C"/>
    <w:rsid w:val="00873D7D"/>
    <w:rsid w:val="00873D86"/>
    <w:rsid w:val="008740B4"/>
    <w:rsid w:val="00874207"/>
    <w:rsid w:val="0087456B"/>
    <w:rsid w:val="00874A03"/>
    <w:rsid w:val="00874B2B"/>
    <w:rsid w:val="00874C51"/>
    <w:rsid w:val="00874C92"/>
    <w:rsid w:val="00874DF5"/>
    <w:rsid w:val="00874E28"/>
    <w:rsid w:val="00874E59"/>
    <w:rsid w:val="00874E6B"/>
    <w:rsid w:val="00874FDD"/>
    <w:rsid w:val="008750F1"/>
    <w:rsid w:val="00875438"/>
    <w:rsid w:val="00875560"/>
    <w:rsid w:val="00875590"/>
    <w:rsid w:val="00875676"/>
    <w:rsid w:val="00875707"/>
    <w:rsid w:val="00875995"/>
    <w:rsid w:val="00875C8C"/>
    <w:rsid w:val="00875EB5"/>
    <w:rsid w:val="00875F81"/>
    <w:rsid w:val="00876017"/>
    <w:rsid w:val="0087605C"/>
    <w:rsid w:val="0087613B"/>
    <w:rsid w:val="008764FF"/>
    <w:rsid w:val="0087665F"/>
    <w:rsid w:val="00876780"/>
    <w:rsid w:val="008767FA"/>
    <w:rsid w:val="0087681D"/>
    <w:rsid w:val="0087696D"/>
    <w:rsid w:val="00876B8B"/>
    <w:rsid w:val="0087728C"/>
    <w:rsid w:val="008776A0"/>
    <w:rsid w:val="00877850"/>
    <w:rsid w:val="008779C1"/>
    <w:rsid w:val="00877A91"/>
    <w:rsid w:val="00877B18"/>
    <w:rsid w:val="00880493"/>
    <w:rsid w:val="0088067A"/>
    <w:rsid w:val="00880CBC"/>
    <w:rsid w:val="0088119D"/>
    <w:rsid w:val="00881353"/>
    <w:rsid w:val="00881789"/>
    <w:rsid w:val="00881950"/>
    <w:rsid w:val="00881D4F"/>
    <w:rsid w:val="00881FE3"/>
    <w:rsid w:val="00882B61"/>
    <w:rsid w:val="00882BA8"/>
    <w:rsid w:val="00882D59"/>
    <w:rsid w:val="00882DD0"/>
    <w:rsid w:val="00883116"/>
    <w:rsid w:val="008831F2"/>
    <w:rsid w:val="0088329D"/>
    <w:rsid w:val="008832F3"/>
    <w:rsid w:val="00883345"/>
    <w:rsid w:val="008833D1"/>
    <w:rsid w:val="00883829"/>
    <w:rsid w:val="008838C1"/>
    <w:rsid w:val="008839FB"/>
    <w:rsid w:val="00883BB0"/>
    <w:rsid w:val="00883DB5"/>
    <w:rsid w:val="00884038"/>
    <w:rsid w:val="00884360"/>
    <w:rsid w:val="00884872"/>
    <w:rsid w:val="00884F07"/>
    <w:rsid w:val="00884F82"/>
    <w:rsid w:val="0088515F"/>
    <w:rsid w:val="00885188"/>
    <w:rsid w:val="00885332"/>
    <w:rsid w:val="00885578"/>
    <w:rsid w:val="00885771"/>
    <w:rsid w:val="008858CB"/>
    <w:rsid w:val="0088592E"/>
    <w:rsid w:val="008859E4"/>
    <w:rsid w:val="0088618B"/>
    <w:rsid w:val="00886707"/>
    <w:rsid w:val="00886916"/>
    <w:rsid w:val="00886994"/>
    <w:rsid w:val="00886C41"/>
    <w:rsid w:val="00886C85"/>
    <w:rsid w:val="008870B3"/>
    <w:rsid w:val="008871F9"/>
    <w:rsid w:val="00887612"/>
    <w:rsid w:val="00887C07"/>
    <w:rsid w:val="00887FEB"/>
    <w:rsid w:val="008901DB"/>
    <w:rsid w:val="00890231"/>
    <w:rsid w:val="008904D8"/>
    <w:rsid w:val="008904DA"/>
    <w:rsid w:val="008907C3"/>
    <w:rsid w:val="008908B7"/>
    <w:rsid w:val="00890C4E"/>
    <w:rsid w:val="00890F30"/>
    <w:rsid w:val="008910EF"/>
    <w:rsid w:val="008914D4"/>
    <w:rsid w:val="00891B84"/>
    <w:rsid w:val="00891CD5"/>
    <w:rsid w:val="00891D30"/>
    <w:rsid w:val="00891DC7"/>
    <w:rsid w:val="00891E75"/>
    <w:rsid w:val="0089249C"/>
    <w:rsid w:val="008928EC"/>
    <w:rsid w:val="00892BA9"/>
    <w:rsid w:val="00892CCA"/>
    <w:rsid w:val="00892D99"/>
    <w:rsid w:val="00893155"/>
    <w:rsid w:val="00893680"/>
    <w:rsid w:val="008936F8"/>
    <w:rsid w:val="008939CF"/>
    <w:rsid w:val="00893ACC"/>
    <w:rsid w:val="00893FFF"/>
    <w:rsid w:val="00894A54"/>
    <w:rsid w:val="00894A84"/>
    <w:rsid w:val="00894B89"/>
    <w:rsid w:val="00894C01"/>
    <w:rsid w:val="00894E18"/>
    <w:rsid w:val="008951A9"/>
    <w:rsid w:val="008952E5"/>
    <w:rsid w:val="008953D6"/>
    <w:rsid w:val="00895972"/>
    <w:rsid w:val="00895A5D"/>
    <w:rsid w:val="00895D3B"/>
    <w:rsid w:val="00895E29"/>
    <w:rsid w:val="008962DA"/>
    <w:rsid w:val="00896757"/>
    <w:rsid w:val="00896802"/>
    <w:rsid w:val="00896819"/>
    <w:rsid w:val="008969B9"/>
    <w:rsid w:val="00896CA7"/>
    <w:rsid w:val="00896F51"/>
    <w:rsid w:val="008971F8"/>
    <w:rsid w:val="00897447"/>
    <w:rsid w:val="008974C4"/>
    <w:rsid w:val="008979AA"/>
    <w:rsid w:val="00897C92"/>
    <w:rsid w:val="00897C98"/>
    <w:rsid w:val="008A000F"/>
    <w:rsid w:val="008A06CF"/>
    <w:rsid w:val="008A07FC"/>
    <w:rsid w:val="008A08BD"/>
    <w:rsid w:val="008A0A0C"/>
    <w:rsid w:val="008A0E6E"/>
    <w:rsid w:val="008A163D"/>
    <w:rsid w:val="008A189D"/>
    <w:rsid w:val="008A1A96"/>
    <w:rsid w:val="008A1B22"/>
    <w:rsid w:val="008A1E2D"/>
    <w:rsid w:val="008A1EB3"/>
    <w:rsid w:val="008A1F1C"/>
    <w:rsid w:val="008A2201"/>
    <w:rsid w:val="008A2213"/>
    <w:rsid w:val="008A2682"/>
    <w:rsid w:val="008A2748"/>
    <w:rsid w:val="008A2822"/>
    <w:rsid w:val="008A2CBB"/>
    <w:rsid w:val="008A3137"/>
    <w:rsid w:val="008A321D"/>
    <w:rsid w:val="008A3991"/>
    <w:rsid w:val="008A3B71"/>
    <w:rsid w:val="008A40D5"/>
    <w:rsid w:val="008A4240"/>
    <w:rsid w:val="008A4361"/>
    <w:rsid w:val="008A4371"/>
    <w:rsid w:val="008A44DF"/>
    <w:rsid w:val="008A47EC"/>
    <w:rsid w:val="008A4B21"/>
    <w:rsid w:val="008A4C7C"/>
    <w:rsid w:val="008A4C91"/>
    <w:rsid w:val="008A515C"/>
    <w:rsid w:val="008A516E"/>
    <w:rsid w:val="008A5559"/>
    <w:rsid w:val="008A569E"/>
    <w:rsid w:val="008A58A4"/>
    <w:rsid w:val="008A58F2"/>
    <w:rsid w:val="008A5B35"/>
    <w:rsid w:val="008A5D95"/>
    <w:rsid w:val="008A61CE"/>
    <w:rsid w:val="008A62E0"/>
    <w:rsid w:val="008A6470"/>
    <w:rsid w:val="008A64DC"/>
    <w:rsid w:val="008A659B"/>
    <w:rsid w:val="008A6672"/>
    <w:rsid w:val="008A6D6E"/>
    <w:rsid w:val="008A6E82"/>
    <w:rsid w:val="008A6EB5"/>
    <w:rsid w:val="008A714F"/>
    <w:rsid w:val="008A71CC"/>
    <w:rsid w:val="008A73AA"/>
    <w:rsid w:val="008A748D"/>
    <w:rsid w:val="008B02C6"/>
    <w:rsid w:val="008B05A0"/>
    <w:rsid w:val="008B0B22"/>
    <w:rsid w:val="008B0F06"/>
    <w:rsid w:val="008B1035"/>
    <w:rsid w:val="008B197B"/>
    <w:rsid w:val="008B1BB0"/>
    <w:rsid w:val="008B1CC7"/>
    <w:rsid w:val="008B2240"/>
    <w:rsid w:val="008B2497"/>
    <w:rsid w:val="008B2554"/>
    <w:rsid w:val="008B256A"/>
    <w:rsid w:val="008B260F"/>
    <w:rsid w:val="008B2812"/>
    <w:rsid w:val="008B2DB4"/>
    <w:rsid w:val="008B34E8"/>
    <w:rsid w:val="008B3C9A"/>
    <w:rsid w:val="008B437B"/>
    <w:rsid w:val="008B44AC"/>
    <w:rsid w:val="008B4543"/>
    <w:rsid w:val="008B491F"/>
    <w:rsid w:val="008B4CC1"/>
    <w:rsid w:val="008B4D90"/>
    <w:rsid w:val="008B4EC6"/>
    <w:rsid w:val="008B4F90"/>
    <w:rsid w:val="008B52BE"/>
    <w:rsid w:val="008B5499"/>
    <w:rsid w:val="008B5751"/>
    <w:rsid w:val="008B5C5B"/>
    <w:rsid w:val="008B5EC9"/>
    <w:rsid w:val="008B5F5E"/>
    <w:rsid w:val="008B61F9"/>
    <w:rsid w:val="008B663B"/>
    <w:rsid w:val="008B6B9D"/>
    <w:rsid w:val="008B6CA5"/>
    <w:rsid w:val="008B6FFA"/>
    <w:rsid w:val="008B71F7"/>
    <w:rsid w:val="008B7B1F"/>
    <w:rsid w:val="008B7BBB"/>
    <w:rsid w:val="008B7C6D"/>
    <w:rsid w:val="008B7FAC"/>
    <w:rsid w:val="008C02E8"/>
    <w:rsid w:val="008C06B6"/>
    <w:rsid w:val="008C0ECC"/>
    <w:rsid w:val="008C0F28"/>
    <w:rsid w:val="008C0F6A"/>
    <w:rsid w:val="008C0FE0"/>
    <w:rsid w:val="008C1974"/>
    <w:rsid w:val="008C1AE5"/>
    <w:rsid w:val="008C1EE8"/>
    <w:rsid w:val="008C1F29"/>
    <w:rsid w:val="008C227F"/>
    <w:rsid w:val="008C230A"/>
    <w:rsid w:val="008C27FD"/>
    <w:rsid w:val="008C2A13"/>
    <w:rsid w:val="008C305D"/>
    <w:rsid w:val="008C30EB"/>
    <w:rsid w:val="008C3185"/>
    <w:rsid w:val="008C3307"/>
    <w:rsid w:val="008C3704"/>
    <w:rsid w:val="008C3C09"/>
    <w:rsid w:val="008C414F"/>
    <w:rsid w:val="008C4535"/>
    <w:rsid w:val="008C45D8"/>
    <w:rsid w:val="008C4703"/>
    <w:rsid w:val="008C47D9"/>
    <w:rsid w:val="008C4B52"/>
    <w:rsid w:val="008C4B7C"/>
    <w:rsid w:val="008C4C51"/>
    <w:rsid w:val="008C4CF4"/>
    <w:rsid w:val="008C4FF4"/>
    <w:rsid w:val="008C5010"/>
    <w:rsid w:val="008C55B1"/>
    <w:rsid w:val="008C6195"/>
    <w:rsid w:val="008C6707"/>
    <w:rsid w:val="008C671D"/>
    <w:rsid w:val="008C6BFC"/>
    <w:rsid w:val="008C6D49"/>
    <w:rsid w:val="008C6FA3"/>
    <w:rsid w:val="008C72BD"/>
    <w:rsid w:val="008C7496"/>
    <w:rsid w:val="008C752C"/>
    <w:rsid w:val="008D0560"/>
    <w:rsid w:val="008D0628"/>
    <w:rsid w:val="008D094D"/>
    <w:rsid w:val="008D0CDB"/>
    <w:rsid w:val="008D0D00"/>
    <w:rsid w:val="008D0DA4"/>
    <w:rsid w:val="008D0F54"/>
    <w:rsid w:val="008D1277"/>
    <w:rsid w:val="008D1515"/>
    <w:rsid w:val="008D15D7"/>
    <w:rsid w:val="008D1B63"/>
    <w:rsid w:val="008D1D54"/>
    <w:rsid w:val="008D1F8C"/>
    <w:rsid w:val="008D211B"/>
    <w:rsid w:val="008D2413"/>
    <w:rsid w:val="008D24C6"/>
    <w:rsid w:val="008D273C"/>
    <w:rsid w:val="008D27CF"/>
    <w:rsid w:val="008D284D"/>
    <w:rsid w:val="008D2FA5"/>
    <w:rsid w:val="008D32D3"/>
    <w:rsid w:val="008D384F"/>
    <w:rsid w:val="008D3CFF"/>
    <w:rsid w:val="008D3E49"/>
    <w:rsid w:val="008D3F81"/>
    <w:rsid w:val="008D42CF"/>
    <w:rsid w:val="008D46AF"/>
    <w:rsid w:val="008D4C11"/>
    <w:rsid w:val="008D4EA5"/>
    <w:rsid w:val="008D5058"/>
    <w:rsid w:val="008D5343"/>
    <w:rsid w:val="008D5443"/>
    <w:rsid w:val="008D553E"/>
    <w:rsid w:val="008D554F"/>
    <w:rsid w:val="008D569D"/>
    <w:rsid w:val="008D5892"/>
    <w:rsid w:val="008D5B29"/>
    <w:rsid w:val="008D5F78"/>
    <w:rsid w:val="008D609B"/>
    <w:rsid w:val="008D646D"/>
    <w:rsid w:val="008D6757"/>
    <w:rsid w:val="008D6776"/>
    <w:rsid w:val="008D6962"/>
    <w:rsid w:val="008D6ACD"/>
    <w:rsid w:val="008D6DF3"/>
    <w:rsid w:val="008D6ECD"/>
    <w:rsid w:val="008D73F3"/>
    <w:rsid w:val="008D78F8"/>
    <w:rsid w:val="008D7A26"/>
    <w:rsid w:val="008D7E5D"/>
    <w:rsid w:val="008E014A"/>
    <w:rsid w:val="008E026F"/>
    <w:rsid w:val="008E07F2"/>
    <w:rsid w:val="008E0A8A"/>
    <w:rsid w:val="008E0E6F"/>
    <w:rsid w:val="008E0EB9"/>
    <w:rsid w:val="008E0EFB"/>
    <w:rsid w:val="008E0F9D"/>
    <w:rsid w:val="008E13EC"/>
    <w:rsid w:val="008E141B"/>
    <w:rsid w:val="008E1FA8"/>
    <w:rsid w:val="008E24E4"/>
    <w:rsid w:val="008E271D"/>
    <w:rsid w:val="008E27EA"/>
    <w:rsid w:val="008E2CA3"/>
    <w:rsid w:val="008E30FC"/>
    <w:rsid w:val="008E329C"/>
    <w:rsid w:val="008E32F1"/>
    <w:rsid w:val="008E390B"/>
    <w:rsid w:val="008E3977"/>
    <w:rsid w:val="008E3BF1"/>
    <w:rsid w:val="008E41E4"/>
    <w:rsid w:val="008E453D"/>
    <w:rsid w:val="008E453F"/>
    <w:rsid w:val="008E4741"/>
    <w:rsid w:val="008E47DA"/>
    <w:rsid w:val="008E49D0"/>
    <w:rsid w:val="008E49EC"/>
    <w:rsid w:val="008E4C53"/>
    <w:rsid w:val="008E54DB"/>
    <w:rsid w:val="008E55E4"/>
    <w:rsid w:val="008E5630"/>
    <w:rsid w:val="008E5724"/>
    <w:rsid w:val="008E57E0"/>
    <w:rsid w:val="008E5834"/>
    <w:rsid w:val="008E5AB6"/>
    <w:rsid w:val="008E5B4A"/>
    <w:rsid w:val="008E6544"/>
    <w:rsid w:val="008E6545"/>
    <w:rsid w:val="008E6A2A"/>
    <w:rsid w:val="008E719D"/>
    <w:rsid w:val="008E7C2B"/>
    <w:rsid w:val="008F025B"/>
    <w:rsid w:val="008F02D9"/>
    <w:rsid w:val="008F03E8"/>
    <w:rsid w:val="008F042B"/>
    <w:rsid w:val="008F07C0"/>
    <w:rsid w:val="008F087A"/>
    <w:rsid w:val="008F08C7"/>
    <w:rsid w:val="008F0A25"/>
    <w:rsid w:val="008F0B01"/>
    <w:rsid w:val="008F11E3"/>
    <w:rsid w:val="008F1264"/>
    <w:rsid w:val="008F153B"/>
    <w:rsid w:val="008F178B"/>
    <w:rsid w:val="008F1A41"/>
    <w:rsid w:val="008F1CBA"/>
    <w:rsid w:val="008F1E17"/>
    <w:rsid w:val="008F1E7B"/>
    <w:rsid w:val="008F2079"/>
    <w:rsid w:val="008F228A"/>
    <w:rsid w:val="008F25CE"/>
    <w:rsid w:val="008F2621"/>
    <w:rsid w:val="008F2D01"/>
    <w:rsid w:val="008F2D0A"/>
    <w:rsid w:val="008F2EDB"/>
    <w:rsid w:val="008F3066"/>
    <w:rsid w:val="008F30DA"/>
    <w:rsid w:val="008F34D4"/>
    <w:rsid w:val="008F358B"/>
    <w:rsid w:val="008F36AA"/>
    <w:rsid w:val="008F38EB"/>
    <w:rsid w:val="008F3928"/>
    <w:rsid w:val="008F4097"/>
    <w:rsid w:val="008F43EE"/>
    <w:rsid w:val="008F4686"/>
    <w:rsid w:val="008F4A18"/>
    <w:rsid w:val="008F4B3C"/>
    <w:rsid w:val="008F4C69"/>
    <w:rsid w:val="008F4CEB"/>
    <w:rsid w:val="008F4D10"/>
    <w:rsid w:val="008F4EE1"/>
    <w:rsid w:val="008F4F99"/>
    <w:rsid w:val="008F50EB"/>
    <w:rsid w:val="008F51D4"/>
    <w:rsid w:val="008F57A1"/>
    <w:rsid w:val="008F5938"/>
    <w:rsid w:val="008F5AAF"/>
    <w:rsid w:val="008F65AD"/>
    <w:rsid w:val="008F7366"/>
    <w:rsid w:val="008F7437"/>
    <w:rsid w:val="008F789D"/>
    <w:rsid w:val="008F7B44"/>
    <w:rsid w:val="0090000E"/>
    <w:rsid w:val="00900134"/>
    <w:rsid w:val="009002A4"/>
    <w:rsid w:val="00900C3F"/>
    <w:rsid w:val="00900D5E"/>
    <w:rsid w:val="00900E07"/>
    <w:rsid w:val="00900EF8"/>
    <w:rsid w:val="009013A4"/>
    <w:rsid w:val="00901582"/>
    <w:rsid w:val="0090178E"/>
    <w:rsid w:val="00901B32"/>
    <w:rsid w:val="00901B64"/>
    <w:rsid w:val="00901CDE"/>
    <w:rsid w:val="00901D62"/>
    <w:rsid w:val="0090239E"/>
    <w:rsid w:val="0090296B"/>
    <w:rsid w:val="00902C40"/>
    <w:rsid w:val="00902D70"/>
    <w:rsid w:val="00902F5D"/>
    <w:rsid w:val="0090310C"/>
    <w:rsid w:val="009036EA"/>
    <w:rsid w:val="009039F9"/>
    <w:rsid w:val="00903FEC"/>
    <w:rsid w:val="009047DD"/>
    <w:rsid w:val="0090488C"/>
    <w:rsid w:val="009048FF"/>
    <w:rsid w:val="00904A16"/>
    <w:rsid w:val="00904A93"/>
    <w:rsid w:val="00904B9E"/>
    <w:rsid w:val="00904C55"/>
    <w:rsid w:val="00904DD7"/>
    <w:rsid w:val="00905132"/>
    <w:rsid w:val="009057B5"/>
    <w:rsid w:val="00905844"/>
    <w:rsid w:val="00905C6D"/>
    <w:rsid w:val="00905CF8"/>
    <w:rsid w:val="00905D77"/>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8B"/>
    <w:rsid w:val="00907410"/>
    <w:rsid w:val="009077C2"/>
    <w:rsid w:val="00907B34"/>
    <w:rsid w:val="00907BDA"/>
    <w:rsid w:val="00907C52"/>
    <w:rsid w:val="00907D51"/>
    <w:rsid w:val="00907E3E"/>
    <w:rsid w:val="009104DC"/>
    <w:rsid w:val="00910A33"/>
    <w:rsid w:val="00910BD0"/>
    <w:rsid w:val="009110E4"/>
    <w:rsid w:val="009112B3"/>
    <w:rsid w:val="00911A02"/>
    <w:rsid w:val="00911B94"/>
    <w:rsid w:val="00911EE8"/>
    <w:rsid w:val="0091206C"/>
    <w:rsid w:val="00912083"/>
    <w:rsid w:val="00912170"/>
    <w:rsid w:val="009122D9"/>
    <w:rsid w:val="009126A6"/>
    <w:rsid w:val="00912871"/>
    <w:rsid w:val="00912B10"/>
    <w:rsid w:val="00912C88"/>
    <w:rsid w:val="00912F44"/>
    <w:rsid w:val="00913594"/>
    <w:rsid w:val="00913958"/>
    <w:rsid w:val="00913D1E"/>
    <w:rsid w:val="009142EC"/>
    <w:rsid w:val="00914411"/>
    <w:rsid w:val="0091474C"/>
    <w:rsid w:val="00914941"/>
    <w:rsid w:val="00914BF6"/>
    <w:rsid w:val="00914C98"/>
    <w:rsid w:val="00914E4D"/>
    <w:rsid w:val="0091519F"/>
    <w:rsid w:val="00915656"/>
    <w:rsid w:val="00915766"/>
    <w:rsid w:val="009158AF"/>
    <w:rsid w:val="00915973"/>
    <w:rsid w:val="00915B0F"/>
    <w:rsid w:val="00915C25"/>
    <w:rsid w:val="00915D34"/>
    <w:rsid w:val="00915D9E"/>
    <w:rsid w:val="00915E52"/>
    <w:rsid w:val="00915EB7"/>
    <w:rsid w:val="00915F53"/>
    <w:rsid w:val="009162C8"/>
    <w:rsid w:val="009162FC"/>
    <w:rsid w:val="009163F2"/>
    <w:rsid w:val="00916B0A"/>
    <w:rsid w:val="00916B61"/>
    <w:rsid w:val="00916CAA"/>
    <w:rsid w:val="00916DFC"/>
    <w:rsid w:val="00916E11"/>
    <w:rsid w:val="0091722E"/>
    <w:rsid w:val="009174DF"/>
    <w:rsid w:val="00917610"/>
    <w:rsid w:val="0091780D"/>
    <w:rsid w:val="00917981"/>
    <w:rsid w:val="00917A35"/>
    <w:rsid w:val="00917EF0"/>
    <w:rsid w:val="00920263"/>
    <w:rsid w:val="00920728"/>
    <w:rsid w:val="009207F3"/>
    <w:rsid w:val="00921676"/>
    <w:rsid w:val="009218D1"/>
    <w:rsid w:val="009218E5"/>
    <w:rsid w:val="00921C5B"/>
    <w:rsid w:val="00921E18"/>
    <w:rsid w:val="00921E22"/>
    <w:rsid w:val="00921F86"/>
    <w:rsid w:val="0092221B"/>
    <w:rsid w:val="00922673"/>
    <w:rsid w:val="009229D2"/>
    <w:rsid w:val="009232DE"/>
    <w:rsid w:val="009234FE"/>
    <w:rsid w:val="00923F34"/>
    <w:rsid w:val="009244B2"/>
    <w:rsid w:val="00924690"/>
    <w:rsid w:val="00924A4E"/>
    <w:rsid w:val="00924D59"/>
    <w:rsid w:val="00925487"/>
    <w:rsid w:val="009254E2"/>
    <w:rsid w:val="009256C2"/>
    <w:rsid w:val="00925A23"/>
    <w:rsid w:val="00925AFE"/>
    <w:rsid w:val="00925E64"/>
    <w:rsid w:val="00925F3F"/>
    <w:rsid w:val="00925FA1"/>
    <w:rsid w:val="00925FFD"/>
    <w:rsid w:val="0092628F"/>
    <w:rsid w:val="0092636F"/>
    <w:rsid w:val="009265A6"/>
    <w:rsid w:val="0092663C"/>
    <w:rsid w:val="0092668A"/>
    <w:rsid w:val="009267B1"/>
    <w:rsid w:val="009269FF"/>
    <w:rsid w:val="00926A39"/>
    <w:rsid w:val="00926A5E"/>
    <w:rsid w:val="00926BD1"/>
    <w:rsid w:val="00926C94"/>
    <w:rsid w:val="00927AB0"/>
    <w:rsid w:val="00927BE7"/>
    <w:rsid w:val="00927C12"/>
    <w:rsid w:val="00927DFB"/>
    <w:rsid w:val="0093030C"/>
    <w:rsid w:val="0093030F"/>
    <w:rsid w:val="0093041C"/>
    <w:rsid w:val="0093046A"/>
    <w:rsid w:val="00930826"/>
    <w:rsid w:val="00930857"/>
    <w:rsid w:val="0093091D"/>
    <w:rsid w:val="00930BD7"/>
    <w:rsid w:val="009314E8"/>
    <w:rsid w:val="00931514"/>
    <w:rsid w:val="00931A6E"/>
    <w:rsid w:val="00931AB4"/>
    <w:rsid w:val="00931B5E"/>
    <w:rsid w:val="00931D49"/>
    <w:rsid w:val="00931DB1"/>
    <w:rsid w:val="00931F2A"/>
    <w:rsid w:val="00931F63"/>
    <w:rsid w:val="00932387"/>
    <w:rsid w:val="009329F7"/>
    <w:rsid w:val="00932F74"/>
    <w:rsid w:val="0093354B"/>
    <w:rsid w:val="00933557"/>
    <w:rsid w:val="009339A5"/>
    <w:rsid w:val="00933A6D"/>
    <w:rsid w:val="00933C01"/>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FA2"/>
    <w:rsid w:val="0094022D"/>
    <w:rsid w:val="00940489"/>
    <w:rsid w:val="00940601"/>
    <w:rsid w:val="00940D9F"/>
    <w:rsid w:val="00940FBE"/>
    <w:rsid w:val="00941242"/>
    <w:rsid w:val="00941478"/>
    <w:rsid w:val="009416BC"/>
    <w:rsid w:val="009419F8"/>
    <w:rsid w:val="00941B02"/>
    <w:rsid w:val="00941DEE"/>
    <w:rsid w:val="00942364"/>
    <w:rsid w:val="00942395"/>
    <w:rsid w:val="0094291F"/>
    <w:rsid w:val="00942BF2"/>
    <w:rsid w:val="009432FD"/>
    <w:rsid w:val="009434F2"/>
    <w:rsid w:val="009435BA"/>
    <w:rsid w:val="009435FE"/>
    <w:rsid w:val="00943646"/>
    <w:rsid w:val="00943D03"/>
    <w:rsid w:val="00943E63"/>
    <w:rsid w:val="00943FB4"/>
    <w:rsid w:val="00944278"/>
    <w:rsid w:val="00944C51"/>
    <w:rsid w:val="00945264"/>
    <w:rsid w:val="00945316"/>
    <w:rsid w:val="00945325"/>
    <w:rsid w:val="009457CE"/>
    <w:rsid w:val="0094586F"/>
    <w:rsid w:val="00945949"/>
    <w:rsid w:val="00945A3B"/>
    <w:rsid w:val="00945D01"/>
    <w:rsid w:val="00945FE1"/>
    <w:rsid w:val="00946501"/>
    <w:rsid w:val="00946C52"/>
    <w:rsid w:val="00947085"/>
    <w:rsid w:val="009473B2"/>
    <w:rsid w:val="00947431"/>
    <w:rsid w:val="009475ED"/>
    <w:rsid w:val="0094764B"/>
    <w:rsid w:val="009479E8"/>
    <w:rsid w:val="00947B66"/>
    <w:rsid w:val="00947CDA"/>
    <w:rsid w:val="0095013E"/>
    <w:rsid w:val="009501ED"/>
    <w:rsid w:val="0095129C"/>
    <w:rsid w:val="00951386"/>
    <w:rsid w:val="00951B00"/>
    <w:rsid w:val="00951DC3"/>
    <w:rsid w:val="00951E28"/>
    <w:rsid w:val="00951F75"/>
    <w:rsid w:val="009520A1"/>
    <w:rsid w:val="0095256B"/>
    <w:rsid w:val="00952CBF"/>
    <w:rsid w:val="00952F2F"/>
    <w:rsid w:val="0095340D"/>
    <w:rsid w:val="0095377D"/>
    <w:rsid w:val="00953B4D"/>
    <w:rsid w:val="00954433"/>
    <w:rsid w:val="00954496"/>
    <w:rsid w:val="009546E9"/>
    <w:rsid w:val="0095532F"/>
    <w:rsid w:val="0095539D"/>
    <w:rsid w:val="009555AB"/>
    <w:rsid w:val="0095591A"/>
    <w:rsid w:val="00955EB9"/>
    <w:rsid w:val="0095612B"/>
    <w:rsid w:val="009564BF"/>
    <w:rsid w:val="00956A80"/>
    <w:rsid w:val="00956B78"/>
    <w:rsid w:val="00956C84"/>
    <w:rsid w:val="00956DD6"/>
    <w:rsid w:val="00956E53"/>
    <w:rsid w:val="009571B7"/>
    <w:rsid w:val="0095726C"/>
    <w:rsid w:val="00957ED8"/>
    <w:rsid w:val="00957F18"/>
    <w:rsid w:val="00960129"/>
    <w:rsid w:val="00960314"/>
    <w:rsid w:val="00960438"/>
    <w:rsid w:val="00960581"/>
    <w:rsid w:val="009606E5"/>
    <w:rsid w:val="009606EF"/>
    <w:rsid w:val="0096089E"/>
    <w:rsid w:val="00960907"/>
    <w:rsid w:val="00960B55"/>
    <w:rsid w:val="00961334"/>
    <w:rsid w:val="009615D0"/>
    <w:rsid w:val="009616D2"/>
    <w:rsid w:val="0096181B"/>
    <w:rsid w:val="00961934"/>
    <w:rsid w:val="00961C5F"/>
    <w:rsid w:val="00961C6C"/>
    <w:rsid w:val="00961F24"/>
    <w:rsid w:val="00962415"/>
    <w:rsid w:val="00962564"/>
    <w:rsid w:val="009625B2"/>
    <w:rsid w:val="009626DA"/>
    <w:rsid w:val="009628D4"/>
    <w:rsid w:val="00962A3A"/>
    <w:rsid w:val="00962BCC"/>
    <w:rsid w:val="00962EF6"/>
    <w:rsid w:val="009631DF"/>
    <w:rsid w:val="009632EB"/>
    <w:rsid w:val="0096330D"/>
    <w:rsid w:val="009633BB"/>
    <w:rsid w:val="009635AA"/>
    <w:rsid w:val="00963A93"/>
    <w:rsid w:val="00963D17"/>
    <w:rsid w:val="00963E93"/>
    <w:rsid w:val="00963F16"/>
    <w:rsid w:val="009641E8"/>
    <w:rsid w:val="0096437A"/>
    <w:rsid w:val="00964594"/>
    <w:rsid w:val="00964871"/>
    <w:rsid w:val="00964D6D"/>
    <w:rsid w:val="009653D1"/>
    <w:rsid w:val="009654B7"/>
    <w:rsid w:val="00965A85"/>
    <w:rsid w:val="00965BC8"/>
    <w:rsid w:val="00965FD2"/>
    <w:rsid w:val="0096647F"/>
    <w:rsid w:val="00966480"/>
    <w:rsid w:val="0096656C"/>
    <w:rsid w:val="009666E2"/>
    <w:rsid w:val="00966AFC"/>
    <w:rsid w:val="00966DEB"/>
    <w:rsid w:val="0096706F"/>
    <w:rsid w:val="00967775"/>
    <w:rsid w:val="009678D5"/>
    <w:rsid w:val="00967B29"/>
    <w:rsid w:val="00967D77"/>
    <w:rsid w:val="00967DF2"/>
    <w:rsid w:val="0097019F"/>
    <w:rsid w:val="009701C5"/>
    <w:rsid w:val="00970262"/>
    <w:rsid w:val="0097047F"/>
    <w:rsid w:val="009706F2"/>
    <w:rsid w:val="0097073C"/>
    <w:rsid w:val="00970A32"/>
    <w:rsid w:val="00970B48"/>
    <w:rsid w:val="00970C7A"/>
    <w:rsid w:val="00970FA3"/>
    <w:rsid w:val="00971131"/>
    <w:rsid w:val="00971658"/>
    <w:rsid w:val="00971F4E"/>
    <w:rsid w:val="009723A0"/>
    <w:rsid w:val="00972FDA"/>
    <w:rsid w:val="009734BF"/>
    <w:rsid w:val="009735ED"/>
    <w:rsid w:val="0097386A"/>
    <w:rsid w:val="0097386F"/>
    <w:rsid w:val="00973964"/>
    <w:rsid w:val="00973C9E"/>
    <w:rsid w:val="00973EF9"/>
    <w:rsid w:val="0097403C"/>
    <w:rsid w:val="00974052"/>
    <w:rsid w:val="009740F9"/>
    <w:rsid w:val="0097414A"/>
    <w:rsid w:val="00974452"/>
    <w:rsid w:val="00974765"/>
    <w:rsid w:val="00974A51"/>
    <w:rsid w:val="00974CAB"/>
    <w:rsid w:val="009755B2"/>
    <w:rsid w:val="009757A3"/>
    <w:rsid w:val="00975CBB"/>
    <w:rsid w:val="00975D82"/>
    <w:rsid w:val="009761F1"/>
    <w:rsid w:val="00976270"/>
    <w:rsid w:val="0097627F"/>
    <w:rsid w:val="009762B2"/>
    <w:rsid w:val="009762DB"/>
    <w:rsid w:val="0097676B"/>
    <w:rsid w:val="009768D1"/>
    <w:rsid w:val="00976982"/>
    <w:rsid w:val="009769B1"/>
    <w:rsid w:val="00976B80"/>
    <w:rsid w:val="00976BED"/>
    <w:rsid w:val="00976E02"/>
    <w:rsid w:val="0097755D"/>
    <w:rsid w:val="009776B9"/>
    <w:rsid w:val="009776FB"/>
    <w:rsid w:val="0097798C"/>
    <w:rsid w:val="00977A19"/>
    <w:rsid w:val="0098008D"/>
    <w:rsid w:val="009800CB"/>
    <w:rsid w:val="00980360"/>
    <w:rsid w:val="0098040D"/>
    <w:rsid w:val="00980710"/>
    <w:rsid w:val="0098073E"/>
    <w:rsid w:val="00980946"/>
    <w:rsid w:val="009817A9"/>
    <w:rsid w:val="009819E5"/>
    <w:rsid w:val="00981B15"/>
    <w:rsid w:val="00981CE7"/>
    <w:rsid w:val="00981D76"/>
    <w:rsid w:val="00981D82"/>
    <w:rsid w:val="00981E98"/>
    <w:rsid w:val="00981F72"/>
    <w:rsid w:val="00982608"/>
    <w:rsid w:val="00982B70"/>
    <w:rsid w:val="00982D4A"/>
    <w:rsid w:val="00982DA6"/>
    <w:rsid w:val="0098337F"/>
    <w:rsid w:val="009837B6"/>
    <w:rsid w:val="00983A15"/>
    <w:rsid w:val="00983F56"/>
    <w:rsid w:val="00984551"/>
    <w:rsid w:val="009847C7"/>
    <w:rsid w:val="00984C59"/>
    <w:rsid w:val="00984C6F"/>
    <w:rsid w:val="00984DF7"/>
    <w:rsid w:val="00984E53"/>
    <w:rsid w:val="00984EEC"/>
    <w:rsid w:val="00984F6F"/>
    <w:rsid w:val="009850CD"/>
    <w:rsid w:val="0098535F"/>
    <w:rsid w:val="009855D2"/>
    <w:rsid w:val="00985890"/>
    <w:rsid w:val="009858AE"/>
    <w:rsid w:val="00985C5B"/>
    <w:rsid w:val="00985F26"/>
    <w:rsid w:val="00985FF5"/>
    <w:rsid w:val="009864FA"/>
    <w:rsid w:val="0098685E"/>
    <w:rsid w:val="00986979"/>
    <w:rsid w:val="00986A1E"/>
    <w:rsid w:val="00986BC3"/>
    <w:rsid w:val="00986C41"/>
    <w:rsid w:val="00986E69"/>
    <w:rsid w:val="00986F92"/>
    <w:rsid w:val="009876A3"/>
    <w:rsid w:val="009877D2"/>
    <w:rsid w:val="0098781E"/>
    <w:rsid w:val="00987820"/>
    <w:rsid w:val="00987AF5"/>
    <w:rsid w:val="00987B39"/>
    <w:rsid w:val="00987E5B"/>
    <w:rsid w:val="00987E72"/>
    <w:rsid w:val="00987F2E"/>
    <w:rsid w:val="0099042B"/>
    <w:rsid w:val="00990775"/>
    <w:rsid w:val="00990783"/>
    <w:rsid w:val="00990793"/>
    <w:rsid w:val="00990BAF"/>
    <w:rsid w:val="00991374"/>
    <w:rsid w:val="00991BF3"/>
    <w:rsid w:val="00991D64"/>
    <w:rsid w:val="00992450"/>
    <w:rsid w:val="0099342B"/>
    <w:rsid w:val="00993D14"/>
    <w:rsid w:val="009940E9"/>
    <w:rsid w:val="0099445B"/>
    <w:rsid w:val="00994897"/>
    <w:rsid w:val="0099496C"/>
    <w:rsid w:val="00994E19"/>
    <w:rsid w:val="00994E59"/>
    <w:rsid w:val="009952BA"/>
    <w:rsid w:val="00995C16"/>
    <w:rsid w:val="00995DD6"/>
    <w:rsid w:val="0099613C"/>
    <w:rsid w:val="0099624D"/>
    <w:rsid w:val="0099631A"/>
    <w:rsid w:val="0099693C"/>
    <w:rsid w:val="00996A87"/>
    <w:rsid w:val="00996B3A"/>
    <w:rsid w:val="009978E3"/>
    <w:rsid w:val="00997906"/>
    <w:rsid w:val="00997B68"/>
    <w:rsid w:val="00997BFE"/>
    <w:rsid w:val="00997E36"/>
    <w:rsid w:val="00997E8D"/>
    <w:rsid w:val="009A034C"/>
    <w:rsid w:val="009A0848"/>
    <w:rsid w:val="009A0B36"/>
    <w:rsid w:val="009A1231"/>
    <w:rsid w:val="009A131A"/>
    <w:rsid w:val="009A1478"/>
    <w:rsid w:val="009A1A6A"/>
    <w:rsid w:val="009A1A94"/>
    <w:rsid w:val="009A1DCA"/>
    <w:rsid w:val="009A2218"/>
    <w:rsid w:val="009A2694"/>
    <w:rsid w:val="009A273E"/>
    <w:rsid w:val="009A2A01"/>
    <w:rsid w:val="009A2A4E"/>
    <w:rsid w:val="009A2FFB"/>
    <w:rsid w:val="009A3085"/>
    <w:rsid w:val="009A374C"/>
    <w:rsid w:val="009A393D"/>
    <w:rsid w:val="009A4087"/>
    <w:rsid w:val="009A4185"/>
    <w:rsid w:val="009A4286"/>
    <w:rsid w:val="009A43B4"/>
    <w:rsid w:val="009A4558"/>
    <w:rsid w:val="009A486C"/>
    <w:rsid w:val="009A4E04"/>
    <w:rsid w:val="009A4E27"/>
    <w:rsid w:val="009A53DB"/>
    <w:rsid w:val="009A5693"/>
    <w:rsid w:val="009A587C"/>
    <w:rsid w:val="009A5CFC"/>
    <w:rsid w:val="009A5E81"/>
    <w:rsid w:val="009A5F92"/>
    <w:rsid w:val="009A6472"/>
    <w:rsid w:val="009A647A"/>
    <w:rsid w:val="009A65DB"/>
    <w:rsid w:val="009A687E"/>
    <w:rsid w:val="009A69BF"/>
    <w:rsid w:val="009A69CF"/>
    <w:rsid w:val="009A6D10"/>
    <w:rsid w:val="009A7433"/>
    <w:rsid w:val="009A7512"/>
    <w:rsid w:val="009A7865"/>
    <w:rsid w:val="009A7949"/>
    <w:rsid w:val="009B028C"/>
    <w:rsid w:val="009B0328"/>
    <w:rsid w:val="009B0DF8"/>
    <w:rsid w:val="009B1184"/>
    <w:rsid w:val="009B1484"/>
    <w:rsid w:val="009B15BA"/>
    <w:rsid w:val="009B1A13"/>
    <w:rsid w:val="009B1DC4"/>
    <w:rsid w:val="009B1EC6"/>
    <w:rsid w:val="009B20EC"/>
    <w:rsid w:val="009B222F"/>
    <w:rsid w:val="009B2499"/>
    <w:rsid w:val="009B25AF"/>
    <w:rsid w:val="009B25B2"/>
    <w:rsid w:val="009B2673"/>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4F07"/>
    <w:rsid w:val="009B519D"/>
    <w:rsid w:val="009B546A"/>
    <w:rsid w:val="009B54D4"/>
    <w:rsid w:val="009B566D"/>
    <w:rsid w:val="009B56E8"/>
    <w:rsid w:val="009B57CF"/>
    <w:rsid w:val="009B58E3"/>
    <w:rsid w:val="009B5A0E"/>
    <w:rsid w:val="009B5A98"/>
    <w:rsid w:val="009B5AD5"/>
    <w:rsid w:val="009B5BEC"/>
    <w:rsid w:val="009B62F2"/>
    <w:rsid w:val="009B6334"/>
    <w:rsid w:val="009B656C"/>
    <w:rsid w:val="009B6A09"/>
    <w:rsid w:val="009B6F27"/>
    <w:rsid w:val="009B713E"/>
    <w:rsid w:val="009B71C2"/>
    <w:rsid w:val="009B7653"/>
    <w:rsid w:val="009B7C75"/>
    <w:rsid w:val="009C0083"/>
    <w:rsid w:val="009C0134"/>
    <w:rsid w:val="009C02F6"/>
    <w:rsid w:val="009C07EB"/>
    <w:rsid w:val="009C0CF2"/>
    <w:rsid w:val="009C1832"/>
    <w:rsid w:val="009C19EE"/>
    <w:rsid w:val="009C1C19"/>
    <w:rsid w:val="009C1DF6"/>
    <w:rsid w:val="009C2120"/>
    <w:rsid w:val="009C2263"/>
    <w:rsid w:val="009C24FA"/>
    <w:rsid w:val="009C25B2"/>
    <w:rsid w:val="009C2980"/>
    <w:rsid w:val="009C2EAF"/>
    <w:rsid w:val="009C3042"/>
    <w:rsid w:val="009C30C2"/>
    <w:rsid w:val="009C3107"/>
    <w:rsid w:val="009C36F2"/>
    <w:rsid w:val="009C386A"/>
    <w:rsid w:val="009C3C61"/>
    <w:rsid w:val="009C3CEE"/>
    <w:rsid w:val="009C3EC7"/>
    <w:rsid w:val="009C4511"/>
    <w:rsid w:val="009C4867"/>
    <w:rsid w:val="009C4A6F"/>
    <w:rsid w:val="009C4AEA"/>
    <w:rsid w:val="009C4B6C"/>
    <w:rsid w:val="009C4BDA"/>
    <w:rsid w:val="009C4BF6"/>
    <w:rsid w:val="009C4D34"/>
    <w:rsid w:val="009C4F08"/>
    <w:rsid w:val="009C5994"/>
    <w:rsid w:val="009C5D52"/>
    <w:rsid w:val="009C5F74"/>
    <w:rsid w:val="009C5FF2"/>
    <w:rsid w:val="009C611D"/>
    <w:rsid w:val="009C6186"/>
    <w:rsid w:val="009C627C"/>
    <w:rsid w:val="009C6389"/>
    <w:rsid w:val="009C66E0"/>
    <w:rsid w:val="009C6979"/>
    <w:rsid w:val="009C6FA9"/>
    <w:rsid w:val="009C71BF"/>
    <w:rsid w:val="009C7817"/>
    <w:rsid w:val="009C78CF"/>
    <w:rsid w:val="009C7AE3"/>
    <w:rsid w:val="009C7C43"/>
    <w:rsid w:val="009C7EC5"/>
    <w:rsid w:val="009C7FB5"/>
    <w:rsid w:val="009D099F"/>
    <w:rsid w:val="009D0DC3"/>
    <w:rsid w:val="009D0ECF"/>
    <w:rsid w:val="009D110D"/>
    <w:rsid w:val="009D1503"/>
    <w:rsid w:val="009D18EF"/>
    <w:rsid w:val="009D1DA1"/>
    <w:rsid w:val="009D1DCB"/>
    <w:rsid w:val="009D2076"/>
    <w:rsid w:val="009D269B"/>
    <w:rsid w:val="009D26EF"/>
    <w:rsid w:val="009D2B20"/>
    <w:rsid w:val="009D2C51"/>
    <w:rsid w:val="009D2E74"/>
    <w:rsid w:val="009D32D9"/>
    <w:rsid w:val="009D367A"/>
    <w:rsid w:val="009D36F7"/>
    <w:rsid w:val="009D396B"/>
    <w:rsid w:val="009D39A0"/>
    <w:rsid w:val="009D3E59"/>
    <w:rsid w:val="009D431F"/>
    <w:rsid w:val="009D43F1"/>
    <w:rsid w:val="009D490A"/>
    <w:rsid w:val="009D4C4A"/>
    <w:rsid w:val="009D4D6C"/>
    <w:rsid w:val="009D4F0D"/>
    <w:rsid w:val="009D5570"/>
    <w:rsid w:val="009D57F0"/>
    <w:rsid w:val="009D590A"/>
    <w:rsid w:val="009D5C25"/>
    <w:rsid w:val="009D6055"/>
    <w:rsid w:val="009D605A"/>
    <w:rsid w:val="009D60D6"/>
    <w:rsid w:val="009D6308"/>
    <w:rsid w:val="009D68DC"/>
    <w:rsid w:val="009D69A7"/>
    <w:rsid w:val="009D6C9F"/>
    <w:rsid w:val="009D73B4"/>
    <w:rsid w:val="009D75F1"/>
    <w:rsid w:val="009D7CD6"/>
    <w:rsid w:val="009D7D70"/>
    <w:rsid w:val="009D7D93"/>
    <w:rsid w:val="009D7DC1"/>
    <w:rsid w:val="009D7E39"/>
    <w:rsid w:val="009D7F1A"/>
    <w:rsid w:val="009E0037"/>
    <w:rsid w:val="009E01B3"/>
    <w:rsid w:val="009E03E2"/>
    <w:rsid w:val="009E045E"/>
    <w:rsid w:val="009E0464"/>
    <w:rsid w:val="009E0D2A"/>
    <w:rsid w:val="009E0DA5"/>
    <w:rsid w:val="009E0EF4"/>
    <w:rsid w:val="009E11C2"/>
    <w:rsid w:val="009E1A5B"/>
    <w:rsid w:val="009E1C6C"/>
    <w:rsid w:val="009E1EF5"/>
    <w:rsid w:val="009E2119"/>
    <w:rsid w:val="009E2361"/>
    <w:rsid w:val="009E27BC"/>
    <w:rsid w:val="009E298A"/>
    <w:rsid w:val="009E29D2"/>
    <w:rsid w:val="009E2AA8"/>
    <w:rsid w:val="009E2CE1"/>
    <w:rsid w:val="009E2E0C"/>
    <w:rsid w:val="009E2E56"/>
    <w:rsid w:val="009E2F9A"/>
    <w:rsid w:val="009E3367"/>
    <w:rsid w:val="009E34EC"/>
    <w:rsid w:val="009E365B"/>
    <w:rsid w:val="009E3768"/>
    <w:rsid w:val="009E37F0"/>
    <w:rsid w:val="009E3929"/>
    <w:rsid w:val="009E3A4C"/>
    <w:rsid w:val="009E3B4E"/>
    <w:rsid w:val="009E3BEB"/>
    <w:rsid w:val="009E3CFE"/>
    <w:rsid w:val="009E3EF1"/>
    <w:rsid w:val="009E4050"/>
    <w:rsid w:val="009E4164"/>
    <w:rsid w:val="009E45AB"/>
    <w:rsid w:val="009E513F"/>
    <w:rsid w:val="009E5206"/>
    <w:rsid w:val="009E5332"/>
    <w:rsid w:val="009E574B"/>
    <w:rsid w:val="009E581B"/>
    <w:rsid w:val="009E581F"/>
    <w:rsid w:val="009E5904"/>
    <w:rsid w:val="009E59DE"/>
    <w:rsid w:val="009E5C5B"/>
    <w:rsid w:val="009E5E00"/>
    <w:rsid w:val="009E5E3B"/>
    <w:rsid w:val="009E602E"/>
    <w:rsid w:val="009E636C"/>
    <w:rsid w:val="009E6709"/>
    <w:rsid w:val="009E6B10"/>
    <w:rsid w:val="009E6D2D"/>
    <w:rsid w:val="009E7107"/>
    <w:rsid w:val="009E73C7"/>
    <w:rsid w:val="009E7832"/>
    <w:rsid w:val="009E7A86"/>
    <w:rsid w:val="009E7D1B"/>
    <w:rsid w:val="009F00A7"/>
    <w:rsid w:val="009F039E"/>
    <w:rsid w:val="009F055E"/>
    <w:rsid w:val="009F0599"/>
    <w:rsid w:val="009F0601"/>
    <w:rsid w:val="009F0AA9"/>
    <w:rsid w:val="009F0B5E"/>
    <w:rsid w:val="009F0C6F"/>
    <w:rsid w:val="009F0DD0"/>
    <w:rsid w:val="009F0DFB"/>
    <w:rsid w:val="009F0F2B"/>
    <w:rsid w:val="009F10FC"/>
    <w:rsid w:val="009F140C"/>
    <w:rsid w:val="009F1467"/>
    <w:rsid w:val="009F1671"/>
    <w:rsid w:val="009F1742"/>
    <w:rsid w:val="009F1DB3"/>
    <w:rsid w:val="009F1E7B"/>
    <w:rsid w:val="009F1F86"/>
    <w:rsid w:val="009F227B"/>
    <w:rsid w:val="009F24EE"/>
    <w:rsid w:val="009F25BD"/>
    <w:rsid w:val="009F295F"/>
    <w:rsid w:val="009F2E2E"/>
    <w:rsid w:val="009F2EE3"/>
    <w:rsid w:val="009F343B"/>
    <w:rsid w:val="009F4009"/>
    <w:rsid w:val="009F476A"/>
    <w:rsid w:val="009F4817"/>
    <w:rsid w:val="009F4877"/>
    <w:rsid w:val="009F4D90"/>
    <w:rsid w:val="009F51B2"/>
    <w:rsid w:val="009F57F0"/>
    <w:rsid w:val="009F5838"/>
    <w:rsid w:val="009F5874"/>
    <w:rsid w:val="009F5C86"/>
    <w:rsid w:val="009F641A"/>
    <w:rsid w:val="009F6543"/>
    <w:rsid w:val="009F671A"/>
    <w:rsid w:val="009F6787"/>
    <w:rsid w:val="009F67AF"/>
    <w:rsid w:val="009F6900"/>
    <w:rsid w:val="009F6A72"/>
    <w:rsid w:val="009F6B7F"/>
    <w:rsid w:val="009F6DFA"/>
    <w:rsid w:val="009F6EF6"/>
    <w:rsid w:val="009F6F8F"/>
    <w:rsid w:val="009F780D"/>
    <w:rsid w:val="009F78EE"/>
    <w:rsid w:val="009F78F8"/>
    <w:rsid w:val="009F7E0C"/>
    <w:rsid w:val="00A0002A"/>
    <w:rsid w:val="00A001D5"/>
    <w:rsid w:val="00A00A1E"/>
    <w:rsid w:val="00A00E12"/>
    <w:rsid w:val="00A0131E"/>
    <w:rsid w:val="00A01865"/>
    <w:rsid w:val="00A022FA"/>
    <w:rsid w:val="00A02439"/>
    <w:rsid w:val="00A02821"/>
    <w:rsid w:val="00A028D3"/>
    <w:rsid w:val="00A028F3"/>
    <w:rsid w:val="00A0297F"/>
    <w:rsid w:val="00A02A8F"/>
    <w:rsid w:val="00A02E32"/>
    <w:rsid w:val="00A02F09"/>
    <w:rsid w:val="00A033A0"/>
    <w:rsid w:val="00A03616"/>
    <w:rsid w:val="00A0387C"/>
    <w:rsid w:val="00A039A0"/>
    <w:rsid w:val="00A03C0F"/>
    <w:rsid w:val="00A03CF9"/>
    <w:rsid w:val="00A03E63"/>
    <w:rsid w:val="00A047C2"/>
    <w:rsid w:val="00A048B3"/>
    <w:rsid w:val="00A04B20"/>
    <w:rsid w:val="00A04DB3"/>
    <w:rsid w:val="00A04F64"/>
    <w:rsid w:val="00A050AD"/>
    <w:rsid w:val="00A052FF"/>
    <w:rsid w:val="00A053C9"/>
    <w:rsid w:val="00A05661"/>
    <w:rsid w:val="00A05728"/>
    <w:rsid w:val="00A05CD0"/>
    <w:rsid w:val="00A06103"/>
    <w:rsid w:val="00A061E0"/>
    <w:rsid w:val="00A06425"/>
    <w:rsid w:val="00A0665D"/>
    <w:rsid w:val="00A0680C"/>
    <w:rsid w:val="00A06959"/>
    <w:rsid w:val="00A06BF3"/>
    <w:rsid w:val="00A06D09"/>
    <w:rsid w:val="00A06DC8"/>
    <w:rsid w:val="00A06DDD"/>
    <w:rsid w:val="00A06EB5"/>
    <w:rsid w:val="00A073BD"/>
    <w:rsid w:val="00A073E4"/>
    <w:rsid w:val="00A0756D"/>
    <w:rsid w:val="00A078FF"/>
    <w:rsid w:val="00A07961"/>
    <w:rsid w:val="00A07C12"/>
    <w:rsid w:val="00A07D8D"/>
    <w:rsid w:val="00A101E7"/>
    <w:rsid w:val="00A1025F"/>
    <w:rsid w:val="00A10721"/>
    <w:rsid w:val="00A109DA"/>
    <w:rsid w:val="00A10AE4"/>
    <w:rsid w:val="00A10B4D"/>
    <w:rsid w:val="00A10C5E"/>
    <w:rsid w:val="00A10E5F"/>
    <w:rsid w:val="00A110C4"/>
    <w:rsid w:val="00A111FD"/>
    <w:rsid w:val="00A1150D"/>
    <w:rsid w:val="00A1159C"/>
    <w:rsid w:val="00A1191D"/>
    <w:rsid w:val="00A1197F"/>
    <w:rsid w:val="00A12450"/>
    <w:rsid w:val="00A12A65"/>
    <w:rsid w:val="00A12A94"/>
    <w:rsid w:val="00A12F32"/>
    <w:rsid w:val="00A1307B"/>
    <w:rsid w:val="00A13091"/>
    <w:rsid w:val="00A130DF"/>
    <w:rsid w:val="00A135F3"/>
    <w:rsid w:val="00A1362A"/>
    <w:rsid w:val="00A137DA"/>
    <w:rsid w:val="00A13B43"/>
    <w:rsid w:val="00A13CB5"/>
    <w:rsid w:val="00A13D95"/>
    <w:rsid w:val="00A140BC"/>
    <w:rsid w:val="00A14420"/>
    <w:rsid w:val="00A148D6"/>
    <w:rsid w:val="00A14CBB"/>
    <w:rsid w:val="00A15459"/>
    <w:rsid w:val="00A1623C"/>
    <w:rsid w:val="00A16240"/>
    <w:rsid w:val="00A16311"/>
    <w:rsid w:val="00A1647C"/>
    <w:rsid w:val="00A16912"/>
    <w:rsid w:val="00A16B09"/>
    <w:rsid w:val="00A16B1B"/>
    <w:rsid w:val="00A16BFC"/>
    <w:rsid w:val="00A16C0F"/>
    <w:rsid w:val="00A16F5B"/>
    <w:rsid w:val="00A16F8E"/>
    <w:rsid w:val="00A17294"/>
    <w:rsid w:val="00A17649"/>
    <w:rsid w:val="00A178D5"/>
    <w:rsid w:val="00A20533"/>
    <w:rsid w:val="00A20802"/>
    <w:rsid w:val="00A20E4F"/>
    <w:rsid w:val="00A21303"/>
    <w:rsid w:val="00A21528"/>
    <w:rsid w:val="00A21950"/>
    <w:rsid w:val="00A21B16"/>
    <w:rsid w:val="00A21E3D"/>
    <w:rsid w:val="00A21E5C"/>
    <w:rsid w:val="00A21E5E"/>
    <w:rsid w:val="00A21F92"/>
    <w:rsid w:val="00A22240"/>
    <w:rsid w:val="00A222D2"/>
    <w:rsid w:val="00A22712"/>
    <w:rsid w:val="00A22790"/>
    <w:rsid w:val="00A2281C"/>
    <w:rsid w:val="00A232EA"/>
    <w:rsid w:val="00A23658"/>
    <w:rsid w:val="00A24182"/>
    <w:rsid w:val="00A245FF"/>
    <w:rsid w:val="00A2469E"/>
    <w:rsid w:val="00A24C78"/>
    <w:rsid w:val="00A251BD"/>
    <w:rsid w:val="00A259DD"/>
    <w:rsid w:val="00A25CDF"/>
    <w:rsid w:val="00A25FBC"/>
    <w:rsid w:val="00A25FCA"/>
    <w:rsid w:val="00A26153"/>
    <w:rsid w:val="00A2638D"/>
    <w:rsid w:val="00A263E6"/>
    <w:rsid w:val="00A265BA"/>
    <w:rsid w:val="00A26B7B"/>
    <w:rsid w:val="00A26BD3"/>
    <w:rsid w:val="00A26F7F"/>
    <w:rsid w:val="00A27263"/>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7BA"/>
    <w:rsid w:val="00A30839"/>
    <w:rsid w:val="00A30845"/>
    <w:rsid w:val="00A30917"/>
    <w:rsid w:val="00A30BD5"/>
    <w:rsid w:val="00A30F81"/>
    <w:rsid w:val="00A317B1"/>
    <w:rsid w:val="00A3199F"/>
    <w:rsid w:val="00A31C74"/>
    <w:rsid w:val="00A31E75"/>
    <w:rsid w:val="00A31EE8"/>
    <w:rsid w:val="00A322E7"/>
    <w:rsid w:val="00A322EA"/>
    <w:rsid w:val="00A3246C"/>
    <w:rsid w:val="00A325B4"/>
    <w:rsid w:val="00A328C9"/>
    <w:rsid w:val="00A3297B"/>
    <w:rsid w:val="00A329F4"/>
    <w:rsid w:val="00A32FD2"/>
    <w:rsid w:val="00A33140"/>
    <w:rsid w:val="00A331DF"/>
    <w:rsid w:val="00A334BE"/>
    <w:rsid w:val="00A33611"/>
    <w:rsid w:val="00A336B6"/>
    <w:rsid w:val="00A33755"/>
    <w:rsid w:val="00A339D5"/>
    <w:rsid w:val="00A33AD6"/>
    <w:rsid w:val="00A33AE2"/>
    <w:rsid w:val="00A340BA"/>
    <w:rsid w:val="00A34155"/>
    <w:rsid w:val="00A344E7"/>
    <w:rsid w:val="00A344FE"/>
    <w:rsid w:val="00A3464F"/>
    <w:rsid w:val="00A349F5"/>
    <w:rsid w:val="00A34A30"/>
    <w:rsid w:val="00A34D70"/>
    <w:rsid w:val="00A353BD"/>
    <w:rsid w:val="00A35AA9"/>
    <w:rsid w:val="00A35ED7"/>
    <w:rsid w:val="00A35FFD"/>
    <w:rsid w:val="00A3639D"/>
    <w:rsid w:val="00A366EC"/>
    <w:rsid w:val="00A36C89"/>
    <w:rsid w:val="00A36CD2"/>
    <w:rsid w:val="00A370F7"/>
    <w:rsid w:val="00A372A2"/>
    <w:rsid w:val="00A37560"/>
    <w:rsid w:val="00A37667"/>
    <w:rsid w:val="00A379B9"/>
    <w:rsid w:val="00A37DEF"/>
    <w:rsid w:val="00A37E68"/>
    <w:rsid w:val="00A37E9C"/>
    <w:rsid w:val="00A40050"/>
    <w:rsid w:val="00A40173"/>
    <w:rsid w:val="00A40234"/>
    <w:rsid w:val="00A40506"/>
    <w:rsid w:val="00A40A45"/>
    <w:rsid w:val="00A40A8C"/>
    <w:rsid w:val="00A40D91"/>
    <w:rsid w:val="00A40E60"/>
    <w:rsid w:val="00A410D1"/>
    <w:rsid w:val="00A4117D"/>
    <w:rsid w:val="00A417E4"/>
    <w:rsid w:val="00A418D9"/>
    <w:rsid w:val="00A4195C"/>
    <w:rsid w:val="00A41A60"/>
    <w:rsid w:val="00A41A7F"/>
    <w:rsid w:val="00A41AB1"/>
    <w:rsid w:val="00A41F55"/>
    <w:rsid w:val="00A42499"/>
    <w:rsid w:val="00A42D68"/>
    <w:rsid w:val="00A43326"/>
    <w:rsid w:val="00A43505"/>
    <w:rsid w:val="00A43624"/>
    <w:rsid w:val="00A43961"/>
    <w:rsid w:val="00A44123"/>
    <w:rsid w:val="00A441C7"/>
    <w:rsid w:val="00A442F3"/>
    <w:rsid w:val="00A44B63"/>
    <w:rsid w:val="00A44E87"/>
    <w:rsid w:val="00A45586"/>
    <w:rsid w:val="00A4571B"/>
    <w:rsid w:val="00A46426"/>
    <w:rsid w:val="00A4662E"/>
    <w:rsid w:val="00A466DC"/>
    <w:rsid w:val="00A46B95"/>
    <w:rsid w:val="00A473DE"/>
    <w:rsid w:val="00A47449"/>
    <w:rsid w:val="00A474C2"/>
    <w:rsid w:val="00A4762D"/>
    <w:rsid w:val="00A47B2A"/>
    <w:rsid w:val="00A502A7"/>
    <w:rsid w:val="00A507A5"/>
    <w:rsid w:val="00A507D5"/>
    <w:rsid w:val="00A50D6A"/>
    <w:rsid w:val="00A50DE4"/>
    <w:rsid w:val="00A51151"/>
    <w:rsid w:val="00A516A9"/>
    <w:rsid w:val="00A516AE"/>
    <w:rsid w:val="00A518E9"/>
    <w:rsid w:val="00A519E9"/>
    <w:rsid w:val="00A51CD2"/>
    <w:rsid w:val="00A51D76"/>
    <w:rsid w:val="00A5214B"/>
    <w:rsid w:val="00A524F6"/>
    <w:rsid w:val="00A5275A"/>
    <w:rsid w:val="00A52897"/>
    <w:rsid w:val="00A530B9"/>
    <w:rsid w:val="00A5349F"/>
    <w:rsid w:val="00A54304"/>
    <w:rsid w:val="00A543A1"/>
    <w:rsid w:val="00A548A2"/>
    <w:rsid w:val="00A54996"/>
    <w:rsid w:val="00A54F40"/>
    <w:rsid w:val="00A551DF"/>
    <w:rsid w:val="00A55731"/>
    <w:rsid w:val="00A55890"/>
    <w:rsid w:val="00A5593D"/>
    <w:rsid w:val="00A55ABD"/>
    <w:rsid w:val="00A55ADC"/>
    <w:rsid w:val="00A55B8E"/>
    <w:rsid w:val="00A55CBF"/>
    <w:rsid w:val="00A55F79"/>
    <w:rsid w:val="00A56463"/>
    <w:rsid w:val="00A56842"/>
    <w:rsid w:val="00A56CD1"/>
    <w:rsid w:val="00A56ED9"/>
    <w:rsid w:val="00A57307"/>
    <w:rsid w:val="00A5759D"/>
    <w:rsid w:val="00A6029A"/>
    <w:rsid w:val="00A60426"/>
    <w:rsid w:val="00A6049F"/>
    <w:rsid w:val="00A607F5"/>
    <w:rsid w:val="00A608E0"/>
    <w:rsid w:val="00A60D77"/>
    <w:rsid w:val="00A61072"/>
    <w:rsid w:val="00A6139F"/>
    <w:rsid w:val="00A61430"/>
    <w:rsid w:val="00A617A2"/>
    <w:rsid w:val="00A618BD"/>
    <w:rsid w:val="00A6196F"/>
    <w:rsid w:val="00A61BEC"/>
    <w:rsid w:val="00A61E1A"/>
    <w:rsid w:val="00A62093"/>
    <w:rsid w:val="00A620E5"/>
    <w:rsid w:val="00A6219A"/>
    <w:rsid w:val="00A623A1"/>
    <w:rsid w:val="00A6266A"/>
    <w:rsid w:val="00A6270F"/>
    <w:rsid w:val="00A62C4D"/>
    <w:rsid w:val="00A62D8D"/>
    <w:rsid w:val="00A62F0E"/>
    <w:rsid w:val="00A63302"/>
    <w:rsid w:val="00A633D2"/>
    <w:rsid w:val="00A634A3"/>
    <w:rsid w:val="00A635C9"/>
    <w:rsid w:val="00A6369E"/>
    <w:rsid w:val="00A63784"/>
    <w:rsid w:val="00A63967"/>
    <w:rsid w:val="00A63A32"/>
    <w:rsid w:val="00A63EA9"/>
    <w:rsid w:val="00A63F04"/>
    <w:rsid w:val="00A6470C"/>
    <w:rsid w:val="00A6492F"/>
    <w:rsid w:val="00A649C1"/>
    <w:rsid w:val="00A64B0F"/>
    <w:rsid w:val="00A64BF8"/>
    <w:rsid w:val="00A64DCB"/>
    <w:rsid w:val="00A64E33"/>
    <w:rsid w:val="00A653D5"/>
    <w:rsid w:val="00A6558F"/>
    <w:rsid w:val="00A6608E"/>
    <w:rsid w:val="00A66170"/>
    <w:rsid w:val="00A662FB"/>
    <w:rsid w:val="00A664C5"/>
    <w:rsid w:val="00A66526"/>
    <w:rsid w:val="00A669B7"/>
    <w:rsid w:val="00A66B6D"/>
    <w:rsid w:val="00A66F35"/>
    <w:rsid w:val="00A6704E"/>
    <w:rsid w:val="00A67355"/>
    <w:rsid w:val="00A677EC"/>
    <w:rsid w:val="00A67904"/>
    <w:rsid w:val="00A67AEC"/>
    <w:rsid w:val="00A67D2B"/>
    <w:rsid w:val="00A7000B"/>
    <w:rsid w:val="00A70377"/>
    <w:rsid w:val="00A705DA"/>
    <w:rsid w:val="00A706C4"/>
    <w:rsid w:val="00A70707"/>
    <w:rsid w:val="00A707E7"/>
    <w:rsid w:val="00A7081A"/>
    <w:rsid w:val="00A70994"/>
    <w:rsid w:val="00A70B8B"/>
    <w:rsid w:val="00A70BC8"/>
    <w:rsid w:val="00A70C6D"/>
    <w:rsid w:val="00A70D00"/>
    <w:rsid w:val="00A70D6B"/>
    <w:rsid w:val="00A70E31"/>
    <w:rsid w:val="00A713FB"/>
    <w:rsid w:val="00A717C8"/>
    <w:rsid w:val="00A71BB0"/>
    <w:rsid w:val="00A7225D"/>
    <w:rsid w:val="00A72360"/>
    <w:rsid w:val="00A72607"/>
    <w:rsid w:val="00A729D4"/>
    <w:rsid w:val="00A72A6A"/>
    <w:rsid w:val="00A72C10"/>
    <w:rsid w:val="00A72CE2"/>
    <w:rsid w:val="00A72D8A"/>
    <w:rsid w:val="00A730BC"/>
    <w:rsid w:val="00A73263"/>
    <w:rsid w:val="00A7331A"/>
    <w:rsid w:val="00A734B5"/>
    <w:rsid w:val="00A735BD"/>
    <w:rsid w:val="00A7385C"/>
    <w:rsid w:val="00A73EB3"/>
    <w:rsid w:val="00A73ECD"/>
    <w:rsid w:val="00A73F1C"/>
    <w:rsid w:val="00A740E0"/>
    <w:rsid w:val="00A744C3"/>
    <w:rsid w:val="00A74638"/>
    <w:rsid w:val="00A7467C"/>
    <w:rsid w:val="00A74953"/>
    <w:rsid w:val="00A74C1E"/>
    <w:rsid w:val="00A74C26"/>
    <w:rsid w:val="00A74C86"/>
    <w:rsid w:val="00A74CDF"/>
    <w:rsid w:val="00A74D70"/>
    <w:rsid w:val="00A74DED"/>
    <w:rsid w:val="00A75D0E"/>
    <w:rsid w:val="00A76125"/>
    <w:rsid w:val="00A76308"/>
    <w:rsid w:val="00A76808"/>
    <w:rsid w:val="00A7684E"/>
    <w:rsid w:val="00A76CA2"/>
    <w:rsid w:val="00A7709E"/>
    <w:rsid w:val="00A773E9"/>
    <w:rsid w:val="00A77650"/>
    <w:rsid w:val="00A777C0"/>
    <w:rsid w:val="00A77942"/>
    <w:rsid w:val="00A77A5E"/>
    <w:rsid w:val="00A77A7F"/>
    <w:rsid w:val="00A77DAA"/>
    <w:rsid w:val="00A80128"/>
    <w:rsid w:val="00A80229"/>
    <w:rsid w:val="00A805F6"/>
    <w:rsid w:val="00A80620"/>
    <w:rsid w:val="00A80899"/>
    <w:rsid w:val="00A80927"/>
    <w:rsid w:val="00A80D69"/>
    <w:rsid w:val="00A81252"/>
    <w:rsid w:val="00A8183D"/>
    <w:rsid w:val="00A81A28"/>
    <w:rsid w:val="00A81CBF"/>
    <w:rsid w:val="00A822E7"/>
    <w:rsid w:val="00A8230A"/>
    <w:rsid w:val="00A8246F"/>
    <w:rsid w:val="00A831E7"/>
    <w:rsid w:val="00A834D4"/>
    <w:rsid w:val="00A83554"/>
    <w:rsid w:val="00A8357D"/>
    <w:rsid w:val="00A8360A"/>
    <w:rsid w:val="00A83DA9"/>
    <w:rsid w:val="00A84150"/>
    <w:rsid w:val="00A841DC"/>
    <w:rsid w:val="00A8424E"/>
    <w:rsid w:val="00A84562"/>
    <w:rsid w:val="00A845B1"/>
    <w:rsid w:val="00A8488F"/>
    <w:rsid w:val="00A84B84"/>
    <w:rsid w:val="00A84FA1"/>
    <w:rsid w:val="00A8517C"/>
    <w:rsid w:val="00A852D5"/>
    <w:rsid w:val="00A854DB"/>
    <w:rsid w:val="00A8569F"/>
    <w:rsid w:val="00A857E4"/>
    <w:rsid w:val="00A85872"/>
    <w:rsid w:val="00A85CDE"/>
    <w:rsid w:val="00A85E88"/>
    <w:rsid w:val="00A85F19"/>
    <w:rsid w:val="00A8607D"/>
    <w:rsid w:val="00A860A9"/>
    <w:rsid w:val="00A860E6"/>
    <w:rsid w:val="00A864D6"/>
    <w:rsid w:val="00A86777"/>
    <w:rsid w:val="00A86D57"/>
    <w:rsid w:val="00A87168"/>
    <w:rsid w:val="00A87187"/>
    <w:rsid w:val="00A87208"/>
    <w:rsid w:val="00A87616"/>
    <w:rsid w:val="00A87BDB"/>
    <w:rsid w:val="00A903F8"/>
    <w:rsid w:val="00A90803"/>
    <w:rsid w:val="00A90866"/>
    <w:rsid w:val="00A90A95"/>
    <w:rsid w:val="00A90F82"/>
    <w:rsid w:val="00A916B3"/>
    <w:rsid w:val="00A9190B"/>
    <w:rsid w:val="00A9194E"/>
    <w:rsid w:val="00A91C1F"/>
    <w:rsid w:val="00A91E40"/>
    <w:rsid w:val="00A91FD4"/>
    <w:rsid w:val="00A922E5"/>
    <w:rsid w:val="00A923D1"/>
    <w:rsid w:val="00A92540"/>
    <w:rsid w:val="00A92B43"/>
    <w:rsid w:val="00A92CF3"/>
    <w:rsid w:val="00A93FF6"/>
    <w:rsid w:val="00A94112"/>
    <w:rsid w:val="00A94215"/>
    <w:rsid w:val="00A946BB"/>
    <w:rsid w:val="00A94B0F"/>
    <w:rsid w:val="00A94FAB"/>
    <w:rsid w:val="00A95156"/>
    <w:rsid w:val="00A95248"/>
    <w:rsid w:val="00A954D8"/>
    <w:rsid w:val="00A9592F"/>
    <w:rsid w:val="00A959E0"/>
    <w:rsid w:val="00A95A7E"/>
    <w:rsid w:val="00A95D66"/>
    <w:rsid w:val="00A95FC8"/>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7B5"/>
    <w:rsid w:val="00AA2369"/>
    <w:rsid w:val="00AA243E"/>
    <w:rsid w:val="00AA271F"/>
    <w:rsid w:val="00AA2C14"/>
    <w:rsid w:val="00AA2D14"/>
    <w:rsid w:val="00AA3121"/>
    <w:rsid w:val="00AA3432"/>
    <w:rsid w:val="00AA36B2"/>
    <w:rsid w:val="00AA3D25"/>
    <w:rsid w:val="00AA4117"/>
    <w:rsid w:val="00AA4297"/>
    <w:rsid w:val="00AA45A4"/>
    <w:rsid w:val="00AA47D8"/>
    <w:rsid w:val="00AA4DC3"/>
    <w:rsid w:val="00AA5238"/>
    <w:rsid w:val="00AA5249"/>
    <w:rsid w:val="00AA5356"/>
    <w:rsid w:val="00AA583E"/>
    <w:rsid w:val="00AA599A"/>
    <w:rsid w:val="00AA5DFA"/>
    <w:rsid w:val="00AA687B"/>
    <w:rsid w:val="00AA69B2"/>
    <w:rsid w:val="00AA6AF1"/>
    <w:rsid w:val="00AA6AFC"/>
    <w:rsid w:val="00AA6BEC"/>
    <w:rsid w:val="00AA6FED"/>
    <w:rsid w:val="00AA73E1"/>
    <w:rsid w:val="00AA7425"/>
    <w:rsid w:val="00AA7C82"/>
    <w:rsid w:val="00AA7CB6"/>
    <w:rsid w:val="00AA7CFA"/>
    <w:rsid w:val="00AA7F44"/>
    <w:rsid w:val="00AA7FB8"/>
    <w:rsid w:val="00AB0565"/>
    <w:rsid w:val="00AB0A8F"/>
    <w:rsid w:val="00AB0D6E"/>
    <w:rsid w:val="00AB169F"/>
    <w:rsid w:val="00AB1AE8"/>
    <w:rsid w:val="00AB1E89"/>
    <w:rsid w:val="00AB2155"/>
    <w:rsid w:val="00AB2175"/>
    <w:rsid w:val="00AB2297"/>
    <w:rsid w:val="00AB24BE"/>
    <w:rsid w:val="00AB252B"/>
    <w:rsid w:val="00AB2648"/>
    <w:rsid w:val="00AB297D"/>
    <w:rsid w:val="00AB2B40"/>
    <w:rsid w:val="00AB2B5B"/>
    <w:rsid w:val="00AB2EA4"/>
    <w:rsid w:val="00AB2F6C"/>
    <w:rsid w:val="00AB2F94"/>
    <w:rsid w:val="00AB2FEE"/>
    <w:rsid w:val="00AB3091"/>
    <w:rsid w:val="00AB3149"/>
    <w:rsid w:val="00AB31F9"/>
    <w:rsid w:val="00AB330C"/>
    <w:rsid w:val="00AB33F0"/>
    <w:rsid w:val="00AB36A2"/>
    <w:rsid w:val="00AB37E1"/>
    <w:rsid w:val="00AB38BA"/>
    <w:rsid w:val="00AB3BF1"/>
    <w:rsid w:val="00AB4212"/>
    <w:rsid w:val="00AB46B5"/>
    <w:rsid w:val="00AB46D7"/>
    <w:rsid w:val="00AB4711"/>
    <w:rsid w:val="00AB4BBA"/>
    <w:rsid w:val="00AB51B1"/>
    <w:rsid w:val="00AB5398"/>
    <w:rsid w:val="00AB53CC"/>
    <w:rsid w:val="00AB54F4"/>
    <w:rsid w:val="00AB5539"/>
    <w:rsid w:val="00AB557F"/>
    <w:rsid w:val="00AB56F1"/>
    <w:rsid w:val="00AB5A5E"/>
    <w:rsid w:val="00AB5D39"/>
    <w:rsid w:val="00AB5D52"/>
    <w:rsid w:val="00AB5DAC"/>
    <w:rsid w:val="00AB5FA2"/>
    <w:rsid w:val="00AB6392"/>
    <w:rsid w:val="00AB63DC"/>
    <w:rsid w:val="00AB6470"/>
    <w:rsid w:val="00AB6573"/>
    <w:rsid w:val="00AB6B38"/>
    <w:rsid w:val="00AB6CA6"/>
    <w:rsid w:val="00AB6DA6"/>
    <w:rsid w:val="00AB6EBD"/>
    <w:rsid w:val="00AB6EE8"/>
    <w:rsid w:val="00AB738A"/>
    <w:rsid w:val="00AB757C"/>
    <w:rsid w:val="00AB76AE"/>
    <w:rsid w:val="00AB796B"/>
    <w:rsid w:val="00AB7B5D"/>
    <w:rsid w:val="00AB7C0A"/>
    <w:rsid w:val="00AB7E2C"/>
    <w:rsid w:val="00AC00EB"/>
    <w:rsid w:val="00AC0113"/>
    <w:rsid w:val="00AC023B"/>
    <w:rsid w:val="00AC030D"/>
    <w:rsid w:val="00AC03DE"/>
    <w:rsid w:val="00AC0652"/>
    <w:rsid w:val="00AC0AEF"/>
    <w:rsid w:val="00AC0AFF"/>
    <w:rsid w:val="00AC0EEC"/>
    <w:rsid w:val="00AC106C"/>
    <w:rsid w:val="00AC1168"/>
    <w:rsid w:val="00AC138C"/>
    <w:rsid w:val="00AC1749"/>
    <w:rsid w:val="00AC1AD0"/>
    <w:rsid w:val="00AC1CBD"/>
    <w:rsid w:val="00AC1DC3"/>
    <w:rsid w:val="00AC2369"/>
    <w:rsid w:val="00AC2998"/>
    <w:rsid w:val="00AC2B1E"/>
    <w:rsid w:val="00AC2EE2"/>
    <w:rsid w:val="00AC2FEB"/>
    <w:rsid w:val="00AC344C"/>
    <w:rsid w:val="00AC3896"/>
    <w:rsid w:val="00AC3AB1"/>
    <w:rsid w:val="00AC3C99"/>
    <w:rsid w:val="00AC4057"/>
    <w:rsid w:val="00AC43DC"/>
    <w:rsid w:val="00AC4550"/>
    <w:rsid w:val="00AC4835"/>
    <w:rsid w:val="00AC489B"/>
    <w:rsid w:val="00AC498C"/>
    <w:rsid w:val="00AC4D6B"/>
    <w:rsid w:val="00AC530B"/>
    <w:rsid w:val="00AC547C"/>
    <w:rsid w:val="00AC554B"/>
    <w:rsid w:val="00AC5792"/>
    <w:rsid w:val="00AC5797"/>
    <w:rsid w:val="00AC5C6B"/>
    <w:rsid w:val="00AC5CE2"/>
    <w:rsid w:val="00AC5E33"/>
    <w:rsid w:val="00AC6114"/>
    <w:rsid w:val="00AC63C6"/>
    <w:rsid w:val="00AC6AF1"/>
    <w:rsid w:val="00AC702E"/>
    <w:rsid w:val="00AC7E87"/>
    <w:rsid w:val="00AC7EF7"/>
    <w:rsid w:val="00AD01CB"/>
    <w:rsid w:val="00AD031A"/>
    <w:rsid w:val="00AD04D1"/>
    <w:rsid w:val="00AD06FC"/>
    <w:rsid w:val="00AD081E"/>
    <w:rsid w:val="00AD08EA"/>
    <w:rsid w:val="00AD098E"/>
    <w:rsid w:val="00AD10BB"/>
    <w:rsid w:val="00AD16B7"/>
    <w:rsid w:val="00AD2249"/>
    <w:rsid w:val="00AD267C"/>
    <w:rsid w:val="00AD27D5"/>
    <w:rsid w:val="00AD290B"/>
    <w:rsid w:val="00AD290D"/>
    <w:rsid w:val="00AD2DD1"/>
    <w:rsid w:val="00AD2F57"/>
    <w:rsid w:val="00AD3529"/>
    <w:rsid w:val="00AD363C"/>
    <w:rsid w:val="00AD3945"/>
    <w:rsid w:val="00AD3986"/>
    <w:rsid w:val="00AD3D9E"/>
    <w:rsid w:val="00AD3FB5"/>
    <w:rsid w:val="00AD401F"/>
    <w:rsid w:val="00AD4547"/>
    <w:rsid w:val="00AD4593"/>
    <w:rsid w:val="00AD4C3F"/>
    <w:rsid w:val="00AD4DFA"/>
    <w:rsid w:val="00AD5721"/>
    <w:rsid w:val="00AD608F"/>
    <w:rsid w:val="00AD623B"/>
    <w:rsid w:val="00AD628E"/>
    <w:rsid w:val="00AD6432"/>
    <w:rsid w:val="00AD64A5"/>
    <w:rsid w:val="00AD66F6"/>
    <w:rsid w:val="00AD6994"/>
    <w:rsid w:val="00AD69F7"/>
    <w:rsid w:val="00AD6F07"/>
    <w:rsid w:val="00AD6F47"/>
    <w:rsid w:val="00AD7C63"/>
    <w:rsid w:val="00AD7D66"/>
    <w:rsid w:val="00AE00FB"/>
    <w:rsid w:val="00AE02DD"/>
    <w:rsid w:val="00AE0860"/>
    <w:rsid w:val="00AE0C19"/>
    <w:rsid w:val="00AE0DBB"/>
    <w:rsid w:val="00AE0E16"/>
    <w:rsid w:val="00AE0FAF"/>
    <w:rsid w:val="00AE0FC9"/>
    <w:rsid w:val="00AE101A"/>
    <w:rsid w:val="00AE1231"/>
    <w:rsid w:val="00AE13EE"/>
    <w:rsid w:val="00AE1601"/>
    <w:rsid w:val="00AE16C3"/>
    <w:rsid w:val="00AE1760"/>
    <w:rsid w:val="00AE17E5"/>
    <w:rsid w:val="00AE180E"/>
    <w:rsid w:val="00AE1948"/>
    <w:rsid w:val="00AE2109"/>
    <w:rsid w:val="00AE25E2"/>
    <w:rsid w:val="00AE2721"/>
    <w:rsid w:val="00AE2A60"/>
    <w:rsid w:val="00AE2AD9"/>
    <w:rsid w:val="00AE2B06"/>
    <w:rsid w:val="00AE2D5D"/>
    <w:rsid w:val="00AE2EF9"/>
    <w:rsid w:val="00AE314E"/>
    <w:rsid w:val="00AE3158"/>
    <w:rsid w:val="00AE3181"/>
    <w:rsid w:val="00AE359B"/>
    <w:rsid w:val="00AE364F"/>
    <w:rsid w:val="00AE3F0D"/>
    <w:rsid w:val="00AE3F7C"/>
    <w:rsid w:val="00AE4148"/>
    <w:rsid w:val="00AE43FB"/>
    <w:rsid w:val="00AE4513"/>
    <w:rsid w:val="00AE49AB"/>
    <w:rsid w:val="00AE4AD7"/>
    <w:rsid w:val="00AE4F8A"/>
    <w:rsid w:val="00AE549B"/>
    <w:rsid w:val="00AE59F9"/>
    <w:rsid w:val="00AE5A74"/>
    <w:rsid w:val="00AE5C5F"/>
    <w:rsid w:val="00AE5CAA"/>
    <w:rsid w:val="00AE5CF4"/>
    <w:rsid w:val="00AE6472"/>
    <w:rsid w:val="00AE68EA"/>
    <w:rsid w:val="00AE6D40"/>
    <w:rsid w:val="00AE6F0E"/>
    <w:rsid w:val="00AE72DC"/>
    <w:rsid w:val="00AE72E8"/>
    <w:rsid w:val="00AE7393"/>
    <w:rsid w:val="00AE760D"/>
    <w:rsid w:val="00AE7916"/>
    <w:rsid w:val="00AE79D2"/>
    <w:rsid w:val="00AE7ADB"/>
    <w:rsid w:val="00AE7DC2"/>
    <w:rsid w:val="00AF00D9"/>
    <w:rsid w:val="00AF01C5"/>
    <w:rsid w:val="00AF01D1"/>
    <w:rsid w:val="00AF0547"/>
    <w:rsid w:val="00AF07B4"/>
    <w:rsid w:val="00AF0A40"/>
    <w:rsid w:val="00AF0B01"/>
    <w:rsid w:val="00AF0BB3"/>
    <w:rsid w:val="00AF0BC7"/>
    <w:rsid w:val="00AF1186"/>
    <w:rsid w:val="00AF128B"/>
    <w:rsid w:val="00AF15A9"/>
    <w:rsid w:val="00AF1776"/>
    <w:rsid w:val="00AF1AA1"/>
    <w:rsid w:val="00AF1FD9"/>
    <w:rsid w:val="00AF2515"/>
    <w:rsid w:val="00AF269D"/>
    <w:rsid w:val="00AF35A5"/>
    <w:rsid w:val="00AF3667"/>
    <w:rsid w:val="00AF3D8A"/>
    <w:rsid w:val="00AF3F9A"/>
    <w:rsid w:val="00AF4072"/>
    <w:rsid w:val="00AF4A44"/>
    <w:rsid w:val="00AF4AA8"/>
    <w:rsid w:val="00AF4DD5"/>
    <w:rsid w:val="00AF501B"/>
    <w:rsid w:val="00AF5098"/>
    <w:rsid w:val="00AF53C7"/>
    <w:rsid w:val="00AF5499"/>
    <w:rsid w:val="00AF5620"/>
    <w:rsid w:val="00AF56F5"/>
    <w:rsid w:val="00AF5718"/>
    <w:rsid w:val="00AF575E"/>
    <w:rsid w:val="00AF5859"/>
    <w:rsid w:val="00AF591D"/>
    <w:rsid w:val="00AF5AFC"/>
    <w:rsid w:val="00AF63E6"/>
    <w:rsid w:val="00AF667A"/>
    <w:rsid w:val="00AF6815"/>
    <w:rsid w:val="00AF68AC"/>
    <w:rsid w:val="00AF6BC8"/>
    <w:rsid w:val="00AF6DC8"/>
    <w:rsid w:val="00AF6E0B"/>
    <w:rsid w:val="00AF70E2"/>
    <w:rsid w:val="00AF72F1"/>
    <w:rsid w:val="00AF72FB"/>
    <w:rsid w:val="00AF7669"/>
    <w:rsid w:val="00AF77B5"/>
    <w:rsid w:val="00AF7A9C"/>
    <w:rsid w:val="00AF7CFB"/>
    <w:rsid w:val="00AF7E02"/>
    <w:rsid w:val="00AF7E04"/>
    <w:rsid w:val="00AF7EA7"/>
    <w:rsid w:val="00AF7EB8"/>
    <w:rsid w:val="00B00035"/>
    <w:rsid w:val="00B0006D"/>
    <w:rsid w:val="00B000DE"/>
    <w:rsid w:val="00B003B3"/>
    <w:rsid w:val="00B00C7C"/>
    <w:rsid w:val="00B01473"/>
    <w:rsid w:val="00B01775"/>
    <w:rsid w:val="00B019CC"/>
    <w:rsid w:val="00B01A79"/>
    <w:rsid w:val="00B01AAD"/>
    <w:rsid w:val="00B01BE7"/>
    <w:rsid w:val="00B01D11"/>
    <w:rsid w:val="00B01D63"/>
    <w:rsid w:val="00B01EDC"/>
    <w:rsid w:val="00B02608"/>
    <w:rsid w:val="00B03112"/>
    <w:rsid w:val="00B034C7"/>
    <w:rsid w:val="00B034D1"/>
    <w:rsid w:val="00B0351E"/>
    <w:rsid w:val="00B03B6B"/>
    <w:rsid w:val="00B03BBD"/>
    <w:rsid w:val="00B03BC2"/>
    <w:rsid w:val="00B03EA5"/>
    <w:rsid w:val="00B03EBB"/>
    <w:rsid w:val="00B03FBB"/>
    <w:rsid w:val="00B0450F"/>
    <w:rsid w:val="00B0458D"/>
    <w:rsid w:val="00B04667"/>
    <w:rsid w:val="00B04A47"/>
    <w:rsid w:val="00B04B70"/>
    <w:rsid w:val="00B050BA"/>
    <w:rsid w:val="00B051DC"/>
    <w:rsid w:val="00B052BC"/>
    <w:rsid w:val="00B0536F"/>
    <w:rsid w:val="00B054AD"/>
    <w:rsid w:val="00B05832"/>
    <w:rsid w:val="00B05983"/>
    <w:rsid w:val="00B059C3"/>
    <w:rsid w:val="00B05C8D"/>
    <w:rsid w:val="00B06061"/>
    <w:rsid w:val="00B0636F"/>
    <w:rsid w:val="00B06568"/>
    <w:rsid w:val="00B06934"/>
    <w:rsid w:val="00B06972"/>
    <w:rsid w:val="00B06B5C"/>
    <w:rsid w:val="00B07350"/>
    <w:rsid w:val="00B075A6"/>
    <w:rsid w:val="00B07F57"/>
    <w:rsid w:val="00B07F5B"/>
    <w:rsid w:val="00B100F5"/>
    <w:rsid w:val="00B101E0"/>
    <w:rsid w:val="00B10424"/>
    <w:rsid w:val="00B105C1"/>
    <w:rsid w:val="00B10963"/>
    <w:rsid w:val="00B10A44"/>
    <w:rsid w:val="00B11050"/>
    <w:rsid w:val="00B11106"/>
    <w:rsid w:val="00B116AB"/>
    <w:rsid w:val="00B119CD"/>
    <w:rsid w:val="00B11B78"/>
    <w:rsid w:val="00B11E26"/>
    <w:rsid w:val="00B1203A"/>
    <w:rsid w:val="00B1242D"/>
    <w:rsid w:val="00B125A1"/>
    <w:rsid w:val="00B12724"/>
    <w:rsid w:val="00B12C4F"/>
    <w:rsid w:val="00B12D96"/>
    <w:rsid w:val="00B130FE"/>
    <w:rsid w:val="00B132EF"/>
    <w:rsid w:val="00B13372"/>
    <w:rsid w:val="00B13E30"/>
    <w:rsid w:val="00B13F88"/>
    <w:rsid w:val="00B140DF"/>
    <w:rsid w:val="00B145E6"/>
    <w:rsid w:val="00B14732"/>
    <w:rsid w:val="00B148CD"/>
    <w:rsid w:val="00B14CC6"/>
    <w:rsid w:val="00B14EC8"/>
    <w:rsid w:val="00B15292"/>
    <w:rsid w:val="00B158F1"/>
    <w:rsid w:val="00B15ADD"/>
    <w:rsid w:val="00B15B7F"/>
    <w:rsid w:val="00B15E96"/>
    <w:rsid w:val="00B16338"/>
    <w:rsid w:val="00B16585"/>
    <w:rsid w:val="00B16738"/>
    <w:rsid w:val="00B1680D"/>
    <w:rsid w:val="00B16926"/>
    <w:rsid w:val="00B16CEA"/>
    <w:rsid w:val="00B16F2B"/>
    <w:rsid w:val="00B1751E"/>
    <w:rsid w:val="00B1769A"/>
    <w:rsid w:val="00B1792E"/>
    <w:rsid w:val="00B179F1"/>
    <w:rsid w:val="00B17D01"/>
    <w:rsid w:val="00B17EB9"/>
    <w:rsid w:val="00B17FF3"/>
    <w:rsid w:val="00B20D67"/>
    <w:rsid w:val="00B20F21"/>
    <w:rsid w:val="00B20FD8"/>
    <w:rsid w:val="00B2108E"/>
    <w:rsid w:val="00B21318"/>
    <w:rsid w:val="00B214A3"/>
    <w:rsid w:val="00B217FA"/>
    <w:rsid w:val="00B21E32"/>
    <w:rsid w:val="00B21E64"/>
    <w:rsid w:val="00B22465"/>
    <w:rsid w:val="00B225DA"/>
    <w:rsid w:val="00B22698"/>
    <w:rsid w:val="00B22B3F"/>
    <w:rsid w:val="00B22DFD"/>
    <w:rsid w:val="00B23070"/>
    <w:rsid w:val="00B231E0"/>
    <w:rsid w:val="00B2338D"/>
    <w:rsid w:val="00B2340C"/>
    <w:rsid w:val="00B237D4"/>
    <w:rsid w:val="00B23A26"/>
    <w:rsid w:val="00B23AF0"/>
    <w:rsid w:val="00B23FCE"/>
    <w:rsid w:val="00B241B5"/>
    <w:rsid w:val="00B242B8"/>
    <w:rsid w:val="00B2474C"/>
    <w:rsid w:val="00B24927"/>
    <w:rsid w:val="00B24AEF"/>
    <w:rsid w:val="00B25686"/>
    <w:rsid w:val="00B25AAC"/>
    <w:rsid w:val="00B25AED"/>
    <w:rsid w:val="00B25B0E"/>
    <w:rsid w:val="00B25BB8"/>
    <w:rsid w:val="00B25FCD"/>
    <w:rsid w:val="00B261D1"/>
    <w:rsid w:val="00B2622C"/>
    <w:rsid w:val="00B26715"/>
    <w:rsid w:val="00B26B1B"/>
    <w:rsid w:val="00B26C75"/>
    <w:rsid w:val="00B26FF7"/>
    <w:rsid w:val="00B2713F"/>
    <w:rsid w:val="00B27147"/>
    <w:rsid w:val="00B27203"/>
    <w:rsid w:val="00B27234"/>
    <w:rsid w:val="00B274BF"/>
    <w:rsid w:val="00B27C40"/>
    <w:rsid w:val="00B27DD7"/>
    <w:rsid w:val="00B27F02"/>
    <w:rsid w:val="00B27F56"/>
    <w:rsid w:val="00B3046C"/>
    <w:rsid w:val="00B3084B"/>
    <w:rsid w:val="00B30B1C"/>
    <w:rsid w:val="00B30D79"/>
    <w:rsid w:val="00B3128C"/>
    <w:rsid w:val="00B31610"/>
    <w:rsid w:val="00B31656"/>
    <w:rsid w:val="00B3178A"/>
    <w:rsid w:val="00B3179B"/>
    <w:rsid w:val="00B318FA"/>
    <w:rsid w:val="00B31C76"/>
    <w:rsid w:val="00B31EBB"/>
    <w:rsid w:val="00B32091"/>
    <w:rsid w:val="00B32799"/>
    <w:rsid w:val="00B32885"/>
    <w:rsid w:val="00B3295D"/>
    <w:rsid w:val="00B32BB8"/>
    <w:rsid w:val="00B32F3D"/>
    <w:rsid w:val="00B33393"/>
    <w:rsid w:val="00B33447"/>
    <w:rsid w:val="00B3388D"/>
    <w:rsid w:val="00B33A02"/>
    <w:rsid w:val="00B33AAA"/>
    <w:rsid w:val="00B33E9E"/>
    <w:rsid w:val="00B33EC5"/>
    <w:rsid w:val="00B34300"/>
    <w:rsid w:val="00B34336"/>
    <w:rsid w:val="00B344AA"/>
    <w:rsid w:val="00B34627"/>
    <w:rsid w:val="00B347F0"/>
    <w:rsid w:val="00B348B8"/>
    <w:rsid w:val="00B34CB1"/>
    <w:rsid w:val="00B3519D"/>
    <w:rsid w:val="00B35237"/>
    <w:rsid w:val="00B354DB"/>
    <w:rsid w:val="00B35590"/>
    <w:rsid w:val="00B356F5"/>
    <w:rsid w:val="00B357AF"/>
    <w:rsid w:val="00B35BBA"/>
    <w:rsid w:val="00B35C50"/>
    <w:rsid w:val="00B35E2E"/>
    <w:rsid w:val="00B35FCA"/>
    <w:rsid w:val="00B36147"/>
    <w:rsid w:val="00B364C1"/>
    <w:rsid w:val="00B366E5"/>
    <w:rsid w:val="00B3679A"/>
    <w:rsid w:val="00B3694C"/>
    <w:rsid w:val="00B36BAC"/>
    <w:rsid w:val="00B36BBF"/>
    <w:rsid w:val="00B36D0C"/>
    <w:rsid w:val="00B37159"/>
    <w:rsid w:val="00B37992"/>
    <w:rsid w:val="00B4028D"/>
    <w:rsid w:val="00B40376"/>
    <w:rsid w:val="00B405EF"/>
    <w:rsid w:val="00B408BC"/>
    <w:rsid w:val="00B40904"/>
    <w:rsid w:val="00B40ADA"/>
    <w:rsid w:val="00B40D8F"/>
    <w:rsid w:val="00B40E8B"/>
    <w:rsid w:val="00B41314"/>
    <w:rsid w:val="00B41425"/>
    <w:rsid w:val="00B414E1"/>
    <w:rsid w:val="00B4156D"/>
    <w:rsid w:val="00B4212C"/>
    <w:rsid w:val="00B4249E"/>
    <w:rsid w:val="00B42B45"/>
    <w:rsid w:val="00B42B8F"/>
    <w:rsid w:val="00B437F0"/>
    <w:rsid w:val="00B43BC5"/>
    <w:rsid w:val="00B43E36"/>
    <w:rsid w:val="00B43F57"/>
    <w:rsid w:val="00B43FA3"/>
    <w:rsid w:val="00B44545"/>
    <w:rsid w:val="00B44573"/>
    <w:rsid w:val="00B445D5"/>
    <w:rsid w:val="00B447CB"/>
    <w:rsid w:val="00B44E62"/>
    <w:rsid w:val="00B4506C"/>
    <w:rsid w:val="00B45251"/>
    <w:rsid w:val="00B45724"/>
    <w:rsid w:val="00B45C59"/>
    <w:rsid w:val="00B45CFB"/>
    <w:rsid w:val="00B45CFD"/>
    <w:rsid w:val="00B45D32"/>
    <w:rsid w:val="00B45FE9"/>
    <w:rsid w:val="00B46163"/>
    <w:rsid w:val="00B463AA"/>
    <w:rsid w:val="00B46495"/>
    <w:rsid w:val="00B46513"/>
    <w:rsid w:val="00B46783"/>
    <w:rsid w:val="00B46817"/>
    <w:rsid w:val="00B46C2B"/>
    <w:rsid w:val="00B47670"/>
    <w:rsid w:val="00B47678"/>
    <w:rsid w:val="00B479C4"/>
    <w:rsid w:val="00B500C8"/>
    <w:rsid w:val="00B506AC"/>
    <w:rsid w:val="00B509D8"/>
    <w:rsid w:val="00B50A81"/>
    <w:rsid w:val="00B50B76"/>
    <w:rsid w:val="00B50C63"/>
    <w:rsid w:val="00B51254"/>
    <w:rsid w:val="00B51756"/>
    <w:rsid w:val="00B5193B"/>
    <w:rsid w:val="00B51989"/>
    <w:rsid w:val="00B51B21"/>
    <w:rsid w:val="00B51E71"/>
    <w:rsid w:val="00B5214E"/>
    <w:rsid w:val="00B52465"/>
    <w:rsid w:val="00B52EB3"/>
    <w:rsid w:val="00B53208"/>
    <w:rsid w:val="00B534B6"/>
    <w:rsid w:val="00B535BE"/>
    <w:rsid w:val="00B53627"/>
    <w:rsid w:val="00B53CBF"/>
    <w:rsid w:val="00B53F68"/>
    <w:rsid w:val="00B5437E"/>
    <w:rsid w:val="00B54610"/>
    <w:rsid w:val="00B5473B"/>
    <w:rsid w:val="00B54C84"/>
    <w:rsid w:val="00B54D4C"/>
    <w:rsid w:val="00B54EEE"/>
    <w:rsid w:val="00B555B0"/>
    <w:rsid w:val="00B555F2"/>
    <w:rsid w:val="00B5567D"/>
    <w:rsid w:val="00B55692"/>
    <w:rsid w:val="00B55817"/>
    <w:rsid w:val="00B55878"/>
    <w:rsid w:val="00B55951"/>
    <w:rsid w:val="00B55E56"/>
    <w:rsid w:val="00B5619F"/>
    <w:rsid w:val="00B561A8"/>
    <w:rsid w:val="00B56291"/>
    <w:rsid w:val="00B56349"/>
    <w:rsid w:val="00B56524"/>
    <w:rsid w:val="00B565FD"/>
    <w:rsid w:val="00B56E92"/>
    <w:rsid w:val="00B56F9E"/>
    <w:rsid w:val="00B572D0"/>
    <w:rsid w:val="00B57D38"/>
    <w:rsid w:val="00B57E5B"/>
    <w:rsid w:val="00B57F16"/>
    <w:rsid w:val="00B608FA"/>
    <w:rsid w:val="00B609D7"/>
    <w:rsid w:val="00B60A82"/>
    <w:rsid w:val="00B60C76"/>
    <w:rsid w:val="00B61029"/>
    <w:rsid w:val="00B61414"/>
    <w:rsid w:val="00B61665"/>
    <w:rsid w:val="00B61ADF"/>
    <w:rsid w:val="00B6227D"/>
    <w:rsid w:val="00B62332"/>
    <w:rsid w:val="00B623D4"/>
    <w:rsid w:val="00B6277B"/>
    <w:rsid w:val="00B62C68"/>
    <w:rsid w:val="00B62DE3"/>
    <w:rsid w:val="00B62DFE"/>
    <w:rsid w:val="00B6300A"/>
    <w:rsid w:val="00B63014"/>
    <w:rsid w:val="00B63188"/>
    <w:rsid w:val="00B6367A"/>
    <w:rsid w:val="00B6384F"/>
    <w:rsid w:val="00B638EC"/>
    <w:rsid w:val="00B63A57"/>
    <w:rsid w:val="00B63A5E"/>
    <w:rsid w:val="00B63CA7"/>
    <w:rsid w:val="00B63D56"/>
    <w:rsid w:val="00B64009"/>
    <w:rsid w:val="00B64459"/>
    <w:rsid w:val="00B6451A"/>
    <w:rsid w:val="00B646AA"/>
    <w:rsid w:val="00B647FF"/>
    <w:rsid w:val="00B64CD0"/>
    <w:rsid w:val="00B64D25"/>
    <w:rsid w:val="00B64D2F"/>
    <w:rsid w:val="00B6544D"/>
    <w:rsid w:val="00B657A8"/>
    <w:rsid w:val="00B65854"/>
    <w:rsid w:val="00B65BA3"/>
    <w:rsid w:val="00B65DA0"/>
    <w:rsid w:val="00B6648F"/>
    <w:rsid w:val="00B666FF"/>
    <w:rsid w:val="00B66B8C"/>
    <w:rsid w:val="00B66E4F"/>
    <w:rsid w:val="00B66ED7"/>
    <w:rsid w:val="00B66F1B"/>
    <w:rsid w:val="00B66F6C"/>
    <w:rsid w:val="00B66FEC"/>
    <w:rsid w:val="00B6703C"/>
    <w:rsid w:val="00B67160"/>
    <w:rsid w:val="00B671AD"/>
    <w:rsid w:val="00B6728F"/>
    <w:rsid w:val="00B677A6"/>
    <w:rsid w:val="00B677CA"/>
    <w:rsid w:val="00B677D5"/>
    <w:rsid w:val="00B67825"/>
    <w:rsid w:val="00B67858"/>
    <w:rsid w:val="00B67BCF"/>
    <w:rsid w:val="00B701DE"/>
    <w:rsid w:val="00B70455"/>
    <w:rsid w:val="00B707F3"/>
    <w:rsid w:val="00B70A56"/>
    <w:rsid w:val="00B70AE5"/>
    <w:rsid w:val="00B717EE"/>
    <w:rsid w:val="00B71945"/>
    <w:rsid w:val="00B719FF"/>
    <w:rsid w:val="00B71AF6"/>
    <w:rsid w:val="00B726E6"/>
    <w:rsid w:val="00B729C5"/>
    <w:rsid w:val="00B729CA"/>
    <w:rsid w:val="00B7322C"/>
    <w:rsid w:val="00B734A0"/>
    <w:rsid w:val="00B735B2"/>
    <w:rsid w:val="00B73603"/>
    <w:rsid w:val="00B7371F"/>
    <w:rsid w:val="00B73BA0"/>
    <w:rsid w:val="00B743EA"/>
    <w:rsid w:val="00B7445D"/>
    <w:rsid w:val="00B746FB"/>
    <w:rsid w:val="00B748B2"/>
    <w:rsid w:val="00B74984"/>
    <w:rsid w:val="00B74B8B"/>
    <w:rsid w:val="00B74BC2"/>
    <w:rsid w:val="00B74C25"/>
    <w:rsid w:val="00B7520D"/>
    <w:rsid w:val="00B75346"/>
    <w:rsid w:val="00B755ED"/>
    <w:rsid w:val="00B758E2"/>
    <w:rsid w:val="00B75A70"/>
    <w:rsid w:val="00B75B91"/>
    <w:rsid w:val="00B75C2C"/>
    <w:rsid w:val="00B75D7C"/>
    <w:rsid w:val="00B76B6C"/>
    <w:rsid w:val="00B772B4"/>
    <w:rsid w:val="00B77337"/>
    <w:rsid w:val="00B773A5"/>
    <w:rsid w:val="00B77954"/>
    <w:rsid w:val="00B8038B"/>
    <w:rsid w:val="00B803E3"/>
    <w:rsid w:val="00B804A6"/>
    <w:rsid w:val="00B8057C"/>
    <w:rsid w:val="00B80852"/>
    <w:rsid w:val="00B81062"/>
    <w:rsid w:val="00B81388"/>
    <w:rsid w:val="00B81422"/>
    <w:rsid w:val="00B8158A"/>
    <w:rsid w:val="00B8173B"/>
    <w:rsid w:val="00B81B3D"/>
    <w:rsid w:val="00B81D0C"/>
    <w:rsid w:val="00B81F5F"/>
    <w:rsid w:val="00B820AA"/>
    <w:rsid w:val="00B823C8"/>
    <w:rsid w:val="00B82500"/>
    <w:rsid w:val="00B8270E"/>
    <w:rsid w:val="00B8297A"/>
    <w:rsid w:val="00B829CD"/>
    <w:rsid w:val="00B82C8A"/>
    <w:rsid w:val="00B82FDA"/>
    <w:rsid w:val="00B83265"/>
    <w:rsid w:val="00B832F7"/>
    <w:rsid w:val="00B8347B"/>
    <w:rsid w:val="00B8350C"/>
    <w:rsid w:val="00B83631"/>
    <w:rsid w:val="00B836A3"/>
    <w:rsid w:val="00B83712"/>
    <w:rsid w:val="00B83928"/>
    <w:rsid w:val="00B83936"/>
    <w:rsid w:val="00B83BC6"/>
    <w:rsid w:val="00B83D2D"/>
    <w:rsid w:val="00B83D65"/>
    <w:rsid w:val="00B84090"/>
    <w:rsid w:val="00B846D5"/>
    <w:rsid w:val="00B84A45"/>
    <w:rsid w:val="00B84C1C"/>
    <w:rsid w:val="00B84C24"/>
    <w:rsid w:val="00B84C61"/>
    <w:rsid w:val="00B84DDE"/>
    <w:rsid w:val="00B84E07"/>
    <w:rsid w:val="00B85378"/>
    <w:rsid w:val="00B8540A"/>
    <w:rsid w:val="00B85425"/>
    <w:rsid w:val="00B8563F"/>
    <w:rsid w:val="00B8578F"/>
    <w:rsid w:val="00B85799"/>
    <w:rsid w:val="00B857D1"/>
    <w:rsid w:val="00B85B0E"/>
    <w:rsid w:val="00B85BCF"/>
    <w:rsid w:val="00B85C91"/>
    <w:rsid w:val="00B85ED3"/>
    <w:rsid w:val="00B85F15"/>
    <w:rsid w:val="00B86416"/>
    <w:rsid w:val="00B86439"/>
    <w:rsid w:val="00B8673A"/>
    <w:rsid w:val="00B867C0"/>
    <w:rsid w:val="00B8689C"/>
    <w:rsid w:val="00B86A94"/>
    <w:rsid w:val="00B86AB1"/>
    <w:rsid w:val="00B86DF6"/>
    <w:rsid w:val="00B86E48"/>
    <w:rsid w:val="00B86FE2"/>
    <w:rsid w:val="00B8737D"/>
    <w:rsid w:val="00B876F9"/>
    <w:rsid w:val="00B87DE3"/>
    <w:rsid w:val="00B907B1"/>
    <w:rsid w:val="00B9099F"/>
    <w:rsid w:val="00B90A59"/>
    <w:rsid w:val="00B90AA7"/>
    <w:rsid w:val="00B90D11"/>
    <w:rsid w:val="00B91019"/>
    <w:rsid w:val="00B915EB"/>
    <w:rsid w:val="00B91616"/>
    <w:rsid w:val="00B9180D"/>
    <w:rsid w:val="00B91F35"/>
    <w:rsid w:val="00B9211B"/>
    <w:rsid w:val="00B92151"/>
    <w:rsid w:val="00B92A4A"/>
    <w:rsid w:val="00B92AF2"/>
    <w:rsid w:val="00B92CB6"/>
    <w:rsid w:val="00B93680"/>
    <w:rsid w:val="00B939C6"/>
    <w:rsid w:val="00B93B56"/>
    <w:rsid w:val="00B93BB4"/>
    <w:rsid w:val="00B93F75"/>
    <w:rsid w:val="00B940DA"/>
    <w:rsid w:val="00B941D8"/>
    <w:rsid w:val="00B941FF"/>
    <w:rsid w:val="00B9426A"/>
    <w:rsid w:val="00B9428C"/>
    <w:rsid w:val="00B9437B"/>
    <w:rsid w:val="00B94603"/>
    <w:rsid w:val="00B94DD8"/>
    <w:rsid w:val="00B94E1B"/>
    <w:rsid w:val="00B95284"/>
    <w:rsid w:val="00B957EA"/>
    <w:rsid w:val="00B95BD5"/>
    <w:rsid w:val="00B95C34"/>
    <w:rsid w:val="00B95F8D"/>
    <w:rsid w:val="00B96018"/>
    <w:rsid w:val="00B96086"/>
    <w:rsid w:val="00B966B2"/>
    <w:rsid w:val="00B966E1"/>
    <w:rsid w:val="00B96DF1"/>
    <w:rsid w:val="00B96FB5"/>
    <w:rsid w:val="00B9720A"/>
    <w:rsid w:val="00B9777F"/>
    <w:rsid w:val="00B9781D"/>
    <w:rsid w:val="00B978FA"/>
    <w:rsid w:val="00B97AA1"/>
    <w:rsid w:val="00B97BA8"/>
    <w:rsid w:val="00B97BFD"/>
    <w:rsid w:val="00B97DB5"/>
    <w:rsid w:val="00B97DC7"/>
    <w:rsid w:val="00B97F1A"/>
    <w:rsid w:val="00BA017D"/>
    <w:rsid w:val="00BA022A"/>
    <w:rsid w:val="00BA025E"/>
    <w:rsid w:val="00BA03A7"/>
    <w:rsid w:val="00BA03AD"/>
    <w:rsid w:val="00BA04E0"/>
    <w:rsid w:val="00BA0502"/>
    <w:rsid w:val="00BA07D8"/>
    <w:rsid w:val="00BA08F1"/>
    <w:rsid w:val="00BA0F64"/>
    <w:rsid w:val="00BA101F"/>
    <w:rsid w:val="00BA1067"/>
    <w:rsid w:val="00BA169C"/>
    <w:rsid w:val="00BA267E"/>
    <w:rsid w:val="00BA26A6"/>
    <w:rsid w:val="00BA2CC3"/>
    <w:rsid w:val="00BA2FA3"/>
    <w:rsid w:val="00BA325B"/>
    <w:rsid w:val="00BA3463"/>
    <w:rsid w:val="00BA34CA"/>
    <w:rsid w:val="00BA384A"/>
    <w:rsid w:val="00BA3C61"/>
    <w:rsid w:val="00BA3F93"/>
    <w:rsid w:val="00BA4001"/>
    <w:rsid w:val="00BA40FB"/>
    <w:rsid w:val="00BA448A"/>
    <w:rsid w:val="00BA44D2"/>
    <w:rsid w:val="00BA47E6"/>
    <w:rsid w:val="00BA4989"/>
    <w:rsid w:val="00BA4A5C"/>
    <w:rsid w:val="00BA4C0F"/>
    <w:rsid w:val="00BA4C27"/>
    <w:rsid w:val="00BA4CC9"/>
    <w:rsid w:val="00BA5020"/>
    <w:rsid w:val="00BA5177"/>
    <w:rsid w:val="00BA5178"/>
    <w:rsid w:val="00BA644A"/>
    <w:rsid w:val="00BA65A0"/>
    <w:rsid w:val="00BA66D6"/>
    <w:rsid w:val="00BA6879"/>
    <w:rsid w:val="00BA6A4B"/>
    <w:rsid w:val="00BA6CBD"/>
    <w:rsid w:val="00BA6CE2"/>
    <w:rsid w:val="00BA6E80"/>
    <w:rsid w:val="00BA752C"/>
    <w:rsid w:val="00BA76A8"/>
    <w:rsid w:val="00BA79D3"/>
    <w:rsid w:val="00BA7A65"/>
    <w:rsid w:val="00BA7C51"/>
    <w:rsid w:val="00BA7CED"/>
    <w:rsid w:val="00BB024F"/>
    <w:rsid w:val="00BB0276"/>
    <w:rsid w:val="00BB0575"/>
    <w:rsid w:val="00BB0819"/>
    <w:rsid w:val="00BB0A25"/>
    <w:rsid w:val="00BB0AA6"/>
    <w:rsid w:val="00BB0D75"/>
    <w:rsid w:val="00BB0E7D"/>
    <w:rsid w:val="00BB10B4"/>
    <w:rsid w:val="00BB133D"/>
    <w:rsid w:val="00BB1374"/>
    <w:rsid w:val="00BB18A9"/>
    <w:rsid w:val="00BB1A54"/>
    <w:rsid w:val="00BB1BFE"/>
    <w:rsid w:val="00BB2208"/>
    <w:rsid w:val="00BB26B3"/>
    <w:rsid w:val="00BB28A5"/>
    <w:rsid w:val="00BB2B7E"/>
    <w:rsid w:val="00BB2BB1"/>
    <w:rsid w:val="00BB2C09"/>
    <w:rsid w:val="00BB2C2D"/>
    <w:rsid w:val="00BB2CB1"/>
    <w:rsid w:val="00BB2EB5"/>
    <w:rsid w:val="00BB2FCA"/>
    <w:rsid w:val="00BB342F"/>
    <w:rsid w:val="00BB39E9"/>
    <w:rsid w:val="00BB3B4F"/>
    <w:rsid w:val="00BB4294"/>
    <w:rsid w:val="00BB4380"/>
    <w:rsid w:val="00BB4546"/>
    <w:rsid w:val="00BB473C"/>
    <w:rsid w:val="00BB4743"/>
    <w:rsid w:val="00BB4986"/>
    <w:rsid w:val="00BB4BC0"/>
    <w:rsid w:val="00BB4DD2"/>
    <w:rsid w:val="00BB4F4F"/>
    <w:rsid w:val="00BB4F51"/>
    <w:rsid w:val="00BB4FDB"/>
    <w:rsid w:val="00BB545B"/>
    <w:rsid w:val="00BB55F2"/>
    <w:rsid w:val="00BB5936"/>
    <w:rsid w:val="00BB5ADE"/>
    <w:rsid w:val="00BB5BE3"/>
    <w:rsid w:val="00BB5BEE"/>
    <w:rsid w:val="00BB5C07"/>
    <w:rsid w:val="00BB5CAC"/>
    <w:rsid w:val="00BB5D6E"/>
    <w:rsid w:val="00BB5F9E"/>
    <w:rsid w:val="00BB6109"/>
    <w:rsid w:val="00BB618B"/>
    <w:rsid w:val="00BB6295"/>
    <w:rsid w:val="00BB6311"/>
    <w:rsid w:val="00BB6901"/>
    <w:rsid w:val="00BB6916"/>
    <w:rsid w:val="00BB6B70"/>
    <w:rsid w:val="00BB6C6A"/>
    <w:rsid w:val="00BB77CE"/>
    <w:rsid w:val="00BB7865"/>
    <w:rsid w:val="00BB7968"/>
    <w:rsid w:val="00BB7B6D"/>
    <w:rsid w:val="00BC03F7"/>
    <w:rsid w:val="00BC14AB"/>
    <w:rsid w:val="00BC1617"/>
    <w:rsid w:val="00BC1A88"/>
    <w:rsid w:val="00BC1B26"/>
    <w:rsid w:val="00BC1FE4"/>
    <w:rsid w:val="00BC24F3"/>
    <w:rsid w:val="00BC259D"/>
    <w:rsid w:val="00BC2B8D"/>
    <w:rsid w:val="00BC2C81"/>
    <w:rsid w:val="00BC2EBC"/>
    <w:rsid w:val="00BC300F"/>
    <w:rsid w:val="00BC31EE"/>
    <w:rsid w:val="00BC3204"/>
    <w:rsid w:val="00BC368C"/>
    <w:rsid w:val="00BC3849"/>
    <w:rsid w:val="00BC385B"/>
    <w:rsid w:val="00BC4136"/>
    <w:rsid w:val="00BC43ED"/>
    <w:rsid w:val="00BC464D"/>
    <w:rsid w:val="00BC4873"/>
    <w:rsid w:val="00BC49D4"/>
    <w:rsid w:val="00BC4AAE"/>
    <w:rsid w:val="00BC4B86"/>
    <w:rsid w:val="00BC4DEC"/>
    <w:rsid w:val="00BC557D"/>
    <w:rsid w:val="00BC5654"/>
    <w:rsid w:val="00BC58A0"/>
    <w:rsid w:val="00BC58FE"/>
    <w:rsid w:val="00BC5C0C"/>
    <w:rsid w:val="00BC6699"/>
    <w:rsid w:val="00BC6C4E"/>
    <w:rsid w:val="00BC713A"/>
    <w:rsid w:val="00BC763B"/>
    <w:rsid w:val="00BC77CF"/>
    <w:rsid w:val="00BC7AB4"/>
    <w:rsid w:val="00BC7B1B"/>
    <w:rsid w:val="00BC7BF2"/>
    <w:rsid w:val="00BC7C65"/>
    <w:rsid w:val="00BC7E0A"/>
    <w:rsid w:val="00BD007A"/>
    <w:rsid w:val="00BD0228"/>
    <w:rsid w:val="00BD023A"/>
    <w:rsid w:val="00BD0767"/>
    <w:rsid w:val="00BD0909"/>
    <w:rsid w:val="00BD0A3B"/>
    <w:rsid w:val="00BD0B24"/>
    <w:rsid w:val="00BD0E73"/>
    <w:rsid w:val="00BD11B5"/>
    <w:rsid w:val="00BD1543"/>
    <w:rsid w:val="00BD1608"/>
    <w:rsid w:val="00BD18BA"/>
    <w:rsid w:val="00BD1922"/>
    <w:rsid w:val="00BD1991"/>
    <w:rsid w:val="00BD1B34"/>
    <w:rsid w:val="00BD1F7B"/>
    <w:rsid w:val="00BD2136"/>
    <w:rsid w:val="00BD2230"/>
    <w:rsid w:val="00BD283C"/>
    <w:rsid w:val="00BD2DFD"/>
    <w:rsid w:val="00BD3164"/>
    <w:rsid w:val="00BD3468"/>
    <w:rsid w:val="00BD37F4"/>
    <w:rsid w:val="00BD398F"/>
    <w:rsid w:val="00BD3AFD"/>
    <w:rsid w:val="00BD3B88"/>
    <w:rsid w:val="00BD3C37"/>
    <w:rsid w:val="00BD3D2B"/>
    <w:rsid w:val="00BD3DF0"/>
    <w:rsid w:val="00BD3E07"/>
    <w:rsid w:val="00BD41C1"/>
    <w:rsid w:val="00BD47B8"/>
    <w:rsid w:val="00BD4894"/>
    <w:rsid w:val="00BD500B"/>
    <w:rsid w:val="00BD51FC"/>
    <w:rsid w:val="00BD52F7"/>
    <w:rsid w:val="00BD573C"/>
    <w:rsid w:val="00BD5A12"/>
    <w:rsid w:val="00BD5A22"/>
    <w:rsid w:val="00BD600F"/>
    <w:rsid w:val="00BD607F"/>
    <w:rsid w:val="00BD6452"/>
    <w:rsid w:val="00BD646E"/>
    <w:rsid w:val="00BD6592"/>
    <w:rsid w:val="00BD6812"/>
    <w:rsid w:val="00BD6AE6"/>
    <w:rsid w:val="00BD6FBA"/>
    <w:rsid w:val="00BD734F"/>
    <w:rsid w:val="00BD75D2"/>
    <w:rsid w:val="00BD7C4F"/>
    <w:rsid w:val="00BD7FB1"/>
    <w:rsid w:val="00BE01B9"/>
    <w:rsid w:val="00BE0212"/>
    <w:rsid w:val="00BE04A4"/>
    <w:rsid w:val="00BE0556"/>
    <w:rsid w:val="00BE05CB"/>
    <w:rsid w:val="00BE0661"/>
    <w:rsid w:val="00BE0AF6"/>
    <w:rsid w:val="00BE0B5B"/>
    <w:rsid w:val="00BE0E07"/>
    <w:rsid w:val="00BE0EC7"/>
    <w:rsid w:val="00BE1377"/>
    <w:rsid w:val="00BE1688"/>
    <w:rsid w:val="00BE16AE"/>
    <w:rsid w:val="00BE1A62"/>
    <w:rsid w:val="00BE1C0C"/>
    <w:rsid w:val="00BE1C52"/>
    <w:rsid w:val="00BE1C72"/>
    <w:rsid w:val="00BE2852"/>
    <w:rsid w:val="00BE28A2"/>
    <w:rsid w:val="00BE2911"/>
    <w:rsid w:val="00BE2C0C"/>
    <w:rsid w:val="00BE2DEE"/>
    <w:rsid w:val="00BE2F2F"/>
    <w:rsid w:val="00BE3398"/>
    <w:rsid w:val="00BE3522"/>
    <w:rsid w:val="00BE3760"/>
    <w:rsid w:val="00BE3882"/>
    <w:rsid w:val="00BE38A2"/>
    <w:rsid w:val="00BE3A61"/>
    <w:rsid w:val="00BE3CC2"/>
    <w:rsid w:val="00BE3E39"/>
    <w:rsid w:val="00BE406B"/>
    <w:rsid w:val="00BE4076"/>
    <w:rsid w:val="00BE43E4"/>
    <w:rsid w:val="00BE4E9A"/>
    <w:rsid w:val="00BE5790"/>
    <w:rsid w:val="00BE58EA"/>
    <w:rsid w:val="00BE5973"/>
    <w:rsid w:val="00BE5B82"/>
    <w:rsid w:val="00BE5C92"/>
    <w:rsid w:val="00BE5E14"/>
    <w:rsid w:val="00BE6123"/>
    <w:rsid w:val="00BE62CC"/>
    <w:rsid w:val="00BE6377"/>
    <w:rsid w:val="00BE63C4"/>
    <w:rsid w:val="00BE6539"/>
    <w:rsid w:val="00BE6631"/>
    <w:rsid w:val="00BE6923"/>
    <w:rsid w:val="00BE6A7C"/>
    <w:rsid w:val="00BE6CEB"/>
    <w:rsid w:val="00BE768A"/>
    <w:rsid w:val="00BE79B9"/>
    <w:rsid w:val="00BE7DB7"/>
    <w:rsid w:val="00BF02CA"/>
    <w:rsid w:val="00BF04C8"/>
    <w:rsid w:val="00BF05B0"/>
    <w:rsid w:val="00BF0876"/>
    <w:rsid w:val="00BF0C03"/>
    <w:rsid w:val="00BF0C30"/>
    <w:rsid w:val="00BF0F15"/>
    <w:rsid w:val="00BF105A"/>
    <w:rsid w:val="00BF1835"/>
    <w:rsid w:val="00BF197B"/>
    <w:rsid w:val="00BF1B64"/>
    <w:rsid w:val="00BF1C2E"/>
    <w:rsid w:val="00BF2833"/>
    <w:rsid w:val="00BF2835"/>
    <w:rsid w:val="00BF2A32"/>
    <w:rsid w:val="00BF2CDA"/>
    <w:rsid w:val="00BF308A"/>
    <w:rsid w:val="00BF3249"/>
    <w:rsid w:val="00BF35BD"/>
    <w:rsid w:val="00BF38D5"/>
    <w:rsid w:val="00BF3B71"/>
    <w:rsid w:val="00BF3D1B"/>
    <w:rsid w:val="00BF3F27"/>
    <w:rsid w:val="00BF3F86"/>
    <w:rsid w:val="00BF45A6"/>
    <w:rsid w:val="00BF45B0"/>
    <w:rsid w:val="00BF45BF"/>
    <w:rsid w:val="00BF4DE9"/>
    <w:rsid w:val="00BF4ED8"/>
    <w:rsid w:val="00BF51D2"/>
    <w:rsid w:val="00BF5572"/>
    <w:rsid w:val="00BF5653"/>
    <w:rsid w:val="00BF5816"/>
    <w:rsid w:val="00BF5840"/>
    <w:rsid w:val="00BF58B2"/>
    <w:rsid w:val="00BF5E5A"/>
    <w:rsid w:val="00BF5F29"/>
    <w:rsid w:val="00BF6156"/>
    <w:rsid w:val="00BF61B7"/>
    <w:rsid w:val="00BF6232"/>
    <w:rsid w:val="00BF6719"/>
    <w:rsid w:val="00BF6BC9"/>
    <w:rsid w:val="00BF6E51"/>
    <w:rsid w:val="00BF6EC0"/>
    <w:rsid w:val="00BF740D"/>
    <w:rsid w:val="00BF7559"/>
    <w:rsid w:val="00BF7A24"/>
    <w:rsid w:val="00BF7CBF"/>
    <w:rsid w:val="00BF7FE1"/>
    <w:rsid w:val="00C00037"/>
    <w:rsid w:val="00C000D5"/>
    <w:rsid w:val="00C003BE"/>
    <w:rsid w:val="00C00425"/>
    <w:rsid w:val="00C00735"/>
    <w:rsid w:val="00C007B9"/>
    <w:rsid w:val="00C008C9"/>
    <w:rsid w:val="00C00BA0"/>
    <w:rsid w:val="00C00FD3"/>
    <w:rsid w:val="00C011F0"/>
    <w:rsid w:val="00C01503"/>
    <w:rsid w:val="00C0172D"/>
    <w:rsid w:val="00C01766"/>
    <w:rsid w:val="00C018C4"/>
    <w:rsid w:val="00C019E1"/>
    <w:rsid w:val="00C01A5C"/>
    <w:rsid w:val="00C01A99"/>
    <w:rsid w:val="00C0200E"/>
    <w:rsid w:val="00C021A9"/>
    <w:rsid w:val="00C02253"/>
    <w:rsid w:val="00C02497"/>
    <w:rsid w:val="00C02696"/>
    <w:rsid w:val="00C02A5A"/>
    <w:rsid w:val="00C02D01"/>
    <w:rsid w:val="00C0350F"/>
    <w:rsid w:val="00C037CC"/>
    <w:rsid w:val="00C039B0"/>
    <w:rsid w:val="00C041E8"/>
    <w:rsid w:val="00C04281"/>
    <w:rsid w:val="00C04371"/>
    <w:rsid w:val="00C043D5"/>
    <w:rsid w:val="00C04405"/>
    <w:rsid w:val="00C045E6"/>
    <w:rsid w:val="00C04634"/>
    <w:rsid w:val="00C048B5"/>
    <w:rsid w:val="00C048D4"/>
    <w:rsid w:val="00C049D2"/>
    <w:rsid w:val="00C04CFB"/>
    <w:rsid w:val="00C04D69"/>
    <w:rsid w:val="00C04FF6"/>
    <w:rsid w:val="00C0556B"/>
    <w:rsid w:val="00C0581E"/>
    <w:rsid w:val="00C05B1D"/>
    <w:rsid w:val="00C05DDE"/>
    <w:rsid w:val="00C06147"/>
    <w:rsid w:val="00C061C5"/>
    <w:rsid w:val="00C062F7"/>
    <w:rsid w:val="00C06686"/>
    <w:rsid w:val="00C06695"/>
    <w:rsid w:val="00C06A89"/>
    <w:rsid w:val="00C06B18"/>
    <w:rsid w:val="00C07146"/>
    <w:rsid w:val="00C0765C"/>
    <w:rsid w:val="00C0769E"/>
    <w:rsid w:val="00C076C3"/>
    <w:rsid w:val="00C076D5"/>
    <w:rsid w:val="00C0774D"/>
    <w:rsid w:val="00C07A3B"/>
    <w:rsid w:val="00C07AE0"/>
    <w:rsid w:val="00C07DC1"/>
    <w:rsid w:val="00C102D6"/>
    <w:rsid w:val="00C1033F"/>
    <w:rsid w:val="00C10353"/>
    <w:rsid w:val="00C1040E"/>
    <w:rsid w:val="00C1084E"/>
    <w:rsid w:val="00C10CAC"/>
    <w:rsid w:val="00C10EDD"/>
    <w:rsid w:val="00C10FF0"/>
    <w:rsid w:val="00C11196"/>
    <w:rsid w:val="00C111DB"/>
    <w:rsid w:val="00C11618"/>
    <w:rsid w:val="00C117F5"/>
    <w:rsid w:val="00C1192E"/>
    <w:rsid w:val="00C119CF"/>
    <w:rsid w:val="00C119E9"/>
    <w:rsid w:val="00C11B07"/>
    <w:rsid w:val="00C120DF"/>
    <w:rsid w:val="00C12142"/>
    <w:rsid w:val="00C1239A"/>
    <w:rsid w:val="00C126DC"/>
    <w:rsid w:val="00C12879"/>
    <w:rsid w:val="00C128C2"/>
    <w:rsid w:val="00C12A46"/>
    <w:rsid w:val="00C12D04"/>
    <w:rsid w:val="00C12F5C"/>
    <w:rsid w:val="00C12F62"/>
    <w:rsid w:val="00C13490"/>
    <w:rsid w:val="00C136CB"/>
    <w:rsid w:val="00C138EF"/>
    <w:rsid w:val="00C13A21"/>
    <w:rsid w:val="00C1437C"/>
    <w:rsid w:val="00C14402"/>
    <w:rsid w:val="00C1457B"/>
    <w:rsid w:val="00C1469F"/>
    <w:rsid w:val="00C146ED"/>
    <w:rsid w:val="00C14ADF"/>
    <w:rsid w:val="00C14B20"/>
    <w:rsid w:val="00C14C50"/>
    <w:rsid w:val="00C15048"/>
    <w:rsid w:val="00C1558A"/>
    <w:rsid w:val="00C156D9"/>
    <w:rsid w:val="00C15717"/>
    <w:rsid w:val="00C1573B"/>
    <w:rsid w:val="00C15804"/>
    <w:rsid w:val="00C15819"/>
    <w:rsid w:val="00C15828"/>
    <w:rsid w:val="00C15928"/>
    <w:rsid w:val="00C15A67"/>
    <w:rsid w:val="00C15AE8"/>
    <w:rsid w:val="00C15CBA"/>
    <w:rsid w:val="00C15EFF"/>
    <w:rsid w:val="00C162A7"/>
    <w:rsid w:val="00C16919"/>
    <w:rsid w:val="00C16D73"/>
    <w:rsid w:val="00C16DFE"/>
    <w:rsid w:val="00C17265"/>
    <w:rsid w:val="00C172D5"/>
    <w:rsid w:val="00C173B4"/>
    <w:rsid w:val="00C173E5"/>
    <w:rsid w:val="00C17C79"/>
    <w:rsid w:val="00C17D54"/>
    <w:rsid w:val="00C2009F"/>
    <w:rsid w:val="00C2035A"/>
    <w:rsid w:val="00C203A0"/>
    <w:rsid w:val="00C20448"/>
    <w:rsid w:val="00C20B6C"/>
    <w:rsid w:val="00C20C7C"/>
    <w:rsid w:val="00C20D9B"/>
    <w:rsid w:val="00C20F3F"/>
    <w:rsid w:val="00C21410"/>
    <w:rsid w:val="00C2154C"/>
    <w:rsid w:val="00C217FC"/>
    <w:rsid w:val="00C21B20"/>
    <w:rsid w:val="00C21C15"/>
    <w:rsid w:val="00C21CBE"/>
    <w:rsid w:val="00C21E08"/>
    <w:rsid w:val="00C21F6F"/>
    <w:rsid w:val="00C21FA4"/>
    <w:rsid w:val="00C220C8"/>
    <w:rsid w:val="00C2220A"/>
    <w:rsid w:val="00C22269"/>
    <w:rsid w:val="00C22274"/>
    <w:rsid w:val="00C2234F"/>
    <w:rsid w:val="00C224B6"/>
    <w:rsid w:val="00C224F3"/>
    <w:rsid w:val="00C226DC"/>
    <w:rsid w:val="00C22BF5"/>
    <w:rsid w:val="00C22D02"/>
    <w:rsid w:val="00C22E90"/>
    <w:rsid w:val="00C23124"/>
    <w:rsid w:val="00C2322C"/>
    <w:rsid w:val="00C2390D"/>
    <w:rsid w:val="00C23937"/>
    <w:rsid w:val="00C23B4B"/>
    <w:rsid w:val="00C23BE5"/>
    <w:rsid w:val="00C23E46"/>
    <w:rsid w:val="00C2433A"/>
    <w:rsid w:val="00C2457D"/>
    <w:rsid w:val="00C24631"/>
    <w:rsid w:val="00C2480E"/>
    <w:rsid w:val="00C24B1F"/>
    <w:rsid w:val="00C24BCE"/>
    <w:rsid w:val="00C24C13"/>
    <w:rsid w:val="00C24E8E"/>
    <w:rsid w:val="00C24FD6"/>
    <w:rsid w:val="00C25803"/>
    <w:rsid w:val="00C25ADE"/>
    <w:rsid w:val="00C25C93"/>
    <w:rsid w:val="00C25E74"/>
    <w:rsid w:val="00C26126"/>
    <w:rsid w:val="00C26672"/>
    <w:rsid w:val="00C26739"/>
    <w:rsid w:val="00C269B4"/>
    <w:rsid w:val="00C26AD7"/>
    <w:rsid w:val="00C27021"/>
    <w:rsid w:val="00C27068"/>
    <w:rsid w:val="00C270CD"/>
    <w:rsid w:val="00C27197"/>
    <w:rsid w:val="00C272F6"/>
    <w:rsid w:val="00C27457"/>
    <w:rsid w:val="00C277E7"/>
    <w:rsid w:val="00C2784C"/>
    <w:rsid w:val="00C27B6C"/>
    <w:rsid w:val="00C27C54"/>
    <w:rsid w:val="00C27E6A"/>
    <w:rsid w:val="00C30148"/>
    <w:rsid w:val="00C30228"/>
    <w:rsid w:val="00C30520"/>
    <w:rsid w:val="00C307EA"/>
    <w:rsid w:val="00C30A3A"/>
    <w:rsid w:val="00C30E61"/>
    <w:rsid w:val="00C3148D"/>
    <w:rsid w:val="00C319BD"/>
    <w:rsid w:val="00C31A83"/>
    <w:rsid w:val="00C32015"/>
    <w:rsid w:val="00C321B1"/>
    <w:rsid w:val="00C3271E"/>
    <w:rsid w:val="00C32885"/>
    <w:rsid w:val="00C32A17"/>
    <w:rsid w:val="00C32D8E"/>
    <w:rsid w:val="00C33002"/>
    <w:rsid w:val="00C33030"/>
    <w:rsid w:val="00C330B2"/>
    <w:rsid w:val="00C33687"/>
    <w:rsid w:val="00C337AE"/>
    <w:rsid w:val="00C33970"/>
    <w:rsid w:val="00C33AB3"/>
    <w:rsid w:val="00C33B10"/>
    <w:rsid w:val="00C33B6D"/>
    <w:rsid w:val="00C33E2A"/>
    <w:rsid w:val="00C34626"/>
    <w:rsid w:val="00C348E9"/>
    <w:rsid w:val="00C34B4D"/>
    <w:rsid w:val="00C34F27"/>
    <w:rsid w:val="00C34FCE"/>
    <w:rsid w:val="00C3507F"/>
    <w:rsid w:val="00C35911"/>
    <w:rsid w:val="00C35C75"/>
    <w:rsid w:val="00C35D3C"/>
    <w:rsid w:val="00C35ED5"/>
    <w:rsid w:val="00C36281"/>
    <w:rsid w:val="00C3645C"/>
    <w:rsid w:val="00C36B6B"/>
    <w:rsid w:val="00C36D82"/>
    <w:rsid w:val="00C3722F"/>
    <w:rsid w:val="00C37367"/>
    <w:rsid w:val="00C37A50"/>
    <w:rsid w:val="00C4043B"/>
    <w:rsid w:val="00C405F7"/>
    <w:rsid w:val="00C40B16"/>
    <w:rsid w:val="00C40E12"/>
    <w:rsid w:val="00C40E6D"/>
    <w:rsid w:val="00C4112B"/>
    <w:rsid w:val="00C41189"/>
    <w:rsid w:val="00C414B7"/>
    <w:rsid w:val="00C41AB3"/>
    <w:rsid w:val="00C41BAE"/>
    <w:rsid w:val="00C41DF1"/>
    <w:rsid w:val="00C4204D"/>
    <w:rsid w:val="00C421C5"/>
    <w:rsid w:val="00C42526"/>
    <w:rsid w:val="00C428F2"/>
    <w:rsid w:val="00C429B3"/>
    <w:rsid w:val="00C42C1C"/>
    <w:rsid w:val="00C42C65"/>
    <w:rsid w:val="00C432F5"/>
    <w:rsid w:val="00C433A8"/>
    <w:rsid w:val="00C433FB"/>
    <w:rsid w:val="00C4359A"/>
    <w:rsid w:val="00C43B0B"/>
    <w:rsid w:val="00C43BEA"/>
    <w:rsid w:val="00C43C14"/>
    <w:rsid w:val="00C43E67"/>
    <w:rsid w:val="00C4427C"/>
    <w:rsid w:val="00C442AD"/>
    <w:rsid w:val="00C443AD"/>
    <w:rsid w:val="00C44B5D"/>
    <w:rsid w:val="00C45162"/>
    <w:rsid w:val="00C45626"/>
    <w:rsid w:val="00C45972"/>
    <w:rsid w:val="00C45D8B"/>
    <w:rsid w:val="00C45ED5"/>
    <w:rsid w:val="00C45F27"/>
    <w:rsid w:val="00C46176"/>
    <w:rsid w:val="00C46286"/>
    <w:rsid w:val="00C46683"/>
    <w:rsid w:val="00C46718"/>
    <w:rsid w:val="00C46B5B"/>
    <w:rsid w:val="00C46BB8"/>
    <w:rsid w:val="00C46DD5"/>
    <w:rsid w:val="00C4727C"/>
    <w:rsid w:val="00C473CB"/>
    <w:rsid w:val="00C473FD"/>
    <w:rsid w:val="00C4785C"/>
    <w:rsid w:val="00C4788E"/>
    <w:rsid w:val="00C47E4F"/>
    <w:rsid w:val="00C47E8A"/>
    <w:rsid w:val="00C509F0"/>
    <w:rsid w:val="00C50A18"/>
    <w:rsid w:val="00C50CF1"/>
    <w:rsid w:val="00C50EB3"/>
    <w:rsid w:val="00C511F6"/>
    <w:rsid w:val="00C512F3"/>
    <w:rsid w:val="00C514BC"/>
    <w:rsid w:val="00C518B4"/>
    <w:rsid w:val="00C51A50"/>
    <w:rsid w:val="00C51AF3"/>
    <w:rsid w:val="00C51C09"/>
    <w:rsid w:val="00C51C30"/>
    <w:rsid w:val="00C51E3B"/>
    <w:rsid w:val="00C5208D"/>
    <w:rsid w:val="00C52155"/>
    <w:rsid w:val="00C522E2"/>
    <w:rsid w:val="00C525BE"/>
    <w:rsid w:val="00C525F8"/>
    <w:rsid w:val="00C52905"/>
    <w:rsid w:val="00C52979"/>
    <w:rsid w:val="00C529D7"/>
    <w:rsid w:val="00C52E86"/>
    <w:rsid w:val="00C52EEF"/>
    <w:rsid w:val="00C53005"/>
    <w:rsid w:val="00C53202"/>
    <w:rsid w:val="00C53350"/>
    <w:rsid w:val="00C53375"/>
    <w:rsid w:val="00C5365E"/>
    <w:rsid w:val="00C536FD"/>
    <w:rsid w:val="00C539AE"/>
    <w:rsid w:val="00C53B37"/>
    <w:rsid w:val="00C540C3"/>
    <w:rsid w:val="00C54546"/>
    <w:rsid w:val="00C547BC"/>
    <w:rsid w:val="00C547F9"/>
    <w:rsid w:val="00C54B65"/>
    <w:rsid w:val="00C54E42"/>
    <w:rsid w:val="00C54F82"/>
    <w:rsid w:val="00C552B5"/>
    <w:rsid w:val="00C558C9"/>
    <w:rsid w:val="00C55F18"/>
    <w:rsid w:val="00C55FF9"/>
    <w:rsid w:val="00C5603A"/>
    <w:rsid w:val="00C560EA"/>
    <w:rsid w:val="00C56677"/>
    <w:rsid w:val="00C567C8"/>
    <w:rsid w:val="00C56B57"/>
    <w:rsid w:val="00C56C0A"/>
    <w:rsid w:val="00C5745B"/>
    <w:rsid w:val="00C574B4"/>
    <w:rsid w:val="00C5774B"/>
    <w:rsid w:val="00C5779B"/>
    <w:rsid w:val="00C57C27"/>
    <w:rsid w:val="00C57DE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6C"/>
    <w:rsid w:val="00C61CE7"/>
    <w:rsid w:val="00C621C3"/>
    <w:rsid w:val="00C62270"/>
    <w:rsid w:val="00C622AD"/>
    <w:rsid w:val="00C62620"/>
    <w:rsid w:val="00C62660"/>
    <w:rsid w:val="00C62BA9"/>
    <w:rsid w:val="00C6327B"/>
    <w:rsid w:val="00C632A6"/>
    <w:rsid w:val="00C63EE6"/>
    <w:rsid w:val="00C64110"/>
    <w:rsid w:val="00C64219"/>
    <w:rsid w:val="00C64295"/>
    <w:rsid w:val="00C648E6"/>
    <w:rsid w:val="00C64960"/>
    <w:rsid w:val="00C649C6"/>
    <w:rsid w:val="00C64C42"/>
    <w:rsid w:val="00C64D5B"/>
    <w:rsid w:val="00C656EF"/>
    <w:rsid w:val="00C65783"/>
    <w:rsid w:val="00C65911"/>
    <w:rsid w:val="00C6594B"/>
    <w:rsid w:val="00C66206"/>
    <w:rsid w:val="00C66868"/>
    <w:rsid w:val="00C668D0"/>
    <w:rsid w:val="00C66D68"/>
    <w:rsid w:val="00C66D93"/>
    <w:rsid w:val="00C67162"/>
    <w:rsid w:val="00C67441"/>
    <w:rsid w:val="00C67731"/>
    <w:rsid w:val="00C67832"/>
    <w:rsid w:val="00C678A1"/>
    <w:rsid w:val="00C679E5"/>
    <w:rsid w:val="00C67A36"/>
    <w:rsid w:val="00C67D59"/>
    <w:rsid w:val="00C703AA"/>
    <w:rsid w:val="00C70738"/>
    <w:rsid w:val="00C712A6"/>
    <w:rsid w:val="00C7142F"/>
    <w:rsid w:val="00C71451"/>
    <w:rsid w:val="00C715EA"/>
    <w:rsid w:val="00C71D2A"/>
    <w:rsid w:val="00C71E22"/>
    <w:rsid w:val="00C72039"/>
    <w:rsid w:val="00C7210F"/>
    <w:rsid w:val="00C722AE"/>
    <w:rsid w:val="00C722E9"/>
    <w:rsid w:val="00C72426"/>
    <w:rsid w:val="00C727F3"/>
    <w:rsid w:val="00C729C2"/>
    <w:rsid w:val="00C72A72"/>
    <w:rsid w:val="00C72AB6"/>
    <w:rsid w:val="00C72AD1"/>
    <w:rsid w:val="00C72B6C"/>
    <w:rsid w:val="00C72BD3"/>
    <w:rsid w:val="00C72C96"/>
    <w:rsid w:val="00C73B65"/>
    <w:rsid w:val="00C73CF3"/>
    <w:rsid w:val="00C73D8D"/>
    <w:rsid w:val="00C73E3C"/>
    <w:rsid w:val="00C74144"/>
    <w:rsid w:val="00C7436C"/>
    <w:rsid w:val="00C7464B"/>
    <w:rsid w:val="00C748C4"/>
    <w:rsid w:val="00C750FE"/>
    <w:rsid w:val="00C7510F"/>
    <w:rsid w:val="00C752E0"/>
    <w:rsid w:val="00C752F4"/>
    <w:rsid w:val="00C754F5"/>
    <w:rsid w:val="00C757CE"/>
    <w:rsid w:val="00C758BC"/>
    <w:rsid w:val="00C75D51"/>
    <w:rsid w:val="00C75F62"/>
    <w:rsid w:val="00C763E5"/>
    <w:rsid w:val="00C7643C"/>
    <w:rsid w:val="00C764AF"/>
    <w:rsid w:val="00C766C9"/>
    <w:rsid w:val="00C76FE8"/>
    <w:rsid w:val="00C77247"/>
    <w:rsid w:val="00C77251"/>
    <w:rsid w:val="00C773DC"/>
    <w:rsid w:val="00C77BDE"/>
    <w:rsid w:val="00C77C07"/>
    <w:rsid w:val="00C8001E"/>
    <w:rsid w:val="00C801AC"/>
    <w:rsid w:val="00C80432"/>
    <w:rsid w:val="00C80892"/>
    <w:rsid w:val="00C80C39"/>
    <w:rsid w:val="00C80E7D"/>
    <w:rsid w:val="00C810B9"/>
    <w:rsid w:val="00C81442"/>
    <w:rsid w:val="00C81475"/>
    <w:rsid w:val="00C815B6"/>
    <w:rsid w:val="00C81B0E"/>
    <w:rsid w:val="00C81F3D"/>
    <w:rsid w:val="00C81F4E"/>
    <w:rsid w:val="00C81F85"/>
    <w:rsid w:val="00C81F99"/>
    <w:rsid w:val="00C820C2"/>
    <w:rsid w:val="00C820CB"/>
    <w:rsid w:val="00C82175"/>
    <w:rsid w:val="00C822E4"/>
    <w:rsid w:val="00C824B8"/>
    <w:rsid w:val="00C8256B"/>
    <w:rsid w:val="00C82776"/>
    <w:rsid w:val="00C827C6"/>
    <w:rsid w:val="00C82A6F"/>
    <w:rsid w:val="00C82B8D"/>
    <w:rsid w:val="00C8313F"/>
    <w:rsid w:val="00C833BC"/>
    <w:rsid w:val="00C8377E"/>
    <w:rsid w:val="00C83906"/>
    <w:rsid w:val="00C83A37"/>
    <w:rsid w:val="00C83A8E"/>
    <w:rsid w:val="00C841A9"/>
    <w:rsid w:val="00C84299"/>
    <w:rsid w:val="00C848F8"/>
    <w:rsid w:val="00C84DDA"/>
    <w:rsid w:val="00C8548A"/>
    <w:rsid w:val="00C86583"/>
    <w:rsid w:val="00C86A7A"/>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15B1"/>
    <w:rsid w:val="00C917D7"/>
    <w:rsid w:val="00C919EA"/>
    <w:rsid w:val="00C9246C"/>
    <w:rsid w:val="00C9272D"/>
    <w:rsid w:val="00C92C5C"/>
    <w:rsid w:val="00C92E0C"/>
    <w:rsid w:val="00C92EA7"/>
    <w:rsid w:val="00C934D1"/>
    <w:rsid w:val="00C935CA"/>
    <w:rsid w:val="00C93851"/>
    <w:rsid w:val="00C939FB"/>
    <w:rsid w:val="00C93B1C"/>
    <w:rsid w:val="00C93D64"/>
    <w:rsid w:val="00C93EDC"/>
    <w:rsid w:val="00C93EE8"/>
    <w:rsid w:val="00C945D2"/>
    <w:rsid w:val="00C94F9C"/>
    <w:rsid w:val="00C951C0"/>
    <w:rsid w:val="00C957AE"/>
    <w:rsid w:val="00C9596B"/>
    <w:rsid w:val="00C95C63"/>
    <w:rsid w:val="00C95F04"/>
    <w:rsid w:val="00C961B7"/>
    <w:rsid w:val="00C9657C"/>
    <w:rsid w:val="00C965CD"/>
    <w:rsid w:val="00C9694A"/>
    <w:rsid w:val="00C96E89"/>
    <w:rsid w:val="00C970B2"/>
    <w:rsid w:val="00C975E5"/>
    <w:rsid w:val="00C97726"/>
    <w:rsid w:val="00C979A8"/>
    <w:rsid w:val="00C979CA"/>
    <w:rsid w:val="00C97A26"/>
    <w:rsid w:val="00C97AD1"/>
    <w:rsid w:val="00C97BE9"/>
    <w:rsid w:val="00C97F08"/>
    <w:rsid w:val="00CA02CA"/>
    <w:rsid w:val="00CA0323"/>
    <w:rsid w:val="00CA03C8"/>
    <w:rsid w:val="00CA04F4"/>
    <w:rsid w:val="00CA0924"/>
    <w:rsid w:val="00CA0AC0"/>
    <w:rsid w:val="00CA1105"/>
    <w:rsid w:val="00CA11B7"/>
    <w:rsid w:val="00CA1210"/>
    <w:rsid w:val="00CA15A8"/>
    <w:rsid w:val="00CA1730"/>
    <w:rsid w:val="00CA1D1E"/>
    <w:rsid w:val="00CA1E20"/>
    <w:rsid w:val="00CA1EC6"/>
    <w:rsid w:val="00CA1EFC"/>
    <w:rsid w:val="00CA1F21"/>
    <w:rsid w:val="00CA219E"/>
    <w:rsid w:val="00CA2316"/>
    <w:rsid w:val="00CA235A"/>
    <w:rsid w:val="00CA2B29"/>
    <w:rsid w:val="00CA2C10"/>
    <w:rsid w:val="00CA2C36"/>
    <w:rsid w:val="00CA2D37"/>
    <w:rsid w:val="00CA3007"/>
    <w:rsid w:val="00CA33EE"/>
    <w:rsid w:val="00CA37BB"/>
    <w:rsid w:val="00CA3905"/>
    <w:rsid w:val="00CA3B70"/>
    <w:rsid w:val="00CA3BA4"/>
    <w:rsid w:val="00CA3C3D"/>
    <w:rsid w:val="00CA42FB"/>
    <w:rsid w:val="00CA434B"/>
    <w:rsid w:val="00CA45EC"/>
    <w:rsid w:val="00CA46AC"/>
    <w:rsid w:val="00CA4FC2"/>
    <w:rsid w:val="00CA54A1"/>
    <w:rsid w:val="00CA580E"/>
    <w:rsid w:val="00CA5AEA"/>
    <w:rsid w:val="00CA5BE8"/>
    <w:rsid w:val="00CA5E21"/>
    <w:rsid w:val="00CA5E40"/>
    <w:rsid w:val="00CA608C"/>
    <w:rsid w:val="00CA6229"/>
    <w:rsid w:val="00CA69C5"/>
    <w:rsid w:val="00CA6ABE"/>
    <w:rsid w:val="00CA6CF3"/>
    <w:rsid w:val="00CA6FF2"/>
    <w:rsid w:val="00CA701C"/>
    <w:rsid w:val="00CA713C"/>
    <w:rsid w:val="00CA71CC"/>
    <w:rsid w:val="00CA724E"/>
    <w:rsid w:val="00CA726D"/>
    <w:rsid w:val="00CA7833"/>
    <w:rsid w:val="00CA78BA"/>
    <w:rsid w:val="00CA7D73"/>
    <w:rsid w:val="00CB0482"/>
    <w:rsid w:val="00CB0A84"/>
    <w:rsid w:val="00CB0AB0"/>
    <w:rsid w:val="00CB1003"/>
    <w:rsid w:val="00CB11F8"/>
    <w:rsid w:val="00CB1932"/>
    <w:rsid w:val="00CB1B1C"/>
    <w:rsid w:val="00CB1C62"/>
    <w:rsid w:val="00CB2062"/>
    <w:rsid w:val="00CB2133"/>
    <w:rsid w:val="00CB2360"/>
    <w:rsid w:val="00CB24AB"/>
    <w:rsid w:val="00CB264E"/>
    <w:rsid w:val="00CB2CDD"/>
    <w:rsid w:val="00CB2DB5"/>
    <w:rsid w:val="00CB35BE"/>
    <w:rsid w:val="00CB369E"/>
    <w:rsid w:val="00CB3876"/>
    <w:rsid w:val="00CB3A7E"/>
    <w:rsid w:val="00CB424B"/>
    <w:rsid w:val="00CB425D"/>
    <w:rsid w:val="00CB4A21"/>
    <w:rsid w:val="00CB4DEA"/>
    <w:rsid w:val="00CB4E19"/>
    <w:rsid w:val="00CB4F2C"/>
    <w:rsid w:val="00CB500F"/>
    <w:rsid w:val="00CB5144"/>
    <w:rsid w:val="00CB5149"/>
    <w:rsid w:val="00CB5A49"/>
    <w:rsid w:val="00CB5CF5"/>
    <w:rsid w:val="00CB5DA8"/>
    <w:rsid w:val="00CB5F82"/>
    <w:rsid w:val="00CB60EE"/>
    <w:rsid w:val="00CB62C7"/>
    <w:rsid w:val="00CB6648"/>
    <w:rsid w:val="00CB6663"/>
    <w:rsid w:val="00CB68C8"/>
    <w:rsid w:val="00CB6A38"/>
    <w:rsid w:val="00CB6A5B"/>
    <w:rsid w:val="00CB6BEF"/>
    <w:rsid w:val="00CB6E6E"/>
    <w:rsid w:val="00CB7357"/>
    <w:rsid w:val="00CB77E6"/>
    <w:rsid w:val="00CB78BA"/>
    <w:rsid w:val="00CB78C7"/>
    <w:rsid w:val="00CB7C00"/>
    <w:rsid w:val="00CB7D94"/>
    <w:rsid w:val="00CC005A"/>
    <w:rsid w:val="00CC00BF"/>
    <w:rsid w:val="00CC00F7"/>
    <w:rsid w:val="00CC0347"/>
    <w:rsid w:val="00CC05DA"/>
    <w:rsid w:val="00CC05F6"/>
    <w:rsid w:val="00CC0960"/>
    <w:rsid w:val="00CC0A5B"/>
    <w:rsid w:val="00CC0AAD"/>
    <w:rsid w:val="00CC0F5C"/>
    <w:rsid w:val="00CC1521"/>
    <w:rsid w:val="00CC17B5"/>
    <w:rsid w:val="00CC1862"/>
    <w:rsid w:val="00CC1B0D"/>
    <w:rsid w:val="00CC1BCD"/>
    <w:rsid w:val="00CC1CF2"/>
    <w:rsid w:val="00CC2114"/>
    <w:rsid w:val="00CC2498"/>
    <w:rsid w:val="00CC256F"/>
    <w:rsid w:val="00CC2BEE"/>
    <w:rsid w:val="00CC2F0E"/>
    <w:rsid w:val="00CC348D"/>
    <w:rsid w:val="00CC34C6"/>
    <w:rsid w:val="00CC3B76"/>
    <w:rsid w:val="00CC3BA4"/>
    <w:rsid w:val="00CC3FFC"/>
    <w:rsid w:val="00CC4020"/>
    <w:rsid w:val="00CC4444"/>
    <w:rsid w:val="00CC460A"/>
    <w:rsid w:val="00CC470B"/>
    <w:rsid w:val="00CC51E6"/>
    <w:rsid w:val="00CC5329"/>
    <w:rsid w:val="00CC5399"/>
    <w:rsid w:val="00CC5959"/>
    <w:rsid w:val="00CC5B43"/>
    <w:rsid w:val="00CC5CBB"/>
    <w:rsid w:val="00CC5EAB"/>
    <w:rsid w:val="00CC60F8"/>
    <w:rsid w:val="00CC65D9"/>
    <w:rsid w:val="00CC66AE"/>
    <w:rsid w:val="00CC6819"/>
    <w:rsid w:val="00CC6ACA"/>
    <w:rsid w:val="00CC6C8B"/>
    <w:rsid w:val="00CC6DF4"/>
    <w:rsid w:val="00CC6EEA"/>
    <w:rsid w:val="00CC7038"/>
    <w:rsid w:val="00CC72EC"/>
    <w:rsid w:val="00CC750F"/>
    <w:rsid w:val="00CC76D9"/>
    <w:rsid w:val="00CC7D59"/>
    <w:rsid w:val="00CC7E84"/>
    <w:rsid w:val="00CC7F7E"/>
    <w:rsid w:val="00CD006C"/>
    <w:rsid w:val="00CD0173"/>
    <w:rsid w:val="00CD0208"/>
    <w:rsid w:val="00CD0543"/>
    <w:rsid w:val="00CD072F"/>
    <w:rsid w:val="00CD0873"/>
    <w:rsid w:val="00CD0BE7"/>
    <w:rsid w:val="00CD0C86"/>
    <w:rsid w:val="00CD0CF7"/>
    <w:rsid w:val="00CD0D8F"/>
    <w:rsid w:val="00CD1375"/>
    <w:rsid w:val="00CD185F"/>
    <w:rsid w:val="00CD1995"/>
    <w:rsid w:val="00CD1AF1"/>
    <w:rsid w:val="00CD2062"/>
    <w:rsid w:val="00CD2824"/>
    <w:rsid w:val="00CD2977"/>
    <w:rsid w:val="00CD2B3A"/>
    <w:rsid w:val="00CD3032"/>
    <w:rsid w:val="00CD33F2"/>
    <w:rsid w:val="00CD3527"/>
    <w:rsid w:val="00CD37B0"/>
    <w:rsid w:val="00CD42FD"/>
    <w:rsid w:val="00CD44BB"/>
    <w:rsid w:val="00CD4932"/>
    <w:rsid w:val="00CD4C75"/>
    <w:rsid w:val="00CD4CFA"/>
    <w:rsid w:val="00CD5077"/>
    <w:rsid w:val="00CD54B8"/>
    <w:rsid w:val="00CD57AA"/>
    <w:rsid w:val="00CD58E3"/>
    <w:rsid w:val="00CD599C"/>
    <w:rsid w:val="00CD5B45"/>
    <w:rsid w:val="00CD5DE2"/>
    <w:rsid w:val="00CD5F86"/>
    <w:rsid w:val="00CD6065"/>
    <w:rsid w:val="00CD6711"/>
    <w:rsid w:val="00CD679A"/>
    <w:rsid w:val="00CD6861"/>
    <w:rsid w:val="00CD6925"/>
    <w:rsid w:val="00CD6D7A"/>
    <w:rsid w:val="00CD6F9D"/>
    <w:rsid w:val="00CD70B2"/>
    <w:rsid w:val="00CD70F7"/>
    <w:rsid w:val="00CD720C"/>
    <w:rsid w:val="00CD72BE"/>
    <w:rsid w:val="00CD753D"/>
    <w:rsid w:val="00CD7907"/>
    <w:rsid w:val="00CD79BB"/>
    <w:rsid w:val="00CD7A24"/>
    <w:rsid w:val="00CD7BA0"/>
    <w:rsid w:val="00CE031A"/>
    <w:rsid w:val="00CE0BDC"/>
    <w:rsid w:val="00CE0D21"/>
    <w:rsid w:val="00CE1361"/>
    <w:rsid w:val="00CE14B0"/>
    <w:rsid w:val="00CE1A7C"/>
    <w:rsid w:val="00CE1FE7"/>
    <w:rsid w:val="00CE23F2"/>
    <w:rsid w:val="00CE24F7"/>
    <w:rsid w:val="00CE2757"/>
    <w:rsid w:val="00CE29B5"/>
    <w:rsid w:val="00CE2BBD"/>
    <w:rsid w:val="00CE2C8A"/>
    <w:rsid w:val="00CE2FB1"/>
    <w:rsid w:val="00CE3277"/>
    <w:rsid w:val="00CE3428"/>
    <w:rsid w:val="00CE36DA"/>
    <w:rsid w:val="00CE3C1D"/>
    <w:rsid w:val="00CE3D41"/>
    <w:rsid w:val="00CE4007"/>
    <w:rsid w:val="00CE44E2"/>
    <w:rsid w:val="00CE44E4"/>
    <w:rsid w:val="00CE4A76"/>
    <w:rsid w:val="00CE4DF2"/>
    <w:rsid w:val="00CE4FAF"/>
    <w:rsid w:val="00CE5047"/>
    <w:rsid w:val="00CE5957"/>
    <w:rsid w:val="00CE5D3B"/>
    <w:rsid w:val="00CE5D90"/>
    <w:rsid w:val="00CE5EB2"/>
    <w:rsid w:val="00CE6027"/>
    <w:rsid w:val="00CE60F1"/>
    <w:rsid w:val="00CE627F"/>
    <w:rsid w:val="00CE65FF"/>
    <w:rsid w:val="00CE667F"/>
    <w:rsid w:val="00CE677C"/>
    <w:rsid w:val="00CE6E9B"/>
    <w:rsid w:val="00CE7377"/>
    <w:rsid w:val="00CE7830"/>
    <w:rsid w:val="00CE7841"/>
    <w:rsid w:val="00CE78C5"/>
    <w:rsid w:val="00CE7965"/>
    <w:rsid w:val="00CF017F"/>
    <w:rsid w:val="00CF0625"/>
    <w:rsid w:val="00CF09C5"/>
    <w:rsid w:val="00CF0B72"/>
    <w:rsid w:val="00CF0C51"/>
    <w:rsid w:val="00CF0EAF"/>
    <w:rsid w:val="00CF19DC"/>
    <w:rsid w:val="00CF1A6B"/>
    <w:rsid w:val="00CF1EA2"/>
    <w:rsid w:val="00CF21D7"/>
    <w:rsid w:val="00CF22C0"/>
    <w:rsid w:val="00CF22F4"/>
    <w:rsid w:val="00CF2438"/>
    <w:rsid w:val="00CF24F5"/>
    <w:rsid w:val="00CF2529"/>
    <w:rsid w:val="00CF252C"/>
    <w:rsid w:val="00CF278B"/>
    <w:rsid w:val="00CF2C77"/>
    <w:rsid w:val="00CF37BF"/>
    <w:rsid w:val="00CF3910"/>
    <w:rsid w:val="00CF3969"/>
    <w:rsid w:val="00CF3A86"/>
    <w:rsid w:val="00CF3B74"/>
    <w:rsid w:val="00CF3C9B"/>
    <w:rsid w:val="00CF3CE9"/>
    <w:rsid w:val="00CF3E03"/>
    <w:rsid w:val="00CF40C7"/>
    <w:rsid w:val="00CF4776"/>
    <w:rsid w:val="00CF4FCE"/>
    <w:rsid w:val="00CF4FFC"/>
    <w:rsid w:val="00CF50A6"/>
    <w:rsid w:val="00CF55CB"/>
    <w:rsid w:val="00CF5682"/>
    <w:rsid w:val="00CF57B1"/>
    <w:rsid w:val="00CF5841"/>
    <w:rsid w:val="00CF588F"/>
    <w:rsid w:val="00CF5B4A"/>
    <w:rsid w:val="00CF5FF8"/>
    <w:rsid w:val="00CF622D"/>
    <w:rsid w:val="00CF627C"/>
    <w:rsid w:val="00CF6324"/>
    <w:rsid w:val="00CF6791"/>
    <w:rsid w:val="00CF6C6A"/>
    <w:rsid w:val="00CF6F75"/>
    <w:rsid w:val="00CF7657"/>
    <w:rsid w:val="00CF7664"/>
    <w:rsid w:val="00D00D2A"/>
    <w:rsid w:val="00D00D30"/>
    <w:rsid w:val="00D00E7B"/>
    <w:rsid w:val="00D01031"/>
    <w:rsid w:val="00D011EC"/>
    <w:rsid w:val="00D0127E"/>
    <w:rsid w:val="00D0139F"/>
    <w:rsid w:val="00D01825"/>
    <w:rsid w:val="00D01DB6"/>
    <w:rsid w:val="00D01F64"/>
    <w:rsid w:val="00D01FF7"/>
    <w:rsid w:val="00D02003"/>
    <w:rsid w:val="00D02174"/>
    <w:rsid w:val="00D02301"/>
    <w:rsid w:val="00D02455"/>
    <w:rsid w:val="00D025D7"/>
    <w:rsid w:val="00D02984"/>
    <w:rsid w:val="00D02E12"/>
    <w:rsid w:val="00D02FF3"/>
    <w:rsid w:val="00D0302E"/>
    <w:rsid w:val="00D03459"/>
    <w:rsid w:val="00D036D6"/>
    <w:rsid w:val="00D03832"/>
    <w:rsid w:val="00D03951"/>
    <w:rsid w:val="00D03ACE"/>
    <w:rsid w:val="00D03D08"/>
    <w:rsid w:val="00D03E04"/>
    <w:rsid w:val="00D04115"/>
    <w:rsid w:val="00D04484"/>
    <w:rsid w:val="00D04914"/>
    <w:rsid w:val="00D052CF"/>
    <w:rsid w:val="00D054BE"/>
    <w:rsid w:val="00D0587B"/>
    <w:rsid w:val="00D058E8"/>
    <w:rsid w:val="00D05B92"/>
    <w:rsid w:val="00D05C25"/>
    <w:rsid w:val="00D05D5E"/>
    <w:rsid w:val="00D05E22"/>
    <w:rsid w:val="00D0608F"/>
    <w:rsid w:val="00D06138"/>
    <w:rsid w:val="00D061AF"/>
    <w:rsid w:val="00D066CB"/>
    <w:rsid w:val="00D0681E"/>
    <w:rsid w:val="00D069A2"/>
    <w:rsid w:val="00D06B91"/>
    <w:rsid w:val="00D06C47"/>
    <w:rsid w:val="00D06E5C"/>
    <w:rsid w:val="00D072B8"/>
    <w:rsid w:val="00D0774D"/>
    <w:rsid w:val="00D07D76"/>
    <w:rsid w:val="00D07E82"/>
    <w:rsid w:val="00D07EF9"/>
    <w:rsid w:val="00D07F16"/>
    <w:rsid w:val="00D101EB"/>
    <w:rsid w:val="00D10264"/>
    <w:rsid w:val="00D1081A"/>
    <w:rsid w:val="00D10A40"/>
    <w:rsid w:val="00D10AA7"/>
    <w:rsid w:val="00D10CB8"/>
    <w:rsid w:val="00D10DB1"/>
    <w:rsid w:val="00D10F49"/>
    <w:rsid w:val="00D110FD"/>
    <w:rsid w:val="00D11175"/>
    <w:rsid w:val="00D11192"/>
    <w:rsid w:val="00D111B9"/>
    <w:rsid w:val="00D116C3"/>
    <w:rsid w:val="00D122A0"/>
    <w:rsid w:val="00D123F6"/>
    <w:rsid w:val="00D1256C"/>
    <w:rsid w:val="00D12808"/>
    <w:rsid w:val="00D12D28"/>
    <w:rsid w:val="00D13073"/>
    <w:rsid w:val="00D1391A"/>
    <w:rsid w:val="00D13998"/>
    <w:rsid w:val="00D13CD8"/>
    <w:rsid w:val="00D13EA8"/>
    <w:rsid w:val="00D13F11"/>
    <w:rsid w:val="00D1406D"/>
    <w:rsid w:val="00D143B5"/>
    <w:rsid w:val="00D149B6"/>
    <w:rsid w:val="00D1520F"/>
    <w:rsid w:val="00D156DE"/>
    <w:rsid w:val="00D1586A"/>
    <w:rsid w:val="00D158BA"/>
    <w:rsid w:val="00D15B15"/>
    <w:rsid w:val="00D15B63"/>
    <w:rsid w:val="00D15BB8"/>
    <w:rsid w:val="00D15F97"/>
    <w:rsid w:val="00D16289"/>
    <w:rsid w:val="00D168FD"/>
    <w:rsid w:val="00D16B2C"/>
    <w:rsid w:val="00D16CC6"/>
    <w:rsid w:val="00D17003"/>
    <w:rsid w:val="00D17394"/>
    <w:rsid w:val="00D173DD"/>
    <w:rsid w:val="00D17705"/>
    <w:rsid w:val="00D177EA"/>
    <w:rsid w:val="00D17F9F"/>
    <w:rsid w:val="00D20613"/>
    <w:rsid w:val="00D207DC"/>
    <w:rsid w:val="00D2098B"/>
    <w:rsid w:val="00D20CC2"/>
    <w:rsid w:val="00D20F1A"/>
    <w:rsid w:val="00D21009"/>
    <w:rsid w:val="00D220B2"/>
    <w:rsid w:val="00D2237E"/>
    <w:rsid w:val="00D2249C"/>
    <w:rsid w:val="00D22E28"/>
    <w:rsid w:val="00D2345F"/>
    <w:rsid w:val="00D23CBD"/>
    <w:rsid w:val="00D2402B"/>
    <w:rsid w:val="00D2403F"/>
    <w:rsid w:val="00D242CC"/>
    <w:rsid w:val="00D244EE"/>
    <w:rsid w:val="00D244F3"/>
    <w:rsid w:val="00D245B1"/>
    <w:rsid w:val="00D24B83"/>
    <w:rsid w:val="00D24F06"/>
    <w:rsid w:val="00D250D1"/>
    <w:rsid w:val="00D251CC"/>
    <w:rsid w:val="00D25335"/>
    <w:rsid w:val="00D2536E"/>
    <w:rsid w:val="00D2542A"/>
    <w:rsid w:val="00D257EE"/>
    <w:rsid w:val="00D25807"/>
    <w:rsid w:val="00D258F8"/>
    <w:rsid w:val="00D25DC2"/>
    <w:rsid w:val="00D25DE6"/>
    <w:rsid w:val="00D25DFC"/>
    <w:rsid w:val="00D25F53"/>
    <w:rsid w:val="00D25F7B"/>
    <w:rsid w:val="00D261F4"/>
    <w:rsid w:val="00D262B8"/>
    <w:rsid w:val="00D266A2"/>
    <w:rsid w:val="00D26836"/>
    <w:rsid w:val="00D26A3F"/>
    <w:rsid w:val="00D26D33"/>
    <w:rsid w:val="00D26D70"/>
    <w:rsid w:val="00D26E01"/>
    <w:rsid w:val="00D270DD"/>
    <w:rsid w:val="00D27244"/>
    <w:rsid w:val="00D27273"/>
    <w:rsid w:val="00D274F5"/>
    <w:rsid w:val="00D3008A"/>
    <w:rsid w:val="00D3012A"/>
    <w:rsid w:val="00D3032C"/>
    <w:rsid w:val="00D30399"/>
    <w:rsid w:val="00D30525"/>
    <w:rsid w:val="00D30735"/>
    <w:rsid w:val="00D3080A"/>
    <w:rsid w:val="00D31341"/>
    <w:rsid w:val="00D317BA"/>
    <w:rsid w:val="00D31918"/>
    <w:rsid w:val="00D31C3A"/>
    <w:rsid w:val="00D31E1F"/>
    <w:rsid w:val="00D31F17"/>
    <w:rsid w:val="00D32380"/>
    <w:rsid w:val="00D32448"/>
    <w:rsid w:val="00D32882"/>
    <w:rsid w:val="00D32B44"/>
    <w:rsid w:val="00D32DBF"/>
    <w:rsid w:val="00D33296"/>
    <w:rsid w:val="00D333A3"/>
    <w:rsid w:val="00D3364F"/>
    <w:rsid w:val="00D336EE"/>
    <w:rsid w:val="00D33707"/>
    <w:rsid w:val="00D337D1"/>
    <w:rsid w:val="00D340FD"/>
    <w:rsid w:val="00D3458B"/>
    <w:rsid w:val="00D347C7"/>
    <w:rsid w:val="00D34AA3"/>
    <w:rsid w:val="00D34ACE"/>
    <w:rsid w:val="00D34C1C"/>
    <w:rsid w:val="00D34E5A"/>
    <w:rsid w:val="00D34EA3"/>
    <w:rsid w:val="00D353A5"/>
    <w:rsid w:val="00D35760"/>
    <w:rsid w:val="00D359DF"/>
    <w:rsid w:val="00D35AC1"/>
    <w:rsid w:val="00D35CE1"/>
    <w:rsid w:val="00D35E69"/>
    <w:rsid w:val="00D3645F"/>
    <w:rsid w:val="00D36577"/>
    <w:rsid w:val="00D36CDA"/>
    <w:rsid w:val="00D37343"/>
    <w:rsid w:val="00D37764"/>
    <w:rsid w:val="00D377FD"/>
    <w:rsid w:val="00D37C55"/>
    <w:rsid w:val="00D37FED"/>
    <w:rsid w:val="00D40070"/>
    <w:rsid w:val="00D40127"/>
    <w:rsid w:val="00D401AC"/>
    <w:rsid w:val="00D40689"/>
    <w:rsid w:val="00D4070A"/>
    <w:rsid w:val="00D41056"/>
    <w:rsid w:val="00D422B8"/>
    <w:rsid w:val="00D42351"/>
    <w:rsid w:val="00D42A7D"/>
    <w:rsid w:val="00D43230"/>
    <w:rsid w:val="00D433E1"/>
    <w:rsid w:val="00D4360B"/>
    <w:rsid w:val="00D43684"/>
    <w:rsid w:val="00D4376D"/>
    <w:rsid w:val="00D437D2"/>
    <w:rsid w:val="00D43B93"/>
    <w:rsid w:val="00D43C34"/>
    <w:rsid w:val="00D43E04"/>
    <w:rsid w:val="00D43E7F"/>
    <w:rsid w:val="00D43E92"/>
    <w:rsid w:val="00D44110"/>
    <w:rsid w:val="00D44989"/>
    <w:rsid w:val="00D44A10"/>
    <w:rsid w:val="00D44DA3"/>
    <w:rsid w:val="00D44DDB"/>
    <w:rsid w:val="00D44EF1"/>
    <w:rsid w:val="00D454B6"/>
    <w:rsid w:val="00D45739"/>
    <w:rsid w:val="00D45BE8"/>
    <w:rsid w:val="00D46160"/>
    <w:rsid w:val="00D46565"/>
    <w:rsid w:val="00D465C6"/>
    <w:rsid w:val="00D46E65"/>
    <w:rsid w:val="00D47279"/>
    <w:rsid w:val="00D504D4"/>
    <w:rsid w:val="00D508F7"/>
    <w:rsid w:val="00D50911"/>
    <w:rsid w:val="00D50A54"/>
    <w:rsid w:val="00D50DC1"/>
    <w:rsid w:val="00D51499"/>
    <w:rsid w:val="00D5169C"/>
    <w:rsid w:val="00D51750"/>
    <w:rsid w:val="00D51C00"/>
    <w:rsid w:val="00D51F7C"/>
    <w:rsid w:val="00D52092"/>
    <w:rsid w:val="00D520CD"/>
    <w:rsid w:val="00D52308"/>
    <w:rsid w:val="00D527EB"/>
    <w:rsid w:val="00D52C6A"/>
    <w:rsid w:val="00D52C82"/>
    <w:rsid w:val="00D52E29"/>
    <w:rsid w:val="00D52FCD"/>
    <w:rsid w:val="00D530E8"/>
    <w:rsid w:val="00D530F8"/>
    <w:rsid w:val="00D53335"/>
    <w:rsid w:val="00D534EB"/>
    <w:rsid w:val="00D5387A"/>
    <w:rsid w:val="00D53DCA"/>
    <w:rsid w:val="00D54285"/>
    <w:rsid w:val="00D54586"/>
    <w:rsid w:val="00D545F6"/>
    <w:rsid w:val="00D5467C"/>
    <w:rsid w:val="00D549BB"/>
    <w:rsid w:val="00D54EA5"/>
    <w:rsid w:val="00D5528E"/>
    <w:rsid w:val="00D55346"/>
    <w:rsid w:val="00D55474"/>
    <w:rsid w:val="00D559DF"/>
    <w:rsid w:val="00D55B75"/>
    <w:rsid w:val="00D55C49"/>
    <w:rsid w:val="00D55E28"/>
    <w:rsid w:val="00D55FBB"/>
    <w:rsid w:val="00D5670F"/>
    <w:rsid w:val="00D567A6"/>
    <w:rsid w:val="00D5696D"/>
    <w:rsid w:val="00D56AE7"/>
    <w:rsid w:val="00D5723F"/>
    <w:rsid w:val="00D574A4"/>
    <w:rsid w:val="00D5752C"/>
    <w:rsid w:val="00D5760F"/>
    <w:rsid w:val="00D579A6"/>
    <w:rsid w:val="00D57B3B"/>
    <w:rsid w:val="00D57BD3"/>
    <w:rsid w:val="00D57CBE"/>
    <w:rsid w:val="00D57D85"/>
    <w:rsid w:val="00D57F1D"/>
    <w:rsid w:val="00D60150"/>
    <w:rsid w:val="00D604A9"/>
    <w:rsid w:val="00D608F9"/>
    <w:rsid w:val="00D60F96"/>
    <w:rsid w:val="00D61058"/>
    <w:rsid w:val="00D610C3"/>
    <w:rsid w:val="00D6113D"/>
    <w:rsid w:val="00D611A7"/>
    <w:rsid w:val="00D6120A"/>
    <w:rsid w:val="00D6140F"/>
    <w:rsid w:val="00D61606"/>
    <w:rsid w:val="00D61793"/>
    <w:rsid w:val="00D61966"/>
    <w:rsid w:val="00D61991"/>
    <w:rsid w:val="00D61F11"/>
    <w:rsid w:val="00D620D3"/>
    <w:rsid w:val="00D620E6"/>
    <w:rsid w:val="00D62CE2"/>
    <w:rsid w:val="00D62DC2"/>
    <w:rsid w:val="00D62EF6"/>
    <w:rsid w:val="00D6347A"/>
    <w:rsid w:val="00D6354B"/>
    <w:rsid w:val="00D63AAE"/>
    <w:rsid w:val="00D64139"/>
    <w:rsid w:val="00D64305"/>
    <w:rsid w:val="00D643AC"/>
    <w:rsid w:val="00D64749"/>
    <w:rsid w:val="00D64ACE"/>
    <w:rsid w:val="00D64EC1"/>
    <w:rsid w:val="00D65149"/>
    <w:rsid w:val="00D655EF"/>
    <w:rsid w:val="00D657B9"/>
    <w:rsid w:val="00D65F2B"/>
    <w:rsid w:val="00D66566"/>
    <w:rsid w:val="00D6675C"/>
    <w:rsid w:val="00D668C8"/>
    <w:rsid w:val="00D6697F"/>
    <w:rsid w:val="00D66B12"/>
    <w:rsid w:val="00D66F24"/>
    <w:rsid w:val="00D67733"/>
    <w:rsid w:val="00D67B2C"/>
    <w:rsid w:val="00D70A70"/>
    <w:rsid w:val="00D70E4C"/>
    <w:rsid w:val="00D71037"/>
    <w:rsid w:val="00D71179"/>
    <w:rsid w:val="00D71720"/>
    <w:rsid w:val="00D7186D"/>
    <w:rsid w:val="00D7192E"/>
    <w:rsid w:val="00D71C28"/>
    <w:rsid w:val="00D71C51"/>
    <w:rsid w:val="00D71CE7"/>
    <w:rsid w:val="00D71F48"/>
    <w:rsid w:val="00D7222B"/>
    <w:rsid w:val="00D7271D"/>
    <w:rsid w:val="00D72982"/>
    <w:rsid w:val="00D72AF3"/>
    <w:rsid w:val="00D72B7E"/>
    <w:rsid w:val="00D72C3D"/>
    <w:rsid w:val="00D731FE"/>
    <w:rsid w:val="00D73ACC"/>
    <w:rsid w:val="00D73CC7"/>
    <w:rsid w:val="00D73EB3"/>
    <w:rsid w:val="00D73F12"/>
    <w:rsid w:val="00D74254"/>
    <w:rsid w:val="00D74436"/>
    <w:rsid w:val="00D74502"/>
    <w:rsid w:val="00D74D4A"/>
    <w:rsid w:val="00D75435"/>
    <w:rsid w:val="00D75700"/>
    <w:rsid w:val="00D75980"/>
    <w:rsid w:val="00D75996"/>
    <w:rsid w:val="00D759D4"/>
    <w:rsid w:val="00D75B08"/>
    <w:rsid w:val="00D7620B"/>
    <w:rsid w:val="00D76390"/>
    <w:rsid w:val="00D76411"/>
    <w:rsid w:val="00D766DB"/>
    <w:rsid w:val="00D7687A"/>
    <w:rsid w:val="00D76924"/>
    <w:rsid w:val="00D76A8C"/>
    <w:rsid w:val="00D76E97"/>
    <w:rsid w:val="00D7703A"/>
    <w:rsid w:val="00D77321"/>
    <w:rsid w:val="00D77441"/>
    <w:rsid w:val="00D77872"/>
    <w:rsid w:val="00D779C3"/>
    <w:rsid w:val="00D77E1C"/>
    <w:rsid w:val="00D800B7"/>
    <w:rsid w:val="00D8021F"/>
    <w:rsid w:val="00D80848"/>
    <w:rsid w:val="00D80A90"/>
    <w:rsid w:val="00D80E09"/>
    <w:rsid w:val="00D813A6"/>
    <w:rsid w:val="00D816E4"/>
    <w:rsid w:val="00D81723"/>
    <w:rsid w:val="00D81977"/>
    <w:rsid w:val="00D81A55"/>
    <w:rsid w:val="00D81C2B"/>
    <w:rsid w:val="00D81E49"/>
    <w:rsid w:val="00D822BC"/>
    <w:rsid w:val="00D82354"/>
    <w:rsid w:val="00D82510"/>
    <w:rsid w:val="00D82CEC"/>
    <w:rsid w:val="00D82D08"/>
    <w:rsid w:val="00D82DB3"/>
    <w:rsid w:val="00D82FF2"/>
    <w:rsid w:val="00D8304C"/>
    <w:rsid w:val="00D8386B"/>
    <w:rsid w:val="00D83930"/>
    <w:rsid w:val="00D83B9A"/>
    <w:rsid w:val="00D83DE5"/>
    <w:rsid w:val="00D840BD"/>
    <w:rsid w:val="00D84834"/>
    <w:rsid w:val="00D84E78"/>
    <w:rsid w:val="00D84F4A"/>
    <w:rsid w:val="00D852E0"/>
    <w:rsid w:val="00D85454"/>
    <w:rsid w:val="00D8549B"/>
    <w:rsid w:val="00D859E4"/>
    <w:rsid w:val="00D859FC"/>
    <w:rsid w:val="00D85D57"/>
    <w:rsid w:val="00D864D8"/>
    <w:rsid w:val="00D866D8"/>
    <w:rsid w:val="00D86C05"/>
    <w:rsid w:val="00D87102"/>
    <w:rsid w:val="00D87240"/>
    <w:rsid w:val="00D8779E"/>
    <w:rsid w:val="00D87852"/>
    <w:rsid w:val="00D87CC9"/>
    <w:rsid w:val="00D9009C"/>
    <w:rsid w:val="00D9066D"/>
    <w:rsid w:val="00D9070A"/>
    <w:rsid w:val="00D90A80"/>
    <w:rsid w:val="00D91014"/>
    <w:rsid w:val="00D9108D"/>
    <w:rsid w:val="00D91986"/>
    <w:rsid w:val="00D91CA5"/>
    <w:rsid w:val="00D92011"/>
    <w:rsid w:val="00D92055"/>
    <w:rsid w:val="00D92132"/>
    <w:rsid w:val="00D9246C"/>
    <w:rsid w:val="00D92860"/>
    <w:rsid w:val="00D92BDD"/>
    <w:rsid w:val="00D92D65"/>
    <w:rsid w:val="00D92F88"/>
    <w:rsid w:val="00D93E06"/>
    <w:rsid w:val="00D94382"/>
    <w:rsid w:val="00D948A4"/>
    <w:rsid w:val="00D94972"/>
    <w:rsid w:val="00D94DA4"/>
    <w:rsid w:val="00D94DB1"/>
    <w:rsid w:val="00D950EA"/>
    <w:rsid w:val="00D954DF"/>
    <w:rsid w:val="00D9552A"/>
    <w:rsid w:val="00D95AA4"/>
    <w:rsid w:val="00D95C43"/>
    <w:rsid w:val="00D95D88"/>
    <w:rsid w:val="00D95FFC"/>
    <w:rsid w:val="00D96463"/>
    <w:rsid w:val="00D965C0"/>
    <w:rsid w:val="00D967ED"/>
    <w:rsid w:val="00D96E35"/>
    <w:rsid w:val="00D97242"/>
    <w:rsid w:val="00D9769B"/>
    <w:rsid w:val="00D97904"/>
    <w:rsid w:val="00D97C32"/>
    <w:rsid w:val="00D97FD7"/>
    <w:rsid w:val="00DA00D4"/>
    <w:rsid w:val="00DA0398"/>
    <w:rsid w:val="00DA03A2"/>
    <w:rsid w:val="00DA0ED6"/>
    <w:rsid w:val="00DA0FEB"/>
    <w:rsid w:val="00DA1278"/>
    <w:rsid w:val="00DA14BD"/>
    <w:rsid w:val="00DA1806"/>
    <w:rsid w:val="00DA180E"/>
    <w:rsid w:val="00DA189D"/>
    <w:rsid w:val="00DA1B82"/>
    <w:rsid w:val="00DA1C48"/>
    <w:rsid w:val="00DA1E61"/>
    <w:rsid w:val="00DA20C5"/>
    <w:rsid w:val="00DA2614"/>
    <w:rsid w:val="00DA28AC"/>
    <w:rsid w:val="00DA2EC4"/>
    <w:rsid w:val="00DA2FE8"/>
    <w:rsid w:val="00DA3106"/>
    <w:rsid w:val="00DA3154"/>
    <w:rsid w:val="00DA3776"/>
    <w:rsid w:val="00DA3B65"/>
    <w:rsid w:val="00DA3DB3"/>
    <w:rsid w:val="00DA427D"/>
    <w:rsid w:val="00DA47B2"/>
    <w:rsid w:val="00DA480B"/>
    <w:rsid w:val="00DA4B13"/>
    <w:rsid w:val="00DA4D12"/>
    <w:rsid w:val="00DA4E9E"/>
    <w:rsid w:val="00DA4F25"/>
    <w:rsid w:val="00DA54BF"/>
    <w:rsid w:val="00DA57AD"/>
    <w:rsid w:val="00DA5871"/>
    <w:rsid w:val="00DA5B7E"/>
    <w:rsid w:val="00DA5B9E"/>
    <w:rsid w:val="00DA62C8"/>
    <w:rsid w:val="00DA6314"/>
    <w:rsid w:val="00DA6559"/>
    <w:rsid w:val="00DA65D7"/>
    <w:rsid w:val="00DA679D"/>
    <w:rsid w:val="00DA6821"/>
    <w:rsid w:val="00DA6AE2"/>
    <w:rsid w:val="00DA72BC"/>
    <w:rsid w:val="00DA73B3"/>
    <w:rsid w:val="00DA7446"/>
    <w:rsid w:val="00DA74C2"/>
    <w:rsid w:val="00DA7B6C"/>
    <w:rsid w:val="00DA7BDC"/>
    <w:rsid w:val="00DA7E5A"/>
    <w:rsid w:val="00DA7F84"/>
    <w:rsid w:val="00DB05D1"/>
    <w:rsid w:val="00DB05D3"/>
    <w:rsid w:val="00DB08F6"/>
    <w:rsid w:val="00DB0BD1"/>
    <w:rsid w:val="00DB11B2"/>
    <w:rsid w:val="00DB1437"/>
    <w:rsid w:val="00DB16A0"/>
    <w:rsid w:val="00DB1A32"/>
    <w:rsid w:val="00DB1CDE"/>
    <w:rsid w:val="00DB1F71"/>
    <w:rsid w:val="00DB2662"/>
    <w:rsid w:val="00DB2A1B"/>
    <w:rsid w:val="00DB2B2E"/>
    <w:rsid w:val="00DB2BB6"/>
    <w:rsid w:val="00DB2D49"/>
    <w:rsid w:val="00DB2E8D"/>
    <w:rsid w:val="00DB3083"/>
    <w:rsid w:val="00DB30F7"/>
    <w:rsid w:val="00DB3197"/>
    <w:rsid w:val="00DB34C9"/>
    <w:rsid w:val="00DB3586"/>
    <w:rsid w:val="00DB366E"/>
    <w:rsid w:val="00DB370D"/>
    <w:rsid w:val="00DB37A5"/>
    <w:rsid w:val="00DB3B27"/>
    <w:rsid w:val="00DB3B77"/>
    <w:rsid w:val="00DB3C66"/>
    <w:rsid w:val="00DB40F3"/>
    <w:rsid w:val="00DB413B"/>
    <w:rsid w:val="00DB418D"/>
    <w:rsid w:val="00DB41E4"/>
    <w:rsid w:val="00DB421E"/>
    <w:rsid w:val="00DB4267"/>
    <w:rsid w:val="00DB44D2"/>
    <w:rsid w:val="00DB44DD"/>
    <w:rsid w:val="00DB473D"/>
    <w:rsid w:val="00DB49DB"/>
    <w:rsid w:val="00DB4A0C"/>
    <w:rsid w:val="00DB4D4A"/>
    <w:rsid w:val="00DB4F98"/>
    <w:rsid w:val="00DB520D"/>
    <w:rsid w:val="00DB5815"/>
    <w:rsid w:val="00DB5992"/>
    <w:rsid w:val="00DB59E0"/>
    <w:rsid w:val="00DB5B56"/>
    <w:rsid w:val="00DB5DF3"/>
    <w:rsid w:val="00DB66EB"/>
    <w:rsid w:val="00DB6A8F"/>
    <w:rsid w:val="00DB6DBE"/>
    <w:rsid w:val="00DB6DEF"/>
    <w:rsid w:val="00DB722A"/>
    <w:rsid w:val="00DB7272"/>
    <w:rsid w:val="00DB7A19"/>
    <w:rsid w:val="00DB7BF2"/>
    <w:rsid w:val="00DB7D70"/>
    <w:rsid w:val="00DB7EAE"/>
    <w:rsid w:val="00DC0230"/>
    <w:rsid w:val="00DC0848"/>
    <w:rsid w:val="00DC1D5B"/>
    <w:rsid w:val="00DC1DAE"/>
    <w:rsid w:val="00DC1DB0"/>
    <w:rsid w:val="00DC2121"/>
    <w:rsid w:val="00DC216D"/>
    <w:rsid w:val="00DC222B"/>
    <w:rsid w:val="00DC2381"/>
    <w:rsid w:val="00DC26F6"/>
    <w:rsid w:val="00DC2988"/>
    <w:rsid w:val="00DC3120"/>
    <w:rsid w:val="00DC3155"/>
    <w:rsid w:val="00DC3277"/>
    <w:rsid w:val="00DC3295"/>
    <w:rsid w:val="00DC359B"/>
    <w:rsid w:val="00DC3622"/>
    <w:rsid w:val="00DC36FB"/>
    <w:rsid w:val="00DC3717"/>
    <w:rsid w:val="00DC42E2"/>
    <w:rsid w:val="00DC4309"/>
    <w:rsid w:val="00DC4429"/>
    <w:rsid w:val="00DC4657"/>
    <w:rsid w:val="00DC48FF"/>
    <w:rsid w:val="00DC4963"/>
    <w:rsid w:val="00DC4C90"/>
    <w:rsid w:val="00DC4CF2"/>
    <w:rsid w:val="00DC4DAC"/>
    <w:rsid w:val="00DC4E5A"/>
    <w:rsid w:val="00DC5007"/>
    <w:rsid w:val="00DC50B8"/>
    <w:rsid w:val="00DC520A"/>
    <w:rsid w:val="00DC5AF8"/>
    <w:rsid w:val="00DC6339"/>
    <w:rsid w:val="00DC633F"/>
    <w:rsid w:val="00DC6A2D"/>
    <w:rsid w:val="00DC6A7F"/>
    <w:rsid w:val="00DC7068"/>
    <w:rsid w:val="00DC7184"/>
    <w:rsid w:val="00DC7A69"/>
    <w:rsid w:val="00DC7ADD"/>
    <w:rsid w:val="00DC7BBD"/>
    <w:rsid w:val="00DC7CE3"/>
    <w:rsid w:val="00DD0205"/>
    <w:rsid w:val="00DD0364"/>
    <w:rsid w:val="00DD081E"/>
    <w:rsid w:val="00DD0962"/>
    <w:rsid w:val="00DD0A42"/>
    <w:rsid w:val="00DD0AF4"/>
    <w:rsid w:val="00DD0B34"/>
    <w:rsid w:val="00DD0D9D"/>
    <w:rsid w:val="00DD1A37"/>
    <w:rsid w:val="00DD1C6D"/>
    <w:rsid w:val="00DD1F6F"/>
    <w:rsid w:val="00DD2082"/>
    <w:rsid w:val="00DD209E"/>
    <w:rsid w:val="00DD229F"/>
    <w:rsid w:val="00DD23C9"/>
    <w:rsid w:val="00DD2708"/>
    <w:rsid w:val="00DD271A"/>
    <w:rsid w:val="00DD281E"/>
    <w:rsid w:val="00DD2885"/>
    <w:rsid w:val="00DD28EB"/>
    <w:rsid w:val="00DD295B"/>
    <w:rsid w:val="00DD2A3F"/>
    <w:rsid w:val="00DD2CD0"/>
    <w:rsid w:val="00DD2D11"/>
    <w:rsid w:val="00DD30BF"/>
    <w:rsid w:val="00DD316B"/>
    <w:rsid w:val="00DD3453"/>
    <w:rsid w:val="00DD3498"/>
    <w:rsid w:val="00DD3A83"/>
    <w:rsid w:val="00DD3BC8"/>
    <w:rsid w:val="00DD47E2"/>
    <w:rsid w:val="00DD489F"/>
    <w:rsid w:val="00DD4969"/>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172"/>
    <w:rsid w:val="00DD72D9"/>
    <w:rsid w:val="00DD7309"/>
    <w:rsid w:val="00DD730F"/>
    <w:rsid w:val="00DD7478"/>
    <w:rsid w:val="00DD74FA"/>
    <w:rsid w:val="00DD7685"/>
    <w:rsid w:val="00DD7731"/>
    <w:rsid w:val="00DD7757"/>
    <w:rsid w:val="00DD7763"/>
    <w:rsid w:val="00DD787A"/>
    <w:rsid w:val="00DD78C6"/>
    <w:rsid w:val="00DD7CD5"/>
    <w:rsid w:val="00DD7CF3"/>
    <w:rsid w:val="00DD7D6A"/>
    <w:rsid w:val="00DE0003"/>
    <w:rsid w:val="00DE01B7"/>
    <w:rsid w:val="00DE06F4"/>
    <w:rsid w:val="00DE0871"/>
    <w:rsid w:val="00DE0D96"/>
    <w:rsid w:val="00DE15DE"/>
    <w:rsid w:val="00DE18A8"/>
    <w:rsid w:val="00DE1C40"/>
    <w:rsid w:val="00DE1D10"/>
    <w:rsid w:val="00DE1DC2"/>
    <w:rsid w:val="00DE2232"/>
    <w:rsid w:val="00DE255F"/>
    <w:rsid w:val="00DE2592"/>
    <w:rsid w:val="00DE2731"/>
    <w:rsid w:val="00DE2753"/>
    <w:rsid w:val="00DE27D9"/>
    <w:rsid w:val="00DE3011"/>
    <w:rsid w:val="00DE3298"/>
    <w:rsid w:val="00DE368C"/>
    <w:rsid w:val="00DE36B0"/>
    <w:rsid w:val="00DE3B5C"/>
    <w:rsid w:val="00DE3C04"/>
    <w:rsid w:val="00DE3D61"/>
    <w:rsid w:val="00DE3D70"/>
    <w:rsid w:val="00DE40C8"/>
    <w:rsid w:val="00DE4144"/>
    <w:rsid w:val="00DE416D"/>
    <w:rsid w:val="00DE4200"/>
    <w:rsid w:val="00DE42FA"/>
    <w:rsid w:val="00DE461E"/>
    <w:rsid w:val="00DE4B3F"/>
    <w:rsid w:val="00DE4D39"/>
    <w:rsid w:val="00DE56E0"/>
    <w:rsid w:val="00DE59C3"/>
    <w:rsid w:val="00DE5DC7"/>
    <w:rsid w:val="00DE60C3"/>
    <w:rsid w:val="00DE630A"/>
    <w:rsid w:val="00DE6854"/>
    <w:rsid w:val="00DE69AA"/>
    <w:rsid w:val="00DE6A2A"/>
    <w:rsid w:val="00DE6A7B"/>
    <w:rsid w:val="00DE6BF0"/>
    <w:rsid w:val="00DE6DD9"/>
    <w:rsid w:val="00DE6E97"/>
    <w:rsid w:val="00DE6F4A"/>
    <w:rsid w:val="00DE7150"/>
    <w:rsid w:val="00DE74AD"/>
    <w:rsid w:val="00DE75F7"/>
    <w:rsid w:val="00DE7826"/>
    <w:rsid w:val="00DE7DE1"/>
    <w:rsid w:val="00DE7F5F"/>
    <w:rsid w:val="00DF0643"/>
    <w:rsid w:val="00DF068B"/>
    <w:rsid w:val="00DF08CB"/>
    <w:rsid w:val="00DF0C2F"/>
    <w:rsid w:val="00DF11B8"/>
    <w:rsid w:val="00DF17AA"/>
    <w:rsid w:val="00DF1824"/>
    <w:rsid w:val="00DF1B2A"/>
    <w:rsid w:val="00DF1B2C"/>
    <w:rsid w:val="00DF24F5"/>
    <w:rsid w:val="00DF2659"/>
    <w:rsid w:val="00DF27EA"/>
    <w:rsid w:val="00DF2857"/>
    <w:rsid w:val="00DF28DB"/>
    <w:rsid w:val="00DF29BD"/>
    <w:rsid w:val="00DF2ACA"/>
    <w:rsid w:val="00DF2BD2"/>
    <w:rsid w:val="00DF3047"/>
    <w:rsid w:val="00DF32E6"/>
    <w:rsid w:val="00DF35FF"/>
    <w:rsid w:val="00DF3877"/>
    <w:rsid w:val="00DF3DE8"/>
    <w:rsid w:val="00DF3EF8"/>
    <w:rsid w:val="00DF415F"/>
    <w:rsid w:val="00DF461C"/>
    <w:rsid w:val="00DF4B0A"/>
    <w:rsid w:val="00DF4B14"/>
    <w:rsid w:val="00DF4B48"/>
    <w:rsid w:val="00DF4D11"/>
    <w:rsid w:val="00DF5172"/>
    <w:rsid w:val="00DF5787"/>
    <w:rsid w:val="00DF5982"/>
    <w:rsid w:val="00DF5B1D"/>
    <w:rsid w:val="00DF5D43"/>
    <w:rsid w:val="00DF5EBB"/>
    <w:rsid w:val="00DF6067"/>
    <w:rsid w:val="00DF6074"/>
    <w:rsid w:val="00DF63FB"/>
    <w:rsid w:val="00DF656E"/>
    <w:rsid w:val="00DF6627"/>
    <w:rsid w:val="00DF68B3"/>
    <w:rsid w:val="00DF6958"/>
    <w:rsid w:val="00DF69A6"/>
    <w:rsid w:val="00DF6A9E"/>
    <w:rsid w:val="00DF7050"/>
    <w:rsid w:val="00DF71C5"/>
    <w:rsid w:val="00DF722A"/>
    <w:rsid w:val="00DF76A1"/>
    <w:rsid w:val="00DF79E5"/>
    <w:rsid w:val="00DF7B64"/>
    <w:rsid w:val="00DF7CF0"/>
    <w:rsid w:val="00DF7D66"/>
    <w:rsid w:val="00DF7F59"/>
    <w:rsid w:val="00DF7F89"/>
    <w:rsid w:val="00E001A6"/>
    <w:rsid w:val="00E00A22"/>
    <w:rsid w:val="00E00AB6"/>
    <w:rsid w:val="00E00AC8"/>
    <w:rsid w:val="00E011F9"/>
    <w:rsid w:val="00E01290"/>
    <w:rsid w:val="00E01630"/>
    <w:rsid w:val="00E01A23"/>
    <w:rsid w:val="00E01AAF"/>
    <w:rsid w:val="00E01E82"/>
    <w:rsid w:val="00E0203F"/>
    <w:rsid w:val="00E0234E"/>
    <w:rsid w:val="00E02432"/>
    <w:rsid w:val="00E02960"/>
    <w:rsid w:val="00E02A93"/>
    <w:rsid w:val="00E02DA0"/>
    <w:rsid w:val="00E02ECB"/>
    <w:rsid w:val="00E031DE"/>
    <w:rsid w:val="00E0326B"/>
    <w:rsid w:val="00E03AB3"/>
    <w:rsid w:val="00E0401D"/>
    <w:rsid w:val="00E042AF"/>
    <w:rsid w:val="00E04656"/>
    <w:rsid w:val="00E048F3"/>
    <w:rsid w:val="00E058FC"/>
    <w:rsid w:val="00E064EF"/>
    <w:rsid w:val="00E06B7F"/>
    <w:rsid w:val="00E06BAC"/>
    <w:rsid w:val="00E06C51"/>
    <w:rsid w:val="00E06D73"/>
    <w:rsid w:val="00E0709E"/>
    <w:rsid w:val="00E070E0"/>
    <w:rsid w:val="00E0722D"/>
    <w:rsid w:val="00E074CA"/>
    <w:rsid w:val="00E07824"/>
    <w:rsid w:val="00E07906"/>
    <w:rsid w:val="00E0796F"/>
    <w:rsid w:val="00E07CAA"/>
    <w:rsid w:val="00E07EEF"/>
    <w:rsid w:val="00E10044"/>
    <w:rsid w:val="00E10356"/>
    <w:rsid w:val="00E1042C"/>
    <w:rsid w:val="00E10F53"/>
    <w:rsid w:val="00E113AC"/>
    <w:rsid w:val="00E11C40"/>
    <w:rsid w:val="00E1201D"/>
    <w:rsid w:val="00E12767"/>
    <w:rsid w:val="00E12B63"/>
    <w:rsid w:val="00E12B85"/>
    <w:rsid w:val="00E12BC9"/>
    <w:rsid w:val="00E12CBA"/>
    <w:rsid w:val="00E12E8B"/>
    <w:rsid w:val="00E1323D"/>
    <w:rsid w:val="00E1332E"/>
    <w:rsid w:val="00E134FB"/>
    <w:rsid w:val="00E13546"/>
    <w:rsid w:val="00E136EA"/>
    <w:rsid w:val="00E13881"/>
    <w:rsid w:val="00E13EE0"/>
    <w:rsid w:val="00E13F8B"/>
    <w:rsid w:val="00E13F9E"/>
    <w:rsid w:val="00E14070"/>
    <w:rsid w:val="00E1439D"/>
    <w:rsid w:val="00E144A1"/>
    <w:rsid w:val="00E14754"/>
    <w:rsid w:val="00E149B0"/>
    <w:rsid w:val="00E14D85"/>
    <w:rsid w:val="00E14E7B"/>
    <w:rsid w:val="00E15082"/>
    <w:rsid w:val="00E1535A"/>
    <w:rsid w:val="00E1535E"/>
    <w:rsid w:val="00E1543E"/>
    <w:rsid w:val="00E155AA"/>
    <w:rsid w:val="00E15620"/>
    <w:rsid w:val="00E156BE"/>
    <w:rsid w:val="00E157A7"/>
    <w:rsid w:val="00E15D57"/>
    <w:rsid w:val="00E160AE"/>
    <w:rsid w:val="00E160E1"/>
    <w:rsid w:val="00E164D0"/>
    <w:rsid w:val="00E16EEC"/>
    <w:rsid w:val="00E17514"/>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0ECE"/>
    <w:rsid w:val="00E215FB"/>
    <w:rsid w:val="00E216A7"/>
    <w:rsid w:val="00E2192A"/>
    <w:rsid w:val="00E21DAF"/>
    <w:rsid w:val="00E22074"/>
    <w:rsid w:val="00E22668"/>
    <w:rsid w:val="00E22677"/>
    <w:rsid w:val="00E226FA"/>
    <w:rsid w:val="00E228BC"/>
    <w:rsid w:val="00E228D8"/>
    <w:rsid w:val="00E22DE4"/>
    <w:rsid w:val="00E23387"/>
    <w:rsid w:val="00E23A4E"/>
    <w:rsid w:val="00E23F66"/>
    <w:rsid w:val="00E24082"/>
    <w:rsid w:val="00E2432B"/>
    <w:rsid w:val="00E24348"/>
    <w:rsid w:val="00E2448C"/>
    <w:rsid w:val="00E247FD"/>
    <w:rsid w:val="00E24AC4"/>
    <w:rsid w:val="00E24AF9"/>
    <w:rsid w:val="00E24B99"/>
    <w:rsid w:val="00E24C1C"/>
    <w:rsid w:val="00E24E8E"/>
    <w:rsid w:val="00E2538E"/>
    <w:rsid w:val="00E25562"/>
    <w:rsid w:val="00E2561B"/>
    <w:rsid w:val="00E25630"/>
    <w:rsid w:val="00E256AF"/>
    <w:rsid w:val="00E25C71"/>
    <w:rsid w:val="00E25ED8"/>
    <w:rsid w:val="00E25F37"/>
    <w:rsid w:val="00E26103"/>
    <w:rsid w:val="00E26173"/>
    <w:rsid w:val="00E2621E"/>
    <w:rsid w:val="00E26303"/>
    <w:rsid w:val="00E26754"/>
    <w:rsid w:val="00E26D41"/>
    <w:rsid w:val="00E271E2"/>
    <w:rsid w:val="00E272B3"/>
    <w:rsid w:val="00E272EC"/>
    <w:rsid w:val="00E2795B"/>
    <w:rsid w:val="00E30168"/>
    <w:rsid w:val="00E3023C"/>
    <w:rsid w:val="00E302AF"/>
    <w:rsid w:val="00E306B8"/>
    <w:rsid w:val="00E309D7"/>
    <w:rsid w:val="00E30A14"/>
    <w:rsid w:val="00E30B9C"/>
    <w:rsid w:val="00E310DD"/>
    <w:rsid w:val="00E3121F"/>
    <w:rsid w:val="00E31289"/>
    <w:rsid w:val="00E31630"/>
    <w:rsid w:val="00E317EB"/>
    <w:rsid w:val="00E318D6"/>
    <w:rsid w:val="00E31975"/>
    <w:rsid w:val="00E319E3"/>
    <w:rsid w:val="00E31C7D"/>
    <w:rsid w:val="00E32078"/>
    <w:rsid w:val="00E324F7"/>
    <w:rsid w:val="00E32516"/>
    <w:rsid w:val="00E327DC"/>
    <w:rsid w:val="00E32837"/>
    <w:rsid w:val="00E332D2"/>
    <w:rsid w:val="00E3342B"/>
    <w:rsid w:val="00E33456"/>
    <w:rsid w:val="00E336A9"/>
    <w:rsid w:val="00E33B20"/>
    <w:rsid w:val="00E33B3B"/>
    <w:rsid w:val="00E33CB1"/>
    <w:rsid w:val="00E33F94"/>
    <w:rsid w:val="00E340DD"/>
    <w:rsid w:val="00E34640"/>
    <w:rsid w:val="00E3476E"/>
    <w:rsid w:val="00E347FC"/>
    <w:rsid w:val="00E34867"/>
    <w:rsid w:val="00E3498B"/>
    <w:rsid w:val="00E34A31"/>
    <w:rsid w:val="00E3509D"/>
    <w:rsid w:val="00E3549C"/>
    <w:rsid w:val="00E354A8"/>
    <w:rsid w:val="00E35518"/>
    <w:rsid w:val="00E3566F"/>
    <w:rsid w:val="00E359B2"/>
    <w:rsid w:val="00E35ABF"/>
    <w:rsid w:val="00E35CC9"/>
    <w:rsid w:val="00E36805"/>
    <w:rsid w:val="00E36B25"/>
    <w:rsid w:val="00E36F05"/>
    <w:rsid w:val="00E36F2B"/>
    <w:rsid w:val="00E377AB"/>
    <w:rsid w:val="00E37B44"/>
    <w:rsid w:val="00E37B7B"/>
    <w:rsid w:val="00E37BBA"/>
    <w:rsid w:val="00E37D56"/>
    <w:rsid w:val="00E37EA5"/>
    <w:rsid w:val="00E400C6"/>
    <w:rsid w:val="00E40322"/>
    <w:rsid w:val="00E403B5"/>
    <w:rsid w:val="00E40530"/>
    <w:rsid w:val="00E40D20"/>
    <w:rsid w:val="00E4117E"/>
    <w:rsid w:val="00E411B3"/>
    <w:rsid w:val="00E4170F"/>
    <w:rsid w:val="00E419EF"/>
    <w:rsid w:val="00E41AEF"/>
    <w:rsid w:val="00E41C46"/>
    <w:rsid w:val="00E41CDA"/>
    <w:rsid w:val="00E420E0"/>
    <w:rsid w:val="00E42537"/>
    <w:rsid w:val="00E425D0"/>
    <w:rsid w:val="00E42869"/>
    <w:rsid w:val="00E42933"/>
    <w:rsid w:val="00E42CFF"/>
    <w:rsid w:val="00E42F6C"/>
    <w:rsid w:val="00E43734"/>
    <w:rsid w:val="00E4388E"/>
    <w:rsid w:val="00E43A88"/>
    <w:rsid w:val="00E43E79"/>
    <w:rsid w:val="00E43F9C"/>
    <w:rsid w:val="00E44356"/>
    <w:rsid w:val="00E44910"/>
    <w:rsid w:val="00E449A0"/>
    <w:rsid w:val="00E44B64"/>
    <w:rsid w:val="00E44CEB"/>
    <w:rsid w:val="00E44D26"/>
    <w:rsid w:val="00E44D3F"/>
    <w:rsid w:val="00E44F28"/>
    <w:rsid w:val="00E4501F"/>
    <w:rsid w:val="00E45181"/>
    <w:rsid w:val="00E45372"/>
    <w:rsid w:val="00E4544C"/>
    <w:rsid w:val="00E45D14"/>
    <w:rsid w:val="00E46168"/>
    <w:rsid w:val="00E46D4D"/>
    <w:rsid w:val="00E46E72"/>
    <w:rsid w:val="00E473F7"/>
    <w:rsid w:val="00E4766A"/>
    <w:rsid w:val="00E479A2"/>
    <w:rsid w:val="00E47A05"/>
    <w:rsid w:val="00E47B71"/>
    <w:rsid w:val="00E47D28"/>
    <w:rsid w:val="00E47F83"/>
    <w:rsid w:val="00E503B0"/>
    <w:rsid w:val="00E505FB"/>
    <w:rsid w:val="00E5086C"/>
    <w:rsid w:val="00E50AF1"/>
    <w:rsid w:val="00E50C72"/>
    <w:rsid w:val="00E5125C"/>
    <w:rsid w:val="00E51338"/>
    <w:rsid w:val="00E51608"/>
    <w:rsid w:val="00E5173E"/>
    <w:rsid w:val="00E51898"/>
    <w:rsid w:val="00E518A6"/>
    <w:rsid w:val="00E51A20"/>
    <w:rsid w:val="00E51B8C"/>
    <w:rsid w:val="00E51E09"/>
    <w:rsid w:val="00E51E1D"/>
    <w:rsid w:val="00E52088"/>
    <w:rsid w:val="00E52634"/>
    <w:rsid w:val="00E52733"/>
    <w:rsid w:val="00E528A4"/>
    <w:rsid w:val="00E529C9"/>
    <w:rsid w:val="00E52CE7"/>
    <w:rsid w:val="00E52D5A"/>
    <w:rsid w:val="00E5313D"/>
    <w:rsid w:val="00E53529"/>
    <w:rsid w:val="00E53704"/>
    <w:rsid w:val="00E53CA0"/>
    <w:rsid w:val="00E53D7F"/>
    <w:rsid w:val="00E5402F"/>
    <w:rsid w:val="00E54140"/>
    <w:rsid w:val="00E54355"/>
    <w:rsid w:val="00E54770"/>
    <w:rsid w:val="00E547EE"/>
    <w:rsid w:val="00E548D3"/>
    <w:rsid w:val="00E554DE"/>
    <w:rsid w:val="00E55803"/>
    <w:rsid w:val="00E55E64"/>
    <w:rsid w:val="00E55F56"/>
    <w:rsid w:val="00E56051"/>
    <w:rsid w:val="00E561A1"/>
    <w:rsid w:val="00E5630B"/>
    <w:rsid w:val="00E56384"/>
    <w:rsid w:val="00E56441"/>
    <w:rsid w:val="00E564C4"/>
    <w:rsid w:val="00E56768"/>
    <w:rsid w:val="00E569EB"/>
    <w:rsid w:val="00E569FF"/>
    <w:rsid w:val="00E56C10"/>
    <w:rsid w:val="00E56F56"/>
    <w:rsid w:val="00E56F76"/>
    <w:rsid w:val="00E5744D"/>
    <w:rsid w:val="00E575C2"/>
    <w:rsid w:val="00E57770"/>
    <w:rsid w:val="00E57AEB"/>
    <w:rsid w:val="00E57B97"/>
    <w:rsid w:val="00E57FF7"/>
    <w:rsid w:val="00E600E2"/>
    <w:rsid w:val="00E604D9"/>
    <w:rsid w:val="00E607B9"/>
    <w:rsid w:val="00E60908"/>
    <w:rsid w:val="00E60AE6"/>
    <w:rsid w:val="00E60B41"/>
    <w:rsid w:val="00E611B7"/>
    <w:rsid w:val="00E6129F"/>
    <w:rsid w:val="00E614F6"/>
    <w:rsid w:val="00E6154F"/>
    <w:rsid w:val="00E615DC"/>
    <w:rsid w:val="00E61611"/>
    <w:rsid w:val="00E6198A"/>
    <w:rsid w:val="00E61C05"/>
    <w:rsid w:val="00E61C15"/>
    <w:rsid w:val="00E61F36"/>
    <w:rsid w:val="00E62094"/>
    <w:rsid w:val="00E621DF"/>
    <w:rsid w:val="00E622F8"/>
    <w:rsid w:val="00E62CFA"/>
    <w:rsid w:val="00E63070"/>
    <w:rsid w:val="00E6316B"/>
    <w:rsid w:val="00E636EC"/>
    <w:rsid w:val="00E638AA"/>
    <w:rsid w:val="00E63A37"/>
    <w:rsid w:val="00E63E7D"/>
    <w:rsid w:val="00E63FB8"/>
    <w:rsid w:val="00E64258"/>
    <w:rsid w:val="00E64471"/>
    <w:rsid w:val="00E64492"/>
    <w:rsid w:val="00E645A0"/>
    <w:rsid w:val="00E6474C"/>
    <w:rsid w:val="00E64C29"/>
    <w:rsid w:val="00E64CC7"/>
    <w:rsid w:val="00E64D42"/>
    <w:rsid w:val="00E650AF"/>
    <w:rsid w:val="00E650FC"/>
    <w:rsid w:val="00E6518E"/>
    <w:rsid w:val="00E655F3"/>
    <w:rsid w:val="00E657CA"/>
    <w:rsid w:val="00E65A5C"/>
    <w:rsid w:val="00E65AD4"/>
    <w:rsid w:val="00E65DC1"/>
    <w:rsid w:val="00E660F8"/>
    <w:rsid w:val="00E664F4"/>
    <w:rsid w:val="00E66720"/>
    <w:rsid w:val="00E66735"/>
    <w:rsid w:val="00E66819"/>
    <w:rsid w:val="00E669BB"/>
    <w:rsid w:val="00E66EBC"/>
    <w:rsid w:val="00E66FE3"/>
    <w:rsid w:val="00E676B6"/>
    <w:rsid w:val="00E676DD"/>
    <w:rsid w:val="00E67AF9"/>
    <w:rsid w:val="00E67B11"/>
    <w:rsid w:val="00E67EED"/>
    <w:rsid w:val="00E70442"/>
    <w:rsid w:val="00E706D3"/>
    <w:rsid w:val="00E70A62"/>
    <w:rsid w:val="00E711BD"/>
    <w:rsid w:val="00E71348"/>
    <w:rsid w:val="00E71352"/>
    <w:rsid w:val="00E713D8"/>
    <w:rsid w:val="00E7154E"/>
    <w:rsid w:val="00E716F0"/>
    <w:rsid w:val="00E71929"/>
    <w:rsid w:val="00E71A7F"/>
    <w:rsid w:val="00E71DE4"/>
    <w:rsid w:val="00E71EA8"/>
    <w:rsid w:val="00E72338"/>
    <w:rsid w:val="00E727BA"/>
    <w:rsid w:val="00E72AB8"/>
    <w:rsid w:val="00E72C47"/>
    <w:rsid w:val="00E73004"/>
    <w:rsid w:val="00E7307E"/>
    <w:rsid w:val="00E7329D"/>
    <w:rsid w:val="00E735CB"/>
    <w:rsid w:val="00E73633"/>
    <w:rsid w:val="00E73A44"/>
    <w:rsid w:val="00E73A92"/>
    <w:rsid w:val="00E73D04"/>
    <w:rsid w:val="00E73D98"/>
    <w:rsid w:val="00E73E39"/>
    <w:rsid w:val="00E73E51"/>
    <w:rsid w:val="00E740B3"/>
    <w:rsid w:val="00E748F4"/>
    <w:rsid w:val="00E74E0C"/>
    <w:rsid w:val="00E75176"/>
    <w:rsid w:val="00E75586"/>
    <w:rsid w:val="00E75A34"/>
    <w:rsid w:val="00E75A74"/>
    <w:rsid w:val="00E75C14"/>
    <w:rsid w:val="00E75EEC"/>
    <w:rsid w:val="00E75FAC"/>
    <w:rsid w:val="00E7663D"/>
    <w:rsid w:val="00E766B6"/>
    <w:rsid w:val="00E766F1"/>
    <w:rsid w:val="00E76868"/>
    <w:rsid w:val="00E76A6F"/>
    <w:rsid w:val="00E76DF3"/>
    <w:rsid w:val="00E76E1C"/>
    <w:rsid w:val="00E77061"/>
    <w:rsid w:val="00E77234"/>
    <w:rsid w:val="00E7764E"/>
    <w:rsid w:val="00E7767A"/>
    <w:rsid w:val="00E7774F"/>
    <w:rsid w:val="00E77BF1"/>
    <w:rsid w:val="00E80636"/>
    <w:rsid w:val="00E809E0"/>
    <w:rsid w:val="00E809E4"/>
    <w:rsid w:val="00E80A17"/>
    <w:rsid w:val="00E80A3A"/>
    <w:rsid w:val="00E80C64"/>
    <w:rsid w:val="00E81133"/>
    <w:rsid w:val="00E815AA"/>
    <w:rsid w:val="00E817A2"/>
    <w:rsid w:val="00E81F98"/>
    <w:rsid w:val="00E82290"/>
    <w:rsid w:val="00E82350"/>
    <w:rsid w:val="00E82BBF"/>
    <w:rsid w:val="00E82E00"/>
    <w:rsid w:val="00E82EDC"/>
    <w:rsid w:val="00E83089"/>
    <w:rsid w:val="00E8329B"/>
    <w:rsid w:val="00E8344F"/>
    <w:rsid w:val="00E8367F"/>
    <w:rsid w:val="00E836B7"/>
    <w:rsid w:val="00E836BC"/>
    <w:rsid w:val="00E83889"/>
    <w:rsid w:val="00E83EAB"/>
    <w:rsid w:val="00E83F5A"/>
    <w:rsid w:val="00E842B1"/>
    <w:rsid w:val="00E842D9"/>
    <w:rsid w:val="00E843A8"/>
    <w:rsid w:val="00E8484C"/>
    <w:rsid w:val="00E84B72"/>
    <w:rsid w:val="00E850B9"/>
    <w:rsid w:val="00E85197"/>
    <w:rsid w:val="00E854EF"/>
    <w:rsid w:val="00E85E86"/>
    <w:rsid w:val="00E862A0"/>
    <w:rsid w:val="00E8630A"/>
    <w:rsid w:val="00E86487"/>
    <w:rsid w:val="00E86821"/>
    <w:rsid w:val="00E86EDE"/>
    <w:rsid w:val="00E87478"/>
    <w:rsid w:val="00E8751F"/>
    <w:rsid w:val="00E8764F"/>
    <w:rsid w:val="00E87758"/>
    <w:rsid w:val="00E8794B"/>
    <w:rsid w:val="00E87B33"/>
    <w:rsid w:val="00E87BDA"/>
    <w:rsid w:val="00E87CF3"/>
    <w:rsid w:val="00E87D5F"/>
    <w:rsid w:val="00E900F4"/>
    <w:rsid w:val="00E901E2"/>
    <w:rsid w:val="00E90567"/>
    <w:rsid w:val="00E905CC"/>
    <w:rsid w:val="00E9070A"/>
    <w:rsid w:val="00E90712"/>
    <w:rsid w:val="00E90809"/>
    <w:rsid w:val="00E9088F"/>
    <w:rsid w:val="00E90A02"/>
    <w:rsid w:val="00E91142"/>
    <w:rsid w:val="00E9128D"/>
    <w:rsid w:val="00E9137D"/>
    <w:rsid w:val="00E91789"/>
    <w:rsid w:val="00E91993"/>
    <w:rsid w:val="00E91ABF"/>
    <w:rsid w:val="00E91C01"/>
    <w:rsid w:val="00E91F96"/>
    <w:rsid w:val="00E9205A"/>
    <w:rsid w:val="00E92700"/>
    <w:rsid w:val="00E9273C"/>
    <w:rsid w:val="00E92A48"/>
    <w:rsid w:val="00E931EA"/>
    <w:rsid w:val="00E932BD"/>
    <w:rsid w:val="00E93417"/>
    <w:rsid w:val="00E934BB"/>
    <w:rsid w:val="00E934F5"/>
    <w:rsid w:val="00E93596"/>
    <w:rsid w:val="00E938DE"/>
    <w:rsid w:val="00E93FD7"/>
    <w:rsid w:val="00E9423C"/>
    <w:rsid w:val="00E9423E"/>
    <w:rsid w:val="00E94C1E"/>
    <w:rsid w:val="00E94DB7"/>
    <w:rsid w:val="00E94DE2"/>
    <w:rsid w:val="00E95128"/>
    <w:rsid w:val="00E9556C"/>
    <w:rsid w:val="00E95926"/>
    <w:rsid w:val="00E95AC9"/>
    <w:rsid w:val="00E95E6B"/>
    <w:rsid w:val="00E95F02"/>
    <w:rsid w:val="00E9622E"/>
    <w:rsid w:val="00E96464"/>
    <w:rsid w:val="00E9650F"/>
    <w:rsid w:val="00E97044"/>
    <w:rsid w:val="00E971C8"/>
    <w:rsid w:val="00E974EB"/>
    <w:rsid w:val="00E9773B"/>
    <w:rsid w:val="00E977E3"/>
    <w:rsid w:val="00E97DFB"/>
    <w:rsid w:val="00EA01B5"/>
    <w:rsid w:val="00EA089A"/>
    <w:rsid w:val="00EA08EF"/>
    <w:rsid w:val="00EA11B9"/>
    <w:rsid w:val="00EA14EE"/>
    <w:rsid w:val="00EA191C"/>
    <w:rsid w:val="00EA1FF3"/>
    <w:rsid w:val="00EA22A1"/>
    <w:rsid w:val="00EA232B"/>
    <w:rsid w:val="00EA24A3"/>
    <w:rsid w:val="00EA25AC"/>
    <w:rsid w:val="00EA2C15"/>
    <w:rsid w:val="00EA2D66"/>
    <w:rsid w:val="00EA33B4"/>
    <w:rsid w:val="00EA3476"/>
    <w:rsid w:val="00EA3CD5"/>
    <w:rsid w:val="00EA3F7A"/>
    <w:rsid w:val="00EA3FC3"/>
    <w:rsid w:val="00EA4350"/>
    <w:rsid w:val="00EA4776"/>
    <w:rsid w:val="00EA478B"/>
    <w:rsid w:val="00EA4BB0"/>
    <w:rsid w:val="00EA4F96"/>
    <w:rsid w:val="00EA541A"/>
    <w:rsid w:val="00EA5A35"/>
    <w:rsid w:val="00EA5B04"/>
    <w:rsid w:val="00EA5B3E"/>
    <w:rsid w:val="00EA5D87"/>
    <w:rsid w:val="00EA604D"/>
    <w:rsid w:val="00EA6663"/>
    <w:rsid w:val="00EA689C"/>
    <w:rsid w:val="00EA6B01"/>
    <w:rsid w:val="00EA6CAC"/>
    <w:rsid w:val="00EA71C7"/>
    <w:rsid w:val="00EA73D8"/>
    <w:rsid w:val="00EA7583"/>
    <w:rsid w:val="00EA7673"/>
    <w:rsid w:val="00EA784C"/>
    <w:rsid w:val="00EA78A8"/>
    <w:rsid w:val="00EA7D82"/>
    <w:rsid w:val="00EA7EDD"/>
    <w:rsid w:val="00EA7EFD"/>
    <w:rsid w:val="00EB0059"/>
    <w:rsid w:val="00EB01CD"/>
    <w:rsid w:val="00EB025B"/>
    <w:rsid w:val="00EB02C8"/>
    <w:rsid w:val="00EB05D9"/>
    <w:rsid w:val="00EB10A9"/>
    <w:rsid w:val="00EB10B3"/>
    <w:rsid w:val="00EB1271"/>
    <w:rsid w:val="00EB12F6"/>
    <w:rsid w:val="00EB1B58"/>
    <w:rsid w:val="00EB1FD4"/>
    <w:rsid w:val="00EB2219"/>
    <w:rsid w:val="00EB25D2"/>
    <w:rsid w:val="00EB29FC"/>
    <w:rsid w:val="00EB2A9B"/>
    <w:rsid w:val="00EB31FD"/>
    <w:rsid w:val="00EB33C3"/>
    <w:rsid w:val="00EB37C2"/>
    <w:rsid w:val="00EB37E3"/>
    <w:rsid w:val="00EB41C6"/>
    <w:rsid w:val="00EB4631"/>
    <w:rsid w:val="00EB4A8A"/>
    <w:rsid w:val="00EB4C7B"/>
    <w:rsid w:val="00EB506B"/>
    <w:rsid w:val="00EB51B9"/>
    <w:rsid w:val="00EB577F"/>
    <w:rsid w:val="00EB5BC7"/>
    <w:rsid w:val="00EB5E6B"/>
    <w:rsid w:val="00EB5FD4"/>
    <w:rsid w:val="00EB616C"/>
    <w:rsid w:val="00EB61A7"/>
    <w:rsid w:val="00EB64A7"/>
    <w:rsid w:val="00EB65AC"/>
    <w:rsid w:val="00EB6ABA"/>
    <w:rsid w:val="00EB6B32"/>
    <w:rsid w:val="00EB6D2D"/>
    <w:rsid w:val="00EB6E71"/>
    <w:rsid w:val="00EB701C"/>
    <w:rsid w:val="00EB7079"/>
    <w:rsid w:val="00EB7A9D"/>
    <w:rsid w:val="00EB7B1C"/>
    <w:rsid w:val="00EB7B84"/>
    <w:rsid w:val="00EB7C0D"/>
    <w:rsid w:val="00EB7DFA"/>
    <w:rsid w:val="00EC0162"/>
    <w:rsid w:val="00EC02AC"/>
    <w:rsid w:val="00EC07A1"/>
    <w:rsid w:val="00EC0F28"/>
    <w:rsid w:val="00EC1070"/>
    <w:rsid w:val="00EC1082"/>
    <w:rsid w:val="00EC1485"/>
    <w:rsid w:val="00EC2325"/>
    <w:rsid w:val="00EC233D"/>
    <w:rsid w:val="00EC2B0A"/>
    <w:rsid w:val="00EC2E26"/>
    <w:rsid w:val="00EC2E6A"/>
    <w:rsid w:val="00EC3121"/>
    <w:rsid w:val="00EC3508"/>
    <w:rsid w:val="00EC3588"/>
    <w:rsid w:val="00EC36D2"/>
    <w:rsid w:val="00EC3A1C"/>
    <w:rsid w:val="00EC3A48"/>
    <w:rsid w:val="00EC3B06"/>
    <w:rsid w:val="00EC3D71"/>
    <w:rsid w:val="00EC3F00"/>
    <w:rsid w:val="00EC4314"/>
    <w:rsid w:val="00EC4338"/>
    <w:rsid w:val="00EC4A7D"/>
    <w:rsid w:val="00EC4B5F"/>
    <w:rsid w:val="00EC4DAA"/>
    <w:rsid w:val="00EC4ED9"/>
    <w:rsid w:val="00EC5997"/>
    <w:rsid w:val="00EC5D21"/>
    <w:rsid w:val="00EC60D6"/>
    <w:rsid w:val="00EC6751"/>
    <w:rsid w:val="00EC69A0"/>
    <w:rsid w:val="00EC6BA4"/>
    <w:rsid w:val="00EC6EB9"/>
    <w:rsid w:val="00EC70B1"/>
    <w:rsid w:val="00EC71EA"/>
    <w:rsid w:val="00EC732A"/>
    <w:rsid w:val="00EC7B3A"/>
    <w:rsid w:val="00EC7D97"/>
    <w:rsid w:val="00EC7E37"/>
    <w:rsid w:val="00EC7F1B"/>
    <w:rsid w:val="00ED04CD"/>
    <w:rsid w:val="00ED0632"/>
    <w:rsid w:val="00ED089E"/>
    <w:rsid w:val="00ED09E9"/>
    <w:rsid w:val="00ED0A2B"/>
    <w:rsid w:val="00ED0B4F"/>
    <w:rsid w:val="00ED0B5B"/>
    <w:rsid w:val="00ED0EC7"/>
    <w:rsid w:val="00ED1085"/>
    <w:rsid w:val="00ED1D27"/>
    <w:rsid w:val="00ED1DD1"/>
    <w:rsid w:val="00ED220D"/>
    <w:rsid w:val="00ED234A"/>
    <w:rsid w:val="00ED23AF"/>
    <w:rsid w:val="00ED2697"/>
    <w:rsid w:val="00ED278B"/>
    <w:rsid w:val="00ED28C7"/>
    <w:rsid w:val="00ED2EA9"/>
    <w:rsid w:val="00ED2FC4"/>
    <w:rsid w:val="00ED3051"/>
    <w:rsid w:val="00ED3106"/>
    <w:rsid w:val="00ED3225"/>
    <w:rsid w:val="00ED3317"/>
    <w:rsid w:val="00ED3345"/>
    <w:rsid w:val="00ED3599"/>
    <w:rsid w:val="00ED3625"/>
    <w:rsid w:val="00ED37EF"/>
    <w:rsid w:val="00ED3AF0"/>
    <w:rsid w:val="00ED3BF6"/>
    <w:rsid w:val="00ED3CAA"/>
    <w:rsid w:val="00ED3F6D"/>
    <w:rsid w:val="00ED4263"/>
    <w:rsid w:val="00ED46E4"/>
    <w:rsid w:val="00ED4AF8"/>
    <w:rsid w:val="00ED4B0E"/>
    <w:rsid w:val="00ED4D55"/>
    <w:rsid w:val="00ED52F3"/>
    <w:rsid w:val="00ED544D"/>
    <w:rsid w:val="00ED5733"/>
    <w:rsid w:val="00ED5930"/>
    <w:rsid w:val="00ED59FE"/>
    <w:rsid w:val="00ED5BBA"/>
    <w:rsid w:val="00ED5BC9"/>
    <w:rsid w:val="00ED5C02"/>
    <w:rsid w:val="00ED5CA9"/>
    <w:rsid w:val="00ED5CC7"/>
    <w:rsid w:val="00ED5EF7"/>
    <w:rsid w:val="00ED65BF"/>
    <w:rsid w:val="00ED68B4"/>
    <w:rsid w:val="00ED699E"/>
    <w:rsid w:val="00ED6AF6"/>
    <w:rsid w:val="00ED6B68"/>
    <w:rsid w:val="00ED6CA9"/>
    <w:rsid w:val="00ED6E16"/>
    <w:rsid w:val="00ED6F52"/>
    <w:rsid w:val="00ED712A"/>
    <w:rsid w:val="00ED7A65"/>
    <w:rsid w:val="00ED7AE6"/>
    <w:rsid w:val="00ED7B85"/>
    <w:rsid w:val="00ED7C5B"/>
    <w:rsid w:val="00ED7DCE"/>
    <w:rsid w:val="00EE0074"/>
    <w:rsid w:val="00EE01C8"/>
    <w:rsid w:val="00EE05D0"/>
    <w:rsid w:val="00EE0834"/>
    <w:rsid w:val="00EE0867"/>
    <w:rsid w:val="00EE0A2A"/>
    <w:rsid w:val="00EE0A8C"/>
    <w:rsid w:val="00EE0FC5"/>
    <w:rsid w:val="00EE1204"/>
    <w:rsid w:val="00EE16EA"/>
    <w:rsid w:val="00EE1786"/>
    <w:rsid w:val="00EE17C7"/>
    <w:rsid w:val="00EE18E7"/>
    <w:rsid w:val="00EE1BC5"/>
    <w:rsid w:val="00EE1DF0"/>
    <w:rsid w:val="00EE2540"/>
    <w:rsid w:val="00EE26B5"/>
    <w:rsid w:val="00EE2726"/>
    <w:rsid w:val="00EE28BF"/>
    <w:rsid w:val="00EE2A99"/>
    <w:rsid w:val="00EE3452"/>
    <w:rsid w:val="00EE34D8"/>
    <w:rsid w:val="00EE3776"/>
    <w:rsid w:val="00EE3788"/>
    <w:rsid w:val="00EE37A1"/>
    <w:rsid w:val="00EE37F0"/>
    <w:rsid w:val="00EE3AFA"/>
    <w:rsid w:val="00EE3EEE"/>
    <w:rsid w:val="00EE3F81"/>
    <w:rsid w:val="00EE4561"/>
    <w:rsid w:val="00EE47C3"/>
    <w:rsid w:val="00EE4AAD"/>
    <w:rsid w:val="00EE4AE9"/>
    <w:rsid w:val="00EE4BAE"/>
    <w:rsid w:val="00EE4BEC"/>
    <w:rsid w:val="00EE4D96"/>
    <w:rsid w:val="00EE4F7C"/>
    <w:rsid w:val="00EE52E4"/>
    <w:rsid w:val="00EE5673"/>
    <w:rsid w:val="00EE5827"/>
    <w:rsid w:val="00EE5AD4"/>
    <w:rsid w:val="00EE5BDD"/>
    <w:rsid w:val="00EE5D72"/>
    <w:rsid w:val="00EE617A"/>
    <w:rsid w:val="00EE683E"/>
    <w:rsid w:val="00EE6ACD"/>
    <w:rsid w:val="00EE6C64"/>
    <w:rsid w:val="00EE6DBD"/>
    <w:rsid w:val="00EE6F28"/>
    <w:rsid w:val="00EE6F9D"/>
    <w:rsid w:val="00EE723C"/>
    <w:rsid w:val="00EE7508"/>
    <w:rsid w:val="00EE7A5B"/>
    <w:rsid w:val="00EE7AF6"/>
    <w:rsid w:val="00EE7D41"/>
    <w:rsid w:val="00EF0492"/>
    <w:rsid w:val="00EF08D8"/>
    <w:rsid w:val="00EF092C"/>
    <w:rsid w:val="00EF094D"/>
    <w:rsid w:val="00EF0A65"/>
    <w:rsid w:val="00EF100C"/>
    <w:rsid w:val="00EF1350"/>
    <w:rsid w:val="00EF13E2"/>
    <w:rsid w:val="00EF14ED"/>
    <w:rsid w:val="00EF161D"/>
    <w:rsid w:val="00EF1704"/>
    <w:rsid w:val="00EF1C18"/>
    <w:rsid w:val="00EF214D"/>
    <w:rsid w:val="00EF2216"/>
    <w:rsid w:val="00EF2832"/>
    <w:rsid w:val="00EF293E"/>
    <w:rsid w:val="00EF2BD0"/>
    <w:rsid w:val="00EF307F"/>
    <w:rsid w:val="00EF33D4"/>
    <w:rsid w:val="00EF3BA1"/>
    <w:rsid w:val="00EF3D3D"/>
    <w:rsid w:val="00EF43C1"/>
    <w:rsid w:val="00EF4476"/>
    <w:rsid w:val="00EF44FA"/>
    <w:rsid w:val="00EF4539"/>
    <w:rsid w:val="00EF454C"/>
    <w:rsid w:val="00EF4A20"/>
    <w:rsid w:val="00EF4C22"/>
    <w:rsid w:val="00EF5134"/>
    <w:rsid w:val="00EF5350"/>
    <w:rsid w:val="00EF5537"/>
    <w:rsid w:val="00EF55CE"/>
    <w:rsid w:val="00EF588D"/>
    <w:rsid w:val="00EF59D5"/>
    <w:rsid w:val="00EF5A58"/>
    <w:rsid w:val="00EF5ADA"/>
    <w:rsid w:val="00EF5B45"/>
    <w:rsid w:val="00EF5BDA"/>
    <w:rsid w:val="00EF5E2F"/>
    <w:rsid w:val="00EF5EDE"/>
    <w:rsid w:val="00EF6478"/>
    <w:rsid w:val="00EF663E"/>
    <w:rsid w:val="00EF6A5B"/>
    <w:rsid w:val="00EF6ABE"/>
    <w:rsid w:val="00EF6AE7"/>
    <w:rsid w:val="00EF6C8F"/>
    <w:rsid w:val="00EF710B"/>
    <w:rsid w:val="00EF7115"/>
    <w:rsid w:val="00EF719E"/>
    <w:rsid w:val="00EF724D"/>
    <w:rsid w:val="00EF798E"/>
    <w:rsid w:val="00EF7CB6"/>
    <w:rsid w:val="00EF7E44"/>
    <w:rsid w:val="00EF7E86"/>
    <w:rsid w:val="00F00301"/>
    <w:rsid w:val="00F00766"/>
    <w:rsid w:val="00F00778"/>
    <w:rsid w:val="00F00791"/>
    <w:rsid w:val="00F00CA6"/>
    <w:rsid w:val="00F00FC1"/>
    <w:rsid w:val="00F0118B"/>
    <w:rsid w:val="00F01504"/>
    <w:rsid w:val="00F0152B"/>
    <w:rsid w:val="00F016EF"/>
    <w:rsid w:val="00F01893"/>
    <w:rsid w:val="00F01BF5"/>
    <w:rsid w:val="00F01FD0"/>
    <w:rsid w:val="00F0255D"/>
    <w:rsid w:val="00F025A5"/>
    <w:rsid w:val="00F0269C"/>
    <w:rsid w:val="00F02AD1"/>
    <w:rsid w:val="00F02D42"/>
    <w:rsid w:val="00F034C4"/>
    <w:rsid w:val="00F03576"/>
    <w:rsid w:val="00F0375D"/>
    <w:rsid w:val="00F03DE2"/>
    <w:rsid w:val="00F03F86"/>
    <w:rsid w:val="00F0471F"/>
    <w:rsid w:val="00F0486D"/>
    <w:rsid w:val="00F04A6B"/>
    <w:rsid w:val="00F04D3A"/>
    <w:rsid w:val="00F05180"/>
    <w:rsid w:val="00F05537"/>
    <w:rsid w:val="00F055E5"/>
    <w:rsid w:val="00F0592F"/>
    <w:rsid w:val="00F05C10"/>
    <w:rsid w:val="00F060E6"/>
    <w:rsid w:val="00F062C6"/>
    <w:rsid w:val="00F06820"/>
    <w:rsid w:val="00F068D0"/>
    <w:rsid w:val="00F06CA6"/>
    <w:rsid w:val="00F06D84"/>
    <w:rsid w:val="00F06F56"/>
    <w:rsid w:val="00F07D60"/>
    <w:rsid w:val="00F07FBF"/>
    <w:rsid w:val="00F105BE"/>
    <w:rsid w:val="00F10777"/>
    <w:rsid w:val="00F10F84"/>
    <w:rsid w:val="00F11071"/>
    <w:rsid w:val="00F112E2"/>
    <w:rsid w:val="00F11531"/>
    <w:rsid w:val="00F11AF2"/>
    <w:rsid w:val="00F11CF6"/>
    <w:rsid w:val="00F11F68"/>
    <w:rsid w:val="00F12556"/>
    <w:rsid w:val="00F12719"/>
    <w:rsid w:val="00F12C80"/>
    <w:rsid w:val="00F13838"/>
    <w:rsid w:val="00F13C7B"/>
    <w:rsid w:val="00F13E04"/>
    <w:rsid w:val="00F13EB0"/>
    <w:rsid w:val="00F1440B"/>
    <w:rsid w:val="00F14794"/>
    <w:rsid w:val="00F14BC1"/>
    <w:rsid w:val="00F15032"/>
    <w:rsid w:val="00F1512C"/>
    <w:rsid w:val="00F15521"/>
    <w:rsid w:val="00F1575B"/>
    <w:rsid w:val="00F15A80"/>
    <w:rsid w:val="00F15DDF"/>
    <w:rsid w:val="00F15FE4"/>
    <w:rsid w:val="00F16353"/>
    <w:rsid w:val="00F167BD"/>
    <w:rsid w:val="00F1699F"/>
    <w:rsid w:val="00F16C04"/>
    <w:rsid w:val="00F16DF3"/>
    <w:rsid w:val="00F174C0"/>
    <w:rsid w:val="00F1751E"/>
    <w:rsid w:val="00F179EF"/>
    <w:rsid w:val="00F17A5A"/>
    <w:rsid w:val="00F17DC9"/>
    <w:rsid w:val="00F200CD"/>
    <w:rsid w:val="00F20227"/>
    <w:rsid w:val="00F202F2"/>
    <w:rsid w:val="00F20320"/>
    <w:rsid w:val="00F20327"/>
    <w:rsid w:val="00F203EC"/>
    <w:rsid w:val="00F207C3"/>
    <w:rsid w:val="00F207C7"/>
    <w:rsid w:val="00F20936"/>
    <w:rsid w:val="00F20C15"/>
    <w:rsid w:val="00F20E96"/>
    <w:rsid w:val="00F217F5"/>
    <w:rsid w:val="00F2199C"/>
    <w:rsid w:val="00F21C77"/>
    <w:rsid w:val="00F21F79"/>
    <w:rsid w:val="00F220C9"/>
    <w:rsid w:val="00F2214D"/>
    <w:rsid w:val="00F22416"/>
    <w:rsid w:val="00F224F3"/>
    <w:rsid w:val="00F224F8"/>
    <w:rsid w:val="00F227C2"/>
    <w:rsid w:val="00F22DBE"/>
    <w:rsid w:val="00F22DF0"/>
    <w:rsid w:val="00F22E9E"/>
    <w:rsid w:val="00F232BA"/>
    <w:rsid w:val="00F237B6"/>
    <w:rsid w:val="00F237BD"/>
    <w:rsid w:val="00F23F01"/>
    <w:rsid w:val="00F23FF4"/>
    <w:rsid w:val="00F24205"/>
    <w:rsid w:val="00F24377"/>
    <w:rsid w:val="00F248C7"/>
    <w:rsid w:val="00F252B7"/>
    <w:rsid w:val="00F2556B"/>
    <w:rsid w:val="00F2573C"/>
    <w:rsid w:val="00F25C17"/>
    <w:rsid w:val="00F25E8E"/>
    <w:rsid w:val="00F25F8F"/>
    <w:rsid w:val="00F26035"/>
    <w:rsid w:val="00F2675E"/>
    <w:rsid w:val="00F26DA2"/>
    <w:rsid w:val="00F2733E"/>
    <w:rsid w:val="00F273D7"/>
    <w:rsid w:val="00F27CF8"/>
    <w:rsid w:val="00F27D85"/>
    <w:rsid w:val="00F3040F"/>
    <w:rsid w:val="00F30662"/>
    <w:rsid w:val="00F3078C"/>
    <w:rsid w:val="00F307C9"/>
    <w:rsid w:val="00F30B4C"/>
    <w:rsid w:val="00F30F56"/>
    <w:rsid w:val="00F310D0"/>
    <w:rsid w:val="00F31265"/>
    <w:rsid w:val="00F312BD"/>
    <w:rsid w:val="00F31543"/>
    <w:rsid w:val="00F315BA"/>
    <w:rsid w:val="00F31964"/>
    <w:rsid w:val="00F31B52"/>
    <w:rsid w:val="00F32064"/>
    <w:rsid w:val="00F323EC"/>
    <w:rsid w:val="00F32549"/>
    <w:rsid w:val="00F32D0E"/>
    <w:rsid w:val="00F32E0A"/>
    <w:rsid w:val="00F330F9"/>
    <w:rsid w:val="00F33471"/>
    <w:rsid w:val="00F336D4"/>
    <w:rsid w:val="00F33876"/>
    <w:rsid w:val="00F3421A"/>
    <w:rsid w:val="00F34450"/>
    <w:rsid w:val="00F346C2"/>
    <w:rsid w:val="00F348D1"/>
    <w:rsid w:val="00F3492B"/>
    <w:rsid w:val="00F3527C"/>
    <w:rsid w:val="00F353D3"/>
    <w:rsid w:val="00F35506"/>
    <w:rsid w:val="00F355E6"/>
    <w:rsid w:val="00F356F0"/>
    <w:rsid w:val="00F358C6"/>
    <w:rsid w:val="00F35A37"/>
    <w:rsid w:val="00F35CC1"/>
    <w:rsid w:val="00F35E16"/>
    <w:rsid w:val="00F3620E"/>
    <w:rsid w:val="00F3635A"/>
    <w:rsid w:val="00F363F7"/>
    <w:rsid w:val="00F36C02"/>
    <w:rsid w:val="00F37140"/>
    <w:rsid w:val="00F37147"/>
    <w:rsid w:val="00F3716D"/>
    <w:rsid w:val="00F37C94"/>
    <w:rsid w:val="00F37DE6"/>
    <w:rsid w:val="00F37E1B"/>
    <w:rsid w:val="00F40280"/>
    <w:rsid w:val="00F40323"/>
    <w:rsid w:val="00F404E3"/>
    <w:rsid w:val="00F404FD"/>
    <w:rsid w:val="00F40530"/>
    <w:rsid w:val="00F405BF"/>
    <w:rsid w:val="00F405C2"/>
    <w:rsid w:val="00F40608"/>
    <w:rsid w:val="00F40661"/>
    <w:rsid w:val="00F412BE"/>
    <w:rsid w:val="00F41800"/>
    <w:rsid w:val="00F41BDF"/>
    <w:rsid w:val="00F42341"/>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935"/>
    <w:rsid w:val="00F44C3D"/>
    <w:rsid w:val="00F44C99"/>
    <w:rsid w:val="00F44D35"/>
    <w:rsid w:val="00F44ECD"/>
    <w:rsid w:val="00F4503D"/>
    <w:rsid w:val="00F4568E"/>
    <w:rsid w:val="00F45A81"/>
    <w:rsid w:val="00F46012"/>
    <w:rsid w:val="00F46088"/>
    <w:rsid w:val="00F460A4"/>
    <w:rsid w:val="00F461A7"/>
    <w:rsid w:val="00F46A5D"/>
    <w:rsid w:val="00F46A96"/>
    <w:rsid w:val="00F4720E"/>
    <w:rsid w:val="00F475C3"/>
    <w:rsid w:val="00F4775F"/>
    <w:rsid w:val="00F4796C"/>
    <w:rsid w:val="00F47ADF"/>
    <w:rsid w:val="00F47DAA"/>
    <w:rsid w:val="00F47F15"/>
    <w:rsid w:val="00F50103"/>
    <w:rsid w:val="00F50134"/>
    <w:rsid w:val="00F5016A"/>
    <w:rsid w:val="00F5024A"/>
    <w:rsid w:val="00F50314"/>
    <w:rsid w:val="00F50810"/>
    <w:rsid w:val="00F508F6"/>
    <w:rsid w:val="00F509BE"/>
    <w:rsid w:val="00F50F95"/>
    <w:rsid w:val="00F51227"/>
    <w:rsid w:val="00F5135D"/>
    <w:rsid w:val="00F513B2"/>
    <w:rsid w:val="00F51492"/>
    <w:rsid w:val="00F51CB1"/>
    <w:rsid w:val="00F51D3E"/>
    <w:rsid w:val="00F51DCB"/>
    <w:rsid w:val="00F51EA0"/>
    <w:rsid w:val="00F52232"/>
    <w:rsid w:val="00F5240C"/>
    <w:rsid w:val="00F527A0"/>
    <w:rsid w:val="00F5282E"/>
    <w:rsid w:val="00F52842"/>
    <w:rsid w:val="00F52A7C"/>
    <w:rsid w:val="00F52AEA"/>
    <w:rsid w:val="00F52F97"/>
    <w:rsid w:val="00F53024"/>
    <w:rsid w:val="00F530D1"/>
    <w:rsid w:val="00F531FF"/>
    <w:rsid w:val="00F53454"/>
    <w:rsid w:val="00F534E8"/>
    <w:rsid w:val="00F53511"/>
    <w:rsid w:val="00F5393F"/>
    <w:rsid w:val="00F53B53"/>
    <w:rsid w:val="00F53C05"/>
    <w:rsid w:val="00F53D04"/>
    <w:rsid w:val="00F53DEE"/>
    <w:rsid w:val="00F54020"/>
    <w:rsid w:val="00F542E4"/>
    <w:rsid w:val="00F547C1"/>
    <w:rsid w:val="00F54E20"/>
    <w:rsid w:val="00F54F20"/>
    <w:rsid w:val="00F557D5"/>
    <w:rsid w:val="00F557F2"/>
    <w:rsid w:val="00F55C2A"/>
    <w:rsid w:val="00F55C5E"/>
    <w:rsid w:val="00F55DBF"/>
    <w:rsid w:val="00F55FB9"/>
    <w:rsid w:val="00F56152"/>
    <w:rsid w:val="00F5658F"/>
    <w:rsid w:val="00F5689C"/>
    <w:rsid w:val="00F56E15"/>
    <w:rsid w:val="00F572E4"/>
    <w:rsid w:val="00F576EF"/>
    <w:rsid w:val="00F57F5F"/>
    <w:rsid w:val="00F6022A"/>
    <w:rsid w:val="00F60765"/>
    <w:rsid w:val="00F608B2"/>
    <w:rsid w:val="00F609FE"/>
    <w:rsid w:val="00F60A13"/>
    <w:rsid w:val="00F60C8F"/>
    <w:rsid w:val="00F60D3F"/>
    <w:rsid w:val="00F60FE3"/>
    <w:rsid w:val="00F6107C"/>
    <w:rsid w:val="00F616C5"/>
    <w:rsid w:val="00F61995"/>
    <w:rsid w:val="00F61A8C"/>
    <w:rsid w:val="00F61D5A"/>
    <w:rsid w:val="00F61F9C"/>
    <w:rsid w:val="00F61FAB"/>
    <w:rsid w:val="00F61FD2"/>
    <w:rsid w:val="00F620C3"/>
    <w:rsid w:val="00F6268A"/>
    <w:rsid w:val="00F62693"/>
    <w:rsid w:val="00F6308A"/>
    <w:rsid w:val="00F633AA"/>
    <w:rsid w:val="00F63702"/>
    <w:rsid w:val="00F6393A"/>
    <w:rsid w:val="00F63B5E"/>
    <w:rsid w:val="00F63BF9"/>
    <w:rsid w:val="00F64354"/>
    <w:rsid w:val="00F6487E"/>
    <w:rsid w:val="00F64895"/>
    <w:rsid w:val="00F64B7D"/>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D67"/>
    <w:rsid w:val="00F66DB2"/>
    <w:rsid w:val="00F66F54"/>
    <w:rsid w:val="00F678EC"/>
    <w:rsid w:val="00F67D4B"/>
    <w:rsid w:val="00F70754"/>
    <w:rsid w:val="00F7076D"/>
    <w:rsid w:val="00F708AA"/>
    <w:rsid w:val="00F708B2"/>
    <w:rsid w:val="00F71005"/>
    <w:rsid w:val="00F7115A"/>
    <w:rsid w:val="00F713F7"/>
    <w:rsid w:val="00F7187E"/>
    <w:rsid w:val="00F718B1"/>
    <w:rsid w:val="00F71D48"/>
    <w:rsid w:val="00F71DA4"/>
    <w:rsid w:val="00F71F76"/>
    <w:rsid w:val="00F71F95"/>
    <w:rsid w:val="00F72055"/>
    <w:rsid w:val="00F72584"/>
    <w:rsid w:val="00F72823"/>
    <w:rsid w:val="00F729D4"/>
    <w:rsid w:val="00F72B38"/>
    <w:rsid w:val="00F72BCB"/>
    <w:rsid w:val="00F72C5F"/>
    <w:rsid w:val="00F730EA"/>
    <w:rsid w:val="00F731CB"/>
    <w:rsid w:val="00F73A8E"/>
    <w:rsid w:val="00F73C08"/>
    <w:rsid w:val="00F73E8D"/>
    <w:rsid w:val="00F74474"/>
    <w:rsid w:val="00F747B8"/>
    <w:rsid w:val="00F74A43"/>
    <w:rsid w:val="00F74DDE"/>
    <w:rsid w:val="00F750D5"/>
    <w:rsid w:val="00F751F9"/>
    <w:rsid w:val="00F7531C"/>
    <w:rsid w:val="00F7540E"/>
    <w:rsid w:val="00F75466"/>
    <w:rsid w:val="00F756C9"/>
    <w:rsid w:val="00F75741"/>
    <w:rsid w:val="00F758FF"/>
    <w:rsid w:val="00F759C1"/>
    <w:rsid w:val="00F759C2"/>
    <w:rsid w:val="00F75FEB"/>
    <w:rsid w:val="00F760DC"/>
    <w:rsid w:val="00F76247"/>
    <w:rsid w:val="00F76706"/>
    <w:rsid w:val="00F76C4E"/>
    <w:rsid w:val="00F76C56"/>
    <w:rsid w:val="00F76C5B"/>
    <w:rsid w:val="00F77082"/>
    <w:rsid w:val="00F77241"/>
    <w:rsid w:val="00F774D9"/>
    <w:rsid w:val="00F77521"/>
    <w:rsid w:val="00F77E19"/>
    <w:rsid w:val="00F77EDA"/>
    <w:rsid w:val="00F807C5"/>
    <w:rsid w:val="00F80968"/>
    <w:rsid w:val="00F80C17"/>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54"/>
    <w:rsid w:val="00F83BB1"/>
    <w:rsid w:val="00F83D5D"/>
    <w:rsid w:val="00F841D0"/>
    <w:rsid w:val="00F841FD"/>
    <w:rsid w:val="00F84453"/>
    <w:rsid w:val="00F84528"/>
    <w:rsid w:val="00F84CFA"/>
    <w:rsid w:val="00F84F4D"/>
    <w:rsid w:val="00F85712"/>
    <w:rsid w:val="00F8583D"/>
    <w:rsid w:val="00F85ABC"/>
    <w:rsid w:val="00F85B5E"/>
    <w:rsid w:val="00F85BD0"/>
    <w:rsid w:val="00F85C13"/>
    <w:rsid w:val="00F85F14"/>
    <w:rsid w:val="00F86139"/>
    <w:rsid w:val="00F863C2"/>
    <w:rsid w:val="00F867C0"/>
    <w:rsid w:val="00F86E54"/>
    <w:rsid w:val="00F86F44"/>
    <w:rsid w:val="00F871A6"/>
    <w:rsid w:val="00F87920"/>
    <w:rsid w:val="00F8799D"/>
    <w:rsid w:val="00F87A94"/>
    <w:rsid w:val="00F87AD4"/>
    <w:rsid w:val="00F87D76"/>
    <w:rsid w:val="00F87E44"/>
    <w:rsid w:val="00F87E8A"/>
    <w:rsid w:val="00F90119"/>
    <w:rsid w:val="00F90161"/>
    <w:rsid w:val="00F9063A"/>
    <w:rsid w:val="00F9069D"/>
    <w:rsid w:val="00F90751"/>
    <w:rsid w:val="00F9095E"/>
    <w:rsid w:val="00F90C06"/>
    <w:rsid w:val="00F90CDF"/>
    <w:rsid w:val="00F90DF9"/>
    <w:rsid w:val="00F910A5"/>
    <w:rsid w:val="00F911BF"/>
    <w:rsid w:val="00F915A4"/>
    <w:rsid w:val="00F91B97"/>
    <w:rsid w:val="00F91BBF"/>
    <w:rsid w:val="00F91D8D"/>
    <w:rsid w:val="00F91E6E"/>
    <w:rsid w:val="00F91FBF"/>
    <w:rsid w:val="00F920D6"/>
    <w:rsid w:val="00F92306"/>
    <w:rsid w:val="00F923EE"/>
    <w:rsid w:val="00F9263A"/>
    <w:rsid w:val="00F9319D"/>
    <w:rsid w:val="00F9333E"/>
    <w:rsid w:val="00F93800"/>
    <w:rsid w:val="00F9398E"/>
    <w:rsid w:val="00F93B78"/>
    <w:rsid w:val="00F93EC0"/>
    <w:rsid w:val="00F942C2"/>
    <w:rsid w:val="00F9487E"/>
    <w:rsid w:val="00F94973"/>
    <w:rsid w:val="00F949C3"/>
    <w:rsid w:val="00F94B6C"/>
    <w:rsid w:val="00F94D28"/>
    <w:rsid w:val="00F94F99"/>
    <w:rsid w:val="00F950B6"/>
    <w:rsid w:val="00F95759"/>
    <w:rsid w:val="00F957A1"/>
    <w:rsid w:val="00F9583C"/>
    <w:rsid w:val="00F95874"/>
    <w:rsid w:val="00F95E4D"/>
    <w:rsid w:val="00F95EE0"/>
    <w:rsid w:val="00F95F0A"/>
    <w:rsid w:val="00F95FDF"/>
    <w:rsid w:val="00F96213"/>
    <w:rsid w:val="00F966ED"/>
    <w:rsid w:val="00F96710"/>
    <w:rsid w:val="00F96A51"/>
    <w:rsid w:val="00F972B1"/>
    <w:rsid w:val="00F972ED"/>
    <w:rsid w:val="00F973BC"/>
    <w:rsid w:val="00F975CE"/>
    <w:rsid w:val="00F9794B"/>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2029"/>
    <w:rsid w:val="00FA2081"/>
    <w:rsid w:val="00FA24E4"/>
    <w:rsid w:val="00FA2839"/>
    <w:rsid w:val="00FA2B69"/>
    <w:rsid w:val="00FA2E7F"/>
    <w:rsid w:val="00FA3125"/>
    <w:rsid w:val="00FA380F"/>
    <w:rsid w:val="00FA3820"/>
    <w:rsid w:val="00FA39D2"/>
    <w:rsid w:val="00FA3AFB"/>
    <w:rsid w:val="00FA42C3"/>
    <w:rsid w:val="00FA4A4E"/>
    <w:rsid w:val="00FA4DAD"/>
    <w:rsid w:val="00FA4F96"/>
    <w:rsid w:val="00FA5209"/>
    <w:rsid w:val="00FA55F7"/>
    <w:rsid w:val="00FA5C40"/>
    <w:rsid w:val="00FA5D00"/>
    <w:rsid w:val="00FA6327"/>
    <w:rsid w:val="00FA647C"/>
    <w:rsid w:val="00FA6774"/>
    <w:rsid w:val="00FA6806"/>
    <w:rsid w:val="00FA6AD6"/>
    <w:rsid w:val="00FA6AF9"/>
    <w:rsid w:val="00FA6CCE"/>
    <w:rsid w:val="00FA6CF3"/>
    <w:rsid w:val="00FA70A1"/>
    <w:rsid w:val="00FA76E8"/>
    <w:rsid w:val="00FA77A5"/>
    <w:rsid w:val="00FA7FE5"/>
    <w:rsid w:val="00FB012C"/>
    <w:rsid w:val="00FB020B"/>
    <w:rsid w:val="00FB02D3"/>
    <w:rsid w:val="00FB03C2"/>
    <w:rsid w:val="00FB03DC"/>
    <w:rsid w:val="00FB12D8"/>
    <w:rsid w:val="00FB1667"/>
    <w:rsid w:val="00FB17B4"/>
    <w:rsid w:val="00FB181B"/>
    <w:rsid w:val="00FB1851"/>
    <w:rsid w:val="00FB1E41"/>
    <w:rsid w:val="00FB1E44"/>
    <w:rsid w:val="00FB2780"/>
    <w:rsid w:val="00FB2907"/>
    <w:rsid w:val="00FB291C"/>
    <w:rsid w:val="00FB3482"/>
    <w:rsid w:val="00FB3565"/>
    <w:rsid w:val="00FB3981"/>
    <w:rsid w:val="00FB3BE9"/>
    <w:rsid w:val="00FB3CFE"/>
    <w:rsid w:val="00FB40DF"/>
    <w:rsid w:val="00FB414A"/>
    <w:rsid w:val="00FB41AD"/>
    <w:rsid w:val="00FB4782"/>
    <w:rsid w:val="00FB480C"/>
    <w:rsid w:val="00FB49CB"/>
    <w:rsid w:val="00FB4C82"/>
    <w:rsid w:val="00FB4D32"/>
    <w:rsid w:val="00FB4D3F"/>
    <w:rsid w:val="00FB4DCA"/>
    <w:rsid w:val="00FB4DD5"/>
    <w:rsid w:val="00FB4F44"/>
    <w:rsid w:val="00FB514B"/>
    <w:rsid w:val="00FB527B"/>
    <w:rsid w:val="00FB5652"/>
    <w:rsid w:val="00FB5787"/>
    <w:rsid w:val="00FB5973"/>
    <w:rsid w:val="00FB5ADC"/>
    <w:rsid w:val="00FB5B4A"/>
    <w:rsid w:val="00FB5C53"/>
    <w:rsid w:val="00FB62AD"/>
    <w:rsid w:val="00FB6325"/>
    <w:rsid w:val="00FB636B"/>
    <w:rsid w:val="00FB69B3"/>
    <w:rsid w:val="00FB6C7C"/>
    <w:rsid w:val="00FB6EAC"/>
    <w:rsid w:val="00FB7226"/>
    <w:rsid w:val="00FB72C5"/>
    <w:rsid w:val="00FB7B58"/>
    <w:rsid w:val="00FB7DA0"/>
    <w:rsid w:val="00FC00A4"/>
    <w:rsid w:val="00FC0151"/>
    <w:rsid w:val="00FC01B8"/>
    <w:rsid w:val="00FC0436"/>
    <w:rsid w:val="00FC0E75"/>
    <w:rsid w:val="00FC126E"/>
    <w:rsid w:val="00FC12BF"/>
    <w:rsid w:val="00FC17CC"/>
    <w:rsid w:val="00FC1D77"/>
    <w:rsid w:val="00FC2221"/>
    <w:rsid w:val="00FC2596"/>
    <w:rsid w:val="00FC25C6"/>
    <w:rsid w:val="00FC25F7"/>
    <w:rsid w:val="00FC288B"/>
    <w:rsid w:val="00FC29E5"/>
    <w:rsid w:val="00FC2B19"/>
    <w:rsid w:val="00FC2C09"/>
    <w:rsid w:val="00FC2FB0"/>
    <w:rsid w:val="00FC3048"/>
    <w:rsid w:val="00FC3123"/>
    <w:rsid w:val="00FC3266"/>
    <w:rsid w:val="00FC365D"/>
    <w:rsid w:val="00FC3964"/>
    <w:rsid w:val="00FC3C2D"/>
    <w:rsid w:val="00FC4516"/>
    <w:rsid w:val="00FC4ACB"/>
    <w:rsid w:val="00FC51C8"/>
    <w:rsid w:val="00FC5769"/>
    <w:rsid w:val="00FC5B90"/>
    <w:rsid w:val="00FC5C6F"/>
    <w:rsid w:val="00FC5E39"/>
    <w:rsid w:val="00FC67A3"/>
    <w:rsid w:val="00FC6FCD"/>
    <w:rsid w:val="00FC7194"/>
    <w:rsid w:val="00FC7266"/>
    <w:rsid w:val="00FC74B6"/>
    <w:rsid w:val="00FC77A9"/>
    <w:rsid w:val="00FC790F"/>
    <w:rsid w:val="00FC7DAF"/>
    <w:rsid w:val="00FD00ED"/>
    <w:rsid w:val="00FD0252"/>
    <w:rsid w:val="00FD0A1B"/>
    <w:rsid w:val="00FD0A2D"/>
    <w:rsid w:val="00FD1206"/>
    <w:rsid w:val="00FD1217"/>
    <w:rsid w:val="00FD1402"/>
    <w:rsid w:val="00FD14EA"/>
    <w:rsid w:val="00FD1571"/>
    <w:rsid w:val="00FD1692"/>
    <w:rsid w:val="00FD16F5"/>
    <w:rsid w:val="00FD1BF2"/>
    <w:rsid w:val="00FD1CDB"/>
    <w:rsid w:val="00FD249F"/>
    <w:rsid w:val="00FD3161"/>
    <w:rsid w:val="00FD3309"/>
    <w:rsid w:val="00FD33D8"/>
    <w:rsid w:val="00FD35C6"/>
    <w:rsid w:val="00FD37D4"/>
    <w:rsid w:val="00FD3930"/>
    <w:rsid w:val="00FD39C5"/>
    <w:rsid w:val="00FD3EEC"/>
    <w:rsid w:val="00FD3F82"/>
    <w:rsid w:val="00FD5189"/>
    <w:rsid w:val="00FD5428"/>
    <w:rsid w:val="00FD5502"/>
    <w:rsid w:val="00FD569A"/>
    <w:rsid w:val="00FD586E"/>
    <w:rsid w:val="00FD58AB"/>
    <w:rsid w:val="00FD5AB7"/>
    <w:rsid w:val="00FD5D7D"/>
    <w:rsid w:val="00FD5E95"/>
    <w:rsid w:val="00FD627E"/>
    <w:rsid w:val="00FD6BF5"/>
    <w:rsid w:val="00FD6C7F"/>
    <w:rsid w:val="00FD70A1"/>
    <w:rsid w:val="00FD72EF"/>
    <w:rsid w:val="00FD752A"/>
    <w:rsid w:val="00FD7838"/>
    <w:rsid w:val="00FD791F"/>
    <w:rsid w:val="00FD7AAC"/>
    <w:rsid w:val="00FD7C1C"/>
    <w:rsid w:val="00FD7F97"/>
    <w:rsid w:val="00FD7FB8"/>
    <w:rsid w:val="00FE006C"/>
    <w:rsid w:val="00FE0262"/>
    <w:rsid w:val="00FE0391"/>
    <w:rsid w:val="00FE04A1"/>
    <w:rsid w:val="00FE0632"/>
    <w:rsid w:val="00FE0657"/>
    <w:rsid w:val="00FE0760"/>
    <w:rsid w:val="00FE0A2C"/>
    <w:rsid w:val="00FE0B5D"/>
    <w:rsid w:val="00FE0C42"/>
    <w:rsid w:val="00FE0DA6"/>
    <w:rsid w:val="00FE0FA4"/>
    <w:rsid w:val="00FE131E"/>
    <w:rsid w:val="00FE1693"/>
    <w:rsid w:val="00FE18E6"/>
    <w:rsid w:val="00FE1A6F"/>
    <w:rsid w:val="00FE2077"/>
    <w:rsid w:val="00FE229E"/>
    <w:rsid w:val="00FE2932"/>
    <w:rsid w:val="00FE29F0"/>
    <w:rsid w:val="00FE2B16"/>
    <w:rsid w:val="00FE2CAF"/>
    <w:rsid w:val="00FE2F6D"/>
    <w:rsid w:val="00FE34B7"/>
    <w:rsid w:val="00FE35BC"/>
    <w:rsid w:val="00FE3602"/>
    <w:rsid w:val="00FE3674"/>
    <w:rsid w:val="00FE37CF"/>
    <w:rsid w:val="00FE401A"/>
    <w:rsid w:val="00FE407A"/>
    <w:rsid w:val="00FE40F9"/>
    <w:rsid w:val="00FE455B"/>
    <w:rsid w:val="00FE484F"/>
    <w:rsid w:val="00FE4F90"/>
    <w:rsid w:val="00FE5011"/>
    <w:rsid w:val="00FE5022"/>
    <w:rsid w:val="00FE55D0"/>
    <w:rsid w:val="00FE5CEF"/>
    <w:rsid w:val="00FE5EF7"/>
    <w:rsid w:val="00FE6352"/>
    <w:rsid w:val="00FE6555"/>
    <w:rsid w:val="00FE66D9"/>
    <w:rsid w:val="00FE6E01"/>
    <w:rsid w:val="00FE7329"/>
    <w:rsid w:val="00FE7432"/>
    <w:rsid w:val="00FE75B1"/>
    <w:rsid w:val="00FE7622"/>
    <w:rsid w:val="00FE7644"/>
    <w:rsid w:val="00FE767A"/>
    <w:rsid w:val="00FE77CE"/>
    <w:rsid w:val="00FE784E"/>
    <w:rsid w:val="00FE7931"/>
    <w:rsid w:val="00FE7EF1"/>
    <w:rsid w:val="00FF02D9"/>
    <w:rsid w:val="00FF03F9"/>
    <w:rsid w:val="00FF070B"/>
    <w:rsid w:val="00FF07EF"/>
    <w:rsid w:val="00FF086B"/>
    <w:rsid w:val="00FF0C99"/>
    <w:rsid w:val="00FF0D8F"/>
    <w:rsid w:val="00FF0F72"/>
    <w:rsid w:val="00FF140A"/>
    <w:rsid w:val="00FF157E"/>
    <w:rsid w:val="00FF178C"/>
    <w:rsid w:val="00FF19ED"/>
    <w:rsid w:val="00FF1E87"/>
    <w:rsid w:val="00FF2248"/>
    <w:rsid w:val="00FF2E04"/>
    <w:rsid w:val="00FF30D0"/>
    <w:rsid w:val="00FF317A"/>
    <w:rsid w:val="00FF3773"/>
    <w:rsid w:val="00FF37F9"/>
    <w:rsid w:val="00FF3881"/>
    <w:rsid w:val="00FF3B1F"/>
    <w:rsid w:val="00FF3F78"/>
    <w:rsid w:val="00FF4980"/>
    <w:rsid w:val="00FF4CD5"/>
    <w:rsid w:val="00FF5526"/>
    <w:rsid w:val="00FF5F49"/>
    <w:rsid w:val="00FF60CC"/>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116D592-D458-4F4D-BD9F-95C35B911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AD23A2-5398-45F2-ADD1-5C2DB545C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2399</TotalTime>
  <Pages>22</Pages>
  <Words>4897</Words>
  <Characters>27918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2282</cp:revision>
  <cp:lastPrinted>2024-05-14T06:58:00Z</cp:lastPrinted>
  <dcterms:created xsi:type="dcterms:W3CDTF">2023-07-13T01:03:00Z</dcterms:created>
  <dcterms:modified xsi:type="dcterms:W3CDTF">2024-05-15T04:10:00Z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ies>
</file>