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1226EB" w14:textId="77777777" w:rsidR="00DD2783" w:rsidRDefault="00DD2783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  <w:sectPr w:rsidR="00DD2783" w:rsidSect="00587454">
          <w:headerReference w:type="default" r:id="rId8"/>
          <w:footerReference w:type="even" r:id="rId9"/>
          <w:footerReference w:type="default" r:id="rId10"/>
          <w:footerReference w:type="first" r:id="rId11"/>
          <w:pgSz w:w="11909" w:h="16834" w:code="9"/>
          <w:pgMar w:top="1440" w:right="1152" w:bottom="806" w:left="1440" w:header="475" w:footer="590" w:gutter="0"/>
          <w:pgNumType w:start="0"/>
          <w:cols w:space="720"/>
          <w:docGrid w:linePitch="245"/>
        </w:sectPr>
      </w:pPr>
    </w:p>
    <w:p w14:paraId="576BFB15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</w:p>
    <w:p w14:paraId="648C3C2E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0" w:name="ExtraText"/>
    </w:p>
    <w:bookmarkEnd w:id="0"/>
    <w:p w14:paraId="72ED8B99" w14:textId="77777777" w:rsidR="00DD2783" w:rsidRPr="000A36A8" w:rsidRDefault="00DD2783" w:rsidP="006254A9">
      <w:pPr>
        <w:pStyle w:val="ReportHeading1"/>
        <w:framePr w:w="7808" w:h="995" w:wrap="around" w:x="1515" w:y="2345"/>
        <w:spacing w:line="260" w:lineRule="atLeast"/>
        <w:jc w:val="both"/>
        <w:rPr>
          <w:rFonts w:ascii="Times New Roman" w:hAnsi="Times New Roman"/>
          <w:sz w:val="22"/>
          <w:szCs w:val="22"/>
        </w:rPr>
      </w:pPr>
    </w:p>
    <w:p w14:paraId="1E115316" w14:textId="77777777" w:rsidR="000B48E4" w:rsidRDefault="00AB4240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  <w:cs/>
        </w:rPr>
      </w:pPr>
      <w:r>
        <w:rPr>
          <w:rFonts w:ascii="Angsana New" w:hAnsi="Angsana New" w:hint="cs"/>
          <w:sz w:val="52"/>
          <w:szCs w:val="52"/>
          <w:cs/>
        </w:rPr>
        <w:t xml:space="preserve">บริษัท </w:t>
      </w:r>
      <w:r w:rsidR="00C33220">
        <w:rPr>
          <w:rFonts w:ascii="Angsana New" w:hAnsi="Angsana New" w:hint="cs"/>
          <w:sz w:val="52"/>
          <w:szCs w:val="52"/>
          <w:cs/>
        </w:rPr>
        <w:t>ผลิตภัณฑ์คอนกรีตชลบุรี</w:t>
      </w:r>
      <w:r w:rsidR="001646F0">
        <w:rPr>
          <w:rFonts w:ascii="Angsana New" w:hAnsi="Angsana New" w:hint="cs"/>
          <w:sz w:val="52"/>
          <w:szCs w:val="52"/>
          <w:cs/>
        </w:rPr>
        <w:t xml:space="preserve"> จำกัด (มหาชน) </w:t>
      </w:r>
      <w:r w:rsidR="006C4A9C">
        <w:rPr>
          <w:rFonts w:ascii="Angsana New" w:hAnsi="Angsana New" w:hint="cs"/>
          <w:sz w:val="52"/>
          <w:szCs w:val="52"/>
          <w:cs/>
        </w:rPr>
        <w:t>และบริษัทย่อย</w:t>
      </w:r>
    </w:p>
    <w:p w14:paraId="19AD390E" w14:textId="77777777" w:rsidR="00DA7A38" w:rsidRPr="00436641" w:rsidRDefault="00DA7A38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52"/>
          <w:szCs w:val="52"/>
        </w:rPr>
      </w:pPr>
    </w:p>
    <w:p w14:paraId="33ECEDFA" w14:textId="77777777" w:rsidR="00F83761" w:rsidRPr="00436641" w:rsidRDefault="005E13AB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203708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</w:p>
    <w:p w14:paraId="23726E3B" w14:textId="7CDE5C4B" w:rsidR="00F83761" w:rsidRPr="004A6E9F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2"/>
          <w:szCs w:val="32"/>
          <w:cs/>
        </w:rPr>
      </w:pPr>
      <w:r w:rsidRPr="00436641">
        <w:rPr>
          <w:rFonts w:ascii="Angsana New" w:hAnsi="Angsana New"/>
          <w:sz w:val="32"/>
          <w:szCs w:val="32"/>
          <w:cs/>
        </w:rPr>
        <w:t>สำหรับ</w:t>
      </w:r>
      <w:r w:rsidR="00203708" w:rsidRPr="00436641">
        <w:rPr>
          <w:rFonts w:ascii="Angsana New" w:hAnsi="Angsana New" w:hint="cs"/>
          <w:sz w:val="32"/>
          <w:szCs w:val="32"/>
          <w:cs/>
        </w:rPr>
        <w:t>งวดบัญชี</w:t>
      </w:r>
      <w:r w:rsidRPr="00436641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722D8D">
        <w:rPr>
          <w:rFonts w:ascii="Angsana New" w:hAnsi="Angsana New"/>
          <w:sz w:val="32"/>
          <w:szCs w:val="32"/>
        </w:rPr>
        <w:t>3</w:t>
      </w:r>
      <w:r w:rsidR="009078F7">
        <w:rPr>
          <w:rFonts w:ascii="Angsana New" w:hAnsi="Angsana New"/>
          <w:sz w:val="32"/>
          <w:szCs w:val="32"/>
        </w:rPr>
        <w:t>1</w:t>
      </w:r>
      <w:r w:rsidR="00722D8D">
        <w:rPr>
          <w:rFonts w:ascii="Angsana New" w:hAnsi="Angsana New"/>
          <w:sz w:val="32"/>
          <w:szCs w:val="32"/>
        </w:rPr>
        <w:t xml:space="preserve"> </w:t>
      </w:r>
      <w:r w:rsidR="009078F7">
        <w:rPr>
          <w:rFonts w:ascii="Angsana New" w:hAnsi="Angsana New" w:hint="cs"/>
          <w:sz w:val="32"/>
          <w:szCs w:val="32"/>
          <w:cs/>
        </w:rPr>
        <w:t>มีนาคม</w:t>
      </w:r>
      <w:r w:rsidR="00722D8D">
        <w:rPr>
          <w:rFonts w:ascii="Angsana New" w:hAnsi="Angsana New"/>
          <w:sz w:val="32"/>
          <w:szCs w:val="32"/>
          <w:cs/>
        </w:rPr>
        <w:t xml:space="preserve"> </w:t>
      </w:r>
      <w:r w:rsidR="007C40D1">
        <w:rPr>
          <w:rFonts w:ascii="Angsana New" w:hAnsi="Angsana New"/>
          <w:sz w:val="32"/>
          <w:szCs w:val="32"/>
        </w:rPr>
        <w:t>256</w:t>
      </w:r>
      <w:r w:rsidR="00C408D9">
        <w:rPr>
          <w:rFonts w:ascii="Angsana New" w:hAnsi="Angsana New"/>
          <w:sz w:val="32"/>
          <w:szCs w:val="32"/>
        </w:rPr>
        <w:t>7</w:t>
      </w:r>
    </w:p>
    <w:p w14:paraId="77FBA22D" w14:textId="77777777" w:rsidR="00F83761" w:rsidRPr="00436641" w:rsidRDefault="00F83761" w:rsidP="006254A9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eastAsia="MS Mincho" w:hAnsi="Angsana New"/>
          <w:sz w:val="32"/>
          <w:szCs w:val="32"/>
          <w:lang w:eastAsia="ja-JP"/>
        </w:rPr>
      </w:pPr>
      <w:r w:rsidRPr="00436641">
        <w:rPr>
          <w:rFonts w:ascii="Angsana New" w:hAnsi="Angsana New"/>
          <w:sz w:val="32"/>
          <w:szCs w:val="32"/>
          <w:cs/>
        </w:rPr>
        <w:t>แล</w:t>
      </w:r>
      <w:r w:rsidRPr="00436641">
        <w:rPr>
          <w:rFonts w:ascii="Angsana New" w:eastAsia="MS Mincho" w:hAnsi="Angsana New" w:hint="cs"/>
          <w:sz w:val="32"/>
          <w:szCs w:val="32"/>
          <w:cs/>
          <w:lang w:eastAsia="ja-JP"/>
        </w:rPr>
        <w:t>ะ</w:t>
      </w:r>
      <w:r w:rsidRPr="00436641">
        <w:rPr>
          <w:rFonts w:ascii="Angsana New" w:hAnsi="Angsana New"/>
          <w:sz w:val="32"/>
          <w:szCs w:val="32"/>
          <w:cs/>
        </w:rPr>
        <w:t>รายงาน</w:t>
      </w:r>
      <w:r w:rsidR="007B0429" w:rsidRPr="00436641">
        <w:rPr>
          <w:rFonts w:ascii="Angsana New" w:hAnsi="Angsana New" w:hint="cs"/>
          <w:sz w:val="32"/>
          <w:szCs w:val="32"/>
          <w:cs/>
        </w:rPr>
        <w:t>การสอบทาน</w:t>
      </w:r>
      <w:r w:rsidR="005E13AB">
        <w:rPr>
          <w:rFonts w:ascii="Angsana New" w:hAnsi="Angsana New" w:hint="cs"/>
          <w:sz w:val="32"/>
          <w:szCs w:val="32"/>
          <w:cs/>
        </w:rPr>
        <w:t>ข้อมูลทางการเงิน</w:t>
      </w:r>
      <w:r w:rsidR="005E13AB" w:rsidRPr="00436641">
        <w:rPr>
          <w:rFonts w:ascii="Angsana New" w:hAnsi="Angsana New" w:hint="cs"/>
          <w:sz w:val="32"/>
          <w:szCs w:val="32"/>
          <w:cs/>
        </w:rPr>
        <w:t>ระหว่างกาล</w:t>
      </w:r>
      <w:r w:rsidR="005E13AB">
        <w:rPr>
          <w:rFonts w:ascii="Angsana New" w:hAnsi="Angsana New" w:hint="cs"/>
          <w:sz w:val="32"/>
          <w:szCs w:val="32"/>
          <w:cs/>
        </w:rPr>
        <w:t>โดย</w:t>
      </w:r>
      <w:r w:rsidRPr="00436641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0B8982E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56F706C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F38A1ED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AA8A78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3301395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66BE250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D61731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744948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D0213AB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53B97C29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0DDD003F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25F3212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4910DDCA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1974F6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6A8CE65" w14:textId="77777777" w:rsidR="00DD2783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502C80A" w14:textId="77777777" w:rsidR="00927AB0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36C10F2F" w14:textId="77777777" w:rsidR="00927AB0" w:rsidRPr="00436641" w:rsidRDefault="00927AB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277058F7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1C11BBDF" w14:textId="77777777" w:rsidR="00CA778A" w:rsidRDefault="00CA778A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7F1B1E66" w14:textId="77777777" w:rsidR="000A4ED0" w:rsidRPr="00436641" w:rsidRDefault="000A4ED0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14:paraId="6F612011" w14:textId="77777777" w:rsidR="00DD2783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b/>
          <w:bCs/>
          <w:i/>
          <w:iCs/>
          <w:sz w:val="48"/>
          <w:szCs w:val="48"/>
        </w:rPr>
      </w:pPr>
      <w:r w:rsidRPr="00436641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14:paraId="7C182601" w14:textId="77777777" w:rsidR="00190804" w:rsidRPr="00436641" w:rsidRDefault="00DD2783" w:rsidP="00625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jc w:val="both"/>
        <w:rPr>
          <w:rFonts w:ascii="Angsana New" w:hAnsi="Angsana New"/>
          <w:b/>
          <w:bCs/>
          <w:i/>
          <w:iCs/>
          <w:sz w:val="32"/>
          <w:szCs w:val="32"/>
        </w:rPr>
      </w:pPr>
      <w:r w:rsidRPr="00436641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14:paraId="4577020D" w14:textId="77777777" w:rsidR="00E904D8" w:rsidRDefault="001646F0" w:rsidP="00304B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b/>
          <w:bCs/>
          <w:sz w:val="32"/>
          <w:szCs w:val="32"/>
        </w:rPr>
      </w:pPr>
      <w:r>
        <w:br w:type="page"/>
      </w:r>
    </w:p>
    <w:p w14:paraId="01969926" w14:textId="77777777" w:rsidR="00CB5196" w:rsidRDefault="00CB5196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97DF3EA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00318D3" w14:textId="77777777" w:rsidR="00A85AD1" w:rsidRDefault="00A85AD1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DC1A33" w14:textId="77777777" w:rsidR="00FD17F0" w:rsidRPr="00CD1496" w:rsidRDefault="00FD17F0" w:rsidP="005E13AB">
      <w:pPr>
        <w:pStyle w:val="ReportHeading1"/>
        <w:framePr w:w="0" w:hRule="auto" w:hSpace="0" w:wrap="auto" w:vAnchor="margin" w:hAnchor="text" w:xAlign="left" w:yAlign="inline"/>
        <w:spacing w:line="240" w:lineRule="auto"/>
        <w:jc w:val="both"/>
        <w:rPr>
          <w:rFonts w:ascii="Angsana New" w:hAnsi="Angsana New"/>
          <w:sz w:val="34"/>
          <w:szCs w:val="34"/>
        </w:rPr>
      </w:pPr>
      <w:r w:rsidRPr="00CD1496">
        <w:rPr>
          <w:rFonts w:ascii="Angsana New" w:hAnsi="Angsana New"/>
          <w:sz w:val="34"/>
          <w:szCs w:val="34"/>
          <w:cs/>
        </w:rPr>
        <w:t>รายงาน</w:t>
      </w:r>
      <w:r w:rsidRPr="00CD1496">
        <w:rPr>
          <w:rFonts w:ascii="Angsana New" w:hAnsi="Angsana New" w:hint="cs"/>
          <w:sz w:val="34"/>
          <w:szCs w:val="34"/>
          <w:cs/>
        </w:rPr>
        <w:t>การสอบทาน</w:t>
      </w:r>
      <w:r w:rsidR="005E13AB" w:rsidRPr="00CD1496">
        <w:rPr>
          <w:rFonts w:ascii="Angsana New" w:hAnsi="Angsana New" w:hint="cs"/>
          <w:sz w:val="34"/>
          <w:szCs w:val="34"/>
          <w:cs/>
        </w:rPr>
        <w:t>ข้อมูลทางการเงินระหว่างกาล</w:t>
      </w:r>
      <w:r w:rsidRPr="00CD1496">
        <w:rPr>
          <w:rFonts w:ascii="Angsana New" w:hAnsi="Angsana New" w:hint="cs"/>
          <w:sz w:val="34"/>
          <w:szCs w:val="34"/>
          <w:cs/>
        </w:rPr>
        <w:t>โดย</w:t>
      </w:r>
      <w:r w:rsidRPr="00CD1496">
        <w:rPr>
          <w:rFonts w:ascii="Angsana New" w:hAnsi="Angsana New"/>
          <w:sz w:val="34"/>
          <w:szCs w:val="34"/>
          <w:cs/>
        </w:rPr>
        <w:t>ผู้สอบบัญชีรับอนุญาต</w:t>
      </w:r>
    </w:p>
    <w:p w14:paraId="03E5F9E3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  <w:u w:val="single"/>
        </w:rPr>
      </w:pPr>
    </w:p>
    <w:p w14:paraId="28B02766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เสนอ  </w:t>
      </w:r>
      <w:r w:rsidRPr="00CD1496">
        <w:rPr>
          <w:rFonts w:ascii="Angsana New" w:hAnsi="Angsana New" w:hint="cs"/>
          <w:b/>
          <w:bCs/>
          <w:sz w:val="32"/>
          <w:szCs w:val="32"/>
          <w:cs/>
        </w:rPr>
        <w:t>คณะกรรมการ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C33220" w:rsidRPr="00CD1496">
        <w:rPr>
          <w:rFonts w:ascii="Angsana New" w:hAnsi="Angsana New"/>
          <w:b/>
          <w:bCs/>
          <w:sz w:val="32"/>
          <w:szCs w:val="32"/>
          <w:cs/>
        </w:rPr>
        <w:t>ผลิตภัณฑ์คอนกรีตชลบุรี</w:t>
      </w:r>
      <w:r w:rsidRPr="00CD1496">
        <w:rPr>
          <w:rFonts w:ascii="Angsana New" w:hAnsi="Angsana New"/>
          <w:b/>
          <w:bCs/>
          <w:sz w:val="32"/>
          <w:szCs w:val="32"/>
          <w:cs/>
        </w:rPr>
        <w:t xml:space="preserve"> จำกัด </w:t>
      </w:r>
      <w:r w:rsidRPr="00CD1496">
        <w:rPr>
          <w:rFonts w:ascii="Angsana New" w:hAnsi="Angsana New"/>
          <w:b/>
          <w:bCs/>
          <w:sz w:val="32"/>
          <w:szCs w:val="32"/>
        </w:rPr>
        <w:t>(</w:t>
      </w:r>
      <w:r w:rsidRPr="00CD1496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CD1496">
        <w:rPr>
          <w:rFonts w:ascii="Angsana New" w:hAnsi="Angsana New"/>
          <w:b/>
          <w:bCs/>
          <w:sz w:val="32"/>
          <w:szCs w:val="32"/>
        </w:rPr>
        <w:t>)</w:t>
      </w:r>
    </w:p>
    <w:p w14:paraId="08E434CC" w14:textId="77777777" w:rsidR="00FD17F0" w:rsidRPr="00CD1496" w:rsidRDefault="00FD17F0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5CA2730" w14:textId="64748496" w:rsidR="001A61DD" w:rsidRPr="00CD1496" w:rsidRDefault="001A61DD" w:rsidP="001A61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Pr="00CD1496">
        <w:rPr>
          <w:rFonts w:ascii="Angsana New" w:hAnsi="Angsana New" w:hint="cs"/>
          <w:sz w:val="32"/>
          <w:szCs w:val="32"/>
          <w:cs/>
        </w:rPr>
        <w:t>งบการเงินรวมของ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และบริษัทย่อยซึ่งประกอบด้วย </w:t>
      </w:r>
      <w:r w:rsidR="000A4ED0" w:rsidRPr="00CD1496">
        <w:rPr>
          <w:rFonts w:ascii="Angsana New" w:hAnsi="Angsana New"/>
          <w:sz w:val="32"/>
          <w:szCs w:val="32"/>
          <w:cs/>
        </w:rPr>
        <w:t>งบฐานะการเงิน</w:t>
      </w:r>
      <w:r w:rsidRPr="00CD1496">
        <w:rPr>
          <w:rFonts w:ascii="Angsana New" w:hAnsi="Angsana New"/>
          <w:sz w:val="32"/>
          <w:szCs w:val="32"/>
          <w:cs/>
        </w:rPr>
        <w:t>รวม ณ</w:t>
      </w:r>
      <w:r w:rsidRPr="00CD1496">
        <w:rPr>
          <w:rFonts w:ascii="Angsana New" w:hAnsi="Angsana New" w:hint="cs"/>
          <w:sz w:val="32"/>
          <w:szCs w:val="32"/>
          <w:cs/>
        </w:rPr>
        <w:t xml:space="preserve"> วันที่ </w:t>
      </w:r>
      <w:r w:rsidR="00C408D9" w:rsidRPr="00CD1496">
        <w:rPr>
          <w:rFonts w:ascii="Angsana New" w:hAnsi="Angsana New"/>
          <w:sz w:val="32"/>
          <w:szCs w:val="32"/>
        </w:rPr>
        <w:t>31</w:t>
      </w:r>
      <w:r w:rsidR="006057F2" w:rsidRPr="00CD1496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C408D9" w:rsidRPr="00CD1496">
        <w:rPr>
          <w:rFonts w:ascii="Angsana New" w:hAnsi="Angsana New"/>
          <w:sz w:val="32"/>
          <w:szCs w:val="32"/>
        </w:rPr>
        <w:t>2567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และงบกำไรขาดทุนเบ็ดเสร็จรวม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การเปลี่ยนแปลงส่วนของผู้ถือหุ้นรวมและงบกระแสเงินสดรวมสำหรับงวด</w:t>
      </w:r>
      <w:r w:rsidRPr="00CD1496">
        <w:rPr>
          <w:rFonts w:ascii="Angsana New" w:hAnsi="Angsana New" w:hint="cs"/>
          <w:sz w:val="32"/>
          <w:szCs w:val="32"/>
          <w:cs/>
        </w:rPr>
        <w:t>สาม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0A4ED0"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และหมายเหตุประกอบงบการเงินรวมแบบย่อ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และได้สอบทานงบการเงินเฉพาะกิจการของ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ซึ่งประกอบด้วย </w:t>
      </w:r>
      <w:r w:rsidR="000A4ED0" w:rsidRPr="00CD1496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C408D9" w:rsidRPr="00CD1496">
        <w:rPr>
          <w:rFonts w:ascii="Angsana New" w:hAnsi="Angsana New"/>
          <w:sz w:val="32"/>
          <w:szCs w:val="32"/>
        </w:rPr>
        <w:t>31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มีนาคม</w:t>
      </w:r>
      <w:r w:rsidRPr="00CD1496">
        <w:rPr>
          <w:rFonts w:ascii="Angsana New" w:hAnsi="Angsana New"/>
          <w:sz w:val="32"/>
          <w:szCs w:val="32"/>
          <w:cs/>
        </w:rPr>
        <w:t xml:space="preserve"> </w:t>
      </w:r>
      <w:r w:rsidR="00C408D9" w:rsidRPr="00CD1496">
        <w:rPr>
          <w:rFonts w:ascii="Angsana New" w:hAnsi="Angsana New"/>
          <w:sz w:val="32"/>
          <w:szCs w:val="32"/>
        </w:rPr>
        <w:t>2567</w:t>
      </w:r>
      <w:r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Pr="00CD1496">
        <w:rPr>
          <w:rFonts w:ascii="Angsana New" w:hAnsi="Angsana New" w:hint="cs"/>
          <w:sz w:val="32"/>
          <w:szCs w:val="32"/>
          <w:cs/>
        </w:rPr>
        <w:t>เบ็ดเสร็จ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="000A4ED0" w:rsidRPr="00CD1496">
        <w:rPr>
          <w:rFonts w:ascii="Angsana New" w:hAnsi="Angsana New"/>
          <w:sz w:val="32"/>
          <w:szCs w:val="32"/>
          <w:cs/>
        </w:rPr>
        <w:t>งบ</w:t>
      </w:r>
      <w:r w:rsidRPr="00CD1496">
        <w:rPr>
          <w:rFonts w:ascii="Angsana New" w:hAnsi="Angsana New"/>
          <w:sz w:val="32"/>
          <w:szCs w:val="32"/>
          <w:cs/>
        </w:rPr>
        <w:t>การเปลี่ยนแปลงส่วนของผู้ถือหุ้น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/>
          <w:sz w:val="32"/>
          <w:szCs w:val="32"/>
          <w:cs/>
        </w:rPr>
        <w:t>สำหรับงวด</w:t>
      </w:r>
      <w:r w:rsidRPr="00CD1496">
        <w:rPr>
          <w:rFonts w:ascii="Angsana New" w:hAnsi="Angsana New" w:hint="cs"/>
          <w:sz w:val="32"/>
          <w:szCs w:val="32"/>
          <w:cs/>
        </w:rPr>
        <w:t>สาม</w:t>
      </w:r>
      <w:r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CD1496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0A4ED0" w:rsidRPr="00CD1496">
        <w:rPr>
          <w:rFonts w:ascii="Angsana New" w:hAnsi="Angsana New"/>
          <w:sz w:val="32"/>
          <w:szCs w:val="32"/>
        </w:rPr>
        <w:t xml:space="preserve"> </w:t>
      </w:r>
      <w:r w:rsidRPr="00CD1496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</w:t>
      </w:r>
      <w:r w:rsidR="00336881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Pr="00CD1496">
        <w:rPr>
          <w:rFonts w:ascii="Angsana New" w:hAnsi="Angsana New" w:hint="cs"/>
          <w:sz w:val="32"/>
          <w:szCs w:val="32"/>
          <w:cs/>
        </w:rPr>
        <w:t xml:space="preserve">แบบย่อ </w:t>
      </w:r>
      <w:r w:rsidRPr="00CD1496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</w:t>
      </w:r>
      <w:r w:rsidRPr="00CD1496">
        <w:rPr>
          <w:rFonts w:ascii="Angsana New" w:hAnsi="Angsana New"/>
          <w:sz w:val="32"/>
          <w:szCs w:val="32"/>
        </w:rPr>
        <w:t xml:space="preserve"> 34 </w:t>
      </w:r>
      <w:r w:rsidRPr="00CD1496">
        <w:rPr>
          <w:rFonts w:ascii="Angsana New" w:hAnsi="Angsana New"/>
          <w:sz w:val="32"/>
          <w:szCs w:val="32"/>
          <w:cs/>
        </w:rPr>
        <w:t>เรื่อง</w:t>
      </w:r>
      <w:r w:rsidRPr="00CD1496">
        <w:rPr>
          <w:rFonts w:ascii="Angsana New" w:hAnsi="Angsana New"/>
          <w:sz w:val="32"/>
          <w:szCs w:val="32"/>
        </w:rPr>
        <w:t xml:space="preserve"> “</w:t>
      </w:r>
      <w:r w:rsidR="00872213" w:rsidRPr="00CD1496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CD1496">
        <w:rPr>
          <w:rFonts w:ascii="Angsana New" w:hAnsi="Angsana New"/>
          <w:sz w:val="32"/>
          <w:szCs w:val="32"/>
        </w:rPr>
        <w:t xml:space="preserve">” </w:t>
      </w:r>
      <w:r w:rsidRPr="00CD1496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74E354E" w14:textId="77777777" w:rsidR="00CB5196" w:rsidRPr="00CD1496" w:rsidRDefault="00CB519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7E5FB524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38B5350B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C0B05A" w14:textId="77777777" w:rsidR="005E0A88" w:rsidRPr="00CD1496" w:rsidRDefault="005E0A88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</w:t>
      </w:r>
      <w:r w:rsidR="006D5E0A" w:rsidRPr="00CD1496">
        <w:rPr>
          <w:rFonts w:ascii="Angsana New" w:hAnsi="Angsana New"/>
          <w:sz w:val="32"/>
          <w:szCs w:val="32"/>
          <w:cs/>
        </w:rPr>
        <w:t>ได้ปฏิบัติงานสอบทานตามมาตรฐาน</w:t>
      </w:r>
      <w:r w:rsidR="006D5E0A" w:rsidRPr="00CD1496">
        <w:rPr>
          <w:rFonts w:ascii="Angsana New" w:hAnsi="Angsana New" w:hint="cs"/>
          <w:sz w:val="32"/>
          <w:szCs w:val="32"/>
          <w:cs/>
        </w:rPr>
        <w:t>งาน</w:t>
      </w:r>
      <w:r w:rsidRPr="00CD1496">
        <w:rPr>
          <w:rFonts w:ascii="Angsana New" w:hAnsi="Angsana New"/>
          <w:sz w:val="32"/>
          <w:szCs w:val="32"/>
          <w:cs/>
        </w:rPr>
        <w:t>สอบทาน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รหัส </w:t>
      </w:r>
      <w:r w:rsidR="006D5E0A" w:rsidRPr="00CD1496">
        <w:rPr>
          <w:rFonts w:ascii="Angsana New" w:hAnsi="Angsana New"/>
          <w:sz w:val="32"/>
          <w:szCs w:val="32"/>
        </w:rPr>
        <w:t>2410</w:t>
      </w:r>
      <w:r w:rsidR="006D5E0A" w:rsidRPr="00CD1496">
        <w:rPr>
          <w:rFonts w:ascii="Angsana New" w:hAnsi="Angsana New" w:hint="cs"/>
          <w:sz w:val="32"/>
          <w:szCs w:val="32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</w:t>
      </w:r>
      <w:r w:rsidR="00D07ABA" w:rsidRPr="00CD1496">
        <w:rPr>
          <w:rFonts w:ascii="Angsana New" w:hAnsi="Angsana New" w:hint="cs"/>
          <w:sz w:val="32"/>
          <w:szCs w:val="32"/>
          <w:cs/>
        </w:rPr>
        <w:t>ีและการวิเคราะห์เปรียบเทียบและวิ</w:t>
      </w:r>
      <w:r w:rsidR="006D5E0A" w:rsidRPr="00CD1496">
        <w:rPr>
          <w:rFonts w:ascii="Angsana New" w:hAnsi="Angsana New" w:hint="cs"/>
          <w:sz w:val="32"/>
          <w:szCs w:val="32"/>
          <w:cs/>
        </w:rPr>
        <w:t>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</w:t>
      </w:r>
      <w:r w:rsidR="00F16829" w:rsidRPr="00CD1496">
        <w:rPr>
          <w:rFonts w:ascii="Angsana New" w:hAnsi="Angsana New" w:hint="cs"/>
          <w:sz w:val="32"/>
          <w:szCs w:val="32"/>
          <w:cs/>
        </w:rPr>
        <w:t>ได้ความเชื่อมั่</w:t>
      </w:r>
      <w:r w:rsidR="006D5E0A" w:rsidRPr="00CD1496">
        <w:rPr>
          <w:rFonts w:ascii="Angsana New" w:hAnsi="Angsana New" w:hint="cs"/>
          <w:sz w:val="32"/>
          <w:szCs w:val="32"/>
          <w:cs/>
        </w:rPr>
        <w:t>นว่าจะพบเรื่องที่มีนัยสำคัญทั้งหมดซึ่งอาจพบได้จากการตรวจสอบ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  <w:r w:rsidR="006D5E0A" w:rsidRPr="00CD1496">
        <w:rPr>
          <w:rFonts w:ascii="Angsana New" w:hAnsi="Angsana New"/>
          <w:sz w:val="32"/>
          <w:szCs w:val="32"/>
          <w:cs/>
        </w:rPr>
        <w:t xml:space="preserve"> </w:t>
      </w:r>
    </w:p>
    <w:p w14:paraId="6D3A3FDD" w14:textId="77777777" w:rsidR="007C5546" w:rsidRPr="00CD1496" w:rsidRDefault="007C5546" w:rsidP="00FD1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</w:p>
    <w:p w14:paraId="6EB0F2F3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CD149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15654340" w14:textId="77777777" w:rsidR="006D5E0A" w:rsidRPr="00CD1496" w:rsidRDefault="006D5E0A" w:rsidP="005E0A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8D1A22C" w14:textId="77777777" w:rsidR="00B07FD7" w:rsidRPr="00CD1496" w:rsidRDefault="00B414D8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07FD7"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CD1496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CD1496">
        <w:rPr>
          <w:rFonts w:ascii="Angsana New" w:hAnsi="Angsana New"/>
          <w:sz w:val="32"/>
          <w:szCs w:val="32"/>
        </w:rPr>
        <w:t xml:space="preserve">34 </w:t>
      </w:r>
      <w:r w:rsidRPr="00CD1496">
        <w:rPr>
          <w:rFonts w:ascii="Angsana New" w:hAnsi="Angsana New"/>
          <w:sz w:val="32"/>
          <w:szCs w:val="32"/>
          <w:cs/>
        </w:rPr>
        <w:t xml:space="preserve">เรื่อง </w:t>
      </w:r>
      <w:r w:rsidRPr="00CD1496">
        <w:rPr>
          <w:rFonts w:ascii="Angsana New" w:hAnsi="Angsana New" w:hint="cs"/>
          <w:sz w:val="32"/>
          <w:szCs w:val="32"/>
          <w:cs/>
        </w:rPr>
        <w:t>“การรายงานทาง</w:t>
      </w:r>
      <w:r w:rsidRPr="00CD1496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CD1496">
        <w:rPr>
          <w:rFonts w:ascii="Angsana New" w:hAnsi="Angsana New" w:hint="cs"/>
          <w:sz w:val="32"/>
          <w:szCs w:val="32"/>
          <w:cs/>
        </w:rPr>
        <w:t>”</w:t>
      </w:r>
      <w:r w:rsidRPr="00CD1496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4D476D77" w14:textId="77777777" w:rsidR="00B07FD7" w:rsidRPr="00CD1496" w:rsidRDefault="00B07FD7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83F5542" w14:textId="77777777" w:rsidR="00A85AD1" w:rsidRPr="00CD1496" w:rsidRDefault="00A85AD1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D5B8370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1CA2103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947022A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09D1BB3" w14:textId="77777777" w:rsidR="00CD1496" w:rsidRPr="00CD1496" w:rsidRDefault="00CD1496" w:rsidP="00B07F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7C20AF0" w14:textId="77777777" w:rsidR="00CD1496" w:rsidRPr="000754E7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54E7">
        <w:rPr>
          <w:rFonts w:ascii="Angsana New" w:hAnsi="Angsana New" w:hint="cs"/>
          <w:b/>
          <w:bCs/>
          <w:sz w:val="32"/>
          <w:szCs w:val="32"/>
          <w:cs/>
        </w:rPr>
        <w:t>เรื่องอื่น</w:t>
      </w:r>
    </w:p>
    <w:p w14:paraId="6A2A9724" w14:textId="77777777" w:rsidR="00CD1496" w:rsidRPr="00CD1496" w:rsidRDefault="00CD1496" w:rsidP="00CD1496">
      <w:pPr>
        <w:jc w:val="thaiDistribute"/>
        <w:rPr>
          <w:rFonts w:ascii="Angsana New" w:hAnsi="Angsana New"/>
          <w:sz w:val="30"/>
          <w:szCs w:val="30"/>
        </w:rPr>
      </w:pPr>
    </w:p>
    <w:p w14:paraId="7EF526F3" w14:textId="779412FA" w:rsidR="00CD1496" w:rsidRPr="000754E7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 w:hint="cs"/>
          <w:sz w:val="32"/>
          <w:szCs w:val="32"/>
          <w:cs/>
        </w:rPr>
        <w:t>งบ</w:t>
      </w:r>
      <w:r w:rsidR="008A771F">
        <w:rPr>
          <w:rFonts w:ascii="Angsana New" w:hAnsi="Angsana New" w:hint="cs"/>
          <w:sz w:val="32"/>
          <w:szCs w:val="32"/>
          <w:cs/>
        </w:rPr>
        <w:t>ฐานะ</w:t>
      </w:r>
      <w:r w:rsidRPr="00CD1496">
        <w:rPr>
          <w:rFonts w:ascii="Angsana New" w:hAnsi="Angsana New" w:hint="cs"/>
          <w:sz w:val="32"/>
          <w:szCs w:val="32"/>
          <w:cs/>
        </w:rPr>
        <w:t>การเงินรวมของ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Pr="000754E7">
        <w:rPr>
          <w:rFonts w:ascii="Angsana New" w:hAnsi="Angsana New" w:hint="cs"/>
          <w:sz w:val="32"/>
          <w:szCs w:val="32"/>
          <w:cs/>
        </w:rPr>
        <w:t xml:space="preserve"> 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25</w:t>
      </w:r>
      <w:r w:rsidRPr="000754E7">
        <w:rPr>
          <w:rFonts w:ascii="Angsana New" w:hAnsi="Angsana New" w:hint="cs"/>
          <w:sz w:val="32"/>
          <w:szCs w:val="32"/>
          <w:cs/>
        </w:rPr>
        <w:t>66</w:t>
      </w:r>
      <w:r w:rsidRPr="000754E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D1496">
        <w:rPr>
          <w:rFonts w:ascii="Angsana New" w:hAnsi="Angsana New" w:hint="cs"/>
          <w:sz w:val="32"/>
          <w:szCs w:val="32"/>
          <w:cs/>
        </w:rPr>
        <w:t>งบ</w:t>
      </w:r>
      <w:r w:rsidR="008A771F">
        <w:rPr>
          <w:rFonts w:ascii="Angsana New" w:hAnsi="Angsana New" w:hint="cs"/>
          <w:sz w:val="32"/>
          <w:szCs w:val="32"/>
          <w:cs/>
        </w:rPr>
        <w:t>ฐานะ</w:t>
      </w:r>
      <w:r w:rsidRPr="00CD1496">
        <w:rPr>
          <w:rFonts w:ascii="Angsana New" w:hAnsi="Angsana New" w:hint="cs"/>
          <w:sz w:val="32"/>
          <w:szCs w:val="32"/>
          <w:cs/>
        </w:rPr>
        <w:t>การเงินเฉพาะกิจการของ</w:t>
      </w:r>
      <w:r w:rsidRPr="00CD1496">
        <w:rPr>
          <w:rFonts w:ascii="Angsana New" w:hAnsi="Angsana New"/>
          <w:sz w:val="32"/>
          <w:szCs w:val="32"/>
          <w:cs/>
        </w:rPr>
        <w:t xml:space="preserve">บริษัท ผลิตภัณฑ์คอนกรีตชลบุรี จำกัด </w:t>
      </w:r>
      <w:r w:rsidRPr="00CD1496">
        <w:rPr>
          <w:rFonts w:ascii="Angsana New" w:hAnsi="Angsana New"/>
          <w:sz w:val="32"/>
          <w:szCs w:val="32"/>
        </w:rPr>
        <w:t>(</w:t>
      </w:r>
      <w:r w:rsidRPr="00CD1496">
        <w:rPr>
          <w:rFonts w:ascii="Angsana New" w:hAnsi="Angsana New"/>
          <w:sz w:val="32"/>
          <w:szCs w:val="32"/>
          <w:cs/>
        </w:rPr>
        <w:t>มหาชน</w:t>
      </w:r>
      <w:r w:rsidRPr="00CD1496">
        <w:rPr>
          <w:rFonts w:ascii="Angsana New" w:hAnsi="Angsana New"/>
          <w:sz w:val="32"/>
          <w:szCs w:val="32"/>
        </w:rPr>
        <w:t>)</w:t>
      </w:r>
      <w:r w:rsidRPr="00CD1496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 xml:space="preserve">ณ </w:t>
      </w:r>
      <w:r w:rsidRPr="000754E7">
        <w:rPr>
          <w:rFonts w:ascii="Angsana New" w:hAnsi="Angsana New"/>
          <w:sz w:val="32"/>
          <w:szCs w:val="32"/>
          <w:cs/>
        </w:rPr>
        <w:t xml:space="preserve">วันที่ </w:t>
      </w:r>
      <w:r>
        <w:rPr>
          <w:rFonts w:ascii="Angsana New" w:hAnsi="Angsana New"/>
          <w:sz w:val="32"/>
          <w:szCs w:val="32"/>
        </w:rPr>
        <w:t>31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ธันว</w:t>
      </w:r>
      <w:r w:rsidRPr="000754E7">
        <w:rPr>
          <w:rFonts w:ascii="Angsana New" w:hAnsi="Angsana New"/>
          <w:sz w:val="32"/>
          <w:szCs w:val="32"/>
          <w:cs/>
        </w:rPr>
        <w:t>าคม</w:t>
      </w:r>
      <w:r w:rsidRPr="000754E7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2566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ที่แสดงเป็นข้อมูลเปรียบเทียบตรวจสอบโดยผู้สอบบัญชีอื่นในสำนักงานเดียวกันกับข้าพเจ้า ซึ่งแสดงความเห็นอย่างไม่มีเงื่อนไข</w:t>
      </w:r>
      <w:r w:rsidRPr="000754E7">
        <w:rPr>
          <w:rFonts w:ascii="Angsana New" w:hAnsi="Angsana New"/>
          <w:sz w:val="32"/>
          <w:szCs w:val="32"/>
          <w:cs/>
        </w:rPr>
        <w:t>ตามรายงานลงวันที่</w:t>
      </w:r>
      <w:r w:rsidRPr="000754E7">
        <w:rPr>
          <w:rFonts w:ascii="Angsana New" w:hAnsi="Angsana New"/>
          <w:sz w:val="32"/>
          <w:szCs w:val="32"/>
        </w:rPr>
        <w:t xml:space="preserve"> </w:t>
      </w:r>
      <w:r w:rsidR="00175B03">
        <w:rPr>
          <w:rFonts w:ascii="Angsana New" w:hAnsi="Angsana New"/>
          <w:sz w:val="32"/>
          <w:szCs w:val="32"/>
        </w:rPr>
        <w:t>28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754E7">
        <w:rPr>
          <w:rFonts w:ascii="Angsana New" w:hAnsi="Angsana New"/>
          <w:sz w:val="32"/>
          <w:szCs w:val="32"/>
          <w:cs/>
        </w:rPr>
        <w:t xml:space="preserve"> </w:t>
      </w:r>
      <w:r w:rsidRPr="000754E7">
        <w:rPr>
          <w:rFonts w:ascii="Angsana New" w:hAnsi="Angsana New"/>
          <w:sz w:val="32"/>
          <w:szCs w:val="32"/>
        </w:rPr>
        <w:t>2567</w:t>
      </w:r>
      <w:r w:rsidRPr="000754E7">
        <w:rPr>
          <w:rFonts w:ascii="Angsana New" w:hAnsi="Angsana New" w:hint="cs"/>
          <w:sz w:val="32"/>
          <w:szCs w:val="32"/>
          <w:cs/>
        </w:rPr>
        <w:t xml:space="preserve"> นอกจากนี้ </w:t>
      </w:r>
      <w:r w:rsidR="00175B03" w:rsidRPr="00CD1496">
        <w:rPr>
          <w:rFonts w:ascii="Angsana New" w:hAnsi="Angsana New" w:hint="cs"/>
          <w:sz w:val="32"/>
          <w:szCs w:val="32"/>
          <w:cs/>
        </w:rPr>
        <w:t>งบกำไรขาดทุนเบ็ดเสร็จรวม</w:t>
      </w:r>
      <w:r w:rsidR="00175B03" w:rsidRPr="00CD1496">
        <w:rPr>
          <w:rFonts w:ascii="Angsana New" w:hAnsi="Angsana New"/>
          <w:sz w:val="32"/>
          <w:szCs w:val="32"/>
        </w:rPr>
        <w:t xml:space="preserve"> </w:t>
      </w:r>
      <w:r w:rsidR="00175B03" w:rsidRPr="00CD149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175B03" w:rsidRPr="00CD1496">
        <w:rPr>
          <w:rFonts w:ascii="Angsana New" w:hAnsi="Angsana New" w:hint="cs"/>
          <w:sz w:val="32"/>
          <w:szCs w:val="32"/>
          <w:cs/>
        </w:rPr>
        <w:t>สาม</w:t>
      </w:r>
      <w:r w:rsidR="00175B03"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Pr="000754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0754E7">
        <w:rPr>
          <w:rFonts w:ascii="Angsana New" w:hAnsi="Angsana New"/>
          <w:sz w:val="32"/>
          <w:szCs w:val="32"/>
        </w:rPr>
        <w:t xml:space="preserve">31 </w:t>
      </w:r>
      <w:r w:rsidRPr="000754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ของบริษัท </w:t>
      </w:r>
      <w:r w:rsidR="00175B03" w:rsidRPr="00CD1496">
        <w:rPr>
          <w:rFonts w:ascii="Angsana New" w:hAnsi="Angsana New"/>
          <w:sz w:val="32"/>
          <w:szCs w:val="32"/>
          <w:cs/>
        </w:rPr>
        <w:t xml:space="preserve">ผลิตภัณฑ์คอนกรีตชลบุรี จำกัด </w:t>
      </w:r>
      <w:r w:rsidR="00175B03" w:rsidRPr="00CD1496">
        <w:rPr>
          <w:rFonts w:ascii="Angsana New" w:hAnsi="Angsana New"/>
          <w:sz w:val="32"/>
          <w:szCs w:val="32"/>
        </w:rPr>
        <w:t>(</w:t>
      </w:r>
      <w:r w:rsidR="00175B03" w:rsidRPr="00CD1496">
        <w:rPr>
          <w:rFonts w:ascii="Angsana New" w:hAnsi="Angsana New"/>
          <w:sz w:val="32"/>
          <w:szCs w:val="32"/>
          <w:cs/>
        </w:rPr>
        <w:t>มหาชน</w:t>
      </w:r>
      <w:r w:rsidR="00175B03" w:rsidRPr="00CD1496">
        <w:rPr>
          <w:rFonts w:ascii="Angsana New" w:hAnsi="Angsana New"/>
          <w:sz w:val="32"/>
          <w:szCs w:val="32"/>
        </w:rPr>
        <w:t>)</w:t>
      </w:r>
      <w:r w:rsidR="00175B03" w:rsidRPr="00CD1496">
        <w:rPr>
          <w:rFonts w:ascii="Angsana New" w:hAnsi="Angsana New" w:hint="cs"/>
          <w:sz w:val="32"/>
          <w:szCs w:val="32"/>
          <w:cs/>
        </w:rPr>
        <w:t xml:space="preserve"> และบริษัทย่อย</w:t>
      </w:r>
      <w:r w:rsidR="00175B03">
        <w:rPr>
          <w:rFonts w:ascii="Angsana New" w:hAnsi="Angsana New" w:hint="cs"/>
          <w:sz w:val="32"/>
          <w:szCs w:val="32"/>
          <w:cs/>
        </w:rPr>
        <w:t xml:space="preserve"> และ</w:t>
      </w:r>
      <w:r w:rsidR="00175B03" w:rsidRPr="00CD1496">
        <w:rPr>
          <w:rFonts w:ascii="Angsana New" w:hAnsi="Angsana New"/>
          <w:sz w:val="32"/>
          <w:szCs w:val="32"/>
          <w:cs/>
        </w:rPr>
        <w:t>งบกำไรขาดทุน</w:t>
      </w:r>
      <w:r w:rsidR="00175B03" w:rsidRPr="00CD1496">
        <w:rPr>
          <w:rFonts w:ascii="Angsana New" w:hAnsi="Angsana New" w:hint="cs"/>
          <w:sz w:val="32"/>
          <w:szCs w:val="32"/>
          <w:cs/>
        </w:rPr>
        <w:t xml:space="preserve">เบ็ดเสร็จเฉพาะกิจการ </w:t>
      </w:r>
      <w:r w:rsidR="00175B03" w:rsidRPr="00CD1496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</w:t>
      </w:r>
      <w:r w:rsidR="00175B03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175B03" w:rsidRPr="00CD1496">
        <w:rPr>
          <w:rFonts w:ascii="Angsana New" w:hAnsi="Angsana New"/>
          <w:sz w:val="32"/>
          <w:szCs w:val="32"/>
          <w:cs/>
        </w:rPr>
        <w:t>และงบกระแสเงินสด</w:t>
      </w:r>
      <w:r w:rsidR="00175B03" w:rsidRPr="00CD1496">
        <w:rPr>
          <w:rFonts w:ascii="Angsana New" w:hAnsi="Angsana New" w:hint="cs"/>
          <w:sz w:val="32"/>
          <w:szCs w:val="32"/>
          <w:cs/>
        </w:rPr>
        <w:t>เฉพาะกิจการ</w:t>
      </w:r>
      <w:r w:rsidR="00175B03" w:rsidRPr="00CD1496">
        <w:rPr>
          <w:rFonts w:ascii="Angsana New" w:hAnsi="Angsana New"/>
          <w:sz w:val="32"/>
          <w:szCs w:val="32"/>
          <w:cs/>
        </w:rPr>
        <w:t>สำหรับงวด</w:t>
      </w:r>
      <w:r w:rsidR="00175B03" w:rsidRPr="00CD1496">
        <w:rPr>
          <w:rFonts w:ascii="Angsana New" w:hAnsi="Angsana New" w:hint="cs"/>
          <w:sz w:val="32"/>
          <w:szCs w:val="32"/>
          <w:cs/>
        </w:rPr>
        <w:t>สาม</w:t>
      </w:r>
      <w:r w:rsidR="00175B03" w:rsidRPr="00CD1496">
        <w:rPr>
          <w:rFonts w:ascii="Angsana New" w:hAnsi="Angsana New"/>
          <w:sz w:val="32"/>
          <w:szCs w:val="32"/>
          <w:cs/>
        </w:rPr>
        <w:t>เดือนสิ้นสุด</w:t>
      </w:r>
      <w:r w:rsidR="00175B03" w:rsidRPr="000754E7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175B03" w:rsidRPr="000754E7">
        <w:rPr>
          <w:rFonts w:ascii="Angsana New" w:hAnsi="Angsana New"/>
          <w:sz w:val="32"/>
          <w:szCs w:val="32"/>
        </w:rPr>
        <w:t xml:space="preserve">31 </w:t>
      </w:r>
      <w:r w:rsidR="00175B03" w:rsidRPr="000754E7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75B03" w:rsidRPr="000754E7">
        <w:rPr>
          <w:rFonts w:ascii="Angsana New" w:hAnsi="Angsana New"/>
          <w:sz w:val="32"/>
          <w:szCs w:val="32"/>
        </w:rPr>
        <w:t>2566</w:t>
      </w:r>
      <w:r w:rsidR="00175B03">
        <w:rPr>
          <w:rFonts w:ascii="Angsana New" w:hAnsi="Angsana New" w:hint="cs"/>
          <w:sz w:val="32"/>
          <w:szCs w:val="32"/>
          <w:cs/>
        </w:rPr>
        <w:t xml:space="preserve"> </w:t>
      </w:r>
      <w:r w:rsidRPr="000754E7">
        <w:rPr>
          <w:rFonts w:ascii="Angsana New" w:hAnsi="Angsana New" w:hint="cs"/>
          <w:sz w:val="32"/>
          <w:szCs w:val="32"/>
          <w:cs/>
        </w:rPr>
        <w:t xml:space="preserve">ที่แสดงเป็นข้อมูลเปรียบเทียบสอบทานโดยผู้สอบบัญชีอื่นในสำนักงานเดียวกันกับข้าพเจ้า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0754E7">
        <w:rPr>
          <w:rFonts w:ascii="Angsana New" w:hAnsi="Angsana New"/>
          <w:sz w:val="32"/>
          <w:szCs w:val="32"/>
        </w:rPr>
        <w:t>34</w:t>
      </w:r>
      <w:r w:rsidRPr="000754E7">
        <w:rPr>
          <w:rFonts w:ascii="Angsana New" w:hAnsi="Angsana New" w:hint="cs"/>
          <w:sz w:val="32"/>
          <w:szCs w:val="32"/>
          <w:cs/>
        </w:rPr>
        <w:t xml:space="preserve"> เรื่อง “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754E7">
        <w:rPr>
          <w:rFonts w:ascii="Angsana New" w:hAnsi="Angsana New" w:hint="cs"/>
          <w:sz w:val="32"/>
          <w:szCs w:val="32"/>
          <w:cs/>
        </w:rPr>
        <w:t xml:space="preserve">การเงินระหว่างกาล” ในสาระสำคัญตามรายงานลงวันที่ </w:t>
      </w:r>
      <w:r w:rsidRPr="000754E7">
        <w:rPr>
          <w:rFonts w:ascii="Angsana New" w:hAnsi="Angsana New"/>
          <w:sz w:val="32"/>
          <w:szCs w:val="32"/>
        </w:rPr>
        <w:t>1</w:t>
      </w:r>
      <w:r w:rsidR="00175B03">
        <w:rPr>
          <w:rFonts w:ascii="Angsana New" w:hAnsi="Angsana New"/>
          <w:sz w:val="32"/>
          <w:szCs w:val="32"/>
        </w:rPr>
        <w:t>5</w:t>
      </w:r>
      <w:r w:rsidRPr="000754E7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0754E7">
        <w:rPr>
          <w:rFonts w:ascii="Angsana New" w:hAnsi="Angsana New"/>
          <w:sz w:val="32"/>
          <w:szCs w:val="32"/>
        </w:rPr>
        <w:t>2566</w:t>
      </w:r>
      <w:r w:rsidRPr="000754E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DE4478B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59995E5C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6BC5D878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200E66C3" w14:textId="77777777" w:rsidR="00CD1496" w:rsidRPr="00CD1496" w:rsidRDefault="00CD1496" w:rsidP="00CD14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Angsana New" w:hAnsi="Angsana New"/>
          <w:sz w:val="30"/>
          <w:szCs w:val="30"/>
          <w:highlight w:val="cyan"/>
        </w:rPr>
      </w:pPr>
    </w:p>
    <w:p w14:paraId="19E3FBBB" w14:textId="160F3632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(</w:t>
      </w:r>
      <w:r w:rsidR="00B8459F">
        <w:rPr>
          <w:rFonts w:ascii="Angsana New" w:hAnsi="Angsana New" w:hint="cs"/>
          <w:sz w:val="32"/>
          <w:szCs w:val="32"/>
          <w:cs/>
        </w:rPr>
        <w:t>นาย</w:t>
      </w:r>
      <w:r w:rsidRPr="00CD1496">
        <w:rPr>
          <w:rFonts w:ascii="Angsana New" w:hAnsi="Angsana New"/>
          <w:sz w:val="32"/>
          <w:szCs w:val="32"/>
          <w:cs/>
        </w:rPr>
        <w:t>อัครเดช เปลี่ยนสกุล)</w:t>
      </w:r>
    </w:p>
    <w:p w14:paraId="5A3CE569" w14:textId="77777777" w:rsidR="00C408D9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ผู้สอบบัญชีรับอนุญาต</w:t>
      </w:r>
    </w:p>
    <w:p w14:paraId="5BD17456" w14:textId="2B365487" w:rsidR="00872213" w:rsidRPr="00CD1496" w:rsidRDefault="00C408D9" w:rsidP="00C408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CD1496">
        <w:rPr>
          <w:rFonts w:ascii="Angsana New" w:hAnsi="Angsana New"/>
          <w:sz w:val="32"/>
          <w:szCs w:val="32"/>
        </w:rPr>
        <w:t>5389</w:t>
      </w:r>
    </w:p>
    <w:p w14:paraId="0D68E535" w14:textId="77777777" w:rsidR="00CB5196" w:rsidRPr="00CD1496" w:rsidRDefault="00CB5196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</w:p>
    <w:p w14:paraId="0C2DCD31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CD1496">
        <w:rPr>
          <w:rFonts w:ascii="Angsana New" w:hAnsi="Angsana New"/>
          <w:sz w:val="32"/>
          <w:szCs w:val="32"/>
          <w:cs/>
        </w:rPr>
        <w:t>บริษัท เอ็ม อาร์ แอนด์ แอสโซซิเอท จำกัด</w:t>
      </w:r>
    </w:p>
    <w:p w14:paraId="54258759" w14:textId="77777777" w:rsidR="00872213" w:rsidRPr="00CD1496" w:rsidRDefault="00872213" w:rsidP="008722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CD1496">
        <w:rPr>
          <w:rFonts w:ascii="Angsana New" w:hAnsi="Angsana New"/>
          <w:sz w:val="32"/>
          <w:szCs w:val="32"/>
          <w:cs/>
        </w:rPr>
        <w:t>กรุงเทพมหานคร</w:t>
      </w:r>
    </w:p>
    <w:p w14:paraId="3EC6442A" w14:textId="39E74C8B" w:rsidR="00453C2A" w:rsidRPr="00CD1496" w:rsidRDefault="00E51705" w:rsidP="003A5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15</w:t>
      </w:r>
      <w:r w:rsidR="00872213" w:rsidRPr="00CD1496">
        <w:rPr>
          <w:rFonts w:ascii="Angsana New" w:hAnsi="Angsana New"/>
          <w:sz w:val="32"/>
          <w:szCs w:val="32"/>
        </w:rPr>
        <w:t xml:space="preserve"> </w:t>
      </w:r>
      <w:r w:rsidR="007C40D1" w:rsidRPr="00CD1496">
        <w:rPr>
          <w:rFonts w:ascii="Angsana New" w:hAnsi="Angsana New" w:hint="cs"/>
          <w:sz w:val="32"/>
          <w:szCs w:val="32"/>
          <w:cs/>
        </w:rPr>
        <w:t>พฤษภาคม</w:t>
      </w:r>
      <w:r w:rsidR="00872213" w:rsidRPr="00CD1496">
        <w:rPr>
          <w:rFonts w:ascii="Angsana New" w:hAnsi="Angsana New"/>
          <w:sz w:val="32"/>
          <w:szCs w:val="32"/>
          <w:cs/>
        </w:rPr>
        <w:t xml:space="preserve"> </w:t>
      </w:r>
      <w:r w:rsidR="00E37C59" w:rsidRPr="00CD1496">
        <w:rPr>
          <w:rFonts w:ascii="Angsana New" w:hAnsi="Angsana New"/>
          <w:sz w:val="32"/>
          <w:szCs w:val="32"/>
        </w:rPr>
        <w:t>256</w:t>
      </w:r>
      <w:r w:rsidR="00C408D9" w:rsidRPr="00CD1496">
        <w:rPr>
          <w:rFonts w:ascii="Angsana New" w:hAnsi="Angsana New"/>
          <w:sz w:val="32"/>
          <w:szCs w:val="32"/>
        </w:rPr>
        <w:t>7</w:t>
      </w:r>
    </w:p>
    <w:sectPr w:rsidR="00453C2A" w:rsidRPr="00CD1496" w:rsidSect="00587454">
      <w:headerReference w:type="default" r:id="rId12"/>
      <w:footerReference w:type="default" r:id="rId13"/>
      <w:footerReference w:type="first" r:id="rId14"/>
      <w:type w:val="continuous"/>
      <w:pgSz w:w="11909" w:h="16834" w:code="9"/>
      <w:pgMar w:top="1440" w:right="1152" w:bottom="0" w:left="1440" w:header="475" w:footer="59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F2B1D5" w14:textId="77777777" w:rsidR="008576EE" w:rsidRDefault="008576EE">
      <w:r>
        <w:separator/>
      </w:r>
    </w:p>
  </w:endnote>
  <w:endnote w:type="continuationSeparator" w:id="0">
    <w:p w14:paraId="6AEC79BC" w14:textId="77777777" w:rsidR="008576EE" w:rsidRDefault="00857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D5507B" w14:textId="77777777" w:rsidR="00857B20" w:rsidRDefault="007F257A" w:rsidP="00151FB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857B2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37D4C50" w14:textId="77777777" w:rsidR="00857B20" w:rsidRDefault="00857B20" w:rsidP="003242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BE8FE8" w14:textId="77777777" w:rsidR="00857B20" w:rsidRPr="00AC7AD1" w:rsidRDefault="007F257A" w:rsidP="00151FB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2B6995" w:rsidRPr="00AC7AD1">
      <w:rPr>
        <w:rStyle w:val="PageNumber"/>
        <w:rFonts w:ascii="Angsana New" w:hAnsi="Angsana New"/>
        <w:noProof/>
        <w:sz w:val="30"/>
        <w:szCs w:val="30"/>
      </w:rPr>
      <w:t>0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19A3952B" w14:textId="77777777" w:rsidR="00857B20" w:rsidRDefault="00857B20" w:rsidP="003242F2">
    <w:pPr>
      <w:pStyle w:val="Footer"/>
      <w:ind w:right="360"/>
    </w:pP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  <w:r>
      <w:rPr>
        <w:rStyle w:val="PageNumber"/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60B74F" w14:textId="77777777" w:rsidR="00857B20" w:rsidRDefault="00857B20" w:rsidP="003242F2">
    <w:pPr>
      <w:pStyle w:val="Footer"/>
      <w:jc w:val="right"/>
    </w:pPr>
    <w:r>
      <w:tab/>
      <w:t>0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F21FCC" w14:textId="77777777" w:rsidR="00857B20" w:rsidRPr="00AC7AD1" w:rsidRDefault="007F257A" w:rsidP="00F50FF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AC7AD1">
      <w:rPr>
        <w:rStyle w:val="PageNumber"/>
        <w:rFonts w:ascii="Angsana New" w:hAnsi="Angsana New"/>
        <w:sz w:val="30"/>
        <w:szCs w:val="30"/>
      </w:rPr>
      <w:fldChar w:fldCharType="begin"/>
    </w:r>
    <w:r w:rsidR="00857B20" w:rsidRPr="00AC7AD1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AC7AD1">
      <w:rPr>
        <w:rStyle w:val="PageNumber"/>
        <w:rFonts w:ascii="Angsana New" w:hAnsi="Angsana New"/>
        <w:sz w:val="30"/>
        <w:szCs w:val="30"/>
      </w:rPr>
      <w:fldChar w:fldCharType="separate"/>
    </w:r>
    <w:r w:rsidR="002B6995" w:rsidRPr="00AC7AD1">
      <w:rPr>
        <w:rStyle w:val="PageNumber"/>
        <w:rFonts w:ascii="Angsana New" w:hAnsi="Angsana New"/>
        <w:noProof/>
        <w:sz w:val="30"/>
        <w:szCs w:val="30"/>
      </w:rPr>
      <w:t>1</w:t>
    </w:r>
    <w:r w:rsidRPr="00AC7AD1">
      <w:rPr>
        <w:rStyle w:val="PageNumber"/>
        <w:rFonts w:ascii="Angsana New" w:hAnsi="Angsana New"/>
        <w:sz w:val="30"/>
        <w:szCs w:val="30"/>
      </w:rPr>
      <w:fldChar w:fldCharType="end"/>
    </w:r>
  </w:p>
  <w:p w14:paraId="68BAB7CA" w14:textId="77777777" w:rsidR="00857B20" w:rsidRPr="00E95A64" w:rsidRDefault="00857B20" w:rsidP="00A03C74">
    <w:pPr>
      <w:tabs>
        <w:tab w:val="left" w:pos="900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531FC3" w14:textId="77777777" w:rsidR="00857B20" w:rsidRPr="00D66E49" w:rsidRDefault="00857B20" w:rsidP="00A03C7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jc w:val="right"/>
      <w:rPr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</w:rPr>
      <w:t xml:space="preserve"> </w:t>
    </w:r>
    <w:r w:rsidRPr="00D66E49">
      <w:rPr>
        <w:rFonts w:ascii="Angsana New" w:hAnsi="Angsana New"/>
        <w:sz w:val="30"/>
        <w:szCs w:val="30"/>
        <w:cs/>
      </w:rPr>
      <w:tab/>
    </w:r>
    <w:r w:rsidRPr="00D66E49">
      <w:rPr>
        <w:rStyle w:val="PageNumber"/>
        <w:rFonts w:ascii="Angsana New" w:hAnsi="Angsana New"/>
        <w:sz w:val="30"/>
        <w:szCs w:val="3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05F49C" w14:textId="77777777" w:rsidR="008576EE" w:rsidRDefault="008576EE">
      <w:r>
        <w:separator/>
      </w:r>
    </w:p>
  </w:footnote>
  <w:footnote w:type="continuationSeparator" w:id="0">
    <w:p w14:paraId="520695A4" w14:textId="77777777" w:rsidR="008576EE" w:rsidRDefault="00857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50EC91" w14:textId="77777777" w:rsidR="00857B20" w:rsidRDefault="00857B20" w:rsidP="00D0316B">
    <w:pPr>
      <w:pStyle w:val="Header"/>
    </w:pP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8EAFEE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  <w:r>
      <w:rPr>
        <w:rFonts w:ascii="Angsana New" w:hAnsi="Angsana New"/>
        <w:b/>
        <w:bCs/>
        <w:sz w:val="34"/>
        <w:szCs w:val="34"/>
      </w:rPr>
      <w:t xml:space="preserve"> </w:t>
    </w:r>
  </w:p>
  <w:p w14:paraId="00002FA8" w14:textId="77777777" w:rsidR="00857B20" w:rsidRPr="002B648B" w:rsidRDefault="00857B20" w:rsidP="00A03C74">
    <w:pPr>
      <w:rPr>
        <w:rFonts w:ascii="Angsana New" w:hAnsi="Angsana New"/>
        <w:b/>
        <w:bCs/>
        <w:sz w:val="34"/>
        <w:szCs w:val="3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22D7D76"/>
    <w:multiLevelType w:val="hybridMultilevel"/>
    <w:tmpl w:val="3A74D622"/>
    <w:lvl w:ilvl="0" w:tplc="83F0336C">
      <w:start w:val="2"/>
      <w:numFmt w:val="thaiLetters"/>
      <w:lvlText w:val="%1)"/>
      <w:lvlJc w:val="left"/>
      <w:pPr>
        <w:tabs>
          <w:tab w:val="num" w:pos="1037"/>
        </w:tabs>
        <w:ind w:left="1037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7"/>
        </w:tabs>
        <w:ind w:left="166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87"/>
        </w:tabs>
        <w:ind w:left="238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7"/>
        </w:tabs>
        <w:ind w:left="310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27"/>
        </w:tabs>
        <w:ind w:left="382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7"/>
        </w:tabs>
        <w:ind w:left="454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7"/>
        </w:tabs>
        <w:ind w:left="526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7"/>
        </w:tabs>
        <w:ind w:left="598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7"/>
        </w:tabs>
        <w:ind w:left="6707" w:hanging="180"/>
      </w:pPr>
    </w:lvl>
  </w:abstractNum>
  <w:abstractNum w:abstractNumId="11" w15:restartNumberingAfterBreak="0">
    <w:nsid w:val="1CEB0E7B"/>
    <w:multiLevelType w:val="multilevel"/>
    <w:tmpl w:val="A6C0B78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440"/>
        </w:tabs>
        <w:ind w:left="10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0"/>
        </w:tabs>
        <w:ind w:left="136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7280"/>
        </w:tabs>
        <w:ind w:left="17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520"/>
        </w:tabs>
        <w:ind w:left="205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4120"/>
        </w:tabs>
        <w:ind w:left="24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7360"/>
        </w:tabs>
        <w:ind w:left="27360" w:hanging="1440"/>
      </w:pPr>
      <w:rPr>
        <w:rFonts w:hint="default"/>
      </w:rPr>
    </w:lvl>
  </w:abstractNum>
  <w:abstractNum w:abstractNumId="12" w15:restartNumberingAfterBreak="0">
    <w:nsid w:val="24B8571D"/>
    <w:multiLevelType w:val="multilevel"/>
    <w:tmpl w:val="B16E5518"/>
    <w:lvl w:ilvl="0">
      <w:start w:val="2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1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0B83BD1"/>
    <w:multiLevelType w:val="hybridMultilevel"/>
    <w:tmpl w:val="828C9C14"/>
    <w:lvl w:ilvl="0" w:tplc="638A2D2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C554E248">
      <w:start w:val="10"/>
      <w:numFmt w:val="thaiLetters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8" w15:restartNumberingAfterBreak="0">
    <w:nsid w:val="48EF29D7"/>
    <w:multiLevelType w:val="hybridMultilevel"/>
    <w:tmpl w:val="BF6C101E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9" w15:restartNumberingAfterBreak="0">
    <w:nsid w:val="53AD5D8D"/>
    <w:multiLevelType w:val="hybridMultilevel"/>
    <w:tmpl w:val="055624BC"/>
    <w:lvl w:ilvl="0" w:tplc="AB7EA2DA">
      <w:start w:val="4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1" w15:restartNumberingAfterBreak="0">
    <w:nsid w:val="712D1576"/>
    <w:multiLevelType w:val="hybridMultilevel"/>
    <w:tmpl w:val="AA202FB0"/>
    <w:lvl w:ilvl="0" w:tplc="FBFC7A12">
      <w:start w:val="5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2" w15:restartNumberingAfterBreak="0">
    <w:nsid w:val="76CD7786"/>
    <w:multiLevelType w:val="hybridMultilevel"/>
    <w:tmpl w:val="8434226A"/>
    <w:lvl w:ilvl="0" w:tplc="C3F8B27A">
      <w:start w:val="5"/>
      <w:numFmt w:val="thaiLetters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abstractNum w:abstractNumId="23" w15:restartNumberingAfterBreak="0">
    <w:nsid w:val="775378C6"/>
    <w:multiLevelType w:val="hybridMultilevel"/>
    <w:tmpl w:val="79E23310"/>
    <w:lvl w:ilvl="0" w:tplc="8B00E562">
      <w:start w:val="2"/>
      <w:numFmt w:val="thaiLetters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192ADC6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D7AC58B4">
      <w:start w:val="8"/>
      <w:numFmt w:val="thaiLetters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563B14"/>
    <w:multiLevelType w:val="hybridMultilevel"/>
    <w:tmpl w:val="547807AC"/>
    <w:lvl w:ilvl="0" w:tplc="46266BF8">
      <w:start w:val="2"/>
      <w:numFmt w:val="thaiLetters"/>
      <w:lvlText w:val="%1)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18225925">
    <w:abstractNumId w:val="6"/>
  </w:num>
  <w:num w:numId="2" w16cid:durableId="396242545">
    <w:abstractNumId w:val="5"/>
  </w:num>
  <w:num w:numId="3" w16cid:durableId="2019695445">
    <w:abstractNumId w:val="9"/>
  </w:num>
  <w:num w:numId="4" w16cid:durableId="1726879325">
    <w:abstractNumId w:val="7"/>
  </w:num>
  <w:num w:numId="5" w16cid:durableId="882443895">
    <w:abstractNumId w:val="8"/>
  </w:num>
  <w:num w:numId="6" w16cid:durableId="655113112">
    <w:abstractNumId w:val="3"/>
  </w:num>
  <w:num w:numId="7" w16cid:durableId="577403996">
    <w:abstractNumId w:val="2"/>
  </w:num>
  <w:num w:numId="8" w16cid:durableId="667248430">
    <w:abstractNumId w:val="0"/>
  </w:num>
  <w:num w:numId="9" w16cid:durableId="74977644">
    <w:abstractNumId w:val="1"/>
  </w:num>
  <w:num w:numId="10" w16cid:durableId="355884709">
    <w:abstractNumId w:val="4"/>
  </w:num>
  <w:num w:numId="11" w16cid:durableId="581910154">
    <w:abstractNumId w:val="16"/>
  </w:num>
  <w:num w:numId="12" w16cid:durableId="2126805208">
    <w:abstractNumId w:val="13"/>
  </w:num>
  <w:num w:numId="13" w16cid:durableId="54937049">
    <w:abstractNumId w:val="20"/>
  </w:num>
  <w:num w:numId="14" w16cid:durableId="1184318777">
    <w:abstractNumId w:val="15"/>
  </w:num>
  <w:num w:numId="15" w16cid:durableId="743065493">
    <w:abstractNumId w:val="17"/>
  </w:num>
  <w:num w:numId="16" w16cid:durableId="916789496">
    <w:abstractNumId w:val="18"/>
  </w:num>
  <w:num w:numId="17" w16cid:durableId="25445842">
    <w:abstractNumId w:val="22"/>
  </w:num>
  <w:num w:numId="18" w16cid:durableId="1825777362">
    <w:abstractNumId w:val="10"/>
  </w:num>
  <w:num w:numId="19" w16cid:durableId="880288299">
    <w:abstractNumId w:val="21"/>
  </w:num>
  <w:num w:numId="20" w16cid:durableId="1500850178">
    <w:abstractNumId w:val="11"/>
  </w:num>
  <w:num w:numId="21" w16cid:durableId="1495218497">
    <w:abstractNumId w:val="19"/>
  </w:num>
  <w:num w:numId="22" w16cid:durableId="1953391246">
    <w:abstractNumId w:val="14"/>
  </w:num>
  <w:num w:numId="23" w16cid:durableId="1658150963">
    <w:abstractNumId w:val="23"/>
  </w:num>
  <w:num w:numId="24" w16cid:durableId="1153985622">
    <w:abstractNumId w:val="24"/>
  </w:num>
  <w:num w:numId="25" w16cid:durableId="152351769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066E6"/>
    <w:rsid w:val="0000100A"/>
    <w:rsid w:val="0000153E"/>
    <w:rsid w:val="00003227"/>
    <w:rsid w:val="000032E3"/>
    <w:rsid w:val="0000423F"/>
    <w:rsid w:val="00005376"/>
    <w:rsid w:val="000060C1"/>
    <w:rsid w:val="000069E9"/>
    <w:rsid w:val="00006A26"/>
    <w:rsid w:val="000076A2"/>
    <w:rsid w:val="00007F7B"/>
    <w:rsid w:val="000112DA"/>
    <w:rsid w:val="000117B0"/>
    <w:rsid w:val="00011B30"/>
    <w:rsid w:val="0001223B"/>
    <w:rsid w:val="000125C1"/>
    <w:rsid w:val="00012BE7"/>
    <w:rsid w:val="00013416"/>
    <w:rsid w:val="00013942"/>
    <w:rsid w:val="00016282"/>
    <w:rsid w:val="00017841"/>
    <w:rsid w:val="00017F8E"/>
    <w:rsid w:val="0002004E"/>
    <w:rsid w:val="000201D9"/>
    <w:rsid w:val="00020E42"/>
    <w:rsid w:val="00022604"/>
    <w:rsid w:val="00022E74"/>
    <w:rsid w:val="0002330A"/>
    <w:rsid w:val="00025171"/>
    <w:rsid w:val="000260F1"/>
    <w:rsid w:val="000264A4"/>
    <w:rsid w:val="000268B9"/>
    <w:rsid w:val="0003046A"/>
    <w:rsid w:val="000321EB"/>
    <w:rsid w:val="00032C38"/>
    <w:rsid w:val="00032E12"/>
    <w:rsid w:val="0003360D"/>
    <w:rsid w:val="00034035"/>
    <w:rsid w:val="0003484F"/>
    <w:rsid w:val="000351B2"/>
    <w:rsid w:val="00037D9B"/>
    <w:rsid w:val="00040C07"/>
    <w:rsid w:val="00042052"/>
    <w:rsid w:val="00042A87"/>
    <w:rsid w:val="00043537"/>
    <w:rsid w:val="000451F8"/>
    <w:rsid w:val="00046FBF"/>
    <w:rsid w:val="0004786F"/>
    <w:rsid w:val="00047EC7"/>
    <w:rsid w:val="00052224"/>
    <w:rsid w:val="00052D77"/>
    <w:rsid w:val="00054F9F"/>
    <w:rsid w:val="00055744"/>
    <w:rsid w:val="00055C32"/>
    <w:rsid w:val="000562AA"/>
    <w:rsid w:val="00057813"/>
    <w:rsid w:val="000601D3"/>
    <w:rsid w:val="00060AA0"/>
    <w:rsid w:val="00061853"/>
    <w:rsid w:val="000623D4"/>
    <w:rsid w:val="000624A8"/>
    <w:rsid w:val="00062681"/>
    <w:rsid w:val="0006476B"/>
    <w:rsid w:val="00064929"/>
    <w:rsid w:val="00065A39"/>
    <w:rsid w:val="00065D19"/>
    <w:rsid w:val="000668B4"/>
    <w:rsid w:val="00066D45"/>
    <w:rsid w:val="00067110"/>
    <w:rsid w:val="00067E38"/>
    <w:rsid w:val="00070738"/>
    <w:rsid w:val="00070E33"/>
    <w:rsid w:val="000725DD"/>
    <w:rsid w:val="00072CA7"/>
    <w:rsid w:val="00073731"/>
    <w:rsid w:val="0007532D"/>
    <w:rsid w:val="00076C83"/>
    <w:rsid w:val="00077B9D"/>
    <w:rsid w:val="00080735"/>
    <w:rsid w:val="00080C8F"/>
    <w:rsid w:val="0008156D"/>
    <w:rsid w:val="0008191F"/>
    <w:rsid w:val="00083E1D"/>
    <w:rsid w:val="00084564"/>
    <w:rsid w:val="00086012"/>
    <w:rsid w:val="00086831"/>
    <w:rsid w:val="00086AF0"/>
    <w:rsid w:val="00086D61"/>
    <w:rsid w:val="00087252"/>
    <w:rsid w:val="000872CD"/>
    <w:rsid w:val="00090340"/>
    <w:rsid w:val="0009064C"/>
    <w:rsid w:val="0009113E"/>
    <w:rsid w:val="0009181C"/>
    <w:rsid w:val="0009208F"/>
    <w:rsid w:val="000925AC"/>
    <w:rsid w:val="00092A02"/>
    <w:rsid w:val="000930C3"/>
    <w:rsid w:val="000940EF"/>
    <w:rsid w:val="00094104"/>
    <w:rsid w:val="00095A80"/>
    <w:rsid w:val="00095CD1"/>
    <w:rsid w:val="00097821"/>
    <w:rsid w:val="000A1842"/>
    <w:rsid w:val="000A1960"/>
    <w:rsid w:val="000A3466"/>
    <w:rsid w:val="000A3CC9"/>
    <w:rsid w:val="000A4ED0"/>
    <w:rsid w:val="000A5EEE"/>
    <w:rsid w:val="000A688F"/>
    <w:rsid w:val="000A7201"/>
    <w:rsid w:val="000B0518"/>
    <w:rsid w:val="000B0E11"/>
    <w:rsid w:val="000B14D0"/>
    <w:rsid w:val="000B2AAA"/>
    <w:rsid w:val="000B48E4"/>
    <w:rsid w:val="000B492A"/>
    <w:rsid w:val="000B6C88"/>
    <w:rsid w:val="000C0DEA"/>
    <w:rsid w:val="000C12B8"/>
    <w:rsid w:val="000C1603"/>
    <w:rsid w:val="000C1864"/>
    <w:rsid w:val="000C1955"/>
    <w:rsid w:val="000C1F89"/>
    <w:rsid w:val="000C204F"/>
    <w:rsid w:val="000C2594"/>
    <w:rsid w:val="000C3790"/>
    <w:rsid w:val="000C3E4D"/>
    <w:rsid w:val="000C406D"/>
    <w:rsid w:val="000C4350"/>
    <w:rsid w:val="000C4AFD"/>
    <w:rsid w:val="000C4DC3"/>
    <w:rsid w:val="000C512E"/>
    <w:rsid w:val="000C6128"/>
    <w:rsid w:val="000D05CA"/>
    <w:rsid w:val="000D074F"/>
    <w:rsid w:val="000D120A"/>
    <w:rsid w:val="000D1A6D"/>
    <w:rsid w:val="000D269A"/>
    <w:rsid w:val="000D300A"/>
    <w:rsid w:val="000D6C83"/>
    <w:rsid w:val="000D7B32"/>
    <w:rsid w:val="000E2BFD"/>
    <w:rsid w:val="000E2CF8"/>
    <w:rsid w:val="000E5047"/>
    <w:rsid w:val="000E5311"/>
    <w:rsid w:val="000E5352"/>
    <w:rsid w:val="000E5AF1"/>
    <w:rsid w:val="000E733D"/>
    <w:rsid w:val="000F005D"/>
    <w:rsid w:val="000F093D"/>
    <w:rsid w:val="000F146E"/>
    <w:rsid w:val="000F1B02"/>
    <w:rsid w:val="000F1F11"/>
    <w:rsid w:val="000F3226"/>
    <w:rsid w:val="000F383D"/>
    <w:rsid w:val="000F4C57"/>
    <w:rsid w:val="000F5085"/>
    <w:rsid w:val="000F5B6B"/>
    <w:rsid w:val="000F60A9"/>
    <w:rsid w:val="000F6528"/>
    <w:rsid w:val="000F79A6"/>
    <w:rsid w:val="001006FF"/>
    <w:rsid w:val="00101B39"/>
    <w:rsid w:val="00101BE6"/>
    <w:rsid w:val="00101E71"/>
    <w:rsid w:val="0010252C"/>
    <w:rsid w:val="00105088"/>
    <w:rsid w:val="00105847"/>
    <w:rsid w:val="001062AF"/>
    <w:rsid w:val="00107710"/>
    <w:rsid w:val="00110354"/>
    <w:rsid w:val="00110C25"/>
    <w:rsid w:val="001112F9"/>
    <w:rsid w:val="001114CA"/>
    <w:rsid w:val="0011210F"/>
    <w:rsid w:val="00113FAE"/>
    <w:rsid w:val="001147C9"/>
    <w:rsid w:val="001151B0"/>
    <w:rsid w:val="00115AA8"/>
    <w:rsid w:val="001164E3"/>
    <w:rsid w:val="00117CA0"/>
    <w:rsid w:val="0012167A"/>
    <w:rsid w:val="001228AE"/>
    <w:rsid w:val="00124AC3"/>
    <w:rsid w:val="00126E20"/>
    <w:rsid w:val="00126E4D"/>
    <w:rsid w:val="0013067C"/>
    <w:rsid w:val="001317BA"/>
    <w:rsid w:val="00131EFE"/>
    <w:rsid w:val="00132477"/>
    <w:rsid w:val="00132BBB"/>
    <w:rsid w:val="00134ED7"/>
    <w:rsid w:val="00135740"/>
    <w:rsid w:val="00135985"/>
    <w:rsid w:val="00137196"/>
    <w:rsid w:val="001401BD"/>
    <w:rsid w:val="001403B1"/>
    <w:rsid w:val="00140AFD"/>
    <w:rsid w:val="0014123F"/>
    <w:rsid w:val="00141848"/>
    <w:rsid w:val="00142274"/>
    <w:rsid w:val="00144F8D"/>
    <w:rsid w:val="001451C4"/>
    <w:rsid w:val="0014526A"/>
    <w:rsid w:val="00145421"/>
    <w:rsid w:val="00146D9D"/>
    <w:rsid w:val="00147B98"/>
    <w:rsid w:val="00151210"/>
    <w:rsid w:val="00151FBA"/>
    <w:rsid w:val="0015214B"/>
    <w:rsid w:val="00152888"/>
    <w:rsid w:val="00155C28"/>
    <w:rsid w:val="00156072"/>
    <w:rsid w:val="0015655B"/>
    <w:rsid w:val="001605B1"/>
    <w:rsid w:val="00162816"/>
    <w:rsid w:val="001646F0"/>
    <w:rsid w:val="001647A3"/>
    <w:rsid w:val="00165259"/>
    <w:rsid w:val="00166F80"/>
    <w:rsid w:val="00170CFB"/>
    <w:rsid w:val="00170F57"/>
    <w:rsid w:val="001725BB"/>
    <w:rsid w:val="00173427"/>
    <w:rsid w:val="00174B80"/>
    <w:rsid w:val="001752CD"/>
    <w:rsid w:val="00175B03"/>
    <w:rsid w:val="0017612E"/>
    <w:rsid w:val="00176876"/>
    <w:rsid w:val="0018077F"/>
    <w:rsid w:val="001809E1"/>
    <w:rsid w:val="00181D6B"/>
    <w:rsid w:val="00183444"/>
    <w:rsid w:val="00183635"/>
    <w:rsid w:val="00184EF2"/>
    <w:rsid w:val="00185EC9"/>
    <w:rsid w:val="001865F1"/>
    <w:rsid w:val="00186EDC"/>
    <w:rsid w:val="00187000"/>
    <w:rsid w:val="00187024"/>
    <w:rsid w:val="00190804"/>
    <w:rsid w:val="0019191D"/>
    <w:rsid w:val="00192C6E"/>
    <w:rsid w:val="0019345A"/>
    <w:rsid w:val="0019346C"/>
    <w:rsid w:val="001941D5"/>
    <w:rsid w:val="0019655F"/>
    <w:rsid w:val="00197804"/>
    <w:rsid w:val="001A0740"/>
    <w:rsid w:val="001A0D92"/>
    <w:rsid w:val="001A0FE8"/>
    <w:rsid w:val="001A2538"/>
    <w:rsid w:val="001A259F"/>
    <w:rsid w:val="001A36A1"/>
    <w:rsid w:val="001A4F9B"/>
    <w:rsid w:val="001A5955"/>
    <w:rsid w:val="001A5BA6"/>
    <w:rsid w:val="001A61DD"/>
    <w:rsid w:val="001A6973"/>
    <w:rsid w:val="001A7037"/>
    <w:rsid w:val="001A7738"/>
    <w:rsid w:val="001A7A27"/>
    <w:rsid w:val="001A7EF1"/>
    <w:rsid w:val="001B0777"/>
    <w:rsid w:val="001B0C78"/>
    <w:rsid w:val="001B0EA3"/>
    <w:rsid w:val="001B1640"/>
    <w:rsid w:val="001B296A"/>
    <w:rsid w:val="001B2C21"/>
    <w:rsid w:val="001B2DB1"/>
    <w:rsid w:val="001B3DE2"/>
    <w:rsid w:val="001B3FD7"/>
    <w:rsid w:val="001B47A9"/>
    <w:rsid w:val="001B4AF2"/>
    <w:rsid w:val="001B5D92"/>
    <w:rsid w:val="001B78B6"/>
    <w:rsid w:val="001B79CD"/>
    <w:rsid w:val="001B7F7E"/>
    <w:rsid w:val="001C0C3D"/>
    <w:rsid w:val="001C1033"/>
    <w:rsid w:val="001C10FF"/>
    <w:rsid w:val="001C1A8B"/>
    <w:rsid w:val="001C238B"/>
    <w:rsid w:val="001C27DB"/>
    <w:rsid w:val="001C2B48"/>
    <w:rsid w:val="001C38C1"/>
    <w:rsid w:val="001C4458"/>
    <w:rsid w:val="001C49EB"/>
    <w:rsid w:val="001C60A9"/>
    <w:rsid w:val="001C62DE"/>
    <w:rsid w:val="001C7A14"/>
    <w:rsid w:val="001C7A79"/>
    <w:rsid w:val="001D0609"/>
    <w:rsid w:val="001D2711"/>
    <w:rsid w:val="001D30F3"/>
    <w:rsid w:val="001D62F4"/>
    <w:rsid w:val="001D6EEA"/>
    <w:rsid w:val="001E07F9"/>
    <w:rsid w:val="001E0898"/>
    <w:rsid w:val="001E10B3"/>
    <w:rsid w:val="001E10E0"/>
    <w:rsid w:val="001E130F"/>
    <w:rsid w:val="001E154F"/>
    <w:rsid w:val="001E1A61"/>
    <w:rsid w:val="001E1F4F"/>
    <w:rsid w:val="001E2696"/>
    <w:rsid w:val="001E2DD6"/>
    <w:rsid w:val="001E2F0C"/>
    <w:rsid w:val="001E2F55"/>
    <w:rsid w:val="001E3434"/>
    <w:rsid w:val="001E35DD"/>
    <w:rsid w:val="001E71C4"/>
    <w:rsid w:val="001E77D4"/>
    <w:rsid w:val="001E790F"/>
    <w:rsid w:val="001E7B35"/>
    <w:rsid w:val="001E7F70"/>
    <w:rsid w:val="001F0046"/>
    <w:rsid w:val="001F069A"/>
    <w:rsid w:val="001F2872"/>
    <w:rsid w:val="001F3486"/>
    <w:rsid w:val="001F4AFF"/>
    <w:rsid w:val="001F4E2E"/>
    <w:rsid w:val="001F5ED5"/>
    <w:rsid w:val="001F5F6E"/>
    <w:rsid w:val="001F60C5"/>
    <w:rsid w:val="001F6AE8"/>
    <w:rsid w:val="001F6C42"/>
    <w:rsid w:val="001F7047"/>
    <w:rsid w:val="001F737E"/>
    <w:rsid w:val="001F77EE"/>
    <w:rsid w:val="002000D7"/>
    <w:rsid w:val="00201AC9"/>
    <w:rsid w:val="00201B87"/>
    <w:rsid w:val="00201FA0"/>
    <w:rsid w:val="00203093"/>
    <w:rsid w:val="00203708"/>
    <w:rsid w:val="00204EF7"/>
    <w:rsid w:val="00205943"/>
    <w:rsid w:val="002106A2"/>
    <w:rsid w:val="002106E7"/>
    <w:rsid w:val="002111E4"/>
    <w:rsid w:val="00211B08"/>
    <w:rsid w:val="00213143"/>
    <w:rsid w:val="00215C6D"/>
    <w:rsid w:val="00215C6E"/>
    <w:rsid w:val="00216B05"/>
    <w:rsid w:val="00216CF4"/>
    <w:rsid w:val="00216E9A"/>
    <w:rsid w:val="00217627"/>
    <w:rsid w:val="00217807"/>
    <w:rsid w:val="00221B34"/>
    <w:rsid w:val="00222D7B"/>
    <w:rsid w:val="00223518"/>
    <w:rsid w:val="0022443E"/>
    <w:rsid w:val="00224837"/>
    <w:rsid w:val="00225FB2"/>
    <w:rsid w:val="0022620D"/>
    <w:rsid w:val="00227289"/>
    <w:rsid w:val="0022742B"/>
    <w:rsid w:val="00227920"/>
    <w:rsid w:val="00227ADA"/>
    <w:rsid w:val="0023126F"/>
    <w:rsid w:val="00231E67"/>
    <w:rsid w:val="00233476"/>
    <w:rsid w:val="00235420"/>
    <w:rsid w:val="002359D1"/>
    <w:rsid w:val="002378DD"/>
    <w:rsid w:val="0024130A"/>
    <w:rsid w:val="0024132C"/>
    <w:rsid w:val="00241E9F"/>
    <w:rsid w:val="00241F21"/>
    <w:rsid w:val="00242FEE"/>
    <w:rsid w:val="0024544C"/>
    <w:rsid w:val="002463CE"/>
    <w:rsid w:val="002463CF"/>
    <w:rsid w:val="00246876"/>
    <w:rsid w:val="00247B06"/>
    <w:rsid w:val="00247E6B"/>
    <w:rsid w:val="002507F6"/>
    <w:rsid w:val="0025131B"/>
    <w:rsid w:val="00251901"/>
    <w:rsid w:val="002532AD"/>
    <w:rsid w:val="00254DD0"/>
    <w:rsid w:val="00257881"/>
    <w:rsid w:val="0026190F"/>
    <w:rsid w:val="00261E25"/>
    <w:rsid w:val="00262B7D"/>
    <w:rsid w:val="002636C3"/>
    <w:rsid w:val="0026453D"/>
    <w:rsid w:val="0026471E"/>
    <w:rsid w:val="00264AC2"/>
    <w:rsid w:val="00264FC5"/>
    <w:rsid w:val="00265AA3"/>
    <w:rsid w:val="00266057"/>
    <w:rsid w:val="002676A1"/>
    <w:rsid w:val="002722F8"/>
    <w:rsid w:val="00272699"/>
    <w:rsid w:val="002732DE"/>
    <w:rsid w:val="0027566F"/>
    <w:rsid w:val="00277166"/>
    <w:rsid w:val="002775FC"/>
    <w:rsid w:val="00280F20"/>
    <w:rsid w:val="0028173E"/>
    <w:rsid w:val="00282B32"/>
    <w:rsid w:val="00284F73"/>
    <w:rsid w:val="00285912"/>
    <w:rsid w:val="002878A0"/>
    <w:rsid w:val="00290178"/>
    <w:rsid w:val="00290F5A"/>
    <w:rsid w:val="00292C2A"/>
    <w:rsid w:val="00293227"/>
    <w:rsid w:val="00293264"/>
    <w:rsid w:val="002944D4"/>
    <w:rsid w:val="002947CF"/>
    <w:rsid w:val="00295470"/>
    <w:rsid w:val="00295D22"/>
    <w:rsid w:val="002960FA"/>
    <w:rsid w:val="00296E8B"/>
    <w:rsid w:val="002A150A"/>
    <w:rsid w:val="002A1C24"/>
    <w:rsid w:val="002A3A5F"/>
    <w:rsid w:val="002A617D"/>
    <w:rsid w:val="002B02B4"/>
    <w:rsid w:val="002B0649"/>
    <w:rsid w:val="002B2DB2"/>
    <w:rsid w:val="002B351F"/>
    <w:rsid w:val="002B3CAF"/>
    <w:rsid w:val="002B3EA2"/>
    <w:rsid w:val="002B4DF8"/>
    <w:rsid w:val="002B6995"/>
    <w:rsid w:val="002B7E48"/>
    <w:rsid w:val="002C09A2"/>
    <w:rsid w:val="002C1D77"/>
    <w:rsid w:val="002C1E64"/>
    <w:rsid w:val="002C2C89"/>
    <w:rsid w:val="002C3064"/>
    <w:rsid w:val="002C359F"/>
    <w:rsid w:val="002C35FC"/>
    <w:rsid w:val="002C3779"/>
    <w:rsid w:val="002C4968"/>
    <w:rsid w:val="002C6470"/>
    <w:rsid w:val="002C64E7"/>
    <w:rsid w:val="002C65F4"/>
    <w:rsid w:val="002C6EBA"/>
    <w:rsid w:val="002C6F4B"/>
    <w:rsid w:val="002C7941"/>
    <w:rsid w:val="002D145B"/>
    <w:rsid w:val="002D3E47"/>
    <w:rsid w:val="002D4026"/>
    <w:rsid w:val="002D414A"/>
    <w:rsid w:val="002D4FDC"/>
    <w:rsid w:val="002E0661"/>
    <w:rsid w:val="002E56A1"/>
    <w:rsid w:val="002E665C"/>
    <w:rsid w:val="002E6DF0"/>
    <w:rsid w:val="002E7BB7"/>
    <w:rsid w:val="002F09CE"/>
    <w:rsid w:val="002F2E12"/>
    <w:rsid w:val="002F729A"/>
    <w:rsid w:val="00300875"/>
    <w:rsid w:val="0030090C"/>
    <w:rsid w:val="00302BE8"/>
    <w:rsid w:val="00302E7A"/>
    <w:rsid w:val="00302EB7"/>
    <w:rsid w:val="0030347E"/>
    <w:rsid w:val="00304BEA"/>
    <w:rsid w:val="00305250"/>
    <w:rsid w:val="00306FD9"/>
    <w:rsid w:val="003102F0"/>
    <w:rsid w:val="00312086"/>
    <w:rsid w:val="003138CF"/>
    <w:rsid w:val="0031729F"/>
    <w:rsid w:val="00317F6E"/>
    <w:rsid w:val="0032051D"/>
    <w:rsid w:val="00320C3A"/>
    <w:rsid w:val="00321189"/>
    <w:rsid w:val="00322136"/>
    <w:rsid w:val="003242F2"/>
    <w:rsid w:val="00324E03"/>
    <w:rsid w:val="00325D54"/>
    <w:rsid w:val="0032618C"/>
    <w:rsid w:val="0032636A"/>
    <w:rsid w:val="00326719"/>
    <w:rsid w:val="00327258"/>
    <w:rsid w:val="00330070"/>
    <w:rsid w:val="003309B4"/>
    <w:rsid w:val="0033330D"/>
    <w:rsid w:val="003333E7"/>
    <w:rsid w:val="0033361D"/>
    <w:rsid w:val="00333F55"/>
    <w:rsid w:val="003347E2"/>
    <w:rsid w:val="0033513A"/>
    <w:rsid w:val="003361A7"/>
    <w:rsid w:val="00336486"/>
    <w:rsid w:val="00336881"/>
    <w:rsid w:val="00336A22"/>
    <w:rsid w:val="00336A85"/>
    <w:rsid w:val="00336F3C"/>
    <w:rsid w:val="00337110"/>
    <w:rsid w:val="00337328"/>
    <w:rsid w:val="00341A0C"/>
    <w:rsid w:val="00341D85"/>
    <w:rsid w:val="00343BFB"/>
    <w:rsid w:val="00344DDD"/>
    <w:rsid w:val="0034502F"/>
    <w:rsid w:val="0034519E"/>
    <w:rsid w:val="003455AE"/>
    <w:rsid w:val="00345980"/>
    <w:rsid w:val="0034625A"/>
    <w:rsid w:val="003469D7"/>
    <w:rsid w:val="00346AB9"/>
    <w:rsid w:val="0034779C"/>
    <w:rsid w:val="0035012D"/>
    <w:rsid w:val="00350925"/>
    <w:rsid w:val="00350A66"/>
    <w:rsid w:val="003510DF"/>
    <w:rsid w:val="00352543"/>
    <w:rsid w:val="00353BEE"/>
    <w:rsid w:val="00353CA1"/>
    <w:rsid w:val="00353D61"/>
    <w:rsid w:val="00353FD5"/>
    <w:rsid w:val="003543AD"/>
    <w:rsid w:val="003565F1"/>
    <w:rsid w:val="0035734D"/>
    <w:rsid w:val="00360C77"/>
    <w:rsid w:val="0036205A"/>
    <w:rsid w:val="00362524"/>
    <w:rsid w:val="003633A2"/>
    <w:rsid w:val="00364EFB"/>
    <w:rsid w:val="0036504B"/>
    <w:rsid w:val="00365DB5"/>
    <w:rsid w:val="00365E4D"/>
    <w:rsid w:val="00367171"/>
    <w:rsid w:val="00370053"/>
    <w:rsid w:val="00371132"/>
    <w:rsid w:val="0037226C"/>
    <w:rsid w:val="00376769"/>
    <w:rsid w:val="00380F12"/>
    <w:rsid w:val="003815BA"/>
    <w:rsid w:val="00382BD2"/>
    <w:rsid w:val="00383794"/>
    <w:rsid w:val="003837FE"/>
    <w:rsid w:val="00385C4C"/>
    <w:rsid w:val="0038653B"/>
    <w:rsid w:val="00387D65"/>
    <w:rsid w:val="003909BA"/>
    <w:rsid w:val="003911CF"/>
    <w:rsid w:val="003916BB"/>
    <w:rsid w:val="00391CB8"/>
    <w:rsid w:val="00394197"/>
    <w:rsid w:val="0039478B"/>
    <w:rsid w:val="003959E5"/>
    <w:rsid w:val="003A0254"/>
    <w:rsid w:val="003A08A5"/>
    <w:rsid w:val="003A31FD"/>
    <w:rsid w:val="003A3FBC"/>
    <w:rsid w:val="003A567D"/>
    <w:rsid w:val="003A5E56"/>
    <w:rsid w:val="003A7700"/>
    <w:rsid w:val="003A7C7D"/>
    <w:rsid w:val="003B1238"/>
    <w:rsid w:val="003B40BE"/>
    <w:rsid w:val="003B4C62"/>
    <w:rsid w:val="003B52C8"/>
    <w:rsid w:val="003B579D"/>
    <w:rsid w:val="003B59A2"/>
    <w:rsid w:val="003C110E"/>
    <w:rsid w:val="003C2E0A"/>
    <w:rsid w:val="003C3219"/>
    <w:rsid w:val="003C3466"/>
    <w:rsid w:val="003C4239"/>
    <w:rsid w:val="003C44BC"/>
    <w:rsid w:val="003C5C47"/>
    <w:rsid w:val="003C5FD6"/>
    <w:rsid w:val="003C64BB"/>
    <w:rsid w:val="003C76E2"/>
    <w:rsid w:val="003D0128"/>
    <w:rsid w:val="003D07F8"/>
    <w:rsid w:val="003D1C43"/>
    <w:rsid w:val="003D3226"/>
    <w:rsid w:val="003D3571"/>
    <w:rsid w:val="003D493D"/>
    <w:rsid w:val="003D5521"/>
    <w:rsid w:val="003D5A83"/>
    <w:rsid w:val="003D5F57"/>
    <w:rsid w:val="003D6888"/>
    <w:rsid w:val="003E0CF6"/>
    <w:rsid w:val="003E0F00"/>
    <w:rsid w:val="003E1D93"/>
    <w:rsid w:val="003E2D47"/>
    <w:rsid w:val="003E3457"/>
    <w:rsid w:val="003E5298"/>
    <w:rsid w:val="003E5B01"/>
    <w:rsid w:val="003E5FA6"/>
    <w:rsid w:val="003E671F"/>
    <w:rsid w:val="003E689B"/>
    <w:rsid w:val="003E7324"/>
    <w:rsid w:val="003E73EA"/>
    <w:rsid w:val="003F05A8"/>
    <w:rsid w:val="003F07F3"/>
    <w:rsid w:val="003F0B7B"/>
    <w:rsid w:val="003F101B"/>
    <w:rsid w:val="003F29BB"/>
    <w:rsid w:val="003F2FE1"/>
    <w:rsid w:val="003F32FB"/>
    <w:rsid w:val="003F3F36"/>
    <w:rsid w:val="003F3F77"/>
    <w:rsid w:val="003F4A17"/>
    <w:rsid w:val="003F4E22"/>
    <w:rsid w:val="003F6AE5"/>
    <w:rsid w:val="003F6C85"/>
    <w:rsid w:val="003F6CF5"/>
    <w:rsid w:val="003F798C"/>
    <w:rsid w:val="003F7BA0"/>
    <w:rsid w:val="003F7BE1"/>
    <w:rsid w:val="0040267C"/>
    <w:rsid w:val="00402990"/>
    <w:rsid w:val="00403B4D"/>
    <w:rsid w:val="00403C0D"/>
    <w:rsid w:val="00407706"/>
    <w:rsid w:val="004077A5"/>
    <w:rsid w:val="00407F70"/>
    <w:rsid w:val="0041137E"/>
    <w:rsid w:val="004117E6"/>
    <w:rsid w:val="00412FB6"/>
    <w:rsid w:val="0041370F"/>
    <w:rsid w:val="004143FD"/>
    <w:rsid w:val="00415A12"/>
    <w:rsid w:val="00415F44"/>
    <w:rsid w:val="00420315"/>
    <w:rsid w:val="0042053A"/>
    <w:rsid w:val="00420C29"/>
    <w:rsid w:val="00420FE2"/>
    <w:rsid w:val="00421BD1"/>
    <w:rsid w:val="004220A6"/>
    <w:rsid w:val="004221EF"/>
    <w:rsid w:val="00422C2D"/>
    <w:rsid w:val="004232B5"/>
    <w:rsid w:val="00424D0C"/>
    <w:rsid w:val="00425AF6"/>
    <w:rsid w:val="0042612B"/>
    <w:rsid w:val="0042762D"/>
    <w:rsid w:val="00430A17"/>
    <w:rsid w:val="00430BFC"/>
    <w:rsid w:val="0043432E"/>
    <w:rsid w:val="00434999"/>
    <w:rsid w:val="004365D0"/>
    <w:rsid w:val="00436641"/>
    <w:rsid w:val="004366A9"/>
    <w:rsid w:val="004423E9"/>
    <w:rsid w:val="004464A1"/>
    <w:rsid w:val="0044719E"/>
    <w:rsid w:val="00447A30"/>
    <w:rsid w:val="00447DDC"/>
    <w:rsid w:val="004507D9"/>
    <w:rsid w:val="004513D1"/>
    <w:rsid w:val="00452144"/>
    <w:rsid w:val="00452A88"/>
    <w:rsid w:val="0045318E"/>
    <w:rsid w:val="004538A8"/>
    <w:rsid w:val="00453C2A"/>
    <w:rsid w:val="00454B7E"/>
    <w:rsid w:val="00455194"/>
    <w:rsid w:val="00455EFE"/>
    <w:rsid w:val="004568D7"/>
    <w:rsid w:val="0045788B"/>
    <w:rsid w:val="004579D1"/>
    <w:rsid w:val="00457C4D"/>
    <w:rsid w:val="004614B6"/>
    <w:rsid w:val="00461787"/>
    <w:rsid w:val="00462809"/>
    <w:rsid w:val="00462F55"/>
    <w:rsid w:val="004639CC"/>
    <w:rsid w:val="004654F4"/>
    <w:rsid w:val="0046600D"/>
    <w:rsid w:val="00466512"/>
    <w:rsid w:val="00466F17"/>
    <w:rsid w:val="00467A34"/>
    <w:rsid w:val="00471790"/>
    <w:rsid w:val="00471D27"/>
    <w:rsid w:val="00471D8C"/>
    <w:rsid w:val="00472263"/>
    <w:rsid w:val="0047236A"/>
    <w:rsid w:val="00473DFE"/>
    <w:rsid w:val="0047515D"/>
    <w:rsid w:val="00475266"/>
    <w:rsid w:val="004756C2"/>
    <w:rsid w:val="00475B4B"/>
    <w:rsid w:val="00475F36"/>
    <w:rsid w:val="00477808"/>
    <w:rsid w:val="00480EC7"/>
    <w:rsid w:val="004825CE"/>
    <w:rsid w:val="00482BEE"/>
    <w:rsid w:val="0048412C"/>
    <w:rsid w:val="00487799"/>
    <w:rsid w:val="00487F84"/>
    <w:rsid w:val="00490BA7"/>
    <w:rsid w:val="00491C42"/>
    <w:rsid w:val="00493CB0"/>
    <w:rsid w:val="00494064"/>
    <w:rsid w:val="00494A1D"/>
    <w:rsid w:val="00494E4F"/>
    <w:rsid w:val="004956AF"/>
    <w:rsid w:val="004956E8"/>
    <w:rsid w:val="00497159"/>
    <w:rsid w:val="004A1580"/>
    <w:rsid w:val="004A15D0"/>
    <w:rsid w:val="004A244A"/>
    <w:rsid w:val="004A28EA"/>
    <w:rsid w:val="004A4B7F"/>
    <w:rsid w:val="004A63FE"/>
    <w:rsid w:val="004A6E9F"/>
    <w:rsid w:val="004A7855"/>
    <w:rsid w:val="004B0B9A"/>
    <w:rsid w:val="004B3662"/>
    <w:rsid w:val="004B3A94"/>
    <w:rsid w:val="004B3E81"/>
    <w:rsid w:val="004B6011"/>
    <w:rsid w:val="004B7164"/>
    <w:rsid w:val="004B78B2"/>
    <w:rsid w:val="004B7D4B"/>
    <w:rsid w:val="004C0A37"/>
    <w:rsid w:val="004C181C"/>
    <w:rsid w:val="004C1D42"/>
    <w:rsid w:val="004C3AFA"/>
    <w:rsid w:val="004C465D"/>
    <w:rsid w:val="004C47ED"/>
    <w:rsid w:val="004C5658"/>
    <w:rsid w:val="004C5F62"/>
    <w:rsid w:val="004C77E2"/>
    <w:rsid w:val="004C7DBE"/>
    <w:rsid w:val="004D4913"/>
    <w:rsid w:val="004D5EDE"/>
    <w:rsid w:val="004D783E"/>
    <w:rsid w:val="004D7E8B"/>
    <w:rsid w:val="004E0069"/>
    <w:rsid w:val="004E21B7"/>
    <w:rsid w:val="004E239A"/>
    <w:rsid w:val="004E3559"/>
    <w:rsid w:val="004E4616"/>
    <w:rsid w:val="004E49DF"/>
    <w:rsid w:val="004E4A53"/>
    <w:rsid w:val="004E5915"/>
    <w:rsid w:val="004F01CE"/>
    <w:rsid w:val="004F1A2A"/>
    <w:rsid w:val="004F2835"/>
    <w:rsid w:val="004F336E"/>
    <w:rsid w:val="004F49A1"/>
    <w:rsid w:val="004F5771"/>
    <w:rsid w:val="004F634B"/>
    <w:rsid w:val="0050066D"/>
    <w:rsid w:val="0050153B"/>
    <w:rsid w:val="00501E8D"/>
    <w:rsid w:val="00502E00"/>
    <w:rsid w:val="00503C4E"/>
    <w:rsid w:val="00504B50"/>
    <w:rsid w:val="00505342"/>
    <w:rsid w:val="00505A39"/>
    <w:rsid w:val="00506B62"/>
    <w:rsid w:val="005076FD"/>
    <w:rsid w:val="00507905"/>
    <w:rsid w:val="00507BBD"/>
    <w:rsid w:val="00513654"/>
    <w:rsid w:val="00513E74"/>
    <w:rsid w:val="00514150"/>
    <w:rsid w:val="00515821"/>
    <w:rsid w:val="0051632D"/>
    <w:rsid w:val="005165C7"/>
    <w:rsid w:val="00516EC0"/>
    <w:rsid w:val="00517612"/>
    <w:rsid w:val="00517B90"/>
    <w:rsid w:val="00517CF8"/>
    <w:rsid w:val="00522BB1"/>
    <w:rsid w:val="00523837"/>
    <w:rsid w:val="00524659"/>
    <w:rsid w:val="00526FA3"/>
    <w:rsid w:val="0052737B"/>
    <w:rsid w:val="00530C32"/>
    <w:rsid w:val="00530DF5"/>
    <w:rsid w:val="00532CAC"/>
    <w:rsid w:val="00533A1D"/>
    <w:rsid w:val="00534564"/>
    <w:rsid w:val="00535433"/>
    <w:rsid w:val="00535C0B"/>
    <w:rsid w:val="00537D7B"/>
    <w:rsid w:val="0054051D"/>
    <w:rsid w:val="00541CA5"/>
    <w:rsid w:val="005422DF"/>
    <w:rsid w:val="00542545"/>
    <w:rsid w:val="005430B7"/>
    <w:rsid w:val="005433E4"/>
    <w:rsid w:val="00550234"/>
    <w:rsid w:val="00550939"/>
    <w:rsid w:val="00551394"/>
    <w:rsid w:val="00551D44"/>
    <w:rsid w:val="005540C9"/>
    <w:rsid w:val="00554F82"/>
    <w:rsid w:val="00555326"/>
    <w:rsid w:val="005562B2"/>
    <w:rsid w:val="005566D6"/>
    <w:rsid w:val="00556BAF"/>
    <w:rsid w:val="00556CA6"/>
    <w:rsid w:val="00557692"/>
    <w:rsid w:val="00560950"/>
    <w:rsid w:val="00561B9B"/>
    <w:rsid w:val="005620B0"/>
    <w:rsid w:val="00562421"/>
    <w:rsid w:val="00562B9B"/>
    <w:rsid w:val="005639CE"/>
    <w:rsid w:val="00563EF5"/>
    <w:rsid w:val="00565922"/>
    <w:rsid w:val="00565AFD"/>
    <w:rsid w:val="00565FDA"/>
    <w:rsid w:val="00566173"/>
    <w:rsid w:val="005663ED"/>
    <w:rsid w:val="005673C1"/>
    <w:rsid w:val="00567D51"/>
    <w:rsid w:val="00570370"/>
    <w:rsid w:val="00570D40"/>
    <w:rsid w:val="00572680"/>
    <w:rsid w:val="00573616"/>
    <w:rsid w:val="00573712"/>
    <w:rsid w:val="005750F6"/>
    <w:rsid w:val="00575B3F"/>
    <w:rsid w:val="005760F3"/>
    <w:rsid w:val="005767A6"/>
    <w:rsid w:val="005769EA"/>
    <w:rsid w:val="00580579"/>
    <w:rsid w:val="005814A5"/>
    <w:rsid w:val="00581E7E"/>
    <w:rsid w:val="00583FCD"/>
    <w:rsid w:val="005850EE"/>
    <w:rsid w:val="005860AD"/>
    <w:rsid w:val="0058621F"/>
    <w:rsid w:val="00586881"/>
    <w:rsid w:val="0058691B"/>
    <w:rsid w:val="005869D4"/>
    <w:rsid w:val="005873A3"/>
    <w:rsid w:val="00587454"/>
    <w:rsid w:val="005876BE"/>
    <w:rsid w:val="00587E1F"/>
    <w:rsid w:val="00591D1B"/>
    <w:rsid w:val="00597281"/>
    <w:rsid w:val="0059760B"/>
    <w:rsid w:val="005A04E5"/>
    <w:rsid w:val="005A17E9"/>
    <w:rsid w:val="005A17F1"/>
    <w:rsid w:val="005A1B18"/>
    <w:rsid w:val="005A1B85"/>
    <w:rsid w:val="005A2AB1"/>
    <w:rsid w:val="005A3712"/>
    <w:rsid w:val="005A41A8"/>
    <w:rsid w:val="005A4754"/>
    <w:rsid w:val="005A5BAF"/>
    <w:rsid w:val="005A5DA2"/>
    <w:rsid w:val="005A74CB"/>
    <w:rsid w:val="005B09B5"/>
    <w:rsid w:val="005B13D4"/>
    <w:rsid w:val="005B7E74"/>
    <w:rsid w:val="005B7EEB"/>
    <w:rsid w:val="005C07BA"/>
    <w:rsid w:val="005C0B9D"/>
    <w:rsid w:val="005C0BB0"/>
    <w:rsid w:val="005C105A"/>
    <w:rsid w:val="005C140C"/>
    <w:rsid w:val="005C21EC"/>
    <w:rsid w:val="005C437E"/>
    <w:rsid w:val="005C4587"/>
    <w:rsid w:val="005C53FE"/>
    <w:rsid w:val="005C5580"/>
    <w:rsid w:val="005C6704"/>
    <w:rsid w:val="005C74C2"/>
    <w:rsid w:val="005C7A1F"/>
    <w:rsid w:val="005D06EF"/>
    <w:rsid w:val="005D2D37"/>
    <w:rsid w:val="005D3530"/>
    <w:rsid w:val="005D3E58"/>
    <w:rsid w:val="005D5D55"/>
    <w:rsid w:val="005E011C"/>
    <w:rsid w:val="005E0A88"/>
    <w:rsid w:val="005E1022"/>
    <w:rsid w:val="005E13AB"/>
    <w:rsid w:val="005E202F"/>
    <w:rsid w:val="005E23FF"/>
    <w:rsid w:val="005E2497"/>
    <w:rsid w:val="005E27ED"/>
    <w:rsid w:val="005E293E"/>
    <w:rsid w:val="005E32DB"/>
    <w:rsid w:val="005E3426"/>
    <w:rsid w:val="005E4052"/>
    <w:rsid w:val="005E41A2"/>
    <w:rsid w:val="005E4A97"/>
    <w:rsid w:val="005E4D00"/>
    <w:rsid w:val="005E6393"/>
    <w:rsid w:val="005E694C"/>
    <w:rsid w:val="005E6B9B"/>
    <w:rsid w:val="005E7108"/>
    <w:rsid w:val="005E7AFB"/>
    <w:rsid w:val="005E7FC7"/>
    <w:rsid w:val="005F02CE"/>
    <w:rsid w:val="005F0515"/>
    <w:rsid w:val="005F18D0"/>
    <w:rsid w:val="005F22DB"/>
    <w:rsid w:val="005F5934"/>
    <w:rsid w:val="005F6DA6"/>
    <w:rsid w:val="005F70D2"/>
    <w:rsid w:val="006018BE"/>
    <w:rsid w:val="006020F6"/>
    <w:rsid w:val="0060251B"/>
    <w:rsid w:val="006026A6"/>
    <w:rsid w:val="00602911"/>
    <w:rsid w:val="00603FB0"/>
    <w:rsid w:val="006045A0"/>
    <w:rsid w:val="006057F2"/>
    <w:rsid w:val="00606553"/>
    <w:rsid w:val="006066E6"/>
    <w:rsid w:val="00607DEA"/>
    <w:rsid w:val="00610729"/>
    <w:rsid w:val="00611C57"/>
    <w:rsid w:val="0061334B"/>
    <w:rsid w:val="0061352D"/>
    <w:rsid w:val="00614ED4"/>
    <w:rsid w:val="006150FC"/>
    <w:rsid w:val="00615648"/>
    <w:rsid w:val="00617479"/>
    <w:rsid w:val="006218E4"/>
    <w:rsid w:val="0062232A"/>
    <w:rsid w:val="006224B6"/>
    <w:rsid w:val="0062326E"/>
    <w:rsid w:val="006246B3"/>
    <w:rsid w:val="006254A9"/>
    <w:rsid w:val="00625648"/>
    <w:rsid w:val="006301E5"/>
    <w:rsid w:val="00631072"/>
    <w:rsid w:val="006313F4"/>
    <w:rsid w:val="006332C4"/>
    <w:rsid w:val="006342DC"/>
    <w:rsid w:val="0063530D"/>
    <w:rsid w:val="006356B6"/>
    <w:rsid w:val="00636DBB"/>
    <w:rsid w:val="0064140C"/>
    <w:rsid w:val="006419DB"/>
    <w:rsid w:val="006438B1"/>
    <w:rsid w:val="00644996"/>
    <w:rsid w:val="00645F8C"/>
    <w:rsid w:val="006478F9"/>
    <w:rsid w:val="0065023C"/>
    <w:rsid w:val="0065141D"/>
    <w:rsid w:val="00651B47"/>
    <w:rsid w:val="00651D6D"/>
    <w:rsid w:val="006526B2"/>
    <w:rsid w:val="00652BF4"/>
    <w:rsid w:val="006549E8"/>
    <w:rsid w:val="00654AEF"/>
    <w:rsid w:val="00655695"/>
    <w:rsid w:val="00655CF1"/>
    <w:rsid w:val="0065621D"/>
    <w:rsid w:val="00657E25"/>
    <w:rsid w:val="0066136F"/>
    <w:rsid w:val="00662149"/>
    <w:rsid w:val="00663DB1"/>
    <w:rsid w:val="00664337"/>
    <w:rsid w:val="00666EC1"/>
    <w:rsid w:val="00670724"/>
    <w:rsid w:val="006719DC"/>
    <w:rsid w:val="00671C52"/>
    <w:rsid w:val="00675E72"/>
    <w:rsid w:val="006761B1"/>
    <w:rsid w:val="00677307"/>
    <w:rsid w:val="00677CF8"/>
    <w:rsid w:val="00682BB9"/>
    <w:rsid w:val="0068436B"/>
    <w:rsid w:val="00684F10"/>
    <w:rsid w:val="0068555C"/>
    <w:rsid w:val="00685F36"/>
    <w:rsid w:val="006863AB"/>
    <w:rsid w:val="0068703A"/>
    <w:rsid w:val="006874BC"/>
    <w:rsid w:val="00692020"/>
    <w:rsid w:val="00693228"/>
    <w:rsid w:val="006933DF"/>
    <w:rsid w:val="006942A6"/>
    <w:rsid w:val="0069438D"/>
    <w:rsid w:val="00695B77"/>
    <w:rsid w:val="0069617D"/>
    <w:rsid w:val="0069649C"/>
    <w:rsid w:val="006976B9"/>
    <w:rsid w:val="006A074A"/>
    <w:rsid w:val="006A2640"/>
    <w:rsid w:val="006A2AC1"/>
    <w:rsid w:val="006A3358"/>
    <w:rsid w:val="006A367E"/>
    <w:rsid w:val="006A4A93"/>
    <w:rsid w:val="006A5455"/>
    <w:rsid w:val="006A54B9"/>
    <w:rsid w:val="006A708C"/>
    <w:rsid w:val="006A74E4"/>
    <w:rsid w:val="006A7B85"/>
    <w:rsid w:val="006B00BD"/>
    <w:rsid w:val="006B1784"/>
    <w:rsid w:val="006B19C5"/>
    <w:rsid w:val="006B2310"/>
    <w:rsid w:val="006B2322"/>
    <w:rsid w:val="006B2E68"/>
    <w:rsid w:val="006B2F4F"/>
    <w:rsid w:val="006B3288"/>
    <w:rsid w:val="006B3EAB"/>
    <w:rsid w:val="006B46B8"/>
    <w:rsid w:val="006B6437"/>
    <w:rsid w:val="006C1D3C"/>
    <w:rsid w:val="006C33C3"/>
    <w:rsid w:val="006C413F"/>
    <w:rsid w:val="006C468D"/>
    <w:rsid w:val="006C4A9C"/>
    <w:rsid w:val="006C4C52"/>
    <w:rsid w:val="006C5D92"/>
    <w:rsid w:val="006C5DBB"/>
    <w:rsid w:val="006C5F21"/>
    <w:rsid w:val="006D0B98"/>
    <w:rsid w:val="006D1E0C"/>
    <w:rsid w:val="006D2244"/>
    <w:rsid w:val="006D3066"/>
    <w:rsid w:val="006D3254"/>
    <w:rsid w:val="006D4BED"/>
    <w:rsid w:val="006D5E0A"/>
    <w:rsid w:val="006E01B6"/>
    <w:rsid w:val="006E099D"/>
    <w:rsid w:val="006E1F0C"/>
    <w:rsid w:val="006E26AA"/>
    <w:rsid w:val="006E2823"/>
    <w:rsid w:val="006E34C1"/>
    <w:rsid w:val="006E34F9"/>
    <w:rsid w:val="006E357B"/>
    <w:rsid w:val="006E3B83"/>
    <w:rsid w:val="006E5307"/>
    <w:rsid w:val="006E588C"/>
    <w:rsid w:val="006E659F"/>
    <w:rsid w:val="006E75D4"/>
    <w:rsid w:val="006E7DB8"/>
    <w:rsid w:val="006F19FF"/>
    <w:rsid w:val="006F32AA"/>
    <w:rsid w:val="006F552D"/>
    <w:rsid w:val="006F772A"/>
    <w:rsid w:val="00701A51"/>
    <w:rsid w:val="00702D90"/>
    <w:rsid w:val="00703CA2"/>
    <w:rsid w:val="0070670F"/>
    <w:rsid w:val="00707755"/>
    <w:rsid w:val="00707842"/>
    <w:rsid w:val="00707E8B"/>
    <w:rsid w:val="007126C9"/>
    <w:rsid w:val="00712DF1"/>
    <w:rsid w:val="0071339D"/>
    <w:rsid w:val="00714262"/>
    <w:rsid w:val="007146AF"/>
    <w:rsid w:val="00715930"/>
    <w:rsid w:val="00720EC1"/>
    <w:rsid w:val="007210D7"/>
    <w:rsid w:val="00721895"/>
    <w:rsid w:val="00721E57"/>
    <w:rsid w:val="007220EE"/>
    <w:rsid w:val="00722D8D"/>
    <w:rsid w:val="00722FD9"/>
    <w:rsid w:val="007231DE"/>
    <w:rsid w:val="00723B1D"/>
    <w:rsid w:val="00723DFB"/>
    <w:rsid w:val="00726053"/>
    <w:rsid w:val="0072628F"/>
    <w:rsid w:val="00726918"/>
    <w:rsid w:val="00727D0B"/>
    <w:rsid w:val="00730027"/>
    <w:rsid w:val="007304F1"/>
    <w:rsid w:val="0073082C"/>
    <w:rsid w:val="00731208"/>
    <w:rsid w:val="0073132C"/>
    <w:rsid w:val="00732A83"/>
    <w:rsid w:val="0073313E"/>
    <w:rsid w:val="007331B5"/>
    <w:rsid w:val="00734F81"/>
    <w:rsid w:val="00736597"/>
    <w:rsid w:val="00736CD2"/>
    <w:rsid w:val="00737E98"/>
    <w:rsid w:val="00740308"/>
    <w:rsid w:val="00741772"/>
    <w:rsid w:val="00741991"/>
    <w:rsid w:val="00741FD4"/>
    <w:rsid w:val="0074297F"/>
    <w:rsid w:val="00744248"/>
    <w:rsid w:val="00745019"/>
    <w:rsid w:val="00746C48"/>
    <w:rsid w:val="00746FEC"/>
    <w:rsid w:val="00752599"/>
    <w:rsid w:val="0075371B"/>
    <w:rsid w:val="0075386A"/>
    <w:rsid w:val="007546A8"/>
    <w:rsid w:val="00755866"/>
    <w:rsid w:val="00755FFD"/>
    <w:rsid w:val="00760CFE"/>
    <w:rsid w:val="00761466"/>
    <w:rsid w:val="00762692"/>
    <w:rsid w:val="0076347B"/>
    <w:rsid w:val="00764503"/>
    <w:rsid w:val="00765D06"/>
    <w:rsid w:val="00770EC0"/>
    <w:rsid w:val="00772301"/>
    <w:rsid w:val="00772C72"/>
    <w:rsid w:val="0077544D"/>
    <w:rsid w:val="00776279"/>
    <w:rsid w:val="007774F8"/>
    <w:rsid w:val="00777A4C"/>
    <w:rsid w:val="00781095"/>
    <w:rsid w:val="007817FD"/>
    <w:rsid w:val="00781FC0"/>
    <w:rsid w:val="0078254A"/>
    <w:rsid w:val="00783555"/>
    <w:rsid w:val="007855DD"/>
    <w:rsid w:val="00785EC8"/>
    <w:rsid w:val="00786077"/>
    <w:rsid w:val="00786218"/>
    <w:rsid w:val="00787A8A"/>
    <w:rsid w:val="00787E44"/>
    <w:rsid w:val="007931D3"/>
    <w:rsid w:val="00795828"/>
    <w:rsid w:val="00796CBD"/>
    <w:rsid w:val="0079757B"/>
    <w:rsid w:val="007976BF"/>
    <w:rsid w:val="00797CBF"/>
    <w:rsid w:val="007A00C1"/>
    <w:rsid w:val="007A03BA"/>
    <w:rsid w:val="007A1605"/>
    <w:rsid w:val="007A25D5"/>
    <w:rsid w:val="007A279F"/>
    <w:rsid w:val="007A2BCD"/>
    <w:rsid w:val="007A35FF"/>
    <w:rsid w:val="007A6102"/>
    <w:rsid w:val="007A65B9"/>
    <w:rsid w:val="007B0429"/>
    <w:rsid w:val="007B2CAE"/>
    <w:rsid w:val="007B4273"/>
    <w:rsid w:val="007B64F9"/>
    <w:rsid w:val="007B6A76"/>
    <w:rsid w:val="007C0925"/>
    <w:rsid w:val="007C306D"/>
    <w:rsid w:val="007C3200"/>
    <w:rsid w:val="007C32AE"/>
    <w:rsid w:val="007C35BB"/>
    <w:rsid w:val="007C3C7E"/>
    <w:rsid w:val="007C40D1"/>
    <w:rsid w:val="007C4E06"/>
    <w:rsid w:val="007C4EE6"/>
    <w:rsid w:val="007C5546"/>
    <w:rsid w:val="007C717C"/>
    <w:rsid w:val="007C7D78"/>
    <w:rsid w:val="007D0CC6"/>
    <w:rsid w:val="007D2255"/>
    <w:rsid w:val="007D3883"/>
    <w:rsid w:val="007D3970"/>
    <w:rsid w:val="007D4547"/>
    <w:rsid w:val="007D6A5D"/>
    <w:rsid w:val="007D6F44"/>
    <w:rsid w:val="007D7ED4"/>
    <w:rsid w:val="007E03E2"/>
    <w:rsid w:val="007E05A1"/>
    <w:rsid w:val="007E0663"/>
    <w:rsid w:val="007E0828"/>
    <w:rsid w:val="007E2136"/>
    <w:rsid w:val="007E5DD5"/>
    <w:rsid w:val="007E6468"/>
    <w:rsid w:val="007E7ED7"/>
    <w:rsid w:val="007F0B70"/>
    <w:rsid w:val="007F0FC6"/>
    <w:rsid w:val="007F1EE2"/>
    <w:rsid w:val="007F257A"/>
    <w:rsid w:val="007F35D1"/>
    <w:rsid w:val="007F35FF"/>
    <w:rsid w:val="007F37F7"/>
    <w:rsid w:val="007F42A8"/>
    <w:rsid w:val="007F4333"/>
    <w:rsid w:val="007F471C"/>
    <w:rsid w:val="007F47B7"/>
    <w:rsid w:val="007F5954"/>
    <w:rsid w:val="007F6D2D"/>
    <w:rsid w:val="0080133D"/>
    <w:rsid w:val="00801F9B"/>
    <w:rsid w:val="00802570"/>
    <w:rsid w:val="00805161"/>
    <w:rsid w:val="00810D8C"/>
    <w:rsid w:val="00811582"/>
    <w:rsid w:val="00811651"/>
    <w:rsid w:val="00812086"/>
    <w:rsid w:val="008124E1"/>
    <w:rsid w:val="00812DA1"/>
    <w:rsid w:val="00812F2E"/>
    <w:rsid w:val="00813E16"/>
    <w:rsid w:val="00816E2B"/>
    <w:rsid w:val="00820F27"/>
    <w:rsid w:val="008248B4"/>
    <w:rsid w:val="00825A7C"/>
    <w:rsid w:val="0082634D"/>
    <w:rsid w:val="00826780"/>
    <w:rsid w:val="00826B36"/>
    <w:rsid w:val="00827F46"/>
    <w:rsid w:val="0083005A"/>
    <w:rsid w:val="00830542"/>
    <w:rsid w:val="008306D7"/>
    <w:rsid w:val="008324E4"/>
    <w:rsid w:val="00832510"/>
    <w:rsid w:val="00834232"/>
    <w:rsid w:val="00835287"/>
    <w:rsid w:val="00835FE9"/>
    <w:rsid w:val="0083617C"/>
    <w:rsid w:val="00836BF7"/>
    <w:rsid w:val="00837C6F"/>
    <w:rsid w:val="00840688"/>
    <w:rsid w:val="00841451"/>
    <w:rsid w:val="008415CD"/>
    <w:rsid w:val="008417CB"/>
    <w:rsid w:val="008428D0"/>
    <w:rsid w:val="00842AFB"/>
    <w:rsid w:val="00843694"/>
    <w:rsid w:val="00844420"/>
    <w:rsid w:val="008451A3"/>
    <w:rsid w:val="008451BC"/>
    <w:rsid w:val="008467FD"/>
    <w:rsid w:val="0084779D"/>
    <w:rsid w:val="008501AA"/>
    <w:rsid w:val="00850E91"/>
    <w:rsid w:val="008525C4"/>
    <w:rsid w:val="008525F8"/>
    <w:rsid w:val="00852AB8"/>
    <w:rsid w:val="00853EFF"/>
    <w:rsid w:val="008567F1"/>
    <w:rsid w:val="00856FA9"/>
    <w:rsid w:val="008576EE"/>
    <w:rsid w:val="00857B20"/>
    <w:rsid w:val="00861B29"/>
    <w:rsid w:val="0086349E"/>
    <w:rsid w:val="0086432F"/>
    <w:rsid w:val="0086443C"/>
    <w:rsid w:val="00865E27"/>
    <w:rsid w:val="008674ED"/>
    <w:rsid w:val="00867E78"/>
    <w:rsid w:val="00870513"/>
    <w:rsid w:val="008705BF"/>
    <w:rsid w:val="00871C47"/>
    <w:rsid w:val="00872213"/>
    <w:rsid w:val="0087272E"/>
    <w:rsid w:val="00875EEF"/>
    <w:rsid w:val="008760CE"/>
    <w:rsid w:val="00876558"/>
    <w:rsid w:val="0087694D"/>
    <w:rsid w:val="00877A17"/>
    <w:rsid w:val="00877BD4"/>
    <w:rsid w:val="00882279"/>
    <w:rsid w:val="008823C2"/>
    <w:rsid w:val="00882419"/>
    <w:rsid w:val="0088255F"/>
    <w:rsid w:val="00882DAB"/>
    <w:rsid w:val="00885839"/>
    <w:rsid w:val="00886676"/>
    <w:rsid w:val="0088686B"/>
    <w:rsid w:val="00886ADA"/>
    <w:rsid w:val="00886D7A"/>
    <w:rsid w:val="00890F8C"/>
    <w:rsid w:val="00891144"/>
    <w:rsid w:val="0089180C"/>
    <w:rsid w:val="008924A1"/>
    <w:rsid w:val="0089279A"/>
    <w:rsid w:val="00894295"/>
    <w:rsid w:val="008969BD"/>
    <w:rsid w:val="00896BE0"/>
    <w:rsid w:val="00896D74"/>
    <w:rsid w:val="00896FB0"/>
    <w:rsid w:val="00897500"/>
    <w:rsid w:val="008A05B4"/>
    <w:rsid w:val="008A10B1"/>
    <w:rsid w:val="008A199B"/>
    <w:rsid w:val="008A3F3A"/>
    <w:rsid w:val="008A48A9"/>
    <w:rsid w:val="008A54E7"/>
    <w:rsid w:val="008A771F"/>
    <w:rsid w:val="008A7874"/>
    <w:rsid w:val="008A7D1C"/>
    <w:rsid w:val="008A7D65"/>
    <w:rsid w:val="008B1D21"/>
    <w:rsid w:val="008B257E"/>
    <w:rsid w:val="008B2688"/>
    <w:rsid w:val="008B50BF"/>
    <w:rsid w:val="008B663E"/>
    <w:rsid w:val="008B7080"/>
    <w:rsid w:val="008C0EF2"/>
    <w:rsid w:val="008C16C7"/>
    <w:rsid w:val="008C1C9D"/>
    <w:rsid w:val="008C2847"/>
    <w:rsid w:val="008C339E"/>
    <w:rsid w:val="008C4E66"/>
    <w:rsid w:val="008C596F"/>
    <w:rsid w:val="008C722C"/>
    <w:rsid w:val="008D23D4"/>
    <w:rsid w:val="008D279B"/>
    <w:rsid w:val="008D491D"/>
    <w:rsid w:val="008D4C77"/>
    <w:rsid w:val="008D4F07"/>
    <w:rsid w:val="008D5EE2"/>
    <w:rsid w:val="008D77A5"/>
    <w:rsid w:val="008D77D4"/>
    <w:rsid w:val="008E0C5F"/>
    <w:rsid w:val="008E0E55"/>
    <w:rsid w:val="008E1C91"/>
    <w:rsid w:val="008E2AC3"/>
    <w:rsid w:val="008E34FD"/>
    <w:rsid w:val="008E4DA1"/>
    <w:rsid w:val="008E4E0C"/>
    <w:rsid w:val="008E4F4A"/>
    <w:rsid w:val="008E52C5"/>
    <w:rsid w:val="008E67B9"/>
    <w:rsid w:val="008E6CF2"/>
    <w:rsid w:val="008E759F"/>
    <w:rsid w:val="008F2719"/>
    <w:rsid w:val="008F3D51"/>
    <w:rsid w:val="008F3D6A"/>
    <w:rsid w:val="008F4AB8"/>
    <w:rsid w:val="008F5FC7"/>
    <w:rsid w:val="008F5FCC"/>
    <w:rsid w:val="008F6152"/>
    <w:rsid w:val="008F67F0"/>
    <w:rsid w:val="008F7744"/>
    <w:rsid w:val="0090121C"/>
    <w:rsid w:val="00901284"/>
    <w:rsid w:val="0090143F"/>
    <w:rsid w:val="009015BE"/>
    <w:rsid w:val="00901A8E"/>
    <w:rsid w:val="00902D35"/>
    <w:rsid w:val="00904D51"/>
    <w:rsid w:val="0090518D"/>
    <w:rsid w:val="009053A4"/>
    <w:rsid w:val="009070F5"/>
    <w:rsid w:val="00907321"/>
    <w:rsid w:val="0090741A"/>
    <w:rsid w:val="009078F7"/>
    <w:rsid w:val="00910764"/>
    <w:rsid w:val="00911AE2"/>
    <w:rsid w:val="00912851"/>
    <w:rsid w:val="00913C7E"/>
    <w:rsid w:val="00914474"/>
    <w:rsid w:val="00914984"/>
    <w:rsid w:val="00915256"/>
    <w:rsid w:val="009161D9"/>
    <w:rsid w:val="00916F66"/>
    <w:rsid w:val="00917B47"/>
    <w:rsid w:val="00920027"/>
    <w:rsid w:val="00922828"/>
    <w:rsid w:val="009238F5"/>
    <w:rsid w:val="00924AB4"/>
    <w:rsid w:val="00924AEF"/>
    <w:rsid w:val="00925A6E"/>
    <w:rsid w:val="00927AB0"/>
    <w:rsid w:val="0093089D"/>
    <w:rsid w:val="00930BBB"/>
    <w:rsid w:val="00932821"/>
    <w:rsid w:val="00933B12"/>
    <w:rsid w:val="00933D2A"/>
    <w:rsid w:val="0093629F"/>
    <w:rsid w:val="00942BAD"/>
    <w:rsid w:val="009434ED"/>
    <w:rsid w:val="00946EFE"/>
    <w:rsid w:val="00950921"/>
    <w:rsid w:val="00951464"/>
    <w:rsid w:val="009534E0"/>
    <w:rsid w:val="00955120"/>
    <w:rsid w:val="0095620B"/>
    <w:rsid w:val="00960164"/>
    <w:rsid w:val="009609C6"/>
    <w:rsid w:val="00960F29"/>
    <w:rsid w:val="00961194"/>
    <w:rsid w:val="009636EB"/>
    <w:rsid w:val="009656AF"/>
    <w:rsid w:val="0096723F"/>
    <w:rsid w:val="00967C9E"/>
    <w:rsid w:val="00971039"/>
    <w:rsid w:val="00971CEB"/>
    <w:rsid w:val="0097298D"/>
    <w:rsid w:val="00974527"/>
    <w:rsid w:val="00974AB1"/>
    <w:rsid w:val="00977D94"/>
    <w:rsid w:val="009802E6"/>
    <w:rsid w:val="00981547"/>
    <w:rsid w:val="00981ED2"/>
    <w:rsid w:val="0098294A"/>
    <w:rsid w:val="009838CC"/>
    <w:rsid w:val="009842E5"/>
    <w:rsid w:val="00985041"/>
    <w:rsid w:val="00985185"/>
    <w:rsid w:val="00987696"/>
    <w:rsid w:val="00990522"/>
    <w:rsid w:val="00990BE9"/>
    <w:rsid w:val="009915E0"/>
    <w:rsid w:val="00991ABD"/>
    <w:rsid w:val="00991C08"/>
    <w:rsid w:val="0099291B"/>
    <w:rsid w:val="00992BB5"/>
    <w:rsid w:val="009934F8"/>
    <w:rsid w:val="00994107"/>
    <w:rsid w:val="00994F57"/>
    <w:rsid w:val="00996BC9"/>
    <w:rsid w:val="009A1083"/>
    <w:rsid w:val="009A18B5"/>
    <w:rsid w:val="009A36A6"/>
    <w:rsid w:val="009A3E1F"/>
    <w:rsid w:val="009A4852"/>
    <w:rsid w:val="009A60C8"/>
    <w:rsid w:val="009A6198"/>
    <w:rsid w:val="009B162C"/>
    <w:rsid w:val="009B1946"/>
    <w:rsid w:val="009B223A"/>
    <w:rsid w:val="009B31F9"/>
    <w:rsid w:val="009B3EEE"/>
    <w:rsid w:val="009B4F8C"/>
    <w:rsid w:val="009B5CC5"/>
    <w:rsid w:val="009B6EC3"/>
    <w:rsid w:val="009B70DB"/>
    <w:rsid w:val="009C061C"/>
    <w:rsid w:val="009C1E4F"/>
    <w:rsid w:val="009C2853"/>
    <w:rsid w:val="009C43C5"/>
    <w:rsid w:val="009C45C7"/>
    <w:rsid w:val="009C473E"/>
    <w:rsid w:val="009C50E3"/>
    <w:rsid w:val="009C5A64"/>
    <w:rsid w:val="009C69DE"/>
    <w:rsid w:val="009C76D9"/>
    <w:rsid w:val="009D107B"/>
    <w:rsid w:val="009D2B4C"/>
    <w:rsid w:val="009D2EE5"/>
    <w:rsid w:val="009D4120"/>
    <w:rsid w:val="009D46AD"/>
    <w:rsid w:val="009D4898"/>
    <w:rsid w:val="009D4F6A"/>
    <w:rsid w:val="009D4FBB"/>
    <w:rsid w:val="009D5EFC"/>
    <w:rsid w:val="009D6674"/>
    <w:rsid w:val="009D674B"/>
    <w:rsid w:val="009D724E"/>
    <w:rsid w:val="009D7E77"/>
    <w:rsid w:val="009E0C6D"/>
    <w:rsid w:val="009E0CCE"/>
    <w:rsid w:val="009E1C2E"/>
    <w:rsid w:val="009E1F9A"/>
    <w:rsid w:val="009E21DB"/>
    <w:rsid w:val="009E2995"/>
    <w:rsid w:val="009E3330"/>
    <w:rsid w:val="009E4041"/>
    <w:rsid w:val="009E4558"/>
    <w:rsid w:val="009E4F6C"/>
    <w:rsid w:val="009E5668"/>
    <w:rsid w:val="009F0578"/>
    <w:rsid w:val="009F1592"/>
    <w:rsid w:val="009F1858"/>
    <w:rsid w:val="009F2B71"/>
    <w:rsid w:val="009F3AF5"/>
    <w:rsid w:val="009F4DAB"/>
    <w:rsid w:val="009F578B"/>
    <w:rsid w:val="00A00434"/>
    <w:rsid w:val="00A0069C"/>
    <w:rsid w:val="00A0089A"/>
    <w:rsid w:val="00A01F5D"/>
    <w:rsid w:val="00A02EDB"/>
    <w:rsid w:val="00A02F70"/>
    <w:rsid w:val="00A03C74"/>
    <w:rsid w:val="00A05C21"/>
    <w:rsid w:val="00A06114"/>
    <w:rsid w:val="00A06C74"/>
    <w:rsid w:val="00A11B78"/>
    <w:rsid w:val="00A120A7"/>
    <w:rsid w:val="00A12FE1"/>
    <w:rsid w:val="00A14778"/>
    <w:rsid w:val="00A16436"/>
    <w:rsid w:val="00A16AE5"/>
    <w:rsid w:val="00A2022C"/>
    <w:rsid w:val="00A2119A"/>
    <w:rsid w:val="00A21F1E"/>
    <w:rsid w:val="00A23CAA"/>
    <w:rsid w:val="00A24F3C"/>
    <w:rsid w:val="00A25103"/>
    <w:rsid w:val="00A25755"/>
    <w:rsid w:val="00A25ED1"/>
    <w:rsid w:val="00A274D7"/>
    <w:rsid w:val="00A3029B"/>
    <w:rsid w:val="00A30957"/>
    <w:rsid w:val="00A30D47"/>
    <w:rsid w:val="00A313FD"/>
    <w:rsid w:val="00A317A5"/>
    <w:rsid w:val="00A33767"/>
    <w:rsid w:val="00A374CB"/>
    <w:rsid w:val="00A41072"/>
    <w:rsid w:val="00A41AE7"/>
    <w:rsid w:val="00A4203D"/>
    <w:rsid w:val="00A456B3"/>
    <w:rsid w:val="00A45CCD"/>
    <w:rsid w:val="00A46657"/>
    <w:rsid w:val="00A46CEE"/>
    <w:rsid w:val="00A50B67"/>
    <w:rsid w:val="00A50CEB"/>
    <w:rsid w:val="00A51699"/>
    <w:rsid w:val="00A52BD1"/>
    <w:rsid w:val="00A54465"/>
    <w:rsid w:val="00A54A7C"/>
    <w:rsid w:val="00A54BDD"/>
    <w:rsid w:val="00A5508F"/>
    <w:rsid w:val="00A55706"/>
    <w:rsid w:val="00A55890"/>
    <w:rsid w:val="00A56C3F"/>
    <w:rsid w:val="00A603FF"/>
    <w:rsid w:val="00A60717"/>
    <w:rsid w:val="00A60F14"/>
    <w:rsid w:val="00A6203F"/>
    <w:rsid w:val="00A63039"/>
    <w:rsid w:val="00A631E2"/>
    <w:rsid w:val="00A6437C"/>
    <w:rsid w:val="00A6487D"/>
    <w:rsid w:val="00A64D4A"/>
    <w:rsid w:val="00A66785"/>
    <w:rsid w:val="00A66E2B"/>
    <w:rsid w:val="00A6764B"/>
    <w:rsid w:val="00A67D0E"/>
    <w:rsid w:val="00A713F5"/>
    <w:rsid w:val="00A72D91"/>
    <w:rsid w:val="00A7731D"/>
    <w:rsid w:val="00A81B87"/>
    <w:rsid w:val="00A82BA8"/>
    <w:rsid w:val="00A8327A"/>
    <w:rsid w:val="00A838F5"/>
    <w:rsid w:val="00A83971"/>
    <w:rsid w:val="00A83A94"/>
    <w:rsid w:val="00A84387"/>
    <w:rsid w:val="00A84F11"/>
    <w:rsid w:val="00A85127"/>
    <w:rsid w:val="00A85AD1"/>
    <w:rsid w:val="00A86142"/>
    <w:rsid w:val="00A861F6"/>
    <w:rsid w:val="00A86269"/>
    <w:rsid w:val="00A869BF"/>
    <w:rsid w:val="00A87EB5"/>
    <w:rsid w:val="00A90FA5"/>
    <w:rsid w:val="00A9194D"/>
    <w:rsid w:val="00A91EC9"/>
    <w:rsid w:val="00A92883"/>
    <w:rsid w:val="00A942E8"/>
    <w:rsid w:val="00A95590"/>
    <w:rsid w:val="00A961A1"/>
    <w:rsid w:val="00A963CB"/>
    <w:rsid w:val="00A97049"/>
    <w:rsid w:val="00A9760C"/>
    <w:rsid w:val="00AA01CA"/>
    <w:rsid w:val="00AA14D4"/>
    <w:rsid w:val="00AA1C35"/>
    <w:rsid w:val="00AA25E7"/>
    <w:rsid w:val="00AA4224"/>
    <w:rsid w:val="00AA447F"/>
    <w:rsid w:val="00AA5D9C"/>
    <w:rsid w:val="00AA5E0F"/>
    <w:rsid w:val="00AA73A9"/>
    <w:rsid w:val="00AA783C"/>
    <w:rsid w:val="00AB0261"/>
    <w:rsid w:val="00AB1822"/>
    <w:rsid w:val="00AB2599"/>
    <w:rsid w:val="00AB2A0B"/>
    <w:rsid w:val="00AB3C87"/>
    <w:rsid w:val="00AB4240"/>
    <w:rsid w:val="00AB74AE"/>
    <w:rsid w:val="00AC0961"/>
    <w:rsid w:val="00AC1316"/>
    <w:rsid w:val="00AC18E1"/>
    <w:rsid w:val="00AC1D2D"/>
    <w:rsid w:val="00AC442B"/>
    <w:rsid w:val="00AC5A1C"/>
    <w:rsid w:val="00AC65E1"/>
    <w:rsid w:val="00AC7AD1"/>
    <w:rsid w:val="00AC7B4E"/>
    <w:rsid w:val="00AC7D41"/>
    <w:rsid w:val="00AC7D93"/>
    <w:rsid w:val="00AD1E27"/>
    <w:rsid w:val="00AD20C7"/>
    <w:rsid w:val="00AD26B6"/>
    <w:rsid w:val="00AD2776"/>
    <w:rsid w:val="00AD4AC3"/>
    <w:rsid w:val="00AD4E1C"/>
    <w:rsid w:val="00AD535F"/>
    <w:rsid w:val="00AD5D0D"/>
    <w:rsid w:val="00AD6E46"/>
    <w:rsid w:val="00AD766E"/>
    <w:rsid w:val="00AD7CC9"/>
    <w:rsid w:val="00AE2197"/>
    <w:rsid w:val="00AE21DE"/>
    <w:rsid w:val="00AE3107"/>
    <w:rsid w:val="00AE3AC7"/>
    <w:rsid w:val="00AE4139"/>
    <w:rsid w:val="00AE493F"/>
    <w:rsid w:val="00AE5E0D"/>
    <w:rsid w:val="00AE6849"/>
    <w:rsid w:val="00AE69E9"/>
    <w:rsid w:val="00AE6BD1"/>
    <w:rsid w:val="00AE7847"/>
    <w:rsid w:val="00AF08DD"/>
    <w:rsid w:val="00AF0910"/>
    <w:rsid w:val="00AF0D5A"/>
    <w:rsid w:val="00AF0D78"/>
    <w:rsid w:val="00AF11A9"/>
    <w:rsid w:val="00AF3AA6"/>
    <w:rsid w:val="00AF5DED"/>
    <w:rsid w:val="00AF5F12"/>
    <w:rsid w:val="00AF62A5"/>
    <w:rsid w:val="00AF767D"/>
    <w:rsid w:val="00B00608"/>
    <w:rsid w:val="00B0064D"/>
    <w:rsid w:val="00B02581"/>
    <w:rsid w:val="00B02D3B"/>
    <w:rsid w:val="00B03010"/>
    <w:rsid w:val="00B03A81"/>
    <w:rsid w:val="00B05844"/>
    <w:rsid w:val="00B05A82"/>
    <w:rsid w:val="00B063DA"/>
    <w:rsid w:val="00B06E1C"/>
    <w:rsid w:val="00B07042"/>
    <w:rsid w:val="00B07FD7"/>
    <w:rsid w:val="00B10077"/>
    <w:rsid w:val="00B136E5"/>
    <w:rsid w:val="00B1413D"/>
    <w:rsid w:val="00B144D1"/>
    <w:rsid w:val="00B146A6"/>
    <w:rsid w:val="00B209F4"/>
    <w:rsid w:val="00B22E09"/>
    <w:rsid w:val="00B235C1"/>
    <w:rsid w:val="00B23DCA"/>
    <w:rsid w:val="00B25D2F"/>
    <w:rsid w:val="00B26873"/>
    <w:rsid w:val="00B26A4C"/>
    <w:rsid w:val="00B27075"/>
    <w:rsid w:val="00B279AC"/>
    <w:rsid w:val="00B304F7"/>
    <w:rsid w:val="00B329FD"/>
    <w:rsid w:val="00B32B67"/>
    <w:rsid w:val="00B33095"/>
    <w:rsid w:val="00B34464"/>
    <w:rsid w:val="00B3456C"/>
    <w:rsid w:val="00B3573C"/>
    <w:rsid w:val="00B40144"/>
    <w:rsid w:val="00B414D8"/>
    <w:rsid w:val="00B416A2"/>
    <w:rsid w:val="00B416FD"/>
    <w:rsid w:val="00B41875"/>
    <w:rsid w:val="00B41A3B"/>
    <w:rsid w:val="00B41B41"/>
    <w:rsid w:val="00B42846"/>
    <w:rsid w:val="00B433BC"/>
    <w:rsid w:val="00B43995"/>
    <w:rsid w:val="00B475C6"/>
    <w:rsid w:val="00B4768F"/>
    <w:rsid w:val="00B506AE"/>
    <w:rsid w:val="00B50AF0"/>
    <w:rsid w:val="00B50D4F"/>
    <w:rsid w:val="00B50F41"/>
    <w:rsid w:val="00B51649"/>
    <w:rsid w:val="00B51992"/>
    <w:rsid w:val="00B51F05"/>
    <w:rsid w:val="00B543FB"/>
    <w:rsid w:val="00B5553F"/>
    <w:rsid w:val="00B56644"/>
    <w:rsid w:val="00B567ED"/>
    <w:rsid w:val="00B572D2"/>
    <w:rsid w:val="00B60624"/>
    <w:rsid w:val="00B60A86"/>
    <w:rsid w:val="00B60E65"/>
    <w:rsid w:val="00B61596"/>
    <w:rsid w:val="00B62C4D"/>
    <w:rsid w:val="00B64AC0"/>
    <w:rsid w:val="00B64E73"/>
    <w:rsid w:val="00B6516E"/>
    <w:rsid w:val="00B65D0C"/>
    <w:rsid w:val="00B6646A"/>
    <w:rsid w:val="00B6750B"/>
    <w:rsid w:val="00B67B67"/>
    <w:rsid w:val="00B70741"/>
    <w:rsid w:val="00B70B77"/>
    <w:rsid w:val="00B70CDD"/>
    <w:rsid w:val="00B728D0"/>
    <w:rsid w:val="00B72AC3"/>
    <w:rsid w:val="00B730DE"/>
    <w:rsid w:val="00B7328F"/>
    <w:rsid w:val="00B73BFF"/>
    <w:rsid w:val="00B753E7"/>
    <w:rsid w:val="00B762E9"/>
    <w:rsid w:val="00B7631F"/>
    <w:rsid w:val="00B767A6"/>
    <w:rsid w:val="00B767D9"/>
    <w:rsid w:val="00B76A55"/>
    <w:rsid w:val="00B770F1"/>
    <w:rsid w:val="00B80CFE"/>
    <w:rsid w:val="00B8304F"/>
    <w:rsid w:val="00B832AB"/>
    <w:rsid w:val="00B8459F"/>
    <w:rsid w:val="00B9304F"/>
    <w:rsid w:val="00B9354E"/>
    <w:rsid w:val="00B942D9"/>
    <w:rsid w:val="00B94BE6"/>
    <w:rsid w:val="00B95430"/>
    <w:rsid w:val="00B95861"/>
    <w:rsid w:val="00B95E90"/>
    <w:rsid w:val="00B95F98"/>
    <w:rsid w:val="00B968D9"/>
    <w:rsid w:val="00B97FE3"/>
    <w:rsid w:val="00BA10AC"/>
    <w:rsid w:val="00BA14EF"/>
    <w:rsid w:val="00BA2377"/>
    <w:rsid w:val="00BA2D9E"/>
    <w:rsid w:val="00BA300E"/>
    <w:rsid w:val="00BA476A"/>
    <w:rsid w:val="00BA4B8A"/>
    <w:rsid w:val="00BA4C19"/>
    <w:rsid w:val="00BA5A28"/>
    <w:rsid w:val="00BA7240"/>
    <w:rsid w:val="00BA769C"/>
    <w:rsid w:val="00BA77C4"/>
    <w:rsid w:val="00BA7BF6"/>
    <w:rsid w:val="00BB1093"/>
    <w:rsid w:val="00BB222D"/>
    <w:rsid w:val="00BB2E6B"/>
    <w:rsid w:val="00BB5831"/>
    <w:rsid w:val="00BB5866"/>
    <w:rsid w:val="00BB6AA3"/>
    <w:rsid w:val="00BC37A9"/>
    <w:rsid w:val="00BC4631"/>
    <w:rsid w:val="00BC4E62"/>
    <w:rsid w:val="00BC78BF"/>
    <w:rsid w:val="00BD0161"/>
    <w:rsid w:val="00BD0EAF"/>
    <w:rsid w:val="00BD11F7"/>
    <w:rsid w:val="00BD15BD"/>
    <w:rsid w:val="00BD25B6"/>
    <w:rsid w:val="00BD2AE7"/>
    <w:rsid w:val="00BD5093"/>
    <w:rsid w:val="00BD5C5E"/>
    <w:rsid w:val="00BD61E2"/>
    <w:rsid w:val="00BD6DC5"/>
    <w:rsid w:val="00BE0433"/>
    <w:rsid w:val="00BE0A25"/>
    <w:rsid w:val="00BE18F3"/>
    <w:rsid w:val="00BE2AB9"/>
    <w:rsid w:val="00BE4378"/>
    <w:rsid w:val="00BE4876"/>
    <w:rsid w:val="00BF09DA"/>
    <w:rsid w:val="00BF150A"/>
    <w:rsid w:val="00BF23EE"/>
    <w:rsid w:val="00BF2E0D"/>
    <w:rsid w:val="00BF3BFE"/>
    <w:rsid w:val="00BF7274"/>
    <w:rsid w:val="00BF7ADE"/>
    <w:rsid w:val="00BF7B7F"/>
    <w:rsid w:val="00C01A21"/>
    <w:rsid w:val="00C020D2"/>
    <w:rsid w:val="00C02100"/>
    <w:rsid w:val="00C027D5"/>
    <w:rsid w:val="00C035A4"/>
    <w:rsid w:val="00C04A62"/>
    <w:rsid w:val="00C052F0"/>
    <w:rsid w:val="00C055D7"/>
    <w:rsid w:val="00C05755"/>
    <w:rsid w:val="00C06CFA"/>
    <w:rsid w:val="00C07D8F"/>
    <w:rsid w:val="00C100C9"/>
    <w:rsid w:val="00C111BF"/>
    <w:rsid w:val="00C12B59"/>
    <w:rsid w:val="00C12C99"/>
    <w:rsid w:val="00C131FE"/>
    <w:rsid w:val="00C159A5"/>
    <w:rsid w:val="00C15FA2"/>
    <w:rsid w:val="00C167AC"/>
    <w:rsid w:val="00C16CD1"/>
    <w:rsid w:val="00C16F5F"/>
    <w:rsid w:val="00C216E5"/>
    <w:rsid w:val="00C22FAA"/>
    <w:rsid w:val="00C230E4"/>
    <w:rsid w:val="00C237BA"/>
    <w:rsid w:val="00C23B97"/>
    <w:rsid w:val="00C25024"/>
    <w:rsid w:val="00C2511E"/>
    <w:rsid w:val="00C25B36"/>
    <w:rsid w:val="00C25ECC"/>
    <w:rsid w:val="00C30756"/>
    <w:rsid w:val="00C3110F"/>
    <w:rsid w:val="00C32978"/>
    <w:rsid w:val="00C32D43"/>
    <w:rsid w:val="00C33220"/>
    <w:rsid w:val="00C33291"/>
    <w:rsid w:val="00C340A1"/>
    <w:rsid w:val="00C341E8"/>
    <w:rsid w:val="00C34865"/>
    <w:rsid w:val="00C34EB6"/>
    <w:rsid w:val="00C367C6"/>
    <w:rsid w:val="00C375E6"/>
    <w:rsid w:val="00C37713"/>
    <w:rsid w:val="00C37B70"/>
    <w:rsid w:val="00C40167"/>
    <w:rsid w:val="00C408D9"/>
    <w:rsid w:val="00C421C0"/>
    <w:rsid w:val="00C4326C"/>
    <w:rsid w:val="00C43551"/>
    <w:rsid w:val="00C43672"/>
    <w:rsid w:val="00C458CF"/>
    <w:rsid w:val="00C463A0"/>
    <w:rsid w:val="00C46770"/>
    <w:rsid w:val="00C468A9"/>
    <w:rsid w:val="00C47345"/>
    <w:rsid w:val="00C502EE"/>
    <w:rsid w:val="00C50D8E"/>
    <w:rsid w:val="00C54AA4"/>
    <w:rsid w:val="00C55DEC"/>
    <w:rsid w:val="00C566F2"/>
    <w:rsid w:val="00C60BD3"/>
    <w:rsid w:val="00C60E37"/>
    <w:rsid w:val="00C6268D"/>
    <w:rsid w:val="00C62FE4"/>
    <w:rsid w:val="00C64554"/>
    <w:rsid w:val="00C6519F"/>
    <w:rsid w:val="00C6561B"/>
    <w:rsid w:val="00C67066"/>
    <w:rsid w:val="00C710FE"/>
    <w:rsid w:val="00C71208"/>
    <w:rsid w:val="00C7172E"/>
    <w:rsid w:val="00C72319"/>
    <w:rsid w:val="00C72784"/>
    <w:rsid w:val="00C732DB"/>
    <w:rsid w:val="00C73892"/>
    <w:rsid w:val="00C73ECE"/>
    <w:rsid w:val="00C745FB"/>
    <w:rsid w:val="00C74626"/>
    <w:rsid w:val="00C76261"/>
    <w:rsid w:val="00C77B51"/>
    <w:rsid w:val="00C8108D"/>
    <w:rsid w:val="00C8121B"/>
    <w:rsid w:val="00C81F0A"/>
    <w:rsid w:val="00C823DB"/>
    <w:rsid w:val="00C826B2"/>
    <w:rsid w:val="00C83207"/>
    <w:rsid w:val="00C83426"/>
    <w:rsid w:val="00C83505"/>
    <w:rsid w:val="00C854EF"/>
    <w:rsid w:val="00C858FA"/>
    <w:rsid w:val="00C86E81"/>
    <w:rsid w:val="00C905AF"/>
    <w:rsid w:val="00C927B3"/>
    <w:rsid w:val="00C9383D"/>
    <w:rsid w:val="00C939E6"/>
    <w:rsid w:val="00C95163"/>
    <w:rsid w:val="00C96816"/>
    <w:rsid w:val="00CA0D10"/>
    <w:rsid w:val="00CA1BDB"/>
    <w:rsid w:val="00CA1D9C"/>
    <w:rsid w:val="00CA240E"/>
    <w:rsid w:val="00CA2A1D"/>
    <w:rsid w:val="00CA3353"/>
    <w:rsid w:val="00CA358D"/>
    <w:rsid w:val="00CA4939"/>
    <w:rsid w:val="00CA4FA0"/>
    <w:rsid w:val="00CA573E"/>
    <w:rsid w:val="00CA5803"/>
    <w:rsid w:val="00CA6C61"/>
    <w:rsid w:val="00CA778A"/>
    <w:rsid w:val="00CB1A99"/>
    <w:rsid w:val="00CB28E0"/>
    <w:rsid w:val="00CB2DD8"/>
    <w:rsid w:val="00CB4DFE"/>
    <w:rsid w:val="00CB4EBF"/>
    <w:rsid w:val="00CB4FCE"/>
    <w:rsid w:val="00CB5196"/>
    <w:rsid w:val="00CB619F"/>
    <w:rsid w:val="00CB6F97"/>
    <w:rsid w:val="00CB79CB"/>
    <w:rsid w:val="00CC24F7"/>
    <w:rsid w:val="00CC3655"/>
    <w:rsid w:val="00CC3ECC"/>
    <w:rsid w:val="00CC416C"/>
    <w:rsid w:val="00CC42A9"/>
    <w:rsid w:val="00CC4EFF"/>
    <w:rsid w:val="00CC5FE1"/>
    <w:rsid w:val="00CC6669"/>
    <w:rsid w:val="00CC6844"/>
    <w:rsid w:val="00CC69A0"/>
    <w:rsid w:val="00CC7B06"/>
    <w:rsid w:val="00CD026E"/>
    <w:rsid w:val="00CD050F"/>
    <w:rsid w:val="00CD1496"/>
    <w:rsid w:val="00CD15ED"/>
    <w:rsid w:val="00CD32CD"/>
    <w:rsid w:val="00CD356C"/>
    <w:rsid w:val="00CD3BEC"/>
    <w:rsid w:val="00CD44D9"/>
    <w:rsid w:val="00CD4E2E"/>
    <w:rsid w:val="00CD75E6"/>
    <w:rsid w:val="00CD7B2C"/>
    <w:rsid w:val="00CE18FB"/>
    <w:rsid w:val="00CE1B13"/>
    <w:rsid w:val="00CE1BD4"/>
    <w:rsid w:val="00CE3519"/>
    <w:rsid w:val="00CE3A01"/>
    <w:rsid w:val="00CE40A4"/>
    <w:rsid w:val="00CE4C8A"/>
    <w:rsid w:val="00CE61E9"/>
    <w:rsid w:val="00CE7870"/>
    <w:rsid w:val="00CE7CDD"/>
    <w:rsid w:val="00CF0739"/>
    <w:rsid w:val="00CF08FD"/>
    <w:rsid w:val="00CF0A95"/>
    <w:rsid w:val="00CF1080"/>
    <w:rsid w:val="00CF1716"/>
    <w:rsid w:val="00CF1794"/>
    <w:rsid w:val="00CF21F8"/>
    <w:rsid w:val="00CF312B"/>
    <w:rsid w:val="00CF3481"/>
    <w:rsid w:val="00CF46EF"/>
    <w:rsid w:val="00CF6350"/>
    <w:rsid w:val="00D011AD"/>
    <w:rsid w:val="00D0125C"/>
    <w:rsid w:val="00D01686"/>
    <w:rsid w:val="00D01D10"/>
    <w:rsid w:val="00D0206C"/>
    <w:rsid w:val="00D0316B"/>
    <w:rsid w:val="00D0432E"/>
    <w:rsid w:val="00D059C2"/>
    <w:rsid w:val="00D06AA0"/>
    <w:rsid w:val="00D06EA0"/>
    <w:rsid w:val="00D07032"/>
    <w:rsid w:val="00D07704"/>
    <w:rsid w:val="00D07ABA"/>
    <w:rsid w:val="00D10071"/>
    <w:rsid w:val="00D11101"/>
    <w:rsid w:val="00D111EF"/>
    <w:rsid w:val="00D149D0"/>
    <w:rsid w:val="00D2034A"/>
    <w:rsid w:val="00D20A53"/>
    <w:rsid w:val="00D20F26"/>
    <w:rsid w:val="00D20F6B"/>
    <w:rsid w:val="00D23249"/>
    <w:rsid w:val="00D23EE9"/>
    <w:rsid w:val="00D2402D"/>
    <w:rsid w:val="00D24E6E"/>
    <w:rsid w:val="00D2529F"/>
    <w:rsid w:val="00D267E0"/>
    <w:rsid w:val="00D31E6B"/>
    <w:rsid w:val="00D3236A"/>
    <w:rsid w:val="00D3336A"/>
    <w:rsid w:val="00D33744"/>
    <w:rsid w:val="00D337DF"/>
    <w:rsid w:val="00D3489D"/>
    <w:rsid w:val="00D34FB6"/>
    <w:rsid w:val="00D36D01"/>
    <w:rsid w:val="00D40565"/>
    <w:rsid w:val="00D41450"/>
    <w:rsid w:val="00D41855"/>
    <w:rsid w:val="00D45234"/>
    <w:rsid w:val="00D45CA0"/>
    <w:rsid w:val="00D46A6D"/>
    <w:rsid w:val="00D46C28"/>
    <w:rsid w:val="00D47794"/>
    <w:rsid w:val="00D51267"/>
    <w:rsid w:val="00D51376"/>
    <w:rsid w:val="00D52A75"/>
    <w:rsid w:val="00D536C4"/>
    <w:rsid w:val="00D5418B"/>
    <w:rsid w:val="00D54E72"/>
    <w:rsid w:val="00D55F5D"/>
    <w:rsid w:val="00D56320"/>
    <w:rsid w:val="00D57A54"/>
    <w:rsid w:val="00D6038C"/>
    <w:rsid w:val="00D62A7B"/>
    <w:rsid w:val="00D63792"/>
    <w:rsid w:val="00D63941"/>
    <w:rsid w:val="00D64A28"/>
    <w:rsid w:val="00D655FC"/>
    <w:rsid w:val="00D6579A"/>
    <w:rsid w:val="00D66359"/>
    <w:rsid w:val="00D674EA"/>
    <w:rsid w:val="00D7067F"/>
    <w:rsid w:val="00D7244B"/>
    <w:rsid w:val="00D73058"/>
    <w:rsid w:val="00D73126"/>
    <w:rsid w:val="00D7453B"/>
    <w:rsid w:val="00D748B6"/>
    <w:rsid w:val="00D7607E"/>
    <w:rsid w:val="00D7647D"/>
    <w:rsid w:val="00D767D7"/>
    <w:rsid w:val="00D7726B"/>
    <w:rsid w:val="00D8069A"/>
    <w:rsid w:val="00D808F9"/>
    <w:rsid w:val="00D81DEB"/>
    <w:rsid w:val="00D82191"/>
    <w:rsid w:val="00D822FA"/>
    <w:rsid w:val="00D8506C"/>
    <w:rsid w:val="00D85136"/>
    <w:rsid w:val="00D8661F"/>
    <w:rsid w:val="00D86824"/>
    <w:rsid w:val="00D91831"/>
    <w:rsid w:val="00D91B00"/>
    <w:rsid w:val="00D93539"/>
    <w:rsid w:val="00D935DA"/>
    <w:rsid w:val="00D93CD1"/>
    <w:rsid w:val="00D94397"/>
    <w:rsid w:val="00D95274"/>
    <w:rsid w:val="00D97BF4"/>
    <w:rsid w:val="00D97FA4"/>
    <w:rsid w:val="00DA0285"/>
    <w:rsid w:val="00DA0D34"/>
    <w:rsid w:val="00DA2EA9"/>
    <w:rsid w:val="00DA3E33"/>
    <w:rsid w:val="00DA53F7"/>
    <w:rsid w:val="00DA5C19"/>
    <w:rsid w:val="00DA6144"/>
    <w:rsid w:val="00DA71E4"/>
    <w:rsid w:val="00DA7A38"/>
    <w:rsid w:val="00DB0944"/>
    <w:rsid w:val="00DB098E"/>
    <w:rsid w:val="00DB0A21"/>
    <w:rsid w:val="00DB181B"/>
    <w:rsid w:val="00DB1D00"/>
    <w:rsid w:val="00DB448F"/>
    <w:rsid w:val="00DB4E88"/>
    <w:rsid w:val="00DC065F"/>
    <w:rsid w:val="00DC18C9"/>
    <w:rsid w:val="00DC1E17"/>
    <w:rsid w:val="00DC20A9"/>
    <w:rsid w:val="00DC408E"/>
    <w:rsid w:val="00DC5FF4"/>
    <w:rsid w:val="00DC64F3"/>
    <w:rsid w:val="00DC6CD9"/>
    <w:rsid w:val="00DC7CCB"/>
    <w:rsid w:val="00DD01D5"/>
    <w:rsid w:val="00DD0DB6"/>
    <w:rsid w:val="00DD2241"/>
    <w:rsid w:val="00DD2783"/>
    <w:rsid w:val="00DD36ED"/>
    <w:rsid w:val="00DD37CB"/>
    <w:rsid w:val="00DD44FC"/>
    <w:rsid w:val="00DD6031"/>
    <w:rsid w:val="00DD696E"/>
    <w:rsid w:val="00DD7C78"/>
    <w:rsid w:val="00DD7CE7"/>
    <w:rsid w:val="00DE03DA"/>
    <w:rsid w:val="00DE2867"/>
    <w:rsid w:val="00DE3CB3"/>
    <w:rsid w:val="00DE4EDD"/>
    <w:rsid w:val="00DE5560"/>
    <w:rsid w:val="00DE57E6"/>
    <w:rsid w:val="00DE65D7"/>
    <w:rsid w:val="00DE66DF"/>
    <w:rsid w:val="00DE7638"/>
    <w:rsid w:val="00DF2B43"/>
    <w:rsid w:val="00DF2E8B"/>
    <w:rsid w:val="00DF3D7B"/>
    <w:rsid w:val="00DF4406"/>
    <w:rsid w:val="00DF4ACC"/>
    <w:rsid w:val="00DF7198"/>
    <w:rsid w:val="00DF7D52"/>
    <w:rsid w:val="00E01A35"/>
    <w:rsid w:val="00E0295A"/>
    <w:rsid w:val="00E046F0"/>
    <w:rsid w:val="00E04AFF"/>
    <w:rsid w:val="00E04EA6"/>
    <w:rsid w:val="00E04EB7"/>
    <w:rsid w:val="00E06581"/>
    <w:rsid w:val="00E06FCC"/>
    <w:rsid w:val="00E073A3"/>
    <w:rsid w:val="00E0781E"/>
    <w:rsid w:val="00E10BB0"/>
    <w:rsid w:val="00E12986"/>
    <w:rsid w:val="00E149F0"/>
    <w:rsid w:val="00E14C6C"/>
    <w:rsid w:val="00E171CB"/>
    <w:rsid w:val="00E1744A"/>
    <w:rsid w:val="00E20053"/>
    <w:rsid w:val="00E20573"/>
    <w:rsid w:val="00E216FD"/>
    <w:rsid w:val="00E23690"/>
    <w:rsid w:val="00E240FE"/>
    <w:rsid w:val="00E2414F"/>
    <w:rsid w:val="00E253C5"/>
    <w:rsid w:val="00E263D3"/>
    <w:rsid w:val="00E26A52"/>
    <w:rsid w:val="00E3097B"/>
    <w:rsid w:val="00E30A4D"/>
    <w:rsid w:val="00E30EA9"/>
    <w:rsid w:val="00E316CB"/>
    <w:rsid w:val="00E322BF"/>
    <w:rsid w:val="00E33998"/>
    <w:rsid w:val="00E347E0"/>
    <w:rsid w:val="00E34A50"/>
    <w:rsid w:val="00E3503C"/>
    <w:rsid w:val="00E3545C"/>
    <w:rsid w:val="00E37C59"/>
    <w:rsid w:val="00E41048"/>
    <w:rsid w:val="00E41404"/>
    <w:rsid w:val="00E4164F"/>
    <w:rsid w:val="00E41710"/>
    <w:rsid w:val="00E4245F"/>
    <w:rsid w:val="00E426BD"/>
    <w:rsid w:val="00E429B5"/>
    <w:rsid w:val="00E4324C"/>
    <w:rsid w:val="00E44CC9"/>
    <w:rsid w:val="00E44D4D"/>
    <w:rsid w:val="00E473AC"/>
    <w:rsid w:val="00E47ABF"/>
    <w:rsid w:val="00E51705"/>
    <w:rsid w:val="00E51D30"/>
    <w:rsid w:val="00E52084"/>
    <w:rsid w:val="00E530B4"/>
    <w:rsid w:val="00E54618"/>
    <w:rsid w:val="00E5635C"/>
    <w:rsid w:val="00E5797F"/>
    <w:rsid w:val="00E579DA"/>
    <w:rsid w:val="00E61219"/>
    <w:rsid w:val="00E61E4B"/>
    <w:rsid w:val="00E627DD"/>
    <w:rsid w:val="00E62FF6"/>
    <w:rsid w:val="00E63838"/>
    <w:rsid w:val="00E63886"/>
    <w:rsid w:val="00E64DC5"/>
    <w:rsid w:val="00E6501B"/>
    <w:rsid w:val="00E661DD"/>
    <w:rsid w:val="00E66393"/>
    <w:rsid w:val="00E6728D"/>
    <w:rsid w:val="00E70BE5"/>
    <w:rsid w:val="00E713E9"/>
    <w:rsid w:val="00E725C6"/>
    <w:rsid w:val="00E731E8"/>
    <w:rsid w:val="00E744AB"/>
    <w:rsid w:val="00E80066"/>
    <w:rsid w:val="00E80508"/>
    <w:rsid w:val="00E80576"/>
    <w:rsid w:val="00E81BB3"/>
    <w:rsid w:val="00E82DDB"/>
    <w:rsid w:val="00E84703"/>
    <w:rsid w:val="00E8517D"/>
    <w:rsid w:val="00E904D8"/>
    <w:rsid w:val="00E906D9"/>
    <w:rsid w:val="00E90A48"/>
    <w:rsid w:val="00E90B5F"/>
    <w:rsid w:val="00E91181"/>
    <w:rsid w:val="00E91654"/>
    <w:rsid w:val="00E927F7"/>
    <w:rsid w:val="00E94D58"/>
    <w:rsid w:val="00E956E4"/>
    <w:rsid w:val="00E9601A"/>
    <w:rsid w:val="00E96E9E"/>
    <w:rsid w:val="00E97872"/>
    <w:rsid w:val="00E97E03"/>
    <w:rsid w:val="00EA0673"/>
    <w:rsid w:val="00EA13BF"/>
    <w:rsid w:val="00EA2804"/>
    <w:rsid w:val="00EA2A4C"/>
    <w:rsid w:val="00EA3455"/>
    <w:rsid w:val="00EA3635"/>
    <w:rsid w:val="00EA3D67"/>
    <w:rsid w:val="00EA40B7"/>
    <w:rsid w:val="00EA40EE"/>
    <w:rsid w:val="00EA520D"/>
    <w:rsid w:val="00EA7BCD"/>
    <w:rsid w:val="00EB0036"/>
    <w:rsid w:val="00EB00F5"/>
    <w:rsid w:val="00EB0270"/>
    <w:rsid w:val="00EB08A7"/>
    <w:rsid w:val="00EB1596"/>
    <w:rsid w:val="00EB2BF6"/>
    <w:rsid w:val="00EB2E6C"/>
    <w:rsid w:val="00EB300D"/>
    <w:rsid w:val="00EB3646"/>
    <w:rsid w:val="00EB5C52"/>
    <w:rsid w:val="00EB6347"/>
    <w:rsid w:val="00EB6FD5"/>
    <w:rsid w:val="00EB700D"/>
    <w:rsid w:val="00EB72C5"/>
    <w:rsid w:val="00EC0D8A"/>
    <w:rsid w:val="00EC0EC6"/>
    <w:rsid w:val="00EC1004"/>
    <w:rsid w:val="00EC12A2"/>
    <w:rsid w:val="00EC24CF"/>
    <w:rsid w:val="00EC28D3"/>
    <w:rsid w:val="00EC2AE7"/>
    <w:rsid w:val="00EC3787"/>
    <w:rsid w:val="00EC7D54"/>
    <w:rsid w:val="00ED0F3C"/>
    <w:rsid w:val="00ED1A89"/>
    <w:rsid w:val="00ED2363"/>
    <w:rsid w:val="00ED39E8"/>
    <w:rsid w:val="00ED4414"/>
    <w:rsid w:val="00ED46BB"/>
    <w:rsid w:val="00ED4C5F"/>
    <w:rsid w:val="00ED4E5F"/>
    <w:rsid w:val="00ED4E97"/>
    <w:rsid w:val="00ED710F"/>
    <w:rsid w:val="00EE14BF"/>
    <w:rsid w:val="00EE160F"/>
    <w:rsid w:val="00EE1ABD"/>
    <w:rsid w:val="00EE1E80"/>
    <w:rsid w:val="00EE26B5"/>
    <w:rsid w:val="00EE4607"/>
    <w:rsid w:val="00EE4F1D"/>
    <w:rsid w:val="00EE4F67"/>
    <w:rsid w:val="00EE51B3"/>
    <w:rsid w:val="00EE58F6"/>
    <w:rsid w:val="00EE6ABE"/>
    <w:rsid w:val="00EE75B6"/>
    <w:rsid w:val="00EE7E13"/>
    <w:rsid w:val="00EF1D09"/>
    <w:rsid w:val="00EF294C"/>
    <w:rsid w:val="00EF32AA"/>
    <w:rsid w:val="00EF3C2D"/>
    <w:rsid w:val="00EF6DF0"/>
    <w:rsid w:val="00EF6F72"/>
    <w:rsid w:val="00EF7319"/>
    <w:rsid w:val="00EF764E"/>
    <w:rsid w:val="00F00966"/>
    <w:rsid w:val="00F0283B"/>
    <w:rsid w:val="00F02890"/>
    <w:rsid w:val="00F036C7"/>
    <w:rsid w:val="00F03B11"/>
    <w:rsid w:val="00F044F8"/>
    <w:rsid w:val="00F04EE3"/>
    <w:rsid w:val="00F053E6"/>
    <w:rsid w:val="00F0580F"/>
    <w:rsid w:val="00F0716F"/>
    <w:rsid w:val="00F1046A"/>
    <w:rsid w:val="00F10C74"/>
    <w:rsid w:val="00F11210"/>
    <w:rsid w:val="00F11528"/>
    <w:rsid w:val="00F15AE7"/>
    <w:rsid w:val="00F16829"/>
    <w:rsid w:val="00F17277"/>
    <w:rsid w:val="00F17C2A"/>
    <w:rsid w:val="00F22865"/>
    <w:rsid w:val="00F22D29"/>
    <w:rsid w:val="00F2348A"/>
    <w:rsid w:val="00F254C5"/>
    <w:rsid w:val="00F25EE8"/>
    <w:rsid w:val="00F26369"/>
    <w:rsid w:val="00F30514"/>
    <w:rsid w:val="00F3088D"/>
    <w:rsid w:val="00F317E4"/>
    <w:rsid w:val="00F326DA"/>
    <w:rsid w:val="00F3343E"/>
    <w:rsid w:val="00F345E9"/>
    <w:rsid w:val="00F34E74"/>
    <w:rsid w:val="00F358E1"/>
    <w:rsid w:val="00F35B43"/>
    <w:rsid w:val="00F370FA"/>
    <w:rsid w:val="00F4057F"/>
    <w:rsid w:val="00F41211"/>
    <w:rsid w:val="00F415DE"/>
    <w:rsid w:val="00F41884"/>
    <w:rsid w:val="00F42836"/>
    <w:rsid w:val="00F429EC"/>
    <w:rsid w:val="00F43899"/>
    <w:rsid w:val="00F447DC"/>
    <w:rsid w:val="00F44FB7"/>
    <w:rsid w:val="00F450EE"/>
    <w:rsid w:val="00F45B54"/>
    <w:rsid w:val="00F46CB7"/>
    <w:rsid w:val="00F47953"/>
    <w:rsid w:val="00F47EF1"/>
    <w:rsid w:val="00F50FF4"/>
    <w:rsid w:val="00F527DB"/>
    <w:rsid w:val="00F52857"/>
    <w:rsid w:val="00F53F13"/>
    <w:rsid w:val="00F546FD"/>
    <w:rsid w:val="00F54D1B"/>
    <w:rsid w:val="00F56583"/>
    <w:rsid w:val="00F57EA2"/>
    <w:rsid w:val="00F607D0"/>
    <w:rsid w:val="00F61607"/>
    <w:rsid w:val="00F64972"/>
    <w:rsid w:val="00F65EFC"/>
    <w:rsid w:val="00F70C8B"/>
    <w:rsid w:val="00F71813"/>
    <w:rsid w:val="00F72101"/>
    <w:rsid w:val="00F729BA"/>
    <w:rsid w:val="00F73BB1"/>
    <w:rsid w:val="00F74010"/>
    <w:rsid w:val="00F74F32"/>
    <w:rsid w:val="00F750FC"/>
    <w:rsid w:val="00F75810"/>
    <w:rsid w:val="00F76C45"/>
    <w:rsid w:val="00F76C8C"/>
    <w:rsid w:val="00F77392"/>
    <w:rsid w:val="00F77A2E"/>
    <w:rsid w:val="00F77D2A"/>
    <w:rsid w:val="00F804CA"/>
    <w:rsid w:val="00F80604"/>
    <w:rsid w:val="00F80831"/>
    <w:rsid w:val="00F81B39"/>
    <w:rsid w:val="00F824A3"/>
    <w:rsid w:val="00F826C0"/>
    <w:rsid w:val="00F83761"/>
    <w:rsid w:val="00F83BB9"/>
    <w:rsid w:val="00F84F29"/>
    <w:rsid w:val="00F86044"/>
    <w:rsid w:val="00F86C37"/>
    <w:rsid w:val="00F878CA"/>
    <w:rsid w:val="00F9233B"/>
    <w:rsid w:val="00F93ACA"/>
    <w:rsid w:val="00F95897"/>
    <w:rsid w:val="00F95FDD"/>
    <w:rsid w:val="00F97509"/>
    <w:rsid w:val="00F97642"/>
    <w:rsid w:val="00FA22EA"/>
    <w:rsid w:val="00FA3B6C"/>
    <w:rsid w:val="00FA3B76"/>
    <w:rsid w:val="00FA3D3E"/>
    <w:rsid w:val="00FA3DDB"/>
    <w:rsid w:val="00FA6C2B"/>
    <w:rsid w:val="00FA70F0"/>
    <w:rsid w:val="00FA78E6"/>
    <w:rsid w:val="00FB1498"/>
    <w:rsid w:val="00FB4545"/>
    <w:rsid w:val="00FB5F0E"/>
    <w:rsid w:val="00FB5F5C"/>
    <w:rsid w:val="00FB6A2D"/>
    <w:rsid w:val="00FB6DDD"/>
    <w:rsid w:val="00FB6EAF"/>
    <w:rsid w:val="00FB7829"/>
    <w:rsid w:val="00FC097B"/>
    <w:rsid w:val="00FC13C9"/>
    <w:rsid w:val="00FC15AE"/>
    <w:rsid w:val="00FC1D45"/>
    <w:rsid w:val="00FC381B"/>
    <w:rsid w:val="00FC4E46"/>
    <w:rsid w:val="00FC5CFE"/>
    <w:rsid w:val="00FC638F"/>
    <w:rsid w:val="00FC69D6"/>
    <w:rsid w:val="00FD17F0"/>
    <w:rsid w:val="00FD2578"/>
    <w:rsid w:val="00FD2AE8"/>
    <w:rsid w:val="00FD3F93"/>
    <w:rsid w:val="00FD3FE6"/>
    <w:rsid w:val="00FD4AC4"/>
    <w:rsid w:val="00FD4ED1"/>
    <w:rsid w:val="00FD5EDF"/>
    <w:rsid w:val="00FD63A9"/>
    <w:rsid w:val="00FD79CE"/>
    <w:rsid w:val="00FE085A"/>
    <w:rsid w:val="00FE0871"/>
    <w:rsid w:val="00FE09D2"/>
    <w:rsid w:val="00FE0A63"/>
    <w:rsid w:val="00FE109D"/>
    <w:rsid w:val="00FE153A"/>
    <w:rsid w:val="00FE2524"/>
    <w:rsid w:val="00FE3F15"/>
    <w:rsid w:val="00FE4EAF"/>
    <w:rsid w:val="00FE65A7"/>
    <w:rsid w:val="00FF1BEF"/>
    <w:rsid w:val="00FF2AF7"/>
    <w:rsid w:val="00FF2EB3"/>
    <w:rsid w:val="00FF3AEC"/>
    <w:rsid w:val="00FF3B98"/>
    <w:rsid w:val="00FF41A7"/>
    <w:rsid w:val="00FF47EB"/>
    <w:rsid w:val="00FF6282"/>
    <w:rsid w:val="00FF6D9C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48FF422"/>
  <w15:docId w15:val="{C609574B-44E5-492A-A3D6-1520466FB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513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10252C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10252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10252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10252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0252C"/>
    <w:pPr>
      <w:tabs>
        <w:tab w:val="center" w:pos="4536"/>
        <w:tab w:val="right" w:pos="9072"/>
      </w:tabs>
    </w:pPr>
  </w:style>
  <w:style w:type="character" w:customStyle="1" w:styleId="AAAddress">
    <w:name w:val="AA Address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10252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rsid w:val="0010252C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10252C"/>
    <w:rPr>
      <w:b/>
      <w:bCs/>
    </w:rPr>
  </w:style>
  <w:style w:type="paragraph" w:styleId="ListBullet">
    <w:name w:val="List Bullet"/>
    <w:basedOn w:val="Normal"/>
    <w:rsid w:val="0010252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10252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10252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10252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10252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10252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10252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10252C"/>
    <w:pPr>
      <w:ind w:left="284"/>
    </w:pPr>
  </w:style>
  <w:style w:type="paragraph" w:customStyle="1" w:styleId="AAFrameAddress">
    <w:name w:val="AA Frame Address"/>
    <w:basedOn w:val="Heading1"/>
    <w:rsid w:val="0010252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10252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10252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10252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10252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10252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10252C"/>
    <w:pPr>
      <w:ind w:left="851" w:hanging="284"/>
    </w:pPr>
  </w:style>
  <w:style w:type="paragraph" w:styleId="Index4">
    <w:name w:val="index 4"/>
    <w:basedOn w:val="Normal"/>
    <w:next w:val="Normal"/>
    <w:semiHidden/>
    <w:rsid w:val="0010252C"/>
    <w:pPr>
      <w:ind w:left="1135" w:hanging="284"/>
    </w:pPr>
  </w:style>
  <w:style w:type="paragraph" w:styleId="Index6">
    <w:name w:val="index 6"/>
    <w:basedOn w:val="Normal"/>
    <w:next w:val="Normal"/>
    <w:semiHidden/>
    <w:rsid w:val="0010252C"/>
    <w:pPr>
      <w:ind w:left="1702" w:hanging="284"/>
    </w:pPr>
  </w:style>
  <w:style w:type="paragraph" w:styleId="Index5">
    <w:name w:val="index 5"/>
    <w:basedOn w:val="Normal"/>
    <w:next w:val="Normal"/>
    <w:semiHidden/>
    <w:rsid w:val="0010252C"/>
    <w:pPr>
      <w:ind w:left="1418" w:hanging="284"/>
    </w:pPr>
  </w:style>
  <w:style w:type="paragraph" w:styleId="Index7">
    <w:name w:val="index 7"/>
    <w:basedOn w:val="Normal"/>
    <w:next w:val="Normal"/>
    <w:semiHidden/>
    <w:rsid w:val="0010252C"/>
    <w:pPr>
      <w:ind w:left="1985" w:hanging="284"/>
    </w:pPr>
  </w:style>
  <w:style w:type="paragraph" w:styleId="Index8">
    <w:name w:val="index 8"/>
    <w:basedOn w:val="Normal"/>
    <w:next w:val="Normal"/>
    <w:semiHidden/>
    <w:rsid w:val="0010252C"/>
    <w:pPr>
      <w:ind w:left="2269" w:hanging="284"/>
    </w:pPr>
  </w:style>
  <w:style w:type="paragraph" w:styleId="Index9">
    <w:name w:val="index 9"/>
    <w:basedOn w:val="Normal"/>
    <w:next w:val="Normal"/>
    <w:semiHidden/>
    <w:rsid w:val="0010252C"/>
    <w:pPr>
      <w:ind w:left="2552" w:hanging="284"/>
    </w:pPr>
  </w:style>
  <w:style w:type="paragraph" w:styleId="TOC2">
    <w:name w:val="toc 2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0252C"/>
    <w:pPr>
      <w:ind w:left="851"/>
    </w:pPr>
  </w:style>
  <w:style w:type="paragraph" w:styleId="TOC5">
    <w:name w:val="toc 5"/>
    <w:basedOn w:val="Normal"/>
    <w:next w:val="Normal"/>
    <w:semiHidden/>
    <w:rsid w:val="0010252C"/>
    <w:pPr>
      <w:ind w:left="1134"/>
    </w:pPr>
  </w:style>
  <w:style w:type="paragraph" w:styleId="TOC6">
    <w:name w:val="toc 6"/>
    <w:basedOn w:val="Normal"/>
    <w:next w:val="Normal"/>
    <w:semiHidden/>
    <w:rsid w:val="0010252C"/>
    <w:pPr>
      <w:ind w:left="1418"/>
    </w:pPr>
  </w:style>
  <w:style w:type="paragraph" w:styleId="TOC7">
    <w:name w:val="toc 7"/>
    <w:basedOn w:val="Normal"/>
    <w:next w:val="Normal"/>
    <w:semiHidden/>
    <w:rsid w:val="0010252C"/>
    <w:pPr>
      <w:ind w:left="1701"/>
    </w:pPr>
  </w:style>
  <w:style w:type="paragraph" w:styleId="TOC8">
    <w:name w:val="toc 8"/>
    <w:basedOn w:val="Normal"/>
    <w:next w:val="Normal"/>
    <w:semiHidden/>
    <w:rsid w:val="0010252C"/>
    <w:pPr>
      <w:ind w:left="1985"/>
    </w:pPr>
  </w:style>
  <w:style w:type="paragraph" w:styleId="TOC9">
    <w:name w:val="toc 9"/>
    <w:basedOn w:val="Normal"/>
    <w:next w:val="Normal"/>
    <w:semiHidden/>
    <w:rsid w:val="0010252C"/>
    <w:pPr>
      <w:ind w:left="2268"/>
    </w:pPr>
  </w:style>
  <w:style w:type="paragraph" w:styleId="TableofFigures">
    <w:name w:val="table of figures"/>
    <w:basedOn w:val="Normal"/>
    <w:next w:val="Normal"/>
    <w:semiHidden/>
    <w:rsid w:val="0010252C"/>
    <w:pPr>
      <w:ind w:left="567" w:hanging="567"/>
    </w:pPr>
  </w:style>
  <w:style w:type="paragraph" w:styleId="ListBullet5">
    <w:name w:val="List Bullet 5"/>
    <w:basedOn w:val="Normal"/>
    <w:rsid w:val="0010252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10252C"/>
    <w:pPr>
      <w:spacing w:after="120"/>
    </w:pPr>
  </w:style>
  <w:style w:type="paragraph" w:styleId="BodyTextFirstIndent">
    <w:name w:val="Body Text First Indent"/>
    <w:basedOn w:val="BodyText"/>
    <w:rsid w:val="0010252C"/>
    <w:pPr>
      <w:ind w:firstLine="284"/>
    </w:pPr>
  </w:style>
  <w:style w:type="paragraph" w:styleId="BodyTextIndent">
    <w:name w:val="Body Text Indent"/>
    <w:basedOn w:val="Normal"/>
    <w:rsid w:val="0010252C"/>
    <w:pPr>
      <w:spacing w:after="120"/>
      <w:ind w:left="283"/>
    </w:pPr>
  </w:style>
  <w:style w:type="paragraph" w:styleId="BodyTextFirstIndent2">
    <w:name w:val="Body Text First Indent 2"/>
    <w:basedOn w:val="BodyTextIndent"/>
    <w:rsid w:val="0010252C"/>
    <w:pPr>
      <w:ind w:left="284" w:firstLine="284"/>
    </w:pPr>
  </w:style>
  <w:style w:type="character" w:styleId="Strong">
    <w:name w:val="Strong"/>
    <w:basedOn w:val="DefaultParagraphFont"/>
    <w:qFormat/>
    <w:rsid w:val="0010252C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10252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10252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10252C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10252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10252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10252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0252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10252C"/>
    <w:pPr>
      <w:framePr w:h="1054" w:wrap="around" w:y="5920"/>
    </w:pPr>
  </w:style>
  <w:style w:type="paragraph" w:customStyle="1" w:styleId="ReportHeading3">
    <w:name w:val="ReportHeading3"/>
    <w:basedOn w:val="ReportHeading2"/>
    <w:rsid w:val="0010252C"/>
    <w:pPr>
      <w:framePr w:h="443" w:wrap="around" w:y="8223"/>
    </w:pPr>
  </w:style>
  <w:style w:type="paragraph" w:customStyle="1" w:styleId="a">
    <w:name w:val="¢éÍ¤ÇÒÁ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10252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10252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10252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10252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10252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10252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10252C"/>
  </w:style>
  <w:style w:type="paragraph" w:styleId="BodyText2">
    <w:name w:val="Body Text 2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10252C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1025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2">
    <w:name w:val="???????"/>
    <w:basedOn w:val="Normal"/>
    <w:rsid w:val="00C858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08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3">
    <w:name w:val="?????3????"/>
    <w:basedOn w:val="Normal"/>
    <w:rsid w:val="003459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900"/>
        <w:tab w:val="left" w:pos="1242"/>
        <w:tab w:val="left" w:pos="1422"/>
        <w:tab w:val="left" w:pos="1782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SSETS">
    <w:name w:val="ASSETS"/>
    <w:basedOn w:val="Normal"/>
    <w:rsid w:val="004E239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900"/>
        <w:tab w:val="left" w:pos="1242"/>
        <w:tab w:val="left" w:pos="1422"/>
        <w:tab w:val="left" w:pos="1782"/>
      </w:tabs>
      <w:spacing w:line="240" w:lineRule="auto"/>
      <w:ind w:right="360"/>
      <w:jc w:val="center"/>
    </w:pPr>
    <w:rPr>
      <w:rFonts w:ascii="Times New Roman" w:hAnsi="Times New Roman"/>
      <w:b/>
      <w:bCs/>
      <w:sz w:val="22"/>
      <w:szCs w:val="22"/>
      <w:u w:val="single"/>
      <w:lang w:val="th-TH"/>
    </w:rPr>
  </w:style>
  <w:style w:type="character" w:styleId="CommentReference">
    <w:name w:val="annotation reference"/>
    <w:basedOn w:val="DefaultParagraphFont"/>
    <w:semiHidden/>
    <w:rsid w:val="00CD3BEC"/>
    <w:rPr>
      <w:sz w:val="16"/>
      <w:szCs w:val="16"/>
    </w:rPr>
  </w:style>
  <w:style w:type="paragraph" w:styleId="CommentText">
    <w:name w:val="annotation text"/>
    <w:basedOn w:val="Normal"/>
    <w:semiHidden/>
    <w:rsid w:val="00CD3BEC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CD3BEC"/>
    <w:rPr>
      <w:b/>
      <w:bCs/>
    </w:rPr>
  </w:style>
  <w:style w:type="paragraph" w:styleId="BodyTextIndent2">
    <w:name w:val="Body Text Indent 2"/>
    <w:basedOn w:val="Normal"/>
    <w:rsid w:val="00080735"/>
    <w:pPr>
      <w:spacing w:after="120" w:line="480" w:lineRule="auto"/>
      <w:ind w:left="283"/>
    </w:pPr>
    <w:rPr>
      <w:rFonts w:cs="Cordia New"/>
      <w:szCs w:val="21"/>
    </w:rPr>
  </w:style>
  <w:style w:type="paragraph" w:customStyle="1" w:styleId="a3">
    <w:name w:val="Åº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4">
    <w:name w:val="ºÇ¡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rsid w:val="005E4A9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customStyle="1" w:styleId="EmailStyle93">
    <w:name w:val="EmailStyle93"/>
    <w:basedOn w:val="DefaultParagraphFont"/>
    <w:semiHidden/>
    <w:rsid w:val="00162816"/>
    <w:rPr>
      <w:rFonts w:ascii="Arial" w:hAnsi="Arial" w:cs="Cordia New"/>
      <w:color w:val="auto"/>
      <w:sz w:val="20"/>
      <w:szCs w:val="23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D4C5F"/>
    <w:rPr>
      <w:rFonts w:ascii="Arial" w:hAnsi="Arial" w:cs="Angsana New"/>
      <w:sz w:val="18"/>
      <w:szCs w:val="18"/>
      <w:lang w:val="en-US" w:eastAsia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7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2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1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790387-001B-426E-9ECB-85AD6F2E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85</TotalTime>
  <Pages>1</Pages>
  <Words>477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Thanaporn Panuthai</cp:lastModifiedBy>
  <cp:revision>39</cp:revision>
  <cp:lastPrinted>2024-05-13T07:04:00Z</cp:lastPrinted>
  <dcterms:created xsi:type="dcterms:W3CDTF">2017-07-31T08:26:00Z</dcterms:created>
  <dcterms:modified xsi:type="dcterms:W3CDTF">2024-05-13T07:04:00Z</dcterms:modified>
</cp:coreProperties>
</file>