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5BE8D" w14:textId="1BCECC45" w:rsidR="00E5729A" w:rsidRDefault="002859D9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5729A" w:rsidRPr="00E74C85">
        <w:rPr>
          <w:rFonts w:ascii="Angsana New" w:hAnsi="Angsana New"/>
          <w:b/>
          <w:bCs/>
          <w:sz w:val="30"/>
          <w:szCs w:val="30"/>
        </w:rPr>
        <w:t>.</w:t>
      </w:r>
      <w:r w:rsidR="00E5729A" w:rsidRPr="00E74C85">
        <w:rPr>
          <w:rFonts w:ascii="Angsana New" w:hAnsi="Angsana New"/>
          <w:b/>
          <w:bCs/>
          <w:sz w:val="30"/>
          <w:szCs w:val="30"/>
        </w:rPr>
        <w:tab/>
      </w:r>
      <w:r w:rsidR="00E5729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8BD229" w14:textId="77777777"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90A2572" w14:textId="6F2C32E9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354B42E2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351A1FC" w14:textId="17B7BBEC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</w:p>
    <w:p w14:paraId="0DBFF7C6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8911563" w14:textId="77777777"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10EE421F" w14:textId="77777777"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14:paraId="0A97759C" w14:textId="77777777" w:rsidTr="00636DEE">
        <w:tc>
          <w:tcPr>
            <w:tcW w:w="2942" w:type="dxa"/>
          </w:tcPr>
          <w:p w14:paraId="1F6B59DC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3020B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55257E2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02448F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0CD20D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5BE32E16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356BFB61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3956A6CD" w14:textId="77777777" w:rsidTr="00636DEE">
        <w:tc>
          <w:tcPr>
            <w:tcW w:w="2942" w:type="dxa"/>
          </w:tcPr>
          <w:p w14:paraId="6F878C14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15D420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6677A903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9BCCAE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07FAF6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0033A1B6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CF7DA3" w14:textId="60DDD48F" w:rsidR="007A66AF" w:rsidRPr="00E66787" w:rsidRDefault="00DB16BA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13AABC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389D253" w14:textId="0E0068BD" w:rsidR="007A66AF" w:rsidRPr="00E66787" w:rsidRDefault="00DB16B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6FC85C8E" w14:textId="77777777" w:rsidTr="007F05B0">
        <w:tc>
          <w:tcPr>
            <w:tcW w:w="2942" w:type="dxa"/>
            <w:tcBorders>
              <w:bottom w:val="single" w:sz="4" w:space="0" w:color="auto"/>
            </w:tcBorders>
          </w:tcPr>
          <w:p w14:paraId="4C49C87C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459D17DC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36A93275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14017CB0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81918AC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15D442D2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143EF2" w14:textId="3E549B25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DB16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2BF766C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62EE307" w14:textId="35B29613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DB16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666A" w:rsidRPr="00E66787" w14:paraId="2BA9E380" w14:textId="77777777" w:rsidTr="007F05B0">
        <w:tc>
          <w:tcPr>
            <w:tcW w:w="2942" w:type="dxa"/>
            <w:vAlign w:val="center"/>
          </w:tcPr>
          <w:p w14:paraId="7493ABB1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602EAC18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798D0C3A" w14:textId="77777777"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14:paraId="331B0269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E383B01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3E3C6C6E" w14:textId="77777777"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189459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5CFFF2BF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210701D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14:paraId="62D552AC" w14:textId="77777777" w:rsidTr="007F05B0">
        <w:tc>
          <w:tcPr>
            <w:tcW w:w="2942" w:type="dxa"/>
            <w:vAlign w:val="center"/>
          </w:tcPr>
          <w:p w14:paraId="2F896C9C" w14:textId="77777777"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46185E9C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2FF25A85" w14:textId="77777777"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F875D9B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71EF37B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496F6603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A960FF" w14:textId="77777777" w:rsidR="00EB666A" w:rsidRPr="00C973F9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9FB03A8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5DC828E2" w14:textId="77777777"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14:paraId="4E32B387" w14:textId="77777777" w:rsidTr="007F05B0">
        <w:tc>
          <w:tcPr>
            <w:tcW w:w="2942" w:type="dxa"/>
          </w:tcPr>
          <w:p w14:paraId="2CD171E5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7A0B16C2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6751600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24D9CBDA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26E3978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99F912D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914A5C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45DE6B30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0C2DA05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2859D9" w:rsidRPr="002859D9" w14:paraId="04B39503" w14:textId="77777777" w:rsidTr="007F05B0">
        <w:tc>
          <w:tcPr>
            <w:tcW w:w="2942" w:type="dxa"/>
          </w:tcPr>
          <w:p w14:paraId="28EBC23C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7874E09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CC9B219" w14:textId="77777777"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0C22242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2A8E1CB" w14:textId="77777777"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3EAFBD9" w14:textId="77777777"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CC5D4E" w14:textId="77777777"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32454A4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73CFC488" w14:textId="77777777"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9D9" w:rsidRPr="002859D9" w14:paraId="5569F3EF" w14:textId="77777777" w:rsidTr="001E16EC">
        <w:tc>
          <w:tcPr>
            <w:tcW w:w="2942" w:type="dxa"/>
            <w:vAlign w:val="center"/>
          </w:tcPr>
          <w:p w14:paraId="1A4F1A19" w14:textId="0773D140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67A8E0F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4CB19D4" w14:textId="012F3B2D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0EAAB96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69760A9" w14:textId="0BFDE64C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38640EBC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19605E1" w14:textId="2678A6E3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236C82CC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14E2A1E8" w14:textId="7DA7170F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59D9" w:rsidRPr="002859D9" w14:paraId="07630F3C" w14:textId="77777777" w:rsidTr="001E16EC">
        <w:tc>
          <w:tcPr>
            <w:tcW w:w="2942" w:type="dxa"/>
            <w:vAlign w:val="center"/>
          </w:tcPr>
          <w:p w14:paraId="4A680157" w14:textId="0E2C92AD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13083AE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3DC870A8" w14:textId="5F03A839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4D96B479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9965ED3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8C08877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D3FFF77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B3867F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3DF8A873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3DFF32D4" w14:textId="77777777" w:rsidTr="001E16EC">
        <w:tc>
          <w:tcPr>
            <w:tcW w:w="2942" w:type="dxa"/>
            <w:vAlign w:val="center"/>
          </w:tcPr>
          <w:p w14:paraId="540AC046" w14:textId="2A598772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3B7F2E4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91EFC0A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4B7BF7B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839C633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B755750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FA3682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DFCD6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26D7C07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7BF20590" w14:textId="77777777" w:rsidTr="007F05B0">
        <w:tc>
          <w:tcPr>
            <w:tcW w:w="2942" w:type="dxa"/>
          </w:tcPr>
          <w:p w14:paraId="093995DC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136C030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2C77ABCF" w14:textId="77777777"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606EAC9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269E40B" w14:textId="77777777"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35E52F9" w14:textId="77777777"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4A1FBDE" w14:textId="77777777"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5482C39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5CD53F80" w14:textId="77777777"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9D9" w:rsidRPr="002859D9" w14:paraId="1E424931" w14:textId="77777777" w:rsidTr="00C34AC6">
        <w:tc>
          <w:tcPr>
            <w:tcW w:w="2942" w:type="dxa"/>
            <w:vAlign w:val="center"/>
          </w:tcPr>
          <w:p w14:paraId="5A1C16AB" w14:textId="54BE2085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029E88F9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6F96CAF" w14:textId="4326B4E8" w:rsidR="002859D9" w:rsidRPr="002859D9" w:rsidRDefault="00B57CE5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57CE5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79CB4034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56AF871" w14:textId="1BF7082B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3C9A9BD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81BBB0" w14:textId="6F0126B8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14:paraId="7E0A048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15BEA8F" w14:textId="1A375D8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2859D9" w:rsidRPr="002859D9" w14:paraId="5DEA60FE" w14:textId="77777777" w:rsidTr="00C34AC6">
        <w:tc>
          <w:tcPr>
            <w:tcW w:w="2942" w:type="dxa"/>
            <w:vAlign w:val="center"/>
          </w:tcPr>
          <w:p w14:paraId="67899B73" w14:textId="590BC11C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251D8703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8D137B5" w14:textId="5328313D" w:rsidR="002859D9" w:rsidRPr="002859D9" w:rsidRDefault="00B57CE5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57CE5">
              <w:rPr>
                <w:rFonts w:ascii="Angsana New" w:hAnsi="Angsana New"/>
                <w:sz w:val="30"/>
                <w:szCs w:val="30"/>
                <w:cs/>
              </w:rPr>
              <w:t>อิฐมวลเบา</w:t>
            </w:r>
          </w:p>
        </w:tc>
        <w:tc>
          <w:tcPr>
            <w:tcW w:w="283" w:type="dxa"/>
            <w:vAlign w:val="center"/>
          </w:tcPr>
          <w:p w14:paraId="0D530EBF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6696FC1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5F12C0F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034195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9BCC293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29813C13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1A969ACE" w14:textId="77777777" w:rsidTr="00C34AC6">
        <w:tc>
          <w:tcPr>
            <w:tcW w:w="2942" w:type="dxa"/>
            <w:vAlign w:val="center"/>
          </w:tcPr>
          <w:p w14:paraId="3B63597C" w14:textId="0EF4C74F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14:paraId="6D6CB0C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DC6AE1D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A12770F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16E6346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2E352B1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5E8171C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3CB599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3B3926E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0A2B9B8D" w14:textId="77777777" w:rsidTr="00C34AC6">
        <w:tc>
          <w:tcPr>
            <w:tcW w:w="2942" w:type="dxa"/>
            <w:vAlign w:val="center"/>
          </w:tcPr>
          <w:p w14:paraId="690E6FC3" w14:textId="5F8ED326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และบริษัท</w:t>
            </w:r>
          </w:p>
        </w:tc>
        <w:tc>
          <w:tcPr>
            <w:tcW w:w="284" w:type="dxa"/>
            <w:vAlign w:val="center"/>
          </w:tcPr>
          <w:p w14:paraId="69E2885E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32967A02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1D35BDE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47835E1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2B7D79A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1D6E0C5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B79DDC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5D3D0D1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6A88B61F" w14:textId="77777777" w:rsidTr="00C34AC6">
        <w:tc>
          <w:tcPr>
            <w:tcW w:w="2942" w:type="dxa"/>
            <w:vAlign w:val="center"/>
          </w:tcPr>
          <w:p w14:paraId="3C82878E" w14:textId="05475484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7697321E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216A9971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18D574D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65AD0E1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50C3284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FFA9F4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CBD893D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2E46BB35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A1E275A" w14:textId="77777777" w:rsidR="00284EE6" w:rsidRDefault="00284EE6"/>
    <w:p w14:paraId="41D85673" w14:textId="77777777" w:rsidR="0025797F" w:rsidRDefault="0025797F"/>
    <w:p w14:paraId="237960CE" w14:textId="77777777" w:rsidR="00887882" w:rsidRDefault="00887882"/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14:paraId="3481AFA6" w14:textId="77777777" w:rsidTr="008F6A38">
        <w:tc>
          <w:tcPr>
            <w:tcW w:w="2942" w:type="dxa"/>
          </w:tcPr>
          <w:p w14:paraId="0C1DA6B0" w14:textId="77777777"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14:paraId="68907160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085A4CA1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3A821A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E9DC91B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6638EA59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3083347F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14:paraId="0083DD8C" w14:textId="77777777" w:rsidTr="008F6A38">
        <w:tc>
          <w:tcPr>
            <w:tcW w:w="2942" w:type="dxa"/>
          </w:tcPr>
          <w:p w14:paraId="6E3C4007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714CBF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D9A0D22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F6B1B6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80C5D38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0D611FD6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0F1D32" w14:textId="7286CB6D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DFF9CD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7F2A3A" w14:textId="352B628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797F" w:rsidRPr="00E66787" w14:paraId="533D8FD0" w14:textId="77777777" w:rsidTr="008F6A38">
        <w:tc>
          <w:tcPr>
            <w:tcW w:w="2942" w:type="dxa"/>
            <w:tcBorders>
              <w:bottom w:val="single" w:sz="4" w:space="0" w:color="auto"/>
            </w:tcBorders>
          </w:tcPr>
          <w:p w14:paraId="5DD6FB9B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1B7F488C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7D0EDCA0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3E32E80D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1FD135D" w14:textId="77777777"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24DCAC0E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C163B0" w14:textId="2D2B1E22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B16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561A1F2B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32A925B" w14:textId="4532C7C1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B16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967F4" w:rsidRPr="00AC3902" w14:paraId="54486D30" w14:textId="77777777" w:rsidTr="007F05B0">
        <w:tc>
          <w:tcPr>
            <w:tcW w:w="2942" w:type="dxa"/>
            <w:vAlign w:val="center"/>
          </w:tcPr>
          <w:p w14:paraId="77943206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สโ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ตน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0B5016FB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A8E45F8" w14:textId="77777777"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5F1F0A11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4D21940" w14:textId="77777777"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B1F7561" w14:textId="77777777"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E6EEDF" w14:textId="77777777" w:rsidR="005967F4" w:rsidRPr="00C973F9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06669252" w14:textId="77777777"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14:paraId="2807F4D6" w14:textId="77777777"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14:paraId="65D8397E" w14:textId="77777777" w:rsidTr="007F05B0">
        <w:tc>
          <w:tcPr>
            <w:tcW w:w="2942" w:type="dxa"/>
            <w:vAlign w:val="center"/>
          </w:tcPr>
          <w:p w14:paraId="7991B428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5B96E0C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5BFA498" w14:textId="77777777"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741A13B6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7732BAC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085F3762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7DC7288" w14:textId="77777777" w:rsidR="00EB666A" w:rsidRPr="00C973F9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F22B3A1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21521ABB" w14:textId="77777777"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960" w:rsidRPr="00AC3902" w14:paraId="728F210E" w14:textId="77777777" w:rsidTr="007F05B0">
        <w:tc>
          <w:tcPr>
            <w:tcW w:w="2942" w:type="dxa"/>
            <w:vAlign w:val="center"/>
          </w:tcPr>
          <w:p w14:paraId="33229481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0A7EAC2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54E602C5" w14:textId="77777777" w:rsidR="00B05960" w:rsidRPr="00B05960" w:rsidRDefault="00B0596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70527CB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BD463A0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DFEB289" w14:textId="77777777"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F142191" w14:textId="77777777" w:rsidR="00B05960" w:rsidRPr="00C973F9" w:rsidRDefault="00B05960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2586B74" w14:textId="77777777"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651F0852" w14:textId="77777777" w:rsidR="00B05960" w:rsidRPr="00B05960" w:rsidRDefault="00B05960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05960" w:rsidRPr="00AC3902" w14:paraId="3CFED6EC" w14:textId="77777777" w:rsidTr="000C1757">
        <w:tc>
          <w:tcPr>
            <w:tcW w:w="2942" w:type="dxa"/>
          </w:tcPr>
          <w:p w14:paraId="77F40C2B" w14:textId="77777777" w:rsidR="00B05960" w:rsidRPr="004636E5" w:rsidRDefault="00B05960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ชาลี </w:t>
            </w:r>
            <w:proofErr w:type="spellStart"/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>ท็</w:t>
            </w:r>
            <w:proofErr w:type="spellEnd"/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 xml:space="preserve">อป </w:t>
            </w:r>
            <w:proofErr w:type="spellStart"/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>โล</w:t>
            </w:r>
            <w:proofErr w:type="spellEnd"/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>จิสติ</w:t>
            </w:r>
            <w:proofErr w:type="spellStart"/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>กส์</w:t>
            </w:r>
            <w:proofErr w:type="spellEnd"/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6883D803" w14:textId="77777777"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2502D7D0" w14:textId="77777777" w:rsidR="00B05960" w:rsidRPr="004636E5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14:paraId="791E0F8A" w14:textId="77777777"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11471E31" w14:textId="77777777" w:rsidR="00B05960" w:rsidRPr="00E66787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05DF76B" w14:textId="77777777"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E9B7DC" w14:textId="77777777" w:rsidR="00B05960" w:rsidRPr="00C973F9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284" w:type="dxa"/>
            <w:vAlign w:val="center"/>
          </w:tcPr>
          <w:p w14:paraId="243F53A8" w14:textId="77777777"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2C791A9D" w14:textId="77777777" w:rsidR="00B05960" w:rsidRPr="00194112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1941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05960" w:rsidRPr="00AC3902" w14:paraId="60737F3F" w14:textId="77777777" w:rsidTr="000C1757">
        <w:tc>
          <w:tcPr>
            <w:tcW w:w="2942" w:type="dxa"/>
          </w:tcPr>
          <w:p w14:paraId="1787E611" w14:textId="482608B6" w:rsidR="00B05960" w:rsidRPr="004636E5" w:rsidRDefault="004636E5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 xml:space="preserve">โซลูชั่น </w:t>
            </w:r>
            <w:r w:rsidR="00B05960" w:rsidRPr="004636E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5391D4D8" w14:textId="77777777"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C9F44ED" w14:textId="77777777" w:rsidR="00B05960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5240580" w14:textId="77777777"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1F3CB53" w14:textId="77777777" w:rsidR="00B05960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0CC2876" w14:textId="77777777"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33913B5" w14:textId="77777777" w:rsidR="00B05960" w:rsidRPr="00C80716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5FB5BC40" w14:textId="77777777"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5A03D79D" w14:textId="77777777" w:rsidR="00B05960" w:rsidRPr="00F81028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F3FC01A" w14:textId="77777777" w:rsidR="00355F3B" w:rsidRPr="00DB16BA" w:rsidRDefault="00355F3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BB96C2D" w14:textId="77777777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14:paraId="4377F1AC" w14:textId="77777777"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B7F2454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07A1AA59" w14:textId="77777777"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14:paraId="6010C74F" w14:textId="2964CE07"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DB16BA" w:rsidRPr="00DB16BA">
        <w:rPr>
          <w:rFonts w:ascii="Angsana New" w:hAnsi="Angsana New"/>
          <w:sz w:val="30"/>
          <w:szCs w:val="30"/>
        </w:rPr>
        <w:t>6</w:t>
      </w:r>
      <w:r w:rsidR="00DB16BA">
        <w:rPr>
          <w:rFonts w:ascii="Angsana New" w:hAnsi="Angsana New"/>
          <w:sz w:val="30"/>
          <w:szCs w:val="30"/>
        </w:rPr>
        <w:t>7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8F2B77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7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</w:t>
      </w:r>
      <w:r w:rsidR="00C973F9">
        <w:rPr>
          <w:rFonts w:ascii="Angsana New" w:hAnsi="Angsana New" w:hint="cs"/>
          <w:sz w:val="30"/>
          <w:szCs w:val="30"/>
          <w:cs/>
        </w:rPr>
        <w:t>โดย</w:t>
      </w:r>
      <w:r w:rsidRPr="0092766A">
        <w:rPr>
          <w:rFonts w:ascii="Angsana New" w:hAnsi="Angsana New"/>
          <w:sz w:val="30"/>
          <w:szCs w:val="30"/>
          <w:cs/>
        </w:rPr>
        <w:t>ไม่มีผลกระทบ</w:t>
      </w:r>
      <w:r w:rsidR="00C973F9">
        <w:rPr>
          <w:rFonts w:ascii="Angsana New" w:hAnsi="Angsana New" w:hint="cs"/>
          <w:sz w:val="30"/>
          <w:szCs w:val="30"/>
          <w:cs/>
        </w:rPr>
        <w:t>ที่</w:t>
      </w:r>
      <w:r w:rsidRPr="0092766A">
        <w:rPr>
          <w:rFonts w:ascii="Angsana New" w:hAnsi="Angsana New"/>
          <w:sz w:val="30"/>
          <w:szCs w:val="30"/>
          <w:cs/>
        </w:rPr>
        <w:t>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14:paraId="32FC0A6D" w14:textId="77777777" w:rsidR="00DB16BA" w:rsidRDefault="00DB16BA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B6C93F6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14:paraId="3F75228D" w14:textId="77777777"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14:paraId="0BBB6181" w14:textId="3EF6643C"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ข้อมูลทางการเงินระหว่างกาลสำหรับงวดสามเดือนสิ้นสุดวันที่ </w:t>
      </w:r>
      <w:r w:rsidR="00DB16BA" w:rsidRPr="00DB16B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</w:p>
    <w:p w14:paraId="2E984305" w14:textId="77777777"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DF5C13F" w14:textId="77777777" w:rsidR="00670399" w:rsidRDefault="00670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26D1D4" w14:textId="77777777" w:rsidR="00670399" w:rsidRDefault="00670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9070EB" w14:textId="77777777" w:rsidR="00670399" w:rsidRDefault="00670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FD2F5AD" w14:textId="77777777" w:rsidR="00670399" w:rsidRDefault="00670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93E9AE" w14:textId="77777777" w:rsidR="00670399" w:rsidRDefault="00670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5235E9" w14:textId="77777777" w:rsidR="00670399" w:rsidRDefault="00670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7FFDBA" w14:textId="77777777" w:rsidR="00670399" w:rsidRDefault="00670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4FD04A" w14:textId="52E44585" w:rsidR="00D12E93" w:rsidRDefault="0067039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6AF66692" w14:textId="77777777"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9C9D804" w14:textId="1B40B56B"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มีนาคม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DB16BA">
        <w:rPr>
          <w:rFonts w:ascii="Angsana New" w:hAnsi="Angsana New"/>
          <w:sz w:val="30"/>
          <w:szCs w:val="30"/>
        </w:rPr>
        <w:t>2566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1F70D75D" w14:textId="77777777"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14:paraId="30BA1621" w14:textId="77777777" w:rsidTr="00CF625E">
        <w:trPr>
          <w:cantSplit/>
        </w:trPr>
        <w:tc>
          <w:tcPr>
            <w:tcW w:w="3686" w:type="dxa"/>
          </w:tcPr>
          <w:p w14:paraId="4702D052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51FEA2D8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14:paraId="0C224060" w14:textId="77777777" w:rsidTr="00CF625E">
        <w:trPr>
          <w:cantSplit/>
        </w:trPr>
        <w:tc>
          <w:tcPr>
            <w:tcW w:w="3686" w:type="dxa"/>
          </w:tcPr>
          <w:p w14:paraId="6DEFCBC6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695854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B6E497D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5F203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757" w:rsidRPr="0013700D" w14:paraId="36B60096" w14:textId="77777777" w:rsidTr="00CF625E">
        <w:trPr>
          <w:cantSplit/>
        </w:trPr>
        <w:tc>
          <w:tcPr>
            <w:tcW w:w="3686" w:type="dxa"/>
          </w:tcPr>
          <w:p w14:paraId="190C49EA" w14:textId="77777777" w:rsidR="000C1757" w:rsidRPr="0013700D" w:rsidRDefault="000C175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C61D7" w14:textId="0D6DEC07" w:rsidR="000C1757" w:rsidRPr="0013700D" w:rsidRDefault="00DB16BA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9C221B0" w14:textId="77777777" w:rsidR="000C1757" w:rsidRPr="0013700D" w:rsidRDefault="000C175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9339B3" w14:textId="4207E71D" w:rsidR="000C1757" w:rsidRPr="0013700D" w:rsidRDefault="00DB16B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26195CEC" w14:textId="77777777" w:rsidR="000C1757" w:rsidRPr="0013700D" w:rsidRDefault="000C175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60E9BDB" w14:textId="06D8C2C8" w:rsidR="000C1757" w:rsidRPr="0013700D" w:rsidRDefault="00DB16B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697DFD64" w14:textId="77777777" w:rsidR="000C1757" w:rsidRPr="0013700D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6EE78E" w14:textId="7317A872" w:rsidR="000C1757" w:rsidRPr="0013700D" w:rsidRDefault="00DB16B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7572" w:rsidRPr="0013700D" w14:paraId="05CCA9E2" w14:textId="77777777" w:rsidTr="00CF625E">
        <w:trPr>
          <w:cantSplit/>
        </w:trPr>
        <w:tc>
          <w:tcPr>
            <w:tcW w:w="3686" w:type="dxa"/>
          </w:tcPr>
          <w:p w14:paraId="7F4157B3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CE6CBC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22E21C4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D24241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344A0BE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AD74681" w14:textId="77777777"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FB8A685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D9061F" w14:textId="77777777"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16BA" w:rsidRPr="0013700D" w14:paraId="1188F1EE" w14:textId="77777777" w:rsidTr="00CF625E">
        <w:trPr>
          <w:cantSplit/>
        </w:trPr>
        <w:tc>
          <w:tcPr>
            <w:tcW w:w="3686" w:type="dxa"/>
            <w:shd w:val="clear" w:color="auto" w:fill="auto"/>
          </w:tcPr>
          <w:p w14:paraId="179DF5AE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1E6DEFE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31057464" w14:textId="77777777" w:rsidR="00DB16BA" w:rsidRPr="0013700D" w:rsidRDefault="00DB16BA" w:rsidP="00DB16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394EEA0F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376111A" w14:textId="77777777" w:rsidR="00DB16BA" w:rsidRPr="0013700D" w:rsidRDefault="00DB16BA" w:rsidP="00DB16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037AC926" w14:textId="001FB561" w:rsidR="00DB16BA" w:rsidRPr="0047175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1751" w:rsidRPr="00471751">
              <w:rPr>
                <w:rFonts w:asciiTheme="majorBidi" w:hAnsiTheme="majorBidi" w:cstheme="majorBidi"/>
                <w:sz w:val="30"/>
                <w:szCs w:val="30"/>
              </w:rPr>
              <w:t>4,454</w:t>
            </w:r>
          </w:p>
        </w:tc>
        <w:tc>
          <w:tcPr>
            <w:tcW w:w="284" w:type="dxa"/>
          </w:tcPr>
          <w:p w14:paraId="18835AD9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240F879" w14:textId="26E72BA4" w:rsidR="00DB16BA" w:rsidRPr="001B66C5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32,164</w:t>
            </w:r>
          </w:p>
        </w:tc>
      </w:tr>
      <w:tr w:rsidR="00DB16BA" w:rsidRPr="0013700D" w14:paraId="744977F0" w14:textId="77777777" w:rsidTr="00CF625E">
        <w:trPr>
          <w:cantSplit/>
        </w:trPr>
        <w:tc>
          <w:tcPr>
            <w:tcW w:w="3686" w:type="dxa"/>
            <w:shd w:val="clear" w:color="auto" w:fill="auto"/>
          </w:tcPr>
          <w:p w14:paraId="4DB6053D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F3D478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572ADB3B" w14:textId="77777777" w:rsidR="00DB16BA" w:rsidRPr="0013700D" w:rsidRDefault="00DB16BA" w:rsidP="00DB16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2945E5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46B2567" w14:textId="77777777" w:rsidR="00DB16BA" w:rsidRPr="0013700D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3D86B7A3" w14:textId="358E4841" w:rsidR="00DB16BA" w:rsidRPr="0047175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71751" w:rsidRPr="00471751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84" w:type="dxa"/>
          </w:tcPr>
          <w:p w14:paraId="743FAC2C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9BD0A85" w14:textId="4DC1FD78" w:rsidR="00DB16BA" w:rsidRPr="001B66C5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3,274</w:t>
            </w:r>
          </w:p>
        </w:tc>
      </w:tr>
      <w:tr w:rsidR="00DB16BA" w:rsidRPr="0013700D" w14:paraId="7ED13B86" w14:textId="77777777" w:rsidTr="00CF625E">
        <w:trPr>
          <w:cantSplit/>
        </w:trPr>
        <w:tc>
          <w:tcPr>
            <w:tcW w:w="3686" w:type="dxa"/>
            <w:shd w:val="clear" w:color="auto" w:fill="auto"/>
          </w:tcPr>
          <w:p w14:paraId="418B3A68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4C8A51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3462F36F" w14:textId="77777777" w:rsidR="00DB16BA" w:rsidRPr="0013700D" w:rsidRDefault="00DB16BA" w:rsidP="00DB16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21B108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E91533A" w14:textId="77777777" w:rsidR="00DB16BA" w:rsidRPr="0013700D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3832B150" w14:textId="675F2D4E" w:rsidR="00DB16BA" w:rsidRPr="0047175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751" w:rsidRPr="00471751">
              <w:rPr>
                <w:rFonts w:asciiTheme="majorBidi" w:hAnsiTheme="majorBidi" w:cstheme="majorBidi"/>
                <w:sz w:val="30"/>
                <w:szCs w:val="30"/>
              </w:rPr>
              <w:t>7,962</w:t>
            </w:r>
          </w:p>
        </w:tc>
        <w:tc>
          <w:tcPr>
            <w:tcW w:w="284" w:type="dxa"/>
          </w:tcPr>
          <w:p w14:paraId="0BC90A5B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A9EF2B1" w14:textId="12E1C4A9" w:rsidR="00DB16BA" w:rsidRPr="001B66C5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</w:tr>
      <w:tr w:rsidR="00DB16BA" w:rsidRPr="0013700D" w14:paraId="43A598D1" w14:textId="77777777" w:rsidTr="00CF625E">
        <w:trPr>
          <w:cantSplit/>
        </w:trPr>
        <w:tc>
          <w:tcPr>
            <w:tcW w:w="3686" w:type="dxa"/>
            <w:shd w:val="clear" w:color="auto" w:fill="auto"/>
          </w:tcPr>
          <w:p w14:paraId="1F824E07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F824C7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EA7D603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CA0443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C1249A5" w14:textId="77777777" w:rsidR="00DB16BA" w:rsidRPr="0013700D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A00779" w14:textId="7C19F8B6" w:rsidR="00DB16BA" w:rsidRPr="00471751" w:rsidRDefault="00471751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84" w:type="dxa"/>
          </w:tcPr>
          <w:p w14:paraId="7A4B8033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D821D2A" w14:textId="03B3D208" w:rsidR="00DB16BA" w:rsidRPr="001B66C5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</w:tr>
      <w:tr w:rsidR="00DB16BA" w:rsidRPr="0013700D" w14:paraId="6C5F57DD" w14:textId="77777777" w:rsidTr="00CF625E">
        <w:trPr>
          <w:cantSplit/>
        </w:trPr>
        <w:tc>
          <w:tcPr>
            <w:tcW w:w="3686" w:type="dxa"/>
            <w:shd w:val="clear" w:color="auto" w:fill="auto"/>
          </w:tcPr>
          <w:p w14:paraId="42E46B7C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4FFC3A8E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A5F3081" w14:textId="77777777" w:rsidR="00DB16BA" w:rsidRPr="0013700D" w:rsidRDefault="00DB16BA" w:rsidP="00DB16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50D49350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62444B9" w14:textId="77777777" w:rsidR="00DB16BA" w:rsidRPr="0013700D" w:rsidRDefault="00DB16BA" w:rsidP="00DB16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86D2CD2" w14:textId="235DFD66" w:rsidR="00DB16BA" w:rsidRPr="00471751" w:rsidRDefault="00471751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43,601</w:t>
            </w:r>
          </w:p>
        </w:tc>
        <w:tc>
          <w:tcPr>
            <w:tcW w:w="284" w:type="dxa"/>
          </w:tcPr>
          <w:p w14:paraId="4F5D564B" w14:textId="77777777" w:rsidR="00DB16BA" w:rsidRPr="0013700D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AC46B90" w14:textId="55B44639" w:rsidR="00DB16BA" w:rsidRPr="001B66C5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51,444</w:t>
            </w:r>
          </w:p>
        </w:tc>
      </w:tr>
      <w:tr w:rsidR="00471751" w:rsidRPr="0013700D" w14:paraId="531917EC" w14:textId="77777777" w:rsidTr="00CF625E">
        <w:trPr>
          <w:cantSplit/>
        </w:trPr>
        <w:tc>
          <w:tcPr>
            <w:tcW w:w="3686" w:type="dxa"/>
            <w:shd w:val="clear" w:color="auto" w:fill="auto"/>
          </w:tcPr>
          <w:p w14:paraId="20BAB059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0C11F0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B18E23B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ABB431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A2CB5EE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04C6EAA" w14:textId="7673BCF7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F3E2555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E2B02D8" w14:textId="3D36FCAB" w:rsidR="00471751" w:rsidRPr="001B66C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</w:tr>
      <w:tr w:rsidR="00471751" w:rsidRPr="0013700D" w14:paraId="363069B4" w14:textId="77777777" w:rsidTr="00CF625E">
        <w:trPr>
          <w:cantSplit/>
        </w:trPr>
        <w:tc>
          <w:tcPr>
            <w:tcW w:w="3686" w:type="dxa"/>
            <w:shd w:val="clear" w:color="auto" w:fill="auto"/>
          </w:tcPr>
          <w:p w14:paraId="04B79187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56A4E3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4005ED3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428DA2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D40568B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844F268" w14:textId="1C87554F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51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84" w:type="dxa"/>
          </w:tcPr>
          <w:p w14:paraId="58144670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CDF1B8B" w14:textId="578520A1" w:rsidR="00471751" w:rsidRPr="001B66C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471751" w:rsidRPr="0013700D" w14:paraId="44FD92B0" w14:textId="77777777" w:rsidTr="00CF625E">
        <w:trPr>
          <w:cantSplit/>
        </w:trPr>
        <w:tc>
          <w:tcPr>
            <w:tcW w:w="3686" w:type="dxa"/>
          </w:tcPr>
          <w:p w14:paraId="7A53FFCB" w14:textId="77777777" w:rsidR="00471751" w:rsidRPr="00293A18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389140C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CD2C93B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D7EB119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05D1607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E22CD75" w14:textId="77777777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14:paraId="6830BCD9" w14:textId="77777777" w:rsidR="00471751" w:rsidRPr="00293A18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0C9B3A5" w14:textId="5520A1C5" w:rsidR="00471751" w:rsidRPr="001B66C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471751" w:rsidRPr="0013700D" w14:paraId="15B764FE" w14:textId="77777777" w:rsidTr="00CF625E">
        <w:trPr>
          <w:cantSplit/>
        </w:trPr>
        <w:tc>
          <w:tcPr>
            <w:tcW w:w="3686" w:type="dxa"/>
          </w:tcPr>
          <w:p w14:paraId="4EF14A4B" w14:textId="77777777" w:rsidR="00471751" w:rsidRPr="00AB54B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9BC0FB7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B3AB9B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DCB4821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A9AE643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3809518" w14:textId="77777777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E4A41F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C78EA0B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751" w:rsidRPr="0013700D" w14:paraId="5C86013A" w14:textId="77777777" w:rsidTr="00CF625E">
        <w:trPr>
          <w:cantSplit/>
        </w:trPr>
        <w:tc>
          <w:tcPr>
            <w:tcW w:w="3686" w:type="dxa"/>
          </w:tcPr>
          <w:p w14:paraId="37AA1235" w14:textId="77777777" w:rsidR="00471751" w:rsidRPr="00AB54B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2893BFF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5CF56B7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E3E8358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F41B124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6359AC1" w14:textId="2A0D2E99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84" w:type="dxa"/>
          </w:tcPr>
          <w:p w14:paraId="117EAE84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3F9AD9C" w14:textId="53498E98" w:rsidR="00471751" w:rsidRPr="00DB16BA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71751" w:rsidRPr="0013700D" w14:paraId="76567E2D" w14:textId="77777777" w:rsidTr="00CF625E">
        <w:trPr>
          <w:cantSplit/>
        </w:trPr>
        <w:tc>
          <w:tcPr>
            <w:tcW w:w="3686" w:type="dxa"/>
          </w:tcPr>
          <w:p w14:paraId="1BE9F9D2" w14:textId="77777777" w:rsidR="00471751" w:rsidRPr="00AB54B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A21A867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84683AE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4436AB9D" w14:textId="77777777" w:rsidR="00471751" w:rsidRPr="0013700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0627431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5C101A38" w14:textId="1035C303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84" w:type="dxa"/>
          </w:tcPr>
          <w:p w14:paraId="70CACCCE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F1FE9BB" w14:textId="67A2136B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</w:tbl>
    <w:p w14:paraId="1D2F8484" w14:textId="2BACB805" w:rsidR="00C973F9" w:rsidRDefault="00C973F9">
      <w:pPr>
        <w:rPr>
          <w:rFonts w:ascii="Angsana New" w:hAnsi="Angsana New"/>
          <w:sz w:val="32"/>
          <w:szCs w:val="32"/>
        </w:rPr>
      </w:pPr>
    </w:p>
    <w:p w14:paraId="08D6DC00" w14:textId="77777777" w:rsidR="00C973F9" w:rsidRDefault="00C973F9">
      <w:pPr>
        <w:rPr>
          <w:rFonts w:ascii="Angsana New" w:hAnsi="Angsana New"/>
          <w:sz w:val="32"/>
          <w:szCs w:val="32"/>
        </w:rPr>
      </w:pPr>
    </w:p>
    <w:p w14:paraId="37B65C83" w14:textId="77777777" w:rsidR="00471751" w:rsidRDefault="00471751">
      <w:pPr>
        <w:rPr>
          <w:rFonts w:ascii="Angsana New" w:hAnsi="Angsana New"/>
          <w:sz w:val="32"/>
          <w:szCs w:val="32"/>
        </w:rPr>
      </w:pPr>
    </w:p>
    <w:p w14:paraId="4897630D" w14:textId="77777777" w:rsidR="00471751" w:rsidRDefault="00471751">
      <w:pPr>
        <w:rPr>
          <w:rFonts w:ascii="Angsana New" w:hAnsi="Angsana New"/>
          <w:sz w:val="32"/>
          <w:szCs w:val="32"/>
        </w:rPr>
      </w:pPr>
    </w:p>
    <w:p w14:paraId="5A2C2FC7" w14:textId="77777777" w:rsidR="00670399" w:rsidRDefault="00670399">
      <w:pPr>
        <w:rPr>
          <w:rFonts w:ascii="Angsana New" w:hAnsi="Angsana New"/>
          <w:sz w:val="32"/>
          <w:szCs w:val="32"/>
        </w:rPr>
      </w:pPr>
    </w:p>
    <w:p w14:paraId="4C89A0FF" w14:textId="77777777" w:rsidR="00670399" w:rsidRDefault="00670399">
      <w:pPr>
        <w:rPr>
          <w:rFonts w:ascii="Angsana New" w:hAnsi="Angsana New"/>
          <w:sz w:val="32"/>
          <w:szCs w:val="32"/>
        </w:rPr>
      </w:pPr>
    </w:p>
    <w:p w14:paraId="243A89FF" w14:textId="77777777" w:rsidR="00670399" w:rsidRDefault="00670399">
      <w:pPr>
        <w:rPr>
          <w:rFonts w:ascii="Angsana New" w:hAnsi="Angsana New"/>
          <w:sz w:val="32"/>
          <w:szCs w:val="32"/>
        </w:rPr>
      </w:pPr>
    </w:p>
    <w:p w14:paraId="6B557DFB" w14:textId="77777777" w:rsidR="00670399" w:rsidRDefault="00670399">
      <w:pPr>
        <w:rPr>
          <w:rFonts w:ascii="Angsana New" w:hAnsi="Angsana New"/>
          <w:sz w:val="32"/>
          <w:szCs w:val="32"/>
        </w:rPr>
      </w:pPr>
    </w:p>
    <w:p w14:paraId="24186E07" w14:textId="77777777" w:rsidR="00670399" w:rsidRPr="00C973F9" w:rsidRDefault="00670399">
      <w:pPr>
        <w:rPr>
          <w:rFonts w:ascii="Angsana New" w:hAnsi="Angsana New"/>
          <w:sz w:val="32"/>
          <w:szCs w:val="32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14:paraId="0B4252D8" w14:textId="77777777" w:rsidTr="00CF625E">
        <w:trPr>
          <w:cantSplit/>
        </w:trPr>
        <w:tc>
          <w:tcPr>
            <w:tcW w:w="3686" w:type="dxa"/>
          </w:tcPr>
          <w:p w14:paraId="5294B170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2D680987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14:paraId="67DA9206" w14:textId="77777777" w:rsidTr="00CF625E">
        <w:trPr>
          <w:cantSplit/>
        </w:trPr>
        <w:tc>
          <w:tcPr>
            <w:tcW w:w="3686" w:type="dxa"/>
          </w:tcPr>
          <w:p w14:paraId="0A70D0EF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0C1799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BF219F4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A8984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C1757" w:rsidRPr="00F51F88" w14:paraId="4DFB571E" w14:textId="77777777" w:rsidTr="00CF625E">
        <w:trPr>
          <w:cantSplit/>
        </w:trPr>
        <w:tc>
          <w:tcPr>
            <w:tcW w:w="3686" w:type="dxa"/>
          </w:tcPr>
          <w:p w14:paraId="4720E0CC" w14:textId="77777777" w:rsidR="000C1757" w:rsidRPr="00E9777E" w:rsidRDefault="000C1757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5CCC2C" w14:textId="78862C32" w:rsidR="000C1757" w:rsidRPr="00F51F88" w:rsidRDefault="00DB16B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A119A90" w14:textId="77777777" w:rsidR="000C1757" w:rsidRPr="00F51F88" w:rsidRDefault="000C17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635358" w14:textId="7F01464F" w:rsidR="000C1757" w:rsidRPr="00F51F88" w:rsidRDefault="00DB16B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7D80FFF3" w14:textId="77777777" w:rsidR="000C1757" w:rsidRPr="00F51F88" w:rsidRDefault="000C1757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E81B31" w14:textId="02AD6604" w:rsidR="000C1757" w:rsidRPr="00F51F88" w:rsidRDefault="00DB16B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5" w:type="dxa"/>
          </w:tcPr>
          <w:p w14:paraId="5B681013" w14:textId="77777777" w:rsidR="000C1757" w:rsidRPr="00F51F88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3D8A9C" w14:textId="1FB7BA09" w:rsidR="000C1757" w:rsidRPr="00F51F88" w:rsidRDefault="00DB16BA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97572" w:rsidRPr="00B14380" w14:paraId="601E304D" w14:textId="77777777" w:rsidTr="00CF625E">
        <w:trPr>
          <w:cantSplit/>
        </w:trPr>
        <w:tc>
          <w:tcPr>
            <w:tcW w:w="3686" w:type="dxa"/>
          </w:tcPr>
          <w:p w14:paraId="3E49E893" w14:textId="77777777"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346C1E9A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2DED390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966F815" w14:textId="77777777"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47FD04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AC275EB" w14:textId="77777777"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71328EC3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9BB93D" w14:textId="77777777"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471751" w:rsidRPr="00B14380" w14:paraId="5DDE0475" w14:textId="77777777" w:rsidTr="00CF625E">
        <w:trPr>
          <w:cantSplit/>
        </w:trPr>
        <w:tc>
          <w:tcPr>
            <w:tcW w:w="3686" w:type="dxa"/>
          </w:tcPr>
          <w:p w14:paraId="012FDD55" w14:textId="77777777" w:rsidR="00471751" w:rsidRPr="005373A3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44AB3D0" w14:textId="239C7A2C" w:rsidR="00471751" w:rsidRPr="0023380A" w:rsidRDefault="009E094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84" w:type="dxa"/>
          </w:tcPr>
          <w:p w14:paraId="60E0F34D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0E2B3EB" w14:textId="0A4C55AE" w:rsidR="00471751" w:rsidRPr="00D34786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197F1A">
              <w:rPr>
                <w:rFonts w:ascii="Angsana New" w:hAnsi="Angsana New"/>
                <w:sz w:val="30"/>
                <w:szCs w:val="30"/>
              </w:rPr>
              <w:t>,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349</w:t>
            </w:r>
          </w:p>
        </w:tc>
        <w:tc>
          <w:tcPr>
            <w:tcW w:w="283" w:type="dxa"/>
          </w:tcPr>
          <w:p w14:paraId="041CFF90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84EBD6" w14:textId="78FF2B84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85" w:type="dxa"/>
          </w:tcPr>
          <w:p w14:paraId="7158573E" w14:textId="77777777" w:rsidR="00471751" w:rsidRPr="00B14380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517D1F1" w14:textId="61FFB743" w:rsidR="00471751" w:rsidRPr="00353030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71751" w:rsidRPr="00B14380" w14:paraId="1C78EC5A" w14:textId="77777777" w:rsidTr="00CF625E">
        <w:trPr>
          <w:cantSplit/>
        </w:trPr>
        <w:tc>
          <w:tcPr>
            <w:tcW w:w="3686" w:type="dxa"/>
          </w:tcPr>
          <w:p w14:paraId="295DEAA6" w14:textId="77777777" w:rsidR="00471751" w:rsidRPr="005373A3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2FFBC99" w14:textId="210FA854" w:rsidR="00471751" w:rsidRPr="0023380A" w:rsidRDefault="009E094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84" w:type="dxa"/>
          </w:tcPr>
          <w:p w14:paraId="77F2E856" w14:textId="77777777" w:rsidR="00471751" w:rsidRPr="00EA5359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CC81245" w14:textId="164DD13B" w:rsidR="00471751" w:rsidRPr="002B070B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7F1A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3" w:type="dxa"/>
          </w:tcPr>
          <w:p w14:paraId="6271B19D" w14:textId="77777777" w:rsidR="00471751" w:rsidRPr="00EA5359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EB7B7FD" w14:textId="77777777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75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291A4A97" w14:textId="77777777" w:rsidR="00471751" w:rsidRPr="00EA5359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0AC48FC" w14:textId="1F3EF0EA" w:rsidR="00471751" w:rsidRPr="001B66C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71751" w:rsidRPr="00B14380" w14:paraId="499EBB07" w14:textId="77777777" w:rsidTr="00CF625E">
        <w:trPr>
          <w:cantSplit/>
        </w:trPr>
        <w:tc>
          <w:tcPr>
            <w:tcW w:w="3686" w:type="dxa"/>
          </w:tcPr>
          <w:p w14:paraId="660FF576" w14:textId="77777777" w:rsidR="00471751" w:rsidRPr="00F3756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D4895A0" w14:textId="4C2B450B" w:rsidR="00471751" w:rsidRPr="0023380A" w:rsidRDefault="009E094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4" w:type="dxa"/>
          </w:tcPr>
          <w:p w14:paraId="34A0C1DD" w14:textId="77777777" w:rsidR="00471751" w:rsidRPr="00EA5359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63A119B" w14:textId="0CF893E2" w:rsidR="00471751" w:rsidRPr="00DD2DCB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283" w:type="dxa"/>
          </w:tcPr>
          <w:p w14:paraId="4CC22460" w14:textId="77777777" w:rsidR="00471751" w:rsidRPr="00EA5359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EFA5223" w14:textId="48CA9765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5" w:type="dxa"/>
          </w:tcPr>
          <w:p w14:paraId="742DEBB1" w14:textId="77777777" w:rsidR="00471751" w:rsidRPr="00EA5359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0B7E37B" w14:textId="26539ADF" w:rsidR="00471751" w:rsidRPr="00DD2DCB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71751" w:rsidRPr="00B14380" w14:paraId="67E2779E" w14:textId="77777777" w:rsidTr="00CF625E">
        <w:trPr>
          <w:cantSplit/>
        </w:trPr>
        <w:tc>
          <w:tcPr>
            <w:tcW w:w="3686" w:type="dxa"/>
          </w:tcPr>
          <w:p w14:paraId="6979D11C" w14:textId="77777777" w:rsid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15809A6" w14:textId="1B423199" w:rsidR="00471751" w:rsidRPr="0023380A" w:rsidRDefault="009E094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23,358</w:t>
            </w:r>
          </w:p>
        </w:tc>
        <w:tc>
          <w:tcPr>
            <w:tcW w:w="284" w:type="dxa"/>
          </w:tcPr>
          <w:p w14:paraId="2976DD0E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00B1AF5" w14:textId="487672B5" w:rsidR="00471751" w:rsidRPr="002B070B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Pr="00197F1A">
              <w:rPr>
                <w:rFonts w:ascii="Angsana New" w:hAnsi="Angsana New"/>
                <w:sz w:val="30"/>
                <w:szCs w:val="30"/>
              </w:rPr>
              <w:t>,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662</w:t>
            </w:r>
          </w:p>
        </w:tc>
        <w:tc>
          <w:tcPr>
            <w:tcW w:w="283" w:type="dxa"/>
          </w:tcPr>
          <w:p w14:paraId="5516092C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96ACF2D" w14:textId="74F04C7F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18,518</w:t>
            </w:r>
          </w:p>
        </w:tc>
        <w:tc>
          <w:tcPr>
            <w:tcW w:w="285" w:type="dxa"/>
          </w:tcPr>
          <w:p w14:paraId="219AC44C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9694E02" w14:textId="0B0ECD0D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35,816</w:t>
            </w:r>
          </w:p>
        </w:tc>
      </w:tr>
      <w:tr w:rsidR="00471751" w:rsidRPr="00B14380" w14:paraId="7D176287" w14:textId="77777777" w:rsidTr="00CF625E">
        <w:trPr>
          <w:cantSplit/>
        </w:trPr>
        <w:tc>
          <w:tcPr>
            <w:tcW w:w="3686" w:type="dxa"/>
          </w:tcPr>
          <w:p w14:paraId="7613E0E1" w14:textId="77777777" w:rsid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3A71AEF" w14:textId="5B1FD288" w:rsidR="00471751" w:rsidRPr="0023380A" w:rsidRDefault="0023380A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  <w:tc>
          <w:tcPr>
            <w:tcW w:w="284" w:type="dxa"/>
          </w:tcPr>
          <w:p w14:paraId="6CC1451F" w14:textId="77777777" w:rsidR="00471751" w:rsidRPr="0066040A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D85B1AB" w14:textId="4F8BB013" w:rsidR="00471751" w:rsidRPr="00103454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97F1A">
              <w:rPr>
                <w:rFonts w:ascii="Angsana New" w:hAnsi="Angsana New"/>
                <w:sz w:val="30"/>
                <w:szCs w:val="30"/>
              </w:rPr>
              <w:t>,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  <w:tc>
          <w:tcPr>
            <w:tcW w:w="283" w:type="dxa"/>
          </w:tcPr>
          <w:p w14:paraId="1CFDCD42" w14:textId="77777777" w:rsidR="00471751" w:rsidRPr="0066040A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FB8122D" w14:textId="178A9AA2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85" w:type="dxa"/>
          </w:tcPr>
          <w:p w14:paraId="639E20D6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45E9F70" w14:textId="291FCEED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471751" w:rsidRPr="00B14380" w14:paraId="4473FC3D" w14:textId="77777777" w:rsidTr="00CF625E">
        <w:trPr>
          <w:cantSplit/>
        </w:trPr>
        <w:tc>
          <w:tcPr>
            <w:tcW w:w="3686" w:type="dxa"/>
          </w:tcPr>
          <w:p w14:paraId="052BC2E4" w14:textId="77777777" w:rsid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AE06364" w14:textId="4F8AC50F" w:rsidR="00471751" w:rsidRPr="0023380A" w:rsidRDefault="00B21DEE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14:paraId="0D51E6DF" w14:textId="77777777" w:rsidR="00471751" w:rsidRPr="0066040A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A12B016" w14:textId="2D221674" w:rsidR="00471751" w:rsidRPr="00103454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59FA02E0" w14:textId="77777777" w:rsidR="00471751" w:rsidRPr="0066040A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4D1EC5" w14:textId="77777777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75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14A24BC7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141CD76" w14:textId="20D30D89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71751" w:rsidRPr="00B14380" w14:paraId="69A05359" w14:textId="77777777" w:rsidTr="00CF625E">
        <w:trPr>
          <w:cantSplit/>
        </w:trPr>
        <w:tc>
          <w:tcPr>
            <w:tcW w:w="3686" w:type="dxa"/>
          </w:tcPr>
          <w:p w14:paraId="30A077DE" w14:textId="77777777" w:rsidR="00471751" w:rsidRPr="00293A18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72352F9" w14:textId="151E04A3" w:rsidR="00471751" w:rsidRPr="0023380A" w:rsidRDefault="0023380A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4" w:type="dxa"/>
          </w:tcPr>
          <w:p w14:paraId="4132CD55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4FC1C88" w14:textId="74E01023" w:rsidR="00471751" w:rsidRPr="00103454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83" w:type="dxa"/>
          </w:tcPr>
          <w:p w14:paraId="66DF6166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2A877A6" w14:textId="2C008EFB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5" w:type="dxa"/>
          </w:tcPr>
          <w:p w14:paraId="3402DCDE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CE00803" w14:textId="2E8962F0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471751" w:rsidRPr="00B14380" w14:paraId="470E9AB9" w14:textId="77777777" w:rsidTr="00CF625E">
        <w:trPr>
          <w:cantSplit/>
        </w:trPr>
        <w:tc>
          <w:tcPr>
            <w:tcW w:w="3686" w:type="dxa"/>
          </w:tcPr>
          <w:p w14:paraId="46AA6BB4" w14:textId="77777777" w:rsidR="00471751" w:rsidRPr="00AB54B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2F2A139" w14:textId="63EC428A" w:rsidR="00471751" w:rsidRPr="0023380A" w:rsidRDefault="0023380A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4" w:type="dxa"/>
          </w:tcPr>
          <w:p w14:paraId="011FD077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C8D2705" w14:textId="46DDB264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3" w:type="dxa"/>
          </w:tcPr>
          <w:p w14:paraId="0E1EB0BB" w14:textId="77777777" w:rsidR="00471751" w:rsidRPr="0013700D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A6EA091" w14:textId="6CB14B6D" w:rsidR="00471751" w:rsidRP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751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5" w:type="dxa"/>
          </w:tcPr>
          <w:p w14:paraId="1112C214" w14:textId="77777777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7AC4638" w14:textId="4FEAFE82" w:rsidR="00471751" w:rsidRPr="007E77DD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471751" w:rsidRPr="00A92FC6" w14:paraId="2A68E1A7" w14:textId="77777777" w:rsidTr="00CF625E">
        <w:trPr>
          <w:cantSplit/>
        </w:trPr>
        <w:tc>
          <w:tcPr>
            <w:tcW w:w="3686" w:type="dxa"/>
          </w:tcPr>
          <w:p w14:paraId="165296E2" w14:textId="77777777" w:rsidR="00471751" w:rsidRPr="00A92FC6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9731040" w14:textId="77777777" w:rsidR="00471751" w:rsidRPr="00DB16BA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E435146" w14:textId="77777777" w:rsidR="00471751" w:rsidRPr="00A92FC6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791C52C" w14:textId="77777777" w:rsidR="00471751" w:rsidRPr="00097572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7E45DB2F" w14:textId="77777777" w:rsidR="00471751" w:rsidRPr="00A92FC6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8F68EBD" w14:textId="77777777" w:rsidR="00471751" w:rsidRPr="00DB16BA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05CEBB76" w14:textId="77777777" w:rsidR="00471751" w:rsidRPr="00A92FC6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6FA4654" w14:textId="77777777" w:rsidR="00471751" w:rsidRPr="00097572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71751" w:rsidRPr="00B14380" w14:paraId="66491407" w14:textId="77777777" w:rsidTr="00CF625E">
        <w:trPr>
          <w:cantSplit/>
        </w:trPr>
        <w:tc>
          <w:tcPr>
            <w:tcW w:w="3686" w:type="dxa"/>
          </w:tcPr>
          <w:p w14:paraId="14A5950B" w14:textId="77777777" w:rsidR="00471751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2F538483" w14:textId="77777777" w:rsidR="00471751" w:rsidRPr="00DB16BA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20F744D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5ED783B" w14:textId="77777777" w:rsidR="00471751" w:rsidRPr="00097572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22A2322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592B5EE" w14:textId="77777777" w:rsidR="00471751" w:rsidRPr="00DB16BA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585A387C" w14:textId="77777777" w:rsidR="00471751" w:rsidRPr="00B14380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35E2C3" w14:textId="77777777" w:rsidR="00471751" w:rsidRPr="00097572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71751" w:rsidRPr="00B14380" w14:paraId="28E0AD3A" w14:textId="77777777" w:rsidTr="00CF625E">
        <w:trPr>
          <w:cantSplit/>
        </w:trPr>
        <w:tc>
          <w:tcPr>
            <w:tcW w:w="3686" w:type="dxa"/>
          </w:tcPr>
          <w:p w14:paraId="1C922B6F" w14:textId="77777777" w:rsidR="00471751" w:rsidRDefault="00471751" w:rsidP="0047175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E990177" w14:textId="7161BF17" w:rsidR="00471751" w:rsidRPr="0023380A" w:rsidRDefault="0023380A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10,717</w:t>
            </w:r>
          </w:p>
        </w:tc>
        <w:tc>
          <w:tcPr>
            <w:tcW w:w="284" w:type="dxa"/>
          </w:tcPr>
          <w:p w14:paraId="3ED9F84A" w14:textId="77777777" w:rsidR="00471751" w:rsidRPr="006E327A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B17025A" w14:textId="32CDF60C" w:rsidR="00471751" w:rsidRPr="003C404F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1154">
              <w:rPr>
                <w:rFonts w:ascii="Angsana New" w:hAnsi="Angsana New"/>
                <w:sz w:val="30"/>
                <w:szCs w:val="30"/>
              </w:rPr>
              <w:t>9,460</w:t>
            </w:r>
          </w:p>
        </w:tc>
        <w:tc>
          <w:tcPr>
            <w:tcW w:w="283" w:type="dxa"/>
          </w:tcPr>
          <w:p w14:paraId="4CC21DDF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E00D26C" w14:textId="3536A000" w:rsidR="00471751" w:rsidRPr="002C6846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  <w:tc>
          <w:tcPr>
            <w:tcW w:w="285" w:type="dxa"/>
          </w:tcPr>
          <w:p w14:paraId="10954DFB" w14:textId="77777777" w:rsidR="00471751" w:rsidRPr="00B14380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DD5A5E" w14:textId="01CFA8B7" w:rsidR="00471751" w:rsidRPr="001B66C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FC7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471751" w:rsidRPr="00B14380" w14:paraId="56054C0A" w14:textId="77777777" w:rsidTr="00CF625E">
        <w:trPr>
          <w:cantSplit/>
        </w:trPr>
        <w:tc>
          <w:tcPr>
            <w:tcW w:w="3686" w:type="dxa"/>
          </w:tcPr>
          <w:p w14:paraId="4E62652F" w14:textId="77777777" w:rsidR="00471751" w:rsidRDefault="00471751" w:rsidP="0047175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D0911F" w14:textId="242B0AE8" w:rsidR="00471751" w:rsidRPr="0023380A" w:rsidRDefault="0023380A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14:paraId="6F5C0BF4" w14:textId="77777777" w:rsidR="00471751" w:rsidRPr="00B43FA4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438A99" w14:textId="15DDE70B" w:rsidR="00471751" w:rsidRPr="003C404F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1154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3" w:type="dxa"/>
          </w:tcPr>
          <w:p w14:paraId="6F28EC44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FCE0FF" w14:textId="7BA547B0" w:rsidR="00471751" w:rsidRPr="002C6846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5" w:type="dxa"/>
          </w:tcPr>
          <w:p w14:paraId="73504683" w14:textId="77777777" w:rsidR="00471751" w:rsidRPr="00B14380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AE126A" w14:textId="7DDC916B" w:rsidR="00471751" w:rsidRPr="001B66C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FC7"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471751" w:rsidRPr="00B14380" w14:paraId="0F4A3A44" w14:textId="77777777" w:rsidTr="00CF625E">
        <w:trPr>
          <w:cantSplit/>
        </w:trPr>
        <w:tc>
          <w:tcPr>
            <w:tcW w:w="3686" w:type="dxa"/>
          </w:tcPr>
          <w:p w14:paraId="24430C2D" w14:textId="77777777" w:rsidR="00471751" w:rsidRPr="004C7AA6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B36ED72" w14:textId="7FF0F42A" w:rsidR="00471751" w:rsidRPr="0023380A" w:rsidRDefault="0023380A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11,217</w:t>
            </w:r>
          </w:p>
        </w:tc>
        <w:tc>
          <w:tcPr>
            <w:tcW w:w="284" w:type="dxa"/>
          </w:tcPr>
          <w:p w14:paraId="453FF2C0" w14:textId="77777777" w:rsidR="00471751" w:rsidRPr="006E327A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1507C67" w14:textId="67FD4B61" w:rsidR="00471751" w:rsidRPr="003C404F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1154">
              <w:rPr>
                <w:rFonts w:ascii="Angsana New" w:hAnsi="Angsana New"/>
                <w:sz w:val="30"/>
                <w:szCs w:val="30"/>
              </w:rPr>
              <w:t>9,822</w:t>
            </w:r>
          </w:p>
        </w:tc>
        <w:tc>
          <w:tcPr>
            <w:tcW w:w="283" w:type="dxa"/>
          </w:tcPr>
          <w:p w14:paraId="47C14E4A" w14:textId="77777777" w:rsidR="00471751" w:rsidRPr="00B14380" w:rsidRDefault="00471751" w:rsidP="0047175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DE542AD" w14:textId="4BEC0F85" w:rsidR="00471751" w:rsidRPr="002C6846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/>
                <w:sz w:val="30"/>
                <w:szCs w:val="30"/>
              </w:rPr>
              <w:t>2,977</w:t>
            </w:r>
          </w:p>
        </w:tc>
        <w:tc>
          <w:tcPr>
            <w:tcW w:w="285" w:type="dxa"/>
          </w:tcPr>
          <w:p w14:paraId="3F3BBFDD" w14:textId="77777777" w:rsidR="00471751" w:rsidRPr="00B14380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23C5307" w14:textId="1DDED533" w:rsidR="00471751" w:rsidRPr="001B66C5" w:rsidRDefault="00471751" w:rsidP="00471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FC7">
              <w:rPr>
                <w:rFonts w:ascii="Angsana New" w:hAnsi="Angsana New"/>
                <w:sz w:val="30"/>
                <w:szCs w:val="30"/>
              </w:rPr>
              <w:t>2,852</w:t>
            </w:r>
          </w:p>
        </w:tc>
      </w:tr>
    </w:tbl>
    <w:p w14:paraId="2DAA0CF5" w14:textId="77777777" w:rsid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BFED11" w14:textId="7A0D3970" w:rsidR="001468CC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16BA">
        <w:rPr>
          <w:rFonts w:ascii="Angsana New" w:hAnsi="Angsana New" w:hint="cs"/>
          <w:sz w:val="30"/>
          <w:szCs w:val="30"/>
        </w:rPr>
        <w:t>2566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0F68BC1" w14:textId="77777777" w:rsidR="00A51FEC" w:rsidRP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6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85"/>
        <w:gridCol w:w="1278"/>
        <w:gridCol w:w="290"/>
        <w:gridCol w:w="1272"/>
        <w:gridCol w:w="289"/>
        <w:gridCol w:w="1281"/>
      </w:tblGrid>
      <w:tr w:rsidR="00A51FEC" w:rsidRPr="00F51F88" w14:paraId="5D78830A" w14:textId="77777777" w:rsidTr="00CF625E">
        <w:trPr>
          <w:cantSplit/>
        </w:trPr>
        <w:tc>
          <w:tcPr>
            <w:tcW w:w="3665" w:type="dxa"/>
          </w:tcPr>
          <w:p w14:paraId="7D5C3836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7"/>
            <w:tcBorders>
              <w:bottom w:val="single" w:sz="4" w:space="0" w:color="auto"/>
            </w:tcBorders>
          </w:tcPr>
          <w:p w14:paraId="55E56C4C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1FEC" w:rsidRPr="00F51F88" w14:paraId="3FA6B663" w14:textId="77777777" w:rsidTr="00CF625E">
        <w:trPr>
          <w:cantSplit/>
        </w:trPr>
        <w:tc>
          <w:tcPr>
            <w:tcW w:w="3665" w:type="dxa"/>
          </w:tcPr>
          <w:p w14:paraId="7347F1E5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17C12C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6C5A8CDF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DB49AF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51FEC" w:rsidRPr="00F51F88" w14:paraId="2587EEC1" w14:textId="77777777" w:rsidTr="00CF625E">
        <w:trPr>
          <w:cantSplit/>
        </w:trPr>
        <w:tc>
          <w:tcPr>
            <w:tcW w:w="3665" w:type="dxa"/>
          </w:tcPr>
          <w:p w14:paraId="79AFB872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43EE5D" w14:textId="236BF67B" w:rsidR="00A51FEC" w:rsidRPr="008F38E6" w:rsidRDefault="00DB16BA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7A1C56D9" w14:textId="77777777" w:rsidR="00A51FEC" w:rsidRPr="008F38E6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C3CC6B5" w14:textId="3DCE1A93" w:rsidR="00A51FEC" w:rsidRPr="008F38E6" w:rsidRDefault="00DB16BA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329FDB9B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9B89895" w14:textId="2D3840E7" w:rsidR="00A51FEC" w:rsidRPr="008F38E6" w:rsidRDefault="00DB16BA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79C26CB5" w14:textId="77777777" w:rsidR="00A51FEC" w:rsidRPr="008F38E6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2D16121" w14:textId="6DADFC1A" w:rsidR="00A51FEC" w:rsidRPr="008F38E6" w:rsidRDefault="00DB16BA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1FEC" w:rsidRPr="00E24209" w14:paraId="372F4EE7" w14:textId="77777777" w:rsidTr="00CF625E">
        <w:trPr>
          <w:cantSplit/>
        </w:trPr>
        <w:tc>
          <w:tcPr>
            <w:tcW w:w="3665" w:type="dxa"/>
          </w:tcPr>
          <w:p w14:paraId="6ADF2BB1" w14:textId="77777777" w:rsidR="00A51FEC" w:rsidRPr="00D9141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0E9C0D61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14:paraId="13BA0142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1CEEB3C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5A2347B8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6833F67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442418ED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37DD1304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B16BA" w:rsidRPr="00E24209" w14:paraId="3FD18B09" w14:textId="77777777" w:rsidTr="00CF625E">
        <w:trPr>
          <w:cantSplit/>
        </w:trPr>
        <w:tc>
          <w:tcPr>
            <w:tcW w:w="3665" w:type="dxa"/>
          </w:tcPr>
          <w:p w14:paraId="2CF2D494" w14:textId="77777777" w:rsidR="00DB16BA" w:rsidRPr="00802B2B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7AD1F160" w14:textId="77777777" w:rsidR="00DB16BA" w:rsidRPr="0023380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6325F83E" w14:textId="77777777" w:rsidR="00DB16BA" w:rsidRPr="004E4492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2B152D7" w14:textId="21F736C8" w:rsidR="00DB16BA" w:rsidRPr="00CB785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27C3E6A9" w14:textId="77777777" w:rsidR="00DB16BA" w:rsidRPr="004E4492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2174B218" w14:textId="2829FAF5" w:rsidR="00DB16BA" w:rsidRPr="00D05B70" w:rsidRDefault="00D05B70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27,463</w:t>
            </w:r>
          </w:p>
        </w:tc>
        <w:tc>
          <w:tcPr>
            <w:tcW w:w="289" w:type="dxa"/>
          </w:tcPr>
          <w:p w14:paraId="14E10E40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18EC6453" w14:textId="2CD36713" w:rsidR="00DB16BA" w:rsidRPr="001A4E4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DB16BA" w:rsidRPr="00E24209" w14:paraId="3378356C" w14:textId="77777777" w:rsidTr="00CF625E">
        <w:trPr>
          <w:cantSplit/>
        </w:trPr>
        <w:tc>
          <w:tcPr>
            <w:tcW w:w="3665" w:type="dxa"/>
          </w:tcPr>
          <w:p w14:paraId="64CFABAA" w14:textId="77777777" w:rsidR="00DB16BA" w:rsidRPr="00802B2B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DF978F8" w14:textId="2FFEC3E6" w:rsidR="00DB16BA" w:rsidRPr="0023380A" w:rsidRDefault="0023380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85" w:type="dxa"/>
          </w:tcPr>
          <w:p w14:paraId="36A27E43" w14:textId="77777777" w:rsidR="00DB16BA" w:rsidRPr="004E4492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2D2A4B6" w14:textId="4AB5221F" w:rsidR="00DB16BA" w:rsidRPr="00CB785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3605A1D3" w14:textId="77777777" w:rsidR="00DB16BA" w:rsidRPr="004E4492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11DEEFA" w14:textId="77777777" w:rsidR="00DB16BA" w:rsidRPr="00D05B70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44659FB2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9AC5652" w14:textId="5E30E328" w:rsidR="00DB16BA" w:rsidRPr="00CB785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05B70" w:rsidRPr="00E24209" w14:paraId="005C7E05" w14:textId="77777777" w:rsidTr="00CF625E">
        <w:trPr>
          <w:cantSplit/>
        </w:trPr>
        <w:tc>
          <w:tcPr>
            <w:tcW w:w="3665" w:type="dxa"/>
          </w:tcPr>
          <w:p w14:paraId="25A63B77" w14:textId="77777777" w:rsidR="00D05B70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405CA" w14:textId="6D92994B" w:rsidR="00D05B70" w:rsidRPr="0023380A" w:rsidRDefault="0023380A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85" w:type="dxa"/>
          </w:tcPr>
          <w:p w14:paraId="4D9F141D" w14:textId="77777777" w:rsidR="00D05B70" w:rsidRPr="004E4492" w:rsidRDefault="00D05B70" w:rsidP="00D05B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AD36E94" w14:textId="4AA5BFF6" w:rsidR="00D05B70" w:rsidRPr="00CB7859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4C461FFF" w14:textId="77777777" w:rsidR="00D05B70" w:rsidRPr="004E4492" w:rsidRDefault="00D05B70" w:rsidP="00D05B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659C5" w14:textId="225052B0" w:rsidR="00D05B70" w:rsidRPr="00D05B70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27,463</w:t>
            </w:r>
          </w:p>
        </w:tc>
        <w:tc>
          <w:tcPr>
            <w:tcW w:w="289" w:type="dxa"/>
          </w:tcPr>
          <w:p w14:paraId="5AEEB621" w14:textId="77777777" w:rsidR="00D05B70" w:rsidRPr="00E24209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2CDE87B" w14:textId="285B45E6" w:rsidR="00D05B70" w:rsidRPr="001A4E4A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D05B70" w:rsidRPr="00E24209" w14:paraId="6E0118CB" w14:textId="77777777" w:rsidTr="00CF625E">
        <w:trPr>
          <w:cantSplit/>
        </w:trPr>
        <w:tc>
          <w:tcPr>
            <w:tcW w:w="3665" w:type="dxa"/>
          </w:tcPr>
          <w:p w14:paraId="775B364B" w14:textId="77777777" w:rsidR="00D05B70" w:rsidRPr="00C86109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013EC919" w14:textId="77777777" w:rsidR="00D05B70" w:rsidRPr="00097572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60B56A85" w14:textId="77777777" w:rsidR="00D05B70" w:rsidRPr="00C86109" w:rsidRDefault="00D05B70" w:rsidP="00D05B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AC45120" w14:textId="77777777" w:rsidR="00D05B70" w:rsidRPr="00C86109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486911A4" w14:textId="77777777" w:rsidR="00D05B70" w:rsidRPr="00C86109" w:rsidRDefault="00D05B70" w:rsidP="00D05B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14:paraId="01D69254" w14:textId="77777777" w:rsidR="00D05B70" w:rsidRPr="00097572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14:paraId="1FB85A83" w14:textId="77777777" w:rsidR="00D05B70" w:rsidRPr="00C86109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14:paraId="7E751DB1" w14:textId="77777777" w:rsidR="00D05B70" w:rsidRPr="00C86109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3B210993" w14:textId="77777777" w:rsidR="00A51FEC" w:rsidRDefault="00A51FEC"/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14:paraId="4C89EA03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7D79208B" w14:textId="77777777"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14:paraId="2AE27407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5CD2A226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61E35B24" w14:textId="77777777"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2C5D0D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42FAA7EB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08C74D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55D6" w:rsidRPr="00F51F88" w14:paraId="240576CD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17A36918" w14:textId="77777777"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0376A9" w14:textId="4F234328" w:rsidR="008755D6" w:rsidRPr="008F38E6" w:rsidRDefault="00DB16BA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66EC3365" w14:textId="77777777" w:rsidR="008755D6" w:rsidRPr="008F38E6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E7C893A" w14:textId="076679A0" w:rsidR="008755D6" w:rsidRPr="008F38E6" w:rsidRDefault="00DB16BA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5AA9403F" w14:textId="77777777" w:rsidR="008755D6" w:rsidRPr="008F38E6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A12AA59" w14:textId="66FEAC1A" w:rsidR="008755D6" w:rsidRPr="008F38E6" w:rsidRDefault="00DB16B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291DDCAB" w14:textId="77777777"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9A758C5" w14:textId="24F7B640" w:rsidR="008755D6" w:rsidRPr="008F38E6" w:rsidRDefault="00DB16B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97572" w:rsidRPr="001E6302" w14:paraId="7E9AB6E2" w14:textId="77777777" w:rsidTr="00CF625E">
        <w:trPr>
          <w:gridAfter w:val="1"/>
          <w:wAfter w:w="6" w:type="dxa"/>
          <w:cantSplit/>
        </w:trPr>
        <w:tc>
          <w:tcPr>
            <w:tcW w:w="4940" w:type="dxa"/>
            <w:gridSpan w:val="2"/>
          </w:tcPr>
          <w:p w14:paraId="00AB6C6B" w14:textId="77777777" w:rsidR="00097572" w:rsidRPr="002A2A32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14:paraId="4B6B0575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63BD495F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FB4AE15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01873D0A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3C3D6134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19C6E70E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572" w:rsidRPr="001E6302" w14:paraId="72735C85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10670227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ACA43FE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1C9F5F76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14:paraId="291DF2D5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7CF99B5C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0ECA0B4A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14:paraId="781FDAE4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791D41D4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B16BA" w:rsidRPr="001E6302" w14:paraId="2B5A689C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4EB159EB" w14:textId="77777777" w:rsidR="00DB16BA" w:rsidRPr="00161CAE" w:rsidRDefault="00DB16BA" w:rsidP="00DB16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14:paraId="04D3731A" w14:textId="0CD82DC4" w:rsidR="00DB16BA" w:rsidRPr="009E0941" w:rsidRDefault="009E0941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941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85" w:type="dxa"/>
          </w:tcPr>
          <w:p w14:paraId="3EF3610C" w14:textId="77777777" w:rsidR="00DB16BA" w:rsidRPr="007E2CE7" w:rsidRDefault="00DB16BA" w:rsidP="00DB16B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19DED078" w14:textId="2D35B460" w:rsidR="00DB16BA" w:rsidRPr="00C7703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90" w:type="dxa"/>
          </w:tcPr>
          <w:p w14:paraId="13F04D89" w14:textId="77777777" w:rsidR="00DB16BA" w:rsidRPr="000233DF" w:rsidRDefault="00DB16BA" w:rsidP="00DB16B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04DB2E41" w14:textId="3A651CFE" w:rsidR="00DB16BA" w:rsidRPr="002C684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/>
                <w:sz w:val="30"/>
                <w:szCs w:val="30"/>
              </w:rPr>
              <w:t>2</w:t>
            </w:r>
            <w:r w:rsidR="002C6846" w:rsidRPr="002C6846">
              <w:rPr>
                <w:rFonts w:ascii="Angsana New" w:hAnsi="Angsana New"/>
                <w:sz w:val="30"/>
                <w:szCs w:val="30"/>
              </w:rPr>
              <w:t>7,463</w:t>
            </w:r>
          </w:p>
        </w:tc>
        <w:tc>
          <w:tcPr>
            <w:tcW w:w="289" w:type="dxa"/>
          </w:tcPr>
          <w:p w14:paraId="678A30E7" w14:textId="77777777" w:rsidR="00DB16BA" w:rsidRPr="000233DF" w:rsidRDefault="00DB16BA" w:rsidP="00DB16B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3B82FE16" w14:textId="26889377" w:rsidR="00DB16BA" w:rsidRPr="00265994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26,087</w:t>
            </w:r>
          </w:p>
        </w:tc>
      </w:tr>
      <w:tr w:rsidR="00DB16BA" w:rsidRPr="001E6302" w14:paraId="7249FB1B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466C019D" w14:textId="77777777" w:rsidR="00DB16BA" w:rsidRPr="00161CAE" w:rsidRDefault="00DB16BA" w:rsidP="00DB16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3886AED0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21ED460B" w14:textId="77777777" w:rsidR="00DB16BA" w:rsidRPr="007E2CE7" w:rsidRDefault="00DB16BA" w:rsidP="00DB16B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26A4DDBA" w14:textId="77777777" w:rsidR="00DB16BA" w:rsidRPr="00C7703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1DDAF839" w14:textId="77777777" w:rsidR="00DB16BA" w:rsidRPr="000233DF" w:rsidRDefault="00DB16BA" w:rsidP="00DB16B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74715967" w14:textId="77777777" w:rsidR="00DB16BA" w:rsidRPr="002C684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7FB530" w14:textId="77777777" w:rsidR="00DB16BA" w:rsidRPr="000233DF" w:rsidRDefault="00DB16BA" w:rsidP="00DB16B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D56B427" w14:textId="77777777" w:rsidR="00DB16BA" w:rsidRPr="002A165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E0941" w:rsidRPr="001E6302" w14:paraId="60CBF1B8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1B332AD4" w14:textId="1AF6BAC3" w:rsidR="009E0941" w:rsidRPr="00161CAE" w:rsidRDefault="009E0941" w:rsidP="009E0941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16BA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14FECFC6" w14:textId="3538CA8C" w:rsidR="009E0941" w:rsidRPr="009E094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0E75A0B8" w14:textId="77777777" w:rsidR="009E0941" w:rsidRPr="007E2CE7" w:rsidRDefault="009E0941" w:rsidP="009E0941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51A378C0" w14:textId="6DD8971C" w:rsidR="009E0941" w:rsidRPr="00C7703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0" w:type="dxa"/>
          </w:tcPr>
          <w:p w14:paraId="075C49A7" w14:textId="77777777" w:rsidR="009E0941" w:rsidRPr="000233DF" w:rsidRDefault="009E0941" w:rsidP="009E094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7A822E5B" w14:textId="77777777" w:rsidR="009E0941" w:rsidRPr="002C684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6F395D14" w14:textId="77777777" w:rsidR="009E0941" w:rsidRPr="000233DF" w:rsidRDefault="009E0941" w:rsidP="009E094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06B4CA92" w14:textId="440BB811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9E0941" w:rsidRPr="001E6302" w14:paraId="5BE23DF9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0B04FFE8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A1583" w14:textId="232FC1F7" w:rsidR="009E0941" w:rsidRPr="009E094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941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85" w:type="dxa"/>
          </w:tcPr>
          <w:p w14:paraId="1E781F34" w14:textId="77777777" w:rsidR="009E0941" w:rsidRPr="007E2CE7" w:rsidRDefault="009E0941" w:rsidP="009E0941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51D4DA" w14:textId="4BB4EE6D" w:rsidR="009E0941" w:rsidRPr="00C7703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3B5F6332" w14:textId="77777777" w:rsidR="009E0941" w:rsidRPr="000233DF" w:rsidRDefault="009E0941" w:rsidP="009E094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D5140" w14:textId="4655F62B" w:rsidR="009E0941" w:rsidRPr="002C684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6846">
              <w:rPr>
                <w:rFonts w:ascii="Angsana New" w:hAnsi="Angsana New"/>
                <w:sz w:val="30"/>
                <w:szCs w:val="30"/>
              </w:rPr>
              <w:t>27,463</w:t>
            </w:r>
          </w:p>
        </w:tc>
        <w:tc>
          <w:tcPr>
            <w:tcW w:w="289" w:type="dxa"/>
          </w:tcPr>
          <w:p w14:paraId="5DD2F29E" w14:textId="77777777" w:rsidR="009E0941" w:rsidRPr="000233DF" w:rsidRDefault="009E0941" w:rsidP="009E094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0B28699" w14:textId="15A6C7B0" w:rsidR="009E0941" w:rsidRPr="001A4E4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9E0941" w:rsidRPr="00E55B20" w14:paraId="5F1113D7" w14:textId="77777777" w:rsidTr="00CF625E">
        <w:trPr>
          <w:cantSplit/>
        </w:trPr>
        <w:tc>
          <w:tcPr>
            <w:tcW w:w="3665" w:type="dxa"/>
          </w:tcPr>
          <w:p w14:paraId="1170619D" w14:textId="77777777" w:rsidR="009E0941" w:rsidRPr="00E55B2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1F5D6F0C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5E79DCE0" w14:textId="77777777" w:rsidR="009E0941" w:rsidRPr="00E55B20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14:paraId="041B5C17" w14:textId="77777777" w:rsidR="009E0941" w:rsidRPr="00E55B2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28A8823F" w14:textId="77777777" w:rsidR="009E0941" w:rsidRPr="00E55B20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14:paraId="639984F3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38E44DB" w14:textId="77777777" w:rsidR="009E0941" w:rsidRPr="00E55B2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53F45296" w14:textId="77777777" w:rsidR="009E0941" w:rsidRPr="00E55B2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9E0941" w:rsidRPr="00E24209" w14:paraId="28486A08" w14:textId="77777777" w:rsidTr="00CF625E">
        <w:trPr>
          <w:cantSplit/>
        </w:trPr>
        <w:tc>
          <w:tcPr>
            <w:tcW w:w="3665" w:type="dxa"/>
          </w:tcPr>
          <w:p w14:paraId="2D3306A8" w14:textId="77777777" w:rsidR="009E094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199335EC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3F885EE0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DAC7D6E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0D54DECC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BF3F913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29A713E3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09B2B7F8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E0941" w:rsidRPr="00E24209" w14:paraId="32468DC9" w14:textId="77777777" w:rsidTr="00CF625E">
        <w:trPr>
          <w:cantSplit/>
        </w:trPr>
        <w:tc>
          <w:tcPr>
            <w:tcW w:w="3665" w:type="dxa"/>
          </w:tcPr>
          <w:p w14:paraId="7D186C93" w14:textId="77777777" w:rsidR="009E0941" w:rsidRPr="0069708B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14:paraId="2D0A4208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7D9405D8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2B1209D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503CE54D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B3592A3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14764FC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0AF9F55C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E0941" w:rsidRPr="00E24209" w14:paraId="52B1B2C4" w14:textId="77777777" w:rsidTr="00CF625E">
        <w:trPr>
          <w:cantSplit/>
        </w:trPr>
        <w:tc>
          <w:tcPr>
            <w:tcW w:w="3665" w:type="dxa"/>
          </w:tcPr>
          <w:p w14:paraId="57BA16CF" w14:textId="77777777" w:rsidR="009E0941" w:rsidRPr="00802B2B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1909E548" w14:textId="77777777" w:rsidR="009E0941" w:rsidRPr="0023380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2BADCC15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457AFBB3" w14:textId="332381B5" w:rsidR="009E0941" w:rsidRPr="00B30A45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A16D31A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8AD5473" w14:textId="7455E462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  <w:tc>
          <w:tcPr>
            <w:tcW w:w="289" w:type="dxa"/>
          </w:tcPr>
          <w:p w14:paraId="2C8DAEF9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27E4F36" w14:textId="77E6B8B7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9E0941" w:rsidRPr="00E24209" w14:paraId="3F45A8C2" w14:textId="77777777" w:rsidTr="00CF625E">
        <w:trPr>
          <w:cantSplit/>
        </w:trPr>
        <w:tc>
          <w:tcPr>
            <w:tcW w:w="3665" w:type="dxa"/>
          </w:tcPr>
          <w:p w14:paraId="0623F57A" w14:textId="77777777" w:rsidR="009E0941" w:rsidRPr="00802B2B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</w:tcPr>
          <w:p w14:paraId="2C8D0EDB" w14:textId="1957866D" w:rsidR="009E0941" w:rsidRPr="0023380A" w:rsidRDefault="0023380A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93" w:type="dxa"/>
            <w:gridSpan w:val="2"/>
          </w:tcPr>
          <w:p w14:paraId="3A7FB09D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4FA754B2" w14:textId="03A2780F" w:rsidR="009E0941" w:rsidRPr="00D1328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90" w:type="dxa"/>
          </w:tcPr>
          <w:p w14:paraId="61690C73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60F852D" w14:textId="7287E743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89" w:type="dxa"/>
          </w:tcPr>
          <w:p w14:paraId="6C74CA50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7825D64" w14:textId="3AD9DF87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E0941" w:rsidRPr="00B05A36" w14:paraId="1CB5718D" w14:textId="77777777" w:rsidTr="00CF625E">
        <w:trPr>
          <w:cantSplit/>
        </w:trPr>
        <w:tc>
          <w:tcPr>
            <w:tcW w:w="3665" w:type="dxa"/>
          </w:tcPr>
          <w:p w14:paraId="6E67F5BD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54B36A4" w14:textId="6023841D" w:rsidR="009E0941" w:rsidRPr="0023380A" w:rsidRDefault="0023380A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93" w:type="dxa"/>
            <w:gridSpan w:val="2"/>
          </w:tcPr>
          <w:p w14:paraId="517C0978" w14:textId="77777777" w:rsidR="009E0941" w:rsidRPr="00B05A36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1E841CE8" w14:textId="7C733A9C" w:rsidR="009E0941" w:rsidRPr="00D1328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90" w:type="dxa"/>
          </w:tcPr>
          <w:p w14:paraId="4D55C1BA" w14:textId="77777777" w:rsidR="009E0941" w:rsidRPr="00B05A36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6DF5E76A" w14:textId="774C1471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1,566</w:t>
            </w:r>
          </w:p>
        </w:tc>
        <w:tc>
          <w:tcPr>
            <w:tcW w:w="289" w:type="dxa"/>
          </w:tcPr>
          <w:p w14:paraId="0DBBCE76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78EC4F91" w14:textId="4BC1CE99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9E0941" w:rsidRPr="00E24209" w14:paraId="79993724" w14:textId="77777777" w:rsidTr="00CF625E">
        <w:trPr>
          <w:cantSplit/>
        </w:trPr>
        <w:tc>
          <w:tcPr>
            <w:tcW w:w="3665" w:type="dxa"/>
          </w:tcPr>
          <w:p w14:paraId="77D1FC12" w14:textId="77777777" w:rsidR="009E0941" w:rsidRPr="00DE340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DC0342D" w14:textId="77777777" w:rsidR="009E0941" w:rsidRPr="0023380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14:paraId="619E8314" w14:textId="77777777" w:rsidR="009E0941" w:rsidRPr="00DE3401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19178337" w14:textId="77777777" w:rsidR="009E0941" w:rsidRPr="00DE340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36118C81" w14:textId="77777777" w:rsidR="009E0941" w:rsidRPr="00DE3401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A47FB31" w14:textId="77777777" w:rsidR="009E0941" w:rsidRPr="00B05A3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67C67D6" w14:textId="77777777" w:rsidR="009E0941" w:rsidRPr="00DE340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3DA838D6" w14:textId="77777777" w:rsidR="009E0941" w:rsidRPr="00DE340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0941" w:rsidRPr="00E24209" w14:paraId="1BA25D16" w14:textId="77777777" w:rsidTr="00CF625E">
        <w:trPr>
          <w:cantSplit/>
        </w:trPr>
        <w:tc>
          <w:tcPr>
            <w:tcW w:w="3665" w:type="dxa"/>
          </w:tcPr>
          <w:p w14:paraId="05E55246" w14:textId="77777777" w:rsidR="009E0941" w:rsidRPr="0025797F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14:paraId="4991F403" w14:textId="77777777" w:rsidR="009E0941" w:rsidRPr="0023380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7F4AF3D9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979C716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4FD78F8D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BAAF81B" w14:textId="77777777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08FCDC29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6796B4C8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E0941" w:rsidRPr="00E24209" w14:paraId="1F477DBD" w14:textId="77777777" w:rsidTr="00CF625E">
        <w:trPr>
          <w:cantSplit/>
        </w:trPr>
        <w:tc>
          <w:tcPr>
            <w:tcW w:w="3665" w:type="dxa"/>
          </w:tcPr>
          <w:p w14:paraId="3ED9D535" w14:textId="77777777" w:rsidR="009E0941" w:rsidRPr="00802B2B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D51F48" w14:textId="77777777" w:rsidR="009E0941" w:rsidRPr="0023380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3" w:type="dxa"/>
            <w:gridSpan w:val="2"/>
          </w:tcPr>
          <w:p w14:paraId="1C1DDC82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0A1286A" w14:textId="64035A4D" w:rsidR="009E0941" w:rsidRPr="00C7703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0" w:type="dxa"/>
          </w:tcPr>
          <w:p w14:paraId="01984566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9AB1A31" w14:textId="77777777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14:paraId="4418B639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031387A5" w14:textId="5033464E" w:rsidR="009E0941" w:rsidRPr="00B30A45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E0941" w:rsidRPr="00E24209" w14:paraId="2FBF9570" w14:textId="77777777" w:rsidTr="00CF625E">
        <w:trPr>
          <w:cantSplit/>
        </w:trPr>
        <w:tc>
          <w:tcPr>
            <w:tcW w:w="3665" w:type="dxa"/>
          </w:tcPr>
          <w:p w14:paraId="14AF895E" w14:textId="77777777" w:rsidR="009E0941" w:rsidRPr="006167C3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358D21" w14:textId="3B548D52" w:rsidR="009E0941" w:rsidRPr="0023380A" w:rsidRDefault="0023380A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93" w:type="dxa"/>
            <w:gridSpan w:val="2"/>
          </w:tcPr>
          <w:p w14:paraId="7A73E461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4B0D62AF" w14:textId="393D8DAE" w:rsidR="009E0941" w:rsidRPr="00C7703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90" w:type="dxa"/>
          </w:tcPr>
          <w:p w14:paraId="5B8FC0BE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4E22BD1" w14:textId="1912BBF4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1,566</w:t>
            </w:r>
          </w:p>
        </w:tc>
        <w:tc>
          <w:tcPr>
            <w:tcW w:w="289" w:type="dxa"/>
          </w:tcPr>
          <w:p w14:paraId="63B7AEE4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D42FD" w14:textId="2502012B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9E0941" w:rsidRPr="00E24209" w14:paraId="3867D3C4" w14:textId="77777777" w:rsidTr="00CF625E">
        <w:trPr>
          <w:cantSplit/>
        </w:trPr>
        <w:tc>
          <w:tcPr>
            <w:tcW w:w="3665" w:type="dxa"/>
          </w:tcPr>
          <w:p w14:paraId="63D4C5FF" w14:textId="77777777" w:rsidR="009E0941" w:rsidRPr="00D752D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4BCBF72" w14:textId="77777777" w:rsidR="009E0941" w:rsidRPr="00D752D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08096344" w14:textId="77777777" w:rsidR="009E0941" w:rsidRPr="00D752DD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6B31DC13" w14:textId="77777777" w:rsidR="009E0941" w:rsidRPr="00D752D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72D4C3D4" w14:textId="77777777" w:rsidR="009E0941" w:rsidRPr="00D752DD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676990D4" w14:textId="77777777" w:rsidR="009E0941" w:rsidRPr="00D752D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57E5F5BF" w14:textId="77777777" w:rsidR="009E0941" w:rsidRPr="00D752D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2C118D56" w14:textId="77777777" w:rsidR="009E0941" w:rsidRPr="00D752D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9E0941" w:rsidRPr="00C632CF" w14:paraId="717DD7C3" w14:textId="77777777" w:rsidTr="00CF625E">
        <w:trPr>
          <w:cantSplit/>
        </w:trPr>
        <w:tc>
          <w:tcPr>
            <w:tcW w:w="3665" w:type="dxa"/>
          </w:tcPr>
          <w:p w14:paraId="0233D089" w14:textId="77777777" w:rsidR="009E0941" w:rsidRPr="00D9141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14:paraId="18D3D271" w14:textId="77777777" w:rsidR="009E0941" w:rsidRPr="00F500D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113CF526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A9570D8" w14:textId="77777777" w:rsidR="009E0941" w:rsidRPr="00A9043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14:paraId="0216F799" w14:textId="77777777" w:rsidR="009E0941" w:rsidRPr="00E24209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62555FD" w14:textId="77777777" w:rsidR="009E0941" w:rsidRPr="00F500D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2160A79A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40A7D83" w14:textId="77777777" w:rsidR="009E0941" w:rsidRPr="004C2E6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9E0941" w:rsidRPr="00C632CF" w14:paraId="1867DEF8" w14:textId="77777777" w:rsidTr="00CF625E">
        <w:trPr>
          <w:cantSplit/>
        </w:trPr>
        <w:tc>
          <w:tcPr>
            <w:tcW w:w="3665" w:type="dxa"/>
          </w:tcPr>
          <w:p w14:paraId="03CB577E" w14:textId="77777777" w:rsidR="009E0941" w:rsidRPr="00802B2B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AE835CC" w14:textId="77777777" w:rsidR="009E0941" w:rsidRPr="0023380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380A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14:paraId="29648F5A" w14:textId="77777777" w:rsidR="009E0941" w:rsidRPr="00A2716F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14:paraId="11DC4B09" w14:textId="77777777" w:rsidR="009E0941" w:rsidRPr="00B30A45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14:paraId="4B375BDB" w14:textId="77777777" w:rsidR="009E0941" w:rsidRPr="00A2716F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14:paraId="25CBB441" w14:textId="77777777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B7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12CEF756" w14:textId="77777777" w:rsidR="009E0941" w:rsidRPr="00E24209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double" w:sz="4" w:space="0" w:color="auto"/>
            </w:tcBorders>
          </w:tcPr>
          <w:p w14:paraId="28F349ED" w14:textId="77777777" w:rsidR="009E0941" w:rsidRPr="00386FD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E0941" w:rsidRPr="00C632CF" w14:paraId="3F654EAB" w14:textId="77777777" w:rsidTr="00CF625E">
        <w:trPr>
          <w:cantSplit/>
        </w:trPr>
        <w:tc>
          <w:tcPr>
            <w:tcW w:w="3665" w:type="dxa"/>
          </w:tcPr>
          <w:p w14:paraId="63E189B6" w14:textId="77777777" w:rsidR="009E0941" w:rsidRPr="00230745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E6CFF1B" w14:textId="77777777" w:rsidR="009E0941" w:rsidRPr="0023380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14:paraId="16838F8B" w14:textId="77777777" w:rsidR="009E0941" w:rsidRPr="00A2716F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50268E14" w14:textId="77777777" w:rsidR="009E0941" w:rsidRPr="00A2716F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72257326" w14:textId="77777777" w:rsidR="009E0941" w:rsidRPr="00A2716F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21BF6980" w14:textId="77777777" w:rsidR="009E0941" w:rsidRPr="00183C5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473F0E2B" w14:textId="77777777" w:rsidR="009E0941" w:rsidRPr="00230745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590F6A13" w14:textId="77777777" w:rsidR="009E0941" w:rsidRPr="00230745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9E0941" w:rsidRPr="00734C60" w14:paraId="69039F1F" w14:textId="77777777" w:rsidTr="00CF625E">
        <w:trPr>
          <w:cantSplit/>
        </w:trPr>
        <w:tc>
          <w:tcPr>
            <w:tcW w:w="3665" w:type="dxa"/>
          </w:tcPr>
          <w:p w14:paraId="2C87C1F3" w14:textId="77777777" w:rsidR="009E0941" w:rsidRPr="00F957A3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6F285A38" w14:textId="77777777" w:rsidR="009E0941" w:rsidRPr="0023380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7A1A1977" w14:textId="77777777" w:rsidR="009E0941" w:rsidRPr="00A2716F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64FE5A3" w14:textId="77777777" w:rsidR="009E0941" w:rsidRPr="00A2716F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52297E59" w14:textId="77777777" w:rsidR="009E0941" w:rsidRPr="00A2716F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CE0F7E6" w14:textId="77777777" w:rsidR="009E0941" w:rsidRPr="00D91D97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7D92E4AE" w14:textId="77777777" w:rsidR="009E0941" w:rsidRPr="0076366C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075BD4E9" w14:textId="77777777" w:rsidR="009E0941" w:rsidRPr="00211056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9E0941" w:rsidRPr="00734C60" w14:paraId="7A1D2EFB" w14:textId="77777777" w:rsidTr="00CF625E">
        <w:trPr>
          <w:cantSplit/>
        </w:trPr>
        <w:tc>
          <w:tcPr>
            <w:tcW w:w="3665" w:type="dxa"/>
          </w:tcPr>
          <w:p w14:paraId="4AFC561B" w14:textId="77777777" w:rsidR="009E0941" w:rsidRPr="00802B2B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4D802E96" w14:textId="77777777" w:rsidR="009E0941" w:rsidRPr="0023380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49881618" w14:textId="77777777" w:rsidR="009E0941" w:rsidRPr="00A2716F" w:rsidRDefault="009E0941" w:rsidP="009E0941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04C47C40" w14:textId="2183DAAF" w:rsidR="009E0941" w:rsidRPr="00B30A45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00DF5B73" w14:textId="77777777" w:rsidR="009E0941" w:rsidRPr="00A2716F" w:rsidRDefault="009E0941" w:rsidP="009E0941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13C40719" w14:textId="7E3271A6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34,743</w:t>
            </w:r>
          </w:p>
        </w:tc>
        <w:tc>
          <w:tcPr>
            <w:tcW w:w="289" w:type="dxa"/>
          </w:tcPr>
          <w:p w14:paraId="62510606" w14:textId="77777777" w:rsidR="009E0941" w:rsidRPr="0076366C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9610582" w14:textId="7A63688D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18,228</w:t>
            </w:r>
          </w:p>
        </w:tc>
      </w:tr>
      <w:tr w:rsidR="009E0941" w:rsidRPr="00734C60" w14:paraId="12435CE2" w14:textId="77777777" w:rsidTr="00CF625E">
        <w:trPr>
          <w:cantSplit/>
        </w:trPr>
        <w:tc>
          <w:tcPr>
            <w:tcW w:w="3665" w:type="dxa"/>
          </w:tcPr>
          <w:p w14:paraId="4CA03C75" w14:textId="13BC4EAC" w:rsidR="009E0941" w:rsidRPr="00802B2B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3C3649" w14:textId="416C3C95" w:rsidR="009E0941" w:rsidRPr="0023380A" w:rsidRDefault="00B249DD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3,777</w:t>
            </w:r>
          </w:p>
        </w:tc>
        <w:tc>
          <w:tcPr>
            <w:tcW w:w="293" w:type="dxa"/>
            <w:gridSpan w:val="2"/>
          </w:tcPr>
          <w:p w14:paraId="32FB69EF" w14:textId="77777777" w:rsidR="009E0941" w:rsidRPr="00A2716F" w:rsidRDefault="009E0941" w:rsidP="009E0941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21BC060" w14:textId="0F31F7E1" w:rsidR="009E0941" w:rsidRPr="00C7703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90" w:type="dxa"/>
          </w:tcPr>
          <w:p w14:paraId="2DB018D0" w14:textId="77777777" w:rsidR="009E0941" w:rsidRPr="00A2716F" w:rsidRDefault="009E0941" w:rsidP="009E0941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7B4B9CE" w14:textId="1562F906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3,315</w:t>
            </w:r>
          </w:p>
        </w:tc>
        <w:tc>
          <w:tcPr>
            <w:tcW w:w="289" w:type="dxa"/>
          </w:tcPr>
          <w:p w14:paraId="4B48F04C" w14:textId="77777777" w:rsidR="009E0941" w:rsidRPr="0076366C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483772FE" w14:textId="1A26F8F7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</w:tr>
      <w:tr w:rsidR="009E0941" w:rsidRPr="00734C60" w14:paraId="21AF62AA" w14:textId="77777777" w:rsidTr="00CF625E">
        <w:trPr>
          <w:cantSplit/>
        </w:trPr>
        <w:tc>
          <w:tcPr>
            <w:tcW w:w="3665" w:type="dxa"/>
          </w:tcPr>
          <w:p w14:paraId="3D4EFF14" w14:textId="77777777" w:rsidR="009E0941" w:rsidRPr="00802B2B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A9C65DB" w14:textId="2D8A90FF" w:rsidR="009E0941" w:rsidRPr="0023380A" w:rsidRDefault="00B249DD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3,777</w:t>
            </w:r>
          </w:p>
        </w:tc>
        <w:tc>
          <w:tcPr>
            <w:tcW w:w="293" w:type="dxa"/>
            <w:gridSpan w:val="2"/>
          </w:tcPr>
          <w:p w14:paraId="7CFC2FE3" w14:textId="77777777" w:rsidR="009E0941" w:rsidRPr="00A2716F" w:rsidRDefault="009E0941" w:rsidP="009E0941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71C6138B" w14:textId="79F9972F" w:rsidR="009E0941" w:rsidRPr="00C7703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90" w:type="dxa"/>
          </w:tcPr>
          <w:p w14:paraId="56E8B3E8" w14:textId="77777777" w:rsidR="009E0941" w:rsidRPr="00A2716F" w:rsidRDefault="009E0941" w:rsidP="009E0941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84AA13A" w14:textId="1E5DE0D2" w:rsidR="009E0941" w:rsidRPr="00D05B70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38,058</w:t>
            </w:r>
          </w:p>
        </w:tc>
        <w:tc>
          <w:tcPr>
            <w:tcW w:w="289" w:type="dxa"/>
          </w:tcPr>
          <w:p w14:paraId="2217EEA9" w14:textId="77777777" w:rsidR="009E0941" w:rsidRPr="0076366C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2B92E7" w14:textId="376E62D8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</w:tr>
      <w:tr w:rsidR="009E0941" w:rsidRPr="00734C60" w14:paraId="4B61671B" w14:textId="77777777" w:rsidTr="00CF625E">
        <w:trPr>
          <w:cantSplit/>
        </w:trPr>
        <w:tc>
          <w:tcPr>
            <w:tcW w:w="3665" w:type="dxa"/>
          </w:tcPr>
          <w:p w14:paraId="6068D6D1" w14:textId="77777777" w:rsidR="009E0941" w:rsidRPr="00144D58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105FF92" w14:textId="77777777" w:rsidR="009E0941" w:rsidRPr="00183C5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4E2A503E" w14:textId="77777777" w:rsidR="009E0941" w:rsidRPr="00A2716F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485529F2" w14:textId="77777777" w:rsidR="009E0941" w:rsidRPr="00A2716F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06371770" w14:textId="77777777" w:rsidR="009E0941" w:rsidRPr="00A2716F" w:rsidRDefault="009E0941" w:rsidP="009E094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0A8AD418" w14:textId="77777777" w:rsidR="009E0941" w:rsidRPr="00183C5D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0AF75D3C" w14:textId="77777777" w:rsidR="009E0941" w:rsidRPr="00144D58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4EC08955" w14:textId="77777777" w:rsidR="009E0941" w:rsidRPr="00144D58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</w:tbl>
    <w:p w14:paraId="72BD5FDB" w14:textId="77777777" w:rsidR="00D752DD" w:rsidRDefault="00D752DD"/>
    <w:p w14:paraId="661347B9" w14:textId="77777777" w:rsidR="00B86A2F" w:rsidRDefault="00B86A2F"/>
    <w:p w14:paraId="0CB36518" w14:textId="77777777" w:rsidR="00B86A2F" w:rsidRDefault="00B86A2F"/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C74AEE" w:rsidRPr="008F38E6" w14:paraId="0110E4E6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5939F7E0" w14:textId="77777777" w:rsidR="00C74AEE" w:rsidRPr="00F51F88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14:paraId="1FE72205" w14:textId="77777777" w:rsidR="00C74AEE" w:rsidRPr="008F38E6" w:rsidRDefault="00C74AEE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4AEE" w:rsidRPr="008F38E6" w14:paraId="76B01BE8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0029FF2F" w14:textId="77777777" w:rsidR="00C74AEE" w:rsidRPr="00F51F88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2F6752" w14:textId="77777777"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439B9170" w14:textId="77777777"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273F31" w14:textId="77777777" w:rsidR="00C74AEE" w:rsidRPr="008F38E6" w:rsidRDefault="00C74AEE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74AEE" w:rsidRPr="008F38E6" w14:paraId="71BDEFCA" w14:textId="77777777" w:rsidTr="00CF625E">
        <w:trPr>
          <w:gridAfter w:val="1"/>
          <w:wAfter w:w="6" w:type="dxa"/>
          <w:cantSplit/>
        </w:trPr>
        <w:tc>
          <w:tcPr>
            <w:tcW w:w="3665" w:type="dxa"/>
          </w:tcPr>
          <w:p w14:paraId="5D2B7CB4" w14:textId="77777777" w:rsidR="00C74AEE" w:rsidRPr="00286BF5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5BF51B" w14:textId="26387182" w:rsidR="00C74AEE" w:rsidRPr="008F38E6" w:rsidRDefault="00DB16B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2AD70658" w14:textId="77777777" w:rsidR="00C74AEE" w:rsidRPr="008F38E6" w:rsidRDefault="00C74AEE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61B2946" w14:textId="779FF09F" w:rsidR="00C74AEE" w:rsidRPr="008F38E6" w:rsidRDefault="00DB16B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2B0B2AF6" w14:textId="77777777"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67BF29C" w14:textId="3D442DB4" w:rsidR="00C74AEE" w:rsidRPr="008F38E6" w:rsidRDefault="00DB16B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3C17434F" w14:textId="77777777" w:rsidR="00C74AEE" w:rsidRPr="008F38E6" w:rsidRDefault="00C74AEE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37DF21B" w14:textId="001DC71B" w:rsidR="00C74AEE" w:rsidRPr="008F38E6" w:rsidRDefault="00DB16B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C74AEE" w:rsidRPr="00775D54" w14:paraId="6C245D58" w14:textId="77777777" w:rsidTr="00CF625E">
        <w:trPr>
          <w:cantSplit/>
        </w:trPr>
        <w:tc>
          <w:tcPr>
            <w:tcW w:w="3665" w:type="dxa"/>
          </w:tcPr>
          <w:p w14:paraId="1EA50D80" w14:textId="77777777" w:rsidR="00C74AEE" w:rsidRPr="00F957A3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14:paraId="3D039761" w14:textId="77777777" w:rsidR="00C74AEE" w:rsidRPr="00183C5D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4DD340B3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C65F269" w14:textId="77777777" w:rsidR="00C74AEE" w:rsidRPr="00211056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14:paraId="2E1188C0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1B80916" w14:textId="77777777" w:rsidR="00C74AEE" w:rsidRPr="00183C5D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C417AF1" w14:textId="77777777"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7164365" w14:textId="77777777" w:rsidR="00C74AEE" w:rsidRPr="00211056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C74AEE" w:rsidRPr="00775D54" w14:paraId="36D52D49" w14:textId="77777777" w:rsidTr="00CF625E">
        <w:trPr>
          <w:cantSplit/>
        </w:trPr>
        <w:tc>
          <w:tcPr>
            <w:tcW w:w="3665" w:type="dxa"/>
          </w:tcPr>
          <w:p w14:paraId="4A1DE923" w14:textId="77777777" w:rsidR="00C74AEE" w:rsidRPr="0069708B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</w:t>
            </w: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75" w:type="dxa"/>
          </w:tcPr>
          <w:p w14:paraId="7885BA67" w14:textId="77777777" w:rsidR="00C74AEE" w:rsidRPr="00183C5D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3D4D07B1" w14:textId="77777777" w:rsidR="00C74AEE" w:rsidRPr="0022335A" w:rsidRDefault="00C74AEE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F2CD7F5" w14:textId="77777777" w:rsidR="00C74AEE" w:rsidRPr="00B30A45" w:rsidRDefault="00C74AE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665B6DC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724DC22" w14:textId="77777777" w:rsidR="00C74AEE" w:rsidRPr="000B6884" w:rsidRDefault="00C74AE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2C1DBF66" w14:textId="77777777"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0C4464A1" w14:textId="77777777" w:rsidR="00C74AEE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16BA" w:rsidRPr="00775D54" w14:paraId="6E267904" w14:textId="77777777" w:rsidTr="00CF625E">
        <w:trPr>
          <w:cantSplit/>
        </w:trPr>
        <w:tc>
          <w:tcPr>
            <w:tcW w:w="3665" w:type="dxa"/>
          </w:tcPr>
          <w:p w14:paraId="2B371739" w14:textId="77777777" w:rsidR="00DB16BA" w:rsidRPr="00802B2B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7B82A70B" w14:textId="77777777" w:rsidR="00DB16BA" w:rsidRPr="0023380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5E4F39D2" w14:textId="77777777" w:rsidR="00DB16BA" w:rsidRPr="0022335A" w:rsidRDefault="00DB16BA" w:rsidP="00DB16BA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206A0BA0" w14:textId="052D4448" w:rsidR="00DB16BA" w:rsidRPr="00B30A45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F4CC6E7" w14:textId="77777777" w:rsidR="00DB16BA" w:rsidRPr="0076366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F775439" w14:textId="6648E365" w:rsidR="00DB16BA" w:rsidRPr="00D05B70" w:rsidRDefault="00FB2BD6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89" w:type="dxa"/>
          </w:tcPr>
          <w:p w14:paraId="7FE6F368" w14:textId="77777777" w:rsidR="00DB16BA" w:rsidRPr="0076366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A14E1C7" w14:textId="44F49A1E" w:rsidR="00DB16BA" w:rsidRPr="00265994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D05B70" w:rsidRPr="00775D54" w14:paraId="04076049" w14:textId="77777777" w:rsidTr="00CF625E">
        <w:trPr>
          <w:cantSplit/>
        </w:trPr>
        <w:tc>
          <w:tcPr>
            <w:tcW w:w="3665" w:type="dxa"/>
          </w:tcPr>
          <w:p w14:paraId="54FD739B" w14:textId="77777777" w:rsidR="00D05B70" w:rsidRPr="00802B2B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48E38B" w14:textId="1F7D9360" w:rsidR="00D05B70" w:rsidRPr="0023380A" w:rsidRDefault="0023380A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7,826</w:t>
            </w:r>
          </w:p>
        </w:tc>
        <w:tc>
          <w:tcPr>
            <w:tcW w:w="293" w:type="dxa"/>
            <w:gridSpan w:val="2"/>
          </w:tcPr>
          <w:p w14:paraId="794E03FD" w14:textId="77777777" w:rsidR="00D05B70" w:rsidRPr="0076366C" w:rsidRDefault="00D05B70" w:rsidP="00D05B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0FBFF77" w14:textId="251F9ADD" w:rsidR="00D05B70" w:rsidRPr="00C77031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90" w:type="dxa"/>
          </w:tcPr>
          <w:p w14:paraId="1E844A21" w14:textId="77777777" w:rsidR="00D05B70" w:rsidRPr="0076366C" w:rsidRDefault="00D05B70" w:rsidP="00D05B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41C9BEB" w14:textId="6DD0FBED" w:rsidR="00D05B70" w:rsidRPr="00D05B70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68966E98" w14:textId="77777777" w:rsidR="00D05B70" w:rsidRPr="0076366C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6E1DB075" w14:textId="229E4DD6" w:rsidR="00D05B70" w:rsidRPr="00DB16BA" w:rsidRDefault="00D05B70" w:rsidP="00D0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B2BD6" w:rsidRPr="00775D54" w14:paraId="15AEEE9C" w14:textId="77777777" w:rsidTr="00CF625E">
        <w:trPr>
          <w:cantSplit/>
        </w:trPr>
        <w:tc>
          <w:tcPr>
            <w:tcW w:w="3665" w:type="dxa"/>
          </w:tcPr>
          <w:p w14:paraId="2A0573AA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E32FB81" w14:textId="776192CF" w:rsidR="00FB2BD6" w:rsidRPr="0023380A" w:rsidRDefault="0023380A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7,826</w:t>
            </w:r>
          </w:p>
        </w:tc>
        <w:tc>
          <w:tcPr>
            <w:tcW w:w="293" w:type="dxa"/>
            <w:gridSpan w:val="2"/>
          </w:tcPr>
          <w:p w14:paraId="74E746EC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798BB60" w14:textId="2C70124F" w:rsidR="00FB2BD6" w:rsidRPr="00C77031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90" w:type="dxa"/>
          </w:tcPr>
          <w:p w14:paraId="69594497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20A93238" w14:textId="0AAF3C59" w:rsidR="00FB2BD6" w:rsidRPr="00D05B7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89" w:type="dxa"/>
          </w:tcPr>
          <w:p w14:paraId="15F84E43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F117D" w14:textId="20FC2D89" w:rsidR="00FB2BD6" w:rsidRPr="00265994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FB2BD6" w:rsidRPr="00A90330" w14:paraId="0020B09F" w14:textId="77777777" w:rsidTr="00CF625E">
        <w:trPr>
          <w:cantSplit/>
        </w:trPr>
        <w:tc>
          <w:tcPr>
            <w:tcW w:w="3665" w:type="dxa"/>
          </w:tcPr>
          <w:p w14:paraId="2B3936DC" w14:textId="77777777" w:rsidR="00FB2BD6" w:rsidRPr="0025797F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5" w:type="dxa"/>
          </w:tcPr>
          <w:p w14:paraId="4CFA5755" w14:textId="77777777" w:rsidR="00FB2BD6" w:rsidRPr="0023380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3AF547AC" w14:textId="77777777" w:rsidR="00FB2BD6" w:rsidRPr="00A90330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ECB6B9F" w14:textId="77777777" w:rsidR="00FB2BD6" w:rsidRPr="00A9033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CECA04F" w14:textId="77777777" w:rsidR="00FB2BD6" w:rsidRPr="00A90330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CCEBFC0" w14:textId="77777777" w:rsidR="00FB2BD6" w:rsidRPr="00A9033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529F2CC6" w14:textId="77777777" w:rsidR="00FB2BD6" w:rsidRPr="00A9033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F8583DE" w14:textId="77777777" w:rsidR="00FB2BD6" w:rsidRPr="00A9033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2BD6" w:rsidRPr="00A90330" w14:paraId="7D129D3A" w14:textId="77777777" w:rsidTr="00CF625E">
        <w:trPr>
          <w:cantSplit/>
        </w:trPr>
        <w:tc>
          <w:tcPr>
            <w:tcW w:w="3665" w:type="dxa"/>
          </w:tcPr>
          <w:p w14:paraId="0124767E" w14:textId="77777777" w:rsidR="00FB2BD6" w:rsidRPr="00802B2B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6EE27220" w14:textId="77777777" w:rsidR="00FB2BD6" w:rsidRPr="0023380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0041203D" w14:textId="77777777" w:rsidR="00FB2BD6" w:rsidRPr="00A90330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D7E7E87" w14:textId="48E112F2" w:rsidR="00FB2BD6" w:rsidRPr="00B30A45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8C8EDFD" w14:textId="77777777" w:rsidR="00FB2BD6" w:rsidRPr="00A90330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F5EEF2F" w14:textId="3908012E" w:rsidR="00FB2BD6" w:rsidRPr="00D05B7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89" w:type="dxa"/>
          </w:tcPr>
          <w:p w14:paraId="680AA39B" w14:textId="77777777" w:rsidR="00FB2BD6" w:rsidRPr="00A9033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7B3360B9" w14:textId="4B850827" w:rsidR="00FB2BD6" w:rsidRPr="00B30A45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23380A" w:rsidRPr="00A90330" w14:paraId="73258973" w14:textId="77777777" w:rsidTr="00CF625E">
        <w:trPr>
          <w:cantSplit/>
        </w:trPr>
        <w:tc>
          <w:tcPr>
            <w:tcW w:w="3665" w:type="dxa"/>
          </w:tcPr>
          <w:p w14:paraId="4E26BC5F" w14:textId="77777777" w:rsidR="0023380A" w:rsidRPr="006167C3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F155D8E" w14:textId="580584CC" w:rsidR="0023380A" w:rsidRPr="0023380A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7,826</w:t>
            </w:r>
          </w:p>
        </w:tc>
        <w:tc>
          <w:tcPr>
            <w:tcW w:w="293" w:type="dxa"/>
            <w:gridSpan w:val="2"/>
          </w:tcPr>
          <w:p w14:paraId="31B2F0A5" w14:textId="77777777" w:rsidR="0023380A" w:rsidRPr="00A90330" w:rsidRDefault="0023380A" w:rsidP="002338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38C6BE89" w14:textId="1761A803" w:rsidR="0023380A" w:rsidRPr="00B30A45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9,130</w:t>
            </w:r>
          </w:p>
        </w:tc>
        <w:tc>
          <w:tcPr>
            <w:tcW w:w="290" w:type="dxa"/>
          </w:tcPr>
          <w:p w14:paraId="3B886A62" w14:textId="77777777" w:rsidR="0023380A" w:rsidRPr="00A90330" w:rsidRDefault="0023380A" w:rsidP="002338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B65F88E" w14:textId="79C3D530" w:rsidR="0023380A" w:rsidRPr="00D05B70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792</w:t>
            </w:r>
          </w:p>
        </w:tc>
        <w:tc>
          <w:tcPr>
            <w:tcW w:w="289" w:type="dxa"/>
          </w:tcPr>
          <w:p w14:paraId="11FD6051" w14:textId="77777777" w:rsidR="0023380A" w:rsidRPr="00A90330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64B94D" w14:textId="317C91F4" w:rsidR="0023380A" w:rsidRPr="00B30A45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</w:tr>
      <w:tr w:rsidR="00FB2BD6" w:rsidRPr="00A90330" w14:paraId="1DD49DFB" w14:textId="77777777" w:rsidTr="00CF625E">
        <w:trPr>
          <w:cantSplit/>
        </w:trPr>
        <w:tc>
          <w:tcPr>
            <w:tcW w:w="3665" w:type="dxa"/>
          </w:tcPr>
          <w:p w14:paraId="0216EFC0" w14:textId="77777777" w:rsidR="00FB2BD6" w:rsidRPr="006D6B5E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4F84CAD" w14:textId="77777777" w:rsidR="00FB2BD6" w:rsidRPr="006D6B5E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14:paraId="04A25DF9" w14:textId="77777777" w:rsidR="00FB2BD6" w:rsidRPr="006D6B5E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63FBCAC2" w14:textId="77777777" w:rsidR="00FB2BD6" w:rsidRPr="006D6B5E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4D9E623F" w14:textId="77777777" w:rsidR="00FB2BD6" w:rsidRPr="006D6B5E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02BE8B2" w14:textId="77777777" w:rsidR="00FB2BD6" w:rsidRPr="006D6B5E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14:paraId="3F8ADE63" w14:textId="77777777" w:rsidR="00FB2BD6" w:rsidRPr="006D6B5E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4D82611E" w14:textId="77777777" w:rsidR="00FB2BD6" w:rsidRPr="006D6B5E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B2BD6" w:rsidRPr="00A90330" w14:paraId="2DF20F9C" w14:textId="77777777" w:rsidTr="00CF625E">
        <w:trPr>
          <w:cantSplit/>
        </w:trPr>
        <w:tc>
          <w:tcPr>
            <w:tcW w:w="3665" w:type="dxa"/>
          </w:tcPr>
          <w:p w14:paraId="00BD771C" w14:textId="77777777" w:rsidR="00FB2BD6" w:rsidRPr="00571CF4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14:paraId="7F8F273D" w14:textId="77777777" w:rsidR="00FB2BD6" w:rsidRPr="00183C5D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31E14699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A5E2F21" w14:textId="77777777" w:rsidR="00FB2BD6" w:rsidRPr="00C0031F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7A42CCC4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FB67BDA" w14:textId="77777777" w:rsidR="00FB2BD6" w:rsidRPr="00183C5D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6BA55C1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757894D1" w14:textId="77777777" w:rsidR="00FB2BD6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2BD6" w:rsidRPr="00A90330" w14:paraId="6C7C1135" w14:textId="77777777" w:rsidTr="00CF625E">
        <w:trPr>
          <w:cantSplit/>
        </w:trPr>
        <w:tc>
          <w:tcPr>
            <w:tcW w:w="3665" w:type="dxa"/>
          </w:tcPr>
          <w:p w14:paraId="3A4DACEA" w14:textId="77777777" w:rsidR="00FB2BD6" w:rsidRPr="00802B2B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0EF4D4C" w14:textId="77777777" w:rsidR="00FB2BD6" w:rsidRPr="0023380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0775309C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5D6758A" w14:textId="77777777" w:rsidR="00FB2BD6" w:rsidRPr="00B30A45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F67F0B1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189B408" w14:textId="2705BF7F" w:rsidR="00FB2BD6" w:rsidRPr="00D05B7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58,138</w:t>
            </w:r>
          </w:p>
        </w:tc>
        <w:tc>
          <w:tcPr>
            <w:tcW w:w="289" w:type="dxa"/>
          </w:tcPr>
          <w:p w14:paraId="2ACC68F4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7EE32E81" w14:textId="64FBDC9F" w:rsidR="00FB2BD6" w:rsidRPr="00B30A45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37,738</w:t>
            </w:r>
          </w:p>
        </w:tc>
      </w:tr>
      <w:tr w:rsidR="00FB2BD6" w:rsidRPr="00A90330" w14:paraId="2DC65D4B" w14:textId="77777777" w:rsidTr="00CF625E">
        <w:trPr>
          <w:cantSplit/>
        </w:trPr>
        <w:tc>
          <w:tcPr>
            <w:tcW w:w="3665" w:type="dxa"/>
          </w:tcPr>
          <w:p w14:paraId="6EAD1251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00A49535" w14:textId="77777777" w:rsidR="00FB2BD6" w:rsidRPr="0023380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  <w:tcBorders>
              <w:bottom w:val="nil"/>
            </w:tcBorders>
          </w:tcPr>
          <w:p w14:paraId="44FCB565" w14:textId="77777777" w:rsidR="00FB2BD6" w:rsidRPr="009C6189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nil"/>
            </w:tcBorders>
          </w:tcPr>
          <w:p w14:paraId="2DC7C4CD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tcBorders>
              <w:bottom w:val="nil"/>
            </w:tcBorders>
          </w:tcPr>
          <w:p w14:paraId="63D5BAFF" w14:textId="77777777" w:rsidR="00FB2BD6" w:rsidRPr="009C6189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nil"/>
            </w:tcBorders>
          </w:tcPr>
          <w:p w14:paraId="1973B044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063DDC33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  <w:bottom w:val="nil"/>
            </w:tcBorders>
          </w:tcPr>
          <w:p w14:paraId="0E354C8C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B2BD6" w:rsidRPr="00775D54" w14:paraId="4C7EC4F2" w14:textId="77777777" w:rsidTr="00CF625E">
        <w:trPr>
          <w:cantSplit/>
        </w:trPr>
        <w:tc>
          <w:tcPr>
            <w:tcW w:w="3665" w:type="dxa"/>
          </w:tcPr>
          <w:p w14:paraId="2DF5D632" w14:textId="77777777" w:rsidR="00FB2BD6" w:rsidRPr="00571CF4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4B270EBC" w14:textId="77777777" w:rsidR="00FB2BD6" w:rsidRPr="0023380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346D2295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9D47143" w14:textId="77777777" w:rsidR="00FB2BD6" w:rsidRPr="00C0031F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60A0DF4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AC611BA" w14:textId="77777777" w:rsidR="00FB2BD6" w:rsidRPr="00183C5D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BA2B601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C2D2F5C" w14:textId="77777777" w:rsidR="00FB2BD6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2BD6" w:rsidRPr="00775D54" w14:paraId="2A9EA893" w14:textId="77777777" w:rsidTr="00CF625E">
        <w:trPr>
          <w:cantSplit/>
        </w:trPr>
        <w:tc>
          <w:tcPr>
            <w:tcW w:w="3665" w:type="dxa"/>
          </w:tcPr>
          <w:p w14:paraId="365660AA" w14:textId="74F81567" w:rsidR="00FB2BD6" w:rsidRPr="001308D4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275" w:type="dxa"/>
          </w:tcPr>
          <w:p w14:paraId="2AC7310D" w14:textId="77777777" w:rsidR="00FB2BD6" w:rsidRPr="0023380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36B18AA7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420F4B8" w14:textId="77777777" w:rsidR="00FB2BD6" w:rsidRPr="00C0031F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F591EB3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8FB630F" w14:textId="77777777" w:rsidR="00FB2BD6" w:rsidRPr="00183C5D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F1432D5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4EEDCF0" w14:textId="77777777" w:rsidR="00FB2BD6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2BD6" w:rsidRPr="00775D54" w14:paraId="7404BB74" w14:textId="77777777" w:rsidTr="00CF625E">
        <w:trPr>
          <w:cantSplit/>
        </w:trPr>
        <w:tc>
          <w:tcPr>
            <w:tcW w:w="3665" w:type="dxa"/>
          </w:tcPr>
          <w:p w14:paraId="23B5CA86" w14:textId="77777777" w:rsidR="00FB2BD6" w:rsidRPr="00802B2B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10273639" w14:textId="77777777" w:rsidR="00FB2BD6" w:rsidRPr="0023380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4B57DD62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4D4C6AE" w14:textId="4884E795" w:rsidR="00FB2BD6" w:rsidRPr="00B30A45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1D6BF06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66B43C3" w14:textId="75FDEEBA" w:rsidR="00FB2BD6" w:rsidRPr="00D05B7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2,714</w:t>
            </w:r>
          </w:p>
        </w:tc>
        <w:tc>
          <w:tcPr>
            <w:tcW w:w="289" w:type="dxa"/>
          </w:tcPr>
          <w:p w14:paraId="6C136FF8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40BB7F05" w14:textId="4B004C9F" w:rsidR="00FB2BD6" w:rsidRPr="00265994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2,681</w:t>
            </w:r>
          </w:p>
        </w:tc>
      </w:tr>
      <w:tr w:rsidR="00FB2BD6" w:rsidRPr="00775D54" w14:paraId="066333D8" w14:textId="77777777" w:rsidTr="00CF625E">
        <w:trPr>
          <w:cantSplit/>
        </w:trPr>
        <w:tc>
          <w:tcPr>
            <w:tcW w:w="3665" w:type="dxa"/>
          </w:tcPr>
          <w:p w14:paraId="74984CC5" w14:textId="77777777" w:rsidR="00FB2BD6" w:rsidRPr="00802B2B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C616AF" w14:textId="13F1BA42" w:rsidR="00FB2BD6" w:rsidRPr="0023380A" w:rsidRDefault="0023380A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1,441</w:t>
            </w:r>
          </w:p>
        </w:tc>
        <w:tc>
          <w:tcPr>
            <w:tcW w:w="293" w:type="dxa"/>
            <w:gridSpan w:val="2"/>
          </w:tcPr>
          <w:p w14:paraId="7760E773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B9C299A" w14:textId="17BC9192" w:rsidR="00FB2BD6" w:rsidRPr="00C77031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1,473</w:t>
            </w:r>
          </w:p>
        </w:tc>
        <w:tc>
          <w:tcPr>
            <w:tcW w:w="290" w:type="dxa"/>
          </w:tcPr>
          <w:p w14:paraId="10F4D87B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C21B0DD" w14:textId="28FFCBA6" w:rsidR="00FB2BD6" w:rsidRPr="00D05B7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1,441</w:t>
            </w:r>
          </w:p>
        </w:tc>
        <w:tc>
          <w:tcPr>
            <w:tcW w:w="289" w:type="dxa"/>
          </w:tcPr>
          <w:p w14:paraId="538AE161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11F530F0" w14:textId="37E9D137" w:rsidR="00FB2BD6" w:rsidRPr="00B30A45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</w:tr>
      <w:tr w:rsidR="00FB2BD6" w:rsidRPr="00775D54" w14:paraId="33A1A96C" w14:textId="77777777" w:rsidTr="00CF625E">
        <w:trPr>
          <w:cantSplit/>
        </w:trPr>
        <w:tc>
          <w:tcPr>
            <w:tcW w:w="3665" w:type="dxa"/>
          </w:tcPr>
          <w:p w14:paraId="26C891FA" w14:textId="77777777" w:rsidR="00FB2BD6" w:rsidRPr="005F0D81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794F99C" w14:textId="49AD2187" w:rsidR="00FB2BD6" w:rsidRPr="0023380A" w:rsidRDefault="0023380A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1,441</w:t>
            </w:r>
          </w:p>
        </w:tc>
        <w:tc>
          <w:tcPr>
            <w:tcW w:w="293" w:type="dxa"/>
            <w:gridSpan w:val="2"/>
          </w:tcPr>
          <w:p w14:paraId="2938D50D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4522579" w14:textId="22B1CBE5" w:rsidR="00FB2BD6" w:rsidRPr="00C77031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1,473</w:t>
            </w:r>
          </w:p>
        </w:tc>
        <w:tc>
          <w:tcPr>
            <w:tcW w:w="290" w:type="dxa"/>
          </w:tcPr>
          <w:p w14:paraId="5E744CF3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2EB8F6BF" w14:textId="64656169" w:rsidR="00FB2BD6" w:rsidRPr="00D05B7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5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05B70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89" w:type="dxa"/>
          </w:tcPr>
          <w:p w14:paraId="08DEC984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59568" w14:textId="05110145" w:rsidR="00FB2BD6" w:rsidRPr="00265994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4,154</w:t>
            </w:r>
          </w:p>
        </w:tc>
      </w:tr>
      <w:tr w:rsidR="00FB2BD6" w:rsidRPr="009C6189" w14:paraId="516B4A48" w14:textId="77777777" w:rsidTr="00CF625E">
        <w:trPr>
          <w:cantSplit/>
        </w:trPr>
        <w:tc>
          <w:tcPr>
            <w:tcW w:w="3665" w:type="dxa"/>
          </w:tcPr>
          <w:p w14:paraId="5BED6AA0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206686" w14:textId="77777777" w:rsidR="00FB2BD6" w:rsidRPr="00DB16B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7C09F9D1" w14:textId="77777777" w:rsidR="00FB2BD6" w:rsidRPr="009C6189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25C1D0A5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176E1E63" w14:textId="77777777" w:rsidR="00FB2BD6" w:rsidRPr="009C6189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6908AA3" w14:textId="77777777" w:rsidR="00FB2BD6" w:rsidRPr="00DB16B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222384C8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47A99FFB" w14:textId="77777777" w:rsidR="00FB2BD6" w:rsidRPr="009C6189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FB2BD6" w:rsidRPr="00775D54" w14:paraId="57FF9B28" w14:textId="77777777" w:rsidTr="00CF625E">
        <w:trPr>
          <w:cantSplit/>
        </w:trPr>
        <w:tc>
          <w:tcPr>
            <w:tcW w:w="3665" w:type="dxa"/>
          </w:tcPr>
          <w:p w14:paraId="1C0D8DCA" w14:textId="52F95472" w:rsidR="00FB2BD6" w:rsidRPr="001308D4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275" w:type="dxa"/>
          </w:tcPr>
          <w:p w14:paraId="4F054BDC" w14:textId="77777777" w:rsidR="00FB2BD6" w:rsidRPr="00DB16B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193C09B8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4DA6AB" w14:textId="77777777" w:rsidR="00FB2BD6" w:rsidRPr="00B30A45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50FFCB42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025745A" w14:textId="77777777" w:rsidR="00FB2BD6" w:rsidRPr="00DB16B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7ED5E36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28441C54" w14:textId="77777777" w:rsidR="00FB2BD6" w:rsidRPr="00386FDD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FB2BD6" w:rsidRPr="00775D54" w14:paraId="6C2FF900" w14:textId="77777777" w:rsidTr="00CF625E">
        <w:trPr>
          <w:cantSplit/>
        </w:trPr>
        <w:tc>
          <w:tcPr>
            <w:tcW w:w="3665" w:type="dxa"/>
          </w:tcPr>
          <w:p w14:paraId="03F022CE" w14:textId="77777777" w:rsidR="00FB2BD6" w:rsidRPr="00802B2B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2E73E113" w14:textId="77777777" w:rsidR="00FB2BD6" w:rsidRPr="0023380A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2E8E5E22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6BE1C17" w14:textId="0CD1CE1E" w:rsidR="00FB2BD6" w:rsidRPr="00B30A45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6485ABF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0CE3AAA" w14:textId="09B82D4F" w:rsidR="00FB2BD6" w:rsidRPr="00D05B7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43,960</w:t>
            </w:r>
          </w:p>
        </w:tc>
        <w:tc>
          <w:tcPr>
            <w:tcW w:w="289" w:type="dxa"/>
          </w:tcPr>
          <w:p w14:paraId="02AD471B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4C8D84E4" w14:textId="3B0B2DDC" w:rsidR="00FB2BD6" w:rsidRPr="007F40AD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44,651</w:t>
            </w:r>
          </w:p>
        </w:tc>
      </w:tr>
      <w:tr w:rsidR="0023380A" w:rsidRPr="00775D54" w14:paraId="2371BF58" w14:textId="77777777" w:rsidTr="00CF625E">
        <w:trPr>
          <w:cantSplit/>
        </w:trPr>
        <w:tc>
          <w:tcPr>
            <w:tcW w:w="3665" w:type="dxa"/>
          </w:tcPr>
          <w:p w14:paraId="07706240" w14:textId="77777777" w:rsidR="0023380A" w:rsidRPr="00802B2B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D75DE6E" w14:textId="71AF078E" w:rsidR="0023380A" w:rsidRPr="0023380A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  <w:tc>
          <w:tcPr>
            <w:tcW w:w="293" w:type="dxa"/>
            <w:gridSpan w:val="2"/>
          </w:tcPr>
          <w:p w14:paraId="2DE3101B" w14:textId="77777777" w:rsidR="0023380A" w:rsidRPr="0076366C" w:rsidRDefault="0023380A" w:rsidP="002338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AEDB63E" w14:textId="27F2C164" w:rsidR="0023380A" w:rsidRPr="00C77031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90" w:type="dxa"/>
          </w:tcPr>
          <w:p w14:paraId="0C7571F2" w14:textId="77777777" w:rsidR="0023380A" w:rsidRPr="0076366C" w:rsidRDefault="0023380A" w:rsidP="002338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0A1097D" w14:textId="0845FD35" w:rsidR="0023380A" w:rsidRPr="00D05B70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  <w:tc>
          <w:tcPr>
            <w:tcW w:w="289" w:type="dxa"/>
          </w:tcPr>
          <w:p w14:paraId="0CF5B936" w14:textId="77777777" w:rsidR="0023380A" w:rsidRPr="0076366C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49CEF3F4" w14:textId="769DBA6E" w:rsidR="0023380A" w:rsidRPr="007F40AD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</w:tr>
      <w:tr w:rsidR="0023380A" w:rsidRPr="00775D54" w14:paraId="0762C9B0" w14:textId="77777777" w:rsidTr="00CF625E">
        <w:trPr>
          <w:cantSplit/>
        </w:trPr>
        <w:tc>
          <w:tcPr>
            <w:tcW w:w="3665" w:type="dxa"/>
          </w:tcPr>
          <w:p w14:paraId="5DC6556E" w14:textId="77777777" w:rsidR="0023380A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CC83B39" w14:textId="2D330C00" w:rsidR="0023380A" w:rsidRPr="0023380A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  <w:tc>
          <w:tcPr>
            <w:tcW w:w="293" w:type="dxa"/>
            <w:gridSpan w:val="2"/>
          </w:tcPr>
          <w:p w14:paraId="4894C084" w14:textId="77777777" w:rsidR="0023380A" w:rsidRPr="0076366C" w:rsidRDefault="0023380A" w:rsidP="002338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DAA5462" w14:textId="27C3300F" w:rsidR="0023380A" w:rsidRPr="00C77031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90" w:type="dxa"/>
          </w:tcPr>
          <w:p w14:paraId="5A73F191" w14:textId="77777777" w:rsidR="0023380A" w:rsidRPr="0076366C" w:rsidRDefault="0023380A" w:rsidP="002338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2D0729D5" w14:textId="480B18E0" w:rsidR="0023380A" w:rsidRPr="00D05B70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55,653</w:t>
            </w:r>
          </w:p>
        </w:tc>
        <w:tc>
          <w:tcPr>
            <w:tcW w:w="289" w:type="dxa"/>
          </w:tcPr>
          <w:p w14:paraId="06DCA846" w14:textId="77777777" w:rsidR="0023380A" w:rsidRPr="0076366C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03B60" w14:textId="2E51BEE7" w:rsidR="0023380A" w:rsidRPr="007F40AD" w:rsidRDefault="0023380A" w:rsidP="0023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56,557</w:t>
            </w:r>
          </w:p>
        </w:tc>
      </w:tr>
      <w:tr w:rsidR="00FB2BD6" w:rsidRPr="00775D54" w14:paraId="13485642" w14:textId="77777777" w:rsidTr="00CF625E">
        <w:trPr>
          <w:cantSplit/>
        </w:trPr>
        <w:tc>
          <w:tcPr>
            <w:tcW w:w="3665" w:type="dxa"/>
          </w:tcPr>
          <w:p w14:paraId="73E0296B" w14:textId="77777777" w:rsidR="00FB2BD6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9A1EED2" w14:textId="1349BFA3" w:rsidR="00FB2BD6" w:rsidRPr="0023380A" w:rsidRDefault="0023380A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380A">
              <w:rPr>
                <w:rFonts w:ascii="Angsana New" w:hAnsi="Angsana New"/>
                <w:sz w:val="30"/>
                <w:szCs w:val="30"/>
              </w:rPr>
              <w:t>13,134</w:t>
            </w:r>
          </w:p>
        </w:tc>
        <w:tc>
          <w:tcPr>
            <w:tcW w:w="293" w:type="dxa"/>
            <w:gridSpan w:val="2"/>
          </w:tcPr>
          <w:p w14:paraId="5453DF5B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30AC83A5" w14:textId="4C46183B" w:rsidR="00FB2BD6" w:rsidRPr="00C77031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13,379</w:t>
            </w:r>
          </w:p>
        </w:tc>
        <w:tc>
          <w:tcPr>
            <w:tcW w:w="290" w:type="dxa"/>
          </w:tcPr>
          <w:p w14:paraId="654325C2" w14:textId="77777777" w:rsidR="00FB2BD6" w:rsidRPr="0076366C" w:rsidRDefault="00FB2BD6" w:rsidP="00FB2BD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C0C74FE" w14:textId="7E5BB2F9" w:rsidR="00FB2BD6" w:rsidRPr="00D05B70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B70">
              <w:rPr>
                <w:rFonts w:ascii="Angsana New" w:hAnsi="Angsana New"/>
                <w:sz w:val="30"/>
                <w:szCs w:val="30"/>
              </w:rPr>
              <w:t>59,808</w:t>
            </w:r>
          </w:p>
        </w:tc>
        <w:tc>
          <w:tcPr>
            <w:tcW w:w="289" w:type="dxa"/>
          </w:tcPr>
          <w:p w14:paraId="64F1153B" w14:textId="77777777" w:rsidR="00FB2BD6" w:rsidRPr="0076366C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C853ED" w14:textId="00D3E9A9" w:rsidR="00FB2BD6" w:rsidRPr="007F40AD" w:rsidRDefault="00FB2BD6" w:rsidP="00FB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60,711</w:t>
            </w:r>
          </w:p>
        </w:tc>
      </w:tr>
    </w:tbl>
    <w:p w14:paraId="5921ED6E" w14:textId="77777777" w:rsidR="00DE42F3" w:rsidRDefault="00DE42F3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59E6B6F" w14:textId="111BCFD1" w:rsidR="00157D58" w:rsidRDefault="001468CC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มีนาคม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DB16B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="00157D58"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สำหรับเงินให้กู้ยืมระยะสั้นแก่และเงินกู้ยืมระยะสั้นจาก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ที่เกี่ยวข้องกันมีดังนี้</w:t>
      </w:r>
    </w:p>
    <w:p w14:paraId="298C25F7" w14:textId="77777777" w:rsidR="001468CC" w:rsidRPr="009D3502" w:rsidRDefault="001468CC" w:rsidP="00157D58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8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14:paraId="431B6375" w14:textId="77777777" w:rsidTr="00CF625E">
        <w:trPr>
          <w:cantSplit/>
        </w:trPr>
        <w:tc>
          <w:tcPr>
            <w:tcW w:w="3969" w:type="dxa"/>
          </w:tcPr>
          <w:p w14:paraId="009947C1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14:paraId="1362747C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6D47809F" w14:textId="77777777" w:rsidTr="00CF625E">
        <w:trPr>
          <w:cantSplit/>
        </w:trPr>
        <w:tc>
          <w:tcPr>
            <w:tcW w:w="3969" w:type="dxa"/>
          </w:tcPr>
          <w:p w14:paraId="0CC35D81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DE6DF80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D190FD5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25815285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B16BA" w:rsidRPr="00F51F88" w14:paraId="00DD0293" w14:textId="77777777" w:rsidTr="00CF625E">
        <w:trPr>
          <w:cantSplit/>
        </w:trPr>
        <w:tc>
          <w:tcPr>
            <w:tcW w:w="3969" w:type="dxa"/>
          </w:tcPr>
          <w:p w14:paraId="6B1E3877" w14:textId="77777777" w:rsidR="00DB16BA" w:rsidRPr="00D413D6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690BDE" w14:textId="352AE5EA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5F90703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8EBCE2" w14:textId="58245651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7F0F148" w14:textId="77777777" w:rsidR="00DB16BA" w:rsidRPr="00D413D6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65466D" w14:textId="5BCB541E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54B9353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F5F94D2" w14:textId="6DAB48E5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B16BA" w:rsidRPr="00E24209" w14:paraId="3DEC4158" w14:textId="77777777" w:rsidTr="00CF625E">
        <w:trPr>
          <w:cantSplit/>
        </w:trPr>
        <w:tc>
          <w:tcPr>
            <w:tcW w:w="3969" w:type="dxa"/>
          </w:tcPr>
          <w:p w14:paraId="39B8836A" w14:textId="77777777" w:rsidR="00DB16BA" w:rsidRPr="00D9141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6965452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002DB8CA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516DF8B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098AC040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AFE1691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70B47ECE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771A5A3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B16BA" w:rsidRPr="00E24209" w14:paraId="1B4F0E8A" w14:textId="77777777" w:rsidTr="00CF625E">
        <w:trPr>
          <w:cantSplit/>
        </w:trPr>
        <w:tc>
          <w:tcPr>
            <w:tcW w:w="3969" w:type="dxa"/>
          </w:tcPr>
          <w:p w14:paraId="2B93B2B9" w14:textId="77777777" w:rsidR="00DB16BA" w:rsidRPr="00840E3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5C3C304F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0C161D05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76405E2" w14:textId="5B9BC76A" w:rsidR="00DB16BA" w:rsidRPr="000974A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6F4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14:paraId="63428A5D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AC2F4C5" w14:textId="77777777" w:rsidR="00DB16BA" w:rsidRPr="002C684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684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434DB04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2AC32429" w14:textId="4538B494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16BA" w:rsidRPr="00E24209" w14:paraId="55D95FD9" w14:textId="77777777" w:rsidTr="00CF625E">
        <w:trPr>
          <w:cantSplit/>
        </w:trPr>
        <w:tc>
          <w:tcPr>
            <w:tcW w:w="3969" w:type="dxa"/>
          </w:tcPr>
          <w:p w14:paraId="42ED8F36" w14:textId="77777777" w:rsidR="00DB16BA" w:rsidRPr="00B97542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2E9BE49C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D9DEDEB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1EBD2185" w14:textId="24CBA38B" w:rsidR="00DB16BA" w:rsidRPr="004B1EAF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8BBBA4A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34E693F5" w14:textId="77777777" w:rsidR="00DB16BA" w:rsidRPr="002C684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684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CC6E723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59DE7FB" w14:textId="2D0602D6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16BA" w:rsidRPr="00E24209" w14:paraId="62FF449D" w14:textId="77777777" w:rsidTr="00CF625E">
        <w:trPr>
          <w:cantSplit/>
        </w:trPr>
        <w:tc>
          <w:tcPr>
            <w:tcW w:w="3969" w:type="dxa"/>
          </w:tcPr>
          <w:p w14:paraId="0F3EF59B" w14:textId="77777777" w:rsidR="00DB16BA" w:rsidRPr="00B97542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60F2C1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B4DBFD7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C559F8" w14:textId="4BE2F9C2" w:rsidR="00DB16BA" w:rsidRPr="000974A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E196824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FBD203E" w14:textId="77777777" w:rsidR="00DB16BA" w:rsidRPr="002C684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684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58ACB67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8AA294C" w14:textId="680D2A66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16BA" w:rsidRPr="00E24209" w14:paraId="47F347A4" w14:textId="77777777" w:rsidTr="00CF625E">
        <w:trPr>
          <w:cantSplit/>
        </w:trPr>
        <w:tc>
          <w:tcPr>
            <w:tcW w:w="3969" w:type="dxa"/>
          </w:tcPr>
          <w:p w14:paraId="75F82C79" w14:textId="77777777" w:rsidR="00DB16BA" w:rsidRPr="00840E3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F1E4F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40CA9C62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7DE33B8" w14:textId="1EB70580" w:rsidR="00DB16BA" w:rsidRPr="000974A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6F4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14:paraId="6272E4B2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C6C1C" w14:textId="77777777" w:rsidR="00DB16BA" w:rsidRPr="002C684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684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38C5A26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A6B0D8B" w14:textId="66ADDE9B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16BA" w:rsidRPr="00E24209" w14:paraId="2FA24CC6" w14:textId="77777777" w:rsidTr="00CF625E">
        <w:trPr>
          <w:cantSplit/>
        </w:trPr>
        <w:tc>
          <w:tcPr>
            <w:tcW w:w="3969" w:type="dxa"/>
          </w:tcPr>
          <w:p w14:paraId="5B10369E" w14:textId="77777777" w:rsidR="00DB16BA" w:rsidRPr="00157D58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180C35A6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772EA83" w14:textId="77777777" w:rsidR="00DB16BA" w:rsidRPr="00157D58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E9B68D2" w14:textId="77777777" w:rsidR="00DB16BA" w:rsidRPr="00157D58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13A33" w14:textId="77777777" w:rsidR="00DB16BA" w:rsidRPr="00157D58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14:paraId="4EF27E62" w14:textId="77777777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47E756DC" w14:textId="77777777" w:rsidR="00DB16BA" w:rsidRPr="00157D58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10FC06EC" w14:textId="77777777" w:rsidR="00DB16BA" w:rsidRPr="00157D58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B16BA" w:rsidRPr="00E24209" w14:paraId="6F57D5E8" w14:textId="77777777" w:rsidTr="00CF625E">
        <w:trPr>
          <w:cantSplit/>
        </w:trPr>
        <w:tc>
          <w:tcPr>
            <w:tcW w:w="3969" w:type="dxa"/>
          </w:tcPr>
          <w:p w14:paraId="006814E3" w14:textId="77777777" w:rsidR="00DB16BA" w:rsidRPr="00D9141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33F5EA7C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C315C5B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0CB0F7F6" w14:textId="77777777" w:rsid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C25573B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3F905B7C" w14:textId="77777777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0127100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E85D561" w14:textId="77777777" w:rsidR="00DB16BA" w:rsidRPr="00E1788B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16BA" w:rsidRPr="00E24209" w14:paraId="52059E4F" w14:textId="77777777" w:rsidTr="00CF625E">
        <w:trPr>
          <w:cantSplit/>
        </w:trPr>
        <w:tc>
          <w:tcPr>
            <w:tcW w:w="3969" w:type="dxa"/>
          </w:tcPr>
          <w:p w14:paraId="17B6263C" w14:textId="77777777" w:rsidR="00DB16BA" w:rsidRPr="00840E3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41E59680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FCB8A03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5E7A62F0" w14:textId="29266BC5" w:rsidR="00DB16BA" w:rsidRPr="004B1EAF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83286D4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656B2D3C" w14:textId="258F12EA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  <w:tc>
          <w:tcPr>
            <w:tcW w:w="284" w:type="dxa"/>
          </w:tcPr>
          <w:p w14:paraId="5BB335CE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52405F8" w14:textId="710D6446" w:rsidR="00DB16BA" w:rsidRPr="004B1EAF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16BA" w:rsidRPr="00E24209" w14:paraId="2500FA44" w14:textId="77777777" w:rsidTr="00CF625E">
        <w:trPr>
          <w:cantSplit/>
        </w:trPr>
        <w:tc>
          <w:tcPr>
            <w:tcW w:w="3969" w:type="dxa"/>
          </w:tcPr>
          <w:p w14:paraId="3C9724C6" w14:textId="77777777" w:rsidR="00DB16BA" w:rsidRPr="00B97542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0D6AA53C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F51B873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0D1E02D3" w14:textId="415A14C5" w:rsidR="00DB16BA" w:rsidRPr="000974A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35F1378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17AD2FE" w14:textId="60F76B9D" w:rsidR="00DB16BA" w:rsidRPr="002C6846" w:rsidRDefault="002C6846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20,400</w:t>
            </w:r>
          </w:p>
        </w:tc>
        <w:tc>
          <w:tcPr>
            <w:tcW w:w="284" w:type="dxa"/>
          </w:tcPr>
          <w:p w14:paraId="5FFCF911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6EBF41F" w14:textId="2FDB3976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3,738</w:t>
            </w:r>
          </w:p>
        </w:tc>
      </w:tr>
      <w:tr w:rsidR="00DB16BA" w:rsidRPr="00E24209" w14:paraId="35339946" w14:textId="77777777" w:rsidTr="00CF625E">
        <w:trPr>
          <w:cantSplit/>
        </w:trPr>
        <w:tc>
          <w:tcPr>
            <w:tcW w:w="3969" w:type="dxa"/>
          </w:tcPr>
          <w:p w14:paraId="318DD49A" w14:textId="77777777" w:rsidR="00DB16BA" w:rsidRPr="00B97542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21DFE1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3967C9A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36ECD3" w14:textId="7E0D75FD" w:rsidR="00DB16BA" w:rsidRPr="004B1EAF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9281C11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2C9819C" w14:textId="77777777" w:rsidR="00DB16BA" w:rsidRPr="002C684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684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77DF173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5A48FF6" w14:textId="6F6AC885" w:rsidR="00DB16BA" w:rsidRPr="004B1EAF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16BA" w:rsidRPr="00E24209" w14:paraId="0330EAEE" w14:textId="77777777" w:rsidTr="00CF625E">
        <w:trPr>
          <w:cantSplit/>
        </w:trPr>
        <w:tc>
          <w:tcPr>
            <w:tcW w:w="3969" w:type="dxa"/>
          </w:tcPr>
          <w:p w14:paraId="178BE228" w14:textId="77777777" w:rsidR="00DB16BA" w:rsidRPr="00840E3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FD632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97928D0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81F75B9" w14:textId="3B97A7CE" w:rsidR="00DB16BA" w:rsidRPr="000974A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9F422F5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DE84C" w14:textId="12604AE1" w:rsidR="00DB16BA" w:rsidRPr="002C6846" w:rsidRDefault="002C6846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58,138</w:t>
            </w:r>
          </w:p>
        </w:tc>
        <w:tc>
          <w:tcPr>
            <w:tcW w:w="284" w:type="dxa"/>
          </w:tcPr>
          <w:p w14:paraId="02F5768B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1DD15830" w14:textId="602CB208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3,738</w:t>
            </w:r>
          </w:p>
        </w:tc>
      </w:tr>
    </w:tbl>
    <w:p w14:paraId="06B16D81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FC29474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C60584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5CE6C46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1C92AB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3390C6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45CFED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468254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029214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AAE0A2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F7878BF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BBD25AF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25B6C70" w14:textId="6E0A374D" w:rsidR="001468CC" w:rsidRPr="00161CAE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585BD190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14:paraId="5884D928" w14:textId="77777777" w:rsidTr="00CF625E">
        <w:trPr>
          <w:cantSplit/>
        </w:trPr>
        <w:tc>
          <w:tcPr>
            <w:tcW w:w="3969" w:type="dxa"/>
          </w:tcPr>
          <w:p w14:paraId="55836916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14:paraId="2D6360C9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14:paraId="3101BE32" w14:textId="77777777" w:rsidTr="00CF625E">
        <w:trPr>
          <w:cantSplit/>
        </w:trPr>
        <w:tc>
          <w:tcPr>
            <w:tcW w:w="3969" w:type="dxa"/>
          </w:tcPr>
          <w:p w14:paraId="7B8BC113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7AE52C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74B698C8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101BA8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14:paraId="2E84C469" w14:textId="77777777" w:rsidTr="00CF625E">
        <w:trPr>
          <w:cantSplit/>
        </w:trPr>
        <w:tc>
          <w:tcPr>
            <w:tcW w:w="3969" w:type="dxa"/>
          </w:tcPr>
          <w:p w14:paraId="2AEA468D" w14:textId="77777777"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8A16683" w14:textId="65717BAA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E6A0E1" w14:textId="77777777"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4B6CA27" w14:textId="766F1FBC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33762205" w14:textId="77777777"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603EA37" w14:textId="5C24EF6C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F3D15FF" w14:textId="77777777"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581C58F" w14:textId="3F25EB22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4E551F" w:rsidRPr="00666554" w14:paraId="14F73E26" w14:textId="77777777" w:rsidTr="00CF625E">
        <w:trPr>
          <w:cantSplit/>
        </w:trPr>
        <w:tc>
          <w:tcPr>
            <w:tcW w:w="3969" w:type="dxa"/>
          </w:tcPr>
          <w:p w14:paraId="366FB23B" w14:textId="77777777" w:rsidR="004E551F" w:rsidRPr="00666554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156336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D8C1065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15DBD3E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431E976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79D62A1B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81A50A3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4943663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666554" w:rsidRPr="00666554" w14:paraId="41A65FB3" w14:textId="77777777" w:rsidTr="00CF625E">
        <w:trPr>
          <w:cantSplit/>
        </w:trPr>
        <w:tc>
          <w:tcPr>
            <w:tcW w:w="3969" w:type="dxa"/>
          </w:tcPr>
          <w:p w14:paraId="6C17E489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6BA74677" w14:textId="480A61AF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0B473640" w14:textId="77777777" w:rsidR="00666554" w:rsidRPr="00666554" w:rsidRDefault="00666554" w:rsidP="0066655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45F8E1D5" w14:textId="0C5CC089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88" w:type="dxa"/>
          </w:tcPr>
          <w:p w14:paraId="77FC8523" w14:textId="77777777" w:rsidR="00666554" w:rsidRPr="00666554" w:rsidRDefault="00666554" w:rsidP="0066655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D8C8AF9" w14:textId="42DAD8B1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27,463</w:t>
            </w:r>
          </w:p>
        </w:tc>
        <w:tc>
          <w:tcPr>
            <w:tcW w:w="284" w:type="dxa"/>
          </w:tcPr>
          <w:p w14:paraId="03BC44A8" w14:textId="77777777" w:rsidR="00666554" w:rsidRPr="00666554" w:rsidRDefault="00666554" w:rsidP="0066655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8A29E78" w14:textId="7F0074FE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26,155</w:t>
            </w:r>
          </w:p>
        </w:tc>
      </w:tr>
      <w:tr w:rsidR="00666554" w:rsidRPr="00666554" w14:paraId="1326D80D" w14:textId="77777777" w:rsidTr="00CF625E">
        <w:trPr>
          <w:cantSplit/>
        </w:trPr>
        <w:tc>
          <w:tcPr>
            <w:tcW w:w="3969" w:type="dxa"/>
          </w:tcPr>
          <w:p w14:paraId="26B22467" w14:textId="69A7491D" w:rsidR="00666554" w:rsidRPr="00666554" w:rsidRDefault="00C973F9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666554"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2B5D1C" w14:textId="68D05AE0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520,317</w:t>
            </w:r>
          </w:p>
        </w:tc>
        <w:tc>
          <w:tcPr>
            <w:tcW w:w="270" w:type="dxa"/>
          </w:tcPr>
          <w:p w14:paraId="699FBEE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06BABEA" w14:textId="56858EA4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88" w:type="dxa"/>
          </w:tcPr>
          <w:p w14:paraId="2DAEFD7C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D3F50D8" w14:textId="61878ECE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305,885</w:t>
            </w:r>
          </w:p>
        </w:tc>
        <w:tc>
          <w:tcPr>
            <w:tcW w:w="284" w:type="dxa"/>
          </w:tcPr>
          <w:p w14:paraId="710D3D4A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3F54362" w14:textId="29AC2269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</w:tr>
      <w:tr w:rsidR="00666554" w:rsidRPr="00666554" w14:paraId="167245D9" w14:textId="77777777" w:rsidTr="00CF625E">
        <w:trPr>
          <w:cantSplit/>
        </w:trPr>
        <w:tc>
          <w:tcPr>
            <w:tcW w:w="3969" w:type="dxa"/>
          </w:tcPr>
          <w:p w14:paraId="543B2F35" w14:textId="77777777" w:rsidR="00666554" w:rsidRPr="00666554" w:rsidRDefault="00666554" w:rsidP="00666554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D8EDED7" w14:textId="0F392BED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520,777</w:t>
            </w:r>
          </w:p>
        </w:tc>
        <w:tc>
          <w:tcPr>
            <w:tcW w:w="270" w:type="dxa"/>
          </w:tcPr>
          <w:p w14:paraId="6D07CF1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FA0C89F" w14:textId="007EF295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522,669</w:t>
            </w:r>
          </w:p>
        </w:tc>
        <w:tc>
          <w:tcPr>
            <w:tcW w:w="288" w:type="dxa"/>
          </w:tcPr>
          <w:p w14:paraId="363D742C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E9E91DA" w14:textId="02A6635F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333,348</w:t>
            </w:r>
          </w:p>
        </w:tc>
        <w:tc>
          <w:tcPr>
            <w:tcW w:w="284" w:type="dxa"/>
          </w:tcPr>
          <w:p w14:paraId="544E382D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7CE0A69" w14:textId="5D5B0F12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331,105</w:t>
            </w:r>
          </w:p>
        </w:tc>
      </w:tr>
      <w:tr w:rsidR="00666554" w:rsidRPr="00666554" w14:paraId="5FCC25AA" w14:textId="77777777" w:rsidTr="00CF625E">
        <w:trPr>
          <w:cantSplit/>
        </w:trPr>
        <w:tc>
          <w:tcPr>
            <w:tcW w:w="3969" w:type="dxa"/>
          </w:tcPr>
          <w:p w14:paraId="38EE584B" w14:textId="77777777" w:rsidR="00666554" w:rsidRPr="00666554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BE1382" w14:textId="77777777"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F290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FD60AB2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16532FE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2621C6F" w14:textId="77777777"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8E97FDB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0DAAA83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666554" w:rsidRPr="00666554" w14:paraId="67A445F8" w14:textId="77777777" w:rsidTr="00CF625E">
        <w:trPr>
          <w:cantSplit/>
        </w:trPr>
        <w:tc>
          <w:tcPr>
            <w:tcW w:w="3969" w:type="dxa"/>
          </w:tcPr>
          <w:p w14:paraId="35CDE3A6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14:paraId="36A31D24" w14:textId="50A347CA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AA1ACA5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769031F" w14:textId="535D6311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88" w:type="dxa"/>
          </w:tcPr>
          <w:p w14:paraId="32A9732F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29B4B162" w14:textId="383A8A73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1,566</w:t>
            </w:r>
          </w:p>
        </w:tc>
        <w:tc>
          <w:tcPr>
            <w:tcW w:w="284" w:type="dxa"/>
          </w:tcPr>
          <w:p w14:paraId="1405D83E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3F457B9F" w14:textId="7A0630C6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1,268</w:t>
            </w:r>
          </w:p>
        </w:tc>
      </w:tr>
      <w:tr w:rsidR="00666554" w:rsidRPr="00666554" w14:paraId="51D17B9C" w14:textId="77777777" w:rsidTr="00CF625E">
        <w:trPr>
          <w:cantSplit/>
        </w:trPr>
        <w:tc>
          <w:tcPr>
            <w:tcW w:w="3969" w:type="dxa"/>
          </w:tcPr>
          <w:p w14:paraId="241D38AD" w14:textId="77777777" w:rsidR="00666554" w:rsidRPr="009E0941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14:paraId="101408D0" w14:textId="77CE442A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24,646</w:t>
            </w:r>
          </w:p>
        </w:tc>
        <w:tc>
          <w:tcPr>
            <w:tcW w:w="270" w:type="dxa"/>
          </w:tcPr>
          <w:p w14:paraId="6BA2BD5F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5D47CCFC" w14:textId="0008D800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22,766</w:t>
            </w:r>
          </w:p>
        </w:tc>
        <w:tc>
          <w:tcPr>
            <w:tcW w:w="288" w:type="dxa"/>
          </w:tcPr>
          <w:p w14:paraId="268FD9E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7A76482" w14:textId="6C5753E5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19,282</w:t>
            </w:r>
          </w:p>
        </w:tc>
        <w:tc>
          <w:tcPr>
            <w:tcW w:w="284" w:type="dxa"/>
          </w:tcPr>
          <w:p w14:paraId="6BC7B726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67CA2A9B" w14:textId="7C835768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21,253</w:t>
            </w:r>
          </w:p>
        </w:tc>
      </w:tr>
      <w:tr w:rsidR="00666554" w:rsidRPr="00666554" w14:paraId="3A4A635E" w14:textId="77777777" w:rsidTr="00CF625E">
        <w:trPr>
          <w:cantSplit/>
        </w:trPr>
        <w:tc>
          <w:tcPr>
            <w:tcW w:w="3969" w:type="dxa"/>
          </w:tcPr>
          <w:p w14:paraId="6C8000D0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14:paraId="05AC100C" w14:textId="6C6C4BB1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3,686</w:t>
            </w:r>
          </w:p>
        </w:tc>
        <w:tc>
          <w:tcPr>
            <w:tcW w:w="270" w:type="dxa"/>
          </w:tcPr>
          <w:p w14:paraId="34F03FCD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7FCC7216" w14:textId="09FC5EE0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5,793</w:t>
            </w:r>
          </w:p>
        </w:tc>
        <w:tc>
          <w:tcPr>
            <w:tcW w:w="288" w:type="dxa"/>
          </w:tcPr>
          <w:p w14:paraId="6141B54B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30D4EF77" w14:textId="6A06A659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2,928</w:t>
            </w:r>
          </w:p>
        </w:tc>
        <w:tc>
          <w:tcPr>
            <w:tcW w:w="284" w:type="dxa"/>
          </w:tcPr>
          <w:p w14:paraId="73F36D50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5CB58208" w14:textId="55D0A815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4,842</w:t>
            </w:r>
          </w:p>
        </w:tc>
      </w:tr>
      <w:tr w:rsidR="00666554" w:rsidRPr="00666554" w14:paraId="7FAF2785" w14:textId="77777777" w:rsidTr="00CF625E">
        <w:trPr>
          <w:cantSplit/>
        </w:trPr>
        <w:tc>
          <w:tcPr>
            <w:tcW w:w="3969" w:type="dxa"/>
          </w:tcPr>
          <w:p w14:paraId="52D2EDA8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F41E13" w14:textId="23921132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13,498</w:t>
            </w:r>
          </w:p>
        </w:tc>
        <w:tc>
          <w:tcPr>
            <w:tcW w:w="270" w:type="dxa"/>
          </w:tcPr>
          <w:p w14:paraId="303282CA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CD04897" w14:textId="219A9626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12,482</w:t>
            </w:r>
          </w:p>
        </w:tc>
        <w:tc>
          <w:tcPr>
            <w:tcW w:w="288" w:type="dxa"/>
          </w:tcPr>
          <w:p w14:paraId="7D7D9996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67A180C" w14:textId="1694EDC9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9,754</w:t>
            </w:r>
          </w:p>
        </w:tc>
        <w:tc>
          <w:tcPr>
            <w:tcW w:w="284" w:type="dxa"/>
          </w:tcPr>
          <w:p w14:paraId="24F9730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0BEB840" w14:textId="1822500C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8,431</w:t>
            </w:r>
          </w:p>
        </w:tc>
      </w:tr>
      <w:tr w:rsidR="00666554" w:rsidRPr="00666554" w14:paraId="4DEA94FA" w14:textId="77777777" w:rsidTr="00CF625E">
        <w:trPr>
          <w:cantSplit/>
        </w:trPr>
        <w:tc>
          <w:tcPr>
            <w:tcW w:w="3969" w:type="dxa"/>
          </w:tcPr>
          <w:p w14:paraId="7D8C02F6" w14:textId="77777777" w:rsidR="00666554" w:rsidRPr="00666554" w:rsidRDefault="00666554" w:rsidP="00666554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F5A9C10" w14:textId="10D907AD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42,403</w:t>
            </w:r>
          </w:p>
        </w:tc>
        <w:tc>
          <w:tcPr>
            <w:tcW w:w="270" w:type="dxa"/>
          </w:tcPr>
          <w:p w14:paraId="52220607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7E4E09E3" w14:textId="1ABF3D5D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41,304</w:t>
            </w:r>
          </w:p>
        </w:tc>
        <w:tc>
          <w:tcPr>
            <w:tcW w:w="288" w:type="dxa"/>
          </w:tcPr>
          <w:p w14:paraId="12DE5762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6CAFF46" w14:textId="3CE26594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33,530</w:t>
            </w:r>
          </w:p>
        </w:tc>
        <w:tc>
          <w:tcPr>
            <w:tcW w:w="284" w:type="dxa"/>
          </w:tcPr>
          <w:p w14:paraId="64B014DE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21D6CFA" w14:textId="11A19002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35,794</w:t>
            </w:r>
          </w:p>
        </w:tc>
      </w:tr>
      <w:tr w:rsidR="00666554" w:rsidRPr="00666554" w14:paraId="347CE3D6" w14:textId="77777777" w:rsidTr="00CF625E">
        <w:trPr>
          <w:cantSplit/>
        </w:trPr>
        <w:tc>
          <w:tcPr>
            <w:tcW w:w="3969" w:type="dxa"/>
          </w:tcPr>
          <w:p w14:paraId="3B6212B6" w14:textId="77777777" w:rsidR="00666554" w:rsidRPr="00666554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C74AC6E" w14:textId="4182746D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563,180</w:t>
            </w:r>
          </w:p>
        </w:tc>
        <w:tc>
          <w:tcPr>
            <w:tcW w:w="270" w:type="dxa"/>
          </w:tcPr>
          <w:p w14:paraId="6307C96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CC685A1" w14:textId="1C0BEDAB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563,973</w:t>
            </w:r>
          </w:p>
        </w:tc>
        <w:tc>
          <w:tcPr>
            <w:tcW w:w="288" w:type="dxa"/>
          </w:tcPr>
          <w:p w14:paraId="27014C14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7D065E4" w14:textId="492BAFB7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366,878</w:t>
            </w:r>
          </w:p>
        </w:tc>
        <w:tc>
          <w:tcPr>
            <w:tcW w:w="284" w:type="dxa"/>
          </w:tcPr>
          <w:p w14:paraId="10E1D8BD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3447658" w14:textId="6C7626DF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366,899</w:t>
            </w:r>
          </w:p>
        </w:tc>
      </w:tr>
    </w:tbl>
    <w:p w14:paraId="363D68BA" w14:textId="77777777" w:rsidR="00157D58" w:rsidRPr="00666554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E77532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687DFE6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A54137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C39978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E37D2B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4595AA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8B79B0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C85A76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432EB7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64181E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FE17A2" w14:textId="77777777"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DD686F" w14:textId="0D09903C"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="00C973F9">
        <w:rPr>
          <w:rFonts w:ascii="Angsana New" w:hAnsi="Angsana New" w:hint="cs"/>
          <w:color w:val="00000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41FC4836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14:paraId="0E124B60" w14:textId="77777777" w:rsidTr="00CF625E">
        <w:trPr>
          <w:cantSplit/>
        </w:trPr>
        <w:tc>
          <w:tcPr>
            <w:tcW w:w="3686" w:type="dxa"/>
          </w:tcPr>
          <w:p w14:paraId="066B09F3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36969F2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14:paraId="336A6BDE" w14:textId="77777777" w:rsidTr="00CF625E">
        <w:trPr>
          <w:cantSplit/>
        </w:trPr>
        <w:tc>
          <w:tcPr>
            <w:tcW w:w="3686" w:type="dxa"/>
          </w:tcPr>
          <w:p w14:paraId="6EE248E9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1404D5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6D0A58AF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F934C6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14:paraId="0E68B913" w14:textId="77777777" w:rsidTr="00CF625E">
        <w:trPr>
          <w:cantSplit/>
        </w:trPr>
        <w:tc>
          <w:tcPr>
            <w:tcW w:w="3686" w:type="dxa"/>
          </w:tcPr>
          <w:p w14:paraId="14B8F89F" w14:textId="77777777"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269E7E" w14:textId="3721A000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9AFA20" w14:textId="77777777"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77A79DD" w14:textId="01B882C3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0A1DDC3" w14:textId="77777777"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CC570D0" w14:textId="519A958A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D858F7E" w14:textId="77777777"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DE8387" w14:textId="4350564C" w:rsidR="005750F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66554" w:rsidRPr="00E24209" w14:paraId="66AF7A35" w14:textId="77777777" w:rsidTr="00CF625E">
        <w:trPr>
          <w:cantSplit/>
        </w:trPr>
        <w:tc>
          <w:tcPr>
            <w:tcW w:w="3686" w:type="dxa"/>
          </w:tcPr>
          <w:p w14:paraId="789CD005" w14:textId="77777777" w:rsidR="00666554" w:rsidRPr="00161CAE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32E53528" w14:textId="15BBBA59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380,334</w:t>
            </w:r>
          </w:p>
        </w:tc>
        <w:tc>
          <w:tcPr>
            <w:tcW w:w="270" w:type="dxa"/>
          </w:tcPr>
          <w:p w14:paraId="1E351FF7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771817CD" w14:textId="4809DA88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349,076</w:t>
            </w:r>
          </w:p>
        </w:tc>
        <w:tc>
          <w:tcPr>
            <w:tcW w:w="288" w:type="dxa"/>
          </w:tcPr>
          <w:p w14:paraId="725601D7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891845F" w14:textId="5CC5C633" w:rsidR="00666554" w:rsidRPr="002C6846" w:rsidRDefault="002C6846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203,993</w:t>
            </w:r>
          </w:p>
        </w:tc>
        <w:tc>
          <w:tcPr>
            <w:tcW w:w="284" w:type="dxa"/>
          </w:tcPr>
          <w:p w14:paraId="319026AD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2287F7C" w14:textId="0F575FD9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179,181</w:t>
            </w:r>
          </w:p>
        </w:tc>
      </w:tr>
      <w:tr w:rsidR="00666554" w:rsidRPr="00E24209" w14:paraId="0AF451D5" w14:textId="77777777" w:rsidTr="00CF625E">
        <w:trPr>
          <w:cantSplit/>
        </w:trPr>
        <w:tc>
          <w:tcPr>
            <w:tcW w:w="3686" w:type="dxa"/>
          </w:tcPr>
          <w:p w14:paraId="74F02C01" w14:textId="77777777" w:rsidR="00666554" w:rsidRPr="00A8640B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A8640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14:paraId="3CD510A9" w14:textId="77777777"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CE541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1F23E1DB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E9C4FF9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DB4CCE4" w14:textId="77777777" w:rsidR="00666554" w:rsidRPr="002C6846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C24FA9A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1AED37D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66554" w:rsidRPr="00E24209" w14:paraId="5F5A5F54" w14:textId="77777777" w:rsidTr="00CF625E">
        <w:trPr>
          <w:cantSplit/>
        </w:trPr>
        <w:tc>
          <w:tcPr>
            <w:tcW w:w="3686" w:type="dxa"/>
          </w:tcPr>
          <w:p w14:paraId="59F40FAD" w14:textId="0E8CE4DD" w:rsidR="00666554" w:rsidRPr="00A8640B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A8640B">
              <w:rPr>
                <w:rFonts w:ascii="Angsana New" w:hAnsi="Angsana New"/>
                <w:sz w:val="30"/>
                <w:szCs w:val="30"/>
              </w:rPr>
              <w:t>3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30A3BA4" w14:textId="05BE93EE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122,341</w:t>
            </w:r>
          </w:p>
        </w:tc>
        <w:tc>
          <w:tcPr>
            <w:tcW w:w="270" w:type="dxa"/>
          </w:tcPr>
          <w:p w14:paraId="3A9EA33F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72E98938" w14:textId="601D411E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154,549</w:t>
            </w:r>
          </w:p>
        </w:tc>
        <w:tc>
          <w:tcPr>
            <w:tcW w:w="288" w:type="dxa"/>
          </w:tcPr>
          <w:p w14:paraId="04421851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6AB8F59" w14:textId="13C2ECDF" w:rsidR="00666554" w:rsidRPr="002C6846" w:rsidRDefault="002C6846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84,79</w:t>
            </w:r>
            <w:r w:rsidR="009E094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2EA744D1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207C696" w14:textId="211C3A25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111,681</w:t>
            </w:r>
          </w:p>
        </w:tc>
      </w:tr>
      <w:tr w:rsidR="00A8640B" w:rsidRPr="00E24209" w14:paraId="10404C2B" w14:textId="77777777" w:rsidTr="00CF625E">
        <w:trPr>
          <w:cantSplit/>
        </w:trPr>
        <w:tc>
          <w:tcPr>
            <w:tcW w:w="3686" w:type="dxa"/>
          </w:tcPr>
          <w:p w14:paraId="2907F681" w14:textId="0465A302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 xml:space="preserve">3 – 6 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</w:tcPr>
          <w:p w14:paraId="3188764D" w14:textId="03750A85" w:rsidR="00A8640B" w:rsidRPr="009E0941" w:rsidRDefault="009E094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13,175</w:t>
            </w:r>
          </w:p>
        </w:tc>
        <w:tc>
          <w:tcPr>
            <w:tcW w:w="270" w:type="dxa"/>
          </w:tcPr>
          <w:p w14:paraId="5B2F2DBB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3BFA3CE5" w14:textId="15F91D1D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13,557</w:t>
            </w:r>
          </w:p>
        </w:tc>
        <w:tc>
          <w:tcPr>
            <w:tcW w:w="288" w:type="dxa"/>
          </w:tcPr>
          <w:p w14:paraId="09FEEE7E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4100E53" w14:textId="5D032FBB" w:rsidR="00A8640B" w:rsidRPr="002C6846" w:rsidRDefault="002C6846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11,364</w:t>
            </w:r>
          </w:p>
        </w:tc>
        <w:tc>
          <w:tcPr>
            <w:tcW w:w="284" w:type="dxa"/>
          </w:tcPr>
          <w:p w14:paraId="4702429F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3CC297A4" w14:textId="461669F8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8,958</w:t>
            </w:r>
          </w:p>
        </w:tc>
      </w:tr>
      <w:tr w:rsidR="00A8640B" w:rsidRPr="00E24209" w14:paraId="094828B2" w14:textId="77777777" w:rsidTr="00CF625E">
        <w:trPr>
          <w:cantSplit/>
        </w:trPr>
        <w:tc>
          <w:tcPr>
            <w:tcW w:w="3686" w:type="dxa"/>
          </w:tcPr>
          <w:p w14:paraId="0DB6BC14" w14:textId="6C57EF66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 xml:space="preserve">6 – 12 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</w:tcPr>
          <w:p w14:paraId="365A166B" w14:textId="72DDA00C" w:rsidR="00A8640B" w:rsidRPr="009E0941" w:rsidRDefault="009E094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6,486</w:t>
            </w:r>
          </w:p>
        </w:tc>
        <w:tc>
          <w:tcPr>
            <w:tcW w:w="270" w:type="dxa"/>
          </w:tcPr>
          <w:p w14:paraId="391AE7D4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83C8B80" w14:textId="495D1F5A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7,522</w:t>
            </w:r>
          </w:p>
        </w:tc>
        <w:tc>
          <w:tcPr>
            <w:tcW w:w="288" w:type="dxa"/>
          </w:tcPr>
          <w:p w14:paraId="25C0A563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A95926A" w14:textId="5B48BD3A" w:rsidR="00A8640B" w:rsidRPr="002C6846" w:rsidRDefault="002C6846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5,737</w:t>
            </w:r>
          </w:p>
        </w:tc>
        <w:tc>
          <w:tcPr>
            <w:tcW w:w="284" w:type="dxa"/>
          </w:tcPr>
          <w:p w14:paraId="071EE958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7EA799C" w14:textId="524471FF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5,130</w:t>
            </w:r>
          </w:p>
        </w:tc>
      </w:tr>
      <w:tr w:rsidR="00A8640B" w:rsidRPr="00E24209" w14:paraId="2B52A061" w14:textId="77777777" w:rsidTr="00CF625E">
        <w:trPr>
          <w:cantSplit/>
        </w:trPr>
        <w:tc>
          <w:tcPr>
            <w:tcW w:w="3686" w:type="dxa"/>
          </w:tcPr>
          <w:p w14:paraId="304DF208" w14:textId="2FBF7FA6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8640B">
              <w:rPr>
                <w:rFonts w:ascii="Angsana New" w:hAnsi="Angsana New"/>
                <w:sz w:val="30"/>
                <w:szCs w:val="30"/>
              </w:rPr>
              <w:t>12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4AEDAE" w14:textId="1F3C2114" w:rsidR="00A8640B" w:rsidRPr="009E0941" w:rsidRDefault="009E094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25,173</w:t>
            </w:r>
          </w:p>
        </w:tc>
        <w:tc>
          <w:tcPr>
            <w:tcW w:w="270" w:type="dxa"/>
          </w:tcPr>
          <w:p w14:paraId="0A8CFEB6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E143F11" w14:textId="57F288E1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28,404</w:t>
            </w:r>
          </w:p>
        </w:tc>
        <w:tc>
          <w:tcPr>
            <w:tcW w:w="288" w:type="dxa"/>
          </w:tcPr>
          <w:p w14:paraId="49C45CCC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D28CDFD" w14:textId="0AF02048" w:rsidR="00A8640B" w:rsidRPr="002C6846" w:rsidRDefault="002C6846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18,444</w:t>
            </w:r>
          </w:p>
        </w:tc>
        <w:tc>
          <w:tcPr>
            <w:tcW w:w="284" w:type="dxa"/>
          </w:tcPr>
          <w:p w14:paraId="71730826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0C7E35" w14:textId="00779483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21,465</w:t>
            </w:r>
          </w:p>
        </w:tc>
      </w:tr>
      <w:tr w:rsidR="00666554" w:rsidRPr="00E24209" w14:paraId="5ECF7714" w14:textId="77777777" w:rsidTr="00CF625E">
        <w:trPr>
          <w:cantSplit/>
        </w:trPr>
        <w:tc>
          <w:tcPr>
            <w:tcW w:w="3686" w:type="dxa"/>
          </w:tcPr>
          <w:p w14:paraId="1BDF7D03" w14:textId="77777777" w:rsidR="00666554" w:rsidRPr="00161CAE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CB9269" w14:textId="2D1D851E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547,509</w:t>
            </w:r>
          </w:p>
        </w:tc>
        <w:tc>
          <w:tcPr>
            <w:tcW w:w="270" w:type="dxa"/>
          </w:tcPr>
          <w:p w14:paraId="07BCBA70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E490A90" w14:textId="7A87BBFE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553,108</w:t>
            </w:r>
          </w:p>
        </w:tc>
        <w:tc>
          <w:tcPr>
            <w:tcW w:w="288" w:type="dxa"/>
          </w:tcPr>
          <w:p w14:paraId="03273924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2C7D340" w14:textId="10C73106" w:rsidR="00666554" w:rsidRPr="002C6846" w:rsidRDefault="002C6846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324,3</w:t>
            </w:r>
            <w:r w:rsidR="009E0941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14:paraId="1700086F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504E0E" w14:textId="545435B1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326,415</w:t>
            </w:r>
          </w:p>
        </w:tc>
      </w:tr>
      <w:tr w:rsidR="00666554" w:rsidRPr="00E24209" w14:paraId="06D1930E" w14:textId="77777777" w:rsidTr="00CF625E">
        <w:trPr>
          <w:cantSplit/>
        </w:trPr>
        <w:tc>
          <w:tcPr>
            <w:tcW w:w="3686" w:type="dxa"/>
          </w:tcPr>
          <w:p w14:paraId="58182E2E" w14:textId="77777777" w:rsidR="00666554" w:rsidRPr="00161CA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5" w:type="dxa"/>
          </w:tcPr>
          <w:p w14:paraId="32B0747A" w14:textId="77777777"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13706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3058BEB1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7985A26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AC75972" w14:textId="77777777" w:rsidR="00666554" w:rsidRPr="002C6846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CBF24A3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BED39DC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66554" w:rsidRPr="00E24209" w14:paraId="433DCDA8" w14:textId="77777777" w:rsidTr="00CF625E">
        <w:trPr>
          <w:cantSplit/>
        </w:trPr>
        <w:tc>
          <w:tcPr>
            <w:tcW w:w="3686" w:type="dxa"/>
          </w:tcPr>
          <w:p w14:paraId="31032361" w14:textId="77777777" w:rsidR="00666554" w:rsidRPr="00161CA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5" w:type="dxa"/>
          </w:tcPr>
          <w:p w14:paraId="607108EB" w14:textId="5E3A3BF9" w:rsidR="00666554" w:rsidRPr="009E0941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9E0941" w:rsidRPr="009E0941">
              <w:rPr>
                <w:rFonts w:ascii="Angsana New" w:hAnsi="Angsana New"/>
                <w:bCs/>
                <w:sz w:val="30"/>
                <w:szCs w:val="30"/>
              </w:rPr>
              <w:t>27,192</w:t>
            </w:r>
            <w:r w:rsidRPr="009E094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70008D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42D2119E" w14:textId="7DDDF1F6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(31,310)</w:t>
            </w:r>
          </w:p>
        </w:tc>
        <w:tc>
          <w:tcPr>
            <w:tcW w:w="288" w:type="dxa"/>
          </w:tcPr>
          <w:p w14:paraId="0FFA9F8F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CC7FD87" w14:textId="4FC97C6B" w:rsidR="00666554" w:rsidRPr="002C6846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2C6846" w:rsidRPr="002C6846">
              <w:rPr>
                <w:rFonts w:ascii="Angsana New" w:hAnsi="Angsana New"/>
                <w:bCs/>
                <w:sz w:val="30"/>
                <w:szCs w:val="30"/>
              </w:rPr>
              <w:t>18,444</w:t>
            </w:r>
            <w:r w:rsidRPr="002C684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F55EFF2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EE2F0D4" w14:textId="409D2AA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(21,465)</w:t>
            </w:r>
          </w:p>
        </w:tc>
      </w:tr>
      <w:tr w:rsidR="00666554" w:rsidRPr="00E24209" w14:paraId="49AB6D5F" w14:textId="77777777" w:rsidTr="00CF625E">
        <w:trPr>
          <w:cantSplit/>
        </w:trPr>
        <w:tc>
          <w:tcPr>
            <w:tcW w:w="3686" w:type="dxa"/>
          </w:tcPr>
          <w:p w14:paraId="35077B4D" w14:textId="77777777" w:rsidR="00666554" w:rsidRPr="00161CA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B120792" w14:textId="167D56C2" w:rsidR="00666554" w:rsidRPr="009E0941" w:rsidRDefault="009E094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520,317</w:t>
            </w:r>
          </w:p>
        </w:tc>
        <w:tc>
          <w:tcPr>
            <w:tcW w:w="270" w:type="dxa"/>
          </w:tcPr>
          <w:p w14:paraId="7DB95AA1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AD6D696" w14:textId="5E34EC44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88" w:type="dxa"/>
          </w:tcPr>
          <w:p w14:paraId="2EF31B53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3F6C0908" w14:textId="3D707770" w:rsidR="00666554" w:rsidRPr="002C6846" w:rsidRDefault="002C6846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6846">
              <w:rPr>
                <w:rFonts w:ascii="Angsana New" w:hAnsi="Angsana New"/>
                <w:bCs/>
                <w:sz w:val="30"/>
                <w:szCs w:val="30"/>
              </w:rPr>
              <w:t>305,88</w:t>
            </w:r>
            <w:r w:rsidR="009E094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2EA3557E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B139798" w14:textId="2EF83901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</w:tr>
    </w:tbl>
    <w:p w14:paraId="508FB678" w14:textId="77777777"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8AB5EE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89474A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9B3456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16D290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95798F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461927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ECD96C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23E9DE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8E1872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D0E74A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2D414F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5194BD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22AB4A" w14:textId="5F89210F" w:rsidR="004B0212" w:rsidRPr="00BD1CD2" w:rsidRDefault="00670399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B0212">
        <w:rPr>
          <w:rFonts w:ascii="Angsana New" w:hAnsi="Angsana New"/>
          <w:b/>
          <w:bCs/>
          <w:sz w:val="30"/>
          <w:szCs w:val="30"/>
        </w:rPr>
        <w:t>.</w:t>
      </w:r>
      <w:r w:rsidR="004B0212" w:rsidRPr="007D1E49">
        <w:rPr>
          <w:rFonts w:ascii="Angsana New" w:hAnsi="Angsana New"/>
          <w:b/>
          <w:bCs/>
          <w:sz w:val="30"/>
          <w:szCs w:val="30"/>
        </w:rPr>
        <w:tab/>
      </w:r>
      <w:r w:rsidR="004B0212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10EA0147" w14:textId="77777777" w:rsidR="00666554" w:rsidRDefault="00666554" w:rsidP="006665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00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139"/>
        <w:gridCol w:w="283"/>
        <w:gridCol w:w="1135"/>
        <w:gridCol w:w="283"/>
        <w:gridCol w:w="1134"/>
        <w:gridCol w:w="270"/>
        <w:gridCol w:w="1147"/>
        <w:gridCol w:w="284"/>
        <w:gridCol w:w="1134"/>
        <w:gridCol w:w="284"/>
        <w:gridCol w:w="1134"/>
      </w:tblGrid>
      <w:tr w:rsidR="00666554" w:rsidRPr="00A336FA" w14:paraId="59C0E96D" w14:textId="77777777" w:rsidTr="00A336FA">
        <w:trPr>
          <w:cantSplit/>
        </w:trPr>
        <w:tc>
          <w:tcPr>
            <w:tcW w:w="1843" w:type="dxa"/>
          </w:tcPr>
          <w:p w14:paraId="7C3FB910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33AB8476" w14:textId="77777777" w:rsidR="00666554" w:rsidRPr="00A336FA" w:rsidRDefault="00666554" w:rsidP="006F1FE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56058133" w14:textId="77777777" w:rsidR="00666554" w:rsidRPr="00A336FA" w:rsidRDefault="00666554" w:rsidP="006F1FE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2C3A75AB" w14:textId="77777777" w:rsidR="00666554" w:rsidRPr="00A336FA" w:rsidRDefault="00666554" w:rsidP="006F1FE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66554" w:rsidRPr="00A336FA" w14:paraId="08E29D95" w14:textId="77777777" w:rsidTr="00A336FA">
        <w:trPr>
          <w:cantSplit/>
        </w:trPr>
        <w:tc>
          <w:tcPr>
            <w:tcW w:w="1843" w:type="dxa"/>
          </w:tcPr>
          <w:p w14:paraId="58C7DF4D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06CE6B9C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14:paraId="380302F5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954F30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90BCAA5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69C621" w14:textId="77777777" w:rsidR="00666554" w:rsidRPr="00A336FA" w:rsidRDefault="00666554" w:rsidP="006F1FE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336F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666554" w:rsidRPr="00A336FA" w14:paraId="06DC7F37" w14:textId="77777777" w:rsidTr="00A336FA">
        <w:trPr>
          <w:cantSplit/>
        </w:trPr>
        <w:tc>
          <w:tcPr>
            <w:tcW w:w="1843" w:type="dxa"/>
          </w:tcPr>
          <w:p w14:paraId="78C41C71" w14:textId="77777777" w:rsidR="00666554" w:rsidRPr="00A336FA" w:rsidRDefault="00666554" w:rsidP="0066655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684078D" w14:textId="704D8894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22604C" w14:textId="77777777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BD526AA" w14:textId="0EECBF81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1B39268B" w14:textId="77777777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8873B7" w14:textId="2BDEEA3A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CC2FC9" w14:textId="77777777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752190C" w14:textId="3DA8AAF1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397B1D5" w14:textId="77777777" w:rsidR="00666554" w:rsidRPr="00A336FA" w:rsidRDefault="00666554" w:rsidP="0066655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8E155D" w14:textId="009A748C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ED67A95" w14:textId="77777777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299240" w14:textId="051B4783" w:rsidR="00666554" w:rsidRPr="00A336F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17C7" w:rsidRPr="00A336FA" w14:paraId="2D42FC57" w14:textId="77777777" w:rsidTr="00633E34">
        <w:trPr>
          <w:cantSplit/>
        </w:trPr>
        <w:tc>
          <w:tcPr>
            <w:tcW w:w="1843" w:type="dxa"/>
          </w:tcPr>
          <w:p w14:paraId="4FE77311" w14:textId="7B2BCD3F" w:rsidR="00EA17C7" w:rsidRPr="00A336FA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D363122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07DD0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7FB6991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B1B57B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005A2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F41C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5DACD80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60A9B69" w14:textId="77777777" w:rsidR="00EA17C7" w:rsidRPr="00A336FA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FF90B5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35270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262AC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7C7" w:rsidRPr="00A336FA" w14:paraId="7B064501" w14:textId="77777777" w:rsidTr="00A336FA">
        <w:trPr>
          <w:cantSplit/>
        </w:trPr>
        <w:tc>
          <w:tcPr>
            <w:tcW w:w="1843" w:type="dxa"/>
          </w:tcPr>
          <w:p w14:paraId="5856EEC4" w14:textId="1F353E4F" w:rsidR="00EA17C7" w:rsidRPr="00A336FA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ส่วนที่ครบกำหนด </w:t>
            </w:r>
          </w:p>
        </w:tc>
        <w:tc>
          <w:tcPr>
            <w:tcW w:w="1139" w:type="dxa"/>
          </w:tcPr>
          <w:p w14:paraId="1A12B02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FD28B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104FDE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D4F1D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4F423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C01EF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3126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74E3F0" w14:textId="77777777" w:rsidR="00EA17C7" w:rsidRPr="00A336FA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B5939B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07FEE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CB4440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7C7" w:rsidRPr="00A336FA" w14:paraId="3659272B" w14:textId="77777777" w:rsidTr="00A336FA">
        <w:trPr>
          <w:cantSplit/>
        </w:trPr>
        <w:tc>
          <w:tcPr>
            <w:tcW w:w="1843" w:type="dxa"/>
          </w:tcPr>
          <w:p w14:paraId="5B840F4F" w14:textId="6D25706C" w:rsidR="00EA17C7" w:rsidRPr="00A336FA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>ไถ่ถอนในหนึ่งปี</w:t>
            </w:r>
          </w:p>
        </w:tc>
        <w:tc>
          <w:tcPr>
            <w:tcW w:w="1139" w:type="dxa"/>
          </w:tcPr>
          <w:p w14:paraId="744C20FD" w14:textId="0CC5364F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3" w:type="dxa"/>
          </w:tcPr>
          <w:p w14:paraId="279A7B3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7545F1" w14:textId="04C12136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A091666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AD3DF6" w14:textId="39AAFA60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062F10B0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69FEF67" w14:textId="5C4889C0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0B0167D" w14:textId="77777777" w:rsidR="00EA17C7" w:rsidRPr="00A336FA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E5B8B9C" w14:textId="7540CC61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079D1C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233946" w14:textId="0CD166F3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2348FAEF" w14:textId="77777777" w:rsidTr="00A336FA">
        <w:trPr>
          <w:cantSplit/>
        </w:trPr>
        <w:tc>
          <w:tcPr>
            <w:tcW w:w="1843" w:type="dxa"/>
          </w:tcPr>
          <w:p w14:paraId="5C90B45A" w14:textId="77777777" w:rsidR="00EA17C7" w:rsidRPr="00B177D8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9" w:type="dxa"/>
          </w:tcPr>
          <w:p w14:paraId="3663BDE8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945A0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</w:tcPr>
          <w:p w14:paraId="6670C485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00167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B29327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C404A0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7" w:type="dxa"/>
          </w:tcPr>
          <w:p w14:paraId="3AF25693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7DF0272E" w14:textId="77777777" w:rsidR="00EA17C7" w:rsidRPr="00B177D8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011C117E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CD7B2F7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F97D4E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7C7" w:rsidRPr="00A336FA" w14:paraId="6BC2CFEA" w14:textId="77777777" w:rsidTr="00B177D8">
        <w:trPr>
          <w:cantSplit/>
        </w:trPr>
        <w:tc>
          <w:tcPr>
            <w:tcW w:w="2982" w:type="dxa"/>
            <w:gridSpan w:val="2"/>
            <w:vAlign w:val="center"/>
          </w:tcPr>
          <w:p w14:paraId="7A1AECEA" w14:textId="605F5EAF" w:rsidR="00EA17C7" w:rsidRPr="00A336FA" w:rsidRDefault="00EA17C7" w:rsidP="00A3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283" w:type="dxa"/>
          </w:tcPr>
          <w:p w14:paraId="75FFD63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C952D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07C0D1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0F4FD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62007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0EB7863C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1A56F89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2B4960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4ECCB1C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B38C3F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33E34" w:rsidRPr="00A336FA" w14:paraId="60CFD6ED" w14:textId="77777777" w:rsidTr="00D42B04">
        <w:trPr>
          <w:cantSplit/>
        </w:trPr>
        <w:tc>
          <w:tcPr>
            <w:tcW w:w="1843" w:type="dxa"/>
          </w:tcPr>
          <w:p w14:paraId="2BAF4782" w14:textId="77777777" w:rsidR="00633E34" w:rsidRPr="00A336FA" w:rsidRDefault="00633E34" w:rsidP="00633E3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5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7E5717AC" w14:textId="2EE6E599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E340C54" w14:textId="77777777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C9F39E" w14:textId="5BF956D1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1.85</w:t>
            </w:r>
          </w:p>
        </w:tc>
        <w:tc>
          <w:tcPr>
            <w:tcW w:w="283" w:type="dxa"/>
          </w:tcPr>
          <w:p w14:paraId="2793CD0A" w14:textId="77777777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C2DCDE6" w14:textId="501E31B3" w:rsidR="00633E34" w:rsidRPr="00B177D8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0E585" w14:textId="77777777" w:rsidR="00633E34" w:rsidRPr="00A336FA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8B1E79F" w14:textId="77CEE820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26,000</w:t>
            </w:r>
          </w:p>
        </w:tc>
        <w:tc>
          <w:tcPr>
            <w:tcW w:w="284" w:type="dxa"/>
          </w:tcPr>
          <w:p w14:paraId="1C0FA378" w14:textId="77777777" w:rsidR="00633E34" w:rsidRPr="00A336FA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EFEEADE" w14:textId="77777777" w:rsidR="00633E34" w:rsidRPr="00B177D8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48509EF" w14:textId="77777777" w:rsidR="00633E34" w:rsidRPr="00A336FA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EDAF402" w14:textId="77777777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334EF287" w14:textId="77777777" w:rsidTr="00A336FA">
        <w:trPr>
          <w:cantSplit/>
        </w:trPr>
        <w:tc>
          <w:tcPr>
            <w:tcW w:w="1843" w:type="dxa"/>
          </w:tcPr>
          <w:p w14:paraId="20753903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6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4C18E5AE" w14:textId="3939B16A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 xml:space="preserve">1.00 </w:t>
            </w:r>
            <w:r w:rsidRPr="00A336FA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A336F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336FA">
              <w:rPr>
                <w:rFonts w:ascii="Angsana New" w:hAnsi="Angsana New"/>
                <w:bCs/>
                <w:sz w:val="30"/>
                <w:szCs w:val="30"/>
              </w:rPr>
              <w:t>1.</w:t>
            </w:r>
            <w:r w:rsidR="00B177D8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14:paraId="723029E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C3D5F6" w14:textId="00A335CE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 xml:space="preserve">1.00 </w:t>
            </w:r>
            <w:r w:rsidRPr="00A336FA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A336F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336FA">
              <w:rPr>
                <w:rFonts w:ascii="Angsana New" w:hAnsi="Angsana New"/>
                <w:bCs/>
                <w:sz w:val="30"/>
                <w:szCs w:val="30"/>
              </w:rPr>
              <w:t>1.05</w:t>
            </w:r>
          </w:p>
        </w:tc>
        <w:tc>
          <w:tcPr>
            <w:tcW w:w="283" w:type="dxa"/>
          </w:tcPr>
          <w:p w14:paraId="3FF418CE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6879E5" w14:textId="28147453" w:rsidR="00EA17C7" w:rsidRPr="00B177D8" w:rsidRDefault="00B177D8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50,568</w:t>
            </w:r>
          </w:p>
        </w:tc>
        <w:tc>
          <w:tcPr>
            <w:tcW w:w="270" w:type="dxa"/>
          </w:tcPr>
          <w:p w14:paraId="4D18FE9D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2EC9E42" w14:textId="00228D74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50,304</w:t>
            </w:r>
          </w:p>
        </w:tc>
        <w:tc>
          <w:tcPr>
            <w:tcW w:w="284" w:type="dxa"/>
          </w:tcPr>
          <w:p w14:paraId="5A801FEB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0556154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68376A8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C6BEC2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05AC0F78" w14:textId="77777777" w:rsidTr="00A336FA">
        <w:trPr>
          <w:cantSplit/>
        </w:trPr>
        <w:tc>
          <w:tcPr>
            <w:tcW w:w="1843" w:type="dxa"/>
          </w:tcPr>
          <w:p w14:paraId="76BAE986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12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7B9DBAA1" w14:textId="5CBBCCB8" w:rsidR="00EA17C7" w:rsidRPr="00A336FA" w:rsidRDefault="00B177D8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1.05</w:t>
            </w:r>
            <w:r w:rsidR="00EA17C7" w:rsidRPr="00A336F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EA17C7" w:rsidRPr="00A336FA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="00EA17C7" w:rsidRPr="00A336F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EA17C7" w:rsidRPr="00A336FA">
              <w:rPr>
                <w:rFonts w:ascii="Angsana New" w:hAnsi="Angsana New"/>
                <w:bCs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6D0DA38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485C2C" w14:textId="7CDE1EB6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 xml:space="preserve">0.75 </w:t>
            </w:r>
            <w:r w:rsidRPr="00A336FA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A336F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336FA">
              <w:rPr>
                <w:rFonts w:ascii="Angsana New" w:hAnsi="Angsana New"/>
                <w:bCs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5604D8E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0101DD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28B131C3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0CEBB57" w14:textId="3AE5C688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496</w:t>
            </w:r>
          </w:p>
        </w:tc>
        <w:tc>
          <w:tcPr>
            <w:tcW w:w="284" w:type="dxa"/>
          </w:tcPr>
          <w:p w14:paraId="05F5C69C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D10585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DCD97A9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3FE7C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60302034" w14:textId="77777777" w:rsidTr="00A336FA">
        <w:trPr>
          <w:cantSplit/>
        </w:trPr>
        <w:tc>
          <w:tcPr>
            <w:tcW w:w="1843" w:type="dxa"/>
          </w:tcPr>
          <w:p w14:paraId="34DA3554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323C9CF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A5EE4E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807A1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CD7933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37E29F" w14:textId="23AECFD2" w:rsidR="00EA17C7" w:rsidRPr="00B177D8" w:rsidRDefault="00B177D8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56,064</w:t>
            </w:r>
          </w:p>
        </w:tc>
        <w:tc>
          <w:tcPr>
            <w:tcW w:w="270" w:type="dxa"/>
          </w:tcPr>
          <w:p w14:paraId="2BFDE3B3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615201F" w14:textId="7FBAD07A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76,800</w:t>
            </w:r>
          </w:p>
        </w:tc>
        <w:tc>
          <w:tcPr>
            <w:tcW w:w="284" w:type="dxa"/>
          </w:tcPr>
          <w:p w14:paraId="337E13CA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C9EDA6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BAEB4CD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5AD87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162E8328" w14:textId="77777777" w:rsidTr="00A336FA">
        <w:trPr>
          <w:cantSplit/>
        </w:trPr>
        <w:tc>
          <w:tcPr>
            <w:tcW w:w="1843" w:type="dxa"/>
          </w:tcPr>
          <w:p w14:paraId="31506134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73ADDA75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FA2C126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D8B86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226388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538456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8A34D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06D731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1E573C7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A977022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EB5B633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C1B80F2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351E9" w:rsidRPr="00A336FA" w14:paraId="04D0EC64" w14:textId="77777777" w:rsidTr="00EE0D68">
        <w:trPr>
          <w:cantSplit/>
        </w:trPr>
        <w:tc>
          <w:tcPr>
            <w:tcW w:w="4683" w:type="dxa"/>
            <w:gridSpan w:val="5"/>
          </w:tcPr>
          <w:p w14:paraId="37400F39" w14:textId="26E4B578" w:rsidR="00F351E9" w:rsidRPr="00A336FA" w:rsidRDefault="00F351E9" w:rsidP="00A0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 -</w:t>
            </w:r>
            <w:r w:rsidRPr="00A336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>วัดมูลค่ายุติธรรม</w:t>
            </w:r>
            <w:r w:rsidR="00A0299A" w:rsidRPr="00A336FA">
              <w:rPr>
                <w:rFonts w:ascii="Angsana New" w:hAnsi="Angsana New"/>
                <w:sz w:val="30"/>
                <w:szCs w:val="30"/>
                <w:cs/>
              </w:rPr>
              <w:t>ผ่านกำไร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2F94E064" w14:textId="77777777" w:rsidR="00F351E9" w:rsidRPr="00B177D8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711844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6BCF4E4" w14:textId="77777777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A0BC956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137C17B" w14:textId="77777777" w:rsidR="00F351E9" w:rsidRPr="00B177D8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3067257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95D213C" w14:textId="77777777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351E9" w:rsidRPr="00A336FA" w14:paraId="671F4901" w14:textId="77777777" w:rsidTr="005A3CBB">
        <w:trPr>
          <w:cantSplit/>
        </w:trPr>
        <w:tc>
          <w:tcPr>
            <w:tcW w:w="4683" w:type="dxa"/>
            <w:gridSpan w:val="5"/>
          </w:tcPr>
          <w:p w14:paraId="2C95F732" w14:textId="2894C8F7" w:rsidR="00F351E9" w:rsidRPr="00A336FA" w:rsidRDefault="00A0299A" w:rsidP="00A0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101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หรือขาดทุน </w:t>
            </w:r>
            <w:r w:rsidR="00F351E9" w:rsidRPr="00A336FA">
              <w:rPr>
                <w:rFonts w:ascii="Angsana New" w:hAnsi="Angsana New"/>
                <w:sz w:val="30"/>
                <w:szCs w:val="30"/>
                <w:cs/>
              </w:rPr>
              <w:t xml:space="preserve">(ข้อมูลระดับ </w:t>
            </w:r>
            <w:r w:rsidR="004E6F1D">
              <w:rPr>
                <w:rFonts w:ascii="Angsana New" w:hAnsi="Angsana New"/>
                <w:sz w:val="30"/>
                <w:szCs w:val="30"/>
              </w:rPr>
              <w:t>1</w:t>
            </w:r>
            <w:r w:rsidR="00F351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351E9" w:rsidRPr="00846852">
              <w:rPr>
                <w:rFonts w:ascii="Angsana New" w:hAnsi="Angsana New" w:hint="cs"/>
                <w:sz w:val="30"/>
                <w:szCs w:val="30"/>
                <w:cs/>
              </w:rPr>
              <w:t>ของลำดับชั้นมูลค่ายุติธรรม</w:t>
            </w:r>
            <w:r w:rsidR="00F351E9" w:rsidRPr="00A336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0390B10" w14:textId="76EFE478" w:rsidR="00F351E9" w:rsidRPr="00B177D8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776A2CBE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F435D40" w14:textId="68B02D4D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  <w:tc>
          <w:tcPr>
            <w:tcW w:w="284" w:type="dxa"/>
          </w:tcPr>
          <w:p w14:paraId="165D2D34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F9BEC46" w14:textId="77777777" w:rsidR="00F351E9" w:rsidRPr="00B177D8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BC3FEBC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910732C" w14:textId="77777777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240BAAFB" w14:textId="77777777" w:rsidTr="00A336FA">
        <w:trPr>
          <w:cantSplit/>
        </w:trPr>
        <w:tc>
          <w:tcPr>
            <w:tcW w:w="1843" w:type="dxa"/>
          </w:tcPr>
          <w:p w14:paraId="3640AC64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9" w:type="dxa"/>
          </w:tcPr>
          <w:p w14:paraId="6A2249EC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07ADB85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444FA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BB0F82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2C2637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BC2DB1A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D5C6D73" w14:textId="6F863A1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5DDFE277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FFDBA6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229A6924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C04B0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EA17C7" w:rsidRPr="00A336FA" w14:paraId="003DC36C" w14:textId="77777777" w:rsidTr="00A336FA">
        <w:trPr>
          <w:cantSplit/>
        </w:trPr>
        <w:tc>
          <w:tcPr>
            <w:tcW w:w="1843" w:type="dxa"/>
          </w:tcPr>
          <w:p w14:paraId="6EAB2BAF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14:paraId="37B7C3DF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FE2200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F444A0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5F986E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B9A238" w14:textId="4EAA79E0" w:rsidR="00EA17C7" w:rsidRPr="00B177D8" w:rsidRDefault="00B177D8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56,872</w:t>
            </w:r>
          </w:p>
        </w:tc>
        <w:tc>
          <w:tcPr>
            <w:tcW w:w="270" w:type="dxa"/>
          </w:tcPr>
          <w:p w14:paraId="6C90DE56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CAE7897" w14:textId="4FF55701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77,680</w:t>
            </w:r>
          </w:p>
        </w:tc>
        <w:tc>
          <w:tcPr>
            <w:tcW w:w="284" w:type="dxa"/>
          </w:tcPr>
          <w:p w14:paraId="1C54F4BA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3D3C12" w14:textId="77777777" w:rsidR="00EA17C7" w:rsidRPr="00B177D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77D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0236305F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EA57F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14:paraId="5C7EBBA8" w14:textId="77777777" w:rsidR="00666554" w:rsidRPr="00EA17C7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14:paraId="3CA9FDA9" w14:textId="77777777" w:rsidR="00EA17C7" w:rsidRPr="00846852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46852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ของเงินลงทุนในหุ้นกู้มีจำนวนเงินประมาณ </w:t>
      </w:r>
      <w:r>
        <w:rPr>
          <w:rFonts w:ascii="Angsana New" w:hAnsi="Angsana New"/>
          <w:sz w:val="30"/>
          <w:szCs w:val="30"/>
        </w:rPr>
        <w:t xml:space="preserve">4,977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846852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Pr="00846852">
        <w:rPr>
          <w:rFonts w:ascii="Angsana New" w:hAnsi="Angsana New"/>
          <w:sz w:val="30"/>
          <w:szCs w:val="30"/>
        </w:rPr>
        <w:t>2</w:t>
      </w:r>
      <w:r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Pr="00846852">
        <w:rPr>
          <w:rFonts w:ascii="Angsana New" w:hAnsi="Angsana New"/>
          <w:sz w:val="30"/>
          <w:szCs w:val="30"/>
        </w:rPr>
        <w:t>)</w:t>
      </w:r>
    </w:p>
    <w:p w14:paraId="6ED3567D" w14:textId="77777777" w:rsidR="00EA17C7" w:rsidRDefault="00EA17C7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7B1A605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EF2D3EC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03A41DD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BA525EE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76E8921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EF6BF5E" w14:textId="77777777" w:rsidR="00B177D8" w:rsidRDefault="00B177D8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21D685B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86F8F29" w14:textId="060F7E5B" w:rsidR="00EA17C7" w:rsidRPr="009C4823" w:rsidRDefault="00670399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D5821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4D5821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A17C7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 - สุทธิ</w:t>
      </w:r>
    </w:p>
    <w:p w14:paraId="7AD40031" w14:textId="77777777" w:rsidR="00EA17C7" w:rsidRPr="009C4823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2185203" w14:textId="77777777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50018"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>ไถ่ถอน</w:t>
      </w:r>
      <w:r>
        <w:rPr>
          <w:rFonts w:ascii="Angsana New" w:hAnsi="Angsana New" w:hint="cs"/>
          <w:szCs w:val="30"/>
          <w:cs/>
        </w:rPr>
        <w:t>ประกอบด้วย</w:t>
      </w:r>
    </w:p>
    <w:p w14:paraId="6A0EFA74" w14:textId="77777777" w:rsidR="00EA17C7" w:rsidRPr="0047476F" w:rsidRDefault="00EA17C7" w:rsidP="00EA17C7">
      <w:pPr>
        <w:rPr>
          <w:rFonts w:ascii="Angsana New" w:hAnsi="Angsana New"/>
        </w:rPr>
      </w:pPr>
    </w:p>
    <w:tbl>
      <w:tblPr>
        <w:tblW w:w="9927" w:type="dxa"/>
        <w:tblInd w:w="108" w:type="dxa"/>
        <w:tblLook w:val="01E0" w:firstRow="1" w:lastRow="1" w:firstColumn="1" w:lastColumn="1" w:noHBand="0" w:noVBand="0"/>
      </w:tblPr>
      <w:tblGrid>
        <w:gridCol w:w="2017"/>
        <w:gridCol w:w="236"/>
        <w:gridCol w:w="1575"/>
        <w:gridCol w:w="237"/>
        <w:gridCol w:w="1464"/>
        <w:gridCol w:w="236"/>
        <w:gridCol w:w="1156"/>
        <w:gridCol w:w="235"/>
        <w:gridCol w:w="1268"/>
        <w:gridCol w:w="236"/>
        <w:gridCol w:w="1267"/>
      </w:tblGrid>
      <w:tr w:rsidR="00EA17C7" w:rsidRPr="00B00ADB" w14:paraId="3EAF7E45" w14:textId="77777777" w:rsidTr="00EA17C7">
        <w:tc>
          <w:tcPr>
            <w:tcW w:w="2017" w:type="dxa"/>
          </w:tcPr>
          <w:p w14:paraId="5BAB2B4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0A8154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B45913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6E018C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E23A6E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28C66ACC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EFBD22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7DB9E4ED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5F90523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A17C7" w:rsidRPr="00B00ADB" w14:paraId="0BC5324C" w14:textId="77777777" w:rsidTr="00EA17C7">
        <w:tc>
          <w:tcPr>
            <w:tcW w:w="2017" w:type="dxa"/>
            <w:tcBorders>
              <w:bottom w:val="single" w:sz="4" w:space="0" w:color="auto"/>
            </w:tcBorders>
          </w:tcPr>
          <w:p w14:paraId="6D8BF8ED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2DD9907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E87DC2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0D15A37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22D5AF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7107487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F73C071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56AA865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6F0A8E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8C4B9C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63D612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EA17C7" w:rsidRPr="00B00ADB" w14:paraId="23128A80" w14:textId="77777777" w:rsidTr="00EA17C7">
        <w:tc>
          <w:tcPr>
            <w:tcW w:w="2017" w:type="dxa"/>
          </w:tcPr>
          <w:p w14:paraId="27273D44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</w:t>
            </w:r>
            <w:proofErr w:type="spellStart"/>
            <w:r w:rsidRPr="00B00ADB">
              <w:rPr>
                <w:rFonts w:ascii="Angsana New" w:hAnsi="Angsana New"/>
                <w:sz w:val="26"/>
                <w:szCs w:val="26"/>
                <w:cs/>
              </w:rPr>
              <w:t>สท</w:t>
            </w:r>
            <w:proofErr w:type="spellEnd"/>
            <w:r w:rsidRPr="00B00ADB">
              <w:rPr>
                <w:rFonts w:ascii="Angsana New" w:hAnsi="Angsana New"/>
                <w:sz w:val="26"/>
                <w:szCs w:val="26"/>
                <w:cs/>
              </w:rPr>
              <w:t>ริบิว</w:t>
            </w:r>
            <w:proofErr w:type="spellStart"/>
            <w:r w:rsidRPr="00B00ADB">
              <w:rPr>
                <w:rFonts w:ascii="Angsana New" w:hAnsi="Angsana New"/>
                <w:sz w:val="26"/>
                <w:szCs w:val="26"/>
                <w:cs/>
              </w:rPr>
              <w:t>ชั่น</w:t>
            </w:r>
            <w:proofErr w:type="spellEnd"/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27662143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416CCB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49B8B6B0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E4563D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7140A24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6D5FB84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4A1EDB2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CC97B93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7896702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E5A238C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EA17C7" w:rsidRPr="00B00ADB" w14:paraId="2B6A5693" w14:textId="77777777" w:rsidTr="00EA17C7">
        <w:tc>
          <w:tcPr>
            <w:tcW w:w="2017" w:type="dxa"/>
          </w:tcPr>
          <w:p w14:paraId="195825C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6" w:type="dxa"/>
          </w:tcPr>
          <w:p w14:paraId="65ADC52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671CAD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67FEAE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4648F3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D71A4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717115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B004B3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5530B7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EBF02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F69082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7C7" w:rsidRPr="00B00ADB" w14:paraId="54F941A2" w14:textId="77777777" w:rsidTr="00EA17C7">
        <w:tc>
          <w:tcPr>
            <w:tcW w:w="2017" w:type="dxa"/>
          </w:tcPr>
          <w:p w14:paraId="298804D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14:paraId="622F8CB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536410A" w14:textId="77777777" w:rsidR="00EA17C7" w:rsidRPr="00B00ADB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1D6A0071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069FA06F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34DA6A5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A2E3EEF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1B311A90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45D4C19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0E133E9C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355931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EA17C7" w:rsidRPr="00B00ADB" w14:paraId="10E277C8" w14:textId="77777777" w:rsidTr="00EA17C7">
        <w:tc>
          <w:tcPr>
            <w:tcW w:w="2017" w:type="dxa"/>
          </w:tcPr>
          <w:p w14:paraId="7957C0FC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36937B4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2ED5D2F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1CC0B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51A3B3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5EAE3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D4EF3F0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8F1043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13CB85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796263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8C035F3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7C7" w:rsidRPr="00B00ADB" w14:paraId="05605145" w14:textId="77777777" w:rsidTr="00EA17C7">
        <w:tc>
          <w:tcPr>
            <w:tcW w:w="2017" w:type="dxa"/>
          </w:tcPr>
          <w:p w14:paraId="5B19F89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14:paraId="0E6296E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743811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73BC4E8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A1CB48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A45ACA0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DFC6851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173ABE60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43A61F4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70A9553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C0F634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EA17C7" w:rsidRPr="00B00ADB" w14:paraId="7F0F25D1" w14:textId="77777777" w:rsidTr="00EA17C7">
        <w:tc>
          <w:tcPr>
            <w:tcW w:w="2017" w:type="dxa"/>
          </w:tcPr>
          <w:p w14:paraId="5B1A7990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21B67DA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100330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B39EC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8DF8B3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ECA30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B3752E1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4736DEF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B4D4EC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D30F5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F01470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7C7" w:rsidRPr="00B00ADB" w14:paraId="046B3400" w14:textId="77777777" w:rsidTr="00EA17C7">
        <w:tc>
          <w:tcPr>
            <w:tcW w:w="2017" w:type="dxa"/>
          </w:tcPr>
          <w:p w14:paraId="032AC54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ADFF6E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D101D9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E4D002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B0AC1A3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B3674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B8DD93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BD23B2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6B34989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B00AD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5BCECCF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279B1B1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EA17C7" w:rsidRPr="00B00ADB" w14:paraId="7E476988" w14:textId="77777777" w:rsidTr="00EA17C7">
        <w:tc>
          <w:tcPr>
            <w:tcW w:w="2017" w:type="dxa"/>
          </w:tcPr>
          <w:p w14:paraId="1FB6940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14:paraId="3A59BAF1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F6586B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ED17A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6B15C53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2FC341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C626C0D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6D82DF4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E67AD9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7BBD1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28130F8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17C7" w:rsidRPr="00B00ADB" w14:paraId="3B123B04" w14:textId="77777777" w:rsidTr="00EA17C7">
        <w:tc>
          <w:tcPr>
            <w:tcW w:w="2017" w:type="dxa"/>
          </w:tcPr>
          <w:p w14:paraId="14A88F2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36" w:type="dxa"/>
          </w:tcPr>
          <w:p w14:paraId="218891AD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F4970C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77DDA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047F3054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6DC62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456C1F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F5D1D9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2450E7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B00ADB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5E4982B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45286E0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B00A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17C7" w:rsidRPr="00B00ADB" w14:paraId="25B5A966" w14:textId="77777777" w:rsidTr="00EA17C7">
        <w:tc>
          <w:tcPr>
            <w:tcW w:w="2017" w:type="dxa"/>
          </w:tcPr>
          <w:p w14:paraId="456EE9EF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4B115BB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3F8C99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A5B33C0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07DD0AB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0F0A3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74C751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B35691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B0E9BB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6A78599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612438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EA17C7" w:rsidRPr="00B00ADB" w14:paraId="6E9AF228" w14:textId="77777777" w:rsidTr="00EA17C7">
        <w:tc>
          <w:tcPr>
            <w:tcW w:w="2017" w:type="dxa"/>
          </w:tcPr>
          <w:p w14:paraId="4530849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715BB38D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6041D7C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6EC023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71E3F4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6EDA0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AEA704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04A1CF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45373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00AD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586542B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BDC77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EA17C7" w:rsidRPr="00B00ADB" w14:paraId="1C215765" w14:textId="77777777" w:rsidTr="00EA17C7">
        <w:tc>
          <w:tcPr>
            <w:tcW w:w="2017" w:type="dxa"/>
          </w:tcPr>
          <w:p w14:paraId="4948CA03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87ABB12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5" w:type="dxa"/>
          </w:tcPr>
          <w:p w14:paraId="67675D2E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36E9E08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14:paraId="45B15719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F672AC8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14:paraId="73E1062E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1AB71683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7CE7668B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5455E339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DFADDF1" w14:textId="77777777" w:rsidR="00EA17C7" w:rsidRPr="00EA17C7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7C7" w:rsidRPr="00B00ADB" w14:paraId="79939117" w14:textId="77777777" w:rsidTr="00EA17C7">
        <w:tc>
          <w:tcPr>
            <w:tcW w:w="5529" w:type="dxa"/>
            <w:gridSpan w:val="5"/>
          </w:tcPr>
          <w:p w14:paraId="46228672" w14:textId="77777777" w:rsidR="00EA17C7" w:rsidRPr="008363F0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58CAB91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09E9F9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05D030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5B49EC99" w14:textId="77777777" w:rsidR="00EA17C7" w:rsidRPr="00387883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10,043</w:t>
            </w:r>
          </w:p>
        </w:tc>
        <w:tc>
          <w:tcPr>
            <w:tcW w:w="236" w:type="dxa"/>
          </w:tcPr>
          <w:p w14:paraId="3E06873E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1B7F3150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14,974</w:t>
            </w:r>
          </w:p>
        </w:tc>
      </w:tr>
    </w:tbl>
    <w:p w14:paraId="2D32270D" w14:textId="77777777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2B0D8EB" w14:textId="727F9528" w:rsidR="00666554" w:rsidRPr="006205F0" w:rsidRDefault="007A64C8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666554">
        <w:rPr>
          <w:rFonts w:ascii="Angsana New" w:hAnsi="Angsana New"/>
          <w:b/>
          <w:bCs/>
          <w:sz w:val="30"/>
          <w:szCs w:val="30"/>
        </w:rPr>
        <w:t>.</w:t>
      </w:r>
      <w:r w:rsidR="00666554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14:paraId="2A96DB66" w14:textId="77777777" w:rsidR="00666554" w:rsidRPr="007A64C8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15BCC00" w14:textId="22EFA28B" w:rsidR="00666554" w:rsidRPr="007A64C8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33E05">
        <w:rPr>
          <w:rFonts w:ascii="Angsana New" w:hAnsi="Angsana New"/>
          <w:sz w:val="30"/>
          <w:szCs w:val="30"/>
          <w:cs/>
        </w:rPr>
        <w:t>บริษัท ดี.เอส.วี.ที. คลังสินค้า จำกัด</w:t>
      </w:r>
      <w:r>
        <w:rPr>
          <w:rFonts w:ascii="Angsana New" w:hAnsi="Angsana New" w:hint="cs"/>
          <w:sz w:val="30"/>
          <w:szCs w:val="30"/>
          <w:cs/>
        </w:rPr>
        <w:t xml:space="preserve"> (“บริษัทร่วม” </w:t>
      </w:r>
      <w:r w:rsidR="00F007A5">
        <w:rPr>
          <w:rFonts w:ascii="Angsana New" w:hAnsi="Angsana New" w:hint="cs"/>
          <w:sz w:val="30"/>
          <w:szCs w:val="30"/>
          <w:cs/>
        </w:rPr>
        <w:t>ที่ถูก</w:t>
      </w:r>
      <w:r>
        <w:rPr>
          <w:rFonts w:ascii="Angsana New" w:hAnsi="Angsana New" w:hint="cs"/>
          <w:sz w:val="30"/>
          <w:szCs w:val="30"/>
          <w:cs/>
        </w:rPr>
        <w:t>ถือหุ้น</w:t>
      </w:r>
      <w:r w:rsidR="00F007A5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20887">
        <w:rPr>
          <w:rFonts w:ascii="Angsana New" w:hAnsi="Angsana New"/>
          <w:sz w:val="30"/>
          <w:szCs w:val="30"/>
        </w:rPr>
        <w:t>30</w:t>
      </w:r>
      <w:r w:rsidR="00F007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 ชาลี </w:t>
      </w:r>
      <w:proofErr w:type="spellStart"/>
      <w:r>
        <w:rPr>
          <w:rFonts w:ascii="Angsana New" w:hAnsi="Angsana New" w:hint="cs"/>
          <w:sz w:val="30"/>
          <w:szCs w:val="30"/>
          <w:cs/>
        </w:rPr>
        <w:t>ท็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อป </w:t>
      </w:r>
      <w:proofErr w:type="spellStart"/>
      <w:r>
        <w:rPr>
          <w:rFonts w:ascii="Angsana New" w:hAnsi="Angsana New" w:hint="cs"/>
          <w:sz w:val="30"/>
          <w:szCs w:val="30"/>
          <w:cs/>
        </w:rPr>
        <w:t>โล</w:t>
      </w:r>
      <w:proofErr w:type="spellEnd"/>
      <w:r>
        <w:rPr>
          <w:rFonts w:ascii="Angsana New" w:hAnsi="Angsana New" w:hint="cs"/>
          <w:sz w:val="30"/>
          <w:szCs w:val="30"/>
          <w:cs/>
        </w:rPr>
        <w:t>จิสติ</w:t>
      </w:r>
      <w:proofErr w:type="spellStart"/>
      <w:r>
        <w:rPr>
          <w:rFonts w:ascii="Angsana New" w:hAnsi="Angsana New" w:hint="cs"/>
          <w:sz w:val="30"/>
          <w:szCs w:val="30"/>
          <w:cs/>
        </w:rPr>
        <w:t>กส์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โซลูชั่น จำกัด) </w:t>
      </w:r>
      <w:r w:rsidRPr="00833E05">
        <w:rPr>
          <w:rFonts w:ascii="Angsana New" w:hAnsi="Angsana New" w:hint="cs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E20887">
        <w:rPr>
          <w:rFonts w:ascii="Angsana New" w:hAnsi="Angsana New"/>
          <w:sz w:val="30"/>
          <w:szCs w:val="30"/>
        </w:rPr>
        <w:t>9</w:t>
      </w:r>
      <w:r w:rsidRPr="00833E0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E20887">
        <w:rPr>
          <w:rFonts w:ascii="Angsana New" w:hAnsi="Angsana New"/>
          <w:sz w:val="30"/>
          <w:szCs w:val="30"/>
        </w:rPr>
        <w:t>2566</w:t>
      </w:r>
      <w:r w:rsidRPr="00833E05">
        <w:rPr>
          <w:rFonts w:ascii="Angsana New" w:hAnsi="Angsana New" w:hint="cs"/>
          <w:sz w:val="30"/>
          <w:szCs w:val="30"/>
          <w:cs/>
        </w:rPr>
        <w:t xml:space="preserve"> </w:t>
      </w:r>
      <w:r w:rsidR="00F007A5">
        <w:rPr>
          <w:rFonts w:ascii="Angsana New" w:hAnsi="Angsana New" w:hint="cs"/>
          <w:sz w:val="30"/>
          <w:szCs w:val="30"/>
          <w:cs/>
        </w:rPr>
        <w:t>เพื่อ</w:t>
      </w:r>
      <w:r w:rsidR="007A64C8" w:rsidRPr="007A64C8">
        <w:rPr>
          <w:rFonts w:ascii="Angsana New" w:hAnsi="Angsana New"/>
          <w:sz w:val="30"/>
          <w:szCs w:val="30"/>
          <w:cs/>
        </w:rPr>
        <w:t>ประกอบธุรกิจให้เช่าคลังสินค้าและพื้นที่</w:t>
      </w:r>
      <w:r w:rsidR="007A64C8" w:rsidRPr="007A64C8">
        <w:rPr>
          <w:rFonts w:ascii="Angsana New" w:hAnsi="Angsana New"/>
          <w:sz w:val="30"/>
          <w:szCs w:val="30"/>
        </w:rPr>
        <w:t xml:space="preserve"> </w:t>
      </w:r>
      <w:r w:rsidR="007A64C8" w:rsidRPr="007A64C8">
        <w:rPr>
          <w:rFonts w:ascii="Angsana New" w:hAnsi="Angsana New"/>
          <w:sz w:val="30"/>
          <w:szCs w:val="30"/>
          <w:cs/>
        </w:rPr>
        <w:t>และให้บริการด้านวัตถุอันตรายทุกประเภท</w:t>
      </w:r>
      <w:r w:rsidR="007A64C8" w:rsidRPr="007A64C8">
        <w:rPr>
          <w:rFonts w:ascii="Angsana New" w:hAnsi="Angsana New" w:hint="cs"/>
          <w:sz w:val="30"/>
          <w:szCs w:val="30"/>
          <w:cs/>
        </w:rPr>
        <w:t xml:space="preserve"> </w:t>
      </w:r>
      <w:r w:rsidR="00F007A5">
        <w:rPr>
          <w:rFonts w:ascii="Angsana New" w:hAnsi="Angsana New" w:hint="cs"/>
          <w:sz w:val="30"/>
          <w:szCs w:val="30"/>
          <w:cs/>
        </w:rPr>
        <w:t xml:space="preserve">ซึ่ง </w:t>
      </w:r>
      <w:r w:rsidRPr="00833E05">
        <w:rPr>
          <w:rFonts w:ascii="Angsana New" w:hAnsi="Angsana New" w:hint="cs"/>
          <w:sz w:val="30"/>
          <w:szCs w:val="30"/>
          <w:cs/>
        </w:rPr>
        <w:t xml:space="preserve">ณ </w:t>
      </w:r>
      <w:r w:rsidR="00F007A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20887">
        <w:rPr>
          <w:rFonts w:ascii="Angsana New" w:hAnsi="Angsana New"/>
          <w:sz w:val="30"/>
          <w:szCs w:val="30"/>
        </w:rPr>
        <w:t>31</w:t>
      </w:r>
      <w:r w:rsidR="00F007A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20887">
        <w:rPr>
          <w:rFonts w:ascii="Angsana New" w:hAnsi="Angsana New"/>
          <w:sz w:val="30"/>
          <w:szCs w:val="30"/>
        </w:rPr>
        <w:t>2567</w:t>
      </w:r>
      <w:r w:rsidR="00F007A5">
        <w:rPr>
          <w:rFonts w:ascii="Angsana New" w:hAnsi="Angsana New" w:hint="cs"/>
          <w:sz w:val="30"/>
          <w:szCs w:val="30"/>
          <w:cs/>
        </w:rPr>
        <w:t xml:space="preserve"> </w:t>
      </w:r>
      <w:r w:rsidR="007A64C8">
        <w:rPr>
          <w:rFonts w:ascii="Angsana New" w:hAnsi="Angsana New" w:hint="cs"/>
          <w:sz w:val="30"/>
          <w:szCs w:val="30"/>
          <w:cs/>
        </w:rPr>
        <w:t>และ</w:t>
      </w:r>
      <w:r w:rsidR="00F007A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20887">
        <w:rPr>
          <w:rFonts w:ascii="Angsana New" w:hAnsi="Angsana New"/>
          <w:sz w:val="30"/>
          <w:szCs w:val="30"/>
        </w:rPr>
        <w:t>31</w:t>
      </w:r>
      <w:r w:rsidR="00F007A5" w:rsidRPr="00833E05">
        <w:rPr>
          <w:rFonts w:ascii="Angsana New" w:hAnsi="Angsana New" w:hint="cs"/>
          <w:sz w:val="30"/>
          <w:szCs w:val="30"/>
          <w:cs/>
        </w:rPr>
        <w:t xml:space="preserve"> </w:t>
      </w:r>
      <w:r w:rsidR="00F007A5">
        <w:rPr>
          <w:rFonts w:ascii="Angsana New" w:hAnsi="Angsana New" w:hint="cs"/>
          <w:sz w:val="30"/>
          <w:szCs w:val="30"/>
          <w:cs/>
        </w:rPr>
        <w:t>ธันวาคม</w:t>
      </w:r>
      <w:r w:rsidR="00F007A5" w:rsidRPr="00833E05">
        <w:rPr>
          <w:rFonts w:ascii="Angsana New" w:hAnsi="Angsana New" w:hint="cs"/>
          <w:sz w:val="30"/>
          <w:szCs w:val="30"/>
          <w:cs/>
        </w:rPr>
        <w:t xml:space="preserve"> </w:t>
      </w:r>
      <w:r w:rsidR="00E20887">
        <w:rPr>
          <w:rFonts w:ascii="Angsana New" w:hAnsi="Angsana New"/>
          <w:sz w:val="30"/>
          <w:szCs w:val="30"/>
        </w:rPr>
        <w:t>2566</w:t>
      </w:r>
      <w:r w:rsidR="00F007A5" w:rsidRPr="00833E05">
        <w:rPr>
          <w:rFonts w:ascii="Angsana New" w:hAnsi="Angsana New"/>
          <w:sz w:val="30"/>
          <w:szCs w:val="30"/>
        </w:rPr>
        <w:t xml:space="preserve"> </w:t>
      </w:r>
      <w:r w:rsidR="00B402B4">
        <w:rPr>
          <w:rFonts w:ascii="Angsana New" w:hAnsi="Angsana New" w:hint="cs"/>
          <w:sz w:val="30"/>
          <w:szCs w:val="30"/>
          <w:cs/>
        </w:rPr>
        <w:t xml:space="preserve"> </w:t>
      </w:r>
      <w:r w:rsidRPr="00833E05">
        <w:rPr>
          <w:rFonts w:ascii="Angsana New" w:hAnsi="Angsana New" w:hint="cs"/>
          <w:sz w:val="30"/>
          <w:szCs w:val="30"/>
          <w:cs/>
        </w:rPr>
        <w:t>ยังไม่ได้</w:t>
      </w:r>
      <w:r w:rsidR="00F007A5">
        <w:rPr>
          <w:rFonts w:ascii="Angsana New" w:hAnsi="Angsana New" w:hint="cs"/>
          <w:sz w:val="30"/>
          <w:szCs w:val="30"/>
          <w:cs/>
        </w:rPr>
        <w:t>เริ่ม</w:t>
      </w:r>
      <w:r w:rsidRPr="00833E05">
        <w:rPr>
          <w:rFonts w:ascii="Angsana New" w:hAnsi="Angsana New" w:hint="cs"/>
          <w:sz w:val="30"/>
          <w:szCs w:val="30"/>
          <w:cs/>
        </w:rPr>
        <w:t>ดำเนิน</w:t>
      </w:r>
      <w:r w:rsidRPr="00833E05">
        <w:rPr>
          <w:rFonts w:ascii="Angsana New" w:hAnsi="Angsana New"/>
          <w:sz w:val="30"/>
          <w:szCs w:val="30"/>
          <w:cs/>
        </w:rPr>
        <w:t>พาณิชยกิจ</w:t>
      </w:r>
      <w:r w:rsidR="00B402B4">
        <w:rPr>
          <w:rFonts w:ascii="Angsana New" w:hAnsi="Angsana New" w:hint="cs"/>
          <w:sz w:val="30"/>
          <w:szCs w:val="30"/>
          <w:cs/>
        </w:rPr>
        <w:t>ใดๆ โดยตัวเลข</w:t>
      </w:r>
      <w:r w:rsidR="00F007A5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="00B402B4">
        <w:rPr>
          <w:rFonts w:ascii="Angsana New" w:hAnsi="Angsana New" w:hint="cs"/>
          <w:sz w:val="30"/>
          <w:szCs w:val="30"/>
          <w:cs/>
        </w:rPr>
        <w:t>ในงบการเงินของบริษัทดังกล่าวยังไม่มีนัยสำคัญต่องบการเงินรวมของกลุ่มบริษัท</w:t>
      </w:r>
    </w:p>
    <w:p w14:paraId="370E8F02" w14:textId="77777777"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E92D5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3"/>
          <w:cols w:space="720"/>
          <w:titlePg/>
          <w:docGrid w:linePitch="245"/>
        </w:sectPr>
      </w:pPr>
    </w:p>
    <w:p w14:paraId="44910A81" w14:textId="0F33484C" w:rsidR="004E0F56" w:rsidRDefault="00F11B50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14:paraId="0B4CDB58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1E8788B3" w14:textId="0E538EE2" w:rsidR="004E0F56" w:rsidRPr="00CA64A5" w:rsidRDefault="004E0F56" w:rsidP="00C57A1A">
      <w:pPr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831540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มีนาคม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6BA">
        <w:rPr>
          <w:rFonts w:ascii="Angsana New" w:hAnsi="Angsana New"/>
          <w:sz w:val="30"/>
          <w:szCs w:val="30"/>
        </w:rPr>
        <w:t>2566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50940AAD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2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14:paraId="3378F1F7" w14:textId="77777777" w:rsidTr="00C57A1A">
        <w:trPr>
          <w:cantSplit/>
        </w:trPr>
        <w:tc>
          <w:tcPr>
            <w:tcW w:w="3686" w:type="dxa"/>
          </w:tcPr>
          <w:p w14:paraId="5A6A6BE8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3FBA940C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14:paraId="73CE785B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52EC3FC1" w14:textId="77777777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4C56C354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37903CC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6E4BEA4B" w14:textId="77777777" w:rsidTr="00C57A1A">
        <w:trPr>
          <w:cantSplit/>
        </w:trPr>
        <w:tc>
          <w:tcPr>
            <w:tcW w:w="3686" w:type="dxa"/>
          </w:tcPr>
          <w:p w14:paraId="41E76FBD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66B68BC9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14:paraId="041D8DF7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7CDBFE70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14:paraId="1EBD1A5B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57A8DEB6" w14:textId="0E087ADC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0474DB2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12089514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645819" w:rsidRPr="00D02D1D" w14:paraId="6BDA6F13" w14:textId="77777777" w:rsidTr="00C57A1A">
        <w:trPr>
          <w:cantSplit/>
        </w:trPr>
        <w:tc>
          <w:tcPr>
            <w:tcW w:w="3686" w:type="dxa"/>
          </w:tcPr>
          <w:p w14:paraId="71682AC4" w14:textId="77777777"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43D9438" w14:textId="4D2EF11D" w:rsidR="00645819" w:rsidRPr="008F38E6" w:rsidRDefault="00DB16B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FB4B" w14:textId="77777777"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E9422A6" w14:textId="5F46BF8D" w:rsidR="00645819" w:rsidRPr="008F38E6" w:rsidRDefault="00DB16B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401E8D5" w14:textId="77777777"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384E2BDD" w14:textId="0D582584" w:rsidR="0064581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9F59A1F" w14:textId="77777777"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267320" w14:textId="0F7FB7B9" w:rsidR="0064581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41B60A0" w14:textId="77777777"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956B757" w14:textId="74162293" w:rsidR="0064581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EC43696" w14:textId="77777777"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86ED1E3" w14:textId="7AD20D1E" w:rsidR="00645819" w:rsidRPr="008F38E6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E76D08D" w14:textId="77777777"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F2B77F4" w14:textId="01C76710" w:rsidR="00645819" w:rsidRDefault="00DB16B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1A5B776" w14:textId="77777777" w:rsidR="00645819" w:rsidRPr="00D02D1D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D7C1265" w14:textId="5C7777F1" w:rsidR="00645819" w:rsidRDefault="00DB16B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4581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6655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73E8B" w:rsidRPr="00D02D1D" w14:paraId="7D0F1C0A" w14:textId="77777777" w:rsidTr="00C57A1A">
        <w:trPr>
          <w:cantSplit/>
        </w:trPr>
        <w:tc>
          <w:tcPr>
            <w:tcW w:w="3686" w:type="dxa"/>
          </w:tcPr>
          <w:p w14:paraId="35E4298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D1B1DF5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8ECA9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427BF320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82AE366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1062928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9D048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C3E965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0DD7135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A4CA37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8FD2D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4859BF0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BC11F2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E09168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B219EC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996D9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554" w:rsidRPr="00E25899" w14:paraId="7D63319F" w14:textId="77777777" w:rsidTr="00C57A1A">
        <w:trPr>
          <w:cantSplit/>
        </w:trPr>
        <w:tc>
          <w:tcPr>
            <w:tcW w:w="3686" w:type="dxa"/>
            <w:vAlign w:val="center"/>
          </w:tcPr>
          <w:p w14:paraId="47B39D13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14:paraId="509DBC0A" w14:textId="10BC45DA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4E43B92D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723E29E" w14:textId="5580FDD6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14:paraId="56B9971F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8E7644B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4FFF5787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CDBE6C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1D0EE9B0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027BE1B" w14:textId="77777777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6FB50259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2809CB" w14:textId="76008224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310C7528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5F75327" w14:textId="1C6ED37C" w:rsidR="00666554" w:rsidRPr="00E84698" w:rsidRDefault="00E84698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698">
              <w:rPr>
                <w:rFonts w:asciiTheme="majorBidi" w:hAnsiTheme="majorBidi" w:cstheme="majorBidi"/>
                <w:sz w:val="30"/>
                <w:szCs w:val="30"/>
              </w:rPr>
              <w:t>17,962</w:t>
            </w:r>
          </w:p>
        </w:tc>
        <w:tc>
          <w:tcPr>
            <w:tcW w:w="236" w:type="dxa"/>
          </w:tcPr>
          <w:p w14:paraId="3C3DCDEB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11868A" w14:textId="3FBDCEBE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</w:tr>
      <w:tr w:rsidR="00666554" w:rsidRPr="00E25899" w14:paraId="1293B0A3" w14:textId="77777777" w:rsidTr="00C57A1A">
        <w:trPr>
          <w:cantSplit/>
        </w:trPr>
        <w:tc>
          <w:tcPr>
            <w:tcW w:w="3686" w:type="dxa"/>
            <w:vAlign w:val="center"/>
          </w:tcPr>
          <w:p w14:paraId="6173AAA1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14:paraId="2D65C4B9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3438A5B4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C39C294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14:paraId="4EEA9FF3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A07149B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1CAE444B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7EBDBF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6D4233AE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FC59E9D" w14:textId="77777777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7B629F02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7B15DA" w14:textId="2E4FD3E9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3A020511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A8931D7" w14:textId="77777777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C4A0F0C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3028A2" w14:textId="7999420B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66554" w:rsidRPr="00E25899" w14:paraId="41CBE817" w14:textId="77777777" w:rsidTr="00C57A1A">
        <w:trPr>
          <w:cantSplit/>
        </w:trPr>
        <w:tc>
          <w:tcPr>
            <w:tcW w:w="3686" w:type="dxa"/>
            <w:vAlign w:val="center"/>
          </w:tcPr>
          <w:p w14:paraId="46EC1244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สโ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ตน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67" w:type="dxa"/>
            <w:shd w:val="clear" w:color="auto" w:fill="auto"/>
          </w:tcPr>
          <w:p w14:paraId="69858541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4256048D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8F96B50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14:paraId="1396D0F4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BDAE1E8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37193CC6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3D5A4F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72BE757E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FAE5917" w14:textId="77777777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2E9C73A4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0D1B77" w14:textId="482286F5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68E3899B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22F64B" w14:textId="77777777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644F862B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DB0140" w14:textId="7576402C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66554" w:rsidRPr="00E25899" w14:paraId="2CC382B3" w14:textId="77777777" w:rsidTr="00C57A1A">
        <w:trPr>
          <w:cantSplit/>
        </w:trPr>
        <w:tc>
          <w:tcPr>
            <w:tcW w:w="3686" w:type="dxa"/>
            <w:vAlign w:val="center"/>
          </w:tcPr>
          <w:p w14:paraId="46938D27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14:paraId="259ADFFF" w14:textId="77777777" w:rsidR="00666554" w:rsidRPr="0083174B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418FF069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A06BD84" w14:textId="77777777" w:rsidR="00666554" w:rsidRPr="0083174B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3" w:type="dxa"/>
          </w:tcPr>
          <w:p w14:paraId="7FA154D4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6B404E16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1D00929D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0544D0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772DA6BE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D62B64B" w14:textId="36F12AC8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>1</w:t>
            </w:r>
            <w:r w:rsidRPr="00E8469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8469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3EF82B0C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1982FFE" w14:textId="6F44B0E9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700B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56760BCC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9AF79DD" w14:textId="77777777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BE2C437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8E3CE9" w14:textId="20B51CF1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66554" w:rsidRPr="00E25899" w14:paraId="099F658E" w14:textId="77777777" w:rsidTr="00C57A1A">
        <w:trPr>
          <w:cantSplit/>
        </w:trPr>
        <w:tc>
          <w:tcPr>
            <w:tcW w:w="3686" w:type="dxa"/>
            <w:vAlign w:val="center"/>
          </w:tcPr>
          <w:p w14:paraId="6379CE83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ชาลี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ท็</w:t>
            </w:r>
            <w:proofErr w:type="spellEnd"/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 xml:space="preserve">อป </w:t>
            </w:r>
            <w:proofErr w:type="spellStart"/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โล</w:t>
            </w:r>
            <w:proofErr w:type="spellEnd"/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จิสติ</w:t>
            </w:r>
            <w:proofErr w:type="spellStart"/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กส์</w:t>
            </w:r>
            <w:proofErr w:type="spellEnd"/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67" w:type="dxa"/>
          </w:tcPr>
          <w:p w14:paraId="52F46E5A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8D73D5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063A48B8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5045C0A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8D73D5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14:paraId="134BB105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9D2C7EF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064D01BB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48179B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8" w:type="dxa"/>
          </w:tcPr>
          <w:p w14:paraId="0FBE89C0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BB74892" w14:textId="77777777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36" w:type="dxa"/>
          </w:tcPr>
          <w:p w14:paraId="6167B6E5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2E04F53" w14:textId="76BD3BCA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36" w:type="dxa"/>
          </w:tcPr>
          <w:p w14:paraId="524FFEB7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1EB8AF8" w14:textId="77777777" w:rsidR="00666554" w:rsidRPr="00E8469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43F39CA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98D13A" w14:textId="06FBB5B0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84698" w:rsidRPr="00E25899" w14:paraId="08B7E2C5" w14:textId="77777777" w:rsidTr="00C57A1A">
        <w:trPr>
          <w:cantSplit/>
        </w:trPr>
        <w:tc>
          <w:tcPr>
            <w:tcW w:w="3686" w:type="dxa"/>
          </w:tcPr>
          <w:p w14:paraId="4307B700" w14:textId="77777777" w:rsidR="00E84698" w:rsidRPr="00E25899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1A04609B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FAD979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675D585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18D0BA2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B042828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56C5C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9AD97E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9688F9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175E5" w14:textId="05153BE9" w:rsidR="00E84698" w:rsidRPr="00E84698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698">
              <w:rPr>
                <w:rFonts w:ascii="Angsana New" w:hAnsi="Angsana New"/>
                <w:sz w:val="30"/>
                <w:szCs w:val="30"/>
              </w:rPr>
              <w:t>6</w:t>
            </w:r>
            <w:r w:rsidRPr="00E8469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84698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  <w:tc>
          <w:tcPr>
            <w:tcW w:w="236" w:type="dxa"/>
          </w:tcPr>
          <w:p w14:paraId="17E4D04C" w14:textId="77777777" w:rsidR="00E84698" w:rsidRPr="00D96202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017C20F" w14:textId="588F6395" w:rsidR="00E84698" w:rsidRPr="0028754D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6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700BB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  <w:tc>
          <w:tcPr>
            <w:tcW w:w="236" w:type="dxa"/>
          </w:tcPr>
          <w:p w14:paraId="6A7C9A1B" w14:textId="77777777" w:rsidR="00E84698" w:rsidRPr="00D96202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0E3C9" w14:textId="0062EA27" w:rsidR="00E84698" w:rsidRPr="00E84698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698">
              <w:rPr>
                <w:rFonts w:asciiTheme="majorBidi" w:hAnsiTheme="majorBidi" w:cstheme="majorBidi"/>
                <w:sz w:val="30"/>
                <w:szCs w:val="30"/>
              </w:rPr>
              <w:t>17,962</w:t>
            </w:r>
          </w:p>
        </w:tc>
        <w:tc>
          <w:tcPr>
            <w:tcW w:w="236" w:type="dxa"/>
          </w:tcPr>
          <w:p w14:paraId="739F7806" w14:textId="77777777" w:rsidR="00E84698" w:rsidRPr="00B9369C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7CC6E7F" w14:textId="1F7FA266" w:rsidR="00E84698" w:rsidRPr="008B78BA" w:rsidRDefault="00E84698" w:rsidP="00E8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</w:tr>
    </w:tbl>
    <w:p w14:paraId="118350DF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75C2426A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387AE0AF" w14:textId="77777777"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E92D5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5D0A5CEF" w14:textId="47E6D4C4" w:rsidR="004B092B" w:rsidRDefault="00B402B4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 w:rsidR="004B092B">
        <w:rPr>
          <w:rFonts w:ascii="Angsana New" w:hAnsi="Angsana New"/>
          <w:b/>
          <w:bCs/>
          <w:sz w:val="30"/>
          <w:szCs w:val="30"/>
        </w:rPr>
        <w:t>.</w:t>
      </w:r>
      <w:r w:rsidR="004B092B"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B092B">
        <w:rPr>
          <w:rFonts w:ascii="Angsana New" w:hAnsi="Angsana New"/>
          <w:b/>
          <w:bCs/>
          <w:sz w:val="30"/>
          <w:szCs w:val="30"/>
          <w:cs/>
        </w:rPr>
        <w:t>–</w:t>
      </w:r>
      <w:r w:rsidR="004B092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719C21FA" w14:textId="77777777"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tbl>
      <w:tblPr>
        <w:tblW w:w="9356" w:type="dxa"/>
        <w:tblInd w:w="108" w:type="dxa"/>
        <w:tblLayout w:type="fixed"/>
        <w:tblLook w:val="0100" w:firstRow="0" w:lastRow="0" w:firstColumn="0" w:lastColumn="1" w:noHBand="0" w:noVBand="0"/>
      </w:tblPr>
      <w:tblGrid>
        <w:gridCol w:w="4820"/>
        <w:gridCol w:w="2126"/>
        <w:gridCol w:w="284"/>
        <w:gridCol w:w="2126"/>
      </w:tblGrid>
      <w:tr w:rsidR="004B092B" w:rsidRPr="00F51F88" w14:paraId="74AB8F76" w14:textId="77777777" w:rsidTr="00C57A1A">
        <w:trPr>
          <w:cantSplit/>
        </w:trPr>
        <w:tc>
          <w:tcPr>
            <w:tcW w:w="4820" w:type="dxa"/>
          </w:tcPr>
          <w:p w14:paraId="1812AB69" w14:textId="77777777"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1F46A819" w14:textId="77777777"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14:paraId="4357F441" w14:textId="77777777" w:rsidTr="00C57A1A">
        <w:trPr>
          <w:cantSplit/>
          <w:trHeight w:val="370"/>
        </w:trPr>
        <w:tc>
          <w:tcPr>
            <w:tcW w:w="4820" w:type="dxa"/>
          </w:tcPr>
          <w:p w14:paraId="74AB8D89" w14:textId="77777777"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61C1B8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51A0E9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96E83C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11ADA015" w14:textId="77777777" w:rsidTr="00C57A1A">
        <w:trPr>
          <w:cantSplit/>
        </w:trPr>
        <w:tc>
          <w:tcPr>
            <w:tcW w:w="4820" w:type="dxa"/>
          </w:tcPr>
          <w:p w14:paraId="20422CC5" w14:textId="34703D81" w:rsidR="00ED11C1" w:rsidRPr="00161CAE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25BC3C2A" w14:textId="645FFB2D" w:rsidR="00ED11C1" w:rsidRPr="00666554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1D2956">
              <w:rPr>
                <w:rFonts w:ascii="Angsana New" w:hAnsi="Angsana New"/>
                <w:bCs/>
                <w:sz w:val="30"/>
                <w:szCs w:val="30"/>
              </w:rPr>
              <w:t>281,706</w:t>
            </w:r>
          </w:p>
        </w:tc>
        <w:tc>
          <w:tcPr>
            <w:tcW w:w="284" w:type="dxa"/>
          </w:tcPr>
          <w:p w14:paraId="415CCC62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0199D20" w14:textId="7F6DCDAB" w:rsidR="00ED11C1" w:rsidRP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D11C1">
              <w:rPr>
                <w:rFonts w:ascii="Angsana New" w:hAnsi="Angsana New"/>
                <w:bCs/>
                <w:sz w:val="30"/>
                <w:szCs w:val="30"/>
              </w:rPr>
              <w:t>185,027</w:t>
            </w:r>
          </w:p>
        </w:tc>
      </w:tr>
      <w:tr w:rsidR="00ED11C1" w:rsidRPr="00E24209" w14:paraId="0460226D" w14:textId="77777777" w:rsidTr="00C57A1A">
        <w:trPr>
          <w:cantSplit/>
        </w:trPr>
        <w:tc>
          <w:tcPr>
            <w:tcW w:w="4820" w:type="dxa"/>
          </w:tcPr>
          <w:p w14:paraId="293172A3" w14:textId="77777777" w:rsidR="00ED11C1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799F9" w14:textId="1B3DAD47" w:rsidR="00ED11C1" w:rsidRPr="00545627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627">
              <w:rPr>
                <w:rFonts w:ascii="Angsana New" w:hAnsi="Angsana New"/>
                <w:sz w:val="30"/>
                <w:szCs w:val="30"/>
              </w:rPr>
              <w:t>(</w:t>
            </w:r>
            <w:r w:rsidR="00545627" w:rsidRPr="00545627">
              <w:rPr>
                <w:rFonts w:ascii="Angsana New" w:hAnsi="Angsana New"/>
                <w:sz w:val="30"/>
                <w:szCs w:val="30"/>
              </w:rPr>
              <w:t>7</w:t>
            </w:r>
            <w:r w:rsidRPr="005456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3AADF97" w14:textId="77777777" w:rsidR="00ED11C1" w:rsidRPr="00545627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D50808B" w14:textId="519B819F" w:rsidR="00ED11C1" w:rsidRPr="00545627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627">
              <w:rPr>
                <w:rFonts w:ascii="Angsana New" w:hAnsi="Angsana New"/>
                <w:sz w:val="30"/>
                <w:szCs w:val="30"/>
              </w:rPr>
              <w:t>(</w:t>
            </w:r>
            <w:r w:rsidR="00545627" w:rsidRPr="00545627">
              <w:rPr>
                <w:rFonts w:ascii="Angsana New" w:hAnsi="Angsana New"/>
                <w:sz w:val="30"/>
                <w:szCs w:val="30"/>
              </w:rPr>
              <w:t>608</w:t>
            </w:r>
            <w:r w:rsidRPr="005456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1C1" w:rsidRPr="00E24209" w14:paraId="45EB4847" w14:textId="77777777" w:rsidTr="00C57A1A">
        <w:trPr>
          <w:cantSplit/>
        </w:trPr>
        <w:tc>
          <w:tcPr>
            <w:tcW w:w="4820" w:type="dxa"/>
          </w:tcPr>
          <w:p w14:paraId="77155F79" w14:textId="34529DE8" w:rsidR="00ED11C1" w:rsidRPr="00161CAE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CA7C9" w14:textId="6FD9960A" w:rsidR="00ED11C1" w:rsidRPr="00545627" w:rsidRDefault="0054562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5627">
              <w:rPr>
                <w:rFonts w:ascii="Angsana New" w:hAnsi="Angsana New"/>
                <w:bCs/>
                <w:sz w:val="30"/>
                <w:szCs w:val="30"/>
              </w:rPr>
              <w:t>281,699</w:t>
            </w:r>
          </w:p>
        </w:tc>
        <w:tc>
          <w:tcPr>
            <w:tcW w:w="284" w:type="dxa"/>
          </w:tcPr>
          <w:p w14:paraId="3CBD8331" w14:textId="77777777" w:rsidR="00ED11C1" w:rsidRPr="00545627" w:rsidRDefault="00ED11C1" w:rsidP="00ED11C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4D5EB8FB" w14:textId="18E9467C" w:rsidR="00ED11C1" w:rsidRPr="00545627" w:rsidRDefault="0054562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5627">
              <w:rPr>
                <w:rFonts w:ascii="Angsana New" w:hAnsi="Angsana New"/>
                <w:bCs/>
                <w:sz w:val="30"/>
                <w:szCs w:val="30"/>
              </w:rPr>
              <w:t>184,419</w:t>
            </w:r>
          </w:p>
        </w:tc>
      </w:tr>
    </w:tbl>
    <w:p w14:paraId="6E40B67D" w14:textId="77777777" w:rsidR="004B092B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39DA5F" w14:textId="7A133287" w:rsidR="00C57A1A" w:rsidRDefault="00C57A1A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5F061A">
        <w:rPr>
          <w:rFonts w:ascii="Angsana New" w:hAnsi="Angsana New" w:hint="cs"/>
          <w:sz w:val="30"/>
          <w:szCs w:val="30"/>
          <w:cs/>
        </w:rPr>
        <w:t>ซึ่งถือครองไว้เพื่อหาประโยชน์จากรายได้ค่าเช่า</w:t>
      </w:r>
      <w:r>
        <w:rPr>
          <w:rFonts w:ascii="Angsana New" w:hAnsi="Angsana New" w:hint="cs"/>
          <w:sz w:val="30"/>
          <w:szCs w:val="30"/>
          <w:cs/>
        </w:rPr>
        <w:t>ตามอายุสัญญา</w:t>
      </w:r>
      <w:r w:rsidRPr="00DE3906">
        <w:rPr>
          <w:rFonts w:ascii="Angsana New" w:hAnsi="Angsana New" w:hint="cs"/>
          <w:sz w:val="30"/>
          <w:szCs w:val="30"/>
          <w:cs/>
        </w:rPr>
        <w:t>เช่าซึ่งมีอายุ</w:t>
      </w:r>
      <w:r w:rsidRPr="00DE3906">
        <w:rPr>
          <w:rFonts w:ascii="Angsana New" w:hAnsi="Angsana New"/>
          <w:sz w:val="30"/>
          <w:szCs w:val="30"/>
        </w:rPr>
        <w:t xml:space="preserve"> 1</w:t>
      </w:r>
      <w:r w:rsidRPr="00DE3906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DE3906">
        <w:rPr>
          <w:rFonts w:ascii="Angsana New" w:hAnsi="Angsana New"/>
          <w:sz w:val="30"/>
          <w:szCs w:val="30"/>
        </w:rPr>
        <w:t>30</w:t>
      </w:r>
      <w:r w:rsidRPr="00DE3906">
        <w:rPr>
          <w:rFonts w:ascii="Angsana New" w:hAnsi="Angsana New" w:hint="cs"/>
          <w:sz w:val="30"/>
          <w:szCs w:val="30"/>
          <w:cs/>
        </w:rPr>
        <w:t xml:space="preserve"> ปี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7B64F9" w14:textId="77777777" w:rsidR="00C57A1A" w:rsidRPr="00050905" w:rsidRDefault="00C57A1A" w:rsidP="00C57A1A">
      <w:pPr>
        <w:pStyle w:val="NoSpacing"/>
        <w:rPr>
          <w:rFonts w:ascii="Angsana New" w:hAnsi="Angsana New"/>
          <w:sz w:val="16"/>
          <w:szCs w:val="16"/>
        </w:rPr>
      </w:pPr>
    </w:p>
    <w:p w14:paraId="40DD84F7" w14:textId="3DD77310"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4B6F3E">
        <w:rPr>
          <w:rFonts w:ascii="Angsana New" w:hAnsi="Angsana New"/>
          <w:sz w:val="30"/>
          <w:szCs w:val="30"/>
          <w:cs/>
        </w:rPr>
        <w:t>มูลค่ายุติธรรม</w:t>
      </w:r>
      <w:r w:rsidR="00E55915">
        <w:rPr>
          <w:rFonts w:ascii="Angsana New" w:hAnsi="Angsana New" w:hint="cs"/>
          <w:sz w:val="30"/>
          <w:szCs w:val="30"/>
          <w:cs/>
        </w:rPr>
        <w:t>ล่าสุด</w:t>
      </w:r>
      <w:r w:rsidRPr="004B6F3E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</w:t>
      </w:r>
      <w:r w:rsidR="00987AE1">
        <w:rPr>
          <w:rFonts w:ascii="Angsana New" w:hAnsi="Angsana New" w:hint="cs"/>
          <w:sz w:val="30"/>
          <w:szCs w:val="30"/>
          <w:cs/>
        </w:rPr>
        <w:t>ซึ่ง</w:t>
      </w:r>
      <w:r w:rsidRPr="004B6F3E">
        <w:rPr>
          <w:rFonts w:ascii="Angsana New" w:hAnsi="Angsana New"/>
          <w:sz w:val="30"/>
          <w:szCs w:val="30"/>
          <w:cs/>
        </w:rPr>
        <w:t>ประเมินราคาโดย</w:t>
      </w:r>
      <w:r w:rsidR="00987AE1">
        <w:rPr>
          <w:rFonts w:ascii="Angsana New" w:hAnsi="Angsana New" w:hint="cs"/>
          <w:sz w:val="30"/>
          <w:szCs w:val="30"/>
          <w:cs/>
        </w:rPr>
        <w:t>บริษัท</w:t>
      </w:r>
      <w:r w:rsidRPr="004B6F3E">
        <w:rPr>
          <w:rFonts w:ascii="Angsana New" w:hAnsi="Angsana New"/>
          <w:sz w:val="30"/>
          <w:szCs w:val="30"/>
          <w:cs/>
        </w:rPr>
        <w:t>ผู้ประเมินราคาอิสระโดย</w:t>
      </w:r>
      <w:r w:rsidRPr="004B6F3E">
        <w:rPr>
          <w:rFonts w:ascii="Angsana New" w:hAnsi="Angsana New" w:hint="cs"/>
          <w:sz w:val="30"/>
          <w:szCs w:val="30"/>
          <w:cs/>
        </w:rPr>
        <w:t>ใช้วิธีต้นทุนทดแทนและ</w:t>
      </w:r>
      <w:r w:rsidRPr="004B6F3E">
        <w:rPr>
          <w:rFonts w:ascii="Angsana New" w:hAnsi="Angsana New"/>
          <w:sz w:val="30"/>
          <w:szCs w:val="30"/>
          <w:cs/>
        </w:rPr>
        <w:t>วิธีเปรียบเทียบราคา</w:t>
      </w:r>
      <w:r w:rsidRPr="004B6F3E">
        <w:rPr>
          <w:rFonts w:ascii="Angsana New" w:hAnsi="Angsana New" w:hint="cs"/>
          <w:sz w:val="30"/>
          <w:szCs w:val="30"/>
          <w:cs/>
        </w:rPr>
        <w:t>ตลาด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42CFC6" w14:textId="77777777" w:rsidR="00C57A1A" w:rsidRP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686"/>
        <w:gridCol w:w="291"/>
        <w:gridCol w:w="1509"/>
        <w:gridCol w:w="327"/>
        <w:gridCol w:w="3685"/>
      </w:tblGrid>
      <w:tr w:rsidR="00C57A1A" w:rsidRPr="00EA0007" w14:paraId="70881BCB" w14:textId="77777777" w:rsidTr="00487C8F">
        <w:tc>
          <w:tcPr>
            <w:tcW w:w="3686" w:type="dxa"/>
          </w:tcPr>
          <w:p w14:paraId="5729A2D0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7357F521" w14:textId="77777777" w:rsidR="00C57A1A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063DE97" w14:textId="77777777" w:rsidR="00C57A1A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14:paraId="625EF409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</w:tcPr>
          <w:p w14:paraId="6FC4EB69" w14:textId="77777777" w:rsidR="00C57A1A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7A1A" w:rsidRPr="00EA0007" w14:paraId="12169F24" w14:textId="77777777" w:rsidTr="00487C8F">
        <w:tc>
          <w:tcPr>
            <w:tcW w:w="3686" w:type="dxa"/>
          </w:tcPr>
          <w:p w14:paraId="309F364E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66F3160A" w14:textId="77777777" w:rsidR="00C57A1A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16A17752" w14:textId="77777777" w:rsidR="00C57A1A" w:rsidRPr="006765E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14:paraId="4B6B37AA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B435B68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C57A1A" w:rsidRPr="00EA0007" w14:paraId="25159BB7" w14:textId="77777777" w:rsidTr="00E55915">
        <w:tc>
          <w:tcPr>
            <w:tcW w:w="3686" w:type="dxa"/>
          </w:tcPr>
          <w:p w14:paraId="08E3F362" w14:textId="77777777" w:rsidR="00C57A1A" w:rsidRPr="00BB0D13" w:rsidRDefault="00C57A1A" w:rsidP="009117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2BFCBF22" w14:textId="77777777" w:rsidR="00C57A1A" w:rsidRDefault="00C57A1A" w:rsidP="0091176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A3D4E99" w14:textId="77777777" w:rsidR="00C57A1A" w:rsidRPr="00781571" w:rsidRDefault="00C57A1A" w:rsidP="00911761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14:paraId="3CFD15DB" w14:textId="77777777" w:rsidR="00C57A1A" w:rsidRPr="00EA0007" w:rsidRDefault="00C57A1A" w:rsidP="0091176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14:paraId="543C36F8" w14:textId="18A6495C" w:rsidR="00C57A1A" w:rsidRPr="00923FCB" w:rsidRDefault="00C57A1A" w:rsidP="00E559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A1A" w:rsidRPr="00EA0007" w14:paraId="0BF2BBC5" w14:textId="77777777" w:rsidTr="00E55915">
        <w:tc>
          <w:tcPr>
            <w:tcW w:w="3686" w:type="dxa"/>
          </w:tcPr>
          <w:p w14:paraId="49038A3B" w14:textId="77777777" w:rsidR="00C57A1A" w:rsidRPr="00BB0D13" w:rsidRDefault="00C57A1A" w:rsidP="009117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27DACF9A" w14:textId="77777777" w:rsidR="00C57A1A" w:rsidRDefault="00C57A1A" w:rsidP="0091176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05B1C71" w14:textId="77777777" w:rsidR="00C57A1A" w:rsidRPr="00781571" w:rsidRDefault="00C57A1A" w:rsidP="0091176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342.7</w:t>
            </w:r>
          </w:p>
        </w:tc>
        <w:tc>
          <w:tcPr>
            <w:tcW w:w="327" w:type="dxa"/>
          </w:tcPr>
          <w:p w14:paraId="125ED832" w14:textId="77777777" w:rsidR="00C57A1A" w:rsidRPr="00EA0007" w:rsidRDefault="00C57A1A" w:rsidP="0091176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14:paraId="5B98B208" w14:textId="77777777" w:rsidR="00C57A1A" w:rsidRDefault="00C57A1A" w:rsidP="00E559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7A1A2664" w14:textId="77777777" w:rsidR="00C57A1A" w:rsidRPr="00781571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A5CC6D" w14:textId="48624318" w:rsidR="00994B2D" w:rsidRDefault="00974E62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994B2D">
        <w:rPr>
          <w:rFonts w:ascii="Angsana New" w:hAnsi="Angsana New"/>
          <w:b/>
          <w:bCs/>
          <w:sz w:val="30"/>
          <w:szCs w:val="30"/>
          <w:cs/>
        </w:rPr>
        <w:t>–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AA0448B" w14:textId="77777777"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tbl>
      <w:tblPr>
        <w:tblW w:w="9356" w:type="dxa"/>
        <w:tblInd w:w="108" w:type="dxa"/>
        <w:tblLayout w:type="fixed"/>
        <w:tblLook w:val="0100" w:firstRow="0" w:lastRow="0" w:firstColumn="0" w:lastColumn="1" w:noHBand="0" w:noVBand="0"/>
      </w:tblPr>
      <w:tblGrid>
        <w:gridCol w:w="4820"/>
        <w:gridCol w:w="2126"/>
        <w:gridCol w:w="284"/>
        <w:gridCol w:w="2126"/>
      </w:tblGrid>
      <w:tr w:rsidR="00994B2D" w:rsidRPr="00F51F88" w14:paraId="5E413C7C" w14:textId="77777777" w:rsidTr="00C57A1A">
        <w:trPr>
          <w:cantSplit/>
        </w:trPr>
        <w:tc>
          <w:tcPr>
            <w:tcW w:w="4820" w:type="dxa"/>
          </w:tcPr>
          <w:p w14:paraId="44216222" w14:textId="77777777"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4FBE9AB0" w14:textId="77777777"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14:paraId="552DE85F" w14:textId="77777777" w:rsidTr="00C57A1A">
        <w:trPr>
          <w:cantSplit/>
          <w:trHeight w:val="370"/>
        </w:trPr>
        <w:tc>
          <w:tcPr>
            <w:tcW w:w="4820" w:type="dxa"/>
          </w:tcPr>
          <w:p w14:paraId="07BA4621" w14:textId="77777777"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02114BE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256BB4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A1B874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46CEACD4" w14:textId="77777777" w:rsidTr="00C57A1A">
        <w:trPr>
          <w:cantSplit/>
        </w:trPr>
        <w:tc>
          <w:tcPr>
            <w:tcW w:w="4820" w:type="dxa"/>
          </w:tcPr>
          <w:p w14:paraId="5D38611F" w14:textId="2F521D66" w:rsidR="00ED11C1" w:rsidRPr="00161CAE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6F2CF95" w14:textId="3DFA5E67" w:rsidR="00ED11C1" w:rsidRP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D11C1">
              <w:rPr>
                <w:rFonts w:ascii="Angsana New" w:hAnsi="Angsana New"/>
                <w:sz w:val="30"/>
                <w:szCs w:val="30"/>
              </w:rPr>
              <w:t>1,412,190</w:t>
            </w:r>
          </w:p>
        </w:tc>
        <w:tc>
          <w:tcPr>
            <w:tcW w:w="284" w:type="dxa"/>
          </w:tcPr>
          <w:p w14:paraId="3C12617E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832FADD" w14:textId="42AAB1BC" w:rsidR="00ED11C1" w:rsidRP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D11C1">
              <w:rPr>
                <w:rFonts w:asciiTheme="majorBidi" w:hAnsiTheme="majorBidi" w:cstheme="majorBidi"/>
                <w:sz w:val="30"/>
                <w:szCs w:val="30"/>
              </w:rPr>
              <w:t>673,580</w:t>
            </w:r>
          </w:p>
        </w:tc>
      </w:tr>
      <w:tr w:rsidR="00ED11C1" w:rsidRPr="00E24209" w14:paraId="383EDC82" w14:textId="77777777" w:rsidTr="00C57A1A">
        <w:trPr>
          <w:cantSplit/>
        </w:trPr>
        <w:tc>
          <w:tcPr>
            <w:tcW w:w="4820" w:type="dxa"/>
          </w:tcPr>
          <w:p w14:paraId="01C911DE" w14:textId="77777777" w:rsidR="00ED11C1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14:paraId="19BF24C1" w14:textId="70555A68" w:rsidR="00ED11C1" w:rsidRPr="00545627" w:rsidRDefault="0054562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5627">
              <w:rPr>
                <w:rFonts w:ascii="Angsana New" w:hAnsi="Angsana New"/>
                <w:bCs/>
                <w:sz w:val="30"/>
                <w:szCs w:val="30"/>
              </w:rPr>
              <w:t>19,713</w:t>
            </w:r>
          </w:p>
        </w:tc>
        <w:tc>
          <w:tcPr>
            <w:tcW w:w="284" w:type="dxa"/>
          </w:tcPr>
          <w:p w14:paraId="54F1AEF2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56D1588C" w14:textId="09EDC475" w:rsidR="00ED11C1" w:rsidRPr="00545627" w:rsidRDefault="0054562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5627">
              <w:rPr>
                <w:rFonts w:ascii="Angsana New" w:hAnsi="Angsana New"/>
                <w:bCs/>
                <w:sz w:val="30"/>
                <w:szCs w:val="30"/>
              </w:rPr>
              <w:t>10,797</w:t>
            </w:r>
          </w:p>
        </w:tc>
      </w:tr>
      <w:tr w:rsidR="00545627" w:rsidRPr="00E24209" w14:paraId="4EC8EFD9" w14:textId="77777777" w:rsidTr="00A76B5A">
        <w:trPr>
          <w:cantSplit/>
        </w:trPr>
        <w:tc>
          <w:tcPr>
            <w:tcW w:w="4820" w:type="dxa"/>
          </w:tcPr>
          <w:p w14:paraId="5E9E4569" w14:textId="77777777" w:rsidR="00545627" w:rsidRPr="00161CAE" w:rsidRDefault="00545627" w:rsidP="005456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D9B358" w14:textId="26E01E70" w:rsidR="00545627" w:rsidRPr="00545627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627">
              <w:rPr>
                <w:rFonts w:ascii="Angsana New" w:hAnsi="Angsana New"/>
                <w:sz w:val="30"/>
                <w:szCs w:val="30"/>
              </w:rPr>
              <w:t>(1,571)</w:t>
            </w:r>
          </w:p>
        </w:tc>
        <w:tc>
          <w:tcPr>
            <w:tcW w:w="284" w:type="dxa"/>
          </w:tcPr>
          <w:p w14:paraId="52C22DE1" w14:textId="77777777" w:rsidR="00545627" w:rsidRPr="00666554" w:rsidRDefault="00545627" w:rsidP="005456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14:paraId="7E66F4C4" w14:textId="2CABD56A" w:rsidR="00545627" w:rsidRPr="00545627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627">
              <w:rPr>
                <w:rFonts w:ascii="Angsana New" w:hAnsi="Angsana New"/>
                <w:sz w:val="30"/>
                <w:szCs w:val="30"/>
              </w:rPr>
              <w:t>(1,350)</w:t>
            </w:r>
          </w:p>
        </w:tc>
      </w:tr>
      <w:tr w:rsidR="00545627" w:rsidRPr="00E24209" w14:paraId="61A3F471" w14:textId="77777777" w:rsidTr="00D15342">
        <w:trPr>
          <w:cantSplit/>
        </w:trPr>
        <w:tc>
          <w:tcPr>
            <w:tcW w:w="4820" w:type="dxa"/>
          </w:tcPr>
          <w:p w14:paraId="0DA6405C" w14:textId="44555C6E" w:rsidR="00545627" w:rsidRDefault="00545627" w:rsidP="005456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รับโอนจากสินทรัพย์สิทธิการใช้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14:paraId="3DFFCBCF" w14:textId="34CB215B" w:rsidR="00545627" w:rsidRPr="00545627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5627">
              <w:rPr>
                <w:rFonts w:ascii="Angsana New" w:hAnsi="Angsana New"/>
                <w:bCs/>
                <w:sz w:val="30"/>
                <w:szCs w:val="30"/>
              </w:rPr>
              <w:t>2,572</w:t>
            </w:r>
          </w:p>
        </w:tc>
        <w:tc>
          <w:tcPr>
            <w:tcW w:w="284" w:type="dxa"/>
          </w:tcPr>
          <w:p w14:paraId="193A9B7E" w14:textId="77777777" w:rsidR="00545627" w:rsidRPr="00666554" w:rsidRDefault="00545627" w:rsidP="005456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786BFBB3" w14:textId="77777777" w:rsidR="00545627" w:rsidRPr="00545627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6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545627" w:rsidRPr="00E24209" w14:paraId="30101A36" w14:textId="77777777" w:rsidTr="00C57A1A">
        <w:trPr>
          <w:cantSplit/>
        </w:trPr>
        <w:tc>
          <w:tcPr>
            <w:tcW w:w="4820" w:type="dxa"/>
          </w:tcPr>
          <w:p w14:paraId="69E57AF9" w14:textId="77777777" w:rsidR="00545627" w:rsidRDefault="00545627" w:rsidP="0054562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A030" w14:textId="5D4414B4" w:rsidR="00545627" w:rsidRPr="00545627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627">
              <w:rPr>
                <w:rFonts w:ascii="Angsana New" w:hAnsi="Angsana New"/>
                <w:sz w:val="30"/>
                <w:szCs w:val="30"/>
              </w:rPr>
              <w:t>(39,024)</w:t>
            </w:r>
          </w:p>
        </w:tc>
        <w:tc>
          <w:tcPr>
            <w:tcW w:w="284" w:type="dxa"/>
          </w:tcPr>
          <w:p w14:paraId="0A2D2356" w14:textId="77777777" w:rsidR="00545627" w:rsidRPr="00666554" w:rsidRDefault="00545627" w:rsidP="005456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0B1622D" w14:textId="1707961F" w:rsidR="00545627" w:rsidRPr="00545627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627">
              <w:rPr>
                <w:rFonts w:ascii="Angsana New" w:hAnsi="Angsana New"/>
                <w:sz w:val="30"/>
                <w:szCs w:val="30"/>
              </w:rPr>
              <w:t>(19,002)</w:t>
            </w:r>
          </w:p>
        </w:tc>
      </w:tr>
      <w:tr w:rsidR="00545627" w:rsidRPr="00E24209" w14:paraId="6DADBF57" w14:textId="77777777" w:rsidTr="00C57A1A">
        <w:trPr>
          <w:cantSplit/>
        </w:trPr>
        <w:tc>
          <w:tcPr>
            <w:tcW w:w="4820" w:type="dxa"/>
          </w:tcPr>
          <w:p w14:paraId="74CA567E" w14:textId="179892B1" w:rsidR="00545627" w:rsidRPr="00161CAE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5130E" w14:textId="1EE0E14C" w:rsidR="00545627" w:rsidRPr="00545627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5627">
              <w:rPr>
                <w:rFonts w:ascii="Angsana New" w:hAnsi="Angsana New"/>
                <w:bCs/>
                <w:sz w:val="30"/>
                <w:szCs w:val="30"/>
              </w:rPr>
              <w:t>1,393,880</w:t>
            </w:r>
          </w:p>
        </w:tc>
        <w:tc>
          <w:tcPr>
            <w:tcW w:w="284" w:type="dxa"/>
          </w:tcPr>
          <w:p w14:paraId="6D98B1E9" w14:textId="77777777" w:rsidR="00545627" w:rsidRPr="00666554" w:rsidRDefault="00545627" w:rsidP="00545627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5EE2FD5" w14:textId="767FA4AE" w:rsidR="00545627" w:rsidRPr="00545627" w:rsidRDefault="00545627" w:rsidP="0054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5627">
              <w:rPr>
                <w:rFonts w:ascii="Angsana New" w:hAnsi="Angsana New"/>
                <w:bCs/>
                <w:sz w:val="30"/>
                <w:szCs w:val="30"/>
              </w:rPr>
              <w:t>664,025</w:t>
            </w:r>
          </w:p>
        </w:tc>
      </w:tr>
    </w:tbl>
    <w:p w14:paraId="6646AC08" w14:textId="77777777" w:rsidR="00545627" w:rsidRDefault="00545627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00650" w14:textId="77777777" w:rsidR="00545627" w:rsidRDefault="00545627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201C50" w14:textId="418243A5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74E62">
        <w:rPr>
          <w:rFonts w:ascii="Angsana New" w:hAnsi="Angsana New" w:hint="cs"/>
          <w:b/>
          <w:bCs/>
          <w:sz w:val="30"/>
          <w:szCs w:val="30"/>
          <w:cs/>
        </w:rPr>
        <w:t>0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04EB212D" w14:textId="77777777"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219"/>
      </w:tblGrid>
      <w:tr w:rsidR="00CF12B5" w:rsidRPr="004F07C8" w14:paraId="75DC5407" w14:textId="77777777" w:rsidTr="00487C8F">
        <w:trPr>
          <w:cantSplit/>
        </w:trPr>
        <w:tc>
          <w:tcPr>
            <w:tcW w:w="3969" w:type="dxa"/>
          </w:tcPr>
          <w:p w14:paraId="4B647557" w14:textId="77777777"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14:paraId="67F67B12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14:paraId="4180764D" w14:textId="77777777" w:rsidTr="00487C8F">
        <w:trPr>
          <w:cantSplit/>
        </w:trPr>
        <w:tc>
          <w:tcPr>
            <w:tcW w:w="3969" w:type="dxa"/>
          </w:tcPr>
          <w:p w14:paraId="20907F5D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72DF23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BE71F13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A0022F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F12B5" w:rsidRPr="00F51F88" w14:paraId="358EB391" w14:textId="77777777" w:rsidTr="00487C8F">
        <w:trPr>
          <w:cantSplit/>
        </w:trPr>
        <w:tc>
          <w:tcPr>
            <w:tcW w:w="3969" w:type="dxa"/>
          </w:tcPr>
          <w:p w14:paraId="78474EC5" w14:textId="77777777" w:rsidR="00CF12B5" w:rsidRPr="00F51F8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A5E3DC" w14:textId="65CDBFEF" w:rsidR="00CF12B5" w:rsidRPr="00E24209" w:rsidRDefault="0066655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11235859" w14:textId="77777777"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01179D" w14:textId="74223B70" w:rsidR="00CF12B5" w:rsidRPr="00E24209" w:rsidRDefault="0066655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08F3AE3E" w14:textId="77777777" w:rsidR="00CF12B5" w:rsidRPr="00D413D6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702997" w14:textId="0DB480DE" w:rsidR="00CF12B5" w:rsidRPr="00E24209" w:rsidRDefault="0066655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4F827A5" w14:textId="77777777"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F15E212" w14:textId="55FE272A" w:rsidR="00CF12B5" w:rsidRPr="00E24209" w:rsidRDefault="0066655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CF12B5" w:rsidRPr="00E24209" w14:paraId="4EF68361" w14:textId="77777777" w:rsidTr="00487C8F">
        <w:trPr>
          <w:cantSplit/>
        </w:trPr>
        <w:tc>
          <w:tcPr>
            <w:tcW w:w="3969" w:type="dxa"/>
          </w:tcPr>
          <w:p w14:paraId="3E8B9239" w14:textId="77777777"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7578AA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4A2D113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3B8C09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8780FB5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FF75CE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35764FD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AC9E8D9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11C1" w:rsidRPr="00E24209" w14:paraId="2FD4B2B0" w14:textId="77777777" w:rsidTr="00487C8F">
        <w:trPr>
          <w:cantSplit/>
        </w:trPr>
        <w:tc>
          <w:tcPr>
            <w:tcW w:w="3969" w:type="dxa"/>
          </w:tcPr>
          <w:p w14:paraId="621B0311" w14:textId="77777777" w:rsidR="00ED11C1" w:rsidRPr="00947518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151936B" w14:textId="16FC3843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3,777</w:t>
            </w:r>
          </w:p>
        </w:tc>
        <w:tc>
          <w:tcPr>
            <w:tcW w:w="284" w:type="dxa"/>
          </w:tcPr>
          <w:p w14:paraId="71914D74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6E555652" w14:textId="630E32A6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3" w:type="dxa"/>
          </w:tcPr>
          <w:p w14:paraId="5ADD794E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7D83865D" w14:textId="1BE396B7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38,058</w:t>
            </w:r>
          </w:p>
        </w:tc>
        <w:tc>
          <w:tcPr>
            <w:tcW w:w="284" w:type="dxa"/>
          </w:tcPr>
          <w:p w14:paraId="39C6A69B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14F255DD" w14:textId="01DFC1EB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</w:tr>
      <w:tr w:rsidR="00ED11C1" w:rsidRPr="00E24209" w14:paraId="5AE57949" w14:textId="77777777" w:rsidTr="00487C8F">
        <w:trPr>
          <w:cantSplit/>
        </w:trPr>
        <w:tc>
          <w:tcPr>
            <w:tcW w:w="3969" w:type="dxa"/>
          </w:tcPr>
          <w:p w14:paraId="0DD7D4A5" w14:textId="032512AB" w:rsidR="00ED11C1" w:rsidRPr="00947518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</w:t>
            </w:r>
            <w:r w:rsidR="00487C8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2C057517" w14:textId="65BB4551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482,694</w:t>
            </w:r>
          </w:p>
        </w:tc>
        <w:tc>
          <w:tcPr>
            <w:tcW w:w="284" w:type="dxa"/>
          </w:tcPr>
          <w:p w14:paraId="6869C134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3C25DD87" w14:textId="20E52BF1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419,792</w:t>
            </w:r>
          </w:p>
        </w:tc>
        <w:tc>
          <w:tcPr>
            <w:tcW w:w="283" w:type="dxa"/>
          </w:tcPr>
          <w:p w14:paraId="13B064A1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71112D22" w14:textId="3696C483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312,721</w:t>
            </w:r>
          </w:p>
        </w:tc>
        <w:tc>
          <w:tcPr>
            <w:tcW w:w="284" w:type="dxa"/>
          </w:tcPr>
          <w:p w14:paraId="3AFD577B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2411D357" w14:textId="43C74720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283,044</w:t>
            </w:r>
          </w:p>
        </w:tc>
      </w:tr>
      <w:tr w:rsidR="00ED11C1" w:rsidRPr="00E24209" w14:paraId="01BCB46A" w14:textId="77777777" w:rsidTr="00487C8F">
        <w:trPr>
          <w:cantSplit/>
        </w:trPr>
        <w:tc>
          <w:tcPr>
            <w:tcW w:w="3969" w:type="dxa"/>
          </w:tcPr>
          <w:p w14:paraId="306AC6B4" w14:textId="77777777" w:rsidR="00ED11C1" w:rsidRPr="00947518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55B16C" w14:textId="1C509295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486,471</w:t>
            </w:r>
          </w:p>
        </w:tc>
        <w:tc>
          <w:tcPr>
            <w:tcW w:w="284" w:type="dxa"/>
          </w:tcPr>
          <w:p w14:paraId="71844164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CD8C44" w14:textId="5877206F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421,697</w:t>
            </w:r>
          </w:p>
        </w:tc>
        <w:tc>
          <w:tcPr>
            <w:tcW w:w="283" w:type="dxa"/>
          </w:tcPr>
          <w:p w14:paraId="5D8AFF1E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6A09D3" w14:textId="2D93BDE3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350,779</w:t>
            </w:r>
          </w:p>
        </w:tc>
        <w:tc>
          <w:tcPr>
            <w:tcW w:w="284" w:type="dxa"/>
          </w:tcPr>
          <w:p w14:paraId="5707BB05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E9E80B6" w14:textId="5D0715E0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303,177</w:t>
            </w:r>
          </w:p>
        </w:tc>
      </w:tr>
      <w:tr w:rsidR="00ED11C1" w:rsidRPr="00E24209" w14:paraId="485904EA" w14:textId="77777777" w:rsidTr="00487C8F">
        <w:trPr>
          <w:cantSplit/>
        </w:trPr>
        <w:tc>
          <w:tcPr>
            <w:tcW w:w="3969" w:type="dxa"/>
          </w:tcPr>
          <w:p w14:paraId="3F62085F" w14:textId="77777777" w:rsidR="00ED11C1" w:rsidRPr="00202D2D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E7F164" w14:textId="77777777" w:rsidR="00ED11C1" w:rsidRPr="00772FEC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32461BF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C69CBF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784CB6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23CFBD" w14:textId="77777777" w:rsidR="00ED11C1" w:rsidRPr="00772FEC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9E55588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E0F3460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11C1" w:rsidRPr="00E24209" w14:paraId="25A3A1A8" w14:textId="77777777" w:rsidTr="00487C8F">
        <w:trPr>
          <w:cantSplit/>
        </w:trPr>
        <w:tc>
          <w:tcPr>
            <w:tcW w:w="3969" w:type="dxa"/>
          </w:tcPr>
          <w:p w14:paraId="1A1E6E23" w14:textId="712ABB58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–</w:t>
            </w: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C73E220" w14:textId="438777F8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7,826</w:t>
            </w:r>
          </w:p>
        </w:tc>
        <w:tc>
          <w:tcPr>
            <w:tcW w:w="284" w:type="dxa"/>
          </w:tcPr>
          <w:p w14:paraId="24B69BF3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0C898735" w14:textId="1D1FCB85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1314AC23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B1C70D1" w14:textId="754EB00A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792</w:t>
            </w:r>
          </w:p>
        </w:tc>
        <w:tc>
          <w:tcPr>
            <w:tcW w:w="284" w:type="dxa"/>
          </w:tcPr>
          <w:p w14:paraId="2D20BAF3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5BB0B885" w14:textId="51D589C5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1,125</w:t>
            </w:r>
          </w:p>
        </w:tc>
      </w:tr>
      <w:tr w:rsidR="00ED11C1" w:rsidRPr="00E24209" w14:paraId="6AFF41B7" w14:textId="77777777" w:rsidTr="00487C8F">
        <w:trPr>
          <w:cantSplit/>
        </w:trPr>
        <w:tc>
          <w:tcPr>
            <w:tcW w:w="3969" w:type="dxa"/>
          </w:tcPr>
          <w:p w14:paraId="117D6D9F" w14:textId="0F036D00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="00487C8F" w:rsidRPr="00202D2D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13E31A19" w14:textId="75E77471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35,483</w:t>
            </w:r>
          </w:p>
        </w:tc>
        <w:tc>
          <w:tcPr>
            <w:tcW w:w="284" w:type="dxa"/>
          </w:tcPr>
          <w:p w14:paraId="0A6CE071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0DEAFABD" w14:textId="1A90141C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83" w:type="dxa"/>
          </w:tcPr>
          <w:p w14:paraId="0AA1D42B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D552F3D" w14:textId="56E7B5C8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23,282</w:t>
            </w:r>
          </w:p>
        </w:tc>
        <w:tc>
          <w:tcPr>
            <w:tcW w:w="284" w:type="dxa"/>
          </w:tcPr>
          <w:p w14:paraId="48022B26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163E318A" w14:textId="608285CC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25,330</w:t>
            </w:r>
          </w:p>
        </w:tc>
      </w:tr>
      <w:tr w:rsidR="00ED11C1" w:rsidRPr="00E24209" w14:paraId="2BB1B168" w14:textId="77777777" w:rsidTr="00487C8F">
        <w:trPr>
          <w:cantSplit/>
        </w:trPr>
        <w:tc>
          <w:tcPr>
            <w:tcW w:w="3969" w:type="dxa"/>
          </w:tcPr>
          <w:p w14:paraId="5D88E75D" w14:textId="30D0508D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6820CB8D" w14:textId="45567740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37,747</w:t>
            </w:r>
          </w:p>
        </w:tc>
        <w:tc>
          <w:tcPr>
            <w:tcW w:w="284" w:type="dxa"/>
          </w:tcPr>
          <w:p w14:paraId="4D2DC839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7067110A" w14:textId="19A0462B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30,021</w:t>
            </w:r>
          </w:p>
        </w:tc>
        <w:tc>
          <w:tcPr>
            <w:tcW w:w="283" w:type="dxa"/>
          </w:tcPr>
          <w:p w14:paraId="3D05A0C6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BF59463" w14:textId="45D5F7CC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31,983</w:t>
            </w:r>
          </w:p>
        </w:tc>
        <w:tc>
          <w:tcPr>
            <w:tcW w:w="284" w:type="dxa"/>
          </w:tcPr>
          <w:p w14:paraId="374A663E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3C412EEB" w14:textId="4CDD2169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25,303</w:t>
            </w:r>
          </w:p>
        </w:tc>
      </w:tr>
      <w:tr w:rsidR="00ED11C1" w:rsidRPr="00E24209" w14:paraId="4D2D4729" w14:textId="77777777" w:rsidTr="00487C8F">
        <w:trPr>
          <w:cantSplit/>
        </w:trPr>
        <w:tc>
          <w:tcPr>
            <w:tcW w:w="3969" w:type="dxa"/>
          </w:tcPr>
          <w:p w14:paraId="5AEFB9EC" w14:textId="42AEFBA0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39BC7617" w14:textId="44906030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20,389</w:t>
            </w:r>
          </w:p>
        </w:tc>
        <w:tc>
          <w:tcPr>
            <w:tcW w:w="284" w:type="dxa"/>
          </w:tcPr>
          <w:p w14:paraId="0E0B24A7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5C89DB68" w14:textId="752A7633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42,889</w:t>
            </w:r>
          </w:p>
        </w:tc>
        <w:tc>
          <w:tcPr>
            <w:tcW w:w="283" w:type="dxa"/>
          </w:tcPr>
          <w:p w14:paraId="2FB2FC39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082EF94" w14:textId="69232814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6,853</w:t>
            </w:r>
          </w:p>
        </w:tc>
        <w:tc>
          <w:tcPr>
            <w:tcW w:w="284" w:type="dxa"/>
          </w:tcPr>
          <w:p w14:paraId="3A2D9E37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31B6639" w14:textId="6C8C20C5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13,707</w:t>
            </w:r>
          </w:p>
        </w:tc>
      </w:tr>
      <w:tr w:rsidR="00ED11C1" w:rsidRPr="00E24209" w14:paraId="44034B3E" w14:textId="77777777" w:rsidTr="00487C8F">
        <w:trPr>
          <w:cantSplit/>
        </w:trPr>
        <w:tc>
          <w:tcPr>
            <w:tcW w:w="3969" w:type="dxa"/>
          </w:tcPr>
          <w:p w14:paraId="5D0FE169" w14:textId="4DF81120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47711B" w14:textId="3D9CEB15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10,869</w:t>
            </w:r>
          </w:p>
        </w:tc>
        <w:tc>
          <w:tcPr>
            <w:tcW w:w="284" w:type="dxa"/>
          </w:tcPr>
          <w:p w14:paraId="60CAEB3A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AF08C7" w14:textId="61BA6598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  <w:tc>
          <w:tcPr>
            <w:tcW w:w="283" w:type="dxa"/>
          </w:tcPr>
          <w:p w14:paraId="4CF0AC09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04A4C5" w14:textId="4C8CCAEA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7,248</w:t>
            </w:r>
          </w:p>
        </w:tc>
        <w:tc>
          <w:tcPr>
            <w:tcW w:w="284" w:type="dxa"/>
          </w:tcPr>
          <w:p w14:paraId="7531E8B0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6B8A0F3" w14:textId="52D8382A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7,420</w:t>
            </w:r>
          </w:p>
        </w:tc>
      </w:tr>
      <w:tr w:rsidR="00ED11C1" w:rsidRPr="00E24209" w14:paraId="6AD71FC4" w14:textId="77777777" w:rsidTr="00487C8F">
        <w:trPr>
          <w:cantSplit/>
        </w:trPr>
        <w:tc>
          <w:tcPr>
            <w:tcW w:w="3969" w:type="dxa"/>
          </w:tcPr>
          <w:p w14:paraId="4D6A4F82" w14:textId="77777777" w:rsidR="00ED11C1" w:rsidRPr="0094751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8FABC" w14:textId="590E9E4B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112,314</w:t>
            </w:r>
          </w:p>
        </w:tc>
        <w:tc>
          <w:tcPr>
            <w:tcW w:w="284" w:type="dxa"/>
          </w:tcPr>
          <w:p w14:paraId="76379CDD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89CEAF" w14:textId="77ECEBC9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128,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414</w:t>
            </w:r>
          </w:p>
        </w:tc>
        <w:tc>
          <w:tcPr>
            <w:tcW w:w="283" w:type="dxa"/>
          </w:tcPr>
          <w:p w14:paraId="17CAFED8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9F7431" w14:textId="5804762A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70,158</w:t>
            </w:r>
          </w:p>
        </w:tc>
        <w:tc>
          <w:tcPr>
            <w:tcW w:w="284" w:type="dxa"/>
          </w:tcPr>
          <w:p w14:paraId="3D395FD5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5D1E34A9" w14:textId="3D235F51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72,885</w:t>
            </w:r>
          </w:p>
        </w:tc>
      </w:tr>
      <w:tr w:rsidR="00ED11C1" w:rsidRPr="00E24209" w14:paraId="45232A92" w14:textId="77777777" w:rsidTr="00487C8F">
        <w:trPr>
          <w:cantSplit/>
        </w:trPr>
        <w:tc>
          <w:tcPr>
            <w:tcW w:w="3969" w:type="dxa"/>
          </w:tcPr>
          <w:p w14:paraId="59EAA361" w14:textId="77777777" w:rsidR="00ED11C1" w:rsidRPr="0094751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A9FC6" w14:textId="12DAD9F7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598,785</w:t>
            </w:r>
          </w:p>
        </w:tc>
        <w:tc>
          <w:tcPr>
            <w:tcW w:w="284" w:type="dxa"/>
          </w:tcPr>
          <w:p w14:paraId="7620391B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D3BBA44" w14:textId="45FA382E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550,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  <w:tc>
          <w:tcPr>
            <w:tcW w:w="283" w:type="dxa"/>
          </w:tcPr>
          <w:p w14:paraId="0765AD7B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BCF4F0" w14:textId="4883C119" w:rsidR="00ED11C1" w:rsidRPr="00772FEC" w:rsidRDefault="00772FEC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72FEC">
              <w:rPr>
                <w:rFonts w:ascii="Angsana New" w:hAnsi="Angsana New"/>
                <w:bCs/>
                <w:sz w:val="30"/>
                <w:szCs w:val="30"/>
              </w:rPr>
              <w:t>420,937</w:t>
            </w:r>
          </w:p>
        </w:tc>
        <w:tc>
          <w:tcPr>
            <w:tcW w:w="284" w:type="dxa"/>
          </w:tcPr>
          <w:p w14:paraId="060D904E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165B024" w14:textId="255FBC5F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376,062</w:t>
            </w:r>
          </w:p>
        </w:tc>
      </w:tr>
    </w:tbl>
    <w:p w14:paraId="0ED3DC59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86C32F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28A0D3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4FFB13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0FD1F9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4BD28D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90A5A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051429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2E69E4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A37B01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5FAAE7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32A8F7" w14:textId="74228EFD" w:rsidR="006F6E5C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74E62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487C8F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2AC6EC92" w14:textId="77777777"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4924252" w14:textId="22CFB782" w:rsidR="00487C8F" w:rsidRDefault="00487C8F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E64ADE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64ADE">
        <w:rPr>
          <w:rFonts w:ascii="Angsana New" w:hAnsi="Angsana New"/>
          <w:sz w:val="30"/>
          <w:szCs w:val="30"/>
        </w:rPr>
        <w:t>2566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340701C5" w14:textId="77777777"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0"/>
          <w:szCs w:val="10"/>
        </w:rPr>
      </w:pPr>
    </w:p>
    <w:tbl>
      <w:tblPr>
        <w:tblW w:w="978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134"/>
        <w:gridCol w:w="269"/>
        <w:gridCol w:w="1148"/>
        <w:gridCol w:w="283"/>
        <w:gridCol w:w="1135"/>
        <w:gridCol w:w="270"/>
        <w:gridCol w:w="1147"/>
      </w:tblGrid>
      <w:tr w:rsidR="00487C8F" w:rsidRPr="00673549" w14:paraId="6DCD3713" w14:textId="77777777" w:rsidTr="00297A3D">
        <w:trPr>
          <w:cantSplit/>
        </w:trPr>
        <w:tc>
          <w:tcPr>
            <w:tcW w:w="4395" w:type="dxa"/>
          </w:tcPr>
          <w:p w14:paraId="60C5FB07" w14:textId="77777777" w:rsidR="00487C8F" w:rsidRPr="00673549" w:rsidRDefault="00487C8F" w:rsidP="0091176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263C2E69" w14:textId="77777777" w:rsidR="00487C8F" w:rsidRPr="00673549" w:rsidRDefault="00487C8F" w:rsidP="00911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87C8F" w:rsidRPr="00673549" w14:paraId="73A02C7F" w14:textId="77777777" w:rsidTr="00297A3D">
        <w:trPr>
          <w:cantSplit/>
        </w:trPr>
        <w:tc>
          <w:tcPr>
            <w:tcW w:w="4395" w:type="dxa"/>
          </w:tcPr>
          <w:p w14:paraId="74C6D84C" w14:textId="77777777" w:rsidR="00487C8F" w:rsidRPr="00673549" w:rsidRDefault="00487C8F" w:rsidP="0091176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14:paraId="0B64DA51" w14:textId="77777777" w:rsidR="00487C8F" w:rsidRPr="00673549" w:rsidRDefault="00487C8F" w:rsidP="00911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37180EE6" w14:textId="77777777" w:rsidR="00487C8F" w:rsidRPr="00673549" w:rsidRDefault="00487C8F" w:rsidP="00911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31004D3F" w14:textId="77777777" w:rsidR="00487C8F" w:rsidRPr="00673549" w:rsidRDefault="00487C8F" w:rsidP="00911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297A3D" w:rsidRPr="00673549" w14:paraId="7DEA3B1E" w14:textId="77777777" w:rsidTr="00297A3D">
        <w:trPr>
          <w:cantSplit/>
        </w:trPr>
        <w:tc>
          <w:tcPr>
            <w:tcW w:w="4395" w:type="dxa"/>
          </w:tcPr>
          <w:p w14:paraId="62D7F055" w14:textId="77777777" w:rsidR="00297A3D" w:rsidRPr="00673549" w:rsidRDefault="00297A3D" w:rsidP="00297A3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2BD1CF" w14:textId="722DD52D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91CBF60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E6A329" w14:textId="464F1AF0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left w:val="nil"/>
            </w:tcBorders>
          </w:tcPr>
          <w:p w14:paraId="310E3B34" w14:textId="77777777" w:rsidR="00297A3D" w:rsidRPr="00673549" w:rsidRDefault="00297A3D" w:rsidP="00297A3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A021588" w14:textId="24177203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00BB81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70260712" w14:textId="17A10B05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97A3D" w:rsidRPr="00673549" w14:paraId="65D9C279" w14:textId="77777777" w:rsidTr="00297A3D">
        <w:trPr>
          <w:cantSplit/>
        </w:trPr>
        <w:tc>
          <w:tcPr>
            <w:tcW w:w="4395" w:type="dxa"/>
          </w:tcPr>
          <w:p w14:paraId="1DEAD839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5575D2F4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2AC916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87120CB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703D061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85E01C3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67E97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61E33E4C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14:paraId="5A88F9DC" w14:textId="77777777" w:rsidTr="00297A3D">
        <w:trPr>
          <w:cantSplit/>
        </w:trPr>
        <w:tc>
          <w:tcPr>
            <w:tcW w:w="4395" w:type="dxa"/>
          </w:tcPr>
          <w:p w14:paraId="6B2BFFEC" w14:textId="27FF1F3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  <w:r w:rsidR="00772FEC" w:rsidRPr="00673549">
              <w:rPr>
                <w:rFonts w:ascii="Angsana New" w:hAnsi="Angsana New" w:hint="cs"/>
                <w:sz w:val="28"/>
                <w:szCs w:val="28"/>
                <w:cs/>
              </w:rPr>
              <w:t>รายจ่ายทางภาษี</w:t>
            </w:r>
          </w:p>
        </w:tc>
        <w:tc>
          <w:tcPr>
            <w:tcW w:w="1134" w:type="dxa"/>
          </w:tcPr>
          <w:p w14:paraId="1205FA7F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A67940F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42A7C696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97A38BE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20DF991B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1709C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B49D54E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14:paraId="6C1C439C" w14:textId="77777777" w:rsidTr="00297A3D">
        <w:trPr>
          <w:cantSplit/>
        </w:trPr>
        <w:tc>
          <w:tcPr>
            <w:tcW w:w="4395" w:type="dxa"/>
          </w:tcPr>
          <w:p w14:paraId="6E068621" w14:textId="2C15CEE8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B548897" w14:textId="7753581F" w:rsidR="00297A3D" w:rsidRPr="00673549" w:rsidRDefault="00F947A7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5,463</w:t>
            </w:r>
          </w:p>
        </w:tc>
        <w:tc>
          <w:tcPr>
            <w:tcW w:w="269" w:type="dxa"/>
          </w:tcPr>
          <w:p w14:paraId="4508D236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7E7534C9" w14:textId="3A41AC6A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6,286</w:t>
            </w:r>
          </w:p>
        </w:tc>
        <w:tc>
          <w:tcPr>
            <w:tcW w:w="283" w:type="dxa"/>
          </w:tcPr>
          <w:p w14:paraId="7176F4AF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7B95CC8A" w14:textId="2F91A620" w:rsidR="00297A3D" w:rsidRPr="00673549" w:rsidRDefault="00772FEC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3,689</w:t>
            </w:r>
          </w:p>
        </w:tc>
        <w:tc>
          <w:tcPr>
            <w:tcW w:w="270" w:type="dxa"/>
          </w:tcPr>
          <w:p w14:paraId="3CD4CAC9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4A745636" w14:textId="4F762E30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4,292</w:t>
            </w:r>
          </w:p>
        </w:tc>
      </w:tr>
      <w:tr w:rsidR="00772FEC" w:rsidRPr="00673549" w14:paraId="6F6A7BE5" w14:textId="77777777" w:rsidTr="00297A3D">
        <w:trPr>
          <w:cantSplit/>
        </w:trPr>
        <w:tc>
          <w:tcPr>
            <w:tcW w:w="4395" w:type="dxa"/>
          </w:tcPr>
          <w:p w14:paraId="28EEAFAC" w14:textId="5EA9C976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มูลค่าสินค้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าที่เสื่อมสภาพ</w:t>
            </w:r>
          </w:p>
        </w:tc>
        <w:tc>
          <w:tcPr>
            <w:tcW w:w="1134" w:type="dxa"/>
          </w:tcPr>
          <w:p w14:paraId="67D6156D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B00DC6E" w14:textId="77777777" w:rsidR="00772FEC" w:rsidRPr="00673549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0B1515AC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2ED1351" w14:textId="77777777" w:rsidR="00772FEC" w:rsidRPr="00673549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1C0AEE3C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A62252C" w14:textId="77777777" w:rsidR="00772FEC" w:rsidRPr="00673549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5238FDB9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72FEC" w:rsidRPr="00673549" w14:paraId="6FCB8CBD" w14:textId="77777777" w:rsidTr="00297A3D">
        <w:trPr>
          <w:cantSplit/>
        </w:trPr>
        <w:tc>
          <w:tcPr>
            <w:tcW w:w="4395" w:type="dxa"/>
          </w:tcPr>
          <w:p w14:paraId="65FBAC78" w14:textId="38623935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14:paraId="0314764D" w14:textId="0D891A58" w:rsidR="00772FEC" w:rsidRPr="00673549" w:rsidRDefault="00F947A7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4,809</w:t>
            </w:r>
          </w:p>
        </w:tc>
        <w:tc>
          <w:tcPr>
            <w:tcW w:w="269" w:type="dxa"/>
          </w:tcPr>
          <w:p w14:paraId="430B215E" w14:textId="77777777" w:rsidR="00772FEC" w:rsidRPr="00673549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D0BF23D" w14:textId="079041BD" w:rsidR="00772FEC" w:rsidRPr="00673549" w:rsidRDefault="004C3B26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4,950</w:t>
            </w:r>
          </w:p>
        </w:tc>
        <w:tc>
          <w:tcPr>
            <w:tcW w:w="283" w:type="dxa"/>
          </w:tcPr>
          <w:p w14:paraId="6E58C588" w14:textId="77777777" w:rsidR="00772FEC" w:rsidRPr="00673549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5E9ED529" w14:textId="3CC4F8A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1,647</w:t>
            </w:r>
          </w:p>
        </w:tc>
        <w:tc>
          <w:tcPr>
            <w:tcW w:w="270" w:type="dxa"/>
          </w:tcPr>
          <w:p w14:paraId="0E646F52" w14:textId="77777777" w:rsidR="00772FEC" w:rsidRPr="00673549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3E0F6612" w14:textId="1C379EB3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1,755</w:t>
            </w:r>
          </w:p>
        </w:tc>
      </w:tr>
      <w:tr w:rsidR="00772FEC" w:rsidRPr="00673549" w14:paraId="3A860E59" w14:textId="77777777" w:rsidTr="00297A3D">
        <w:trPr>
          <w:cantSplit/>
        </w:trPr>
        <w:tc>
          <w:tcPr>
            <w:tcW w:w="4395" w:type="dxa"/>
          </w:tcPr>
          <w:p w14:paraId="38C963F9" w14:textId="5F44EFE4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14:paraId="210D0919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C22BC0F" w14:textId="77777777" w:rsidR="00772FEC" w:rsidRPr="00673549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2B9532DD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5CD1098" w14:textId="77777777" w:rsidR="00772FEC" w:rsidRPr="00673549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7702558E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F992D96" w14:textId="77777777" w:rsidR="00772FEC" w:rsidRPr="00673549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227696DB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1CDD7F09" w14:textId="77777777" w:rsidTr="007F375F">
        <w:trPr>
          <w:cantSplit/>
        </w:trPr>
        <w:tc>
          <w:tcPr>
            <w:tcW w:w="4395" w:type="dxa"/>
          </w:tcPr>
          <w:p w14:paraId="02A17C1D" w14:textId="73FA3675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082311F2" w14:textId="31F92258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69" w:type="dxa"/>
          </w:tcPr>
          <w:p w14:paraId="4474273D" w14:textId="77777777" w:rsidR="004C3B26" w:rsidRPr="00673549" w:rsidRDefault="004C3B26" w:rsidP="004C3B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7123414" w14:textId="3578F088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83" w:type="dxa"/>
          </w:tcPr>
          <w:p w14:paraId="5064C785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45471481" w14:textId="711AABB3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EA74E0" w14:textId="77777777" w:rsidR="004C3B26" w:rsidRPr="00673549" w:rsidRDefault="004C3B26" w:rsidP="004C3B2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07929151" w14:textId="399F4B6D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772FEC" w:rsidRPr="00673549" w14:paraId="5BDB819D" w14:textId="77777777" w:rsidTr="00297A3D">
        <w:trPr>
          <w:cantSplit/>
        </w:trPr>
        <w:tc>
          <w:tcPr>
            <w:tcW w:w="4395" w:type="dxa"/>
          </w:tcPr>
          <w:p w14:paraId="135AAA64" w14:textId="774CF66C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14:paraId="18477567" w14:textId="4DA46862" w:rsidR="00772FEC" w:rsidRPr="00673549" w:rsidRDefault="00F947A7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14,886</w:t>
            </w:r>
          </w:p>
        </w:tc>
        <w:tc>
          <w:tcPr>
            <w:tcW w:w="269" w:type="dxa"/>
          </w:tcPr>
          <w:p w14:paraId="086FB74E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40D7D85E" w14:textId="453828ED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14,696</w:t>
            </w:r>
          </w:p>
        </w:tc>
        <w:tc>
          <w:tcPr>
            <w:tcW w:w="283" w:type="dxa"/>
          </w:tcPr>
          <w:p w14:paraId="33946E5C" w14:textId="77777777" w:rsidR="00772FEC" w:rsidRPr="00673549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605A7B96" w14:textId="61FC54F1" w:rsidR="00772FEC" w:rsidRPr="00673549" w:rsidRDefault="004C3B26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10,314</w:t>
            </w:r>
          </w:p>
        </w:tc>
        <w:tc>
          <w:tcPr>
            <w:tcW w:w="270" w:type="dxa"/>
          </w:tcPr>
          <w:p w14:paraId="0A44243A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</w:tcPr>
          <w:p w14:paraId="732E8CC6" w14:textId="634B353C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10,133</w:t>
            </w:r>
          </w:p>
        </w:tc>
      </w:tr>
      <w:tr w:rsidR="004C3B26" w:rsidRPr="00673549" w14:paraId="2E120210" w14:textId="77777777" w:rsidTr="00297A3D">
        <w:trPr>
          <w:cantSplit/>
        </w:trPr>
        <w:tc>
          <w:tcPr>
            <w:tcW w:w="4395" w:type="dxa"/>
          </w:tcPr>
          <w:p w14:paraId="07DF57AD" w14:textId="458CD89F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34" w:type="dxa"/>
          </w:tcPr>
          <w:p w14:paraId="1E333B7A" w14:textId="273C8921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35,778</w:t>
            </w:r>
          </w:p>
        </w:tc>
        <w:tc>
          <w:tcPr>
            <w:tcW w:w="269" w:type="dxa"/>
          </w:tcPr>
          <w:p w14:paraId="2E7D7091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1D543BD3" w14:textId="4B560C58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37,590</w:t>
            </w:r>
          </w:p>
        </w:tc>
        <w:tc>
          <w:tcPr>
            <w:tcW w:w="283" w:type="dxa"/>
          </w:tcPr>
          <w:p w14:paraId="4387DCA0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4E27D132" w14:textId="5A1C3A33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18,498</w:t>
            </w:r>
          </w:p>
        </w:tc>
        <w:tc>
          <w:tcPr>
            <w:tcW w:w="270" w:type="dxa"/>
          </w:tcPr>
          <w:p w14:paraId="68915AA8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2B4FC3A9" w14:textId="639486F4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20,032</w:t>
            </w:r>
          </w:p>
        </w:tc>
      </w:tr>
      <w:tr w:rsidR="004C3B26" w:rsidRPr="00673549" w14:paraId="39B3DB9F" w14:textId="77777777" w:rsidTr="00297A3D">
        <w:trPr>
          <w:cantSplit/>
        </w:trPr>
        <w:tc>
          <w:tcPr>
            <w:tcW w:w="4395" w:type="dxa"/>
          </w:tcPr>
          <w:p w14:paraId="0F083D47" w14:textId="06F88712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ผลขาดทุนทางภาษียกมา</w:t>
            </w:r>
          </w:p>
        </w:tc>
        <w:tc>
          <w:tcPr>
            <w:tcW w:w="1134" w:type="dxa"/>
          </w:tcPr>
          <w:p w14:paraId="4A238D15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69" w:type="dxa"/>
          </w:tcPr>
          <w:p w14:paraId="50E8329F" w14:textId="77777777" w:rsidR="004C3B26" w:rsidRPr="00673549" w:rsidRDefault="004C3B26" w:rsidP="004C3B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76EAEF5A" w14:textId="527D3F59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83" w:type="dxa"/>
          </w:tcPr>
          <w:p w14:paraId="2DED379F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007BA635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70" w:type="dxa"/>
          </w:tcPr>
          <w:p w14:paraId="22A3F1C2" w14:textId="77777777" w:rsidR="004C3B26" w:rsidRPr="00673549" w:rsidRDefault="004C3B26" w:rsidP="004C3B2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067E634B" w14:textId="3B4247D0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</w:tr>
      <w:tr w:rsidR="00673549" w:rsidRPr="00673549" w14:paraId="30CE4504" w14:textId="77777777" w:rsidTr="00F4364C">
        <w:trPr>
          <w:cantSplit/>
        </w:trPr>
        <w:tc>
          <w:tcPr>
            <w:tcW w:w="4395" w:type="dxa"/>
          </w:tcPr>
          <w:p w14:paraId="135E684F" w14:textId="1B316C64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</w:tcPr>
          <w:p w14:paraId="27D45074" w14:textId="5E6BE901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10,</w:t>
            </w:r>
            <w:r>
              <w:rPr>
                <w:rFonts w:ascii="Angsana New" w:hAnsi="Angsana New"/>
                <w:bCs/>
                <w:sz w:val="28"/>
                <w:szCs w:val="28"/>
              </w:rPr>
              <w:t>307</w:t>
            </w:r>
          </w:p>
        </w:tc>
        <w:tc>
          <w:tcPr>
            <w:tcW w:w="269" w:type="dxa"/>
          </w:tcPr>
          <w:p w14:paraId="171F3CFF" w14:textId="77777777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2473C7B9" w14:textId="14AAD71A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10,</w:t>
            </w:r>
            <w:r>
              <w:rPr>
                <w:rFonts w:ascii="Angsana New" w:hAnsi="Angsana New"/>
                <w:bCs/>
                <w:sz w:val="28"/>
                <w:szCs w:val="28"/>
              </w:rPr>
              <w:t>307</w:t>
            </w:r>
          </w:p>
        </w:tc>
        <w:tc>
          <w:tcPr>
            <w:tcW w:w="283" w:type="dxa"/>
          </w:tcPr>
          <w:p w14:paraId="08C1C9D2" w14:textId="77777777" w:rsidR="00673549" w:rsidRPr="00673549" w:rsidRDefault="00673549" w:rsidP="0067354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0D6826F4" w14:textId="6C91770E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AB11D0" w14:textId="77777777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10D75B17" w14:textId="40975612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4C3B26" w:rsidRPr="00673549" w14:paraId="239DA9B1" w14:textId="77777777" w:rsidTr="00297A3D">
        <w:trPr>
          <w:cantSplit/>
        </w:trPr>
        <w:tc>
          <w:tcPr>
            <w:tcW w:w="4395" w:type="dxa"/>
          </w:tcPr>
          <w:p w14:paraId="43FD3AC4" w14:textId="62C04440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C444D2" w14:textId="32D58D64" w:rsidR="004C3B26" w:rsidRPr="00673549" w:rsidRDefault="00673549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674</w:t>
            </w:r>
          </w:p>
        </w:tc>
        <w:tc>
          <w:tcPr>
            <w:tcW w:w="269" w:type="dxa"/>
          </w:tcPr>
          <w:p w14:paraId="5891216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2BB4296" w14:textId="7AB5C7F7" w:rsidR="004C3B26" w:rsidRPr="00673549" w:rsidRDefault="00673549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810</w:t>
            </w:r>
          </w:p>
        </w:tc>
        <w:tc>
          <w:tcPr>
            <w:tcW w:w="283" w:type="dxa"/>
          </w:tcPr>
          <w:p w14:paraId="74F649FC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7812C0E" w14:textId="331DBC5F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2183D0F5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8F3FF80" w14:textId="6A2A399D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4C3B26" w:rsidRPr="00673549" w14:paraId="5304D3DA" w14:textId="77777777" w:rsidTr="00297A3D">
        <w:trPr>
          <w:cantSplit/>
        </w:trPr>
        <w:tc>
          <w:tcPr>
            <w:tcW w:w="4395" w:type="dxa"/>
          </w:tcPr>
          <w:p w14:paraId="7283BD1F" w14:textId="10ED0B3F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FB3597" w14:textId="7448D963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77,479</w:t>
            </w:r>
          </w:p>
        </w:tc>
        <w:tc>
          <w:tcPr>
            <w:tcW w:w="269" w:type="dxa"/>
          </w:tcPr>
          <w:p w14:paraId="3A43A7EA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08D8F7A" w14:textId="66429213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80,201</w:t>
            </w:r>
          </w:p>
        </w:tc>
        <w:tc>
          <w:tcPr>
            <w:tcW w:w="283" w:type="dxa"/>
          </w:tcPr>
          <w:p w14:paraId="61C6227F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926408D" w14:textId="58D86533" w:rsidR="004C3B26" w:rsidRPr="00673549" w:rsidRDefault="00074B0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36,273</w:t>
            </w:r>
          </w:p>
        </w:tc>
        <w:tc>
          <w:tcPr>
            <w:tcW w:w="270" w:type="dxa"/>
          </w:tcPr>
          <w:p w14:paraId="1B870F9B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276E717F" w14:textId="6B56EA2F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38,337</w:t>
            </w:r>
          </w:p>
        </w:tc>
      </w:tr>
      <w:tr w:rsidR="004C3B26" w:rsidRPr="00673549" w14:paraId="15EF10CE" w14:textId="77777777" w:rsidTr="00297A3D">
        <w:trPr>
          <w:cantSplit/>
        </w:trPr>
        <w:tc>
          <w:tcPr>
            <w:tcW w:w="4395" w:type="dxa"/>
          </w:tcPr>
          <w:p w14:paraId="7B402D4E" w14:textId="77777777" w:rsidR="00673549" w:rsidRPr="00673549" w:rsidRDefault="00673549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81704B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561DCD28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50545318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E049835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215016F3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8D3F1F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7DBB4FBD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2EE1DBD1" w14:textId="77777777" w:rsidTr="00297A3D">
        <w:trPr>
          <w:cantSplit/>
        </w:trPr>
        <w:tc>
          <w:tcPr>
            <w:tcW w:w="4395" w:type="dxa"/>
          </w:tcPr>
          <w:p w14:paraId="0F646E2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E2944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160286A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0FB2733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1BAE51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6FB0FC0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9806A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4B44F11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1839EF7C" w14:textId="77777777" w:rsidTr="00297A3D">
        <w:trPr>
          <w:cantSplit/>
        </w:trPr>
        <w:tc>
          <w:tcPr>
            <w:tcW w:w="4395" w:type="dxa"/>
          </w:tcPr>
          <w:p w14:paraId="17973701" w14:textId="5B831404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F25E4BA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BC4725D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0A641582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C99C6C9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26BED73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14C3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4855A223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24F7DDA2" w14:textId="77777777" w:rsidTr="00297A3D">
        <w:trPr>
          <w:cantSplit/>
        </w:trPr>
        <w:tc>
          <w:tcPr>
            <w:tcW w:w="4395" w:type="dxa"/>
          </w:tcPr>
          <w:p w14:paraId="0404BDDE" w14:textId="4EA3CD78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รายได้หรือสินทรัพย์ทางภาษี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4F4A1E0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F2D900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A7BD1E8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B308354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4F2B0362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2DA696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325C961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04763A86" w14:textId="77777777" w:rsidTr="00297A3D">
        <w:trPr>
          <w:cantSplit/>
        </w:trPr>
        <w:tc>
          <w:tcPr>
            <w:tcW w:w="4395" w:type="dxa"/>
          </w:tcPr>
          <w:p w14:paraId="65F25134" w14:textId="62D2D8D9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-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C222776" w14:textId="335F7DCF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36,131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5509F19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0F47BFD" w14:textId="3314FF93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36,901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45870F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C5AFE5F" w14:textId="0A9456B6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DD7DF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4137604D" w14:textId="0A462589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20,717</w:t>
            </w:r>
          </w:p>
        </w:tc>
      </w:tr>
      <w:tr w:rsidR="004C3B26" w:rsidRPr="00673549" w14:paraId="2BF877E3" w14:textId="77777777" w:rsidTr="00297A3D">
        <w:trPr>
          <w:cantSplit/>
        </w:trPr>
        <w:tc>
          <w:tcPr>
            <w:tcW w:w="4395" w:type="dxa"/>
          </w:tcPr>
          <w:p w14:paraId="29BAC050" w14:textId="24509FD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C70794D" w14:textId="75D269CD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2,571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1EA80AD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C573083" w14:textId="6F14D3C5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2,578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ECC5E4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170A46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60D951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237DCB99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4C3B26" w:rsidRPr="00673549" w14:paraId="63DF0A43" w14:textId="77777777" w:rsidTr="00297A3D">
        <w:trPr>
          <w:cantSplit/>
        </w:trPr>
        <w:tc>
          <w:tcPr>
            <w:tcW w:w="4395" w:type="dxa"/>
          </w:tcPr>
          <w:p w14:paraId="6090F2F9" w14:textId="18D70ACF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3C634F7" w14:textId="7BE736D8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5EAC0E5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29F6F0E0" w14:textId="71F56C92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83997F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14:paraId="30A441A1" w14:textId="28CF67F3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768293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657C1283" w14:textId="53CE240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4C3B26" w:rsidRPr="00673549" w14:paraId="48599990" w14:textId="77777777" w:rsidTr="00173A25">
        <w:trPr>
          <w:cantSplit/>
        </w:trPr>
        <w:tc>
          <w:tcPr>
            <w:tcW w:w="4395" w:type="dxa"/>
          </w:tcPr>
          <w:p w14:paraId="7E7BA1F6" w14:textId="33C6DE70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014777" w14:textId="1D47C0A2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39,150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41F7CC5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702518F" w14:textId="200BC170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39,927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FF9312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DB9F540" w14:textId="7D8E3D01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027EAE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54C2984D" w14:textId="7B2AB78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20,717</w:t>
            </w:r>
          </w:p>
        </w:tc>
      </w:tr>
      <w:tr w:rsidR="004C3B26" w:rsidRPr="00673549" w14:paraId="393C2FC8" w14:textId="77777777" w:rsidTr="00297A3D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4D5DE5C3" w14:textId="6F50460D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444F4B" w14:textId="21D880A1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38,329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A2C7D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0D9438B" w14:textId="5DAF6A50" w:rsidR="004C3B26" w:rsidRPr="00673549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40,274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A010D6D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CF805" w14:textId="6B52488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15,977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73C775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B7C639" w14:textId="248119A0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17,620</w:t>
            </w:r>
          </w:p>
        </w:tc>
      </w:tr>
    </w:tbl>
    <w:p w14:paraId="2BF56B87" w14:textId="5B59F17D"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ค่าใช้จ่ายภาษีเงินได้ที่บันทึกในกำไรขาดทุนสำหรับงวดสามเ</w:t>
      </w:r>
      <w:r w:rsidR="005549DC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012AF011" w14:textId="77777777" w:rsidR="006F6E5C" w:rsidRPr="00994B2D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6"/>
        <w:gridCol w:w="284"/>
        <w:gridCol w:w="1275"/>
      </w:tblGrid>
      <w:tr w:rsidR="006F6E5C" w:rsidRPr="002A5563" w14:paraId="5D9EA023" w14:textId="77777777" w:rsidTr="00487C8F">
        <w:trPr>
          <w:cantSplit/>
        </w:trPr>
        <w:tc>
          <w:tcPr>
            <w:tcW w:w="3686" w:type="dxa"/>
          </w:tcPr>
          <w:p w14:paraId="67485D5E" w14:textId="77777777"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E32CAE5" w14:textId="77777777"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F6E5C" w:rsidRPr="002A5563" w14:paraId="7A030AB3" w14:textId="77777777" w:rsidTr="00487C8F">
        <w:trPr>
          <w:cantSplit/>
        </w:trPr>
        <w:tc>
          <w:tcPr>
            <w:tcW w:w="3686" w:type="dxa"/>
          </w:tcPr>
          <w:p w14:paraId="29723C9A" w14:textId="77777777"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BAA47" w14:textId="77777777"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F102076" w14:textId="77777777"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A3152" w14:textId="77777777"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2A5563" w14:paraId="7E01BAA6" w14:textId="77777777" w:rsidTr="00487C8F">
        <w:trPr>
          <w:cantSplit/>
        </w:trPr>
        <w:tc>
          <w:tcPr>
            <w:tcW w:w="3686" w:type="dxa"/>
          </w:tcPr>
          <w:p w14:paraId="61BE7527" w14:textId="77777777" w:rsidR="00ED11C1" w:rsidRPr="00E9777E" w:rsidRDefault="00ED11C1" w:rsidP="00ED11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A14A62" w14:textId="185645C7" w:rsidR="00ED11C1" w:rsidRPr="00F51F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AF7D0C" w14:textId="77777777" w:rsidR="00ED11C1" w:rsidRPr="00F51F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75D2155" w14:textId="69A0EED7" w:rsidR="00ED11C1" w:rsidRPr="00F51F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AD489E7" w14:textId="77777777" w:rsidR="00ED11C1" w:rsidRPr="00F51F88" w:rsidRDefault="00ED11C1" w:rsidP="00ED11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BB3C76" w14:textId="6274F02F" w:rsidR="00ED11C1" w:rsidRPr="00F51F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80B30AA" w14:textId="77777777" w:rsidR="00ED11C1" w:rsidRPr="00F51F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56D3A1" w14:textId="6B885F80" w:rsidR="00ED11C1" w:rsidRPr="00F51F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ED11C1" w:rsidRPr="002A5563" w14:paraId="2683F362" w14:textId="77777777" w:rsidTr="00487C8F">
        <w:trPr>
          <w:cantSplit/>
        </w:trPr>
        <w:tc>
          <w:tcPr>
            <w:tcW w:w="3686" w:type="dxa"/>
          </w:tcPr>
          <w:p w14:paraId="2362797A" w14:textId="77777777" w:rsid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DB0AE0" w14:textId="57584455" w:rsidR="00ED11C1" w:rsidRPr="0075558C" w:rsidRDefault="0075558C" w:rsidP="00ED11C1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9,377</w:t>
            </w:r>
          </w:p>
        </w:tc>
        <w:tc>
          <w:tcPr>
            <w:tcW w:w="284" w:type="dxa"/>
            <w:vAlign w:val="bottom"/>
          </w:tcPr>
          <w:p w14:paraId="553CE6C6" w14:textId="77777777" w:rsidR="00ED11C1" w:rsidRPr="00A60233" w:rsidRDefault="00ED11C1" w:rsidP="00ED11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C6E2B00" w14:textId="020F1C91" w:rsidR="00ED11C1" w:rsidRPr="00A60233" w:rsidRDefault="00ED11C1" w:rsidP="00ED11C1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6467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83" w:type="dxa"/>
          </w:tcPr>
          <w:p w14:paraId="49745626" w14:textId="77777777" w:rsidR="00ED11C1" w:rsidRPr="00A60233" w:rsidRDefault="00ED11C1" w:rsidP="00ED11C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19BDA9" w14:textId="77777777" w:rsidR="00ED11C1" w:rsidRPr="0075558C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14:paraId="698DA54E" w14:textId="77777777" w:rsidR="00ED11C1" w:rsidRPr="00ED11C1" w:rsidRDefault="00ED11C1" w:rsidP="00ED11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A0B81EA" w14:textId="36CE7B93" w:rsidR="00ED11C1" w:rsidRP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11C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D11C1" w:rsidRPr="002A5563" w14:paraId="3610EC1F" w14:textId="77777777" w:rsidTr="00487C8F">
        <w:trPr>
          <w:cantSplit/>
        </w:trPr>
        <w:tc>
          <w:tcPr>
            <w:tcW w:w="3686" w:type="dxa"/>
          </w:tcPr>
          <w:p w14:paraId="2F1CB65E" w14:textId="5A4C7D7F" w:rsid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8CFDBA" w14:textId="7D975FCA" w:rsidR="00ED11C1" w:rsidRPr="0075558C" w:rsidRDefault="0075558C" w:rsidP="00ED11C1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  <w:tc>
          <w:tcPr>
            <w:tcW w:w="284" w:type="dxa"/>
            <w:vAlign w:val="bottom"/>
          </w:tcPr>
          <w:p w14:paraId="6AEEB0A5" w14:textId="77777777" w:rsidR="00ED11C1" w:rsidRPr="00A60233" w:rsidRDefault="00ED11C1" w:rsidP="00ED11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1FB8F51" w14:textId="397ABDFC" w:rsidR="00ED11C1" w:rsidRPr="00FE2E84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83" w:type="dxa"/>
          </w:tcPr>
          <w:p w14:paraId="0AB60D7E" w14:textId="77777777" w:rsidR="00ED11C1" w:rsidRPr="00A60233" w:rsidRDefault="00ED11C1" w:rsidP="00ED11C1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303FF1" w14:textId="215C5CD9" w:rsidR="00ED11C1" w:rsidRPr="0075558C" w:rsidRDefault="0075558C" w:rsidP="00ED11C1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84" w:type="dxa"/>
            <w:vAlign w:val="bottom"/>
          </w:tcPr>
          <w:p w14:paraId="2711B7A0" w14:textId="77777777" w:rsidR="00ED11C1" w:rsidRPr="00ED11C1" w:rsidRDefault="00ED11C1" w:rsidP="00ED11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DBE3C01" w14:textId="5FCDE672" w:rsidR="00ED11C1" w:rsidRPr="00ED11C1" w:rsidRDefault="00ED11C1" w:rsidP="00ED11C1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11C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75558C" w:rsidRPr="002A5563" w14:paraId="52EC1263" w14:textId="77777777" w:rsidTr="00487C8F">
        <w:trPr>
          <w:cantSplit/>
        </w:trPr>
        <w:tc>
          <w:tcPr>
            <w:tcW w:w="3686" w:type="dxa"/>
          </w:tcPr>
          <w:p w14:paraId="423F418B" w14:textId="5333829A" w:rsidR="0075558C" w:rsidRDefault="0075558C" w:rsidP="0075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25B00" w14:textId="766FB9D7" w:rsidR="0075558C" w:rsidRPr="0075558C" w:rsidRDefault="0075558C" w:rsidP="0075558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284" w:type="dxa"/>
            <w:vAlign w:val="bottom"/>
          </w:tcPr>
          <w:p w14:paraId="2E29B8E3" w14:textId="77777777" w:rsidR="0075558C" w:rsidRPr="00A60233" w:rsidRDefault="0075558C" w:rsidP="0075558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6A48D" w14:textId="41667921" w:rsidR="0075558C" w:rsidRPr="00A60233" w:rsidRDefault="0075558C" w:rsidP="0075558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467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83" w:type="dxa"/>
          </w:tcPr>
          <w:p w14:paraId="41035EA9" w14:textId="77777777" w:rsidR="0075558C" w:rsidRPr="00A60233" w:rsidRDefault="0075558C" w:rsidP="007555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33E08" w14:textId="55777C9D" w:rsidR="0075558C" w:rsidRPr="0075558C" w:rsidRDefault="0075558C" w:rsidP="0075558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84" w:type="dxa"/>
            <w:vAlign w:val="bottom"/>
          </w:tcPr>
          <w:p w14:paraId="497F7B11" w14:textId="77777777" w:rsidR="0075558C" w:rsidRPr="00ED11C1" w:rsidRDefault="0075558C" w:rsidP="0075558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123ED" w14:textId="4079E3A6" w:rsidR="0075558C" w:rsidRPr="00ED11C1" w:rsidRDefault="0075558C" w:rsidP="0075558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11C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</w:tbl>
    <w:p w14:paraId="458A5142" w14:textId="77777777" w:rsidR="00B71F42" w:rsidRDefault="00B71F4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B6CF1D" w14:textId="6FCFF29E" w:rsidR="003106A9" w:rsidRDefault="003106A9" w:rsidP="00310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97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297F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50297F">
        <w:rPr>
          <w:rFonts w:ascii="Angsana New" w:hAnsi="Angsana New"/>
          <w:sz w:val="30"/>
          <w:szCs w:val="30"/>
          <w:cs/>
        </w:rPr>
        <w:t>คม</w:t>
      </w:r>
      <w:r>
        <w:rPr>
          <w:rFonts w:ascii="Angsana New" w:hAnsi="Angsana New"/>
          <w:sz w:val="30"/>
          <w:szCs w:val="30"/>
        </w:rPr>
        <w:t xml:space="preserve"> </w:t>
      </w:r>
      <w:r w:rsidRPr="00DB12A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50297F">
        <w:rPr>
          <w:rFonts w:ascii="Angsana New" w:hAnsi="Angsana New"/>
          <w:sz w:val="30"/>
          <w:szCs w:val="30"/>
          <w:cs/>
        </w:rPr>
        <w:t>บริษัทไม่ได้รับรู้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50297F">
        <w:rPr>
          <w:rFonts w:ascii="Angsana New" w:hAnsi="Angsana New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ทางภาษีจำนวนเงิน</w:t>
      </w:r>
      <w:r w:rsidRPr="002A4D0F">
        <w:rPr>
          <w:rFonts w:ascii="Angsana New" w:hAnsi="Angsana New" w:hint="cs"/>
          <w:sz w:val="30"/>
          <w:szCs w:val="30"/>
          <w:cs/>
        </w:rPr>
        <w:t xml:space="preserve">รวม </w:t>
      </w:r>
      <w:r>
        <w:rPr>
          <w:rFonts w:ascii="Angsana New" w:hAnsi="Angsana New"/>
          <w:sz w:val="30"/>
          <w:szCs w:val="30"/>
        </w:rPr>
        <w:t>31.1</w:t>
      </w:r>
      <w:r w:rsidRPr="002A4D0F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ในงบการเงินรวมและ </w:t>
      </w:r>
      <w:r w:rsidR="00F64DBD">
        <w:rPr>
          <w:rFonts w:ascii="Angsana New" w:hAnsi="Angsana New"/>
          <w:sz w:val="30"/>
          <w:szCs w:val="30"/>
        </w:rPr>
        <w:t>22.8</w:t>
      </w:r>
      <w:r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Pr="002A4D0F">
        <w:rPr>
          <w:rFonts w:ascii="Angsana New" w:hAnsi="Angsana New"/>
          <w:sz w:val="30"/>
          <w:szCs w:val="30"/>
          <w:cs/>
        </w:rPr>
        <w:t>เป็น</w:t>
      </w:r>
      <w:r w:rsidRPr="0050297F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 </w:t>
      </w:r>
      <w:r>
        <w:rPr>
          <w:rFonts w:ascii="Angsana New" w:hAnsi="Angsana New" w:hint="cs"/>
          <w:sz w:val="30"/>
          <w:szCs w:val="30"/>
          <w:cs/>
        </w:rPr>
        <w:t>ผลขาดทุนดังกล่าวจะ</w:t>
      </w:r>
      <w:r w:rsidRPr="0050297F">
        <w:rPr>
          <w:rFonts w:ascii="Angsana New" w:hAnsi="Angsana New"/>
          <w:sz w:val="30"/>
          <w:szCs w:val="30"/>
          <w:cs/>
        </w:rPr>
        <w:t>หมดอายุใน</w:t>
      </w:r>
      <w:r w:rsidR="00AB52BB">
        <w:rPr>
          <w:rFonts w:ascii="Angsana New" w:hAnsi="Angsana New" w:hint="cs"/>
          <w:sz w:val="30"/>
          <w:szCs w:val="30"/>
          <w:cs/>
        </w:rPr>
        <w:t>ระหว่าง</w:t>
      </w:r>
      <w:r w:rsidRPr="00F947A7">
        <w:rPr>
          <w:rFonts w:ascii="Angsana New" w:hAnsi="Angsana New"/>
          <w:sz w:val="30"/>
          <w:szCs w:val="30"/>
          <w:cs/>
        </w:rPr>
        <w:t>ปี</w:t>
      </w:r>
      <w:r w:rsidRPr="00F947A7">
        <w:rPr>
          <w:rFonts w:ascii="Angsana New" w:hAnsi="Angsana New"/>
          <w:sz w:val="30"/>
          <w:szCs w:val="30"/>
        </w:rPr>
        <w:t xml:space="preserve"> 2567 </w:t>
      </w:r>
      <w:r>
        <w:rPr>
          <w:rFonts w:ascii="Angsana New" w:hAnsi="Angsana New"/>
          <w:sz w:val="30"/>
          <w:szCs w:val="30"/>
        </w:rPr>
        <w:t>–</w:t>
      </w:r>
      <w:r w:rsidRPr="00F947A7">
        <w:rPr>
          <w:rFonts w:ascii="Angsana New" w:hAnsi="Angsana New"/>
          <w:sz w:val="30"/>
          <w:szCs w:val="30"/>
        </w:rPr>
        <w:t xml:space="preserve"> 2572</w:t>
      </w:r>
    </w:p>
    <w:p w14:paraId="26A30C89" w14:textId="77777777" w:rsidR="003106A9" w:rsidRDefault="003106A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5C1D07" w14:textId="5DB93E97" w:rsidR="00C11C3C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D67A4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5E750E11" w14:textId="77777777" w:rsidR="00F66A26" w:rsidRPr="00F66A26" w:rsidRDefault="00F66A2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B9A87DA" w14:textId="77777777" w:rsidR="00F66A26" w:rsidRPr="00482755" w:rsidRDefault="00F66A26" w:rsidP="00F6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6D27D64" w14:textId="77777777"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5DD56E4D" w14:textId="70798841"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 xml:space="preserve"> ต้นทุนขาย ค่าใช้จ่ายอื่น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>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B52BB">
        <w:rPr>
          <w:rFonts w:ascii="Angsana New" w:hAnsi="Angsana New" w:hint="cs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 w:rsidR="00AB52BB">
        <w:rPr>
          <w:rFonts w:ascii="Angsana New" w:hAnsi="Angsana New" w:hint="cs"/>
          <w:sz w:val="30"/>
          <w:szCs w:val="30"/>
          <w:cs/>
        </w:rPr>
        <w:t>มีสัดส่วนที่ไม่เป็นสาระสำคัญ</w:t>
      </w:r>
      <w:r w:rsidRPr="00B91A81">
        <w:rPr>
          <w:rFonts w:ascii="Angsana New" w:hAnsi="Angsana New"/>
          <w:sz w:val="30"/>
          <w:szCs w:val="30"/>
          <w:cs/>
        </w:rPr>
        <w:t xml:space="preserve"> ดังนั้น</w:t>
      </w:r>
      <w:r w:rsidR="00AB52BB">
        <w:rPr>
          <w:rFonts w:ascii="Angsana New" w:hAnsi="Angsana New" w:hint="cs"/>
          <w:sz w:val="30"/>
          <w:szCs w:val="30"/>
          <w:cs/>
        </w:rPr>
        <w:t xml:space="preserve"> งบการเงินนี้</w:t>
      </w:r>
      <w:r w:rsidRPr="00B91A81">
        <w:rPr>
          <w:rFonts w:ascii="Angsana New" w:hAnsi="Angsana New"/>
          <w:sz w:val="30"/>
          <w:szCs w:val="30"/>
          <w:cs/>
        </w:rPr>
        <w:t>จึงไม่มีการแสดงข้อมูลจำแนกตามส่วนงานธุรกิจและส่วนงานทางภูมิศาสตร์</w:t>
      </w:r>
    </w:p>
    <w:p w14:paraId="736EC285" w14:textId="77777777" w:rsidR="00F66A26" w:rsidRDefault="00F66A26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FD4D9E3" w14:textId="77777777" w:rsidR="00F66A26" w:rsidRDefault="00F66A26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0C4343E" w14:textId="77777777" w:rsidR="00F66A26" w:rsidRDefault="00F66A26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FF56799" w14:textId="77777777" w:rsid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3E8EDBE" w14:textId="77777777" w:rsidR="00AB52BB" w:rsidRDefault="00AB52BB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8E9E6E5" w14:textId="77777777" w:rsidR="00AB52BB" w:rsidRPr="00482755" w:rsidRDefault="00AB52BB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4943A70" w14:textId="03F34E24" w:rsidR="00B50884" w:rsidRDefault="00297A3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lastRenderedPageBreak/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</w:t>
      </w:r>
      <w:r w:rsidRPr="00447461">
        <w:rPr>
          <w:rFonts w:ascii="Angsana New" w:hAnsi="Angsana New"/>
          <w:sz w:val="30"/>
          <w:szCs w:val="30"/>
          <w:cs/>
        </w:rPr>
        <w:t>ใหญ่</w:t>
      </w:r>
      <w:r w:rsidRPr="00447461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  <w:cs/>
        </w:rPr>
        <w:t>(</w:t>
      </w:r>
      <w:r w:rsidRPr="00364449">
        <w:rPr>
          <w:rFonts w:ascii="Angsana New" w:hAnsi="Angsana New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364449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</w:t>
      </w:r>
      <w:r>
        <w:rPr>
          <w:rFonts w:ascii="Angsana New" w:hAnsi="Angsana New" w:hint="cs"/>
          <w:sz w:val="30"/>
          <w:szCs w:val="30"/>
          <w:cs/>
        </w:rPr>
        <w:t>ยอดขายรวม</w:t>
      </w:r>
      <w:r w:rsidRPr="0036444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B5088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>
        <w:rPr>
          <w:rFonts w:ascii="Angsana New" w:hAnsi="Angsana New" w:hint="cs"/>
          <w:sz w:val="30"/>
          <w:szCs w:val="30"/>
        </w:rPr>
        <w:t>2566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592BD12" w14:textId="77777777" w:rsidR="00B50884" w:rsidRPr="0023553A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1302"/>
        <w:gridCol w:w="270"/>
        <w:gridCol w:w="1229"/>
        <w:gridCol w:w="283"/>
        <w:gridCol w:w="1310"/>
        <w:gridCol w:w="270"/>
        <w:gridCol w:w="1289"/>
      </w:tblGrid>
      <w:tr w:rsidR="00B50884" w:rsidRPr="00501620" w14:paraId="4654F15A" w14:textId="77777777" w:rsidTr="006E22B2">
        <w:tc>
          <w:tcPr>
            <w:tcW w:w="3686" w:type="dxa"/>
          </w:tcPr>
          <w:p w14:paraId="096C21FA" w14:textId="77777777"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4601D69" w14:textId="2B996340" w:rsidR="00B50884" w:rsidRPr="00501620" w:rsidRDefault="00DB0547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4A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A74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 - </w:t>
            </w:r>
            <w:r w:rsidR="00473E8B" w:rsidRPr="004A74AA">
              <w:rPr>
                <w:rFonts w:ascii="Angsana New" w:hAnsi="Angsana New" w:hint="cs"/>
                <w:sz w:val="30"/>
                <w:szCs w:val="30"/>
                <w:cs/>
              </w:rPr>
              <w:t>พันบ</w:t>
            </w:r>
            <w:r w:rsidR="00473E8B">
              <w:rPr>
                <w:rFonts w:ascii="Angsana New" w:hAnsi="Angsana New" w:hint="cs"/>
                <w:sz w:val="30"/>
                <w:szCs w:val="30"/>
                <w:cs/>
              </w:rPr>
              <w:t>าท</w:t>
            </w:r>
          </w:p>
        </w:tc>
      </w:tr>
      <w:tr w:rsidR="00B50884" w:rsidRPr="00501620" w14:paraId="4CED8A47" w14:textId="77777777" w:rsidTr="006E22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43BBE9FA" w14:textId="77777777"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0C0552" w14:textId="77777777"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34EB0A" w14:textId="77777777"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29A6B8" w14:textId="77777777"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D11C1" w:rsidRPr="006B2360" w14:paraId="68296915" w14:textId="77777777" w:rsidTr="006E22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4FDEB0CA" w14:textId="77777777" w:rsidR="00ED11C1" w:rsidRPr="006B2360" w:rsidRDefault="00ED11C1" w:rsidP="00ED11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D311DE9" w14:textId="5C778AAE" w:rsidR="00ED11C1" w:rsidRPr="006B2360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553608" w14:textId="77777777" w:rsidR="00ED11C1" w:rsidRPr="006B2360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006A832" w14:textId="72136177" w:rsidR="00ED11C1" w:rsidRPr="006B2360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A6F7775" w14:textId="77777777" w:rsidR="00ED11C1" w:rsidRPr="006B2360" w:rsidRDefault="00ED11C1" w:rsidP="00ED11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1468F8F" w14:textId="5C8B683C" w:rsidR="00ED11C1" w:rsidRPr="006B2360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FE226F" w14:textId="77777777" w:rsidR="00ED11C1" w:rsidRPr="006B2360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7BF317" w14:textId="0021CFD6" w:rsidR="00ED11C1" w:rsidRPr="006B2360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ED11C1" w:rsidRPr="006B2360" w14:paraId="5FBC604D" w14:textId="77777777" w:rsidTr="006E22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17B13F86" w14:textId="77777777" w:rsidR="00ED11C1" w:rsidRPr="006B2360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05DEA996" w14:textId="77777777" w:rsidR="00ED11C1" w:rsidRPr="006B2360" w:rsidRDefault="00ED11C1" w:rsidP="00ED11C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A1C91EB" w14:textId="77777777" w:rsidR="00ED11C1" w:rsidRPr="006B2360" w:rsidRDefault="00ED11C1" w:rsidP="00ED1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4516C793" w14:textId="77777777" w:rsidR="00ED11C1" w:rsidRPr="006B2360" w:rsidRDefault="00ED11C1" w:rsidP="00ED11C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15F33F20" w14:textId="77777777" w:rsidR="00ED11C1" w:rsidRPr="006B2360" w:rsidRDefault="00ED11C1" w:rsidP="00ED1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310" w:type="dxa"/>
          </w:tcPr>
          <w:p w14:paraId="2FC9779B" w14:textId="77777777" w:rsidR="00ED11C1" w:rsidRPr="006B2360" w:rsidRDefault="00ED11C1" w:rsidP="00ED11C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5EFE4C00" w14:textId="77777777" w:rsidR="00ED11C1" w:rsidRPr="006B2360" w:rsidRDefault="00ED11C1" w:rsidP="00ED1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14:paraId="5CB67BE8" w14:textId="77777777" w:rsidR="00ED11C1" w:rsidRPr="006B2360" w:rsidRDefault="00ED11C1" w:rsidP="00ED11C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A74AA" w:rsidRPr="009C03E3" w14:paraId="13824869" w14:textId="77777777" w:rsidTr="006E22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58C74ED3" w14:textId="77777777" w:rsidR="004A74AA" w:rsidRPr="00767D3F" w:rsidRDefault="004A74AA" w:rsidP="004A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7127E139" w14:textId="73AE01C1" w:rsidR="004A74AA" w:rsidRPr="004A74AA" w:rsidRDefault="004A74AA" w:rsidP="004A74A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74AA">
              <w:rPr>
                <w:rFonts w:ascii="Angsana New" w:hAnsi="Angsana New"/>
                <w:sz w:val="30"/>
                <w:szCs w:val="30"/>
              </w:rPr>
              <w:t>119,602</w:t>
            </w:r>
          </w:p>
        </w:tc>
        <w:tc>
          <w:tcPr>
            <w:tcW w:w="270" w:type="dxa"/>
          </w:tcPr>
          <w:p w14:paraId="21F8291E" w14:textId="77777777" w:rsidR="004A74AA" w:rsidRPr="006D40AB" w:rsidRDefault="004A74AA" w:rsidP="004A74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484E1C78" w14:textId="77777777" w:rsidR="004A74AA" w:rsidRPr="008D5C5A" w:rsidRDefault="004A74AA" w:rsidP="004A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77A706C0" w14:textId="77777777" w:rsidR="004A74AA" w:rsidRPr="006D40AB" w:rsidRDefault="004A74AA" w:rsidP="004A74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</w:tcPr>
          <w:p w14:paraId="5DBAE7D0" w14:textId="16F1969F" w:rsidR="004A74AA" w:rsidRPr="004A74AA" w:rsidRDefault="004A74AA" w:rsidP="004A74A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74AA">
              <w:rPr>
                <w:rFonts w:ascii="Angsana New" w:hAnsi="Angsana New"/>
                <w:sz w:val="30"/>
                <w:szCs w:val="30"/>
              </w:rPr>
              <w:t>119,602</w:t>
            </w:r>
          </w:p>
        </w:tc>
        <w:tc>
          <w:tcPr>
            <w:tcW w:w="270" w:type="dxa"/>
          </w:tcPr>
          <w:p w14:paraId="665BFE56" w14:textId="77777777" w:rsidR="004A74AA" w:rsidRPr="00180C22" w:rsidRDefault="004A74AA" w:rsidP="004A74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72391908" w14:textId="6949274D" w:rsidR="004A74AA" w:rsidRPr="00570F70" w:rsidRDefault="004A74AA" w:rsidP="004A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0FCA8637" w14:textId="77777777" w:rsidR="00F66A26" w:rsidRDefault="00F66A26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384F079" w14:textId="12A645A5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5E0A1AA3" w14:textId="77777777" w:rsidR="00B91A48" w:rsidRPr="00071ADD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4"/>
        <w:gridCol w:w="1275"/>
        <w:gridCol w:w="284"/>
        <w:gridCol w:w="1276"/>
      </w:tblGrid>
      <w:tr w:rsidR="00B91A48" w:rsidRPr="004F07C8" w14:paraId="5477B826" w14:textId="77777777" w:rsidTr="00F66A26">
        <w:trPr>
          <w:cantSplit/>
        </w:trPr>
        <w:tc>
          <w:tcPr>
            <w:tcW w:w="3686" w:type="dxa"/>
          </w:tcPr>
          <w:p w14:paraId="44ACC066" w14:textId="77777777" w:rsidR="00B91A48" w:rsidRPr="004F07C8" w:rsidRDefault="00B91A48" w:rsidP="00BF67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25DD316" w14:textId="77777777" w:rsidR="00B91A48" w:rsidRPr="004F07C8" w:rsidRDefault="00B91A48" w:rsidP="00BF67E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B91A48" w:rsidRPr="004F07C8" w14:paraId="4A36E005" w14:textId="77777777" w:rsidTr="00F66A26">
        <w:trPr>
          <w:cantSplit/>
        </w:trPr>
        <w:tc>
          <w:tcPr>
            <w:tcW w:w="3686" w:type="dxa"/>
          </w:tcPr>
          <w:p w14:paraId="0FE07CBF" w14:textId="77777777" w:rsidR="00B91A48" w:rsidRPr="004F07C8" w:rsidRDefault="00B91A48" w:rsidP="00BF67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1E774A" w14:textId="77777777" w:rsidR="00B91A48" w:rsidRPr="004F07C8" w:rsidRDefault="00B91A48" w:rsidP="00BF67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5D32BCC" w14:textId="77777777" w:rsidR="00B91A48" w:rsidRPr="004F07C8" w:rsidRDefault="00B91A48" w:rsidP="00BF67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4409C0" w14:textId="77777777" w:rsidR="00B91A48" w:rsidRPr="004F07C8" w:rsidRDefault="00B91A48" w:rsidP="00BF67E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91A48" w:rsidRPr="00F51F88" w14:paraId="5A02E18E" w14:textId="77777777" w:rsidTr="00F66A26">
        <w:trPr>
          <w:cantSplit/>
        </w:trPr>
        <w:tc>
          <w:tcPr>
            <w:tcW w:w="3686" w:type="dxa"/>
          </w:tcPr>
          <w:p w14:paraId="363CEE6B" w14:textId="77777777" w:rsidR="00B91A48" w:rsidRPr="00F51F88" w:rsidRDefault="00B91A48" w:rsidP="00B91A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93471A" w14:textId="40F35ED1" w:rsidR="00B91A48" w:rsidRPr="00836535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83" w:type="dxa"/>
          </w:tcPr>
          <w:p w14:paraId="5F1B8E2E" w14:textId="77777777" w:rsidR="00B91A48" w:rsidRPr="00F51F88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2A5D78" w14:textId="1B806087" w:rsidR="00B91A48" w:rsidRPr="00836535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84" w:type="dxa"/>
          </w:tcPr>
          <w:p w14:paraId="57508781" w14:textId="77777777" w:rsidR="00B91A48" w:rsidRPr="00F51F88" w:rsidRDefault="00B91A48" w:rsidP="00B91A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6B4192" w14:textId="587CA212" w:rsidR="00B91A48" w:rsidRPr="00836535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84" w:type="dxa"/>
          </w:tcPr>
          <w:p w14:paraId="78BF527B" w14:textId="77777777" w:rsidR="00B91A48" w:rsidRPr="00F51F88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CC2DB8" w14:textId="2C009D3D" w:rsidR="00B91A48" w:rsidRPr="00836535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B91A48" w:rsidRPr="0040703F" w14:paraId="1B02E3FB" w14:textId="77777777" w:rsidTr="00F66A26">
        <w:trPr>
          <w:cantSplit/>
        </w:trPr>
        <w:tc>
          <w:tcPr>
            <w:tcW w:w="3686" w:type="dxa"/>
          </w:tcPr>
          <w:p w14:paraId="3B93EC23" w14:textId="77777777" w:rsidR="00B91A48" w:rsidRPr="00B45BD5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34D6D59B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30CD5B73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13A10D6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3BA4B537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8C8BFCB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0872AD29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3269AC47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B91A48" w:rsidRPr="00FE6E1F" w14:paraId="2D1E9363" w14:textId="77777777" w:rsidTr="00F66A26">
        <w:trPr>
          <w:cantSplit/>
        </w:trPr>
        <w:tc>
          <w:tcPr>
            <w:tcW w:w="3686" w:type="dxa"/>
          </w:tcPr>
          <w:p w14:paraId="58F0D2E6" w14:textId="77777777" w:rsidR="00B91A48" w:rsidRPr="007C5763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29D79CAB" w14:textId="226DAFA4" w:rsidR="00B91A48" w:rsidRPr="00812906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552</w:t>
            </w:r>
          </w:p>
        </w:tc>
        <w:tc>
          <w:tcPr>
            <w:tcW w:w="283" w:type="dxa"/>
          </w:tcPr>
          <w:p w14:paraId="4FA2212A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9DF2852" w14:textId="5C5804F9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715</w:t>
            </w:r>
            <w:r w:rsidRPr="00B71F4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267</w:t>
            </w:r>
          </w:p>
        </w:tc>
        <w:tc>
          <w:tcPr>
            <w:tcW w:w="284" w:type="dxa"/>
          </w:tcPr>
          <w:p w14:paraId="211A8006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10AE1C6E" w14:textId="03695E70" w:rsidR="00B91A48" w:rsidRPr="00812906" w:rsidRDefault="00812906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417</w:t>
            </w:r>
            <w:r w:rsidR="00B91A48"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686</w:t>
            </w:r>
          </w:p>
        </w:tc>
        <w:tc>
          <w:tcPr>
            <w:tcW w:w="284" w:type="dxa"/>
          </w:tcPr>
          <w:p w14:paraId="02856EEC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53FD07BC" w14:textId="58EBBF21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369,437</w:t>
            </w:r>
          </w:p>
        </w:tc>
      </w:tr>
      <w:tr w:rsidR="00B91A48" w:rsidRPr="00FE6E1F" w14:paraId="2C7494E8" w14:textId="77777777" w:rsidTr="00F66A26">
        <w:trPr>
          <w:cantSplit/>
        </w:trPr>
        <w:tc>
          <w:tcPr>
            <w:tcW w:w="3686" w:type="dxa"/>
          </w:tcPr>
          <w:p w14:paraId="09091083" w14:textId="6B0E5157" w:rsidR="00B91A48" w:rsidRPr="007C5763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  <w:r w:rsidR="008F45C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center"/>
          </w:tcPr>
          <w:p w14:paraId="3BCB395F" w14:textId="478B6B69" w:rsidR="00B91A48" w:rsidRPr="00812906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E64CBCC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BEB4C96" w14:textId="7F930DF5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CE623E3" w14:textId="77777777" w:rsidR="00B91A48" w:rsidRPr="00076F50" w:rsidRDefault="00B91A48" w:rsidP="00B91A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73FB65A6" w14:textId="1A0CFEAE" w:rsidR="00B91A48" w:rsidRPr="00812906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E777543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17DA4ACF" w14:textId="3BAA946D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F45CA" w:rsidRPr="00FE6E1F" w14:paraId="5D8D3120" w14:textId="77777777" w:rsidTr="00F66A26">
        <w:trPr>
          <w:cantSplit/>
        </w:trPr>
        <w:tc>
          <w:tcPr>
            <w:tcW w:w="3686" w:type="dxa"/>
          </w:tcPr>
          <w:p w14:paraId="602DFBD8" w14:textId="08B07810" w:rsidR="008F45CA" w:rsidRDefault="008F45CA" w:rsidP="008F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1-2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237C83" w14:textId="4BF968F8" w:rsidR="008F45CA" w:rsidRPr="00812906" w:rsidRDefault="00812906" w:rsidP="008F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8F45CA"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672</w:t>
            </w:r>
          </w:p>
        </w:tc>
        <w:tc>
          <w:tcPr>
            <w:tcW w:w="283" w:type="dxa"/>
          </w:tcPr>
          <w:p w14:paraId="6F6C8EC5" w14:textId="77777777" w:rsidR="008F45CA" w:rsidRPr="00076F50" w:rsidRDefault="008F45CA" w:rsidP="008F4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AE0BF6" w14:textId="0EEADE3A" w:rsidR="008F45CA" w:rsidRDefault="008F45CA" w:rsidP="008F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22,175</w:t>
            </w:r>
          </w:p>
        </w:tc>
        <w:tc>
          <w:tcPr>
            <w:tcW w:w="284" w:type="dxa"/>
          </w:tcPr>
          <w:p w14:paraId="5A0DA186" w14:textId="77777777" w:rsidR="008F45CA" w:rsidRPr="00076F50" w:rsidRDefault="008F45CA" w:rsidP="008F45CA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FA849E" w14:textId="0204ED07" w:rsidR="008F45CA" w:rsidRPr="00812906" w:rsidRDefault="008F45CA" w:rsidP="008F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,3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82</w:t>
            </w:r>
          </w:p>
        </w:tc>
        <w:tc>
          <w:tcPr>
            <w:tcW w:w="284" w:type="dxa"/>
          </w:tcPr>
          <w:p w14:paraId="40BE93AA" w14:textId="77777777" w:rsidR="008F45CA" w:rsidRPr="00076F50" w:rsidRDefault="008F45CA" w:rsidP="008F45CA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33BAAB" w14:textId="5F0D1782" w:rsidR="008F45CA" w:rsidRDefault="008F45CA" w:rsidP="008F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17,371</w:t>
            </w:r>
          </w:p>
        </w:tc>
      </w:tr>
      <w:tr w:rsidR="00B91A48" w:rsidRPr="00FE6E1F" w14:paraId="38A3BF57" w14:textId="77777777" w:rsidTr="00F66A26">
        <w:trPr>
          <w:cantSplit/>
        </w:trPr>
        <w:tc>
          <w:tcPr>
            <w:tcW w:w="3686" w:type="dxa"/>
          </w:tcPr>
          <w:p w14:paraId="0F815A7B" w14:textId="77777777" w:rsidR="00B91A48" w:rsidRPr="007C5763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78DE1F" w14:textId="76403879" w:rsidR="00B91A48" w:rsidRPr="00812906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40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224</w:t>
            </w:r>
          </w:p>
        </w:tc>
        <w:tc>
          <w:tcPr>
            <w:tcW w:w="283" w:type="dxa"/>
          </w:tcPr>
          <w:p w14:paraId="67EE495D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816999" w14:textId="1A56DFAD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737,442</w:t>
            </w:r>
          </w:p>
        </w:tc>
        <w:tc>
          <w:tcPr>
            <w:tcW w:w="284" w:type="dxa"/>
          </w:tcPr>
          <w:p w14:paraId="6EBCF33D" w14:textId="77777777" w:rsidR="00B91A48" w:rsidRPr="00076F50" w:rsidRDefault="00B91A48" w:rsidP="00B91A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1CC5123" w14:textId="1E8820B1" w:rsidR="00B91A48" w:rsidRPr="00812906" w:rsidRDefault="00812906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431</w:t>
            </w:r>
            <w:r w:rsidR="00B91A48"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068</w:t>
            </w:r>
          </w:p>
        </w:tc>
        <w:tc>
          <w:tcPr>
            <w:tcW w:w="284" w:type="dxa"/>
          </w:tcPr>
          <w:p w14:paraId="76518DCB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B99C08" w14:textId="384878C8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386,808</w:t>
            </w:r>
          </w:p>
        </w:tc>
      </w:tr>
      <w:tr w:rsidR="00B91A48" w:rsidRPr="00FE6E1F" w14:paraId="3D65CFB6" w14:textId="77777777" w:rsidTr="00F66A26">
        <w:trPr>
          <w:cantSplit/>
        </w:trPr>
        <w:tc>
          <w:tcPr>
            <w:tcW w:w="3686" w:type="dxa"/>
          </w:tcPr>
          <w:p w14:paraId="7CF03DAD" w14:textId="77777777" w:rsidR="00B91A48" w:rsidRPr="00B45BD5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277B0438" w14:textId="77777777" w:rsidR="00B91A48" w:rsidRPr="00812906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55DA140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63FFE3F9" w14:textId="77777777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AD9AB7C" w14:textId="77777777" w:rsidR="00B91A48" w:rsidRPr="00076F50" w:rsidRDefault="00B91A48" w:rsidP="00B91A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3B94A0B2" w14:textId="77777777" w:rsidR="00B91A48" w:rsidRPr="00812906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FE58ED3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4A51D67" w14:textId="77777777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91A48" w:rsidRPr="00FE6E1F" w14:paraId="46D206BD" w14:textId="77777777" w:rsidTr="00F66A26">
        <w:trPr>
          <w:cantSplit/>
        </w:trPr>
        <w:tc>
          <w:tcPr>
            <w:tcW w:w="3686" w:type="dxa"/>
          </w:tcPr>
          <w:p w14:paraId="05DE440D" w14:textId="77777777" w:rsidR="00B91A48" w:rsidRPr="007C5763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E54C6A" w14:textId="21F1C0EC" w:rsidR="00B91A48" w:rsidRPr="00812906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1,5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50</w:t>
            </w:r>
          </w:p>
        </w:tc>
        <w:tc>
          <w:tcPr>
            <w:tcW w:w="283" w:type="dxa"/>
          </w:tcPr>
          <w:p w14:paraId="09B14000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F0EA08" w14:textId="69B02B2C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1,571</w:t>
            </w:r>
          </w:p>
        </w:tc>
        <w:tc>
          <w:tcPr>
            <w:tcW w:w="284" w:type="dxa"/>
          </w:tcPr>
          <w:p w14:paraId="084F314A" w14:textId="77777777" w:rsidR="00B91A48" w:rsidRPr="00076F50" w:rsidRDefault="00B91A48" w:rsidP="00B91A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22AB70" w14:textId="77777777" w:rsidR="00B91A48" w:rsidRPr="00812906" w:rsidRDefault="00B91A48" w:rsidP="00B91A48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2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A17D370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172ACE" w14:textId="0FD0EADF" w:rsidR="00B91A48" w:rsidRPr="00855C4A" w:rsidRDefault="00B91A48" w:rsidP="00B91A48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F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91A48" w:rsidRPr="00FE6E1F" w14:paraId="106B3223" w14:textId="77777777" w:rsidTr="00F66A26">
        <w:trPr>
          <w:cantSplit/>
        </w:trPr>
        <w:tc>
          <w:tcPr>
            <w:tcW w:w="3686" w:type="dxa"/>
          </w:tcPr>
          <w:p w14:paraId="02595BB4" w14:textId="77777777" w:rsidR="00B91A48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91FB01A" w14:textId="11F5943A" w:rsidR="00B91A48" w:rsidRPr="00812906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906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12906">
              <w:rPr>
                <w:rFonts w:ascii="Angsana New" w:hAnsi="Angsana New"/>
                <w:bCs/>
                <w:sz w:val="30"/>
                <w:szCs w:val="30"/>
              </w:rPr>
              <w:t>774</w:t>
            </w:r>
          </w:p>
        </w:tc>
        <w:tc>
          <w:tcPr>
            <w:tcW w:w="283" w:type="dxa"/>
          </w:tcPr>
          <w:p w14:paraId="0FB3B9A1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CE51A58" w14:textId="7477DBCB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739,013</w:t>
            </w:r>
          </w:p>
        </w:tc>
        <w:tc>
          <w:tcPr>
            <w:tcW w:w="284" w:type="dxa"/>
          </w:tcPr>
          <w:p w14:paraId="7C309F65" w14:textId="77777777" w:rsidR="00B91A48" w:rsidRPr="00076F50" w:rsidRDefault="00B91A48" w:rsidP="00B91A48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05FE897" w14:textId="5F5188FC" w:rsidR="00B91A48" w:rsidRPr="00812906" w:rsidRDefault="00812906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431</w:t>
            </w:r>
            <w:r w:rsidR="00B91A48" w:rsidRPr="008129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068</w:t>
            </w:r>
          </w:p>
        </w:tc>
        <w:tc>
          <w:tcPr>
            <w:tcW w:w="284" w:type="dxa"/>
          </w:tcPr>
          <w:p w14:paraId="2A6ACF49" w14:textId="77777777" w:rsidR="00B91A48" w:rsidRPr="00076F50" w:rsidRDefault="00B91A48" w:rsidP="00B91A48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9EE2AF" w14:textId="10A292A5" w:rsidR="00B91A48" w:rsidRPr="00855C4A" w:rsidRDefault="00B91A48" w:rsidP="00B9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386,808</w:t>
            </w:r>
          </w:p>
        </w:tc>
      </w:tr>
    </w:tbl>
    <w:p w14:paraId="55309304" w14:textId="77777777" w:rsidR="00B91A48" w:rsidRDefault="00B91A48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4B7DE8C" w14:textId="77777777" w:rsidR="00F66A26" w:rsidRDefault="00F66A2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B78B866" w14:textId="77777777" w:rsidR="00F66A26" w:rsidRDefault="00F66A2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9011D6" w14:textId="77777777" w:rsidR="00F66A26" w:rsidRDefault="00F66A2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48BE827" w14:textId="77777777" w:rsidR="00F66A26" w:rsidRDefault="00F66A2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EB4EA66" w14:textId="77777777" w:rsidR="00F66A26" w:rsidRDefault="00F66A2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24FED3C" w14:textId="77777777" w:rsidR="00F66A26" w:rsidRDefault="00F66A2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902A8FF" w14:textId="77777777" w:rsidR="00F66A26" w:rsidRDefault="00F66A2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5957C21" w14:textId="73F33B23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D67A4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22C7BAE8" w14:textId="77777777"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70281814" w14:textId="77777777" w:rsidR="00471751" w:rsidRDefault="009C0940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7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6554" w:rsidRPr="00471751">
        <w:rPr>
          <w:rFonts w:ascii="Angsana New" w:hAnsi="Angsana New" w:hint="cs"/>
          <w:sz w:val="30"/>
          <w:szCs w:val="30"/>
        </w:rPr>
        <w:t xml:space="preserve">31 </w:t>
      </w:r>
      <w:r w:rsidR="00666554" w:rsidRPr="0047175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66554" w:rsidRPr="00471751">
        <w:rPr>
          <w:rFonts w:ascii="Angsana New" w:hAnsi="Angsana New" w:hint="cs"/>
          <w:sz w:val="30"/>
          <w:szCs w:val="30"/>
        </w:rPr>
        <w:t>2567</w:t>
      </w:r>
      <w:r w:rsidR="004746D8" w:rsidRPr="00471751">
        <w:rPr>
          <w:rFonts w:ascii="Angsana New" w:hAnsi="Angsana New"/>
          <w:sz w:val="30"/>
          <w:szCs w:val="30"/>
        </w:rPr>
        <w:t xml:space="preserve"> </w:t>
      </w:r>
    </w:p>
    <w:p w14:paraId="7B8FBA68" w14:textId="77777777" w:rsidR="00471751" w:rsidRPr="00471751" w:rsidRDefault="00471751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7210EEF" w14:textId="6C0985BE" w:rsidR="002C6846" w:rsidRPr="00A3507C" w:rsidRDefault="00AD02D6" w:rsidP="002C6846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A22779">
        <w:rPr>
          <w:rFonts w:ascii="Angsana New" w:hAnsi="Angsana New" w:hint="cs"/>
          <w:sz w:val="30"/>
          <w:szCs w:val="30"/>
          <w:cs/>
        </w:rPr>
        <w:t>กลุ่ม</w:t>
      </w:r>
      <w:r w:rsidRPr="00A22779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D02FAD">
        <w:rPr>
          <w:rFonts w:ascii="Angsana New" w:hAnsi="Angsana New"/>
          <w:sz w:val="30"/>
          <w:szCs w:val="30"/>
          <w:cs/>
        </w:rPr>
        <w:t>ก่อสร้าง</w:t>
      </w:r>
      <w:r w:rsidR="006821D8">
        <w:rPr>
          <w:rFonts w:ascii="Angsana New" w:hAnsi="Angsana New" w:hint="cs"/>
          <w:sz w:val="30"/>
          <w:szCs w:val="30"/>
          <w:cs/>
        </w:rPr>
        <w:t>และ</w:t>
      </w:r>
      <w:r w:rsidRPr="00D02FAD">
        <w:rPr>
          <w:rFonts w:ascii="Angsana New" w:hAnsi="Angsana New" w:hint="cs"/>
          <w:sz w:val="30"/>
          <w:szCs w:val="30"/>
          <w:cs/>
        </w:rPr>
        <w:t>ปรับปรุงอาคารโรงงานและสัญญา</w:t>
      </w:r>
      <w:r w:rsidRPr="00D02FAD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D02FAD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Pr="00D02FAD">
        <w:rPr>
          <w:rFonts w:ascii="Angsana New" w:hAnsi="Angsana New"/>
          <w:sz w:val="30"/>
          <w:szCs w:val="30"/>
          <w:cs/>
        </w:rPr>
        <w:t>จำนวนเงิน</w:t>
      </w:r>
      <w:r w:rsidRPr="00D02FAD">
        <w:rPr>
          <w:rFonts w:ascii="Angsana New" w:hAnsi="Angsana New" w:hint="cs"/>
          <w:sz w:val="30"/>
          <w:szCs w:val="30"/>
          <w:cs/>
        </w:rPr>
        <w:t>รวมประมาณ</w:t>
      </w:r>
      <w:r w:rsidRPr="00D02FAD">
        <w:rPr>
          <w:rFonts w:ascii="Angsana New" w:hAnsi="Angsana New"/>
          <w:sz w:val="30"/>
          <w:szCs w:val="30"/>
        </w:rPr>
        <w:t xml:space="preserve"> </w:t>
      </w:r>
      <w:r w:rsidR="00D02FAD" w:rsidRPr="00D02FAD">
        <w:rPr>
          <w:rFonts w:ascii="Angsana New" w:hAnsi="Angsana New"/>
          <w:sz w:val="30"/>
          <w:szCs w:val="30"/>
        </w:rPr>
        <w:t>8.4</w:t>
      </w:r>
      <w:r w:rsidRPr="00D02FAD">
        <w:rPr>
          <w:rFonts w:ascii="Angsana New" w:hAnsi="Angsana New"/>
          <w:sz w:val="30"/>
          <w:szCs w:val="30"/>
        </w:rPr>
        <w:t xml:space="preserve"> </w:t>
      </w:r>
      <w:r w:rsidRPr="00D02FAD">
        <w:rPr>
          <w:rFonts w:ascii="Angsana New" w:hAnsi="Angsana New"/>
          <w:sz w:val="30"/>
          <w:szCs w:val="30"/>
          <w:cs/>
        </w:rPr>
        <w:t>ล้าน</w:t>
      </w:r>
      <w:r w:rsidRPr="00D02FAD">
        <w:rPr>
          <w:rFonts w:ascii="Angsana New" w:hAnsi="Angsana New" w:hint="cs"/>
          <w:sz w:val="30"/>
          <w:szCs w:val="30"/>
          <w:cs/>
        </w:rPr>
        <w:t xml:space="preserve">บาทและ </w:t>
      </w:r>
      <w:r w:rsidRPr="00D02FAD">
        <w:rPr>
          <w:rFonts w:ascii="Angsana New" w:hAnsi="Angsana New" w:hint="cs"/>
          <w:sz w:val="30"/>
          <w:szCs w:val="30"/>
        </w:rPr>
        <w:t>0</w:t>
      </w:r>
      <w:r w:rsidRPr="00D02FAD">
        <w:rPr>
          <w:rFonts w:ascii="Angsana New" w:hAnsi="Angsana New" w:hint="cs"/>
          <w:sz w:val="30"/>
          <w:szCs w:val="30"/>
          <w:cs/>
        </w:rPr>
        <w:t>.</w:t>
      </w:r>
      <w:r w:rsidR="002C6846" w:rsidRPr="00D02FAD">
        <w:rPr>
          <w:rFonts w:ascii="Angsana New" w:hAnsi="Angsana New"/>
          <w:sz w:val="30"/>
          <w:szCs w:val="30"/>
        </w:rPr>
        <w:t>9</w:t>
      </w:r>
      <w:r w:rsidRPr="00D02FAD">
        <w:rPr>
          <w:rFonts w:ascii="Angsana New" w:hAnsi="Angsana New"/>
          <w:sz w:val="30"/>
          <w:szCs w:val="30"/>
        </w:rPr>
        <w:t xml:space="preserve"> </w:t>
      </w:r>
      <w:r w:rsidRPr="00D02FAD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D02FAD">
        <w:rPr>
          <w:rFonts w:ascii="Angsana New" w:hAnsi="Angsana New" w:hint="cs"/>
          <w:sz w:val="30"/>
          <w:szCs w:val="30"/>
          <w:cs/>
        </w:rPr>
        <w:t>ยู</w:t>
      </w:r>
      <w:proofErr w:type="spellStart"/>
      <w:r w:rsidRPr="00D02FAD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="006821D8">
        <w:rPr>
          <w:rFonts w:ascii="Angsana New" w:hAnsi="Angsana New" w:hint="cs"/>
          <w:sz w:val="30"/>
          <w:szCs w:val="30"/>
          <w:cs/>
        </w:rPr>
        <w:t>ตามที่กล่าวในข้อ ข)</w:t>
      </w:r>
      <w:r w:rsidRPr="00D02FAD">
        <w:rPr>
          <w:rFonts w:ascii="Angsana New" w:hAnsi="Angsana New" w:hint="cs"/>
          <w:sz w:val="30"/>
          <w:szCs w:val="30"/>
          <w:cs/>
        </w:rPr>
        <w:t xml:space="preserve"> </w:t>
      </w:r>
      <w:r w:rsidR="002C6846" w:rsidRPr="00D02FAD">
        <w:rPr>
          <w:rFonts w:ascii="Angsana New" w:hAnsi="Angsana New" w:hint="cs"/>
          <w:sz w:val="30"/>
          <w:szCs w:val="30"/>
          <w:cs/>
        </w:rPr>
        <w:t>และ</w:t>
      </w:r>
    </w:p>
    <w:p w14:paraId="7A46CED2" w14:textId="77777777" w:rsidR="002C6846" w:rsidRPr="00A3507C" w:rsidRDefault="002C6846" w:rsidP="002C68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97952FE" w14:textId="7126F3FE" w:rsidR="002C6846" w:rsidRPr="002C6846" w:rsidRDefault="002C6846" w:rsidP="002C6846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 w:hanging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2C6846">
        <w:rPr>
          <w:rFonts w:ascii="Angsana New" w:hAnsi="Angsana New" w:hint="cs"/>
          <w:sz w:val="30"/>
          <w:szCs w:val="30"/>
          <w:cs/>
        </w:rPr>
        <w:t>กลุ่ม</w:t>
      </w:r>
      <w:r w:rsidRPr="002C6846">
        <w:rPr>
          <w:rFonts w:ascii="Angsana New" w:hAnsi="Angsana New"/>
          <w:sz w:val="30"/>
          <w:szCs w:val="30"/>
          <w:cs/>
        </w:rPr>
        <w:t>บริษัท</w:t>
      </w:r>
      <w:r w:rsidRPr="002C6846">
        <w:rPr>
          <w:rFonts w:ascii="Angsana New" w:hAnsi="Angsana New" w:hint="cs"/>
          <w:sz w:val="30"/>
          <w:szCs w:val="30"/>
          <w:cs/>
        </w:rPr>
        <w:t>มีเลต</w:t>
      </w:r>
      <w:proofErr w:type="spellStart"/>
      <w:r w:rsidRPr="002C6846">
        <w:rPr>
          <w:rFonts w:ascii="Angsana New" w:hAnsi="Angsana New" w:hint="cs"/>
          <w:sz w:val="30"/>
          <w:szCs w:val="30"/>
          <w:cs/>
        </w:rPr>
        <w:t>เต</w:t>
      </w:r>
      <w:proofErr w:type="spellEnd"/>
      <w:r w:rsidRPr="002C6846">
        <w:rPr>
          <w:rFonts w:ascii="Angsana New" w:hAnsi="Angsana New" w:hint="cs"/>
          <w:sz w:val="30"/>
          <w:szCs w:val="30"/>
          <w:cs/>
        </w:rPr>
        <w:t>อร์</w:t>
      </w:r>
      <w:proofErr w:type="spellStart"/>
      <w:r w:rsidRPr="002C6846">
        <w:rPr>
          <w:rFonts w:ascii="Angsana New" w:hAnsi="Angsana New" w:hint="cs"/>
          <w:sz w:val="30"/>
          <w:szCs w:val="30"/>
          <w:cs/>
        </w:rPr>
        <w:t>ออฟ</w:t>
      </w:r>
      <w:proofErr w:type="spellEnd"/>
      <w:r w:rsidRPr="002C6846">
        <w:rPr>
          <w:rFonts w:ascii="Angsana New" w:hAnsi="Angsana New" w:hint="cs"/>
          <w:sz w:val="30"/>
          <w:szCs w:val="30"/>
          <w:cs/>
        </w:rPr>
        <w:t>เครดิตที่ยังไม่ได้ใช้</w:t>
      </w:r>
      <w:r w:rsidR="006821D8">
        <w:rPr>
          <w:rFonts w:ascii="Angsana New" w:hAnsi="Angsana New" w:hint="cs"/>
          <w:sz w:val="30"/>
          <w:szCs w:val="30"/>
          <w:cs/>
        </w:rPr>
        <w:t>กับธนาคารในประเทศแห่งหนึ่ง</w:t>
      </w:r>
      <w:r w:rsidRPr="002C6846">
        <w:rPr>
          <w:rFonts w:ascii="Angsana New" w:hAnsi="Angsana New" w:hint="cs"/>
          <w:sz w:val="30"/>
          <w:szCs w:val="30"/>
          <w:cs/>
        </w:rPr>
        <w:t>สำหรับการ</w:t>
      </w:r>
      <w:r w:rsidRPr="002C6846">
        <w:rPr>
          <w:rFonts w:ascii="Angsana New" w:hAnsi="Angsana New"/>
          <w:sz w:val="30"/>
          <w:szCs w:val="30"/>
          <w:cs/>
        </w:rPr>
        <w:t>ซื้อเครื่องจักรและอุปกรณ์</w:t>
      </w:r>
      <w:r w:rsidRPr="002C6846">
        <w:rPr>
          <w:rFonts w:ascii="Angsana New" w:hAnsi="Angsana New" w:hint="cs"/>
          <w:sz w:val="30"/>
          <w:szCs w:val="30"/>
          <w:cs/>
        </w:rPr>
        <w:t>เป็นจำนวนเงินประมาณ</w:t>
      </w:r>
      <w:r w:rsidRPr="002C6846">
        <w:rPr>
          <w:rFonts w:ascii="Angsana New" w:hAnsi="Angsana New"/>
          <w:sz w:val="30"/>
          <w:szCs w:val="30"/>
        </w:rPr>
        <w:t xml:space="preserve"> </w:t>
      </w:r>
      <w:r w:rsidRPr="002C6846">
        <w:rPr>
          <w:rFonts w:ascii="Angsana New" w:hAnsi="Angsana New" w:hint="cs"/>
          <w:sz w:val="30"/>
          <w:szCs w:val="30"/>
        </w:rPr>
        <w:t>0</w:t>
      </w:r>
      <w:r w:rsidRPr="002C6846">
        <w:rPr>
          <w:rFonts w:ascii="Angsana New" w:hAnsi="Angsana New" w:hint="cs"/>
          <w:sz w:val="30"/>
          <w:szCs w:val="30"/>
          <w:cs/>
        </w:rPr>
        <w:t>.</w:t>
      </w:r>
      <w:r w:rsidRPr="002C6846">
        <w:rPr>
          <w:rFonts w:ascii="Angsana New" w:hAnsi="Angsana New"/>
          <w:sz w:val="30"/>
          <w:szCs w:val="30"/>
        </w:rPr>
        <w:t xml:space="preserve">9 </w:t>
      </w:r>
      <w:r w:rsidRPr="002C6846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2C6846">
        <w:rPr>
          <w:rFonts w:ascii="Angsana New" w:hAnsi="Angsana New" w:hint="cs"/>
          <w:sz w:val="30"/>
          <w:szCs w:val="30"/>
          <w:cs/>
        </w:rPr>
        <w:t>ยู</w:t>
      </w:r>
      <w:proofErr w:type="spellStart"/>
      <w:r w:rsidRPr="002C6846">
        <w:rPr>
          <w:rFonts w:ascii="Angsana New" w:hAnsi="Angsana New" w:hint="cs"/>
          <w:sz w:val="30"/>
          <w:szCs w:val="30"/>
          <w:cs/>
        </w:rPr>
        <w:t>โร</w:t>
      </w:r>
      <w:proofErr w:type="spellEnd"/>
    </w:p>
    <w:p w14:paraId="1414DC89" w14:textId="0E7181C4" w:rsidR="00B50884" w:rsidRPr="00A22779" w:rsidRDefault="00B50884" w:rsidP="00A2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5D2478" w14:textId="2408362B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D67A4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334D1258" w14:textId="77777777"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EC59276" w14:textId="2879AA98"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6554">
        <w:rPr>
          <w:rFonts w:ascii="Angsana New" w:hAnsi="Angsana New" w:hint="cs"/>
          <w:sz w:val="30"/>
          <w:szCs w:val="30"/>
        </w:rPr>
        <w:t xml:space="preserve">31 </w:t>
      </w:r>
      <w:r w:rsidR="0066655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66554">
        <w:rPr>
          <w:rFonts w:ascii="Angsana New" w:hAnsi="Angsana New" w:hint="cs"/>
          <w:sz w:val="30"/>
          <w:szCs w:val="30"/>
        </w:rPr>
        <w:t>2567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6821D8">
        <w:rPr>
          <w:rFonts w:ascii="Angsana New" w:hAnsi="Angsana New" w:hint="cs"/>
          <w:sz w:val="30"/>
          <w:szCs w:val="30"/>
          <w:cs/>
        </w:rPr>
        <w:t>หลาย</w:t>
      </w:r>
      <w:r w:rsidR="004519C9">
        <w:rPr>
          <w:rFonts w:ascii="Angsana New" w:hAnsi="Angsana New" w:hint="cs"/>
          <w:sz w:val="30"/>
          <w:szCs w:val="30"/>
          <w:cs/>
        </w:rPr>
        <w:t>แห่ง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D368B">
        <w:rPr>
          <w:rFonts w:ascii="Angsana New" w:hAnsi="Angsana New" w:hint="cs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75558C">
        <w:rPr>
          <w:rFonts w:ascii="Angsana New" w:hAnsi="Angsana New" w:hint="cs"/>
          <w:sz w:val="30"/>
          <w:szCs w:val="30"/>
          <w:cs/>
        </w:rPr>
        <w:t>ประมาณ</w:t>
      </w:r>
      <w:r w:rsidRPr="0075558C">
        <w:rPr>
          <w:rFonts w:ascii="Angsana New" w:hAnsi="Angsana New"/>
          <w:sz w:val="30"/>
          <w:szCs w:val="30"/>
        </w:rPr>
        <w:t xml:space="preserve"> </w:t>
      </w:r>
      <w:r w:rsidR="0075558C" w:rsidRPr="0075558C">
        <w:rPr>
          <w:rFonts w:ascii="Angsana New" w:hAnsi="Angsana New"/>
          <w:sz w:val="30"/>
          <w:szCs w:val="30"/>
        </w:rPr>
        <w:t>150.9</w:t>
      </w:r>
      <w:r w:rsidRPr="0075558C">
        <w:rPr>
          <w:rFonts w:ascii="Angsana New" w:hAnsi="Angsana New"/>
          <w:sz w:val="30"/>
          <w:szCs w:val="30"/>
        </w:rPr>
        <w:t xml:space="preserve"> </w:t>
      </w:r>
      <w:r w:rsidRPr="0075558C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6B5896E1" w14:textId="77777777" w:rsidR="000D4452" w:rsidRDefault="000D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92FB5E" w14:textId="6FA7C729"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D67A4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14:paraId="67C23311" w14:textId="77777777"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02DFF00" w14:textId="77777777"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14:paraId="1F9C6517" w14:textId="77777777" w:rsidR="000F2F43" w:rsidRPr="00D53B4C" w:rsidRDefault="000F2F43" w:rsidP="000F2F43">
      <w:pPr>
        <w:pStyle w:val="NoSpacing"/>
        <w:rPr>
          <w:sz w:val="16"/>
          <w:szCs w:val="16"/>
        </w:rPr>
      </w:pPr>
    </w:p>
    <w:p w14:paraId="4DDEDEC6" w14:textId="5B0FF775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</w:t>
      </w:r>
      <w:r w:rsidR="00377EED">
        <w:rPr>
          <w:rFonts w:ascii="Angsana New" w:hAnsi="Angsana New" w:hint="cs"/>
          <w:sz w:val="30"/>
          <w:szCs w:val="30"/>
          <w:cs/>
        </w:rPr>
        <w:t>ข้อง</w:t>
      </w:r>
      <w:r w:rsidR="003C4A2A">
        <w:rPr>
          <w:rFonts w:ascii="Angsana New" w:hAnsi="Angsana New" w:hint="cs"/>
          <w:sz w:val="30"/>
          <w:szCs w:val="30"/>
          <w:cs/>
        </w:rPr>
        <w:t>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DB16BA" w:rsidRPr="00DB16BA">
        <w:rPr>
          <w:rFonts w:ascii="Angsana New" w:hAnsi="Angsana New"/>
          <w:sz w:val="30"/>
          <w:szCs w:val="30"/>
        </w:rPr>
        <w:t>2556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</w:p>
    <w:p w14:paraId="7A152D57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19795386" w14:textId="376F4EEF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B16BA" w:rsidRPr="00DB16BA">
        <w:rPr>
          <w:rFonts w:ascii="Angsana New" w:hAnsi="Angsana New"/>
          <w:sz w:val="30"/>
          <w:szCs w:val="30"/>
        </w:rPr>
        <w:t>5</w:t>
      </w:r>
      <w:r w:rsidRPr="00575C1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B16BA" w:rsidRPr="00DB16BA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DB16BA" w:rsidRPr="00DB16BA">
        <w:rPr>
          <w:rFonts w:ascii="Angsana New" w:hAnsi="Angsana New" w:hint="cs"/>
          <w:sz w:val="30"/>
          <w:szCs w:val="30"/>
        </w:rPr>
        <w:t>1</w:t>
      </w:r>
      <w:r w:rsidRPr="00575C1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B16BA" w:rsidRPr="00DB16BA">
        <w:rPr>
          <w:rFonts w:ascii="Angsana New" w:hAnsi="Angsana New" w:hint="cs"/>
          <w:sz w:val="30"/>
          <w:szCs w:val="30"/>
        </w:rPr>
        <w:t>2563</w:t>
      </w:r>
      <w:r w:rsidRPr="00575C1C">
        <w:rPr>
          <w:rFonts w:ascii="Angsana New" w:hAnsi="Angsana New" w:hint="cs"/>
          <w:sz w:val="30"/>
          <w:szCs w:val="30"/>
          <w:cs/>
        </w:rPr>
        <w:t xml:space="preserve">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77EED">
        <w:rPr>
          <w:rFonts w:ascii="Angsana New" w:hAnsi="Angsana New" w:hint="cs"/>
          <w:sz w:val="30"/>
          <w:szCs w:val="30"/>
          <w:cs/>
        </w:rPr>
        <w:t>ยังคงอยู่ระหว่างการ</w:t>
      </w:r>
      <w:r w:rsidR="003C4A2A">
        <w:rPr>
          <w:rFonts w:ascii="Angsana New" w:hAnsi="Angsana New" w:hint="cs"/>
          <w:sz w:val="30"/>
          <w:szCs w:val="30"/>
          <w:cs/>
        </w:rPr>
        <w:t>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14:paraId="5E860B54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576D7293" w14:textId="796869FF" w:rsidR="00491B12" w:rsidRDefault="00377EED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FB30EC">
        <w:rPr>
          <w:rFonts w:ascii="Angsana New" w:hAnsi="Angsana New" w:hint="cs"/>
          <w:sz w:val="30"/>
          <w:szCs w:val="30"/>
          <w:cs/>
        </w:rPr>
        <w:t>เงินฝากประจำ</w:t>
      </w:r>
      <w:r w:rsidR="003C4A2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B16BA" w:rsidRPr="00DB16BA">
        <w:rPr>
          <w:rFonts w:ascii="Angsana New" w:hAnsi="Angsana New" w:hint="cs"/>
          <w:sz w:val="30"/>
          <w:szCs w:val="30"/>
        </w:rPr>
        <w:t>29</w:t>
      </w:r>
      <w:r w:rsidR="003C4A2A">
        <w:rPr>
          <w:rFonts w:ascii="Angsana New" w:hAnsi="Angsana New" w:hint="cs"/>
          <w:sz w:val="30"/>
          <w:szCs w:val="30"/>
          <w:cs/>
        </w:rPr>
        <w:t>.</w:t>
      </w:r>
      <w:r w:rsidR="00DB16BA" w:rsidRPr="00DB16BA">
        <w:rPr>
          <w:rFonts w:ascii="Angsana New" w:hAnsi="Angsana New" w:hint="cs"/>
          <w:sz w:val="30"/>
          <w:szCs w:val="30"/>
        </w:rPr>
        <w:t>5</w:t>
      </w:r>
      <w:r w:rsidR="003C4A2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D4452">
        <w:rPr>
          <w:rFonts w:ascii="Angsana New" w:hAnsi="Angsana New" w:hint="cs"/>
          <w:sz w:val="30"/>
          <w:szCs w:val="30"/>
          <w:cs/>
        </w:rPr>
        <w:t>กับ</w:t>
      </w:r>
      <w:r w:rsidR="003C4A2A">
        <w:rPr>
          <w:rFonts w:ascii="Angsana New" w:hAnsi="Angsana New" w:hint="cs"/>
          <w:sz w:val="30"/>
          <w:szCs w:val="30"/>
          <w:cs/>
        </w:rPr>
        <w:t>ธนาคารในประเทศแห่งหนึ่งและที่ดินบางแปลงของกลุ่มบริษัท</w:t>
      </w:r>
      <w:r>
        <w:rPr>
          <w:rFonts w:ascii="Angsana New" w:hAnsi="Angsana New" w:hint="cs"/>
          <w:sz w:val="30"/>
          <w:szCs w:val="30"/>
          <w:cs/>
        </w:rPr>
        <w:t>รวมถึง</w:t>
      </w:r>
      <w:r w:rsidR="003C4A2A">
        <w:rPr>
          <w:rFonts w:ascii="Angsana New" w:hAnsi="Angsana New" w:hint="cs"/>
          <w:sz w:val="30"/>
          <w:szCs w:val="30"/>
          <w:cs/>
        </w:rPr>
        <w:t>บุคคลและกิจการที่เกี่ยวข้องกันบางแห่งเป็นหลักประกันสำหรับการประเมิน</w:t>
      </w:r>
      <w:r>
        <w:rPr>
          <w:rFonts w:ascii="Angsana New" w:hAnsi="Angsana New" w:hint="cs"/>
          <w:sz w:val="30"/>
          <w:szCs w:val="30"/>
          <w:cs/>
        </w:rPr>
        <w:t>ภาษี</w:t>
      </w:r>
      <w:r w:rsidR="003C4A2A">
        <w:rPr>
          <w:rFonts w:ascii="Angsana New" w:hAnsi="Angsana New" w:hint="cs"/>
          <w:sz w:val="30"/>
          <w:szCs w:val="30"/>
          <w:cs/>
        </w:rPr>
        <w:t xml:space="preserve">นี้ </w:t>
      </w:r>
      <w:r w:rsidR="00491B12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491B12">
        <w:rPr>
          <w:rFonts w:ascii="Angsana New" w:hAnsi="Angsana New"/>
          <w:sz w:val="30"/>
          <w:szCs w:val="30"/>
          <w:cs/>
        </w:rPr>
        <w:t>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491B12">
        <w:rPr>
          <w:rFonts w:ascii="Angsana New" w:hAnsi="Angsana New"/>
          <w:sz w:val="30"/>
          <w:szCs w:val="30"/>
          <w:cs/>
        </w:rPr>
        <w:t>หนี้สินจากการถูกประเมินภาษีดังกล่าวข้างต้น</w:t>
      </w:r>
      <w:r>
        <w:rPr>
          <w:rFonts w:ascii="Angsana New" w:hAnsi="Angsana New" w:hint="cs"/>
          <w:sz w:val="30"/>
          <w:szCs w:val="30"/>
          <w:cs/>
        </w:rPr>
        <w:t>และรับรู้ไว้ในงบการเงินรวม</w:t>
      </w:r>
      <w:r w:rsidR="00491B12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="00DB16BA" w:rsidRPr="00DB16BA">
        <w:rPr>
          <w:rFonts w:ascii="Angsana New" w:hAnsi="Angsana New"/>
          <w:sz w:val="30"/>
          <w:szCs w:val="30"/>
        </w:rPr>
        <w:t>79</w:t>
      </w:r>
      <w:r w:rsidR="00491B12">
        <w:rPr>
          <w:rFonts w:ascii="Angsana New" w:hAnsi="Angsana New"/>
          <w:sz w:val="30"/>
          <w:szCs w:val="30"/>
          <w:cs/>
        </w:rPr>
        <w:t>.</w:t>
      </w:r>
      <w:r w:rsidR="00491B12">
        <w:rPr>
          <w:rFonts w:ascii="Angsana New" w:hAnsi="Angsana New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719D530C" w14:textId="77777777" w:rsidR="00DB0547" w:rsidRDefault="00DB0547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5E1232" w14:textId="77777777" w:rsidR="00F66A26" w:rsidRDefault="00F66A2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349EFE" w14:textId="7F564D16" w:rsidR="00DB0547" w:rsidRDefault="00DB054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8C07A2">
        <w:rPr>
          <w:rFonts w:ascii="Angsana New" w:hAnsi="Angsana New" w:hint="cs"/>
          <w:b/>
          <w:bCs/>
          <w:sz w:val="30"/>
          <w:szCs w:val="30"/>
          <w:cs/>
        </w:rPr>
        <w:t>6</w:t>
      </w:r>
      <w:r>
        <w:rPr>
          <w:rFonts w:ascii="Angsana New" w:hAnsi="Angsana New" w:hint="cs"/>
          <w:b/>
          <w:bCs/>
          <w:sz w:val="30"/>
          <w:szCs w:val="30"/>
          <w:cs/>
        </w:rPr>
        <w:t>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FC45DAC" w14:textId="77777777" w:rsidR="00DB0547" w:rsidRPr="00DF1371" w:rsidRDefault="00DB054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14:paraId="7C478135" w14:textId="65AF921E" w:rsidR="00F57EFF" w:rsidRDefault="00DB0547" w:rsidP="00F57EF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22887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A22887">
        <w:rPr>
          <w:rFonts w:ascii="Angsana New" w:hAnsi="Angsana New"/>
          <w:sz w:val="30"/>
          <w:szCs w:val="30"/>
        </w:rPr>
        <w:t>256</w:t>
      </w:r>
      <w:r w:rsidR="00BA4FA9" w:rsidRPr="00A22887">
        <w:rPr>
          <w:rFonts w:ascii="Angsana New" w:hAnsi="Angsana New"/>
          <w:sz w:val="30"/>
          <w:szCs w:val="30"/>
        </w:rPr>
        <w:t>7</w:t>
      </w:r>
      <w:r w:rsidRPr="00A22887">
        <w:rPr>
          <w:rFonts w:ascii="Angsana New" w:hAnsi="Angsana New"/>
          <w:sz w:val="30"/>
          <w:szCs w:val="30"/>
          <w:cs/>
        </w:rPr>
        <w:t xml:space="preserve"> </w:t>
      </w:r>
      <w:r w:rsidR="00BA4FA9" w:rsidRPr="00A2288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A4FA9" w:rsidRPr="00A22887">
        <w:rPr>
          <w:rFonts w:ascii="Angsana New" w:hAnsi="Angsana New"/>
          <w:sz w:val="30"/>
          <w:szCs w:val="30"/>
        </w:rPr>
        <w:t>2</w:t>
      </w:r>
      <w:r w:rsidR="00F57EFF" w:rsidRPr="00A22887">
        <w:rPr>
          <w:rFonts w:ascii="Angsana New" w:hAnsi="Angsana New"/>
          <w:sz w:val="30"/>
          <w:szCs w:val="30"/>
        </w:rPr>
        <w:t>9</w:t>
      </w:r>
      <w:r w:rsidR="00BA4FA9" w:rsidRPr="00A22887">
        <w:rPr>
          <w:rFonts w:ascii="Angsana New" w:hAnsi="Angsana New"/>
          <w:sz w:val="30"/>
          <w:szCs w:val="30"/>
          <w:cs/>
        </w:rPr>
        <w:t xml:space="preserve"> เมษายน </w:t>
      </w:r>
      <w:r w:rsidR="00BA4FA9" w:rsidRPr="00A22887">
        <w:rPr>
          <w:rFonts w:ascii="Angsana New" w:hAnsi="Angsana New"/>
          <w:sz w:val="30"/>
          <w:szCs w:val="30"/>
        </w:rPr>
        <w:t>2567</w:t>
      </w:r>
      <w:r w:rsidR="00BA4FA9" w:rsidRPr="00A22887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="00BA4FA9" w:rsidRPr="00A22887">
        <w:rPr>
          <w:rFonts w:ascii="Angsana New" w:hAnsi="Angsana New"/>
          <w:sz w:val="30"/>
          <w:szCs w:val="30"/>
        </w:rPr>
        <w:t xml:space="preserve">2566 </w:t>
      </w:r>
      <w:r w:rsidRPr="00A22887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A22887">
        <w:rPr>
          <w:rFonts w:ascii="Angsana New" w:hAnsi="Angsana New"/>
          <w:sz w:val="30"/>
          <w:szCs w:val="30"/>
        </w:rPr>
        <w:t>0.01</w:t>
      </w:r>
      <w:r w:rsidRPr="00A22887">
        <w:rPr>
          <w:rFonts w:ascii="Angsana New" w:hAnsi="Angsana New"/>
          <w:sz w:val="30"/>
          <w:szCs w:val="30"/>
          <w:cs/>
        </w:rPr>
        <w:t xml:space="preserve"> บาท เป็นจำนวนเงินรวมไม่เกิน </w:t>
      </w:r>
      <w:r w:rsidRPr="00A22887">
        <w:rPr>
          <w:rFonts w:ascii="Angsana New" w:hAnsi="Angsana New"/>
          <w:sz w:val="30"/>
          <w:szCs w:val="30"/>
        </w:rPr>
        <w:t xml:space="preserve">27,680,301.81 </w:t>
      </w:r>
      <w:r w:rsidRPr="00A22887">
        <w:rPr>
          <w:rFonts w:ascii="Angsana New" w:hAnsi="Angsana New"/>
          <w:sz w:val="30"/>
          <w:szCs w:val="30"/>
          <w:cs/>
        </w:rPr>
        <w:t xml:space="preserve">บาท </w:t>
      </w:r>
      <w:r w:rsidR="00320AED">
        <w:rPr>
          <w:rFonts w:ascii="Angsana New" w:hAnsi="Angsana New" w:hint="cs"/>
          <w:sz w:val="30"/>
          <w:szCs w:val="30"/>
          <w:cs/>
        </w:rPr>
        <w:t>โดยกำหนดจ่าย</w:t>
      </w:r>
      <w:r w:rsidR="00F57EFF" w:rsidRPr="00A22887">
        <w:rPr>
          <w:rFonts w:ascii="Angsana New" w:hAnsi="Angsana New"/>
          <w:sz w:val="30"/>
          <w:szCs w:val="30"/>
          <w:cs/>
        </w:rPr>
        <w:t>เงินปันผลให้</w:t>
      </w:r>
      <w:r w:rsidR="00320AED">
        <w:rPr>
          <w:rFonts w:ascii="Angsana New" w:hAnsi="Angsana New" w:hint="cs"/>
          <w:sz w:val="30"/>
          <w:szCs w:val="30"/>
          <w:cs/>
        </w:rPr>
        <w:t>แก่</w:t>
      </w:r>
      <w:r w:rsidR="00F57EFF" w:rsidRPr="00A22887">
        <w:rPr>
          <w:rFonts w:ascii="Angsana New" w:hAnsi="Angsana New"/>
          <w:sz w:val="30"/>
          <w:szCs w:val="30"/>
          <w:cs/>
        </w:rPr>
        <w:t>ผู้ถือหุ้นในวันที่</w:t>
      </w:r>
      <w:r w:rsidR="00F57EFF" w:rsidRPr="00A22887">
        <w:rPr>
          <w:rFonts w:ascii="Angsana New" w:hAnsi="Angsana New"/>
          <w:sz w:val="30"/>
          <w:szCs w:val="30"/>
        </w:rPr>
        <w:t xml:space="preserve"> 29</w:t>
      </w:r>
      <w:r w:rsidR="00F57EFF" w:rsidRPr="00A2288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F57EFF" w:rsidRPr="00A22887">
        <w:rPr>
          <w:rFonts w:ascii="Angsana New" w:hAnsi="Angsana New"/>
          <w:sz w:val="30"/>
          <w:szCs w:val="30"/>
        </w:rPr>
        <w:t>2567</w:t>
      </w:r>
    </w:p>
    <w:p w14:paraId="6AE8E7E0" w14:textId="77777777" w:rsidR="00ED2BB9" w:rsidRPr="00ED2BB9" w:rsidRDefault="00ED2BB9" w:rsidP="00ED2B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02DB0AD2" w14:textId="34578A70" w:rsidR="00ED2BB9" w:rsidRDefault="00ED2BB9" w:rsidP="00F57EF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61BB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061BBC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บริษัทได้รับวงเงินอาว</w:t>
      </w:r>
      <w:proofErr w:type="spellStart"/>
      <w:r>
        <w:rPr>
          <w:rFonts w:ascii="Angsana New" w:hAnsi="Angsana New" w:hint="cs"/>
          <w:sz w:val="30"/>
          <w:szCs w:val="30"/>
          <w:cs/>
        </w:rPr>
        <w:t>ัล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ตั๋วสัญญาใช้เงินเพิ่มเติมจากธนาคารในประเทศแห่งหนึ่งเป็นจำนวนเงิน </w:t>
      </w:r>
      <w:r w:rsidR="00A07990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185FC17" w14:textId="77777777" w:rsidR="00ED2BB9" w:rsidRPr="00ED2BB9" w:rsidRDefault="00ED2BB9" w:rsidP="00ED2BB9">
      <w:pPr>
        <w:pStyle w:val="ListParagraph"/>
        <w:ind w:firstLine="706"/>
        <w:rPr>
          <w:rFonts w:ascii="Angsana New" w:hAnsi="Angsana New"/>
          <w:sz w:val="16"/>
          <w:szCs w:val="16"/>
          <w:cs/>
        </w:rPr>
      </w:pPr>
    </w:p>
    <w:p w14:paraId="04B792C3" w14:textId="5F491AF7" w:rsidR="00ED2BB9" w:rsidRDefault="00ED2BB9" w:rsidP="00F57EF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61BB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061BBC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บริษัทมีการให้กู้ยืมเงิน</w:t>
      </w:r>
      <w:r w:rsidR="00F65B8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07990">
        <w:rPr>
          <w:rFonts w:ascii="Angsana New" w:hAnsi="Angsana New"/>
          <w:sz w:val="30"/>
          <w:szCs w:val="30"/>
        </w:rPr>
        <w:t>4</w:t>
      </w:r>
      <w:r w:rsidR="00F65B81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แก่บุคคลที่ไม่เกี่ยวข้องกันท่านหนึ่งซึ่งเป็นผู้บริหารของบริษัทคู่ค้ากับบริษัท การให้กู้ยืมดังกล่าวมีอัตราดอกเบี้ยร้อยละ </w:t>
      </w:r>
      <w:r w:rsidR="00061BBC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 xml:space="preserve"> ต่อปี โดยจ่ายชำระ</w:t>
      </w:r>
      <w:r w:rsidR="00320AED">
        <w:rPr>
          <w:rFonts w:ascii="Angsana New" w:hAnsi="Angsana New" w:hint="cs"/>
          <w:sz w:val="30"/>
          <w:szCs w:val="30"/>
          <w:cs/>
        </w:rPr>
        <w:t>คืน</w:t>
      </w:r>
      <w:r>
        <w:rPr>
          <w:rFonts w:ascii="Angsana New" w:hAnsi="Angsana New" w:hint="cs"/>
          <w:sz w:val="30"/>
          <w:szCs w:val="30"/>
          <w:cs/>
        </w:rPr>
        <w:t>เป็</w:t>
      </w:r>
      <w:r w:rsidR="00A07990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 xml:space="preserve">รายเดือนจำนวน </w:t>
      </w:r>
      <w:r w:rsidR="00061BBC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เดือน เริ่มตั้งแต่เดือนกรกฎาคม </w:t>
      </w:r>
      <w:r w:rsidR="00061BBC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ทั้งนี้ ผู้กู้ยืมได้นำโฉนดที่ดินมาวางเป็นหลักประกัน</w:t>
      </w:r>
      <w:r w:rsidR="00F65B81">
        <w:rPr>
          <w:rFonts w:ascii="Angsana New" w:hAnsi="Angsana New" w:hint="cs"/>
          <w:sz w:val="30"/>
          <w:szCs w:val="30"/>
          <w:cs/>
        </w:rPr>
        <w:t xml:space="preserve">แก่บริษัทในวงเงินจำนอง </w:t>
      </w:r>
      <w:r w:rsidR="00061BBC">
        <w:rPr>
          <w:rFonts w:ascii="Angsana New" w:hAnsi="Angsana New"/>
          <w:sz w:val="30"/>
          <w:szCs w:val="30"/>
        </w:rPr>
        <w:t>4</w:t>
      </w:r>
      <w:r w:rsidR="00F65B81">
        <w:rPr>
          <w:rFonts w:ascii="Angsana New" w:hAnsi="Angsana New" w:hint="cs"/>
          <w:sz w:val="30"/>
          <w:szCs w:val="30"/>
          <w:cs/>
        </w:rPr>
        <w:t xml:space="preserve"> ล้านบาท เงินให้กู้ยืมนี้ได้รับการอนุมัติโดยที่ประชุมคณะกรรมการบริหารเมื่อวันที่ </w:t>
      </w:r>
      <w:r w:rsidR="00061BBC">
        <w:rPr>
          <w:rFonts w:ascii="Angsana New" w:hAnsi="Angsana New"/>
          <w:sz w:val="30"/>
          <w:szCs w:val="30"/>
        </w:rPr>
        <w:t>3</w:t>
      </w:r>
      <w:r w:rsidR="00F65B81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061BBC">
        <w:rPr>
          <w:rFonts w:ascii="Angsana New" w:hAnsi="Angsana New"/>
          <w:sz w:val="30"/>
          <w:szCs w:val="30"/>
        </w:rPr>
        <w:t>2567</w:t>
      </w:r>
      <w:r w:rsidR="00F65B81">
        <w:rPr>
          <w:rFonts w:ascii="Angsana New" w:hAnsi="Angsana New" w:hint="cs"/>
          <w:sz w:val="30"/>
          <w:szCs w:val="30"/>
          <w:cs/>
        </w:rPr>
        <w:t xml:space="preserve"> และ</w:t>
      </w:r>
      <w:r w:rsidR="00320AED">
        <w:rPr>
          <w:rFonts w:ascii="Angsana New" w:hAnsi="Angsana New" w:hint="cs"/>
          <w:sz w:val="30"/>
          <w:szCs w:val="30"/>
          <w:cs/>
        </w:rPr>
        <w:t>ให้สัตยาบันโดย</w:t>
      </w:r>
      <w:r w:rsidR="00F65B81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061BBC">
        <w:rPr>
          <w:rFonts w:ascii="Angsana New" w:hAnsi="Angsana New"/>
          <w:sz w:val="30"/>
          <w:szCs w:val="30"/>
        </w:rPr>
        <w:t>15</w:t>
      </w:r>
      <w:r w:rsidR="00F65B81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061BBC">
        <w:rPr>
          <w:rFonts w:ascii="Angsana New" w:hAnsi="Angsana New"/>
          <w:sz w:val="30"/>
          <w:szCs w:val="30"/>
        </w:rPr>
        <w:t>2567</w:t>
      </w:r>
    </w:p>
    <w:p w14:paraId="518FBC1E" w14:textId="77777777" w:rsidR="008C07A2" w:rsidRPr="008C07A2" w:rsidRDefault="008C07A2" w:rsidP="008C07A2">
      <w:pPr>
        <w:pStyle w:val="ListParagraph"/>
        <w:rPr>
          <w:rFonts w:ascii="Angsana New" w:hAnsi="Angsana New"/>
          <w:sz w:val="16"/>
          <w:szCs w:val="16"/>
          <w:cs/>
        </w:rPr>
      </w:pPr>
    </w:p>
    <w:p w14:paraId="1B49EE03" w14:textId="77777777" w:rsidR="00A50A23" w:rsidRDefault="00051B67" w:rsidP="00F57EF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061BBC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061BBC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20AED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</w:t>
      </w:r>
      <w:r w:rsidR="00A50A23" w:rsidRPr="00A50A23">
        <w:rPr>
          <w:rFonts w:ascii="Angsana New" w:hAnsi="Angsana New"/>
          <w:sz w:val="30"/>
          <w:szCs w:val="30"/>
          <w:cs/>
        </w:rPr>
        <w:t>เรื่องดังต่อไปนี้</w:t>
      </w:r>
    </w:p>
    <w:p w14:paraId="650D7D60" w14:textId="67E92510" w:rsidR="008C07A2" w:rsidRDefault="00F05D6E" w:rsidP="00A50A2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ให้</w:t>
      </w:r>
      <w:r w:rsidR="00A50A23" w:rsidRPr="00A50A23">
        <w:rPr>
          <w:rFonts w:ascii="Angsana New" w:hAnsi="Angsana New" w:hint="cs"/>
          <w:sz w:val="30"/>
          <w:szCs w:val="30"/>
          <w:cs/>
        </w:rPr>
        <w:t>บริษัท ชลบุรีกันยง จำกัด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บริษัทย่อย)</w:t>
      </w:r>
      <w:r w:rsidR="00A50A23" w:rsidRPr="00A50A23">
        <w:rPr>
          <w:rFonts w:ascii="Angsana New" w:hAnsi="Angsana New" w:hint="cs"/>
          <w:sz w:val="30"/>
          <w:szCs w:val="30"/>
          <w:cs/>
        </w:rPr>
        <w:t xml:space="preserve"> </w:t>
      </w:r>
      <w:r w:rsidR="00A50A23">
        <w:rPr>
          <w:rFonts w:ascii="Angsana New" w:hAnsi="Angsana New" w:hint="cs"/>
          <w:sz w:val="30"/>
          <w:szCs w:val="30"/>
          <w:cs/>
        </w:rPr>
        <w:t>ต่ออายุการให้กู้ยืมเงิน</w:t>
      </w:r>
      <w:r w:rsidR="00D1110D">
        <w:rPr>
          <w:rFonts w:ascii="Angsana New" w:hAnsi="Angsana New" w:hint="cs"/>
          <w:sz w:val="30"/>
          <w:szCs w:val="30"/>
          <w:cs/>
        </w:rPr>
        <w:t>ในรูปแบบตั๋วสัญญาใช้เงิน</w:t>
      </w:r>
      <w:r w:rsidR="00A50A23">
        <w:rPr>
          <w:rFonts w:ascii="Angsana New" w:hAnsi="Angsana New" w:hint="cs"/>
          <w:sz w:val="30"/>
          <w:szCs w:val="30"/>
          <w:cs/>
        </w:rPr>
        <w:t>แก่</w:t>
      </w:r>
      <w:r w:rsidR="00051B67" w:rsidRPr="00A50A23">
        <w:rPr>
          <w:rFonts w:ascii="Angsana New" w:hAnsi="Angsana New" w:hint="cs"/>
          <w:sz w:val="30"/>
          <w:szCs w:val="30"/>
          <w:cs/>
        </w:rPr>
        <w:t>บริษัท</w:t>
      </w:r>
      <w:r w:rsidR="00320AED" w:rsidRPr="00A50A23">
        <w:rPr>
          <w:rFonts w:ascii="Angsana New" w:hAnsi="Angsana New" w:hint="cs"/>
          <w:sz w:val="30"/>
          <w:szCs w:val="30"/>
          <w:cs/>
        </w:rPr>
        <w:t xml:space="preserve"> </w:t>
      </w:r>
      <w:r w:rsidR="00051B67" w:rsidRPr="00A50A23">
        <w:rPr>
          <w:rFonts w:ascii="Angsana New" w:hAnsi="Angsana New" w:hint="cs"/>
          <w:sz w:val="30"/>
          <w:szCs w:val="30"/>
          <w:cs/>
        </w:rPr>
        <w:t>ทีปกรโฮลด</w:t>
      </w:r>
      <w:proofErr w:type="spellStart"/>
      <w:r w:rsidR="00051B67" w:rsidRPr="00A50A23"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 w:rsidR="00051B67" w:rsidRPr="00A50A23">
        <w:rPr>
          <w:rFonts w:ascii="Angsana New" w:hAnsi="Angsana New" w:hint="cs"/>
          <w:sz w:val="30"/>
          <w:szCs w:val="30"/>
          <w:cs/>
        </w:rPr>
        <w:t xml:space="preserve"> จำกัด (ผู้ถือหุ้นของบริษัท) จำนวน </w:t>
      </w:r>
      <w:r w:rsidR="00A526F5">
        <w:rPr>
          <w:rFonts w:ascii="Angsana New" w:hAnsi="Angsana New"/>
          <w:sz w:val="30"/>
          <w:szCs w:val="30"/>
        </w:rPr>
        <w:t>36.5</w:t>
      </w:r>
      <w:r w:rsidR="00051B67" w:rsidRPr="00A50A23">
        <w:rPr>
          <w:rFonts w:ascii="Angsana New" w:hAnsi="Angsana New" w:hint="cs"/>
          <w:sz w:val="30"/>
          <w:szCs w:val="30"/>
          <w:cs/>
        </w:rPr>
        <w:t xml:space="preserve"> ล้านบาทเป็นระยะเวลา </w:t>
      </w:r>
      <w:r w:rsidR="00A526F5">
        <w:rPr>
          <w:rFonts w:ascii="Angsana New" w:hAnsi="Angsana New"/>
          <w:sz w:val="30"/>
          <w:szCs w:val="30"/>
        </w:rPr>
        <w:t>1</w:t>
      </w:r>
      <w:r w:rsidR="00051B67" w:rsidRPr="00A50A23">
        <w:rPr>
          <w:rFonts w:ascii="Angsana New" w:hAnsi="Angsana New" w:hint="cs"/>
          <w:sz w:val="30"/>
          <w:szCs w:val="30"/>
          <w:cs/>
        </w:rPr>
        <w:t xml:space="preserve"> ปี</w:t>
      </w:r>
      <w:r w:rsidR="00552D6B">
        <w:rPr>
          <w:rFonts w:ascii="Angsana New" w:hAnsi="Angsana New" w:hint="cs"/>
          <w:sz w:val="30"/>
          <w:szCs w:val="30"/>
          <w:cs/>
        </w:rPr>
        <w:t xml:space="preserve"> เริ่มตั้งแต่วันที่ </w:t>
      </w:r>
      <w:r w:rsidR="00A526F5">
        <w:rPr>
          <w:rFonts w:ascii="Angsana New" w:hAnsi="Angsana New"/>
          <w:sz w:val="30"/>
          <w:szCs w:val="30"/>
        </w:rPr>
        <w:t>2</w:t>
      </w:r>
      <w:r w:rsidR="00B634FA">
        <w:rPr>
          <w:rFonts w:ascii="Angsana New" w:hAnsi="Angsana New"/>
          <w:sz w:val="30"/>
          <w:szCs w:val="30"/>
        </w:rPr>
        <w:t>5</w:t>
      </w:r>
      <w:r w:rsidR="00552D6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B634FA">
        <w:rPr>
          <w:rFonts w:ascii="Angsana New" w:hAnsi="Angsana New"/>
          <w:sz w:val="30"/>
          <w:szCs w:val="30"/>
        </w:rPr>
        <w:t>2567</w:t>
      </w:r>
      <w:r w:rsidR="00552D6B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A526F5">
        <w:rPr>
          <w:rFonts w:ascii="Angsana New" w:hAnsi="Angsana New"/>
          <w:sz w:val="30"/>
          <w:szCs w:val="30"/>
        </w:rPr>
        <w:t>2</w:t>
      </w:r>
      <w:r w:rsidR="00B634FA">
        <w:rPr>
          <w:rFonts w:ascii="Angsana New" w:hAnsi="Angsana New"/>
          <w:sz w:val="30"/>
          <w:szCs w:val="30"/>
        </w:rPr>
        <w:t>4</w:t>
      </w:r>
      <w:r w:rsidR="00552D6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526F5">
        <w:rPr>
          <w:rFonts w:ascii="Angsana New" w:hAnsi="Angsana New"/>
          <w:sz w:val="30"/>
          <w:szCs w:val="30"/>
        </w:rPr>
        <w:t>2568</w:t>
      </w:r>
      <w:r w:rsidR="00552D6B">
        <w:rPr>
          <w:rFonts w:ascii="Angsana New" w:hAnsi="Angsana New" w:hint="cs"/>
          <w:sz w:val="30"/>
          <w:szCs w:val="30"/>
          <w:cs/>
        </w:rPr>
        <w:t xml:space="preserve"> </w:t>
      </w:r>
      <w:r w:rsidR="00051B67" w:rsidRPr="00A50A23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B634FA">
        <w:rPr>
          <w:rFonts w:ascii="Angsana New" w:hAnsi="Angsana New"/>
          <w:sz w:val="30"/>
          <w:szCs w:val="30"/>
        </w:rPr>
        <w:t>5</w:t>
      </w:r>
      <w:r w:rsidR="00051B67" w:rsidRPr="00A50A23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292452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76CB7D01" w14:textId="05EFB6C1" w:rsidR="00552D6B" w:rsidRPr="00A50A23" w:rsidRDefault="00E3207B" w:rsidP="00A50A2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ให้</w:t>
      </w:r>
      <w:r w:rsidR="009C2AA8">
        <w:rPr>
          <w:rFonts w:ascii="Angsana New" w:hAnsi="Angsana New" w:hint="cs"/>
          <w:sz w:val="30"/>
          <w:szCs w:val="30"/>
          <w:cs/>
        </w:rPr>
        <w:t>กลุ่มบริษัทขอรับความช่วยเหลือทางการเงินจาก</w:t>
      </w:r>
      <w:r w:rsidR="009C2AA8" w:rsidRPr="00A50A23">
        <w:rPr>
          <w:rFonts w:ascii="Angsana New" w:hAnsi="Angsana New" w:hint="cs"/>
          <w:sz w:val="30"/>
          <w:szCs w:val="30"/>
          <w:cs/>
        </w:rPr>
        <w:t>บริษัท ทีปกรโฮลด</w:t>
      </w:r>
      <w:proofErr w:type="spellStart"/>
      <w:r w:rsidR="009C2AA8" w:rsidRPr="00A50A23"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 w:rsidR="009C2AA8" w:rsidRPr="00A50A23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9C2AA8">
        <w:rPr>
          <w:rFonts w:ascii="Angsana New" w:hAnsi="Angsana New" w:hint="cs"/>
          <w:sz w:val="30"/>
          <w:szCs w:val="30"/>
          <w:cs/>
        </w:rPr>
        <w:t xml:space="preserve">ในรูปแบบตั๋วสัญญาใช้เงินภายในวงเงินรวมไม่เกิน </w:t>
      </w:r>
      <w:r w:rsidR="00A526F5">
        <w:rPr>
          <w:rFonts w:ascii="Angsana New" w:hAnsi="Angsana New"/>
          <w:sz w:val="30"/>
          <w:szCs w:val="30"/>
        </w:rPr>
        <w:t>28</w:t>
      </w:r>
      <w:r w:rsidR="009C2AA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6A6EFB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B634FA">
        <w:rPr>
          <w:rFonts w:ascii="Angsana New" w:hAnsi="Angsana New"/>
          <w:sz w:val="30"/>
          <w:szCs w:val="30"/>
        </w:rPr>
        <w:t>5</w:t>
      </w:r>
      <w:r w:rsidR="006A6EFB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="009C2AA8">
        <w:rPr>
          <w:rFonts w:ascii="Angsana New" w:hAnsi="Angsana New" w:hint="cs"/>
          <w:sz w:val="30"/>
          <w:szCs w:val="30"/>
          <w:cs/>
        </w:rPr>
        <w:t>ระยะเวลา</w:t>
      </w:r>
      <w:r w:rsidR="00D1110D">
        <w:rPr>
          <w:rFonts w:ascii="Angsana New" w:hAnsi="Angsana New" w:hint="cs"/>
          <w:sz w:val="30"/>
          <w:szCs w:val="30"/>
          <w:cs/>
        </w:rPr>
        <w:t>การกู้ยืม</w:t>
      </w:r>
      <w:r w:rsidR="009C2AA8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A526F5">
        <w:rPr>
          <w:rFonts w:ascii="Angsana New" w:hAnsi="Angsana New"/>
          <w:sz w:val="30"/>
          <w:szCs w:val="30"/>
        </w:rPr>
        <w:t>3</w:t>
      </w:r>
      <w:r w:rsidR="009C2AA8">
        <w:rPr>
          <w:rFonts w:ascii="Angsana New" w:hAnsi="Angsana New" w:hint="cs"/>
          <w:sz w:val="30"/>
          <w:szCs w:val="30"/>
          <w:cs/>
        </w:rPr>
        <w:t xml:space="preserve"> ปีนับจากวันที่คณะกรรมการบริษัทอนุมัติการเข้าทำรายการ</w:t>
      </w:r>
    </w:p>
    <w:p w14:paraId="644E056C" w14:textId="77777777" w:rsidR="00051B67" w:rsidRDefault="00051B67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7AFF3A0" w14:textId="659D72E7" w:rsidR="00155310" w:rsidRPr="00B972AD" w:rsidRDefault="008C07A2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17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2421F919" w14:textId="77777777"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65E01DC" w14:textId="25D68683"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s/>
        </w:rPr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DB16BA" w:rsidRPr="00DB0547">
        <w:rPr>
          <w:rFonts w:ascii="Angsana New" w:hAnsi="Angsana New" w:hint="cs"/>
          <w:sz w:val="30"/>
          <w:szCs w:val="30"/>
        </w:rPr>
        <w:t>1</w:t>
      </w:r>
      <w:r w:rsidR="00061BBC">
        <w:rPr>
          <w:rFonts w:ascii="Angsana New" w:hAnsi="Angsana New"/>
          <w:sz w:val="30"/>
          <w:szCs w:val="30"/>
        </w:rPr>
        <w:t>5</w:t>
      </w:r>
      <w:r w:rsidRPr="002820A8">
        <w:rPr>
          <w:rFonts w:ascii="Angsana New" w:hAnsi="Angsana New" w:hint="cs"/>
          <w:sz w:val="30"/>
          <w:szCs w:val="30"/>
          <w:cs/>
        </w:rPr>
        <w:t xml:space="preserve"> </w:t>
      </w:r>
      <w:r w:rsidR="00C6222E" w:rsidRPr="002820A8">
        <w:rPr>
          <w:rFonts w:ascii="Angsana New" w:hAnsi="Angsana New" w:hint="cs"/>
          <w:sz w:val="30"/>
          <w:szCs w:val="30"/>
          <w:cs/>
        </w:rPr>
        <w:t>พฤษภา</w:t>
      </w:r>
      <w:r w:rsidR="00E72F0B" w:rsidRPr="002820A8">
        <w:rPr>
          <w:rFonts w:ascii="Angsana New" w:hAnsi="Angsana New" w:hint="cs"/>
          <w:sz w:val="30"/>
          <w:szCs w:val="30"/>
          <w:cs/>
        </w:rPr>
        <w:t>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ED11C1">
        <w:rPr>
          <w:rFonts w:ascii="Angsana New" w:hAnsi="Angsana New"/>
          <w:sz w:val="30"/>
          <w:szCs w:val="30"/>
        </w:rPr>
        <w:t>7</w:t>
      </w:r>
    </w:p>
    <w:sectPr w:rsidR="00155310" w:rsidRPr="00DE08BC" w:rsidSect="00E92D5A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DB177" w14:textId="77777777" w:rsidR="00CD4387" w:rsidRDefault="00CD4387">
      <w:r>
        <w:separator/>
      </w:r>
    </w:p>
  </w:endnote>
  <w:endnote w:type="continuationSeparator" w:id="0">
    <w:p w14:paraId="6E7DC169" w14:textId="77777777" w:rsidR="00CD4387" w:rsidRDefault="00CD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595E" w14:textId="77777777"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14:paraId="03425B8B" w14:textId="77777777" w:rsidR="00BD58E9" w:rsidRDefault="00BD58E9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9019C" w14:textId="77777777" w:rsidR="00BD58E9" w:rsidRPr="00CD60A0" w:rsidRDefault="007E5EEE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0505C8">
      <w:rPr>
        <w:rStyle w:val="PageNumber"/>
        <w:rFonts w:ascii="Angsana New" w:hAnsi="Angsana New"/>
        <w:noProof/>
        <w:sz w:val="30"/>
        <w:szCs w:val="30"/>
      </w:rPr>
      <w:t>17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459FA094" w14:textId="77777777" w:rsidR="00BD58E9" w:rsidRDefault="00BD58E9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5B05A" w14:textId="7B5E07E5"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</w:t>
    </w:r>
    <w:r w:rsidR="00C973F9">
      <w:rPr>
        <w:rFonts w:ascii="Angsana New" w:hAnsi="Angsana New"/>
        <w:sz w:val="30"/>
        <w:szCs w:val="30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FE81F" w14:textId="77777777"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14:paraId="3C88CD18" w14:textId="77777777" w:rsidR="00BD58E9" w:rsidRDefault="00BD58E9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E298A" w14:textId="77777777" w:rsidR="00BD58E9" w:rsidRPr="00CD60A0" w:rsidRDefault="007E5EEE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4519C9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3AAC7F54" w14:textId="77777777" w:rsidR="00BD58E9" w:rsidRDefault="00BD58E9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88678" w14:textId="77777777"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241C3" w14:textId="77777777" w:rsidR="00CD4387" w:rsidRDefault="00CD4387">
      <w:r>
        <w:separator/>
      </w:r>
    </w:p>
  </w:footnote>
  <w:footnote w:type="continuationSeparator" w:id="0">
    <w:p w14:paraId="4D01A788" w14:textId="77777777" w:rsidR="00CD4387" w:rsidRDefault="00CD4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30AA5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3FC3662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DBF0A4B" w14:textId="0011FA4F" w:rsidR="00BD58E9" w:rsidRPr="005F70D0" w:rsidRDefault="00BD58E9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="00C973F9">
      <w:rPr>
        <w:rFonts w:ascii="Angsana New" w:hAnsi="Angsana New"/>
        <w:b/>
        <w:bCs/>
        <w:sz w:val="32"/>
        <w:szCs w:val="32"/>
        <w:cs/>
      </w:rPr>
      <w:tab/>
    </w:r>
  </w:p>
  <w:p w14:paraId="34FABE08" w14:textId="77777777"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12590A22" w14:textId="526544D1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</w:t>
    </w:r>
    <w:r w:rsidR="00DB16BA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</w:t>
    </w:r>
    <w:r w:rsidR="00DB16B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7CE669ED" w14:textId="39FAAC1E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B16BA" w:rsidRPr="00DB16BA">
      <w:rPr>
        <w:rFonts w:ascii="Angsana New" w:hAnsi="Angsana New" w:hint="cs"/>
        <w:b/>
        <w:bCs/>
        <w:sz w:val="32"/>
        <w:szCs w:val="32"/>
      </w:rPr>
      <w:t>256</w:t>
    </w:r>
    <w:r w:rsidR="00DB16B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E7AB66A" w14:textId="4CBC4EEA" w:rsidR="00BD58E9" w:rsidRDefault="00C973F9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34B4CA2A" w14:textId="77777777" w:rsidR="00BD58E9" w:rsidRPr="00E55B2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34681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4B471B1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97A814C" w14:textId="77777777" w:rsidR="00BD58E9" w:rsidRPr="005F70D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BBF0CF5" w14:textId="77777777"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B6116BA" w14:textId="377610AF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</w:t>
    </w:r>
    <w:r w:rsidR="00DB16BA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</w:t>
    </w:r>
    <w:r w:rsidR="00DB16B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6B1C400" w14:textId="6A1371A5" w:rsidR="00BD58E9" w:rsidRPr="00D27ADF" w:rsidRDefault="00BD58E9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B16BA" w:rsidRPr="00DB16BA">
      <w:rPr>
        <w:rFonts w:ascii="Angsana New" w:hAnsi="Angsana New" w:hint="cs"/>
        <w:b/>
        <w:bCs/>
        <w:sz w:val="32"/>
        <w:szCs w:val="32"/>
      </w:rPr>
      <w:t>256</w:t>
    </w:r>
    <w:r w:rsidR="00DB16B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6CB8F32A" w14:textId="77777777" w:rsidR="00BD58E9" w:rsidRDefault="00BD58E9">
    <w:pPr>
      <w:pStyle w:val="Header"/>
      <w:rPr>
        <w:sz w:val="30"/>
        <w:szCs w:val="30"/>
      </w:rPr>
    </w:pPr>
  </w:p>
  <w:p w14:paraId="0E5570D2" w14:textId="77777777" w:rsidR="00BD58E9" w:rsidRPr="00E55B20" w:rsidRDefault="00BD58E9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2FE94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CD3DA5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EC2C086" w14:textId="77777777"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060CFEF" w14:textId="77777777" w:rsidR="00BD58E9" w:rsidRPr="00D27ADF" w:rsidRDefault="00BD58E9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4D15FC4F" w14:textId="7B744F83" w:rsidR="00BD58E9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6BA">
      <w:rPr>
        <w:rFonts w:ascii="Angsana New" w:hAnsi="Angsana New" w:hint="cs"/>
        <w:b/>
        <w:bCs/>
        <w:sz w:val="32"/>
        <w:szCs w:val="32"/>
      </w:rPr>
      <w:t xml:space="preserve">31 </w:t>
    </w:r>
    <w:r w:rsidR="00DB16BA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DB16BA">
      <w:rPr>
        <w:rFonts w:ascii="Angsana New" w:hAnsi="Angsana New" w:hint="cs"/>
        <w:b/>
        <w:bCs/>
        <w:sz w:val="32"/>
        <w:szCs w:val="32"/>
      </w:rPr>
      <w:t xml:space="preserve">2567 </w:t>
    </w:r>
    <w:r w:rsidR="00DB16BA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="00DB16BA">
      <w:rPr>
        <w:rFonts w:ascii="Angsana New" w:hAnsi="Angsana New" w:hint="cs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5F7D3F89" w14:textId="0CE29254" w:rsidR="00BD58E9" w:rsidRPr="00D27ADF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6554">
      <w:rPr>
        <w:rFonts w:ascii="Angsana New" w:hAnsi="Angsana New" w:hint="cs"/>
        <w:b/>
        <w:bCs/>
        <w:sz w:val="32"/>
        <w:szCs w:val="32"/>
      </w:rPr>
      <w:t xml:space="preserve">31 </w:t>
    </w:r>
    <w:r w:rsidR="00666554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6554">
      <w:rPr>
        <w:rFonts w:ascii="Angsana New" w:hAnsi="Angsana New" w:hint="cs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62FB46A1" w14:textId="77777777" w:rsidR="00BD58E9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5CD182DA" w14:textId="77777777" w:rsidR="00BD58E9" w:rsidRPr="00E55B20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4897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5F1A624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27F9263" w14:textId="77777777"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31FBB9A" w14:textId="77777777"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6CE267" w14:textId="07612EB4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133672FF" w14:textId="38880EA4"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B16BA" w:rsidRPr="00DB16BA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AE6517E" w14:textId="77777777" w:rsidR="00BD58E9" w:rsidRPr="00CC5926" w:rsidRDefault="00BD58E9">
    <w:pPr>
      <w:pStyle w:val="Head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69F0"/>
    <w:multiLevelType w:val="hybridMultilevel"/>
    <w:tmpl w:val="C9487D2A"/>
    <w:lvl w:ilvl="0" w:tplc="30AA778C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D93886"/>
    <w:multiLevelType w:val="hybridMultilevel"/>
    <w:tmpl w:val="16980ABA"/>
    <w:lvl w:ilvl="0" w:tplc="7ED064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38205D7"/>
    <w:multiLevelType w:val="hybridMultilevel"/>
    <w:tmpl w:val="8BBC3FC6"/>
    <w:lvl w:ilvl="0" w:tplc="6960E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617B18"/>
    <w:multiLevelType w:val="hybridMultilevel"/>
    <w:tmpl w:val="DAF4790C"/>
    <w:lvl w:ilvl="0" w:tplc="50BC8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4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0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08331">
    <w:abstractNumId w:val="6"/>
  </w:num>
  <w:num w:numId="2" w16cid:durableId="1961371997">
    <w:abstractNumId w:val="5"/>
  </w:num>
  <w:num w:numId="3" w16cid:durableId="139469580">
    <w:abstractNumId w:val="9"/>
  </w:num>
  <w:num w:numId="4" w16cid:durableId="567039299">
    <w:abstractNumId w:val="7"/>
  </w:num>
  <w:num w:numId="5" w16cid:durableId="554243935">
    <w:abstractNumId w:val="8"/>
  </w:num>
  <w:num w:numId="6" w16cid:durableId="1961066196">
    <w:abstractNumId w:val="3"/>
  </w:num>
  <w:num w:numId="7" w16cid:durableId="1715084924">
    <w:abstractNumId w:val="2"/>
  </w:num>
  <w:num w:numId="8" w16cid:durableId="366561546">
    <w:abstractNumId w:val="0"/>
  </w:num>
  <w:num w:numId="9" w16cid:durableId="1709866853">
    <w:abstractNumId w:val="1"/>
  </w:num>
  <w:num w:numId="10" w16cid:durableId="1945645049">
    <w:abstractNumId w:val="4"/>
  </w:num>
  <w:num w:numId="11" w16cid:durableId="1986665107">
    <w:abstractNumId w:val="31"/>
  </w:num>
  <w:num w:numId="12" w16cid:durableId="1135947642">
    <w:abstractNumId w:val="24"/>
  </w:num>
  <w:num w:numId="13" w16cid:durableId="1003623669">
    <w:abstractNumId w:val="37"/>
  </w:num>
  <w:num w:numId="14" w16cid:durableId="351422405">
    <w:abstractNumId w:val="28"/>
  </w:num>
  <w:num w:numId="15" w16cid:durableId="503085487">
    <w:abstractNumId w:val="33"/>
  </w:num>
  <w:num w:numId="16" w16cid:durableId="264772037">
    <w:abstractNumId w:val="27"/>
  </w:num>
  <w:num w:numId="17" w16cid:durableId="2090929826">
    <w:abstractNumId w:val="34"/>
  </w:num>
  <w:num w:numId="18" w16cid:durableId="1486431974">
    <w:abstractNumId w:val="26"/>
  </w:num>
  <w:num w:numId="19" w16cid:durableId="32387038">
    <w:abstractNumId w:val="36"/>
  </w:num>
  <w:num w:numId="20" w16cid:durableId="1950625493">
    <w:abstractNumId w:val="35"/>
  </w:num>
  <w:num w:numId="21" w16cid:durableId="988243585">
    <w:abstractNumId w:val="30"/>
  </w:num>
  <w:num w:numId="22" w16cid:durableId="1221598826">
    <w:abstractNumId w:val="39"/>
  </w:num>
  <w:num w:numId="23" w16cid:durableId="2101757106">
    <w:abstractNumId w:val="23"/>
  </w:num>
  <w:num w:numId="24" w16cid:durableId="194584851">
    <w:abstractNumId w:val="41"/>
  </w:num>
  <w:num w:numId="25" w16cid:durableId="2126847000">
    <w:abstractNumId w:val="12"/>
  </w:num>
  <w:num w:numId="26" w16cid:durableId="1556624602">
    <w:abstractNumId w:val="22"/>
  </w:num>
  <w:num w:numId="27" w16cid:durableId="653140336">
    <w:abstractNumId w:val="10"/>
  </w:num>
  <w:num w:numId="28" w16cid:durableId="2086107955">
    <w:abstractNumId w:val="11"/>
  </w:num>
  <w:num w:numId="29" w16cid:durableId="557473881">
    <w:abstractNumId w:val="17"/>
  </w:num>
  <w:num w:numId="30" w16cid:durableId="840700991">
    <w:abstractNumId w:val="32"/>
  </w:num>
  <w:num w:numId="31" w16cid:durableId="1287813567">
    <w:abstractNumId w:val="29"/>
  </w:num>
  <w:num w:numId="32" w16cid:durableId="917011445">
    <w:abstractNumId w:val="18"/>
  </w:num>
  <w:num w:numId="33" w16cid:durableId="58554779">
    <w:abstractNumId w:val="38"/>
  </w:num>
  <w:num w:numId="34" w16cid:durableId="950862375">
    <w:abstractNumId w:val="25"/>
  </w:num>
  <w:num w:numId="35" w16cid:durableId="1198667002">
    <w:abstractNumId w:val="21"/>
  </w:num>
  <w:num w:numId="36" w16cid:durableId="610207840">
    <w:abstractNumId w:val="40"/>
  </w:num>
  <w:num w:numId="37" w16cid:durableId="1115095456">
    <w:abstractNumId w:val="13"/>
  </w:num>
  <w:num w:numId="38" w16cid:durableId="1279677697">
    <w:abstractNumId w:val="16"/>
  </w:num>
  <w:num w:numId="39" w16cid:durableId="458190407">
    <w:abstractNumId w:val="15"/>
  </w:num>
  <w:num w:numId="40" w16cid:durableId="1885173430">
    <w:abstractNumId w:val="14"/>
  </w:num>
  <w:num w:numId="41" w16cid:durableId="1720981019">
    <w:abstractNumId w:val="19"/>
  </w:num>
  <w:num w:numId="42" w16cid:durableId="900555569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2E0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10D2"/>
    <w:rsid w:val="00051874"/>
    <w:rsid w:val="00051B67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1BBC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4F3E"/>
    <w:rsid w:val="0006574D"/>
    <w:rsid w:val="00065921"/>
    <w:rsid w:val="00066359"/>
    <w:rsid w:val="00066DEB"/>
    <w:rsid w:val="00066F7E"/>
    <w:rsid w:val="00067110"/>
    <w:rsid w:val="00067688"/>
    <w:rsid w:val="000678D5"/>
    <w:rsid w:val="00067E38"/>
    <w:rsid w:val="00067FB8"/>
    <w:rsid w:val="00070012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B06"/>
    <w:rsid w:val="00074DA2"/>
    <w:rsid w:val="0007532D"/>
    <w:rsid w:val="0007540D"/>
    <w:rsid w:val="000758C6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884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452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0455"/>
    <w:rsid w:val="000E0C35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15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61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4B0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D58"/>
    <w:rsid w:val="00157FE9"/>
    <w:rsid w:val="001605B1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67B68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3CD"/>
    <w:rsid w:val="0018644F"/>
    <w:rsid w:val="001865F1"/>
    <w:rsid w:val="001866EB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804"/>
    <w:rsid w:val="001979F2"/>
    <w:rsid w:val="00197C3F"/>
    <w:rsid w:val="00197F1A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3C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CE7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2D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1A8"/>
    <w:rsid w:val="002302FE"/>
    <w:rsid w:val="002310DA"/>
    <w:rsid w:val="00231E67"/>
    <w:rsid w:val="0023246D"/>
    <w:rsid w:val="00232E73"/>
    <w:rsid w:val="00233476"/>
    <w:rsid w:val="0023380A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11F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401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9D9"/>
    <w:rsid w:val="00285B1A"/>
    <w:rsid w:val="00285DC7"/>
    <w:rsid w:val="0028611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452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3D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51DA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46"/>
    <w:rsid w:val="002C6850"/>
    <w:rsid w:val="002C6C54"/>
    <w:rsid w:val="002C6EBA"/>
    <w:rsid w:val="002C6F4B"/>
    <w:rsid w:val="002C7C0D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726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7B8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6A9"/>
    <w:rsid w:val="00310BE1"/>
    <w:rsid w:val="00310C87"/>
    <w:rsid w:val="0031160A"/>
    <w:rsid w:val="0031178A"/>
    <w:rsid w:val="00311E5F"/>
    <w:rsid w:val="00312312"/>
    <w:rsid w:val="0031279C"/>
    <w:rsid w:val="003134C7"/>
    <w:rsid w:val="003137B3"/>
    <w:rsid w:val="003138CF"/>
    <w:rsid w:val="00313C18"/>
    <w:rsid w:val="00315582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AED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B1C"/>
    <w:rsid w:val="00376D2F"/>
    <w:rsid w:val="00377229"/>
    <w:rsid w:val="00377EED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0F96"/>
    <w:rsid w:val="003C1694"/>
    <w:rsid w:val="003C2375"/>
    <w:rsid w:val="003C244D"/>
    <w:rsid w:val="003C2A02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25F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04B"/>
    <w:rsid w:val="003F63EA"/>
    <w:rsid w:val="003F6AE5"/>
    <w:rsid w:val="003F6D5A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1D61"/>
    <w:rsid w:val="004423E9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14D"/>
    <w:rsid w:val="00461207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51"/>
    <w:rsid w:val="00471790"/>
    <w:rsid w:val="00471A60"/>
    <w:rsid w:val="00471D27"/>
    <w:rsid w:val="00471D8C"/>
    <w:rsid w:val="004720A2"/>
    <w:rsid w:val="004720E9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C8F"/>
    <w:rsid w:val="00487F84"/>
    <w:rsid w:val="0049059D"/>
    <w:rsid w:val="0049175D"/>
    <w:rsid w:val="00491765"/>
    <w:rsid w:val="004917DB"/>
    <w:rsid w:val="00491B12"/>
    <w:rsid w:val="00491C42"/>
    <w:rsid w:val="0049247E"/>
    <w:rsid w:val="004924BA"/>
    <w:rsid w:val="0049257A"/>
    <w:rsid w:val="0049271E"/>
    <w:rsid w:val="00492761"/>
    <w:rsid w:val="004930C6"/>
    <w:rsid w:val="004937FE"/>
    <w:rsid w:val="004940A2"/>
    <w:rsid w:val="00494319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AA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B26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821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0DC"/>
    <w:rsid w:val="004E6804"/>
    <w:rsid w:val="004E68A9"/>
    <w:rsid w:val="004E6F1D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5627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2D6B"/>
    <w:rsid w:val="00553407"/>
    <w:rsid w:val="00553BBD"/>
    <w:rsid w:val="005549DC"/>
    <w:rsid w:val="00554D89"/>
    <w:rsid w:val="0055531D"/>
    <w:rsid w:val="00555326"/>
    <w:rsid w:val="005557F5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AE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2F56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2F79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A0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80C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EAC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3C4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4AE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2AE"/>
    <w:rsid w:val="006246B3"/>
    <w:rsid w:val="00624735"/>
    <w:rsid w:val="006251F5"/>
    <w:rsid w:val="00625648"/>
    <w:rsid w:val="006257FA"/>
    <w:rsid w:val="00625D3C"/>
    <w:rsid w:val="00626057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4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554"/>
    <w:rsid w:val="00666CE7"/>
    <w:rsid w:val="00666DAB"/>
    <w:rsid w:val="00666EC1"/>
    <w:rsid w:val="00667491"/>
    <w:rsid w:val="00667D01"/>
    <w:rsid w:val="00670362"/>
    <w:rsid w:val="00670399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549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1D8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6EFB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B5E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5AC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A9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4B03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58C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2FEC"/>
    <w:rsid w:val="00773183"/>
    <w:rsid w:val="007732FE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055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4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10A"/>
    <w:rsid w:val="007C1453"/>
    <w:rsid w:val="007C1516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906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40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B3B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2CFE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2A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789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8BA"/>
    <w:rsid w:val="008B7984"/>
    <w:rsid w:val="008C02B5"/>
    <w:rsid w:val="008C07A2"/>
    <w:rsid w:val="008C08EE"/>
    <w:rsid w:val="008C0F48"/>
    <w:rsid w:val="008C14E1"/>
    <w:rsid w:val="008C16C7"/>
    <w:rsid w:val="008C1C9D"/>
    <w:rsid w:val="008C1DC7"/>
    <w:rsid w:val="008C1E14"/>
    <w:rsid w:val="008C2215"/>
    <w:rsid w:val="008C31DF"/>
    <w:rsid w:val="008C339E"/>
    <w:rsid w:val="008C373A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955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D6A"/>
    <w:rsid w:val="008F418C"/>
    <w:rsid w:val="008F44C1"/>
    <w:rsid w:val="008F45CA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EA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2D7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315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4E62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2F40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87AE1"/>
    <w:rsid w:val="00990157"/>
    <w:rsid w:val="00990522"/>
    <w:rsid w:val="009908F6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2F41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AA8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941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99A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99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2779"/>
    <w:rsid w:val="00A22887"/>
    <w:rsid w:val="00A239C9"/>
    <w:rsid w:val="00A23CAA"/>
    <w:rsid w:val="00A23D34"/>
    <w:rsid w:val="00A24D44"/>
    <w:rsid w:val="00A24E31"/>
    <w:rsid w:val="00A24F8B"/>
    <w:rsid w:val="00A25103"/>
    <w:rsid w:val="00A25266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6FA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6F22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B50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666"/>
    <w:rsid w:val="00A469F6"/>
    <w:rsid w:val="00A46C65"/>
    <w:rsid w:val="00A46CEE"/>
    <w:rsid w:val="00A46E98"/>
    <w:rsid w:val="00A4710A"/>
    <w:rsid w:val="00A478B3"/>
    <w:rsid w:val="00A50A23"/>
    <w:rsid w:val="00A50B67"/>
    <w:rsid w:val="00A50CEB"/>
    <w:rsid w:val="00A50FA7"/>
    <w:rsid w:val="00A51698"/>
    <w:rsid w:val="00A51699"/>
    <w:rsid w:val="00A51C8A"/>
    <w:rsid w:val="00A51FEC"/>
    <w:rsid w:val="00A526F5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6C56"/>
    <w:rsid w:val="00A66E2B"/>
    <w:rsid w:val="00A67645"/>
    <w:rsid w:val="00A6764B"/>
    <w:rsid w:val="00A67685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40B"/>
    <w:rsid w:val="00A86815"/>
    <w:rsid w:val="00A869BF"/>
    <w:rsid w:val="00A872D7"/>
    <w:rsid w:val="00A873A7"/>
    <w:rsid w:val="00A876D6"/>
    <w:rsid w:val="00A87A21"/>
    <w:rsid w:val="00A87EB5"/>
    <w:rsid w:val="00A9033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260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611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8"/>
    <w:rsid w:val="00AB4F8F"/>
    <w:rsid w:val="00AB52BB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2D6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8FD"/>
    <w:rsid w:val="00AD4E1C"/>
    <w:rsid w:val="00AD4F44"/>
    <w:rsid w:val="00AD5316"/>
    <w:rsid w:val="00AD5369"/>
    <w:rsid w:val="00AD5A7F"/>
    <w:rsid w:val="00AD5D0D"/>
    <w:rsid w:val="00AD5F6C"/>
    <w:rsid w:val="00AD6346"/>
    <w:rsid w:val="00AD67A4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6E0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3CE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17527"/>
    <w:rsid w:val="00B177D8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1DEE"/>
    <w:rsid w:val="00B22CCB"/>
    <w:rsid w:val="00B235C1"/>
    <w:rsid w:val="00B23666"/>
    <w:rsid w:val="00B23D89"/>
    <w:rsid w:val="00B2469F"/>
    <w:rsid w:val="00B249DD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874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02B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621"/>
    <w:rsid w:val="00B47C82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57CE5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4FA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1F42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A2F"/>
    <w:rsid w:val="00B86C10"/>
    <w:rsid w:val="00B87B01"/>
    <w:rsid w:val="00B87B4D"/>
    <w:rsid w:val="00B87C3E"/>
    <w:rsid w:val="00B90B6D"/>
    <w:rsid w:val="00B9175E"/>
    <w:rsid w:val="00B919A7"/>
    <w:rsid w:val="00B919DC"/>
    <w:rsid w:val="00B91A48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557"/>
    <w:rsid w:val="00B9791B"/>
    <w:rsid w:val="00B97E10"/>
    <w:rsid w:val="00B97FE3"/>
    <w:rsid w:val="00BA1357"/>
    <w:rsid w:val="00BA1950"/>
    <w:rsid w:val="00BA1DA8"/>
    <w:rsid w:val="00BA2377"/>
    <w:rsid w:val="00BA2E65"/>
    <w:rsid w:val="00BA3464"/>
    <w:rsid w:val="00BA476A"/>
    <w:rsid w:val="00BA4872"/>
    <w:rsid w:val="00BA4B8A"/>
    <w:rsid w:val="00BA4FA9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046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58E9"/>
    <w:rsid w:val="00BD5DC5"/>
    <w:rsid w:val="00BD6374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632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07F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A1A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280"/>
    <w:rsid w:val="00C64554"/>
    <w:rsid w:val="00C6459D"/>
    <w:rsid w:val="00C6487E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4CD0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479F"/>
    <w:rsid w:val="00C9532D"/>
    <w:rsid w:val="00C956CA"/>
    <w:rsid w:val="00C95BD4"/>
    <w:rsid w:val="00C96816"/>
    <w:rsid w:val="00C969B6"/>
    <w:rsid w:val="00C96E62"/>
    <w:rsid w:val="00C96F70"/>
    <w:rsid w:val="00C970BC"/>
    <w:rsid w:val="00C973F9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4C6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387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BF8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33C3"/>
    <w:rsid w:val="00CF436A"/>
    <w:rsid w:val="00CF4461"/>
    <w:rsid w:val="00CF46EF"/>
    <w:rsid w:val="00CF470A"/>
    <w:rsid w:val="00CF48A3"/>
    <w:rsid w:val="00CF4F18"/>
    <w:rsid w:val="00CF50B7"/>
    <w:rsid w:val="00CF5160"/>
    <w:rsid w:val="00CF59BB"/>
    <w:rsid w:val="00CF625E"/>
    <w:rsid w:val="00CF6350"/>
    <w:rsid w:val="00CF64EA"/>
    <w:rsid w:val="00CF6C71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2FAD"/>
    <w:rsid w:val="00D032EC"/>
    <w:rsid w:val="00D0338A"/>
    <w:rsid w:val="00D033C5"/>
    <w:rsid w:val="00D036ED"/>
    <w:rsid w:val="00D03726"/>
    <w:rsid w:val="00D03A04"/>
    <w:rsid w:val="00D03D26"/>
    <w:rsid w:val="00D05B70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0D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5C78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57AF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1C4"/>
    <w:rsid w:val="00D915CC"/>
    <w:rsid w:val="00D91D97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4D0"/>
    <w:rsid w:val="00DA4808"/>
    <w:rsid w:val="00DA5C19"/>
    <w:rsid w:val="00DA5D9E"/>
    <w:rsid w:val="00DA6C21"/>
    <w:rsid w:val="00DA777D"/>
    <w:rsid w:val="00DA7937"/>
    <w:rsid w:val="00DA7E60"/>
    <w:rsid w:val="00DB0547"/>
    <w:rsid w:val="00DB0589"/>
    <w:rsid w:val="00DB0944"/>
    <w:rsid w:val="00DB0AD1"/>
    <w:rsid w:val="00DB0CAF"/>
    <w:rsid w:val="00DB0CEA"/>
    <w:rsid w:val="00DB16B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8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887"/>
    <w:rsid w:val="00E20A3A"/>
    <w:rsid w:val="00E20B4E"/>
    <w:rsid w:val="00E20CA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07B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0A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915"/>
    <w:rsid w:val="00E55B20"/>
    <w:rsid w:val="00E55BED"/>
    <w:rsid w:val="00E56112"/>
    <w:rsid w:val="00E5635C"/>
    <w:rsid w:val="00E56C0E"/>
    <w:rsid w:val="00E56CAD"/>
    <w:rsid w:val="00E56E19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698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26E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2D5A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C4F"/>
    <w:rsid w:val="00E97D96"/>
    <w:rsid w:val="00E97E03"/>
    <w:rsid w:val="00EA0064"/>
    <w:rsid w:val="00EA058E"/>
    <w:rsid w:val="00EA0673"/>
    <w:rsid w:val="00EA0BCB"/>
    <w:rsid w:val="00EA13BF"/>
    <w:rsid w:val="00EA17C7"/>
    <w:rsid w:val="00EA2A4C"/>
    <w:rsid w:val="00EA3102"/>
    <w:rsid w:val="00EA31C1"/>
    <w:rsid w:val="00EA3635"/>
    <w:rsid w:val="00EA3C9D"/>
    <w:rsid w:val="00EA4012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1C1"/>
    <w:rsid w:val="00ED1D1A"/>
    <w:rsid w:val="00ED236F"/>
    <w:rsid w:val="00ED2AEC"/>
    <w:rsid w:val="00ED2BB9"/>
    <w:rsid w:val="00ED2F84"/>
    <w:rsid w:val="00ED3647"/>
    <w:rsid w:val="00ED3C82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07A5"/>
    <w:rsid w:val="00F0107D"/>
    <w:rsid w:val="00F01104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D6E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1B50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3C2B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1E9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57EFF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DBD"/>
    <w:rsid w:val="00F64F50"/>
    <w:rsid w:val="00F65476"/>
    <w:rsid w:val="00F657C1"/>
    <w:rsid w:val="00F658B4"/>
    <w:rsid w:val="00F65B81"/>
    <w:rsid w:val="00F665DE"/>
    <w:rsid w:val="00F6682E"/>
    <w:rsid w:val="00F66A26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47A7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2BD6"/>
    <w:rsid w:val="00FB30EC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E389AB"/>
  <w15:docId w15:val="{450A9349-AF0E-49F3-856A-FF7091AD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A15DD-50D7-488B-AEF7-6F345B3D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1450</TotalTime>
  <Pages>19</Pages>
  <Words>2974</Words>
  <Characters>16954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Thanaporn Panuthai</cp:lastModifiedBy>
  <cp:revision>218</cp:revision>
  <cp:lastPrinted>2024-05-15T07:13:00Z</cp:lastPrinted>
  <dcterms:created xsi:type="dcterms:W3CDTF">2022-05-07T09:38:00Z</dcterms:created>
  <dcterms:modified xsi:type="dcterms:W3CDTF">2024-05-15T07:13:00Z</dcterms:modified>
</cp:coreProperties>
</file>