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06D10" w14:textId="77777777" w:rsidR="007346EB" w:rsidRPr="00BE6907" w:rsidRDefault="00407925" w:rsidP="0006154D">
      <w:pPr>
        <w:tabs>
          <w:tab w:val="left" w:pos="0"/>
          <w:tab w:val="left" w:pos="1170"/>
          <w:tab w:val="left" w:pos="9540"/>
        </w:tabs>
        <w:spacing w:line="240" w:lineRule="atLeast"/>
        <w:jc w:val="thaiDistribute"/>
        <w:rPr>
          <w:rFonts w:cstheme="minorBidi"/>
          <w:b/>
          <w:bCs/>
          <w:szCs w:val="28"/>
          <w:cs/>
          <w:lang w:val="en-US" w:bidi="th-TH"/>
        </w:rPr>
      </w:pPr>
      <w:r w:rsidRPr="00127A8B">
        <w:rPr>
          <w:rFonts w:cs="Times New Roman"/>
          <w:b/>
          <w:bCs/>
          <w:szCs w:val="22"/>
        </w:rPr>
        <w:t>Note</w:t>
      </w:r>
      <w:r w:rsidRPr="00127A8B">
        <w:rPr>
          <w:rFonts w:cs="Times New Roman"/>
          <w:b/>
          <w:bCs/>
          <w:szCs w:val="22"/>
        </w:rPr>
        <w:tab/>
        <w:t>Contents</w:t>
      </w:r>
    </w:p>
    <w:p w14:paraId="6D84F186" w14:textId="77777777" w:rsidR="00407925" w:rsidRPr="00127A8B" w:rsidRDefault="00407925" w:rsidP="0064123D">
      <w:pPr>
        <w:tabs>
          <w:tab w:val="left" w:pos="0"/>
          <w:tab w:val="left" w:pos="540"/>
          <w:tab w:val="left" w:pos="9540"/>
        </w:tabs>
        <w:spacing w:line="240" w:lineRule="atLeast"/>
        <w:jc w:val="thaiDistribute"/>
        <w:rPr>
          <w:rFonts w:cs="Times New Roman"/>
          <w:lang w:val="en-US"/>
        </w:rPr>
      </w:pPr>
    </w:p>
    <w:p w14:paraId="2032A568" w14:textId="77777777" w:rsidR="00A6576B" w:rsidRPr="001C1506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rFonts w:cs="Times New Roman"/>
          <w:szCs w:val="22"/>
        </w:rPr>
      </w:pPr>
      <w:r w:rsidRPr="001C1506">
        <w:rPr>
          <w:rFonts w:cs="Times New Roman"/>
          <w:szCs w:val="22"/>
        </w:rPr>
        <w:t>General information</w:t>
      </w:r>
    </w:p>
    <w:p w14:paraId="520046D8" w14:textId="77777777" w:rsidR="00A6576B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rFonts w:cs="Times New Roman"/>
          <w:szCs w:val="22"/>
        </w:rPr>
      </w:pPr>
      <w:r w:rsidRPr="001C1506">
        <w:rPr>
          <w:rFonts w:cs="Times New Roman"/>
          <w:szCs w:val="22"/>
        </w:rPr>
        <w:t>Basis of preparation of the interim financial statements</w:t>
      </w:r>
    </w:p>
    <w:p w14:paraId="6FAAB1EB" w14:textId="77777777" w:rsidR="00A6576B" w:rsidRPr="00F262A0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rFonts w:cs="Times New Roman"/>
          <w:szCs w:val="22"/>
        </w:rPr>
      </w:pPr>
      <w:r w:rsidRPr="00F262A0">
        <w:t>Related parties</w:t>
      </w:r>
    </w:p>
    <w:p w14:paraId="02788254" w14:textId="33010416" w:rsidR="00121359" w:rsidRDefault="00121359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 w:rsidRPr="00121359">
        <w:t xml:space="preserve">Trade </w:t>
      </w:r>
      <w:r w:rsidR="00977EA5" w:rsidRPr="00977EA5">
        <w:t xml:space="preserve">receivables </w:t>
      </w:r>
    </w:p>
    <w:p w14:paraId="642C9107" w14:textId="77777777" w:rsidR="00A6576B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 w:rsidRPr="001C1506">
        <w:t>Investments in subsidiary</w:t>
      </w:r>
    </w:p>
    <w:p w14:paraId="1CC4A273" w14:textId="77777777" w:rsidR="00A6576B" w:rsidRPr="001C1506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 w:rsidRPr="001C1506">
        <w:t>Business segment information</w:t>
      </w:r>
    </w:p>
    <w:p w14:paraId="3E98C548" w14:textId="77777777" w:rsidR="00A6576B" w:rsidRPr="001C1506" w:rsidRDefault="001C18D8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>
        <w:t>Dividends</w:t>
      </w:r>
    </w:p>
    <w:p w14:paraId="74EB32AA" w14:textId="77777777" w:rsidR="002D0AF0" w:rsidRPr="002D0AF0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color w:val="FF0000"/>
        </w:rPr>
      </w:pPr>
      <w:r w:rsidRPr="00FC155B">
        <w:t>Commitments</w:t>
      </w:r>
    </w:p>
    <w:p w14:paraId="2A2A5720" w14:textId="77777777" w:rsidR="00A65C4C" w:rsidRDefault="00A65C4C" w:rsidP="00A65C4C">
      <w:pPr>
        <w:pStyle w:val="index"/>
        <w:tabs>
          <w:tab w:val="clear" w:pos="1134"/>
        </w:tabs>
        <w:spacing w:line="280" w:lineRule="atLeast"/>
        <w:ind w:left="0" w:firstLine="0"/>
        <w:jc w:val="thaiDistribute"/>
        <w:outlineLvl w:val="0"/>
      </w:pPr>
    </w:p>
    <w:p w14:paraId="355D2D35" w14:textId="77777777" w:rsidR="00A14605" w:rsidRDefault="00A14605" w:rsidP="00445031">
      <w:pPr>
        <w:pStyle w:val="index"/>
        <w:tabs>
          <w:tab w:val="clear" w:pos="1134"/>
        </w:tabs>
        <w:spacing w:line="280" w:lineRule="atLeast"/>
        <w:ind w:left="1170" w:firstLine="0"/>
        <w:jc w:val="thaiDistribute"/>
        <w:outlineLvl w:val="0"/>
      </w:pPr>
    </w:p>
    <w:p w14:paraId="529C2823" w14:textId="77777777" w:rsidR="00ED364F" w:rsidRPr="00A14605" w:rsidRDefault="00ED364F" w:rsidP="00785AEE">
      <w:pPr>
        <w:pStyle w:val="index"/>
        <w:tabs>
          <w:tab w:val="clear" w:pos="1134"/>
          <w:tab w:val="num" w:pos="1170"/>
        </w:tabs>
        <w:spacing w:after="0" w:line="230" w:lineRule="exact"/>
        <w:ind w:left="340" w:firstLine="0"/>
        <w:outlineLvl w:val="0"/>
        <w:rPr>
          <w:lang w:val="en-US"/>
        </w:rPr>
      </w:pPr>
    </w:p>
    <w:p w14:paraId="4BBCB768" w14:textId="77777777" w:rsidR="004C33A5" w:rsidRPr="00127A8B" w:rsidRDefault="00967BC4" w:rsidP="0064123D">
      <w:pPr>
        <w:spacing w:after="20" w:line="280" w:lineRule="atLeast"/>
        <w:ind w:left="540"/>
        <w:jc w:val="thaiDistribute"/>
        <w:rPr>
          <w:rFonts w:cs="Times New Roman"/>
        </w:rPr>
      </w:pPr>
      <w:r w:rsidRPr="00127A8B">
        <w:rPr>
          <w:rFonts w:cs="Times New Roman"/>
        </w:rPr>
        <w:br w:type="page"/>
      </w:r>
      <w:r w:rsidR="004C33A5" w:rsidRPr="00127A8B">
        <w:rPr>
          <w:rFonts w:cs="Times New Roman"/>
        </w:rPr>
        <w:t xml:space="preserve">These notes form an integral part of the </w:t>
      </w:r>
      <w:r w:rsidR="008E2A74">
        <w:rPr>
          <w:rFonts w:cs="Times New Roman"/>
        </w:rPr>
        <w:t xml:space="preserve">interim </w:t>
      </w:r>
      <w:r w:rsidR="004C33A5" w:rsidRPr="00127A8B">
        <w:rPr>
          <w:rFonts w:cs="Times New Roman"/>
        </w:rPr>
        <w:t>financial statements.</w:t>
      </w:r>
    </w:p>
    <w:p w14:paraId="21D4F1D1" w14:textId="77777777" w:rsidR="009F0056" w:rsidRPr="00675B9A" w:rsidRDefault="009F0056" w:rsidP="009D4858">
      <w:pPr>
        <w:spacing w:line="240" w:lineRule="auto"/>
        <w:ind w:left="540"/>
        <w:jc w:val="thaiDistribute"/>
        <w:rPr>
          <w:rFonts w:cs="Times New Roman"/>
          <w:sz w:val="16"/>
          <w:szCs w:val="16"/>
        </w:rPr>
      </w:pPr>
    </w:p>
    <w:p w14:paraId="014D9B06" w14:textId="3393DA51" w:rsidR="00032B56" w:rsidRPr="00433361" w:rsidRDefault="00433361" w:rsidP="00032B56">
      <w:pPr>
        <w:tabs>
          <w:tab w:val="left" w:pos="540"/>
        </w:tabs>
        <w:ind w:left="540"/>
        <w:jc w:val="both"/>
        <w:rPr>
          <w:rFonts w:cs="Times New Roman"/>
          <w:cs/>
        </w:rPr>
      </w:pPr>
      <w:r w:rsidRPr="00615273">
        <w:rPr>
          <w:rFonts w:cs="Times New Roman"/>
          <w:spacing w:val="-2"/>
        </w:rPr>
        <w:t>The interim</w:t>
      </w:r>
      <w:r w:rsidR="00525B87">
        <w:rPr>
          <w:rFonts w:cs="Times New Roman"/>
          <w:spacing w:val="-2"/>
        </w:rPr>
        <w:t xml:space="preserve"> </w:t>
      </w:r>
      <w:r w:rsidRPr="00615273">
        <w:rPr>
          <w:rFonts w:cs="Times New Roman"/>
          <w:spacing w:val="-2"/>
        </w:rPr>
        <w:t xml:space="preserve">financial statements issued for Thai </w:t>
      </w:r>
      <w:r w:rsidR="00BD66A7" w:rsidRPr="00615273">
        <w:rPr>
          <w:rFonts w:cs="Times New Roman"/>
          <w:spacing w:val="-2"/>
        </w:rPr>
        <w:t xml:space="preserve">statutory and </w:t>
      </w:r>
      <w:r w:rsidRPr="00615273">
        <w:rPr>
          <w:rFonts w:cs="Times New Roman"/>
          <w:spacing w:val="-2"/>
        </w:rPr>
        <w:t>regulatory reporting purposes a</w:t>
      </w:r>
      <w:r w:rsidR="00B66B0D" w:rsidRPr="00615273">
        <w:rPr>
          <w:rFonts w:cs="Times New Roman"/>
          <w:spacing w:val="-2"/>
        </w:rPr>
        <w:t>re prepared</w:t>
      </w:r>
      <w:r w:rsidR="00B66B0D">
        <w:rPr>
          <w:rFonts w:cs="Times New Roman"/>
        </w:rPr>
        <w:t xml:space="preserve"> in the Thai </w:t>
      </w:r>
      <w:r w:rsidR="00145CB8">
        <w:rPr>
          <w:rFonts w:cs="Times New Roman"/>
        </w:rPr>
        <w:t>and English language</w:t>
      </w:r>
      <w:r w:rsidR="00B66B0D">
        <w:rPr>
          <w:rFonts w:cs="Times New Roman"/>
        </w:rPr>
        <w:t>s</w:t>
      </w:r>
      <w:r w:rsidR="00655849">
        <w:rPr>
          <w:rFonts w:cs="Times New Roman"/>
        </w:rPr>
        <w:t>,</w:t>
      </w:r>
      <w:r w:rsidR="00D023FA">
        <w:rPr>
          <w:rFonts w:cs="Times New Roman"/>
        </w:rPr>
        <w:t xml:space="preserve"> </w:t>
      </w:r>
      <w:r w:rsidR="00655849">
        <w:rPr>
          <w:rFonts w:cs="Times New Roman"/>
        </w:rPr>
        <w:t>and were approved and authoriz</w:t>
      </w:r>
      <w:r w:rsidRPr="00433361">
        <w:rPr>
          <w:rFonts w:cs="Times New Roman"/>
        </w:rPr>
        <w:t>ed for issue by the</w:t>
      </w:r>
      <w:r w:rsidR="00A01414">
        <w:rPr>
          <w:rFonts w:cs="Times New Roman"/>
        </w:rPr>
        <w:t xml:space="preserve"> audit committee, as appointed by the</w:t>
      </w:r>
      <w:r w:rsidRPr="00433361">
        <w:rPr>
          <w:rFonts w:cs="Times New Roman"/>
        </w:rPr>
        <w:t xml:space="preserve"> Board of Directors</w:t>
      </w:r>
      <w:r w:rsidR="00A01414">
        <w:rPr>
          <w:rFonts w:cs="Times New Roman"/>
        </w:rPr>
        <w:t xml:space="preserve"> of the Company,</w:t>
      </w:r>
      <w:r w:rsidRPr="00433361">
        <w:rPr>
          <w:rFonts w:cs="Times New Roman"/>
        </w:rPr>
        <w:t xml:space="preserve"> on </w:t>
      </w:r>
      <w:r w:rsidR="00826E93">
        <w:rPr>
          <w:rFonts w:cs="Cordia New"/>
          <w:lang w:bidi="th-TH"/>
        </w:rPr>
        <w:t>8</w:t>
      </w:r>
      <w:r w:rsidR="00A6708A" w:rsidRPr="00B030CC">
        <w:rPr>
          <w:rFonts w:cs="Cordia New"/>
          <w:lang w:bidi="th-TH"/>
        </w:rPr>
        <w:t xml:space="preserve"> </w:t>
      </w:r>
      <w:r w:rsidR="00121359" w:rsidRPr="00B030CC">
        <w:rPr>
          <w:rFonts w:cs="Cordia New"/>
          <w:lang w:bidi="th-TH"/>
        </w:rPr>
        <w:t>May</w:t>
      </w:r>
      <w:r w:rsidR="00DC54CB" w:rsidRPr="00B030CC">
        <w:rPr>
          <w:rFonts w:cs="Cordia New"/>
          <w:lang w:bidi="th-TH"/>
        </w:rPr>
        <w:t xml:space="preserve"> 20</w:t>
      </w:r>
      <w:r w:rsidR="006D2559" w:rsidRPr="00B030CC">
        <w:rPr>
          <w:rFonts w:cs="Cordia New"/>
          <w:lang w:bidi="th-TH"/>
        </w:rPr>
        <w:t>2</w:t>
      </w:r>
      <w:r w:rsidR="007A7175">
        <w:rPr>
          <w:rFonts w:cs="Cordia New"/>
          <w:lang w:bidi="th-TH"/>
        </w:rPr>
        <w:t>4</w:t>
      </w:r>
      <w:r w:rsidR="00D84076" w:rsidRPr="007C26A7">
        <w:rPr>
          <w:rFonts w:cs="Cordia New"/>
          <w:lang w:bidi="th-TH"/>
        </w:rPr>
        <w:t>.</w:t>
      </w:r>
    </w:p>
    <w:p w14:paraId="1940DC38" w14:textId="77777777" w:rsidR="00C04BB2" w:rsidRPr="00675B9A" w:rsidRDefault="00C04BB2" w:rsidP="009D4858">
      <w:pPr>
        <w:spacing w:line="240" w:lineRule="auto"/>
        <w:ind w:left="540"/>
        <w:jc w:val="thaiDistribute"/>
        <w:rPr>
          <w:rFonts w:cs="Times New Roman"/>
          <w:sz w:val="16"/>
          <w:szCs w:val="16"/>
        </w:rPr>
      </w:pPr>
    </w:p>
    <w:p w14:paraId="684D1C2C" w14:textId="77777777" w:rsidR="002D25E4" w:rsidRPr="00127A8B" w:rsidRDefault="002D25E4" w:rsidP="004A3539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tLeast"/>
        <w:ind w:hanging="72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127A8B">
        <w:rPr>
          <w:rFonts w:cs="Times New Roman"/>
          <w:b/>
          <w:bCs/>
          <w:sz w:val="24"/>
          <w:szCs w:val="24"/>
          <w:lang w:val="en-US"/>
        </w:rPr>
        <w:t>G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eneral</w:t>
      </w:r>
      <w:r w:rsidR="000B1CE8" w:rsidRPr="00127A8B">
        <w:rPr>
          <w:rFonts w:cs="Times New Roman"/>
          <w:b/>
          <w:bCs/>
          <w:sz w:val="24"/>
          <w:szCs w:val="24"/>
          <w:lang w:val="en-US"/>
        </w:rPr>
        <w:t xml:space="preserve"> information</w:t>
      </w:r>
    </w:p>
    <w:p w14:paraId="713EA26E" w14:textId="77777777" w:rsidR="002D25E4" w:rsidRPr="00675B9A" w:rsidRDefault="002D25E4" w:rsidP="009D4858">
      <w:pPr>
        <w:pStyle w:val="BodyText"/>
        <w:spacing w:after="0" w:line="240" w:lineRule="auto"/>
        <w:ind w:left="540"/>
        <w:jc w:val="thaiDistribute"/>
        <w:rPr>
          <w:rFonts w:cs="Times New Roman"/>
          <w:sz w:val="16"/>
          <w:szCs w:val="16"/>
          <w:lang w:val="en-US"/>
        </w:rPr>
      </w:pPr>
    </w:p>
    <w:p w14:paraId="0AEA4169" w14:textId="124F7442" w:rsidR="002D25E4" w:rsidRPr="005241F6" w:rsidRDefault="00433361" w:rsidP="00433361">
      <w:pPr>
        <w:pStyle w:val="BodyText"/>
        <w:spacing w:after="0" w:line="240" w:lineRule="atLeast"/>
        <w:ind w:left="547"/>
        <w:jc w:val="thaiDistribute"/>
        <w:rPr>
          <w:rFonts w:cstheme="minorBidi"/>
          <w:cs/>
          <w:lang w:bidi="th-TH"/>
        </w:rPr>
      </w:pPr>
      <w:r w:rsidRPr="005241F6">
        <w:rPr>
          <w:rFonts w:cs="Times New Roman"/>
        </w:rPr>
        <w:t>Quality Construction Products Public Company Limited</w:t>
      </w:r>
      <w:r w:rsidR="002D25E4" w:rsidRPr="005241F6">
        <w:rPr>
          <w:rFonts w:cs="Times New Roman"/>
          <w:lang w:val="en-US"/>
        </w:rPr>
        <w:t xml:space="preserve">, </w:t>
      </w:r>
      <w:r w:rsidR="00B30CD7" w:rsidRPr="005241F6">
        <w:rPr>
          <w:rFonts w:cs="Times New Roman"/>
          <w:lang w:val="en-US"/>
        </w:rPr>
        <w:t>(</w:t>
      </w:r>
      <w:r w:rsidR="008B0380" w:rsidRPr="005241F6">
        <w:rPr>
          <w:rFonts w:cs="Times New Roman"/>
          <w:lang w:val="en-US"/>
        </w:rPr>
        <w:t xml:space="preserve">the </w:t>
      </w:r>
      <w:r w:rsidR="00134E65" w:rsidRPr="005241F6">
        <w:rPr>
          <w:rFonts w:cs="Times New Roman"/>
          <w:lang w:val="en-US"/>
        </w:rPr>
        <w:t>“Company”</w:t>
      </w:r>
      <w:r w:rsidR="008452EC" w:rsidRPr="005241F6">
        <w:rPr>
          <w:rFonts w:cs="Times New Roman"/>
          <w:lang w:val="en-US"/>
        </w:rPr>
        <w:t>)</w:t>
      </w:r>
      <w:r w:rsidR="0045076D" w:rsidRPr="005241F6">
        <w:rPr>
          <w:rFonts w:cs="Times New Roman"/>
          <w:lang w:val="en-US"/>
        </w:rPr>
        <w:t>, is incorporated</w:t>
      </w:r>
      <w:r w:rsidR="002D25E4" w:rsidRPr="005241F6">
        <w:rPr>
          <w:rFonts w:cs="Times New Roman"/>
          <w:lang w:val="en-US"/>
        </w:rPr>
        <w:t xml:space="preserve"> in Thailand</w:t>
      </w:r>
      <w:r w:rsidR="00C50A8D" w:rsidRPr="005241F6">
        <w:rPr>
          <w:lang w:val="en-US" w:bidi="th-TH"/>
        </w:rPr>
        <w:t>.</w:t>
      </w:r>
      <w:r w:rsidR="0045076D" w:rsidRPr="005241F6">
        <w:rPr>
          <w:rFonts w:cs="Times New Roman"/>
          <w:lang w:val="en-US"/>
        </w:rPr>
        <w:t xml:space="preserve"> </w:t>
      </w:r>
      <w:r w:rsidR="00C50A8D" w:rsidRPr="005241F6">
        <w:rPr>
          <w:lang w:val="en-US"/>
        </w:rPr>
        <w:t>The Company’s registered office is at</w:t>
      </w:r>
      <w:r w:rsidR="00C50A8D" w:rsidRPr="005241F6">
        <w:rPr>
          <w:rFonts w:cs="Times New Roman"/>
          <w:lang w:val="en-US"/>
        </w:rPr>
        <w:t xml:space="preserve"> </w:t>
      </w:r>
      <w:r w:rsidRPr="005241F6">
        <w:rPr>
          <w:rFonts w:cs="Times New Roman"/>
          <w:lang w:val="en-US"/>
        </w:rPr>
        <w:t xml:space="preserve">144 Moo 16, </w:t>
      </w:r>
      <w:proofErr w:type="spellStart"/>
      <w:r w:rsidRPr="005241F6">
        <w:rPr>
          <w:rFonts w:cs="Times New Roman"/>
          <w:lang w:val="en-US"/>
        </w:rPr>
        <w:t>Udomsorayuth</w:t>
      </w:r>
      <w:proofErr w:type="spellEnd"/>
      <w:r w:rsidRPr="005241F6">
        <w:rPr>
          <w:rFonts w:cs="Times New Roman"/>
          <w:lang w:val="en-US"/>
        </w:rPr>
        <w:t xml:space="preserve"> Road, </w:t>
      </w:r>
      <w:proofErr w:type="spellStart"/>
      <w:r w:rsidRPr="005241F6">
        <w:rPr>
          <w:rFonts w:cs="Times New Roman"/>
          <w:lang w:val="en-US"/>
        </w:rPr>
        <w:t>Tambol</w:t>
      </w:r>
      <w:proofErr w:type="spellEnd"/>
      <w:r w:rsidR="008452EC" w:rsidRPr="005241F6">
        <w:rPr>
          <w:rFonts w:cs="Times New Roman"/>
          <w:lang w:val="en-US"/>
        </w:rPr>
        <w:t xml:space="preserve"> </w:t>
      </w:r>
      <w:proofErr w:type="spellStart"/>
      <w:r w:rsidR="008452EC" w:rsidRPr="005241F6">
        <w:rPr>
          <w:rFonts w:cs="Times New Roman"/>
          <w:lang w:val="en-US"/>
        </w:rPr>
        <w:t>Bangkrasan</w:t>
      </w:r>
      <w:proofErr w:type="spellEnd"/>
      <w:r w:rsidR="008452EC" w:rsidRPr="005241F6">
        <w:rPr>
          <w:rFonts w:cs="Times New Roman"/>
          <w:lang w:val="en-US"/>
        </w:rPr>
        <w:t xml:space="preserve">, </w:t>
      </w:r>
      <w:proofErr w:type="spellStart"/>
      <w:r w:rsidR="008452EC" w:rsidRPr="005241F6">
        <w:rPr>
          <w:rFonts w:cs="Times New Roman"/>
          <w:lang w:val="en-US"/>
        </w:rPr>
        <w:t>Amphur</w:t>
      </w:r>
      <w:proofErr w:type="spellEnd"/>
      <w:r w:rsidR="008452EC" w:rsidRPr="005241F6">
        <w:rPr>
          <w:rFonts w:cs="Times New Roman"/>
          <w:lang w:val="en-US"/>
        </w:rPr>
        <w:t xml:space="preserve"> </w:t>
      </w:r>
      <w:r w:rsidRPr="005241F6">
        <w:rPr>
          <w:rFonts w:cs="Times New Roman"/>
          <w:lang w:val="en-US"/>
        </w:rPr>
        <w:t>Bang pa-in,</w:t>
      </w:r>
      <w:r w:rsidRPr="005241F6">
        <w:t xml:space="preserve"> </w:t>
      </w:r>
      <w:r w:rsidRPr="005241F6">
        <w:rPr>
          <w:rFonts w:cs="Times New Roman"/>
          <w:lang w:val="en-US"/>
        </w:rPr>
        <w:t>Ayutthaya</w:t>
      </w:r>
      <w:r w:rsidR="00655849" w:rsidRPr="005241F6">
        <w:rPr>
          <w:rFonts w:cs="Times New Roman"/>
          <w:lang w:val="en-US"/>
        </w:rPr>
        <w:t>,</w:t>
      </w:r>
      <w:r w:rsidR="00E54F09" w:rsidRPr="005241F6">
        <w:rPr>
          <w:rFonts w:cs="Times New Roman"/>
          <w:lang w:val="en-US"/>
        </w:rPr>
        <w:t xml:space="preserve"> </w:t>
      </w:r>
      <w:r w:rsidR="00E54F09" w:rsidRPr="005241F6">
        <w:rPr>
          <w:rFonts w:cs="Cordia New"/>
          <w:lang w:val="en-US" w:bidi="th-TH"/>
        </w:rPr>
        <w:t>13160</w:t>
      </w:r>
      <w:r w:rsidR="009C5CB1" w:rsidRPr="005241F6">
        <w:rPr>
          <w:rFonts w:cs="Cordia New"/>
          <w:lang w:val="en-US" w:bidi="th-TH"/>
        </w:rPr>
        <w:t>,</w:t>
      </w:r>
      <w:r w:rsidR="00E54F09" w:rsidRPr="005241F6">
        <w:rPr>
          <w:rFonts w:cs="Cordia New"/>
          <w:lang w:val="en-US" w:bidi="th-TH"/>
        </w:rPr>
        <w:t xml:space="preserve"> Thailand</w:t>
      </w:r>
      <w:r w:rsidRPr="005241F6">
        <w:rPr>
          <w:rFonts w:cs="Times New Roman"/>
          <w:lang w:val="en-US"/>
        </w:rPr>
        <w:t>.</w:t>
      </w:r>
    </w:p>
    <w:p w14:paraId="57DC1EE7" w14:textId="77777777" w:rsidR="00514CEF" w:rsidRPr="00675B9A" w:rsidRDefault="00514CEF" w:rsidP="009D4858">
      <w:pPr>
        <w:pStyle w:val="BodyText"/>
        <w:spacing w:after="0" w:line="240" w:lineRule="auto"/>
        <w:ind w:left="547"/>
        <w:jc w:val="thaiDistribute"/>
        <w:rPr>
          <w:rFonts w:cs="Times New Roman"/>
          <w:sz w:val="16"/>
          <w:szCs w:val="16"/>
          <w:lang w:val="en-US"/>
        </w:rPr>
      </w:pPr>
    </w:p>
    <w:p w14:paraId="329A61E1" w14:textId="44B86C17" w:rsidR="00A97B73" w:rsidRDefault="00A97B73" w:rsidP="00A97B73">
      <w:pPr>
        <w:pStyle w:val="BodyText"/>
        <w:spacing w:after="0" w:line="240" w:lineRule="atLeast"/>
        <w:ind w:left="547"/>
        <w:jc w:val="thaiDistribute"/>
        <w:rPr>
          <w:rFonts w:cs="Times New Roman"/>
        </w:rPr>
      </w:pPr>
      <w:r w:rsidRPr="00CD6E79">
        <w:rPr>
          <w:rFonts w:cs="Times New Roman"/>
          <w:spacing w:val="-4"/>
        </w:rPr>
        <w:t xml:space="preserve">The </w:t>
      </w:r>
      <w:r w:rsidR="00577F96">
        <w:rPr>
          <w:rFonts w:cs="Times New Roman"/>
          <w:spacing w:val="-4"/>
        </w:rPr>
        <w:t>parent</w:t>
      </w:r>
      <w:r w:rsidRPr="00CD6E79">
        <w:rPr>
          <w:rFonts w:cs="Times New Roman"/>
          <w:spacing w:val="-4"/>
        </w:rPr>
        <w:t xml:space="preserve"> and ultimate parent companies during the financial period were SCG Building Materials</w:t>
      </w:r>
      <w:r w:rsidRPr="00CD6E79">
        <w:rPr>
          <w:rFonts w:cs="Times New Roman"/>
        </w:rPr>
        <w:t xml:space="preserve"> Company Limited and The Siam Cement Public Company Limited. Both are incorporated</w:t>
      </w:r>
      <w:r w:rsidR="004C2842" w:rsidRPr="00CD6E79">
        <w:rPr>
          <w:rFonts w:cs="Times New Roman"/>
        </w:rPr>
        <w:t xml:space="preserve"> </w:t>
      </w:r>
      <w:r w:rsidRPr="00CD6E79">
        <w:rPr>
          <w:rFonts w:cs="Times New Roman"/>
        </w:rPr>
        <w:t>in Thailand.</w:t>
      </w:r>
    </w:p>
    <w:p w14:paraId="359A0AA6" w14:textId="77777777" w:rsidR="00675B9A" w:rsidRPr="00675B9A" w:rsidRDefault="00675B9A" w:rsidP="00826E93">
      <w:pPr>
        <w:pStyle w:val="BodyText"/>
        <w:spacing w:after="0" w:line="240" w:lineRule="atLeast"/>
        <w:jc w:val="thaiDistribute"/>
        <w:rPr>
          <w:rFonts w:cs="Times New Roman"/>
          <w:sz w:val="16"/>
          <w:szCs w:val="16"/>
        </w:rPr>
      </w:pPr>
    </w:p>
    <w:p w14:paraId="771F242D" w14:textId="46C38872" w:rsidR="00076ACB" w:rsidRPr="00675B9A" w:rsidRDefault="002D25E4" w:rsidP="00675B9A">
      <w:pPr>
        <w:pStyle w:val="BodyText"/>
        <w:spacing w:after="0" w:line="240" w:lineRule="atLeast"/>
        <w:ind w:left="547"/>
        <w:jc w:val="thaiDistribute"/>
        <w:rPr>
          <w:rFonts w:cs="Times New Roman"/>
        </w:rPr>
      </w:pPr>
      <w:r w:rsidRPr="00675B9A">
        <w:rPr>
          <w:rFonts w:cs="Times New Roman"/>
        </w:rPr>
        <w:t xml:space="preserve">The principal </w:t>
      </w:r>
      <w:r w:rsidR="00AC5A9E" w:rsidRPr="00675B9A">
        <w:rPr>
          <w:rFonts w:cs="Times New Roman"/>
        </w:rPr>
        <w:t>business</w:t>
      </w:r>
      <w:r w:rsidR="00A97B73" w:rsidRPr="00675B9A">
        <w:rPr>
          <w:rFonts w:cs="Times New Roman"/>
        </w:rPr>
        <w:t>es</w:t>
      </w:r>
      <w:r w:rsidR="00AC5A9E" w:rsidRPr="00675B9A">
        <w:rPr>
          <w:rFonts w:cs="Times New Roman"/>
        </w:rPr>
        <w:t xml:space="preserve"> </w:t>
      </w:r>
      <w:r w:rsidRPr="00675B9A">
        <w:rPr>
          <w:rFonts w:cs="Times New Roman"/>
        </w:rPr>
        <w:t xml:space="preserve">of the Company </w:t>
      </w:r>
      <w:r w:rsidR="00A97B73" w:rsidRPr="00675B9A">
        <w:rPr>
          <w:rFonts w:cs="Times New Roman"/>
        </w:rPr>
        <w:t>are to produce and distribute of autoclaved aerated concrete blocks, reinforced wall panels, floor panels, and lintels for construction uses.</w:t>
      </w:r>
    </w:p>
    <w:p w14:paraId="00BBDB8C" w14:textId="77777777" w:rsidR="00290879" w:rsidRPr="00675B9A" w:rsidRDefault="00290879" w:rsidP="009D4858">
      <w:pPr>
        <w:pStyle w:val="BodyText"/>
        <w:spacing w:after="0" w:line="240" w:lineRule="auto"/>
        <w:ind w:left="547"/>
        <w:jc w:val="thaiDistribute"/>
        <w:rPr>
          <w:rFonts w:cs="Times New Roman"/>
          <w:sz w:val="16"/>
          <w:szCs w:val="16"/>
          <w:lang w:val="en-US"/>
        </w:rPr>
      </w:pPr>
    </w:p>
    <w:p w14:paraId="41E22D73" w14:textId="1FCB22E6" w:rsidR="00290879" w:rsidRDefault="00290879" w:rsidP="00290879">
      <w:pPr>
        <w:pStyle w:val="block"/>
        <w:shd w:val="clear" w:color="auto" w:fill="FFFFFF"/>
        <w:spacing w:after="0" w:line="240" w:lineRule="atLeast"/>
        <w:ind w:left="540"/>
        <w:jc w:val="both"/>
        <w:rPr>
          <w:lang w:val="en-US"/>
        </w:rPr>
      </w:pPr>
      <w:r w:rsidRPr="009C7B7F">
        <w:rPr>
          <w:lang w:val="en-US"/>
        </w:rPr>
        <w:t>Detai</w:t>
      </w:r>
      <w:r w:rsidR="001B0B6C">
        <w:rPr>
          <w:lang w:val="en-US"/>
        </w:rPr>
        <w:t>ls of the Company’s subsidiary</w:t>
      </w:r>
      <w:r w:rsidRPr="009C7B7F">
        <w:rPr>
          <w:lang w:val="en-US"/>
        </w:rPr>
        <w:t xml:space="preserve"> </w:t>
      </w:r>
      <w:r>
        <w:rPr>
          <w:lang w:val="en-US"/>
        </w:rPr>
        <w:t xml:space="preserve">as at </w:t>
      </w:r>
      <w:r w:rsidR="004C1153">
        <w:rPr>
          <w:lang w:val="en-US"/>
        </w:rPr>
        <w:t>3</w:t>
      </w:r>
      <w:r w:rsidR="00121359">
        <w:rPr>
          <w:lang w:val="en-US"/>
        </w:rPr>
        <w:t>1</w:t>
      </w:r>
      <w:r w:rsidR="004C1153">
        <w:rPr>
          <w:lang w:val="en-US"/>
        </w:rPr>
        <w:t xml:space="preserve"> </w:t>
      </w:r>
      <w:r w:rsidR="00121359">
        <w:rPr>
          <w:lang w:val="en-US"/>
        </w:rPr>
        <w:t>M</w:t>
      </w:r>
      <w:r w:rsidR="00B30CD7">
        <w:rPr>
          <w:lang w:val="en-US"/>
        </w:rPr>
        <w:t xml:space="preserve">arch </w:t>
      </w:r>
      <w:r w:rsidR="004C1153">
        <w:rPr>
          <w:lang w:val="en-US"/>
        </w:rPr>
        <w:t>202</w:t>
      </w:r>
      <w:r w:rsidR="00AC1678">
        <w:rPr>
          <w:lang w:val="en-US"/>
        </w:rPr>
        <w:t>4</w:t>
      </w:r>
      <w:r w:rsidR="00FB3AE8">
        <w:rPr>
          <w:lang w:val="en-US"/>
        </w:rPr>
        <w:t xml:space="preserve"> </w:t>
      </w:r>
      <w:r w:rsidRPr="009C7B7F">
        <w:rPr>
          <w:lang w:val="en-US"/>
        </w:rPr>
        <w:t xml:space="preserve">and </w:t>
      </w:r>
      <w:r>
        <w:rPr>
          <w:lang w:val="en-US"/>
        </w:rPr>
        <w:t>31 December 20</w:t>
      </w:r>
      <w:r w:rsidR="00121359">
        <w:rPr>
          <w:lang w:val="en-US"/>
        </w:rPr>
        <w:t>2</w:t>
      </w:r>
      <w:r w:rsidR="00AC1678">
        <w:rPr>
          <w:lang w:val="en-US"/>
        </w:rPr>
        <w:t>3</w:t>
      </w:r>
      <w:r w:rsidR="00FB3AE8">
        <w:rPr>
          <w:lang w:val="en-US"/>
        </w:rPr>
        <w:t xml:space="preserve"> </w:t>
      </w:r>
      <w:r w:rsidRPr="009C7B7F">
        <w:rPr>
          <w:lang w:val="en-US"/>
        </w:rPr>
        <w:t xml:space="preserve">were as follows: </w:t>
      </w:r>
    </w:p>
    <w:p w14:paraId="1CF67956" w14:textId="77777777" w:rsidR="00C70938" w:rsidRPr="00675B9A" w:rsidRDefault="00C70938" w:rsidP="009D4858">
      <w:pPr>
        <w:pStyle w:val="block"/>
        <w:shd w:val="clear" w:color="auto" w:fill="FFFFFF"/>
        <w:spacing w:after="0" w:line="240" w:lineRule="auto"/>
        <w:ind w:left="540"/>
        <w:jc w:val="both"/>
        <w:rPr>
          <w:rFonts w:cs="Times New Roman"/>
          <w:sz w:val="16"/>
          <w:szCs w:val="16"/>
          <w:lang w:val="en-US"/>
        </w:rPr>
      </w:pPr>
    </w:p>
    <w:tbl>
      <w:tblPr>
        <w:tblW w:w="9194" w:type="dxa"/>
        <w:tblInd w:w="450" w:type="dxa"/>
        <w:shd w:val="clear" w:color="auto" w:fill="FFFFFF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2682"/>
        <w:gridCol w:w="1469"/>
        <w:gridCol w:w="180"/>
        <w:gridCol w:w="1260"/>
        <w:gridCol w:w="178"/>
        <w:gridCol w:w="1175"/>
      </w:tblGrid>
      <w:tr w:rsidR="00556884" w:rsidRPr="008F1515" w14:paraId="218C5C1E" w14:textId="77777777" w:rsidTr="00E36011">
        <w:trPr>
          <w:cantSplit/>
          <w:tblHeader/>
        </w:trPr>
        <w:tc>
          <w:tcPr>
            <w:tcW w:w="2250" w:type="dxa"/>
            <w:shd w:val="clear" w:color="auto" w:fill="FFFFFF"/>
            <w:vAlign w:val="bottom"/>
          </w:tcPr>
          <w:p w14:paraId="36998E0B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</w:rPr>
            </w:pPr>
          </w:p>
          <w:p w14:paraId="3BEAFF82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Name of the entity</w:t>
            </w:r>
          </w:p>
        </w:tc>
        <w:tc>
          <w:tcPr>
            <w:tcW w:w="2682" w:type="dxa"/>
            <w:shd w:val="clear" w:color="auto" w:fill="FFFFFF"/>
            <w:vAlign w:val="bottom"/>
          </w:tcPr>
          <w:p w14:paraId="4158EAF4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Type of business</w:t>
            </w:r>
          </w:p>
        </w:tc>
        <w:tc>
          <w:tcPr>
            <w:tcW w:w="1469" w:type="dxa"/>
            <w:shd w:val="clear" w:color="auto" w:fill="FFFFFF"/>
            <w:vAlign w:val="bottom"/>
          </w:tcPr>
          <w:p w14:paraId="0B3A6C7C" w14:textId="08834B9E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Country of incorporation</w:t>
            </w:r>
            <w:r>
              <w:rPr>
                <w:rFonts w:cs="Times New Roman"/>
                <w:b/>
                <w:bCs/>
                <w:lang w:val="en-US"/>
              </w:rPr>
              <w:t xml:space="preserve"> /</w:t>
            </w:r>
            <w:r w:rsidRPr="008F1515">
              <w:rPr>
                <w:rFonts w:cs="Times New Roman"/>
                <w:b/>
                <w:bCs/>
              </w:rPr>
              <w:t>nationality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5B607C5B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2613" w:type="dxa"/>
            <w:gridSpan w:val="3"/>
            <w:shd w:val="clear" w:color="auto" w:fill="FFFFFF"/>
            <w:vAlign w:val="bottom"/>
          </w:tcPr>
          <w:p w14:paraId="1F8F8873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</w:p>
          <w:p w14:paraId="60727200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Ownership interest</w:t>
            </w:r>
          </w:p>
        </w:tc>
      </w:tr>
      <w:tr w:rsidR="00556884" w:rsidRPr="008F1515" w14:paraId="429754BC" w14:textId="77777777" w:rsidTr="00E36011">
        <w:trPr>
          <w:cantSplit/>
          <w:tblHeader/>
        </w:trPr>
        <w:tc>
          <w:tcPr>
            <w:tcW w:w="2250" w:type="dxa"/>
            <w:shd w:val="clear" w:color="auto" w:fill="FFFFFF"/>
          </w:tcPr>
          <w:p w14:paraId="20B6B6E1" w14:textId="77777777" w:rsidR="00556884" w:rsidRPr="008F1515" w:rsidRDefault="00556884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540"/>
              <w:rPr>
                <w:rFonts w:cs="Times New Roman"/>
              </w:rPr>
            </w:pPr>
          </w:p>
        </w:tc>
        <w:tc>
          <w:tcPr>
            <w:tcW w:w="2682" w:type="dxa"/>
            <w:shd w:val="clear" w:color="auto" w:fill="FFFFFF"/>
            <w:vAlign w:val="bottom"/>
          </w:tcPr>
          <w:p w14:paraId="1C929043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  <w:b/>
                <w:bCs/>
                <w:cs/>
                <w:lang w:bidi="th-TH"/>
              </w:rPr>
            </w:pPr>
          </w:p>
        </w:tc>
        <w:tc>
          <w:tcPr>
            <w:tcW w:w="1469" w:type="dxa"/>
            <w:shd w:val="clear" w:color="auto" w:fill="FFFFFF"/>
            <w:vAlign w:val="bottom"/>
          </w:tcPr>
          <w:p w14:paraId="3DB5087F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2793" w:type="dxa"/>
            <w:gridSpan w:val="4"/>
            <w:shd w:val="clear" w:color="auto" w:fill="FFFFFF"/>
            <w:vAlign w:val="bottom"/>
          </w:tcPr>
          <w:p w14:paraId="6513C5C7" w14:textId="77777777" w:rsidR="00556884" w:rsidRPr="008F1515" w:rsidRDefault="00556884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68"/>
              <w:jc w:val="center"/>
              <w:rPr>
                <w:rFonts w:cs="Times New Roman"/>
              </w:rPr>
            </w:pPr>
            <w:r w:rsidRPr="008F1515">
              <w:rPr>
                <w:rFonts w:cs="Times New Roman"/>
                <w:b/>
                <w:bCs/>
              </w:rPr>
              <w:t>(%)</w:t>
            </w:r>
          </w:p>
        </w:tc>
      </w:tr>
      <w:tr w:rsidR="006822E2" w:rsidRPr="008F1515" w14:paraId="243517E0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29ADF809" w14:textId="77777777" w:rsidR="006822E2" w:rsidRPr="008F1515" w:rsidRDefault="006822E2" w:rsidP="003B31F3">
            <w:pPr>
              <w:shd w:val="clear" w:color="auto" w:fill="FFFFFF"/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682" w:type="dxa"/>
            <w:shd w:val="clear" w:color="auto" w:fill="FFFFFF"/>
          </w:tcPr>
          <w:p w14:paraId="121128B8" w14:textId="77777777" w:rsidR="006822E2" w:rsidRPr="008F1515" w:rsidRDefault="006822E2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469" w:type="dxa"/>
            <w:shd w:val="clear" w:color="auto" w:fill="FFFFFF"/>
          </w:tcPr>
          <w:p w14:paraId="3753DE35" w14:textId="77777777" w:rsidR="006822E2" w:rsidRPr="008F1515" w:rsidRDefault="006822E2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80" w:type="dxa"/>
            <w:shd w:val="clear" w:color="auto" w:fill="FFFFFF"/>
          </w:tcPr>
          <w:p w14:paraId="2780560C" w14:textId="77777777" w:rsidR="006822E2" w:rsidRPr="008F1515" w:rsidRDefault="006822E2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0171C615" w14:textId="77777777" w:rsidR="006822E2" w:rsidRPr="008F1515" w:rsidRDefault="006D2559" w:rsidP="006D25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5" w:hanging="7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121359">
              <w:rPr>
                <w:rFonts w:cs="Times New Roman"/>
              </w:rPr>
              <w:t>1 M</w:t>
            </w:r>
            <w:r w:rsidR="00AD4130">
              <w:rPr>
                <w:rFonts w:cs="Times New Roman"/>
              </w:rPr>
              <w:t>arch</w:t>
            </w:r>
          </w:p>
        </w:tc>
        <w:tc>
          <w:tcPr>
            <w:tcW w:w="1353" w:type="dxa"/>
            <w:gridSpan w:val="2"/>
            <w:shd w:val="clear" w:color="auto" w:fill="FFFFFF"/>
          </w:tcPr>
          <w:p w14:paraId="04C8BE31" w14:textId="77777777" w:rsidR="006822E2" w:rsidRPr="006822E2" w:rsidRDefault="006822E2" w:rsidP="006822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spacing w:val="-8"/>
                <w:lang w:val="en-US" w:bidi="th-TH"/>
              </w:rPr>
            </w:pPr>
            <w:r w:rsidRPr="006822E2">
              <w:rPr>
                <w:spacing w:val="-8"/>
                <w:lang w:val="en-US" w:bidi="th-TH"/>
              </w:rPr>
              <w:t>31 December</w:t>
            </w:r>
          </w:p>
        </w:tc>
      </w:tr>
      <w:tr w:rsidR="00556884" w:rsidRPr="008F1515" w14:paraId="47D6798B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23E1A295" w14:textId="77777777" w:rsidR="00556884" w:rsidRPr="008F1515" w:rsidRDefault="00556884" w:rsidP="003B31F3">
            <w:pPr>
              <w:shd w:val="clear" w:color="auto" w:fill="FFFFFF"/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682" w:type="dxa"/>
            <w:shd w:val="clear" w:color="auto" w:fill="FFFFFF"/>
          </w:tcPr>
          <w:p w14:paraId="2226FD25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469" w:type="dxa"/>
            <w:shd w:val="clear" w:color="auto" w:fill="FFFFFF"/>
          </w:tcPr>
          <w:p w14:paraId="4CCA2974" w14:textId="77777777" w:rsidR="00556884" w:rsidRPr="008F1515" w:rsidRDefault="00556884" w:rsidP="0003756E">
            <w:pPr>
              <w:pStyle w:val="acctfourfigures"/>
              <w:shd w:val="clear" w:color="auto" w:fill="FFFFFF"/>
              <w:tabs>
                <w:tab w:val="left" w:pos="1305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80" w:type="dxa"/>
            <w:shd w:val="clear" w:color="auto" w:fill="FFFFFF"/>
          </w:tcPr>
          <w:p w14:paraId="02A52165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13FEDE2F" w14:textId="4B29D30C" w:rsidR="00556884" w:rsidRPr="008F1515" w:rsidRDefault="006D2559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 w:rsidR="00AC1678">
              <w:rPr>
                <w:rFonts w:cs="Times New Roman"/>
              </w:rPr>
              <w:t>4</w:t>
            </w:r>
          </w:p>
        </w:tc>
        <w:tc>
          <w:tcPr>
            <w:tcW w:w="178" w:type="dxa"/>
            <w:shd w:val="clear" w:color="auto" w:fill="FFFFFF"/>
          </w:tcPr>
          <w:p w14:paraId="339E7749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175" w:type="dxa"/>
            <w:shd w:val="clear" w:color="auto" w:fill="FFFFFF"/>
            <w:vAlign w:val="bottom"/>
          </w:tcPr>
          <w:p w14:paraId="6152FD90" w14:textId="6F6BBAE4" w:rsidR="00556884" w:rsidRPr="008F1515" w:rsidRDefault="00556884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</w:rPr>
            </w:pPr>
            <w:r w:rsidRPr="008F1515">
              <w:rPr>
                <w:rFonts w:cs="Times New Roman"/>
              </w:rPr>
              <w:t>20</w:t>
            </w:r>
            <w:r w:rsidR="0010240C">
              <w:rPr>
                <w:rFonts w:cs="Times New Roman"/>
              </w:rPr>
              <w:t>2</w:t>
            </w:r>
            <w:r w:rsidR="00AC1678">
              <w:rPr>
                <w:rFonts w:cs="Times New Roman"/>
              </w:rPr>
              <w:t>3</w:t>
            </w:r>
          </w:p>
        </w:tc>
      </w:tr>
      <w:tr w:rsidR="00556884" w:rsidRPr="008F1515" w14:paraId="30205886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0A01A97C" w14:textId="77777777" w:rsidR="00556884" w:rsidRPr="008F1515" w:rsidRDefault="00556884" w:rsidP="003B31F3">
            <w:pPr>
              <w:shd w:val="clear" w:color="auto" w:fill="FFFFFF"/>
              <w:spacing w:line="240" w:lineRule="atLeast"/>
              <w:ind w:left="20"/>
              <w:rPr>
                <w:rFonts w:cs="Times New Roman"/>
                <w:b/>
                <w:bCs/>
                <w:i/>
                <w:iCs/>
              </w:rPr>
            </w:pPr>
            <w:r w:rsidRPr="008F1515">
              <w:rPr>
                <w:rFonts w:cs="Times New Roman"/>
                <w:b/>
                <w:bCs/>
                <w:i/>
                <w:iCs/>
              </w:rPr>
              <w:t>Direct subsidiary</w:t>
            </w:r>
          </w:p>
        </w:tc>
        <w:tc>
          <w:tcPr>
            <w:tcW w:w="2682" w:type="dxa"/>
            <w:shd w:val="clear" w:color="auto" w:fill="FFFFFF"/>
          </w:tcPr>
          <w:p w14:paraId="7CCFA14E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469" w:type="dxa"/>
            <w:shd w:val="clear" w:color="auto" w:fill="FFFFFF"/>
          </w:tcPr>
          <w:p w14:paraId="446C346F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80" w:type="dxa"/>
            <w:shd w:val="clear" w:color="auto" w:fill="FFFFFF"/>
          </w:tcPr>
          <w:p w14:paraId="06244CFC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</w:tcPr>
          <w:p w14:paraId="39AA1E0A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78" w:type="dxa"/>
            <w:shd w:val="clear" w:color="auto" w:fill="FFFFFF"/>
          </w:tcPr>
          <w:p w14:paraId="4E4F2BD7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175" w:type="dxa"/>
            <w:shd w:val="clear" w:color="auto" w:fill="FFFFFF"/>
          </w:tcPr>
          <w:p w14:paraId="4E51B883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</w:tr>
      <w:tr w:rsidR="00556884" w:rsidRPr="008F1515" w14:paraId="44AF16DB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63F0EBD6" w14:textId="77777777" w:rsidR="00556884" w:rsidRPr="006822E2" w:rsidRDefault="00556884" w:rsidP="003B31F3">
            <w:pPr>
              <w:shd w:val="clear" w:color="auto" w:fill="FFFFFF"/>
              <w:spacing w:line="240" w:lineRule="atLeast"/>
              <w:ind w:left="20"/>
              <w:rPr>
                <w:rFonts w:cs="Times New Roman"/>
                <w:spacing w:val="-4"/>
              </w:rPr>
            </w:pPr>
            <w:r w:rsidRPr="006822E2">
              <w:rPr>
                <w:rFonts w:cs="Times New Roman"/>
                <w:spacing w:val="-4"/>
              </w:rPr>
              <w:t>Q-Con Eastern Co., Ltd.</w:t>
            </w:r>
          </w:p>
        </w:tc>
        <w:tc>
          <w:tcPr>
            <w:tcW w:w="2682" w:type="dxa"/>
            <w:shd w:val="clear" w:color="auto" w:fill="FFFFFF"/>
          </w:tcPr>
          <w:p w14:paraId="2C9464CF" w14:textId="77777777" w:rsidR="00556884" w:rsidRPr="00E90D88" w:rsidRDefault="00556884" w:rsidP="003B31F3">
            <w:pPr>
              <w:pStyle w:val="acctfourfigures"/>
              <w:shd w:val="clear" w:color="auto" w:fill="FFFFFF"/>
              <w:spacing w:line="240" w:lineRule="atLeast"/>
              <w:jc w:val="both"/>
              <w:rPr>
                <w:rFonts w:cs="Times New Roman"/>
                <w:spacing w:val="-4"/>
              </w:rPr>
            </w:pPr>
            <w:r w:rsidRPr="00E90D88">
              <w:rPr>
                <w:rFonts w:cs="Times New Roman"/>
                <w:spacing w:val="-4"/>
              </w:rPr>
              <w:t>Manufacturer and distributor autoclaved aerated concrete, block, reinforced wall panels, floor panels and lintels for construction uses.</w:t>
            </w:r>
          </w:p>
        </w:tc>
        <w:tc>
          <w:tcPr>
            <w:tcW w:w="1469" w:type="dxa"/>
            <w:shd w:val="clear" w:color="auto" w:fill="FFFFFF"/>
          </w:tcPr>
          <w:p w14:paraId="53EC1A89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</w:rPr>
            </w:pPr>
            <w:r w:rsidRPr="008F1515">
              <w:rPr>
                <w:rFonts w:cs="Times New Roman"/>
              </w:rPr>
              <w:t>Thailand</w:t>
            </w:r>
          </w:p>
        </w:tc>
        <w:tc>
          <w:tcPr>
            <w:tcW w:w="180" w:type="dxa"/>
            <w:shd w:val="clear" w:color="auto" w:fill="FFFFFF"/>
          </w:tcPr>
          <w:p w14:paraId="23C2E299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</w:tcPr>
          <w:p w14:paraId="067BBF7B" w14:textId="4DEDEA04" w:rsidR="00556884" w:rsidRPr="008F1515" w:rsidRDefault="00DB750C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8"/>
                <w:lang w:val="en-US" w:bidi="th-TH"/>
              </w:rPr>
            </w:pPr>
            <w:r>
              <w:rPr>
                <w:rFonts w:cs="Times New Roman"/>
                <w:szCs w:val="28"/>
                <w:lang w:val="en-US" w:bidi="th-TH"/>
              </w:rPr>
              <w:t>100</w:t>
            </w:r>
          </w:p>
        </w:tc>
        <w:tc>
          <w:tcPr>
            <w:tcW w:w="178" w:type="dxa"/>
            <w:shd w:val="clear" w:color="auto" w:fill="FFFFFF"/>
          </w:tcPr>
          <w:p w14:paraId="546D987D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175" w:type="dxa"/>
            <w:shd w:val="clear" w:color="auto" w:fill="FFFFFF"/>
          </w:tcPr>
          <w:p w14:paraId="0B7FE634" w14:textId="77777777" w:rsidR="00556884" w:rsidRPr="008F1515" w:rsidRDefault="00147521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8"/>
                <w:lang w:val="en-US" w:bidi="th-TH"/>
              </w:rPr>
            </w:pPr>
            <w:r>
              <w:rPr>
                <w:rFonts w:cs="Times New Roman"/>
                <w:szCs w:val="28"/>
                <w:lang w:val="en-US" w:bidi="th-TH"/>
              </w:rPr>
              <w:t>100</w:t>
            </w:r>
          </w:p>
        </w:tc>
      </w:tr>
    </w:tbl>
    <w:p w14:paraId="0C0CB1B8" w14:textId="77777777" w:rsidR="00556884" w:rsidRPr="00675B9A" w:rsidRDefault="00556884" w:rsidP="00675B9A">
      <w:pPr>
        <w:pStyle w:val="BodyText"/>
        <w:spacing w:after="0" w:line="240" w:lineRule="atLeast"/>
        <w:ind w:left="547"/>
        <w:jc w:val="thaiDistribute"/>
        <w:rPr>
          <w:rFonts w:cs="Times New Roman"/>
          <w:sz w:val="16"/>
          <w:szCs w:val="16"/>
          <w:cs/>
          <w:lang w:bidi="th-TH"/>
        </w:rPr>
      </w:pPr>
    </w:p>
    <w:p w14:paraId="5E0A915F" w14:textId="77777777" w:rsidR="002D25E4" w:rsidRPr="00127A8B" w:rsidRDefault="002D25E4" w:rsidP="00CF5523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tLeast"/>
        <w:ind w:hanging="72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127A8B">
        <w:rPr>
          <w:rFonts w:cs="Times New Roman"/>
          <w:b/>
          <w:bCs/>
          <w:sz w:val="24"/>
          <w:szCs w:val="24"/>
          <w:lang w:val="en-US"/>
        </w:rPr>
        <w:t>B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asis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of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preparation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of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134E65" w:rsidRPr="00127A8B">
        <w:rPr>
          <w:rFonts w:cs="Times New Roman"/>
          <w:b/>
          <w:bCs/>
          <w:sz w:val="24"/>
          <w:szCs w:val="24"/>
          <w:lang w:val="en-US"/>
        </w:rPr>
        <w:t xml:space="preserve">the </w:t>
      </w:r>
      <w:r w:rsidR="001F2BCE">
        <w:rPr>
          <w:rFonts w:cs="Times New Roman"/>
          <w:b/>
          <w:bCs/>
          <w:sz w:val="24"/>
          <w:szCs w:val="24"/>
          <w:lang w:val="en-US"/>
        </w:rPr>
        <w:t xml:space="preserve">interim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financial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statements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</w:p>
    <w:p w14:paraId="5677C5D3" w14:textId="77777777" w:rsidR="00FE3037" w:rsidRPr="00675B9A" w:rsidRDefault="00FE3037" w:rsidP="00675B9A">
      <w:pPr>
        <w:pStyle w:val="BodyText"/>
        <w:spacing w:after="0" w:line="240" w:lineRule="atLeast"/>
        <w:ind w:left="547"/>
        <w:jc w:val="thaiDistribute"/>
        <w:rPr>
          <w:rFonts w:cs="Times New Roman"/>
          <w:sz w:val="16"/>
          <w:szCs w:val="16"/>
          <w:cs/>
          <w:lang w:bidi="th-TH"/>
        </w:rPr>
      </w:pPr>
    </w:p>
    <w:p w14:paraId="4BED0119" w14:textId="77777777" w:rsidR="007760B4" w:rsidRPr="00127A8B" w:rsidRDefault="007760B4" w:rsidP="008002CE">
      <w:pPr>
        <w:pStyle w:val="BodyText"/>
        <w:numPr>
          <w:ilvl w:val="0"/>
          <w:numId w:val="23"/>
        </w:numPr>
        <w:tabs>
          <w:tab w:val="clear" w:pos="900"/>
          <w:tab w:val="num" w:pos="540"/>
        </w:tabs>
        <w:spacing w:after="0" w:line="240" w:lineRule="atLeast"/>
        <w:ind w:hanging="900"/>
        <w:jc w:val="thaiDistribute"/>
        <w:rPr>
          <w:rFonts w:cs="Times New Roman"/>
          <w:b/>
          <w:bCs/>
          <w:i/>
          <w:iCs/>
        </w:rPr>
      </w:pPr>
      <w:r w:rsidRPr="00127A8B">
        <w:rPr>
          <w:rFonts w:cs="Times New Roman"/>
          <w:b/>
          <w:bCs/>
          <w:i/>
          <w:iCs/>
        </w:rPr>
        <w:t>Statement of compliance</w:t>
      </w:r>
    </w:p>
    <w:p w14:paraId="5E5006EE" w14:textId="77777777" w:rsidR="007760B4" w:rsidRPr="00675B9A" w:rsidRDefault="007760B4" w:rsidP="00675B9A">
      <w:pPr>
        <w:pStyle w:val="BodyText"/>
        <w:spacing w:after="0" w:line="240" w:lineRule="atLeast"/>
        <w:ind w:left="547"/>
        <w:jc w:val="thaiDistribute"/>
        <w:rPr>
          <w:rFonts w:cs="Times New Roman"/>
          <w:sz w:val="16"/>
          <w:szCs w:val="16"/>
        </w:rPr>
      </w:pPr>
    </w:p>
    <w:p w14:paraId="4AAFC45A" w14:textId="5917454B" w:rsidR="000578A7" w:rsidRDefault="001B4451" w:rsidP="00675B9A">
      <w:pPr>
        <w:ind w:left="540"/>
        <w:jc w:val="both"/>
        <w:rPr>
          <w:szCs w:val="22"/>
          <w:lang w:val="en-US"/>
        </w:rPr>
      </w:pPr>
      <w:r w:rsidRPr="0021454E">
        <w:t>The interim financial statements are presented in the same format as the annual</w:t>
      </w:r>
      <w:r w:rsidR="00547753" w:rsidRPr="0021454E">
        <w:rPr>
          <w:rFonts w:hint="cs"/>
          <w:cs/>
          <w:lang w:bidi="th-TH"/>
        </w:rPr>
        <w:t xml:space="preserve"> </w:t>
      </w:r>
      <w:r w:rsidRPr="0021454E">
        <w:t xml:space="preserve">financial statements and </w:t>
      </w:r>
      <w:r w:rsidRPr="0021454E">
        <w:rPr>
          <w:szCs w:val="22"/>
        </w:rPr>
        <w:t>together with</w:t>
      </w:r>
      <w:r w:rsidRPr="0021454E">
        <w:rPr>
          <w:sz w:val="20"/>
        </w:rPr>
        <w:t xml:space="preserve"> </w:t>
      </w:r>
      <w:r w:rsidRPr="0021454E">
        <w:t>notes to the interim financial statements on a condensed basis in accordance with Thai Accounting Standard (TAS) No. 34 “</w:t>
      </w:r>
      <w:r w:rsidRPr="0021454E">
        <w:rPr>
          <w:i/>
          <w:iCs/>
        </w:rPr>
        <w:t>Interim Financial Reporting”</w:t>
      </w:r>
      <w:r w:rsidRPr="0021454E">
        <w:t xml:space="preserve">, guidelines promulgated by the Federation of Accounting Professions and applicable rules </w:t>
      </w:r>
      <w:r w:rsidRPr="0021454E">
        <w:rPr>
          <w:lang w:val="en-US"/>
        </w:rPr>
        <w:t xml:space="preserve">and regulations of the Thai Securities and </w:t>
      </w:r>
      <w:r w:rsidRPr="008E39DC">
        <w:rPr>
          <w:spacing w:val="-2"/>
          <w:lang w:val="en-US"/>
        </w:rPr>
        <w:t>Exchange Commission.</w:t>
      </w:r>
      <w:r w:rsidRPr="008E39DC">
        <w:rPr>
          <w:rFonts w:hint="cs"/>
          <w:spacing w:val="-2"/>
          <w:cs/>
          <w:lang w:val="en-US" w:bidi="th-TH"/>
        </w:rPr>
        <w:t xml:space="preserve"> </w:t>
      </w:r>
      <w:r w:rsidRPr="008E39DC">
        <w:rPr>
          <w:spacing w:val="-2"/>
          <w:lang w:val="en-US" w:bidi="th-TH"/>
        </w:rPr>
        <w:t>The interim</w:t>
      </w:r>
      <w:r w:rsidR="00C66C6C" w:rsidRPr="008E39DC">
        <w:rPr>
          <w:spacing w:val="-2"/>
          <w:lang w:val="en-US" w:bidi="th-TH"/>
        </w:rPr>
        <w:t xml:space="preserve"> </w:t>
      </w:r>
      <w:r w:rsidRPr="008E39DC">
        <w:rPr>
          <w:spacing w:val="-2"/>
          <w:lang w:val="en-US" w:bidi="th-TH"/>
        </w:rPr>
        <w:t>financial statements focus on new activities, events and</w:t>
      </w:r>
      <w:r w:rsidR="00C66C6C" w:rsidRPr="008E39DC">
        <w:rPr>
          <w:spacing w:val="-2"/>
          <w:lang w:val="en-US" w:bidi="th-TH"/>
        </w:rPr>
        <w:t xml:space="preserve"> </w:t>
      </w:r>
      <w:r w:rsidRPr="008E39DC">
        <w:rPr>
          <w:spacing w:val="-2"/>
          <w:lang w:val="en-US" w:bidi="th-TH"/>
        </w:rPr>
        <w:t>circumstances</w:t>
      </w:r>
      <w:r w:rsidRPr="0021454E">
        <w:rPr>
          <w:lang w:val="en-US" w:bidi="th-TH"/>
        </w:rPr>
        <w:t xml:space="preserve"> to avoid repetition of information previously reported in annual consolidated</w:t>
      </w:r>
      <w:r w:rsidR="00513111" w:rsidRPr="0021454E">
        <w:rPr>
          <w:lang w:val="en-US" w:bidi="th-TH"/>
        </w:rPr>
        <w:t xml:space="preserve"> and separate</w:t>
      </w:r>
      <w:r w:rsidRPr="0021454E">
        <w:rPr>
          <w:lang w:val="en-US" w:bidi="th-TH"/>
        </w:rPr>
        <w:t xml:space="preserve"> financial </w:t>
      </w:r>
      <w:r w:rsidRPr="008E39DC">
        <w:rPr>
          <w:spacing w:val="-4"/>
          <w:lang w:val="en-US" w:bidi="th-TH"/>
        </w:rPr>
        <w:t>statements. Accordingly, these interim financial statements should be read in conjunction with the consolidated</w:t>
      </w:r>
      <w:r w:rsidRPr="0021454E">
        <w:rPr>
          <w:lang w:val="en-US" w:bidi="th-TH"/>
        </w:rPr>
        <w:t xml:space="preserve"> </w:t>
      </w:r>
      <w:r w:rsidR="003F6F69" w:rsidRPr="0021454E">
        <w:rPr>
          <w:lang w:val="en-US" w:bidi="th-TH"/>
        </w:rPr>
        <w:t xml:space="preserve">and separate </w:t>
      </w:r>
      <w:r w:rsidRPr="0021454E">
        <w:rPr>
          <w:lang w:val="en-US" w:bidi="th-TH"/>
        </w:rPr>
        <w:t xml:space="preserve">financial statements of the Group </w:t>
      </w:r>
      <w:r w:rsidR="008E7892" w:rsidRPr="0021454E">
        <w:rPr>
          <w:lang w:val="en-US" w:bidi="th-TH"/>
        </w:rPr>
        <w:t xml:space="preserve">and the </w:t>
      </w:r>
      <w:r w:rsidR="00D53B7D">
        <w:rPr>
          <w:lang w:val="en-US" w:bidi="th-TH"/>
        </w:rPr>
        <w:t>C</w:t>
      </w:r>
      <w:r w:rsidR="008E7892" w:rsidRPr="0021454E">
        <w:rPr>
          <w:lang w:val="en-US" w:bidi="th-TH"/>
        </w:rPr>
        <w:t xml:space="preserve">ompany </w:t>
      </w:r>
      <w:r w:rsidRPr="0021454E">
        <w:rPr>
          <w:lang w:val="en-US" w:bidi="th-TH"/>
        </w:rPr>
        <w:t xml:space="preserve">for the year ended </w:t>
      </w:r>
      <w:r w:rsidR="0021454E">
        <w:rPr>
          <w:cs/>
          <w:lang w:val="en-US" w:bidi="th-TH"/>
        </w:rPr>
        <w:br/>
      </w:r>
      <w:r w:rsidRPr="0021454E">
        <w:rPr>
          <w:lang w:val="en-US" w:bidi="th-TH"/>
        </w:rPr>
        <w:t>31</w:t>
      </w:r>
      <w:r w:rsidRPr="0021454E">
        <w:rPr>
          <w:cs/>
          <w:lang w:val="en-US" w:bidi="th-TH"/>
        </w:rPr>
        <w:t xml:space="preserve"> </w:t>
      </w:r>
      <w:r w:rsidRPr="0021454E">
        <w:rPr>
          <w:lang w:val="en-US" w:bidi="th-TH"/>
        </w:rPr>
        <w:t>December 202</w:t>
      </w:r>
      <w:r w:rsidR="0040392F">
        <w:rPr>
          <w:lang w:val="en-US" w:bidi="th-TH"/>
        </w:rPr>
        <w:t>3</w:t>
      </w:r>
      <w:r w:rsidRPr="0021454E">
        <w:rPr>
          <w:lang w:val="en-US" w:bidi="th-TH"/>
        </w:rPr>
        <w:t>.</w:t>
      </w:r>
      <w:r w:rsidR="000578A7">
        <w:rPr>
          <w:szCs w:val="22"/>
          <w:lang w:val="en-US"/>
        </w:rPr>
        <w:br w:type="page"/>
      </w:r>
    </w:p>
    <w:p w14:paraId="080FD777" w14:textId="2325BD85" w:rsidR="001B4451" w:rsidRPr="00550C58" w:rsidRDefault="001B4451" w:rsidP="001B4451">
      <w:pPr>
        <w:ind w:left="540"/>
        <w:jc w:val="both"/>
        <w:rPr>
          <w:lang w:val="en-US"/>
        </w:rPr>
      </w:pPr>
      <w:r w:rsidRPr="00DA5EE6">
        <w:t xml:space="preserve">In preparing these interim financial statements, judgements and estimates are made by </w:t>
      </w:r>
      <w:r w:rsidRPr="00255DCE">
        <w:rPr>
          <w:spacing w:val="-2"/>
        </w:rPr>
        <w:t>management in applying the Group’s accounting policies. Actual results may differ from these estimates.</w:t>
      </w:r>
      <w:r w:rsidRPr="00DA5EE6">
        <w:t xml:space="preserve"> The accounting policies, methods of computation and the key sources of estimation uncertainty were the same as those</w:t>
      </w:r>
      <w:r w:rsidR="00B0534D">
        <w:t xml:space="preserve"> </w:t>
      </w:r>
      <w:r w:rsidRPr="00DA5EE6">
        <w:t>described in the</w:t>
      </w:r>
      <w:r w:rsidR="00D16C5B">
        <w:rPr>
          <w:rFonts w:hint="cs"/>
          <w:cs/>
          <w:lang w:bidi="th-TH"/>
        </w:rPr>
        <w:t xml:space="preserve"> </w:t>
      </w:r>
      <w:r w:rsidR="00D16C5B" w:rsidRPr="000578A7">
        <w:rPr>
          <w:lang w:val="en-US" w:bidi="th-TH"/>
        </w:rPr>
        <w:t>consolidated</w:t>
      </w:r>
      <w:r w:rsidR="00192605">
        <w:rPr>
          <w:lang w:val="en-US" w:bidi="th-TH"/>
        </w:rPr>
        <w:t xml:space="preserve"> and separate</w:t>
      </w:r>
      <w:r w:rsidRPr="00DA5EE6">
        <w:t xml:space="preserve"> financial statements for the year ended 31 December 202</w:t>
      </w:r>
      <w:r w:rsidR="0040392F">
        <w:t>3</w:t>
      </w:r>
      <w:r>
        <w:t xml:space="preserve"> </w:t>
      </w:r>
      <w:r w:rsidRPr="00376773">
        <w:t>unless otherwise stated.</w:t>
      </w:r>
    </w:p>
    <w:p w14:paraId="7FAD0121" w14:textId="77777777" w:rsidR="009D4858" w:rsidRPr="00784CA4" w:rsidRDefault="009D4858" w:rsidP="009D4858">
      <w:pPr>
        <w:spacing w:line="240" w:lineRule="auto"/>
        <w:ind w:left="540"/>
        <w:jc w:val="both"/>
        <w:rPr>
          <w:spacing w:val="4"/>
          <w:sz w:val="14"/>
          <w:szCs w:val="14"/>
        </w:rPr>
      </w:pPr>
    </w:p>
    <w:p w14:paraId="5185BBD8" w14:textId="77777777" w:rsidR="0093633D" w:rsidRPr="00037937" w:rsidRDefault="0093633D" w:rsidP="008B0481">
      <w:pPr>
        <w:pStyle w:val="BodyText"/>
        <w:numPr>
          <w:ilvl w:val="0"/>
          <w:numId w:val="23"/>
        </w:numPr>
        <w:tabs>
          <w:tab w:val="clear" w:pos="900"/>
          <w:tab w:val="num" w:pos="540"/>
        </w:tabs>
        <w:spacing w:after="0" w:line="240" w:lineRule="auto"/>
        <w:ind w:hanging="900"/>
        <w:jc w:val="thaiDistribute"/>
        <w:rPr>
          <w:rFonts w:cs="Times New Roman"/>
          <w:b/>
          <w:bCs/>
          <w:i/>
          <w:iCs/>
          <w:cs/>
        </w:rPr>
      </w:pPr>
      <w:r w:rsidRPr="00037937">
        <w:rPr>
          <w:rFonts w:cs="Times New Roman"/>
          <w:b/>
          <w:bCs/>
          <w:i/>
          <w:iCs/>
        </w:rPr>
        <w:t>Functional and presentation currency</w:t>
      </w:r>
    </w:p>
    <w:p w14:paraId="12842909" w14:textId="77777777" w:rsidR="0093633D" w:rsidRPr="00784CA4" w:rsidRDefault="0093633D" w:rsidP="008B0481">
      <w:pPr>
        <w:autoSpaceDE w:val="0"/>
        <w:autoSpaceDN w:val="0"/>
        <w:adjustRightInd w:val="0"/>
        <w:spacing w:line="240" w:lineRule="auto"/>
        <w:ind w:left="540" w:right="137"/>
        <w:jc w:val="thaiDistribute"/>
        <w:rPr>
          <w:sz w:val="14"/>
          <w:szCs w:val="14"/>
          <w:lang w:val="en-US"/>
        </w:rPr>
      </w:pPr>
    </w:p>
    <w:p w14:paraId="7326F065" w14:textId="21F7B06B" w:rsidR="0093633D" w:rsidRDefault="0093633D" w:rsidP="008B0481">
      <w:pPr>
        <w:pStyle w:val="BodyText"/>
        <w:spacing w:after="0" w:line="240" w:lineRule="auto"/>
        <w:ind w:left="540"/>
        <w:jc w:val="thaiDistribute"/>
      </w:pPr>
      <w:r>
        <w:t xml:space="preserve">The interim financial statements are </w:t>
      </w:r>
      <w:r w:rsidR="00AD0ABF">
        <w:t xml:space="preserve">prepared and </w:t>
      </w:r>
      <w:r>
        <w:t xml:space="preserve">presented in Thai Baht, which is the </w:t>
      </w:r>
      <w:r w:rsidR="00871FF3">
        <w:t>Company</w:t>
      </w:r>
      <w:r>
        <w:t xml:space="preserve">’s functional currency. All financial information presented in Thai Baht has been rounded in the notes to </w:t>
      </w:r>
      <w:r w:rsidR="001F2286">
        <w:t xml:space="preserve">the </w:t>
      </w:r>
      <w:r>
        <w:t xml:space="preserve">interim financial statements to the nearest thousand Baht unless otherwise stated. </w:t>
      </w:r>
    </w:p>
    <w:p w14:paraId="4337BA91" w14:textId="77777777" w:rsidR="00AF1BF1" w:rsidRPr="00784CA4" w:rsidRDefault="00AF1BF1" w:rsidP="008B0481">
      <w:pPr>
        <w:tabs>
          <w:tab w:val="left" w:pos="1980"/>
        </w:tabs>
        <w:spacing w:line="240" w:lineRule="auto"/>
        <w:jc w:val="both"/>
        <w:rPr>
          <w:b/>
          <w:bCs/>
          <w:i/>
          <w:iCs/>
          <w:sz w:val="14"/>
          <w:szCs w:val="14"/>
        </w:rPr>
      </w:pPr>
    </w:p>
    <w:p w14:paraId="4BFD3460" w14:textId="77777777" w:rsidR="00A6576B" w:rsidRDefault="00197D34" w:rsidP="008B0481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uto"/>
        <w:ind w:hanging="72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1C1506">
        <w:rPr>
          <w:rFonts w:cs="Times New Roman"/>
          <w:b/>
          <w:bCs/>
          <w:sz w:val="24"/>
          <w:szCs w:val="24"/>
          <w:lang w:val="en-US"/>
        </w:rPr>
        <w:t>Related parties</w:t>
      </w:r>
    </w:p>
    <w:p w14:paraId="4BCF2FB3" w14:textId="77777777" w:rsidR="005F5E0E" w:rsidRPr="00784CA4" w:rsidRDefault="005F5E0E" w:rsidP="008B0481">
      <w:pPr>
        <w:pStyle w:val="BodyText"/>
        <w:tabs>
          <w:tab w:val="left" w:pos="540"/>
        </w:tabs>
        <w:spacing w:after="0" w:line="240" w:lineRule="auto"/>
        <w:ind w:left="720"/>
        <w:jc w:val="thaiDistribute"/>
        <w:rPr>
          <w:rFonts w:cs="Times New Roman"/>
          <w:b/>
          <w:bCs/>
          <w:sz w:val="14"/>
          <w:szCs w:val="14"/>
          <w:lang w:val="en-US"/>
        </w:rPr>
      </w:pPr>
    </w:p>
    <w:p w14:paraId="413B7FBA" w14:textId="462EC595" w:rsidR="003F33B1" w:rsidRPr="00970345" w:rsidRDefault="00B2324A" w:rsidP="0079072D">
      <w:pPr>
        <w:spacing w:line="240" w:lineRule="auto"/>
        <w:ind w:left="540" w:right="2"/>
        <w:jc w:val="thaiDistribute"/>
        <w:rPr>
          <w:spacing w:val="4"/>
          <w:lang w:val="en-US"/>
        </w:rPr>
      </w:pPr>
      <w:r w:rsidRPr="00B2324A">
        <w:t>Related parties which have no material changes in relationships with the Group during the three-month period ended 31 March 202</w:t>
      </w:r>
      <w:r w:rsidR="00AC1678">
        <w:t>4</w:t>
      </w:r>
      <w:r w:rsidRPr="00B2324A">
        <w:t>.</w:t>
      </w:r>
    </w:p>
    <w:p w14:paraId="7F35BE41" w14:textId="5C80B41E" w:rsidR="008B0481" w:rsidRPr="00784CA4" w:rsidRDefault="008B0481">
      <w:pPr>
        <w:spacing w:line="240" w:lineRule="auto"/>
        <w:rPr>
          <w:rFonts w:cs="Times New Roman"/>
          <w:spacing w:val="-4"/>
          <w:sz w:val="14"/>
          <w:szCs w:val="14"/>
        </w:rPr>
      </w:pPr>
    </w:p>
    <w:p w14:paraId="58EB0902" w14:textId="07AA3405" w:rsidR="00091846" w:rsidRPr="002F1DEE" w:rsidRDefault="00091846" w:rsidP="00BB7632">
      <w:pPr>
        <w:ind w:left="540" w:right="-79"/>
        <w:jc w:val="thaiDistribute"/>
        <w:rPr>
          <w:rFonts w:cs="Times New Roman"/>
          <w:szCs w:val="22"/>
        </w:rPr>
      </w:pPr>
      <w:r w:rsidRPr="002F1DEE">
        <w:rPr>
          <w:rFonts w:cs="Times New Roman"/>
          <w:szCs w:val="22"/>
        </w:rPr>
        <w:t>Significant transactions with related parties for the</w:t>
      </w:r>
      <w:r w:rsidR="00865D20" w:rsidRPr="002F1DEE">
        <w:rPr>
          <w:rFonts w:cs="Times New Roman"/>
          <w:szCs w:val="22"/>
        </w:rPr>
        <w:t xml:space="preserve"> three-month </w:t>
      </w:r>
      <w:r w:rsidRPr="002F1DEE">
        <w:rPr>
          <w:rFonts w:cs="Times New Roman"/>
          <w:szCs w:val="22"/>
        </w:rPr>
        <w:t>period</w:t>
      </w:r>
      <w:r w:rsidR="008F4A6E">
        <w:rPr>
          <w:rFonts w:cs="Times New Roman"/>
          <w:szCs w:val="22"/>
        </w:rPr>
        <w:t>s</w:t>
      </w:r>
      <w:r w:rsidRPr="002F1DEE">
        <w:rPr>
          <w:rFonts w:cs="Times New Roman"/>
          <w:szCs w:val="22"/>
        </w:rPr>
        <w:t xml:space="preserve"> ended </w:t>
      </w:r>
      <w:r w:rsidR="001A19C5" w:rsidRPr="002F1DEE">
        <w:rPr>
          <w:rFonts w:cs="Times New Roman"/>
          <w:szCs w:val="22"/>
        </w:rPr>
        <w:t>3</w:t>
      </w:r>
      <w:r w:rsidR="00D17686" w:rsidRPr="002F1DEE">
        <w:rPr>
          <w:rFonts w:cs="Times New Roman"/>
          <w:szCs w:val="22"/>
        </w:rPr>
        <w:t>1</w:t>
      </w:r>
      <w:r w:rsidR="001A19C5" w:rsidRPr="002F1DEE">
        <w:rPr>
          <w:rFonts w:cs="Times New Roman"/>
          <w:szCs w:val="22"/>
        </w:rPr>
        <w:t xml:space="preserve"> </w:t>
      </w:r>
      <w:r w:rsidR="00D17686" w:rsidRPr="002F1DEE">
        <w:rPr>
          <w:rFonts w:cs="Times New Roman"/>
          <w:szCs w:val="22"/>
        </w:rPr>
        <w:t>March</w:t>
      </w:r>
      <w:r w:rsidRPr="002F1DEE">
        <w:rPr>
          <w:rFonts w:cs="Times New Roman"/>
          <w:szCs w:val="22"/>
        </w:rPr>
        <w:t xml:space="preserve"> </w:t>
      </w:r>
      <w:r w:rsidR="00E745CA">
        <w:rPr>
          <w:rFonts w:cs="Times New Roman"/>
          <w:szCs w:val="22"/>
        </w:rPr>
        <w:t>were</w:t>
      </w:r>
      <w:r w:rsidRPr="002F1DEE">
        <w:rPr>
          <w:rFonts w:cs="Times New Roman"/>
          <w:szCs w:val="22"/>
        </w:rPr>
        <w:t xml:space="preserve"> summari</w:t>
      </w:r>
      <w:r w:rsidR="001B5786" w:rsidRPr="002F1DEE">
        <w:rPr>
          <w:rFonts w:cs="Times New Roman"/>
          <w:szCs w:val="22"/>
        </w:rPr>
        <w:t>z</w:t>
      </w:r>
      <w:r w:rsidRPr="002F1DEE">
        <w:rPr>
          <w:rFonts w:cs="Times New Roman"/>
          <w:szCs w:val="22"/>
        </w:rPr>
        <w:t>ed as follows:</w:t>
      </w:r>
    </w:p>
    <w:p w14:paraId="701E26F3" w14:textId="77777777" w:rsidR="00AF2713" w:rsidRPr="00784CA4" w:rsidRDefault="00AF2713" w:rsidP="00F73478">
      <w:pPr>
        <w:spacing w:line="240" w:lineRule="auto"/>
        <w:ind w:left="540" w:right="-79"/>
        <w:jc w:val="thaiDistribute"/>
        <w:rPr>
          <w:rFonts w:cs="Times New Roman"/>
          <w:spacing w:val="-4"/>
          <w:sz w:val="14"/>
          <w:szCs w:val="14"/>
        </w:rPr>
      </w:pP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57"/>
        <w:gridCol w:w="1185"/>
        <w:gridCol w:w="268"/>
        <w:gridCol w:w="1260"/>
        <w:gridCol w:w="264"/>
        <w:gridCol w:w="1182"/>
      </w:tblGrid>
      <w:tr w:rsidR="00B035BE" w:rsidRPr="003A4BC5" w14:paraId="27B9EACC" w14:textId="77777777" w:rsidTr="00800027">
        <w:tc>
          <w:tcPr>
            <w:tcW w:w="3690" w:type="dxa"/>
          </w:tcPr>
          <w:p w14:paraId="4FC91F01" w14:textId="77777777" w:rsidR="00B035BE" w:rsidRPr="0097174C" w:rsidRDefault="00B035BE" w:rsidP="000D0B93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12" w:type="dxa"/>
            <w:gridSpan w:val="3"/>
          </w:tcPr>
          <w:p w14:paraId="71B74466" w14:textId="77777777" w:rsidR="00B035BE" w:rsidRPr="0097174C" w:rsidRDefault="00B035BE" w:rsidP="000D0B93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 xml:space="preserve">Consolidated </w:t>
            </w:r>
          </w:p>
          <w:p w14:paraId="1EC7F17F" w14:textId="77777777" w:rsidR="00B035BE" w:rsidRPr="0097174C" w:rsidRDefault="00B035BE" w:rsidP="000D0B93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68" w:type="dxa"/>
          </w:tcPr>
          <w:p w14:paraId="77885319" w14:textId="77777777" w:rsidR="00B035BE" w:rsidRPr="0097174C" w:rsidRDefault="00B035BE" w:rsidP="000D0B93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706" w:type="dxa"/>
            <w:gridSpan w:val="3"/>
          </w:tcPr>
          <w:p w14:paraId="43E8EE9A" w14:textId="77777777" w:rsidR="00B035BE" w:rsidRPr="0097174C" w:rsidRDefault="00B035BE" w:rsidP="000D0B93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 xml:space="preserve">Separate </w:t>
            </w:r>
          </w:p>
          <w:p w14:paraId="5A1661FC" w14:textId="77777777" w:rsidR="00B035BE" w:rsidRPr="0097174C" w:rsidRDefault="00B035BE" w:rsidP="000D0B93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financial statements</w:t>
            </w:r>
          </w:p>
        </w:tc>
      </w:tr>
      <w:tr w:rsidR="00B035BE" w:rsidRPr="003A4BC5" w14:paraId="2293F30A" w14:textId="77777777" w:rsidTr="00800027">
        <w:tc>
          <w:tcPr>
            <w:tcW w:w="3690" w:type="dxa"/>
          </w:tcPr>
          <w:p w14:paraId="22715D51" w14:textId="77777777" w:rsidR="00B035BE" w:rsidRPr="0097174C" w:rsidRDefault="00B035BE" w:rsidP="000D0B93">
            <w:pPr>
              <w:spacing w:line="240" w:lineRule="atLeast"/>
              <w:rPr>
                <w:rFonts w:cs="Times New Roman"/>
                <w:bCs/>
                <w:i/>
                <w:iCs/>
                <w:szCs w:val="22"/>
              </w:rPr>
            </w:pPr>
          </w:p>
        </w:tc>
        <w:tc>
          <w:tcPr>
            <w:tcW w:w="2612" w:type="dxa"/>
            <w:gridSpan w:val="3"/>
          </w:tcPr>
          <w:p w14:paraId="7215B1A8" w14:textId="5BA429E2" w:rsidR="00B035BE" w:rsidRPr="008F4A6E" w:rsidRDefault="00B035BE" w:rsidP="000D0B93">
            <w:pPr>
              <w:pStyle w:val="acctmergecolhdg"/>
              <w:spacing w:line="240" w:lineRule="atLeast"/>
              <w:rPr>
                <w:b w:val="0"/>
                <w:bCs/>
                <w:szCs w:val="28"/>
                <w:lang w:val="en-US" w:bidi="th-TH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three-month period</w:t>
            </w:r>
            <w:r w:rsidR="008F4A6E">
              <w:rPr>
                <w:rFonts w:cs="Times New Roman"/>
                <w:b w:val="0"/>
                <w:bCs/>
                <w:szCs w:val="22"/>
                <w:lang w:val="en-US"/>
              </w:rPr>
              <w:t>s</w:t>
            </w:r>
          </w:p>
        </w:tc>
        <w:tc>
          <w:tcPr>
            <w:tcW w:w="268" w:type="dxa"/>
          </w:tcPr>
          <w:p w14:paraId="454D73F1" w14:textId="77777777" w:rsidR="00B035BE" w:rsidRPr="0097174C" w:rsidRDefault="00B035BE" w:rsidP="000D0B93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2706" w:type="dxa"/>
            <w:gridSpan w:val="3"/>
          </w:tcPr>
          <w:p w14:paraId="4765AC68" w14:textId="43E7B165" w:rsidR="00B035BE" w:rsidRPr="0097174C" w:rsidRDefault="00B035BE" w:rsidP="000D0B93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three-month period</w:t>
            </w:r>
            <w:r w:rsidR="008F4A6E">
              <w:rPr>
                <w:rFonts w:cs="Times New Roman"/>
                <w:b w:val="0"/>
                <w:bCs/>
                <w:szCs w:val="22"/>
              </w:rPr>
              <w:t>s</w:t>
            </w:r>
          </w:p>
        </w:tc>
      </w:tr>
      <w:tr w:rsidR="009D429A" w:rsidRPr="003A4BC5" w14:paraId="74DDCA5E" w14:textId="77777777" w:rsidTr="00800027">
        <w:tc>
          <w:tcPr>
            <w:tcW w:w="3690" w:type="dxa"/>
          </w:tcPr>
          <w:p w14:paraId="20DF97A2" w14:textId="77777777" w:rsidR="009D429A" w:rsidRPr="0097174C" w:rsidRDefault="009D429A" w:rsidP="009D429A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3CC8E2E4" w14:textId="4A6CBD50" w:rsidR="009D429A" w:rsidRPr="009D429A" w:rsidRDefault="009D429A" w:rsidP="009D429A">
            <w:pPr>
              <w:pStyle w:val="acctmergecolhdg"/>
              <w:spacing w:line="240" w:lineRule="atLeast"/>
              <w:rPr>
                <w:b w:val="0"/>
                <w:bCs/>
                <w:szCs w:val="28"/>
                <w:lang w:val="en-US" w:bidi="th-TH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202</w:t>
            </w:r>
            <w:r w:rsidR="00AC1678">
              <w:rPr>
                <w:b w:val="0"/>
                <w:bCs/>
                <w:szCs w:val="28"/>
                <w:lang w:val="en-US" w:bidi="th-TH"/>
              </w:rPr>
              <w:t>4</w:t>
            </w:r>
          </w:p>
        </w:tc>
        <w:tc>
          <w:tcPr>
            <w:tcW w:w="257" w:type="dxa"/>
          </w:tcPr>
          <w:p w14:paraId="01B511C9" w14:textId="77777777" w:rsidR="009D429A" w:rsidRPr="0097174C" w:rsidRDefault="009D429A" w:rsidP="009D429A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85" w:type="dxa"/>
          </w:tcPr>
          <w:p w14:paraId="1A77EE0A" w14:textId="5C21FB41" w:rsidR="009D429A" w:rsidRPr="0097174C" w:rsidRDefault="009D429A" w:rsidP="009D429A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</w:t>
            </w:r>
            <w:r>
              <w:rPr>
                <w:rFonts w:cs="Times New Roman"/>
                <w:b w:val="0"/>
                <w:bCs/>
                <w:szCs w:val="22"/>
              </w:rPr>
              <w:t>2</w:t>
            </w:r>
            <w:r w:rsidR="00AC1678">
              <w:rPr>
                <w:rFonts w:cs="Times New Roman"/>
                <w:b w:val="0"/>
                <w:bCs/>
                <w:szCs w:val="22"/>
              </w:rPr>
              <w:t>3</w:t>
            </w:r>
          </w:p>
        </w:tc>
        <w:tc>
          <w:tcPr>
            <w:tcW w:w="268" w:type="dxa"/>
          </w:tcPr>
          <w:p w14:paraId="05F3BAF3" w14:textId="77777777" w:rsidR="009D429A" w:rsidRPr="0097174C" w:rsidRDefault="009D429A" w:rsidP="009D429A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60" w:type="dxa"/>
          </w:tcPr>
          <w:p w14:paraId="7257A110" w14:textId="7FCB3586" w:rsidR="009D429A" w:rsidRPr="0097174C" w:rsidRDefault="009D429A" w:rsidP="009D429A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202</w:t>
            </w:r>
            <w:r w:rsidR="00AC1678">
              <w:rPr>
                <w:b w:val="0"/>
                <w:bCs/>
                <w:szCs w:val="28"/>
                <w:lang w:val="en-US" w:bidi="th-TH"/>
              </w:rPr>
              <w:t>4</w:t>
            </w:r>
          </w:p>
        </w:tc>
        <w:tc>
          <w:tcPr>
            <w:tcW w:w="264" w:type="dxa"/>
          </w:tcPr>
          <w:p w14:paraId="26CAEA23" w14:textId="77777777" w:rsidR="009D429A" w:rsidRPr="0097174C" w:rsidRDefault="009D429A" w:rsidP="009D429A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82" w:type="dxa"/>
          </w:tcPr>
          <w:p w14:paraId="5184F5FD" w14:textId="45997F21" w:rsidR="009D429A" w:rsidRPr="0097174C" w:rsidRDefault="009D429A" w:rsidP="009D429A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</w:t>
            </w:r>
            <w:r>
              <w:rPr>
                <w:rFonts w:cs="Times New Roman"/>
                <w:b w:val="0"/>
                <w:bCs/>
                <w:szCs w:val="22"/>
              </w:rPr>
              <w:t>2</w:t>
            </w:r>
            <w:r w:rsidR="00AC1678">
              <w:rPr>
                <w:rFonts w:cs="Times New Roman"/>
                <w:b w:val="0"/>
                <w:bCs/>
                <w:szCs w:val="22"/>
              </w:rPr>
              <w:t>3</w:t>
            </w:r>
          </w:p>
        </w:tc>
      </w:tr>
      <w:tr w:rsidR="00B035BE" w:rsidRPr="003A4BC5" w14:paraId="01D67282" w14:textId="77777777" w:rsidTr="00800027">
        <w:tc>
          <w:tcPr>
            <w:tcW w:w="3690" w:type="dxa"/>
          </w:tcPr>
          <w:p w14:paraId="7BA961B8" w14:textId="77777777" w:rsidR="00B035BE" w:rsidRPr="0097174C" w:rsidRDefault="00B035BE" w:rsidP="000D0B93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5586" w:type="dxa"/>
            <w:gridSpan w:val="7"/>
          </w:tcPr>
          <w:p w14:paraId="2C16CD80" w14:textId="77777777" w:rsidR="00B035BE" w:rsidRPr="0097174C" w:rsidRDefault="00B035BE" w:rsidP="000D0B93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  <w:r w:rsidRPr="0097174C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B035BE" w:rsidRPr="003A4BC5" w14:paraId="3D894D51" w14:textId="77777777" w:rsidTr="007E55ED">
        <w:tc>
          <w:tcPr>
            <w:tcW w:w="3690" w:type="dxa"/>
          </w:tcPr>
          <w:p w14:paraId="1AF391E3" w14:textId="573FB255" w:rsidR="00B035BE" w:rsidRPr="0097174C" w:rsidRDefault="002B6751" w:rsidP="000D0B93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>
              <w:rPr>
                <w:b/>
                <w:bCs/>
                <w:szCs w:val="28"/>
                <w:lang w:val="en-US" w:bidi="th-TH"/>
              </w:rPr>
              <w:t>U</w:t>
            </w:r>
            <w:proofErr w:type="spellStart"/>
            <w:r w:rsidR="00675B9A">
              <w:rPr>
                <w:rFonts w:cs="Times New Roman"/>
                <w:b/>
                <w:bCs/>
                <w:szCs w:val="22"/>
              </w:rPr>
              <w:t>ltimate</w:t>
            </w:r>
            <w:proofErr w:type="spellEnd"/>
            <w:r w:rsidR="001008B8" w:rsidRPr="001008B8">
              <w:rPr>
                <w:rFonts w:cs="Times New Roman"/>
                <w:b/>
                <w:bCs/>
                <w:szCs w:val="22"/>
              </w:rPr>
              <w:t xml:space="preserve"> parent</w:t>
            </w:r>
            <w:r w:rsidR="002F1DEE">
              <w:rPr>
                <w:rFonts w:cs="Times New Roman"/>
                <w:b/>
                <w:bCs/>
                <w:szCs w:val="22"/>
              </w:rPr>
              <w:t xml:space="preserve"> company</w:t>
            </w:r>
          </w:p>
        </w:tc>
        <w:tc>
          <w:tcPr>
            <w:tcW w:w="1170" w:type="dxa"/>
            <w:vAlign w:val="bottom"/>
          </w:tcPr>
          <w:p w14:paraId="0D306ED6" w14:textId="77777777" w:rsidR="00B035BE" w:rsidRPr="0097174C" w:rsidRDefault="00B035BE" w:rsidP="007E55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1618C928" w14:textId="77777777" w:rsidR="00B035BE" w:rsidRPr="0097174C" w:rsidRDefault="00B035BE" w:rsidP="007E55E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4FE9CCF6" w14:textId="77777777" w:rsidR="00B035BE" w:rsidRPr="0097174C" w:rsidRDefault="00B035BE" w:rsidP="007E55E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5768D381" w14:textId="77777777" w:rsidR="00B035BE" w:rsidRPr="0097174C" w:rsidRDefault="00B035BE" w:rsidP="007E55E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B86E968" w14:textId="77777777" w:rsidR="00B035BE" w:rsidRPr="0097174C" w:rsidRDefault="00B035BE" w:rsidP="007E55E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264" w:type="dxa"/>
            <w:vAlign w:val="bottom"/>
          </w:tcPr>
          <w:p w14:paraId="31B52A0D" w14:textId="77777777" w:rsidR="00B035BE" w:rsidRPr="0097174C" w:rsidRDefault="00B035BE" w:rsidP="007E55E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182" w:type="dxa"/>
            <w:vAlign w:val="bottom"/>
          </w:tcPr>
          <w:p w14:paraId="0E1B0486" w14:textId="77777777" w:rsidR="00B035BE" w:rsidRPr="0097174C" w:rsidRDefault="00B035BE" w:rsidP="007E55E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</w:tr>
      <w:tr w:rsidR="00826E93" w:rsidRPr="003A4BC5" w14:paraId="41BB30DC" w14:textId="77777777" w:rsidTr="00446900">
        <w:tc>
          <w:tcPr>
            <w:tcW w:w="3690" w:type="dxa"/>
          </w:tcPr>
          <w:p w14:paraId="5767DE96" w14:textId="77777777" w:rsidR="00826E93" w:rsidRPr="0097174C" w:rsidRDefault="00826E93" w:rsidP="00826E93">
            <w:pPr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Distribution costs</w:t>
            </w:r>
          </w:p>
        </w:tc>
        <w:tc>
          <w:tcPr>
            <w:tcW w:w="1170" w:type="dxa"/>
          </w:tcPr>
          <w:p w14:paraId="46D3093E" w14:textId="4E2231AE" w:rsidR="00826E93" w:rsidRPr="00C83295" w:rsidRDefault="00826E93" w:rsidP="00826E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cs/>
                <w:lang w:bidi="th-TH"/>
              </w:rPr>
            </w:pPr>
            <w:r w:rsidRPr="00863782">
              <w:t>5</w:t>
            </w:r>
          </w:p>
        </w:tc>
        <w:tc>
          <w:tcPr>
            <w:tcW w:w="257" w:type="dxa"/>
            <w:vAlign w:val="bottom"/>
          </w:tcPr>
          <w:p w14:paraId="291666D1" w14:textId="77777777" w:rsidR="00826E93" w:rsidRPr="00873251" w:rsidRDefault="00826E93" w:rsidP="00826E93">
            <w:pPr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5B732ADA" w14:textId="0F17929B" w:rsidR="00826E93" w:rsidRPr="0097174C" w:rsidRDefault="00826E93" w:rsidP="00826E9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C83295">
              <w:t>1</w:t>
            </w:r>
          </w:p>
        </w:tc>
        <w:tc>
          <w:tcPr>
            <w:tcW w:w="268" w:type="dxa"/>
            <w:vAlign w:val="bottom"/>
          </w:tcPr>
          <w:p w14:paraId="6C3FDF9C" w14:textId="77777777" w:rsidR="00826E93" w:rsidRPr="00873251" w:rsidRDefault="00826E93" w:rsidP="00826E93">
            <w:pPr>
              <w:rPr>
                <w:rFonts w:cs="Times New Roman"/>
                <w:szCs w:val="22"/>
              </w:rPr>
            </w:pPr>
          </w:p>
        </w:tc>
        <w:tc>
          <w:tcPr>
            <w:tcW w:w="1260" w:type="dxa"/>
          </w:tcPr>
          <w:p w14:paraId="69724B85" w14:textId="6E8C97BA" w:rsidR="00826E93" w:rsidRPr="00C83295" w:rsidRDefault="00826E93" w:rsidP="00826E9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7D3C2D">
              <w:t>5</w:t>
            </w:r>
          </w:p>
        </w:tc>
        <w:tc>
          <w:tcPr>
            <w:tcW w:w="264" w:type="dxa"/>
            <w:vAlign w:val="bottom"/>
          </w:tcPr>
          <w:p w14:paraId="60C8243A" w14:textId="77777777" w:rsidR="00826E93" w:rsidRPr="00873251" w:rsidRDefault="00826E93" w:rsidP="00826E93">
            <w:pPr>
              <w:rPr>
                <w:rFonts w:cs="Times New Roman"/>
                <w:szCs w:val="22"/>
              </w:rPr>
            </w:pPr>
          </w:p>
        </w:tc>
        <w:tc>
          <w:tcPr>
            <w:tcW w:w="1182" w:type="dxa"/>
            <w:vAlign w:val="bottom"/>
          </w:tcPr>
          <w:p w14:paraId="7922A906" w14:textId="01499A5C" w:rsidR="00826E93" w:rsidRPr="0097174C" w:rsidRDefault="00826E93" w:rsidP="00826E9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C83295">
              <w:t>1</w:t>
            </w:r>
          </w:p>
        </w:tc>
      </w:tr>
      <w:tr w:rsidR="00826E93" w:rsidRPr="003A4BC5" w14:paraId="16767908" w14:textId="77777777" w:rsidTr="00446900">
        <w:trPr>
          <w:trHeight w:val="200"/>
        </w:trPr>
        <w:tc>
          <w:tcPr>
            <w:tcW w:w="3690" w:type="dxa"/>
          </w:tcPr>
          <w:p w14:paraId="454E2E21" w14:textId="3362E373" w:rsidR="00826E93" w:rsidRPr="0097174C" w:rsidRDefault="00826E93" w:rsidP="00826E93">
            <w:pPr>
              <w:spacing w:line="240" w:lineRule="atLeast"/>
              <w:rPr>
                <w:rFonts w:cs="Times New Roman"/>
                <w:szCs w:val="22"/>
              </w:rPr>
            </w:pPr>
            <w:r w:rsidRPr="00F6655C">
              <w:rPr>
                <w:szCs w:val="22"/>
              </w:rPr>
              <w:t>Service fee and</w:t>
            </w:r>
            <w:r w:rsidRPr="00F6655C">
              <w:rPr>
                <w:szCs w:val="22"/>
                <w:lang w:val="en-US"/>
              </w:rPr>
              <w:t xml:space="preserve"> others</w:t>
            </w:r>
          </w:p>
        </w:tc>
        <w:tc>
          <w:tcPr>
            <w:tcW w:w="1170" w:type="dxa"/>
          </w:tcPr>
          <w:p w14:paraId="634C8965" w14:textId="10D8BB1A" w:rsidR="00826E93" w:rsidRPr="0097174C" w:rsidRDefault="00826E93" w:rsidP="00826E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863782">
              <w:t>4,554</w:t>
            </w:r>
          </w:p>
        </w:tc>
        <w:tc>
          <w:tcPr>
            <w:tcW w:w="257" w:type="dxa"/>
            <w:vAlign w:val="bottom"/>
          </w:tcPr>
          <w:p w14:paraId="0A3FC6A1" w14:textId="77777777" w:rsidR="00826E93" w:rsidRPr="0097174C" w:rsidRDefault="00826E93" w:rsidP="00826E93"/>
        </w:tc>
        <w:tc>
          <w:tcPr>
            <w:tcW w:w="1185" w:type="dxa"/>
            <w:vAlign w:val="bottom"/>
          </w:tcPr>
          <w:p w14:paraId="4BB3C749" w14:textId="721F8DC5" w:rsidR="00826E93" w:rsidRPr="00FE1AF6" w:rsidRDefault="00826E93" w:rsidP="00826E9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C7603">
              <w:t>5,782</w:t>
            </w:r>
          </w:p>
        </w:tc>
        <w:tc>
          <w:tcPr>
            <w:tcW w:w="268" w:type="dxa"/>
            <w:vAlign w:val="bottom"/>
          </w:tcPr>
          <w:p w14:paraId="4AF10938" w14:textId="77777777" w:rsidR="00826E93" w:rsidRPr="0097174C" w:rsidRDefault="00826E93" w:rsidP="00826E93"/>
        </w:tc>
        <w:tc>
          <w:tcPr>
            <w:tcW w:w="1260" w:type="dxa"/>
          </w:tcPr>
          <w:p w14:paraId="1BFB910C" w14:textId="22A5AECA" w:rsidR="00826E93" w:rsidRPr="0097174C" w:rsidRDefault="00826E93" w:rsidP="00826E9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7D3C2D">
              <w:t>4,128</w:t>
            </w:r>
          </w:p>
        </w:tc>
        <w:tc>
          <w:tcPr>
            <w:tcW w:w="264" w:type="dxa"/>
            <w:vAlign w:val="bottom"/>
          </w:tcPr>
          <w:p w14:paraId="1CF83BD3" w14:textId="77777777" w:rsidR="00826E93" w:rsidRPr="0097174C" w:rsidRDefault="00826E93" w:rsidP="00826E93"/>
        </w:tc>
        <w:tc>
          <w:tcPr>
            <w:tcW w:w="1182" w:type="dxa"/>
            <w:vAlign w:val="bottom"/>
          </w:tcPr>
          <w:p w14:paraId="7A1BC58C" w14:textId="389BA24C" w:rsidR="00826E93" w:rsidRPr="0097174C" w:rsidRDefault="00826E93" w:rsidP="00826E9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>
              <w:t>5,000</w:t>
            </w:r>
          </w:p>
        </w:tc>
      </w:tr>
      <w:tr w:rsidR="00B035BE" w:rsidRPr="00784CA4" w14:paraId="2E223D89" w14:textId="77777777" w:rsidTr="007E55ED">
        <w:trPr>
          <w:trHeight w:val="200"/>
        </w:trPr>
        <w:tc>
          <w:tcPr>
            <w:tcW w:w="3690" w:type="dxa"/>
          </w:tcPr>
          <w:p w14:paraId="5A0DF468" w14:textId="77777777" w:rsidR="00B035BE" w:rsidRPr="00784CA4" w:rsidRDefault="00B035BE" w:rsidP="000D0B93">
            <w:pPr>
              <w:spacing w:line="240" w:lineRule="auto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170" w:type="dxa"/>
            <w:vAlign w:val="bottom"/>
          </w:tcPr>
          <w:p w14:paraId="64662514" w14:textId="77777777" w:rsidR="00B035BE" w:rsidRPr="00784CA4" w:rsidRDefault="00B035BE" w:rsidP="007E55E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57" w:type="dxa"/>
            <w:vAlign w:val="bottom"/>
          </w:tcPr>
          <w:p w14:paraId="3DA94E4D" w14:textId="77777777" w:rsidR="00B035BE" w:rsidRPr="00784CA4" w:rsidRDefault="00B035BE" w:rsidP="007E55ED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185" w:type="dxa"/>
            <w:vAlign w:val="bottom"/>
          </w:tcPr>
          <w:p w14:paraId="232DB83E" w14:textId="77777777" w:rsidR="00B035BE" w:rsidRPr="00784CA4" w:rsidRDefault="00B035BE" w:rsidP="007E55E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8" w:type="dxa"/>
            <w:vAlign w:val="bottom"/>
          </w:tcPr>
          <w:p w14:paraId="2C01D4F4" w14:textId="77777777" w:rsidR="00B035BE" w:rsidRPr="00784CA4" w:rsidRDefault="00B035BE" w:rsidP="007E55ED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260" w:type="dxa"/>
            <w:vAlign w:val="bottom"/>
          </w:tcPr>
          <w:p w14:paraId="5D53517B" w14:textId="77777777" w:rsidR="00B035BE" w:rsidRPr="00784CA4" w:rsidRDefault="00B035BE" w:rsidP="007E55E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4" w:type="dxa"/>
            <w:vAlign w:val="bottom"/>
          </w:tcPr>
          <w:p w14:paraId="6069C867" w14:textId="77777777" w:rsidR="00B035BE" w:rsidRPr="00784CA4" w:rsidRDefault="00B035BE" w:rsidP="007E55ED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182" w:type="dxa"/>
            <w:vAlign w:val="bottom"/>
          </w:tcPr>
          <w:p w14:paraId="553A06C3" w14:textId="77777777" w:rsidR="00B035BE" w:rsidRPr="00784CA4" w:rsidRDefault="00B035BE" w:rsidP="007E55E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 w:val="14"/>
                <w:szCs w:val="14"/>
              </w:rPr>
            </w:pPr>
          </w:p>
        </w:tc>
      </w:tr>
      <w:tr w:rsidR="00200CC3" w:rsidRPr="003A4BC5" w14:paraId="77EB9ABB" w14:textId="77777777" w:rsidTr="007E55ED">
        <w:tc>
          <w:tcPr>
            <w:tcW w:w="3690" w:type="dxa"/>
          </w:tcPr>
          <w:p w14:paraId="37BDD066" w14:textId="7CD56CAB" w:rsidR="00200CC3" w:rsidRPr="009D429A" w:rsidRDefault="00E91507" w:rsidP="00A275BB">
            <w:pPr>
              <w:spacing w:line="240" w:lineRule="atLeast"/>
              <w:rPr>
                <w:b/>
                <w:bCs/>
                <w:szCs w:val="28"/>
                <w:lang w:val="en-US" w:bidi="th-TH"/>
              </w:rPr>
            </w:pPr>
            <w:r>
              <w:rPr>
                <w:b/>
                <w:bCs/>
                <w:szCs w:val="28"/>
                <w:lang w:val="en-US" w:bidi="th-TH"/>
              </w:rPr>
              <w:t xml:space="preserve">Parent </w:t>
            </w:r>
            <w:r w:rsidR="00F421B4">
              <w:rPr>
                <w:b/>
                <w:bCs/>
                <w:szCs w:val="28"/>
                <w:lang w:val="en-US" w:bidi="th-TH"/>
              </w:rPr>
              <w:t>c</w:t>
            </w:r>
            <w:r>
              <w:rPr>
                <w:b/>
                <w:bCs/>
                <w:szCs w:val="28"/>
                <w:lang w:val="en-US" w:bidi="th-TH"/>
              </w:rPr>
              <w:t>ompany</w:t>
            </w:r>
          </w:p>
        </w:tc>
        <w:tc>
          <w:tcPr>
            <w:tcW w:w="1170" w:type="dxa"/>
            <w:vAlign w:val="bottom"/>
          </w:tcPr>
          <w:p w14:paraId="07F0BC1D" w14:textId="77777777" w:rsidR="00200CC3" w:rsidRPr="0097174C" w:rsidRDefault="00200CC3" w:rsidP="007E55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396D5CF5" w14:textId="77777777" w:rsidR="00200CC3" w:rsidRPr="0097174C" w:rsidRDefault="00200CC3" w:rsidP="007E55E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3393F43A" w14:textId="77777777" w:rsidR="00200CC3" w:rsidRPr="0097174C" w:rsidRDefault="00200CC3" w:rsidP="007E55E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4E0D2B03" w14:textId="77777777" w:rsidR="00200CC3" w:rsidRPr="0097174C" w:rsidRDefault="00200CC3" w:rsidP="007E55E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A37F90A" w14:textId="77777777" w:rsidR="00200CC3" w:rsidRPr="0097174C" w:rsidRDefault="00200CC3" w:rsidP="007E55E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264" w:type="dxa"/>
            <w:vAlign w:val="bottom"/>
          </w:tcPr>
          <w:p w14:paraId="0059E481" w14:textId="77777777" w:rsidR="00200CC3" w:rsidRPr="0097174C" w:rsidRDefault="00200CC3" w:rsidP="007E55E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182" w:type="dxa"/>
            <w:vAlign w:val="bottom"/>
          </w:tcPr>
          <w:p w14:paraId="139FE39C" w14:textId="77777777" w:rsidR="00200CC3" w:rsidRPr="0097174C" w:rsidRDefault="00200CC3" w:rsidP="007E55E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</w:tr>
      <w:tr w:rsidR="00826E93" w:rsidRPr="003A4BC5" w14:paraId="4A81885F" w14:textId="77777777" w:rsidTr="00446900">
        <w:tc>
          <w:tcPr>
            <w:tcW w:w="3690" w:type="dxa"/>
          </w:tcPr>
          <w:p w14:paraId="249BF5F2" w14:textId="52557C4D" w:rsidR="00826E93" w:rsidRPr="009D429A" w:rsidRDefault="00826E93" w:rsidP="00826E93">
            <w:pPr>
              <w:spacing w:line="240" w:lineRule="atLeast"/>
              <w:rPr>
                <w:b/>
                <w:bCs/>
                <w:szCs w:val="28"/>
                <w:lang w:val="en-US" w:bidi="th-TH"/>
              </w:rPr>
            </w:pPr>
            <w:r w:rsidRPr="0097174C">
              <w:rPr>
                <w:rFonts w:cs="Times New Roman"/>
                <w:szCs w:val="22"/>
              </w:rPr>
              <w:t>Distribution costs</w:t>
            </w:r>
          </w:p>
        </w:tc>
        <w:tc>
          <w:tcPr>
            <w:tcW w:w="1170" w:type="dxa"/>
          </w:tcPr>
          <w:p w14:paraId="0E371444" w14:textId="55376C4E" w:rsidR="00826E93" w:rsidRPr="0097174C" w:rsidRDefault="00826E93" w:rsidP="00826E9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43F5D">
              <w:t>-</w:t>
            </w:r>
          </w:p>
        </w:tc>
        <w:tc>
          <w:tcPr>
            <w:tcW w:w="257" w:type="dxa"/>
            <w:vAlign w:val="bottom"/>
          </w:tcPr>
          <w:p w14:paraId="721135E3" w14:textId="77777777" w:rsidR="00826E93" w:rsidRPr="0097174C" w:rsidRDefault="00826E93" w:rsidP="00826E9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194D46B8" w14:textId="4C3ECD06" w:rsidR="00826E93" w:rsidRPr="0097174C" w:rsidRDefault="00826E93" w:rsidP="00826E9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BD7139">
              <w:rPr>
                <w:rFonts w:cs="Times New Roman"/>
                <w:szCs w:val="22"/>
              </w:rPr>
              <w:t>48</w:t>
            </w:r>
          </w:p>
        </w:tc>
        <w:tc>
          <w:tcPr>
            <w:tcW w:w="268" w:type="dxa"/>
            <w:vAlign w:val="bottom"/>
          </w:tcPr>
          <w:p w14:paraId="449EC10F" w14:textId="77777777" w:rsidR="00826E93" w:rsidRPr="0097174C" w:rsidRDefault="00826E93" w:rsidP="00826E9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60" w:type="dxa"/>
          </w:tcPr>
          <w:p w14:paraId="1961297A" w14:textId="4F8F0E60" w:rsidR="00826E93" w:rsidRPr="0097174C" w:rsidRDefault="00826E93" w:rsidP="00826E9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  <w:r w:rsidRPr="0007448F">
              <w:t>-</w:t>
            </w:r>
          </w:p>
        </w:tc>
        <w:tc>
          <w:tcPr>
            <w:tcW w:w="264" w:type="dxa"/>
            <w:vAlign w:val="bottom"/>
          </w:tcPr>
          <w:p w14:paraId="3F80FCAB" w14:textId="77777777" w:rsidR="00826E93" w:rsidRPr="0097174C" w:rsidRDefault="00826E93" w:rsidP="00826E9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182" w:type="dxa"/>
            <w:vAlign w:val="bottom"/>
          </w:tcPr>
          <w:p w14:paraId="526A13AC" w14:textId="32071902" w:rsidR="00826E93" w:rsidRPr="0097174C" w:rsidRDefault="00826E93" w:rsidP="00826E9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  <w:r w:rsidRPr="00E66626">
              <w:rPr>
                <w:rFonts w:cs="Times New Roman"/>
                <w:szCs w:val="22"/>
              </w:rPr>
              <w:t>46</w:t>
            </w:r>
          </w:p>
        </w:tc>
      </w:tr>
      <w:tr w:rsidR="00826E93" w:rsidRPr="003A4BC5" w14:paraId="25D348E7" w14:textId="77777777" w:rsidTr="00446900">
        <w:tc>
          <w:tcPr>
            <w:tcW w:w="3690" w:type="dxa"/>
          </w:tcPr>
          <w:p w14:paraId="66598B03" w14:textId="48249BFD" w:rsidR="00826E93" w:rsidRPr="009D429A" w:rsidRDefault="00826E93" w:rsidP="00826E93">
            <w:pPr>
              <w:spacing w:line="240" w:lineRule="atLeast"/>
              <w:rPr>
                <w:b/>
                <w:bCs/>
                <w:szCs w:val="28"/>
                <w:lang w:val="en-US" w:bidi="th-TH"/>
              </w:rPr>
            </w:pPr>
            <w:r w:rsidRPr="00F6655C">
              <w:rPr>
                <w:szCs w:val="22"/>
              </w:rPr>
              <w:t>Service fee and</w:t>
            </w:r>
            <w:r w:rsidRPr="00F6655C">
              <w:rPr>
                <w:szCs w:val="22"/>
                <w:lang w:val="en-US"/>
              </w:rPr>
              <w:t xml:space="preserve"> others</w:t>
            </w:r>
          </w:p>
        </w:tc>
        <w:tc>
          <w:tcPr>
            <w:tcW w:w="1170" w:type="dxa"/>
          </w:tcPr>
          <w:p w14:paraId="1436DE84" w14:textId="4A42DE60" w:rsidR="00826E93" w:rsidRPr="0097174C" w:rsidRDefault="00826E93" w:rsidP="00826E9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43F5D">
              <w:t>1,267</w:t>
            </w:r>
          </w:p>
        </w:tc>
        <w:tc>
          <w:tcPr>
            <w:tcW w:w="257" w:type="dxa"/>
            <w:vAlign w:val="bottom"/>
          </w:tcPr>
          <w:p w14:paraId="18031B10" w14:textId="77777777" w:rsidR="00826E93" w:rsidRPr="0097174C" w:rsidRDefault="00826E93" w:rsidP="00826E9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4A31F5A0" w14:textId="1CDAD291" w:rsidR="00826E93" w:rsidRPr="0097174C" w:rsidRDefault="00826E93" w:rsidP="00826E9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65FAB">
              <w:rPr>
                <w:rFonts w:cs="Times New Roman"/>
                <w:szCs w:val="22"/>
              </w:rPr>
              <w:t>1,724</w:t>
            </w:r>
          </w:p>
        </w:tc>
        <w:tc>
          <w:tcPr>
            <w:tcW w:w="268" w:type="dxa"/>
            <w:vAlign w:val="bottom"/>
          </w:tcPr>
          <w:p w14:paraId="79A8D988" w14:textId="77777777" w:rsidR="00826E93" w:rsidRPr="0097174C" w:rsidRDefault="00826E93" w:rsidP="00826E9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60" w:type="dxa"/>
          </w:tcPr>
          <w:p w14:paraId="5DAE3183" w14:textId="3E275231" w:rsidR="00826E93" w:rsidRPr="0097174C" w:rsidRDefault="00826E93" w:rsidP="00826E9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  <w:r w:rsidRPr="0007448F">
              <w:t>1,107</w:t>
            </w:r>
          </w:p>
        </w:tc>
        <w:tc>
          <w:tcPr>
            <w:tcW w:w="264" w:type="dxa"/>
            <w:vAlign w:val="bottom"/>
          </w:tcPr>
          <w:p w14:paraId="7EAE5936" w14:textId="77777777" w:rsidR="00826E93" w:rsidRPr="0097174C" w:rsidRDefault="00826E93" w:rsidP="00826E9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182" w:type="dxa"/>
            <w:vAlign w:val="bottom"/>
          </w:tcPr>
          <w:p w14:paraId="01A158AB" w14:textId="5E2525AF" w:rsidR="00826E93" w:rsidRPr="0097174C" w:rsidRDefault="00826E93" w:rsidP="00826E9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  <w:r w:rsidRPr="00170C57">
              <w:rPr>
                <w:rFonts w:cs="Times New Roman"/>
                <w:szCs w:val="22"/>
              </w:rPr>
              <w:t>1,336</w:t>
            </w:r>
          </w:p>
        </w:tc>
      </w:tr>
      <w:tr w:rsidR="00C9446F" w:rsidRPr="00784CA4" w14:paraId="02660950" w14:textId="77777777" w:rsidTr="007E55ED">
        <w:tc>
          <w:tcPr>
            <w:tcW w:w="3690" w:type="dxa"/>
          </w:tcPr>
          <w:p w14:paraId="264A2700" w14:textId="77777777" w:rsidR="00C9446F" w:rsidRPr="00784CA4" w:rsidRDefault="00C9446F" w:rsidP="00C9446F">
            <w:pPr>
              <w:spacing w:line="240" w:lineRule="atLeast"/>
              <w:rPr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5C6E047" w14:textId="77777777" w:rsidR="00C9446F" w:rsidRPr="00784CA4" w:rsidRDefault="00C9446F" w:rsidP="00C9446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57" w:type="dxa"/>
            <w:vAlign w:val="bottom"/>
          </w:tcPr>
          <w:p w14:paraId="3996BCE4" w14:textId="77777777" w:rsidR="00C9446F" w:rsidRPr="00784CA4" w:rsidRDefault="00C9446F" w:rsidP="00C9446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185" w:type="dxa"/>
            <w:vAlign w:val="bottom"/>
          </w:tcPr>
          <w:p w14:paraId="66D93A09" w14:textId="77777777" w:rsidR="00C9446F" w:rsidRPr="00784CA4" w:rsidRDefault="00C9446F" w:rsidP="00C9446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8" w:type="dxa"/>
            <w:vAlign w:val="bottom"/>
          </w:tcPr>
          <w:p w14:paraId="369468DA" w14:textId="77777777" w:rsidR="00C9446F" w:rsidRPr="00784CA4" w:rsidRDefault="00C9446F" w:rsidP="00C9446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60" w:type="dxa"/>
            <w:vAlign w:val="bottom"/>
          </w:tcPr>
          <w:p w14:paraId="76873727" w14:textId="77777777" w:rsidR="00C9446F" w:rsidRPr="00784CA4" w:rsidRDefault="00C9446F" w:rsidP="00C9446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4" w:type="dxa"/>
            <w:vAlign w:val="bottom"/>
          </w:tcPr>
          <w:p w14:paraId="3C5BC9B5" w14:textId="77777777" w:rsidR="00C9446F" w:rsidRPr="00784CA4" w:rsidRDefault="00C9446F" w:rsidP="00C9446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182" w:type="dxa"/>
            <w:vAlign w:val="bottom"/>
          </w:tcPr>
          <w:p w14:paraId="2855E605" w14:textId="77777777" w:rsidR="00C9446F" w:rsidRPr="00784CA4" w:rsidRDefault="00C9446F" w:rsidP="00C9446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 w:val="14"/>
                <w:szCs w:val="14"/>
              </w:rPr>
            </w:pPr>
          </w:p>
        </w:tc>
      </w:tr>
      <w:tr w:rsidR="00C9446F" w:rsidRPr="003A4BC5" w14:paraId="308D74FE" w14:textId="77777777" w:rsidTr="007E55ED">
        <w:tc>
          <w:tcPr>
            <w:tcW w:w="3690" w:type="dxa"/>
          </w:tcPr>
          <w:p w14:paraId="0A3E946F" w14:textId="49036BF2" w:rsidR="00C9446F" w:rsidRPr="0097174C" w:rsidRDefault="00C9446F" w:rsidP="00C9446F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9D429A">
              <w:rPr>
                <w:b/>
                <w:bCs/>
                <w:szCs w:val="28"/>
                <w:lang w:val="en-US" w:bidi="th-TH"/>
              </w:rPr>
              <w:t>Shareholder of the company</w:t>
            </w:r>
          </w:p>
        </w:tc>
        <w:tc>
          <w:tcPr>
            <w:tcW w:w="1170" w:type="dxa"/>
            <w:vAlign w:val="bottom"/>
          </w:tcPr>
          <w:p w14:paraId="1DD11622" w14:textId="77777777" w:rsidR="00C9446F" w:rsidRPr="0097174C" w:rsidRDefault="00C9446F" w:rsidP="00C9446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794AC57A" w14:textId="77777777" w:rsidR="00C9446F" w:rsidRPr="0097174C" w:rsidRDefault="00C9446F" w:rsidP="00C9446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4486E330" w14:textId="77777777" w:rsidR="00C9446F" w:rsidRPr="0097174C" w:rsidRDefault="00C9446F" w:rsidP="00C9446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05C68AAC" w14:textId="77777777" w:rsidR="00C9446F" w:rsidRPr="0097174C" w:rsidRDefault="00C9446F" w:rsidP="00C9446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CC2A0FB" w14:textId="77777777" w:rsidR="00C9446F" w:rsidRPr="0097174C" w:rsidRDefault="00C9446F" w:rsidP="00C9446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264" w:type="dxa"/>
            <w:vAlign w:val="bottom"/>
          </w:tcPr>
          <w:p w14:paraId="41A69560" w14:textId="77777777" w:rsidR="00C9446F" w:rsidRPr="0097174C" w:rsidRDefault="00C9446F" w:rsidP="00C9446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182" w:type="dxa"/>
            <w:vAlign w:val="bottom"/>
          </w:tcPr>
          <w:p w14:paraId="2EBD55B3" w14:textId="77777777" w:rsidR="00C9446F" w:rsidRPr="0097174C" w:rsidRDefault="00C9446F" w:rsidP="00C9446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</w:tr>
      <w:tr w:rsidR="00826E93" w:rsidRPr="003A4BC5" w14:paraId="77A548AF" w14:textId="77777777" w:rsidTr="00446900">
        <w:tc>
          <w:tcPr>
            <w:tcW w:w="3690" w:type="dxa"/>
          </w:tcPr>
          <w:p w14:paraId="25FD839A" w14:textId="5240B6AB" w:rsidR="00826E93" w:rsidRPr="0097174C" w:rsidRDefault="00826E93" w:rsidP="00826E93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70" w:type="dxa"/>
          </w:tcPr>
          <w:p w14:paraId="09AE67DE" w14:textId="2244A3DF" w:rsidR="00826E93" w:rsidRPr="00FE1AF6" w:rsidRDefault="00826E93" w:rsidP="00826E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1342FC">
              <w:t>12,550</w:t>
            </w:r>
          </w:p>
        </w:tc>
        <w:tc>
          <w:tcPr>
            <w:tcW w:w="257" w:type="dxa"/>
            <w:vAlign w:val="bottom"/>
          </w:tcPr>
          <w:p w14:paraId="02D3569D" w14:textId="77777777" w:rsidR="00826E93" w:rsidRPr="0097174C" w:rsidRDefault="00826E93" w:rsidP="00826E93"/>
        </w:tc>
        <w:tc>
          <w:tcPr>
            <w:tcW w:w="1185" w:type="dxa"/>
            <w:vAlign w:val="bottom"/>
          </w:tcPr>
          <w:p w14:paraId="00AE89E6" w14:textId="10D54E7F" w:rsidR="00826E93" w:rsidRPr="0097174C" w:rsidRDefault="00826E93" w:rsidP="00826E9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76CF0">
              <w:t>11,024</w:t>
            </w:r>
          </w:p>
        </w:tc>
        <w:tc>
          <w:tcPr>
            <w:tcW w:w="268" w:type="dxa"/>
            <w:vAlign w:val="bottom"/>
          </w:tcPr>
          <w:p w14:paraId="42ECED43" w14:textId="77777777" w:rsidR="00826E93" w:rsidRPr="0097174C" w:rsidRDefault="00826E93" w:rsidP="00826E93"/>
        </w:tc>
        <w:tc>
          <w:tcPr>
            <w:tcW w:w="1260" w:type="dxa"/>
          </w:tcPr>
          <w:p w14:paraId="1656F05D" w14:textId="50159742" w:rsidR="00826E93" w:rsidRPr="006F1F34" w:rsidRDefault="00826E93" w:rsidP="00826E9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BE6A94">
              <w:t>12,550</w:t>
            </w:r>
          </w:p>
        </w:tc>
        <w:tc>
          <w:tcPr>
            <w:tcW w:w="264" w:type="dxa"/>
            <w:vAlign w:val="bottom"/>
          </w:tcPr>
          <w:p w14:paraId="204FDC08" w14:textId="77777777" w:rsidR="00826E93" w:rsidRPr="006F1F34" w:rsidRDefault="00826E93" w:rsidP="00826E93">
            <w:pPr>
              <w:tabs>
                <w:tab w:val="decimal" w:pos="946"/>
              </w:tabs>
            </w:pPr>
          </w:p>
        </w:tc>
        <w:tc>
          <w:tcPr>
            <w:tcW w:w="1182" w:type="dxa"/>
            <w:vAlign w:val="bottom"/>
          </w:tcPr>
          <w:p w14:paraId="32B8D3E2" w14:textId="6990227C" w:rsidR="00826E93" w:rsidRPr="00FE1AF6" w:rsidRDefault="00826E93" w:rsidP="00826E9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5769F">
              <w:t>11,024</w:t>
            </w:r>
          </w:p>
        </w:tc>
      </w:tr>
      <w:tr w:rsidR="00826E93" w:rsidRPr="003A4BC5" w14:paraId="35E63E07" w14:textId="77777777" w:rsidTr="00446900">
        <w:tc>
          <w:tcPr>
            <w:tcW w:w="3690" w:type="dxa"/>
          </w:tcPr>
          <w:p w14:paraId="2C7B8188" w14:textId="77777777" w:rsidR="00826E93" w:rsidRPr="0097174C" w:rsidRDefault="00826E93" w:rsidP="00826E93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70" w:type="dxa"/>
          </w:tcPr>
          <w:p w14:paraId="1924FE79" w14:textId="3E4F5F01" w:rsidR="00826E93" w:rsidRPr="00FE1AF6" w:rsidRDefault="00826E93" w:rsidP="00826E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1342FC">
              <w:t>317</w:t>
            </w:r>
          </w:p>
        </w:tc>
        <w:tc>
          <w:tcPr>
            <w:tcW w:w="257" w:type="dxa"/>
            <w:vAlign w:val="bottom"/>
          </w:tcPr>
          <w:p w14:paraId="3B43270C" w14:textId="77777777" w:rsidR="00826E93" w:rsidRPr="000D0B93" w:rsidRDefault="00826E93" w:rsidP="00826E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1A3DCEF4" w14:textId="13013D3B" w:rsidR="00826E93" w:rsidRPr="000D0B93" w:rsidRDefault="00826E93" w:rsidP="00826E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C87627">
              <w:t>21</w:t>
            </w:r>
          </w:p>
        </w:tc>
        <w:tc>
          <w:tcPr>
            <w:tcW w:w="268" w:type="dxa"/>
            <w:vAlign w:val="bottom"/>
          </w:tcPr>
          <w:p w14:paraId="50392714" w14:textId="77777777" w:rsidR="00826E93" w:rsidRPr="000D0B93" w:rsidRDefault="00826E93" w:rsidP="00826E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60" w:type="dxa"/>
          </w:tcPr>
          <w:p w14:paraId="3B9D0C33" w14:textId="6758A5B4" w:rsidR="00826E93" w:rsidRPr="00FE1AF6" w:rsidRDefault="00826E93" w:rsidP="00826E9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BE6A94">
              <w:t>317</w:t>
            </w:r>
          </w:p>
        </w:tc>
        <w:tc>
          <w:tcPr>
            <w:tcW w:w="264" w:type="dxa"/>
            <w:vAlign w:val="bottom"/>
          </w:tcPr>
          <w:p w14:paraId="12E9C384" w14:textId="77777777" w:rsidR="00826E93" w:rsidRPr="00FE1AF6" w:rsidRDefault="00826E93" w:rsidP="00826E9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182" w:type="dxa"/>
            <w:vAlign w:val="bottom"/>
          </w:tcPr>
          <w:p w14:paraId="2CFE6144" w14:textId="4C547A0E" w:rsidR="00826E93" w:rsidRPr="00FE1AF6" w:rsidRDefault="00826E93" w:rsidP="00826E9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5576DD">
              <w:t>21</w:t>
            </w:r>
          </w:p>
        </w:tc>
      </w:tr>
      <w:tr w:rsidR="00C9446F" w:rsidRPr="00784CA4" w14:paraId="26E50603" w14:textId="77777777" w:rsidTr="007E55ED">
        <w:trPr>
          <w:trHeight w:val="200"/>
        </w:trPr>
        <w:tc>
          <w:tcPr>
            <w:tcW w:w="3690" w:type="dxa"/>
          </w:tcPr>
          <w:p w14:paraId="15A49737" w14:textId="77777777" w:rsidR="00C9446F" w:rsidRPr="00784CA4" w:rsidRDefault="00C9446F" w:rsidP="00C9446F">
            <w:pPr>
              <w:spacing w:line="240" w:lineRule="auto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170" w:type="dxa"/>
            <w:vAlign w:val="bottom"/>
          </w:tcPr>
          <w:p w14:paraId="6649E2DC" w14:textId="77777777" w:rsidR="00C9446F" w:rsidRPr="00784CA4" w:rsidRDefault="00C9446F" w:rsidP="00C944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257" w:type="dxa"/>
            <w:vAlign w:val="bottom"/>
          </w:tcPr>
          <w:p w14:paraId="3B90EF82" w14:textId="77777777" w:rsidR="00C9446F" w:rsidRPr="00784CA4" w:rsidRDefault="00C9446F" w:rsidP="00C9446F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185" w:type="dxa"/>
            <w:vAlign w:val="bottom"/>
          </w:tcPr>
          <w:p w14:paraId="4241230C" w14:textId="77777777" w:rsidR="00C9446F" w:rsidRPr="00784CA4" w:rsidRDefault="00C9446F" w:rsidP="00C944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8" w:type="dxa"/>
            <w:vAlign w:val="bottom"/>
          </w:tcPr>
          <w:p w14:paraId="57EA4E83" w14:textId="77777777" w:rsidR="00C9446F" w:rsidRPr="00784CA4" w:rsidRDefault="00C9446F" w:rsidP="00C9446F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260" w:type="dxa"/>
            <w:vAlign w:val="bottom"/>
          </w:tcPr>
          <w:p w14:paraId="52D2D88C" w14:textId="77777777" w:rsidR="00C9446F" w:rsidRPr="00784CA4" w:rsidRDefault="00C9446F" w:rsidP="00C9446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264" w:type="dxa"/>
            <w:vAlign w:val="bottom"/>
          </w:tcPr>
          <w:p w14:paraId="7DCA4E58" w14:textId="77777777" w:rsidR="00C9446F" w:rsidRPr="00784CA4" w:rsidRDefault="00C9446F" w:rsidP="00C9446F">
            <w:pPr>
              <w:tabs>
                <w:tab w:val="decimal" w:pos="946"/>
              </w:tabs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182" w:type="dxa"/>
            <w:vAlign w:val="bottom"/>
          </w:tcPr>
          <w:p w14:paraId="552C7DDA" w14:textId="77777777" w:rsidR="00C9446F" w:rsidRPr="00784CA4" w:rsidRDefault="00C9446F" w:rsidP="00C944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 w:val="14"/>
                <w:szCs w:val="14"/>
              </w:rPr>
            </w:pPr>
          </w:p>
        </w:tc>
      </w:tr>
      <w:tr w:rsidR="00C9446F" w:rsidRPr="003A4BC5" w14:paraId="160CF07F" w14:textId="77777777" w:rsidTr="007E55ED">
        <w:tc>
          <w:tcPr>
            <w:tcW w:w="3690" w:type="dxa"/>
          </w:tcPr>
          <w:p w14:paraId="729F6A50" w14:textId="77777777" w:rsidR="00C9446F" w:rsidRPr="0097174C" w:rsidRDefault="00C9446F" w:rsidP="00C9446F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97174C">
              <w:rPr>
                <w:rFonts w:cs="Times New Roman"/>
                <w:b/>
                <w:bCs/>
                <w:szCs w:val="22"/>
              </w:rPr>
              <w:t>Subsidiary</w:t>
            </w:r>
          </w:p>
        </w:tc>
        <w:tc>
          <w:tcPr>
            <w:tcW w:w="1170" w:type="dxa"/>
            <w:vAlign w:val="bottom"/>
          </w:tcPr>
          <w:p w14:paraId="68BE6C15" w14:textId="77777777" w:rsidR="00C9446F" w:rsidRPr="00FE1AF6" w:rsidRDefault="00C9446F" w:rsidP="00C944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6C45468E" w14:textId="77777777" w:rsidR="00C9446F" w:rsidRPr="0097174C" w:rsidRDefault="00C9446F" w:rsidP="00C9446F"/>
        </w:tc>
        <w:tc>
          <w:tcPr>
            <w:tcW w:w="1185" w:type="dxa"/>
            <w:vAlign w:val="bottom"/>
          </w:tcPr>
          <w:p w14:paraId="38B0A920" w14:textId="77777777" w:rsidR="00C9446F" w:rsidRPr="0097174C" w:rsidRDefault="00C9446F" w:rsidP="00C9446F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6C550E0F" w14:textId="77777777" w:rsidR="00C9446F" w:rsidRPr="0097174C" w:rsidRDefault="00C9446F" w:rsidP="00C9446F"/>
        </w:tc>
        <w:tc>
          <w:tcPr>
            <w:tcW w:w="1260" w:type="dxa"/>
            <w:vAlign w:val="bottom"/>
          </w:tcPr>
          <w:p w14:paraId="160942B3" w14:textId="77777777" w:rsidR="00C9446F" w:rsidRPr="00FE1AF6" w:rsidRDefault="00C9446F" w:rsidP="00C9446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264" w:type="dxa"/>
            <w:vAlign w:val="bottom"/>
          </w:tcPr>
          <w:p w14:paraId="7C507A35" w14:textId="77777777" w:rsidR="00C9446F" w:rsidRPr="0097174C" w:rsidRDefault="00C9446F" w:rsidP="00C9446F">
            <w:pPr>
              <w:tabs>
                <w:tab w:val="decimal" w:pos="946"/>
              </w:tabs>
            </w:pPr>
          </w:p>
        </w:tc>
        <w:tc>
          <w:tcPr>
            <w:tcW w:w="1182" w:type="dxa"/>
            <w:vAlign w:val="bottom"/>
          </w:tcPr>
          <w:p w14:paraId="366D3166" w14:textId="77777777" w:rsidR="00C9446F" w:rsidRPr="00FE1AF6" w:rsidRDefault="00C9446F" w:rsidP="00C944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826E93" w:rsidRPr="003A4BC5" w14:paraId="1AA66B6E" w14:textId="77777777" w:rsidTr="00446900">
        <w:tc>
          <w:tcPr>
            <w:tcW w:w="3690" w:type="dxa"/>
          </w:tcPr>
          <w:p w14:paraId="6981FED4" w14:textId="688A5772" w:rsidR="00826E93" w:rsidRPr="0097174C" w:rsidRDefault="00826E93" w:rsidP="00826E93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</w:p>
        </w:tc>
        <w:tc>
          <w:tcPr>
            <w:tcW w:w="1170" w:type="dxa"/>
            <w:vAlign w:val="bottom"/>
          </w:tcPr>
          <w:p w14:paraId="3B1A0899" w14:textId="7E49FBB2" w:rsidR="00826E93" w:rsidRPr="00FE1AF6" w:rsidRDefault="00826E93" w:rsidP="00826E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57" w:type="dxa"/>
            <w:vAlign w:val="bottom"/>
          </w:tcPr>
          <w:p w14:paraId="70C8998A" w14:textId="77777777" w:rsidR="00826E93" w:rsidRPr="0097174C" w:rsidRDefault="00826E93" w:rsidP="00826E93"/>
        </w:tc>
        <w:tc>
          <w:tcPr>
            <w:tcW w:w="1185" w:type="dxa"/>
            <w:vAlign w:val="bottom"/>
          </w:tcPr>
          <w:p w14:paraId="5AB739AB" w14:textId="3D637A29" w:rsidR="00826E93" w:rsidRPr="0097174C" w:rsidRDefault="00826E93" w:rsidP="00826E9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422C3CBF" w14:textId="77777777" w:rsidR="00826E93" w:rsidRPr="0097174C" w:rsidRDefault="00826E93" w:rsidP="00826E93"/>
        </w:tc>
        <w:tc>
          <w:tcPr>
            <w:tcW w:w="1260" w:type="dxa"/>
          </w:tcPr>
          <w:p w14:paraId="36234D3E" w14:textId="6A2D7243" w:rsidR="00826E93" w:rsidRPr="00FE1AF6" w:rsidRDefault="00826E93" w:rsidP="00826E9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A0641D">
              <w:t>12,068</w:t>
            </w:r>
          </w:p>
        </w:tc>
        <w:tc>
          <w:tcPr>
            <w:tcW w:w="264" w:type="dxa"/>
            <w:vAlign w:val="bottom"/>
          </w:tcPr>
          <w:p w14:paraId="035725E9" w14:textId="77777777" w:rsidR="00826E93" w:rsidRPr="0097174C" w:rsidRDefault="00826E93" w:rsidP="00826E93">
            <w:pPr>
              <w:tabs>
                <w:tab w:val="decimal" w:pos="946"/>
              </w:tabs>
            </w:pPr>
          </w:p>
        </w:tc>
        <w:tc>
          <w:tcPr>
            <w:tcW w:w="1182" w:type="dxa"/>
            <w:vAlign w:val="bottom"/>
          </w:tcPr>
          <w:p w14:paraId="4155FBB7" w14:textId="21F8D2C6" w:rsidR="00826E93" w:rsidRPr="00FE1AF6" w:rsidRDefault="00826E93" w:rsidP="00826E9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61627">
              <w:t>23,803</w:t>
            </w:r>
          </w:p>
        </w:tc>
      </w:tr>
      <w:tr w:rsidR="00826E93" w:rsidRPr="003A4BC5" w14:paraId="0141FADF" w14:textId="77777777" w:rsidTr="00446900">
        <w:tc>
          <w:tcPr>
            <w:tcW w:w="3690" w:type="dxa"/>
          </w:tcPr>
          <w:p w14:paraId="0972F4D5" w14:textId="77777777" w:rsidR="00826E93" w:rsidRPr="0097174C" w:rsidRDefault="00826E93" w:rsidP="00826E93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Service income</w:t>
            </w:r>
          </w:p>
        </w:tc>
        <w:tc>
          <w:tcPr>
            <w:tcW w:w="1170" w:type="dxa"/>
            <w:vAlign w:val="bottom"/>
          </w:tcPr>
          <w:p w14:paraId="1A2747CD" w14:textId="7749E441" w:rsidR="00826E93" w:rsidRPr="00FE1AF6" w:rsidRDefault="00826E93" w:rsidP="00826E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57" w:type="dxa"/>
            <w:vAlign w:val="bottom"/>
          </w:tcPr>
          <w:p w14:paraId="6FFA54B1" w14:textId="77777777" w:rsidR="00826E93" w:rsidRPr="0097174C" w:rsidRDefault="00826E93" w:rsidP="00826E93"/>
        </w:tc>
        <w:tc>
          <w:tcPr>
            <w:tcW w:w="1185" w:type="dxa"/>
            <w:vAlign w:val="bottom"/>
          </w:tcPr>
          <w:p w14:paraId="7190069B" w14:textId="0D6000D0" w:rsidR="00826E93" w:rsidRPr="0097174C" w:rsidRDefault="00826E93" w:rsidP="00826E9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3D5A4F56" w14:textId="77777777" w:rsidR="00826E93" w:rsidRPr="0097174C" w:rsidRDefault="00826E93" w:rsidP="00826E93"/>
        </w:tc>
        <w:tc>
          <w:tcPr>
            <w:tcW w:w="1260" w:type="dxa"/>
          </w:tcPr>
          <w:p w14:paraId="4CA266CA" w14:textId="6C856C13" w:rsidR="00826E93" w:rsidRPr="00FE1AF6" w:rsidRDefault="00826E93" w:rsidP="00826E9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A0641D">
              <w:t>2,376</w:t>
            </w:r>
          </w:p>
        </w:tc>
        <w:tc>
          <w:tcPr>
            <w:tcW w:w="264" w:type="dxa"/>
            <w:vAlign w:val="bottom"/>
          </w:tcPr>
          <w:p w14:paraId="0D4E3757" w14:textId="77777777" w:rsidR="00826E93" w:rsidRPr="0097174C" w:rsidRDefault="00826E93" w:rsidP="00826E93">
            <w:pPr>
              <w:tabs>
                <w:tab w:val="decimal" w:pos="946"/>
              </w:tabs>
            </w:pPr>
          </w:p>
        </w:tc>
        <w:tc>
          <w:tcPr>
            <w:tcW w:w="1182" w:type="dxa"/>
            <w:vAlign w:val="bottom"/>
          </w:tcPr>
          <w:p w14:paraId="0CADC3EC" w14:textId="513B555E" w:rsidR="00826E93" w:rsidRPr="00FE1AF6" w:rsidRDefault="00826E93" w:rsidP="00826E9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1E36A5">
              <w:t>2,400</w:t>
            </w:r>
          </w:p>
        </w:tc>
      </w:tr>
      <w:tr w:rsidR="00826E93" w:rsidRPr="003A4BC5" w14:paraId="0FF4947D" w14:textId="77777777" w:rsidTr="00446900">
        <w:tc>
          <w:tcPr>
            <w:tcW w:w="3690" w:type="dxa"/>
          </w:tcPr>
          <w:p w14:paraId="2FE2B966" w14:textId="77777777" w:rsidR="00826E93" w:rsidRPr="0097174C" w:rsidRDefault="00826E93" w:rsidP="00826E93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szCs w:val="28"/>
                <w:lang w:val="en-US" w:bidi="th-TH"/>
              </w:rPr>
              <w:t xml:space="preserve">Trademark </w:t>
            </w:r>
            <w:r w:rsidRPr="0097174C">
              <w:rPr>
                <w:rFonts w:cs="Times New Roman"/>
                <w:szCs w:val="22"/>
                <w:lang w:val="en-US" w:bidi="th-TH"/>
              </w:rPr>
              <w:t>income</w:t>
            </w:r>
          </w:p>
        </w:tc>
        <w:tc>
          <w:tcPr>
            <w:tcW w:w="1170" w:type="dxa"/>
            <w:vAlign w:val="bottom"/>
          </w:tcPr>
          <w:p w14:paraId="27EF4829" w14:textId="68C696E9" w:rsidR="00826E93" w:rsidRPr="00FE1AF6" w:rsidRDefault="00826E93" w:rsidP="00826E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57" w:type="dxa"/>
            <w:vAlign w:val="bottom"/>
          </w:tcPr>
          <w:p w14:paraId="21B01906" w14:textId="77777777" w:rsidR="00826E93" w:rsidRPr="0097174C" w:rsidRDefault="00826E93" w:rsidP="00826E93"/>
        </w:tc>
        <w:tc>
          <w:tcPr>
            <w:tcW w:w="1185" w:type="dxa"/>
            <w:vAlign w:val="bottom"/>
          </w:tcPr>
          <w:p w14:paraId="7BBCC3A2" w14:textId="61FA0ACA" w:rsidR="00826E93" w:rsidRPr="0097174C" w:rsidRDefault="00826E93" w:rsidP="00826E9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13AA107F" w14:textId="77777777" w:rsidR="00826E93" w:rsidRPr="0097174C" w:rsidRDefault="00826E93" w:rsidP="00826E93"/>
        </w:tc>
        <w:tc>
          <w:tcPr>
            <w:tcW w:w="1260" w:type="dxa"/>
          </w:tcPr>
          <w:p w14:paraId="7E478850" w14:textId="558FF8C8" w:rsidR="00826E93" w:rsidRPr="00FE1AF6" w:rsidRDefault="00826E93" w:rsidP="00826E9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A0641D">
              <w:t>2,414</w:t>
            </w:r>
          </w:p>
        </w:tc>
        <w:tc>
          <w:tcPr>
            <w:tcW w:w="264" w:type="dxa"/>
            <w:vAlign w:val="bottom"/>
          </w:tcPr>
          <w:p w14:paraId="19455D66" w14:textId="77777777" w:rsidR="00826E93" w:rsidRPr="0097174C" w:rsidRDefault="00826E93" w:rsidP="00826E93">
            <w:pPr>
              <w:tabs>
                <w:tab w:val="decimal" w:pos="946"/>
              </w:tabs>
            </w:pPr>
          </w:p>
        </w:tc>
        <w:tc>
          <w:tcPr>
            <w:tcW w:w="1182" w:type="dxa"/>
            <w:vAlign w:val="bottom"/>
          </w:tcPr>
          <w:p w14:paraId="151CE11B" w14:textId="75111CF7" w:rsidR="00826E93" w:rsidRPr="00FE1AF6" w:rsidRDefault="00826E93" w:rsidP="00826E9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650836">
              <w:t>2,414</w:t>
            </w:r>
          </w:p>
        </w:tc>
      </w:tr>
      <w:tr w:rsidR="00826E93" w:rsidRPr="003A4BC5" w14:paraId="2F8059E1" w14:textId="77777777" w:rsidTr="00446900">
        <w:tc>
          <w:tcPr>
            <w:tcW w:w="3690" w:type="dxa"/>
          </w:tcPr>
          <w:p w14:paraId="34F1446C" w14:textId="77777777" w:rsidR="00826E93" w:rsidRPr="0097174C" w:rsidRDefault="00826E93" w:rsidP="00826E93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  <w:r w:rsidRPr="0097174C">
              <w:rPr>
                <w:rFonts w:cs="Times New Roman"/>
                <w:szCs w:val="22"/>
                <w:lang w:val="en-US" w:bidi="th-TH"/>
              </w:rPr>
              <w:tab/>
            </w:r>
          </w:p>
        </w:tc>
        <w:tc>
          <w:tcPr>
            <w:tcW w:w="1170" w:type="dxa"/>
            <w:vAlign w:val="bottom"/>
          </w:tcPr>
          <w:p w14:paraId="26DAA1E0" w14:textId="259847E1" w:rsidR="00826E93" w:rsidRPr="00FE1AF6" w:rsidRDefault="00826E93" w:rsidP="00826E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57" w:type="dxa"/>
            <w:vAlign w:val="bottom"/>
          </w:tcPr>
          <w:p w14:paraId="2C80E285" w14:textId="77777777" w:rsidR="00826E93" w:rsidRPr="0097174C" w:rsidRDefault="00826E93" w:rsidP="00826E93"/>
        </w:tc>
        <w:tc>
          <w:tcPr>
            <w:tcW w:w="1185" w:type="dxa"/>
            <w:vAlign w:val="bottom"/>
          </w:tcPr>
          <w:p w14:paraId="677EE17B" w14:textId="40A34A0F" w:rsidR="00826E93" w:rsidRPr="0097174C" w:rsidRDefault="00826E93" w:rsidP="00826E9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099D0B5F" w14:textId="77777777" w:rsidR="00826E93" w:rsidRPr="0097174C" w:rsidRDefault="00826E93" w:rsidP="00826E93"/>
        </w:tc>
        <w:tc>
          <w:tcPr>
            <w:tcW w:w="1260" w:type="dxa"/>
          </w:tcPr>
          <w:p w14:paraId="68C9ED43" w14:textId="0F47EF72" w:rsidR="00826E93" w:rsidRPr="00FE1AF6" w:rsidRDefault="00826E93" w:rsidP="00826E9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A0641D">
              <w:t>36</w:t>
            </w:r>
          </w:p>
        </w:tc>
        <w:tc>
          <w:tcPr>
            <w:tcW w:w="264" w:type="dxa"/>
            <w:vAlign w:val="bottom"/>
          </w:tcPr>
          <w:p w14:paraId="25A0148F" w14:textId="77777777" w:rsidR="00826E93" w:rsidRPr="00FE1AF6" w:rsidRDefault="00826E93" w:rsidP="00826E93">
            <w:pPr>
              <w:tabs>
                <w:tab w:val="decimal" w:pos="560"/>
                <w:tab w:val="decimal" w:pos="946"/>
              </w:tabs>
            </w:pPr>
          </w:p>
        </w:tc>
        <w:tc>
          <w:tcPr>
            <w:tcW w:w="1182" w:type="dxa"/>
            <w:vAlign w:val="bottom"/>
          </w:tcPr>
          <w:p w14:paraId="09417709" w14:textId="580E3F66" w:rsidR="00826E93" w:rsidRPr="00FE1AF6" w:rsidRDefault="00826E93" w:rsidP="00826E9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002A0">
              <w:t>15</w:t>
            </w:r>
          </w:p>
        </w:tc>
      </w:tr>
      <w:tr w:rsidR="000C5CAE" w:rsidRPr="00784CA4" w14:paraId="5B970FFC" w14:textId="77777777" w:rsidTr="007E55ED">
        <w:tc>
          <w:tcPr>
            <w:tcW w:w="3690" w:type="dxa"/>
          </w:tcPr>
          <w:p w14:paraId="6A04DCC2" w14:textId="77777777" w:rsidR="000C5CAE" w:rsidRPr="00784CA4" w:rsidRDefault="000C5CAE" w:rsidP="000C5CAE">
            <w:pPr>
              <w:spacing w:line="240" w:lineRule="auto"/>
              <w:rPr>
                <w:rFonts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  <w:vAlign w:val="bottom"/>
          </w:tcPr>
          <w:p w14:paraId="5795FE61" w14:textId="77777777" w:rsidR="000C5CAE" w:rsidRPr="00784CA4" w:rsidRDefault="000C5CAE" w:rsidP="000C5CAE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257" w:type="dxa"/>
            <w:vAlign w:val="bottom"/>
          </w:tcPr>
          <w:p w14:paraId="304CAB67" w14:textId="77777777" w:rsidR="000C5CAE" w:rsidRPr="00784CA4" w:rsidRDefault="000C5CAE" w:rsidP="000C5CA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10" w:right="-127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185" w:type="dxa"/>
            <w:vAlign w:val="bottom"/>
          </w:tcPr>
          <w:p w14:paraId="085851EF" w14:textId="77777777" w:rsidR="000C5CAE" w:rsidRPr="00784CA4" w:rsidRDefault="000C5CAE" w:rsidP="000C5CA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108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8" w:type="dxa"/>
            <w:vAlign w:val="bottom"/>
          </w:tcPr>
          <w:p w14:paraId="3F4BE430" w14:textId="77777777" w:rsidR="000C5CAE" w:rsidRPr="00784CA4" w:rsidRDefault="000C5CAE" w:rsidP="000C5CA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10" w:right="-127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260" w:type="dxa"/>
            <w:vAlign w:val="bottom"/>
          </w:tcPr>
          <w:p w14:paraId="5D7DDF46" w14:textId="77777777" w:rsidR="000C5CAE" w:rsidRPr="00784CA4" w:rsidRDefault="000C5CAE" w:rsidP="000C5CAE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264" w:type="dxa"/>
            <w:vAlign w:val="bottom"/>
          </w:tcPr>
          <w:p w14:paraId="40EB7877" w14:textId="77777777" w:rsidR="000C5CAE" w:rsidRPr="00784CA4" w:rsidRDefault="000C5CAE" w:rsidP="000C5CA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10" w:right="-127"/>
              <w:rPr>
                <w:sz w:val="14"/>
                <w:szCs w:val="14"/>
              </w:rPr>
            </w:pPr>
          </w:p>
        </w:tc>
        <w:tc>
          <w:tcPr>
            <w:tcW w:w="1182" w:type="dxa"/>
            <w:vAlign w:val="bottom"/>
          </w:tcPr>
          <w:p w14:paraId="2479469F" w14:textId="77777777" w:rsidR="000C5CAE" w:rsidRPr="00784CA4" w:rsidRDefault="000C5CAE" w:rsidP="000C5CA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 w:val="14"/>
                <w:szCs w:val="14"/>
              </w:rPr>
            </w:pPr>
          </w:p>
        </w:tc>
      </w:tr>
      <w:tr w:rsidR="000C5CAE" w:rsidRPr="003A4BC5" w14:paraId="1656510E" w14:textId="77777777" w:rsidTr="007E55ED">
        <w:tc>
          <w:tcPr>
            <w:tcW w:w="3690" w:type="dxa"/>
          </w:tcPr>
          <w:p w14:paraId="4D4D28AA" w14:textId="3EDB21D1" w:rsidR="000C5CAE" w:rsidRPr="0097174C" w:rsidRDefault="000C5CAE" w:rsidP="000C5CAE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97174C">
              <w:rPr>
                <w:rFonts w:cs="Times New Roman"/>
                <w:b/>
                <w:bCs/>
                <w:szCs w:val="22"/>
              </w:rPr>
              <w:t>Other</w:t>
            </w:r>
            <w:r>
              <w:rPr>
                <w:rFonts w:cs="Times New Roman"/>
                <w:b/>
                <w:bCs/>
                <w:szCs w:val="22"/>
              </w:rPr>
              <w:t xml:space="preserve"> </w:t>
            </w:r>
            <w:r w:rsidRPr="009D429A">
              <w:rPr>
                <w:rFonts w:cs="Times New Roman"/>
                <w:b/>
                <w:bCs/>
                <w:szCs w:val="22"/>
              </w:rPr>
              <w:t>related parties</w:t>
            </w:r>
          </w:p>
        </w:tc>
        <w:tc>
          <w:tcPr>
            <w:tcW w:w="1170" w:type="dxa"/>
            <w:vAlign w:val="bottom"/>
          </w:tcPr>
          <w:p w14:paraId="241DCDBD" w14:textId="77777777" w:rsidR="000C5CAE" w:rsidRPr="00FE1AF6" w:rsidRDefault="000C5CAE" w:rsidP="000C5CAE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266A862E" w14:textId="77777777" w:rsidR="000C5CAE" w:rsidRPr="0097174C" w:rsidRDefault="000C5CAE" w:rsidP="000C5CAE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5FAA673A" w14:textId="77777777" w:rsidR="000C5CAE" w:rsidRPr="0097174C" w:rsidRDefault="000C5CAE" w:rsidP="000C5CAE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27471814" w14:textId="77777777" w:rsidR="000C5CAE" w:rsidRPr="0097174C" w:rsidRDefault="000C5CAE" w:rsidP="000C5CAE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D738257" w14:textId="77777777" w:rsidR="000C5CAE" w:rsidRPr="00FE1AF6" w:rsidRDefault="000C5CAE" w:rsidP="000C5CAE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264" w:type="dxa"/>
            <w:vAlign w:val="bottom"/>
          </w:tcPr>
          <w:p w14:paraId="035C43F6" w14:textId="77777777" w:rsidR="000C5CAE" w:rsidRPr="00FE1AF6" w:rsidRDefault="000C5CAE" w:rsidP="000C5CAE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10" w:right="-127"/>
            </w:pPr>
          </w:p>
        </w:tc>
        <w:tc>
          <w:tcPr>
            <w:tcW w:w="1182" w:type="dxa"/>
            <w:vAlign w:val="bottom"/>
          </w:tcPr>
          <w:p w14:paraId="05A7EDB1" w14:textId="77777777" w:rsidR="000C5CAE" w:rsidRPr="00FE1AF6" w:rsidRDefault="000C5CAE" w:rsidP="000C5CA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826E93" w:rsidRPr="003A4BC5" w14:paraId="117888EA" w14:textId="77777777" w:rsidTr="00446900">
        <w:tc>
          <w:tcPr>
            <w:tcW w:w="3690" w:type="dxa"/>
          </w:tcPr>
          <w:p w14:paraId="087050F1" w14:textId="402C2296" w:rsidR="00826E93" w:rsidRPr="0097174C" w:rsidRDefault="00826E93" w:rsidP="00826E93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70" w:type="dxa"/>
          </w:tcPr>
          <w:p w14:paraId="57DDF2A2" w14:textId="6EE5F751" w:rsidR="00826E93" w:rsidRPr="00FE1AF6" w:rsidRDefault="00826E93" w:rsidP="00826E9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08" w:right="-108"/>
            </w:pPr>
            <w:r w:rsidRPr="00D234BD">
              <w:t>406,929</w:t>
            </w:r>
          </w:p>
        </w:tc>
        <w:tc>
          <w:tcPr>
            <w:tcW w:w="257" w:type="dxa"/>
            <w:vAlign w:val="bottom"/>
          </w:tcPr>
          <w:p w14:paraId="78B21CD2" w14:textId="77777777" w:rsidR="00826E93" w:rsidRPr="0097174C" w:rsidRDefault="00826E93" w:rsidP="00826E93"/>
        </w:tc>
        <w:tc>
          <w:tcPr>
            <w:tcW w:w="1185" w:type="dxa"/>
            <w:vAlign w:val="bottom"/>
          </w:tcPr>
          <w:p w14:paraId="64089AAD" w14:textId="53B0FF53" w:rsidR="00826E93" w:rsidRPr="0097174C" w:rsidRDefault="00826E93" w:rsidP="00826E9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517EB8">
              <w:t>395,965</w:t>
            </w:r>
          </w:p>
        </w:tc>
        <w:tc>
          <w:tcPr>
            <w:tcW w:w="268" w:type="dxa"/>
            <w:vAlign w:val="bottom"/>
          </w:tcPr>
          <w:p w14:paraId="3922B863" w14:textId="77777777" w:rsidR="00826E93" w:rsidRPr="0097174C" w:rsidRDefault="00826E93" w:rsidP="00826E93"/>
        </w:tc>
        <w:tc>
          <w:tcPr>
            <w:tcW w:w="1260" w:type="dxa"/>
          </w:tcPr>
          <w:p w14:paraId="04088A21" w14:textId="4D413B1C" w:rsidR="00826E93" w:rsidRPr="006F1F34" w:rsidRDefault="00826E93" w:rsidP="00826E9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964C21">
              <w:t>327,638</w:t>
            </w:r>
          </w:p>
        </w:tc>
        <w:tc>
          <w:tcPr>
            <w:tcW w:w="264" w:type="dxa"/>
            <w:vAlign w:val="bottom"/>
          </w:tcPr>
          <w:p w14:paraId="56A7D77F" w14:textId="77777777" w:rsidR="00826E93" w:rsidRPr="006F1F34" w:rsidRDefault="00826E93" w:rsidP="00826E93">
            <w:pPr>
              <w:tabs>
                <w:tab w:val="decimal" w:pos="946"/>
              </w:tabs>
            </w:pPr>
          </w:p>
        </w:tc>
        <w:tc>
          <w:tcPr>
            <w:tcW w:w="1182" w:type="dxa"/>
            <w:vAlign w:val="bottom"/>
          </w:tcPr>
          <w:p w14:paraId="0003163B" w14:textId="7DC8F7EB" w:rsidR="00826E93" w:rsidRPr="00FE1AF6" w:rsidRDefault="00826E93" w:rsidP="00826E9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C7A4D">
              <w:t>312,830</w:t>
            </w:r>
          </w:p>
        </w:tc>
      </w:tr>
      <w:tr w:rsidR="00826E93" w:rsidRPr="003A4BC5" w14:paraId="544846C1" w14:textId="77777777" w:rsidTr="00446900">
        <w:tc>
          <w:tcPr>
            <w:tcW w:w="3690" w:type="dxa"/>
          </w:tcPr>
          <w:p w14:paraId="58292451" w14:textId="1E499FC3" w:rsidR="00826E93" w:rsidRPr="0097174C" w:rsidRDefault="00826E93" w:rsidP="00826E93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</w:p>
        </w:tc>
        <w:tc>
          <w:tcPr>
            <w:tcW w:w="1170" w:type="dxa"/>
          </w:tcPr>
          <w:p w14:paraId="3D631EA4" w14:textId="074DC1A2" w:rsidR="00826E93" w:rsidRPr="00FE1AF6" w:rsidRDefault="00826E93" w:rsidP="00826E9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08" w:right="-108"/>
            </w:pPr>
            <w:r w:rsidRPr="00D234BD">
              <w:t>131,929</w:t>
            </w:r>
          </w:p>
        </w:tc>
        <w:tc>
          <w:tcPr>
            <w:tcW w:w="257" w:type="dxa"/>
            <w:vAlign w:val="bottom"/>
          </w:tcPr>
          <w:p w14:paraId="1E9B4841" w14:textId="77777777" w:rsidR="00826E93" w:rsidRPr="000D0B93" w:rsidRDefault="00826E93" w:rsidP="00826E93">
            <w:pPr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462FB4D0" w14:textId="5700A31E" w:rsidR="00826E93" w:rsidRPr="000D0B93" w:rsidRDefault="00826E93" w:rsidP="00826E9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B91375">
              <w:t>127,760</w:t>
            </w:r>
          </w:p>
        </w:tc>
        <w:tc>
          <w:tcPr>
            <w:tcW w:w="268" w:type="dxa"/>
            <w:vAlign w:val="bottom"/>
          </w:tcPr>
          <w:p w14:paraId="2F38692E" w14:textId="77777777" w:rsidR="00826E93" w:rsidRPr="000D0B93" w:rsidRDefault="00826E93" w:rsidP="00826E93">
            <w:pPr>
              <w:rPr>
                <w:rFonts w:cs="Times New Roman"/>
                <w:szCs w:val="22"/>
              </w:rPr>
            </w:pPr>
          </w:p>
        </w:tc>
        <w:tc>
          <w:tcPr>
            <w:tcW w:w="1260" w:type="dxa"/>
          </w:tcPr>
          <w:p w14:paraId="2227C67B" w14:textId="5A858427" w:rsidR="00826E93" w:rsidRPr="00FE1AF6" w:rsidRDefault="00826E93" w:rsidP="00826E9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964C21">
              <w:t>104,850</w:t>
            </w:r>
          </w:p>
        </w:tc>
        <w:tc>
          <w:tcPr>
            <w:tcW w:w="264" w:type="dxa"/>
            <w:vAlign w:val="bottom"/>
          </w:tcPr>
          <w:p w14:paraId="6AF61C12" w14:textId="77777777" w:rsidR="00826E93" w:rsidRPr="00FE1AF6" w:rsidRDefault="00826E93" w:rsidP="00826E93">
            <w:pPr>
              <w:tabs>
                <w:tab w:val="decimal" w:pos="946"/>
              </w:tabs>
            </w:pPr>
          </w:p>
        </w:tc>
        <w:tc>
          <w:tcPr>
            <w:tcW w:w="1182" w:type="dxa"/>
            <w:vAlign w:val="bottom"/>
          </w:tcPr>
          <w:p w14:paraId="7E9FD200" w14:textId="0F79D1C5" w:rsidR="00826E93" w:rsidRPr="00FE1AF6" w:rsidRDefault="00826E93" w:rsidP="00826E9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B45C1">
              <w:t>104,615</w:t>
            </w:r>
          </w:p>
        </w:tc>
      </w:tr>
      <w:tr w:rsidR="00826E93" w:rsidRPr="00AD7F2B" w14:paraId="1BF9DAE8" w14:textId="77777777" w:rsidTr="00446900">
        <w:tc>
          <w:tcPr>
            <w:tcW w:w="3690" w:type="dxa"/>
          </w:tcPr>
          <w:p w14:paraId="73CF4495" w14:textId="77777777" w:rsidR="00826E93" w:rsidRPr="0097174C" w:rsidRDefault="00826E93" w:rsidP="00826E93">
            <w:pPr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Distribution costs</w:t>
            </w:r>
          </w:p>
        </w:tc>
        <w:tc>
          <w:tcPr>
            <w:tcW w:w="1170" w:type="dxa"/>
          </w:tcPr>
          <w:p w14:paraId="71870C99" w14:textId="4D0A2A35" w:rsidR="00826E93" w:rsidRPr="00FE1AF6" w:rsidRDefault="00826E93" w:rsidP="00826E9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08" w:right="-108"/>
            </w:pPr>
            <w:r w:rsidRPr="00D234BD">
              <w:t>127</w:t>
            </w:r>
          </w:p>
        </w:tc>
        <w:tc>
          <w:tcPr>
            <w:tcW w:w="257" w:type="dxa"/>
            <w:vAlign w:val="bottom"/>
          </w:tcPr>
          <w:p w14:paraId="64FB4F2D" w14:textId="77777777" w:rsidR="00826E93" w:rsidRPr="000D0B93" w:rsidRDefault="00826E93" w:rsidP="00826E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18196C75" w14:textId="6A00C473" w:rsidR="00826E93" w:rsidRPr="000D0B93" w:rsidRDefault="00826E93" w:rsidP="00826E9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62FE7">
              <w:t>11</w:t>
            </w:r>
          </w:p>
        </w:tc>
        <w:tc>
          <w:tcPr>
            <w:tcW w:w="268" w:type="dxa"/>
            <w:vAlign w:val="bottom"/>
          </w:tcPr>
          <w:p w14:paraId="226288B1" w14:textId="77777777" w:rsidR="00826E93" w:rsidRPr="000D0B93" w:rsidRDefault="00826E93" w:rsidP="00826E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60" w:type="dxa"/>
          </w:tcPr>
          <w:p w14:paraId="3922AD04" w14:textId="4F2BA3FC" w:rsidR="00826E93" w:rsidRPr="00FE1AF6" w:rsidRDefault="00826E93" w:rsidP="00826E9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964C21">
              <w:t>127</w:t>
            </w:r>
          </w:p>
        </w:tc>
        <w:tc>
          <w:tcPr>
            <w:tcW w:w="264" w:type="dxa"/>
            <w:vAlign w:val="bottom"/>
          </w:tcPr>
          <w:p w14:paraId="02544D92" w14:textId="77777777" w:rsidR="00826E93" w:rsidRPr="00FE1AF6" w:rsidRDefault="00826E93" w:rsidP="00826E9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182" w:type="dxa"/>
            <w:vAlign w:val="bottom"/>
          </w:tcPr>
          <w:p w14:paraId="773088B7" w14:textId="41EFEFA0" w:rsidR="00826E93" w:rsidRPr="00FE1AF6" w:rsidRDefault="00826E93" w:rsidP="00826E9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C33264">
              <w:t>11</w:t>
            </w:r>
          </w:p>
        </w:tc>
      </w:tr>
      <w:tr w:rsidR="00826E93" w:rsidRPr="003A4BC5" w14:paraId="3E7C2B85" w14:textId="77777777" w:rsidTr="00446900">
        <w:tc>
          <w:tcPr>
            <w:tcW w:w="3690" w:type="dxa"/>
          </w:tcPr>
          <w:p w14:paraId="5B4FBB97" w14:textId="7757D0F6" w:rsidR="00826E93" w:rsidRPr="0097174C" w:rsidRDefault="00826E93" w:rsidP="00826E93">
            <w:pPr>
              <w:spacing w:line="240" w:lineRule="atLeast"/>
              <w:rPr>
                <w:rFonts w:cs="Times New Roman"/>
                <w:color w:val="0000FF"/>
                <w:szCs w:val="22"/>
              </w:rPr>
            </w:pPr>
            <w:r w:rsidRPr="00F6655C">
              <w:rPr>
                <w:szCs w:val="22"/>
              </w:rPr>
              <w:t>Service fee and</w:t>
            </w:r>
            <w:r w:rsidRPr="00F6655C">
              <w:rPr>
                <w:szCs w:val="22"/>
                <w:lang w:val="en-US"/>
              </w:rPr>
              <w:t xml:space="preserve"> others</w:t>
            </w:r>
          </w:p>
        </w:tc>
        <w:tc>
          <w:tcPr>
            <w:tcW w:w="1170" w:type="dxa"/>
          </w:tcPr>
          <w:p w14:paraId="1CDC6A5F" w14:textId="1A02229A" w:rsidR="00826E93" w:rsidRPr="00FE1AF6" w:rsidRDefault="00826E93" w:rsidP="00826E9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08" w:right="-108"/>
            </w:pPr>
            <w:r w:rsidRPr="00D234BD">
              <w:t>796</w:t>
            </w:r>
          </w:p>
        </w:tc>
        <w:tc>
          <w:tcPr>
            <w:tcW w:w="257" w:type="dxa"/>
            <w:vAlign w:val="bottom"/>
          </w:tcPr>
          <w:p w14:paraId="4EE9822C" w14:textId="77777777" w:rsidR="00826E93" w:rsidRPr="000D0B93" w:rsidRDefault="00826E93" w:rsidP="00826E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6F33ACA5" w14:textId="753E6FE4" w:rsidR="00826E93" w:rsidRPr="000D0B93" w:rsidRDefault="00826E93" w:rsidP="00826E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C3B7A">
              <w:t>544</w:t>
            </w:r>
          </w:p>
        </w:tc>
        <w:tc>
          <w:tcPr>
            <w:tcW w:w="268" w:type="dxa"/>
            <w:vAlign w:val="bottom"/>
          </w:tcPr>
          <w:p w14:paraId="2C732DE7" w14:textId="77777777" w:rsidR="00826E93" w:rsidRPr="000D0B93" w:rsidRDefault="00826E93" w:rsidP="00826E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60" w:type="dxa"/>
          </w:tcPr>
          <w:p w14:paraId="59B4C96A" w14:textId="583ECFE4" w:rsidR="00826E93" w:rsidRPr="00FE1AF6" w:rsidRDefault="00826E93" w:rsidP="00826E9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964C21">
              <w:t>670</w:t>
            </w:r>
          </w:p>
        </w:tc>
        <w:tc>
          <w:tcPr>
            <w:tcW w:w="264" w:type="dxa"/>
            <w:vAlign w:val="bottom"/>
          </w:tcPr>
          <w:p w14:paraId="079FC0D3" w14:textId="77777777" w:rsidR="00826E93" w:rsidRPr="00FE1AF6" w:rsidRDefault="00826E93" w:rsidP="00826E9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182" w:type="dxa"/>
            <w:vAlign w:val="bottom"/>
          </w:tcPr>
          <w:p w14:paraId="16B525E9" w14:textId="2A387234" w:rsidR="00826E93" w:rsidRPr="00FE1AF6" w:rsidRDefault="00826E93" w:rsidP="00826E9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6283C">
              <w:t>432</w:t>
            </w:r>
          </w:p>
        </w:tc>
      </w:tr>
      <w:tr w:rsidR="00826E93" w:rsidRPr="003A4BC5" w14:paraId="4CF34CD3" w14:textId="77777777" w:rsidTr="00446900">
        <w:tc>
          <w:tcPr>
            <w:tcW w:w="3690" w:type="dxa"/>
          </w:tcPr>
          <w:p w14:paraId="552D62F2" w14:textId="77777777" w:rsidR="00826E93" w:rsidRPr="0097174C" w:rsidRDefault="00826E93" w:rsidP="00826E93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70" w:type="dxa"/>
          </w:tcPr>
          <w:p w14:paraId="4939C3BE" w14:textId="5EF61E46" w:rsidR="00826E93" w:rsidRPr="00FE1AF6" w:rsidRDefault="00826E93" w:rsidP="00826E9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08" w:right="-108"/>
            </w:pPr>
            <w:r w:rsidRPr="00D234BD">
              <w:t>3,185</w:t>
            </w:r>
          </w:p>
        </w:tc>
        <w:tc>
          <w:tcPr>
            <w:tcW w:w="257" w:type="dxa"/>
            <w:vAlign w:val="bottom"/>
          </w:tcPr>
          <w:p w14:paraId="48172418" w14:textId="77777777" w:rsidR="00826E93" w:rsidRPr="000D0B93" w:rsidRDefault="00826E93" w:rsidP="00826E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3AD07EEA" w14:textId="73DDFB64" w:rsidR="00826E93" w:rsidRPr="000D0B93" w:rsidRDefault="00826E93" w:rsidP="00826E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434DFA">
              <w:t>2,801</w:t>
            </w:r>
          </w:p>
        </w:tc>
        <w:tc>
          <w:tcPr>
            <w:tcW w:w="268" w:type="dxa"/>
            <w:vAlign w:val="bottom"/>
          </w:tcPr>
          <w:p w14:paraId="6BA1BACF" w14:textId="77777777" w:rsidR="00826E93" w:rsidRPr="000D0B93" w:rsidRDefault="00826E93" w:rsidP="00826E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60" w:type="dxa"/>
          </w:tcPr>
          <w:p w14:paraId="3688954E" w14:textId="7CBA3365" w:rsidR="00826E93" w:rsidRPr="00FE1AF6" w:rsidRDefault="00826E93" w:rsidP="00826E9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964C21">
              <w:t>3,185</w:t>
            </w:r>
          </w:p>
        </w:tc>
        <w:tc>
          <w:tcPr>
            <w:tcW w:w="264" w:type="dxa"/>
            <w:vAlign w:val="bottom"/>
          </w:tcPr>
          <w:p w14:paraId="30D49FCA" w14:textId="77777777" w:rsidR="00826E93" w:rsidRPr="00FE1AF6" w:rsidRDefault="00826E93" w:rsidP="00826E9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182" w:type="dxa"/>
            <w:vAlign w:val="bottom"/>
          </w:tcPr>
          <w:p w14:paraId="6802C2AD" w14:textId="60C42164" w:rsidR="00826E93" w:rsidRPr="00FE1AF6" w:rsidRDefault="00826E93" w:rsidP="00826E9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B5D98">
              <w:t>1,910</w:t>
            </w:r>
          </w:p>
        </w:tc>
      </w:tr>
      <w:tr w:rsidR="00826E93" w:rsidRPr="00AD7F2B" w14:paraId="5BF4CFA1" w14:textId="77777777" w:rsidTr="00446900">
        <w:tc>
          <w:tcPr>
            <w:tcW w:w="3690" w:type="dxa"/>
          </w:tcPr>
          <w:p w14:paraId="2CD71CA9" w14:textId="77777777" w:rsidR="00826E93" w:rsidRPr="0097174C" w:rsidRDefault="00826E93" w:rsidP="00826E93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Interest income</w:t>
            </w:r>
            <w:r w:rsidRPr="0097174C">
              <w:rPr>
                <w:rFonts w:cs="Times New Roman"/>
                <w:szCs w:val="22"/>
                <w:lang w:val="en-US" w:bidi="th-TH"/>
              </w:rPr>
              <w:tab/>
            </w:r>
          </w:p>
        </w:tc>
        <w:tc>
          <w:tcPr>
            <w:tcW w:w="1170" w:type="dxa"/>
          </w:tcPr>
          <w:p w14:paraId="53734959" w14:textId="22F44357" w:rsidR="00826E93" w:rsidRPr="00FE1AF6" w:rsidRDefault="00826E93" w:rsidP="00826E9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08" w:right="-108"/>
            </w:pPr>
            <w:r w:rsidRPr="00D234BD">
              <w:t>5,889</w:t>
            </w:r>
          </w:p>
        </w:tc>
        <w:tc>
          <w:tcPr>
            <w:tcW w:w="257" w:type="dxa"/>
            <w:vAlign w:val="bottom"/>
          </w:tcPr>
          <w:p w14:paraId="08D1BFE4" w14:textId="77777777" w:rsidR="00826E93" w:rsidRPr="000D0B93" w:rsidRDefault="00826E93" w:rsidP="00826E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71BB3829" w14:textId="39673385" w:rsidR="00826E93" w:rsidRPr="000D0B93" w:rsidRDefault="00826E93" w:rsidP="00826E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4749B4">
              <w:t>1,399</w:t>
            </w:r>
          </w:p>
        </w:tc>
        <w:tc>
          <w:tcPr>
            <w:tcW w:w="268" w:type="dxa"/>
            <w:vAlign w:val="bottom"/>
          </w:tcPr>
          <w:p w14:paraId="36666EC9" w14:textId="77777777" w:rsidR="00826E93" w:rsidRPr="000D0B93" w:rsidRDefault="00826E93" w:rsidP="00826E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60" w:type="dxa"/>
          </w:tcPr>
          <w:p w14:paraId="12B4F275" w14:textId="0E52942B" w:rsidR="00826E93" w:rsidRPr="00030A35" w:rsidRDefault="00826E93" w:rsidP="00826E9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lang w:val="en-US" w:bidi="th-TH"/>
              </w:rPr>
            </w:pPr>
            <w:r w:rsidRPr="00964C21">
              <w:t>3,536</w:t>
            </w:r>
          </w:p>
        </w:tc>
        <w:tc>
          <w:tcPr>
            <w:tcW w:w="264" w:type="dxa"/>
            <w:vAlign w:val="bottom"/>
          </w:tcPr>
          <w:p w14:paraId="42C63963" w14:textId="77777777" w:rsidR="00826E93" w:rsidRPr="00FE1AF6" w:rsidRDefault="00826E93" w:rsidP="00826E9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182" w:type="dxa"/>
            <w:vAlign w:val="bottom"/>
          </w:tcPr>
          <w:p w14:paraId="49945E5C" w14:textId="7DBEAE3A" w:rsidR="00826E93" w:rsidRPr="00FE1AF6" w:rsidRDefault="00826E93" w:rsidP="00826E9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B7505">
              <w:rPr>
                <w:lang w:val="en-US" w:bidi="th-TH"/>
              </w:rPr>
              <w:t>652</w:t>
            </w:r>
          </w:p>
        </w:tc>
      </w:tr>
    </w:tbl>
    <w:p w14:paraId="6A93EE1C" w14:textId="77777777" w:rsidR="00675B9A" w:rsidRPr="00784CA4" w:rsidRDefault="00675B9A" w:rsidP="00EC5F87">
      <w:pPr>
        <w:spacing w:line="240" w:lineRule="atLeast"/>
        <w:ind w:firstLine="562"/>
        <w:rPr>
          <w:rFonts w:cs="Times New Roman"/>
          <w:sz w:val="14"/>
          <w:szCs w:val="14"/>
          <w:vertAlign w:val="superscript"/>
        </w:rPr>
      </w:pPr>
    </w:p>
    <w:p w14:paraId="540AF751" w14:textId="0FC82744" w:rsidR="00826E93" w:rsidRDefault="00826E93" w:rsidP="00E63DEE">
      <w:pPr>
        <w:spacing w:line="240" w:lineRule="auto"/>
        <w:ind w:firstLine="562"/>
        <w:rPr>
          <w:rFonts w:cs="Times New Roman"/>
          <w:sz w:val="18"/>
          <w:szCs w:val="18"/>
          <w:vertAlign w:val="superscript"/>
        </w:rPr>
      </w:pPr>
    </w:p>
    <w:p w14:paraId="0C971A32" w14:textId="1BD4B660" w:rsidR="00826E93" w:rsidRDefault="00826E93" w:rsidP="00E63DEE">
      <w:pPr>
        <w:spacing w:line="240" w:lineRule="auto"/>
        <w:ind w:firstLine="562"/>
        <w:rPr>
          <w:rFonts w:cs="Times New Roman"/>
          <w:sz w:val="18"/>
          <w:szCs w:val="18"/>
          <w:vertAlign w:val="superscript"/>
        </w:rPr>
      </w:pPr>
    </w:p>
    <w:p w14:paraId="4A653BEB" w14:textId="28B8854F" w:rsidR="00826E93" w:rsidRDefault="00826E93" w:rsidP="00E63DEE">
      <w:pPr>
        <w:spacing w:line="240" w:lineRule="auto"/>
        <w:ind w:firstLine="562"/>
        <w:rPr>
          <w:rFonts w:cs="Times New Roman"/>
          <w:sz w:val="18"/>
          <w:szCs w:val="18"/>
          <w:vertAlign w:val="superscript"/>
        </w:rPr>
      </w:pPr>
    </w:p>
    <w:p w14:paraId="49DEE07F" w14:textId="77777777" w:rsidR="00826E93" w:rsidRDefault="00826E93" w:rsidP="00E63DEE">
      <w:pPr>
        <w:spacing w:line="240" w:lineRule="auto"/>
        <w:ind w:firstLine="562"/>
        <w:rPr>
          <w:rFonts w:cs="Times New Roman"/>
          <w:sz w:val="18"/>
          <w:szCs w:val="18"/>
          <w:vertAlign w:val="superscript"/>
        </w:rPr>
      </w:pPr>
    </w:p>
    <w:p w14:paraId="765178F6" w14:textId="77777777" w:rsidR="00826E93" w:rsidRDefault="00826E93" w:rsidP="00E63DEE">
      <w:pPr>
        <w:spacing w:line="240" w:lineRule="auto"/>
        <w:ind w:firstLine="562"/>
        <w:rPr>
          <w:rFonts w:cs="Times New Roman"/>
          <w:szCs w:val="22"/>
        </w:rPr>
      </w:pPr>
    </w:p>
    <w:p w14:paraId="70B1F572" w14:textId="391F06B7" w:rsidR="009A61E0" w:rsidRPr="004E6E13" w:rsidRDefault="003B61AC" w:rsidP="00E63DEE">
      <w:pPr>
        <w:spacing w:line="240" w:lineRule="auto"/>
        <w:ind w:firstLine="562"/>
        <w:rPr>
          <w:rFonts w:cs="Times New Roman"/>
          <w:b/>
          <w:bCs/>
          <w:szCs w:val="22"/>
          <w:lang w:val="en-US"/>
        </w:rPr>
      </w:pPr>
      <w:r w:rsidRPr="008E5480">
        <w:rPr>
          <w:rFonts w:cs="Times New Roman"/>
          <w:szCs w:val="22"/>
          <w:lang w:val="en-US"/>
        </w:rPr>
        <w:t xml:space="preserve">Balances as at </w:t>
      </w:r>
      <w:r w:rsidR="004C1153">
        <w:rPr>
          <w:rFonts w:cstheme="minorBidi"/>
          <w:szCs w:val="28"/>
          <w:lang w:val="en-US" w:bidi="th-TH"/>
        </w:rPr>
        <w:t>3</w:t>
      </w:r>
      <w:r w:rsidR="00FC51E6">
        <w:rPr>
          <w:rFonts w:cstheme="minorBidi"/>
          <w:szCs w:val="28"/>
          <w:lang w:val="en-US" w:bidi="th-TH"/>
        </w:rPr>
        <w:t>1</w:t>
      </w:r>
      <w:r w:rsidR="004C1153">
        <w:rPr>
          <w:rFonts w:cstheme="minorBidi"/>
          <w:szCs w:val="28"/>
          <w:lang w:val="en-US" w:bidi="th-TH"/>
        </w:rPr>
        <w:t xml:space="preserve"> </w:t>
      </w:r>
      <w:r w:rsidR="00FC51E6">
        <w:rPr>
          <w:rFonts w:cstheme="minorBidi"/>
          <w:szCs w:val="28"/>
          <w:lang w:val="en-US" w:bidi="th-TH"/>
        </w:rPr>
        <w:t>March</w:t>
      </w:r>
      <w:r w:rsidR="004C1153">
        <w:rPr>
          <w:rFonts w:cstheme="minorBidi"/>
          <w:szCs w:val="28"/>
          <w:lang w:val="en-US" w:bidi="th-TH"/>
        </w:rPr>
        <w:t xml:space="preserve"> 202</w:t>
      </w:r>
      <w:r w:rsidR="00CB6E45">
        <w:rPr>
          <w:rFonts w:cstheme="minorBidi"/>
          <w:szCs w:val="28"/>
          <w:lang w:val="en-US" w:bidi="th-TH"/>
        </w:rPr>
        <w:t>4</w:t>
      </w:r>
      <w:r w:rsidR="00FB3AE8" w:rsidRPr="008E5480">
        <w:rPr>
          <w:rFonts w:cs="Times New Roman"/>
          <w:szCs w:val="22"/>
          <w:lang w:val="en-US"/>
        </w:rPr>
        <w:t xml:space="preserve"> </w:t>
      </w:r>
      <w:r w:rsidRPr="008E5480">
        <w:rPr>
          <w:rFonts w:cs="Times New Roman"/>
          <w:szCs w:val="22"/>
          <w:lang w:val="en-US"/>
        </w:rPr>
        <w:t>and 31 December 20</w:t>
      </w:r>
      <w:r w:rsidR="00FC51E6">
        <w:rPr>
          <w:rFonts w:cs="Times New Roman"/>
          <w:szCs w:val="22"/>
          <w:lang w:val="en-US"/>
        </w:rPr>
        <w:t>2</w:t>
      </w:r>
      <w:r w:rsidR="00CB6E45">
        <w:rPr>
          <w:rFonts w:cs="Times New Roman"/>
          <w:szCs w:val="22"/>
          <w:lang w:val="en-US"/>
        </w:rPr>
        <w:t>3</w:t>
      </w:r>
      <w:r w:rsidR="00FB3AE8" w:rsidRPr="008E5480">
        <w:rPr>
          <w:rFonts w:cs="Times New Roman"/>
          <w:szCs w:val="22"/>
          <w:lang w:val="en-US"/>
        </w:rPr>
        <w:t xml:space="preserve"> </w:t>
      </w:r>
      <w:r w:rsidRPr="008E5480">
        <w:rPr>
          <w:rFonts w:cs="Times New Roman"/>
          <w:szCs w:val="22"/>
          <w:lang w:val="en-US"/>
        </w:rPr>
        <w:t>with related parties were as follows:</w:t>
      </w:r>
    </w:p>
    <w:p w14:paraId="76221364" w14:textId="77777777" w:rsidR="00F262A0" w:rsidRPr="00C33DD1" w:rsidRDefault="00F262A0" w:rsidP="00F73478">
      <w:pPr>
        <w:autoSpaceDE w:val="0"/>
        <w:autoSpaceDN w:val="0"/>
        <w:adjustRightInd w:val="0"/>
        <w:spacing w:line="240" w:lineRule="auto"/>
        <w:ind w:left="540" w:right="137"/>
        <w:jc w:val="thaiDistribute"/>
        <w:rPr>
          <w:rFonts w:cs="Times New Roman"/>
          <w:b/>
          <w:bCs/>
          <w:szCs w:val="22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57"/>
        <w:gridCol w:w="1183"/>
        <w:gridCol w:w="270"/>
        <w:gridCol w:w="1260"/>
        <w:gridCol w:w="270"/>
        <w:gridCol w:w="1171"/>
      </w:tblGrid>
      <w:tr w:rsidR="00B238F0" w:rsidRPr="008F1515" w14:paraId="597B0194" w14:textId="77777777" w:rsidTr="009C020D">
        <w:tc>
          <w:tcPr>
            <w:tcW w:w="3690" w:type="dxa"/>
          </w:tcPr>
          <w:p w14:paraId="144EE2A2" w14:textId="1CB06641" w:rsidR="00B238F0" w:rsidRPr="008F1515" w:rsidRDefault="00B238F0" w:rsidP="002B6751">
            <w:pPr>
              <w:spacing w:line="240" w:lineRule="atLeast"/>
              <w:ind w:left="165" w:hanging="165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10" w:type="dxa"/>
            <w:gridSpan w:val="3"/>
          </w:tcPr>
          <w:p w14:paraId="31592BB5" w14:textId="77777777" w:rsidR="00B238F0" w:rsidRPr="008F1515" w:rsidRDefault="00B238F0" w:rsidP="00D10961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Consolidated </w:t>
            </w:r>
          </w:p>
          <w:p w14:paraId="44EE83D6" w14:textId="77777777" w:rsidR="00B238F0" w:rsidRPr="008F1515" w:rsidRDefault="00B238F0" w:rsidP="00D10961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0D4494B8" w14:textId="77777777" w:rsidR="00B238F0" w:rsidRPr="008F1515" w:rsidRDefault="00B238F0" w:rsidP="00D10961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701" w:type="dxa"/>
            <w:gridSpan w:val="3"/>
          </w:tcPr>
          <w:p w14:paraId="1B0A0082" w14:textId="77777777" w:rsidR="00B238F0" w:rsidRPr="008F1515" w:rsidRDefault="00B238F0" w:rsidP="00D10961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Separate </w:t>
            </w:r>
          </w:p>
          <w:p w14:paraId="69C22E66" w14:textId="77777777" w:rsidR="00B238F0" w:rsidRPr="008F1515" w:rsidRDefault="00B238F0" w:rsidP="00D10961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</w:tr>
      <w:tr w:rsidR="00B238F0" w:rsidRPr="008F1515" w14:paraId="22162DA0" w14:textId="77777777" w:rsidTr="009C020D">
        <w:tc>
          <w:tcPr>
            <w:tcW w:w="3690" w:type="dxa"/>
          </w:tcPr>
          <w:p w14:paraId="5EF874A3" w14:textId="77777777" w:rsidR="00B238F0" w:rsidRPr="008F1515" w:rsidRDefault="00B238F0" w:rsidP="00B238F0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7C9F844D" w14:textId="77777777" w:rsidR="00B238F0" w:rsidRPr="009C020D" w:rsidRDefault="006F2158" w:rsidP="009C020D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>3</w:t>
            </w:r>
            <w:r w:rsidR="00727BAC">
              <w:rPr>
                <w:rFonts w:cs="Times New Roman"/>
                <w:b w:val="0"/>
                <w:bCs/>
                <w:spacing w:val="-4"/>
                <w:szCs w:val="22"/>
              </w:rPr>
              <w:t>1</w:t>
            </w: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 xml:space="preserve"> </w:t>
            </w:r>
            <w:r w:rsidR="00727BAC">
              <w:rPr>
                <w:rFonts w:cs="Times New Roman"/>
                <w:b w:val="0"/>
                <w:bCs/>
                <w:spacing w:val="-4"/>
                <w:szCs w:val="22"/>
              </w:rPr>
              <w:t>March</w:t>
            </w:r>
          </w:p>
        </w:tc>
        <w:tc>
          <w:tcPr>
            <w:tcW w:w="257" w:type="dxa"/>
          </w:tcPr>
          <w:p w14:paraId="0EA37E2E" w14:textId="77777777" w:rsidR="00B238F0" w:rsidRPr="009C020D" w:rsidRDefault="00B238F0" w:rsidP="00B238F0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83" w:type="dxa"/>
          </w:tcPr>
          <w:p w14:paraId="312C5618" w14:textId="77777777" w:rsidR="006F2158" w:rsidRPr="009C020D" w:rsidRDefault="00B238F0" w:rsidP="006F215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>31</w:t>
            </w:r>
            <w:r w:rsidR="006C4D69" w:rsidRPr="009C020D">
              <w:rPr>
                <w:rFonts w:cs="Times New Roman"/>
                <w:b w:val="0"/>
                <w:bCs/>
                <w:spacing w:val="-4"/>
                <w:szCs w:val="22"/>
              </w:rPr>
              <w:t xml:space="preserve"> </w:t>
            </w: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>Decembe</w:t>
            </w:r>
            <w:r w:rsidR="006F2158" w:rsidRPr="009C020D">
              <w:rPr>
                <w:rFonts w:cs="Times New Roman"/>
                <w:b w:val="0"/>
                <w:bCs/>
                <w:spacing w:val="-4"/>
                <w:szCs w:val="22"/>
              </w:rPr>
              <w:t>r</w:t>
            </w:r>
          </w:p>
        </w:tc>
        <w:tc>
          <w:tcPr>
            <w:tcW w:w="270" w:type="dxa"/>
          </w:tcPr>
          <w:p w14:paraId="0CEFB714" w14:textId="77777777" w:rsidR="00D214D3" w:rsidRPr="009C020D" w:rsidRDefault="00D214D3" w:rsidP="00D214D3">
            <w:pPr>
              <w:rPr>
                <w:spacing w:val="-4"/>
              </w:rPr>
            </w:pPr>
          </w:p>
        </w:tc>
        <w:tc>
          <w:tcPr>
            <w:tcW w:w="1260" w:type="dxa"/>
          </w:tcPr>
          <w:p w14:paraId="634F445E" w14:textId="77777777" w:rsidR="00B238F0" w:rsidRPr="009C020D" w:rsidRDefault="00727BAC" w:rsidP="009C020D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727BAC">
              <w:rPr>
                <w:rFonts w:cs="Times New Roman"/>
                <w:b w:val="0"/>
                <w:bCs/>
                <w:spacing w:val="-4"/>
                <w:szCs w:val="22"/>
              </w:rPr>
              <w:t>31 March</w:t>
            </w:r>
          </w:p>
        </w:tc>
        <w:tc>
          <w:tcPr>
            <w:tcW w:w="270" w:type="dxa"/>
          </w:tcPr>
          <w:p w14:paraId="72FEBCA3" w14:textId="77777777" w:rsidR="00B238F0" w:rsidRPr="009C020D" w:rsidRDefault="00B238F0" w:rsidP="00B238F0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71" w:type="dxa"/>
          </w:tcPr>
          <w:p w14:paraId="3197A809" w14:textId="77777777" w:rsidR="00B238F0" w:rsidRPr="009C020D" w:rsidRDefault="00B238F0" w:rsidP="00B238F0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B238F0" w:rsidRPr="008F1515" w14:paraId="6ABA0BC6" w14:textId="77777777" w:rsidTr="009C020D">
        <w:tc>
          <w:tcPr>
            <w:tcW w:w="3690" w:type="dxa"/>
          </w:tcPr>
          <w:p w14:paraId="47E10A1F" w14:textId="77777777" w:rsidR="00B238F0" w:rsidRPr="008F1515" w:rsidRDefault="00B238F0" w:rsidP="00B238F0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F4E2D8B" w14:textId="72FAEBB9" w:rsidR="00B238F0" w:rsidRPr="008F1515" w:rsidRDefault="00B238F0" w:rsidP="006F215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02190D">
              <w:rPr>
                <w:rFonts w:cs="Times New Roman"/>
                <w:b w:val="0"/>
                <w:bCs/>
                <w:szCs w:val="22"/>
              </w:rPr>
              <w:t>4</w:t>
            </w:r>
          </w:p>
        </w:tc>
        <w:tc>
          <w:tcPr>
            <w:tcW w:w="257" w:type="dxa"/>
          </w:tcPr>
          <w:p w14:paraId="1535DEA7" w14:textId="77777777" w:rsidR="00B238F0" w:rsidRPr="008F1515" w:rsidRDefault="00B238F0" w:rsidP="00B238F0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83" w:type="dxa"/>
          </w:tcPr>
          <w:p w14:paraId="4EAB6623" w14:textId="5C950BDB" w:rsidR="00B238F0" w:rsidRPr="008F1515" w:rsidRDefault="00B238F0" w:rsidP="00B238F0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</w:t>
            </w:r>
            <w:r w:rsidR="00727BAC">
              <w:rPr>
                <w:rFonts w:cs="Times New Roman"/>
                <w:b w:val="0"/>
                <w:bCs/>
                <w:szCs w:val="22"/>
              </w:rPr>
              <w:t>2</w:t>
            </w:r>
            <w:r w:rsidR="0002190D">
              <w:rPr>
                <w:rFonts w:cs="Times New Roman"/>
                <w:b w:val="0"/>
                <w:bCs/>
                <w:szCs w:val="22"/>
              </w:rPr>
              <w:t>3</w:t>
            </w:r>
          </w:p>
        </w:tc>
        <w:tc>
          <w:tcPr>
            <w:tcW w:w="270" w:type="dxa"/>
          </w:tcPr>
          <w:p w14:paraId="207A32C5" w14:textId="77777777" w:rsidR="00B238F0" w:rsidRPr="008F1515" w:rsidRDefault="00B238F0" w:rsidP="00B238F0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60" w:type="dxa"/>
          </w:tcPr>
          <w:p w14:paraId="0AFA722E" w14:textId="35F9C606" w:rsidR="00B238F0" w:rsidRPr="008F1515" w:rsidRDefault="00B238F0" w:rsidP="00B238F0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02190D">
              <w:rPr>
                <w:rFonts w:cs="Times New Roman"/>
                <w:b w:val="0"/>
                <w:bCs/>
                <w:szCs w:val="22"/>
              </w:rPr>
              <w:t>4</w:t>
            </w:r>
          </w:p>
        </w:tc>
        <w:tc>
          <w:tcPr>
            <w:tcW w:w="270" w:type="dxa"/>
          </w:tcPr>
          <w:p w14:paraId="44FB148B" w14:textId="77777777" w:rsidR="00B238F0" w:rsidRPr="008F1515" w:rsidRDefault="00B238F0" w:rsidP="00B238F0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71" w:type="dxa"/>
          </w:tcPr>
          <w:p w14:paraId="6F4FFD6C" w14:textId="793EC55C" w:rsidR="006F2158" w:rsidRPr="008F1515" w:rsidRDefault="00B238F0" w:rsidP="006F215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</w:t>
            </w:r>
            <w:r w:rsidR="00727BAC">
              <w:rPr>
                <w:rFonts w:cs="Times New Roman"/>
                <w:b w:val="0"/>
                <w:bCs/>
                <w:szCs w:val="22"/>
              </w:rPr>
              <w:t>2</w:t>
            </w:r>
            <w:r w:rsidR="0002190D">
              <w:rPr>
                <w:rFonts w:cs="Times New Roman"/>
                <w:b w:val="0"/>
                <w:bCs/>
                <w:szCs w:val="22"/>
              </w:rPr>
              <w:t>3</w:t>
            </w:r>
          </w:p>
        </w:tc>
      </w:tr>
      <w:tr w:rsidR="00B238F0" w:rsidRPr="008F1515" w14:paraId="62631773" w14:textId="77777777" w:rsidTr="00242858">
        <w:tc>
          <w:tcPr>
            <w:tcW w:w="3690" w:type="dxa"/>
          </w:tcPr>
          <w:p w14:paraId="7E62885D" w14:textId="77777777" w:rsidR="00B238F0" w:rsidRPr="008F1515" w:rsidRDefault="00B238F0" w:rsidP="00B238F0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5581" w:type="dxa"/>
            <w:gridSpan w:val="7"/>
          </w:tcPr>
          <w:p w14:paraId="25164508" w14:textId="77777777" w:rsidR="00B238F0" w:rsidRPr="008F1515" w:rsidRDefault="00B238F0" w:rsidP="00B238F0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D607CF" w:rsidRPr="008F1515" w14:paraId="7283883C" w14:textId="77777777" w:rsidTr="00242858">
        <w:tc>
          <w:tcPr>
            <w:tcW w:w="3690" w:type="dxa"/>
          </w:tcPr>
          <w:p w14:paraId="45F8AE92" w14:textId="77777777" w:rsidR="00F66C24" w:rsidRDefault="00242858" w:rsidP="00670880">
            <w:pPr>
              <w:spacing w:line="240" w:lineRule="atLeast"/>
              <w:rPr>
                <w:rFonts w:cs="Times New Roman"/>
                <w:i/>
                <w:iCs/>
                <w:szCs w:val="22"/>
                <w:lang w:val="en-US"/>
              </w:rPr>
            </w:pPr>
            <w:r w:rsidRPr="0030556D">
              <w:rPr>
                <w:rFonts w:cs="Times New Roman"/>
                <w:i/>
                <w:iCs/>
                <w:szCs w:val="22"/>
                <w:lang w:val="en-US"/>
              </w:rPr>
              <w:t xml:space="preserve">Investment in short-term debt </w:t>
            </w:r>
          </w:p>
          <w:p w14:paraId="67B0CE10" w14:textId="4AEDC7CF" w:rsidR="00D607CF" w:rsidRPr="0030556D" w:rsidRDefault="00F66C24" w:rsidP="00670880">
            <w:pPr>
              <w:spacing w:line="240" w:lineRule="atLeast"/>
              <w:rPr>
                <w:rFonts w:cs="Times New Roman"/>
              </w:rPr>
            </w:pPr>
            <w:r>
              <w:rPr>
                <w:rFonts w:cs="Times New Roman"/>
                <w:i/>
                <w:iCs/>
                <w:szCs w:val="22"/>
                <w:lang w:val="en-US"/>
              </w:rPr>
              <w:t xml:space="preserve">    </w:t>
            </w:r>
            <w:r w:rsidR="00242858" w:rsidRPr="0030556D">
              <w:rPr>
                <w:rFonts w:cs="Times New Roman"/>
                <w:i/>
                <w:iCs/>
                <w:szCs w:val="22"/>
                <w:lang w:val="en-US"/>
              </w:rPr>
              <w:t>instruments</w:t>
            </w:r>
          </w:p>
        </w:tc>
        <w:tc>
          <w:tcPr>
            <w:tcW w:w="1170" w:type="dxa"/>
            <w:vAlign w:val="bottom"/>
          </w:tcPr>
          <w:p w14:paraId="04DE31AE" w14:textId="77777777" w:rsidR="00D607CF" w:rsidRPr="00670880" w:rsidRDefault="00D607CF" w:rsidP="0079072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57" w:type="dxa"/>
            <w:vAlign w:val="bottom"/>
          </w:tcPr>
          <w:p w14:paraId="5B2488F8" w14:textId="77777777" w:rsidR="00D607CF" w:rsidRPr="00670880" w:rsidRDefault="00D607CF" w:rsidP="007E55ED">
            <w:pPr>
              <w:rPr>
                <w:b/>
                <w:bCs/>
              </w:rPr>
            </w:pPr>
          </w:p>
        </w:tc>
        <w:tc>
          <w:tcPr>
            <w:tcW w:w="1183" w:type="dxa"/>
            <w:vAlign w:val="bottom"/>
          </w:tcPr>
          <w:p w14:paraId="23A78B1B" w14:textId="77777777" w:rsidR="00D607CF" w:rsidRDefault="00D607CF" w:rsidP="007E55E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D904BB2" w14:textId="77777777" w:rsidR="00D607CF" w:rsidRPr="00670880" w:rsidRDefault="00D607CF" w:rsidP="007E55ED">
            <w:pPr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53B4D10B" w14:textId="77777777" w:rsidR="00D607CF" w:rsidRPr="00670880" w:rsidRDefault="00D607CF" w:rsidP="007E55ED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AC463B1" w14:textId="77777777" w:rsidR="00D607CF" w:rsidRPr="00670880" w:rsidRDefault="00D607CF" w:rsidP="007E55ED">
            <w:pPr>
              <w:rPr>
                <w:b/>
                <w:bCs/>
              </w:rPr>
            </w:pPr>
          </w:p>
        </w:tc>
        <w:tc>
          <w:tcPr>
            <w:tcW w:w="1171" w:type="dxa"/>
            <w:vAlign w:val="bottom"/>
          </w:tcPr>
          <w:p w14:paraId="3B316F31" w14:textId="77777777" w:rsidR="00D607CF" w:rsidRDefault="00D607CF" w:rsidP="007E55ED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</w:tr>
      <w:tr w:rsidR="00670880" w:rsidRPr="008F1515" w14:paraId="0CE7C954" w14:textId="77777777" w:rsidTr="00242858">
        <w:tc>
          <w:tcPr>
            <w:tcW w:w="3690" w:type="dxa"/>
          </w:tcPr>
          <w:p w14:paraId="4FC75EF6" w14:textId="77777777" w:rsidR="00670880" w:rsidRPr="00612C6E" w:rsidRDefault="00670880" w:rsidP="00670880">
            <w:pPr>
              <w:spacing w:line="240" w:lineRule="atLeast"/>
              <w:rPr>
                <w:rFonts w:cs="Times New Roman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E92F5DC" w14:textId="5DFF5561" w:rsidR="00670880" w:rsidRPr="00670880" w:rsidRDefault="00826E93" w:rsidP="00217A4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826E93">
              <w:rPr>
                <w:b/>
                <w:bCs/>
              </w:rPr>
              <w:t>710,000</w:t>
            </w:r>
          </w:p>
        </w:tc>
        <w:tc>
          <w:tcPr>
            <w:tcW w:w="257" w:type="dxa"/>
            <w:vAlign w:val="bottom"/>
          </w:tcPr>
          <w:p w14:paraId="56EEC160" w14:textId="77777777" w:rsidR="00670880" w:rsidRPr="00670880" w:rsidRDefault="00670880" w:rsidP="007E55ED">
            <w:pPr>
              <w:rPr>
                <w:b/>
                <w:bCs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bottom"/>
          </w:tcPr>
          <w:p w14:paraId="207D7284" w14:textId="2ED5ADD8" w:rsidR="00670880" w:rsidRPr="00670880" w:rsidRDefault="00DF7760" w:rsidP="007E55E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>
              <w:rPr>
                <w:b/>
                <w:bCs/>
              </w:rPr>
              <w:t>7</w:t>
            </w:r>
            <w:r w:rsidR="003B18F2">
              <w:rPr>
                <w:b/>
                <w:bCs/>
              </w:rPr>
              <w:t>1</w:t>
            </w:r>
            <w:r w:rsidR="008C5F74">
              <w:rPr>
                <w:b/>
                <w:bCs/>
              </w:rPr>
              <w:t>0,000</w:t>
            </w:r>
          </w:p>
        </w:tc>
        <w:tc>
          <w:tcPr>
            <w:tcW w:w="270" w:type="dxa"/>
            <w:vAlign w:val="bottom"/>
          </w:tcPr>
          <w:p w14:paraId="079F0859" w14:textId="77777777" w:rsidR="00670880" w:rsidRPr="00670880" w:rsidRDefault="00670880" w:rsidP="007E55ED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B10025D" w14:textId="0A3EDF41" w:rsidR="00670880" w:rsidRPr="00670880" w:rsidRDefault="00826E93" w:rsidP="00217A49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826E93">
              <w:rPr>
                <w:rFonts w:cs="Times New Roman"/>
                <w:b/>
                <w:bCs/>
                <w:szCs w:val="22"/>
              </w:rPr>
              <w:t>280,000</w:t>
            </w:r>
          </w:p>
        </w:tc>
        <w:tc>
          <w:tcPr>
            <w:tcW w:w="270" w:type="dxa"/>
            <w:vAlign w:val="bottom"/>
          </w:tcPr>
          <w:p w14:paraId="3037A74B" w14:textId="77777777" w:rsidR="00670880" w:rsidRPr="00670880" w:rsidRDefault="00670880" w:rsidP="007E55ED">
            <w:pPr>
              <w:rPr>
                <w:b/>
                <w:b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6219A550" w14:textId="4D36B50E" w:rsidR="00670880" w:rsidRPr="00670880" w:rsidRDefault="003B18F2" w:rsidP="003F4CB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28</w:t>
            </w:r>
            <w:r w:rsidR="008C5F74">
              <w:rPr>
                <w:rFonts w:cs="Times New Roman"/>
                <w:b/>
                <w:bCs/>
                <w:szCs w:val="22"/>
              </w:rPr>
              <w:t>0,000</w:t>
            </w:r>
          </w:p>
        </w:tc>
      </w:tr>
      <w:tr w:rsidR="00F66C24" w:rsidRPr="008F1515" w14:paraId="3F231521" w14:textId="77777777" w:rsidTr="007E55ED">
        <w:tc>
          <w:tcPr>
            <w:tcW w:w="3690" w:type="dxa"/>
          </w:tcPr>
          <w:p w14:paraId="0B0B0FA7" w14:textId="77777777" w:rsidR="00F66C24" w:rsidRPr="004F513F" w:rsidRDefault="00F66C24" w:rsidP="00676678">
            <w:pPr>
              <w:spacing w:line="240" w:lineRule="atLeast"/>
              <w:rPr>
                <w:rFonts w:cs="Times New Roman"/>
                <w:i/>
                <w:iCs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26422CE" w14:textId="77777777" w:rsidR="00F66C24" w:rsidRPr="0002589C" w:rsidRDefault="00F66C24" w:rsidP="0067667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169807F7" w14:textId="77777777" w:rsidR="00F66C24" w:rsidRPr="0002589C" w:rsidRDefault="00F66C24" w:rsidP="00676678"/>
        </w:tc>
        <w:tc>
          <w:tcPr>
            <w:tcW w:w="1183" w:type="dxa"/>
            <w:vAlign w:val="bottom"/>
          </w:tcPr>
          <w:p w14:paraId="61763B03" w14:textId="77777777" w:rsidR="00F66C24" w:rsidRPr="0002589C" w:rsidRDefault="00F66C24" w:rsidP="0067667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0FC2C958" w14:textId="77777777" w:rsidR="00F66C24" w:rsidRPr="0002589C" w:rsidRDefault="00F66C24" w:rsidP="00676678"/>
        </w:tc>
        <w:tc>
          <w:tcPr>
            <w:tcW w:w="1260" w:type="dxa"/>
            <w:vAlign w:val="bottom"/>
          </w:tcPr>
          <w:p w14:paraId="3EB2F3FC" w14:textId="77777777" w:rsidR="00F66C24" w:rsidRPr="0002589C" w:rsidRDefault="00F66C24" w:rsidP="00676678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7246DB2B" w14:textId="77777777" w:rsidR="00F66C24" w:rsidRPr="0002589C" w:rsidRDefault="00F66C24" w:rsidP="00676678"/>
        </w:tc>
        <w:tc>
          <w:tcPr>
            <w:tcW w:w="1171" w:type="dxa"/>
            <w:vAlign w:val="bottom"/>
          </w:tcPr>
          <w:p w14:paraId="2352EB8C" w14:textId="77777777" w:rsidR="00F66C24" w:rsidRPr="0002589C" w:rsidRDefault="00F66C24" w:rsidP="003F4CB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</w:p>
        </w:tc>
      </w:tr>
      <w:tr w:rsidR="00676678" w:rsidRPr="008F1515" w14:paraId="65C3E9A8" w14:textId="77777777" w:rsidTr="007E55ED">
        <w:tc>
          <w:tcPr>
            <w:tcW w:w="3690" w:type="dxa"/>
          </w:tcPr>
          <w:p w14:paraId="0F0F5929" w14:textId="0AABD6B5" w:rsidR="00676678" w:rsidRPr="004F513F" w:rsidRDefault="00676678" w:rsidP="00676678">
            <w:pPr>
              <w:spacing w:line="240" w:lineRule="atLeast"/>
              <w:rPr>
                <w:rFonts w:cs="Times New Roman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Trade receivables</w:t>
            </w:r>
          </w:p>
        </w:tc>
        <w:tc>
          <w:tcPr>
            <w:tcW w:w="1170" w:type="dxa"/>
            <w:vAlign w:val="bottom"/>
          </w:tcPr>
          <w:p w14:paraId="5ADC2520" w14:textId="77777777" w:rsidR="00676678" w:rsidRPr="0002589C" w:rsidRDefault="00676678" w:rsidP="0067667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4A893569" w14:textId="77777777" w:rsidR="00676678" w:rsidRPr="0002589C" w:rsidRDefault="00676678" w:rsidP="00676678"/>
        </w:tc>
        <w:tc>
          <w:tcPr>
            <w:tcW w:w="1183" w:type="dxa"/>
            <w:vAlign w:val="bottom"/>
          </w:tcPr>
          <w:p w14:paraId="0CD2CF7F" w14:textId="77777777" w:rsidR="00676678" w:rsidRPr="0002589C" w:rsidRDefault="00676678" w:rsidP="0067667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0E6EE028" w14:textId="77777777" w:rsidR="00676678" w:rsidRPr="0002589C" w:rsidRDefault="00676678" w:rsidP="00676678"/>
        </w:tc>
        <w:tc>
          <w:tcPr>
            <w:tcW w:w="1260" w:type="dxa"/>
            <w:vAlign w:val="bottom"/>
          </w:tcPr>
          <w:p w14:paraId="4E9A07AB" w14:textId="77777777" w:rsidR="00676678" w:rsidRPr="0002589C" w:rsidRDefault="00676678" w:rsidP="00676678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0624FA40" w14:textId="77777777" w:rsidR="00676678" w:rsidRPr="0002589C" w:rsidRDefault="00676678" w:rsidP="00676678"/>
        </w:tc>
        <w:tc>
          <w:tcPr>
            <w:tcW w:w="1171" w:type="dxa"/>
            <w:vAlign w:val="bottom"/>
          </w:tcPr>
          <w:p w14:paraId="53A11588" w14:textId="77777777" w:rsidR="00676678" w:rsidRPr="0002589C" w:rsidRDefault="00676678" w:rsidP="003F4CB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</w:p>
        </w:tc>
      </w:tr>
      <w:tr w:rsidR="00826E93" w:rsidRPr="008F1515" w14:paraId="0C8B59B9" w14:textId="77777777" w:rsidTr="00446900">
        <w:tc>
          <w:tcPr>
            <w:tcW w:w="3690" w:type="dxa"/>
          </w:tcPr>
          <w:p w14:paraId="7BBB88BA" w14:textId="3BDC686D" w:rsidR="00826E93" w:rsidRPr="008F1515" w:rsidRDefault="00826E93" w:rsidP="00826E93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02589C">
              <w:rPr>
                <w:rFonts w:cs="Times New Roman"/>
              </w:rPr>
              <w:t>Shareholder of the company</w:t>
            </w:r>
          </w:p>
        </w:tc>
        <w:tc>
          <w:tcPr>
            <w:tcW w:w="1170" w:type="dxa"/>
          </w:tcPr>
          <w:p w14:paraId="64793D48" w14:textId="7902D47C" w:rsidR="00826E93" w:rsidRPr="0002589C" w:rsidRDefault="00826E93" w:rsidP="00826E9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 w:rsidRPr="00B31AC6">
              <w:t>13,970</w:t>
            </w:r>
          </w:p>
        </w:tc>
        <w:tc>
          <w:tcPr>
            <w:tcW w:w="257" w:type="dxa"/>
            <w:vAlign w:val="bottom"/>
          </w:tcPr>
          <w:p w14:paraId="1A30DAC9" w14:textId="77777777" w:rsidR="00826E93" w:rsidRPr="0002589C" w:rsidRDefault="00826E93" w:rsidP="00826E93"/>
        </w:tc>
        <w:tc>
          <w:tcPr>
            <w:tcW w:w="1183" w:type="dxa"/>
            <w:vAlign w:val="bottom"/>
          </w:tcPr>
          <w:p w14:paraId="5F460C83" w14:textId="057EDE7D" w:rsidR="00826E93" w:rsidRPr="0002589C" w:rsidRDefault="00826E93" w:rsidP="00826E9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>
              <w:t>6</w:t>
            </w:r>
            <w:r w:rsidRPr="00DF7760">
              <w:t>,</w:t>
            </w:r>
            <w:r>
              <w:t>370</w:t>
            </w:r>
          </w:p>
        </w:tc>
        <w:tc>
          <w:tcPr>
            <w:tcW w:w="270" w:type="dxa"/>
            <w:vAlign w:val="bottom"/>
          </w:tcPr>
          <w:p w14:paraId="1D5ADFF9" w14:textId="77777777" w:rsidR="00826E93" w:rsidRPr="0002589C" w:rsidRDefault="00826E93" w:rsidP="00826E93"/>
        </w:tc>
        <w:tc>
          <w:tcPr>
            <w:tcW w:w="1260" w:type="dxa"/>
          </w:tcPr>
          <w:p w14:paraId="424F19E4" w14:textId="1BFDDB02" w:rsidR="00826E93" w:rsidRPr="0002589C" w:rsidRDefault="00826E93" w:rsidP="00826E9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08"/>
            </w:pPr>
            <w:r w:rsidRPr="00265D7E">
              <w:t>13,970</w:t>
            </w:r>
          </w:p>
        </w:tc>
        <w:tc>
          <w:tcPr>
            <w:tcW w:w="270" w:type="dxa"/>
            <w:vAlign w:val="bottom"/>
          </w:tcPr>
          <w:p w14:paraId="6FA10FC6" w14:textId="77777777" w:rsidR="00826E93" w:rsidRPr="0002589C" w:rsidRDefault="00826E93" w:rsidP="00826E93"/>
        </w:tc>
        <w:tc>
          <w:tcPr>
            <w:tcW w:w="1171" w:type="dxa"/>
            <w:vAlign w:val="bottom"/>
          </w:tcPr>
          <w:p w14:paraId="10E717DE" w14:textId="5D1B130B" w:rsidR="00826E93" w:rsidRPr="0002589C" w:rsidRDefault="00826E93" w:rsidP="00826E9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>
              <w:t>6</w:t>
            </w:r>
            <w:r w:rsidRPr="00DF7760">
              <w:t>,</w:t>
            </w:r>
            <w:r>
              <w:t>370</w:t>
            </w:r>
          </w:p>
        </w:tc>
      </w:tr>
      <w:tr w:rsidR="00826E93" w:rsidRPr="008F1515" w14:paraId="3141AD3D" w14:textId="77777777" w:rsidTr="00446900">
        <w:tc>
          <w:tcPr>
            <w:tcW w:w="3690" w:type="dxa"/>
          </w:tcPr>
          <w:p w14:paraId="00F8B493" w14:textId="7159D433" w:rsidR="00826E93" w:rsidRPr="0002589C" w:rsidRDefault="00826E93" w:rsidP="00826E93">
            <w:pPr>
              <w:spacing w:line="240" w:lineRule="atLeast"/>
              <w:rPr>
                <w:rFonts w:cs="Times New Roman"/>
              </w:rPr>
            </w:pPr>
            <w:r>
              <w:rPr>
                <w:rFonts w:cs="Times New Roman"/>
              </w:rPr>
              <w:t>Subsidiary</w:t>
            </w:r>
          </w:p>
        </w:tc>
        <w:tc>
          <w:tcPr>
            <w:tcW w:w="1170" w:type="dxa"/>
          </w:tcPr>
          <w:p w14:paraId="60341283" w14:textId="7C9E90C7" w:rsidR="00826E93" w:rsidRPr="0002589C" w:rsidRDefault="00826E93" w:rsidP="00826E9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 w:rsidRPr="00B31AC6">
              <w:t>-</w:t>
            </w:r>
          </w:p>
        </w:tc>
        <w:tc>
          <w:tcPr>
            <w:tcW w:w="257" w:type="dxa"/>
            <w:vAlign w:val="bottom"/>
          </w:tcPr>
          <w:p w14:paraId="48B724C0" w14:textId="77777777" w:rsidR="00826E93" w:rsidRPr="0002589C" w:rsidRDefault="00826E93" w:rsidP="00826E93"/>
        </w:tc>
        <w:tc>
          <w:tcPr>
            <w:tcW w:w="1183" w:type="dxa"/>
            <w:vAlign w:val="bottom"/>
          </w:tcPr>
          <w:p w14:paraId="3509B40A" w14:textId="4EF7970B" w:rsidR="00826E93" w:rsidRDefault="00826E93" w:rsidP="00826E9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504CB8C0" w14:textId="77777777" w:rsidR="00826E93" w:rsidRPr="0002589C" w:rsidRDefault="00826E93" w:rsidP="00826E93"/>
        </w:tc>
        <w:tc>
          <w:tcPr>
            <w:tcW w:w="1260" w:type="dxa"/>
          </w:tcPr>
          <w:p w14:paraId="2A5884C7" w14:textId="74C79605" w:rsidR="00826E93" w:rsidRPr="0002589C" w:rsidRDefault="00826E93" w:rsidP="00826E9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08"/>
            </w:pPr>
            <w:r w:rsidRPr="00265D7E">
              <w:t>-</w:t>
            </w:r>
          </w:p>
        </w:tc>
        <w:tc>
          <w:tcPr>
            <w:tcW w:w="270" w:type="dxa"/>
            <w:vAlign w:val="bottom"/>
          </w:tcPr>
          <w:p w14:paraId="20EA96C5" w14:textId="77777777" w:rsidR="00826E93" w:rsidRPr="0002589C" w:rsidRDefault="00826E93" w:rsidP="00826E93"/>
        </w:tc>
        <w:tc>
          <w:tcPr>
            <w:tcW w:w="1171" w:type="dxa"/>
            <w:vAlign w:val="bottom"/>
          </w:tcPr>
          <w:p w14:paraId="62A6BA30" w14:textId="5C8AFAC8" w:rsidR="00826E93" w:rsidRPr="00DF7760" w:rsidRDefault="00826E93" w:rsidP="00826E9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>
              <w:t>68</w:t>
            </w:r>
          </w:p>
        </w:tc>
      </w:tr>
      <w:tr w:rsidR="00826E93" w:rsidRPr="008F1515" w14:paraId="656F3523" w14:textId="77777777" w:rsidTr="00446900">
        <w:tc>
          <w:tcPr>
            <w:tcW w:w="3690" w:type="dxa"/>
          </w:tcPr>
          <w:p w14:paraId="58FDB8EA" w14:textId="77777777" w:rsidR="00826E93" w:rsidRPr="00612C6E" w:rsidRDefault="00826E93" w:rsidP="00826E93">
            <w:pPr>
              <w:spacing w:line="240" w:lineRule="atLeast"/>
              <w:rPr>
                <w:rFonts w:cs="Times New Roman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ABD761" w14:textId="6A252CAF" w:rsidR="00826E93" w:rsidRPr="0002589C" w:rsidRDefault="00826E93" w:rsidP="00826E9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 w:rsidRPr="00B31AC6">
              <w:t>96,911</w:t>
            </w:r>
          </w:p>
        </w:tc>
        <w:tc>
          <w:tcPr>
            <w:tcW w:w="257" w:type="dxa"/>
            <w:vAlign w:val="bottom"/>
          </w:tcPr>
          <w:p w14:paraId="13726D12" w14:textId="77777777" w:rsidR="00826E93" w:rsidRPr="0002589C" w:rsidRDefault="00826E93" w:rsidP="00826E93"/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27CF144C" w14:textId="543D5C55" w:rsidR="00826E93" w:rsidRPr="0002589C" w:rsidRDefault="00826E93" w:rsidP="00826E9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>
              <w:t>78</w:t>
            </w:r>
            <w:r w:rsidRPr="00DF7760">
              <w:t>,</w:t>
            </w:r>
            <w:r>
              <w:t>536</w:t>
            </w:r>
          </w:p>
        </w:tc>
        <w:tc>
          <w:tcPr>
            <w:tcW w:w="270" w:type="dxa"/>
            <w:vAlign w:val="bottom"/>
          </w:tcPr>
          <w:p w14:paraId="4E4A6965" w14:textId="77777777" w:rsidR="00826E93" w:rsidRPr="0002589C" w:rsidRDefault="00826E93" w:rsidP="00826E93"/>
        </w:tc>
        <w:tc>
          <w:tcPr>
            <w:tcW w:w="1260" w:type="dxa"/>
            <w:tcBorders>
              <w:bottom w:val="single" w:sz="4" w:space="0" w:color="auto"/>
            </w:tcBorders>
          </w:tcPr>
          <w:p w14:paraId="17BA33F7" w14:textId="27D323CC" w:rsidR="00826E93" w:rsidRPr="0002589C" w:rsidRDefault="00826E93" w:rsidP="00826E9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265D7E">
              <w:t>79,735</w:t>
            </w:r>
          </w:p>
        </w:tc>
        <w:tc>
          <w:tcPr>
            <w:tcW w:w="270" w:type="dxa"/>
            <w:vAlign w:val="bottom"/>
          </w:tcPr>
          <w:p w14:paraId="5D685043" w14:textId="77777777" w:rsidR="00826E93" w:rsidRPr="0002589C" w:rsidRDefault="00826E93" w:rsidP="00826E93"/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05DC09C3" w14:textId="04D8AFB3" w:rsidR="00826E93" w:rsidRPr="0002589C" w:rsidRDefault="00826E93" w:rsidP="00826E9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 w:rsidRPr="00DF7760">
              <w:t>6</w:t>
            </w:r>
            <w:r>
              <w:t>1</w:t>
            </w:r>
            <w:r w:rsidRPr="00DF7760">
              <w:t>,</w:t>
            </w:r>
            <w:r>
              <w:t>211</w:t>
            </w:r>
          </w:p>
        </w:tc>
      </w:tr>
      <w:tr w:rsidR="00826E93" w:rsidRPr="008F1515" w14:paraId="03B63D7A" w14:textId="77777777" w:rsidTr="00446900">
        <w:tc>
          <w:tcPr>
            <w:tcW w:w="3690" w:type="dxa"/>
          </w:tcPr>
          <w:p w14:paraId="76565B80" w14:textId="77777777" w:rsidR="00826E93" w:rsidRPr="00727BAC" w:rsidRDefault="00826E93" w:rsidP="00826E93">
            <w:pPr>
              <w:spacing w:line="240" w:lineRule="atLeast"/>
              <w:rPr>
                <w:rFonts w:cs="Times New Roman"/>
                <w:b/>
                <w:bCs/>
              </w:rPr>
            </w:pPr>
            <w:r w:rsidRPr="00727BAC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012AE5" w14:textId="2F30224C" w:rsidR="00826E93" w:rsidRPr="00826E93" w:rsidRDefault="00826E93" w:rsidP="00826E9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826E93">
              <w:rPr>
                <w:b/>
                <w:bCs/>
              </w:rPr>
              <w:t>110,881</w:t>
            </w:r>
          </w:p>
        </w:tc>
        <w:tc>
          <w:tcPr>
            <w:tcW w:w="257" w:type="dxa"/>
            <w:vAlign w:val="bottom"/>
          </w:tcPr>
          <w:p w14:paraId="49D77486" w14:textId="77777777" w:rsidR="00826E93" w:rsidRPr="00826E93" w:rsidRDefault="00826E93" w:rsidP="00826E93">
            <w:pPr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E10A5" w14:textId="477808F2" w:rsidR="00826E93" w:rsidRPr="00826E93" w:rsidRDefault="00826E93" w:rsidP="00826E9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lang w:val="en-US" w:bidi="th-TH"/>
              </w:rPr>
            </w:pPr>
            <w:r w:rsidRPr="00826E93">
              <w:rPr>
                <w:b/>
                <w:bCs/>
              </w:rPr>
              <w:t>84,</w:t>
            </w:r>
            <w:r w:rsidRPr="00826E93">
              <w:rPr>
                <w:b/>
                <w:bCs/>
                <w:lang w:val="en-US" w:bidi="th-TH"/>
              </w:rPr>
              <w:t>906</w:t>
            </w:r>
          </w:p>
        </w:tc>
        <w:tc>
          <w:tcPr>
            <w:tcW w:w="270" w:type="dxa"/>
            <w:vAlign w:val="bottom"/>
          </w:tcPr>
          <w:p w14:paraId="6FF16D38" w14:textId="77777777" w:rsidR="00826E93" w:rsidRPr="00826E93" w:rsidRDefault="00826E93" w:rsidP="00826E93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F7F109" w14:textId="6A1104D3" w:rsidR="00826E93" w:rsidRPr="00826E93" w:rsidRDefault="00826E93" w:rsidP="00826E9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826E93">
              <w:rPr>
                <w:b/>
                <w:bCs/>
              </w:rPr>
              <w:t>93,705</w:t>
            </w:r>
          </w:p>
        </w:tc>
        <w:tc>
          <w:tcPr>
            <w:tcW w:w="270" w:type="dxa"/>
            <w:vAlign w:val="bottom"/>
          </w:tcPr>
          <w:p w14:paraId="11E6AB22" w14:textId="77777777" w:rsidR="00826E93" w:rsidRPr="00826E93" w:rsidRDefault="00826E93" w:rsidP="00826E93">
            <w:pPr>
              <w:rPr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FE80E" w14:textId="2F3F4F53" w:rsidR="00826E93" w:rsidRPr="00826E93" w:rsidRDefault="00826E93" w:rsidP="00826E9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826E93">
              <w:rPr>
                <w:b/>
                <w:bCs/>
              </w:rPr>
              <w:t>67,649</w:t>
            </w:r>
          </w:p>
        </w:tc>
      </w:tr>
      <w:tr w:rsidR="00676678" w:rsidRPr="008F1515" w14:paraId="07288B04" w14:textId="77777777" w:rsidTr="0061170E">
        <w:tc>
          <w:tcPr>
            <w:tcW w:w="3690" w:type="dxa"/>
          </w:tcPr>
          <w:p w14:paraId="5BCA3547" w14:textId="77777777" w:rsidR="00676678" w:rsidRPr="00727BAC" w:rsidRDefault="00676678" w:rsidP="00676678">
            <w:pPr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76ADB8D" w14:textId="77777777" w:rsidR="00676678" w:rsidRPr="00A10083" w:rsidRDefault="00676678" w:rsidP="0067667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57" w:type="dxa"/>
            <w:vAlign w:val="bottom"/>
          </w:tcPr>
          <w:p w14:paraId="5975AC9A" w14:textId="77777777" w:rsidR="00676678" w:rsidRPr="00F73478" w:rsidRDefault="00676678" w:rsidP="00676678">
            <w:pPr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vAlign w:val="bottom"/>
          </w:tcPr>
          <w:p w14:paraId="126B7DDE" w14:textId="77777777" w:rsidR="00676678" w:rsidRDefault="00676678" w:rsidP="0067667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40C87308" w14:textId="77777777" w:rsidR="00676678" w:rsidRPr="00F73478" w:rsidRDefault="00676678" w:rsidP="00676678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4F1DB63" w14:textId="77777777" w:rsidR="00676678" w:rsidRPr="0002589C" w:rsidRDefault="00676678" w:rsidP="00676678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2D7A4ADE" w14:textId="77777777" w:rsidR="00676678" w:rsidRPr="00F73478" w:rsidRDefault="00676678" w:rsidP="00676678">
            <w:pPr>
              <w:rPr>
                <w:b/>
                <w:b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479701B0" w14:textId="77777777" w:rsidR="00676678" w:rsidRDefault="00676678" w:rsidP="003F4CB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</w:tr>
      <w:tr w:rsidR="00676678" w:rsidRPr="008F1515" w14:paraId="3EE21A88" w14:textId="77777777" w:rsidTr="007E55ED">
        <w:tc>
          <w:tcPr>
            <w:tcW w:w="3690" w:type="dxa"/>
          </w:tcPr>
          <w:p w14:paraId="14AAEBF3" w14:textId="694BFA67" w:rsidR="00676678" w:rsidRPr="004F513F" w:rsidRDefault="00676678" w:rsidP="00676678">
            <w:pPr>
              <w:spacing w:line="240" w:lineRule="atLeast"/>
              <w:rPr>
                <w:rFonts w:cs="Times New Roman"/>
                <w:szCs w:val="22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Other current receivables</w:t>
            </w:r>
          </w:p>
        </w:tc>
        <w:tc>
          <w:tcPr>
            <w:tcW w:w="1170" w:type="dxa"/>
            <w:vAlign w:val="bottom"/>
          </w:tcPr>
          <w:p w14:paraId="7C2A842B" w14:textId="77777777" w:rsidR="00676678" w:rsidRPr="00805688" w:rsidRDefault="00676678" w:rsidP="0067667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061D5CFC" w14:textId="77777777" w:rsidR="00676678" w:rsidRPr="00CB736D" w:rsidRDefault="00676678" w:rsidP="00676678"/>
        </w:tc>
        <w:tc>
          <w:tcPr>
            <w:tcW w:w="1183" w:type="dxa"/>
            <w:vAlign w:val="bottom"/>
          </w:tcPr>
          <w:p w14:paraId="2F84F0A9" w14:textId="77777777" w:rsidR="00676678" w:rsidRPr="00805688" w:rsidRDefault="00676678" w:rsidP="0067667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1A115751" w14:textId="77777777" w:rsidR="00676678" w:rsidRPr="00CB736D" w:rsidRDefault="00676678" w:rsidP="00676678"/>
        </w:tc>
        <w:tc>
          <w:tcPr>
            <w:tcW w:w="1260" w:type="dxa"/>
            <w:vAlign w:val="bottom"/>
          </w:tcPr>
          <w:p w14:paraId="264F82B0" w14:textId="77777777" w:rsidR="00676678" w:rsidRPr="00805688" w:rsidRDefault="00676678" w:rsidP="0067667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53555F9F" w14:textId="77777777" w:rsidR="00676678" w:rsidRPr="00CB736D" w:rsidRDefault="00676678" w:rsidP="00676678"/>
        </w:tc>
        <w:tc>
          <w:tcPr>
            <w:tcW w:w="1171" w:type="dxa"/>
            <w:vAlign w:val="bottom"/>
          </w:tcPr>
          <w:p w14:paraId="0D422DC2" w14:textId="77777777" w:rsidR="00676678" w:rsidRPr="00805688" w:rsidRDefault="00676678" w:rsidP="003F4CB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</w:p>
        </w:tc>
      </w:tr>
      <w:tr w:rsidR="00826E93" w:rsidRPr="008F1515" w14:paraId="00278312" w14:textId="77777777" w:rsidTr="00446900">
        <w:tc>
          <w:tcPr>
            <w:tcW w:w="3690" w:type="dxa"/>
          </w:tcPr>
          <w:p w14:paraId="500EAE8A" w14:textId="5C51F8C8" w:rsidR="00826E93" w:rsidRPr="00520A07" w:rsidRDefault="00826E93" w:rsidP="00826E93">
            <w:pPr>
              <w:spacing w:line="240" w:lineRule="atLeast"/>
              <w:rPr>
                <w:rFonts w:cs="Times New Roman"/>
                <w:spacing w:val="-6"/>
                <w:szCs w:val="22"/>
              </w:rPr>
            </w:pPr>
            <w:r w:rsidRPr="009A463E">
              <w:rPr>
                <w:rFonts w:cs="Times New Roman"/>
                <w:szCs w:val="22"/>
              </w:rPr>
              <w:t>Ultimate parent</w:t>
            </w:r>
            <w:r>
              <w:rPr>
                <w:rFonts w:cs="Times New Roman"/>
                <w:szCs w:val="22"/>
              </w:rPr>
              <w:t xml:space="preserve"> </w:t>
            </w:r>
            <w:r w:rsidRPr="009D429A">
              <w:rPr>
                <w:rFonts w:cs="Times New Roman"/>
                <w:szCs w:val="22"/>
              </w:rPr>
              <w:t>company</w:t>
            </w:r>
          </w:p>
        </w:tc>
        <w:tc>
          <w:tcPr>
            <w:tcW w:w="1170" w:type="dxa"/>
          </w:tcPr>
          <w:p w14:paraId="5E4ACB62" w14:textId="437781D0" w:rsidR="00826E93" w:rsidRPr="00CB736D" w:rsidRDefault="00826E93" w:rsidP="00826E93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44107">
              <w:t>648</w:t>
            </w:r>
          </w:p>
        </w:tc>
        <w:tc>
          <w:tcPr>
            <w:tcW w:w="257" w:type="dxa"/>
            <w:vAlign w:val="bottom"/>
          </w:tcPr>
          <w:p w14:paraId="766953FA" w14:textId="77777777" w:rsidR="00826E93" w:rsidRPr="00CB736D" w:rsidRDefault="00826E93" w:rsidP="00826E93"/>
        </w:tc>
        <w:tc>
          <w:tcPr>
            <w:tcW w:w="1183" w:type="dxa"/>
            <w:vAlign w:val="bottom"/>
          </w:tcPr>
          <w:p w14:paraId="41C794CF" w14:textId="76B0AD89" w:rsidR="00826E93" w:rsidRPr="00CB736D" w:rsidRDefault="00826E93" w:rsidP="00826E9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609</w:t>
            </w:r>
          </w:p>
        </w:tc>
        <w:tc>
          <w:tcPr>
            <w:tcW w:w="270" w:type="dxa"/>
            <w:vAlign w:val="bottom"/>
          </w:tcPr>
          <w:p w14:paraId="20A48DC3" w14:textId="77777777" w:rsidR="00826E93" w:rsidRPr="00CB736D" w:rsidRDefault="00826E93" w:rsidP="00826E93"/>
        </w:tc>
        <w:tc>
          <w:tcPr>
            <w:tcW w:w="1260" w:type="dxa"/>
          </w:tcPr>
          <w:p w14:paraId="63DF2D08" w14:textId="22051E93" w:rsidR="00826E93" w:rsidRPr="00CB736D" w:rsidRDefault="00826E93" w:rsidP="00826E9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971F8">
              <w:t>511</w:t>
            </w:r>
          </w:p>
        </w:tc>
        <w:tc>
          <w:tcPr>
            <w:tcW w:w="270" w:type="dxa"/>
            <w:vAlign w:val="bottom"/>
          </w:tcPr>
          <w:p w14:paraId="03CF78C8" w14:textId="77777777" w:rsidR="00826E93" w:rsidRPr="00CB736D" w:rsidRDefault="00826E93" w:rsidP="00826E93"/>
        </w:tc>
        <w:tc>
          <w:tcPr>
            <w:tcW w:w="1171" w:type="dxa"/>
            <w:vAlign w:val="bottom"/>
          </w:tcPr>
          <w:p w14:paraId="49594136" w14:textId="68CF9436" w:rsidR="00826E93" w:rsidRPr="00CB736D" w:rsidRDefault="00826E93" w:rsidP="00826E9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511</w:t>
            </w:r>
          </w:p>
        </w:tc>
      </w:tr>
      <w:tr w:rsidR="00826E93" w:rsidRPr="008F1515" w14:paraId="7C512016" w14:textId="77777777" w:rsidTr="00446900">
        <w:tc>
          <w:tcPr>
            <w:tcW w:w="3690" w:type="dxa"/>
          </w:tcPr>
          <w:p w14:paraId="06DC03D6" w14:textId="77777777" w:rsidR="00826E93" w:rsidRPr="00520A07" w:rsidRDefault="00826E93" w:rsidP="00826E93">
            <w:pPr>
              <w:spacing w:line="240" w:lineRule="atLeast"/>
              <w:rPr>
                <w:rFonts w:cs="Times New Roman"/>
              </w:rPr>
            </w:pPr>
            <w:r w:rsidRPr="00520A07">
              <w:rPr>
                <w:rFonts w:cs="Times New Roman"/>
              </w:rPr>
              <w:t>Subsidiary</w:t>
            </w:r>
          </w:p>
        </w:tc>
        <w:tc>
          <w:tcPr>
            <w:tcW w:w="1170" w:type="dxa"/>
          </w:tcPr>
          <w:p w14:paraId="418BE85C" w14:textId="5ABBE193" w:rsidR="00826E93" w:rsidRPr="00CB736D" w:rsidRDefault="00826E93" w:rsidP="00826E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 w:rsidRPr="00D44107">
              <w:t>-</w:t>
            </w:r>
          </w:p>
        </w:tc>
        <w:tc>
          <w:tcPr>
            <w:tcW w:w="257" w:type="dxa"/>
            <w:vAlign w:val="bottom"/>
          </w:tcPr>
          <w:p w14:paraId="2F5DDB71" w14:textId="77777777" w:rsidR="00826E93" w:rsidRPr="00CB736D" w:rsidRDefault="00826E93" w:rsidP="00826E93"/>
        </w:tc>
        <w:tc>
          <w:tcPr>
            <w:tcW w:w="1183" w:type="dxa"/>
            <w:vAlign w:val="bottom"/>
          </w:tcPr>
          <w:p w14:paraId="3EB85A4A" w14:textId="7DB704D5" w:rsidR="00826E93" w:rsidRPr="00CB736D" w:rsidRDefault="00826E93" w:rsidP="00826E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16C935D" w14:textId="77777777" w:rsidR="00826E93" w:rsidRPr="00CB736D" w:rsidRDefault="00826E93" w:rsidP="00826E93"/>
        </w:tc>
        <w:tc>
          <w:tcPr>
            <w:tcW w:w="1260" w:type="dxa"/>
          </w:tcPr>
          <w:p w14:paraId="7D5E1F63" w14:textId="3972B27D" w:rsidR="00826E93" w:rsidRPr="002930DE" w:rsidRDefault="00826E93" w:rsidP="00826E9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</w:pPr>
            <w:r w:rsidRPr="003971F8">
              <w:t>785</w:t>
            </w:r>
          </w:p>
        </w:tc>
        <w:tc>
          <w:tcPr>
            <w:tcW w:w="270" w:type="dxa"/>
            <w:vAlign w:val="bottom"/>
          </w:tcPr>
          <w:p w14:paraId="1EE7198B" w14:textId="77777777" w:rsidR="00826E93" w:rsidRPr="00CB736D" w:rsidRDefault="00826E93" w:rsidP="00826E93"/>
        </w:tc>
        <w:tc>
          <w:tcPr>
            <w:tcW w:w="1171" w:type="dxa"/>
            <w:vAlign w:val="bottom"/>
          </w:tcPr>
          <w:p w14:paraId="22CBB7A6" w14:textId="40DF88F0" w:rsidR="00826E93" w:rsidRPr="002930DE" w:rsidRDefault="00826E93" w:rsidP="00826E9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>
              <w:t>1</w:t>
            </w:r>
            <w:r>
              <w:rPr>
                <w:lang w:val="en-US"/>
              </w:rPr>
              <w:t>,</w:t>
            </w:r>
            <w:r>
              <w:t>125</w:t>
            </w:r>
          </w:p>
        </w:tc>
      </w:tr>
      <w:tr w:rsidR="00826E93" w:rsidRPr="008F1515" w14:paraId="10EBBEA5" w14:textId="77777777" w:rsidTr="00446900">
        <w:tc>
          <w:tcPr>
            <w:tcW w:w="3690" w:type="dxa"/>
          </w:tcPr>
          <w:p w14:paraId="5691AA5C" w14:textId="37B41E27" w:rsidR="00826E93" w:rsidRPr="00520A07" w:rsidRDefault="00826E93" w:rsidP="00826E93">
            <w:pPr>
              <w:spacing w:line="240" w:lineRule="atLeast"/>
              <w:rPr>
                <w:rFonts w:cs="Times New Roman"/>
              </w:rPr>
            </w:pPr>
            <w:r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</w:tcPr>
          <w:p w14:paraId="2D4164BD" w14:textId="74C9BC82" w:rsidR="00826E93" w:rsidRPr="00CB736D" w:rsidRDefault="00826E93" w:rsidP="00826E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 w:rsidRPr="00D44107">
              <w:t>364</w:t>
            </w:r>
          </w:p>
        </w:tc>
        <w:tc>
          <w:tcPr>
            <w:tcW w:w="257" w:type="dxa"/>
            <w:vAlign w:val="bottom"/>
          </w:tcPr>
          <w:p w14:paraId="40C26DEB" w14:textId="77777777" w:rsidR="00826E93" w:rsidRPr="00CB736D" w:rsidRDefault="00826E93" w:rsidP="00826E93"/>
        </w:tc>
        <w:tc>
          <w:tcPr>
            <w:tcW w:w="1183" w:type="dxa"/>
            <w:vAlign w:val="bottom"/>
          </w:tcPr>
          <w:p w14:paraId="7DFFA03E" w14:textId="53EED71B" w:rsidR="00826E93" w:rsidRDefault="00826E93" w:rsidP="00826E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433</w:t>
            </w:r>
          </w:p>
        </w:tc>
        <w:tc>
          <w:tcPr>
            <w:tcW w:w="270" w:type="dxa"/>
            <w:vAlign w:val="bottom"/>
          </w:tcPr>
          <w:p w14:paraId="52B35C7D" w14:textId="77777777" w:rsidR="00826E93" w:rsidRPr="00CB736D" w:rsidRDefault="00826E93" w:rsidP="00826E93"/>
        </w:tc>
        <w:tc>
          <w:tcPr>
            <w:tcW w:w="1260" w:type="dxa"/>
          </w:tcPr>
          <w:p w14:paraId="45F00BE4" w14:textId="00362B06" w:rsidR="00826E93" w:rsidRPr="002930DE" w:rsidRDefault="00826E93" w:rsidP="00826E9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</w:pPr>
            <w:r w:rsidRPr="003971F8">
              <w:t>364</w:t>
            </w:r>
          </w:p>
        </w:tc>
        <w:tc>
          <w:tcPr>
            <w:tcW w:w="270" w:type="dxa"/>
            <w:vAlign w:val="bottom"/>
          </w:tcPr>
          <w:p w14:paraId="2504F38F" w14:textId="77777777" w:rsidR="00826E93" w:rsidRPr="00CB736D" w:rsidRDefault="00826E93" w:rsidP="00826E93"/>
        </w:tc>
        <w:tc>
          <w:tcPr>
            <w:tcW w:w="1171" w:type="dxa"/>
            <w:vAlign w:val="bottom"/>
          </w:tcPr>
          <w:p w14:paraId="4A008499" w14:textId="70BEA96A" w:rsidR="00826E93" w:rsidRDefault="00826E93" w:rsidP="00826E9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>
              <w:t>433</w:t>
            </w:r>
          </w:p>
        </w:tc>
      </w:tr>
      <w:tr w:rsidR="00826E93" w:rsidRPr="008F1515" w14:paraId="2EDACA35" w14:textId="77777777" w:rsidTr="00446900">
        <w:tc>
          <w:tcPr>
            <w:tcW w:w="3690" w:type="dxa"/>
          </w:tcPr>
          <w:p w14:paraId="4DD625E9" w14:textId="5C2CBC82" w:rsidR="00826E93" w:rsidRPr="00520A07" w:rsidRDefault="00826E93" w:rsidP="00826E93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8F1515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79369C" w14:textId="7A51CDF2" w:rsidR="00826E93" w:rsidRPr="00826E93" w:rsidRDefault="00826E93" w:rsidP="00826E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b/>
                <w:bCs/>
                <w:szCs w:val="22"/>
              </w:rPr>
            </w:pPr>
            <w:r w:rsidRPr="00826E93">
              <w:rPr>
                <w:b/>
                <w:bCs/>
              </w:rPr>
              <w:t>1,012</w:t>
            </w:r>
          </w:p>
        </w:tc>
        <w:tc>
          <w:tcPr>
            <w:tcW w:w="257" w:type="dxa"/>
            <w:vAlign w:val="bottom"/>
          </w:tcPr>
          <w:p w14:paraId="6430C5C7" w14:textId="77777777" w:rsidR="00826E93" w:rsidRPr="00826E93" w:rsidRDefault="00826E93" w:rsidP="00826E9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04B98" w14:textId="0950F469" w:rsidR="00826E93" w:rsidRPr="00826E93" w:rsidRDefault="00826E93" w:rsidP="00826E9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826E93">
              <w:rPr>
                <w:rFonts w:cs="Times New Roman"/>
                <w:b/>
                <w:bCs/>
                <w:szCs w:val="22"/>
              </w:rPr>
              <w:t>1,042</w:t>
            </w:r>
          </w:p>
        </w:tc>
        <w:tc>
          <w:tcPr>
            <w:tcW w:w="270" w:type="dxa"/>
            <w:vAlign w:val="bottom"/>
          </w:tcPr>
          <w:p w14:paraId="7800DA0F" w14:textId="77777777" w:rsidR="00826E93" w:rsidRPr="00826E93" w:rsidRDefault="00826E93" w:rsidP="00826E9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BA7B77" w14:textId="391D2ED7" w:rsidR="00826E93" w:rsidRPr="00826E93" w:rsidRDefault="00826E93" w:rsidP="00826E9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08"/>
              <w:rPr>
                <w:b/>
                <w:bCs/>
              </w:rPr>
            </w:pPr>
            <w:r w:rsidRPr="00826E93">
              <w:rPr>
                <w:b/>
                <w:bCs/>
              </w:rPr>
              <w:t>1,660</w:t>
            </w:r>
          </w:p>
        </w:tc>
        <w:tc>
          <w:tcPr>
            <w:tcW w:w="270" w:type="dxa"/>
            <w:vAlign w:val="bottom"/>
          </w:tcPr>
          <w:p w14:paraId="341F748D" w14:textId="77777777" w:rsidR="00826E93" w:rsidRPr="00826E93" w:rsidRDefault="00826E93" w:rsidP="00826E9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7036A" w14:textId="025C97BE" w:rsidR="00826E93" w:rsidRPr="00826E93" w:rsidRDefault="00826E93" w:rsidP="00826E9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826E93">
              <w:rPr>
                <w:b/>
                <w:bCs/>
              </w:rPr>
              <w:t>2,069</w:t>
            </w:r>
          </w:p>
        </w:tc>
      </w:tr>
      <w:tr w:rsidR="00AF10AC" w:rsidRPr="008F1515" w14:paraId="69767B26" w14:textId="77777777" w:rsidTr="00446900">
        <w:tc>
          <w:tcPr>
            <w:tcW w:w="3690" w:type="dxa"/>
          </w:tcPr>
          <w:p w14:paraId="4F48E274" w14:textId="16445A49" w:rsidR="00AF10AC" w:rsidRPr="006F067C" w:rsidRDefault="00AF10AC" w:rsidP="00AF10A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70" w:type="dxa"/>
            <w:vAlign w:val="bottom"/>
          </w:tcPr>
          <w:p w14:paraId="3A245CB9" w14:textId="37F0A796" w:rsidR="00AF10AC" w:rsidRPr="002930DE" w:rsidRDefault="00AF10AC" w:rsidP="00AF10AC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20060438" w14:textId="77777777" w:rsidR="00AF10AC" w:rsidRPr="002930DE" w:rsidRDefault="00AF10AC" w:rsidP="00AF10A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vAlign w:val="bottom"/>
          </w:tcPr>
          <w:p w14:paraId="21DC981C" w14:textId="5748582B" w:rsidR="00AF10AC" w:rsidRPr="002930DE" w:rsidRDefault="00AF10AC" w:rsidP="00AF10A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6C433C1" w14:textId="77777777" w:rsidR="00AF10AC" w:rsidRPr="002930DE" w:rsidRDefault="00AF10AC" w:rsidP="00AF10A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500234D3" w14:textId="79ECC2DB" w:rsidR="00AF10AC" w:rsidRPr="002930DE" w:rsidRDefault="00AF10AC" w:rsidP="0002190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7FB167F4" w14:textId="77777777" w:rsidR="00AF10AC" w:rsidRPr="002930DE" w:rsidRDefault="00AF10AC" w:rsidP="00AF10A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vAlign w:val="bottom"/>
          </w:tcPr>
          <w:p w14:paraId="53EDEBA8" w14:textId="0D6B4590" w:rsidR="00AF10AC" w:rsidRPr="002930DE" w:rsidRDefault="00AF10AC" w:rsidP="003F4CB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</w:tr>
      <w:tr w:rsidR="00AF10AC" w:rsidRPr="00CB736D" w14:paraId="6CA4E8C6" w14:textId="77777777" w:rsidTr="0050176F">
        <w:tc>
          <w:tcPr>
            <w:tcW w:w="3690" w:type="dxa"/>
          </w:tcPr>
          <w:p w14:paraId="4044BE97" w14:textId="675853EA" w:rsidR="00AF10AC" w:rsidRPr="008F1515" w:rsidRDefault="00AF10AC" w:rsidP="00AF10AC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Other non-current assets</w:t>
            </w:r>
          </w:p>
        </w:tc>
        <w:tc>
          <w:tcPr>
            <w:tcW w:w="1170" w:type="dxa"/>
            <w:vAlign w:val="bottom"/>
          </w:tcPr>
          <w:p w14:paraId="28507FF2" w14:textId="77777777" w:rsidR="00AF10AC" w:rsidRPr="002930DE" w:rsidRDefault="00AF10AC" w:rsidP="00AF10A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57" w:type="dxa"/>
            <w:vAlign w:val="bottom"/>
          </w:tcPr>
          <w:p w14:paraId="33493FA1" w14:textId="77777777" w:rsidR="00AF10AC" w:rsidRPr="002930DE" w:rsidRDefault="00AF10AC" w:rsidP="00AF10A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vAlign w:val="bottom"/>
          </w:tcPr>
          <w:p w14:paraId="1C1ADFBA" w14:textId="77777777" w:rsidR="00AF10AC" w:rsidRPr="002930DE" w:rsidRDefault="00AF10AC" w:rsidP="00AF10A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4E05AD0C" w14:textId="77777777" w:rsidR="00AF10AC" w:rsidRPr="002930DE" w:rsidRDefault="00AF10AC" w:rsidP="00AF10A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4ACC9454" w14:textId="77777777" w:rsidR="00AF10AC" w:rsidRPr="002930DE" w:rsidRDefault="00AF10AC" w:rsidP="00AF10A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256334BB" w14:textId="77777777" w:rsidR="00AF10AC" w:rsidRPr="002930DE" w:rsidRDefault="00AF10AC" w:rsidP="00AF10A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vAlign w:val="bottom"/>
          </w:tcPr>
          <w:p w14:paraId="69EAB815" w14:textId="77777777" w:rsidR="00AF10AC" w:rsidRPr="002930DE" w:rsidRDefault="00AF10AC" w:rsidP="003F4CB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</w:tr>
      <w:tr w:rsidR="00AF10AC" w:rsidRPr="00CB736D" w14:paraId="44D8767C" w14:textId="77777777" w:rsidTr="00446900">
        <w:tc>
          <w:tcPr>
            <w:tcW w:w="3690" w:type="dxa"/>
          </w:tcPr>
          <w:p w14:paraId="08C3996C" w14:textId="64948295" w:rsidR="00AF10AC" w:rsidRPr="004F513F" w:rsidRDefault="00AF10AC" w:rsidP="00AF10AC">
            <w:pPr>
              <w:spacing w:line="240" w:lineRule="auto"/>
              <w:rPr>
                <w:rFonts w:cs="Times New Roman"/>
                <w:szCs w:val="22"/>
              </w:rPr>
            </w:pPr>
            <w:r w:rsidRPr="009A463E">
              <w:rPr>
                <w:rFonts w:cs="Times New Roman"/>
                <w:szCs w:val="22"/>
              </w:rPr>
              <w:t>Ultimate parent</w:t>
            </w:r>
            <w:r>
              <w:rPr>
                <w:rFonts w:cs="Times New Roman"/>
                <w:szCs w:val="22"/>
              </w:rPr>
              <w:t xml:space="preserve"> </w:t>
            </w:r>
            <w:r w:rsidRPr="009D429A">
              <w:rPr>
                <w:rFonts w:cs="Times New Roman"/>
                <w:szCs w:val="22"/>
              </w:rPr>
              <w:t>company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2E17982" w14:textId="4F6B738D" w:rsidR="00AF10AC" w:rsidRPr="002930DE" w:rsidRDefault="00826E93" w:rsidP="003534A9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826E93">
              <w:rPr>
                <w:b/>
                <w:bCs/>
              </w:rPr>
              <w:t>2,364</w:t>
            </w:r>
          </w:p>
        </w:tc>
        <w:tc>
          <w:tcPr>
            <w:tcW w:w="257" w:type="dxa"/>
            <w:vAlign w:val="bottom"/>
          </w:tcPr>
          <w:p w14:paraId="2EFF4FB0" w14:textId="77777777" w:rsidR="00AF10AC" w:rsidRPr="002930DE" w:rsidRDefault="00AF10AC" w:rsidP="00AF10A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bottom"/>
          </w:tcPr>
          <w:p w14:paraId="13A0D627" w14:textId="14CCAB17" w:rsidR="00AF10AC" w:rsidRPr="002930DE" w:rsidRDefault="00AF10AC" w:rsidP="00AF10A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  <w:r>
              <w:rPr>
                <w:rFonts w:cs="Times New Roman"/>
                <w:b/>
                <w:bCs/>
                <w:szCs w:val="22"/>
              </w:rPr>
              <w:t>2,</w:t>
            </w:r>
            <w:r w:rsidR="00D55EC1">
              <w:rPr>
                <w:rFonts w:cs="Times New Roman"/>
                <w:b/>
                <w:bCs/>
                <w:szCs w:val="22"/>
              </w:rPr>
              <w:t>517</w:t>
            </w:r>
          </w:p>
        </w:tc>
        <w:tc>
          <w:tcPr>
            <w:tcW w:w="270" w:type="dxa"/>
            <w:vAlign w:val="bottom"/>
          </w:tcPr>
          <w:p w14:paraId="1C444706" w14:textId="77777777" w:rsidR="00AF10AC" w:rsidRPr="002930DE" w:rsidRDefault="00AF10AC" w:rsidP="00AF10A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2657525" w14:textId="1FDE49B3" w:rsidR="00AF10AC" w:rsidRPr="002930DE" w:rsidRDefault="00826E93" w:rsidP="0002190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  <w:rPr>
                <w:b/>
                <w:bCs/>
              </w:rPr>
            </w:pPr>
            <w:r w:rsidRPr="00826E93">
              <w:rPr>
                <w:b/>
                <w:bCs/>
              </w:rPr>
              <w:t>1,983</w:t>
            </w:r>
          </w:p>
        </w:tc>
        <w:tc>
          <w:tcPr>
            <w:tcW w:w="270" w:type="dxa"/>
            <w:vAlign w:val="bottom"/>
          </w:tcPr>
          <w:p w14:paraId="094BB641" w14:textId="77777777" w:rsidR="00AF10AC" w:rsidRPr="002930DE" w:rsidRDefault="00AF10AC" w:rsidP="00AF10A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389B9CBB" w14:textId="68691F4B" w:rsidR="00AF10AC" w:rsidRPr="002930DE" w:rsidRDefault="00AF10AC" w:rsidP="003F4CB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  <w:r>
              <w:rPr>
                <w:rFonts w:cs="Times New Roman"/>
                <w:b/>
                <w:bCs/>
                <w:szCs w:val="22"/>
              </w:rPr>
              <w:t>2,</w:t>
            </w:r>
            <w:r w:rsidR="00D55EC1">
              <w:rPr>
                <w:rFonts w:cs="Times New Roman"/>
                <w:b/>
                <w:bCs/>
                <w:szCs w:val="22"/>
              </w:rPr>
              <w:t>111</w:t>
            </w:r>
          </w:p>
        </w:tc>
      </w:tr>
      <w:tr w:rsidR="00AF10AC" w:rsidRPr="00CB736D" w14:paraId="155726A6" w14:textId="77777777" w:rsidTr="00446900">
        <w:tc>
          <w:tcPr>
            <w:tcW w:w="3690" w:type="dxa"/>
          </w:tcPr>
          <w:p w14:paraId="1808EFB6" w14:textId="2CAF8318" w:rsidR="00AF10AC" w:rsidRPr="00520A07" w:rsidRDefault="00AF10AC" w:rsidP="00AF10AC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9E0E552" w14:textId="60365D18" w:rsidR="00AF10AC" w:rsidRPr="002930DE" w:rsidRDefault="00AF10AC" w:rsidP="00AF10A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33CA4A37" w14:textId="77777777" w:rsidR="00AF10AC" w:rsidRPr="002930DE" w:rsidRDefault="00AF10AC" w:rsidP="00AF10A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vAlign w:val="bottom"/>
          </w:tcPr>
          <w:p w14:paraId="728DE822" w14:textId="644509EE" w:rsidR="00AF10AC" w:rsidRPr="002930DE" w:rsidRDefault="00AF10AC" w:rsidP="00AF10A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90F5D7B" w14:textId="77777777" w:rsidR="00AF10AC" w:rsidRPr="002930DE" w:rsidRDefault="00AF10AC" w:rsidP="00AF10A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6D821EB5" w14:textId="61A59284" w:rsidR="00AF10AC" w:rsidRPr="002930DE" w:rsidRDefault="00AF10AC" w:rsidP="00AF10A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3E0FC97" w14:textId="77777777" w:rsidR="00AF10AC" w:rsidRPr="002930DE" w:rsidRDefault="00AF10AC" w:rsidP="00AF10A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vAlign w:val="bottom"/>
          </w:tcPr>
          <w:p w14:paraId="594709FD" w14:textId="479AE3F9" w:rsidR="00AF10AC" w:rsidRPr="002930DE" w:rsidRDefault="00AF10AC" w:rsidP="003F4CB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</w:tr>
      <w:tr w:rsidR="00AF10AC" w:rsidRPr="008F1515" w14:paraId="1F422C9E" w14:textId="77777777" w:rsidTr="007E55ED">
        <w:tc>
          <w:tcPr>
            <w:tcW w:w="3690" w:type="dxa"/>
          </w:tcPr>
          <w:p w14:paraId="3E4E8562" w14:textId="1C28B29B" w:rsidR="00AF10AC" w:rsidRPr="008F1515" w:rsidRDefault="00AF10AC" w:rsidP="00AF10AC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Trade payables</w:t>
            </w:r>
          </w:p>
        </w:tc>
        <w:tc>
          <w:tcPr>
            <w:tcW w:w="1170" w:type="dxa"/>
            <w:vAlign w:val="bottom"/>
          </w:tcPr>
          <w:p w14:paraId="655FD472" w14:textId="77777777" w:rsidR="00AF10AC" w:rsidRPr="004A68F5" w:rsidRDefault="00AF10AC" w:rsidP="00AF10AC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2865FD12" w14:textId="77777777" w:rsidR="00AF10AC" w:rsidRPr="00CB736D" w:rsidRDefault="00AF10AC" w:rsidP="00AF10AC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6BAA6557" w14:textId="77777777" w:rsidR="00AF10AC" w:rsidRPr="004A68F5" w:rsidRDefault="00AF10AC" w:rsidP="00AF10AC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02FEB797" w14:textId="77777777" w:rsidR="00AF10AC" w:rsidRPr="00CB736D" w:rsidRDefault="00AF10AC" w:rsidP="00AF10AC">
            <w:pPr>
              <w:spacing w:line="240" w:lineRule="auto"/>
            </w:pPr>
          </w:p>
        </w:tc>
        <w:tc>
          <w:tcPr>
            <w:tcW w:w="1260" w:type="dxa"/>
            <w:vAlign w:val="bottom"/>
          </w:tcPr>
          <w:p w14:paraId="00D5CE70" w14:textId="77777777" w:rsidR="00AF10AC" w:rsidRPr="004A68F5" w:rsidRDefault="00AF10AC" w:rsidP="00AF10AC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 w:right="-108"/>
            </w:pPr>
          </w:p>
        </w:tc>
        <w:tc>
          <w:tcPr>
            <w:tcW w:w="270" w:type="dxa"/>
            <w:vAlign w:val="bottom"/>
          </w:tcPr>
          <w:p w14:paraId="255D431B" w14:textId="77777777" w:rsidR="00AF10AC" w:rsidRPr="00CB736D" w:rsidRDefault="00AF10AC" w:rsidP="00AF10AC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05E437ED" w14:textId="77777777" w:rsidR="00AF10AC" w:rsidRPr="004A68F5" w:rsidRDefault="00AF10AC" w:rsidP="003F4CB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</w:p>
        </w:tc>
      </w:tr>
      <w:tr w:rsidR="00826E93" w:rsidRPr="008F1515" w14:paraId="37891B61" w14:textId="77777777" w:rsidTr="00446900">
        <w:tc>
          <w:tcPr>
            <w:tcW w:w="3690" w:type="dxa"/>
          </w:tcPr>
          <w:p w14:paraId="37F8393D" w14:textId="460DDA4A" w:rsidR="00826E93" w:rsidRPr="004F513F" w:rsidRDefault="00826E93" w:rsidP="00826E93">
            <w:pPr>
              <w:spacing w:line="240" w:lineRule="auto"/>
              <w:rPr>
                <w:rFonts w:cs="Times New Roman"/>
              </w:rPr>
            </w:pPr>
            <w:r w:rsidRPr="00520A07">
              <w:rPr>
                <w:rFonts w:cs="Times New Roman"/>
              </w:rPr>
              <w:t>Subsidiary</w:t>
            </w:r>
          </w:p>
        </w:tc>
        <w:tc>
          <w:tcPr>
            <w:tcW w:w="1170" w:type="dxa"/>
          </w:tcPr>
          <w:p w14:paraId="48B8ACB4" w14:textId="1C7734B5" w:rsidR="00826E93" w:rsidRPr="004A68F5" w:rsidRDefault="00826E93" w:rsidP="00826E9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08" w:right="-108"/>
            </w:pPr>
            <w:r w:rsidRPr="00A53DB2">
              <w:t>-</w:t>
            </w:r>
          </w:p>
        </w:tc>
        <w:tc>
          <w:tcPr>
            <w:tcW w:w="257" w:type="dxa"/>
            <w:vAlign w:val="bottom"/>
          </w:tcPr>
          <w:p w14:paraId="6FC66388" w14:textId="77777777" w:rsidR="00826E93" w:rsidRPr="00CB736D" w:rsidRDefault="00826E93" w:rsidP="00826E93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28E5590F" w14:textId="1C7C20ED" w:rsidR="00826E93" w:rsidRPr="004A68F5" w:rsidRDefault="00826E93" w:rsidP="00826E9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08" w:right="-108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019669A6" w14:textId="77777777" w:rsidR="00826E93" w:rsidRPr="00CB736D" w:rsidRDefault="00826E93" w:rsidP="00826E93">
            <w:pPr>
              <w:spacing w:line="240" w:lineRule="auto"/>
            </w:pPr>
          </w:p>
        </w:tc>
        <w:tc>
          <w:tcPr>
            <w:tcW w:w="1260" w:type="dxa"/>
          </w:tcPr>
          <w:p w14:paraId="025FA694" w14:textId="12D17FEB" w:rsidR="00826E93" w:rsidRPr="004A68F5" w:rsidRDefault="00826E93" w:rsidP="00826E9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108"/>
            </w:pPr>
            <w:r w:rsidRPr="00921F5B">
              <w:t>1,856</w:t>
            </w:r>
          </w:p>
        </w:tc>
        <w:tc>
          <w:tcPr>
            <w:tcW w:w="270" w:type="dxa"/>
            <w:vAlign w:val="bottom"/>
          </w:tcPr>
          <w:p w14:paraId="2A8621C2" w14:textId="77777777" w:rsidR="00826E93" w:rsidRPr="00CB736D" w:rsidRDefault="00826E93" w:rsidP="00826E93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76C9D1F8" w14:textId="27655608" w:rsidR="00826E93" w:rsidRPr="004A68F5" w:rsidRDefault="00826E93" w:rsidP="00826E9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108"/>
            </w:pPr>
            <w:r>
              <w:rPr>
                <w:rFonts w:cs="Times New Roman"/>
                <w:szCs w:val="22"/>
              </w:rPr>
              <w:t>7,455</w:t>
            </w:r>
          </w:p>
        </w:tc>
      </w:tr>
      <w:tr w:rsidR="00826E93" w:rsidRPr="008F1515" w14:paraId="45B678C1" w14:textId="77777777" w:rsidTr="00446900">
        <w:tc>
          <w:tcPr>
            <w:tcW w:w="3690" w:type="dxa"/>
          </w:tcPr>
          <w:p w14:paraId="6C380114" w14:textId="5B0DEC58" w:rsidR="00826E93" w:rsidRPr="00520A07" w:rsidRDefault="00826E93" w:rsidP="00826E93">
            <w:pPr>
              <w:spacing w:line="240" w:lineRule="auto"/>
              <w:rPr>
                <w:rFonts w:cs="Times New Roman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</w:tcPr>
          <w:p w14:paraId="3B8E52CE" w14:textId="242DB8F4" w:rsidR="00826E93" w:rsidRPr="002930DE" w:rsidRDefault="00826E93" w:rsidP="00826E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</w:pPr>
            <w:r w:rsidRPr="00A53DB2">
              <w:t>32,727</w:t>
            </w:r>
          </w:p>
        </w:tc>
        <w:tc>
          <w:tcPr>
            <w:tcW w:w="257" w:type="dxa"/>
            <w:vAlign w:val="bottom"/>
          </w:tcPr>
          <w:p w14:paraId="5E0B6A19" w14:textId="77777777" w:rsidR="00826E93" w:rsidRPr="00CB736D" w:rsidRDefault="00826E93" w:rsidP="00826E93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76F222EF" w14:textId="4D027A46" w:rsidR="00826E93" w:rsidRPr="002930DE" w:rsidRDefault="00826E93" w:rsidP="00826E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</w:pPr>
            <w:r>
              <w:t>21,732</w:t>
            </w:r>
          </w:p>
        </w:tc>
        <w:tc>
          <w:tcPr>
            <w:tcW w:w="270" w:type="dxa"/>
            <w:vAlign w:val="bottom"/>
          </w:tcPr>
          <w:p w14:paraId="42333392" w14:textId="77777777" w:rsidR="00826E93" w:rsidRPr="00CB736D" w:rsidRDefault="00826E93" w:rsidP="00826E93">
            <w:pPr>
              <w:spacing w:line="240" w:lineRule="auto"/>
            </w:pPr>
          </w:p>
        </w:tc>
        <w:tc>
          <w:tcPr>
            <w:tcW w:w="1260" w:type="dxa"/>
          </w:tcPr>
          <w:p w14:paraId="414E2E8C" w14:textId="0A250C47" w:rsidR="00826E93" w:rsidRPr="00CB736D" w:rsidRDefault="00826E93" w:rsidP="00826E9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21F5B">
              <w:t>26,358</w:t>
            </w:r>
          </w:p>
        </w:tc>
        <w:tc>
          <w:tcPr>
            <w:tcW w:w="270" w:type="dxa"/>
            <w:vAlign w:val="bottom"/>
          </w:tcPr>
          <w:p w14:paraId="6F5C87C6" w14:textId="77777777" w:rsidR="00826E93" w:rsidRPr="00CB736D" w:rsidRDefault="00826E93" w:rsidP="00826E93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4BD1ABBE" w14:textId="137F415B" w:rsidR="00826E93" w:rsidRPr="002930DE" w:rsidRDefault="00826E93" w:rsidP="00826E9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>
              <w:t>18,645</w:t>
            </w:r>
          </w:p>
        </w:tc>
      </w:tr>
      <w:tr w:rsidR="00826E93" w:rsidRPr="008F1515" w14:paraId="6E0BA152" w14:textId="77777777" w:rsidTr="00446900">
        <w:tc>
          <w:tcPr>
            <w:tcW w:w="3690" w:type="dxa"/>
          </w:tcPr>
          <w:p w14:paraId="04437110" w14:textId="2870F5AD" w:rsidR="00826E93" w:rsidRPr="00520A07" w:rsidRDefault="00826E93" w:rsidP="00826E93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8F1515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552A56" w14:textId="091D4122" w:rsidR="00826E93" w:rsidRPr="00826E93" w:rsidRDefault="00826E93" w:rsidP="00826E93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826E93">
              <w:rPr>
                <w:b/>
                <w:bCs/>
              </w:rPr>
              <w:t>32,727</w:t>
            </w:r>
          </w:p>
        </w:tc>
        <w:tc>
          <w:tcPr>
            <w:tcW w:w="257" w:type="dxa"/>
            <w:vAlign w:val="bottom"/>
          </w:tcPr>
          <w:p w14:paraId="2045EF93" w14:textId="77777777" w:rsidR="00826E93" w:rsidRPr="00826E93" w:rsidRDefault="00826E93" w:rsidP="00826E9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49512" w14:textId="38360262" w:rsidR="00826E93" w:rsidRPr="00826E93" w:rsidRDefault="00826E93" w:rsidP="00826E9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826E93">
              <w:rPr>
                <w:b/>
                <w:bCs/>
              </w:rPr>
              <w:t>21,732</w:t>
            </w:r>
          </w:p>
        </w:tc>
        <w:tc>
          <w:tcPr>
            <w:tcW w:w="270" w:type="dxa"/>
            <w:vAlign w:val="bottom"/>
          </w:tcPr>
          <w:p w14:paraId="68D7B5FE" w14:textId="77777777" w:rsidR="00826E93" w:rsidRPr="00826E93" w:rsidRDefault="00826E93" w:rsidP="00826E9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6DC50A" w14:textId="4A54B238" w:rsidR="00826E93" w:rsidRPr="00826E93" w:rsidRDefault="00826E93" w:rsidP="00826E9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826E93">
              <w:rPr>
                <w:b/>
                <w:bCs/>
              </w:rPr>
              <w:t>28,214</w:t>
            </w:r>
          </w:p>
        </w:tc>
        <w:tc>
          <w:tcPr>
            <w:tcW w:w="270" w:type="dxa"/>
            <w:vAlign w:val="bottom"/>
          </w:tcPr>
          <w:p w14:paraId="2C2CDC76" w14:textId="77777777" w:rsidR="00826E93" w:rsidRPr="00826E93" w:rsidRDefault="00826E93" w:rsidP="00826E9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126DD0" w14:textId="151F215A" w:rsidR="00826E93" w:rsidRPr="00826E93" w:rsidRDefault="00826E93" w:rsidP="00826E9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826E93">
              <w:rPr>
                <w:b/>
                <w:bCs/>
              </w:rPr>
              <w:t>26,100</w:t>
            </w:r>
          </w:p>
        </w:tc>
      </w:tr>
      <w:tr w:rsidR="00AF10AC" w:rsidRPr="008F1515" w14:paraId="22B196CF" w14:textId="77777777" w:rsidTr="00446900">
        <w:tc>
          <w:tcPr>
            <w:tcW w:w="3690" w:type="dxa"/>
          </w:tcPr>
          <w:p w14:paraId="4F38C20C" w14:textId="3A8EFB46" w:rsidR="00AF10AC" w:rsidRPr="006F067C" w:rsidRDefault="00AF10AC" w:rsidP="00AF10AC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70" w:type="dxa"/>
            <w:vAlign w:val="bottom"/>
          </w:tcPr>
          <w:p w14:paraId="4F79188E" w14:textId="5FC8FAE1" w:rsidR="00AF10AC" w:rsidRPr="002930DE" w:rsidRDefault="00AF10AC" w:rsidP="00AF10AC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57" w:type="dxa"/>
            <w:vAlign w:val="bottom"/>
          </w:tcPr>
          <w:p w14:paraId="73AFE363" w14:textId="77777777" w:rsidR="00AF10AC" w:rsidRPr="002930DE" w:rsidRDefault="00AF10AC" w:rsidP="00AF10A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vAlign w:val="bottom"/>
          </w:tcPr>
          <w:p w14:paraId="3DB34B12" w14:textId="1A4A8B37" w:rsidR="00AF10AC" w:rsidRPr="002930DE" w:rsidRDefault="00AF10AC" w:rsidP="00AF10A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2253BFFE" w14:textId="77777777" w:rsidR="00AF10AC" w:rsidRPr="002930DE" w:rsidRDefault="00AF10AC" w:rsidP="00AF10A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01F92D92" w14:textId="6B1B0C22" w:rsidR="00AF10AC" w:rsidRPr="002930DE" w:rsidRDefault="00AF10AC" w:rsidP="00AF10A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4F55F9A7" w14:textId="77777777" w:rsidR="00AF10AC" w:rsidRPr="002930DE" w:rsidRDefault="00AF10AC" w:rsidP="00AF10A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vAlign w:val="bottom"/>
          </w:tcPr>
          <w:p w14:paraId="30575DAE" w14:textId="38CB8E34" w:rsidR="00AF10AC" w:rsidRPr="002930DE" w:rsidRDefault="00AF10AC" w:rsidP="003F4CB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</w:tr>
      <w:tr w:rsidR="00AF10AC" w:rsidRPr="008F1515" w14:paraId="59B71868" w14:textId="77777777" w:rsidTr="007E55ED">
        <w:tc>
          <w:tcPr>
            <w:tcW w:w="3690" w:type="dxa"/>
          </w:tcPr>
          <w:p w14:paraId="7A56647B" w14:textId="741B36D5" w:rsidR="00AF10AC" w:rsidRPr="008F1515" w:rsidRDefault="00AF10AC" w:rsidP="00AF10AC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FB55CA">
              <w:rPr>
                <w:rFonts w:cs="Times New Roman"/>
                <w:i/>
                <w:iCs/>
                <w:szCs w:val="22"/>
                <w:lang w:val="en-US"/>
              </w:rPr>
              <w:t>Other current payables</w:t>
            </w:r>
          </w:p>
        </w:tc>
        <w:tc>
          <w:tcPr>
            <w:tcW w:w="1170" w:type="dxa"/>
            <w:vAlign w:val="bottom"/>
          </w:tcPr>
          <w:p w14:paraId="5F59B027" w14:textId="77777777" w:rsidR="00AF10AC" w:rsidRPr="00CE716D" w:rsidRDefault="00AF10AC" w:rsidP="00AF10A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0EC7B08C" w14:textId="77777777" w:rsidR="00AF10AC" w:rsidRPr="00CB736D" w:rsidRDefault="00AF10AC" w:rsidP="00AF10AC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1DCC9F50" w14:textId="77777777" w:rsidR="00AF10AC" w:rsidRPr="00CE716D" w:rsidRDefault="00AF10AC" w:rsidP="00AF10A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4E08793B" w14:textId="77777777" w:rsidR="00AF10AC" w:rsidRPr="00CB736D" w:rsidRDefault="00AF10AC" w:rsidP="00AF10AC">
            <w:pPr>
              <w:spacing w:line="240" w:lineRule="auto"/>
            </w:pPr>
          </w:p>
        </w:tc>
        <w:tc>
          <w:tcPr>
            <w:tcW w:w="1260" w:type="dxa"/>
            <w:vAlign w:val="bottom"/>
          </w:tcPr>
          <w:p w14:paraId="361FBCFA" w14:textId="77777777" w:rsidR="00AF10AC" w:rsidRPr="00CE716D" w:rsidRDefault="00AF10AC" w:rsidP="00AF10A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7AA195EA" w14:textId="77777777" w:rsidR="00AF10AC" w:rsidRPr="00CB736D" w:rsidRDefault="00AF10AC" w:rsidP="00AF10AC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24011CB5" w14:textId="77777777" w:rsidR="00AF10AC" w:rsidRPr="00CE716D" w:rsidRDefault="00AF10AC" w:rsidP="003F4CB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</w:p>
        </w:tc>
      </w:tr>
      <w:tr w:rsidR="00826E93" w:rsidRPr="008F1515" w14:paraId="53A9BB8E" w14:textId="77777777" w:rsidTr="00446900">
        <w:tc>
          <w:tcPr>
            <w:tcW w:w="3690" w:type="dxa"/>
          </w:tcPr>
          <w:p w14:paraId="18DDDAC0" w14:textId="2BC93689" w:rsidR="00826E93" w:rsidRPr="00FB55CA" w:rsidRDefault="00826E93" w:rsidP="00826E93">
            <w:pPr>
              <w:spacing w:line="240" w:lineRule="auto"/>
              <w:rPr>
                <w:rFonts w:cs="Times New Roman"/>
                <w:szCs w:val="22"/>
              </w:rPr>
            </w:pPr>
            <w:r w:rsidRPr="00FB55CA">
              <w:rPr>
                <w:rFonts w:cs="Times New Roman"/>
                <w:szCs w:val="22"/>
              </w:rPr>
              <w:t>Ultimate parent company</w:t>
            </w:r>
          </w:p>
        </w:tc>
        <w:tc>
          <w:tcPr>
            <w:tcW w:w="1170" w:type="dxa"/>
          </w:tcPr>
          <w:p w14:paraId="121DC441" w14:textId="02B55060" w:rsidR="00826E93" w:rsidRPr="00FB55CA" w:rsidRDefault="00826E93" w:rsidP="00826E93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  <w:r w:rsidRPr="00D511E8">
              <w:t>1,711</w:t>
            </w:r>
          </w:p>
        </w:tc>
        <w:tc>
          <w:tcPr>
            <w:tcW w:w="257" w:type="dxa"/>
            <w:vAlign w:val="bottom"/>
          </w:tcPr>
          <w:p w14:paraId="1AFEB68D" w14:textId="77777777" w:rsidR="00826E93" w:rsidRPr="00FB55CA" w:rsidRDefault="00826E93" w:rsidP="00826E93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38ADF6E5" w14:textId="4259FEC3" w:rsidR="00826E93" w:rsidRPr="00FB55CA" w:rsidRDefault="00826E93" w:rsidP="00826E9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>
              <w:t>2</w:t>
            </w:r>
            <w:r w:rsidRPr="00FB55CA">
              <w:t>,</w:t>
            </w:r>
            <w:r>
              <w:t>829</w:t>
            </w:r>
          </w:p>
        </w:tc>
        <w:tc>
          <w:tcPr>
            <w:tcW w:w="270" w:type="dxa"/>
            <w:vAlign w:val="bottom"/>
          </w:tcPr>
          <w:p w14:paraId="04E58776" w14:textId="77777777" w:rsidR="00826E93" w:rsidRPr="00FB55CA" w:rsidRDefault="00826E93" w:rsidP="00826E93">
            <w:pPr>
              <w:spacing w:line="240" w:lineRule="auto"/>
            </w:pPr>
          </w:p>
        </w:tc>
        <w:tc>
          <w:tcPr>
            <w:tcW w:w="1260" w:type="dxa"/>
          </w:tcPr>
          <w:p w14:paraId="748A6C4B" w14:textId="453135ED" w:rsidR="00826E93" w:rsidRPr="00FB55CA" w:rsidRDefault="00826E93" w:rsidP="00826E9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  <w:r w:rsidRPr="0041795D">
              <w:t>1,664</w:t>
            </w:r>
          </w:p>
        </w:tc>
        <w:tc>
          <w:tcPr>
            <w:tcW w:w="270" w:type="dxa"/>
            <w:vAlign w:val="bottom"/>
          </w:tcPr>
          <w:p w14:paraId="7D695C73" w14:textId="77777777" w:rsidR="00826E93" w:rsidRPr="00FB55CA" w:rsidRDefault="00826E93" w:rsidP="00826E93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4E0C947F" w14:textId="02B0984D" w:rsidR="00826E93" w:rsidRPr="00FB55CA" w:rsidRDefault="00826E93" w:rsidP="00826E9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>
              <w:t>2</w:t>
            </w:r>
            <w:r w:rsidRPr="00FB55CA">
              <w:t>,</w:t>
            </w:r>
            <w:r>
              <w:t>605</w:t>
            </w:r>
          </w:p>
        </w:tc>
      </w:tr>
      <w:tr w:rsidR="00826E93" w:rsidRPr="008F1515" w14:paraId="0C6A97EF" w14:textId="77777777" w:rsidTr="00446900">
        <w:tc>
          <w:tcPr>
            <w:tcW w:w="3690" w:type="dxa"/>
          </w:tcPr>
          <w:p w14:paraId="2341C6E1" w14:textId="2BE7D7E9" w:rsidR="00826E93" w:rsidRPr="00FB55CA" w:rsidRDefault="00826E93" w:rsidP="00826E93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FB55CA">
              <w:rPr>
                <w:lang w:val="en-US" w:bidi="th-TH"/>
              </w:rPr>
              <w:t>Parent company</w:t>
            </w:r>
          </w:p>
        </w:tc>
        <w:tc>
          <w:tcPr>
            <w:tcW w:w="1170" w:type="dxa"/>
          </w:tcPr>
          <w:p w14:paraId="2D777C48" w14:textId="00D922E9" w:rsidR="00826E93" w:rsidRPr="00FB55CA" w:rsidRDefault="00826E93" w:rsidP="00826E93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  <w:r w:rsidRPr="00D511E8">
              <w:t>313</w:t>
            </w:r>
          </w:p>
        </w:tc>
        <w:tc>
          <w:tcPr>
            <w:tcW w:w="257" w:type="dxa"/>
            <w:vAlign w:val="bottom"/>
          </w:tcPr>
          <w:p w14:paraId="5BE7A820" w14:textId="77777777" w:rsidR="00826E93" w:rsidRPr="00FB55CA" w:rsidRDefault="00826E93" w:rsidP="00826E93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6129C8E3" w14:textId="4F1E14E0" w:rsidR="00826E93" w:rsidRPr="00FB55CA" w:rsidRDefault="00826E93" w:rsidP="00826E9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>
              <w:t>427</w:t>
            </w:r>
          </w:p>
        </w:tc>
        <w:tc>
          <w:tcPr>
            <w:tcW w:w="270" w:type="dxa"/>
            <w:vAlign w:val="bottom"/>
          </w:tcPr>
          <w:p w14:paraId="1B0C9092" w14:textId="77777777" w:rsidR="00826E93" w:rsidRPr="00FB55CA" w:rsidRDefault="00826E93" w:rsidP="00826E93">
            <w:pPr>
              <w:spacing w:line="240" w:lineRule="auto"/>
            </w:pPr>
          </w:p>
        </w:tc>
        <w:tc>
          <w:tcPr>
            <w:tcW w:w="1260" w:type="dxa"/>
          </w:tcPr>
          <w:p w14:paraId="4C12FE4A" w14:textId="0BEEA755" w:rsidR="00826E93" w:rsidRPr="00FB55CA" w:rsidRDefault="00826E93" w:rsidP="00826E9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  <w:r w:rsidRPr="0041795D">
              <w:t>256</w:t>
            </w:r>
          </w:p>
        </w:tc>
        <w:tc>
          <w:tcPr>
            <w:tcW w:w="270" w:type="dxa"/>
            <w:vAlign w:val="bottom"/>
          </w:tcPr>
          <w:p w14:paraId="0FB24124" w14:textId="77777777" w:rsidR="00826E93" w:rsidRPr="00FB55CA" w:rsidRDefault="00826E93" w:rsidP="00826E93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4479B6E7" w14:textId="5FA5A423" w:rsidR="00826E93" w:rsidRPr="00FB55CA" w:rsidRDefault="00826E93" w:rsidP="00826E9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>
              <w:t>307</w:t>
            </w:r>
          </w:p>
        </w:tc>
      </w:tr>
      <w:tr w:rsidR="00826E93" w:rsidRPr="008F1515" w14:paraId="0AF19717" w14:textId="77777777" w:rsidTr="00446900">
        <w:tc>
          <w:tcPr>
            <w:tcW w:w="3690" w:type="dxa"/>
          </w:tcPr>
          <w:p w14:paraId="6A02057A" w14:textId="1C1E2333" w:rsidR="00826E93" w:rsidRPr="00FB55CA" w:rsidRDefault="00826E93" w:rsidP="00826E93">
            <w:pPr>
              <w:spacing w:line="240" w:lineRule="auto"/>
              <w:rPr>
                <w:lang w:val="en-US" w:bidi="th-TH"/>
              </w:rPr>
            </w:pPr>
            <w:r w:rsidRPr="00520A07">
              <w:rPr>
                <w:rFonts w:cs="Times New Roman"/>
              </w:rPr>
              <w:t>Subsidiary</w:t>
            </w:r>
          </w:p>
        </w:tc>
        <w:tc>
          <w:tcPr>
            <w:tcW w:w="1170" w:type="dxa"/>
          </w:tcPr>
          <w:p w14:paraId="6A990A4F" w14:textId="251CE252" w:rsidR="00826E93" w:rsidRPr="00FB55CA" w:rsidRDefault="00826E93" w:rsidP="00826E93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  <w:r w:rsidRPr="00D511E8">
              <w:t>-</w:t>
            </w:r>
          </w:p>
        </w:tc>
        <w:tc>
          <w:tcPr>
            <w:tcW w:w="257" w:type="dxa"/>
            <w:vAlign w:val="bottom"/>
          </w:tcPr>
          <w:p w14:paraId="0C2D759C" w14:textId="77777777" w:rsidR="00826E93" w:rsidRPr="00FB55CA" w:rsidRDefault="00826E93" w:rsidP="00826E93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47058D48" w14:textId="1C74D9F7" w:rsidR="00826E93" w:rsidRDefault="00826E93" w:rsidP="00826E9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3B09D20E" w14:textId="77777777" w:rsidR="00826E93" w:rsidRPr="00FB55CA" w:rsidRDefault="00826E93" w:rsidP="00826E93">
            <w:pPr>
              <w:spacing w:line="240" w:lineRule="auto"/>
            </w:pPr>
          </w:p>
        </w:tc>
        <w:tc>
          <w:tcPr>
            <w:tcW w:w="1260" w:type="dxa"/>
          </w:tcPr>
          <w:p w14:paraId="02CC4732" w14:textId="5D962060" w:rsidR="00826E93" w:rsidRPr="00FB55CA" w:rsidRDefault="00826E93" w:rsidP="00826E9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  <w:r w:rsidRPr="0041795D">
              <w:t>4</w:t>
            </w:r>
          </w:p>
        </w:tc>
        <w:tc>
          <w:tcPr>
            <w:tcW w:w="270" w:type="dxa"/>
            <w:vAlign w:val="bottom"/>
          </w:tcPr>
          <w:p w14:paraId="71D3F00D" w14:textId="77777777" w:rsidR="00826E93" w:rsidRPr="00FB55CA" w:rsidRDefault="00826E93" w:rsidP="00826E93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6AAD06FA" w14:textId="49DA9EB7" w:rsidR="00826E93" w:rsidRDefault="00826E93" w:rsidP="00826E9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>
              <w:t>-</w:t>
            </w:r>
          </w:p>
        </w:tc>
      </w:tr>
      <w:tr w:rsidR="00826E93" w:rsidRPr="008F1515" w14:paraId="5506BDAE" w14:textId="77777777" w:rsidTr="00446900">
        <w:tc>
          <w:tcPr>
            <w:tcW w:w="3690" w:type="dxa"/>
          </w:tcPr>
          <w:p w14:paraId="7EB7CF1E" w14:textId="544ABB64" w:rsidR="00826E93" w:rsidRPr="00FB55CA" w:rsidRDefault="00826E93" w:rsidP="00826E93">
            <w:pPr>
              <w:spacing w:line="240" w:lineRule="auto"/>
              <w:rPr>
                <w:lang w:val="en-US" w:bidi="th-TH"/>
              </w:rPr>
            </w:pPr>
            <w:r w:rsidRPr="00FB55CA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</w:tcPr>
          <w:p w14:paraId="6C91BCBD" w14:textId="60232B90" w:rsidR="00826E93" w:rsidRPr="00FB55CA" w:rsidRDefault="00826E93" w:rsidP="00826E93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  <w:r w:rsidRPr="00D511E8">
              <w:t>2,615</w:t>
            </w:r>
          </w:p>
        </w:tc>
        <w:tc>
          <w:tcPr>
            <w:tcW w:w="257" w:type="dxa"/>
            <w:vAlign w:val="bottom"/>
          </w:tcPr>
          <w:p w14:paraId="2E028ED4" w14:textId="77777777" w:rsidR="00826E93" w:rsidRPr="00FB55CA" w:rsidRDefault="00826E93" w:rsidP="00826E93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332E31B5" w14:textId="2757F975" w:rsidR="00826E93" w:rsidRPr="00FB55CA" w:rsidRDefault="00826E93" w:rsidP="00826E9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>
              <w:t>5</w:t>
            </w:r>
            <w:r w:rsidRPr="00FB55CA">
              <w:t>,</w:t>
            </w:r>
            <w:r>
              <w:t>933</w:t>
            </w:r>
          </w:p>
        </w:tc>
        <w:tc>
          <w:tcPr>
            <w:tcW w:w="270" w:type="dxa"/>
            <w:vAlign w:val="bottom"/>
          </w:tcPr>
          <w:p w14:paraId="0E35CCAA" w14:textId="77777777" w:rsidR="00826E93" w:rsidRPr="00FB55CA" w:rsidRDefault="00826E93" w:rsidP="00826E93">
            <w:pPr>
              <w:spacing w:line="240" w:lineRule="auto"/>
            </w:pPr>
          </w:p>
        </w:tc>
        <w:tc>
          <w:tcPr>
            <w:tcW w:w="1260" w:type="dxa"/>
          </w:tcPr>
          <w:p w14:paraId="40F95C6A" w14:textId="6364DB10" w:rsidR="00826E93" w:rsidRPr="00FB55CA" w:rsidRDefault="00826E93" w:rsidP="00826E9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  <w:r w:rsidRPr="0041795D">
              <w:t>1,827</w:t>
            </w:r>
          </w:p>
        </w:tc>
        <w:tc>
          <w:tcPr>
            <w:tcW w:w="270" w:type="dxa"/>
            <w:vAlign w:val="bottom"/>
          </w:tcPr>
          <w:p w14:paraId="395B335D" w14:textId="77777777" w:rsidR="00826E93" w:rsidRPr="00FB55CA" w:rsidRDefault="00826E93" w:rsidP="00826E93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7ACE3CFD" w14:textId="7E6B50BC" w:rsidR="00826E93" w:rsidRPr="00FB55CA" w:rsidRDefault="00826E93" w:rsidP="00826E9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>
              <w:t>3</w:t>
            </w:r>
            <w:r w:rsidRPr="00FB55CA">
              <w:t>,</w:t>
            </w:r>
            <w:r>
              <w:t>278</w:t>
            </w:r>
          </w:p>
        </w:tc>
      </w:tr>
      <w:tr w:rsidR="00826E93" w:rsidRPr="008F1515" w14:paraId="2A45F776" w14:textId="77777777" w:rsidTr="00446900">
        <w:tc>
          <w:tcPr>
            <w:tcW w:w="3690" w:type="dxa"/>
          </w:tcPr>
          <w:p w14:paraId="40A24C6E" w14:textId="0B5E81A3" w:rsidR="00826E93" w:rsidRPr="00FB55CA" w:rsidRDefault="00826E93" w:rsidP="00826E93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FB55CA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5B0030" w14:textId="404B20D2" w:rsidR="00826E93" w:rsidRPr="00826E93" w:rsidRDefault="00826E93" w:rsidP="00826E93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826E93">
              <w:rPr>
                <w:b/>
                <w:bCs/>
              </w:rPr>
              <w:t>4,639</w:t>
            </w:r>
          </w:p>
        </w:tc>
        <w:tc>
          <w:tcPr>
            <w:tcW w:w="257" w:type="dxa"/>
            <w:vAlign w:val="bottom"/>
          </w:tcPr>
          <w:p w14:paraId="1722FE51" w14:textId="77777777" w:rsidR="00826E93" w:rsidRPr="00826E93" w:rsidRDefault="00826E93" w:rsidP="00826E9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32AD7" w14:textId="23F6F3D3" w:rsidR="00826E93" w:rsidRPr="00826E93" w:rsidRDefault="00826E93" w:rsidP="00826E9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826E93">
              <w:rPr>
                <w:b/>
                <w:bCs/>
              </w:rPr>
              <w:t>9,189</w:t>
            </w:r>
          </w:p>
        </w:tc>
        <w:tc>
          <w:tcPr>
            <w:tcW w:w="270" w:type="dxa"/>
            <w:vAlign w:val="bottom"/>
          </w:tcPr>
          <w:p w14:paraId="270F4389" w14:textId="77777777" w:rsidR="00826E93" w:rsidRPr="00826E93" w:rsidRDefault="00826E93" w:rsidP="00826E9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9EB8E9" w14:textId="2F34ED00" w:rsidR="00826E93" w:rsidRPr="00826E93" w:rsidRDefault="00826E93" w:rsidP="00826E9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826E93">
              <w:rPr>
                <w:b/>
                <w:bCs/>
              </w:rPr>
              <w:t>3,751</w:t>
            </w:r>
          </w:p>
        </w:tc>
        <w:tc>
          <w:tcPr>
            <w:tcW w:w="270" w:type="dxa"/>
            <w:vAlign w:val="bottom"/>
          </w:tcPr>
          <w:p w14:paraId="572889D3" w14:textId="77777777" w:rsidR="00826E93" w:rsidRPr="00826E93" w:rsidRDefault="00826E93" w:rsidP="00826E9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C52EC" w14:textId="5314F530" w:rsidR="00826E93" w:rsidRPr="00826E93" w:rsidRDefault="00826E93" w:rsidP="00826E9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826E93">
              <w:rPr>
                <w:b/>
                <w:bCs/>
              </w:rPr>
              <w:t>6,190</w:t>
            </w:r>
          </w:p>
        </w:tc>
      </w:tr>
      <w:tr w:rsidR="00725718" w:rsidRPr="008F1515" w14:paraId="74E48D45" w14:textId="77777777" w:rsidTr="00446900">
        <w:tc>
          <w:tcPr>
            <w:tcW w:w="3690" w:type="dxa"/>
          </w:tcPr>
          <w:p w14:paraId="59332788" w14:textId="3F87CCE1" w:rsidR="00725718" w:rsidRPr="00FB55CA" w:rsidRDefault="00725718" w:rsidP="0072571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1A80790E" w14:textId="6E412D81" w:rsidR="00725718" w:rsidRPr="00FB55CA" w:rsidRDefault="00725718" w:rsidP="00725718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57" w:type="dxa"/>
            <w:vAlign w:val="bottom"/>
          </w:tcPr>
          <w:p w14:paraId="4DB0D019" w14:textId="77777777" w:rsidR="00725718" w:rsidRPr="00FB55CA" w:rsidRDefault="00725718" w:rsidP="00725718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vAlign w:val="bottom"/>
          </w:tcPr>
          <w:p w14:paraId="132C29E6" w14:textId="57CBB5F8" w:rsidR="00725718" w:rsidRPr="00FB55CA" w:rsidRDefault="00725718" w:rsidP="0072571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205015BA" w14:textId="77777777" w:rsidR="00725718" w:rsidRPr="00FB55CA" w:rsidRDefault="00725718" w:rsidP="00725718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</w:tcPr>
          <w:p w14:paraId="3B5E4AC0" w14:textId="0CA7BD57" w:rsidR="00725718" w:rsidRPr="00FB55CA" w:rsidRDefault="00725718" w:rsidP="0072571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2B667AD9" w14:textId="77777777" w:rsidR="00725718" w:rsidRPr="00FB55CA" w:rsidRDefault="00725718" w:rsidP="00725718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vAlign w:val="bottom"/>
          </w:tcPr>
          <w:p w14:paraId="15839B2B" w14:textId="3D10C9F4" w:rsidR="00725718" w:rsidRPr="00FB55CA" w:rsidRDefault="00725718" w:rsidP="00725718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</w:tr>
      <w:tr w:rsidR="00725718" w:rsidRPr="008F1515" w14:paraId="36A75CB1" w14:textId="77777777" w:rsidTr="00297FA6">
        <w:tc>
          <w:tcPr>
            <w:tcW w:w="3690" w:type="dxa"/>
          </w:tcPr>
          <w:p w14:paraId="6E12A367" w14:textId="48206DD5" w:rsidR="00725718" w:rsidRPr="00FB55CA" w:rsidRDefault="00725718" w:rsidP="00725718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  <w:highlight w:val="yellow"/>
                <w:lang w:val="en-US"/>
              </w:rPr>
            </w:pPr>
            <w:r w:rsidRPr="00FB55CA">
              <w:rPr>
                <w:rFonts w:cs="Times New Roman"/>
                <w:i/>
                <w:iCs/>
                <w:szCs w:val="22"/>
                <w:lang w:val="en-US"/>
              </w:rPr>
              <w:t>Accrued dividends</w:t>
            </w:r>
          </w:p>
        </w:tc>
        <w:tc>
          <w:tcPr>
            <w:tcW w:w="1170" w:type="dxa"/>
          </w:tcPr>
          <w:p w14:paraId="5C1393D0" w14:textId="77777777" w:rsidR="00725718" w:rsidRPr="00FB55CA" w:rsidRDefault="00725718" w:rsidP="0072571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highlight w:val="yellow"/>
              </w:rPr>
            </w:pPr>
          </w:p>
        </w:tc>
        <w:tc>
          <w:tcPr>
            <w:tcW w:w="257" w:type="dxa"/>
            <w:vAlign w:val="bottom"/>
          </w:tcPr>
          <w:p w14:paraId="761A73E4" w14:textId="77777777" w:rsidR="00725718" w:rsidRPr="00FB55CA" w:rsidRDefault="00725718" w:rsidP="00725718">
            <w:pPr>
              <w:spacing w:line="240" w:lineRule="auto"/>
              <w:rPr>
                <w:highlight w:val="yellow"/>
              </w:rPr>
            </w:pPr>
          </w:p>
        </w:tc>
        <w:tc>
          <w:tcPr>
            <w:tcW w:w="1183" w:type="dxa"/>
            <w:vAlign w:val="bottom"/>
          </w:tcPr>
          <w:p w14:paraId="6FDCF028" w14:textId="77777777" w:rsidR="00725718" w:rsidRPr="00FB55CA" w:rsidRDefault="00725718" w:rsidP="00725718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left="-108" w:right="-108"/>
              <w:rPr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09F611F7" w14:textId="77777777" w:rsidR="00725718" w:rsidRPr="00FB55CA" w:rsidRDefault="00725718" w:rsidP="00725718">
            <w:pPr>
              <w:spacing w:line="240" w:lineRule="auto"/>
              <w:rPr>
                <w:highlight w:val="yellow"/>
              </w:rPr>
            </w:pPr>
          </w:p>
        </w:tc>
        <w:tc>
          <w:tcPr>
            <w:tcW w:w="1260" w:type="dxa"/>
          </w:tcPr>
          <w:p w14:paraId="401BE5B5" w14:textId="77777777" w:rsidR="00725718" w:rsidRPr="00FB55CA" w:rsidRDefault="00725718" w:rsidP="0072571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09481458" w14:textId="77777777" w:rsidR="00725718" w:rsidRPr="00FB55CA" w:rsidRDefault="00725718" w:rsidP="00725718">
            <w:pPr>
              <w:spacing w:line="240" w:lineRule="auto"/>
              <w:rPr>
                <w:highlight w:val="yellow"/>
              </w:rPr>
            </w:pPr>
          </w:p>
        </w:tc>
        <w:tc>
          <w:tcPr>
            <w:tcW w:w="1171" w:type="dxa"/>
            <w:vAlign w:val="bottom"/>
          </w:tcPr>
          <w:p w14:paraId="2D41214D" w14:textId="77777777" w:rsidR="00725718" w:rsidRPr="00FB55CA" w:rsidRDefault="00725718" w:rsidP="00725718">
            <w:pPr>
              <w:pStyle w:val="acctfourfigures"/>
              <w:tabs>
                <w:tab w:val="clear" w:pos="765"/>
                <w:tab w:val="decimal" w:pos="587"/>
                <w:tab w:val="decimal" w:pos="906"/>
              </w:tabs>
              <w:spacing w:line="240" w:lineRule="atLeast"/>
              <w:ind w:left="-108" w:right="-108"/>
              <w:rPr>
                <w:highlight w:val="yellow"/>
              </w:rPr>
            </w:pPr>
          </w:p>
        </w:tc>
      </w:tr>
      <w:tr w:rsidR="00826E93" w:rsidRPr="008F1515" w14:paraId="67225936" w14:textId="77777777" w:rsidTr="00446900">
        <w:tc>
          <w:tcPr>
            <w:tcW w:w="3690" w:type="dxa"/>
          </w:tcPr>
          <w:p w14:paraId="560168F3" w14:textId="261BAFEE" w:rsidR="00826E93" w:rsidRPr="00FB55CA" w:rsidRDefault="00826E93" w:rsidP="00826E93">
            <w:pPr>
              <w:spacing w:line="240" w:lineRule="auto"/>
              <w:rPr>
                <w:rFonts w:cs="Times New Roman"/>
                <w:szCs w:val="22"/>
              </w:rPr>
            </w:pPr>
            <w:r w:rsidRPr="00FB55CA">
              <w:rPr>
                <w:rFonts w:cs="Times New Roman"/>
                <w:szCs w:val="22"/>
              </w:rPr>
              <w:t>Parent company</w:t>
            </w:r>
          </w:p>
        </w:tc>
        <w:tc>
          <w:tcPr>
            <w:tcW w:w="1170" w:type="dxa"/>
          </w:tcPr>
          <w:p w14:paraId="0F241DF4" w14:textId="205E674C" w:rsidR="00826E93" w:rsidRPr="00FB55CA" w:rsidRDefault="00826E93" w:rsidP="00826E93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108"/>
              <w:rPr>
                <w:highlight w:val="yellow"/>
              </w:rPr>
            </w:pPr>
            <w:r w:rsidRPr="00C851D5">
              <w:t>244,060</w:t>
            </w:r>
          </w:p>
        </w:tc>
        <w:tc>
          <w:tcPr>
            <w:tcW w:w="257" w:type="dxa"/>
            <w:vAlign w:val="bottom"/>
          </w:tcPr>
          <w:p w14:paraId="779DCDCA" w14:textId="77777777" w:rsidR="00826E93" w:rsidRPr="00FB55CA" w:rsidRDefault="00826E93" w:rsidP="00826E93">
            <w:pPr>
              <w:spacing w:line="240" w:lineRule="auto"/>
              <w:rPr>
                <w:highlight w:val="yellow"/>
              </w:rPr>
            </w:pPr>
          </w:p>
        </w:tc>
        <w:tc>
          <w:tcPr>
            <w:tcW w:w="1183" w:type="dxa"/>
          </w:tcPr>
          <w:p w14:paraId="7BECA867" w14:textId="1851970B" w:rsidR="00826E93" w:rsidRPr="00035F0E" w:rsidRDefault="00826E93" w:rsidP="00826E9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</w:pPr>
            <w:r w:rsidRPr="00035F0E">
              <w:t>-</w:t>
            </w:r>
          </w:p>
        </w:tc>
        <w:tc>
          <w:tcPr>
            <w:tcW w:w="270" w:type="dxa"/>
            <w:vAlign w:val="bottom"/>
          </w:tcPr>
          <w:p w14:paraId="41057885" w14:textId="77777777" w:rsidR="00826E93" w:rsidRPr="00FB55CA" w:rsidRDefault="00826E93" w:rsidP="00826E93">
            <w:pPr>
              <w:spacing w:line="240" w:lineRule="auto"/>
              <w:rPr>
                <w:highlight w:val="yellow"/>
              </w:rPr>
            </w:pPr>
          </w:p>
        </w:tc>
        <w:tc>
          <w:tcPr>
            <w:tcW w:w="1260" w:type="dxa"/>
          </w:tcPr>
          <w:p w14:paraId="09ED5EF6" w14:textId="4B12B583" w:rsidR="00826E93" w:rsidRPr="00FB55CA" w:rsidRDefault="00826E93" w:rsidP="00826E9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9F1908">
              <w:t>244,060</w:t>
            </w:r>
          </w:p>
        </w:tc>
        <w:tc>
          <w:tcPr>
            <w:tcW w:w="270" w:type="dxa"/>
            <w:vAlign w:val="bottom"/>
          </w:tcPr>
          <w:p w14:paraId="7260B245" w14:textId="77777777" w:rsidR="00826E93" w:rsidRPr="00FB55CA" w:rsidRDefault="00826E93" w:rsidP="00826E93">
            <w:pPr>
              <w:spacing w:line="240" w:lineRule="auto"/>
              <w:rPr>
                <w:highlight w:val="yellow"/>
              </w:rPr>
            </w:pPr>
          </w:p>
        </w:tc>
        <w:tc>
          <w:tcPr>
            <w:tcW w:w="1171" w:type="dxa"/>
          </w:tcPr>
          <w:p w14:paraId="02A3F609" w14:textId="53E356CC" w:rsidR="00826E93" w:rsidRPr="00FB55CA" w:rsidRDefault="00826E93" w:rsidP="00826E9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035F0E">
              <w:t>-</w:t>
            </w:r>
          </w:p>
        </w:tc>
      </w:tr>
      <w:tr w:rsidR="00826E93" w:rsidRPr="008F1515" w14:paraId="6810CC00" w14:textId="77777777" w:rsidTr="00446900">
        <w:tc>
          <w:tcPr>
            <w:tcW w:w="3690" w:type="dxa"/>
          </w:tcPr>
          <w:p w14:paraId="4B6901FB" w14:textId="32B74D00" w:rsidR="00826E93" w:rsidRPr="00FB55CA" w:rsidRDefault="00826E93" w:rsidP="00826E93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FB55CA">
              <w:rPr>
                <w:rFonts w:cs="Times New Roman"/>
                <w:szCs w:val="22"/>
              </w:rPr>
              <w:t>Shareholder of the company</w:t>
            </w:r>
          </w:p>
        </w:tc>
        <w:tc>
          <w:tcPr>
            <w:tcW w:w="1170" w:type="dxa"/>
          </w:tcPr>
          <w:p w14:paraId="167DD91F" w14:textId="60ADA081" w:rsidR="00826E93" w:rsidRPr="00FB55CA" w:rsidRDefault="00826E93" w:rsidP="00826E93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C851D5">
              <w:t>84,628</w:t>
            </w:r>
          </w:p>
        </w:tc>
        <w:tc>
          <w:tcPr>
            <w:tcW w:w="257" w:type="dxa"/>
            <w:vAlign w:val="bottom"/>
          </w:tcPr>
          <w:p w14:paraId="74FF330E" w14:textId="77777777" w:rsidR="00826E93" w:rsidRPr="00FB55CA" w:rsidRDefault="00826E93" w:rsidP="00826E93">
            <w:pPr>
              <w:spacing w:line="240" w:lineRule="auto"/>
              <w:rPr>
                <w:highlight w:val="yellow"/>
              </w:rPr>
            </w:pPr>
          </w:p>
        </w:tc>
        <w:tc>
          <w:tcPr>
            <w:tcW w:w="1183" w:type="dxa"/>
          </w:tcPr>
          <w:p w14:paraId="7D569425" w14:textId="536F6C2E" w:rsidR="00826E93" w:rsidRPr="00035F0E" w:rsidRDefault="00826E93" w:rsidP="00826E9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</w:pPr>
            <w:r w:rsidRPr="00035F0E">
              <w:t>-</w:t>
            </w:r>
          </w:p>
        </w:tc>
        <w:tc>
          <w:tcPr>
            <w:tcW w:w="270" w:type="dxa"/>
            <w:vAlign w:val="bottom"/>
          </w:tcPr>
          <w:p w14:paraId="7D7E5D94" w14:textId="77777777" w:rsidR="00826E93" w:rsidRPr="00FB55CA" w:rsidRDefault="00826E93" w:rsidP="00826E93">
            <w:pPr>
              <w:spacing w:line="240" w:lineRule="auto"/>
              <w:rPr>
                <w:highlight w:val="yellow"/>
              </w:rPr>
            </w:pPr>
          </w:p>
        </w:tc>
        <w:tc>
          <w:tcPr>
            <w:tcW w:w="1260" w:type="dxa"/>
          </w:tcPr>
          <w:p w14:paraId="73D8E6A1" w14:textId="27CA2F2C" w:rsidR="00826E93" w:rsidRPr="00FB55CA" w:rsidRDefault="00826E93" w:rsidP="00826E9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9F1908">
              <w:t>84,628</w:t>
            </w:r>
          </w:p>
        </w:tc>
        <w:tc>
          <w:tcPr>
            <w:tcW w:w="270" w:type="dxa"/>
            <w:vAlign w:val="bottom"/>
          </w:tcPr>
          <w:p w14:paraId="6314B608" w14:textId="77777777" w:rsidR="00826E93" w:rsidRPr="00FB55CA" w:rsidRDefault="00826E93" w:rsidP="00826E93">
            <w:pPr>
              <w:spacing w:line="240" w:lineRule="auto"/>
              <w:rPr>
                <w:highlight w:val="yellow"/>
              </w:rPr>
            </w:pPr>
          </w:p>
        </w:tc>
        <w:tc>
          <w:tcPr>
            <w:tcW w:w="1171" w:type="dxa"/>
          </w:tcPr>
          <w:p w14:paraId="2C984160" w14:textId="5385AF58" w:rsidR="00826E93" w:rsidRPr="00FB55CA" w:rsidRDefault="00826E93" w:rsidP="00826E9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108"/>
              <w:rPr>
                <w:highlight w:val="yellow"/>
              </w:rPr>
            </w:pPr>
            <w:r w:rsidRPr="00035F0E">
              <w:t>-</w:t>
            </w:r>
          </w:p>
        </w:tc>
      </w:tr>
      <w:tr w:rsidR="00826E93" w:rsidRPr="008F1515" w14:paraId="409DFFE7" w14:textId="77777777" w:rsidTr="00446900">
        <w:tc>
          <w:tcPr>
            <w:tcW w:w="3690" w:type="dxa"/>
          </w:tcPr>
          <w:p w14:paraId="676F0AD1" w14:textId="7022D027" w:rsidR="00826E93" w:rsidRPr="00FB55CA" w:rsidRDefault="00826E93" w:rsidP="00826E93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FB55CA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</w:tcPr>
          <w:p w14:paraId="29FEE691" w14:textId="7FF36327" w:rsidR="00826E93" w:rsidRPr="00FB55CA" w:rsidRDefault="00826E93" w:rsidP="00826E93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C851D5">
              <w:t>2</w:t>
            </w:r>
          </w:p>
        </w:tc>
        <w:tc>
          <w:tcPr>
            <w:tcW w:w="257" w:type="dxa"/>
            <w:vAlign w:val="bottom"/>
          </w:tcPr>
          <w:p w14:paraId="32E01F12" w14:textId="77777777" w:rsidR="00826E93" w:rsidRPr="00FB55CA" w:rsidRDefault="00826E93" w:rsidP="00826E93">
            <w:pPr>
              <w:spacing w:line="240" w:lineRule="auto"/>
              <w:rPr>
                <w:highlight w:val="yellow"/>
              </w:rPr>
            </w:pPr>
          </w:p>
        </w:tc>
        <w:tc>
          <w:tcPr>
            <w:tcW w:w="1183" w:type="dxa"/>
          </w:tcPr>
          <w:p w14:paraId="5B14B993" w14:textId="74960317" w:rsidR="00826E93" w:rsidRPr="00035F0E" w:rsidRDefault="00826E93" w:rsidP="00826E9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</w:pPr>
            <w:r w:rsidRPr="00035F0E">
              <w:t>-</w:t>
            </w:r>
          </w:p>
        </w:tc>
        <w:tc>
          <w:tcPr>
            <w:tcW w:w="270" w:type="dxa"/>
            <w:vAlign w:val="bottom"/>
          </w:tcPr>
          <w:p w14:paraId="4520138B" w14:textId="77777777" w:rsidR="00826E93" w:rsidRPr="00FB55CA" w:rsidRDefault="00826E93" w:rsidP="00826E93">
            <w:pPr>
              <w:spacing w:line="240" w:lineRule="auto"/>
              <w:rPr>
                <w:highlight w:val="yellow"/>
              </w:rPr>
            </w:pPr>
          </w:p>
        </w:tc>
        <w:tc>
          <w:tcPr>
            <w:tcW w:w="1260" w:type="dxa"/>
          </w:tcPr>
          <w:p w14:paraId="7A9A9ED9" w14:textId="12806788" w:rsidR="00826E93" w:rsidRPr="00FB55CA" w:rsidRDefault="00826E93" w:rsidP="00826E9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9F1908">
              <w:t>2</w:t>
            </w:r>
          </w:p>
        </w:tc>
        <w:tc>
          <w:tcPr>
            <w:tcW w:w="270" w:type="dxa"/>
            <w:vAlign w:val="bottom"/>
          </w:tcPr>
          <w:p w14:paraId="18CCE57E" w14:textId="77777777" w:rsidR="00826E93" w:rsidRPr="00FB55CA" w:rsidRDefault="00826E93" w:rsidP="00826E93">
            <w:pPr>
              <w:spacing w:line="240" w:lineRule="auto"/>
              <w:rPr>
                <w:highlight w:val="yellow"/>
              </w:rPr>
            </w:pPr>
          </w:p>
        </w:tc>
        <w:tc>
          <w:tcPr>
            <w:tcW w:w="1171" w:type="dxa"/>
          </w:tcPr>
          <w:p w14:paraId="078CD397" w14:textId="4AA497A3" w:rsidR="00826E93" w:rsidRPr="00FB55CA" w:rsidRDefault="00826E93" w:rsidP="00826E9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108"/>
              <w:rPr>
                <w:highlight w:val="yellow"/>
              </w:rPr>
            </w:pPr>
            <w:r w:rsidRPr="00035F0E">
              <w:t>-</w:t>
            </w:r>
          </w:p>
        </w:tc>
      </w:tr>
      <w:tr w:rsidR="00826E93" w:rsidRPr="008F1515" w14:paraId="5B0ABD99" w14:textId="77777777" w:rsidTr="00446900">
        <w:tc>
          <w:tcPr>
            <w:tcW w:w="3690" w:type="dxa"/>
          </w:tcPr>
          <w:p w14:paraId="15FBAEF8" w14:textId="2BCC178E" w:rsidR="00826E93" w:rsidRPr="00FB55CA" w:rsidRDefault="00826E93" w:rsidP="00826E93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FB55CA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741630" w14:textId="372FDDC2" w:rsidR="00826E93" w:rsidRPr="00826E93" w:rsidRDefault="00826E93" w:rsidP="00826E93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  <w:highlight w:val="yellow"/>
              </w:rPr>
            </w:pPr>
            <w:r w:rsidRPr="00826E93">
              <w:rPr>
                <w:b/>
                <w:bCs/>
              </w:rPr>
              <w:t>328,690</w:t>
            </w:r>
          </w:p>
        </w:tc>
        <w:tc>
          <w:tcPr>
            <w:tcW w:w="257" w:type="dxa"/>
            <w:vAlign w:val="bottom"/>
          </w:tcPr>
          <w:p w14:paraId="4784352F" w14:textId="77777777" w:rsidR="00826E93" w:rsidRPr="00826E93" w:rsidRDefault="00826E93" w:rsidP="00826E93">
            <w:pPr>
              <w:spacing w:line="240" w:lineRule="auto"/>
              <w:rPr>
                <w:b/>
                <w:bCs/>
                <w:highlight w:val="yellow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35F92EC1" w14:textId="6C91D2C9" w:rsidR="00826E93" w:rsidRPr="00826E93" w:rsidRDefault="00826E93" w:rsidP="00826E9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b/>
                <w:bCs/>
              </w:rPr>
            </w:pPr>
            <w:r w:rsidRPr="00826E93">
              <w:rPr>
                <w:b/>
                <w:bCs/>
              </w:rPr>
              <w:t>-</w:t>
            </w:r>
          </w:p>
        </w:tc>
        <w:tc>
          <w:tcPr>
            <w:tcW w:w="270" w:type="dxa"/>
            <w:vAlign w:val="bottom"/>
          </w:tcPr>
          <w:p w14:paraId="3383846C" w14:textId="77777777" w:rsidR="00826E93" w:rsidRPr="00826E93" w:rsidRDefault="00826E93" w:rsidP="00826E93">
            <w:pPr>
              <w:spacing w:line="240" w:lineRule="auto"/>
              <w:rPr>
                <w:b/>
                <w:bCs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7BE2B3" w14:textId="631076E4" w:rsidR="00826E93" w:rsidRPr="00826E93" w:rsidRDefault="00826E93" w:rsidP="00826E9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highlight w:val="yellow"/>
              </w:rPr>
            </w:pPr>
            <w:r w:rsidRPr="00826E93">
              <w:rPr>
                <w:b/>
                <w:bCs/>
              </w:rPr>
              <w:t>328,690</w:t>
            </w:r>
          </w:p>
        </w:tc>
        <w:tc>
          <w:tcPr>
            <w:tcW w:w="270" w:type="dxa"/>
            <w:vAlign w:val="bottom"/>
          </w:tcPr>
          <w:p w14:paraId="46B4C119" w14:textId="77777777" w:rsidR="00826E93" w:rsidRPr="00826E93" w:rsidRDefault="00826E93" w:rsidP="00826E93">
            <w:pPr>
              <w:spacing w:line="240" w:lineRule="auto"/>
              <w:rPr>
                <w:b/>
                <w:bCs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F60AE48" w14:textId="275A2BCC" w:rsidR="00826E93" w:rsidRPr="00826E93" w:rsidRDefault="00826E93" w:rsidP="00826E9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108"/>
              <w:rPr>
                <w:b/>
                <w:bCs/>
                <w:highlight w:val="yellow"/>
              </w:rPr>
            </w:pPr>
            <w:r w:rsidRPr="00826E93">
              <w:rPr>
                <w:b/>
                <w:bCs/>
              </w:rPr>
              <w:t>-</w:t>
            </w:r>
          </w:p>
        </w:tc>
      </w:tr>
    </w:tbl>
    <w:p w14:paraId="13CFEE52" w14:textId="77777777" w:rsidR="00A235F3" w:rsidRDefault="00A235F3" w:rsidP="009872A9">
      <w:pPr>
        <w:spacing w:line="240" w:lineRule="atLeast"/>
        <w:ind w:firstLine="562"/>
        <w:rPr>
          <w:rFonts w:cs="Times New Roman"/>
          <w:sz w:val="18"/>
          <w:szCs w:val="18"/>
          <w:vertAlign w:val="superscript"/>
        </w:rPr>
      </w:pPr>
    </w:p>
    <w:p w14:paraId="1D1E65B4" w14:textId="543DA961" w:rsidR="00E440B6" w:rsidRPr="003F4CBC" w:rsidRDefault="00E440B6" w:rsidP="003F4CBC">
      <w:pPr>
        <w:spacing w:line="240" w:lineRule="atLeast"/>
        <w:ind w:left="792" w:right="-79" w:hanging="207"/>
        <w:jc w:val="thaiDistribute"/>
        <w:rPr>
          <w:rFonts w:cs="Times New Roman"/>
          <w:sz w:val="18"/>
          <w:szCs w:val="18"/>
        </w:rPr>
      </w:pPr>
      <w:r w:rsidRPr="003F4CBC">
        <w:rPr>
          <w:rFonts w:cs="Times New Roman"/>
          <w:sz w:val="18"/>
          <w:szCs w:val="18"/>
        </w:rPr>
        <w:br w:type="page"/>
      </w:r>
    </w:p>
    <w:p w14:paraId="7075B4E6" w14:textId="45DBD244" w:rsidR="00651EA2" w:rsidRPr="00B862FF" w:rsidRDefault="00651EA2" w:rsidP="00651EA2">
      <w:pPr>
        <w:spacing w:line="240" w:lineRule="atLeast"/>
        <w:ind w:left="540"/>
        <w:jc w:val="thaiDistribute"/>
        <w:rPr>
          <w:b/>
          <w:bCs/>
          <w:i/>
          <w:iCs/>
          <w:lang w:val="en-US"/>
        </w:rPr>
      </w:pPr>
      <w:r w:rsidRPr="00B862FF">
        <w:rPr>
          <w:b/>
          <w:bCs/>
          <w:i/>
          <w:iCs/>
          <w:lang w:val="en-US"/>
        </w:rPr>
        <w:t>The Board of Directors and key management compensation</w:t>
      </w:r>
    </w:p>
    <w:p w14:paraId="3A4E9491" w14:textId="77777777" w:rsidR="00C801B6" w:rsidRPr="00651EA2" w:rsidRDefault="00C801B6" w:rsidP="00FD1D62">
      <w:pPr>
        <w:spacing w:line="240" w:lineRule="auto"/>
        <w:rPr>
          <w:szCs w:val="22"/>
          <w:lang w:val="en-US"/>
        </w:rPr>
      </w:pPr>
    </w:p>
    <w:tbl>
      <w:tblPr>
        <w:tblW w:w="92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08"/>
        <w:gridCol w:w="254"/>
        <w:gridCol w:w="1155"/>
        <w:gridCol w:w="275"/>
        <w:gridCol w:w="1193"/>
        <w:gridCol w:w="240"/>
        <w:gridCol w:w="1133"/>
      </w:tblGrid>
      <w:tr w:rsidR="00297FA6" w:rsidRPr="008F1515" w14:paraId="713D7F71" w14:textId="77777777" w:rsidTr="00297FA6">
        <w:tc>
          <w:tcPr>
            <w:tcW w:w="3780" w:type="dxa"/>
          </w:tcPr>
          <w:p w14:paraId="7A5F76B3" w14:textId="5FB12605" w:rsidR="00297FA6" w:rsidRPr="00B17AC6" w:rsidRDefault="00297FA6" w:rsidP="00617952">
            <w:pPr>
              <w:tabs>
                <w:tab w:val="left" w:pos="524"/>
              </w:tabs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2617" w:type="dxa"/>
            <w:gridSpan w:val="3"/>
          </w:tcPr>
          <w:p w14:paraId="3B59B67A" w14:textId="77777777" w:rsidR="00297FA6" w:rsidRPr="008F1515" w:rsidRDefault="00297FA6" w:rsidP="00297FA6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Consolidated </w:t>
            </w:r>
          </w:p>
          <w:p w14:paraId="7BBA2D20" w14:textId="77777777" w:rsidR="00297FA6" w:rsidRPr="008F1515" w:rsidRDefault="00297FA6" w:rsidP="00297FA6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5" w:type="dxa"/>
          </w:tcPr>
          <w:p w14:paraId="3062176B" w14:textId="77777777" w:rsidR="00297FA6" w:rsidRPr="008F1515" w:rsidRDefault="00297FA6" w:rsidP="00297FA6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2566" w:type="dxa"/>
            <w:gridSpan w:val="3"/>
          </w:tcPr>
          <w:p w14:paraId="3E2921D6" w14:textId="77777777" w:rsidR="00297FA6" w:rsidRPr="008F1515" w:rsidRDefault="00297FA6" w:rsidP="00297FA6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Separate </w:t>
            </w:r>
          </w:p>
          <w:p w14:paraId="4B03F0E6" w14:textId="77777777" w:rsidR="00297FA6" w:rsidRPr="008F1515" w:rsidRDefault="00297FA6" w:rsidP="00297FA6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</w:tr>
      <w:tr w:rsidR="00297FA6" w:rsidRPr="008F1515" w14:paraId="4CF9FFBF" w14:textId="77777777" w:rsidTr="00297FA6">
        <w:tc>
          <w:tcPr>
            <w:tcW w:w="3780" w:type="dxa"/>
          </w:tcPr>
          <w:p w14:paraId="69C4411E" w14:textId="321172E6" w:rsidR="00297FA6" w:rsidRPr="002C50D7" w:rsidRDefault="00297FA6" w:rsidP="00297FA6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i/>
                <w:iCs/>
                <w:szCs w:val="22"/>
              </w:rPr>
            </w:pPr>
          </w:p>
        </w:tc>
        <w:tc>
          <w:tcPr>
            <w:tcW w:w="1208" w:type="dxa"/>
          </w:tcPr>
          <w:p w14:paraId="29030DCB" w14:textId="677C1041" w:rsidR="00297FA6" w:rsidRPr="008C5F74" w:rsidRDefault="00297FA6" w:rsidP="00297FA6">
            <w:pPr>
              <w:pStyle w:val="acctmergecolhdg"/>
              <w:spacing w:line="240" w:lineRule="auto"/>
              <w:rPr>
                <w:rFonts w:cstheme="minorBidi"/>
                <w:b w:val="0"/>
                <w:bCs/>
                <w:szCs w:val="28"/>
                <w:lang w:val="en-US" w:bidi="th-TH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254630">
              <w:rPr>
                <w:rFonts w:cstheme="minorBidi"/>
                <w:b w:val="0"/>
                <w:bCs/>
                <w:szCs w:val="28"/>
                <w:lang w:val="en-US" w:bidi="th-TH"/>
              </w:rPr>
              <w:t>4</w:t>
            </w:r>
          </w:p>
        </w:tc>
        <w:tc>
          <w:tcPr>
            <w:tcW w:w="254" w:type="dxa"/>
          </w:tcPr>
          <w:p w14:paraId="7534DBD1" w14:textId="77777777" w:rsidR="00297FA6" w:rsidRPr="008F1515" w:rsidRDefault="00297FA6" w:rsidP="00297FA6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55" w:type="dxa"/>
          </w:tcPr>
          <w:p w14:paraId="07E1CE2D" w14:textId="1A705FB4" w:rsidR="00297FA6" w:rsidRPr="008C5F74" w:rsidRDefault="00297FA6" w:rsidP="00297FA6">
            <w:pPr>
              <w:pStyle w:val="acctmergecolhdg"/>
              <w:spacing w:line="240" w:lineRule="auto"/>
              <w:rPr>
                <w:rFonts w:cstheme="minorBidi"/>
                <w:b w:val="0"/>
                <w:bCs/>
                <w:szCs w:val="28"/>
                <w:cs/>
                <w:lang w:bidi="th-TH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254630">
              <w:rPr>
                <w:rFonts w:cs="Times New Roman"/>
                <w:b w:val="0"/>
                <w:bCs/>
                <w:szCs w:val="22"/>
              </w:rPr>
              <w:t>3</w:t>
            </w:r>
          </w:p>
        </w:tc>
        <w:tc>
          <w:tcPr>
            <w:tcW w:w="275" w:type="dxa"/>
          </w:tcPr>
          <w:p w14:paraId="7CAF4187" w14:textId="77777777" w:rsidR="00297FA6" w:rsidRPr="008F1515" w:rsidRDefault="00297FA6" w:rsidP="00297FA6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93" w:type="dxa"/>
          </w:tcPr>
          <w:p w14:paraId="6A71C62F" w14:textId="78BEC3D0" w:rsidR="00297FA6" w:rsidRPr="008C5F74" w:rsidRDefault="00297FA6" w:rsidP="00297FA6">
            <w:pPr>
              <w:pStyle w:val="acctmergecolhdg"/>
              <w:spacing w:line="240" w:lineRule="auto"/>
              <w:rPr>
                <w:rFonts w:cstheme="minorBidi"/>
                <w:b w:val="0"/>
                <w:bCs/>
                <w:szCs w:val="28"/>
                <w:lang w:val="en-US" w:bidi="th-TH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254630">
              <w:rPr>
                <w:rFonts w:cstheme="minorBidi"/>
                <w:b w:val="0"/>
                <w:bCs/>
                <w:szCs w:val="28"/>
                <w:lang w:val="en-US" w:bidi="th-TH"/>
              </w:rPr>
              <w:t>4</w:t>
            </w:r>
          </w:p>
        </w:tc>
        <w:tc>
          <w:tcPr>
            <w:tcW w:w="240" w:type="dxa"/>
          </w:tcPr>
          <w:p w14:paraId="29CCF9E1" w14:textId="77777777" w:rsidR="00297FA6" w:rsidRPr="008F1515" w:rsidRDefault="00297FA6" w:rsidP="00297FA6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33" w:type="dxa"/>
          </w:tcPr>
          <w:p w14:paraId="379AE96E" w14:textId="286475D1" w:rsidR="00297FA6" w:rsidRPr="008C5F74" w:rsidRDefault="00297FA6" w:rsidP="00297FA6">
            <w:pPr>
              <w:pStyle w:val="acctmergecolhdg"/>
              <w:spacing w:line="240" w:lineRule="auto"/>
              <w:rPr>
                <w:rFonts w:cstheme="minorBidi"/>
                <w:b w:val="0"/>
                <w:bCs/>
                <w:szCs w:val="28"/>
                <w:cs/>
                <w:lang w:bidi="th-TH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254630">
              <w:rPr>
                <w:rFonts w:cs="Times New Roman"/>
                <w:b w:val="0"/>
                <w:bCs/>
                <w:szCs w:val="22"/>
              </w:rPr>
              <w:t>3</w:t>
            </w:r>
          </w:p>
        </w:tc>
      </w:tr>
      <w:tr w:rsidR="00297FA6" w:rsidRPr="008F1515" w14:paraId="39EA116A" w14:textId="77777777" w:rsidTr="00297FA6">
        <w:tc>
          <w:tcPr>
            <w:tcW w:w="3780" w:type="dxa"/>
          </w:tcPr>
          <w:p w14:paraId="625E1D9D" w14:textId="77777777" w:rsidR="00297FA6" w:rsidRPr="00454B75" w:rsidRDefault="00297FA6" w:rsidP="00297FA6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5458" w:type="dxa"/>
            <w:gridSpan w:val="7"/>
          </w:tcPr>
          <w:p w14:paraId="4FA2F6FC" w14:textId="77777777" w:rsidR="00297FA6" w:rsidRPr="008F1515" w:rsidRDefault="00297FA6" w:rsidP="00297FA6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297FA6" w:rsidRPr="008F1515" w14:paraId="0F16B603" w14:textId="77777777" w:rsidTr="00297FA6">
        <w:tc>
          <w:tcPr>
            <w:tcW w:w="3780" w:type="dxa"/>
          </w:tcPr>
          <w:p w14:paraId="02F153BA" w14:textId="77777777" w:rsidR="00B17AC6" w:rsidRPr="00720360" w:rsidRDefault="00B17AC6" w:rsidP="00B17AC6">
            <w:pPr>
              <w:spacing w:line="240" w:lineRule="auto"/>
              <w:ind w:left="102" w:hanging="102"/>
              <w:rPr>
                <w:b/>
                <w:bCs/>
                <w:i/>
                <w:iCs/>
                <w:lang w:val="en-US" w:bidi="th-TH"/>
              </w:rPr>
            </w:pPr>
            <w:r w:rsidRPr="00720360">
              <w:rPr>
                <w:b/>
                <w:bCs/>
                <w:i/>
                <w:iCs/>
                <w:lang w:val="en-US" w:bidi="th-TH"/>
              </w:rPr>
              <w:t xml:space="preserve">For the three-month period ended </w:t>
            </w:r>
          </w:p>
          <w:p w14:paraId="2FDDA076" w14:textId="56ADD6BD" w:rsidR="00297FA6" w:rsidRPr="00454B75" w:rsidRDefault="00B17AC6" w:rsidP="00617952">
            <w:pPr>
              <w:tabs>
                <w:tab w:val="left" w:pos="228"/>
                <w:tab w:val="left" w:pos="429"/>
              </w:tabs>
              <w:spacing w:line="240" w:lineRule="auto"/>
              <w:rPr>
                <w:rFonts w:cs="Times New Roman"/>
                <w:szCs w:val="22"/>
              </w:rPr>
            </w:pPr>
            <w:r w:rsidRPr="00720360">
              <w:rPr>
                <w:b/>
                <w:bCs/>
                <w:i/>
                <w:iCs/>
                <w:lang w:val="en-US" w:bidi="th-TH"/>
              </w:rPr>
              <w:t xml:space="preserve">    </w:t>
            </w:r>
            <w:r w:rsidR="00617952" w:rsidRPr="00720360">
              <w:rPr>
                <w:b/>
                <w:bCs/>
                <w:i/>
                <w:iCs/>
                <w:lang w:val="en-US" w:bidi="th-TH"/>
              </w:rPr>
              <w:t xml:space="preserve">    </w:t>
            </w:r>
            <w:r w:rsidRPr="00720360">
              <w:rPr>
                <w:b/>
                <w:bCs/>
                <w:i/>
                <w:iCs/>
                <w:lang w:val="en-US" w:bidi="th-TH"/>
              </w:rPr>
              <w:t>31 March</w:t>
            </w:r>
          </w:p>
        </w:tc>
        <w:tc>
          <w:tcPr>
            <w:tcW w:w="5458" w:type="dxa"/>
            <w:gridSpan w:val="7"/>
          </w:tcPr>
          <w:p w14:paraId="64619825" w14:textId="77777777" w:rsidR="00297FA6" w:rsidRPr="008F1515" w:rsidRDefault="00297FA6" w:rsidP="00297FA6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</w:p>
        </w:tc>
      </w:tr>
      <w:tr w:rsidR="00826E93" w:rsidRPr="008F1515" w14:paraId="32358E52" w14:textId="77777777" w:rsidTr="00446900">
        <w:trPr>
          <w:trHeight w:val="110"/>
        </w:trPr>
        <w:tc>
          <w:tcPr>
            <w:tcW w:w="3780" w:type="dxa"/>
          </w:tcPr>
          <w:p w14:paraId="4830B253" w14:textId="7B5A8D5F" w:rsidR="00826E93" w:rsidRPr="00B17AC6" w:rsidRDefault="00826E93" w:rsidP="00826E93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720360">
              <w:rPr>
                <w:lang w:val="en-US" w:bidi="th-TH"/>
              </w:rPr>
              <w:t>Short-term employee benefits</w:t>
            </w:r>
          </w:p>
        </w:tc>
        <w:tc>
          <w:tcPr>
            <w:tcW w:w="1208" w:type="dxa"/>
          </w:tcPr>
          <w:p w14:paraId="0F35F0FF" w14:textId="3A17B5C4" w:rsidR="00826E93" w:rsidRPr="0024424D" w:rsidRDefault="00826E93" w:rsidP="00826E93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  <w:r w:rsidRPr="00403D87">
              <w:t>7,663</w:t>
            </w:r>
          </w:p>
        </w:tc>
        <w:tc>
          <w:tcPr>
            <w:tcW w:w="254" w:type="dxa"/>
          </w:tcPr>
          <w:p w14:paraId="236B2E1F" w14:textId="77777777" w:rsidR="00826E93" w:rsidRPr="0024424D" w:rsidRDefault="00826E93" w:rsidP="00826E93">
            <w:pPr>
              <w:spacing w:line="240" w:lineRule="auto"/>
            </w:pPr>
          </w:p>
        </w:tc>
        <w:tc>
          <w:tcPr>
            <w:tcW w:w="1155" w:type="dxa"/>
          </w:tcPr>
          <w:p w14:paraId="61D519AD" w14:textId="1B84CAC1" w:rsidR="00826E93" w:rsidRPr="0024424D" w:rsidRDefault="00826E93" w:rsidP="00826E9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623F69">
              <w:t>7,163</w:t>
            </w:r>
          </w:p>
        </w:tc>
        <w:tc>
          <w:tcPr>
            <w:tcW w:w="275" w:type="dxa"/>
          </w:tcPr>
          <w:p w14:paraId="4746E773" w14:textId="77777777" w:rsidR="00826E93" w:rsidRPr="0024424D" w:rsidRDefault="00826E93" w:rsidP="00826E93">
            <w:pPr>
              <w:spacing w:line="240" w:lineRule="auto"/>
            </w:pPr>
          </w:p>
        </w:tc>
        <w:tc>
          <w:tcPr>
            <w:tcW w:w="1193" w:type="dxa"/>
          </w:tcPr>
          <w:p w14:paraId="062A0C4F" w14:textId="2E74179A" w:rsidR="00826E93" w:rsidRPr="0024424D" w:rsidRDefault="00826E93" w:rsidP="00826E9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  <w:r w:rsidRPr="00A42176">
              <w:t>7,663</w:t>
            </w:r>
          </w:p>
        </w:tc>
        <w:tc>
          <w:tcPr>
            <w:tcW w:w="240" w:type="dxa"/>
          </w:tcPr>
          <w:p w14:paraId="1626EAE6" w14:textId="77777777" w:rsidR="00826E93" w:rsidRPr="0024424D" w:rsidRDefault="00826E93" w:rsidP="00826E93">
            <w:pPr>
              <w:spacing w:line="240" w:lineRule="auto"/>
            </w:pPr>
          </w:p>
        </w:tc>
        <w:tc>
          <w:tcPr>
            <w:tcW w:w="1133" w:type="dxa"/>
          </w:tcPr>
          <w:p w14:paraId="6E0E35DF" w14:textId="34D3E9E0" w:rsidR="00826E93" w:rsidRPr="0024424D" w:rsidRDefault="00826E93" w:rsidP="00826E9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  <w:r w:rsidRPr="00714570">
              <w:t>7,163</w:t>
            </w:r>
          </w:p>
        </w:tc>
      </w:tr>
      <w:tr w:rsidR="00826E93" w:rsidRPr="008F1515" w14:paraId="665DC917" w14:textId="77777777" w:rsidTr="00B17AC6">
        <w:tc>
          <w:tcPr>
            <w:tcW w:w="3780" w:type="dxa"/>
          </w:tcPr>
          <w:p w14:paraId="126754B0" w14:textId="5BEE7171" w:rsidR="00826E93" w:rsidRPr="00B17AC6" w:rsidRDefault="00826E93" w:rsidP="00826E93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720360">
              <w:rPr>
                <w:lang w:val="en-US" w:bidi="th-TH"/>
              </w:rPr>
              <w:t>Post-employment benefits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21288FC6" w14:textId="3AA4FD7E" w:rsidR="00826E93" w:rsidRPr="0024424D" w:rsidRDefault="00826E93" w:rsidP="00826E93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  <w:r w:rsidRPr="00403D87">
              <w:t>656</w:t>
            </w:r>
          </w:p>
        </w:tc>
        <w:tc>
          <w:tcPr>
            <w:tcW w:w="254" w:type="dxa"/>
          </w:tcPr>
          <w:p w14:paraId="2C205C5F" w14:textId="77777777" w:rsidR="00826E93" w:rsidRPr="0024424D" w:rsidRDefault="00826E93" w:rsidP="00826E93">
            <w:pPr>
              <w:spacing w:line="240" w:lineRule="auto"/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0848040" w14:textId="0282C10C" w:rsidR="00826E93" w:rsidRPr="0024424D" w:rsidRDefault="00826E93" w:rsidP="00826E9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AF60EA">
              <w:t>606</w:t>
            </w:r>
          </w:p>
        </w:tc>
        <w:tc>
          <w:tcPr>
            <w:tcW w:w="275" w:type="dxa"/>
          </w:tcPr>
          <w:p w14:paraId="26390BFD" w14:textId="77777777" w:rsidR="00826E93" w:rsidRPr="0024424D" w:rsidRDefault="00826E93" w:rsidP="00826E93">
            <w:pPr>
              <w:spacing w:line="240" w:lineRule="auto"/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758DC2BF" w14:textId="36BA469D" w:rsidR="00826E93" w:rsidRPr="0024424D" w:rsidRDefault="00826E93" w:rsidP="00826E9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  <w:r w:rsidRPr="00A42176">
              <w:t>656</w:t>
            </w:r>
          </w:p>
        </w:tc>
        <w:tc>
          <w:tcPr>
            <w:tcW w:w="240" w:type="dxa"/>
          </w:tcPr>
          <w:p w14:paraId="5A75116C" w14:textId="77777777" w:rsidR="00826E93" w:rsidRPr="0024424D" w:rsidRDefault="00826E93" w:rsidP="00826E93">
            <w:pPr>
              <w:spacing w:line="240" w:lineRule="auto"/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582A35C6" w14:textId="1EE83172" w:rsidR="00826E93" w:rsidRPr="0024424D" w:rsidRDefault="00826E93" w:rsidP="00826E9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  <w:r w:rsidRPr="008D2905">
              <w:t>606</w:t>
            </w:r>
          </w:p>
        </w:tc>
      </w:tr>
      <w:tr w:rsidR="00826E93" w:rsidRPr="008F1515" w14:paraId="58D9DA80" w14:textId="77777777" w:rsidTr="00B17AC6">
        <w:tc>
          <w:tcPr>
            <w:tcW w:w="3780" w:type="dxa"/>
          </w:tcPr>
          <w:p w14:paraId="71B6E128" w14:textId="69D84087" w:rsidR="00826E93" w:rsidRPr="00B17AC6" w:rsidRDefault="00826E93" w:rsidP="00826E93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  <w:r w:rsidRPr="00B17AC6">
              <w:rPr>
                <w:b/>
                <w:bCs/>
                <w:lang w:val="en-US" w:bidi="th-TH"/>
              </w:rPr>
              <w:t>Total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0FE8BBBD" w14:textId="669D9AB8" w:rsidR="00826E93" w:rsidRPr="00826E93" w:rsidRDefault="00826E93" w:rsidP="00826E93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826E93">
              <w:rPr>
                <w:b/>
                <w:bCs/>
              </w:rPr>
              <w:t>8,319</w:t>
            </w:r>
          </w:p>
        </w:tc>
        <w:tc>
          <w:tcPr>
            <w:tcW w:w="254" w:type="dxa"/>
          </w:tcPr>
          <w:p w14:paraId="6E76ED0B" w14:textId="77777777" w:rsidR="00826E93" w:rsidRPr="00826E93" w:rsidRDefault="00826E93" w:rsidP="00826E9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63709F5A" w14:textId="16325244" w:rsidR="00826E93" w:rsidRPr="00826E93" w:rsidRDefault="00826E93" w:rsidP="00826E9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826E93">
              <w:rPr>
                <w:b/>
                <w:bCs/>
              </w:rPr>
              <w:t>7,769</w:t>
            </w:r>
          </w:p>
        </w:tc>
        <w:tc>
          <w:tcPr>
            <w:tcW w:w="275" w:type="dxa"/>
          </w:tcPr>
          <w:p w14:paraId="729E304F" w14:textId="77777777" w:rsidR="00826E93" w:rsidRPr="00826E93" w:rsidRDefault="00826E93" w:rsidP="00826E9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</w:tcPr>
          <w:p w14:paraId="39B04721" w14:textId="2333BC72" w:rsidR="00826E93" w:rsidRPr="00826E93" w:rsidRDefault="00826E93" w:rsidP="00826E9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826E93">
              <w:rPr>
                <w:b/>
                <w:bCs/>
              </w:rPr>
              <w:t>8,319</w:t>
            </w:r>
          </w:p>
        </w:tc>
        <w:tc>
          <w:tcPr>
            <w:tcW w:w="240" w:type="dxa"/>
          </w:tcPr>
          <w:p w14:paraId="3AA57D5A" w14:textId="77777777" w:rsidR="00826E93" w:rsidRPr="00826E93" w:rsidRDefault="00826E93" w:rsidP="00826E9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79C6C0A8" w14:textId="2228E69D" w:rsidR="00826E93" w:rsidRPr="00826E93" w:rsidRDefault="00826E93" w:rsidP="00826E9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826E93">
              <w:rPr>
                <w:b/>
                <w:bCs/>
              </w:rPr>
              <w:t>7,769</w:t>
            </w:r>
          </w:p>
        </w:tc>
      </w:tr>
    </w:tbl>
    <w:p w14:paraId="0BC1AD01" w14:textId="47DC25E5" w:rsidR="00EE05E1" w:rsidRDefault="00EE05E1" w:rsidP="00E726A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100AA76B" w14:textId="77777777" w:rsidR="00E726AF" w:rsidRDefault="00E726AF" w:rsidP="00E726AF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EC6294">
        <w:rPr>
          <w:rFonts w:cs="Times New Roman"/>
          <w:b/>
          <w:bCs/>
          <w:sz w:val="24"/>
          <w:szCs w:val="24"/>
          <w:lang w:val="en-US"/>
        </w:rPr>
        <w:t xml:space="preserve">Trade </w:t>
      </w:r>
      <w:r w:rsidRPr="00410F32">
        <w:rPr>
          <w:rFonts w:cs="Times New Roman"/>
          <w:b/>
          <w:bCs/>
          <w:sz w:val="24"/>
          <w:szCs w:val="24"/>
          <w:lang w:val="en-US"/>
        </w:rPr>
        <w:t>receivables</w:t>
      </w:r>
    </w:p>
    <w:p w14:paraId="2016AAAD" w14:textId="77777777" w:rsidR="00027D38" w:rsidRPr="00C33DD1" w:rsidRDefault="00027D38" w:rsidP="005032BA">
      <w:pPr>
        <w:pStyle w:val="BodyText"/>
        <w:tabs>
          <w:tab w:val="left" w:pos="540"/>
        </w:tabs>
        <w:spacing w:after="0" w:line="240" w:lineRule="auto"/>
        <w:jc w:val="thaiDistribute"/>
        <w:rPr>
          <w:rFonts w:cs="Times New Roman"/>
          <w:b/>
          <w:bCs/>
          <w:szCs w:val="22"/>
          <w:lang w:val="en-US"/>
        </w:rPr>
      </w:pPr>
    </w:p>
    <w:tbl>
      <w:tblPr>
        <w:tblW w:w="92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720"/>
        <w:gridCol w:w="1208"/>
        <w:gridCol w:w="254"/>
        <w:gridCol w:w="1155"/>
        <w:gridCol w:w="275"/>
        <w:gridCol w:w="1193"/>
        <w:gridCol w:w="240"/>
        <w:gridCol w:w="1133"/>
      </w:tblGrid>
      <w:tr w:rsidR="00EB239B" w:rsidRPr="008F1515" w14:paraId="2008A50C" w14:textId="77777777" w:rsidTr="00B7067F">
        <w:tc>
          <w:tcPr>
            <w:tcW w:w="3060" w:type="dxa"/>
          </w:tcPr>
          <w:p w14:paraId="209E61E0" w14:textId="77777777" w:rsidR="00EB239B" w:rsidRPr="008F1515" w:rsidRDefault="00EB239B" w:rsidP="005032BA">
            <w:pPr>
              <w:spacing w:line="240" w:lineRule="auto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771D9C99" w14:textId="77777777" w:rsidR="00EB239B" w:rsidRPr="008F1515" w:rsidRDefault="00EB239B" w:rsidP="005032BA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2617" w:type="dxa"/>
            <w:gridSpan w:val="3"/>
          </w:tcPr>
          <w:p w14:paraId="54899B3C" w14:textId="77777777" w:rsidR="00EB239B" w:rsidRPr="00E378C0" w:rsidRDefault="00EB239B" w:rsidP="00E378C0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E378C0">
              <w:rPr>
                <w:rFonts w:cs="Times New Roman"/>
                <w:szCs w:val="22"/>
              </w:rPr>
              <w:t>Consolidated</w:t>
            </w:r>
          </w:p>
          <w:p w14:paraId="10B51E15" w14:textId="3E153612" w:rsidR="00EB239B" w:rsidRPr="008F1515" w:rsidRDefault="00EB239B" w:rsidP="005032BA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E378C0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5" w:type="dxa"/>
            <w:vAlign w:val="bottom"/>
          </w:tcPr>
          <w:p w14:paraId="0F4FCD1F" w14:textId="77777777" w:rsidR="00EB239B" w:rsidRPr="008F1515" w:rsidRDefault="00EB239B" w:rsidP="005032BA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2566" w:type="dxa"/>
            <w:gridSpan w:val="3"/>
          </w:tcPr>
          <w:p w14:paraId="713C6F54" w14:textId="77777777" w:rsidR="00EB239B" w:rsidRPr="00E378C0" w:rsidRDefault="00EB239B" w:rsidP="00E378C0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E378C0">
              <w:rPr>
                <w:rFonts w:cs="Times New Roman"/>
                <w:szCs w:val="22"/>
              </w:rPr>
              <w:t>Separate</w:t>
            </w:r>
          </w:p>
          <w:p w14:paraId="651CE1A0" w14:textId="3687DE8E" w:rsidR="00EB239B" w:rsidRPr="008F1515" w:rsidRDefault="00EB239B" w:rsidP="005032BA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E378C0">
              <w:rPr>
                <w:rFonts w:cs="Times New Roman"/>
                <w:szCs w:val="22"/>
              </w:rPr>
              <w:t>financial statements</w:t>
            </w:r>
          </w:p>
        </w:tc>
      </w:tr>
      <w:tr w:rsidR="00EB239B" w:rsidRPr="008F1515" w14:paraId="5C6C1187" w14:textId="77777777" w:rsidTr="00B7067F">
        <w:tc>
          <w:tcPr>
            <w:tcW w:w="3060" w:type="dxa"/>
          </w:tcPr>
          <w:p w14:paraId="06B082BF" w14:textId="77777777" w:rsidR="00EB239B" w:rsidRPr="008F1515" w:rsidRDefault="00EB239B" w:rsidP="005032BA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3C949481" w14:textId="77777777" w:rsidR="00EB239B" w:rsidRPr="003E3A0A" w:rsidRDefault="00EB239B" w:rsidP="005032B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208" w:type="dxa"/>
          </w:tcPr>
          <w:p w14:paraId="2B11FEC4" w14:textId="476A0460" w:rsidR="00EB239B" w:rsidRPr="003E3A0A" w:rsidRDefault="00EB239B" w:rsidP="005032B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410F32">
              <w:rPr>
                <w:rFonts w:cs="Times New Roman"/>
                <w:b w:val="0"/>
                <w:bCs/>
                <w:spacing w:val="-4"/>
                <w:szCs w:val="22"/>
              </w:rPr>
              <w:t>31 March</w:t>
            </w:r>
          </w:p>
        </w:tc>
        <w:tc>
          <w:tcPr>
            <w:tcW w:w="254" w:type="dxa"/>
          </w:tcPr>
          <w:p w14:paraId="6C67803D" w14:textId="77777777" w:rsidR="00EB239B" w:rsidRPr="003E3A0A" w:rsidRDefault="00EB239B" w:rsidP="005032B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</w:tcPr>
          <w:p w14:paraId="59AF9899" w14:textId="524E6C57" w:rsidR="00EB239B" w:rsidRPr="003E3A0A" w:rsidRDefault="00EB239B" w:rsidP="005032B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  <w:tc>
          <w:tcPr>
            <w:tcW w:w="275" w:type="dxa"/>
          </w:tcPr>
          <w:p w14:paraId="407E09E9" w14:textId="77777777" w:rsidR="00EB239B" w:rsidRPr="003E3A0A" w:rsidRDefault="00EB239B" w:rsidP="005032B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</w:tcPr>
          <w:p w14:paraId="3E4F11CD" w14:textId="674F0A03" w:rsidR="00EB239B" w:rsidRPr="003E3A0A" w:rsidRDefault="00EB239B" w:rsidP="005032B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410F32">
              <w:rPr>
                <w:rFonts w:cs="Times New Roman"/>
                <w:b w:val="0"/>
                <w:bCs/>
                <w:spacing w:val="-4"/>
                <w:szCs w:val="22"/>
              </w:rPr>
              <w:t>31 March</w:t>
            </w:r>
          </w:p>
        </w:tc>
        <w:tc>
          <w:tcPr>
            <w:tcW w:w="240" w:type="dxa"/>
          </w:tcPr>
          <w:p w14:paraId="7A6ABD5C" w14:textId="77777777" w:rsidR="00EB239B" w:rsidRPr="003E3A0A" w:rsidRDefault="00EB239B" w:rsidP="005032B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33" w:type="dxa"/>
          </w:tcPr>
          <w:p w14:paraId="6BEF7518" w14:textId="57BD9B1D" w:rsidR="00EB239B" w:rsidRPr="003E3A0A" w:rsidRDefault="00EB239B" w:rsidP="005032B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EB239B" w:rsidRPr="008F1515" w14:paraId="7EFB20A4" w14:textId="77777777" w:rsidTr="00B7067F">
        <w:tc>
          <w:tcPr>
            <w:tcW w:w="3060" w:type="dxa"/>
          </w:tcPr>
          <w:p w14:paraId="38E952F7" w14:textId="77777777" w:rsidR="00EB239B" w:rsidRPr="008F1515" w:rsidRDefault="00EB239B" w:rsidP="005032BA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6A20AF49" w14:textId="01509A58" w:rsidR="00EB239B" w:rsidRPr="002C50D7" w:rsidRDefault="00EB239B" w:rsidP="005032BA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i/>
                <w:iCs/>
                <w:szCs w:val="22"/>
              </w:rPr>
            </w:pPr>
            <w:r w:rsidRPr="002C50D7">
              <w:rPr>
                <w:rFonts w:cs="Times New Roman"/>
                <w:b w:val="0"/>
                <w:bCs/>
                <w:i/>
                <w:iCs/>
                <w:szCs w:val="22"/>
              </w:rPr>
              <w:t>Note</w:t>
            </w:r>
          </w:p>
        </w:tc>
        <w:tc>
          <w:tcPr>
            <w:tcW w:w="1208" w:type="dxa"/>
          </w:tcPr>
          <w:p w14:paraId="02F17065" w14:textId="1F853CDE" w:rsidR="00EB239B" w:rsidRPr="008C5F74" w:rsidRDefault="00EB239B" w:rsidP="005032BA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  <w:lang w:val="en-US"/>
              </w:rPr>
            </w:pPr>
            <w:r w:rsidRPr="00E378C0">
              <w:rPr>
                <w:rFonts w:cs="Times New Roman"/>
                <w:b w:val="0"/>
                <w:bCs/>
                <w:spacing w:val="-4"/>
                <w:szCs w:val="22"/>
              </w:rPr>
              <w:t>202</w:t>
            </w:r>
            <w:r w:rsidR="00225E94">
              <w:rPr>
                <w:rFonts w:cs="Times New Roman"/>
                <w:b w:val="0"/>
                <w:bCs/>
                <w:spacing w:val="-4"/>
                <w:szCs w:val="22"/>
              </w:rPr>
              <w:t>4</w:t>
            </w:r>
          </w:p>
        </w:tc>
        <w:tc>
          <w:tcPr>
            <w:tcW w:w="254" w:type="dxa"/>
          </w:tcPr>
          <w:p w14:paraId="03718340" w14:textId="77777777" w:rsidR="00EB239B" w:rsidRPr="008F1515" w:rsidRDefault="00EB239B" w:rsidP="005032BA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55" w:type="dxa"/>
          </w:tcPr>
          <w:p w14:paraId="34C4D657" w14:textId="3AFB6391" w:rsidR="00EB239B" w:rsidRPr="008F1515" w:rsidRDefault="00EB239B" w:rsidP="005032BA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 w:rsidRPr="00E378C0">
              <w:rPr>
                <w:rFonts w:cs="Times New Roman"/>
                <w:b w:val="0"/>
                <w:bCs/>
                <w:spacing w:val="-4"/>
                <w:szCs w:val="22"/>
              </w:rPr>
              <w:t>202</w:t>
            </w:r>
            <w:r w:rsidR="00225E94">
              <w:rPr>
                <w:rFonts w:cs="Times New Roman"/>
                <w:b w:val="0"/>
                <w:bCs/>
                <w:spacing w:val="-4"/>
                <w:szCs w:val="22"/>
              </w:rPr>
              <w:t>3</w:t>
            </w:r>
          </w:p>
        </w:tc>
        <w:tc>
          <w:tcPr>
            <w:tcW w:w="275" w:type="dxa"/>
          </w:tcPr>
          <w:p w14:paraId="7E5F98E4" w14:textId="77777777" w:rsidR="00EB239B" w:rsidRPr="008F1515" w:rsidRDefault="00EB239B" w:rsidP="005032BA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93" w:type="dxa"/>
          </w:tcPr>
          <w:p w14:paraId="347956DB" w14:textId="30C4570C" w:rsidR="00EB239B" w:rsidRPr="008F1515" w:rsidRDefault="00EB239B" w:rsidP="005032BA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 w:rsidRPr="00E378C0">
              <w:rPr>
                <w:rFonts w:cs="Times New Roman"/>
                <w:b w:val="0"/>
                <w:bCs/>
                <w:spacing w:val="-4"/>
                <w:szCs w:val="22"/>
              </w:rPr>
              <w:t>202</w:t>
            </w:r>
            <w:r w:rsidR="00225E94">
              <w:rPr>
                <w:rFonts w:cs="Times New Roman"/>
                <w:b w:val="0"/>
                <w:bCs/>
                <w:spacing w:val="-4"/>
                <w:szCs w:val="22"/>
              </w:rPr>
              <w:t>4</w:t>
            </w:r>
          </w:p>
        </w:tc>
        <w:tc>
          <w:tcPr>
            <w:tcW w:w="240" w:type="dxa"/>
          </w:tcPr>
          <w:p w14:paraId="2E05E0B5" w14:textId="77777777" w:rsidR="00EB239B" w:rsidRPr="008F1515" w:rsidRDefault="00EB239B" w:rsidP="005032BA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33" w:type="dxa"/>
          </w:tcPr>
          <w:p w14:paraId="328A4EBB" w14:textId="3EB9A963" w:rsidR="00EB239B" w:rsidRPr="008F1515" w:rsidRDefault="00EB239B" w:rsidP="005032BA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 w:rsidRPr="00E378C0">
              <w:rPr>
                <w:rFonts w:cs="Times New Roman"/>
                <w:b w:val="0"/>
                <w:bCs/>
                <w:spacing w:val="-4"/>
                <w:szCs w:val="22"/>
              </w:rPr>
              <w:t>202</w:t>
            </w:r>
            <w:r w:rsidR="00225E94">
              <w:rPr>
                <w:rFonts w:cs="Times New Roman"/>
                <w:b w:val="0"/>
                <w:bCs/>
                <w:spacing w:val="-4"/>
                <w:szCs w:val="22"/>
              </w:rPr>
              <w:t>3</w:t>
            </w:r>
          </w:p>
        </w:tc>
      </w:tr>
      <w:tr w:rsidR="00EB239B" w:rsidRPr="008F1515" w14:paraId="3CA0B84A" w14:textId="77777777" w:rsidTr="00B7067F">
        <w:tc>
          <w:tcPr>
            <w:tcW w:w="3060" w:type="dxa"/>
          </w:tcPr>
          <w:p w14:paraId="03202313" w14:textId="77777777" w:rsidR="00EB239B" w:rsidRPr="008F1515" w:rsidRDefault="00EB239B" w:rsidP="005032BA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02EE4E2C" w14:textId="77777777" w:rsidR="00EB239B" w:rsidRPr="00454B75" w:rsidRDefault="00EB239B" w:rsidP="005032BA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5458" w:type="dxa"/>
            <w:gridSpan w:val="7"/>
          </w:tcPr>
          <w:p w14:paraId="0B399F4B" w14:textId="72F20650" w:rsidR="00EB239B" w:rsidRPr="008F1515" w:rsidRDefault="00EB239B" w:rsidP="005032BA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B7067F" w:rsidRPr="008F1515" w14:paraId="395025F7" w14:textId="77777777" w:rsidTr="00B7067F">
        <w:tc>
          <w:tcPr>
            <w:tcW w:w="3060" w:type="dxa"/>
          </w:tcPr>
          <w:p w14:paraId="4BE03E85" w14:textId="357EF15F" w:rsidR="00B7067F" w:rsidRPr="00D8319E" w:rsidRDefault="00B7067F" w:rsidP="008C5F74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596085">
              <w:rPr>
                <w:rFonts w:cs="Times New Roman"/>
                <w:b/>
                <w:bCs/>
                <w:i/>
                <w:iCs/>
                <w:szCs w:val="22"/>
              </w:rPr>
              <w:t>Trade receivables</w:t>
            </w:r>
          </w:p>
        </w:tc>
        <w:tc>
          <w:tcPr>
            <w:tcW w:w="720" w:type="dxa"/>
          </w:tcPr>
          <w:p w14:paraId="74CB5532" w14:textId="77777777" w:rsidR="00B7067F" w:rsidRPr="0024424D" w:rsidRDefault="00B7067F" w:rsidP="008C5F74">
            <w:pPr>
              <w:spacing w:line="240" w:lineRule="auto"/>
              <w:ind w:left="67"/>
              <w:jc w:val="center"/>
            </w:pPr>
          </w:p>
        </w:tc>
        <w:tc>
          <w:tcPr>
            <w:tcW w:w="1208" w:type="dxa"/>
            <w:vAlign w:val="bottom"/>
          </w:tcPr>
          <w:p w14:paraId="37906583" w14:textId="77777777" w:rsidR="00B7067F" w:rsidRPr="0024424D" w:rsidRDefault="00B7067F" w:rsidP="008C5F74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</w:p>
        </w:tc>
        <w:tc>
          <w:tcPr>
            <w:tcW w:w="254" w:type="dxa"/>
            <w:vAlign w:val="bottom"/>
          </w:tcPr>
          <w:p w14:paraId="3993204B" w14:textId="77777777" w:rsidR="00B7067F" w:rsidRPr="0024424D" w:rsidRDefault="00B7067F" w:rsidP="008C5F74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5C4A9E95" w14:textId="77777777" w:rsidR="00B7067F" w:rsidRPr="0024424D" w:rsidRDefault="00B7067F" w:rsidP="008C5F7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35B2A2F4" w14:textId="77777777" w:rsidR="00B7067F" w:rsidRPr="0024424D" w:rsidRDefault="00B7067F" w:rsidP="008C5F74">
            <w:pPr>
              <w:spacing w:line="240" w:lineRule="auto"/>
            </w:pPr>
          </w:p>
        </w:tc>
        <w:tc>
          <w:tcPr>
            <w:tcW w:w="1193" w:type="dxa"/>
            <w:vAlign w:val="bottom"/>
          </w:tcPr>
          <w:p w14:paraId="212248E7" w14:textId="77777777" w:rsidR="00B7067F" w:rsidRPr="0024424D" w:rsidRDefault="00B7067F" w:rsidP="008C5F7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</w:p>
        </w:tc>
        <w:tc>
          <w:tcPr>
            <w:tcW w:w="240" w:type="dxa"/>
            <w:vAlign w:val="bottom"/>
          </w:tcPr>
          <w:p w14:paraId="3B538CBA" w14:textId="77777777" w:rsidR="00B7067F" w:rsidRPr="0024424D" w:rsidRDefault="00B7067F" w:rsidP="008C5F74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0F4A8800" w14:textId="77777777" w:rsidR="00B7067F" w:rsidRPr="0024424D" w:rsidRDefault="00B7067F" w:rsidP="008C5F74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</w:p>
        </w:tc>
      </w:tr>
      <w:tr w:rsidR="00EB239B" w:rsidRPr="008F1515" w14:paraId="2DCE20CC" w14:textId="77777777" w:rsidTr="00B7067F">
        <w:tc>
          <w:tcPr>
            <w:tcW w:w="3060" w:type="dxa"/>
          </w:tcPr>
          <w:p w14:paraId="0C9123B0" w14:textId="41A98E25" w:rsidR="00EB239B" w:rsidRPr="002C50D7" w:rsidRDefault="00EB239B" w:rsidP="008C5F74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D8319E">
              <w:rPr>
                <w:rFonts w:cstheme="minorBidi"/>
                <w:b/>
                <w:bCs/>
                <w:lang w:val="en-US" w:bidi="th-TH"/>
              </w:rPr>
              <w:t>Related parties</w:t>
            </w:r>
          </w:p>
        </w:tc>
        <w:tc>
          <w:tcPr>
            <w:tcW w:w="720" w:type="dxa"/>
          </w:tcPr>
          <w:p w14:paraId="3712E144" w14:textId="20BEF30A" w:rsidR="00EB239B" w:rsidRPr="0024424D" w:rsidRDefault="00EB239B" w:rsidP="008C5F74">
            <w:pPr>
              <w:spacing w:line="240" w:lineRule="auto"/>
              <w:ind w:left="67"/>
              <w:jc w:val="center"/>
            </w:pPr>
          </w:p>
        </w:tc>
        <w:tc>
          <w:tcPr>
            <w:tcW w:w="1208" w:type="dxa"/>
            <w:vAlign w:val="bottom"/>
          </w:tcPr>
          <w:p w14:paraId="6A58CEBC" w14:textId="3B659887" w:rsidR="00EB239B" w:rsidRPr="0024424D" w:rsidRDefault="00EB239B" w:rsidP="008C5F74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</w:p>
        </w:tc>
        <w:tc>
          <w:tcPr>
            <w:tcW w:w="254" w:type="dxa"/>
            <w:vAlign w:val="bottom"/>
          </w:tcPr>
          <w:p w14:paraId="6BFFE4C0" w14:textId="77777777" w:rsidR="00EB239B" w:rsidRPr="0024424D" w:rsidRDefault="00EB239B" w:rsidP="008C5F74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52F78D83" w14:textId="587E990E" w:rsidR="00EB239B" w:rsidRPr="0024424D" w:rsidRDefault="00EB239B" w:rsidP="008C5F7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7DFCCCDA" w14:textId="77777777" w:rsidR="00EB239B" w:rsidRPr="0024424D" w:rsidRDefault="00EB239B" w:rsidP="008C5F74">
            <w:pPr>
              <w:spacing w:line="240" w:lineRule="auto"/>
            </w:pPr>
          </w:p>
        </w:tc>
        <w:tc>
          <w:tcPr>
            <w:tcW w:w="1193" w:type="dxa"/>
            <w:vAlign w:val="bottom"/>
          </w:tcPr>
          <w:p w14:paraId="664BC778" w14:textId="5A3EA823" w:rsidR="00EB239B" w:rsidRPr="0024424D" w:rsidRDefault="00EB239B" w:rsidP="008C5F7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</w:p>
        </w:tc>
        <w:tc>
          <w:tcPr>
            <w:tcW w:w="240" w:type="dxa"/>
            <w:vAlign w:val="bottom"/>
          </w:tcPr>
          <w:p w14:paraId="0430459A" w14:textId="77777777" w:rsidR="00EB239B" w:rsidRPr="0024424D" w:rsidRDefault="00EB239B" w:rsidP="008C5F74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4AEAD3DA" w14:textId="0BC28070" w:rsidR="00EB239B" w:rsidRPr="0024424D" w:rsidRDefault="00EB239B" w:rsidP="008C5F74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</w:p>
        </w:tc>
      </w:tr>
      <w:tr w:rsidR="00826E93" w:rsidRPr="008F1515" w14:paraId="6B3FA7BF" w14:textId="77777777" w:rsidTr="00446900">
        <w:tc>
          <w:tcPr>
            <w:tcW w:w="3060" w:type="dxa"/>
          </w:tcPr>
          <w:p w14:paraId="57CCFA57" w14:textId="273CE1E4" w:rsidR="00826E93" w:rsidRPr="0010354B" w:rsidRDefault="00826E93" w:rsidP="00826E93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D8319E">
              <w:rPr>
                <w:rFonts w:cstheme="minorBidi"/>
                <w:lang w:val="en-US" w:bidi="th-TH"/>
              </w:rPr>
              <w:t>Within credit terms</w:t>
            </w:r>
          </w:p>
        </w:tc>
        <w:tc>
          <w:tcPr>
            <w:tcW w:w="720" w:type="dxa"/>
          </w:tcPr>
          <w:p w14:paraId="6DACB957" w14:textId="77777777" w:rsidR="00826E93" w:rsidRPr="0024424D" w:rsidRDefault="00826E93" w:rsidP="00826E93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164F215D" w14:textId="4C6A8A89" w:rsidR="00826E93" w:rsidRPr="0024424D" w:rsidRDefault="00826E93" w:rsidP="00826E93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  <w:r w:rsidRPr="009C7DB6">
              <w:t>110,881</w:t>
            </w:r>
          </w:p>
        </w:tc>
        <w:tc>
          <w:tcPr>
            <w:tcW w:w="254" w:type="dxa"/>
            <w:vAlign w:val="bottom"/>
          </w:tcPr>
          <w:p w14:paraId="74BFAFD8" w14:textId="77777777" w:rsidR="00826E93" w:rsidRPr="0024424D" w:rsidRDefault="00826E93" w:rsidP="00826E93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78C9E11C" w14:textId="141F09E5" w:rsidR="00826E93" w:rsidRPr="0024424D" w:rsidRDefault="00826E93" w:rsidP="00826E9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>
              <w:t>84</w:t>
            </w:r>
            <w:r w:rsidRPr="00FB55CA">
              <w:t>,</w:t>
            </w:r>
            <w:r>
              <w:t>855</w:t>
            </w:r>
          </w:p>
        </w:tc>
        <w:tc>
          <w:tcPr>
            <w:tcW w:w="275" w:type="dxa"/>
            <w:vAlign w:val="bottom"/>
          </w:tcPr>
          <w:p w14:paraId="73CDE1E2" w14:textId="77777777" w:rsidR="00826E93" w:rsidRPr="0024424D" w:rsidRDefault="00826E93" w:rsidP="00826E93">
            <w:pPr>
              <w:spacing w:line="240" w:lineRule="auto"/>
            </w:pPr>
          </w:p>
        </w:tc>
        <w:tc>
          <w:tcPr>
            <w:tcW w:w="1193" w:type="dxa"/>
          </w:tcPr>
          <w:p w14:paraId="3C5F9EE7" w14:textId="1EF5A381" w:rsidR="00826E93" w:rsidRPr="0024424D" w:rsidRDefault="00826E93" w:rsidP="00826E9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  <w:r w:rsidRPr="006B04F5">
              <w:t>93,705</w:t>
            </w:r>
          </w:p>
        </w:tc>
        <w:tc>
          <w:tcPr>
            <w:tcW w:w="240" w:type="dxa"/>
            <w:vAlign w:val="bottom"/>
          </w:tcPr>
          <w:p w14:paraId="3B5FCAE0" w14:textId="77777777" w:rsidR="00826E93" w:rsidRPr="0024424D" w:rsidRDefault="00826E93" w:rsidP="00826E93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64F6CDBD" w14:textId="435838EB" w:rsidR="00826E93" w:rsidRPr="0024424D" w:rsidRDefault="00826E93" w:rsidP="00826E9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  <w:r>
              <w:t>6</w:t>
            </w:r>
            <w:r w:rsidRPr="00B66946">
              <w:t>7,</w:t>
            </w:r>
            <w:r>
              <w:t>598</w:t>
            </w:r>
          </w:p>
        </w:tc>
      </w:tr>
      <w:tr w:rsidR="00826E93" w:rsidRPr="008F1515" w14:paraId="5AC41D2D" w14:textId="77777777" w:rsidTr="00446900">
        <w:tc>
          <w:tcPr>
            <w:tcW w:w="3060" w:type="dxa"/>
          </w:tcPr>
          <w:p w14:paraId="5FDD593E" w14:textId="78E28BEE" w:rsidR="00826E93" w:rsidRPr="00CB18F5" w:rsidRDefault="00826E93" w:rsidP="00826E93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ED6197">
              <w:rPr>
                <w:rFonts w:cs="Times New Roman"/>
              </w:rPr>
              <w:t>Overdue:</w:t>
            </w:r>
          </w:p>
        </w:tc>
        <w:tc>
          <w:tcPr>
            <w:tcW w:w="720" w:type="dxa"/>
          </w:tcPr>
          <w:p w14:paraId="49B57E15" w14:textId="77777777" w:rsidR="00826E93" w:rsidRPr="0024424D" w:rsidRDefault="00826E93" w:rsidP="00826E93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52B2CE4F" w14:textId="6CA87A71" w:rsidR="00826E93" w:rsidRPr="00086868" w:rsidRDefault="00826E93" w:rsidP="00826E93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54" w:type="dxa"/>
            <w:vAlign w:val="bottom"/>
          </w:tcPr>
          <w:p w14:paraId="30A18F02" w14:textId="77777777" w:rsidR="00826E93" w:rsidRPr="0024424D" w:rsidRDefault="00826E93" w:rsidP="00826E93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40F7FF31" w14:textId="261F1D4D" w:rsidR="00826E93" w:rsidRPr="0024424D" w:rsidRDefault="00826E93" w:rsidP="00826E9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0505CEE0" w14:textId="77777777" w:rsidR="00826E93" w:rsidRPr="0024424D" w:rsidRDefault="00826E93" w:rsidP="00826E93">
            <w:pPr>
              <w:spacing w:line="240" w:lineRule="auto"/>
            </w:pPr>
          </w:p>
        </w:tc>
        <w:tc>
          <w:tcPr>
            <w:tcW w:w="1193" w:type="dxa"/>
          </w:tcPr>
          <w:p w14:paraId="4ADE1335" w14:textId="17E2FDB7" w:rsidR="00826E93" w:rsidRPr="00086868" w:rsidRDefault="00826E93" w:rsidP="00826E9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40" w:type="dxa"/>
            <w:vAlign w:val="bottom"/>
          </w:tcPr>
          <w:p w14:paraId="4493BC0F" w14:textId="77777777" w:rsidR="00826E93" w:rsidRPr="0024424D" w:rsidRDefault="00826E93" w:rsidP="00826E93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72A26330" w14:textId="12B3E5EC" w:rsidR="00826E93" w:rsidRPr="0024424D" w:rsidRDefault="00826E93" w:rsidP="00826E9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</w:p>
        </w:tc>
      </w:tr>
      <w:tr w:rsidR="00826E93" w:rsidRPr="008F1515" w14:paraId="52EF0BFC" w14:textId="77777777" w:rsidTr="00446900">
        <w:tc>
          <w:tcPr>
            <w:tcW w:w="3060" w:type="dxa"/>
          </w:tcPr>
          <w:p w14:paraId="04132D4C" w14:textId="78D0FE3E" w:rsidR="00826E93" w:rsidRPr="006133D5" w:rsidRDefault="00826E93" w:rsidP="00826E93">
            <w:pPr>
              <w:tabs>
                <w:tab w:val="left" w:pos="447"/>
              </w:tabs>
              <w:spacing w:line="240" w:lineRule="auto"/>
              <w:ind w:left="291" w:hanging="291"/>
              <w:rPr>
                <w:lang w:val="en-US" w:bidi="th-TH"/>
              </w:rPr>
            </w:pPr>
            <w:r w:rsidRPr="00D8319E">
              <w:rPr>
                <w:rFonts w:cstheme="minorBidi"/>
                <w:b/>
                <w:bCs/>
                <w:lang w:val="en-US" w:bidi="th-TH"/>
              </w:rPr>
              <w:t xml:space="preserve">    </w:t>
            </w:r>
            <w:r>
              <w:rPr>
                <w:rFonts w:cstheme="minorBidi"/>
                <w:lang w:val="en-US" w:bidi="th-TH"/>
              </w:rPr>
              <w:t>Less than 1 month</w:t>
            </w:r>
          </w:p>
        </w:tc>
        <w:tc>
          <w:tcPr>
            <w:tcW w:w="720" w:type="dxa"/>
          </w:tcPr>
          <w:p w14:paraId="6EBD6717" w14:textId="77777777" w:rsidR="00826E93" w:rsidRPr="0024424D" w:rsidRDefault="00826E93" w:rsidP="00826E93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7328DD2E" w14:textId="2E517719" w:rsidR="00826E93" w:rsidRPr="00EC66ED" w:rsidRDefault="00826E93" w:rsidP="00826E93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lang w:val="en-US"/>
              </w:rPr>
            </w:pPr>
            <w:r w:rsidRPr="009C7DB6">
              <w:t>-</w:t>
            </w:r>
          </w:p>
        </w:tc>
        <w:tc>
          <w:tcPr>
            <w:tcW w:w="254" w:type="dxa"/>
            <w:vAlign w:val="bottom"/>
          </w:tcPr>
          <w:p w14:paraId="01BA296C" w14:textId="77777777" w:rsidR="00826E93" w:rsidRPr="0024424D" w:rsidRDefault="00826E93" w:rsidP="00826E9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1155" w:type="dxa"/>
            <w:vAlign w:val="bottom"/>
          </w:tcPr>
          <w:p w14:paraId="5DD3C383" w14:textId="642647A9" w:rsidR="00826E93" w:rsidRPr="003B1857" w:rsidRDefault="00826E93" w:rsidP="00826E93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108"/>
            </w:pPr>
            <w:r w:rsidRPr="00FB55CA">
              <w:t>5</w:t>
            </w:r>
            <w:r>
              <w:t>1</w:t>
            </w:r>
          </w:p>
        </w:tc>
        <w:tc>
          <w:tcPr>
            <w:tcW w:w="275" w:type="dxa"/>
            <w:vAlign w:val="bottom"/>
          </w:tcPr>
          <w:p w14:paraId="20006A09" w14:textId="77777777" w:rsidR="00826E93" w:rsidRPr="003B1857" w:rsidRDefault="00826E93" w:rsidP="00826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</w:pPr>
          </w:p>
        </w:tc>
        <w:tc>
          <w:tcPr>
            <w:tcW w:w="1193" w:type="dxa"/>
          </w:tcPr>
          <w:p w14:paraId="4AF0A5E6" w14:textId="508E4110" w:rsidR="00826E93" w:rsidRPr="0024424D" w:rsidRDefault="00826E93" w:rsidP="00826E9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</w:pPr>
            <w:r w:rsidRPr="006B04F5">
              <w:t>-</w:t>
            </w:r>
          </w:p>
        </w:tc>
        <w:tc>
          <w:tcPr>
            <w:tcW w:w="240" w:type="dxa"/>
            <w:vAlign w:val="bottom"/>
          </w:tcPr>
          <w:p w14:paraId="0D193F1A" w14:textId="77777777" w:rsidR="00826E93" w:rsidRPr="003B1857" w:rsidRDefault="00826E93" w:rsidP="00826E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</w:pPr>
          </w:p>
        </w:tc>
        <w:tc>
          <w:tcPr>
            <w:tcW w:w="1133" w:type="dxa"/>
            <w:vAlign w:val="bottom"/>
          </w:tcPr>
          <w:p w14:paraId="1C96740E" w14:textId="72A49B90" w:rsidR="00826E93" w:rsidRPr="0024424D" w:rsidRDefault="00826E93" w:rsidP="00826E93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8" w:right="-108"/>
            </w:pPr>
            <w:r w:rsidRPr="00B66946">
              <w:t>5</w:t>
            </w:r>
            <w:r>
              <w:t>1</w:t>
            </w:r>
          </w:p>
        </w:tc>
      </w:tr>
      <w:tr w:rsidR="00826E93" w:rsidRPr="008F1515" w14:paraId="106B60B1" w14:textId="77777777" w:rsidTr="00446900">
        <w:tc>
          <w:tcPr>
            <w:tcW w:w="3060" w:type="dxa"/>
          </w:tcPr>
          <w:p w14:paraId="31BB0A49" w14:textId="5A86FA80" w:rsidR="00826E93" w:rsidRPr="002C50D7" w:rsidRDefault="00826E93" w:rsidP="00826E93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>
              <w:rPr>
                <w:rFonts w:cstheme="minorBidi"/>
                <w:b/>
                <w:bCs/>
                <w:lang w:val="en-US" w:bidi="th-TH"/>
              </w:rPr>
              <w:t xml:space="preserve">    </w:t>
            </w:r>
            <w:r w:rsidRPr="00B66946">
              <w:rPr>
                <w:rFonts w:cs="Times New Roman"/>
                <w:sz w:val="24"/>
                <w:szCs w:val="22"/>
                <w:cs/>
                <w:lang w:val="en-US" w:bidi="th-TH"/>
              </w:rPr>
              <w:t>1</w:t>
            </w:r>
            <w:r>
              <w:rPr>
                <w:rFonts w:cs="Cordia New"/>
                <w:lang w:val="en-US" w:bidi="th-TH"/>
              </w:rPr>
              <w:t>- 3</w:t>
            </w:r>
            <w:r w:rsidRPr="00B66946">
              <w:rPr>
                <w:rFonts w:cs="Cordia New"/>
                <w:cs/>
                <w:lang w:val="en-US" w:bidi="th-TH"/>
              </w:rPr>
              <w:t xml:space="preserve"> </w:t>
            </w:r>
            <w:r w:rsidRPr="00B66946">
              <w:rPr>
                <w:rFonts w:cstheme="minorBidi"/>
                <w:lang w:val="en-US" w:bidi="th-TH"/>
              </w:rPr>
              <w:t>month</w:t>
            </w:r>
            <w:r>
              <w:rPr>
                <w:rFonts w:cstheme="minorBidi"/>
                <w:lang w:val="en-US" w:bidi="th-TH"/>
              </w:rPr>
              <w:t>s</w:t>
            </w:r>
          </w:p>
        </w:tc>
        <w:tc>
          <w:tcPr>
            <w:tcW w:w="720" w:type="dxa"/>
          </w:tcPr>
          <w:p w14:paraId="6F865B46" w14:textId="77777777" w:rsidR="00826E93" w:rsidRPr="0024424D" w:rsidRDefault="00826E93" w:rsidP="00826E93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10687495" w14:textId="0652BEF2" w:rsidR="00826E93" w:rsidRPr="0024424D" w:rsidRDefault="00826E93" w:rsidP="00826E93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9C7DB6">
              <w:t>-</w:t>
            </w:r>
          </w:p>
        </w:tc>
        <w:tc>
          <w:tcPr>
            <w:tcW w:w="254" w:type="dxa"/>
            <w:vAlign w:val="bottom"/>
          </w:tcPr>
          <w:p w14:paraId="124D3E31" w14:textId="77777777" w:rsidR="00826E93" w:rsidRPr="0024424D" w:rsidRDefault="00826E93" w:rsidP="00826E9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38578AE9" w14:textId="21402A88" w:rsidR="00826E93" w:rsidRPr="0024424D" w:rsidRDefault="00826E93" w:rsidP="00826E93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>
              <w:rPr>
                <w:rFonts w:cs="Times New Roman"/>
                <w:b/>
                <w:bCs/>
                <w:szCs w:val="28"/>
                <w:lang w:val="en-US"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1178CD76" w14:textId="77777777" w:rsidR="00826E93" w:rsidRPr="0024424D" w:rsidRDefault="00826E93" w:rsidP="00826E9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626EDFE9" w14:textId="7C62DB4D" w:rsidR="00826E93" w:rsidRPr="0038182A" w:rsidRDefault="00826E93" w:rsidP="00826E9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6B04F5">
              <w:t>-</w:t>
            </w:r>
          </w:p>
        </w:tc>
        <w:tc>
          <w:tcPr>
            <w:tcW w:w="240" w:type="dxa"/>
            <w:vAlign w:val="bottom"/>
          </w:tcPr>
          <w:p w14:paraId="5290E8C0" w14:textId="77777777" w:rsidR="00826E93" w:rsidRPr="0024424D" w:rsidRDefault="00826E93" w:rsidP="00826E9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1C3DF84D" w14:textId="4A9E185E" w:rsidR="00826E93" w:rsidRPr="0024424D" w:rsidRDefault="00826E93" w:rsidP="00826E9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-</w:t>
            </w:r>
          </w:p>
        </w:tc>
      </w:tr>
      <w:tr w:rsidR="00826E93" w:rsidRPr="008F1515" w14:paraId="220461CA" w14:textId="77777777" w:rsidTr="00446900">
        <w:tc>
          <w:tcPr>
            <w:tcW w:w="3060" w:type="dxa"/>
          </w:tcPr>
          <w:p w14:paraId="72DB2B73" w14:textId="31C1546D" w:rsidR="00826E93" w:rsidRPr="002C50D7" w:rsidRDefault="00826E93" w:rsidP="00826E93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>
              <w:rPr>
                <w:rFonts w:cstheme="minorBidi"/>
                <w:b/>
                <w:bCs/>
                <w:lang w:val="en-US" w:bidi="th-TH"/>
              </w:rPr>
              <w:t>Total</w:t>
            </w:r>
          </w:p>
        </w:tc>
        <w:tc>
          <w:tcPr>
            <w:tcW w:w="720" w:type="dxa"/>
          </w:tcPr>
          <w:p w14:paraId="5D1ED5BC" w14:textId="60D0B0E3" w:rsidR="00826E93" w:rsidRPr="002C7DDA" w:rsidRDefault="00826E93" w:rsidP="00826E93">
            <w:pPr>
              <w:spacing w:line="240" w:lineRule="auto"/>
              <w:ind w:left="67"/>
              <w:jc w:val="center"/>
            </w:pPr>
            <w:r w:rsidRPr="0024424D">
              <w:rPr>
                <w:rFonts w:cs="Times New Roman"/>
                <w:i/>
                <w:iCs/>
                <w:szCs w:val="28"/>
                <w:lang w:val="en-US" w:bidi="th-TH"/>
              </w:rPr>
              <w:t>3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02FA69FD" w14:textId="2F73FA9E" w:rsidR="00826E93" w:rsidRPr="00826E93" w:rsidRDefault="00826E93" w:rsidP="00826E93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826E93">
              <w:rPr>
                <w:b/>
                <w:bCs/>
              </w:rPr>
              <w:t>110,881</w:t>
            </w:r>
          </w:p>
        </w:tc>
        <w:tc>
          <w:tcPr>
            <w:tcW w:w="254" w:type="dxa"/>
            <w:vAlign w:val="bottom"/>
          </w:tcPr>
          <w:p w14:paraId="5BC0B679" w14:textId="77777777" w:rsidR="00826E93" w:rsidRPr="00826E93" w:rsidRDefault="00826E93" w:rsidP="00826E9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B251635" w14:textId="56852076" w:rsidR="00826E93" w:rsidRPr="00826E93" w:rsidRDefault="00826E93" w:rsidP="00826E9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826E93">
              <w:rPr>
                <w:rFonts w:cs="Times New Roman"/>
                <w:b/>
                <w:bCs/>
                <w:szCs w:val="28"/>
                <w:lang w:val="en-US" w:bidi="th-TH"/>
              </w:rPr>
              <w:t>84,906</w:t>
            </w:r>
          </w:p>
        </w:tc>
        <w:tc>
          <w:tcPr>
            <w:tcW w:w="275" w:type="dxa"/>
            <w:vAlign w:val="bottom"/>
          </w:tcPr>
          <w:p w14:paraId="28D195FE" w14:textId="77777777" w:rsidR="00826E93" w:rsidRPr="00826E93" w:rsidRDefault="00826E93" w:rsidP="00826E9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0B740798" w14:textId="778406AA" w:rsidR="00826E93" w:rsidRPr="00826E93" w:rsidRDefault="00826E93" w:rsidP="00826E9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826E93">
              <w:rPr>
                <w:b/>
                <w:bCs/>
              </w:rPr>
              <w:t>93,705</w:t>
            </w:r>
          </w:p>
        </w:tc>
        <w:tc>
          <w:tcPr>
            <w:tcW w:w="240" w:type="dxa"/>
            <w:vAlign w:val="bottom"/>
          </w:tcPr>
          <w:p w14:paraId="7D540F48" w14:textId="77777777" w:rsidR="00826E93" w:rsidRPr="00826E93" w:rsidRDefault="00826E93" w:rsidP="00826E9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1CDB3EC9" w14:textId="4C1B190C" w:rsidR="00826E93" w:rsidRPr="00826E93" w:rsidRDefault="00DC649A" w:rsidP="00826E9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8"/>
                <w:lang w:val="en-US" w:bidi="th-TH"/>
              </w:rPr>
              <w:t>67,649</w:t>
            </w:r>
          </w:p>
        </w:tc>
      </w:tr>
      <w:tr w:rsidR="00B7067F" w:rsidRPr="008F1515" w14:paraId="30A865DF" w14:textId="77777777" w:rsidTr="00B7067F">
        <w:tc>
          <w:tcPr>
            <w:tcW w:w="3060" w:type="dxa"/>
          </w:tcPr>
          <w:p w14:paraId="743CB054" w14:textId="77777777" w:rsidR="00B7067F" w:rsidRPr="00CB18F5" w:rsidRDefault="00B7067F" w:rsidP="00E378C0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</w:p>
        </w:tc>
        <w:tc>
          <w:tcPr>
            <w:tcW w:w="720" w:type="dxa"/>
          </w:tcPr>
          <w:p w14:paraId="57457DBA" w14:textId="77777777" w:rsidR="00B7067F" w:rsidRPr="002C7DDA" w:rsidRDefault="00B7067F" w:rsidP="00E378C0">
            <w:pPr>
              <w:spacing w:line="240" w:lineRule="auto"/>
              <w:ind w:left="67"/>
            </w:pPr>
          </w:p>
        </w:tc>
        <w:tc>
          <w:tcPr>
            <w:tcW w:w="1208" w:type="dxa"/>
            <w:vAlign w:val="bottom"/>
          </w:tcPr>
          <w:p w14:paraId="1FF5390A" w14:textId="77777777" w:rsidR="00B7067F" w:rsidRPr="00E378C0" w:rsidRDefault="00B7067F" w:rsidP="00E378C0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54" w:type="dxa"/>
            <w:vAlign w:val="bottom"/>
          </w:tcPr>
          <w:p w14:paraId="1D9A00C3" w14:textId="77777777" w:rsidR="00B7067F" w:rsidRPr="00E378C0" w:rsidRDefault="00B7067F" w:rsidP="00E378C0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  <w:vAlign w:val="bottom"/>
          </w:tcPr>
          <w:p w14:paraId="381C014C" w14:textId="77777777" w:rsidR="00B7067F" w:rsidRPr="00E378C0" w:rsidRDefault="00B7067F" w:rsidP="00E378C0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256A8CE3" w14:textId="77777777" w:rsidR="00B7067F" w:rsidRPr="00E378C0" w:rsidRDefault="00B7067F" w:rsidP="00E378C0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  <w:vAlign w:val="bottom"/>
          </w:tcPr>
          <w:p w14:paraId="03ABB6DC" w14:textId="77777777" w:rsidR="00B7067F" w:rsidRPr="00E378C0" w:rsidRDefault="00B7067F" w:rsidP="00E378C0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6D92D9F4" w14:textId="77777777" w:rsidR="00B7067F" w:rsidRPr="00E378C0" w:rsidRDefault="00B7067F" w:rsidP="00E378C0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5C06325" w14:textId="77777777" w:rsidR="00B7067F" w:rsidRPr="00E378C0" w:rsidRDefault="00B7067F" w:rsidP="00E378C0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</w:tr>
      <w:tr w:rsidR="00EB239B" w:rsidRPr="008F1515" w14:paraId="7039ACF2" w14:textId="77777777" w:rsidTr="00B7067F">
        <w:tc>
          <w:tcPr>
            <w:tcW w:w="3060" w:type="dxa"/>
          </w:tcPr>
          <w:p w14:paraId="08E6BCE7" w14:textId="5AA4A478" w:rsidR="00EB239B" w:rsidRPr="002C50D7" w:rsidRDefault="00EB239B" w:rsidP="00E378C0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CB18F5">
              <w:rPr>
                <w:rFonts w:cstheme="minorBidi"/>
                <w:b/>
                <w:bCs/>
                <w:lang w:val="en-US" w:bidi="th-TH"/>
              </w:rPr>
              <w:t>Other companies</w:t>
            </w:r>
          </w:p>
        </w:tc>
        <w:tc>
          <w:tcPr>
            <w:tcW w:w="720" w:type="dxa"/>
          </w:tcPr>
          <w:p w14:paraId="16E9A93C" w14:textId="77777777" w:rsidR="00EB239B" w:rsidRPr="002C7DDA" w:rsidRDefault="00EB239B" w:rsidP="00E378C0">
            <w:pPr>
              <w:spacing w:line="240" w:lineRule="auto"/>
              <w:ind w:left="67"/>
            </w:pPr>
          </w:p>
        </w:tc>
        <w:tc>
          <w:tcPr>
            <w:tcW w:w="1208" w:type="dxa"/>
            <w:vAlign w:val="bottom"/>
          </w:tcPr>
          <w:p w14:paraId="1D0E28EF" w14:textId="794685E7" w:rsidR="00EB239B" w:rsidRPr="00E378C0" w:rsidRDefault="00EB239B" w:rsidP="00E378C0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54" w:type="dxa"/>
            <w:vAlign w:val="bottom"/>
          </w:tcPr>
          <w:p w14:paraId="43450CE6" w14:textId="77777777" w:rsidR="00EB239B" w:rsidRPr="00E378C0" w:rsidRDefault="00EB239B" w:rsidP="00E378C0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  <w:vAlign w:val="bottom"/>
          </w:tcPr>
          <w:p w14:paraId="4B0CB69C" w14:textId="218BE7DB" w:rsidR="00EB239B" w:rsidRPr="00E378C0" w:rsidRDefault="00EB239B" w:rsidP="00E378C0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41C65D75" w14:textId="77777777" w:rsidR="00EB239B" w:rsidRPr="00E378C0" w:rsidRDefault="00EB239B" w:rsidP="00E378C0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  <w:vAlign w:val="bottom"/>
          </w:tcPr>
          <w:p w14:paraId="71FC22B9" w14:textId="0F4A76A2" w:rsidR="00EB239B" w:rsidRPr="00E378C0" w:rsidRDefault="00EB239B" w:rsidP="00E378C0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70CD0F83" w14:textId="77777777" w:rsidR="00EB239B" w:rsidRPr="00E378C0" w:rsidRDefault="00EB239B" w:rsidP="00E378C0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5D8FB9F" w14:textId="36B5CF90" w:rsidR="00EB239B" w:rsidRPr="00E378C0" w:rsidRDefault="00EB239B" w:rsidP="00E378C0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</w:tr>
      <w:tr w:rsidR="00826E93" w:rsidRPr="008F1515" w14:paraId="7B2E7EFC" w14:textId="77777777" w:rsidTr="00446900">
        <w:tc>
          <w:tcPr>
            <w:tcW w:w="3060" w:type="dxa"/>
          </w:tcPr>
          <w:p w14:paraId="0878DACD" w14:textId="6EB2257C" w:rsidR="00826E93" w:rsidRPr="00D8319E" w:rsidRDefault="00826E93" w:rsidP="00826E93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D8319E">
              <w:rPr>
                <w:rFonts w:cstheme="minorBidi"/>
                <w:lang w:val="en-US" w:bidi="th-TH"/>
              </w:rPr>
              <w:t>Within credit terms</w:t>
            </w:r>
          </w:p>
        </w:tc>
        <w:tc>
          <w:tcPr>
            <w:tcW w:w="720" w:type="dxa"/>
          </w:tcPr>
          <w:p w14:paraId="1F6EA0B9" w14:textId="77777777" w:rsidR="00826E93" w:rsidRPr="002C7DDA" w:rsidRDefault="00826E93" w:rsidP="00826E93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7218A029" w14:textId="30DEC457" w:rsidR="00826E93" w:rsidRPr="0024424D" w:rsidRDefault="00826E93" w:rsidP="00826E93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352358">
              <w:t>127,660</w:t>
            </w:r>
          </w:p>
        </w:tc>
        <w:tc>
          <w:tcPr>
            <w:tcW w:w="254" w:type="dxa"/>
            <w:vAlign w:val="bottom"/>
          </w:tcPr>
          <w:p w14:paraId="35C5459F" w14:textId="77777777" w:rsidR="00826E93" w:rsidRPr="0024424D" w:rsidRDefault="00826E93" w:rsidP="00826E93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6C0CC0FF" w14:textId="1D2AE44A" w:rsidR="00826E93" w:rsidRPr="008C67C1" w:rsidRDefault="00826E93" w:rsidP="00826E93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108"/>
            </w:pPr>
            <w:r w:rsidRPr="008C67C1">
              <w:t>1</w:t>
            </w:r>
            <w:r>
              <w:t>89</w:t>
            </w:r>
            <w:r w:rsidRPr="008C67C1">
              <w:t>,</w:t>
            </w:r>
            <w:r>
              <w:t>294</w:t>
            </w:r>
          </w:p>
        </w:tc>
        <w:tc>
          <w:tcPr>
            <w:tcW w:w="275" w:type="dxa"/>
            <w:vAlign w:val="bottom"/>
          </w:tcPr>
          <w:p w14:paraId="4054E77B" w14:textId="77777777" w:rsidR="00826E93" w:rsidRPr="0024424D" w:rsidRDefault="00826E93" w:rsidP="00826E93">
            <w:pPr>
              <w:spacing w:line="240" w:lineRule="auto"/>
            </w:pPr>
          </w:p>
        </w:tc>
        <w:tc>
          <w:tcPr>
            <w:tcW w:w="1193" w:type="dxa"/>
          </w:tcPr>
          <w:p w14:paraId="14412271" w14:textId="4E03408A" w:rsidR="00826E93" w:rsidRPr="0024424D" w:rsidRDefault="00826E93" w:rsidP="00826E9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B27B31">
              <w:t>125,487</w:t>
            </w:r>
          </w:p>
        </w:tc>
        <w:tc>
          <w:tcPr>
            <w:tcW w:w="240" w:type="dxa"/>
            <w:vAlign w:val="bottom"/>
          </w:tcPr>
          <w:p w14:paraId="21D30AD7" w14:textId="77777777" w:rsidR="00826E93" w:rsidRPr="0024424D" w:rsidRDefault="00826E93" w:rsidP="00826E93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3853A004" w14:textId="4483055E" w:rsidR="00826E93" w:rsidRPr="008C67C1" w:rsidRDefault="00826E93" w:rsidP="00826E93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8" w:right="-108"/>
            </w:pPr>
            <w:r w:rsidRPr="008C67C1">
              <w:t>18</w:t>
            </w:r>
            <w:r>
              <w:t>1</w:t>
            </w:r>
            <w:r w:rsidRPr="008C67C1">
              <w:t>,</w:t>
            </w:r>
            <w:r>
              <w:t>476</w:t>
            </w:r>
          </w:p>
        </w:tc>
      </w:tr>
      <w:tr w:rsidR="00826E93" w:rsidRPr="008F1515" w14:paraId="2A30F935" w14:textId="77777777" w:rsidTr="00446900">
        <w:tc>
          <w:tcPr>
            <w:tcW w:w="3060" w:type="dxa"/>
          </w:tcPr>
          <w:p w14:paraId="290D197F" w14:textId="0E33ACFD" w:rsidR="00826E93" w:rsidRPr="00D8319E" w:rsidRDefault="00826E93" w:rsidP="00826E93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ED6197">
              <w:rPr>
                <w:rFonts w:cs="Times New Roman"/>
              </w:rPr>
              <w:t>Overdue:</w:t>
            </w:r>
          </w:p>
        </w:tc>
        <w:tc>
          <w:tcPr>
            <w:tcW w:w="720" w:type="dxa"/>
          </w:tcPr>
          <w:p w14:paraId="7697D302" w14:textId="77777777" w:rsidR="00826E93" w:rsidRPr="002C7DDA" w:rsidRDefault="00826E93" w:rsidP="00826E93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3986E492" w14:textId="1C39BAA4" w:rsidR="00826E93" w:rsidRPr="0024424D" w:rsidRDefault="00826E93" w:rsidP="00826E9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06FB7DCC" w14:textId="77777777" w:rsidR="00826E93" w:rsidRPr="0024424D" w:rsidRDefault="00826E93" w:rsidP="00826E93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7915BCE5" w14:textId="77777777" w:rsidR="00826E93" w:rsidRPr="00B66946" w:rsidRDefault="00826E93" w:rsidP="00826E9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</w:pPr>
          </w:p>
        </w:tc>
        <w:tc>
          <w:tcPr>
            <w:tcW w:w="275" w:type="dxa"/>
            <w:vAlign w:val="bottom"/>
          </w:tcPr>
          <w:p w14:paraId="51FC8976" w14:textId="77777777" w:rsidR="00826E93" w:rsidRPr="0024424D" w:rsidRDefault="00826E93" w:rsidP="00826E93">
            <w:pPr>
              <w:spacing w:line="240" w:lineRule="auto"/>
            </w:pPr>
          </w:p>
        </w:tc>
        <w:tc>
          <w:tcPr>
            <w:tcW w:w="1193" w:type="dxa"/>
          </w:tcPr>
          <w:p w14:paraId="60325FD6" w14:textId="77777777" w:rsidR="00826E93" w:rsidRPr="0024424D" w:rsidRDefault="00826E93" w:rsidP="00826E9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07938B22" w14:textId="77777777" w:rsidR="00826E93" w:rsidRPr="0024424D" w:rsidRDefault="00826E93" w:rsidP="00826E93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424D4A87" w14:textId="77777777" w:rsidR="00826E93" w:rsidRPr="00B66946" w:rsidRDefault="00826E93" w:rsidP="00826E9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</w:pPr>
          </w:p>
        </w:tc>
      </w:tr>
      <w:tr w:rsidR="00826E93" w:rsidRPr="008F1515" w14:paraId="1199F4F4" w14:textId="77777777" w:rsidTr="00446900">
        <w:tc>
          <w:tcPr>
            <w:tcW w:w="3060" w:type="dxa"/>
          </w:tcPr>
          <w:p w14:paraId="413F58C0" w14:textId="450E55BB" w:rsidR="00826E93" w:rsidRPr="002C50D7" w:rsidRDefault="00826E93" w:rsidP="00826E93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D8319E">
              <w:rPr>
                <w:rFonts w:cstheme="minorBidi"/>
                <w:b/>
                <w:bCs/>
                <w:lang w:val="en-US" w:bidi="th-TH"/>
              </w:rPr>
              <w:t xml:space="preserve">    </w:t>
            </w:r>
            <w:r>
              <w:rPr>
                <w:rFonts w:cstheme="minorBidi"/>
                <w:lang w:val="en-US" w:bidi="th-TH"/>
              </w:rPr>
              <w:t>Less than 1 month</w:t>
            </w:r>
          </w:p>
        </w:tc>
        <w:tc>
          <w:tcPr>
            <w:tcW w:w="720" w:type="dxa"/>
          </w:tcPr>
          <w:p w14:paraId="363C895B" w14:textId="77777777" w:rsidR="00826E93" w:rsidRPr="002C7DDA" w:rsidRDefault="00826E93" w:rsidP="00826E93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4B6E2619" w14:textId="6D1F1A24" w:rsidR="00826E93" w:rsidRPr="0024424D" w:rsidRDefault="00826E93" w:rsidP="00826E93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352358">
              <w:t>7,165</w:t>
            </w:r>
          </w:p>
        </w:tc>
        <w:tc>
          <w:tcPr>
            <w:tcW w:w="254" w:type="dxa"/>
            <w:vAlign w:val="bottom"/>
          </w:tcPr>
          <w:p w14:paraId="5BB87634" w14:textId="77777777" w:rsidR="00826E93" w:rsidRPr="0024424D" w:rsidRDefault="00826E93" w:rsidP="00826E93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4E9BA306" w14:textId="2570FFAA" w:rsidR="00826E93" w:rsidRPr="0024424D" w:rsidRDefault="00826E93" w:rsidP="00826E93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>
              <w:t>2</w:t>
            </w:r>
            <w:r w:rsidRPr="00B66946">
              <w:t>,</w:t>
            </w:r>
            <w:r>
              <w:t>031</w:t>
            </w:r>
          </w:p>
        </w:tc>
        <w:tc>
          <w:tcPr>
            <w:tcW w:w="275" w:type="dxa"/>
            <w:vAlign w:val="bottom"/>
          </w:tcPr>
          <w:p w14:paraId="43C9F9DE" w14:textId="77777777" w:rsidR="00826E93" w:rsidRPr="0024424D" w:rsidRDefault="00826E93" w:rsidP="00826E93">
            <w:pPr>
              <w:spacing w:line="240" w:lineRule="auto"/>
            </w:pPr>
          </w:p>
        </w:tc>
        <w:tc>
          <w:tcPr>
            <w:tcW w:w="1193" w:type="dxa"/>
          </w:tcPr>
          <w:p w14:paraId="36838793" w14:textId="6DCFD6F4" w:rsidR="00826E93" w:rsidRPr="0024424D" w:rsidRDefault="00826E93" w:rsidP="00826E9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B27B31">
              <w:t>6,976</w:t>
            </w:r>
          </w:p>
        </w:tc>
        <w:tc>
          <w:tcPr>
            <w:tcW w:w="240" w:type="dxa"/>
            <w:vAlign w:val="bottom"/>
          </w:tcPr>
          <w:p w14:paraId="6EF4E8A4" w14:textId="77777777" w:rsidR="00826E93" w:rsidRPr="0024424D" w:rsidRDefault="00826E93" w:rsidP="00826E93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448DDE67" w14:textId="0A651FDB" w:rsidR="00826E93" w:rsidRPr="0024424D" w:rsidRDefault="00826E93" w:rsidP="00826E93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B66946">
              <w:t>1,</w:t>
            </w:r>
            <w:r>
              <w:t>950</w:t>
            </w:r>
          </w:p>
        </w:tc>
      </w:tr>
      <w:tr w:rsidR="00826E93" w:rsidRPr="008F1515" w14:paraId="13507F60" w14:textId="77777777" w:rsidTr="00446900">
        <w:trPr>
          <w:trHeight w:val="60"/>
        </w:trPr>
        <w:tc>
          <w:tcPr>
            <w:tcW w:w="3060" w:type="dxa"/>
          </w:tcPr>
          <w:p w14:paraId="5A56FED1" w14:textId="0B0F82F4" w:rsidR="00826E93" w:rsidRPr="002C50D7" w:rsidRDefault="00826E93" w:rsidP="00826E93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>
              <w:rPr>
                <w:rFonts w:cstheme="minorBidi" w:hint="cs"/>
                <w:cs/>
                <w:lang w:val="en-US" w:bidi="th-TH"/>
              </w:rPr>
              <w:t xml:space="preserve">      </w:t>
            </w:r>
            <w:r w:rsidRPr="00B66946">
              <w:rPr>
                <w:rFonts w:cs="Times New Roman"/>
                <w:sz w:val="24"/>
                <w:szCs w:val="22"/>
                <w:cs/>
                <w:lang w:val="en-US" w:bidi="th-TH"/>
              </w:rPr>
              <w:t>1</w:t>
            </w:r>
            <w:r>
              <w:rPr>
                <w:rFonts w:cs="Cordia New"/>
                <w:lang w:val="en-US" w:bidi="th-TH"/>
              </w:rPr>
              <w:t>- 3</w:t>
            </w:r>
            <w:r w:rsidRPr="00B66946">
              <w:rPr>
                <w:rFonts w:cs="Cordia New"/>
                <w:cs/>
                <w:lang w:val="en-US" w:bidi="th-TH"/>
              </w:rPr>
              <w:t xml:space="preserve"> </w:t>
            </w:r>
            <w:r w:rsidRPr="00B66946">
              <w:rPr>
                <w:rFonts w:cstheme="minorBidi"/>
                <w:lang w:val="en-US" w:bidi="th-TH"/>
              </w:rPr>
              <w:t>month</w:t>
            </w:r>
            <w:r>
              <w:rPr>
                <w:rFonts w:cstheme="minorBidi"/>
                <w:lang w:val="en-US" w:bidi="th-TH"/>
              </w:rPr>
              <w:t>s</w:t>
            </w:r>
          </w:p>
        </w:tc>
        <w:tc>
          <w:tcPr>
            <w:tcW w:w="720" w:type="dxa"/>
          </w:tcPr>
          <w:p w14:paraId="567A9162" w14:textId="77777777" w:rsidR="00826E93" w:rsidRPr="002C7DDA" w:rsidRDefault="00826E93" w:rsidP="00826E93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3728474D" w14:textId="5D3ABD6E" w:rsidR="00826E93" w:rsidRPr="0024424D" w:rsidRDefault="00826E93" w:rsidP="00826E93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352358">
              <w:t>1,786</w:t>
            </w:r>
          </w:p>
        </w:tc>
        <w:tc>
          <w:tcPr>
            <w:tcW w:w="254" w:type="dxa"/>
            <w:vAlign w:val="bottom"/>
          </w:tcPr>
          <w:p w14:paraId="1F4421A0" w14:textId="77777777" w:rsidR="00826E93" w:rsidRPr="0024424D" w:rsidRDefault="00826E93" w:rsidP="00826E93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13CACA00" w14:textId="32080BE3" w:rsidR="00826E93" w:rsidRPr="0024424D" w:rsidRDefault="00826E93" w:rsidP="00826E93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>
              <w:t>87</w:t>
            </w:r>
          </w:p>
        </w:tc>
        <w:tc>
          <w:tcPr>
            <w:tcW w:w="275" w:type="dxa"/>
            <w:vAlign w:val="bottom"/>
          </w:tcPr>
          <w:p w14:paraId="65B4116D" w14:textId="77777777" w:rsidR="00826E93" w:rsidRPr="0024424D" w:rsidRDefault="00826E93" w:rsidP="00826E93">
            <w:pPr>
              <w:spacing w:line="240" w:lineRule="auto"/>
            </w:pPr>
          </w:p>
        </w:tc>
        <w:tc>
          <w:tcPr>
            <w:tcW w:w="1193" w:type="dxa"/>
          </w:tcPr>
          <w:p w14:paraId="480D81FA" w14:textId="59765343" w:rsidR="00826E93" w:rsidRPr="0024424D" w:rsidRDefault="00826E93" w:rsidP="00826E9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B27B31">
              <w:t>1,786</w:t>
            </w:r>
          </w:p>
        </w:tc>
        <w:tc>
          <w:tcPr>
            <w:tcW w:w="240" w:type="dxa"/>
            <w:vAlign w:val="bottom"/>
          </w:tcPr>
          <w:p w14:paraId="49402591" w14:textId="77777777" w:rsidR="00826E93" w:rsidRPr="0024424D" w:rsidRDefault="00826E93" w:rsidP="00826E93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3CEE0C09" w14:textId="2E50366F" w:rsidR="00826E93" w:rsidRPr="0024424D" w:rsidRDefault="00826E93" w:rsidP="00826E93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B66946">
              <w:t>5</w:t>
            </w:r>
            <w:r>
              <w:t>4</w:t>
            </w:r>
          </w:p>
        </w:tc>
      </w:tr>
      <w:tr w:rsidR="00826E93" w:rsidRPr="008F1515" w14:paraId="15068E09" w14:textId="77777777" w:rsidTr="00446900">
        <w:tc>
          <w:tcPr>
            <w:tcW w:w="3060" w:type="dxa"/>
          </w:tcPr>
          <w:p w14:paraId="12335201" w14:textId="2CCE2D23" w:rsidR="00826E93" w:rsidRPr="00D8319E" w:rsidRDefault="00826E93" w:rsidP="00826E93">
            <w:pPr>
              <w:spacing w:line="240" w:lineRule="auto"/>
              <w:ind w:left="102" w:hanging="102"/>
              <w:rPr>
                <w:rFonts w:cstheme="minorBidi"/>
                <w:lang w:val="en-US" w:bidi="th-TH"/>
              </w:rPr>
            </w:pPr>
            <w:r>
              <w:rPr>
                <w:rFonts w:cstheme="minorBidi"/>
                <w:b/>
                <w:bCs/>
                <w:lang w:val="en-US" w:bidi="th-TH"/>
              </w:rPr>
              <w:t>Total</w:t>
            </w:r>
          </w:p>
        </w:tc>
        <w:tc>
          <w:tcPr>
            <w:tcW w:w="720" w:type="dxa"/>
          </w:tcPr>
          <w:p w14:paraId="55DDB8D1" w14:textId="77777777" w:rsidR="00826E93" w:rsidRPr="002C7DDA" w:rsidRDefault="00826E93" w:rsidP="00826E93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36081C91" w14:textId="31820399" w:rsidR="00826E93" w:rsidRPr="00826E93" w:rsidRDefault="00826E93" w:rsidP="00826E93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826E93">
              <w:rPr>
                <w:b/>
                <w:bCs/>
              </w:rPr>
              <w:t>136,611</w:t>
            </w:r>
          </w:p>
        </w:tc>
        <w:tc>
          <w:tcPr>
            <w:tcW w:w="254" w:type="dxa"/>
            <w:vAlign w:val="bottom"/>
          </w:tcPr>
          <w:p w14:paraId="703CBD11" w14:textId="77777777" w:rsidR="00826E93" w:rsidRPr="00826E93" w:rsidRDefault="00826E93" w:rsidP="00826E9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652E1F92" w14:textId="6BB09D0A" w:rsidR="00826E93" w:rsidRPr="00826E93" w:rsidRDefault="00826E93" w:rsidP="00826E9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8"/>
              <w:rPr>
                <w:b/>
                <w:bCs/>
              </w:rPr>
            </w:pPr>
            <w:r w:rsidRPr="00826E93">
              <w:rPr>
                <w:b/>
                <w:bCs/>
              </w:rPr>
              <w:t>191,412</w:t>
            </w:r>
          </w:p>
        </w:tc>
        <w:tc>
          <w:tcPr>
            <w:tcW w:w="275" w:type="dxa"/>
            <w:vAlign w:val="bottom"/>
          </w:tcPr>
          <w:p w14:paraId="357E218B" w14:textId="77777777" w:rsidR="00826E93" w:rsidRPr="00826E93" w:rsidRDefault="00826E93" w:rsidP="00826E9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42D9B4DA" w14:textId="2B651EA9" w:rsidR="00826E93" w:rsidRPr="00826E93" w:rsidRDefault="00826E93" w:rsidP="00826E9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826E93">
              <w:rPr>
                <w:b/>
                <w:bCs/>
              </w:rPr>
              <w:t>134,249</w:t>
            </w:r>
          </w:p>
        </w:tc>
        <w:tc>
          <w:tcPr>
            <w:tcW w:w="240" w:type="dxa"/>
            <w:vAlign w:val="bottom"/>
          </w:tcPr>
          <w:p w14:paraId="34FBE37E" w14:textId="77777777" w:rsidR="00826E93" w:rsidRPr="00826E93" w:rsidRDefault="00826E93" w:rsidP="00826E9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E531983" w14:textId="72C28415" w:rsidR="00826E93" w:rsidRPr="00826E93" w:rsidRDefault="00826E93" w:rsidP="00826E9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826E93">
              <w:rPr>
                <w:b/>
                <w:bCs/>
              </w:rPr>
              <w:t>183,480</w:t>
            </w:r>
          </w:p>
        </w:tc>
      </w:tr>
      <w:tr w:rsidR="00826E93" w:rsidRPr="008F1515" w14:paraId="3451D1C2" w14:textId="77777777" w:rsidTr="00446900">
        <w:tc>
          <w:tcPr>
            <w:tcW w:w="3060" w:type="dxa"/>
          </w:tcPr>
          <w:p w14:paraId="3783A1C6" w14:textId="2DF00C7B" w:rsidR="00826E93" w:rsidRPr="002C50D7" w:rsidRDefault="00826E93" w:rsidP="00826E93">
            <w:pPr>
              <w:spacing w:line="240" w:lineRule="auto"/>
              <w:ind w:left="453" w:hanging="453"/>
              <w:rPr>
                <w:rFonts w:cstheme="minorBidi"/>
                <w:b/>
                <w:bCs/>
                <w:lang w:val="en-US" w:bidi="th-TH"/>
              </w:rPr>
            </w:pPr>
            <w:r w:rsidRPr="00DC4CE3">
              <w:rPr>
                <w:i/>
                <w:iCs/>
              </w:rPr>
              <w:t xml:space="preserve">Less </w:t>
            </w:r>
            <w:r w:rsidRPr="00DC4CE3">
              <w:t xml:space="preserve">allowance for expected </w:t>
            </w:r>
            <w:r>
              <w:br/>
            </w:r>
            <w:r w:rsidRPr="00DC4CE3">
              <w:t>credit loss</w:t>
            </w:r>
          </w:p>
        </w:tc>
        <w:tc>
          <w:tcPr>
            <w:tcW w:w="720" w:type="dxa"/>
          </w:tcPr>
          <w:p w14:paraId="4FE1ECBD" w14:textId="77777777" w:rsidR="00826E93" w:rsidRPr="002C7DDA" w:rsidRDefault="00826E93" w:rsidP="00826E93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75EFE641" w14:textId="77777777" w:rsidR="00826E93" w:rsidRDefault="00826E93" w:rsidP="00826E93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</w:p>
          <w:p w14:paraId="2943F743" w14:textId="69C64271" w:rsidR="00826E93" w:rsidRPr="0024424D" w:rsidRDefault="00826E93" w:rsidP="00826E93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  <w:r w:rsidRPr="00C11455">
              <w:t>-</w:t>
            </w:r>
          </w:p>
        </w:tc>
        <w:tc>
          <w:tcPr>
            <w:tcW w:w="254" w:type="dxa"/>
            <w:vAlign w:val="bottom"/>
          </w:tcPr>
          <w:p w14:paraId="2F718EB2" w14:textId="77777777" w:rsidR="00826E93" w:rsidRPr="0024424D" w:rsidRDefault="00826E93" w:rsidP="00826E93">
            <w:pPr>
              <w:spacing w:line="240" w:lineRule="auto"/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327C15D6" w14:textId="5CD98C31" w:rsidR="00826E93" w:rsidRPr="0024424D" w:rsidRDefault="00826E93" w:rsidP="00826E9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</w:pPr>
            <w:r>
              <w:t>-</w:t>
            </w:r>
          </w:p>
        </w:tc>
        <w:tc>
          <w:tcPr>
            <w:tcW w:w="275" w:type="dxa"/>
            <w:vAlign w:val="bottom"/>
          </w:tcPr>
          <w:p w14:paraId="5D5E7E0B" w14:textId="77777777" w:rsidR="00826E93" w:rsidRPr="0024424D" w:rsidRDefault="00826E93" w:rsidP="00826E93">
            <w:pPr>
              <w:spacing w:line="240" w:lineRule="auto"/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1FE6226F" w14:textId="77777777" w:rsidR="00826E93" w:rsidRDefault="00826E93" w:rsidP="00826E9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</w:p>
          <w:p w14:paraId="0D165AE5" w14:textId="0F613976" w:rsidR="00826E93" w:rsidRPr="0024424D" w:rsidRDefault="00826E93" w:rsidP="00826E9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  <w:r w:rsidRPr="00DD25A1">
              <w:t>-</w:t>
            </w:r>
          </w:p>
        </w:tc>
        <w:tc>
          <w:tcPr>
            <w:tcW w:w="240" w:type="dxa"/>
            <w:vAlign w:val="bottom"/>
          </w:tcPr>
          <w:p w14:paraId="2DA9B013" w14:textId="77777777" w:rsidR="00826E93" w:rsidRPr="0024424D" w:rsidRDefault="00826E93" w:rsidP="00826E93">
            <w:pPr>
              <w:spacing w:line="240" w:lineRule="auto"/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61D49B2C" w14:textId="20E40D7E" w:rsidR="00826E93" w:rsidRPr="0024424D" w:rsidRDefault="00826E93" w:rsidP="00826E9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  <w:r>
              <w:t>-</w:t>
            </w:r>
          </w:p>
        </w:tc>
      </w:tr>
      <w:tr w:rsidR="00826E93" w:rsidRPr="008F1515" w14:paraId="223680C0" w14:textId="77777777" w:rsidTr="00446900">
        <w:tc>
          <w:tcPr>
            <w:tcW w:w="3060" w:type="dxa"/>
          </w:tcPr>
          <w:p w14:paraId="41E8D319" w14:textId="0BC482DD" w:rsidR="00826E93" w:rsidRPr="00D8319E" w:rsidRDefault="00826E93" w:rsidP="00826E93">
            <w:pPr>
              <w:spacing w:line="240" w:lineRule="auto"/>
              <w:ind w:left="102" w:hanging="102"/>
              <w:rPr>
                <w:rFonts w:cstheme="minorBidi"/>
                <w:lang w:val="en-US" w:bidi="th-TH"/>
              </w:rPr>
            </w:pPr>
            <w:r>
              <w:rPr>
                <w:rFonts w:cstheme="minorBidi"/>
                <w:b/>
                <w:bCs/>
                <w:lang w:val="en-US" w:bidi="th-TH"/>
              </w:rPr>
              <w:t>Net</w:t>
            </w:r>
          </w:p>
        </w:tc>
        <w:tc>
          <w:tcPr>
            <w:tcW w:w="720" w:type="dxa"/>
          </w:tcPr>
          <w:p w14:paraId="1BF734D6" w14:textId="77777777" w:rsidR="00826E93" w:rsidRPr="002C7DDA" w:rsidRDefault="00826E93" w:rsidP="00826E93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75B2A58B" w14:textId="3EFD968B" w:rsidR="00826E93" w:rsidRPr="00826E93" w:rsidRDefault="00826E93" w:rsidP="00826E93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826E93">
              <w:rPr>
                <w:b/>
                <w:bCs/>
              </w:rPr>
              <w:t>136,611</w:t>
            </w:r>
          </w:p>
        </w:tc>
        <w:tc>
          <w:tcPr>
            <w:tcW w:w="254" w:type="dxa"/>
            <w:vAlign w:val="bottom"/>
          </w:tcPr>
          <w:p w14:paraId="6185C15A" w14:textId="77777777" w:rsidR="00826E93" w:rsidRPr="00826E93" w:rsidRDefault="00826E93" w:rsidP="00826E9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77D46" w14:textId="3B4BB187" w:rsidR="00826E93" w:rsidRPr="00826E93" w:rsidRDefault="00826E93" w:rsidP="00826E9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826E93">
              <w:rPr>
                <w:b/>
                <w:bCs/>
              </w:rPr>
              <w:t>191,412</w:t>
            </w:r>
          </w:p>
        </w:tc>
        <w:tc>
          <w:tcPr>
            <w:tcW w:w="275" w:type="dxa"/>
            <w:vAlign w:val="bottom"/>
          </w:tcPr>
          <w:p w14:paraId="2E6DCFA1" w14:textId="77777777" w:rsidR="00826E93" w:rsidRPr="00826E93" w:rsidRDefault="00826E93" w:rsidP="00826E9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45C32E3A" w14:textId="0BCA68AA" w:rsidR="00826E93" w:rsidRPr="00826E93" w:rsidRDefault="00826E93" w:rsidP="00826E9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826E93">
              <w:rPr>
                <w:b/>
                <w:bCs/>
              </w:rPr>
              <w:t>134,249</w:t>
            </w:r>
          </w:p>
        </w:tc>
        <w:tc>
          <w:tcPr>
            <w:tcW w:w="240" w:type="dxa"/>
            <w:vAlign w:val="bottom"/>
          </w:tcPr>
          <w:p w14:paraId="6BD13FA2" w14:textId="77777777" w:rsidR="00826E93" w:rsidRPr="00826E93" w:rsidRDefault="00826E93" w:rsidP="00826E9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31E84" w14:textId="7747CB7E" w:rsidR="00826E93" w:rsidRPr="00826E93" w:rsidRDefault="00826E93" w:rsidP="00826E9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826E93">
              <w:rPr>
                <w:b/>
                <w:bCs/>
              </w:rPr>
              <w:t>183,480</w:t>
            </w:r>
          </w:p>
        </w:tc>
      </w:tr>
      <w:tr w:rsidR="00826E93" w:rsidRPr="008F1515" w14:paraId="572C1D74" w14:textId="77777777" w:rsidTr="00446900">
        <w:tc>
          <w:tcPr>
            <w:tcW w:w="3060" w:type="dxa"/>
          </w:tcPr>
          <w:p w14:paraId="6B3B94B6" w14:textId="7243ED1E" w:rsidR="00826E93" w:rsidRDefault="00826E93" w:rsidP="00826E93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</w:p>
        </w:tc>
        <w:tc>
          <w:tcPr>
            <w:tcW w:w="720" w:type="dxa"/>
          </w:tcPr>
          <w:p w14:paraId="67C4E9E0" w14:textId="77777777" w:rsidR="00826E93" w:rsidRPr="002C7DDA" w:rsidRDefault="00826E93" w:rsidP="00826E93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084D159D" w14:textId="32EC849F" w:rsidR="00826E93" w:rsidRPr="00386539" w:rsidRDefault="00826E93" w:rsidP="00826E93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1042D658" w14:textId="77777777" w:rsidR="00826E93" w:rsidRPr="0024424D" w:rsidRDefault="00826E93" w:rsidP="00826E9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6F25AB2F" w14:textId="36A890D1" w:rsidR="00826E93" w:rsidRPr="00B66946" w:rsidRDefault="00826E93" w:rsidP="00826E9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13251347" w14:textId="77777777" w:rsidR="00826E93" w:rsidRPr="0024424D" w:rsidRDefault="00826E93" w:rsidP="00826E9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10613F2C" w14:textId="77777777" w:rsidR="00826E93" w:rsidRPr="0024424D" w:rsidRDefault="00826E93" w:rsidP="00826E9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7DC12D2F" w14:textId="77777777" w:rsidR="00826E93" w:rsidRPr="0024424D" w:rsidRDefault="00826E93" w:rsidP="00826E9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76EF58BC" w14:textId="77777777" w:rsidR="00826E93" w:rsidRPr="00B66946" w:rsidRDefault="00826E93" w:rsidP="00826E9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</w:p>
        </w:tc>
      </w:tr>
      <w:tr w:rsidR="00826E93" w:rsidRPr="008F1515" w14:paraId="5D20D34D" w14:textId="77777777" w:rsidTr="00446900">
        <w:tc>
          <w:tcPr>
            <w:tcW w:w="3060" w:type="dxa"/>
          </w:tcPr>
          <w:p w14:paraId="1FF61494" w14:textId="55D37947" w:rsidR="00826E93" w:rsidRPr="002C50D7" w:rsidRDefault="00826E93" w:rsidP="00826E93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>
              <w:rPr>
                <w:rFonts w:cstheme="minorBidi"/>
                <w:b/>
                <w:bCs/>
                <w:lang w:val="en-US" w:bidi="th-TH"/>
              </w:rPr>
              <w:t>Total</w:t>
            </w:r>
          </w:p>
        </w:tc>
        <w:tc>
          <w:tcPr>
            <w:tcW w:w="720" w:type="dxa"/>
          </w:tcPr>
          <w:p w14:paraId="3E80288A" w14:textId="2CE08644" w:rsidR="00826E93" w:rsidRPr="002C7DDA" w:rsidRDefault="00826E93" w:rsidP="00826E93">
            <w:pPr>
              <w:spacing w:line="240" w:lineRule="auto"/>
              <w:ind w:left="67"/>
              <w:jc w:val="center"/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14:paraId="55A00781" w14:textId="21853614" w:rsidR="00826E93" w:rsidRPr="00826E93" w:rsidRDefault="00826E93" w:rsidP="00826E93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826E93">
              <w:rPr>
                <w:b/>
                <w:bCs/>
              </w:rPr>
              <w:t>247,492</w:t>
            </w:r>
          </w:p>
        </w:tc>
        <w:tc>
          <w:tcPr>
            <w:tcW w:w="254" w:type="dxa"/>
            <w:vAlign w:val="bottom"/>
          </w:tcPr>
          <w:p w14:paraId="774CC3BD" w14:textId="77777777" w:rsidR="00826E93" w:rsidRPr="00826E93" w:rsidRDefault="00826E93" w:rsidP="00826E9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56FE2EBB" w14:textId="5AE616A1" w:rsidR="00826E93" w:rsidRPr="00826E93" w:rsidRDefault="00826E93" w:rsidP="00826E9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826E93">
              <w:rPr>
                <w:rFonts w:cs="Times New Roman"/>
                <w:b/>
                <w:bCs/>
                <w:szCs w:val="28"/>
                <w:lang w:val="en-US" w:bidi="th-TH"/>
              </w:rPr>
              <w:t>276,318</w:t>
            </w:r>
          </w:p>
        </w:tc>
        <w:tc>
          <w:tcPr>
            <w:tcW w:w="275" w:type="dxa"/>
            <w:vAlign w:val="bottom"/>
          </w:tcPr>
          <w:p w14:paraId="7053AC8C" w14:textId="77777777" w:rsidR="00826E93" w:rsidRPr="00826E93" w:rsidRDefault="00826E93" w:rsidP="00826E9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</w:tcPr>
          <w:p w14:paraId="550F7749" w14:textId="6F1DEAD1" w:rsidR="00826E93" w:rsidRPr="00826E93" w:rsidRDefault="00826E93" w:rsidP="00826E9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826E93">
              <w:rPr>
                <w:b/>
                <w:bCs/>
              </w:rPr>
              <w:t>227,954</w:t>
            </w:r>
          </w:p>
        </w:tc>
        <w:tc>
          <w:tcPr>
            <w:tcW w:w="240" w:type="dxa"/>
            <w:vAlign w:val="bottom"/>
          </w:tcPr>
          <w:p w14:paraId="4D60123F" w14:textId="77777777" w:rsidR="00826E93" w:rsidRPr="00826E93" w:rsidRDefault="00826E93" w:rsidP="00826E9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79A8D5D9" w14:textId="78898CCB" w:rsidR="00826E93" w:rsidRPr="00826E93" w:rsidRDefault="00826E93" w:rsidP="00826E9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826E93">
              <w:rPr>
                <w:rFonts w:cs="Times New Roman"/>
                <w:b/>
                <w:bCs/>
                <w:szCs w:val="28"/>
                <w:lang w:val="en-US" w:bidi="th-TH"/>
              </w:rPr>
              <w:t>251,129</w:t>
            </w:r>
          </w:p>
        </w:tc>
      </w:tr>
    </w:tbl>
    <w:p w14:paraId="0D18D1E0" w14:textId="77777777" w:rsidR="002C7DDA" w:rsidRPr="00C33DD1" w:rsidRDefault="002C7DDA" w:rsidP="00027D38">
      <w:pPr>
        <w:pStyle w:val="BodyText"/>
        <w:tabs>
          <w:tab w:val="left" w:pos="540"/>
        </w:tabs>
        <w:spacing w:after="0" w:line="240" w:lineRule="atLeast"/>
        <w:jc w:val="thaiDistribute"/>
        <w:rPr>
          <w:rFonts w:cs="Times New Roman"/>
          <w:b/>
          <w:bCs/>
          <w:szCs w:val="22"/>
          <w:lang w:val="en-US"/>
        </w:rPr>
      </w:pPr>
    </w:p>
    <w:p w14:paraId="0C38360D" w14:textId="04BC8C0C" w:rsidR="00C2141C" w:rsidRPr="002A1E3F" w:rsidRDefault="008D23E0" w:rsidP="00A648ED">
      <w:pPr>
        <w:pStyle w:val="BodyText"/>
        <w:spacing w:after="0" w:line="240" w:lineRule="exact"/>
        <w:ind w:firstLine="558"/>
        <w:jc w:val="thaiDistribute"/>
        <w:rPr>
          <w:lang w:val="en-US"/>
        </w:rPr>
        <w:sectPr w:rsidR="00C2141C" w:rsidRPr="002A1E3F" w:rsidSect="0054664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16" w:bottom="576" w:left="1152" w:header="720" w:footer="720" w:gutter="0"/>
          <w:paperSrc w:first="7" w:other="7"/>
          <w:pgNumType w:start="14"/>
          <w:cols w:space="737"/>
          <w:docGrid w:linePitch="299"/>
        </w:sectPr>
      </w:pPr>
      <w:r w:rsidRPr="00D86E6D">
        <w:rPr>
          <w:lang w:val="en-US"/>
        </w:rPr>
        <w:t xml:space="preserve">The normal credit terms granted by the Group </w:t>
      </w:r>
      <w:r>
        <w:rPr>
          <w:lang w:val="en-US"/>
        </w:rPr>
        <w:t>range from</w:t>
      </w:r>
      <w:r w:rsidRPr="00D86E6D">
        <w:rPr>
          <w:lang w:val="en-US"/>
        </w:rPr>
        <w:t xml:space="preserve"> 15</w:t>
      </w:r>
      <w:r>
        <w:rPr>
          <w:lang w:val="en-US"/>
        </w:rPr>
        <w:t xml:space="preserve"> </w:t>
      </w:r>
      <w:r w:rsidR="002635D3">
        <w:rPr>
          <w:lang w:val="en-US"/>
        </w:rPr>
        <w:t>-</w:t>
      </w:r>
      <w:r w:rsidRPr="00D86E6D">
        <w:rPr>
          <w:lang w:val="en-US"/>
        </w:rPr>
        <w:t xml:space="preserve"> </w:t>
      </w:r>
      <w:r>
        <w:rPr>
          <w:lang w:val="en-US"/>
        </w:rPr>
        <w:t>6</w:t>
      </w:r>
      <w:r w:rsidRPr="00D86E6D">
        <w:rPr>
          <w:lang w:val="en-US"/>
        </w:rPr>
        <w:t>0 days.</w:t>
      </w:r>
      <w:r>
        <w:rPr>
          <w:lang w:val="en-US"/>
        </w:rPr>
        <w:t xml:space="preserve"> </w:t>
      </w:r>
    </w:p>
    <w:p w14:paraId="637E42A0" w14:textId="77777777" w:rsidR="003B5E6B" w:rsidRPr="000F33F6" w:rsidRDefault="003B5E6B" w:rsidP="004A3539">
      <w:pPr>
        <w:pStyle w:val="BodyText"/>
        <w:numPr>
          <w:ilvl w:val="0"/>
          <w:numId w:val="30"/>
        </w:numPr>
        <w:spacing w:after="0" w:line="240" w:lineRule="atLeast"/>
        <w:ind w:left="540" w:hanging="540"/>
        <w:jc w:val="thaiDistribute"/>
        <w:rPr>
          <w:b/>
          <w:bCs/>
          <w:sz w:val="24"/>
          <w:szCs w:val="24"/>
          <w:lang w:val="en-US"/>
        </w:rPr>
      </w:pPr>
      <w:r w:rsidRPr="000F33F6">
        <w:rPr>
          <w:b/>
          <w:bCs/>
          <w:sz w:val="24"/>
          <w:szCs w:val="24"/>
          <w:lang w:val="en-US"/>
        </w:rPr>
        <w:t xml:space="preserve">Investments in </w:t>
      </w:r>
      <w:r w:rsidR="00C10000" w:rsidRPr="000F33F6">
        <w:rPr>
          <w:b/>
          <w:bCs/>
          <w:sz w:val="24"/>
          <w:szCs w:val="24"/>
          <w:lang w:val="en-US"/>
        </w:rPr>
        <w:t>subsidiary</w:t>
      </w:r>
      <w:r w:rsidRPr="000F33F6">
        <w:rPr>
          <w:b/>
          <w:bCs/>
          <w:sz w:val="24"/>
          <w:szCs w:val="24"/>
          <w:lang w:val="en-US"/>
        </w:rPr>
        <w:t xml:space="preserve"> </w:t>
      </w:r>
    </w:p>
    <w:p w14:paraId="7DCECCE9" w14:textId="77777777" w:rsidR="00097489" w:rsidRDefault="00097489" w:rsidP="0064123D">
      <w:pPr>
        <w:tabs>
          <w:tab w:val="left" w:pos="540"/>
        </w:tabs>
        <w:spacing w:line="240" w:lineRule="atLeast"/>
        <w:ind w:right="389"/>
        <w:jc w:val="thaiDistribute"/>
        <w:rPr>
          <w:lang w:val="en-US"/>
        </w:rPr>
      </w:pPr>
    </w:p>
    <w:p w14:paraId="01981038" w14:textId="576EB7FA" w:rsidR="0082741A" w:rsidRPr="002635D3" w:rsidRDefault="00DF102C" w:rsidP="00E11C6C">
      <w:pPr>
        <w:ind w:left="547" w:right="43"/>
        <w:jc w:val="thaiDistribute"/>
        <w:rPr>
          <w:lang w:val="en-US"/>
        </w:rPr>
      </w:pPr>
      <w:r w:rsidRPr="002635D3">
        <w:rPr>
          <w:lang w:val="en-US"/>
        </w:rPr>
        <w:t>Investments in subsidiary</w:t>
      </w:r>
      <w:r w:rsidR="0082741A" w:rsidRPr="002635D3">
        <w:rPr>
          <w:lang w:val="en-US"/>
        </w:rPr>
        <w:t xml:space="preserve"> as at </w:t>
      </w:r>
      <w:r w:rsidR="004C1153" w:rsidRPr="002635D3">
        <w:rPr>
          <w:lang w:val="en-US"/>
        </w:rPr>
        <w:t>3</w:t>
      </w:r>
      <w:r w:rsidR="00E42619" w:rsidRPr="002635D3">
        <w:rPr>
          <w:lang w:val="en-US"/>
        </w:rPr>
        <w:t>1</w:t>
      </w:r>
      <w:r w:rsidR="004C1153" w:rsidRPr="002635D3">
        <w:rPr>
          <w:lang w:val="en-US"/>
        </w:rPr>
        <w:t xml:space="preserve"> </w:t>
      </w:r>
      <w:r w:rsidR="00E42619" w:rsidRPr="002635D3">
        <w:rPr>
          <w:lang w:val="en-US"/>
        </w:rPr>
        <w:t>March</w:t>
      </w:r>
      <w:r w:rsidR="004C1153" w:rsidRPr="002635D3">
        <w:rPr>
          <w:lang w:val="en-US"/>
        </w:rPr>
        <w:t xml:space="preserve"> 202</w:t>
      </w:r>
      <w:r w:rsidR="0061387E">
        <w:rPr>
          <w:lang w:val="en-US"/>
        </w:rPr>
        <w:t>4</w:t>
      </w:r>
      <w:r w:rsidR="006B2993" w:rsidRPr="002635D3">
        <w:rPr>
          <w:lang w:val="en-US"/>
        </w:rPr>
        <w:t xml:space="preserve"> </w:t>
      </w:r>
      <w:r w:rsidR="0082741A" w:rsidRPr="002635D3">
        <w:rPr>
          <w:lang w:val="en-US"/>
        </w:rPr>
        <w:t>and 31 December 20</w:t>
      </w:r>
      <w:r w:rsidR="00E42619" w:rsidRPr="002635D3">
        <w:rPr>
          <w:lang w:val="en-US"/>
        </w:rPr>
        <w:t>2</w:t>
      </w:r>
      <w:r w:rsidR="0061387E">
        <w:rPr>
          <w:lang w:val="en-US"/>
        </w:rPr>
        <w:t>3</w:t>
      </w:r>
      <w:r w:rsidR="0082741A" w:rsidRPr="002635D3">
        <w:rPr>
          <w:lang w:val="en-US"/>
        </w:rPr>
        <w:t>, and di</w:t>
      </w:r>
      <w:r w:rsidR="00861F4A" w:rsidRPr="002635D3">
        <w:rPr>
          <w:lang w:val="en-US"/>
        </w:rPr>
        <w:t>vidend</w:t>
      </w:r>
      <w:r w:rsidR="0082741A" w:rsidRPr="002635D3">
        <w:rPr>
          <w:lang w:val="en-US"/>
        </w:rPr>
        <w:t xml:space="preserve"> from </w:t>
      </w:r>
      <w:r w:rsidR="00415197" w:rsidRPr="002635D3">
        <w:rPr>
          <w:lang w:val="en-US"/>
        </w:rPr>
        <w:t>those investment</w:t>
      </w:r>
      <w:r w:rsidR="00091846" w:rsidRPr="002635D3">
        <w:rPr>
          <w:lang w:val="en-US"/>
        </w:rPr>
        <w:t xml:space="preserve"> for the </w:t>
      </w:r>
      <w:r w:rsidR="00273E53" w:rsidRPr="002635D3">
        <w:rPr>
          <w:lang w:val="en-US"/>
        </w:rPr>
        <w:t>three</w:t>
      </w:r>
      <w:r w:rsidR="00C10000" w:rsidRPr="002635D3">
        <w:rPr>
          <w:lang w:val="en-US"/>
        </w:rPr>
        <w:t>-</w:t>
      </w:r>
      <w:r w:rsidR="0082741A" w:rsidRPr="002635D3">
        <w:rPr>
          <w:lang w:val="en-US"/>
        </w:rPr>
        <w:t>month period ended</w:t>
      </w:r>
      <w:r w:rsidR="004F096C" w:rsidRPr="002635D3">
        <w:rPr>
          <w:lang w:val="en-US"/>
        </w:rPr>
        <w:t xml:space="preserve"> </w:t>
      </w:r>
      <w:r w:rsidR="00B36969" w:rsidRPr="002635D3">
        <w:rPr>
          <w:lang w:val="en-US"/>
        </w:rPr>
        <w:t>3</w:t>
      </w:r>
      <w:r w:rsidR="00273E53" w:rsidRPr="002635D3">
        <w:rPr>
          <w:lang w:val="en-US"/>
        </w:rPr>
        <w:t>1</w:t>
      </w:r>
      <w:r w:rsidR="00B36969" w:rsidRPr="002635D3">
        <w:rPr>
          <w:lang w:val="en-US"/>
        </w:rPr>
        <w:t xml:space="preserve"> </w:t>
      </w:r>
      <w:r w:rsidR="00273E53" w:rsidRPr="002635D3">
        <w:rPr>
          <w:lang w:val="en-US"/>
        </w:rPr>
        <w:t>March</w:t>
      </w:r>
      <w:r w:rsidR="00533311" w:rsidRPr="002635D3">
        <w:rPr>
          <w:lang w:val="en-US"/>
        </w:rPr>
        <w:t xml:space="preserve"> </w:t>
      </w:r>
      <w:r w:rsidR="0082741A" w:rsidRPr="002635D3">
        <w:rPr>
          <w:lang w:val="en-US"/>
        </w:rPr>
        <w:t>w</w:t>
      </w:r>
      <w:r w:rsidR="00C253A2" w:rsidRPr="002635D3">
        <w:rPr>
          <w:lang w:val="en-US"/>
        </w:rPr>
        <w:t>as</w:t>
      </w:r>
      <w:r w:rsidR="0082741A" w:rsidRPr="002635D3">
        <w:rPr>
          <w:lang w:val="en-US"/>
        </w:rPr>
        <w:t xml:space="preserve"> as follows:</w:t>
      </w:r>
    </w:p>
    <w:p w14:paraId="41B2D457" w14:textId="77777777" w:rsidR="00AD7250" w:rsidRPr="008F1515" w:rsidRDefault="00AD7250" w:rsidP="00AD7250">
      <w:pPr>
        <w:tabs>
          <w:tab w:val="left" w:pos="540"/>
        </w:tabs>
        <w:spacing w:line="240" w:lineRule="atLeast"/>
        <w:ind w:right="389"/>
        <w:jc w:val="thaiDistribute"/>
        <w:rPr>
          <w:rFonts w:cs="Times New Roman"/>
          <w:szCs w:val="22"/>
          <w:lang w:val="en-US"/>
        </w:rPr>
      </w:pPr>
    </w:p>
    <w:tbl>
      <w:tblPr>
        <w:tblW w:w="1454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214"/>
        <w:gridCol w:w="1350"/>
        <w:gridCol w:w="270"/>
        <w:gridCol w:w="1260"/>
        <w:gridCol w:w="270"/>
        <w:gridCol w:w="1350"/>
        <w:gridCol w:w="241"/>
        <w:gridCol w:w="1260"/>
        <w:gridCol w:w="254"/>
        <w:gridCol w:w="1305"/>
        <w:gridCol w:w="270"/>
        <w:gridCol w:w="1260"/>
        <w:gridCol w:w="270"/>
        <w:gridCol w:w="1350"/>
        <w:gridCol w:w="270"/>
        <w:gridCol w:w="1350"/>
      </w:tblGrid>
      <w:tr w:rsidR="00AD7250" w:rsidRPr="008F1515" w14:paraId="76142A31" w14:textId="77777777" w:rsidTr="008F0DC6">
        <w:trPr>
          <w:trHeight w:val="180"/>
        </w:trPr>
        <w:tc>
          <w:tcPr>
            <w:tcW w:w="2214" w:type="dxa"/>
            <w:vAlign w:val="bottom"/>
          </w:tcPr>
          <w:p w14:paraId="0488D697" w14:textId="77777777" w:rsidR="00AD7250" w:rsidRPr="008F1515" w:rsidRDefault="00AD7250" w:rsidP="0087102D">
            <w:pPr>
              <w:spacing w:line="240" w:lineRule="atLeast"/>
              <w:ind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330" w:type="dxa"/>
            <w:gridSpan w:val="15"/>
            <w:vAlign w:val="bottom"/>
          </w:tcPr>
          <w:p w14:paraId="109D1AA7" w14:textId="77777777" w:rsidR="00AD7250" w:rsidRPr="008F1515" w:rsidRDefault="00AD7250" w:rsidP="0087102D">
            <w:pPr>
              <w:spacing w:line="240" w:lineRule="atLeast"/>
              <w:ind w:right="-74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Separate financial statements</w:t>
            </w:r>
          </w:p>
        </w:tc>
      </w:tr>
      <w:tr w:rsidR="00AD7250" w:rsidRPr="008F1515" w14:paraId="6546D689" w14:textId="77777777" w:rsidTr="008F0DC6">
        <w:trPr>
          <w:trHeight w:val="378"/>
        </w:trPr>
        <w:tc>
          <w:tcPr>
            <w:tcW w:w="2214" w:type="dxa"/>
            <w:vAlign w:val="bottom"/>
          </w:tcPr>
          <w:p w14:paraId="7EA39C79" w14:textId="77777777" w:rsidR="00AD7250" w:rsidRPr="008F1515" w:rsidRDefault="00AD7250" w:rsidP="0087102D">
            <w:pPr>
              <w:spacing w:line="240" w:lineRule="atLeast"/>
              <w:ind w:right="39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5B6C5C4" w14:textId="77777777" w:rsidR="00AD7250" w:rsidRPr="008F1515" w:rsidRDefault="00AD7250" w:rsidP="0087102D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</w:rPr>
            </w:pPr>
            <w:r w:rsidRPr="008F1515">
              <w:rPr>
                <w:rFonts w:cs="Times New Roman"/>
                <w:color w:val="000000"/>
                <w:szCs w:val="22"/>
              </w:rPr>
              <w:t>Total direct/indirect holding</w:t>
            </w:r>
          </w:p>
        </w:tc>
        <w:tc>
          <w:tcPr>
            <w:tcW w:w="270" w:type="dxa"/>
            <w:vAlign w:val="bottom"/>
          </w:tcPr>
          <w:p w14:paraId="2FCDDB21" w14:textId="77777777" w:rsidR="00AD7250" w:rsidRPr="008F1515" w:rsidRDefault="00AD7250" w:rsidP="0087102D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851" w:type="dxa"/>
            <w:gridSpan w:val="3"/>
            <w:vAlign w:val="bottom"/>
          </w:tcPr>
          <w:p w14:paraId="075C3C2F" w14:textId="77777777" w:rsidR="00AD7250" w:rsidRPr="008F1515" w:rsidRDefault="00AD7250" w:rsidP="0087102D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Paid-up capital</w:t>
            </w:r>
          </w:p>
        </w:tc>
        <w:tc>
          <w:tcPr>
            <w:tcW w:w="254" w:type="dxa"/>
            <w:vAlign w:val="bottom"/>
          </w:tcPr>
          <w:p w14:paraId="787D9D94" w14:textId="77777777" w:rsidR="00AD7250" w:rsidRPr="008F1515" w:rsidRDefault="00AD7250" w:rsidP="0087102D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0613340D" w14:textId="77777777" w:rsidR="00AD7250" w:rsidRPr="008F1515" w:rsidRDefault="00AD7250" w:rsidP="0087102D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Cost method</w:t>
            </w:r>
          </w:p>
        </w:tc>
        <w:tc>
          <w:tcPr>
            <w:tcW w:w="270" w:type="dxa"/>
          </w:tcPr>
          <w:p w14:paraId="29C07ED0" w14:textId="77777777" w:rsidR="00AD7250" w:rsidRPr="008F1515" w:rsidRDefault="00AD7250" w:rsidP="0087102D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58CDABDB" w14:textId="50555B89" w:rsidR="00AD7250" w:rsidRPr="008F1515" w:rsidRDefault="00AD7250" w:rsidP="0087102D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Dividend income</w:t>
            </w:r>
          </w:p>
        </w:tc>
      </w:tr>
      <w:tr w:rsidR="00AD7250" w:rsidRPr="008F1515" w14:paraId="5FB011CF" w14:textId="77777777" w:rsidTr="008F0DC6">
        <w:trPr>
          <w:trHeight w:val="191"/>
        </w:trPr>
        <w:tc>
          <w:tcPr>
            <w:tcW w:w="2214" w:type="dxa"/>
            <w:vAlign w:val="bottom"/>
          </w:tcPr>
          <w:p w14:paraId="69A127C6" w14:textId="77777777" w:rsidR="00AD7250" w:rsidRPr="008F1515" w:rsidRDefault="00AD7250" w:rsidP="00AD7250">
            <w:pPr>
              <w:spacing w:line="240" w:lineRule="atLeast"/>
              <w:ind w:right="39"/>
              <w:jc w:val="center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67FC73F" w14:textId="77777777" w:rsidR="00AD7250" w:rsidRPr="008F0DC6" w:rsidRDefault="00B36969" w:rsidP="00AD7250">
            <w:pPr>
              <w:ind w:right="-68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 w:rsidRPr="008F0DC6">
              <w:rPr>
                <w:rFonts w:cstheme="minorBidi"/>
                <w:color w:val="000000"/>
                <w:spacing w:val="-6"/>
                <w:szCs w:val="28"/>
              </w:rPr>
              <w:t>3</w:t>
            </w:r>
            <w:r w:rsidR="00420B32">
              <w:rPr>
                <w:rFonts w:cstheme="minorBidi"/>
                <w:color w:val="000000"/>
                <w:spacing w:val="-6"/>
                <w:szCs w:val="28"/>
              </w:rPr>
              <w:t>1</w:t>
            </w:r>
            <w:r w:rsidRPr="008F0DC6">
              <w:rPr>
                <w:rFonts w:cstheme="minorBidi"/>
                <w:color w:val="000000"/>
                <w:spacing w:val="-6"/>
                <w:szCs w:val="28"/>
              </w:rPr>
              <w:t xml:space="preserve"> </w:t>
            </w:r>
            <w:r w:rsidR="00420B32">
              <w:rPr>
                <w:rFonts w:cstheme="minorBidi"/>
                <w:color w:val="000000"/>
                <w:spacing w:val="-6"/>
                <w:szCs w:val="28"/>
              </w:rPr>
              <w:t>March</w:t>
            </w:r>
          </w:p>
        </w:tc>
        <w:tc>
          <w:tcPr>
            <w:tcW w:w="270" w:type="dxa"/>
            <w:vAlign w:val="bottom"/>
          </w:tcPr>
          <w:p w14:paraId="4F0BA071" w14:textId="77777777" w:rsidR="00AD7250" w:rsidRPr="008F0DC6" w:rsidRDefault="00AD7250" w:rsidP="00AD7250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C16DFC1" w14:textId="77777777" w:rsidR="00AD7250" w:rsidRPr="008F0DC6" w:rsidRDefault="00AD7250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8F0DC6">
              <w:rPr>
                <w:rFonts w:cs="Times New Roman"/>
                <w:color w:val="000000"/>
                <w:spacing w:val="-6"/>
                <w:szCs w:val="22"/>
                <w:lang w:val="en-US"/>
              </w:rPr>
              <w:t>31 December</w:t>
            </w:r>
          </w:p>
        </w:tc>
        <w:tc>
          <w:tcPr>
            <w:tcW w:w="270" w:type="dxa"/>
            <w:vAlign w:val="bottom"/>
          </w:tcPr>
          <w:p w14:paraId="64929447" w14:textId="77777777" w:rsidR="00AD7250" w:rsidRPr="008F0DC6" w:rsidRDefault="00AD7250" w:rsidP="00AD7250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64F453A" w14:textId="77777777" w:rsidR="00AD7250" w:rsidRPr="008F0DC6" w:rsidRDefault="00420B32" w:rsidP="00AD7250">
            <w:pPr>
              <w:ind w:right="-68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 w:rsidRPr="00420B32">
              <w:rPr>
                <w:rFonts w:cstheme="minorBidi"/>
                <w:color w:val="000000"/>
                <w:spacing w:val="-6"/>
                <w:szCs w:val="28"/>
              </w:rPr>
              <w:t>31 March</w:t>
            </w:r>
          </w:p>
        </w:tc>
        <w:tc>
          <w:tcPr>
            <w:tcW w:w="241" w:type="dxa"/>
            <w:vAlign w:val="bottom"/>
          </w:tcPr>
          <w:p w14:paraId="0A1FAF52" w14:textId="77777777" w:rsidR="00AD7250" w:rsidRPr="008F0DC6" w:rsidRDefault="00AD7250" w:rsidP="00AD7250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C9589D1" w14:textId="77777777" w:rsidR="00AD7250" w:rsidRPr="008F0DC6" w:rsidRDefault="00AD7250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8F0DC6">
              <w:rPr>
                <w:rFonts w:cs="Times New Roman"/>
                <w:color w:val="000000"/>
                <w:spacing w:val="-6"/>
                <w:szCs w:val="22"/>
                <w:lang w:val="en-US"/>
              </w:rPr>
              <w:t>31 December</w:t>
            </w:r>
          </w:p>
        </w:tc>
        <w:tc>
          <w:tcPr>
            <w:tcW w:w="254" w:type="dxa"/>
            <w:vAlign w:val="bottom"/>
          </w:tcPr>
          <w:p w14:paraId="0FD51D80" w14:textId="77777777" w:rsidR="00AD7250" w:rsidRPr="008F0DC6" w:rsidRDefault="00AD7250" w:rsidP="00AD7250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7DD973AA" w14:textId="44713792" w:rsidR="00AD7250" w:rsidRPr="008F0DC6" w:rsidRDefault="00B36969" w:rsidP="00AD7250">
            <w:pPr>
              <w:ind w:right="-68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 w:rsidRPr="008F0DC6">
              <w:rPr>
                <w:rFonts w:cstheme="minorBidi"/>
                <w:color w:val="000000"/>
                <w:spacing w:val="-6"/>
                <w:szCs w:val="28"/>
              </w:rPr>
              <w:t>3</w:t>
            </w:r>
            <w:r w:rsidR="00420B32" w:rsidRPr="00420B32">
              <w:rPr>
                <w:rFonts w:cstheme="minorBidi"/>
                <w:color w:val="000000"/>
                <w:spacing w:val="-6"/>
                <w:szCs w:val="28"/>
              </w:rPr>
              <w:t>1 March</w:t>
            </w:r>
          </w:p>
        </w:tc>
        <w:tc>
          <w:tcPr>
            <w:tcW w:w="270" w:type="dxa"/>
            <w:vAlign w:val="bottom"/>
          </w:tcPr>
          <w:p w14:paraId="1A373B7E" w14:textId="77777777" w:rsidR="00AD7250" w:rsidRPr="008F0DC6" w:rsidRDefault="00AD7250" w:rsidP="00AD7250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3F218A1" w14:textId="77777777" w:rsidR="00AD7250" w:rsidRPr="008F0DC6" w:rsidRDefault="00AD7250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8F0DC6">
              <w:rPr>
                <w:rFonts w:cs="Times New Roman"/>
                <w:color w:val="000000"/>
                <w:spacing w:val="-6"/>
                <w:szCs w:val="22"/>
                <w:lang w:val="en-US"/>
              </w:rPr>
              <w:t>31 December</w:t>
            </w:r>
          </w:p>
        </w:tc>
        <w:tc>
          <w:tcPr>
            <w:tcW w:w="270" w:type="dxa"/>
            <w:vAlign w:val="bottom"/>
          </w:tcPr>
          <w:p w14:paraId="09A7B9C0" w14:textId="77777777" w:rsidR="00AD7250" w:rsidRPr="008F0DC6" w:rsidRDefault="00AD7250" w:rsidP="00AD7250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28DA563" w14:textId="77777777" w:rsidR="00AD7250" w:rsidRPr="008F0DC6" w:rsidRDefault="00420B32" w:rsidP="00AD7250">
            <w:pPr>
              <w:ind w:right="-68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 w:rsidRPr="00420B32">
              <w:rPr>
                <w:rFonts w:cstheme="minorBidi"/>
                <w:color w:val="000000"/>
                <w:spacing w:val="-6"/>
                <w:szCs w:val="28"/>
              </w:rPr>
              <w:t>31 March</w:t>
            </w:r>
          </w:p>
        </w:tc>
        <w:tc>
          <w:tcPr>
            <w:tcW w:w="270" w:type="dxa"/>
            <w:vAlign w:val="bottom"/>
          </w:tcPr>
          <w:p w14:paraId="0F0E8802" w14:textId="77777777" w:rsidR="00AD7250" w:rsidRPr="008F0DC6" w:rsidRDefault="00AD7250" w:rsidP="00AD7250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B845B51" w14:textId="77777777" w:rsidR="00AD7250" w:rsidRPr="008F0DC6" w:rsidRDefault="00420B32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420B32">
              <w:rPr>
                <w:rFonts w:cstheme="minorBidi"/>
                <w:color w:val="000000"/>
                <w:spacing w:val="-6"/>
                <w:szCs w:val="28"/>
              </w:rPr>
              <w:t>31 March</w:t>
            </w:r>
          </w:p>
        </w:tc>
      </w:tr>
      <w:tr w:rsidR="00AD7250" w:rsidRPr="008F1515" w14:paraId="37E9B375" w14:textId="77777777" w:rsidTr="008F0DC6">
        <w:trPr>
          <w:trHeight w:val="205"/>
        </w:trPr>
        <w:tc>
          <w:tcPr>
            <w:tcW w:w="2214" w:type="dxa"/>
            <w:vAlign w:val="bottom"/>
          </w:tcPr>
          <w:p w14:paraId="00A814CF" w14:textId="77777777" w:rsidR="00AD7250" w:rsidRPr="008F1515" w:rsidRDefault="00AD7250" w:rsidP="00AD7250">
            <w:pPr>
              <w:spacing w:line="240" w:lineRule="atLeast"/>
              <w:ind w:right="39"/>
              <w:jc w:val="center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B32FE2C" w14:textId="27C62A4A" w:rsidR="00AD7250" w:rsidRPr="008F1515" w:rsidRDefault="00AD7250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</w:t>
            </w:r>
            <w:r w:rsidR="00BD774E">
              <w:rPr>
                <w:rFonts w:cs="Times New Roman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7E4DC7EE" w14:textId="77777777" w:rsidR="00AD7250" w:rsidRPr="008F1515" w:rsidRDefault="00AD7250" w:rsidP="00AD7250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8FBFAFD" w14:textId="5DCBD81C" w:rsidR="00AD7250" w:rsidRPr="008F1515" w:rsidRDefault="00AD7250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</w:t>
            </w:r>
            <w:r w:rsidR="00420B32">
              <w:rPr>
                <w:rFonts w:cs="Times New Roman"/>
                <w:color w:val="000000"/>
                <w:szCs w:val="22"/>
                <w:lang w:val="en-US"/>
              </w:rPr>
              <w:t>2</w:t>
            </w:r>
            <w:r w:rsidR="00BD774E">
              <w:rPr>
                <w:rFonts w:cs="Times New Roman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45D86366" w14:textId="77777777" w:rsidR="00AD7250" w:rsidRPr="008F1515" w:rsidRDefault="00AD7250" w:rsidP="00AD7250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96A0F55" w14:textId="476DCC04" w:rsidR="00AD7250" w:rsidRPr="008F1515" w:rsidRDefault="00AD7250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</w:t>
            </w:r>
            <w:r w:rsidR="00BD774E">
              <w:rPr>
                <w:rFonts w:cs="Times New Roman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241" w:type="dxa"/>
            <w:vAlign w:val="bottom"/>
          </w:tcPr>
          <w:p w14:paraId="14DAEA1A" w14:textId="77777777" w:rsidR="00AD7250" w:rsidRPr="008F1515" w:rsidRDefault="00AD7250" w:rsidP="00AD7250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D53A018" w14:textId="45D58DD1" w:rsidR="00AD7250" w:rsidRPr="008F1515" w:rsidRDefault="00AD7250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</w:t>
            </w:r>
            <w:r w:rsidR="00420B32">
              <w:rPr>
                <w:rFonts w:cs="Times New Roman"/>
                <w:color w:val="000000"/>
                <w:szCs w:val="22"/>
                <w:lang w:val="en-US"/>
              </w:rPr>
              <w:t>2</w:t>
            </w:r>
            <w:r w:rsidR="00BD774E">
              <w:rPr>
                <w:rFonts w:cs="Times New Roman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254" w:type="dxa"/>
            <w:vAlign w:val="bottom"/>
          </w:tcPr>
          <w:p w14:paraId="7C31787B" w14:textId="77777777" w:rsidR="00AD7250" w:rsidRPr="008F1515" w:rsidRDefault="00AD7250" w:rsidP="00AD7250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10E7F6A1" w14:textId="370638BD" w:rsidR="00AD7250" w:rsidRPr="008F1515" w:rsidRDefault="00AD7250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</w:t>
            </w:r>
            <w:r w:rsidR="00BD774E">
              <w:rPr>
                <w:rFonts w:cs="Times New Roman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2DED405A" w14:textId="77777777" w:rsidR="00AD7250" w:rsidRPr="008F1515" w:rsidRDefault="00AD7250" w:rsidP="00AD7250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CA8993" w14:textId="2A07A677" w:rsidR="00AD7250" w:rsidRPr="008F1515" w:rsidRDefault="00AD7250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</w:t>
            </w:r>
            <w:r w:rsidR="00420B32">
              <w:rPr>
                <w:rFonts w:cs="Times New Roman"/>
                <w:color w:val="000000"/>
                <w:szCs w:val="22"/>
                <w:lang w:val="en-US"/>
              </w:rPr>
              <w:t>2</w:t>
            </w:r>
            <w:r w:rsidR="00BD774E">
              <w:rPr>
                <w:rFonts w:cs="Times New Roman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520C8DD0" w14:textId="77777777" w:rsidR="00AD7250" w:rsidRPr="008F1515" w:rsidRDefault="00AD7250" w:rsidP="00AD7250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6A9545C" w14:textId="00740799" w:rsidR="00AD7250" w:rsidRPr="008F1515" w:rsidRDefault="00AD7250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</w:t>
            </w:r>
            <w:r w:rsidR="00BD774E">
              <w:rPr>
                <w:rFonts w:cs="Times New Roman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69161833" w14:textId="77777777" w:rsidR="00AD7250" w:rsidRPr="008F1515" w:rsidRDefault="00AD7250" w:rsidP="00AD7250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FAB4102" w14:textId="7D9B6A95" w:rsidR="00AD7250" w:rsidRPr="008F1515" w:rsidRDefault="00AD7250" w:rsidP="00AD7250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</w:t>
            </w:r>
            <w:r w:rsidR="00420B32">
              <w:rPr>
                <w:rFonts w:cs="Times New Roman"/>
                <w:color w:val="000000"/>
                <w:szCs w:val="22"/>
                <w:lang w:val="en-US"/>
              </w:rPr>
              <w:t>2</w:t>
            </w:r>
            <w:r w:rsidR="00BD774E">
              <w:rPr>
                <w:rFonts w:cs="Times New Roman"/>
                <w:color w:val="000000"/>
                <w:szCs w:val="22"/>
                <w:lang w:val="en-US"/>
              </w:rPr>
              <w:t>3</w:t>
            </w:r>
          </w:p>
        </w:tc>
      </w:tr>
      <w:tr w:rsidR="00AD7250" w:rsidRPr="008F1515" w14:paraId="15676ED2" w14:textId="77777777" w:rsidTr="008F0DC6">
        <w:trPr>
          <w:trHeight w:val="180"/>
        </w:trPr>
        <w:tc>
          <w:tcPr>
            <w:tcW w:w="2214" w:type="dxa"/>
            <w:vAlign w:val="bottom"/>
          </w:tcPr>
          <w:p w14:paraId="1B965F28" w14:textId="77777777" w:rsidR="00AD7250" w:rsidRPr="008F1515" w:rsidRDefault="00AD7250" w:rsidP="00AD7250">
            <w:pPr>
              <w:spacing w:line="240" w:lineRule="auto"/>
              <w:ind w:right="-68"/>
              <w:jc w:val="thaiDistribute"/>
              <w:rPr>
                <w:rFonts w:cs="Times New Roman"/>
                <w:color w:val="000000"/>
                <w:szCs w:val="22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72CD383A" w14:textId="77777777" w:rsidR="00AD7250" w:rsidRPr="008F1515" w:rsidRDefault="00AD7250" w:rsidP="00AD7250">
            <w:pPr>
              <w:spacing w:line="240" w:lineRule="auto"/>
              <w:ind w:left="-25" w:right="-68"/>
              <w:jc w:val="center"/>
              <w:rPr>
                <w:rFonts w:cs="Times New Roman"/>
                <w:i/>
                <w:iCs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i/>
                <w:iCs/>
                <w:color w:val="000000"/>
                <w:szCs w:val="22"/>
                <w:lang w:val="en-US"/>
              </w:rPr>
              <w:t>(%)</w:t>
            </w:r>
          </w:p>
        </w:tc>
        <w:tc>
          <w:tcPr>
            <w:tcW w:w="9450" w:type="dxa"/>
            <w:gridSpan w:val="12"/>
            <w:vAlign w:val="bottom"/>
          </w:tcPr>
          <w:p w14:paraId="45F2F9D6" w14:textId="77777777" w:rsidR="00AD7250" w:rsidRPr="008F1515" w:rsidRDefault="00AD7250" w:rsidP="00AD7250">
            <w:pPr>
              <w:spacing w:line="240" w:lineRule="auto"/>
              <w:ind w:right="-74"/>
              <w:jc w:val="center"/>
              <w:rPr>
                <w:rFonts w:cs="Times New Roman"/>
                <w:i/>
                <w:iCs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i/>
                <w:iCs/>
                <w:color w:val="000000"/>
                <w:szCs w:val="22"/>
                <w:lang w:val="en-US"/>
              </w:rPr>
              <w:t>(in thousand Baht)</w:t>
            </w:r>
          </w:p>
        </w:tc>
      </w:tr>
      <w:tr w:rsidR="00AD7250" w:rsidRPr="008F1515" w14:paraId="2D86D748" w14:textId="77777777" w:rsidTr="008F0DC6">
        <w:trPr>
          <w:trHeight w:val="283"/>
        </w:trPr>
        <w:tc>
          <w:tcPr>
            <w:tcW w:w="2214" w:type="dxa"/>
            <w:vAlign w:val="bottom"/>
          </w:tcPr>
          <w:p w14:paraId="3C132D3B" w14:textId="77777777" w:rsidR="00AD7250" w:rsidRPr="008F1515" w:rsidRDefault="00AD7250" w:rsidP="00AD7250">
            <w:pPr>
              <w:ind w:right="-108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6BAFA17" w14:textId="77777777" w:rsidR="00AD7250" w:rsidRPr="008F1515" w:rsidRDefault="00AD7250" w:rsidP="00AD7250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E190D0A" w14:textId="77777777" w:rsidR="00AD7250" w:rsidRPr="008F1515" w:rsidRDefault="00AD7250" w:rsidP="00AD7250">
            <w:pPr>
              <w:tabs>
                <w:tab w:val="decimal" w:pos="742"/>
              </w:tabs>
              <w:spacing w:line="240" w:lineRule="auto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215F373" w14:textId="77777777" w:rsidR="00AD7250" w:rsidRPr="008F1515" w:rsidRDefault="00AD7250" w:rsidP="00AD7250">
            <w:pPr>
              <w:spacing w:line="240" w:lineRule="auto"/>
              <w:ind w:right="-48"/>
              <w:jc w:val="right"/>
              <w:rPr>
                <w:rFonts w:cs="Times New Roman"/>
                <w:color w:val="00000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F29732B" w14:textId="77777777" w:rsidR="00AD7250" w:rsidRPr="008F1515" w:rsidRDefault="00AD7250" w:rsidP="00AD7250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4342426" w14:textId="77777777" w:rsidR="00AD7250" w:rsidRPr="008F1515" w:rsidRDefault="00AD7250" w:rsidP="00AD7250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5F5B6C04" w14:textId="77777777" w:rsidR="00AD7250" w:rsidRPr="008F1515" w:rsidRDefault="00AD7250" w:rsidP="00AD7250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14BC7B8" w14:textId="77777777" w:rsidR="00AD7250" w:rsidRPr="008F1515" w:rsidRDefault="00AD7250" w:rsidP="00AD7250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54" w:type="dxa"/>
            <w:vAlign w:val="bottom"/>
          </w:tcPr>
          <w:p w14:paraId="6339B7C2" w14:textId="77777777" w:rsidR="00AD7250" w:rsidRPr="008F1515" w:rsidRDefault="00AD7250" w:rsidP="00AD7250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384B661E" w14:textId="77777777" w:rsidR="00AD7250" w:rsidRPr="008F1515" w:rsidRDefault="00AD7250" w:rsidP="00AD7250">
            <w:pPr>
              <w:tabs>
                <w:tab w:val="decimal" w:pos="790"/>
              </w:tabs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F99622B" w14:textId="77777777" w:rsidR="00AD7250" w:rsidRPr="008F1515" w:rsidRDefault="00AD7250" w:rsidP="00AD7250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A57DA38" w14:textId="77777777" w:rsidR="00AD7250" w:rsidRPr="008F1515" w:rsidRDefault="00AD7250" w:rsidP="00AD7250">
            <w:pPr>
              <w:tabs>
                <w:tab w:val="decimal" w:pos="1096"/>
              </w:tabs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75B84F1" w14:textId="77777777" w:rsidR="00AD7250" w:rsidRPr="008F1515" w:rsidRDefault="00AD7250" w:rsidP="00AD7250">
            <w:pPr>
              <w:tabs>
                <w:tab w:val="decimal" w:pos="808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D07C8ED" w14:textId="77777777" w:rsidR="00AD7250" w:rsidRPr="008F1515" w:rsidRDefault="00AD7250" w:rsidP="00AD7250">
            <w:pPr>
              <w:ind w:right="-3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EB3E87E" w14:textId="77777777" w:rsidR="00AD7250" w:rsidRPr="008F1515" w:rsidRDefault="00AD7250" w:rsidP="00AD7250">
            <w:pPr>
              <w:tabs>
                <w:tab w:val="decimal" w:pos="808"/>
              </w:tabs>
              <w:spacing w:line="240" w:lineRule="auto"/>
              <w:ind w:right="-115"/>
              <w:jc w:val="right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6EAECAE" w14:textId="77777777" w:rsidR="00AD7250" w:rsidRPr="008F1515" w:rsidRDefault="00AD7250" w:rsidP="00AD7250">
            <w:pPr>
              <w:ind w:right="16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</w:tr>
      <w:tr w:rsidR="00826E93" w:rsidRPr="008F1515" w14:paraId="6A52C444" w14:textId="77777777" w:rsidTr="008F0DC6">
        <w:trPr>
          <w:trHeight w:val="283"/>
        </w:trPr>
        <w:tc>
          <w:tcPr>
            <w:tcW w:w="2214" w:type="dxa"/>
            <w:vAlign w:val="bottom"/>
          </w:tcPr>
          <w:p w14:paraId="28FDB99A" w14:textId="77777777" w:rsidR="00826E93" w:rsidRPr="008F0DC6" w:rsidRDefault="00826E93" w:rsidP="00826E93">
            <w:pPr>
              <w:ind w:left="49" w:right="-108"/>
              <w:rPr>
                <w:rFonts w:cs="Times New Roman"/>
                <w:spacing w:val="-6"/>
                <w:szCs w:val="22"/>
              </w:rPr>
            </w:pPr>
            <w:r w:rsidRPr="008F0DC6">
              <w:rPr>
                <w:rFonts w:cs="Times New Roman"/>
                <w:spacing w:val="-6"/>
                <w:szCs w:val="22"/>
                <w:lang w:val="en-US" w:bidi="th-TH"/>
              </w:rPr>
              <w:t>Q-Con Eastern Co., Ltd.</w:t>
            </w:r>
          </w:p>
        </w:tc>
        <w:tc>
          <w:tcPr>
            <w:tcW w:w="1350" w:type="dxa"/>
            <w:vAlign w:val="bottom"/>
          </w:tcPr>
          <w:p w14:paraId="28C6179F" w14:textId="00109CCC" w:rsidR="00826E93" w:rsidRPr="008F1515" w:rsidRDefault="00826E93" w:rsidP="00826E93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100</w:t>
            </w:r>
          </w:p>
        </w:tc>
        <w:tc>
          <w:tcPr>
            <w:tcW w:w="270" w:type="dxa"/>
            <w:vAlign w:val="bottom"/>
          </w:tcPr>
          <w:p w14:paraId="5284FDF6" w14:textId="77777777" w:rsidR="00826E93" w:rsidRPr="008F1515" w:rsidRDefault="00826E93" w:rsidP="00826E93">
            <w:pPr>
              <w:tabs>
                <w:tab w:val="decimal" w:pos="742"/>
              </w:tabs>
              <w:spacing w:line="240" w:lineRule="auto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30F9FFB" w14:textId="77777777" w:rsidR="00826E93" w:rsidRPr="008F1515" w:rsidRDefault="00826E93" w:rsidP="00826E93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100</w:t>
            </w:r>
          </w:p>
        </w:tc>
        <w:tc>
          <w:tcPr>
            <w:tcW w:w="270" w:type="dxa"/>
            <w:vAlign w:val="bottom"/>
          </w:tcPr>
          <w:p w14:paraId="19794351" w14:textId="77777777" w:rsidR="00826E93" w:rsidRPr="008F1515" w:rsidRDefault="00826E93" w:rsidP="00826E93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C1839D0" w14:textId="587F265A" w:rsidR="00826E93" w:rsidRPr="008F1515" w:rsidRDefault="00826E93" w:rsidP="00826E93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590,000</w:t>
            </w:r>
          </w:p>
        </w:tc>
        <w:tc>
          <w:tcPr>
            <w:tcW w:w="241" w:type="dxa"/>
            <w:vAlign w:val="bottom"/>
          </w:tcPr>
          <w:p w14:paraId="286ED407" w14:textId="77777777" w:rsidR="00826E93" w:rsidRPr="008F1515" w:rsidRDefault="00826E93" w:rsidP="00826E93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EC8E6DC" w14:textId="77777777" w:rsidR="00826E93" w:rsidRPr="008F1515" w:rsidRDefault="00826E93" w:rsidP="00826E93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590,000</w:t>
            </w:r>
          </w:p>
        </w:tc>
        <w:tc>
          <w:tcPr>
            <w:tcW w:w="254" w:type="dxa"/>
            <w:vAlign w:val="bottom"/>
          </w:tcPr>
          <w:p w14:paraId="3C4D695A" w14:textId="77777777" w:rsidR="00826E93" w:rsidRPr="008F1515" w:rsidRDefault="00826E93" w:rsidP="00826E93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0CF7CF6" w14:textId="767943F4" w:rsidR="00826E93" w:rsidRPr="00AC314E" w:rsidRDefault="00826E93" w:rsidP="00826E93">
            <w:pPr>
              <w:tabs>
                <w:tab w:val="decimal" w:pos="882"/>
              </w:tabs>
              <w:spacing w:line="240" w:lineRule="auto"/>
              <w:ind w:right="-18"/>
            </w:pPr>
            <w:r w:rsidRPr="00AC314E">
              <w:t>590,</w:t>
            </w:r>
            <w:r w:rsidRPr="007D0957">
              <w:rPr>
                <w:rFonts w:cs="Times New Roman"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32F9A5FC" w14:textId="77777777" w:rsidR="00826E93" w:rsidRPr="008F1515" w:rsidRDefault="00826E93" w:rsidP="00826E93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618C5E" w14:textId="77777777" w:rsidR="00826E93" w:rsidRPr="00AC314E" w:rsidRDefault="00826E93" w:rsidP="00826E93">
            <w:pPr>
              <w:tabs>
                <w:tab w:val="decimal" w:pos="882"/>
              </w:tabs>
              <w:spacing w:line="240" w:lineRule="auto"/>
              <w:ind w:right="-18"/>
            </w:pPr>
            <w:r w:rsidRPr="00AC314E">
              <w:t>590,</w:t>
            </w:r>
            <w:r w:rsidRPr="007D0957">
              <w:rPr>
                <w:rFonts w:cs="Times New Roman"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</w:tcPr>
          <w:p w14:paraId="6F52ACA1" w14:textId="77777777" w:rsidR="00826E93" w:rsidRPr="008F1515" w:rsidRDefault="00826E93" w:rsidP="00826E93">
            <w:pPr>
              <w:tabs>
                <w:tab w:val="decimal" w:pos="808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1B580B4" w14:textId="2488C647" w:rsidR="00826E93" w:rsidRPr="00FA21F7" w:rsidRDefault="00826E93" w:rsidP="00826E93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B176450" w14:textId="77777777" w:rsidR="00826E93" w:rsidRPr="00FA21F7" w:rsidRDefault="00826E93" w:rsidP="00826E93">
            <w:pPr>
              <w:tabs>
                <w:tab w:val="decimal" w:pos="808"/>
              </w:tabs>
              <w:spacing w:line="240" w:lineRule="auto"/>
              <w:ind w:right="-115"/>
              <w:jc w:val="right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B70329F" w14:textId="0FAE8892" w:rsidR="00826E93" w:rsidRPr="00FA21F7" w:rsidRDefault="00826E93" w:rsidP="00826E93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-</w:t>
            </w:r>
          </w:p>
        </w:tc>
      </w:tr>
      <w:tr w:rsidR="00826E93" w:rsidRPr="008F1515" w14:paraId="7560C858" w14:textId="77777777" w:rsidTr="008F0DC6">
        <w:trPr>
          <w:trHeight w:val="273"/>
        </w:trPr>
        <w:tc>
          <w:tcPr>
            <w:tcW w:w="2214" w:type="dxa"/>
            <w:vAlign w:val="bottom"/>
          </w:tcPr>
          <w:p w14:paraId="044061FD" w14:textId="77777777" w:rsidR="00826E93" w:rsidRPr="008F1515" w:rsidRDefault="00826E93" w:rsidP="00826E93">
            <w:pPr>
              <w:ind w:left="49" w:right="-108"/>
              <w:rPr>
                <w:rFonts w:cs="Times New Roman"/>
                <w:b/>
                <w:bCs/>
                <w:szCs w:val="22"/>
                <w:lang w:val="en-US"/>
              </w:rPr>
            </w:pPr>
            <w:r w:rsidRPr="008F1515">
              <w:rPr>
                <w:rFonts w:cs="Times New Roman"/>
                <w:b/>
                <w:bCs/>
                <w:szCs w:val="22"/>
                <w:lang w:val="en-US"/>
              </w:rPr>
              <w:t>Total</w:t>
            </w:r>
          </w:p>
        </w:tc>
        <w:tc>
          <w:tcPr>
            <w:tcW w:w="1350" w:type="dxa"/>
            <w:vAlign w:val="bottom"/>
          </w:tcPr>
          <w:p w14:paraId="34FBCEFF" w14:textId="77777777" w:rsidR="00826E93" w:rsidRPr="008F1515" w:rsidRDefault="00826E93" w:rsidP="00826E93">
            <w:pPr>
              <w:spacing w:line="240" w:lineRule="auto"/>
              <w:ind w:right="-118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40ED4B" w14:textId="77777777" w:rsidR="00826E93" w:rsidRPr="008F1515" w:rsidRDefault="00826E93" w:rsidP="00826E93">
            <w:pPr>
              <w:tabs>
                <w:tab w:val="decimal" w:pos="742"/>
              </w:tabs>
              <w:spacing w:line="240" w:lineRule="auto"/>
              <w:ind w:left="-25" w:right="-115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4DC3C39" w14:textId="77777777" w:rsidR="00826E93" w:rsidRPr="008F1515" w:rsidRDefault="00826E93" w:rsidP="00826E93">
            <w:pPr>
              <w:spacing w:line="240" w:lineRule="auto"/>
              <w:ind w:right="-118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FFF38B6" w14:textId="77777777" w:rsidR="00826E93" w:rsidRPr="008F1515" w:rsidRDefault="00826E93" w:rsidP="00826E93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D2F8E70" w14:textId="77777777" w:rsidR="00826E93" w:rsidRPr="008F1515" w:rsidRDefault="00826E93" w:rsidP="00826E93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74781CE0" w14:textId="77777777" w:rsidR="00826E93" w:rsidRPr="008F1515" w:rsidRDefault="00826E93" w:rsidP="00826E93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EF8B470" w14:textId="77777777" w:rsidR="00826E93" w:rsidRPr="008F1515" w:rsidRDefault="00826E93" w:rsidP="00826E93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54" w:type="dxa"/>
            <w:vAlign w:val="bottom"/>
          </w:tcPr>
          <w:p w14:paraId="662EF84A" w14:textId="77777777" w:rsidR="00826E93" w:rsidRPr="008F1515" w:rsidRDefault="00826E93" w:rsidP="00826E93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32F8134A" w14:textId="2530DE54" w:rsidR="00826E93" w:rsidRPr="007D0957" w:rsidRDefault="00826E93" w:rsidP="00826E93">
            <w:pPr>
              <w:tabs>
                <w:tab w:val="decimal" w:pos="882"/>
              </w:tabs>
              <w:spacing w:line="240" w:lineRule="auto"/>
              <w:ind w:right="-18"/>
              <w:rPr>
                <w:b/>
                <w:bCs/>
              </w:rPr>
            </w:pPr>
            <w:r w:rsidRPr="007D0957">
              <w:rPr>
                <w:b/>
                <w:bCs/>
              </w:rPr>
              <w:t>590,</w:t>
            </w:r>
            <w:r w:rsidRPr="007D0957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7208C0A4" w14:textId="77777777" w:rsidR="00826E93" w:rsidRPr="008F1515" w:rsidRDefault="00826E93" w:rsidP="00826E93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D34DB6" w14:textId="77777777" w:rsidR="00826E93" w:rsidRPr="007D0957" w:rsidRDefault="00826E93" w:rsidP="00826E93">
            <w:pPr>
              <w:tabs>
                <w:tab w:val="decimal" w:pos="882"/>
              </w:tabs>
              <w:spacing w:line="240" w:lineRule="auto"/>
              <w:ind w:right="-18"/>
              <w:rPr>
                <w:b/>
                <w:bCs/>
              </w:rPr>
            </w:pPr>
            <w:r w:rsidRPr="007D0957">
              <w:rPr>
                <w:b/>
                <w:bCs/>
              </w:rPr>
              <w:t>590,</w:t>
            </w:r>
            <w:r w:rsidRPr="007D0957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</w:tcPr>
          <w:p w14:paraId="49591BF4" w14:textId="77777777" w:rsidR="00826E93" w:rsidRPr="008F1515" w:rsidRDefault="00826E93" w:rsidP="00826E93">
            <w:pPr>
              <w:tabs>
                <w:tab w:val="decimal" w:pos="808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23B80" w14:textId="2E2B61D1" w:rsidR="00826E93" w:rsidRPr="0079072D" w:rsidRDefault="00826E93" w:rsidP="00826E93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  <w:r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70191DD" w14:textId="77777777" w:rsidR="00826E93" w:rsidRPr="0079072D" w:rsidRDefault="00826E93" w:rsidP="00826E93">
            <w:pPr>
              <w:tabs>
                <w:tab w:val="decimal" w:pos="808"/>
              </w:tabs>
              <w:spacing w:line="240" w:lineRule="auto"/>
              <w:ind w:right="-115"/>
              <w:jc w:val="right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45A891" w14:textId="05C89062" w:rsidR="00826E93" w:rsidRPr="004E66A8" w:rsidRDefault="00826E93" w:rsidP="00826E93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  <w:r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-</w:t>
            </w:r>
          </w:p>
        </w:tc>
      </w:tr>
    </w:tbl>
    <w:p w14:paraId="1CF2D9F9" w14:textId="77777777" w:rsidR="00C2141C" w:rsidRDefault="00C2141C" w:rsidP="00D854E3">
      <w:pPr>
        <w:tabs>
          <w:tab w:val="left" w:pos="630"/>
        </w:tabs>
        <w:spacing w:line="240" w:lineRule="atLeast"/>
        <w:ind w:right="720"/>
        <w:jc w:val="thaiDistribute"/>
        <w:rPr>
          <w:sz w:val="20"/>
          <w:cs/>
          <w:lang w:val="en-US" w:bidi="th-TH"/>
        </w:rPr>
        <w:sectPr w:rsidR="00C2141C" w:rsidSect="008F6830">
          <w:headerReference w:type="default" r:id="rId12"/>
          <w:footerReference w:type="default" r:id="rId13"/>
          <w:pgSz w:w="16834" w:h="11909" w:orient="landscape" w:code="9"/>
          <w:pgMar w:top="691" w:right="751" w:bottom="576" w:left="1152" w:header="720" w:footer="720" w:gutter="0"/>
          <w:paperSrc w:first="7" w:other="7"/>
          <w:cols w:space="737"/>
        </w:sectPr>
      </w:pPr>
    </w:p>
    <w:p w14:paraId="558990AB" w14:textId="77777777" w:rsidR="00395F5A" w:rsidRPr="00C32534" w:rsidRDefault="007436EB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rFonts w:cs="Times New Roman"/>
        </w:rPr>
      </w:pPr>
      <w:r w:rsidRPr="00C32534">
        <w:rPr>
          <w:b/>
          <w:bCs/>
          <w:sz w:val="24"/>
          <w:szCs w:val="24"/>
          <w:lang w:val="en-US"/>
        </w:rPr>
        <w:t>Business s</w:t>
      </w:r>
      <w:r w:rsidR="00395F5A" w:rsidRPr="00C32534">
        <w:rPr>
          <w:b/>
          <w:bCs/>
          <w:sz w:val="24"/>
          <w:szCs w:val="24"/>
          <w:lang w:val="en-US"/>
        </w:rPr>
        <w:t>egment</w:t>
      </w:r>
      <w:r w:rsidR="00395F5A" w:rsidRPr="00C32534">
        <w:rPr>
          <w:rFonts w:cs="Times New Roman"/>
          <w:b/>
          <w:bCs/>
          <w:sz w:val="24"/>
          <w:szCs w:val="24"/>
        </w:rPr>
        <w:t xml:space="preserve"> information</w:t>
      </w:r>
    </w:p>
    <w:p w14:paraId="197FC338" w14:textId="77777777" w:rsidR="00395F5A" w:rsidRPr="004B2DC4" w:rsidRDefault="00395F5A" w:rsidP="007E66C9">
      <w:pPr>
        <w:pStyle w:val="block"/>
        <w:spacing w:after="0" w:line="240" w:lineRule="auto"/>
        <w:ind w:left="547" w:right="-63"/>
        <w:jc w:val="both"/>
        <w:rPr>
          <w:rFonts w:cs="Times New Roman"/>
          <w:szCs w:val="22"/>
          <w:highlight w:val="yellow"/>
        </w:rPr>
      </w:pPr>
    </w:p>
    <w:p w14:paraId="5570FFAD" w14:textId="5B540A72" w:rsidR="008E35BF" w:rsidRPr="00FA1ED7" w:rsidRDefault="008E35BF" w:rsidP="0079072D">
      <w:pPr>
        <w:pStyle w:val="BodyText"/>
        <w:tabs>
          <w:tab w:val="left" w:pos="630"/>
        </w:tabs>
        <w:spacing w:after="0" w:line="240" w:lineRule="auto"/>
        <w:ind w:left="540" w:right="-72"/>
        <w:jc w:val="both"/>
        <w:rPr>
          <w:rFonts w:cs="Times New Roman"/>
          <w:lang w:val="en-US"/>
        </w:rPr>
      </w:pPr>
      <w:r w:rsidRPr="00FA1ED7">
        <w:rPr>
          <w:rFonts w:cs="Times New Roman"/>
          <w:lang w:val="en-US"/>
        </w:rPr>
        <w:t xml:space="preserve">The Group operates in a single line of business, </w:t>
      </w:r>
      <w:r w:rsidRPr="00F46D0F">
        <w:rPr>
          <w:rFonts w:cs="Times New Roman"/>
          <w:lang w:val="en-US"/>
        </w:rPr>
        <w:t>produce and distribute of autoclaved aerated concrete blocks, reinforced wall panels, floor panels, and lintels for construction uses</w:t>
      </w:r>
      <w:r w:rsidRPr="00FA1ED7">
        <w:rPr>
          <w:rFonts w:cs="Times New Roman"/>
          <w:lang w:val="en-US"/>
        </w:rPr>
        <w:t xml:space="preserve">, and has therefore only </w:t>
      </w:r>
      <w:r w:rsidR="00E915FE">
        <w:rPr>
          <w:rFonts w:cs="Times New Roman"/>
          <w:lang w:val="en-US"/>
        </w:rPr>
        <w:br/>
      </w:r>
      <w:r w:rsidRPr="00FA1ED7">
        <w:rPr>
          <w:rFonts w:cs="Times New Roman"/>
          <w:lang w:val="en-US"/>
        </w:rPr>
        <w:t>one business segment.</w:t>
      </w:r>
    </w:p>
    <w:p w14:paraId="6B0D82DC" w14:textId="77777777" w:rsidR="006726A8" w:rsidRPr="004B2DC4" w:rsidRDefault="006726A8" w:rsidP="00A275BB">
      <w:pPr>
        <w:pStyle w:val="BodyText"/>
        <w:spacing w:after="0" w:line="240" w:lineRule="auto"/>
        <w:ind w:left="540"/>
        <w:jc w:val="thaiDistribute"/>
        <w:rPr>
          <w:rFonts w:cs="Times New Roman"/>
          <w:b/>
          <w:bCs/>
          <w:szCs w:val="22"/>
          <w:lang w:val="en-US"/>
        </w:rPr>
      </w:pPr>
    </w:p>
    <w:p w14:paraId="00622B29" w14:textId="77777777" w:rsidR="00024EEE" w:rsidRPr="00792131" w:rsidRDefault="00024EEE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b/>
          <w:bCs/>
          <w:sz w:val="24"/>
          <w:szCs w:val="24"/>
          <w:lang w:val="en-US"/>
        </w:rPr>
      </w:pPr>
      <w:r w:rsidRPr="00792131">
        <w:rPr>
          <w:b/>
          <w:bCs/>
          <w:sz w:val="24"/>
          <w:szCs w:val="24"/>
          <w:lang w:val="en-US"/>
        </w:rPr>
        <w:t>Dividend</w:t>
      </w:r>
      <w:r w:rsidR="00783297" w:rsidRPr="00792131">
        <w:rPr>
          <w:b/>
          <w:bCs/>
          <w:sz w:val="24"/>
          <w:szCs w:val="24"/>
          <w:lang w:val="en-US"/>
        </w:rPr>
        <w:t>s</w:t>
      </w:r>
    </w:p>
    <w:p w14:paraId="0974F58A" w14:textId="77777777" w:rsidR="00792131" w:rsidRPr="004B2DC4" w:rsidRDefault="00792131" w:rsidP="00A275BB">
      <w:pPr>
        <w:pStyle w:val="BodyText"/>
        <w:tabs>
          <w:tab w:val="left" w:pos="630"/>
        </w:tabs>
        <w:spacing w:after="0" w:line="240" w:lineRule="auto"/>
        <w:ind w:left="540" w:right="-84"/>
        <w:jc w:val="both"/>
        <w:rPr>
          <w:rFonts w:cs="Times New Roman"/>
          <w:szCs w:val="22"/>
        </w:rPr>
      </w:pPr>
    </w:p>
    <w:p w14:paraId="66FC6514" w14:textId="45605FA1" w:rsidR="007D2C46" w:rsidRPr="000C62C6" w:rsidRDefault="009E64B2" w:rsidP="00A275BB">
      <w:pPr>
        <w:pStyle w:val="BodyText"/>
        <w:tabs>
          <w:tab w:val="left" w:pos="630"/>
        </w:tabs>
        <w:spacing w:after="0" w:line="240" w:lineRule="auto"/>
        <w:ind w:left="540" w:right="-84"/>
        <w:jc w:val="both"/>
        <w:rPr>
          <w:rFonts w:cs="Times New Roman"/>
          <w:szCs w:val="22"/>
        </w:rPr>
      </w:pPr>
      <w:r>
        <w:rPr>
          <w:szCs w:val="28"/>
          <w:lang w:val="en-US" w:bidi="th-TH"/>
        </w:rPr>
        <w:t xml:space="preserve">The dividends paid by </w:t>
      </w:r>
      <w:r w:rsidR="001A3512">
        <w:rPr>
          <w:szCs w:val="28"/>
          <w:lang w:val="en-US" w:bidi="th-TH"/>
        </w:rPr>
        <w:t xml:space="preserve">the Company to shareholders </w:t>
      </w:r>
      <w:r w:rsidR="001A3512">
        <w:rPr>
          <w:rFonts w:cs="Times New Roman"/>
          <w:szCs w:val="22"/>
        </w:rPr>
        <w:t xml:space="preserve">were </w:t>
      </w:r>
      <w:r w:rsidR="00335ADD" w:rsidRPr="00335ADD">
        <w:rPr>
          <w:rFonts w:cs="Times New Roman"/>
          <w:szCs w:val="22"/>
        </w:rPr>
        <w:t>as follows:</w:t>
      </w:r>
    </w:p>
    <w:p w14:paraId="7BBEA813" w14:textId="77777777" w:rsidR="00432FEE" w:rsidRPr="004B2DC4" w:rsidRDefault="00432FEE" w:rsidP="00A275BB">
      <w:pPr>
        <w:pStyle w:val="BodyText"/>
        <w:tabs>
          <w:tab w:val="left" w:pos="630"/>
        </w:tabs>
        <w:spacing w:after="0" w:line="240" w:lineRule="auto"/>
        <w:ind w:left="540" w:right="-84"/>
        <w:jc w:val="both"/>
        <w:rPr>
          <w:rFonts w:cs="Times New Roman"/>
          <w:spacing w:val="-6"/>
          <w:szCs w:val="22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1620"/>
        <w:gridCol w:w="1350"/>
        <w:gridCol w:w="270"/>
        <w:gridCol w:w="1620"/>
      </w:tblGrid>
      <w:tr w:rsidR="00220F89" w14:paraId="6131431E" w14:textId="77777777" w:rsidTr="00F24952">
        <w:tc>
          <w:tcPr>
            <w:tcW w:w="2790" w:type="dxa"/>
            <w:vAlign w:val="bottom"/>
          </w:tcPr>
          <w:p w14:paraId="5C42CBC0" w14:textId="77777777" w:rsidR="00220F89" w:rsidRPr="004B388F" w:rsidRDefault="00220F89" w:rsidP="00A275BB">
            <w:pPr>
              <w:pStyle w:val="block"/>
              <w:spacing w:after="0" w:line="240" w:lineRule="auto"/>
              <w:ind w:left="0" w:right="-146"/>
              <w:rPr>
                <w:rFonts w:cstheme="minorBidi"/>
                <w:i/>
                <w:iCs/>
                <w:lang w:val="en-US" w:eastAsia="en-GB" w:bidi="th-TH"/>
              </w:rPr>
            </w:pPr>
          </w:p>
        </w:tc>
        <w:tc>
          <w:tcPr>
            <w:tcW w:w="1620" w:type="dxa"/>
            <w:vAlign w:val="bottom"/>
          </w:tcPr>
          <w:p w14:paraId="098F5F7E" w14:textId="77777777" w:rsidR="00220F89" w:rsidRPr="00432FEE" w:rsidRDefault="00220F89" w:rsidP="00A275BB">
            <w:pPr>
              <w:pStyle w:val="block"/>
              <w:spacing w:after="0" w:line="240" w:lineRule="auto"/>
              <w:ind w:left="-96" w:right="-83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5C4F16F9" w14:textId="77777777" w:rsidR="00220F89" w:rsidRPr="00432FEE" w:rsidRDefault="00220F89" w:rsidP="00A275BB">
            <w:pPr>
              <w:pStyle w:val="block"/>
              <w:spacing w:after="0" w:line="240" w:lineRule="auto"/>
              <w:ind w:left="-96" w:right="-83"/>
              <w:jc w:val="center"/>
              <w:rPr>
                <w:b/>
                <w:bCs/>
                <w:lang w:eastAsia="en-GB"/>
              </w:rPr>
            </w:pPr>
            <w:r w:rsidRPr="00432FEE">
              <w:rPr>
                <w:b/>
                <w:bCs/>
                <w:lang w:eastAsia="en-GB"/>
              </w:rPr>
              <w:t>Separate financial statements</w:t>
            </w:r>
          </w:p>
        </w:tc>
      </w:tr>
      <w:tr w:rsidR="00432FEE" w14:paraId="4853C21C" w14:textId="77777777" w:rsidTr="00F24952">
        <w:tc>
          <w:tcPr>
            <w:tcW w:w="2790" w:type="dxa"/>
          </w:tcPr>
          <w:p w14:paraId="39E8CEFC" w14:textId="77777777" w:rsidR="007D2C46" w:rsidRPr="004B388F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1620" w:type="dxa"/>
            <w:vAlign w:val="bottom"/>
            <w:hideMark/>
          </w:tcPr>
          <w:p w14:paraId="33596167" w14:textId="77777777" w:rsidR="007D2C46" w:rsidRPr="004B388F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  <w:r w:rsidRPr="004B388F">
              <w:rPr>
                <w:lang w:eastAsia="en-GB"/>
              </w:rPr>
              <w:t>Approval date</w:t>
            </w:r>
          </w:p>
        </w:tc>
        <w:tc>
          <w:tcPr>
            <w:tcW w:w="1620" w:type="dxa"/>
            <w:vAlign w:val="bottom"/>
            <w:hideMark/>
          </w:tcPr>
          <w:p w14:paraId="06FA8DAE" w14:textId="77777777" w:rsidR="007D2C46" w:rsidRPr="004B388F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  <w:r w:rsidRPr="004B388F">
              <w:rPr>
                <w:lang w:eastAsia="en-GB"/>
              </w:rPr>
              <w:t>Payment schedule</w:t>
            </w:r>
          </w:p>
        </w:tc>
        <w:tc>
          <w:tcPr>
            <w:tcW w:w="1350" w:type="dxa"/>
            <w:vAlign w:val="bottom"/>
            <w:hideMark/>
          </w:tcPr>
          <w:p w14:paraId="5519F6D8" w14:textId="77777777" w:rsidR="007D2C46" w:rsidRPr="004B388F" w:rsidRDefault="007D2C46" w:rsidP="00A275BB">
            <w:pPr>
              <w:pStyle w:val="block"/>
              <w:spacing w:after="0" w:line="240" w:lineRule="auto"/>
              <w:ind w:left="-83" w:right="-108"/>
              <w:jc w:val="center"/>
              <w:rPr>
                <w:i/>
                <w:iCs/>
                <w:lang w:eastAsia="en-GB"/>
              </w:rPr>
            </w:pPr>
            <w:r w:rsidRPr="004B388F">
              <w:rPr>
                <w:lang w:eastAsia="en-GB"/>
              </w:rPr>
              <w:t>Dividend rate per share</w:t>
            </w:r>
            <w:r w:rsidRPr="004B388F">
              <w:rPr>
                <w:i/>
                <w:iCs/>
                <w:lang w:eastAsia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01FA3DE" w14:textId="77777777" w:rsidR="007D2C46" w:rsidRPr="004B388F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lang w:eastAsia="en-GB"/>
              </w:rPr>
            </w:pPr>
          </w:p>
        </w:tc>
        <w:tc>
          <w:tcPr>
            <w:tcW w:w="1620" w:type="dxa"/>
            <w:vAlign w:val="bottom"/>
            <w:hideMark/>
          </w:tcPr>
          <w:p w14:paraId="38DE6EF7" w14:textId="77777777" w:rsidR="007D2C46" w:rsidRPr="004B388F" w:rsidRDefault="007D2C46" w:rsidP="00A275BB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lang w:val="en-US" w:eastAsia="en-GB" w:bidi="th-TH"/>
              </w:rPr>
            </w:pPr>
            <w:r w:rsidRPr="004B388F">
              <w:rPr>
                <w:lang w:val="en-US" w:eastAsia="en-GB" w:bidi="th-TH"/>
              </w:rPr>
              <w:t>Amount</w:t>
            </w:r>
          </w:p>
        </w:tc>
      </w:tr>
      <w:tr w:rsidR="00432FEE" w14:paraId="5D630714" w14:textId="77777777" w:rsidTr="00F24952">
        <w:tc>
          <w:tcPr>
            <w:tcW w:w="2790" w:type="dxa"/>
          </w:tcPr>
          <w:p w14:paraId="504A97D8" w14:textId="77777777" w:rsidR="007D2C46" w:rsidRPr="004B388F" w:rsidRDefault="007D2C46" w:rsidP="00A275BB">
            <w:pPr>
              <w:pStyle w:val="block"/>
              <w:spacing w:after="0" w:line="240" w:lineRule="auto"/>
              <w:ind w:left="-135" w:right="-146"/>
              <w:jc w:val="center"/>
              <w:rPr>
                <w:rFonts w:cs="Times New Roman"/>
                <w:lang w:val="en-GB" w:eastAsia="en-GB"/>
              </w:rPr>
            </w:pPr>
          </w:p>
        </w:tc>
        <w:tc>
          <w:tcPr>
            <w:tcW w:w="1620" w:type="dxa"/>
            <w:vAlign w:val="bottom"/>
          </w:tcPr>
          <w:p w14:paraId="58B013FB" w14:textId="77777777" w:rsidR="007D2C46" w:rsidRPr="004B388F" w:rsidRDefault="007D2C46" w:rsidP="00A275BB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</w:p>
        </w:tc>
        <w:tc>
          <w:tcPr>
            <w:tcW w:w="1620" w:type="dxa"/>
            <w:vAlign w:val="bottom"/>
          </w:tcPr>
          <w:p w14:paraId="75FB6E34" w14:textId="77777777" w:rsidR="007D2C46" w:rsidRPr="004B388F" w:rsidRDefault="007D2C46" w:rsidP="00A275BB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14:paraId="49BFC1EB" w14:textId="77777777" w:rsidR="007D2C46" w:rsidRPr="004B388F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  <w:r w:rsidRPr="004B388F">
              <w:rPr>
                <w:i/>
                <w:iCs/>
                <w:lang w:eastAsia="en-GB"/>
              </w:rPr>
              <w:t>(Baht)</w:t>
            </w:r>
          </w:p>
        </w:tc>
        <w:tc>
          <w:tcPr>
            <w:tcW w:w="270" w:type="dxa"/>
            <w:vAlign w:val="bottom"/>
          </w:tcPr>
          <w:p w14:paraId="5C7F261E" w14:textId="77777777" w:rsidR="007D2C46" w:rsidRPr="004B388F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1620" w:type="dxa"/>
            <w:vAlign w:val="bottom"/>
            <w:hideMark/>
          </w:tcPr>
          <w:p w14:paraId="14E62D42" w14:textId="4E2EBAAE" w:rsidR="007D2C46" w:rsidRPr="00220F89" w:rsidRDefault="007D2C46" w:rsidP="00A275BB">
            <w:pPr>
              <w:pStyle w:val="block"/>
              <w:spacing w:after="0" w:line="240" w:lineRule="auto"/>
              <w:ind w:left="-96" w:right="-83"/>
              <w:jc w:val="center"/>
              <w:rPr>
                <w:spacing w:val="-8"/>
                <w:lang w:eastAsia="en-GB"/>
              </w:rPr>
            </w:pPr>
            <w:r w:rsidRPr="00220F89">
              <w:rPr>
                <w:i/>
                <w:iCs/>
                <w:spacing w:val="-8"/>
                <w:lang w:eastAsia="en-GB"/>
              </w:rPr>
              <w:t xml:space="preserve">(in </w:t>
            </w:r>
            <w:r w:rsidR="004440F8">
              <w:rPr>
                <w:i/>
                <w:iCs/>
                <w:spacing w:val="-8"/>
                <w:lang w:eastAsia="en-GB"/>
              </w:rPr>
              <w:t>thousand</w:t>
            </w:r>
            <w:r w:rsidRPr="00220F89">
              <w:rPr>
                <w:i/>
                <w:iCs/>
                <w:spacing w:val="-8"/>
                <w:lang w:eastAsia="en-GB"/>
              </w:rPr>
              <w:t xml:space="preserve"> Baht)</w:t>
            </w:r>
          </w:p>
        </w:tc>
      </w:tr>
      <w:tr w:rsidR="00432FEE" w14:paraId="5A9EBBFE" w14:textId="77777777" w:rsidTr="00F24952">
        <w:tc>
          <w:tcPr>
            <w:tcW w:w="2790" w:type="dxa"/>
            <w:vAlign w:val="bottom"/>
            <w:hideMark/>
          </w:tcPr>
          <w:p w14:paraId="3B137CC2" w14:textId="7CC73199" w:rsidR="007D2C46" w:rsidRPr="004B388F" w:rsidRDefault="002635D3" w:rsidP="00AB28E3">
            <w:pPr>
              <w:pStyle w:val="block"/>
              <w:spacing w:after="0" w:line="240" w:lineRule="auto"/>
              <w:ind w:left="-13" w:right="-146"/>
              <w:rPr>
                <w:rFonts w:cstheme="minorBidi"/>
                <w:i/>
                <w:iCs/>
                <w:lang w:val="en-US" w:eastAsia="en-GB" w:bidi="th-TH"/>
              </w:rPr>
            </w:pPr>
            <w:r>
              <w:rPr>
                <w:rFonts w:cstheme="minorBidi"/>
                <w:i/>
                <w:iCs/>
                <w:lang w:val="en-US" w:eastAsia="en-GB" w:bidi="th-TH"/>
              </w:rPr>
              <w:t xml:space="preserve">Year </w:t>
            </w:r>
            <w:r w:rsidR="007D2C46" w:rsidRPr="004B388F">
              <w:rPr>
                <w:rFonts w:cstheme="minorBidi"/>
                <w:i/>
                <w:iCs/>
                <w:lang w:val="en-US" w:eastAsia="en-GB" w:bidi="th-TH"/>
              </w:rPr>
              <w:t>20</w:t>
            </w:r>
            <w:r w:rsidR="00C72A32">
              <w:rPr>
                <w:rFonts w:cstheme="minorBidi"/>
                <w:i/>
                <w:iCs/>
                <w:lang w:val="en-US" w:eastAsia="en-GB" w:bidi="th-TH"/>
              </w:rPr>
              <w:t>2</w:t>
            </w:r>
            <w:r w:rsidR="001C62CF">
              <w:rPr>
                <w:rFonts w:cstheme="minorBidi"/>
                <w:i/>
                <w:iCs/>
                <w:lang w:val="en-US" w:eastAsia="en-GB" w:bidi="th-TH"/>
              </w:rPr>
              <w:t>4</w:t>
            </w:r>
          </w:p>
        </w:tc>
        <w:tc>
          <w:tcPr>
            <w:tcW w:w="1620" w:type="dxa"/>
            <w:vAlign w:val="bottom"/>
          </w:tcPr>
          <w:p w14:paraId="75A5E6EE" w14:textId="77777777" w:rsidR="007D2C46" w:rsidRPr="004B388F" w:rsidRDefault="007D2C46" w:rsidP="00A275BB">
            <w:pPr>
              <w:pStyle w:val="block"/>
              <w:spacing w:after="0" w:line="240" w:lineRule="auto"/>
              <w:ind w:left="-135" w:right="-146"/>
              <w:jc w:val="center"/>
              <w:rPr>
                <w:rFonts w:cs="Times New Roman"/>
                <w:lang w:val="en-GB" w:eastAsia="en-GB"/>
              </w:rPr>
            </w:pPr>
          </w:p>
        </w:tc>
        <w:tc>
          <w:tcPr>
            <w:tcW w:w="1620" w:type="dxa"/>
            <w:vAlign w:val="bottom"/>
          </w:tcPr>
          <w:p w14:paraId="78992B19" w14:textId="77777777" w:rsidR="007D2C46" w:rsidRPr="004B388F" w:rsidRDefault="007D2C46" w:rsidP="00A275BB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27175AFD" w14:textId="77777777" w:rsidR="007D2C46" w:rsidRPr="004B388F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60A6DF5" w14:textId="77777777" w:rsidR="007D2C46" w:rsidRPr="004B388F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1620" w:type="dxa"/>
            <w:vAlign w:val="bottom"/>
          </w:tcPr>
          <w:p w14:paraId="192925E0" w14:textId="77777777" w:rsidR="007D2C46" w:rsidRPr="004B388F" w:rsidRDefault="007D2C46" w:rsidP="00A275BB">
            <w:pPr>
              <w:pStyle w:val="block"/>
              <w:spacing w:after="0" w:line="240" w:lineRule="auto"/>
              <w:ind w:left="-96" w:right="-83"/>
              <w:jc w:val="center"/>
              <w:rPr>
                <w:lang w:eastAsia="en-GB"/>
              </w:rPr>
            </w:pPr>
          </w:p>
        </w:tc>
      </w:tr>
      <w:tr w:rsidR="00826E93" w:rsidRPr="00487D23" w14:paraId="2BB16277" w14:textId="77777777" w:rsidTr="00F24952">
        <w:tc>
          <w:tcPr>
            <w:tcW w:w="2790" w:type="dxa"/>
          </w:tcPr>
          <w:p w14:paraId="169EF344" w14:textId="039E638D" w:rsidR="00826E93" w:rsidRPr="00E76EEC" w:rsidRDefault="00826E93" w:rsidP="00826E93">
            <w:pPr>
              <w:pStyle w:val="block"/>
              <w:spacing w:after="0" w:line="240" w:lineRule="auto"/>
              <w:ind w:left="-13" w:right="-146"/>
              <w:rPr>
                <w:lang w:val="en-US" w:eastAsia="en-GB" w:bidi="th-TH"/>
              </w:rPr>
            </w:pPr>
            <w:r w:rsidRPr="00E76EEC">
              <w:rPr>
                <w:lang w:eastAsia="en-GB"/>
              </w:rPr>
              <w:t>Annual</w:t>
            </w:r>
            <w:r w:rsidRPr="00E54810">
              <w:rPr>
                <w:lang w:eastAsia="en-GB"/>
              </w:rPr>
              <w:t xml:space="preserve"> dividend 202</w:t>
            </w:r>
            <w:r>
              <w:rPr>
                <w:lang w:eastAsia="en-GB"/>
              </w:rPr>
              <w:t>3</w:t>
            </w:r>
          </w:p>
        </w:tc>
        <w:tc>
          <w:tcPr>
            <w:tcW w:w="1620" w:type="dxa"/>
            <w:vAlign w:val="bottom"/>
          </w:tcPr>
          <w:p w14:paraId="6AE73212" w14:textId="43724B1B" w:rsidR="00826E93" w:rsidRPr="004B388F" w:rsidRDefault="00826E93" w:rsidP="00826E93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  <w:r>
              <w:rPr>
                <w:lang w:eastAsia="en-GB"/>
              </w:rPr>
              <w:t>22 March 202</w:t>
            </w:r>
            <w:r w:rsidR="00446900">
              <w:rPr>
                <w:lang w:eastAsia="en-GB"/>
              </w:rPr>
              <w:t>4</w:t>
            </w:r>
          </w:p>
        </w:tc>
        <w:tc>
          <w:tcPr>
            <w:tcW w:w="1620" w:type="dxa"/>
            <w:vAlign w:val="bottom"/>
          </w:tcPr>
          <w:p w14:paraId="4278C97C" w14:textId="3DE14049" w:rsidR="00826E93" w:rsidRPr="004B388F" w:rsidRDefault="00826E93" w:rsidP="00826E93">
            <w:pPr>
              <w:pStyle w:val="block"/>
              <w:spacing w:after="0" w:line="240" w:lineRule="auto"/>
              <w:ind w:left="-70" w:right="-146"/>
              <w:jc w:val="center"/>
              <w:rPr>
                <w:cs/>
                <w:lang w:eastAsia="en-GB" w:bidi="th-TH"/>
              </w:rPr>
            </w:pPr>
            <w:r>
              <w:rPr>
                <w:lang w:eastAsia="en-GB"/>
              </w:rPr>
              <w:t>19</w:t>
            </w:r>
            <w:r w:rsidRPr="00E2754D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April</w:t>
            </w:r>
            <w:r w:rsidRPr="00E2754D">
              <w:rPr>
                <w:lang w:eastAsia="en-GB"/>
              </w:rPr>
              <w:t xml:space="preserve"> 202</w:t>
            </w:r>
            <w:r w:rsidR="00446900">
              <w:rPr>
                <w:lang w:eastAsia="en-GB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ED67815" w14:textId="6898D2FD" w:rsidR="00826E93" w:rsidRPr="00432FEE" w:rsidRDefault="00826E93" w:rsidP="00826E93">
            <w:pPr>
              <w:tabs>
                <w:tab w:val="decimal" w:pos="776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1.00</w:t>
            </w:r>
          </w:p>
        </w:tc>
        <w:tc>
          <w:tcPr>
            <w:tcW w:w="270" w:type="dxa"/>
            <w:vAlign w:val="bottom"/>
          </w:tcPr>
          <w:p w14:paraId="74C995E4" w14:textId="77777777" w:rsidR="00826E93" w:rsidRPr="00432FEE" w:rsidRDefault="00826E93" w:rsidP="00826E93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4884AFB" w14:textId="3424DB43" w:rsidR="00826E93" w:rsidRPr="00432FEE" w:rsidRDefault="00826E93" w:rsidP="00826E93">
            <w:pPr>
              <w:tabs>
                <w:tab w:val="decimal" w:pos="1321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400,000</w:t>
            </w:r>
          </w:p>
        </w:tc>
      </w:tr>
      <w:tr w:rsidR="00432FEE" w:rsidRPr="004B2DC4" w14:paraId="6C4E0524" w14:textId="77777777" w:rsidTr="00F24952">
        <w:trPr>
          <w:trHeight w:val="38"/>
        </w:trPr>
        <w:tc>
          <w:tcPr>
            <w:tcW w:w="2790" w:type="dxa"/>
          </w:tcPr>
          <w:p w14:paraId="4F1B3CA1" w14:textId="77777777" w:rsidR="007D2C46" w:rsidRPr="004B2DC4" w:rsidRDefault="007D2C46" w:rsidP="00AB28E3">
            <w:pPr>
              <w:pStyle w:val="block"/>
              <w:spacing w:after="0" w:line="240" w:lineRule="auto"/>
              <w:ind w:left="-13" w:right="-146"/>
              <w:rPr>
                <w:szCs w:val="22"/>
                <w:lang w:eastAsia="en-GB"/>
              </w:rPr>
            </w:pPr>
          </w:p>
        </w:tc>
        <w:tc>
          <w:tcPr>
            <w:tcW w:w="1620" w:type="dxa"/>
            <w:vAlign w:val="bottom"/>
          </w:tcPr>
          <w:p w14:paraId="62F1DEAD" w14:textId="77777777" w:rsidR="007D2C46" w:rsidRPr="004B2DC4" w:rsidRDefault="007D2C46" w:rsidP="00A275BB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620" w:type="dxa"/>
            <w:vAlign w:val="bottom"/>
          </w:tcPr>
          <w:p w14:paraId="73F88C27" w14:textId="77777777" w:rsidR="007D2C46" w:rsidRPr="004B2DC4" w:rsidRDefault="007D2C46" w:rsidP="00A275BB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125B74B" w14:textId="77777777" w:rsidR="007D2C46" w:rsidRPr="004B2DC4" w:rsidRDefault="007D2C46" w:rsidP="00A275BB">
            <w:pPr>
              <w:tabs>
                <w:tab w:val="decimal" w:pos="776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EF58D4A" w14:textId="77777777" w:rsidR="007D2C46" w:rsidRPr="004B2DC4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D3A2FF0" w14:textId="77777777" w:rsidR="007D2C46" w:rsidRPr="004B2DC4" w:rsidRDefault="007D2C46" w:rsidP="007E66C9">
            <w:pPr>
              <w:tabs>
                <w:tab w:val="decimal" w:pos="985"/>
                <w:tab w:val="decimal" w:pos="1321"/>
              </w:tabs>
              <w:spacing w:line="240" w:lineRule="auto"/>
              <w:rPr>
                <w:b/>
                <w:bCs/>
                <w:szCs w:val="22"/>
              </w:rPr>
            </w:pPr>
          </w:p>
        </w:tc>
      </w:tr>
      <w:tr w:rsidR="00432FEE" w14:paraId="44C35DCB" w14:textId="77777777" w:rsidTr="00F24952">
        <w:trPr>
          <w:trHeight w:val="80"/>
        </w:trPr>
        <w:tc>
          <w:tcPr>
            <w:tcW w:w="2790" w:type="dxa"/>
            <w:hideMark/>
          </w:tcPr>
          <w:p w14:paraId="08283922" w14:textId="132891F4" w:rsidR="007D2C46" w:rsidRPr="004B388F" w:rsidRDefault="002635D3" w:rsidP="00AB28E3">
            <w:pPr>
              <w:pStyle w:val="block"/>
              <w:spacing w:after="0" w:line="240" w:lineRule="auto"/>
              <w:ind w:left="-13" w:right="-146"/>
              <w:rPr>
                <w:i/>
                <w:iCs/>
                <w:lang w:eastAsia="en-GB"/>
              </w:rPr>
            </w:pPr>
            <w:r>
              <w:rPr>
                <w:i/>
                <w:iCs/>
                <w:lang w:eastAsia="en-GB"/>
              </w:rPr>
              <w:t xml:space="preserve">Year </w:t>
            </w:r>
            <w:r w:rsidR="007D2C46" w:rsidRPr="004B388F">
              <w:rPr>
                <w:i/>
                <w:iCs/>
                <w:lang w:eastAsia="en-GB"/>
              </w:rPr>
              <w:t>20</w:t>
            </w:r>
            <w:r w:rsidR="00E2754D">
              <w:rPr>
                <w:i/>
                <w:iCs/>
                <w:lang w:eastAsia="en-GB"/>
              </w:rPr>
              <w:t>2</w:t>
            </w:r>
            <w:r w:rsidR="001C62CF">
              <w:rPr>
                <w:i/>
                <w:iCs/>
                <w:lang w:eastAsia="en-GB"/>
              </w:rPr>
              <w:t>3</w:t>
            </w:r>
          </w:p>
        </w:tc>
        <w:tc>
          <w:tcPr>
            <w:tcW w:w="1620" w:type="dxa"/>
            <w:vAlign w:val="bottom"/>
          </w:tcPr>
          <w:p w14:paraId="0A2474FE" w14:textId="77777777" w:rsidR="007D2C46" w:rsidRPr="004B388F" w:rsidRDefault="007D2C46" w:rsidP="00A275BB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</w:p>
        </w:tc>
        <w:tc>
          <w:tcPr>
            <w:tcW w:w="1620" w:type="dxa"/>
            <w:vAlign w:val="bottom"/>
          </w:tcPr>
          <w:p w14:paraId="33A8EB1F" w14:textId="77777777" w:rsidR="007D2C46" w:rsidRPr="004B388F" w:rsidRDefault="007D2C46" w:rsidP="00A275BB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7250DC99" w14:textId="77777777" w:rsidR="007D2C46" w:rsidRPr="00432FEE" w:rsidRDefault="007D2C46" w:rsidP="00A275BB">
            <w:pPr>
              <w:tabs>
                <w:tab w:val="decimal" w:pos="776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232BDFB5" w14:textId="77777777" w:rsidR="007D2C46" w:rsidRPr="00432FEE" w:rsidRDefault="007D2C46" w:rsidP="00A275BB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1620" w:type="dxa"/>
            <w:vAlign w:val="bottom"/>
          </w:tcPr>
          <w:p w14:paraId="6531DB9F" w14:textId="77777777" w:rsidR="007D2C46" w:rsidRPr="00432FEE" w:rsidRDefault="007D2C46" w:rsidP="007E66C9">
            <w:pPr>
              <w:tabs>
                <w:tab w:val="decimal" w:pos="985"/>
                <w:tab w:val="decimal" w:pos="1321"/>
              </w:tabs>
              <w:spacing w:line="240" w:lineRule="auto"/>
              <w:rPr>
                <w:b/>
                <w:bCs/>
              </w:rPr>
            </w:pPr>
          </w:p>
        </w:tc>
      </w:tr>
      <w:tr w:rsidR="001C62CF" w14:paraId="18C7E8FA" w14:textId="77777777" w:rsidTr="00F24952">
        <w:tc>
          <w:tcPr>
            <w:tcW w:w="2790" w:type="dxa"/>
            <w:hideMark/>
          </w:tcPr>
          <w:p w14:paraId="15F21854" w14:textId="213E0DD3" w:rsidR="001C62CF" w:rsidRPr="00247293" w:rsidRDefault="001C62CF" w:rsidP="001C62CF">
            <w:pPr>
              <w:pStyle w:val="block"/>
              <w:spacing w:after="0" w:line="240" w:lineRule="auto"/>
              <w:ind w:left="-13" w:right="-146"/>
              <w:rPr>
                <w:highlight w:val="yellow"/>
                <w:lang w:eastAsia="en-GB"/>
              </w:rPr>
            </w:pPr>
            <w:r w:rsidRPr="00E76EEC">
              <w:rPr>
                <w:lang w:eastAsia="en-GB"/>
              </w:rPr>
              <w:t>Annual</w:t>
            </w:r>
            <w:r w:rsidRPr="00E54810">
              <w:rPr>
                <w:lang w:eastAsia="en-GB"/>
              </w:rPr>
              <w:t xml:space="preserve"> dividend 202</w:t>
            </w:r>
            <w:r>
              <w:rPr>
                <w:lang w:eastAsia="en-GB"/>
              </w:rPr>
              <w:t>2</w:t>
            </w:r>
          </w:p>
        </w:tc>
        <w:tc>
          <w:tcPr>
            <w:tcW w:w="1620" w:type="dxa"/>
            <w:vAlign w:val="bottom"/>
          </w:tcPr>
          <w:p w14:paraId="039C115B" w14:textId="71C508B3" w:rsidR="001C62CF" w:rsidRPr="004B388F" w:rsidRDefault="001C62CF" w:rsidP="001C62CF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  <w:r>
              <w:rPr>
                <w:lang w:eastAsia="en-GB"/>
              </w:rPr>
              <w:t>24 March 2023</w:t>
            </w:r>
          </w:p>
        </w:tc>
        <w:tc>
          <w:tcPr>
            <w:tcW w:w="1620" w:type="dxa"/>
            <w:vAlign w:val="bottom"/>
          </w:tcPr>
          <w:p w14:paraId="15528470" w14:textId="75E4775F" w:rsidR="001C62CF" w:rsidRPr="004B388F" w:rsidRDefault="001C62CF" w:rsidP="001C62CF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  <w:r>
              <w:rPr>
                <w:lang w:eastAsia="en-GB"/>
              </w:rPr>
              <w:t>21</w:t>
            </w:r>
            <w:r w:rsidRPr="00E2754D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April</w:t>
            </w:r>
            <w:r w:rsidRPr="00E2754D">
              <w:rPr>
                <w:lang w:eastAsia="en-GB"/>
              </w:rPr>
              <w:t xml:space="preserve"> 202</w:t>
            </w:r>
            <w:r>
              <w:rPr>
                <w:lang w:eastAsia="en-GB"/>
              </w:rPr>
              <w:t>3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9AF6EE4" w14:textId="3D610D83" w:rsidR="001C62CF" w:rsidRPr="00432FEE" w:rsidRDefault="001C62CF" w:rsidP="001C62CF">
            <w:pPr>
              <w:tabs>
                <w:tab w:val="decimal" w:pos="776"/>
              </w:tabs>
              <w:spacing w:line="240" w:lineRule="auto"/>
              <w:rPr>
                <w:b/>
                <w:bCs/>
              </w:rPr>
            </w:pPr>
            <w:r w:rsidRPr="00B345CA">
              <w:rPr>
                <w:b/>
                <w:bCs/>
              </w:rPr>
              <w:t>0.</w:t>
            </w:r>
            <w:r>
              <w:rPr>
                <w:b/>
                <w:bCs/>
              </w:rPr>
              <w:t>75</w:t>
            </w:r>
          </w:p>
        </w:tc>
        <w:tc>
          <w:tcPr>
            <w:tcW w:w="270" w:type="dxa"/>
            <w:vAlign w:val="bottom"/>
          </w:tcPr>
          <w:p w14:paraId="7A3DEF20" w14:textId="77777777" w:rsidR="001C62CF" w:rsidRPr="00432FEE" w:rsidRDefault="001C62CF" w:rsidP="001C62CF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350B97B6" w14:textId="6C9F110B" w:rsidR="001C62CF" w:rsidRPr="004B2DC4" w:rsidRDefault="001C62CF" w:rsidP="001C62CF">
            <w:pPr>
              <w:tabs>
                <w:tab w:val="decimal" w:pos="1321"/>
              </w:tabs>
              <w:spacing w:line="240" w:lineRule="auto"/>
              <w:rPr>
                <w:b/>
                <w:bCs/>
              </w:rPr>
            </w:pPr>
            <w:r w:rsidRPr="00E423CB">
              <w:rPr>
                <w:b/>
                <w:bCs/>
              </w:rPr>
              <w:t>300,000</w:t>
            </w:r>
          </w:p>
        </w:tc>
      </w:tr>
    </w:tbl>
    <w:p w14:paraId="334E6EF1" w14:textId="77777777" w:rsidR="00ED6614" w:rsidRPr="004B2DC4" w:rsidRDefault="00ED6614" w:rsidP="00A275BB">
      <w:pPr>
        <w:pStyle w:val="BodyText"/>
        <w:spacing w:after="0" w:line="240" w:lineRule="auto"/>
        <w:ind w:left="540"/>
        <w:jc w:val="thaiDistribute"/>
        <w:rPr>
          <w:rFonts w:cs="Times New Roman"/>
          <w:b/>
          <w:bCs/>
          <w:szCs w:val="22"/>
          <w:lang w:val="en-US"/>
        </w:rPr>
      </w:pPr>
    </w:p>
    <w:p w14:paraId="12E7327B" w14:textId="77777777" w:rsidR="006669A3" w:rsidRPr="00227473" w:rsidRDefault="00E30886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b/>
          <w:bCs/>
          <w:sz w:val="24"/>
          <w:szCs w:val="24"/>
          <w:lang w:val="en-US"/>
        </w:rPr>
      </w:pPr>
      <w:r w:rsidRPr="00A14605">
        <w:rPr>
          <w:b/>
          <w:bCs/>
          <w:sz w:val="24"/>
          <w:szCs w:val="24"/>
          <w:lang w:val="en-US"/>
        </w:rPr>
        <w:t>Commitments</w:t>
      </w:r>
      <w:r w:rsidRPr="00227473">
        <w:rPr>
          <w:b/>
          <w:bCs/>
          <w:sz w:val="24"/>
          <w:szCs w:val="24"/>
          <w:lang w:val="en-US"/>
        </w:rPr>
        <w:t xml:space="preserve"> </w:t>
      </w:r>
    </w:p>
    <w:p w14:paraId="4A8859B9" w14:textId="77777777" w:rsidR="00E30886" w:rsidRPr="004B2DC4" w:rsidRDefault="00E30886" w:rsidP="00A275BB">
      <w:pPr>
        <w:pStyle w:val="BodyText"/>
        <w:spacing w:after="0" w:line="240" w:lineRule="auto"/>
        <w:ind w:left="720"/>
        <w:jc w:val="thaiDistribute"/>
        <w:rPr>
          <w:rFonts w:cs="Times New Roman"/>
          <w:b/>
          <w:bCs/>
          <w:szCs w:val="22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08"/>
        <w:gridCol w:w="254"/>
        <w:gridCol w:w="1155"/>
        <w:gridCol w:w="275"/>
        <w:gridCol w:w="1193"/>
        <w:gridCol w:w="240"/>
        <w:gridCol w:w="1133"/>
      </w:tblGrid>
      <w:tr w:rsidR="006A245A" w:rsidRPr="008F1515" w14:paraId="4B78E576" w14:textId="77777777" w:rsidTr="005903A8">
        <w:tc>
          <w:tcPr>
            <w:tcW w:w="3816" w:type="dxa"/>
          </w:tcPr>
          <w:p w14:paraId="6BE6DB28" w14:textId="77777777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</w:rPr>
            </w:pPr>
          </w:p>
        </w:tc>
        <w:tc>
          <w:tcPr>
            <w:tcW w:w="2617" w:type="dxa"/>
            <w:gridSpan w:val="3"/>
          </w:tcPr>
          <w:p w14:paraId="12727C47" w14:textId="77777777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 xml:space="preserve">Consolidated </w:t>
            </w:r>
          </w:p>
          <w:p w14:paraId="4D167540" w14:textId="77777777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>financial statements</w:t>
            </w:r>
          </w:p>
        </w:tc>
        <w:tc>
          <w:tcPr>
            <w:tcW w:w="275" w:type="dxa"/>
          </w:tcPr>
          <w:p w14:paraId="719D00B3" w14:textId="77777777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</w:rPr>
            </w:pPr>
          </w:p>
        </w:tc>
        <w:tc>
          <w:tcPr>
            <w:tcW w:w="2566" w:type="dxa"/>
            <w:gridSpan w:val="3"/>
          </w:tcPr>
          <w:p w14:paraId="2F30B4CF" w14:textId="77777777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 xml:space="preserve">Separate </w:t>
            </w:r>
          </w:p>
          <w:p w14:paraId="7A9544AF" w14:textId="77777777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 xml:space="preserve">financial statements </w:t>
            </w:r>
          </w:p>
        </w:tc>
      </w:tr>
      <w:tr w:rsidR="00641D87" w:rsidRPr="008F1515" w14:paraId="316C18D5" w14:textId="77777777" w:rsidTr="005903A8">
        <w:tc>
          <w:tcPr>
            <w:tcW w:w="3816" w:type="dxa"/>
          </w:tcPr>
          <w:p w14:paraId="7807AB51" w14:textId="77777777" w:rsidR="00641D87" w:rsidRPr="008F1515" w:rsidRDefault="00641D87" w:rsidP="00A275BB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208" w:type="dxa"/>
          </w:tcPr>
          <w:p w14:paraId="59443F41" w14:textId="77777777" w:rsidR="00641D87" w:rsidRPr="003E3A0A" w:rsidRDefault="00DB0961" w:rsidP="00A275BB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31 March</w:t>
            </w:r>
          </w:p>
        </w:tc>
        <w:tc>
          <w:tcPr>
            <w:tcW w:w="254" w:type="dxa"/>
          </w:tcPr>
          <w:p w14:paraId="2A3B9222" w14:textId="77777777" w:rsidR="00641D87" w:rsidRPr="003E3A0A" w:rsidRDefault="00641D87" w:rsidP="00A275BB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</w:tcPr>
          <w:p w14:paraId="4A61DCF2" w14:textId="77777777" w:rsidR="00641D87" w:rsidRPr="003E3A0A" w:rsidRDefault="00641D87" w:rsidP="00A275BB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  <w:tc>
          <w:tcPr>
            <w:tcW w:w="275" w:type="dxa"/>
          </w:tcPr>
          <w:p w14:paraId="27660B67" w14:textId="77777777" w:rsidR="00641D87" w:rsidRPr="003E3A0A" w:rsidRDefault="00641D87" w:rsidP="00A275BB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</w:tcPr>
          <w:p w14:paraId="10D03FF1" w14:textId="77777777" w:rsidR="00641D87" w:rsidRPr="003E3A0A" w:rsidRDefault="00DB0961" w:rsidP="00A275BB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DB0961">
              <w:rPr>
                <w:rFonts w:cs="Times New Roman"/>
                <w:b w:val="0"/>
                <w:bCs/>
                <w:spacing w:val="-4"/>
                <w:szCs w:val="22"/>
              </w:rPr>
              <w:t>31 March</w:t>
            </w:r>
          </w:p>
        </w:tc>
        <w:tc>
          <w:tcPr>
            <w:tcW w:w="1373" w:type="dxa"/>
            <w:gridSpan w:val="2"/>
          </w:tcPr>
          <w:p w14:paraId="2031CC01" w14:textId="77777777" w:rsidR="00641D87" w:rsidRPr="003E3A0A" w:rsidRDefault="00641D87" w:rsidP="00A275BB">
            <w:pPr>
              <w:pStyle w:val="acctmergecolhdg"/>
              <w:spacing w:line="240" w:lineRule="auto"/>
              <w:ind w:left="-109" w:right="-48" w:firstLine="151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6A245A" w:rsidRPr="008F1515" w14:paraId="244008AD" w14:textId="77777777" w:rsidTr="005903A8">
        <w:tc>
          <w:tcPr>
            <w:tcW w:w="3816" w:type="dxa"/>
          </w:tcPr>
          <w:p w14:paraId="1B016E62" w14:textId="77777777" w:rsidR="006A245A" w:rsidRPr="008F1515" w:rsidRDefault="006A245A" w:rsidP="00A275BB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208" w:type="dxa"/>
          </w:tcPr>
          <w:p w14:paraId="20F478A0" w14:textId="3223850E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7A7175">
              <w:rPr>
                <w:rFonts w:cs="Times New Roman"/>
                <w:b w:val="0"/>
                <w:bCs/>
                <w:szCs w:val="22"/>
              </w:rPr>
              <w:t>4</w:t>
            </w:r>
          </w:p>
        </w:tc>
        <w:tc>
          <w:tcPr>
            <w:tcW w:w="254" w:type="dxa"/>
          </w:tcPr>
          <w:p w14:paraId="5DC44F7D" w14:textId="77777777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55" w:type="dxa"/>
          </w:tcPr>
          <w:p w14:paraId="4F2A658C" w14:textId="74D597BE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</w:t>
            </w:r>
            <w:r w:rsidR="004966A9">
              <w:rPr>
                <w:rFonts w:cs="Times New Roman"/>
                <w:b w:val="0"/>
                <w:bCs/>
                <w:szCs w:val="22"/>
              </w:rPr>
              <w:t>2</w:t>
            </w:r>
            <w:r w:rsidR="007A7175">
              <w:rPr>
                <w:rFonts w:cs="Times New Roman"/>
                <w:b w:val="0"/>
                <w:bCs/>
                <w:szCs w:val="22"/>
              </w:rPr>
              <w:t>3</w:t>
            </w:r>
          </w:p>
        </w:tc>
        <w:tc>
          <w:tcPr>
            <w:tcW w:w="275" w:type="dxa"/>
          </w:tcPr>
          <w:p w14:paraId="28867E5B" w14:textId="77777777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93" w:type="dxa"/>
          </w:tcPr>
          <w:p w14:paraId="4AAA425F" w14:textId="555335A1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996EA7">
              <w:rPr>
                <w:rFonts w:cs="Times New Roman"/>
                <w:b w:val="0"/>
                <w:bCs/>
                <w:szCs w:val="22"/>
              </w:rPr>
              <w:t>4</w:t>
            </w:r>
          </w:p>
        </w:tc>
        <w:tc>
          <w:tcPr>
            <w:tcW w:w="240" w:type="dxa"/>
          </w:tcPr>
          <w:p w14:paraId="00C12423" w14:textId="77777777" w:rsidR="006A245A" w:rsidRPr="008F1515" w:rsidRDefault="006A245A" w:rsidP="00A275BB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33" w:type="dxa"/>
          </w:tcPr>
          <w:p w14:paraId="0C93FC3B" w14:textId="08434FA7" w:rsidR="006A245A" w:rsidRPr="001C0075" w:rsidRDefault="006A245A" w:rsidP="00A275BB">
            <w:pPr>
              <w:pStyle w:val="acctmergecolhdg"/>
              <w:spacing w:line="240" w:lineRule="auto"/>
              <w:ind w:right="104" w:hanging="18"/>
              <w:rPr>
                <w:rFonts w:cstheme="minorBidi"/>
                <w:b w:val="0"/>
                <w:bCs/>
                <w:szCs w:val="28"/>
                <w:cs/>
                <w:lang w:bidi="th-TH"/>
              </w:rPr>
            </w:pPr>
            <w:r>
              <w:rPr>
                <w:rFonts w:cs="Times New Roman"/>
                <w:b w:val="0"/>
                <w:bCs/>
                <w:szCs w:val="22"/>
              </w:rPr>
              <w:t>20</w:t>
            </w:r>
            <w:r w:rsidR="004966A9">
              <w:rPr>
                <w:rFonts w:cs="Times New Roman"/>
                <w:b w:val="0"/>
                <w:bCs/>
                <w:szCs w:val="22"/>
              </w:rPr>
              <w:t>2</w:t>
            </w:r>
            <w:r w:rsidR="00996EA7">
              <w:rPr>
                <w:rFonts w:cs="Times New Roman"/>
                <w:b w:val="0"/>
                <w:bCs/>
                <w:szCs w:val="22"/>
              </w:rPr>
              <w:t>3</w:t>
            </w:r>
          </w:p>
        </w:tc>
      </w:tr>
      <w:tr w:rsidR="006A245A" w:rsidRPr="008F1515" w14:paraId="17F3ADE2" w14:textId="77777777" w:rsidTr="005903A8">
        <w:tc>
          <w:tcPr>
            <w:tcW w:w="3816" w:type="dxa"/>
          </w:tcPr>
          <w:p w14:paraId="47999E64" w14:textId="77777777" w:rsidR="006A245A" w:rsidRPr="008F1515" w:rsidRDefault="006A245A" w:rsidP="00A275BB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5458" w:type="dxa"/>
            <w:gridSpan w:val="7"/>
          </w:tcPr>
          <w:p w14:paraId="6B5E33BC" w14:textId="77777777" w:rsidR="006A245A" w:rsidRPr="008F1515" w:rsidRDefault="006A245A" w:rsidP="00A275BB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6A245A" w:rsidRPr="00EA0218" w14:paraId="6141E308" w14:textId="77777777" w:rsidTr="005903A8">
        <w:tc>
          <w:tcPr>
            <w:tcW w:w="3816" w:type="dxa"/>
          </w:tcPr>
          <w:p w14:paraId="7A6270DE" w14:textId="77777777" w:rsidR="006A245A" w:rsidRPr="0097789D" w:rsidRDefault="006A245A" w:rsidP="00A275BB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ind w:left="336" w:right="113"/>
              <w:jc w:val="both"/>
              <w:rPr>
                <w:rFonts w:cs="Times New Roman"/>
                <w:i/>
                <w:iCs/>
                <w:szCs w:val="22"/>
              </w:rPr>
            </w:pPr>
            <w:r w:rsidRPr="0097789D">
              <w:rPr>
                <w:rFonts w:cs="Times New Roman"/>
                <w:szCs w:val="22"/>
              </w:rPr>
              <w:t xml:space="preserve">Bank guarantees issued by banks to </w:t>
            </w:r>
          </w:p>
        </w:tc>
        <w:tc>
          <w:tcPr>
            <w:tcW w:w="1208" w:type="dxa"/>
          </w:tcPr>
          <w:p w14:paraId="2D90F693" w14:textId="77777777" w:rsidR="006A245A" w:rsidRPr="0097789D" w:rsidRDefault="006A245A" w:rsidP="00A275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2D503E0B" w14:textId="77777777" w:rsidR="006A245A" w:rsidRPr="0097789D" w:rsidRDefault="006A245A" w:rsidP="00A275BB">
            <w:pPr>
              <w:pStyle w:val="acctfourfigures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7A690143" w14:textId="77777777" w:rsidR="006A245A" w:rsidRPr="0097789D" w:rsidRDefault="006A245A" w:rsidP="00A275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29625C4E" w14:textId="77777777" w:rsidR="006A245A" w:rsidRPr="0097789D" w:rsidRDefault="006A245A" w:rsidP="00A275BB">
            <w:pPr>
              <w:pStyle w:val="acctfourfigures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3D7BE4A4" w14:textId="77777777" w:rsidR="006A245A" w:rsidRPr="0097789D" w:rsidRDefault="006A245A" w:rsidP="00A275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54FF4C48" w14:textId="77777777" w:rsidR="006A245A" w:rsidRPr="0097789D" w:rsidRDefault="006A245A" w:rsidP="00A275BB">
            <w:pPr>
              <w:pStyle w:val="acctfourfigures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611E44CA" w14:textId="77777777" w:rsidR="006A245A" w:rsidRPr="0097789D" w:rsidRDefault="006A245A" w:rsidP="00A275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</w:tr>
      <w:tr w:rsidR="00826E93" w:rsidRPr="00EA0218" w14:paraId="7E08D7D1" w14:textId="77777777" w:rsidTr="005903A8">
        <w:tc>
          <w:tcPr>
            <w:tcW w:w="3816" w:type="dxa"/>
          </w:tcPr>
          <w:p w14:paraId="37AF8818" w14:textId="77777777" w:rsidR="00826E93" w:rsidRPr="0097789D" w:rsidRDefault="00826E93" w:rsidP="00826E93">
            <w:pPr>
              <w:autoSpaceDE w:val="0"/>
              <w:autoSpaceDN w:val="0"/>
              <w:adjustRightInd w:val="0"/>
              <w:spacing w:line="240" w:lineRule="auto"/>
              <w:ind w:left="435" w:right="113" w:firstLine="49"/>
              <w:jc w:val="both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>state enterprises</w:t>
            </w:r>
          </w:p>
        </w:tc>
        <w:tc>
          <w:tcPr>
            <w:tcW w:w="1208" w:type="dxa"/>
          </w:tcPr>
          <w:p w14:paraId="6404C08E" w14:textId="751A5233" w:rsidR="00826E93" w:rsidRPr="0097789D" w:rsidRDefault="00826E93" w:rsidP="00826E9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1E489B">
              <w:t>11,357</w:t>
            </w:r>
          </w:p>
        </w:tc>
        <w:tc>
          <w:tcPr>
            <w:tcW w:w="254" w:type="dxa"/>
          </w:tcPr>
          <w:p w14:paraId="255BFE80" w14:textId="77777777" w:rsidR="00826E93" w:rsidRPr="00ED27C9" w:rsidRDefault="00826E93" w:rsidP="00826E93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553F3217" w14:textId="0E39871B" w:rsidR="00826E93" w:rsidRPr="0097789D" w:rsidRDefault="00826E93" w:rsidP="00826E9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1866EA">
              <w:rPr>
                <w:rFonts w:cs="Times New Roman"/>
                <w:szCs w:val="22"/>
              </w:rPr>
              <w:t>11,357</w:t>
            </w:r>
          </w:p>
        </w:tc>
        <w:tc>
          <w:tcPr>
            <w:tcW w:w="275" w:type="dxa"/>
          </w:tcPr>
          <w:p w14:paraId="74718208" w14:textId="77777777" w:rsidR="00826E93" w:rsidRPr="0097789D" w:rsidRDefault="00826E93" w:rsidP="00826E93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41965967" w14:textId="29BE76BE" w:rsidR="00826E93" w:rsidRPr="0097789D" w:rsidRDefault="00826E93" w:rsidP="00826E9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AE72F9">
              <w:t>2,250</w:t>
            </w:r>
          </w:p>
        </w:tc>
        <w:tc>
          <w:tcPr>
            <w:tcW w:w="240" w:type="dxa"/>
          </w:tcPr>
          <w:p w14:paraId="3FF09EDB" w14:textId="77777777" w:rsidR="00826E93" w:rsidRPr="0097789D" w:rsidRDefault="00826E93" w:rsidP="00826E93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0D0B1A9E" w14:textId="0F04394E" w:rsidR="00826E93" w:rsidRPr="0097789D" w:rsidRDefault="00826E93" w:rsidP="00826E9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1866EA">
              <w:rPr>
                <w:rFonts w:cs="Times New Roman"/>
                <w:szCs w:val="22"/>
              </w:rPr>
              <w:t>2,250</w:t>
            </w:r>
          </w:p>
        </w:tc>
      </w:tr>
      <w:tr w:rsidR="00826E93" w:rsidRPr="00EA0218" w14:paraId="5CB9893D" w14:textId="77777777" w:rsidTr="005903A8">
        <w:trPr>
          <w:trHeight w:val="68"/>
        </w:trPr>
        <w:tc>
          <w:tcPr>
            <w:tcW w:w="3816" w:type="dxa"/>
          </w:tcPr>
          <w:p w14:paraId="344C6483" w14:textId="77777777" w:rsidR="00826E93" w:rsidRPr="00B013ED" w:rsidRDefault="00826E93" w:rsidP="00826E93">
            <w:pPr>
              <w:autoSpaceDE w:val="0"/>
              <w:autoSpaceDN w:val="0"/>
              <w:adjustRightInd w:val="0"/>
              <w:spacing w:line="240" w:lineRule="auto"/>
              <w:ind w:left="435" w:right="113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8" w:type="dxa"/>
          </w:tcPr>
          <w:p w14:paraId="71B8CB88" w14:textId="77777777" w:rsidR="00826E93" w:rsidRPr="00B013ED" w:rsidRDefault="00826E93" w:rsidP="00826E9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54" w:type="dxa"/>
          </w:tcPr>
          <w:p w14:paraId="5965075B" w14:textId="77777777" w:rsidR="00826E93" w:rsidRPr="00B013ED" w:rsidRDefault="00826E93" w:rsidP="00826E93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55" w:type="dxa"/>
          </w:tcPr>
          <w:p w14:paraId="13D81E14" w14:textId="77777777" w:rsidR="00826E93" w:rsidRPr="00B013ED" w:rsidRDefault="00826E93" w:rsidP="00826E9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5" w:type="dxa"/>
          </w:tcPr>
          <w:p w14:paraId="6506ADF2" w14:textId="77777777" w:rsidR="00826E93" w:rsidRPr="00B013ED" w:rsidRDefault="00826E93" w:rsidP="00826E93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93" w:type="dxa"/>
          </w:tcPr>
          <w:p w14:paraId="4C4BFE18" w14:textId="77777777" w:rsidR="00826E93" w:rsidRPr="00B013ED" w:rsidRDefault="00826E93" w:rsidP="00826E9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0" w:type="dxa"/>
          </w:tcPr>
          <w:p w14:paraId="1A5FCF1D" w14:textId="77777777" w:rsidR="00826E93" w:rsidRPr="00B013ED" w:rsidRDefault="00826E93" w:rsidP="00826E93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3" w:type="dxa"/>
          </w:tcPr>
          <w:p w14:paraId="689950B1" w14:textId="77777777" w:rsidR="00826E93" w:rsidRPr="00B013ED" w:rsidRDefault="00826E93" w:rsidP="00826E9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</w:tr>
      <w:tr w:rsidR="00826E93" w:rsidRPr="00EA0218" w14:paraId="563A8C09" w14:textId="77777777" w:rsidTr="005903A8">
        <w:tc>
          <w:tcPr>
            <w:tcW w:w="3816" w:type="dxa"/>
          </w:tcPr>
          <w:p w14:paraId="54D2DB6D" w14:textId="77777777" w:rsidR="00826E93" w:rsidRPr="0097789D" w:rsidRDefault="00826E93" w:rsidP="00826E93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ind w:left="336" w:right="113"/>
              <w:jc w:val="both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 xml:space="preserve">Unused letters of credit </w:t>
            </w:r>
          </w:p>
        </w:tc>
        <w:tc>
          <w:tcPr>
            <w:tcW w:w="1208" w:type="dxa"/>
          </w:tcPr>
          <w:p w14:paraId="3838BE83" w14:textId="0DD0709B" w:rsidR="00826E93" w:rsidRPr="0097789D" w:rsidRDefault="00826E93" w:rsidP="00826E9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1E489B">
              <w:t>3,656</w:t>
            </w:r>
          </w:p>
        </w:tc>
        <w:tc>
          <w:tcPr>
            <w:tcW w:w="254" w:type="dxa"/>
          </w:tcPr>
          <w:p w14:paraId="73F1803A" w14:textId="77777777" w:rsidR="00826E93" w:rsidRPr="0097789D" w:rsidRDefault="00826E93" w:rsidP="00826E93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55" w:type="dxa"/>
          </w:tcPr>
          <w:p w14:paraId="12D12CB5" w14:textId="51162ED8" w:rsidR="00826E93" w:rsidRPr="0097789D" w:rsidRDefault="00826E93" w:rsidP="00826E9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1866EA">
              <w:rPr>
                <w:rFonts w:cs="Times New Roman"/>
                <w:szCs w:val="22"/>
              </w:rPr>
              <w:t>10,398</w:t>
            </w:r>
          </w:p>
        </w:tc>
        <w:tc>
          <w:tcPr>
            <w:tcW w:w="275" w:type="dxa"/>
          </w:tcPr>
          <w:p w14:paraId="7DACC423" w14:textId="77777777" w:rsidR="00826E93" w:rsidRPr="0097789D" w:rsidRDefault="00826E93" w:rsidP="00826E93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67ED6F3E" w14:textId="0ADE1B83" w:rsidR="00826E93" w:rsidRPr="0097789D" w:rsidRDefault="00826E93" w:rsidP="00826E9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AE72F9">
              <w:t>3,656</w:t>
            </w:r>
          </w:p>
        </w:tc>
        <w:tc>
          <w:tcPr>
            <w:tcW w:w="240" w:type="dxa"/>
          </w:tcPr>
          <w:p w14:paraId="1AD19988" w14:textId="77777777" w:rsidR="00826E93" w:rsidRPr="0097789D" w:rsidRDefault="00826E93" w:rsidP="00826E93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75FBC17B" w14:textId="2EBF0AD8" w:rsidR="00826E93" w:rsidRPr="0097789D" w:rsidRDefault="00826E93" w:rsidP="00826E9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1866EA">
              <w:rPr>
                <w:rFonts w:cs="Times New Roman"/>
                <w:szCs w:val="22"/>
              </w:rPr>
              <w:t>10,398</w:t>
            </w:r>
          </w:p>
        </w:tc>
      </w:tr>
      <w:tr w:rsidR="00826E93" w:rsidRPr="004B2DC4" w14:paraId="1A859610" w14:textId="77777777" w:rsidTr="005903A8">
        <w:trPr>
          <w:trHeight w:val="68"/>
        </w:trPr>
        <w:tc>
          <w:tcPr>
            <w:tcW w:w="3816" w:type="dxa"/>
          </w:tcPr>
          <w:p w14:paraId="1F1B14F5" w14:textId="77777777" w:rsidR="00826E93" w:rsidRPr="004B2DC4" w:rsidRDefault="00826E93" w:rsidP="00826E93">
            <w:pPr>
              <w:autoSpaceDE w:val="0"/>
              <w:autoSpaceDN w:val="0"/>
              <w:adjustRightInd w:val="0"/>
              <w:spacing w:line="240" w:lineRule="auto"/>
              <w:ind w:left="435" w:right="113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</w:tcPr>
          <w:p w14:paraId="6CFFACC1" w14:textId="77777777" w:rsidR="00826E93" w:rsidRPr="004B2DC4" w:rsidRDefault="00826E93" w:rsidP="00826E9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27935955" w14:textId="77777777" w:rsidR="00826E93" w:rsidRPr="004B2DC4" w:rsidRDefault="00826E93" w:rsidP="00826E93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5AD6D709" w14:textId="77777777" w:rsidR="00826E93" w:rsidRPr="004B2DC4" w:rsidRDefault="00826E93" w:rsidP="00826E9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7F046735" w14:textId="77777777" w:rsidR="00826E93" w:rsidRPr="004B2DC4" w:rsidRDefault="00826E93" w:rsidP="00826E93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66F84E84" w14:textId="103A2E81" w:rsidR="00826E93" w:rsidRPr="004B2DC4" w:rsidRDefault="00826E93" w:rsidP="00826E9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5EE91E4E" w14:textId="77777777" w:rsidR="00826E93" w:rsidRPr="004B2DC4" w:rsidRDefault="00826E93" w:rsidP="00826E93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303C75F2" w14:textId="77777777" w:rsidR="00826E93" w:rsidRPr="004B2DC4" w:rsidRDefault="00826E93" w:rsidP="00826E9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826E93" w:rsidRPr="00EA0218" w14:paraId="1411C9C5" w14:textId="77777777" w:rsidTr="005903A8">
        <w:tc>
          <w:tcPr>
            <w:tcW w:w="3816" w:type="dxa"/>
          </w:tcPr>
          <w:p w14:paraId="11DAB2CA" w14:textId="77777777" w:rsidR="00826E93" w:rsidRPr="0097789D" w:rsidRDefault="00826E93" w:rsidP="00826E93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ind w:left="336" w:right="113"/>
              <w:jc w:val="both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>Commitments</w:t>
            </w:r>
          </w:p>
        </w:tc>
        <w:tc>
          <w:tcPr>
            <w:tcW w:w="1208" w:type="dxa"/>
          </w:tcPr>
          <w:p w14:paraId="0E09B418" w14:textId="77777777" w:rsidR="00826E93" w:rsidRPr="0097789D" w:rsidRDefault="00826E93" w:rsidP="00826E9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254EC5DA" w14:textId="77777777" w:rsidR="00826E93" w:rsidRPr="0097789D" w:rsidRDefault="00826E93" w:rsidP="00826E93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55" w:type="dxa"/>
          </w:tcPr>
          <w:p w14:paraId="5A08FA76" w14:textId="77777777" w:rsidR="00826E93" w:rsidRPr="0097789D" w:rsidRDefault="00826E93" w:rsidP="00826E9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257D5889" w14:textId="77777777" w:rsidR="00826E93" w:rsidRPr="0097789D" w:rsidRDefault="00826E93" w:rsidP="00826E93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54BA472D" w14:textId="77777777" w:rsidR="00826E93" w:rsidRPr="0097789D" w:rsidRDefault="00826E93" w:rsidP="00826E9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09496729" w14:textId="77777777" w:rsidR="00826E93" w:rsidRPr="0097789D" w:rsidRDefault="00826E93" w:rsidP="00826E93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60075341" w14:textId="77777777" w:rsidR="00826E93" w:rsidRPr="0097789D" w:rsidRDefault="00826E93" w:rsidP="00826E9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826E93" w:rsidRPr="00EA0218" w14:paraId="150CCE0C" w14:textId="77777777" w:rsidTr="005903A8">
        <w:tc>
          <w:tcPr>
            <w:tcW w:w="3816" w:type="dxa"/>
            <w:vAlign w:val="center"/>
          </w:tcPr>
          <w:p w14:paraId="0976464A" w14:textId="77777777" w:rsidR="00826E93" w:rsidRPr="0097789D" w:rsidRDefault="00826E93" w:rsidP="00826E93">
            <w:pPr>
              <w:spacing w:line="240" w:lineRule="auto"/>
              <w:ind w:firstLine="336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 xml:space="preserve">- Construction, installation of </w:t>
            </w:r>
          </w:p>
        </w:tc>
        <w:tc>
          <w:tcPr>
            <w:tcW w:w="1208" w:type="dxa"/>
          </w:tcPr>
          <w:p w14:paraId="19732F72" w14:textId="6C3916E2" w:rsidR="00826E93" w:rsidRPr="0097789D" w:rsidRDefault="00826E93" w:rsidP="00826E9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72EFE27B" w14:textId="77777777" w:rsidR="00826E93" w:rsidRPr="0097789D" w:rsidRDefault="00826E93" w:rsidP="00826E93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55" w:type="dxa"/>
          </w:tcPr>
          <w:p w14:paraId="77D0801E" w14:textId="77777777" w:rsidR="00826E93" w:rsidRPr="0097789D" w:rsidRDefault="00826E93" w:rsidP="00826E9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14CFED6C" w14:textId="77777777" w:rsidR="00826E93" w:rsidRPr="0097789D" w:rsidRDefault="00826E93" w:rsidP="00826E93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07D3F8B7" w14:textId="77777777" w:rsidR="00826E93" w:rsidRPr="0097789D" w:rsidRDefault="00826E93" w:rsidP="00826E9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69F94BF6" w14:textId="77777777" w:rsidR="00826E93" w:rsidRPr="0097789D" w:rsidRDefault="00826E93" w:rsidP="00826E93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1BE40126" w14:textId="77777777" w:rsidR="00826E93" w:rsidRPr="0097789D" w:rsidRDefault="00826E93" w:rsidP="00826E9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826E93" w:rsidRPr="00EA0218" w14:paraId="7A252C40" w14:textId="77777777" w:rsidTr="005903A8">
        <w:tc>
          <w:tcPr>
            <w:tcW w:w="3816" w:type="dxa"/>
            <w:vAlign w:val="center"/>
          </w:tcPr>
          <w:p w14:paraId="27496187" w14:textId="77777777" w:rsidR="00826E93" w:rsidRPr="0097789D" w:rsidRDefault="00826E93" w:rsidP="00826E93">
            <w:pPr>
              <w:autoSpaceDE w:val="0"/>
              <w:autoSpaceDN w:val="0"/>
              <w:adjustRightInd w:val="0"/>
              <w:spacing w:line="240" w:lineRule="auto"/>
              <w:ind w:left="435" w:right="113" w:firstLine="36"/>
              <w:jc w:val="both"/>
              <w:rPr>
                <w:rFonts w:cs="Times New Roman"/>
                <w:szCs w:val="22"/>
              </w:rPr>
            </w:pPr>
            <w:r w:rsidRPr="00162694">
              <w:rPr>
                <w:rFonts w:cs="Times New Roman"/>
                <w:szCs w:val="22"/>
              </w:rPr>
              <w:t>machinery equipment, and others</w:t>
            </w:r>
          </w:p>
        </w:tc>
        <w:tc>
          <w:tcPr>
            <w:tcW w:w="1208" w:type="dxa"/>
          </w:tcPr>
          <w:p w14:paraId="452F303D" w14:textId="3209A1C8" w:rsidR="00826E93" w:rsidRPr="0097789D" w:rsidRDefault="00826E93" w:rsidP="00826E9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40785B">
              <w:t>39,025</w:t>
            </w:r>
          </w:p>
        </w:tc>
        <w:tc>
          <w:tcPr>
            <w:tcW w:w="254" w:type="dxa"/>
          </w:tcPr>
          <w:p w14:paraId="3E5A76D7" w14:textId="77777777" w:rsidR="00826E93" w:rsidRPr="0097789D" w:rsidRDefault="00826E93" w:rsidP="00826E93">
            <w:pPr>
              <w:spacing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155" w:type="dxa"/>
          </w:tcPr>
          <w:p w14:paraId="2F8DF86A" w14:textId="3A62B78D" w:rsidR="00826E93" w:rsidRPr="0097789D" w:rsidRDefault="00826E93" w:rsidP="00826E9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E30B7E">
              <w:t>26,918</w:t>
            </w:r>
          </w:p>
        </w:tc>
        <w:tc>
          <w:tcPr>
            <w:tcW w:w="275" w:type="dxa"/>
          </w:tcPr>
          <w:p w14:paraId="747FB9F8" w14:textId="77777777" w:rsidR="00826E93" w:rsidRPr="0097789D" w:rsidRDefault="00826E93" w:rsidP="00826E93">
            <w:pPr>
              <w:spacing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193" w:type="dxa"/>
          </w:tcPr>
          <w:p w14:paraId="630E5986" w14:textId="42D608BE" w:rsidR="00826E93" w:rsidRPr="0097789D" w:rsidRDefault="00826E93" w:rsidP="00826E9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E62B0B">
              <w:t>37,682</w:t>
            </w:r>
          </w:p>
        </w:tc>
        <w:tc>
          <w:tcPr>
            <w:tcW w:w="240" w:type="dxa"/>
          </w:tcPr>
          <w:p w14:paraId="388D6264" w14:textId="77777777" w:rsidR="00826E93" w:rsidRPr="0097789D" w:rsidRDefault="00826E93" w:rsidP="00826E93">
            <w:pPr>
              <w:spacing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133" w:type="dxa"/>
          </w:tcPr>
          <w:p w14:paraId="230461B5" w14:textId="0E5569CD" w:rsidR="00826E93" w:rsidRPr="0097789D" w:rsidRDefault="00826E93" w:rsidP="00826E9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CD6B07">
              <w:t>25,189</w:t>
            </w:r>
          </w:p>
        </w:tc>
      </w:tr>
      <w:tr w:rsidR="00826E93" w:rsidRPr="00EA0218" w14:paraId="7C3B0658" w14:textId="77777777" w:rsidTr="005903A8">
        <w:tc>
          <w:tcPr>
            <w:tcW w:w="3816" w:type="dxa"/>
          </w:tcPr>
          <w:p w14:paraId="7F1F88BC" w14:textId="77777777" w:rsidR="00826E93" w:rsidRPr="00162694" w:rsidRDefault="00826E93" w:rsidP="00826E93">
            <w:pPr>
              <w:pStyle w:val="EnvelopeReturn"/>
              <w:tabs>
                <w:tab w:val="clear" w:pos="1134"/>
                <w:tab w:val="left" w:pos="336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7789D">
              <w:rPr>
                <w:rFonts w:ascii="Times New Roman" w:hAnsi="Times New Roman" w:cs="Times New Roman"/>
                <w:szCs w:val="22"/>
              </w:rPr>
              <w:tab/>
            </w:r>
            <w:r w:rsidRPr="00162694">
              <w:rPr>
                <w:rFonts w:ascii="Times New Roman" w:hAnsi="Times New Roman" w:cs="Times New Roman"/>
                <w:sz w:val="22"/>
                <w:szCs w:val="22"/>
              </w:rPr>
              <w:t xml:space="preserve">- Expenses of dam’s construction </w:t>
            </w:r>
          </w:p>
        </w:tc>
        <w:tc>
          <w:tcPr>
            <w:tcW w:w="1208" w:type="dxa"/>
          </w:tcPr>
          <w:p w14:paraId="77CD8D4E" w14:textId="369039FE" w:rsidR="00826E93" w:rsidRPr="0097789D" w:rsidRDefault="00826E93" w:rsidP="00826E9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23B2D0AA" w14:textId="77777777" w:rsidR="00826E93" w:rsidRPr="0097789D" w:rsidRDefault="00826E93" w:rsidP="00826E93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55" w:type="dxa"/>
          </w:tcPr>
          <w:p w14:paraId="1DFBCFD1" w14:textId="77777777" w:rsidR="00826E93" w:rsidRPr="0097789D" w:rsidRDefault="00826E93" w:rsidP="00826E9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60605865" w14:textId="77777777" w:rsidR="00826E93" w:rsidRPr="0097789D" w:rsidRDefault="00826E93" w:rsidP="00826E93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6B2C01DE" w14:textId="77777777" w:rsidR="00826E93" w:rsidRPr="0097789D" w:rsidRDefault="00826E93" w:rsidP="00826E9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12508010" w14:textId="77777777" w:rsidR="00826E93" w:rsidRPr="0097789D" w:rsidRDefault="00826E93" w:rsidP="00826E93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354D9432" w14:textId="77777777" w:rsidR="00826E93" w:rsidRPr="0097789D" w:rsidRDefault="00826E93" w:rsidP="00826E9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826E93" w:rsidRPr="00EA0218" w14:paraId="70CF73C0" w14:textId="77777777" w:rsidTr="005903A8">
        <w:tc>
          <w:tcPr>
            <w:tcW w:w="3816" w:type="dxa"/>
          </w:tcPr>
          <w:p w14:paraId="7F6F6968" w14:textId="77777777" w:rsidR="00826E93" w:rsidRPr="0097789D" w:rsidRDefault="00826E93" w:rsidP="00826E93">
            <w:pPr>
              <w:autoSpaceDE w:val="0"/>
              <w:autoSpaceDN w:val="0"/>
              <w:adjustRightInd w:val="0"/>
              <w:spacing w:line="240" w:lineRule="auto"/>
              <w:ind w:left="435" w:right="113" w:firstLine="36"/>
              <w:jc w:val="both"/>
              <w:rPr>
                <w:rFonts w:cs="Times New Roman"/>
                <w:szCs w:val="22"/>
                <w:lang w:bidi="th-TH"/>
              </w:rPr>
            </w:pPr>
            <w:r w:rsidRPr="00162694">
              <w:rPr>
                <w:rFonts w:cs="Times New Roman"/>
                <w:szCs w:val="22"/>
              </w:rPr>
              <w:t xml:space="preserve">for </w:t>
            </w:r>
            <w:r w:rsidRPr="0097789D">
              <w:rPr>
                <w:rFonts w:cs="Times New Roman"/>
                <w:szCs w:val="22"/>
                <w:lang w:bidi="th-TH"/>
              </w:rPr>
              <w:t>the propose of flood protection</w:t>
            </w:r>
          </w:p>
        </w:tc>
        <w:tc>
          <w:tcPr>
            <w:tcW w:w="1208" w:type="dxa"/>
          </w:tcPr>
          <w:p w14:paraId="702BBC54" w14:textId="61A403F7" w:rsidR="00826E93" w:rsidRPr="0097789D" w:rsidRDefault="00826E93" w:rsidP="00826E9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40785B">
              <w:t>5,180</w:t>
            </w:r>
          </w:p>
        </w:tc>
        <w:tc>
          <w:tcPr>
            <w:tcW w:w="254" w:type="dxa"/>
          </w:tcPr>
          <w:p w14:paraId="58E4E4F7" w14:textId="77777777" w:rsidR="00826E93" w:rsidRPr="0097789D" w:rsidRDefault="00826E93" w:rsidP="00826E9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6030BAB6" w14:textId="0D98D9D8" w:rsidR="00826E93" w:rsidRPr="0097789D" w:rsidRDefault="00826E93" w:rsidP="00826E9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E30B7E">
              <w:t>5,505</w:t>
            </w:r>
          </w:p>
        </w:tc>
        <w:tc>
          <w:tcPr>
            <w:tcW w:w="275" w:type="dxa"/>
          </w:tcPr>
          <w:p w14:paraId="4877AFEF" w14:textId="77777777" w:rsidR="00826E93" w:rsidRPr="0097789D" w:rsidRDefault="00826E93" w:rsidP="00826E9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32A5392B" w14:textId="281A3399" w:rsidR="00826E93" w:rsidRPr="0097789D" w:rsidRDefault="00826E93" w:rsidP="00826E9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E62B0B">
              <w:t>5,180</w:t>
            </w:r>
          </w:p>
        </w:tc>
        <w:tc>
          <w:tcPr>
            <w:tcW w:w="240" w:type="dxa"/>
          </w:tcPr>
          <w:p w14:paraId="078EFC31" w14:textId="77777777" w:rsidR="00826E93" w:rsidRPr="0097789D" w:rsidRDefault="00826E93" w:rsidP="00826E9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136DA7EA" w14:textId="37131B9C" w:rsidR="00826E93" w:rsidRPr="0097789D" w:rsidRDefault="00826E93" w:rsidP="00826E9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E30B7E">
              <w:t>5,505</w:t>
            </w:r>
          </w:p>
        </w:tc>
      </w:tr>
    </w:tbl>
    <w:p w14:paraId="61989258" w14:textId="77777777" w:rsidR="006A245A" w:rsidRPr="004B2DC4" w:rsidRDefault="006A245A" w:rsidP="00A275BB">
      <w:pPr>
        <w:pStyle w:val="BodyText"/>
        <w:spacing w:after="0" w:line="240" w:lineRule="auto"/>
        <w:ind w:left="720"/>
        <w:jc w:val="thaiDistribute"/>
        <w:rPr>
          <w:rFonts w:cs="Times New Roman"/>
          <w:b/>
          <w:bCs/>
          <w:szCs w:val="22"/>
        </w:rPr>
      </w:pPr>
    </w:p>
    <w:p w14:paraId="3820CA3D" w14:textId="19F087D2" w:rsidR="00DE09EB" w:rsidRDefault="002635D3" w:rsidP="002635D3">
      <w:pPr>
        <w:numPr>
          <w:ilvl w:val="0"/>
          <w:numId w:val="35"/>
        </w:numPr>
        <w:autoSpaceDE w:val="0"/>
        <w:autoSpaceDN w:val="0"/>
        <w:adjustRightInd w:val="0"/>
        <w:spacing w:line="240" w:lineRule="auto"/>
        <w:ind w:left="900" w:right="-90" w:hanging="351"/>
        <w:jc w:val="thaiDistribute"/>
        <w:rPr>
          <w:rFonts w:cs="Times New Roman"/>
          <w:szCs w:val="22"/>
        </w:rPr>
      </w:pPr>
      <w:r w:rsidRPr="002635D3">
        <w:rPr>
          <w:rFonts w:cs="Times New Roman"/>
          <w:szCs w:val="22"/>
        </w:rPr>
        <w:t>The Company entered into long-term agreements with several local companies to purchase steam for 10 years and 15 years from the date of transaction occurs. In December 202</w:t>
      </w:r>
      <w:r w:rsidR="00F0111B">
        <w:rPr>
          <w:rFonts w:cs="Times New Roman"/>
          <w:szCs w:val="22"/>
        </w:rPr>
        <w:t>2</w:t>
      </w:r>
      <w:r w:rsidRPr="002635D3">
        <w:rPr>
          <w:rFonts w:cs="Times New Roman"/>
          <w:szCs w:val="22"/>
        </w:rPr>
        <w:t>, one of the agreements is expired. The Company has decided to extend the agreement for 5 years, effective date on 1 January 2023. The prices in agreements are agreed based on market price.</w:t>
      </w:r>
    </w:p>
    <w:p w14:paraId="4641C451" w14:textId="77777777" w:rsidR="00CD6D26" w:rsidRDefault="00CD6D26" w:rsidP="00CD6D26">
      <w:pPr>
        <w:autoSpaceDE w:val="0"/>
        <w:autoSpaceDN w:val="0"/>
        <w:adjustRightInd w:val="0"/>
        <w:spacing w:line="240" w:lineRule="auto"/>
        <w:ind w:left="900" w:right="-90"/>
        <w:jc w:val="thaiDistribute"/>
        <w:rPr>
          <w:rFonts w:cs="Times New Roman"/>
          <w:szCs w:val="22"/>
        </w:rPr>
      </w:pPr>
    </w:p>
    <w:sectPr w:rsidR="00CD6D26" w:rsidSect="00702216">
      <w:headerReference w:type="default" r:id="rId14"/>
      <w:footerReference w:type="default" r:id="rId15"/>
      <w:pgSz w:w="11909" w:h="16834" w:code="9"/>
      <w:pgMar w:top="691" w:right="1109" w:bottom="576" w:left="1152" w:header="720" w:footer="720" w:gutter="0"/>
      <w:paperSrc w:first="7" w:other="7"/>
      <w:pgNumType w:start="2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D6B87" w14:textId="77777777" w:rsidR="00C70710" w:rsidRDefault="00C70710">
      <w:r>
        <w:separator/>
      </w:r>
    </w:p>
  </w:endnote>
  <w:endnote w:type="continuationSeparator" w:id="0">
    <w:p w14:paraId="74DCEA69" w14:textId="77777777" w:rsidR="00C70710" w:rsidRDefault="00C70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FBFEC" w14:textId="77777777" w:rsidR="00446900" w:rsidRDefault="00446900" w:rsidP="004008AE">
    <w:pPr>
      <w:pStyle w:val="Footer"/>
      <w:jc w:val="center"/>
    </w:pPr>
    <w:r w:rsidRPr="00702216">
      <w:rPr>
        <w:sz w:val="22"/>
        <w:szCs w:val="22"/>
      </w:rPr>
      <w:fldChar w:fldCharType="begin"/>
    </w:r>
    <w:r w:rsidRPr="00702216">
      <w:rPr>
        <w:sz w:val="22"/>
        <w:szCs w:val="22"/>
      </w:rPr>
      <w:instrText xml:space="preserve"> PAGE   \* MERGEFORMAT </w:instrText>
    </w:r>
    <w:r w:rsidRPr="00702216">
      <w:rPr>
        <w:sz w:val="22"/>
        <w:szCs w:val="22"/>
      </w:rPr>
      <w:fldChar w:fldCharType="separate"/>
    </w:r>
    <w:r w:rsidRPr="00702216">
      <w:rPr>
        <w:noProof/>
        <w:sz w:val="22"/>
        <w:szCs w:val="22"/>
      </w:rPr>
      <w:t>25</w:t>
    </w:r>
    <w:r w:rsidRPr="00702216">
      <w:rPr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E5FE2" w14:textId="77777777" w:rsidR="00446900" w:rsidRDefault="00446900" w:rsidP="00EB45E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27911AA6" w14:textId="77777777" w:rsidR="00446900" w:rsidRDefault="00446900" w:rsidP="008C45BE">
    <w:pPr>
      <w:pStyle w:val="Footer"/>
      <w:ind w:right="360"/>
    </w:pPr>
  </w:p>
  <w:p w14:paraId="04B818F7" w14:textId="77777777" w:rsidR="00446900" w:rsidRDefault="00446900"/>
  <w:p w14:paraId="25A27A39" w14:textId="77777777" w:rsidR="00446900" w:rsidRDefault="0044690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7C8B2" w14:textId="77777777" w:rsidR="00446900" w:rsidRPr="00E40049" w:rsidRDefault="00446900" w:rsidP="00766A77">
    <w:pPr>
      <w:pStyle w:val="Footer"/>
      <w:jc w:val="center"/>
      <w:rPr>
        <w:rFonts w:ascii="Angsana New"/>
        <w:sz w:val="26"/>
        <w:szCs w:val="26"/>
      </w:rPr>
    </w:pPr>
    <w:r w:rsidRPr="00E74B1A">
      <w:rPr>
        <w:sz w:val="22"/>
        <w:szCs w:val="24"/>
      </w:rPr>
      <w:fldChar w:fldCharType="begin"/>
    </w:r>
    <w:r w:rsidRPr="00E74B1A">
      <w:rPr>
        <w:sz w:val="22"/>
        <w:szCs w:val="24"/>
      </w:rPr>
      <w:instrText xml:space="preserve"> PAGE   \* MERGEFORMAT </w:instrText>
    </w:r>
    <w:r w:rsidRPr="00E74B1A">
      <w:rPr>
        <w:sz w:val="22"/>
        <w:szCs w:val="24"/>
      </w:rPr>
      <w:fldChar w:fldCharType="separate"/>
    </w:r>
    <w:r>
      <w:rPr>
        <w:noProof/>
        <w:sz w:val="22"/>
        <w:szCs w:val="24"/>
      </w:rPr>
      <w:t>32</w:t>
    </w:r>
    <w:r w:rsidRPr="00E74B1A">
      <w:rPr>
        <w:noProof/>
        <w:sz w:val="22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A1762" w14:textId="6705655C" w:rsidR="00446900" w:rsidRPr="005744FF" w:rsidRDefault="00446900" w:rsidP="00766A77">
    <w:pPr>
      <w:pStyle w:val="Footer"/>
      <w:jc w:val="center"/>
      <w:rPr>
        <w:rFonts w:ascii="Angsana New"/>
        <w:sz w:val="26"/>
        <w:szCs w:val="26"/>
        <w:lang w:val="en-US" w:bidi="th-TH"/>
      </w:rPr>
    </w:pPr>
    <w:r>
      <w:rPr>
        <w:sz w:val="22"/>
        <w:szCs w:val="24"/>
        <w:lang w:val="en-US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3C5DD" w14:textId="77777777" w:rsidR="00C70710" w:rsidRDefault="00C70710">
      <w:r>
        <w:separator/>
      </w:r>
    </w:p>
  </w:footnote>
  <w:footnote w:type="continuationSeparator" w:id="0">
    <w:p w14:paraId="00684844" w14:textId="77777777" w:rsidR="00C70710" w:rsidRDefault="00C70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F79C2" w14:textId="77777777" w:rsidR="00446900" w:rsidRPr="00494920" w:rsidRDefault="00446900" w:rsidP="006D2559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567EEAFB" w14:textId="77777777" w:rsidR="00446900" w:rsidRPr="005516ED" w:rsidRDefault="00446900" w:rsidP="006D2559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5E09816A" w14:textId="3E4A9A3C" w:rsidR="00446900" w:rsidRPr="00670A15" w:rsidRDefault="00446900" w:rsidP="003A089A">
    <w:pPr>
      <w:spacing w:line="240" w:lineRule="auto"/>
      <w:ind w:right="389"/>
      <w:rPr>
        <w:b/>
        <w:bCs/>
        <w:sz w:val="24"/>
        <w:szCs w:val="24"/>
        <w:lang w:val="en-US" w:bidi="th-TH"/>
      </w:rPr>
    </w:pPr>
    <w:r>
      <w:rPr>
        <w:b/>
        <w:bCs/>
        <w:sz w:val="24"/>
        <w:szCs w:val="24"/>
      </w:rPr>
      <w:t xml:space="preserve">For </w:t>
    </w:r>
    <w:r>
      <w:rPr>
        <w:b/>
        <w:bCs/>
        <w:sz w:val="24"/>
        <w:szCs w:val="24"/>
        <w:lang w:val="en-US"/>
      </w:rPr>
      <w:t xml:space="preserve">the three-month period </w:t>
    </w:r>
    <w:r>
      <w:rPr>
        <w:b/>
        <w:bCs/>
        <w:sz w:val="24"/>
        <w:szCs w:val="24"/>
      </w:rPr>
      <w:t>ended 31 March 202</w:t>
    </w:r>
    <w:r>
      <w:rPr>
        <w:b/>
        <w:bCs/>
        <w:sz w:val="24"/>
        <w:szCs w:val="24"/>
        <w:lang w:val="en-US" w:bidi="th-TH"/>
      </w:rPr>
      <w:t>4</w:t>
    </w:r>
    <w:r>
      <w:rPr>
        <w:b/>
        <w:bCs/>
        <w:sz w:val="24"/>
        <w:szCs w:val="24"/>
      </w:rPr>
      <w:t xml:space="preserve"> (Unaudited)</w:t>
    </w:r>
  </w:p>
  <w:p w14:paraId="2DB69E5E" w14:textId="77777777" w:rsidR="00446900" w:rsidRDefault="00446900">
    <w:pPr>
      <w:rPr>
        <w:sz w:val="24"/>
        <w:szCs w:val="24"/>
      </w:rPr>
    </w:pPr>
  </w:p>
  <w:p w14:paraId="51E65457" w14:textId="77777777" w:rsidR="00446900" w:rsidRPr="00E93CE0" w:rsidRDefault="00446900">
    <w:pPr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A1079" w14:textId="77777777" w:rsidR="00446900" w:rsidRDefault="0044690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1CC6B" w14:textId="77777777" w:rsidR="00446900" w:rsidRPr="00E40049" w:rsidRDefault="00446900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02BBDD72" w14:textId="77777777" w:rsidR="00446900" w:rsidRPr="00494920" w:rsidRDefault="00446900" w:rsidP="00EE4243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7C2B1735" w14:textId="77777777" w:rsidR="00446900" w:rsidRPr="005516ED" w:rsidRDefault="00446900" w:rsidP="00EE4243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1C264053" w14:textId="7B2BD203" w:rsidR="00446900" w:rsidRPr="002F7386" w:rsidRDefault="00446900" w:rsidP="00EE4243">
    <w:pPr>
      <w:spacing w:line="240" w:lineRule="auto"/>
      <w:ind w:right="389"/>
      <w:rPr>
        <w:b/>
        <w:bCs/>
        <w:sz w:val="24"/>
        <w:szCs w:val="24"/>
      </w:rPr>
    </w:pPr>
    <w:r w:rsidRPr="002F7386">
      <w:rPr>
        <w:b/>
        <w:bCs/>
        <w:sz w:val="24"/>
        <w:szCs w:val="24"/>
      </w:rPr>
      <w:t xml:space="preserve">For </w:t>
    </w:r>
    <w:r w:rsidRPr="002F7386">
      <w:rPr>
        <w:b/>
        <w:bCs/>
        <w:sz w:val="24"/>
        <w:szCs w:val="24"/>
        <w:lang w:val="en-US"/>
      </w:rPr>
      <w:t>the three-month</w:t>
    </w:r>
    <w:r>
      <w:rPr>
        <w:b/>
        <w:bCs/>
        <w:sz w:val="24"/>
        <w:szCs w:val="24"/>
        <w:lang w:val="en-US"/>
      </w:rPr>
      <w:t xml:space="preserve"> </w:t>
    </w:r>
    <w:r w:rsidRPr="002F7386">
      <w:rPr>
        <w:b/>
        <w:bCs/>
        <w:sz w:val="24"/>
        <w:szCs w:val="24"/>
        <w:lang w:val="en-US"/>
      </w:rPr>
      <w:t>period</w:t>
    </w:r>
    <w:r>
      <w:rPr>
        <w:b/>
        <w:bCs/>
        <w:sz w:val="24"/>
        <w:szCs w:val="24"/>
        <w:lang w:val="en-US"/>
      </w:rPr>
      <w:t xml:space="preserve"> </w:t>
    </w:r>
    <w:r w:rsidRPr="002F7386">
      <w:rPr>
        <w:b/>
        <w:bCs/>
        <w:sz w:val="24"/>
        <w:szCs w:val="24"/>
      </w:rPr>
      <w:t xml:space="preserve">ended </w:t>
    </w:r>
    <w:r>
      <w:rPr>
        <w:b/>
        <w:bCs/>
        <w:sz w:val="24"/>
        <w:szCs w:val="24"/>
      </w:rPr>
      <w:t xml:space="preserve">31 March </w:t>
    </w:r>
    <w:r w:rsidRPr="002F7386">
      <w:rPr>
        <w:b/>
        <w:bCs/>
        <w:sz w:val="24"/>
        <w:szCs w:val="24"/>
      </w:rPr>
      <w:t>20</w:t>
    </w:r>
    <w:r>
      <w:rPr>
        <w:b/>
        <w:bCs/>
        <w:sz w:val="24"/>
        <w:szCs w:val="24"/>
      </w:rPr>
      <w:t>2</w:t>
    </w:r>
    <w:r>
      <w:rPr>
        <w:b/>
        <w:bCs/>
        <w:sz w:val="24"/>
        <w:szCs w:val="24"/>
        <w:lang w:val="en-US" w:bidi="th-TH"/>
      </w:rPr>
      <w:t>4</w:t>
    </w:r>
    <w:r>
      <w:rPr>
        <w:b/>
        <w:bCs/>
        <w:sz w:val="24"/>
        <w:szCs w:val="24"/>
      </w:rPr>
      <w:t xml:space="preserve"> </w:t>
    </w:r>
    <w:r w:rsidRPr="002F7386">
      <w:rPr>
        <w:b/>
        <w:bCs/>
        <w:sz w:val="24"/>
        <w:szCs w:val="24"/>
      </w:rPr>
      <w:t>(Unaudited)</w:t>
    </w:r>
  </w:p>
  <w:p w14:paraId="027E6222" w14:textId="77777777" w:rsidR="00446900" w:rsidRDefault="00446900" w:rsidP="00EE4243">
    <w:pPr>
      <w:spacing w:line="240" w:lineRule="auto"/>
      <w:ind w:right="389"/>
      <w:rPr>
        <w:b/>
        <w:bCs/>
        <w:sz w:val="24"/>
        <w:szCs w:val="24"/>
      </w:rPr>
    </w:pPr>
  </w:p>
  <w:p w14:paraId="45876BBF" w14:textId="77777777" w:rsidR="00446900" w:rsidRPr="008C45BE" w:rsidRDefault="00446900" w:rsidP="00EE4243">
    <w:pPr>
      <w:spacing w:line="240" w:lineRule="auto"/>
      <w:ind w:right="-133"/>
      <w:rPr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D0F3B" w14:textId="77777777" w:rsidR="00446900" w:rsidRPr="00E40049" w:rsidRDefault="00446900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6EEE2804" w14:textId="77777777" w:rsidR="00446900" w:rsidRPr="00494920" w:rsidRDefault="00446900" w:rsidP="00EE4243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41821CA3" w14:textId="77777777" w:rsidR="00446900" w:rsidRPr="005516ED" w:rsidRDefault="00446900" w:rsidP="00EE4243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535D2076" w14:textId="24EAEB14" w:rsidR="00446900" w:rsidRPr="002F7386" w:rsidRDefault="00446900" w:rsidP="007B7FAC">
    <w:pPr>
      <w:spacing w:line="240" w:lineRule="auto"/>
      <w:ind w:right="389"/>
      <w:rPr>
        <w:b/>
        <w:bCs/>
        <w:sz w:val="24"/>
        <w:szCs w:val="24"/>
      </w:rPr>
    </w:pPr>
    <w:r w:rsidRPr="002F7386">
      <w:rPr>
        <w:b/>
        <w:bCs/>
        <w:sz w:val="24"/>
        <w:szCs w:val="24"/>
      </w:rPr>
      <w:t xml:space="preserve">For </w:t>
    </w:r>
    <w:r w:rsidRPr="002F7386">
      <w:rPr>
        <w:b/>
        <w:bCs/>
        <w:sz w:val="24"/>
        <w:szCs w:val="24"/>
        <w:lang w:val="en-US"/>
      </w:rPr>
      <w:t>the three-month</w:t>
    </w:r>
    <w:r>
      <w:rPr>
        <w:b/>
        <w:bCs/>
        <w:sz w:val="24"/>
        <w:szCs w:val="24"/>
        <w:lang w:val="en-US"/>
      </w:rPr>
      <w:t xml:space="preserve"> </w:t>
    </w:r>
    <w:r w:rsidRPr="002F7386">
      <w:rPr>
        <w:b/>
        <w:bCs/>
        <w:sz w:val="24"/>
        <w:szCs w:val="24"/>
        <w:lang w:val="en-US"/>
      </w:rPr>
      <w:t>period</w:t>
    </w:r>
    <w:r>
      <w:rPr>
        <w:b/>
        <w:bCs/>
        <w:sz w:val="24"/>
        <w:szCs w:val="24"/>
        <w:lang w:val="en-US"/>
      </w:rPr>
      <w:t xml:space="preserve"> </w:t>
    </w:r>
    <w:r w:rsidRPr="002F7386">
      <w:rPr>
        <w:b/>
        <w:bCs/>
        <w:sz w:val="24"/>
        <w:szCs w:val="24"/>
      </w:rPr>
      <w:t xml:space="preserve">ended </w:t>
    </w:r>
    <w:r>
      <w:rPr>
        <w:b/>
        <w:bCs/>
        <w:sz w:val="24"/>
        <w:szCs w:val="24"/>
      </w:rPr>
      <w:t xml:space="preserve">31 March </w:t>
    </w:r>
    <w:r w:rsidRPr="002F7386">
      <w:rPr>
        <w:b/>
        <w:bCs/>
        <w:sz w:val="24"/>
        <w:szCs w:val="24"/>
      </w:rPr>
      <w:t>20</w:t>
    </w:r>
    <w:r>
      <w:rPr>
        <w:b/>
        <w:bCs/>
        <w:sz w:val="24"/>
        <w:szCs w:val="24"/>
      </w:rPr>
      <w:t xml:space="preserve">24 </w:t>
    </w:r>
    <w:r w:rsidRPr="002F7386">
      <w:rPr>
        <w:b/>
        <w:bCs/>
        <w:sz w:val="24"/>
        <w:szCs w:val="24"/>
      </w:rPr>
      <w:t>(Unaudited)</w:t>
    </w:r>
  </w:p>
  <w:p w14:paraId="5FC44B1B" w14:textId="77777777" w:rsidR="00446900" w:rsidRPr="008C45BE" w:rsidRDefault="00446900" w:rsidP="00EE4243">
    <w:pPr>
      <w:spacing w:line="240" w:lineRule="auto"/>
      <w:ind w:right="389"/>
      <w:rPr>
        <w:b/>
        <w:bCs/>
        <w:sz w:val="24"/>
        <w:szCs w:val="24"/>
      </w:rPr>
    </w:pPr>
  </w:p>
  <w:p w14:paraId="0882264D" w14:textId="77777777" w:rsidR="00446900" w:rsidRPr="008C45BE" w:rsidRDefault="00446900" w:rsidP="00EE4243">
    <w:pPr>
      <w:spacing w:line="240" w:lineRule="auto"/>
      <w:ind w:right="-133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662"/>
        </w:tabs>
        <w:ind w:left="66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AB4E788"/>
    <w:lvl w:ilvl="0">
      <w:start w:val="15"/>
      <w:numFmt w:val="decimal"/>
      <w:lvlText w:val="%1"/>
      <w:lvlJc w:val="left"/>
      <w:pPr>
        <w:ind w:left="414" w:hanging="360"/>
      </w:pPr>
      <w:rPr>
        <w:rFonts w:hint="default"/>
      </w:rPr>
    </w:lvl>
  </w:abstractNum>
  <w:abstractNum w:abstractNumId="3" w15:restartNumberingAfterBreak="0">
    <w:nsid w:val="000154DD"/>
    <w:multiLevelType w:val="multilevel"/>
    <w:tmpl w:val="E760D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4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2D5AC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6" w15:restartNumberingAfterBreak="0">
    <w:nsid w:val="059E340D"/>
    <w:multiLevelType w:val="multilevel"/>
    <w:tmpl w:val="59BCDD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70BC0"/>
    <w:multiLevelType w:val="hybridMultilevel"/>
    <w:tmpl w:val="2EE2EBE6"/>
    <w:lvl w:ilvl="0" w:tplc="B6DCC304">
      <w:start w:val="8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0C5D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14B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B62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852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022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C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66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0B9"/>
    <w:multiLevelType w:val="multilevel"/>
    <w:tmpl w:val="FFDE6E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1" w15:restartNumberingAfterBreak="0">
    <w:nsid w:val="16AD3011"/>
    <w:multiLevelType w:val="hybridMultilevel"/>
    <w:tmpl w:val="7D68A494"/>
    <w:lvl w:ilvl="0" w:tplc="DD4C5D0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09A4162" w:tentative="1">
      <w:start w:val="1"/>
      <w:numFmt w:val="lowerLetter"/>
      <w:lvlText w:val="%2."/>
      <w:lvlJc w:val="left"/>
      <w:pPr>
        <w:ind w:left="1440" w:hanging="360"/>
      </w:pPr>
    </w:lvl>
    <w:lvl w:ilvl="2" w:tplc="BC185E9A" w:tentative="1">
      <w:start w:val="1"/>
      <w:numFmt w:val="lowerRoman"/>
      <w:lvlText w:val="%3."/>
      <w:lvlJc w:val="right"/>
      <w:pPr>
        <w:ind w:left="2160" w:hanging="180"/>
      </w:pPr>
    </w:lvl>
    <w:lvl w:ilvl="3" w:tplc="A3F0B788" w:tentative="1">
      <w:start w:val="1"/>
      <w:numFmt w:val="decimal"/>
      <w:lvlText w:val="%4."/>
      <w:lvlJc w:val="left"/>
      <w:pPr>
        <w:ind w:left="2880" w:hanging="360"/>
      </w:pPr>
    </w:lvl>
    <w:lvl w:ilvl="4" w:tplc="6CFA46B6" w:tentative="1">
      <w:start w:val="1"/>
      <w:numFmt w:val="lowerLetter"/>
      <w:lvlText w:val="%5."/>
      <w:lvlJc w:val="left"/>
      <w:pPr>
        <w:ind w:left="3600" w:hanging="360"/>
      </w:pPr>
    </w:lvl>
    <w:lvl w:ilvl="5" w:tplc="22020F64" w:tentative="1">
      <w:start w:val="1"/>
      <w:numFmt w:val="lowerRoman"/>
      <w:lvlText w:val="%6."/>
      <w:lvlJc w:val="right"/>
      <w:pPr>
        <w:ind w:left="4320" w:hanging="180"/>
      </w:pPr>
    </w:lvl>
    <w:lvl w:ilvl="6" w:tplc="B0623D3E" w:tentative="1">
      <w:start w:val="1"/>
      <w:numFmt w:val="decimal"/>
      <w:lvlText w:val="%7."/>
      <w:lvlJc w:val="left"/>
      <w:pPr>
        <w:ind w:left="5040" w:hanging="360"/>
      </w:pPr>
    </w:lvl>
    <w:lvl w:ilvl="7" w:tplc="04C8BB66" w:tentative="1">
      <w:start w:val="1"/>
      <w:numFmt w:val="lowerLetter"/>
      <w:lvlText w:val="%8."/>
      <w:lvlJc w:val="left"/>
      <w:pPr>
        <w:ind w:left="5760" w:hanging="360"/>
      </w:pPr>
    </w:lvl>
    <w:lvl w:ilvl="8" w:tplc="EC5C1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12861E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7D0A9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F64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005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88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ED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B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237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582D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E7485"/>
    <w:multiLevelType w:val="multilevel"/>
    <w:tmpl w:val="E95E3F06"/>
    <w:lvl w:ilvl="0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1A27B31"/>
    <w:multiLevelType w:val="hybridMultilevel"/>
    <w:tmpl w:val="A8A0AD28"/>
    <w:lvl w:ilvl="0" w:tplc="64DEF2F8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8D5D86"/>
    <w:multiLevelType w:val="hybridMultilevel"/>
    <w:tmpl w:val="4C18BBDA"/>
    <w:lvl w:ilvl="0" w:tplc="3A9030D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AF07FB9"/>
    <w:multiLevelType w:val="multilevel"/>
    <w:tmpl w:val="8618BF4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9" w15:restartNumberingAfterBreak="0">
    <w:nsid w:val="2CB60107"/>
    <w:multiLevelType w:val="hybridMultilevel"/>
    <w:tmpl w:val="2640E400"/>
    <w:lvl w:ilvl="0" w:tplc="CA08523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F000B"/>
    <w:multiLevelType w:val="multilevel"/>
    <w:tmpl w:val="305A43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1" w15:restartNumberingAfterBreak="0">
    <w:nsid w:val="346B2B8F"/>
    <w:multiLevelType w:val="hybridMultilevel"/>
    <w:tmpl w:val="BD54B3B0"/>
    <w:lvl w:ilvl="0" w:tplc="5F40870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86AF0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B80C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B02F6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3905F4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B947C5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6C32F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B66DDF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18A20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9217620"/>
    <w:multiLevelType w:val="hybridMultilevel"/>
    <w:tmpl w:val="F732B9B2"/>
    <w:lvl w:ilvl="0" w:tplc="3D88E2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3A66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E23E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5812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0834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CE4ADB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308D9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0749E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DBCBA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C621537"/>
    <w:multiLevelType w:val="hybridMultilevel"/>
    <w:tmpl w:val="482AE5B6"/>
    <w:lvl w:ilvl="0" w:tplc="E46C9E44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i/>
        <w:iCs/>
        <w:color w:val="auto"/>
      </w:rPr>
    </w:lvl>
    <w:lvl w:ilvl="1" w:tplc="08D8B66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5FE734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44CC77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F8416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0D4141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5A40B8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3502BA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D70ED3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03F497C"/>
    <w:multiLevelType w:val="hybridMultilevel"/>
    <w:tmpl w:val="CBC028B6"/>
    <w:lvl w:ilvl="0" w:tplc="640803C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F640C4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4812CAC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4BA3458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C65D81"/>
    <w:multiLevelType w:val="hybridMultilevel"/>
    <w:tmpl w:val="44E43DB0"/>
    <w:lvl w:ilvl="0" w:tplc="F2FA00B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198212DA" w:tentative="1">
      <w:start w:val="1"/>
      <w:numFmt w:val="lowerLetter"/>
      <w:lvlText w:val="%2."/>
      <w:lvlJc w:val="left"/>
      <w:pPr>
        <w:ind w:left="1440" w:hanging="360"/>
      </w:pPr>
    </w:lvl>
    <w:lvl w:ilvl="2" w:tplc="B276E0F8" w:tentative="1">
      <w:start w:val="1"/>
      <w:numFmt w:val="lowerRoman"/>
      <w:lvlText w:val="%3."/>
      <w:lvlJc w:val="right"/>
      <w:pPr>
        <w:ind w:left="2160" w:hanging="180"/>
      </w:pPr>
    </w:lvl>
    <w:lvl w:ilvl="3" w:tplc="3872BB9A" w:tentative="1">
      <w:start w:val="1"/>
      <w:numFmt w:val="decimal"/>
      <w:lvlText w:val="%4."/>
      <w:lvlJc w:val="left"/>
      <w:pPr>
        <w:ind w:left="2880" w:hanging="360"/>
      </w:pPr>
    </w:lvl>
    <w:lvl w:ilvl="4" w:tplc="B9AA5616" w:tentative="1">
      <w:start w:val="1"/>
      <w:numFmt w:val="lowerLetter"/>
      <w:lvlText w:val="%5."/>
      <w:lvlJc w:val="left"/>
      <w:pPr>
        <w:ind w:left="3600" w:hanging="360"/>
      </w:pPr>
    </w:lvl>
    <w:lvl w:ilvl="5" w:tplc="F0686944" w:tentative="1">
      <w:start w:val="1"/>
      <w:numFmt w:val="lowerRoman"/>
      <w:lvlText w:val="%6."/>
      <w:lvlJc w:val="right"/>
      <w:pPr>
        <w:ind w:left="4320" w:hanging="180"/>
      </w:pPr>
    </w:lvl>
    <w:lvl w:ilvl="6" w:tplc="D660DF28" w:tentative="1">
      <w:start w:val="1"/>
      <w:numFmt w:val="decimal"/>
      <w:lvlText w:val="%7."/>
      <w:lvlJc w:val="left"/>
      <w:pPr>
        <w:ind w:left="5040" w:hanging="360"/>
      </w:pPr>
    </w:lvl>
    <w:lvl w:ilvl="7" w:tplc="7E864FA2" w:tentative="1">
      <w:start w:val="1"/>
      <w:numFmt w:val="lowerLetter"/>
      <w:lvlText w:val="%8."/>
      <w:lvlJc w:val="left"/>
      <w:pPr>
        <w:ind w:left="5760" w:hanging="360"/>
      </w:pPr>
    </w:lvl>
    <w:lvl w:ilvl="8" w:tplc="7E064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37320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36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Times New Roman" w:hAnsi="Symbol" w:hint="default"/>
        <w:color w:val="auto"/>
        <w:sz w:val="22"/>
        <w:szCs w:val="22"/>
      </w:rPr>
    </w:lvl>
  </w:abstractNum>
  <w:abstractNum w:abstractNumId="37" w15:restartNumberingAfterBreak="0">
    <w:nsid w:val="70BF2F87"/>
    <w:multiLevelType w:val="hybridMultilevel"/>
    <w:tmpl w:val="3E443162"/>
    <w:lvl w:ilvl="0" w:tplc="191CCC8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5E81982"/>
    <w:multiLevelType w:val="hybridMultilevel"/>
    <w:tmpl w:val="9692093E"/>
    <w:lvl w:ilvl="0" w:tplc="7D30250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680E4060" w:tentative="1">
      <w:start w:val="1"/>
      <w:numFmt w:val="lowerLetter"/>
      <w:lvlText w:val="%2."/>
      <w:lvlJc w:val="left"/>
      <w:pPr>
        <w:ind w:left="1440" w:hanging="360"/>
      </w:pPr>
    </w:lvl>
    <w:lvl w:ilvl="2" w:tplc="0D108DF8" w:tentative="1">
      <w:start w:val="1"/>
      <w:numFmt w:val="lowerRoman"/>
      <w:lvlText w:val="%3."/>
      <w:lvlJc w:val="right"/>
      <w:pPr>
        <w:ind w:left="2160" w:hanging="180"/>
      </w:pPr>
    </w:lvl>
    <w:lvl w:ilvl="3" w:tplc="0BC60E6A" w:tentative="1">
      <w:start w:val="1"/>
      <w:numFmt w:val="decimal"/>
      <w:lvlText w:val="%4."/>
      <w:lvlJc w:val="left"/>
      <w:pPr>
        <w:ind w:left="2880" w:hanging="360"/>
      </w:pPr>
    </w:lvl>
    <w:lvl w:ilvl="4" w:tplc="434AF7A8" w:tentative="1">
      <w:start w:val="1"/>
      <w:numFmt w:val="lowerLetter"/>
      <w:lvlText w:val="%5."/>
      <w:lvlJc w:val="left"/>
      <w:pPr>
        <w:ind w:left="3600" w:hanging="360"/>
      </w:pPr>
    </w:lvl>
    <w:lvl w:ilvl="5" w:tplc="AF943E4C" w:tentative="1">
      <w:start w:val="1"/>
      <w:numFmt w:val="lowerRoman"/>
      <w:lvlText w:val="%6."/>
      <w:lvlJc w:val="right"/>
      <w:pPr>
        <w:ind w:left="4320" w:hanging="180"/>
      </w:pPr>
    </w:lvl>
    <w:lvl w:ilvl="6" w:tplc="5B4CF534" w:tentative="1">
      <w:start w:val="1"/>
      <w:numFmt w:val="decimal"/>
      <w:lvlText w:val="%7."/>
      <w:lvlJc w:val="left"/>
      <w:pPr>
        <w:ind w:left="5040" w:hanging="360"/>
      </w:pPr>
    </w:lvl>
    <w:lvl w:ilvl="7" w:tplc="8FF8C256" w:tentative="1">
      <w:start w:val="1"/>
      <w:numFmt w:val="lowerLetter"/>
      <w:lvlText w:val="%8."/>
      <w:lvlJc w:val="left"/>
      <w:pPr>
        <w:ind w:left="5760" w:hanging="360"/>
      </w:pPr>
    </w:lvl>
    <w:lvl w:ilvl="8" w:tplc="047C4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54DC6"/>
    <w:multiLevelType w:val="hybridMultilevel"/>
    <w:tmpl w:val="2018954A"/>
    <w:lvl w:ilvl="0" w:tplc="D334EDCA">
      <w:start w:val="1"/>
      <w:numFmt w:val="lowerLetter"/>
      <w:lvlText w:val="(%1)"/>
      <w:lvlJc w:val="left"/>
      <w:pPr>
        <w:ind w:left="907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6C65C30"/>
    <w:multiLevelType w:val="hybridMultilevel"/>
    <w:tmpl w:val="20304DDE"/>
    <w:lvl w:ilvl="0" w:tplc="FAAAE6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8F43DF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1E4957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ED8B4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2AFC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19CFC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52E931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98FBA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C48201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D9740F"/>
    <w:multiLevelType w:val="multilevel"/>
    <w:tmpl w:val="DFB4A9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num w:numId="1" w16cid:durableId="1610354275">
    <w:abstractNumId w:val="1"/>
  </w:num>
  <w:num w:numId="2" w16cid:durableId="284852213">
    <w:abstractNumId w:val="0"/>
  </w:num>
  <w:num w:numId="3" w16cid:durableId="1612935389">
    <w:abstractNumId w:val="15"/>
  </w:num>
  <w:num w:numId="4" w16cid:durableId="919025794">
    <w:abstractNumId w:val="39"/>
  </w:num>
  <w:num w:numId="5" w16cid:durableId="1309242603">
    <w:abstractNumId w:val="12"/>
  </w:num>
  <w:num w:numId="6" w16cid:durableId="1956716705">
    <w:abstractNumId w:val="42"/>
  </w:num>
  <w:num w:numId="7" w16cid:durableId="493954392">
    <w:abstractNumId w:val="38"/>
  </w:num>
  <w:num w:numId="8" w16cid:durableId="1850220773">
    <w:abstractNumId w:val="43"/>
  </w:num>
  <w:num w:numId="9" w16cid:durableId="604851065">
    <w:abstractNumId w:val="7"/>
  </w:num>
  <w:num w:numId="10" w16cid:durableId="582573400">
    <w:abstractNumId w:val="16"/>
  </w:num>
  <w:num w:numId="11" w16cid:durableId="688992528">
    <w:abstractNumId w:val="24"/>
  </w:num>
  <w:num w:numId="12" w16cid:durableId="920528525">
    <w:abstractNumId w:val="32"/>
  </w:num>
  <w:num w:numId="13" w16cid:durableId="798037459">
    <w:abstractNumId w:val="4"/>
  </w:num>
  <w:num w:numId="14" w16cid:durableId="715857447">
    <w:abstractNumId w:val="6"/>
  </w:num>
  <w:num w:numId="15" w16cid:durableId="198859452">
    <w:abstractNumId w:val="3"/>
  </w:num>
  <w:num w:numId="16" w16cid:durableId="1734280964">
    <w:abstractNumId w:val="23"/>
  </w:num>
  <w:num w:numId="17" w16cid:durableId="1897005180">
    <w:abstractNumId w:val="36"/>
  </w:num>
  <w:num w:numId="18" w16cid:durableId="1842354861">
    <w:abstractNumId w:val="44"/>
  </w:num>
  <w:num w:numId="19" w16cid:durableId="33505216">
    <w:abstractNumId w:val="5"/>
  </w:num>
  <w:num w:numId="20" w16cid:durableId="53236053">
    <w:abstractNumId w:val="9"/>
  </w:num>
  <w:num w:numId="21" w16cid:durableId="1979603454">
    <w:abstractNumId w:val="20"/>
  </w:num>
  <w:num w:numId="22" w16cid:durableId="254091279">
    <w:abstractNumId w:val="18"/>
  </w:num>
  <w:num w:numId="23" w16cid:durableId="892352036">
    <w:abstractNumId w:val="21"/>
  </w:num>
  <w:num w:numId="24" w16cid:durableId="471755293">
    <w:abstractNumId w:val="35"/>
  </w:num>
  <w:num w:numId="25" w16cid:durableId="2119328920">
    <w:abstractNumId w:val="26"/>
  </w:num>
  <w:num w:numId="26" w16cid:durableId="1500072301">
    <w:abstractNumId w:val="13"/>
  </w:num>
  <w:num w:numId="27" w16cid:durableId="1144465567">
    <w:abstractNumId w:val="30"/>
  </w:num>
  <w:num w:numId="28" w16cid:durableId="2057509692">
    <w:abstractNumId w:val="29"/>
  </w:num>
  <w:num w:numId="29" w16cid:durableId="858662838">
    <w:abstractNumId w:val="11"/>
  </w:num>
  <w:num w:numId="30" w16cid:durableId="184906029">
    <w:abstractNumId w:val="40"/>
  </w:num>
  <w:num w:numId="31" w16cid:durableId="2059620348">
    <w:abstractNumId w:val="33"/>
  </w:num>
  <w:num w:numId="32" w16cid:durableId="251595995">
    <w:abstractNumId w:val="8"/>
  </w:num>
  <w:num w:numId="33" w16cid:durableId="1917862115">
    <w:abstractNumId w:val="22"/>
  </w:num>
  <w:num w:numId="34" w16cid:durableId="27992153">
    <w:abstractNumId w:val="2"/>
  </w:num>
  <w:num w:numId="35" w16cid:durableId="188097099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26405382">
    <w:abstractNumId w:val="17"/>
  </w:num>
  <w:num w:numId="37" w16cid:durableId="1208106992">
    <w:abstractNumId w:val="10"/>
  </w:num>
  <w:num w:numId="38" w16cid:durableId="875430385">
    <w:abstractNumId w:val="41"/>
  </w:num>
  <w:num w:numId="39" w16cid:durableId="418797479">
    <w:abstractNumId w:val="19"/>
  </w:num>
  <w:num w:numId="40" w16cid:durableId="1154880797">
    <w:abstractNumId w:val="25"/>
  </w:num>
  <w:num w:numId="41" w16cid:durableId="96680615">
    <w:abstractNumId w:val="14"/>
  </w:num>
  <w:num w:numId="42" w16cid:durableId="1181309664">
    <w:abstractNumId w:val="27"/>
  </w:num>
  <w:num w:numId="43" w16cid:durableId="592324199">
    <w:abstractNumId w:val="37"/>
  </w:num>
  <w:num w:numId="44" w16cid:durableId="1514102710">
    <w:abstractNumId w:val="34"/>
  </w:num>
  <w:num w:numId="45" w16cid:durableId="461265040">
    <w:abstractNumId w:val="28"/>
  </w:num>
  <w:num w:numId="46" w16cid:durableId="885489454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804425424">
    <w:abstractNumId w:val="3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A0"/>
    <w:rsid w:val="00000C0D"/>
    <w:rsid w:val="00000C5D"/>
    <w:rsid w:val="00000D44"/>
    <w:rsid w:val="00001F55"/>
    <w:rsid w:val="00002010"/>
    <w:rsid w:val="0000249F"/>
    <w:rsid w:val="000028FE"/>
    <w:rsid w:val="00004C0B"/>
    <w:rsid w:val="00004D48"/>
    <w:rsid w:val="00005583"/>
    <w:rsid w:val="000059C3"/>
    <w:rsid w:val="00005AD7"/>
    <w:rsid w:val="00005E84"/>
    <w:rsid w:val="00005EB9"/>
    <w:rsid w:val="0000735A"/>
    <w:rsid w:val="00007A39"/>
    <w:rsid w:val="00007F13"/>
    <w:rsid w:val="00010BA9"/>
    <w:rsid w:val="00011A10"/>
    <w:rsid w:val="000120E3"/>
    <w:rsid w:val="000123B9"/>
    <w:rsid w:val="000124C5"/>
    <w:rsid w:val="00012711"/>
    <w:rsid w:val="00012BE4"/>
    <w:rsid w:val="00012F7D"/>
    <w:rsid w:val="000137C4"/>
    <w:rsid w:val="00013B3E"/>
    <w:rsid w:val="0001410E"/>
    <w:rsid w:val="0001431A"/>
    <w:rsid w:val="000145EF"/>
    <w:rsid w:val="00014853"/>
    <w:rsid w:val="0001506E"/>
    <w:rsid w:val="00015CAC"/>
    <w:rsid w:val="000165D9"/>
    <w:rsid w:val="00017026"/>
    <w:rsid w:val="0001702B"/>
    <w:rsid w:val="00017075"/>
    <w:rsid w:val="00017C64"/>
    <w:rsid w:val="00017EBF"/>
    <w:rsid w:val="00017F2B"/>
    <w:rsid w:val="000202D5"/>
    <w:rsid w:val="000208E7"/>
    <w:rsid w:val="00020E5C"/>
    <w:rsid w:val="0002190D"/>
    <w:rsid w:val="00021EB8"/>
    <w:rsid w:val="00022292"/>
    <w:rsid w:val="000224BF"/>
    <w:rsid w:val="00022648"/>
    <w:rsid w:val="0002328A"/>
    <w:rsid w:val="00023A7D"/>
    <w:rsid w:val="0002415D"/>
    <w:rsid w:val="00024545"/>
    <w:rsid w:val="000249A8"/>
    <w:rsid w:val="00024EEE"/>
    <w:rsid w:val="0002589C"/>
    <w:rsid w:val="00025996"/>
    <w:rsid w:val="00026330"/>
    <w:rsid w:val="00026758"/>
    <w:rsid w:val="0002713A"/>
    <w:rsid w:val="00027776"/>
    <w:rsid w:val="00027D38"/>
    <w:rsid w:val="00030A35"/>
    <w:rsid w:val="00030E4D"/>
    <w:rsid w:val="00031376"/>
    <w:rsid w:val="0003177D"/>
    <w:rsid w:val="0003217A"/>
    <w:rsid w:val="00032281"/>
    <w:rsid w:val="000322BE"/>
    <w:rsid w:val="00032423"/>
    <w:rsid w:val="00032490"/>
    <w:rsid w:val="000327B0"/>
    <w:rsid w:val="00032B56"/>
    <w:rsid w:val="00033317"/>
    <w:rsid w:val="0003381A"/>
    <w:rsid w:val="000338CD"/>
    <w:rsid w:val="00033E94"/>
    <w:rsid w:val="00034217"/>
    <w:rsid w:val="00034BEE"/>
    <w:rsid w:val="00034C56"/>
    <w:rsid w:val="00034ED0"/>
    <w:rsid w:val="00035937"/>
    <w:rsid w:val="00035A72"/>
    <w:rsid w:val="00035C43"/>
    <w:rsid w:val="00035F0E"/>
    <w:rsid w:val="000369C5"/>
    <w:rsid w:val="00036ACD"/>
    <w:rsid w:val="00037185"/>
    <w:rsid w:val="0003756E"/>
    <w:rsid w:val="00037937"/>
    <w:rsid w:val="000409E7"/>
    <w:rsid w:val="00040FD5"/>
    <w:rsid w:val="00041E98"/>
    <w:rsid w:val="00042A0F"/>
    <w:rsid w:val="00044172"/>
    <w:rsid w:val="00044A36"/>
    <w:rsid w:val="00044A7D"/>
    <w:rsid w:val="00044C34"/>
    <w:rsid w:val="000457DC"/>
    <w:rsid w:val="00045FBB"/>
    <w:rsid w:val="00046845"/>
    <w:rsid w:val="0004687B"/>
    <w:rsid w:val="00046C04"/>
    <w:rsid w:val="00046EBD"/>
    <w:rsid w:val="0004746C"/>
    <w:rsid w:val="00047F25"/>
    <w:rsid w:val="00050636"/>
    <w:rsid w:val="00050A97"/>
    <w:rsid w:val="00051F97"/>
    <w:rsid w:val="0005254E"/>
    <w:rsid w:val="00052C2C"/>
    <w:rsid w:val="000530B3"/>
    <w:rsid w:val="000539AC"/>
    <w:rsid w:val="00054019"/>
    <w:rsid w:val="00054F6C"/>
    <w:rsid w:val="00054FF9"/>
    <w:rsid w:val="000550DF"/>
    <w:rsid w:val="00055FE3"/>
    <w:rsid w:val="00056211"/>
    <w:rsid w:val="0005664A"/>
    <w:rsid w:val="00056970"/>
    <w:rsid w:val="00057305"/>
    <w:rsid w:val="000578A7"/>
    <w:rsid w:val="00057A8A"/>
    <w:rsid w:val="00057E89"/>
    <w:rsid w:val="00057F61"/>
    <w:rsid w:val="00060056"/>
    <w:rsid w:val="00060135"/>
    <w:rsid w:val="0006053A"/>
    <w:rsid w:val="0006097F"/>
    <w:rsid w:val="0006154D"/>
    <w:rsid w:val="00061627"/>
    <w:rsid w:val="00061E38"/>
    <w:rsid w:val="000624A0"/>
    <w:rsid w:val="000625C9"/>
    <w:rsid w:val="00062788"/>
    <w:rsid w:val="00062C75"/>
    <w:rsid w:val="00064121"/>
    <w:rsid w:val="00064AAB"/>
    <w:rsid w:val="00064B4B"/>
    <w:rsid w:val="00064F69"/>
    <w:rsid w:val="000653B1"/>
    <w:rsid w:val="00066124"/>
    <w:rsid w:val="0006633C"/>
    <w:rsid w:val="00070293"/>
    <w:rsid w:val="00070671"/>
    <w:rsid w:val="00071F70"/>
    <w:rsid w:val="0007200B"/>
    <w:rsid w:val="00072289"/>
    <w:rsid w:val="000722FE"/>
    <w:rsid w:val="0007234F"/>
    <w:rsid w:val="0007285C"/>
    <w:rsid w:val="000739D9"/>
    <w:rsid w:val="00073D83"/>
    <w:rsid w:val="00074A98"/>
    <w:rsid w:val="00074E88"/>
    <w:rsid w:val="00075177"/>
    <w:rsid w:val="00075294"/>
    <w:rsid w:val="00076ACB"/>
    <w:rsid w:val="00076CF0"/>
    <w:rsid w:val="00077735"/>
    <w:rsid w:val="00077962"/>
    <w:rsid w:val="000800C5"/>
    <w:rsid w:val="00080160"/>
    <w:rsid w:val="0008053B"/>
    <w:rsid w:val="000809CF"/>
    <w:rsid w:val="0008139E"/>
    <w:rsid w:val="0008142A"/>
    <w:rsid w:val="00081D9C"/>
    <w:rsid w:val="00082CE7"/>
    <w:rsid w:val="00083112"/>
    <w:rsid w:val="0008322F"/>
    <w:rsid w:val="0008329F"/>
    <w:rsid w:val="000835B2"/>
    <w:rsid w:val="000841B8"/>
    <w:rsid w:val="000847CB"/>
    <w:rsid w:val="00084E08"/>
    <w:rsid w:val="00084ED2"/>
    <w:rsid w:val="00085F6B"/>
    <w:rsid w:val="00086868"/>
    <w:rsid w:val="00087066"/>
    <w:rsid w:val="000873BD"/>
    <w:rsid w:val="00087423"/>
    <w:rsid w:val="00090089"/>
    <w:rsid w:val="000901CC"/>
    <w:rsid w:val="0009089D"/>
    <w:rsid w:val="000917DD"/>
    <w:rsid w:val="00091839"/>
    <w:rsid w:val="00091846"/>
    <w:rsid w:val="0009194A"/>
    <w:rsid w:val="00091C05"/>
    <w:rsid w:val="00091D93"/>
    <w:rsid w:val="000922CF"/>
    <w:rsid w:val="0009280D"/>
    <w:rsid w:val="000928EC"/>
    <w:rsid w:val="00092BA3"/>
    <w:rsid w:val="00092D71"/>
    <w:rsid w:val="000932F7"/>
    <w:rsid w:val="00093447"/>
    <w:rsid w:val="0009393A"/>
    <w:rsid w:val="00094045"/>
    <w:rsid w:val="000945F7"/>
    <w:rsid w:val="00094EA3"/>
    <w:rsid w:val="00094F0B"/>
    <w:rsid w:val="00095C21"/>
    <w:rsid w:val="00095E24"/>
    <w:rsid w:val="000967C5"/>
    <w:rsid w:val="000969D9"/>
    <w:rsid w:val="00097489"/>
    <w:rsid w:val="00097807"/>
    <w:rsid w:val="000A0239"/>
    <w:rsid w:val="000A0AE1"/>
    <w:rsid w:val="000A19A2"/>
    <w:rsid w:val="000A214C"/>
    <w:rsid w:val="000A2C85"/>
    <w:rsid w:val="000A2EE7"/>
    <w:rsid w:val="000A31CE"/>
    <w:rsid w:val="000A356C"/>
    <w:rsid w:val="000A40EE"/>
    <w:rsid w:val="000A4A98"/>
    <w:rsid w:val="000A50CA"/>
    <w:rsid w:val="000A70B9"/>
    <w:rsid w:val="000A752C"/>
    <w:rsid w:val="000A75A8"/>
    <w:rsid w:val="000A76E4"/>
    <w:rsid w:val="000B0DC1"/>
    <w:rsid w:val="000B1CE7"/>
    <w:rsid w:val="000B1CE8"/>
    <w:rsid w:val="000B26E8"/>
    <w:rsid w:val="000B291A"/>
    <w:rsid w:val="000B2E6D"/>
    <w:rsid w:val="000B3305"/>
    <w:rsid w:val="000B33D7"/>
    <w:rsid w:val="000B3AD9"/>
    <w:rsid w:val="000B4856"/>
    <w:rsid w:val="000B4C13"/>
    <w:rsid w:val="000B507C"/>
    <w:rsid w:val="000B5915"/>
    <w:rsid w:val="000B5D98"/>
    <w:rsid w:val="000B6322"/>
    <w:rsid w:val="000B637C"/>
    <w:rsid w:val="000B6666"/>
    <w:rsid w:val="000B6750"/>
    <w:rsid w:val="000B6A77"/>
    <w:rsid w:val="000B6F95"/>
    <w:rsid w:val="000C003A"/>
    <w:rsid w:val="000C0271"/>
    <w:rsid w:val="000C0C42"/>
    <w:rsid w:val="000C100B"/>
    <w:rsid w:val="000C188D"/>
    <w:rsid w:val="000C298F"/>
    <w:rsid w:val="000C2B07"/>
    <w:rsid w:val="000C33E0"/>
    <w:rsid w:val="000C3702"/>
    <w:rsid w:val="000C3C38"/>
    <w:rsid w:val="000C40E5"/>
    <w:rsid w:val="000C4BD3"/>
    <w:rsid w:val="000C5060"/>
    <w:rsid w:val="000C53BF"/>
    <w:rsid w:val="000C5CAE"/>
    <w:rsid w:val="000C616D"/>
    <w:rsid w:val="000C62C6"/>
    <w:rsid w:val="000C630B"/>
    <w:rsid w:val="000C7507"/>
    <w:rsid w:val="000C753C"/>
    <w:rsid w:val="000C795D"/>
    <w:rsid w:val="000D003A"/>
    <w:rsid w:val="000D0094"/>
    <w:rsid w:val="000D0141"/>
    <w:rsid w:val="000D0B93"/>
    <w:rsid w:val="000D10FD"/>
    <w:rsid w:val="000D1118"/>
    <w:rsid w:val="000D1189"/>
    <w:rsid w:val="000D15B1"/>
    <w:rsid w:val="000D1697"/>
    <w:rsid w:val="000D1BDC"/>
    <w:rsid w:val="000D1F97"/>
    <w:rsid w:val="000D20C2"/>
    <w:rsid w:val="000D2A31"/>
    <w:rsid w:val="000D2D95"/>
    <w:rsid w:val="000D2DFC"/>
    <w:rsid w:val="000D3471"/>
    <w:rsid w:val="000D34A8"/>
    <w:rsid w:val="000D34FF"/>
    <w:rsid w:val="000D3583"/>
    <w:rsid w:val="000D3834"/>
    <w:rsid w:val="000D3BB3"/>
    <w:rsid w:val="000D4776"/>
    <w:rsid w:val="000D526B"/>
    <w:rsid w:val="000D59B2"/>
    <w:rsid w:val="000D71F3"/>
    <w:rsid w:val="000D7B4D"/>
    <w:rsid w:val="000E051F"/>
    <w:rsid w:val="000E0D9F"/>
    <w:rsid w:val="000E0EAC"/>
    <w:rsid w:val="000E13C2"/>
    <w:rsid w:val="000E1648"/>
    <w:rsid w:val="000E2619"/>
    <w:rsid w:val="000E2BA5"/>
    <w:rsid w:val="000E2DAB"/>
    <w:rsid w:val="000E337E"/>
    <w:rsid w:val="000E3983"/>
    <w:rsid w:val="000E3B20"/>
    <w:rsid w:val="000E5643"/>
    <w:rsid w:val="000E5961"/>
    <w:rsid w:val="000E5E96"/>
    <w:rsid w:val="000E61E0"/>
    <w:rsid w:val="000E67D4"/>
    <w:rsid w:val="000E6C16"/>
    <w:rsid w:val="000E6CA2"/>
    <w:rsid w:val="000E714C"/>
    <w:rsid w:val="000F0005"/>
    <w:rsid w:val="000F0B53"/>
    <w:rsid w:val="000F0E62"/>
    <w:rsid w:val="000F10FB"/>
    <w:rsid w:val="000F16F5"/>
    <w:rsid w:val="000F1CC8"/>
    <w:rsid w:val="000F2227"/>
    <w:rsid w:val="000F2454"/>
    <w:rsid w:val="000F2667"/>
    <w:rsid w:val="000F29D8"/>
    <w:rsid w:val="000F3071"/>
    <w:rsid w:val="000F33F6"/>
    <w:rsid w:val="000F34D3"/>
    <w:rsid w:val="000F41BC"/>
    <w:rsid w:val="000F44DE"/>
    <w:rsid w:val="000F5BC5"/>
    <w:rsid w:val="000F6729"/>
    <w:rsid w:val="000F7174"/>
    <w:rsid w:val="000F7335"/>
    <w:rsid w:val="000F7B2E"/>
    <w:rsid w:val="000F7FF5"/>
    <w:rsid w:val="001008B8"/>
    <w:rsid w:val="00100D72"/>
    <w:rsid w:val="00101393"/>
    <w:rsid w:val="00101E19"/>
    <w:rsid w:val="0010240C"/>
    <w:rsid w:val="0010253E"/>
    <w:rsid w:val="00102897"/>
    <w:rsid w:val="00102D0A"/>
    <w:rsid w:val="0010354B"/>
    <w:rsid w:val="001036C7"/>
    <w:rsid w:val="00103895"/>
    <w:rsid w:val="00103908"/>
    <w:rsid w:val="00104669"/>
    <w:rsid w:val="00104AE1"/>
    <w:rsid w:val="001051B8"/>
    <w:rsid w:val="00105894"/>
    <w:rsid w:val="0010598D"/>
    <w:rsid w:val="001066A9"/>
    <w:rsid w:val="00106A72"/>
    <w:rsid w:val="00107940"/>
    <w:rsid w:val="00107ECF"/>
    <w:rsid w:val="0011119D"/>
    <w:rsid w:val="00111829"/>
    <w:rsid w:val="00111E1F"/>
    <w:rsid w:val="00112D64"/>
    <w:rsid w:val="00113CC9"/>
    <w:rsid w:val="00113EB9"/>
    <w:rsid w:val="001142F3"/>
    <w:rsid w:val="0011438A"/>
    <w:rsid w:val="00114A23"/>
    <w:rsid w:val="00115020"/>
    <w:rsid w:val="00115E4D"/>
    <w:rsid w:val="00115E78"/>
    <w:rsid w:val="001160C2"/>
    <w:rsid w:val="0011681B"/>
    <w:rsid w:val="00117974"/>
    <w:rsid w:val="001179CA"/>
    <w:rsid w:val="0012054C"/>
    <w:rsid w:val="001209CE"/>
    <w:rsid w:val="00120CA3"/>
    <w:rsid w:val="00121359"/>
    <w:rsid w:val="00121CFD"/>
    <w:rsid w:val="001221AC"/>
    <w:rsid w:val="00122966"/>
    <w:rsid w:val="001229DC"/>
    <w:rsid w:val="00122BEF"/>
    <w:rsid w:val="0012327D"/>
    <w:rsid w:val="001242FC"/>
    <w:rsid w:val="0012532A"/>
    <w:rsid w:val="0012622B"/>
    <w:rsid w:val="00126484"/>
    <w:rsid w:val="001269B5"/>
    <w:rsid w:val="00126F00"/>
    <w:rsid w:val="00127111"/>
    <w:rsid w:val="00127A8B"/>
    <w:rsid w:val="00130BB1"/>
    <w:rsid w:val="00130E00"/>
    <w:rsid w:val="00133905"/>
    <w:rsid w:val="00133E57"/>
    <w:rsid w:val="00134572"/>
    <w:rsid w:val="00134E65"/>
    <w:rsid w:val="001352AC"/>
    <w:rsid w:val="00135D79"/>
    <w:rsid w:val="00135EA9"/>
    <w:rsid w:val="00135F5E"/>
    <w:rsid w:val="00136544"/>
    <w:rsid w:val="00136656"/>
    <w:rsid w:val="00137C84"/>
    <w:rsid w:val="001404C1"/>
    <w:rsid w:val="0014052B"/>
    <w:rsid w:val="00140781"/>
    <w:rsid w:val="001408BC"/>
    <w:rsid w:val="00141A48"/>
    <w:rsid w:val="00141CD6"/>
    <w:rsid w:val="00143545"/>
    <w:rsid w:val="00143597"/>
    <w:rsid w:val="00143820"/>
    <w:rsid w:val="00143D9D"/>
    <w:rsid w:val="00143F7E"/>
    <w:rsid w:val="001445A0"/>
    <w:rsid w:val="00145031"/>
    <w:rsid w:val="001454F1"/>
    <w:rsid w:val="00145CB8"/>
    <w:rsid w:val="00146132"/>
    <w:rsid w:val="001462CE"/>
    <w:rsid w:val="0014638E"/>
    <w:rsid w:val="0014672C"/>
    <w:rsid w:val="00146849"/>
    <w:rsid w:val="001469ED"/>
    <w:rsid w:val="00146C44"/>
    <w:rsid w:val="001473C9"/>
    <w:rsid w:val="00147521"/>
    <w:rsid w:val="001476D8"/>
    <w:rsid w:val="00147C51"/>
    <w:rsid w:val="00147D20"/>
    <w:rsid w:val="001509F8"/>
    <w:rsid w:val="001512AB"/>
    <w:rsid w:val="0015145C"/>
    <w:rsid w:val="00151F67"/>
    <w:rsid w:val="001526A6"/>
    <w:rsid w:val="001527CE"/>
    <w:rsid w:val="00152D72"/>
    <w:rsid w:val="00153242"/>
    <w:rsid w:val="00153502"/>
    <w:rsid w:val="0015351F"/>
    <w:rsid w:val="00153751"/>
    <w:rsid w:val="001537CA"/>
    <w:rsid w:val="00154139"/>
    <w:rsid w:val="00154236"/>
    <w:rsid w:val="00154E19"/>
    <w:rsid w:val="00154FD0"/>
    <w:rsid w:val="0015500C"/>
    <w:rsid w:val="001551ED"/>
    <w:rsid w:val="00155339"/>
    <w:rsid w:val="00155809"/>
    <w:rsid w:val="00155B4A"/>
    <w:rsid w:val="00155BF6"/>
    <w:rsid w:val="00155C68"/>
    <w:rsid w:val="00156073"/>
    <w:rsid w:val="001564B9"/>
    <w:rsid w:val="001568A5"/>
    <w:rsid w:val="00157043"/>
    <w:rsid w:val="0015708C"/>
    <w:rsid w:val="001570F4"/>
    <w:rsid w:val="001603DE"/>
    <w:rsid w:val="001606CA"/>
    <w:rsid w:val="00160867"/>
    <w:rsid w:val="00160BC6"/>
    <w:rsid w:val="00161801"/>
    <w:rsid w:val="00161BF6"/>
    <w:rsid w:val="0016242C"/>
    <w:rsid w:val="00162694"/>
    <w:rsid w:val="001630E7"/>
    <w:rsid w:val="001634B5"/>
    <w:rsid w:val="00164273"/>
    <w:rsid w:val="00164BFA"/>
    <w:rsid w:val="00164C70"/>
    <w:rsid w:val="00164D97"/>
    <w:rsid w:val="00164DC2"/>
    <w:rsid w:val="0016591D"/>
    <w:rsid w:val="00166AF8"/>
    <w:rsid w:val="00166BDD"/>
    <w:rsid w:val="0016714D"/>
    <w:rsid w:val="001675E1"/>
    <w:rsid w:val="0016769C"/>
    <w:rsid w:val="00167F2C"/>
    <w:rsid w:val="001709A3"/>
    <w:rsid w:val="00170C57"/>
    <w:rsid w:val="001710EE"/>
    <w:rsid w:val="00171412"/>
    <w:rsid w:val="00171593"/>
    <w:rsid w:val="00171B58"/>
    <w:rsid w:val="00173048"/>
    <w:rsid w:val="00173925"/>
    <w:rsid w:val="00173F81"/>
    <w:rsid w:val="00174BE9"/>
    <w:rsid w:val="00174FD5"/>
    <w:rsid w:val="00175241"/>
    <w:rsid w:val="00176220"/>
    <w:rsid w:val="001767EB"/>
    <w:rsid w:val="00176E85"/>
    <w:rsid w:val="00177B4C"/>
    <w:rsid w:val="00181C13"/>
    <w:rsid w:val="00182327"/>
    <w:rsid w:val="001825B7"/>
    <w:rsid w:val="00182FCD"/>
    <w:rsid w:val="00183D46"/>
    <w:rsid w:val="00184E6E"/>
    <w:rsid w:val="00185C01"/>
    <w:rsid w:val="001861AD"/>
    <w:rsid w:val="00186902"/>
    <w:rsid w:val="001878AC"/>
    <w:rsid w:val="00190B80"/>
    <w:rsid w:val="00192175"/>
    <w:rsid w:val="00192605"/>
    <w:rsid w:val="001926A1"/>
    <w:rsid w:val="00192D97"/>
    <w:rsid w:val="001931A8"/>
    <w:rsid w:val="00193543"/>
    <w:rsid w:val="001944AE"/>
    <w:rsid w:val="00194ADD"/>
    <w:rsid w:val="00194D42"/>
    <w:rsid w:val="00195A0C"/>
    <w:rsid w:val="00195A0E"/>
    <w:rsid w:val="00196965"/>
    <w:rsid w:val="00196B28"/>
    <w:rsid w:val="00196C04"/>
    <w:rsid w:val="00197B19"/>
    <w:rsid w:val="00197CED"/>
    <w:rsid w:val="00197D34"/>
    <w:rsid w:val="001A00CA"/>
    <w:rsid w:val="001A0575"/>
    <w:rsid w:val="001A07C1"/>
    <w:rsid w:val="001A0C72"/>
    <w:rsid w:val="001A0EDC"/>
    <w:rsid w:val="001A1814"/>
    <w:rsid w:val="001A186C"/>
    <w:rsid w:val="001A19C5"/>
    <w:rsid w:val="001A1ADE"/>
    <w:rsid w:val="001A24DA"/>
    <w:rsid w:val="001A2F0D"/>
    <w:rsid w:val="001A31A2"/>
    <w:rsid w:val="001A32F3"/>
    <w:rsid w:val="001A3512"/>
    <w:rsid w:val="001A3FE4"/>
    <w:rsid w:val="001A4AFD"/>
    <w:rsid w:val="001A50A4"/>
    <w:rsid w:val="001A51D0"/>
    <w:rsid w:val="001A6365"/>
    <w:rsid w:val="001A71F0"/>
    <w:rsid w:val="001A75AF"/>
    <w:rsid w:val="001B071A"/>
    <w:rsid w:val="001B0B6C"/>
    <w:rsid w:val="001B0CD6"/>
    <w:rsid w:val="001B1437"/>
    <w:rsid w:val="001B14FD"/>
    <w:rsid w:val="001B1B72"/>
    <w:rsid w:val="001B214B"/>
    <w:rsid w:val="001B21C6"/>
    <w:rsid w:val="001B28A3"/>
    <w:rsid w:val="001B2F29"/>
    <w:rsid w:val="001B3B60"/>
    <w:rsid w:val="001B40D5"/>
    <w:rsid w:val="001B4436"/>
    <w:rsid w:val="001B4451"/>
    <w:rsid w:val="001B45D9"/>
    <w:rsid w:val="001B4CBF"/>
    <w:rsid w:val="001B4E20"/>
    <w:rsid w:val="001B5786"/>
    <w:rsid w:val="001B580C"/>
    <w:rsid w:val="001B5948"/>
    <w:rsid w:val="001B6044"/>
    <w:rsid w:val="001B61FC"/>
    <w:rsid w:val="001C0075"/>
    <w:rsid w:val="001C0CCB"/>
    <w:rsid w:val="001C18D8"/>
    <w:rsid w:val="001C1CB9"/>
    <w:rsid w:val="001C1DE2"/>
    <w:rsid w:val="001C234D"/>
    <w:rsid w:val="001C2752"/>
    <w:rsid w:val="001C29F7"/>
    <w:rsid w:val="001C401A"/>
    <w:rsid w:val="001C4798"/>
    <w:rsid w:val="001C487F"/>
    <w:rsid w:val="001C5733"/>
    <w:rsid w:val="001C5D0A"/>
    <w:rsid w:val="001C5D87"/>
    <w:rsid w:val="001C62CF"/>
    <w:rsid w:val="001C6DDD"/>
    <w:rsid w:val="001C70BD"/>
    <w:rsid w:val="001C7A0C"/>
    <w:rsid w:val="001D037F"/>
    <w:rsid w:val="001D135D"/>
    <w:rsid w:val="001D1A0A"/>
    <w:rsid w:val="001D2668"/>
    <w:rsid w:val="001D2DA3"/>
    <w:rsid w:val="001D36B7"/>
    <w:rsid w:val="001D3CA1"/>
    <w:rsid w:val="001D44B4"/>
    <w:rsid w:val="001D45C3"/>
    <w:rsid w:val="001D4CBF"/>
    <w:rsid w:val="001D51E7"/>
    <w:rsid w:val="001D5CC3"/>
    <w:rsid w:val="001D5CF1"/>
    <w:rsid w:val="001D5F09"/>
    <w:rsid w:val="001D60BD"/>
    <w:rsid w:val="001D66C4"/>
    <w:rsid w:val="001D7396"/>
    <w:rsid w:val="001D76D8"/>
    <w:rsid w:val="001D7843"/>
    <w:rsid w:val="001D798E"/>
    <w:rsid w:val="001D7EEF"/>
    <w:rsid w:val="001E0054"/>
    <w:rsid w:val="001E0075"/>
    <w:rsid w:val="001E1829"/>
    <w:rsid w:val="001E189A"/>
    <w:rsid w:val="001E19A1"/>
    <w:rsid w:val="001E1EF3"/>
    <w:rsid w:val="001E243D"/>
    <w:rsid w:val="001E2E27"/>
    <w:rsid w:val="001E30EC"/>
    <w:rsid w:val="001E34D6"/>
    <w:rsid w:val="001E3537"/>
    <w:rsid w:val="001E36A5"/>
    <w:rsid w:val="001E45AD"/>
    <w:rsid w:val="001E4980"/>
    <w:rsid w:val="001E4FEB"/>
    <w:rsid w:val="001E5430"/>
    <w:rsid w:val="001E5A10"/>
    <w:rsid w:val="001E66BD"/>
    <w:rsid w:val="001E76FE"/>
    <w:rsid w:val="001F0926"/>
    <w:rsid w:val="001F0E1D"/>
    <w:rsid w:val="001F106F"/>
    <w:rsid w:val="001F1A6B"/>
    <w:rsid w:val="001F2286"/>
    <w:rsid w:val="001F2BCE"/>
    <w:rsid w:val="001F2EE4"/>
    <w:rsid w:val="001F349D"/>
    <w:rsid w:val="001F5029"/>
    <w:rsid w:val="001F58AF"/>
    <w:rsid w:val="001F58EA"/>
    <w:rsid w:val="001F59B4"/>
    <w:rsid w:val="001F65AB"/>
    <w:rsid w:val="001F6B7B"/>
    <w:rsid w:val="001F7BD7"/>
    <w:rsid w:val="001F7CED"/>
    <w:rsid w:val="00200CBD"/>
    <w:rsid w:val="00200CC3"/>
    <w:rsid w:val="00201094"/>
    <w:rsid w:val="002013B5"/>
    <w:rsid w:val="002017B2"/>
    <w:rsid w:val="00202BF4"/>
    <w:rsid w:val="00202D8B"/>
    <w:rsid w:val="00203155"/>
    <w:rsid w:val="00203A61"/>
    <w:rsid w:val="002042E0"/>
    <w:rsid w:val="0020624D"/>
    <w:rsid w:val="00206B7E"/>
    <w:rsid w:val="002078D9"/>
    <w:rsid w:val="0020795B"/>
    <w:rsid w:val="00207A35"/>
    <w:rsid w:val="00207EA0"/>
    <w:rsid w:val="00210246"/>
    <w:rsid w:val="00210631"/>
    <w:rsid w:val="0021180F"/>
    <w:rsid w:val="002123BC"/>
    <w:rsid w:val="00212A16"/>
    <w:rsid w:val="00213648"/>
    <w:rsid w:val="00213694"/>
    <w:rsid w:val="00213ADD"/>
    <w:rsid w:val="0021454E"/>
    <w:rsid w:val="00214914"/>
    <w:rsid w:val="00214964"/>
    <w:rsid w:val="00215786"/>
    <w:rsid w:val="00215AAF"/>
    <w:rsid w:val="00215EB2"/>
    <w:rsid w:val="00216206"/>
    <w:rsid w:val="002162A3"/>
    <w:rsid w:val="002163B5"/>
    <w:rsid w:val="00216D37"/>
    <w:rsid w:val="0021718D"/>
    <w:rsid w:val="002173BD"/>
    <w:rsid w:val="002179A8"/>
    <w:rsid w:val="00217A49"/>
    <w:rsid w:val="00220401"/>
    <w:rsid w:val="00220F89"/>
    <w:rsid w:val="002210D8"/>
    <w:rsid w:val="00221128"/>
    <w:rsid w:val="0022118F"/>
    <w:rsid w:val="002214DE"/>
    <w:rsid w:val="00221710"/>
    <w:rsid w:val="0022184E"/>
    <w:rsid w:val="00221E26"/>
    <w:rsid w:val="00222077"/>
    <w:rsid w:val="002222DD"/>
    <w:rsid w:val="0022266F"/>
    <w:rsid w:val="002228CC"/>
    <w:rsid w:val="00222C2E"/>
    <w:rsid w:val="00223018"/>
    <w:rsid w:val="0022461E"/>
    <w:rsid w:val="0022488A"/>
    <w:rsid w:val="00224E16"/>
    <w:rsid w:val="00225E94"/>
    <w:rsid w:val="00226A82"/>
    <w:rsid w:val="00227473"/>
    <w:rsid w:val="0022767E"/>
    <w:rsid w:val="002277F8"/>
    <w:rsid w:val="0022788A"/>
    <w:rsid w:val="002300AA"/>
    <w:rsid w:val="0023108B"/>
    <w:rsid w:val="002312E5"/>
    <w:rsid w:val="00232BBC"/>
    <w:rsid w:val="002331F7"/>
    <w:rsid w:val="00234195"/>
    <w:rsid w:val="0023466E"/>
    <w:rsid w:val="00234CA1"/>
    <w:rsid w:val="0023568B"/>
    <w:rsid w:val="0023576F"/>
    <w:rsid w:val="002359C5"/>
    <w:rsid w:val="00235DC6"/>
    <w:rsid w:val="00236407"/>
    <w:rsid w:val="00236B1A"/>
    <w:rsid w:val="002375E2"/>
    <w:rsid w:val="002377A1"/>
    <w:rsid w:val="002378A7"/>
    <w:rsid w:val="00237E4E"/>
    <w:rsid w:val="00237E96"/>
    <w:rsid w:val="00237FC7"/>
    <w:rsid w:val="00240C30"/>
    <w:rsid w:val="00241287"/>
    <w:rsid w:val="00241515"/>
    <w:rsid w:val="002417D2"/>
    <w:rsid w:val="00241803"/>
    <w:rsid w:val="002419CE"/>
    <w:rsid w:val="00242858"/>
    <w:rsid w:val="00242E44"/>
    <w:rsid w:val="002434A3"/>
    <w:rsid w:val="00243616"/>
    <w:rsid w:val="00243D4A"/>
    <w:rsid w:val="0024424D"/>
    <w:rsid w:val="002443B8"/>
    <w:rsid w:val="00244BE1"/>
    <w:rsid w:val="0024583B"/>
    <w:rsid w:val="00246128"/>
    <w:rsid w:val="00246A38"/>
    <w:rsid w:val="00246BE0"/>
    <w:rsid w:val="00246CA6"/>
    <w:rsid w:val="00246E36"/>
    <w:rsid w:val="00247293"/>
    <w:rsid w:val="00247E56"/>
    <w:rsid w:val="002502A2"/>
    <w:rsid w:val="0025058B"/>
    <w:rsid w:val="00251224"/>
    <w:rsid w:val="002513DA"/>
    <w:rsid w:val="00251597"/>
    <w:rsid w:val="00252446"/>
    <w:rsid w:val="002528D3"/>
    <w:rsid w:val="00253BD2"/>
    <w:rsid w:val="00253C97"/>
    <w:rsid w:val="00254630"/>
    <w:rsid w:val="00254B26"/>
    <w:rsid w:val="00254D3C"/>
    <w:rsid w:val="002552E1"/>
    <w:rsid w:val="002553F1"/>
    <w:rsid w:val="00255692"/>
    <w:rsid w:val="00255A86"/>
    <w:rsid w:val="00255AEC"/>
    <w:rsid w:val="00255FCB"/>
    <w:rsid w:val="002560DC"/>
    <w:rsid w:val="002566DA"/>
    <w:rsid w:val="0025675F"/>
    <w:rsid w:val="00256CE2"/>
    <w:rsid w:val="00257438"/>
    <w:rsid w:val="00257E2F"/>
    <w:rsid w:val="0026020A"/>
    <w:rsid w:val="002608E9"/>
    <w:rsid w:val="002609D9"/>
    <w:rsid w:val="00260C76"/>
    <w:rsid w:val="002619FD"/>
    <w:rsid w:val="002627BA"/>
    <w:rsid w:val="00262F7F"/>
    <w:rsid w:val="002635D3"/>
    <w:rsid w:val="0026455B"/>
    <w:rsid w:val="00264F9B"/>
    <w:rsid w:val="00264FCD"/>
    <w:rsid w:val="00265E86"/>
    <w:rsid w:val="0026601C"/>
    <w:rsid w:val="00266F84"/>
    <w:rsid w:val="0026739E"/>
    <w:rsid w:val="00267AB0"/>
    <w:rsid w:val="00267C81"/>
    <w:rsid w:val="00267EDE"/>
    <w:rsid w:val="00270D84"/>
    <w:rsid w:val="00271611"/>
    <w:rsid w:val="00271F4D"/>
    <w:rsid w:val="002729F4"/>
    <w:rsid w:val="00272CF8"/>
    <w:rsid w:val="00273A3B"/>
    <w:rsid w:val="00273AC3"/>
    <w:rsid w:val="00273E53"/>
    <w:rsid w:val="002744AD"/>
    <w:rsid w:val="0027479E"/>
    <w:rsid w:val="00274906"/>
    <w:rsid w:val="00274907"/>
    <w:rsid w:val="0027490C"/>
    <w:rsid w:val="002754EB"/>
    <w:rsid w:val="00275709"/>
    <w:rsid w:val="002757D5"/>
    <w:rsid w:val="00275A5C"/>
    <w:rsid w:val="00276AE2"/>
    <w:rsid w:val="00276E56"/>
    <w:rsid w:val="00276F19"/>
    <w:rsid w:val="002771CD"/>
    <w:rsid w:val="0027726A"/>
    <w:rsid w:val="002778FA"/>
    <w:rsid w:val="0027799E"/>
    <w:rsid w:val="00277E3B"/>
    <w:rsid w:val="00280ADA"/>
    <w:rsid w:val="00281851"/>
    <w:rsid w:val="00281ACC"/>
    <w:rsid w:val="00282945"/>
    <w:rsid w:val="0028297C"/>
    <w:rsid w:val="00282D65"/>
    <w:rsid w:val="00283160"/>
    <w:rsid w:val="0028352C"/>
    <w:rsid w:val="0028392D"/>
    <w:rsid w:val="00284624"/>
    <w:rsid w:val="002851A5"/>
    <w:rsid w:val="002856D5"/>
    <w:rsid w:val="002859E9"/>
    <w:rsid w:val="00286147"/>
    <w:rsid w:val="0028681D"/>
    <w:rsid w:val="00286E74"/>
    <w:rsid w:val="00287FED"/>
    <w:rsid w:val="00290607"/>
    <w:rsid w:val="00290738"/>
    <w:rsid w:val="00290879"/>
    <w:rsid w:val="00290D43"/>
    <w:rsid w:val="00290D60"/>
    <w:rsid w:val="00291531"/>
    <w:rsid w:val="002919D9"/>
    <w:rsid w:val="00291C29"/>
    <w:rsid w:val="00291ED0"/>
    <w:rsid w:val="002921B6"/>
    <w:rsid w:val="00292A2F"/>
    <w:rsid w:val="002930DE"/>
    <w:rsid w:val="00293326"/>
    <w:rsid w:val="00293EA2"/>
    <w:rsid w:val="00294410"/>
    <w:rsid w:val="00294D43"/>
    <w:rsid w:val="002951BF"/>
    <w:rsid w:val="002954A4"/>
    <w:rsid w:val="00296313"/>
    <w:rsid w:val="00296E3E"/>
    <w:rsid w:val="00297033"/>
    <w:rsid w:val="00297FA6"/>
    <w:rsid w:val="002A01DA"/>
    <w:rsid w:val="002A1099"/>
    <w:rsid w:val="002A1E3F"/>
    <w:rsid w:val="002A1F47"/>
    <w:rsid w:val="002A3BDA"/>
    <w:rsid w:val="002A41C4"/>
    <w:rsid w:val="002A43C8"/>
    <w:rsid w:val="002A4966"/>
    <w:rsid w:val="002A4F78"/>
    <w:rsid w:val="002A5D91"/>
    <w:rsid w:val="002A5F1B"/>
    <w:rsid w:val="002A6395"/>
    <w:rsid w:val="002A6E5D"/>
    <w:rsid w:val="002A6F83"/>
    <w:rsid w:val="002A7428"/>
    <w:rsid w:val="002A7DF5"/>
    <w:rsid w:val="002B0736"/>
    <w:rsid w:val="002B1A4A"/>
    <w:rsid w:val="002B27F4"/>
    <w:rsid w:val="002B365D"/>
    <w:rsid w:val="002B4060"/>
    <w:rsid w:val="002B4323"/>
    <w:rsid w:val="002B47BD"/>
    <w:rsid w:val="002B59DF"/>
    <w:rsid w:val="002B61E2"/>
    <w:rsid w:val="002B6751"/>
    <w:rsid w:val="002B69D0"/>
    <w:rsid w:val="002B6E64"/>
    <w:rsid w:val="002B7120"/>
    <w:rsid w:val="002B785B"/>
    <w:rsid w:val="002B7914"/>
    <w:rsid w:val="002C06D8"/>
    <w:rsid w:val="002C0A8E"/>
    <w:rsid w:val="002C0BC7"/>
    <w:rsid w:val="002C1365"/>
    <w:rsid w:val="002C1455"/>
    <w:rsid w:val="002C1BD7"/>
    <w:rsid w:val="002C1FDC"/>
    <w:rsid w:val="002C28CF"/>
    <w:rsid w:val="002C292C"/>
    <w:rsid w:val="002C2BAE"/>
    <w:rsid w:val="002C2D0B"/>
    <w:rsid w:val="002C3970"/>
    <w:rsid w:val="002C3B20"/>
    <w:rsid w:val="002C3CAA"/>
    <w:rsid w:val="002C3F27"/>
    <w:rsid w:val="002C3FD3"/>
    <w:rsid w:val="002C46D9"/>
    <w:rsid w:val="002C52F0"/>
    <w:rsid w:val="002C5652"/>
    <w:rsid w:val="002C58ED"/>
    <w:rsid w:val="002C5F8C"/>
    <w:rsid w:val="002C674F"/>
    <w:rsid w:val="002C6E25"/>
    <w:rsid w:val="002C7191"/>
    <w:rsid w:val="002C789A"/>
    <w:rsid w:val="002C7C10"/>
    <w:rsid w:val="002C7DDA"/>
    <w:rsid w:val="002D055A"/>
    <w:rsid w:val="002D0ABE"/>
    <w:rsid w:val="002D0AF0"/>
    <w:rsid w:val="002D17D3"/>
    <w:rsid w:val="002D203C"/>
    <w:rsid w:val="002D22F4"/>
    <w:rsid w:val="002D24E4"/>
    <w:rsid w:val="002D25E4"/>
    <w:rsid w:val="002D3B8B"/>
    <w:rsid w:val="002D3C9E"/>
    <w:rsid w:val="002D3E46"/>
    <w:rsid w:val="002D4EBB"/>
    <w:rsid w:val="002D4F9C"/>
    <w:rsid w:val="002D59B5"/>
    <w:rsid w:val="002D5B15"/>
    <w:rsid w:val="002D631E"/>
    <w:rsid w:val="002D64C6"/>
    <w:rsid w:val="002D69F9"/>
    <w:rsid w:val="002D6DA1"/>
    <w:rsid w:val="002D74F1"/>
    <w:rsid w:val="002D7843"/>
    <w:rsid w:val="002E0218"/>
    <w:rsid w:val="002E12DC"/>
    <w:rsid w:val="002E2125"/>
    <w:rsid w:val="002E3A94"/>
    <w:rsid w:val="002E3FB6"/>
    <w:rsid w:val="002E40B7"/>
    <w:rsid w:val="002E42EB"/>
    <w:rsid w:val="002E5B70"/>
    <w:rsid w:val="002E62B9"/>
    <w:rsid w:val="002E73D3"/>
    <w:rsid w:val="002F01D8"/>
    <w:rsid w:val="002F035C"/>
    <w:rsid w:val="002F1287"/>
    <w:rsid w:val="002F13D7"/>
    <w:rsid w:val="002F1621"/>
    <w:rsid w:val="002F1B1E"/>
    <w:rsid w:val="002F1DEE"/>
    <w:rsid w:val="002F1F9F"/>
    <w:rsid w:val="002F2049"/>
    <w:rsid w:val="002F2B95"/>
    <w:rsid w:val="002F3197"/>
    <w:rsid w:val="002F322A"/>
    <w:rsid w:val="002F3864"/>
    <w:rsid w:val="002F440E"/>
    <w:rsid w:val="002F44A2"/>
    <w:rsid w:val="002F5922"/>
    <w:rsid w:val="002F5935"/>
    <w:rsid w:val="002F67F1"/>
    <w:rsid w:val="002F6E8F"/>
    <w:rsid w:val="002F7386"/>
    <w:rsid w:val="002F7651"/>
    <w:rsid w:val="00300423"/>
    <w:rsid w:val="0030060B"/>
    <w:rsid w:val="0030067B"/>
    <w:rsid w:val="00301142"/>
    <w:rsid w:val="00301296"/>
    <w:rsid w:val="00301AFF"/>
    <w:rsid w:val="00302943"/>
    <w:rsid w:val="00302E69"/>
    <w:rsid w:val="003032FD"/>
    <w:rsid w:val="00303651"/>
    <w:rsid w:val="00303740"/>
    <w:rsid w:val="00304854"/>
    <w:rsid w:val="00305482"/>
    <w:rsid w:val="003054B0"/>
    <w:rsid w:val="0030556D"/>
    <w:rsid w:val="00305A26"/>
    <w:rsid w:val="00306F31"/>
    <w:rsid w:val="003102A0"/>
    <w:rsid w:val="00310984"/>
    <w:rsid w:val="00310D18"/>
    <w:rsid w:val="00311019"/>
    <w:rsid w:val="00311210"/>
    <w:rsid w:val="00311918"/>
    <w:rsid w:val="0031260E"/>
    <w:rsid w:val="003126CA"/>
    <w:rsid w:val="0031292F"/>
    <w:rsid w:val="00312991"/>
    <w:rsid w:val="0031335A"/>
    <w:rsid w:val="00313618"/>
    <w:rsid w:val="00314B76"/>
    <w:rsid w:val="00314CAE"/>
    <w:rsid w:val="00314D25"/>
    <w:rsid w:val="00314DD9"/>
    <w:rsid w:val="00314EC3"/>
    <w:rsid w:val="0031569B"/>
    <w:rsid w:val="00315A22"/>
    <w:rsid w:val="00315A31"/>
    <w:rsid w:val="0031657F"/>
    <w:rsid w:val="0032023D"/>
    <w:rsid w:val="0032038F"/>
    <w:rsid w:val="003213BC"/>
    <w:rsid w:val="0032220F"/>
    <w:rsid w:val="0032253A"/>
    <w:rsid w:val="003235EF"/>
    <w:rsid w:val="003239E8"/>
    <w:rsid w:val="00324330"/>
    <w:rsid w:val="003244C7"/>
    <w:rsid w:val="003248F0"/>
    <w:rsid w:val="00324E48"/>
    <w:rsid w:val="003250A5"/>
    <w:rsid w:val="003251A8"/>
    <w:rsid w:val="0032545E"/>
    <w:rsid w:val="003262E9"/>
    <w:rsid w:val="00326F09"/>
    <w:rsid w:val="003271FF"/>
    <w:rsid w:val="003274A8"/>
    <w:rsid w:val="00330544"/>
    <w:rsid w:val="00330A5B"/>
    <w:rsid w:val="00330F55"/>
    <w:rsid w:val="00331314"/>
    <w:rsid w:val="003315DE"/>
    <w:rsid w:val="003319A8"/>
    <w:rsid w:val="00332000"/>
    <w:rsid w:val="0033270B"/>
    <w:rsid w:val="0033276B"/>
    <w:rsid w:val="00332BCA"/>
    <w:rsid w:val="00334266"/>
    <w:rsid w:val="00335A02"/>
    <w:rsid w:val="00335ADD"/>
    <w:rsid w:val="00335FF8"/>
    <w:rsid w:val="003360F3"/>
    <w:rsid w:val="003364E1"/>
    <w:rsid w:val="003365C2"/>
    <w:rsid w:val="00337952"/>
    <w:rsid w:val="00337C7B"/>
    <w:rsid w:val="0034190E"/>
    <w:rsid w:val="00341D45"/>
    <w:rsid w:val="00343A22"/>
    <w:rsid w:val="00343BF3"/>
    <w:rsid w:val="0034446A"/>
    <w:rsid w:val="003444F9"/>
    <w:rsid w:val="00344ABD"/>
    <w:rsid w:val="00344B70"/>
    <w:rsid w:val="00345392"/>
    <w:rsid w:val="00345D05"/>
    <w:rsid w:val="003461B9"/>
    <w:rsid w:val="0034634B"/>
    <w:rsid w:val="00346B04"/>
    <w:rsid w:val="00347C9D"/>
    <w:rsid w:val="00347E8E"/>
    <w:rsid w:val="00350131"/>
    <w:rsid w:val="00351F05"/>
    <w:rsid w:val="003527B1"/>
    <w:rsid w:val="00353253"/>
    <w:rsid w:val="0035332A"/>
    <w:rsid w:val="003534A9"/>
    <w:rsid w:val="00353FA2"/>
    <w:rsid w:val="00353FE1"/>
    <w:rsid w:val="00354C0C"/>
    <w:rsid w:val="00354C59"/>
    <w:rsid w:val="00355205"/>
    <w:rsid w:val="00355DF2"/>
    <w:rsid w:val="00355F7C"/>
    <w:rsid w:val="00356183"/>
    <w:rsid w:val="0035661D"/>
    <w:rsid w:val="00356BDD"/>
    <w:rsid w:val="00356FE0"/>
    <w:rsid w:val="003571F0"/>
    <w:rsid w:val="003575CD"/>
    <w:rsid w:val="00357F5F"/>
    <w:rsid w:val="0036089D"/>
    <w:rsid w:val="003609D1"/>
    <w:rsid w:val="00361237"/>
    <w:rsid w:val="00361EC3"/>
    <w:rsid w:val="0036283C"/>
    <w:rsid w:val="00362943"/>
    <w:rsid w:val="00362BC7"/>
    <w:rsid w:val="00363270"/>
    <w:rsid w:val="00363354"/>
    <w:rsid w:val="00363697"/>
    <w:rsid w:val="00364E2E"/>
    <w:rsid w:val="0036518D"/>
    <w:rsid w:val="00365CC1"/>
    <w:rsid w:val="00365DAB"/>
    <w:rsid w:val="003667BB"/>
    <w:rsid w:val="00367590"/>
    <w:rsid w:val="003702D8"/>
    <w:rsid w:val="0037030C"/>
    <w:rsid w:val="003710D7"/>
    <w:rsid w:val="00371D41"/>
    <w:rsid w:val="00372303"/>
    <w:rsid w:val="003723E0"/>
    <w:rsid w:val="00372430"/>
    <w:rsid w:val="003728A5"/>
    <w:rsid w:val="00372E3E"/>
    <w:rsid w:val="00372E71"/>
    <w:rsid w:val="003736BF"/>
    <w:rsid w:val="003737CB"/>
    <w:rsid w:val="00373A73"/>
    <w:rsid w:val="00373B0C"/>
    <w:rsid w:val="00374874"/>
    <w:rsid w:val="0037547A"/>
    <w:rsid w:val="00375C62"/>
    <w:rsid w:val="003760AE"/>
    <w:rsid w:val="003760B5"/>
    <w:rsid w:val="003764D3"/>
    <w:rsid w:val="003767DF"/>
    <w:rsid w:val="00377490"/>
    <w:rsid w:val="003774BF"/>
    <w:rsid w:val="00377A0B"/>
    <w:rsid w:val="0038153E"/>
    <w:rsid w:val="0038182A"/>
    <w:rsid w:val="0038206E"/>
    <w:rsid w:val="00382094"/>
    <w:rsid w:val="003820AD"/>
    <w:rsid w:val="00382339"/>
    <w:rsid w:val="0038263F"/>
    <w:rsid w:val="00383212"/>
    <w:rsid w:val="003846B0"/>
    <w:rsid w:val="00385288"/>
    <w:rsid w:val="00385B82"/>
    <w:rsid w:val="00385FE4"/>
    <w:rsid w:val="00386539"/>
    <w:rsid w:val="0038670E"/>
    <w:rsid w:val="00386761"/>
    <w:rsid w:val="0038761B"/>
    <w:rsid w:val="00387B36"/>
    <w:rsid w:val="00387FE9"/>
    <w:rsid w:val="003908EC"/>
    <w:rsid w:val="00390B4A"/>
    <w:rsid w:val="00390FDB"/>
    <w:rsid w:val="00391125"/>
    <w:rsid w:val="003912D8"/>
    <w:rsid w:val="0039151E"/>
    <w:rsid w:val="00392170"/>
    <w:rsid w:val="00392315"/>
    <w:rsid w:val="00392921"/>
    <w:rsid w:val="00392A42"/>
    <w:rsid w:val="00393150"/>
    <w:rsid w:val="0039338A"/>
    <w:rsid w:val="003938DF"/>
    <w:rsid w:val="003945C7"/>
    <w:rsid w:val="003958D7"/>
    <w:rsid w:val="00395B12"/>
    <w:rsid w:val="00395F5A"/>
    <w:rsid w:val="003964C8"/>
    <w:rsid w:val="003969ED"/>
    <w:rsid w:val="00396C90"/>
    <w:rsid w:val="00397482"/>
    <w:rsid w:val="003974F0"/>
    <w:rsid w:val="00397CA0"/>
    <w:rsid w:val="00397E73"/>
    <w:rsid w:val="003A029F"/>
    <w:rsid w:val="003A089A"/>
    <w:rsid w:val="003A0978"/>
    <w:rsid w:val="003A125D"/>
    <w:rsid w:val="003A1579"/>
    <w:rsid w:val="003A16C6"/>
    <w:rsid w:val="003A26D5"/>
    <w:rsid w:val="003A2ACA"/>
    <w:rsid w:val="003A3BC9"/>
    <w:rsid w:val="003A4098"/>
    <w:rsid w:val="003A4560"/>
    <w:rsid w:val="003A4BC5"/>
    <w:rsid w:val="003A526C"/>
    <w:rsid w:val="003A5652"/>
    <w:rsid w:val="003A568D"/>
    <w:rsid w:val="003A5ACB"/>
    <w:rsid w:val="003A664C"/>
    <w:rsid w:val="003A7338"/>
    <w:rsid w:val="003B012A"/>
    <w:rsid w:val="003B1438"/>
    <w:rsid w:val="003B1857"/>
    <w:rsid w:val="003B18F2"/>
    <w:rsid w:val="003B22AD"/>
    <w:rsid w:val="003B29DE"/>
    <w:rsid w:val="003B31F3"/>
    <w:rsid w:val="003B3CDE"/>
    <w:rsid w:val="003B41CD"/>
    <w:rsid w:val="003B45C1"/>
    <w:rsid w:val="003B49F4"/>
    <w:rsid w:val="003B4BD1"/>
    <w:rsid w:val="003B4C34"/>
    <w:rsid w:val="003B4EF3"/>
    <w:rsid w:val="003B52B0"/>
    <w:rsid w:val="003B5E6B"/>
    <w:rsid w:val="003B61AC"/>
    <w:rsid w:val="003B632E"/>
    <w:rsid w:val="003B6379"/>
    <w:rsid w:val="003B6510"/>
    <w:rsid w:val="003B784E"/>
    <w:rsid w:val="003B7A3B"/>
    <w:rsid w:val="003B7ACD"/>
    <w:rsid w:val="003B7B8B"/>
    <w:rsid w:val="003C0A06"/>
    <w:rsid w:val="003C0CE3"/>
    <w:rsid w:val="003C0E58"/>
    <w:rsid w:val="003C1299"/>
    <w:rsid w:val="003C155D"/>
    <w:rsid w:val="003C1DD2"/>
    <w:rsid w:val="003C1F3A"/>
    <w:rsid w:val="003C2436"/>
    <w:rsid w:val="003C2820"/>
    <w:rsid w:val="003C2C31"/>
    <w:rsid w:val="003C2C54"/>
    <w:rsid w:val="003C317B"/>
    <w:rsid w:val="003C3C90"/>
    <w:rsid w:val="003C4561"/>
    <w:rsid w:val="003C58ED"/>
    <w:rsid w:val="003C5E77"/>
    <w:rsid w:val="003C7672"/>
    <w:rsid w:val="003C7A4D"/>
    <w:rsid w:val="003D0CE7"/>
    <w:rsid w:val="003D14FB"/>
    <w:rsid w:val="003D19DF"/>
    <w:rsid w:val="003D1A49"/>
    <w:rsid w:val="003D1D6D"/>
    <w:rsid w:val="003D237A"/>
    <w:rsid w:val="003D2650"/>
    <w:rsid w:val="003D2C8D"/>
    <w:rsid w:val="003D3317"/>
    <w:rsid w:val="003D33B0"/>
    <w:rsid w:val="003D34A7"/>
    <w:rsid w:val="003D3620"/>
    <w:rsid w:val="003D3768"/>
    <w:rsid w:val="003D3D36"/>
    <w:rsid w:val="003D4071"/>
    <w:rsid w:val="003D463B"/>
    <w:rsid w:val="003D4D4A"/>
    <w:rsid w:val="003D52FE"/>
    <w:rsid w:val="003D55E8"/>
    <w:rsid w:val="003D6470"/>
    <w:rsid w:val="003D6499"/>
    <w:rsid w:val="003D6D55"/>
    <w:rsid w:val="003D6E7B"/>
    <w:rsid w:val="003D70A3"/>
    <w:rsid w:val="003D770E"/>
    <w:rsid w:val="003E0A4F"/>
    <w:rsid w:val="003E0DA5"/>
    <w:rsid w:val="003E0F30"/>
    <w:rsid w:val="003E1081"/>
    <w:rsid w:val="003E1791"/>
    <w:rsid w:val="003E18CC"/>
    <w:rsid w:val="003E221B"/>
    <w:rsid w:val="003E22DF"/>
    <w:rsid w:val="003E2463"/>
    <w:rsid w:val="003E283B"/>
    <w:rsid w:val="003E3885"/>
    <w:rsid w:val="003E3A0A"/>
    <w:rsid w:val="003E3D92"/>
    <w:rsid w:val="003E445B"/>
    <w:rsid w:val="003E4D05"/>
    <w:rsid w:val="003E4E62"/>
    <w:rsid w:val="003E4F92"/>
    <w:rsid w:val="003E5515"/>
    <w:rsid w:val="003E6AC4"/>
    <w:rsid w:val="003E6F35"/>
    <w:rsid w:val="003E72BE"/>
    <w:rsid w:val="003E7449"/>
    <w:rsid w:val="003F04F0"/>
    <w:rsid w:val="003F08B4"/>
    <w:rsid w:val="003F22CA"/>
    <w:rsid w:val="003F2592"/>
    <w:rsid w:val="003F33B1"/>
    <w:rsid w:val="003F3919"/>
    <w:rsid w:val="003F3AEE"/>
    <w:rsid w:val="003F3DBF"/>
    <w:rsid w:val="003F49D4"/>
    <w:rsid w:val="003F4A51"/>
    <w:rsid w:val="003F4CBC"/>
    <w:rsid w:val="003F4CE1"/>
    <w:rsid w:val="003F5215"/>
    <w:rsid w:val="003F55A8"/>
    <w:rsid w:val="003F5DFE"/>
    <w:rsid w:val="003F63EA"/>
    <w:rsid w:val="003F6F69"/>
    <w:rsid w:val="003F6F8E"/>
    <w:rsid w:val="003F75BF"/>
    <w:rsid w:val="004008AE"/>
    <w:rsid w:val="004008F6"/>
    <w:rsid w:val="00400BE1"/>
    <w:rsid w:val="00400E14"/>
    <w:rsid w:val="00400F6B"/>
    <w:rsid w:val="004014FF"/>
    <w:rsid w:val="0040239D"/>
    <w:rsid w:val="00402CA0"/>
    <w:rsid w:val="00402D1C"/>
    <w:rsid w:val="00402F48"/>
    <w:rsid w:val="00402FA4"/>
    <w:rsid w:val="00403151"/>
    <w:rsid w:val="004032DA"/>
    <w:rsid w:val="0040392F"/>
    <w:rsid w:val="00403E02"/>
    <w:rsid w:val="004045E0"/>
    <w:rsid w:val="004046A8"/>
    <w:rsid w:val="00404B5A"/>
    <w:rsid w:val="00404D95"/>
    <w:rsid w:val="004054E2"/>
    <w:rsid w:val="004057D2"/>
    <w:rsid w:val="0040594E"/>
    <w:rsid w:val="0040596D"/>
    <w:rsid w:val="00405B20"/>
    <w:rsid w:val="00405B33"/>
    <w:rsid w:val="0040698D"/>
    <w:rsid w:val="004075EA"/>
    <w:rsid w:val="004075EE"/>
    <w:rsid w:val="00407925"/>
    <w:rsid w:val="0041027E"/>
    <w:rsid w:val="00410F32"/>
    <w:rsid w:val="00411E63"/>
    <w:rsid w:val="00411E8B"/>
    <w:rsid w:val="00411F96"/>
    <w:rsid w:val="0041272E"/>
    <w:rsid w:val="00412BFF"/>
    <w:rsid w:val="00413520"/>
    <w:rsid w:val="00413769"/>
    <w:rsid w:val="00413D17"/>
    <w:rsid w:val="00414DA5"/>
    <w:rsid w:val="00414F95"/>
    <w:rsid w:val="004150FE"/>
    <w:rsid w:val="00415197"/>
    <w:rsid w:val="00415512"/>
    <w:rsid w:val="00415D5D"/>
    <w:rsid w:val="004177D1"/>
    <w:rsid w:val="00420183"/>
    <w:rsid w:val="00420B32"/>
    <w:rsid w:val="00420E6E"/>
    <w:rsid w:val="00420E7C"/>
    <w:rsid w:val="0042144F"/>
    <w:rsid w:val="004217A4"/>
    <w:rsid w:val="00421A0C"/>
    <w:rsid w:val="00421F07"/>
    <w:rsid w:val="004227F6"/>
    <w:rsid w:val="00423291"/>
    <w:rsid w:val="0042346D"/>
    <w:rsid w:val="004234A1"/>
    <w:rsid w:val="00423BF3"/>
    <w:rsid w:val="0042409C"/>
    <w:rsid w:val="00424876"/>
    <w:rsid w:val="00424CE7"/>
    <w:rsid w:val="00425535"/>
    <w:rsid w:val="0042567D"/>
    <w:rsid w:val="00425967"/>
    <w:rsid w:val="00425BF6"/>
    <w:rsid w:val="00425C9F"/>
    <w:rsid w:val="00425D73"/>
    <w:rsid w:val="00425EE1"/>
    <w:rsid w:val="004265A8"/>
    <w:rsid w:val="00427710"/>
    <w:rsid w:val="00427790"/>
    <w:rsid w:val="00427981"/>
    <w:rsid w:val="00427AB6"/>
    <w:rsid w:val="00430094"/>
    <w:rsid w:val="0043078F"/>
    <w:rsid w:val="004308EC"/>
    <w:rsid w:val="00430E97"/>
    <w:rsid w:val="00431973"/>
    <w:rsid w:val="00431AAA"/>
    <w:rsid w:val="00431ACC"/>
    <w:rsid w:val="00431C6C"/>
    <w:rsid w:val="00432FEE"/>
    <w:rsid w:val="00433361"/>
    <w:rsid w:val="004334F0"/>
    <w:rsid w:val="00433ADE"/>
    <w:rsid w:val="00433E3A"/>
    <w:rsid w:val="0043429A"/>
    <w:rsid w:val="0043479E"/>
    <w:rsid w:val="00434DFA"/>
    <w:rsid w:val="00434E35"/>
    <w:rsid w:val="00435264"/>
    <w:rsid w:val="004371D8"/>
    <w:rsid w:val="00437F17"/>
    <w:rsid w:val="00440A62"/>
    <w:rsid w:val="00440F6B"/>
    <w:rsid w:val="004413B4"/>
    <w:rsid w:val="00441F53"/>
    <w:rsid w:val="004420CB"/>
    <w:rsid w:val="00442429"/>
    <w:rsid w:val="00442578"/>
    <w:rsid w:val="004426A5"/>
    <w:rsid w:val="00442DF4"/>
    <w:rsid w:val="004430E7"/>
    <w:rsid w:val="004440F8"/>
    <w:rsid w:val="004442CC"/>
    <w:rsid w:val="004446B2"/>
    <w:rsid w:val="004447D4"/>
    <w:rsid w:val="00445031"/>
    <w:rsid w:val="00445949"/>
    <w:rsid w:val="00445CB7"/>
    <w:rsid w:val="00446179"/>
    <w:rsid w:val="00446762"/>
    <w:rsid w:val="00446900"/>
    <w:rsid w:val="0044693F"/>
    <w:rsid w:val="00446A06"/>
    <w:rsid w:val="0044741A"/>
    <w:rsid w:val="00447F44"/>
    <w:rsid w:val="00450725"/>
    <w:rsid w:val="00450758"/>
    <w:rsid w:val="0045076D"/>
    <w:rsid w:val="00450B31"/>
    <w:rsid w:val="00450BE1"/>
    <w:rsid w:val="00450DA3"/>
    <w:rsid w:val="00451145"/>
    <w:rsid w:val="00451291"/>
    <w:rsid w:val="0045293B"/>
    <w:rsid w:val="00452977"/>
    <w:rsid w:val="0045321F"/>
    <w:rsid w:val="0045346B"/>
    <w:rsid w:val="00455252"/>
    <w:rsid w:val="004552DA"/>
    <w:rsid w:val="0045535C"/>
    <w:rsid w:val="004557C2"/>
    <w:rsid w:val="00455B78"/>
    <w:rsid w:val="00455D8E"/>
    <w:rsid w:val="00455DFC"/>
    <w:rsid w:val="00455FDE"/>
    <w:rsid w:val="004563DD"/>
    <w:rsid w:val="00456F2F"/>
    <w:rsid w:val="00456FF6"/>
    <w:rsid w:val="00457391"/>
    <w:rsid w:val="00460044"/>
    <w:rsid w:val="004603E4"/>
    <w:rsid w:val="00460FA0"/>
    <w:rsid w:val="00461276"/>
    <w:rsid w:val="0046272A"/>
    <w:rsid w:val="004636B4"/>
    <w:rsid w:val="00464760"/>
    <w:rsid w:val="00464E8B"/>
    <w:rsid w:val="0046533C"/>
    <w:rsid w:val="00466194"/>
    <w:rsid w:val="00466BC2"/>
    <w:rsid w:val="00467CF9"/>
    <w:rsid w:val="00470281"/>
    <w:rsid w:val="004713ED"/>
    <w:rsid w:val="00471A9C"/>
    <w:rsid w:val="00471B7B"/>
    <w:rsid w:val="00471C67"/>
    <w:rsid w:val="00472437"/>
    <w:rsid w:val="00472CD7"/>
    <w:rsid w:val="00472FA6"/>
    <w:rsid w:val="0047414F"/>
    <w:rsid w:val="004749B4"/>
    <w:rsid w:val="00474C20"/>
    <w:rsid w:val="004757E2"/>
    <w:rsid w:val="00476104"/>
    <w:rsid w:val="004769E3"/>
    <w:rsid w:val="00476CFA"/>
    <w:rsid w:val="00476D70"/>
    <w:rsid w:val="00477001"/>
    <w:rsid w:val="0048075F"/>
    <w:rsid w:val="00481E76"/>
    <w:rsid w:val="0048269E"/>
    <w:rsid w:val="00483368"/>
    <w:rsid w:val="00483728"/>
    <w:rsid w:val="004837B3"/>
    <w:rsid w:val="00483C46"/>
    <w:rsid w:val="00483CB5"/>
    <w:rsid w:val="00483FC5"/>
    <w:rsid w:val="00484BA8"/>
    <w:rsid w:val="00484E52"/>
    <w:rsid w:val="004858DA"/>
    <w:rsid w:val="00486687"/>
    <w:rsid w:val="004866FF"/>
    <w:rsid w:val="00487633"/>
    <w:rsid w:val="00487E21"/>
    <w:rsid w:val="00490476"/>
    <w:rsid w:val="004908DD"/>
    <w:rsid w:val="00490A5F"/>
    <w:rsid w:val="00490C63"/>
    <w:rsid w:val="004915A6"/>
    <w:rsid w:val="004926B9"/>
    <w:rsid w:val="00492C20"/>
    <w:rsid w:val="004930AF"/>
    <w:rsid w:val="00493DB1"/>
    <w:rsid w:val="0049406D"/>
    <w:rsid w:val="00494920"/>
    <w:rsid w:val="004956B8"/>
    <w:rsid w:val="00495FFC"/>
    <w:rsid w:val="0049667C"/>
    <w:rsid w:val="004966A9"/>
    <w:rsid w:val="00496C99"/>
    <w:rsid w:val="00496FCC"/>
    <w:rsid w:val="004974E7"/>
    <w:rsid w:val="00497ABC"/>
    <w:rsid w:val="00497C08"/>
    <w:rsid w:val="004A0F8C"/>
    <w:rsid w:val="004A145F"/>
    <w:rsid w:val="004A1588"/>
    <w:rsid w:val="004A22F1"/>
    <w:rsid w:val="004A2497"/>
    <w:rsid w:val="004A2D13"/>
    <w:rsid w:val="004A3539"/>
    <w:rsid w:val="004A35CF"/>
    <w:rsid w:val="004A3BE6"/>
    <w:rsid w:val="004A3C6D"/>
    <w:rsid w:val="004A444C"/>
    <w:rsid w:val="004A469B"/>
    <w:rsid w:val="004A46B2"/>
    <w:rsid w:val="004A4BC2"/>
    <w:rsid w:val="004A4BE5"/>
    <w:rsid w:val="004A511E"/>
    <w:rsid w:val="004A5808"/>
    <w:rsid w:val="004A5B2D"/>
    <w:rsid w:val="004A6FA8"/>
    <w:rsid w:val="004A7BF0"/>
    <w:rsid w:val="004B00F0"/>
    <w:rsid w:val="004B14E2"/>
    <w:rsid w:val="004B1E78"/>
    <w:rsid w:val="004B2DC4"/>
    <w:rsid w:val="004B3304"/>
    <w:rsid w:val="004B35DC"/>
    <w:rsid w:val="004B3705"/>
    <w:rsid w:val="004B3A31"/>
    <w:rsid w:val="004B42B1"/>
    <w:rsid w:val="004B498B"/>
    <w:rsid w:val="004B5D81"/>
    <w:rsid w:val="004B6A7B"/>
    <w:rsid w:val="004B7AB2"/>
    <w:rsid w:val="004C02D2"/>
    <w:rsid w:val="004C0D5A"/>
    <w:rsid w:val="004C1153"/>
    <w:rsid w:val="004C2842"/>
    <w:rsid w:val="004C2D88"/>
    <w:rsid w:val="004C33A5"/>
    <w:rsid w:val="004C3739"/>
    <w:rsid w:val="004C3A5E"/>
    <w:rsid w:val="004C41DF"/>
    <w:rsid w:val="004C443E"/>
    <w:rsid w:val="004C4799"/>
    <w:rsid w:val="004C50F2"/>
    <w:rsid w:val="004C583A"/>
    <w:rsid w:val="004C59E5"/>
    <w:rsid w:val="004C72EE"/>
    <w:rsid w:val="004C75A7"/>
    <w:rsid w:val="004C7677"/>
    <w:rsid w:val="004D052F"/>
    <w:rsid w:val="004D0A58"/>
    <w:rsid w:val="004D0AF9"/>
    <w:rsid w:val="004D3155"/>
    <w:rsid w:val="004D396D"/>
    <w:rsid w:val="004D4460"/>
    <w:rsid w:val="004D45B3"/>
    <w:rsid w:val="004D4AF3"/>
    <w:rsid w:val="004D4F71"/>
    <w:rsid w:val="004D5455"/>
    <w:rsid w:val="004D5588"/>
    <w:rsid w:val="004D5593"/>
    <w:rsid w:val="004D6F48"/>
    <w:rsid w:val="004E0039"/>
    <w:rsid w:val="004E03A5"/>
    <w:rsid w:val="004E0E96"/>
    <w:rsid w:val="004E1B1E"/>
    <w:rsid w:val="004E20FE"/>
    <w:rsid w:val="004E244A"/>
    <w:rsid w:val="004E2D5A"/>
    <w:rsid w:val="004E303B"/>
    <w:rsid w:val="004E3441"/>
    <w:rsid w:val="004E3503"/>
    <w:rsid w:val="004E35A4"/>
    <w:rsid w:val="004E3B94"/>
    <w:rsid w:val="004E46A8"/>
    <w:rsid w:val="004E4E83"/>
    <w:rsid w:val="004E5010"/>
    <w:rsid w:val="004E5961"/>
    <w:rsid w:val="004E6356"/>
    <w:rsid w:val="004E663F"/>
    <w:rsid w:val="004E66A8"/>
    <w:rsid w:val="004E6890"/>
    <w:rsid w:val="004E6E13"/>
    <w:rsid w:val="004E76F4"/>
    <w:rsid w:val="004F020B"/>
    <w:rsid w:val="004F096C"/>
    <w:rsid w:val="004F142B"/>
    <w:rsid w:val="004F1CAC"/>
    <w:rsid w:val="004F23B2"/>
    <w:rsid w:val="004F3881"/>
    <w:rsid w:val="004F44E5"/>
    <w:rsid w:val="004F4BB9"/>
    <w:rsid w:val="004F510A"/>
    <w:rsid w:val="004F513F"/>
    <w:rsid w:val="004F5CF0"/>
    <w:rsid w:val="004F6103"/>
    <w:rsid w:val="004F68FD"/>
    <w:rsid w:val="004F6AA6"/>
    <w:rsid w:val="004F6F2C"/>
    <w:rsid w:val="004F745F"/>
    <w:rsid w:val="004F7FBC"/>
    <w:rsid w:val="0050033F"/>
    <w:rsid w:val="00500B53"/>
    <w:rsid w:val="0050126C"/>
    <w:rsid w:val="005014E1"/>
    <w:rsid w:val="0050176F"/>
    <w:rsid w:val="00501CA8"/>
    <w:rsid w:val="0050296B"/>
    <w:rsid w:val="005032BA"/>
    <w:rsid w:val="00503A2C"/>
    <w:rsid w:val="005043F9"/>
    <w:rsid w:val="00504408"/>
    <w:rsid w:val="005052EC"/>
    <w:rsid w:val="00505397"/>
    <w:rsid w:val="00505654"/>
    <w:rsid w:val="00505983"/>
    <w:rsid w:val="00505B8D"/>
    <w:rsid w:val="00505F44"/>
    <w:rsid w:val="00506037"/>
    <w:rsid w:val="005063C0"/>
    <w:rsid w:val="005065B1"/>
    <w:rsid w:val="00506B71"/>
    <w:rsid w:val="00507527"/>
    <w:rsid w:val="00510CBA"/>
    <w:rsid w:val="005112E5"/>
    <w:rsid w:val="00511398"/>
    <w:rsid w:val="00511636"/>
    <w:rsid w:val="005125C9"/>
    <w:rsid w:val="0051288C"/>
    <w:rsid w:val="00512EE5"/>
    <w:rsid w:val="00513111"/>
    <w:rsid w:val="005131A3"/>
    <w:rsid w:val="00514B27"/>
    <w:rsid w:val="00514CEF"/>
    <w:rsid w:val="00516896"/>
    <w:rsid w:val="00516B02"/>
    <w:rsid w:val="005179C0"/>
    <w:rsid w:val="00517EB8"/>
    <w:rsid w:val="0052068C"/>
    <w:rsid w:val="00520730"/>
    <w:rsid w:val="00520A07"/>
    <w:rsid w:val="0052104D"/>
    <w:rsid w:val="00521624"/>
    <w:rsid w:val="005217D6"/>
    <w:rsid w:val="00521A33"/>
    <w:rsid w:val="00522035"/>
    <w:rsid w:val="005222FA"/>
    <w:rsid w:val="00522702"/>
    <w:rsid w:val="005230CD"/>
    <w:rsid w:val="005235EA"/>
    <w:rsid w:val="00523DD3"/>
    <w:rsid w:val="005241F6"/>
    <w:rsid w:val="0052473B"/>
    <w:rsid w:val="00524F2F"/>
    <w:rsid w:val="00525B87"/>
    <w:rsid w:val="005264D1"/>
    <w:rsid w:val="00526661"/>
    <w:rsid w:val="0053030A"/>
    <w:rsid w:val="00530312"/>
    <w:rsid w:val="0053063D"/>
    <w:rsid w:val="0053069A"/>
    <w:rsid w:val="00530A98"/>
    <w:rsid w:val="00530BB2"/>
    <w:rsid w:val="00531032"/>
    <w:rsid w:val="005313A0"/>
    <w:rsid w:val="0053140F"/>
    <w:rsid w:val="005317D1"/>
    <w:rsid w:val="005319EF"/>
    <w:rsid w:val="00531C8E"/>
    <w:rsid w:val="0053242C"/>
    <w:rsid w:val="0053248A"/>
    <w:rsid w:val="00532BCE"/>
    <w:rsid w:val="00533055"/>
    <w:rsid w:val="00533311"/>
    <w:rsid w:val="00533466"/>
    <w:rsid w:val="00533601"/>
    <w:rsid w:val="00533908"/>
    <w:rsid w:val="00533E85"/>
    <w:rsid w:val="00534884"/>
    <w:rsid w:val="00535062"/>
    <w:rsid w:val="00535A93"/>
    <w:rsid w:val="00536301"/>
    <w:rsid w:val="00537589"/>
    <w:rsid w:val="00537EB8"/>
    <w:rsid w:val="0054038D"/>
    <w:rsid w:val="005411C6"/>
    <w:rsid w:val="0054198E"/>
    <w:rsid w:val="00541E03"/>
    <w:rsid w:val="005420AC"/>
    <w:rsid w:val="00542396"/>
    <w:rsid w:val="0054449A"/>
    <w:rsid w:val="005444A8"/>
    <w:rsid w:val="005454B4"/>
    <w:rsid w:val="005455EE"/>
    <w:rsid w:val="00545F32"/>
    <w:rsid w:val="00546646"/>
    <w:rsid w:val="00546CF3"/>
    <w:rsid w:val="00546E7E"/>
    <w:rsid w:val="00547407"/>
    <w:rsid w:val="0054747C"/>
    <w:rsid w:val="0054763E"/>
    <w:rsid w:val="00547753"/>
    <w:rsid w:val="005511C4"/>
    <w:rsid w:val="00551229"/>
    <w:rsid w:val="005513BC"/>
    <w:rsid w:val="00551FB5"/>
    <w:rsid w:val="00552A68"/>
    <w:rsid w:val="00552E35"/>
    <w:rsid w:val="00553E9D"/>
    <w:rsid w:val="00554024"/>
    <w:rsid w:val="005545FC"/>
    <w:rsid w:val="00554D1D"/>
    <w:rsid w:val="00555587"/>
    <w:rsid w:val="0055569E"/>
    <w:rsid w:val="00555713"/>
    <w:rsid w:val="00555A2C"/>
    <w:rsid w:val="00555B2A"/>
    <w:rsid w:val="00555B2B"/>
    <w:rsid w:val="00555F44"/>
    <w:rsid w:val="0055610D"/>
    <w:rsid w:val="005561C0"/>
    <w:rsid w:val="005564B6"/>
    <w:rsid w:val="00556884"/>
    <w:rsid w:val="005568D1"/>
    <w:rsid w:val="00556C05"/>
    <w:rsid w:val="00556CFB"/>
    <w:rsid w:val="00556DD3"/>
    <w:rsid w:val="005576DD"/>
    <w:rsid w:val="00557AC3"/>
    <w:rsid w:val="00557B14"/>
    <w:rsid w:val="005600BD"/>
    <w:rsid w:val="005600D0"/>
    <w:rsid w:val="0056121E"/>
    <w:rsid w:val="0056215D"/>
    <w:rsid w:val="0056253D"/>
    <w:rsid w:val="00562AC3"/>
    <w:rsid w:val="0056411E"/>
    <w:rsid w:val="0056437F"/>
    <w:rsid w:val="0056448F"/>
    <w:rsid w:val="00564602"/>
    <w:rsid w:val="00564713"/>
    <w:rsid w:val="00564912"/>
    <w:rsid w:val="0056492A"/>
    <w:rsid w:val="00564B2E"/>
    <w:rsid w:val="005658AB"/>
    <w:rsid w:val="005659CD"/>
    <w:rsid w:val="00565B00"/>
    <w:rsid w:val="005671ED"/>
    <w:rsid w:val="00570950"/>
    <w:rsid w:val="00570A04"/>
    <w:rsid w:val="00570AE4"/>
    <w:rsid w:val="00571217"/>
    <w:rsid w:val="00571C30"/>
    <w:rsid w:val="0057216C"/>
    <w:rsid w:val="0057227B"/>
    <w:rsid w:val="00572756"/>
    <w:rsid w:val="0057344E"/>
    <w:rsid w:val="005744FF"/>
    <w:rsid w:val="005747F2"/>
    <w:rsid w:val="00574F6E"/>
    <w:rsid w:val="0057593F"/>
    <w:rsid w:val="00575AD7"/>
    <w:rsid w:val="00575AFE"/>
    <w:rsid w:val="005763DB"/>
    <w:rsid w:val="00576BE8"/>
    <w:rsid w:val="00576DC3"/>
    <w:rsid w:val="005770C9"/>
    <w:rsid w:val="00577346"/>
    <w:rsid w:val="00577553"/>
    <w:rsid w:val="00577DA4"/>
    <w:rsid w:val="00577F96"/>
    <w:rsid w:val="0058024B"/>
    <w:rsid w:val="00580A29"/>
    <w:rsid w:val="00581D92"/>
    <w:rsid w:val="00582B4B"/>
    <w:rsid w:val="00583276"/>
    <w:rsid w:val="00583653"/>
    <w:rsid w:val="00583A48"/>
    <w:rsid w:val="00583D39"/>
    <w:rsid w:val="0058480E"/>
    <w:rsid w:val="00584937"/>
    <w:rsid w:val="00584AC6"/>
    <w:rsid w:val="00585BC6"/>
    <w:rsid w:val="00586226"/>
    <w:rsid w:val="00586DCA"/>
    <w:rsid w:val="00586DE8"/>
    <w:rsid w:val="005902D5"/>
    <w:rsid w:val="005903A8"/>
    <w:rsid w:val="0059120F"/>
    <w:rsid w:val="005928CA"/>
    <w:rsid w:val="005929B5"/>
    <w:rsid w:val="005931C1"/>
    <w:rsid w:val="0059367F"/>
    <w:rsid w:val="0059398E"/>
    <w:rsid w:val="00594453"/>
    <w:rsid w:val="0059569B"/>
    <w:rsid w:val="005956F0"/>
    <w:rsid w:val="0059591E"/>
    <w:rsid w:val="00595BFD"/>
    <w:rsid w:val="00595EA1"/>
    <w:rsid w:val="00596036"/>
    <w:rsid w:val="00596085"/>
    <w:rsid w:val="005961A3"/>
    <w:rsid w:val="005964BA"/>
    <w:rsid w:val="00596983"/>
    <w:rsid w:val="00597972"/>
    <w:rsid w:val="00597AE9"/>
    <w:rsid w:val="005A0513"/>
    <w:rsid w:val="005A07C9"/>
    <w:rsid w:val="005A224C"/>
    <w:rsid w:val="005A2CFF"/>
    <w:rsid w:val="005A378D"/>
    <w:rsid w:val="005A3E73"/>
    <w:rsid w:val="005A47E0"/>
    <w:rsid w:val="005A4CDA"/>
    <w:rsid w:val="005A583D"/>
    <w:rsid w:val="005A6D44"/>
    <w:rsid w:val="005A6D8C"/>
    <w:rsid w:val="005A6F46"/>
    <w:rsid w:val="005A7030"/>
    <w:rsid w:val="005A722F"/>
    <w:rsid w:val="005A7916"/>
    <w:rsid w:val="005A79FD"/>
    <w:rsid w:val="005A7C3D"/>
    <w:rsid w:val="005B0768"/>
    <w:rsid w:val="005B0844"/>
    <w:rsid w:val="005B0A44"/>
    <w:rsid w:val="005B1DCB"/>
    <w:rsid w:val="005B1ED6"/>
    <w:rsid w:val="005B20D3"/>
    <w:rsid w:val="005B3154"/>
    <w:rsid w:val="005B3457"/>
    <w:rsid w:val="005B469D"/>
    <w:rsid w:val="005B471E"/>
    <w:rsid w:val="005B49A8"/>
    <w:rsid w:val="005B520F"/>
    <w:rsid w:val="005B59C2"/>
    <w:rsid w:val="005B59FD"/>
    <w:rsid w:val="005B5EC6"/>
    <w:rsid w:val="005B6103"/>
    <w:rsid w:val="005B6213"/>
    <w:rsid w:val="005B6386"/>
    <w:rsid w:val="005B7355"/>
    <w:rsid w:val="005B7873"/>
    <w:rsid w:val="005B7EF4"/>
    <w:rsid w:val="005C0B0F"/>
    <w:rsid w:val="005C0D9F"/>
    <w:rsid w:val="005C0F67"/>
    <w:rsid w:val="005C0FFD"/>
    <w:rsid w:val="005C15CB"/>
    <w:rsid w:val="005C16A1"/>
    <w:rsid w:val="005C1E86"/>
    <w:rsid w:val="005C2068"/>
    <w:rsid w:val="005C2414"/>
    <w:rsid w:val="005C366F"/>
    <w:rsid w:val="005C37BE"/>
    <w:rsid w:val="005C3A14"/>
    <w:rsid w:val="005C3AF7"/>
    <w:rsid w:val="005C3D26"/>
    <w:rsid w:val="005C4139"/>
    <w:rsid w:val="005C422D"/>
    <w:rsid w:val="005C4603"/>
    <w:rsid w:val="005C4C17"/>
    <w:rsid w:val="005C5017"/>
    <w:rsid w:val="005C5169"/>
    <w:rsid w:val="005C5624"/>
    <w:rsid w:val="005C648E"/>
    <w:rsid w:val="005C6897"/>
    <w:rsid w:val="005C6FCE"/>
    <w:rsid w:val="005C7714"/>
    <w:rsid w:val="005C773C"/>
    <w:rsid w:val="005C7DA7"/>
    <w:rsid w:val="005C7F4A"/>
    <w:rsid w:val="005D0374"/>
    <w:rsid w:val="005D1286"/>
    <w:rsid w:val="005D27CB"/>
    <w:rsid w:val="005D291B"/>
    <w:rsid w:val="005D2C1C"/>
    <w:rsid w:val="005D2DEE"/>
    <w:rsid w:val="005D308C"/>
    <w:rsid w:val="005D3126"/>
    <w:rsid w:val="005D3132"/>
    <w:rsid w:val="005D34E1"/>
    <w:rsid w:val="005D3ABB"/>
    <w:rsid w:val="005D4ADD"/>
    <w:rsid w:val="005D55CD"/>
    <w:rsid w:val="005D570B"/>
    <w:rsid w:val="005D5F7C"/>
    <w:rsid w:val="005D5F81"/>
    <w:rsid w:val="005D63B8"/>
    <w:rsid w:val="005D6A40"/>
    <w:rsid w:val="005D6C00"/>
    <w:rsid w:val="005D6E43"/>
    <w:rsid w:val="005D6F9B"/>
    <w:rsid w:val="005D70E3"/>
    <w:rsid w:val="005D7197"/>
    <w:rsid w:val="005D7222"/>
    <w:rsid w:val="005E00B4"/>
    <w:rsid w:val="005E044B"/>
    <w:rsid w:val="005E1201"/>
    <w:rsid w:val="005E1518"/>
    <w:rsid w:val="005E1550"/>
    <w:rsid w:val="005E21F7"/>
    <w:rsid w:val="005E24B2"/>
    <w:rsid w:val="005E2BCB"/>
    <w:rsid w:val="005E2F85"/>
    <w:rsid w:val="005E2FCB"/>
    <w:rsid w:val="005E309A"/>
    <w:rsid w:val="005E347A"/>
    <w:rsid w:val="005E414B"/>
    <w:rsid w:val="005E42D8"/>
    <w:rsid w:val="005E5071"/>
    <w:rsid w:val="005E5659"/>
    <w:rsid w:val="005E63B6"/>
    <w:rsid w:val="005E63FD"/>
    <w:rsid w:val="005E676E"/>
    <w:rsid w:val="005E67CF"/>
    <w:rsid w:val="005E68D9"/>
    <w:rsid w:val="005E697B"/>
    <w:rsid w:val="005E6CFC"/>
    <w:rsid w:val="005E6DE7"/>
    <w:rsid w:val="005E7A4E"/>
    <w:rsid w:val="005E7E58"/>
    <w:rsid w:val="005F094F"/>
    <w:rsid w:val="005F15BA"/>
    <w:rsid w:val="005F230A"/>
    <w:rsid w:val="005F23F8"/>
    <w:rsid w:val="005F253E"/>
    <w:rsid w:val="005F2669"/>
    <w:rsid w:val="005F2F83"/>
    <w:rsid w:val="005F324D"/>
    <w:rsid w:val="005F38F1"/>
    <w:rsid w:val="005F5545"/>
    <w:rsid w:val="005F578C"/>
    <w:rsid w:val="005F580D"/>
    <w:rsid w:val="005F5E0E"/>
    <w:rsid w:val="005F5EF2"/>
    <w:rsid w:val="005F5FBE"/>
    <w:rsid w:val="005F6175"/>
    <w:rsid w:val="005F71D6"/>
    <w:rsid w:val="005F72DF"/>
    <w:rsid w:val="005F7AC7"/>
    <w:rsid w:val="00601EFF"/>
    <w:rsid w:val="00602D6A"/>
    <w:rsid w:val="0060348A"/>
    <w:rsid w:val="00604499"/>
    <w:rsid w:val="006046B3"/>
    <w:rsid w:val="00606211"/>
    <w:rsid w:val="00606382"/>
    <w:rsid w:val="006069F0"/>
    <w:rsid w:val="00606C17"/>
    <w:rsid w:val="00606FBC"/>
    <w:rsid w:val="00607B37"/>
    <w:rsid w:val="006104FE"/>
    <w:rsid w:val="00610A6B"/>
    <w:rsid w:val="006114F5"/>
    <w:rsid w:val="0061170E"/>
    <w:rsid w:val="00611C5D"/>
    <w:rsid w:val="00611F7F"/>
    <w:rsid w:val="00612283"/>
    <w:rsid w:val="00612606"/>
    <w:rsid w:val="006126C6"/>
    <w:rsid w:val="00612ABE"/>
    <w:rsid w:val="00612C6E"/>
    <w:rsid w:val="00612D87"/>
    <w:rsid w:val="006133D5"/>
    <w:rsid w:val="0061387E"/>
    <w:rsid w:val="00613916"/>
    <w:rsid w:val="00613D4D"/>
    <w:rsid w:val="00614383"/>
    <w:rsid w:val="00614BFF"/>
    <w:rsid w:val="00614F8F"/>
    <w:rsid w:val="00615273"/>
    <w:rsid w:val="00615683"/>
    <w:rsid w:val="00615C59"/>
    <w:rsid w:val="00615C7B"/>
    <w:rsid w:val="00615E56"/>
    <w:rsid w:val="00615F39"/>
    <w:rsid w:val="00616494"/>
    <w:rsid w:val="00616664"/>
    <w:rsid w:val="006169E9"/>
    <w:rsid w:val="00616E30"/>
    <w:rsid w:val="00617027"/>
    <w:rsid w:val="006171CB"/>
    <w:rsid w:val="00617952"/>
    <w:rsid w:val="006179EB"/>
    <w:rsid w:val="00617B5E"/>
    <w:rsid w:val="0062018E"/>
    <w:rsid w:val="00620C6F"/>
    <w:rsid w:val="006210C2"/>
    <w:rsid w:val="00621B2C"/>
    <w:rsid w:val="00622E93"/>
    <w:rsid w:val="0062364F"/>
    <w:rsid w:val="00623A81"/>
    <w:rsid w:val="00623CCD"/>
    <w:rsid w:val="00623D19"/>
    <w:rsid w:val="00623F69"/>
    <w:rsid w:val="00624941"/>
    <w:rsid w:val="00625E7C"/>
    <w:rsid w:val="006271C6"/>
    <w:rsid w:val="00627585"/>
    <w:rsid w:val="00627E53"/>
    <w:rsid w:val="00627F10"/>
    <w:rsid w:val="00630A27"/>
    <w:rsid w:val="00631748"/>
    <w:rsid w:val="00632F0A"/>
    <w:rsid w:val="00633372"/>
    <w:rsid w:val="0063362D"/>
    <w:rsid w:val="00633921"/>
    <w:rsid w:val="00633C74"/>
    <w:rsid w:val="00633C81"/>
    <w:rsid w:val="00633EEA"/>
    <w:rsid w:val="0063446D"/>
    <w:rsid w:val="006347F0"/>
    <w:rsid w:val="00634DDC"/>
    <w:rsid w:val="00634DF3"/>
    <w:rsid w:val="00635247"/>
    <w:rsid w:val="006365E4"/>
    <w:rsid w:val="0063664E"/>
    <w:rsid w:val="00636EA7"/>
    <w:rsid w:val="00636FF3"/>
    <w:rsid w:val="00637F4D"/>
    <w:rsid w:val="00637F9A"/>
    <w:rsid w:val="00640E44"/>
    <w:rsid w:val="00640F9A"/>
    <w:rsid w:val="0064104E"/>
    <w:rsid w:val="00641076"/>
    <w:rsid w:val="0064123D"/>
    <w:rsid w:val="00641277"/>
    <w:rsid w:val="00641CEC"/>
    <w:rsid w:val="00641D87"/>
    <w:rsid w:val="00641F97"/>
    <w:rsid w:val="006425FA"/>
    <w:rsid w:val="006428C1"/>
    <w:rsid w:val="00643178"/>
    <w:rsid w:val="0064324D"/>
    <w:rsid w:val="006433DE"/>
    <w:rsid w:val="00643DA2"/>
    <w:rsid w:val="006448D9"/>
    <w:rsid w:val="006453AA"/>
    <w:rsid w:val="00645B49"/>
    <w:rsid w:val="00645CF1"/>
    <w:rsid w:val="006464E2"/>
    <w:rsid w:val="00647594"/>
    <w:rsid w:val="00647AFD"/>
    <w:rsid w:val="00647F55"/>
    <w:rsid w:val="00650836"/>
    <w:rsid w:val="00650E04"/>
    <w:rsid w:val="00650F41"/>
    <w:rsid w:val="006514D7"/>
    <w:rsid w:val="006515FE"/>
    <w:rsid w:val="00651930"/>
    <w:rsid w:val="00651EA2"/>
    <w:rsid w:val="00651EB1"/>
    <w:rsid w:val="00652487"/>
    <w:rsid w:val="006524B1"/>
    <w:rsid w:val="0065275A"/>
    <w:rsid w:val="006539EA"/>
    <w:rsid w:val="00653B02"/>
    <w:rsid w:val="006545A3"/>
    <w:rsid w:val="006545B3"/>
    <w:rsid w:val="006547E9"/>
    <w:rsid w:val="006551A5"/>
    <w:rsid w:val="00655490"/>
    <w:rsid w:val="00655849"/>
    <w:rsid w:val="00655D53"/>
    <w:rsid w:val="00655FF3"/>
    <w:rsid w:val="006576B7"/>
    <w:rsid w:val="00657745"/>
    <w:rsid w:val="006579AF"/>
    <w:rsid w:val="00657F7B"/>
    <w:rsid w:val="0066011E"/>
    <w:rsid w:val="0066017A"/>
    <w:rsid w:val="00660DAD"/>
    <w:rsid w:val="006614BB"/>
    <w:rsid w:val="006617ED"/>
    <w:rsid w:val="00661C6E"/>
    <w:rsid w:val="006622FA"/>
    <w:rsid w:val="00662337"/>
    <w:rsid w:val="00662C04"/>
    <w:rsid w:val="006631EC"/>
    <w:rsid w:val="00663254"/>
    <w:rsid w:val="0066348E"/>
    <w:rsid w:val="00663873"/>
    <w:rsid w:val="00663D92"/>
    <w:rsid w:val="0066490C"/>
    <w:rsid w:val="006653BE"/>
    <w:rsid w:val="006657F4"/>
    <w:rsid w:val="00665F2B"/>
    <w:rsid w:val="00666715"/>
    <w:rsid w:val="00666834"/>
    <w:rsid w:val="006669A3"/>
    <w:rsid w:val="00666DFB"/>
    <w:rsid w:val="00667478"/>
    <w:rsid w:val="00670880"/>
    <w:rsid w:val="006708DC"/>
    <w:rsid w:val="00670A15"/>
    <w:rsid w:val="00670EB0"/>
    <w:rsid w:val="0067134D"/>
    <w:rsid w:val="006715B6"/>
    <w:rsid w:val="00671601"/>
    <w:rsid w:val="00671F0E"/>
    <w:rsid w:val="006726A8"/>
    <w:rsid w:val="00672B09"/>
    <w:rsid w:val="0067359C"/>
    <w:rsid w:val="00673635"/>
    <w:rsid w:val="00673828"/>
    <w:rsid w:val="00674C16"/>
    <w:rsid w:val="00675AA5"/>
    <w:rsid w:val="00675B9A"/>
    <w:rsid w:val="00676264"/>
    <w:rsid w:val="00676678"/>
    <w:rsid w:val="00676D63"/>
    <w:rsid w:val="00676EE4"/>
    <w:rsid w:val="00677F55"/>
    <w:rsid w:val="00680352"/>
    <w:rsid w:val="006807F8"/>
    <w:rsid w:val="00680982"/>
    <w:rsid w:val="00680C00"/>
    <w:rsid w:val="00681289"/>
    <w:rsid w:val="00681774"/>
    <w:rsid w:val="00682201"/>
    <w:rsid w:val="006822E2"/>
    <w:rsid w:val="00682961"/>
    <w:rsid w:val="006829F1"/>
    <w:rsid w:val="00682F5D"/>
    <w:rsid w:val="006836C7"/>
    <w:rsid w:val="00685006"/>
    <w:rsid w:val="0068548F"/>
    <w:rsid w:val="00685793"/>
    <w:rsid w:val="00685F43"/>
    <w:rsid w:val="00685F6E"/>
    <w:rsid w:val="006866EB"/>
    <w:rsid w:val="006867E8"/>
    <w:rsid w:val="00686B28"/>
    <w:rsid w:val="00686EC9"/>
    <w:rsid w:val="006870B5"/>
    <w:rsid w:val="0068745E"/>
    <w:rsid w:val="006878BE"/>
    <w:rsid w:val="0069056B"/>
    <w:rsid w:val="006906BF"/>
    <w:rsid w:val="006909AE"/>
    <w:rsid w:val="00690DB9"/>
    <w:rsid w:val="00691014"/>
    <w:rsid w:val="0069133C"/>
    <w:rsid w:val="006920BD"/>
    <w:rsid w:val="006922F7"/>
    <w:rsid w:val="0069237F"/>
    <w:rsid w:val="006927C1"/>
    <w:rsid w:val="0069361E"/>
    <w:rsid w:val="0069374E"/>
    <w:rsid w:val="00693936"/>
    <w:rsid w:val="00693ABB"/>
    <w:rsid w:val="0069415C"/>
    <w:rsid w:val="006943C2"/>
    <w:rsid w:val="006958F5"/>
    <w:rsid w:val="00695D31"/>
    <w:rsid w:val="006966B4"/>
    <w:rsid w:val="0069670E"/>
    <w:rsid w:val="00696E2B"/>
    <w:rsid w:val="00697259"/>
    <w:rsid w:val="00697351"/>
    <w:rsid w:val="00697498"/>
    <w:rsid w:val="00697915"/>
    <w:rsid w:val="006A08EC"/>
    <w:rsid w:val="006A1004"/>
    <w:rsid w:val="006A1382"/>
    <w:rsid w:val="006A17FA"/>
    <w:rsid w:val="006A190D"/>
    <w:rsid w:val="006A1AC2"/>
    <w:rsid w:val="006A245A"/>
    <w:rsid w:val="006A2BB3"/>
    <w:rsid w:val="006A2DD2"/>
    <w:rsid w:val="006A2F6F"/>
    <w:rsid w:val="006A3684"/>
    <w:rsid w:val="006A37C1"/>
    <w:rsid w:val="006A3C9A"/>
    <w:rsid w:val="006A3E78"/>
    <w:rsid w:val="006A441C"/>
    <w:rsid w:val="006A50CF"/>
    <w:rsid w:val="006A545E"/>
    <w:rsid w:val="006A742B"/>
    <w:rsid w:val="006A768B"/>
    <w:rsid w:val="006A76B6"/>
    <w:rsid w:val="006A7720"/>
    <w:rsid w:val="006A78B9"/>
    <w:rsid w:val="006A7ACD"/>
    <w:rsid w:val="006A7CC9"/>
    <w:rsid w:val="006A7D19"/>
    <w:rsid w:val="006A7F70"/>
    <w:rsid w:val="006B0589"/>
    <w:rsid w:val="006B06F6"/>
    <w:rsid w:val="006B0A0F"/>
    <w:rsid w:val="006B0D7A"/>
    <w:rsid w:val="006B1AD1"/>
    <w:rsid w:val="006B2993"/>
    <w:rsid w:val="006B2B04"/>
    <w:rsid w:val="006B2C4F"/>
    <w:rsid w:val="006B2D1E"/>
    <w:rsid w:val="006B3881"/>
    <w:rsid w:val="006B3AAD"/>
    <w:rsid w:val="006B3DDB"/>
    <w:rsid w:val="006B47A9"/>
    <w:rsid w:val="006B5C3B"/>
    <w:rsid w:val="006B69FF"/>
    <w:rsid w:val="006B73EB"/>
    <w:rsid w:val="006B7620"/>
    <w:rsid w:val="006B780F"/>
    <w:rsid w:val="006B782C"/>
    <w:rsid w:val="006B79B8"/>
    <w:rsid w:val="006C0B35"/>
    <w:rsid w:val="006C0C27"/>
    <w:rsid w:val="006C1411"/>
    <w:rsid w:val="006C14C8"/>
    <w:rsid w:val="006C14D8"/>
    <w:rsid w:val="006C1805"/>
    <w:rsid w:val="006C1E13"/>
    <w:rsid w:val="006C230D"/>
    <w:rsid w:val="006C245B"/>
    <w:rsid w:val="006C256B"/>
    <w:rsid w:val="006C2ADE"/>
    <w:rsid w:val="006C2D62"/>
    <w:rsid w:val="006C416F"/>
    <w:rsid w:val="006C4D69"/>
    <w:rsid w:val="006C4F4B"/>
    <w:rsid w:val="006C5E7E"/>
    <w:rsid w:val="006C6AC4"/>
    <w:rsid w:val="006C6BAC"/>
    <w:rsid w:val="006C719E"/>
    <w:rsid w:val="006C739A"/>
    <w:rsid w:val="006C74A3"/>
    <w:rsid w:val="006C7544"/>
    <w:rsid w:val="006C7880"/>
    <w:rsid w:val="006C7927"/>
    <w:rsid w:val="006C7BA7"/>
    <w:rsid w:val="006C7D5B"/>
    <w:rsid w:val="006D18FC"/>
    <w:rsid w:val="006D1B49"/>
    <w:rsid w:val="006D2559"/>
    <w:rsid w:val="006D317B"/>
    <w:rsid w:val="006D318F"/>
    <w:rsid w:val="006D3910"/>
    <w:rsid w:val="006D3ED7"/>
    <w:rsid w:val="006D5F5E"/>
    <w:rsid w:val="006D648C"/>
    <w:rsid w:val="006D69FB"/>
    <w:rsid w:val="006D7145"/>
    <w:rsid w:val="006D71F8"/>
    <w:rsid w:val="006D7AB3"/>
    <w:rsid w:val="006D7D4A"/>
    <w:rsid w:val="006E0E0E"/>
    <w:rsid w:val="006E0EEB"/>
    <w:rsid w:val="006E13F7"/>
    <w:rsid w:val="006E26C0"/>
    <w:rsid w:val="006E2E76"/>
    <w:rsid w:val="006E318B"/>
    <w:rsid w:val="006E3336"/>
    <w:rsid w:val="006E3B76"/>
    <w:rsid w:val="006E3F04"/>
    <w:rsid w:val="006E4789"/>
    <w:rsid w:val="006E4963"/>
    <w:rsid w:val="006E4A75"/>
    <w:rsid w:val="006E51F1"/>
    <w:rsid w:val="006E5616"/>
    <w:rsid w:val="006E5717"/>
    <w:rsid w:val="006E5B6E"/>
    <w:rsid w:val="006E5BA4"/>
    <w:rsid w:val="006E6103"/>
    <w:rsid w:val="006E67CD"/>
    <w:rsid w:val="006E6ABA"/>
    <w:rsid w:val="006E728C"/>
    <w:rsid w:val="006E7B15"/>
    <w:rsid w:val="006F067C"/>
    <w:rsid w:val="006F1017"/>
    <w:rsid w:val="006F1442"/>
    <w:rsid w:val="006F177B"/>
    <w:rsid w:val="006F2158"/>
    <w:rsid w:val="006F2684"/>
    <w:rsid w:val="006F312A"/>
    <w:rsid w:val="006F34FD"/>
    <w:rsid w:val="006F3AAB"/>
    <w:rsid w:val="006F3B58"/>
    <w:rsid w:val="006F3D52"/>
    <w:rsid w:val="006F477B"/>
    <w:rsid w:val="006F5A49"/>
    <w:rsid w:val="006F5CEF"/>
    <w:rsid w:val="006F5EC2"/>
    <w:rsid w:val="006F5F49"/>
    <w:rsid w:val="006F6047"/>
    <w:rsid w:val="006F6051"/>
    <w:rsid w:val="006F7397"/>
    <w:rsid w:val="006F73BE"/>
    <w:rsid w:val="006F74E5"/>
    <w:rsid w:val="006F74F8"/>
    <w:rsid w:val="007006DD"/>
    <w:rsid w:val="007009B2"/>
    <w:rsid w:val="00700C3D"/>
    <w:rsid w:val="00700F23"/>
    <w:rsid w:val="00701B4D"/>
    <w:rsid w:val="0070214E"/>
    <w:rsid w:val="00702216"/>
    <w:rsid w:val="00702284"/>
    <w:rsid w:val="00702891"/>
    <w:rsid w:val="00702DF5"/>
    <w:rsid w:val="0070358D"/>
    <w:rsid w:val="007038B6"/>
    <w:rsid w:val="00703A1A"/>
    <w:rsid w:val="00703D63"/>
    <w:rsid w:val="00703DC9"/>
    <w:rsid w:val="00703E3A"/>
    <w:rsid w:val="007043C8"/>
    <w:rsid w:val="00705A0A"/>
    <w:rsid w:val="00705BE9"/>
    <w:rsid w:val="00705CD0"/>
    <w:rsid w:val="00705F04"/>
    <w:rsid w:val="00706178"/>
    <w:rsid w:val="00707124"/>
    <w:rsid w:val="00707379"/>
    <w:rsid w:val="0070766D"/>
    <w:rsid w:val="007101AE"/>
    <w:rsid w:val="007110CB"/>
    <w:rsid w:val="007117CC"/>
    <w:rsid w:val="00711ED8"/>
    <w:rsid w:val="00713582"/>
    <w:rsid w:val="00713B04"/>
    <w:rsid w:val="0071423F"/>
    <w:rsid w:val="00714570"/>
    <w:rsid w:val="00714D81"/>
    <w:rsid w:val="00714DD0"/>
    <w:rsid w:val="00714F45"/>
    <w:rsid w:val="007150AE"/>
    <w:rsid w:val="00715217"/>
    <w:rsid w:val="007154AD"/>
    <w:rsid w:val="00715FEA"/>
    <w:rsid w:val="00716027"/>
    <w:rsid w:val="007179CC"/>
    <w:rsid w:val="00717DBB"/>
    <w:rsid w:val="0072028B"/>
    <w:rsid w:val="00720360"/>
    <w:rsid w:val="0072042E"/>
    <w:rsid w:val="007207E5"/>
    <w:rsid w:val="00720A90"/>
    <w:rsid w:val="00720B59"/>
    <w:rsid w:val="00720FF5"/>
    <w:rsid w:val="007211C2"/>
    <w:rsid w:val="0072155B"/>
    <w:rsid w:val="007218AF"/>
    <w:rsid w:val="00721C7C"/>
    <w:rsid w:val="007223CC"/>
    <w:rsid w:val="00723048"/>
    <w:rsid w:val="007231E3"/>
    <w:rsid w:val="00725718"/>
    <w:rsid w:val="007260C8"/>
    <w:rsid w:val="00726228"/>
    <w:rsid w:val="00726387"/>
    <w:rsid w:val="00726E5D"/>
    <w:rsid w:val="00726F68"/>
    <w:rsid w:val="007277C9"/>
    <w:rsid w:val="00727B8A"/>
    <w:rsid w:val="00727BAC"/>
    <w:rsid w:val="00727C3E"/>
    <w:rsid w:val="00727CAB"/>
    <w:rsid w:val="007300AA"/>
    <w:rsid w:val="007310C3"/>
    <w:rsid w:val="007321C9"/>
    <w:rsid w:val="007323A4"/>
    <w:rsid w:val="00732A7A"/>
    <w:rsid w:val="00732F30"/>
    <w:rsid w:val="007337F5"/>
    <w:rsid w:val="00733AC6"/>
    <w:rsid w:val="00733DBC"/>
    <w:rsid w:val="00733FBA"/>
    <w:rsid w:val="0073431E"/>
    <w:rsid w:val="007346EB"/>
    <w:rsid w:val="00734995"/>
    <w:rsid w:val="00735549"/>
    <w:rsid w:val="0073569E"/>
    <w:rsid w:val="007358C4"/>
    <w:rsid w:val="00735E0B"/>
    <w:rsid w:val="0073644B"/>
    <w:rsid w:val="00736A06"/>
    <w:rsid w:val="0073726E"/>
    <w:rsid w:val="007375E3"/>
    <w:rsid w:val="00737830"/>
    <w:rsid w:val="00737FEB"/>
    <w:rsid w:val="0074038B"/>
    <w:rsid w:val="0074056B"/>
    <w:rsid w:val="007405BE"/>
    <w:rsid w:val="00742245"/>
    <w:rsid w:val="0074224D"/>
    <w:rsid w:val="0074227E"/>
    <w:rsid w:val="007426B9"/>
    <w:rsid w:val="0074293C"/>
    <w:rsid w:val="00742D55"/>
    <w:rsid w:val="00743050"/>
    <w:rsid w:val="0074319A"/>
    <w:rsid w:val="0074320B"/>
    <w:rsid w:val="007436EB"/>
    <w:rsid w:val="00744132"/>
    <w:rsid w:val="00744DBB"/>
    <w:rsid w:val="00745804"/>
    <w:rsid w:val="00745AA4"/>
    <w:rsid w:val="007460EF"/>
    <w:rsid w:val="007465F2"/>
    <w:rsid w:val="00746C38"/>
    <w:rsid w:val="00746D33"/>
    <w:rsid w:val="0074766A"/>
    <w:rsid w:val="00747F17"/>
    <w:rsid w:val="0075087D"/>
    <w:rsid w:val="00750A3D"/>
    <w:rsid w:val="00751003"/>
    <w:rsid w:val="007516B9"/>
    <w:rsid w:val="00752403"/>
    <w:rsid w:val="00752CA8"/>
    <w:rsid w:val="00753556"/>
    <w:rsid w:val="00753932"/>
    <w:rsid w:val="0075405E"/>
    <w:rsid w:val="007542DE"/>
    <w:rsid w:val="00755676"/>
    <w:rsid w:val="007557B7"/>
    <w:rsid w:val="00755D42"/>
    <w:rsid w:val="0075763D"/>
    <w:rsid w:val="0075786D"/>
    <w:rsid w:val="00757A30"/>
    <w:rsid w:val="00757C48"/>
    <w:rsid w:val="00757E7C"/>
    <w:rsid w:val="00757F36"/>
    <w:rsid w:val="00760657"/>
    <w:rsid w:val="007617C1"/>
    <w:rsid w:val="00761A5A"/>
    <w:rsid w:val="00761D49"/>
    <w:rsid w:val="007629DC"/>
    <w:rsid w:val="00762F14"/>
    <w:rsid w:val="007638FA"/>
    <w:rsid w:val="00763C2F"/>
    <w:rsid w:val="00763DB5"/>
    <w:rsid w:val="0076433E"/>
    <w:rsid w:val="00764BA6"/>
    <w:rsid w:val="00765167"/>
    <w:rsid w:val="007651C4"/>
    <w:rsid w:val="00765295"/>
    <w:rsid w:val="00765699"/>
    <w:rsid w:val="007668B7"/>
    <w:rsid w:val="00766910"/>
    <w:rsid w:val="00766A77"/>
    <w:rsid w:val="00766F14"/>
    <w:rsid w:val="007670F1"/>
    <w:rsid w:val="007676E0"/>
    <w:rsid w:val="007679B2"/>
    <w:rsid w:val="00770643"/>
    <w:rsid w:val="00770A8E"/>
    <w:rsid w:val="00770CE8"/>
    <w:rsid w:val="00770DDC"/>
    <w:rsid w:val="0077101B"/>
    <w:rsid w:val="0077121F"/>
    <w:rsid w:val="00772C8A"/>
    <w:rsid w:val="00772E27"/>
    <w:rsid w:val="00773C78"/>
    <w:rsid w:val="00773CA0"/>
    <w:rsid w:val="00773EB3"/>
    <w:rsid w:val="007755FF"/>
    <w:rsid w:val="007760B4"/>
    <w:rsid w:val="00776A36"/>
    <w:rsid w:val="00776ADD"/>
    <w:rsid w:val="00776D7F"/>
    <w:rsid w:val="007771DC"/>
    <w:rsid w:val="00781841"/>
    <w:rsid w:val="00781EB4"/>
    <w:rsid w:val="007827AD"/>
    <w:rsid w:val="00782809"/>
    <w:rsid w:val="00782952"/>
    <w:rsid w:val="00782A28"/>
    <w:rsid w:val="00782EE1"/>
    <w:rsid w:val="00783297"/>
    <w:rsid w:val="007833FA"/>
    <w:rsid w:val="00783D5E"/>
    <w:rsid w:val="007843A8"/>
    <w:rsid w:val="00784CA4"/>
    <w:rsid w:val="007851E8"/>
    <w:rsid w:val="00785AEE"/>
    <w:rsid w:val="007861EB"/>
    <w:rsid w:val="00786C46"/>
    <w:rsid w:val="007875CE"/>
    <w:rsid w:val="00787C64"/>
    <w:rsid w:val="00787E78"/>
    <w:rsid w:val="00787F01"/>
    <w:rsid w:val="0079072D"/>
    <w:rsid w:val="00790CD8"/>
    <w:rsid w:val="00791AA1"/>
    <w:rsid w:val="00792131"/>
    <w:rsid w:val="0079270A"/>
    <w:rsid w:val="00793D9F"/>
    <w:rsid w:val="00793DEF"/>
    <w:rsid w:val="00794D4A"/>
    <w:rsid w:val="0079563F"/>
    <w:rsid w:val="00796075"/>
    <w:rsid w:val="00796668"/>
    <w:rsid w:val="00796A22"/>
    <w:rsid w:val="00796AD1"/>
    <w:rsid w:val="00796CE6"/>
    <w:rsid w:val="00796F9C"/>
    <w:rsid w:val="0079734D"/>
    <w:rsid w:val="007A0A6B"/>
    <w:rsid w:val="007A1036"/>
    <w:rsid w:val="007A2091"/>
    <w:rsid w:val="007A2119"/>
    <w:rsid w:val="007A2409"/>
    <w:rsid w:val="007A31AA"/>
    <w:rsid w:val="007A4149"/>
    <w:rsid w:val="007A447F"/>
    <w:rsid w:val="007A4CFD"/>
    <w:rsid w:val="007A66D4"/>
    <w:rsid w:val="007A69A6"/>
    <w:rsid w:val="007A6CF8"/>
    <w:rsid w:val="007A6E05"/>
    <w:rsid w:val="007A7175"/>
    <w:rsid w:val="007A7195"/>
    <w:rsid w:val="007A7D32"/>
    <w:rsid w:val="007A7E4A"/>
    <w:rsid w:val="007A7F03"/>
    <w:rsid w:val="007B0121"/>
    <w:rsid w:val="007B0449"/>
    <w:rsid w:val="007B0E69"/>
    <w:rsid w:val="007B1659"/>
    <w:rsid w:val="007B1869"/>
    <w:rsid w:val="007B1DB7"/>
    <w:rsid w:val="007B24E3"/>
    <w:rsid w:val="007B29D8"/>
    <w:rsid w:val="007B3067"/>
    <w:rsid w:val="007B3293"/>
    <w:rsid w:val="007B360B"/>
    <w:rsid w:val="007B46F4"/>
    <w:rsid w:val="007B4780"/>
    <w:rsid w:val="007B4831"/>
    <w:rsid w:val="007B56BD"/>
    <w:rsid w:val="007B57E8"/>
    <w:rsid w:val="007B64BE"/>
    <w:rsid w:val="007B7542"/>
    <w:rsid w:val="007B7990"/>
    <w:rsid w:val="007B7C39"/>
    <w:rsid w:val="007B7FAC"/>
    <w:rsid w:val="007C07C2"/>
    <w:rsid w:val="007C1645"/>
    <w:rsid w:val="007C2595"/>
    <w:rsid w:val="007C26A7"/>
    <w:rsid w:val="007C271F"/>
    <w:rsid w:val="007C32B8"/>
    <w:rsid w:val="007C37F4"/>
    <w:rsid w:val="007C3CE2"/>
    <w:rsid w:val="007C4DB4"/>
    <w:rsid w:val="007C508A"/>
    <w:rsid w:val="007C7351"/>
    <w:rsid w:val="007C7F76"/>
    <w:rsid w:val="007C7FD1"/>
    <w:rsid w:val="007D0D5C"/>
    <w:rsid w:val="007D1210"/>
    <w:rsid w:val="007D2915"/>
    <w:rsid w:val="007D2C46"/>
    <w:rsid w:val="007D2F2D"/>
    <w:rsid w:val="007D35BF"/>
    <w:rsid w:val="007D36E6"/>
    <w:rsid w:val="007D380F"/>
    <w:rsid w:val="007D491E"/>
    <w:rsid w:val="007D4EDC"/>
    <w:rsid w:val="007D6217"/>
    <w:rsid w:val="007D6A2F"/>
    <w:rsid w:val="007D6B39"/>
    <w:rsid w:val="007D6E90"/>
    <w:rsid w:val="007D707F"/>
    <w:rsid w:val="007D71D5"/>
    <w:rsid w:val="007D742F"/>
    <w:rsid w:val="007D752F"/>
    <w:rsid w:val="007E003B"/>
    <w:rsid w:val="007E063D"/>
    <w:rsid w:val="007E085A"/>
    <w:rsid w:val="007E0DAD"/>
    <w:rsid w:val="007E1276"/>
    <w:rsid w:val="007E183B"/>
    <w:rsid w:val="007E19E8"/>
    <w:rsid w:val="007E1BDE"/>
    <w:rsid w:val="007E2CCE"/>
    <w:rsid w:val="007E2EFD"/>
    <w:rsid w:val="007E2F1F"/>
    <w:rsid w:val="007E3AC1"/>
    <w:rsid w:val="007E468A"/>
    <w:rsid w:val="007E469D"/>
    <w:rsid w:val="007E488B"/>
    <w:rsid w:val="007E4CBC"/>
    <w:rsid w:val="007E5314"/>
    <w:rsid w:val="007E55C0"/>
    <w:rsid w:val="007E55ED"/>
    <w:rsid w:val="007E5E37"/>
    <w:rsid w:val="007E5FD1"/>
    <w:rsid w:val="007E66C9"/>
    <w:rsid w:val="007E694B"/>
    <w:rsid w:val="007E770B"/>
    <w:rsid w:val="007F0564"/>
    <w:rsid w:val="007F0B41"/>
    <w:rsid w:val="007F0C56"/>
    <w:rsid w:val="007F1026"/>
    <w:rsid w:val="007F1E83"/>
    <w:rsid w:val="007F1F6F"/>
    <w:rsid w:val="007F2A89"/>
    <w:rsid w:val="007F2A8A"/>
    <w:rsid w:val="007F2FC0"/>
    <w:rsid w:val="007F36AD"/>
    <w:rsid w:val="007F3AEA"/>
    <w:rsid w:val="007F4068"/>
    <w:rsid w:val="007F4139"/>
    <w:rsid w:val="007F4A81"/>
    <w:rsid w:val="007F4A9A"/>
    <w:rsid w:val="007F5191"/>
    <w:rsid w:val="007F5B4F"/>
    <w:rsid w:val="007F5CA9"/>
    <w:rsid w:val="007F652E"/>
    <w:rsid w:val="007F69DE"/>
    <w:rsid w:val="00800027"/>
    <w:rsid w:val="008002CE"/>
    <w:rsid w:val="0080086F"/>
    <w:rsid w:val="00800AE3"/>
    <w:rsid w:val="00800D82"/>
    <w:rsid w:val="00800DCB"/>
    <w:rsid w:val="00800F1A"/>
    <w:rsid w:val="00801CBA"/>
    <w:rsid w:val="00803392"/>
    <w:rsid w:val="00803BB0"/>
    <w:rsid w:val="008042F9"/>
    <w:rsid w:val="00804358"/>
    <w:rsid w:val="00805611"/>
    <w:rsid w:val="0080649A"/>
    <w:rsid w:val="0080665F"/>
    <w:rsid w:val="00807177"/>
    <w:rsid w:val="00807C5A"/>
    <w:rsid w:val="00810515"/>
    <w:rsid w:val="00810E56"/>
    <w:rsid w:val="00810F38"/>
    <w:rsid w:val="00811403"/>
    <w:rsid w:val="00811671"/>
    <w:rsid w:val="0081182A"/>
    <w:rsid w:val="00811A40"/>
    <w:rsid w:val="00811C71"/>
    <w:rsid w:val="00811C8C"/>
    <w:rsid w:val="00811D93"/>
    <w:rsid w:val="00812540"/>
    <w:rsid w:val="00812695"/>
    <w:rsid w:val="00812D8C"/>
    <w:rsid w:val="00813F40"/>
    <w:rsid w:val="00814ADC"/>
    <w:rsid w:val="00814B6B"/>
    <w:rsid w:val="00814C4F"/>
    <w:rsid w:val="00815579"/>
    <w:rsid w:val="00815A01"/>
    <w:rsid w:val="008163E3"/>
    <w:rsid w:val="008167AE"/>
    <w:rsid w:val="00816AFE"/>
    <w:rsid w:val="00816CB8"/>
    <w:rsid w:val="008204AF"/>
    <w:rsid w:val="00820E2E"/>
    <w:rsid w:val="008222E7"/>
    <w:rsid w:val="00822529"/>
    <w:rsid w:val="00822BE4"/>
    <w:rsid w:val="00824344"/>
    <w:rsid w:val="008247F5"/>
    <w:rsid w:val="00824B64"/>
    <w:rsid w:val="00824EAF"/>
    <w:rsid w:val="008255EC"/>
    <w:rsid w:val="00826060"/>
    <w:rsid w:val="0082653D"/>
    <w:rsid w:val="00826CCC"/>
    <w:rsid w:val="00826E93"/>
    <w:rsid w:val="00826F5A"/>
    <w:rsid w:val="0082741A"/>
    <w:rsid w:val="008274E6"/>
    <w:rsid w:val="0082782F"/>
    <w:rsid w:val="0082789A"/>
    <w:rsid w:val="00830E51"/>
    <w:rsid w:val="0083182F"/>
    <w:rsid w:val="00831A49"/>
    <w:rsid w:val="00832648"/>
    <w:rsid w:val="0083290D"/>
    <w:rsid w:val="00833D3A"/>
    <w:rsid w:val="00835188"/>
    <w:rsid w:val="00835762"/>
    <w:rsid w:val="00835ADA"/>
    <w:rsid w:val="00837821"/>
    <w:rsid w:val="00837F51"/>
    <w:rsid w:val="008408F5"/>
    <w:rsid w:val="00840A32"/>
    <w:rsid w:val="00840BD2"/>
    <w:rsid w:val="00840E18"/>
    <w:rsid w:val="00841493"/>
    <w:rsid w:val="00841905"/>
    <w:rsid w:val="00842829"/>
    <w:rsid w:val="00843553"/>
    <w:rsid w:val="00843ACD"/>
    <w:rsid w:val="00843D25"/>
    <w:rsid w:val="0084428F"/>
    <w:rsid w:val="0084433D"/>
    <w:rsid w:val="0084443B"/>
    <w:rsid w:val="00844D19"/>
    <w:rsid w:val="00844FA4"/>
    <w:rsid w:val="00844FE9"/>
    <w:rsid w:val="0084519C"/>
    <w:rsid w:val="008452EC"/>
    <w:rsid w:val="008454C1"/>
    <w:rsid w:val="008455C7"/>
    <w:rsid w:val="00845FB4"/>
    <w:rsid w:val="00846980"/>
    <w:rsid w:val="0085021F"/>
    <w:rsid w:val="008507A4"/>
    <w:rsid w:val="00850A21"/>
    <w:rsid w:val="0085181A"/>
    <w:rsid w:val="008519E9"/>
    <w:rsid w:val="00851ED1"/>
    <w:rsid w:val="00852250"/>
    <w:rsid w:val="00852CB6"/>
    <w:rsid w:val="00852DBC"/>
    <w:rsid w:val="008540BC"/>
    <w:rsid w:val="008542F7"/>
    <w:rsid w:val="0085437D"/>
    <w:rsid w:val="00854904"/>
    <w:rsid w:val="00854B8D"/>
    <w:rsid w:val="008550E2"/>
    <w:rsid w:val="008563C8"/>
    <w:rsid w:val="00856E55"/>
    <w:rsid w:val="00857573"/>
    <w:rsid w:val="0085769F"/>
    <w:rsid w:val="00860303"/>
    <w:rsid w:val="00860331"/>
    <w:rsid w:val="00860C5D"/>
    <w:rsid w:val="0086105E"/>
    <w:rsid w:val="00861BF7"/>
    <w:rsid w:val="00861F4A"/>
    <w:rsid w:val="0086228A"/>
    <w:rsid w:val="00862ED0"/>
    <w:rsid w:val="00862FE7"/>
    <w:rsid w:val="0086308B"/>
    <w:rsid w:val="00863222"/>
    <w:rsid w:val="008632AA"/>
    <w:rsid w:val="0086368B"/>
    <w:rsid w:val="008636F6"/>
    <w:rsid w:val="00863ACB"/>
    <w:rsid w:val="00864262"/>
    <w:rsid w:val="008648DC"/>
    <w:rsid w:val="00864F65"/>
    <w:rsid w:val="008652A7"/>
    <w:rsid w:val="00865709"/>
    <w:rsid w:val="00865820"/>
    <w:rsid w:val="00865D20"/>
    <w:rsid w:val="008662BB"/>
    <w:rsid w:val="00866A18"/>
    <w:rsid w:val="00866CE9"/>
    <w:rsid w:val="0086740A"/>
    <w:rsid w:val="008701F7"/>
    <w:rsid w:val="008704B1"/>
    <w:rsid w:val="00870F5E"/>
    <w:rsid w:val="0087102D"/>
    <w:rsid w:val="0087117E"/>
    <w:rsid w:val="00871350"/>
    <w:rsid w:val="00871CBF"/>
    <w:rsid w:val="00871DC4"/>
    <w:rsid w:val="00871FF3"/>
    <w:rsid w:val="00872570"/>
    <w:rsid w:val="00872F49"/>
    <w:rsid w:val="00873251"/>
    <w:rsid w:val="00873559"/>
    <w:rsid w:val="00873571"/>
    <w:rsid w:val="008742C4"/>
    <w:rsid w:val="008750FB"/>
    <w:rsid w:val="0087578F"/>
    <w:rsid w:val="00875AB2"/>
    <w:rsid w:val="0087607A"/>
    <w:rsid w:val="00876095"/>
    <w:rsid w:val="0087621F"/>
    <w:rsid w:val="00876D1F"/>
    <w:rsid w:val="00876D2F"/>
    <w:rsid w:val="00877248"/>
    <w:rsid w:val="00877532"/>
    <w:rsid w:val="0087792E"/>
    <w:rsid w:val="00877BFC"/>
    <w:rsid w:val="00880DE8"/>
    <w:rsid w:val="0088148B"/>
    <w:rsid w:val="00881EFC"/>
    <w:rsid w:val="00882400"/>
    <w:rsid w:val="00883992"/>
    <w:rsid w:val="00883AFE"/>
    <w:rsid w:val="00884053"/>
    <w:rsid w:val="0088448B"/>
    <w:rsid w:val="008849E9"/>
    <w:rsid w:val="00884B10"/>
    <w:rsid w:val="008853D5"/>
    <w:rsid w:val="00885865"/>
    <w:rsid w:val="00885FC7"/>
    <w:rsid w:val="0088667A"/>
    <w:rsid w:val="008868AF"/>
    <w:rsid w:val="008908A5"/>
    <w:rsid w:val="008913BC"/>
    <w:rsid w:val="00891C7F"/>
    <w:rsid w:val="008933A3"/>
    <w:rsid w:val="00893BEE"/>
    <w:rsid w:val="0089464A"/>
    <w:rsid w:val="00894EA4"/>
    <w:rsid w:val="00894EFE"/>
    <w:rsid w:val="00895073"/>
    <w:rsid w:val="00895F22"/>
    <w:rsid w:val="00896AC4"/>
    <w:rsid w:val="00896F3F"/>
    <w:rsid w:val="0089740B"/>
    <w:rsid w:val="008A035F"/>
    <w:rsid w:val="008A058C"/>
    <w:rsid w:val="008A0C98"/>
    <w:rsid w:val="008A0FE9"/>
    <w:rsid w:val="008A114A"/>
    <w:rsid w:val="008A1CCA"/>
    <w:rsid w:val="008A262F"/>
    <w:rsid w:val="008A28A1"/>
    <w:rsid w:val="008A2AAD"/>
    <w:rsid w:val="008A2C56"/>
    <w:rsid w:val="008A2DAF"/>
    <w:rsid w:val="008A2E2B"/>
    <w:rsid w:val="008A4752"/>
    <w:rsid w:val="008A4781"/>
    <w:rsid w:val="008A72EA"/>
    <w:rsid w:val="008A788B"/>
    <w:rsid w:val="008A7AC4"/>
    <w:rsid w:val="008B0380"/>
    <w:rsid w:val="008B0481"/>
    <w:rsid w:val="008B0921"/>
    <w:rsid w:val="008B0DEB"/>
    <w:rsid w:val="008B306D"/>
    <w:rsid w:val="008B53F4"/>
    <w:rsid w:val="008B563D"/>
    <w:rsid w:val="008B5709"/>
    <w:rsid w:val="008B5BFB"/>
    <w:rsid w:val="008B6357"/>
    <w:rsid w:val="008B793D"/>
    <w:rsid w:val="008B79B6"/>
    <w:rsid w:val="008B7C3C"/>
    <w:rsid w:val="008C022C"/>
    <w:rsid w:val="008C04F4"/>
    <w:rsid w:val="008C051E"/>
    <w:rsid w:val="008C09B8"/>
    <w:rsid w:val="008C0C3E"/>
    <w:rsid w:val="008C1181"/>
    <w:rsid w:val="008C16E9"/>
    <w:rsid w:val="008C2178"/>
    <w:rsid w:val="008C23BC"/>
    <w:rsid w:val="008C243C"/>
    <w:rsid w:val="008C405B"/>
    <w:rsid w:val="008C45BE"/>
    <w:rsid w:val="008C52DF"/>
    <w:rsid w:val="008C5F74"/>
    <w:rsid w:val="008C67C1"/>
    <w:rsid w:val="008C76EE"/>
    <w:rsid w:val="008D1155"/>
    <w:rsid w:val="008D1380"/>
    <w:rsid w:val="008D1F73"/>
    <w:rsid w:val="008D20CE"/>
    <w:rsid w:val="008D23E0"/>
    <w:rsid w:val="008D2905"/>
    <w:rsid w:val="008D35F6"/>
    <w:rsid w:val="008D3FAF"/>
    <w:rsid w:val="008D4451"/>
    <w:rsid w:val="008D45C5"/>
    <w:rsid w:val="008D4D4F"/>
    <w:rsid w:val="008D5870"/>
    <w:rsid w:val="008D5D61"/>
    <w:rsid w:val="008D7A0B"/>
    <w:rsid w:val="008E04C8"/>
    <w:rsid w:val="008E058D"/>
    <w:rsid w:val="008E06BC"/>
    <w:rsid w:val="008E116E"/>
    <w:rsid w:val="008E1FD4"/>
    <w:rsid w:val="008E218F"/>
    <w:rsid w:val="008E238E"/>
    <w:rsid w:val="008E2785"/>
    <w:rsid w:val="008E2A74"/>
    <w:rsid w:val="008E2B69"/>
    <w:rsid w:val="008E353D"/>
    <w:rsid w:val="008E35BF"/>
    <w:rsid w:val="008E3732"/>
    <w:rsid w:val="008E3809"/>
    <w:rsid w:val="008E39DC"/>
    <w:rsid w:val="008E3A53"/>
    <w:rsid w:val="008E3D03"/>
    <w:rsid w:val="008E452B"/>
    <w:rsid w:val="008E47E5"/>
    <w:rsid w:val="008E4E47"/>
    <w:rsid w:val="008E5480"/>
    <w:rsid w:val="008E54EB"/>
    <w:rsid w:val="008E586F"/>
    <w:rsid w:val="008E5C79"/>
    <w:rsid w:val="008E65C4"/>
    <w:rsid w:val="008E6A1C"/>
    <w:rsid w:val="008E6DC4"/>
    <w:rsid w:val="008E770D"/>
    <w:rsid w:val="008E7892"/>
    <w:rsid w:val="008E7964"/>
    <w:rsid w:val="008E7A41"/>
    <w:rsid w:val="008E7DF5"/>
    <w:rsid w:val="008F012F"/>
    <w:rsid w:val="008F0663"/>
    <w:rsid w:val="008F06E8"/>
    <w:rsid w:val="008F0DC6"/>
    <w:rsid w:val="008F10F1"/>
    <w:rsid w:val="008F1172"/>
    <w:rsid w:val="008F16B4"/>
    <w:rsid w:val="008F1F69"/>
    <w:rsid w:val="008F23C5"/>
    <w:rsid w:val="008F264E"/>
    <w:rsid w:val="008F2C5D"/>
    <w:rsid w:val="008F2F75"/>
    <w:rsid w:val="008F32A3"/>
    <w:rsid w:val="008F32DD"/>
    <w:rsid w:val="008F351B"/>
    <w:rsid w:val="008F3A6A"/>
    <w:rsid w:val="008F3CA8"/>
    <w:rsid w:val="008F403B"/>
    <w:rsid w:val="008F408D"/>
    <w:rsid w:val="008F40AB"/>
    <w:rsid w:val="008F42B1"/>
    <w:rsid w:val="008F4469"/>
    <w:rsid w:val="008F4A6E"/>
    <w:rsid w:val="008F507A"/>
    <w:rsid w:val="008F584D"/>
    <w:rsid w:val="008F6095"/>
    <w:rsid w:val="008F63BD"/>
    <w:rsid w:val="008F67B0"/>
    <w:rsid w:val="008F6830"/>
    <w:rsid w:val="008F6A97"/>
    <w:rsid w:val="008F72E5"/>
    <w:rsid w:val="008F7C2F"/>
    <w:rsid w:val="008F7C75"/>
    <w:rsid w:val="008F7DC4"/>
    <w:rsid w:val="0090009E"/>
    <w:rsid w:val="00900600"/>
    <w:rsid w:val="009008D0"/>
    <w:rsid w:val="00900B06"/>
    <w:rsid w:val="00901333"/>
    <w:rsid w:val="00901D96"/>
    <w:rsid w:val="00901DDF"/>
    <w:rsid w:val="00901E5F"/>
    <w:rsid w:val="00901F6E"/>
    <w:rsid w:val="00901F8B"/>
    <w:rsid w:val="009021EF"/>
    <w:rsid w:val="00902E63"/>
    <w:rsid w:val="00903185"/>
    <w:rsid w:val="00903532"/>
    <w:rsid w:val="009037EC"/>
    <w:rsid w:val="00903862"/>
    <w:rsid w:val="00904AE8"/>
    <w:rsid w:val="0090561F"/>
    <w:rsid w:val="00905852"/>
    <w:rsid w:val="00906589"/>
    <w:rsid w:val="009068CB"/>
    <w:rsid w:val="00906D97"/>
    <w:rsid w:val="00906EE1"/>
    <w:rsid w:val="00907678"/>
    <w:rsid w:val="00907FA1"/>
    <w:rsid w:val="00911C64"/>
    <w:rsid w:val="00912C51"/>
    <w:rsid w:val="009144FA"/>
    <w:rsid w:val="009144FB"/>
    <w:rsid w:val="00914B65"/>
    <w:rsid w:val="00914C4E"/>
    <w:rsid w:val="00914CB0"/>
    <w:rsid w:val="0091508F"/>
    <w:rsid w:val="00915A9E"/>
    <w:rsid w:val="00915AF1"/>
    <w:rsid w:val="00915D5F"/>
    <w:rsid w:val="0091633D"/>
    <w:rsid w:val="00916678"/>
    <w:rsid w:val="00916D44"/>
    <w:rsid w:val="00916D66"/>
    <w:rsid w:val="009172AB"/>
    <w:rsid w:val="00917BE6"/>
    <w:rsid w:val="00917EA8"/>
    <w:rsid w:val="0092039F"/>
    <w:rsid w:val="00920C0B"/>
    <w:rsid w:val="00920F52"/>
    <w:rsid w:val="009217B8"/>
    <w:rsid w:val="00921ED4"/>
    <w:rsid w:val="0092201A"/>
    <w:rsid w:val="00922E74"/>
    <w:rsid w:val="00922F49"/>
    <w:rsid w:val="0092405C"/>
    <w:rsid w:val="009243E1"/>
    <w:rsid w:val="0092484C"/>
    <w:rsid w:val="00925577"/>
    <w:rsid w:val="009257CF"/>
    <w:rsid w:val="009259FB"/>
    <w:rsid w:val="00925A89"/>
    <w:rsid w:val="00925BDB"/>
    <w:rsid w:val="009267E6"/>
    <w:rsid w:val="00926816"/>
    <w:rsid w:val="00926B28"/>
    <w:rsid w:val="00926FED"/>
    <w:rsid w:val="00927C34"/>
    <w:rsid w:val="00931269"/>
    <w:rsid w:val="00931757"/>
    <w:rsid w:val="00931FAF"/>
    <w:rsid w:val="00932401"/>
    <w:rsid w:val="00932EB1"/>
    <w:rsid w:val="009331D3"/>
    <w:rsid w:val="0093373C"/>
    <w:rsid w:val="0093394D"/>
    <w:rsid w:val="00933DEC"/>
    <w:rsid w:val="00934236"/>
    <w:rsid w:val="00935094"/>
    <w:rsid w:val="00935EE2"/>
    <w:rsid w:val="00936323"/>
    <w:rsid w:val="0093633D"/>
    <w:rsid w:val="00936409"/>
    <w:rsid w:val="00936C19"/>
    <w:rsid w:val="0093722D"/>
    <w:rsid w:val="0093751F"/>
    <w:rsid w:val="009377A7"/>
    <w:rsid w:val="00941AE6"/>
    <w:rsid w:val="009421E5"/>
    <w:rsid w:val="00942977"/>
    <w:rsid w:val="0094352B"/>
    <w:rsid w:val="009437F0"/>
    <w:rsid w:val="00944083"/>
    <w:rsid w:val="00944982"/>
    <w:rsid w:val="00944A88"/>
    <w:rsid w:val="00944EC4"/>
    <w:rsid w:val="00945804"/>
    <w:rsid w:val="00945951"/>
    <w:rsid w:val="00946336"/>
    <w:rsid w:val="00947EB4"/>
    <w:rsid w:val="00947EB9"/>
    <w:rsid w:val="00947ECE"/>
    <w:rsid w:val="00950DE5"/>
    <w:rsid w:val="00951287"/>
    <w:rsid w:val="00951314"/>
    <w:rsid w:val="00951A38"/>
    <w:rsid w:val="009520A5"/>
    <w:rsid w:val="00952521"/>
    <w:rsid w:val="0095296D"/>
    <w:rsid w:val="00952A64"/>
    <w:rsid w:val="009534DC"/>
    <w:rsid w:val="009535C1"/>
    <w:rsid w:val="0095372C"/>
    <w:rsid w:val="00955376"/>
    <w:rsid w:val="0095559C"/>
    <w:rsid w:val="009562A8"/>
    <w:rsid w:val="0095658D"/>
    <w:rsid w:val="009569A8"/>
    <w:rsid w:val="00960725"/>
    <w:rsid w:val="00960B2A"/>
    <w:rsid w:val="00961393"/>
    <w:rsid w:val="00961B22"/>
    <w:rsid w:val="009620CA"/>
    <w:rsid w:val="00962476"/>
    <w:rsid w:val="00962C2E"/>
    <w:rsid w:val="00962D96"/>
    <w:rsid w:val="00962E91"/>
    <w:rsid w:val="00963BAE"/>
    <w:rsid w:val="009641A0"/>
    <w:rsid w:val="009643DB"/>
    <w:rsid w:val="009651E6"/>
    <w:rsid w:val="00965847"/>
    <w:rsid w:val="00965939"/>
    <w:rsid w:val="00965946"/>
    <w:rsid w:val="00966402"/>
    <w:rsid w:val="00966776"/>
    <w:rsid w:val="00966972"/>
    <w:rsid w:val="00966F9F"/>
    <w:rsid w:val="00967861"/>
    <w:rsid w:val="00967B53"/>
    <w:rsid w:val="00967BC4"/>
    <w:rsid w:val="00967D76"/>
    <w:rsid w:val="00967FBC"/>
    <w:rsid w:val="00970345"/>
    <w:rsid w:val="0097038C"/>
    <w:rsid w:val="00970391"/>
    <w:rsid w:val="0097174C"/>
    <w:rsid w:val="0097193C"/>
    <w:rsid w:val="0097194E"/>
    <w:rsid w:val="00971D84"/>
    <w:rsid w:val="00972585"/>
    <w:rsid w:val="00972DCE"/>
    <w:rsid w:val="00973BC3"/>
    <w:rsid w:val="00975385"/>
    <w:rsid w:val="0097789D"/>
    <w:rsid w:val="009778FC"/>
    <w:rsid w:val="00977EA5"/>
    <w:rsid w:val="00977EFA"/>
    <w:rsid w:val="009805B6"/>
    <w:rsid w:val="00980B55"/>
    <w:rsid w:val="00980E99"/>
    <w:rsid w:val="00981615"/>
    <w:rsid w:val="009817C9"/>
    <w:rsid w:val="0098180D"/>
    <w:rsid w:val="0098217F"/>
    <w:rsid w:val="00982D18"/>
    <w:rsid w:val="009836C6"/>
    <w:rsid w:val="00983CDD"/>
    <w:rsid w:val="009846B9"/>
    <w:rsid w:val="00984B0A"/>
    <w:rsid w:val="00984D07"/>
    <w:rsid w:val="00984D38"/>
    <w:rsid w:val="00985556"/>
    <w:rsid w:val="00985730"/>
    <w:rsid w:val="009857DB"/>
    <w:rsid w:val="00985EF4"/>
    <w:rsid w:val="0098662C"/>
    <w:rsid w:val="00986B8F"/>
    <w:rsid w:val="009870F0"/>
    <w:rsid w:val="009872A9"/>
    <w:rsid w:val="009872EE"/>
    <w:rsid w:val="0098769A"/>
    <w:rsid w:val="0099065D"/>
    <w:rsid w:val="00990A01"/>
    <w:rsid w:val="00990BFF"/>
    <w:rsid w:val="00991274"/>
    <w:rsid w:val="00991776"/>
    <w:rsid w:val="00992694"/>
    <w:rsid w:val="00993DF0"/>
    <w:rsid w:val="00994127"/>
    <w:rsid w:val="0099448E"/>
    <w:rsid w:val="00994793"/>
    <w:rsid w:val="00994B76"/>
    <w:rsid w:val="009954D7"/>
    <w:rsid w:val="00995B7C"/>
    <w:rsid w:val="00995F29"/>
    <w:rsid w:val="00996420"/>
    <w:rsid w:val="00996EA7"/>
    <w:rsid w:val="00997632"/>
    <w:rsid w:val="009976CE"/>
    <w:rsid w:val="009978AB"/>
    <w:rsid w:val="00997A7C"/>
    <w:rsid w:val="00997D25"/>
    <w:rsid w:val="009A0458"/>
    <w:rsid w:val="009A0C6D"/>
    <w:rsid w:val="009A1639"/>
    <w:rsid w:val="009A1641"/>
    <w:rsid w:val="009A175D"/>
    <w:rsid w:val="009A2545"/>
    <w:rsid w:val="009A379B"/>
    <w:rsid w:val="009A409C"/>
    <w:rsid w:val="009A463E"/>
    <w:rsid w:val="009A4CB8"/>
    <w:rsid w:val="009A4DAA"/>
    <w:rsid w:val="009A5194"/>
    <w:rsid w:val="009A53B3"/>
    <w:rsid w:val="009A568E"/>
    <w:rsid w:val="009A61E0"/>
    <w:rsid w:val="009A6297"/>
    <w:rsid w:val="009A6A6F"/>
    <w:rsid w:val="009A76C2"/>
    <w:rsid w:val="009B0645"/>
    <w:rsid w:val="009B0860"/>
    <w:rsid w:val="009B308F"/>
    <w:rsid w:val="009B3131"/>
    <w:rsid w:val="009B337A"/>
    <w:rsid w:val="009B3BDC"/>
    <w:rsid w:val="009B4083"/>
    <w:rsid w:val="009B41C5"/>
    <w:rsid w:val="009B59B0"/>
    <w:rsid w:val="009B5F6A"/>
    <w:rsid w:val="009B6436"/>
    <w:rsid w:val="009B67FF"/>
    <w:rsid w:val="009B6CEE"/>
    <w:rsid w:val="009B6E1A"/>
    <w:rsid w:val="009B7667"/>
    <w:rsid w:val="009B7E51"/>
    <w:rsid w:val="009C020D"/>
    <w:rsid w:val="009C06DA"/>
    <w:rsid w:val="009C0BDB"/>
    <w:rsid w:val="009C0C36"/>
    <w:rsid w:val="009C1F41"/>
    <w:rsid w:val="009C2224"/>
    <w:rsid w:val="009C2BC9"/>
    <w:rsid w:val="009C3281"/>
    <w:rsid w:val="009C34CB"/>
    <w:rsid w:val="009C3AD9"/>
    <w:rsid w:val="009C3DB8"/>
    <w:rsid w:val="009C3ED2"/>
    <w:rsid w:val="009C42BE"/>
    <w:rsid w:val="009C4499"/>
    <w:rsid w:val="009C5932"/>
    <w:rsid w:val="009C5CB1"/>
    <w:rsid w:val="009C6322"/>
    <w:rsid w:val="009C6940"/>
    <w:rsid w:val="009C69C2"/>
    <w:rsid w:val="009C6F68"/>
    <w:rsid w:val="009D005F"/>
    <w:rsid w:val="009D0CA8"/>
    <w:rsid w:val="009D19B7"/>
    <w:rsid w:val="009D1CE9"/>
    <w:rsid w:val="009D2821"/>
    <w:rsid w:val="009D2ADD"/>
    <w:rsid w:val="009D2EB7"/>
    <w:rsid w:val="009D34E4"/>
    <w:rsid w:val="009D369B"/>
    <w:rsid w:val="009D37D0"/>
    <w:rsid w:val="009D3BDE"/>
    <w:rsid w:val="009D41B7"/>
    <w:rsid w:val="009D429A"/>
    <w:rsid w:val="009D4858"/>
    <w:rsid w:val="009D54A8"/>
    <w:rsid w:val="009D61C8"/>
    <w:rsid w:val="009D6709"/>
    <w:rsid w:val="009D6765"/>
    <w:rsid w:val="009D6843"/>
    <w:rsid w:val="009E0156"/>
    <w:rsid w:val="009E0894"/>
    <w:rsid w:val="009E0E36"/>
    <w:rsid w:val="009E15F7"/>
    <w:rsid w:val="009E170F"/>
    <w:rsid w:val="009E1D37"/>
    <w:rsid w:val="009E296A"/>
    <w:rsid w:val="009E2C35"/>
    <w:rsid w:val="009E2E8D"/>
    <w:rsid w:val="009E376D"/>
    <w:rsid w:val="009E3937"/>
    <w:rsid w:val="009E5428"/>
    <w:rsid w:val="009E64B2"/>
    <w:rsid w:val="009E6E18"/>
    <w:rsid w:val="009E734F"/>
    <w:rsid w:val="009F0056"/>
    <w:rsid w:val="009F0188"/>
    <w:rsid w:val="009F2AB3"/>
    <w:rsid w:val="009F44F9"/>
    <w:rsid w:val="009F5C26"/>
    <w:rsid w:val="009F5EDE"/>
    <w:rsid w:val="009F62E8"/>
    <w:rsid w:val="009F637D"/>
    <w:rsid w:val="009F64FA"/>
    <w:rsid w:val="009F6BAB"/>
    <w:rsid w:val="009F6C30"/>
    <w:rsid w:val="00A000E8"/>
    <w:rsid w:val="00A0083B"/>
    <w:rsid w:val="00A01414"/>
    <w:rsid w:val="00A015BD"/>
    <w:rsid w:val="00A019A7"/>
    <w:rsid w:val="00A023F5"/>
    <w:rsid w:val="00A02A46"/>
    <w:rsid w:val="00A02E3A"/>
    <w:rsid w:val="00A03C3A"/>
    <w:rsid w:val="00A04379"/>
    <w:rsid w:val="00A045D7"/>
    <w:rsid w:val="00A05405"/>
    <w:rsid w:val="00A05747"/>
    <w:rsid w:val="00A05B8E"/>
    <w:rsid w:val="00A06397"/>
    <w:rsid w:val="00A06BBF"/>
    <w:rsid w:val="00A070AD"/>
    <w:rsid w:val="00A072F5"/>
    <w:rsid w:val="00A073FB"/>
    <w:rsid w:val="00A07453"/>
    <w:rsid w:val="00A07C8C"/>
    <w:rsid w:val="00A07CE4"/>
    <w:rsid w:val="00A10083"/>
    <w:rsid w:val="00A1110F"/>
    <w:rsid w:val="00A11530"/>
    <w:rsid w:val="00A11B76"/>
    <w:rsid w:val="00A121AE"/>
    <w:rsid w:val="00A1284E"/>
    <w:rsid w:val="00A13565"/>
    <w:rsid w:val="00A13B65"/>
    <w:rsid w:val="00A14605"/>
    <w:rsid w:val="00A14AF8"/>
    <w:rsid w:val="00A15487"/>
    <w:rsid w:val="00A1553A"/>
    <w:rsid w:val="00A158E5"/>
    <w:rsid w:val="00A15C53"/>
    <w:rsid w:val="00A15FF8"/>
    <w:rsid w:val="00A164A7"/>
    <w:rsid w:val="00A166A9"/>
    <w:rsid w:val="00A16F3C"/>
    <w:rsid w:val="00A170E2"/>
    <w:rsid w:val="00A170E8"/>
    <w:rsid w:val="00A177F4"/>
    <w:rsid w:val="00A17BC6"/>
    <w:rsid w:val="00A17E61"/>
    <w:rsid w:val="00A17E75"/>
    <w:rsid w:val="00A20193"/>
    <w:rsid w:val="00A2094C"/>
    <w:rsid w:val="00A20AB6"/>
    <w:rsid w:val="00A2112C"/>
    <w:rsid w:val="00A21157"/>
    <w:rsid w:val="00A216FD"/>
    <w:rsid w:val="00A21B48"/>
    <w:rsid w:val="00A22633"/>
    <w:rsid w:val="00A22DB8"/>
    <w:rsid w:val="00A235F3"/>
    <w:rsid w:val="00A23746"/>
    <w:rsid w:val="00A23A8B"/>
    <w:rsid w:val="00A23CBB"/>
    <w:rsid w:val="00A23FB8"/>
    <w:rsid w:val="00A24003"/>
    <w:rsid w:val="00A245B7"/>
    <w:rsid w:val="00A25AB4"/>
    <w:rsid w:val="00A260EA"/>
    <w:rsid w:val="00A266D8"/>
    <w:rsid w:val="00A26AC1"/>
    <w:rsid w:val="00A27450"/>
    <w:rsid w:val="00A275BB"/>
    <w:rsid w:val="00A27C11"/>
    <w:rsid w:val="00A303E5"/>
    <w:rsid w:val="00A3166A"/>
    <w:rsid w:val="00A3172D"/>
    <w:rsid w:val="00A33544"/>
    <w:rsid w:val="00A347BF"/>
    <w:rsid w:val="00A35983"/>
    <w:rsid w:val="00A364F4"/>
    <w:rsid w:val="00A36BDB"/>
    <w:rsid w:val="00A40279"/>
    <w:rsid w:val="00A40342"/>
    <w:rsid w:val="00A405F0"/>
    <w:rsid w:val="00A410D4"/>
    <w:rsid w:val="00A41227"/>
    <w:rsid w:val="00A412A5"/>
    <w:rsid w:val="00A421FD"/>
    <w:rsid w:val="00A42AF3"/>
    <w:rsid w:val="00A42DD7"/>
    <w:rsid w:val="00A433A6"/>
    <w:rsid w:val="00A43531"/>
    <w:rsid w:val="00A43C4F"/>
    <w:rsid w:val="00A443F2"/>
    <w:rsid w:val="00A4523B"/>
    <w:rsid w:val="00A458EB"/>
    <w:rsid w:val="00A46BA3"/>
    <w:rsid w:val="00A47600"/>
    <w:rsid w:val="00A508D6"/>
    <w:rsid w:val="00A510C6"/>
    <w:rsid w:val="00A51664"/>
    <w:rsid w:val="00A519A9"/>
    <w:rsid w:val="00A51A67"/>
    <w:rsid w:val="00A525E0"/>
    <w:rsid w:val="00A52673"/>
    <w:rsid w:val="00A52B0B"/>
    <w:rsid w:val="00A52C14"/>
    <w:rsid w:val="00A53F6B"/>
    <w:rsid w:val="00A53FE4"/>
    <w:rsid w:val="00A54198"/>
    <w:rsid w:val="00A54CD3"/>
    <w:rsid w:val="00A54E19"/>
    <w:rsid w:val="00A55339"/>
    <w:rsid w:val="00A553CD"/>
    <w:rsid w:val="00A55446"/>
    <w:rsid w:val="00A55619"/>
    <w:rsid w:val="00A55ED4"/>
    <w:rsid w:val="00A55EE3"/>
    <w:rsid w:val="00A55EEA"/>
    <w:rsid w:val="00A55F3F"/>
    <w:rsid w:val="00A5601A"/>
    <w:rsid w:val="00A57572"/>
    <w:rsid w:val="00A57DE6"/>
    <w:rsid w:val="00A60800"/>
    <w:rsid w:val="00A60D9E"/>
    <w:rsid w:val="00A614DE"/>
    <w:rsid w:val="00A61652"/>
    <w:rsid w:val="00A61D53"/>
    <w:rsid w:val="00A629C5"/>
    <w:rsid w:val="00A63DA6"/>
    <w:rsid w:val="00A63DEB"/>
    <w:rsid w:val="00A6404E"/>
    <w:rsid w:val="00A645C1"/>
    <w:rsid w:val="00A648ED"/>
    <w:rsid w:val="00A64A47"/>
    <w:rsid w:val="00A64F0F"/>
    <w:rsid w:val="00A6576B"/>
    <w:rsid w:val="00A658A2"/>
    <w:rsid w:val="00A65C4C"/>
    <w:rsid w:val="00A65D20"/>
    <w:rsid w:val="00A6624E"/>
    <w:rsid w:val="00A66AB4"/>
    <w:rsid w:val="00A6708A"/>
    <w:rsid w:val="00A67345"/>
    <w:rsid w:val="00A67F10"/>
    <w:rsid w:val="00A70235"/>
    <w:rsid w:val="00A70694"/>
    <w:rsid w:val="00A70F55"/>
    <w:rsid w:val="00A71771"/>
    <w:rsid w:val="00A71AFC"/>
    <w:rsid w:val="00A71D17"/>
    <w:rsid w:val="00A7288B"/>
    <w:rsid w:val="00A72E3E"/>
    <w:rsid w:val="00A731FA"/>
    <w:rsid w:val="00A73259"/>
    <w:rsid w:val="00A7330A"/>
    <w:rsid w:val="00A73449"/>
    <w:rsid w:val="00A737F0"/>
    <w:rsid w:val="00A74026"/>
    <w:rsid w:val="00A740A7"/>
    <w:rsid w:val="00A741FF"/>
    <w:rsid w:val="00A74B6F"/>
    <w:rsid w:val="00A74D68"/>
    <w:rsid w:val="00A74F0E"/>
    <w:rsid w:val="00A74FE0"/>
    <w:rsid w:val="00A754BA"/>
    <w:rsid w:val="00A759CC"/>
    <w:rsid w:val="00A75D14"/>
    <w:rsid w:val="00A75D57"/>
    <w:rsid w:val="00A75EDF"/>
    <w:rsid w:val="00A7667F"/>
    <w:rsid w:val="00A76827"/>
    <w:rsid w:val="00A76BD1"/>
    <w:rsid w:val="00A76E2C"/>
    <w:rsid w:val="00A7704F"/>
    <w:rsid w:val="00A7730B"/>
    <w:rsid w:val="00A77B53"/>
    <w:rsid w:val="00A77D0B"/>
    <w:rsid w:val="00A77F4C"/>
    <w:rsid w:val="00A8005C"/>
    <w:rsid w:val="00A8017A"/>
    <w:rsid w:val="00A81609"/>
    <w:rsid w:val="00A81900"/>
    <w:rsid w:val="00A81AA6"/>
    <w:rsid w:val="00A82821"/>
    <w:rsid w:val="00A8303E"/>
    <w:rsid w:val="00A83D29"/>
    <w:rsid w:val="00A847F6"/>
    <w:rsid w:val="00A84B91"/>
    <w:rsid w:val="00A84C94"/>
    <w:rsid w:val="00A84F60"/>
    <w:rsid w:val="00A85651"/>
    <w:rsid w:val="00A85A71"/>
    <w:rsid w:val="00A85CB3"/>
    <w:rsid w:val="00A8735D"/>
    <w:rsid w:val="00A879A8"/>
    <w:rsid w:val="00A90227"/>
    <w:rsid w:val="00A90244"/>
    <w:rsid w:val="00A90411"/>
    <w:rsid w:val="00A905B8"/>
    <w:rsid w:val="00A91655"/>
    <w:rsid w:val="00A91B9A"/>
    <w:rsid w:val="00A9243C"/>
    <w:rsid w:val="00A92503"/>
    <w:rsid w:val="00A92B12"/>
    <w:rsid w:val="00A92F0D"/>
    <w:rsid w:val="00A93D30"/>
    <w:rsid w:val="00A94542"/>
    <w:rsid w:val="00A94C60"/>
    <w:rsid w:val="00A94CB8"/>
    <w:rsid w:val="00A96190"/>
    <w:rsid w:val="00A961FF"/>
    <w:rsid w:val="00A96339"/>
    <w:rsid w:val="00A96B8B"/>
    <w:rsid w:val="00A97075"/>
    <w:rsid w:val="00A97658"/>
    <w:rsid w:val="00A97B73"/>
    <w:rsid w:val="00AA04F5"/>
    <w:rsid w:val="00AA06F2"/>
    <w:rsid w:val="00AA104E"/>
    <w:rsid w:val="00AA1C5F"/>
    <w:rsid w:val="00AA200B"/>
    <w:rsid w:val="00AA203A"/>
    <w:rsid w:val="00AA21B9"/>
    <w:rsid w:val="00AA3799"/>
    <w:rsid w:val="00AA3EFA"/>
    <w:rsid w:val="00AA437A"/>
    <w:rsid w:val="00AA459B"/>
    <w:rsid w:val="00AA49A3"/>
    <w:rsid w:val="00AA4B23"/>
    <w:rsid w:val="00AA4E02"/>
    <w:rsid w:val="00AA5520"/>
    <w:rsid w:val="00AA57E8"/>
    <w:rsid w:val="00AA758E"/>
    <w:rsid w:val="00AA75A1"/>
    <w:rsid w:val="00AA7EB7"/>
    <w:rsid w:val="00AB036D"/>
    <w:rsid w:val="00AB064E"/>
    <w:rsid w:val="00AB09ED"/>
    <w:rsid w:val="00AB0BCC"/>
    <w:rsid w:val="00AB1D3C"/>
    <w:rsid w:val="00AB25FA"/>
    <w:rsid w:val="00AB2721"/>
    <w:rsid w:val="00AB28E3"/>
    <w:rsid w:val="00AB29DB"/>
    <w:rsid w:val="00AB29DE"/>
    <w:rsid w:val="00AB2C42"/>
    <w:rsid w:val="00AB32BC"/>
    <w:rsid w:val="00AB36E6"/>
    <w:rsid w:val="00AB3E7A"/>
    <w:rsid w:val="00AB4990"/>
    <w:rsid w:val="00AB4AB9"/>
    <w:rsid w:val="00AB4BDB"/>
    <w:rsid w:val="00AB50EE"/>
    <w:rsid w:val="00AB5177"/>
    <w:rsid w:val="00AB554D"/>
    <w:rsid w:val="00AB5A1C"/>
    <w:rsid w:val="00AB5BCF"/>
    <w:rsid w:val="00AB5C63"/>
    <w:rsid w:val="00AB5DD5"/>
    <w:rsid w:val="00AB6429"/>
    <w:rsid w:val="00AB68E1"/>
    <w:rsid w:val="00AB6F0F"/>
    <w:rsid w:val="00AB731D"/>
    <w:rsid w:val="00AB7812"/>
    <w:rsid w:val="00AC09A7"/>
    <w:rsid w:val="00AC09CA"/>
    <w:rsid w:val="00AC0ED0"/>
    <w:rsid w:val="00AC0F89"/>
    <w:rsid w:val="00AC0FE5"/>
    <w:rsid w:val="00AC1161"/>
    <w:rsid w:val="00AC1678"/>
    <w:rsid w:val="00AC3102"/>
    <w:rsid w:val="00AC3299"/>
    <w:rsid w:val="00AC32FE"/>
    <w:rsid w:val="00AC3712"/>
    <w:rsid w:val="00AC399F"/>
    <w:rsid w:val="00AC3A46"/>
    <w:rsid w:val="00AC4681"/>
    <w:rsid w:val="00AC4D4D"/>
    <w:rsid w:val="00AC59D7"/>
    <w:rsid w:val="00AC59EE"/>
    <w:rsid w:val="00AC5A9E"/>
    <w:rsid w:val="00AC65BE"/>
    <w:rsid w:val="00AC674B"/>
    <w:rsid w:val="00AC6C7C"/>
    <w:rsid w:val="00AD0369"/>
    <w:rsid w:val="00AD07C9"/>
    <w:rsid w:val="00AD0ABF"/>
    <w:rsid w:val="00AD1FF8"/>
    <w:rsid w:val="00AD221C"/>
    <w:rsid w:val="00AD2D9C"/>
    <w:rsid w:val="00AD3706"/>
    <w:rsid w:val="00AD3E01"/>
    <w:rsid w:val="00AD4130"/>
    <w:rsid w:val="00AD4468"/>
    <w:rsid w:val="00AD4D3B"/>
    <w:rsid w:val="00AD5C68"/>
    <w:rsid w:val="00AD6188"/>
    <w:rsid w:val="00AD636F"/>
    <w:rsid w:val="00AD687E"/>
    <w:rsid w:val="00AD707C"/>
    <w:rsid w:val="00AD7250"/>
    <w:rsid w:val="00AD729C"/>
    <w:rsid w:val="00AD7C07"/>
    <w:rsid w:val="00AD7F2B"/>
    <w:rsid w:val="00AE01FC"/>
    <w:rsid w:val="00AE032B"/>
    <w:rsid w:val="00AE08D0"/>
    <w:rsid w:val="00AE08ED"/>
    <w:rsid w:val="00AE1E10"/>
    <w:rsid w:val="00AE2B3A"/>
    <w:rsid w:val="00AE35E1"/>
    <w:rsid w:val="00AE3957"/>
    <w:rsid w:val="00AE4228"/>
    <w:rsid w:val="00AE4771"/>
    <w:rsid w:val="00AE4A56"/>
    <w:rsid w:val="00AE5655"/>
    <w:rsid w:val="00AE5889"/>
    <w:rsid w:val="00AE5CB1"/>
    <w:rsid w:val="00AE5E9A"/>
    <w:rsid w:val="00AE70C3"/>
    <w:rsid w:val="00AE7149"/>
    <w:rsid w:val="00AE723E"/>
    <w:rsid w:val="00AF10AC"/>
    <w:rsid w:val="00AF13B4"/>
    <w:rsid w:val="00AF148C"/>
    <w:rsid w:val="00AF15D2"/>
    <w:rsid w:val="00AF1BF1"/>
    <w:rsid w:val="00AF1E12"/>
    <w:rsid w:val="00AF2713"/>
    <w:rsid w:val="00AF2A15"/>
    <w:rsid w:val="00AF2A48"/>
    <w:rsid w:val="00AF319B"/>
    <w:rsid w:val="00AF36B6"/>
    <w:rsid w:val="00AF37FA"/>
    <w:rsid w:val="00AF386C"/>
    <w:rsid w:val="00AF38C5"/>
    <w:rsid w:val="00AF43FE"/>
    <w:rsid w:val="00AF48E8"/>
    <w:rsid w:val="00AF4B61"/>
    <w:rsid w:val="00AF5284"/>
    <w:rsid w:val="00AF532A"/>
    <w:rsid w:val="00AF5AC9"/>
    <w:rsid w:val="00AF608B"/>
    <w:rsid w:val="00AF60EA"/>
    <w:rsid w:val="00AF674E"/>
    <w:rsid w:val="00AF6DC5"/>
    <w:rsid w:val="00AF717F"/>
    <w:rsid w:val="00AF721A"/>
    <w:rsid w:val="00AF72FD"/>
    <w:rsid w:val="00AF73A5"/>
    <w:rsid w:val="00AF7D7C"/>
    <w:rsid w:val="00B00C35"/>
    <w:rsid w:val="00B01285"/>
    <w:rsid w:val="00B013ED"/>
    <w:rsid w:val="00B01D0E"/>
    <w:rsid w:val="00B01D67"/>
    <w:rsid w:val="00B021E8"/>
    <w:rsid w:val="00B029EE"/>
    <w:rsid w:val="00B030CC"/>
    <w:rsid w:val="00B035BE"/>
    <w:rsid w:val="00B04150"/>
    <w:rsid w:val="00B04378"/>
    <w:rsid w:val="00B0480D"/>
    <w:rsid w:val="00B049DC"/>
    <w:rsid w:val="00B0534D"/>
    <w:rsid w:val="00B05634"/>
    <w:rsid w:val="00B05D73"/>
    <w:rsid w:val="00B05DC2"/>
    <w:rsid w:val="00B064FE"/>
    <w:rsid w:val="00B06C40"/>
    <w:rsid w:val="00B06F50"/>
    <w:rsid w:val="00B06F66"/>
    <w:rsid w:val="00B073C6"/>
    <w:rsid w:val="00B07F2A"/>
    <w:rsid w:val="00B10016"/>
    <w:rsid w:val="00B11019"/>
    <w:rsid w:val="00B11C58"/>
    <w:rsid w:val="00B120B3"/>
    <w:rsid w:val="00B13329"/>
    <w:rsid w:val="00B13F81"/>
    <w:rsid w:val="00B14E33"/>
    <w:rsid w:val="00B151FD"/>
    <w:rsid w:val="00B15422"/>
    <w:rsid w:val="00B156DF"/>
    <w:rsid w:val="00B1574B"/>
    <w:rsid w:val="00B159C0"/>
    <w:rsid w:val="00B160C8"/>
    <w:rsid w:val="00B16688"/>
    <w:rsid w:val="00B17101"/>
    <w:rsid w:val="00B17440"/>
    <w:rsid w:val="00B1776D"/>
    <w:rsid w:val="00B17905"/>
    <w:rsid w:val="00B17921"/>
    <w:rsid w:val="00B17AC6"/>
    <w:rsid w:val="00B17B5B"/>
    <w:rsid w:val="00B20184"/>
    <w:rsid w:val="00B20E2F"/>
    <w:rsid w:val="00B20E7B"/>
    <w:rsid w:val="00B215D4"/>
    <w:rsid w:val="00B2160D"/>
    <w:rsid w:val="00B2184B"/>
    <w:rsid w:val="00B21D72"/>
    <w:rsid w:val="00B22D66"/>
    <w:rsid w:val="00B2324A"/>
    <w:rsid w:val="00B235F3"/>
    <w:rsid w:val="00B238F0"/>
    <w:rsid w:val="00B23A5D"/>
    <w:rsid w:val="00B23A69"/>
    <w:rsid w:val="00B23ACF"/>
    <w:rsid w:val="00B23DA9"/>
    <w:rsid w:val="00B24105"/>
    <w:rsid w:val="00B2435B"/>
    <w:rsid w:val="00B24AC4"/>
    <w:rsid w:val="00B25EBC"/>
    <w:rsid w:val="00B25FFF"/>
    <w:rsid w:val="00B26A05"/>
    <w:rsid w:val="00B27352"/>
    <w:rsid w:val="00B274F9"/>
    <w:rsid w:val="00B303AD"/>
    <w:rsid w:val="00B305B0"/>
    <w:rsid w:val="00B3063D"/>
    <w:rsid w:val="00B30AC2"/>
    <w:rsid w:val="00B30BD6"/>
    <w:rsid w:val="00B30CD7"/>
    <w:rsid w:val="00B31142"/>
    <w:rsid w:val="00B3303A"/>
    <w:rsid w:val="00B3382B"/>
    <w:rsid w:val="00B3436D"/>
    <w:rsid w:val="00B34442"/>
    <w:rsid w:val="00B3456E"/>
    <w:rsid w:val="00B345CA"/>
    <w:rsid w:val="00B3460A"/>
    <w:rsid w:val="00B34E1E"/>
    <w:rsid w:val="00B35474"/>
    <w:rsid w:val="00B36792"/>
    <w:rsid w:val="00B36969"/>
    <w:rsid w:val="00B3698F"/>
    <w:rsid w:val="00B40BC1"/>
    <w:rsid w:val="00B40E70"/>
    <w:rsid w:val="00B411E5"/>
    <w:rsid w:val="00B417EC"/>
    <w:rsid w:val="00B41DF0"/>
    <w:rsid w:val="00B42792"/>
    <w:rsid w:val="00B4286A"/>
    <w:rsid w:val="00B42D56"/>
    <w:rsid w:val="00B434C6"/>
    <w:rsid w:val="00B44576"/>
    <w:rsid w:val="00B44931"/>
    <w:rsid w:val="00B45C9E"/>
    <w:rsid w:val="00B460AD"/>
    <w:rsid w:val="00B460D6"/>
    <w:rsid w:val="00B461BA"/>
    <w:rsid w:val="00B4631B"/>
    <w:rsid w:val="00B464C2"/>
    <w:rsid w:val="00B47302"/>
    <w:rsid w:val="00B47E00"/>
    <w:rsid w:val="00B47F21"/>
    <w:rsid w:val="00B514E0"/>
    <w:rsid w:val="00B5194D"/>
    <w:rsid w:val="00B521D1"/>
    <w:rsid w:val="00B527B6"/>
    <w:rsid w:val="00B52EC8"/>
    <w:rsid w:val="00B52F04"/>
    <w:rsid w:val="00B53629"/>
    <w:rsid w:val="00B536F9"/>
    <w:rsid w:val="00B537D6"/>
    <w:rsid w:val="00B53DB4"/>
    <w:rsid w:val="00B53F91"/>
    <w:rsid w:val="00B5522E"/>
    <w:rsid w:val="00B55B06"/>
    <w:rsid w:val="00B55C10"/>
    <w:rsid w:val="00B5667C"/>
    <w:rsid w:val="00B566BA"/>
    <w:rsid w:val="00B5774D"/>
    <w:rsid w:val="00B57D28"/>
    <w:rsid w:val="00B6004C"/>
    <w:rsid w:val="00B606C9"/>
    <w:rsid w:val="00B619F5"/>
    <w:rsid w:val="00B62452"/>
    <w:rsid w:val="00B62774"/>
    <w:rsid w:val="00B6321F"/>
    <w:rsid w:val="00B63E0F"/>
    <w:rsid w:val="00B6408D"/>
    <w:rsid w:val="00B64538"/>
    <w:rsid w:val="00B64560"/>
    <w:rsid w:val="00B64A86"/>
    <w:rsid w:val="00B6512F"/>
    <w:rsid w:val="00B660CA"/>
    <w:rsid w:val="00B66946"/>
    <w:rsid w:val="00B66B0D"/>
    <w:rsid w:val="00B66B45"/>
    <w:rsid w:val="00B66BD4"/>
    <w:rsid w:val="00B66CEB"/>
    <w:rsid w:val="00B6779B"/>
    <w:rsid w:val="00B67E28"/>
    <w:rsid w:val="00B7067F"/>
    <w:rsid w:val="00B708F5"/>
    <w:rsid w:val="00B70B5E"/>
    <w:rsid w:val="00B71F4B"/>
    <w:rsid w:val="00B7202E"/>
    <w:rsid w:val="00B7314B"/>
    <w:rsid w:val="00B732E6"/>
    <w:rsid w:val="00B7354E"/>
    <w:rsid w:val="00B7362C"/>
    <w:rsid w:val="00B73E37"/>
    <w:rsid w:val="00B745C6"/>
    <w:rsid w:val="00B75315"/>
    <w:rsid w:val="00B75C94"/>
    <w:rsid w:val="00B76602"/>
    <w:rsid w:val="00B76A30"/>
    <w:rsid w:val="00B76C43"/>
    <w:rsid w:val="00B76D20"/>
    <w:rsid w:val="00B7743F"/>
    <w:rsid w:val="00B774CA"/>
    <w:rsid w:val="00B7778F"/>
    <w:rsid w:val="00B778DD"/>
    <w:rsid w:val="00B779B7"/>
    <w:rsid w:val="00B77C0F"/>
    <w:rsid w:val="00B77F0C"/>
    <w:rsid w:val="00B80BE2"/>
    <w:rsid w:val="00B810E5"/>
    <w:rsid w:val="00B8126D"/>
    <w:rsid w:val="00B821A8"/>
    <w:rsid w:val="00B83AD3"/>
    <w:rsid w:val="00B84528"/>
    <w:rsid w:val="00B84B47"/>
    <w:rsid w:val="00B85127"/>
    <w:rsid w:val="00B852F5"/>
    <w:rsid w:val="00B8555F"/>
    <w:rsid w:val="00B85657"/>
    <w:rsid w:val="00B86757"/>
    <w:rsid w:val="00B86ADC"/>
    <w:rsid w:val="00B86C5F"/>
    <w:rsid w:val="00B86F93"/>
    <w:rsid w:val="00B87133"/>
    <w:rsid w:val="00B87301"/>
    <w:rsid w:val="00B87FAF"/>
    <w:rsid w:val="00B91375"/>
    <w:rsid w:val="00B91563"/>
    <w:rsid w:val="00B9175C"/>
    <w:rsid w:val="00B918AE"/>
    <w:rsid w:val="00B928A9"/>
    <w:rsid w:val="00B92A4E"/>
    <w:rsid w:val="00B933D9"/>
    <w:rsid w:val="00B93754"/>
    <w:rsid w:val="00B93989"/>
    <w:rsid w:val="00B93A52"/>
    <w:rsid w:val="00B943E8"/>
    <w:rsid w:val="00B94BAA"/>
    <w:rsid w:val="00B94E30"/>
    <w:rsid w:val="00B95321"/>
    <w:rsid w:val="00B96F79"/>
    <w:rsid w:val="00B970FB"/>
    <w:rsid w:val="00B97C67"/>
    <w:rsid w:val="00BA00E7"/>
    <w:rsid w:val="00BA042C"/>
    <w:rsid w:val="00BA1016"/>
    <w:rsid w:val="00BA14CB"/>
    <w:rsid w:val="00BA1954"/>
    <w:rsid w:val="00BA33D6"/>
    <w:rsid w:val="00BA4506"/>
    <w:rsid w:val="00BA509E"/>
    <w:rsid w:val="00BA5D51"/>
    <w:rsid w:val="00BA6053"/>
    <w:rsid w:val="00BA698A"/>
    <w:rsid w:val="00BA7BE3"/>
    <w:rsid w:val="00BA7FDE"/>
    <w:rsid w:val="00BB09EA"/>
    <w:rsid w:val="00BB1BFE"/>
    <w:rsid w:val="00BB1D29"/>
    <w:rsid w:val="00BB247D"/>
    <w:rsid w:val="00BB258E"/>
    <w:rsid w:val="00BB2F8F"/>
    <w:rsid w:val="00BB3B5F"/>
    <w:rsid w:val="00BB5DDC"/>
    <w:rsid w:val="00BB6254"/>
    <w:rsid w:val="00BB6460"/>
    <w:rsid w:val="00BB7632"/>
    <w:rsid w:val="00BB7777"/>
    <w:rsid w:val="00BC0205"/>
    <w:rsid w:val="00BC07CF"/>
    <w:rsid w:val="00BC240C"/>
    <w:rsid w:val="00BC323A"/>
    <w:rsid w:val="00BC345E"/>
    <w:rsid w:val="00BC355D"/>
    <w:rsid w:val="00BC36B4"/>
    <w:rsid w:val="00BC42A7"/>
    <w:rsid w:val="00BC44B8"/>
    <w:rsid w:val="00BC57B6"/>
    <w:rsid w:val="00BC57C0"/>
    <w:rsid w:val="00BC5D82"/>
    <w:rsid w:val="00BC6BBD"/>
    <w:rsid w:val="00BD0405"/>
    <w:rsid w:val="00BD0DFA"/>
    <w:rsid w:val="00BD11E1"/>
    <w:rsid w:val="00BD156D"/>
    <w:rsid w:val="00BD16A6"/>
    <w:rsid w:val="00BD17CB"/>
    <w:rsid w:val="00BD1842"/>
    <w:rsid w:val="00BD1955"/>
    <w:rsid w:val="00BD32E5"/>
    <w:rsid w:val="00BD3319"/>
    <w:rsid w:val="00BD3E22"/>
    <w:rsid w:val="00BD4025"/>
    <w:rsid w:val="00BD44F2"/>
    <w:rsid w:val="00BD47C9"/>
    <w:rsid w:val="00BD501A"/>
    <w:rsid w:val="00BD6181"/>
    <w:rsid w:val="00BD66A7"/>
    <w:rsid w:val="00BD6DCA"/>
    <w:rsid w:val="00BD7139"/>
    <w:rsid w:val="00BD774E"/>
    <w:rsid w:val="00BD77F6"/>
    <w:rsid w:val="00BE0042"/>
    <w:rsid w:val="00BE0546"/>
    <w:rsid w:val="00BE0AE3"/>
    <w:rsid w:val="00BE0BD6"/>
    <w:rsid w:val="00BE1004"/>
    <w:rsid w:val="00BE1040"/>
    <w:rsid w:val="00BE1064"/>
    <w:rsid w:val="00BE1113"/>
    <w:rsid w:val="00BE160A"/>
    <w:rsid w:val="00BE17BA"/>
    <w:rsid w:val="00BE1D59"/>
    <w:rsid w:val="00BE28E7"/>
    <w:rsid w:val="00BE2C3F"/>
    <w:rsid w:val="00BE311E"/>
    <w:rsid w:val="00BE32E7"/>
    <w:rsid w:val="00BE3AD7"/>
    <w:rsid w:val="00BE4B65"/>
    <w:rsid w:val="00BE4D90"/>
    <w:rsid w:val="00BE58C5"/>
    <w:rsid w:val="00BE5BD1"/>
    <w:rsid w:val="00BE5EAE"/>
    <w:rsid w:val="00BE66A0"/>
    <w:rsid w:val="00BE67DF"/>
    <w:rsid w:val="00BE6907"/>
    <w:rsid w:val="00BE69BD"/>
    <w:rsid w:val="00BE6CBF"/>
    <w:rsid w:val="00BE769B"/>
    <w:rsid w:val="00BE7C10"/>
    <w:rsid w:val="00BF09D8"/>
    <w:rsid w:val="00BF10C4"/>
    <w:rsid w:val="00BF17E7"/>
    <w:rsid w:val="00BF2464"/>
    <w:rsid w:val="00BF2640"/>
    <w:rsid w:val="00BF2DA4"/>
    <w:rsid w:val="00BF3B53"/>
    <w:rsid w:val="00BF42B3"/>
    <w:rsid w:val="00BF4814"/>
    <w:rsid w:val="00BF4FC0"/>
    <w:rsid w:val="00BF5930"/>
    <w:rsid w:val="00BF6CB7"/>
    <w:rsid w:val="00BF6E64"/>
    <w:rsid w:val="00BF7228"/>
    <w:rsid w:val="00BF73D1"/>
    <w:rsid w:val="00C005CC"/>
    <w:rsid w:val="00C009A0"/>
    <w:rsid w:val="00C009FE"/>
    <w:rsid w:val="00C01180"/>
    <w:rsid w:val="00C015BF"/>
    <w:rsid w:val="00C017B2"/>
    <w:rsid w:val="00C02168"/>
    <w:rsid w:val="00C0221D"/>
    <w:rsid w:val="00C03E72"/>
    <w:rsid w:val="00C04BB2"/>
    <w:rsid w:val="00C04CFE"/>
    <w:rsid w:val="00C04DD0"/>
    <w:rsid w:val="00C05423"/>
    <w:rsid w:val="00C05484"/>
    <w:rsid w:val="00C056B6"/>
    <w:rsid w:val="00C05E99"/>
    <w:rsid w:val="00C0610C"/>
    <w:rsid w:val="00C06B83"/>
    <w:rsid w:val="00C074E9"/>
    <w:rsid w:val="00C0770D"/>
    <w:rsid w:val="00C10000"/>
    <w:rsid w:val="00C1080D"/>
    <w:rsid w:val="00C1123D"/>
    <w:rsid w:val="00C1153D"/>
    <w:rsid w:val="00C115F5"/>
    <w:rsid w:val="00C11F59"/>
    <w:rsid w:val="00C11FDE"/>
    <w:rsid w:val="00C12115"/>
    <w:rsid w:val="00C1218C"/>
    <w:rsid w:val="00C126C4"/>
    <w:rsid w:val="00C128A5"/>
    <w:rsid w:val="00C131A9"/>
    <w:rsid w:val="00C139D0"/>
    <w:rsid w:val="00C15305"/>
    <w:rsid w:val="00C15B32"/>
    <w:rsid w:val="00C15CCD"/>
    <w:rsid w:val="00C15F19"/>
    <w:rsid w:val="00C16943"/>
    <w:rsid w:val="00C17479"/>
    <w:rsid w:val="00C20CB8"/>
    <w:rsid w:val="00C2141C"/>
    <w:rsid w:val="00C216B0"/>
    <w:rsid w:val="00C21D93"/>
    <w:rsid w:val="00C21E55"/>
    <w:rsid w:val="00C220BA"/>
    <w:rsid w:val="00C224B8"/>
    <w:rsid w:val="00C225EC"/>
    <w:rsid w:val="00C22BD8"/>
    <w:rsid w:val="00C22D55"/>
    <w:rsid w:val="00C22E93"/>
    <w:rsid w:val="00C235E4"/>
    <w:rsid w:val="00C23729"/>
    <w:rsid w:val="00C24583"/>
    <w:rsid w:val="00C251FF"/>
    <w:rsid w:val="00C253A2"/>
    <w:rsid w:val="00C25ACA"/>
    <w:rsid w:val="00C26087"/>
    <w:rsid w:val="00C263E3"/>
    <w:rsid w:val="00C263FD"/>
    <w:rsid w:val="00C26BAE"/>
    <w:rsid w:val="00C26DDB"/>
    <w:rsid w:val="00C26F98"/>
    <w:rsid w:val="00C3095A"/>
    <w:rsid w:val="00C30A9A"/>
    <w:rsid w:val="00C31A24"/>
    <w:rsid w:val="00C324BC"/>
    <w:rsid w:val="00C32534"/>
    <w:rsid w:val="00C3301F"/>
    <w:rsid w:val="00C33264"/>
    <w:rsid w:val="00C33789"/>
    <w:rsid w:val="00C3379B"/>
    <w:rsid w:val="00C33914"/>
    <w:rsid w:val="00C33DD1"/>
    <w:rsid w:val="00C33F85"/>
    <w:rsid w:val="00C347D0"/>
    <w:rsid w:val="00C34FDF"/>
    <w:rsid w:val="00C350E0"/>
    <w:rsid w:val="00C35664"/>
    <w:rsid w:val="00C36074"/>
    <w:rsid w:val="00C36CBB"/>
    <w:rsid w:val="00C37465"/>
    <w:rsid w:val="00C37705"/>
    <w:rsid w:val="00C4045D"/>
    <w:rsid w:val="00C41A27"/>
    <w:rsid w:val="00C41D77"/>
    <w:rsid w:val="00C42C87"/>
    <w:rsid w:val="00C44345"/>
    <w:rsid w:val="00C4491F"/>
    <w:rsid w:val="00C44D02"/>
    <w:rsid w:val="00C44D5F"/>
    <w:rsid w:val="00C452B0"/>
    <w:rsid w:val="00C45B05"/>
    <w:rsid w:val="00C45E2A"/>
    <w:rsid w:val="00C46698"/>
    <w:rsid w:val="00C46870"/>
    <w:rsid w:val="00C46ADF"/>
    <w:rsid w:val="00C46C60"/>
    <w:rsid w:val="00C46CD8"/>
    <w:rsid w:val="00C46D3C"/>
    <w:rsid w:val="00C475F8"/>
    <w:rsid w:val="00C50252"/>
    <w:rsid w:val="00C5041A"/>
    <w:rsid w:val="00C50A8D"/>
    <w:rsid w:val="00C5104E"/>
    <w:rsid w:val="00C5113A"/>
    <w:rsid w:val="00C51421"/>
    <w:rsid w:val="00C5180A"/>
    <w:rsid w:val="00C52E6F"/>
    <w:rsid w:val="00C5356B"/>
    <w:rsid w:val="00C535BA"/>
    <w:rsid w:val="00C5406F"/>
    <w:rsid w:val="00C540E3"/>
    <w:rsid w:val="00C5447F"/>
    <w:rsid w:val="00C54727"/>
    <w:rsid w:val="00C54AD2"/>
    <w:rsid w:val="00C54C0E"/>
    <w:rsid w:val="00C550D9"/>
    <w:rsid w:val="00C550FD"/>
    <w:rsid w:val="00C552E6"/>
    <w:rsid w:val="00C55BBC"/>
    <w:rsid w:val="00C570C8"/>
    <w:rsid w:val="00C572EF"/>
    <w:rsid w:val="00C573BE"/>
    <w:rsid w:val="00C5759E"/>
    <w:rsid w:val="00C57B9B"/>
    <w:rsid w:val="00C60614"/>
    <w:rsid w:val="00C60CAF"/>
    <w:rsid w:val="00C60EA6"/>
    <w:rsid w:val="00C617A5"/>
    <w:rsid w:val="00C617AF"/>
    <w:rsid w:val="00C61BF8"/>
    <w:rsid w:val="00C6213C"/>
    <w:rsid w:val="00C62698"/>
    <w:rsid w:val="00C62D3E"/>
    <w:rsid w:val="00C62DE5"/>
    <w:rsid w:val="00C63D41"/>
    <w:rsid w:val="00C64233"/>
    <w:rsid w:val="00C64C17"/>
    <w:rsid w:val="00C64F08"/>
    <w:rsid w:val="00C658D6"/>
    <w:rsid w:val="00C668F6"/>
    <w:rsid w:val="00C66C6C"/>
    <w:rsid w:val="00C66EC2"/>
    <w:rsid w:val="00C66F74"/>
    <w:rsid w:val="00C66FF4"/>
    <w:rsid w:val="00C6708A"/>
    <w:rsid w:val="00C67531"/>
    <w:rsid w:val="00C67C1B"/>
    <w:rsid w:val="00C70233"/>
    <w:rsid w:val="00C70501"/>
    <w:rsid w:val="00C70710"/>
    <w:rsid w:val="00C7084B"/>
    <w:rsid w:val="00C70908"/>
    <w:rsid w:val="00C70938"/>
    <w:rsid w:val="00C70AC7"/>
    <w:rsid w:val="00C722AA"/>
    <w:rsid w:val="00C72A32"/>
    <w:rsid w:val="00C72A87"/>
    <w:rsid w:val="00C72DD5"/>
    <w:rsid w:val="00C73ADB"/>
    <w:rsid w:val="00C748F2"/>
    <w:rsid w:val="00C748F6"/>
    <w:rsid w:val="00C74D2E"/>
    <w:rsid w:val="00C766E6"/>
    <w:rsid w:val="00C77A72"/>
    <w:rsid w:val="00C801B6"/>
    <w:rsid w:val="00C809A1"/>
    <w:rsid w:val="00C81825"/>
    <w:rsid w:val="00C818F7"/>
    <w:rsid w:val="00C81907"/>
    <w:rsid w:val="00C81D76"/>
    <w:rsid w:val="00C8205F"/>
    <w:rsid w:val="00C82063"/>
    <w:rsid w:val="00C8297D"/>
    <w:rsid w:val="00C83295"/>
    <w:rsid w:val="00C83C79"/>
    <w:rsid w:val="00C84FF6"/>
    <w:rsid w:val="00C85316"/>
    <w:rsid w:val="00C854CB"/>
    <w:rsid w:val="00C8557D"/>
    <w:rsid w:val="00C858AF"/>
    <w:rsid w:val="00C85ADC"/>
    <w:rsid w:val="00C85F7A"/>
    <w:rsid w:val="00C86596"/>
    <w:rsid w:val="00C86BEE"/>
    <w:rsid w:val="00C87627"/>
    <w:rsid w:val="00C87E87"/>
    <w:rsid w:val="00C902AE"/>
    <w:rsid w:val="00C9116B"/>
    <w:rsid w:val="00C92D4C"/>
    <w:rsid w:val="00C93155"/>
    <w:rsid w:val="00C93B56"/>
    <w:rsid w:val="00C93BDC"/>
    <w:rsid w:val="00C94084"/>
    <w:rsid w:val="00C9446F"/>
    <w:rsid w:val="00C944A1"/>
    <w:rsid w:val="00C94526"/>
    <w:rsid w:val="00C94E92"/>
    <w:rsid w:val="00C95946"/>
    <w:rsid w:val="00C95CC3"/>
    <w:rsid w:val="00C9671F"/>
    <w:rsid w:val="00C975AD"/>
    <w:rsid w:val="00C9763E"/>
    <w:rsid w:val="00CA00EE"/>
    <w:rsid w:val="00CA0584"/>
    <w:rsid w:val="00CA230B"/>
    <w:rsid w:val="00CA2A53"/>
    <w:rsid w:val="00CA2A6D"/>
    <w:rsid w:val="00CA3128"/>
    <w:rsid w:val="00CA3271"/>
    <w:rsid w:val="00CA39DF"/>
    <w:rsid w:val="00CA419E"/>
    <w:rsid w:val="00CA4D02"/>
    <w:rsid w:val="00CA6001"/>
    <w:rsid w:val="00CA673A"/>
    <w:rsid w:val="00CA6767"/>
    <w:rsid w:val="00CA7680"/>
    <w:rsid w:val="00CA7AE0"/>
    <w:rsid w:val="00CA7E73"/>
    <w:rsid w:val="00CB18F5"/>
    <w:rsid w:val="00CB1CE7"/>
    <w:rsid w:val="00CB24EC"/>
    <w:rsid w:val="00CB26B3"/>
    <w:rsid w:val="00CB30AE"/>
    <w:rsid w:val="00CB3696"/>
    <w:rsid w:val="00CB36FC"/>
    <w:rsid w:val="00CB4208"/>
    <w:rsid w:val="00CB44DE"/>
    <w:rsid w:val="00CB4736"/>
    <w:rsid w:val="00CB4ABC"/>
    <w:rsid w:val="00CB57D4"/>
    <w:rsid w:val="00CB5E0F"/>
    <w:rsid w:val="00CB5E98"/>
    <w:rsid w:val="00CB6E45"/>
    <w:rsid w:val="00CB736D"/>
    <w:rsid w:val="00CB7678"/>
    <w:rsid w:val="00CC02AE"/>
    <w:rsid w:val="00CC0384"/>
    <w:rsid w:val="00CC0619"/>
    <w:rsid w:val="00CC07DA"/>
    <w:rsid w:val="00CC18C3"/>
    <w:rsid w:val="00CC19C8"/>
    <w:rsid w:val="00CC1A75"/>
    <w:rsid w:val="00CC1C4D"/>
    <w:rsid w:val="00CC25FE"/>
    <w:rsid w:val="00CC2A29"/>
    <w:rsid w:val="00CC2B28"/>
    <w:rsid w:val="00CC2FCA"/>
    <w:rsid w:val="00CC34D8"/>
    <w:rsid w:val="00CC477A"/>
    <w:rsid w:val="00CC49BE"/>
    <w:rsid w:val="00CC49C8"/>
    <w:rsid w:val="00CC4EE7"/>
    <w:rsid w:val="00CC6225"/>
    <w:rsid w:val="00CD0040"/>
    <w:rsid w:val="00CD0384"/>
    <w:rsid w:val="00CD05A6"/>
    <w:rsid w:val="00CD22A9"/>
    <w:rsid w:val="00CD2599"/>
    <w:rsid w:val="00CD28B6"/>
    <w:rsid w:val="00CD2B0D"/>
    <w:rsid w:val="00CD2F17"/>
    <w:rsid w:val="00CD31C4"/>
    <w:rsid w:val="00CD34C9"/>
    <w:rsid w:val="00CD370A"/>
    <w:rsid w:val="00CD4984"/>
    <w:rsid w:val="00CD4AF1"/>
    <w:rsid w:val="00CD4D37"/>
    <w:rsid w:val="00CD58BE"/>
    <w:rsid w:val="00CD5E43"/>
    <w:rsid w:val="00CD6751"/>
    <w:rsid w:val="00CD69C4"/>
    <w:rsid w:val="00CD6D26"/>
    <w:rsid w:val="00CD6DAE"/>
    <w:rsid w:val="00CD6E79"/>
    <w:rsid w:val="00CD7542"/>
    <w:rsid w:val="00CD79DC"/>
    <w:rsid w:val="00CD79F1"/>
    <w:rsid w:val="00CE0091"/>
    <w:rsid w:val="00CE118F"/>
    <w:rsid w:val="00CE1331"/>
    <w:rsid w:val="00CE15EC"/>
    <w:rsid w:val="00CE279B"/>
    <w:rsid w:val="00CE2B38"/>
    <w:rsid w:val="00CE35F8"/>
    <w:rsid w:val="00CE3F1F"/>
    <w:rsid w:val="00CE4487"/>
    <w:rsid w:val="00CE4AD2"/>
    <w:rsid w:val="00CE4B5F"/>
    <w:rsid w:val="00CE4DA4"/>
    <w:rsid w:val="00CE575A"/>
    <w:rsid w:val="00CE5CD7"/>
    <w:rsid w:val="00CE5D98"/>
    <w:rsid w:val="00CE63A1"/>
    <w:rsid w:val="00CE696E"/>
    <w:rsid w:val="00CE6ABF"/>
    <w:rsid w:val="00CE755B"/>
    <w:rsid w:val="00CE75C0"/>
    <w:rsid w:val="00CE78BA"/>
    <w:rsid w:val="00CE7F9E"/>
    <w:rsid w:val="00CF12C9"/>
    <w:rsid w:val="00CF2254"/>
    <w:rsid w:val="00CF22F4"/>
    <w:rsid w:val="00CF252F"/>
    <w:rsid w:val="00CF27D0"/>
    <w:rsid w:val="00CF2953"/>
    <w:rsid w:val="00CF2C0F"/>
    <w:rsid w:val="00CF2C86"/>
    <w:rsid w:val="00CF33A4"/>
    <w:rsid w:val="00CF350A"/>
    <w:rsid w:val="00CF365A"/>
    <w:rsid w:val="00CF44B3"/>
    <w:rsid w:val="00CF4CA1"/>
    <w:rsid w:val="00CF5523"/>
    <w:rsid w:val="00CF569C"/>
    <w:rsid w:val="00CF56D8"/>
    <w:rsid w:val="00CF76FA"/>
    <w:rsid w:val="00CF7C08"/>
    <w:rsid w:val="00CF7E57"/>
    <w:rsid w:val="00D00487"/>
    <w:rsid w:val="00D004EE"/>
    <w:rsid w:val="00D00C7F"/>
    <w:rsid w:val="00D00FCA"/>
    <w:rsid w:val="00D012F0"/>
    <w:rsid w:val="00D016E2"/>
    <w:rsid w:val="00D01BDE"/>
    <w:rsid w:val="00D023FA"/>
    <w:rsid w:val="00D03047"/>
    <w:rsid w:val="00D0305A"/>
    <w:rsid w:val="00D0350C"/>
    <w:rsid w:val="00D03794"/>
    <w:rsid w:val="00D04033"/>
    <w:rsid w:val="00D04414"/>
    <w:rsid w:val="00D0468B"/>
    <w:rsid w:val="00D04E3E"/>
    <w:rsid w:val="00D058F8"/>
    <w:rsid w:val="00D0600F"/>
    <w:rsid w:val="00D06099"/>
    <w:rsid w:val="00D0704A"/>
    <w:rsid w:val="00D07520"/>
    <w:rsid w:val="00D0757B"/>
    <w:rsid w:val="00D07598"/>
    <w:rsid w:val="00D0798E"/>
    <w:rsid w:val="00D07B32"/>
    <w:rsid w:val="00D1015A"/>
    <w:rsid w:val="00D10961"/>
    <w:rsid w:val="00D12639"/>
    <w:rsid w:val="00D12682"/>
    <w:rsid w:val="00D12A60"/>
    <w:rsid w:val="00D12A80"/>
    <w:rsid w:val="00D133AA"/>
    <w:rsid w:val="00D1355F"/>
    <w:rsid w:val="00D13B0B"/>
    <w:rsid w:val="00D13FAA"/>
    <w:rsid w:val="00D142CF"/>
    <w:rsid w:val="00D14662"/>
    <w:rsid w:val="00D153E2"/>
    <w:rsid w:val="00D158AB"/>
    <w:rsid w:val="00D1649C"/>
    <w:rsid w:val="00D16A55"/>
    <w:rsid w:val="00D16C5B"/>
    <w:rsid w:val="00D16D9F"/>
    <w:rsid w:val="00D16F56"/>
    <w:rsid w:val="00D17615"/>
    <w:rsid w:val="00D17686"/>
    <w:rsid w:val="00D17B60"/>
    <w:rsid w:val="00D17C10"/>
    <w:rsid w:val="00D201AA"/>
    <w:rsid w:val="00D2088E"/>
    <w:rsid w:val="00D214D3"/>
    <w:rsid w:val="00D2152E"/>
    <w:rsid w:val="00D21A8B"/>
    <w:rsid w:val="00D223C0"/>
    <w:rsid w:val="00D2242A"/>
    <w:rsid w:val="00D229E4"/>
    <w:rsid w:val="00D22A47"/>
    <w:rsid w:val="00D22DB8"/>
    <w:rsid w:val="00D235FA"/>
    <w:rsid w:val="00D24305"/>
    <w:rsid w:val="00D24E3B"/>
    <w:rsid w:val="00D2576D"/>
    <w:rsid w:val="00D25ACE"/>
    <w:rsid w:val="00D25F61"/>
    <w:rsid w:val="00D264F7"/>
    <w:rsid w:val="00D266A2"/>
    <w:rsid w:val="00D27355"/>
    <w:rsid w:val="00D27905"/>
    <w:rsid w:val="00D305C4"/>
    <w:rsid w:val="00D3068E"/>
    <w:rsid w:val="00D31162"/>
    <w:rsid w:val="00D316A8"/>
    <w:rsid w:val="00D318FD"/>
    <w:rsid w:val="00D31C75"/>
    <w:rsid w:val="00D323C9"/>
    <w:rsid w:val="00D32586"/>
    <w:rsid w:val="00D329E6"/>
    <w:rsid w:val="00D32A36"/>
    <w:rsid w:val="00D33096"/>
    <w:rsid w:val="00D33CFB"/>
    <w:rsid w:val="00D33F6E"/>
    <w:rsid w:val="00D34494"/>
    <w:rsid w:val="00D34659"/>
    <w:rsid w:val="00D3468B"/>
    <w:rsid w:val="00D34A07"/>
    <w:rsid w:val="00D34CD7"/>
    <w:rsid w:val="00D350F3"/>
    <w:rsid w:val="00D354A4"/>
    <w:rsid w:val="00D35CC5"/>
    <w:rsid w:val="00D360AE"/>
    <w:rsid w:val="00D36B2F"/>
    <w:rsid w:val="00D37755"/>
    <w:rsid w:val="00D37BC5"/>
    <w:rsid w:val="00D40193"/>
    <w:rsid w:val="00D403C3"/>
    <w:rsid w:val="00D40D44"/>
    <w:rsid w:val="00D41D08"/>
    <w:rsid w:val="00D42BDA"/>
    <w:rsid w:val="00D43DB8"/>
    <w:rsid w:val="00D44483"/>
    <w:rsid w:val="00D4457D"/>
    <w:rsid w:val="00D451A9"/>
    <w:rsid w:val="00D45B15"/>
    <w:rsid w:val="00D460ED"/>
    <w:rsid w:val="00D47633"/>
    <w:rsid w:val="00D47885"/>
    <w:rsid w:val="00D47D89"/>
    <w:rsid w:val="00D51771"/>
    <w:rsid w:val="00D5184B"/>
    <w:rsid w:val="00D518FA"/>
    <w:rsid w:val="00D5228A"/>
    <w:rsid w:val="00D528FF"/>
    <w:rsid w:val="00D53B0C"/>
    <w:rsid w:val="00D53B7D"/>
    <w:rsid w:val="00D55210"/>
    <w:rsid w:val="00D554F6"/>
    <w:rsid w:val="00D55EC1"/>
    <w:rsid w:val="00D56842"/>
    <w:rsid w:val="00D56BE2"/>
    <w:rsid w:val="00D56F1F"/>
    <w:rsid w:val="00D56FD0"/>
    <w:rsid w:val="00D57119"/>
    <w:rsid w:val="00D57DB8"/>
    <w:rsid w:val="00D6016D"/>
    <w:rsid w:val="00D60694"/>
    <w:rsid w:val="00D607CF"/>
    <w:rsid w:val="00D60B7C"/>
    <w:rsid w:val="00D60FC4"/>
    <w:rsid w:val="00D6146B"/>
    <w:rsid w:val="00D61537"/>
    <w:rsid w:val="00D61669"/>
    <w:rsid w:val="00D6294C"/>
    <w:rsid w:val="00D633D1"/>
    <w:rsid w:val="00D64F27"/>
    <w:rsid w:val="00D65FAB"/>
    <w:rsid w:val="00D661C9"/>
    <w:rsid w:val="00D665DF"/>
    <w:rsid w:val="00D666EB"/>
    <w:rsid w:val="00D66E48"/>
    <w:rsid w:val="00D67B48"/>
    <w:rsid w:val="00D67BA2"/>
    <w:rsid w:val="00D70402"/>
    <w:rsid w:val="00D70D2C"/>
    <w:rsid w:val="00D70E96"/>
    <w:rsid w:val="00D719CF"/>
    <w:rsid w:val="00D725B4"/>
    <w:rsid w:val="00D739D2"/>
    <w:rsid w:val="00D74EA0"/>
    <w:rsid w:val="00D7551A"/>
    <w:rsid w:val="00D75AA4"/>
    <w:rsid w:val="00D75E73"/>
    <w:rsid w:val="00D76716"/>
    <w:rsid w:val="00D80153"/>
    <w:rsid w:val="00D81CE8"/>
    <w:rsid w:val="00D82233"/>
    <w:rsid w:val="00D82E39"/>
    <w:rsid w:val="00D8319E"/>
    <w:rsid w:val="00D832A6"/>
    <w:rsid w:val="00D834E4"/>
    <w:rsid w:val="00D8378F"/>
    <w:rsid w:val="00D84076"/>
    <w:rsid w:val="00D8428F"/>
    <w:rsid w:val="00D8440D"/>
    <w:rsid w:val="00D84F6F"/>
    <w:rsid w:val="00D84F85"/>
    <w:rsid w:val="00D854E3"/>
    <w:rsid w:val="00D86291"/>
    <w:rsid w:val="00D868EA"/>
    <w:rsid w:val="00D86C94"/>
    <w:rsid w:val="00D86E45"/>
    <w:rsid w:val="00D86E6D"/>
    <w:rsid w:val="00D87C28"/>
    <w:rsid w:val="00D87E3F"/>
    <w:rsid w:val="00D909C6"/>
    <w:rsid w:val="00D91B5A"/>
    <w:rsid w:val="00D94E4A"/>
    <w:rsid w:val="00D950F9"/>
    <w:rsid w:val="00D955C8"/>
    <w:rsid w:val="00D9664B"/>
    <w:rsid w:val="00D96FC4"/>
    <w:rsid w:val="00DA093D"/>
    <w:rsid w:val="00DA1AEC"/>
    <w:rsid w:val="00DA2F45"/>
    <w:rsid w:val="00DA3986"/>
    <w:rsid w:val="00DA47AD"/>
    <w:rsid w:val="00DA4DEB"/>
    <w:rsid w:val="00DA506D"/>
    <w:rsid w:val="00DA5984"/>
    <w:rsid w:val="00DA6A83"/>
    <w:rsid w:val="00DA6B7E"/>
    <w:rsid w:val="00DA6EF4"/>
    <w:rsid w:val="00DA705A"/>
    <w:rsid w:val="00DA70C1"/>
    <w:rsid w:val="00DB0961"/>
    <w:rsid w:val="00DB1005"/>
    <w:rsid w:val="00DB1243"/>
    <w:rsid w:val="00DB1804"/>
    <w:rsid w:val="00DB19AB"/>
    <w:rsid w:val="00DB1B64"/>
    <w:rsid w:val="00DB2C4C"/>
    <w:rsid w:val="00DB36A7"/>
    <w:rsid w:val="00DB4799"/>
    <w:rsid w:val="00DB63B9"/>
    <w:rsid w:val="00DB71CE"/>
    <w:rsid w:val="00DB72A6"/>
    <w:rsid w:val="00DB7505"/>
    <w:rsid w:val="00DB750C"/>
    <w:rsid w:val="00DB76F9"/>
    <w:rsid w:val="00DB7B9A"/>
    <w:rsid w:val="00DB7EEA"/>
    <w:rsid w:val="00DC117B"/>
    <w:rsid w:val="00DC15FA"/>
    <w:rsid w:val="00DC30EE"/>
    <w:rsid w:val="00DC3B7A"/>
    <w:rsid w:val="00DC3BAB"/>
    <w:rsid w:val="00DC3D0D"/>
    <w:rsid w:val="00DC4782"/>
    <w:rsid w:val="00DC4925"/>
    <w:rsid w:val="00DC4C80"/>
    <w:rsid w:val="00DC54CB"/>
    <w:rsid w:val="00DC55AA"/>
    <w:rsid w:val="00DC649A"/>
    <w:rsid w:val="00DC64C5"/>
    <w:rsid w:val="00DC7603"/>
    <w:rsid w:val="00DC76D4"/>
    <w:rsid w:val="00DC789E"/>
    <w:rsid w:val="00DC7C7F"/>
    <w:rsid w:val="00DD06B8"/>
    <w:rsid w:val="00DD105A"/>
    <w:rsid w:val="00DD1062"/>
    <w:rsid w:val="00DD13C2"/>
    <w:rsid w:val="00DD1C5C"/>
    <w:rsid w:val="00DD1F1E"/>
    <w:rsid w:val="00DD1FC1"/>
    <w:rsid w:val="00DD2058"/>
    <w:rsid w:val="00DD23F3"/>
    <w:rsid w:val="00DD2B00"/>
    <w:rsid w:val="00DD2E5D"/>
    <w:rsid w:val="00DD3970"/>
    <w:rsid w:val="00DD3CA9"/>
    <w:rsid w:val="00DD3F5E"/>
    <w:rsid w:val="00DD41A3"/>
    <w:rsid w:val="00DD4D1C"/>
    <w:rsid w:val="00DD4F95"/>
    <w:rsid w:val="00DD53DD"/>
    <w:rsid w:val="00DD5A06"/>
    <w:rsid w:val="00DD5EA3"/>
    <w:rsid w:val="00DD6000"/>
    <w:rsid w:val="00DD643C"/>
    <w:rsid w:val="00DD64EA"/>
    <w:rsid w:val="00DD68A9"/>
    <w:rsid w:val="00DD6BB3"/>
    <w:rsid w:val="00DD7773"/>
    <w:rsid w:val="00DD7C5E"/>
    <w:rsid w:val="00DD7C85"/>
    <w:rsid w:val="00DE09EB"/>
    <w:rsid w:val="00DE0D25"/>
    <w:rsid w:val="00DE171B"/>
    <w:rsid w:val="00DE231E"/>
    <w:rsid w:val="00DE2DF2"/>
    <w:rsid w:val="00DE2F16"/>
    <w:rsid w:val="00DE3391"/>
    <w:rsid w:val="00DE3512"/>
    <w:rsid w:val="00DE38A9"/>
    <w:rsid w:val="00DE4AA8"/>
    <w:rsid w:val="00DE4DD0"/>
    <w:rsid w:val="00DE5271"/>
    <w:rsid w:val="00DE6085"/>
    <w:rsid w:val="00DE637D"/>
    <w:rsid w:val="00DE693E"/>
    <w:rsid w:val="00DE725A"/>
    <w:rsid w:val="00DE77BA"/>
    <w:rsid w:val="00DF033B"/>
    <w:rsid w:val="00DF0AC3"/>
    <w:rsid w:val="00DF0C25"/>
    <w:rsid w:val="00DF0D2A"/>
    <w:rsid w:val="00DF102C"/>
    <w:rsid w:val="00DF173F"/>
    <w:rsid w:val="00DF18B0"/>
    <w:rsid w:val="00DF1F92"/>
    <w:rsid w:val="00DF28FD"/>
    <w:rsid w:val="00DF32B1"/>
    <w:rsid w:val="00DF3F4E"/>
    <w:rsid w:val="00DF4458"/>
    <w:rsid w:val="00DF49FE"/>
    <w:rsid w:val="00DF4DD8"/>
    <w:rsid w:val="00DF5A38"/>
    <w:rsid w:val="00DF630D"/>
    <w:rsid w:val="00DF6604"/>
    <w:rsid w:val="00DF6EC1"/>
    <w:rsid w:val="00DF6EF4"/>
    <w:rsid w:val="00DF726B"/>
    <w:rsid w:val="00DF7760"/>
    <w:rsid w:val="00DF7E68"/>
    <w:rsid w:val="00E000A6"/>
    <w:rsid w:val="00E0014C"/>
    <w:rsid w:val="00E0034A"/>
    <w:rsid w:val="00E0075B"/>
    <w:rsid w:val="00E00973"/>
    <w:rsid w:val="00E00D07"/>
    <w:rsid w:val="00E012AD"/>
    <w:rsid w:val="00E01850"/>
    <w:rsid w:val="00E01CD6"/>
    <w:rsid w:val="00E01F3E"/>
    <w:rsid w:val="00E0288F"/>
    <w:rsid w:val="00E02B43"/>
    <w:rsid w:val="00E036CE"/>
    <w:rsid w:val="00E03CC4"/>
    <w:rsid w:val="00E03D67"/>
    <w:rsid w:val="00E03FD8"/>
    <w:rsid w:val="00E0411B"/>
    <w:rsid w:val="00E044B3"/>
    <w:rsid w:val="00E04C35"/>
    <w:rsid w:val="00E05A43"/>
    <w:rsid w:val="00E05F1A"/>
    <w:rsid w:val="00E064D6"/>
    <w:rsid w:val="00E06700"/>
    <w:rsid w:val="00E07051"/>
    <w:rsid w:val="00E071C7"/>
    <w:rsid w:val="00E0721E"/>
    <w:rsid w:val="00E072E7"/>
    <w:rsid w:val="00E07C05"/>
    <w:rsid w:val="00E07D3D"/>
    <w:rsid w:val="00E07F90"/>
    <w:rsid w:val="00E106E5"/>
    <w:rsid w:val="00E10EC4"/>
    <w:rsid w:val="00E110F7"/>
    <w:rsid w:val="00E11C6C"/>
    <w:rsid w:val="00E11D20"/>
    <w:rsid w:val="00E122E8"/>
    <w:rsid w:val="00E12E0F"/>
    <w:rsid w:val="00E13AE0"/>
    <w:rsid w:val="00E1454D"/>
    <w:rsid w:val="00E14ED2"/>
    <w:rsid w:val="00E1540F"/>
    <w:rsid w:val="00E154F9"/>
    <w:rsid w:val="00E16A17"/>
    <w:rsid w:val="00E17761"/>
    <w:rsid w:val="00E17BDE"/>
    <w:rsid w:val="00E17F3A"/>
    <w:rsid w:val="00E2025E"/>
    <w:rsid w:val="00E20406"/>
    <w:rsid w:val="00E20794"/>
    <w:rsid w:val="00E20A71"/>
    <w:rsid w:val="00E20E8A"/>
    <w:rsid w:val="00E21A07"/>
    <w:rsid w:val="00E21AB8"/>
    <w:rsid w:val="00E21EFA"/>
    <w:rsid w:val="00E222F5"/>
    <w:rsid w:val="00E22A04"/>
    <w:rsid w:val="00E22B7B"/>
    <w:rsid w:val="00E22C01"/>
    <w:rsid w:val="00E237EC"/>
    <w:rsid w:val="00E23D71"/>
    <w:rsid w:val="00E24CD0"/>
    <w:rsid w:val="00E24DDE"/>
    <w:rsid w:val="00E25232"/>
    <w:rsid w:val="00E253DB"/>
    <w:rsid w:val="00E26887"/>
    <w:rsid w:val="00E26C8F"/>
    <w:rsid w:val="00E26EC9"/>
    <w:rsid w:val="00E2754D"/>
    <w:rsid w:val="00E27F71"/>
    <w:rsid w:val="00E30886"/>
    <w:rsid w:val="00E31758"/>
    <w:rsid w:val="00E317FB"/>
    <w:rsid w:val="00E324DE"/>
    <w:rsid w:val="00E32618"/>
    <w:rsid w:val="00E334E3"/>
    <w:rsid w:val="00E3364A"/>
    <w:rsid w:val="00E3398A"/>
    <w:rsid w:val="00E33BE1"/>
    <w:rsid w:val="00E33C63"/>
    <w:rsid w:val="00E33E8F"/>
    <w:rsid w:val="00E3476C"/>
    <w:rsid w:val="00E34863"/>
    <w:rsid w:val="00E348DD"/>
    <w:rsid w:val="00E34DC6"/>
    <w:rsid w:val="00E35140"/>
    <w:rsid w:val="00E355C6"/>
    <w:rsid w:val="00E35B8C"/>
    <w:rsid w:val="00E36011"/>
    <w:rsid w:val="00E361D9"/>
    <w:rsid w:val="00E36B23"/>
    <w:rsid w:val="00E37193"/>
    <w:rsid w:val="00E3721F"/>
    <w:rsid w:val="00E3768A"/>
    <w:rsid w:val="00E378C0"/>
    <w:rsid w:val="00E37DF6"/>
    <w:rsid w:val="00E4058B"/>
    <w:rsid w:val="00E4064F"/>
    <w:rsid w:val="00E4070E"/>
    <w:rsid w:val="00E408CE"/>
    <w:rsid w:val="00E40B19"/>
    <w:rsid w:val="00E40F07"/>
    <w:rsid w:val="00E41016"/>
    <w:rsid w:val="00E4102C"/>
    <w:rsid w:val="00E41F91"/>
    <w:rsid w:val="00E420D5"/>
    <w:rsid w:val="00E42133"/>
    <w:rsid w:val="00E421A5"/>
    <w:rsid w:val="00E423CB"/>
    <w:rsid w:val="00E42619"/>
    <w:rsid w:val="00E431B8"/>
    <w:rsid w:val="00E440B6"/>
    <w:rsid w:val="00E443E5"/>
    <w:rsid w:val="00E4447A"/>
    <w:rsid w:val="00E44967"/>
    <w:rsid w:val="00E44F27"/>
    <w:rsid w:val="00E4601F"/>
    <w:rsid w:val="00E472B5"/>
    <w:rsid w:val="00E473C5"/>
    <w:rsid w:val="00E47D04"/>
    <w:rsid w:val="00E5006A"/>
    <w:rsid w:val="00E50A1E"/>
    <w:rsid w:val="00E50CAF"/>
    <w:rsid w:val="00E51A0D"/>
    <w:rsid w:val="00E51D31"/>
    <w:rsid w:val="00E52569"/>
    <w:rsid w:val="00E5443D"/>
    <w:rsid w:val="00E54810"/>
    <w:rsid w:val="00E5481F"/>
    <w:rsid w:val="00E54E10"/>
    <w:rsid w:val="00E54F09"/>
    <w:rsid w:val="00E5514A"/>
    <w:rsid w:val="00E55DF7"/>
    <w:rsid w:val="00E5647A"/>
    <w:rsid w:val="00E567E9"/>
    <w:rsid w:val="00E57AE5"/>
    <w:rsid w:val="00E57E09"/>
    <w:rsid w:val="00E6087A"/>
    <w:rsid w:val="00E60F6D"/>
    <w:rsid w:val="00E61211"/>
    <w:rsid w:val="00E6123B"/>
    <w:rsid w:val="00E629FA"/>
    <w:rsid w:val="00E62FA6"/>
    <w:rsid w:val="00E63759"/>
    <w:rsid w:val="00E6384C"/>
    <w:rsid w:val="00E63DEE"/>
    <w:rsid w:val="00E642C4"/>
    <w:rsid w:val="00E649C0"/>
    <w:rsid w:val="00E64F17"/>
    <w:rsid w:val="00E64F54"/>
    <w:rsid w:val="00E650C1"/>
    <w:rsid w:val="00E65387"/>
    <w:rsid w:val="00E65507"/>
    <w:rsid w:val="00E65E71"/>
    <w:rsid w:val="00E66626"/>
    <w:rsid w:val="00E6729F"/>
    <w:rsid w:val="00E6759D"/>
    <w:rsid w:val="00E67BBE"/>
    <w:rsid w:val="00E7027E"/>
    <w:rsid w:val="00E7046E"/>
    <w:rsid w:val="00E70A1E"/>
    <w:rsid w:val="00E70C60"/>
    <w:rsid w:val="00E7158A"/>
    <w:rsid w:val="00E71661"/>
    <w:rsid w:val="00E726AF"/>
    <w:rsid w:val="00E72D56"/>
    <w:rsid w:val="00E7357A"/>
    <w:rsid w:val="00E737EC"/>
    <w:rsid w:val="00E738D0"/>
    <w:rsid w:val="00E73AA8"/>
    <w:rsid w:val="00E745CA"/>
    <w:rsid w:val="00E74B1A"/>
    <w:rsid w:val="00E74D6A"/>
    <w:rsid w:val="00E759A6"/>
    <w:rsid w:val="00E760FC"/>
    <w:rsid w:val="00E76337"/>
    <w:rsid w:val="00E765C8"/>
    <w:rsid w:val="00E76DCE"/>
    <w:rsid w:val="00E76EEC"/>
    <w:rsid w:val="00E776C7"/>
    <w:rsid w:val="00E77B23"/>
    <w:rsid w:val="00E77FD0"/>
    <w:rsid w:val="00E800E7"/>
    <w:rsid w:val="00E8193B"/>
    <w:rsid w:val="00E81A44"/>
    <w:rsid w:val="00E82D3C"/>
    <w:rsid w:val="00E82FE4"/>
    <w:rsid w:val="00E83EF8"/>
    <w:rsid w:val="00E845FC"/>
    <w:rsid w:val="00E84A94"/>
    <w:rsid w:val="00E84D72"/>
    <w:rsid w:val="00E84F06"/>
    <w:rsid w:val="00E857C6"/>
    <w:rsid w:val="00E85A01"/>
    <w:rsid w:val="00E85BD5"/>
    <w:rsid w:val="00E87342"/>
    <w:rsid w:val="00E87D5C"/>
    <w:rsid w:val="00E90120"/>
    <w:rsid w:val="00E901A3"/>
    <w:rsid w:val="00E901AD"/>
    <w:rsid w:val="00E90D88"/>
    <w:rsid w:val="00E912B6"/>
    <w:rsid w:val="00E912BC"/>
    <w:rsid w:val="00E91507"/>
    <w:rsid w:val="00E915FE"/>
    <w:rsid w:val="00E9182F"/>
    <w:rsid w:val="00E9387E"/>
    <w:rsid w:val="00E93889"/>
    <w:rsid w:val="00E93C2E"/>
    <w:rsid w:val="00E93CE0"/>
    <w:rsid w:val="00E9509D"/>
    <w:rsid w:val="00E9538F"/>
    <w:rsid w:val="00E954FE"/>
    <w:rsid w:val="00E95A90"/>
    <w:rsid w:val="00E95CC3"/>
    <w:rsid w:val="00E96628"/>
    <w:rsid w:val="00E96A82"/>
    <w:rsid w:val="00E96DFA"/>
    <w:rsid w:val="00E97C71"/>
    <w:rsid w:val="00E97CA6"/>
    <w:rsid w:val="00EA0150"/>
    <w:rsid w:val="00EA0218"/>
    <w:rsid w:val="00EA0300"/>
    <w:rsid w:val="00EA07DC"/>
    <w:rsid w:val="00EA0ACE"/>
    <w:rsid w:val="00EA0FCF"/>
    <w:rsid w:val="00EA1890"/>
    <w:rsid w:val="00EA1B37"/>
    <w:rsid w:val="00EA21D1"/>
    <w:rsid w:val="00EA2952"/>
    <w:rsid w:val="00EA3652"/>
    <w:rsid w:val="00EA383E"/>
    <w:rsid w:val="00EA4791"/>
    <w:rsid w:val="00EA4A4F"/>
    <w:rsid w:val="00EA57B0"/>
    <w:rsid w:val="00EA5A19"/>
    <w:rsid w:val="00EA5DD0"/>
    <w:rsid w:val="00EA7BB4"/>
    <w:rsid w:val="00EA7F10"/>
    <w:rsid w:val="00EB0258"/>
    <w:rsid w:val="00EB05B7"/>
    <w:rsid w:val="00EB0A0D"/>
    <w:rsid w:val="00EB12C8"/>
    <w:rsid w:val="00EB13F5"/>
    <w:rsid w:val="00EB16CA"/>
    <w:rsid w:val="00EB1D4B"/>
    <w:rsid w:val="00EB200C"/>
    <w:rsid w:val="00EB239B"/>
    <w:rsid w:val="00EB24AA"/>
    <w:rsid w:val="00EB35A4"/>
    <w:rsid w:val="00EB3859"/>
    <w:rsid w:val="00EB3D4B"/>
    <w:rsid w:val="00EB4074"/>
    <w:rsid w:val="00EB43CB"/>
    <w:rsid w:val="00EB45EF"/>
    <w:rsid w:val="00EB46B9"/>
    <w:rsid w:val="00EB4A72"/>
    <w:rsid w:val="00EB5591"/>
    <w:rsid w:val="00EB693C"/>
    <w:rsid w:val="00EB6AA7"/>
    <w:rsid w:val="00EB6C56"/>
    <w:rsid w:val="00EB70AA"/>
    <w:rsid w:val="00EB71F3"/>
    <w:rsid w:val="00EB725B"/>
    <w:rsid w:val="00EB7AA8"/>
    <w:rsid w:val="00EB7BA8"/>
    <w:rsid w:val="00EC0F2C"/>
    <w:rsid w:val="00EC11E4"/>
    <w:rsid w:val="00EC1946"/>
    <w:rsid w:val="00EC2B71"/>
    <w:rsid w:val="00EC2CE3"/>
    <w:rsid w:val="00EC2EA5"/>
    <w:rsid w:val="00EC3831"/>
    <w:rsid w:val="00EC4DC7"/>
    <w:rsid w:val="00EC4FC3"/>
    <w:rsid w:val="00EC512C"/>
    <w:rsid w:val="00EC5F87"/>
    <w:rsid w:val="00EC6294"/>
    <w:rsid w:val="00EC66ED"/>
    <w:rsid w:val="00EC6BD2"/>
    <w:rsid w:val="00EC766A"/>
    <w:rsid w:val="00EC787C"/>
    <w:rsid w:val="00ED0276"/>
    <w:rsid w:val="00ED05FC"/>
    <w:rsid w:val="00ED12E7"/>
    <w:rsid w:val="00ED16D1"/>
    <w:rsid w:val="00ED268D"/>
    <w:rsid w:val="00ED27C9"/>
    <w:rsid w:val="00ED3566"/>
    <w:rsid w:val="00ED3643"/>
    <w:rsid w:val="00ED364F"/>
    <w:rsid w:val="00ED36B8"/>
    <w:rsid w:val="00ED3BF9"/>
    <w:rsid w:val="00ED41E2"/>
    <w:rsid w:val="00ED4547"/>
    <w:rsid w:val="00ED49D0"/>
    <w:rsid w:val="00ED52B0"/>
    <w:rsid w:val="00ED5BDE"/>
    <w:rsid w:val="00ED6197"/>
    <w:rsid w:val="00ED6614"/>
    <w:rsid w:val="00ED6715"/>
    <w:rsid w:val="00ED6F52"/>
    <w:rsid w:val="00ED70EA"/>
    <w:rsid w:val="00ED7D34"/>
    <w:rsid w:val="00EE00F3"/>
    <w:rsid w:val="00EE05E1"/>
    <w:rsid w:val="00EE08B6"/>
    <w:rsid w:val="00EE0A7B"/>
    <w:rsid w:val="00EE1169"/>
    <w:rsid w:val="00EE12D1"/>
    <w:rsid w:val="00EE1423"/>
    <w:rsid w:val="00EE2093"/>
    <w:rsid w:val="00EE2429"/>
    <w:rsid w:val="00EE250D"/>
    <w:rsid w:val="00EE2B52"/>
    <w:rsid w:val="00EE3119"/>
    <w:rsid w:val="00EE31A9"/>
    <w:rsid w:val="00EE3BAD"/>
    <w:rsid w:val="00EE4243"/>
    <w:rsid w:val="00EE5169"/>
    <w:rsid w:val="00EE556E"/>
    <w:rsid w:val="00EE5683"/>
    <w:rsid w:val="00EE5A58"/>
    <w:rsid w:val="00EE5F7E"/>
    <w:rsid w:val="00EE639B"/>
    <w:rsid w:val="00EE63D0"/>
    <w:rsid w:val="00EE64E9"/>
    <w:rsid w:val="00EE703F"/>
    <w:rsid w:val="00EE7881"/>
    <w:rsid w:val="00EE7F42"/>
    <w:rsid w:val="00EF0130"/>
    <w:rsid w:val="00EF0F5D"/>
    <w:rsid w:val="00EF1F36"/>
    <w:rsid w:val="00EF3597"/>
    <w:rsid w:val="00EF404F"/>
    <w:rsid w:val="00EF431F"/>
    <w:rsid w:val="00EF5E9F"/>
    <w:rsid w:val="00EF60C7"/>
    <w:rsid w:val="00EF7423"/>
    <w:rsid w:val="00EF7804"/>
    <w:rsid w:val="00F0097D"/>
    <w:rsid w:val="00F00C9C"/>
    <w:rsid w:val="00F00EE3"/>
    <w:rsid w:val="00F0111B"/>
    <w:rsid w:val="00F0148E"/>
    <w:rsid w:val="00F01846"/>
    <w:rsid w:val="00F0248E"/>
    <w:rsid w:val="00F02F44"/>
    <w:rsid w:val="00F0314B"/>
    <w:rsid w:val="00F037E4"/>
    <w:rsid w:val="00F04074"/>
    <w:rsid w:val="00F04411"/>
    <w:rsid w:val="00F055E6"/>
    <w:rsid w:val="00F05C42"/>
    <w:rsid w:val="00F05DE3"/>
    <w:rsid w:val="00F05F3D"/>
    <w:rsid w:val="00F066D6"/>
    <w:rsid w:val="00F06991"/>
    <w:rsid w:val="00F06F96"/>
    <w:rsid w:val="00F06FB5"/>
    <w:rsid w:val="00F077FA"/>
    <w:rsid w:val="00F117DE"/>
    <w:rsid w:val="00F12567"/>
    <w:rsid w:val="00F12BAC"/>
    <w:rsid w:val="00F144FC"/>
    <w:rsid w:val="00F15474"/>
    <w:rsid w:val="00F16182"/>
    <w:rsid w:val="00F16615"/>
    <w:rsid w:val="00F1683F"/>
    <w:rsid w:val="00F168F6"/>
    <w:rsid w:val="00F1690D"/>
    <w:rsid w:val="00F175BD"/>
    <w:rsid w:val="00F17D65"/>
    <w:rsid w:val="00F17E11"/>
    <w:rsid w:val="00F20463"/>
    <w:rsid w:val="00F207AF"/>
    <w:rsid w:val="00F22DDC"/>
    <w:rsid w:val="00F23E76"/>
    <w:rsid w:val="00F2434E"/>
    <w:rsid w:val="00F2478B"/>
    <w:rsid w:val="00F24952"/>
    <w:rsid w:val="00F253DC"/>
    <w:rsid w:val="00F262A0"/>
    <w:rsid w:val="00F26B89"/>
    <w:rsid w:val="00F26F0E"/>
    <w:rsid w:val="00F304FC"/>
    <w:rsid w:val="00F318DA"/>
    <w:rsid w:val="00F319DD"/>
    <w:rsid w:val="00F32289"/>
    <w:rsid w:val="00F3260D"/>
    <w:rsid w:val="00F32DD3"/>
    <w:rsid w:val="00F3321E"/>
    <w:rsid w:val="00F332B4"/>
    <w:rsid w:val="00F3402A"/>
    <w:rsid w:val="00F34AE8"/>
    <w:rsid w:val="00F34AEE"/>
    <w:rsid w:val="00F34CB3"/>
    <w:rsid w:val="00F3539F"/>
    <w:rsid w:val="00F35CDE"/>
    <w:rsid w:val="00F35F77"/>
    <w:rsid w:val="00F3626D"/>
    <w:rsid w:val="00F3633B"/>
    <w:rsid w:val="00F3669E"/>
    <w:rsid w:val="00F36E5F"/>
    <w:rsid w:val="00F373D5"/>
    <w:rsid w:val="00F378F5"/>
    <w:rsid w:val="00F403CB"/>
    <w:rsid w:val="00F405E4"/>
    <w:rsid w:val="00F40719"/>
    <w:rsid w:val="00F41AB6"/>
    <w:rsid w:val="00F41D3F"/>
    <w:rsid w:val="00F421B4"/>
    <w:rsid w:val="00F426F8"/>
    <w:rsid w:val="00F4309B"/>
    <w:rsid w:val="00F43659"/>
    <w:rsid w:val="00F4371E"/>
    <w:rsid w:val="00F43976"/>
    <w:rsid w:val="00F43DDA"/>
    <w:rsid w:val="00F43E72"/>
    <w:rsid w:val="00F43EAE"/>
    <w:rsid w:val="00F45509"/>
    <w:rsid w:val="00F45958"/>
    <w:rsid w:val="00F45C4C"/>
    <w:rsid w:val="00F463FB"/>
    <w:rsid w:val="00F46D0F"/>
    <w:rsid w:val="00F46D48"/>
    <w:rsid w:val="00F46FAD"/>
    <w:rsid w:val="00F4728B"/>
    <w:rsid w:val="00F47664"/>
    <w:rsid w:val="00F4767B"/>
    <w:rsid w:val="00F47A00"/>
    <w:rsid w:val="00F47F77"/>
    <w:rsid w:val="00F523F5"/>
    <w:rsid w:val="00F52578"/>
    <w:rsid w:val="00F528BF"/>
    <w:rsid w:val="00F52EF9"/>
    <w:rsid w:val="00F53788"/>
    <w:rsid w:val="00F5388F"/>
    <w:rsid w:val="00F5473B"/>
    <w:rsid w:val="00F54D07"/>
    <w:rsid w:val="00F5616A"/>
    <w:rsid w:val="00F56BE6"/>
    <w:rsid w:val="00F57C06"/>
    <w:rsid w:val="00F6015F"/>
    <w:rsid w:val="00F601E8"/>
    <w:rsid w:val="00F60DA6"/>
    <w:rsid w:val="00F613CC"/>
    <w:rsid w:val="00F61C67"/>
    <w:rsid w:val="00F61D2E"/>
    <w:rsid w:val="00F61E2F"/>
    <w:rsid w:val="00F626AD"/>
    <w:rsid w:val="00F639D6"/>
    <w:rsid w:val="00F63BC4"/>
    <w:rsid w:val="00F6449B"/>
    <w:rsid w:val="00F64FB2"/>
    <w:rsid w:val="00F6510A"/>
    <w:rsid w:val="00F65E7C"/>
    <w:rsid w:val="00F65EA6"/>
    <w:rsid w:val="00F6655C"/>
    <w:rsid w:val="00F66C24"/>
    <w:rsid w:val="00F672EF"/>
    <w:rsid w:val="00F67519"/>
    <w:rsid w:val="00F678DD"/>
    <w:rsid w:val="00F6790B"/>
    <w:rsid w:val="00F67BF9"/>
    <w:rsid w:val="00F67E40"/>
    <w:rsid w:val="00F67F28"/>
    <w:rsid w:val="00F706B9"/>
    <w:rsid w:val="00F70AE6"/>
    <w:rsid w:val="00F70C98"/>
    <w:rsid w:val="00F712CC"/>
    <w:rsid w:val="00F71A20"/>
    <w:rsid w:val="00F723C0"/>
    <w:rsid w:val="00F72730"/>
    <w:rsid w:val="00F728AE"/>
    <w:rsid w:val="00F7295E"/>
    <w:rsid w:val="00F72995"/>
    <w:rsid w:val="00F72FB6"/>
    <w:rsid w:val="00F73213"/>
    <w:rsid w:val="00F73478"/>
    <w:rsid w:val="00F73871"/>
    <w:rsid w:val="00F73954"/>
    <w:rsid w:val="00F73AA2"/>
    <w:rsid w:val="00F73BAC"/>
    <w:rsid w:val="00F73D91"/>
    <w:rsid w:val="00F7422B"/>
    <w:rsid w:val="00F7424E"/>
    <w:rsid w:val="00F742B6"/>
    <w:rsid w:val="00F7456C"/>
    <w:rsid w:val="00F7548F"/>
    <w:rsid w:val="00F77275"/>
    <w:rsid w:val="00F774D5"/>
    <w:rsid w:val="00F7770A"/>
    <w:rsid w:val="00F800D8"/>
    <w:rsid w:val="00F8022F"/>
    <w:rsid w:val="00F8047D"/>
    <w:rsid w:val="00F80D46"/>
    <w:rsid w:val="00F80DDB"/>
    <w:rsid w:val="00F816F6"/>
    <w:rsid w:val="00F82638"/>
    <w:rsid w:val="00F829CA"/>
    <w:rsid w:val="00F82A55"/>
    <w:rsid w:val="00F844BA"/>
    <w:rsid w:val="00F84B18"/>
    <w:rsid w:val="00F85683"/>
    <w:rsid w:val="00F85A1A"/>
    <w:rsid w:val="00F85A8D"/>
    <w:rsid w:val="00F85EF9"/>
    <w:rsid w:val="00F86438"/>
    <w:rsid w:val="00F866A5"/>
    <w:rsid w:val="00F867E8"/>
    <w:rsid w:val="00F86D92"/>
    <w:rsid w:val="00F86E57"/>
    <w:rsid w:val="00F87379"/>
    <w:rsid w:val="00F87996"/>
    <w:rsid w:val="00F87BCA"/>
    <w:rsid w:val="00F904A5"/>
    <w:rsid w:val="00F9056D"/>
    <w:rsid w:val="00F9059B"/>
    <w:rsid w:val="00F90FD1"/>
    <w:rsid w:val="00F923BC"/>
    <w:rsid w:val="00F94019"/>
    <w:rsid w:val="00F940CA"/>
    <w:rsid w:val="00F94138"/>
    <w:rsid w:val="00F944B1"/>
    <w:rsid w:val="00F94625"/>
    <w:rsid w:val="00F958CD"/>
    <w:rsid w:val="00F97E24"/>
    <w:rsid w:val="00FA03BF"/>
    <w:rsid w:val="00FA05E0"/>
    <w:rsid w:val="00FA0DD2"/>
    <w:rsid w:val="00FA110E"/>
    <w:rsid w:val="00FA12E1"/>
    <w:rsid w:val="00FA1B5D"/>
    <w:rsid w:val="00FA1ED7"/>
    <w:rsid w:val="00FA21F7"/>
    <w:rsid w:val="00FA228C"/>
    <w:rsid w:val="00FA25C7"/>
    <w:rsid w:val="00FA2F76"/>
    <w:rsid w:val="00FA3651"/>
    <w:rsid w:val="00FA4FD1"/>
    <w:rsid w:val="00FA520B"/>
    <w:rsid w:val="00FA53BB"/>
    <w:rsid w:val="00FA6487"/>
    <w:rsid w:val="00FA6621"/>
    <w:rsid w:val="00FA66B4"/>
    <w:rsid w:val="00FA68E2"/>
    <w:rsid w:val="00FA6C75"/>
    <w:rsid w:val="00FA71F1"/>
    <w:rsid w:val="00FA77DA"/>
    <w:rsid w:val="00FA7AB0"/>
    <w:rsid w:val="00FB16D3"/>
    <w:rsid w:val="00FB2427"/>
    <w:rsid w:val="00FB2664"/>
    <w:rsid w:val="00FB333E"/>
    <w:rsid w:val="00FB3ACB"/>
    <w:rsid w:val="00FB3AE0"/>
    <w:rsid w:val="00FB3AE8"/>
    <w:rsid w:val="00FB3DC1"/>
    <w:rsid w:val="00FB406A"/>
    <w:rsid w:val="00FB4928"/>
    <w:rsid w:val="00FB4A9B"/>
    <w:rsid w:val="00FB4E00"/>
    <w:rsid w:val="00FB55CA"/>
    <w:rsid w:val="00FB55D2"/>
    <w:rsid w:val="00FB5654"/>
    <w:rsid w:val="00FB570F"/>
    <w:rsid w:val="00FB57EB"/>
    <w:rsid w:val="00FB5964"/>
    <w:rsid w:val="00FB5A7F"/>
    <w:rsid w:val="00FB5E8F"/>
    <w:rsid w:val="00FB717A"/>
    <w:rsid w:val="00FB75F4"/>
    <w:rsid w:val="00FB76B8"/>
    <w:rsid w:val="00FB7A54"/>
    <w:rsid w:val="00FB7BCB"/>
    <w:rsid w:val="00FB7EC4"/>
    <w:rsid w:val="00FC094E"/>
    <w:rsid w:val="00FC0B78"/>
    <w:rsid w:val="00FC129D"/>
    <w:rsid w:val="00FC155B"/>
    <w:rsid w:val="00FC1640"/>
    <w:rsid w:val="00FC245E"/>
    <w:rsid w:val="00FC38BC"/>
    <w:rsid w:val="00FC487D"/>
    <w:rsid w:val="00FC492E"/>
    <w:rsid w:val="00FC4F15"/>
    <w:rsid w:val="00FC51E6"/>
    <w:rsid w:val="00FC68AE"/>
    <w:rsid w:val="00FC6E17"/>
    <w:rsid w:val="00FC724E"/>
    <w:rsid w:val="00FC7466"/>
    <w:rsid w:val="00FC784D"/>
    <w:rsid w:val="00FC795F"/>
    <w:rsid w:val="00FC7C81"/>
    <w:rsid w:val="00FC7D7E"/>
    <w:rsid w:val="00FC7E04"/>
    <w:rsid w:val="00FC7E20"/>
    <w:rsid w:val="00FD07D2"/>
    <w:rsid w:val="00FD0B79"/>
    <w:rsid w:val="00FD0BD1"/>
    <w:rsid w:val="00FD0C2C"/>
    <w:rsid w:val="00FD1848"/>
    <w:rsid w:val="00FD196D"/>
    <w:rsid w:val="00FD1D62"/>
    <w:rsid w:val="00FD24F4"/>
    <w:rsid w:val="00FD2594"/>
    <w:rsid w:val="00FD26A2"/>
    <w:rsid w:val="00FD2AEE"/>
    <w:rsid w:val="00FD2BDC"/>
    <w:rsid w:val="00FD2CC9"/>
    <w:rsid w:val="00FD3683"/>
    <w:rsid w:val="00FD47C8"/>
    <w:rsid w:val="00FD4ADC"/>
    <w:rsid w:val="00FD5293"/>
    <w:rsid w:val="00FD572C"/>
    <w:rsid w:val="00FD6211"/>
    <w:rsid w:val="00FD656D"/>
    <w:rsid w:val="00FD6C05"/>
    <w:rsid w:val="00FD6DB1"/>
    <w:rsid w:val="00FD72C6"/>
    <w:rsid w:val="00FD7EB9"/>
    <w:rsid w:val="00FE0804"/>
    <w:rsid w:val="00FE0991"/>
    <w:rsid w:val="00FE09D1"/>
    <w:rsid w:val="00FE1879"/>
    <w:rsid w:val="00FE1AF6"/>
    <w:rsid w:val="00FE259E"/>
    <w:rsid w:val="00FE2890"/>
    <w:rsid w:val="00FE2BE2"/>
    <w:rsid w:val="00FE2D20"/>
    <w:rsid w:val="00FE3037"/>
    <w:rsid w:val="00FE33B9"/>
    <w:rsid w:val="00FE38A7"/>
    <w:rsid w:val="00FE3F7C"/>
    <w:rsid w:val="00FE4888"/>
    <w:rsid w:val="00FE4FAC"/>
    <w:rsid w:val="00FE5BCC"/>
    <w:rsid w:val="00FE5D64"/>
    <w:rsid w:val="00FE5DDC"/>
    <w:rsid w:val="00FE5DE0"/>
    <w:rsid w:val="00FE6240"/>
    <w:rsid w:val="00FE7213"/>
    <w:rsid w:val="00FE7B58"/>
    <w:rsid w:val="00FF076C"/>
    <w:rsid w:val="00FF099E"/>
    <w:rsid w:val="00FF1A77"/>
    <w:rsid w:val="00FF1A97"/>
    <w:rsid w:val="00FF2FAE"/>
    <w:rsid w:val="00FF331F"/>
    <w:rsid w:val="00FF3AA8"/>
    <w:rsid w:val="00FF3E6F"/>
    <w:rsid w:val="00FF3F8D"/>
    <w:rsid w:val="00FF4160"/>
    <w:rsid w:val="00FF4484"/>
    <w:rsid w:val="00FF57BB"/>
    <w:rsid w:val="00FF5CA5"/>
    <w:rsid w:val="00FF6546"/>
    <w:rsid w:val="00FF6BF2"/>
    <w:rsid w:val="00FF75F0"/>
    <w:rsid w:val="00FF7A95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8E58656"/>
  <w15:chartTrackingRefBased/>
  <w15:docId w15:val="{786BB500-7AFA-400E-8297-BE1231251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AC6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rsid w:val="00FD2BDC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FD2BDC"/>
    <w:pPr>
      <w:ind w:left="340"/>
    </w:pPr>
  </w:style>
  <w:style w:type="paragraph" w:styleId="Footer">
    <w:name w:val="footer"/>
    <w:basedOn w:val="Normal"/>
    <w:link w:val="FooterChar"/>
    <w:uiPriority w:val="99"/>
    <w:rsid w:val="00FD2BDC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FD2BD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D2BDC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FD2BDC"/>
    <w:rPr>
      <w:sz w:val="18"/>
    </w:rPr>
  </w:style>
  <w:style w:type="paragraph" w:customStyle="1" w:styleId="Graphic">
    <w:name w:val="Graphic"/>
    <w:basedOn w:val="Signature"/>
    <w:rsid w:val="00FD2B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D2BDC"/>
    <w:pPr>
      <w:spacing w:line="240" w:lineRule="auto"/>
    </w:pPr>
  </w:style>
  <w:style w:type="paragraph" w:styleId="ListBullet2">
    <w:name w:val="List Bullet 2"/>
    <w:basedOn w:val="ListBullet"/>
    <w:rsid w:val="00FD2BDC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FD2BDC"/>
    <w:rPr>
      <w:bCs/>
      <w:i/>
      <w:sz w:val="14"/>
    </w:rPr>
  </w:style>
  <w:style w:type="paragraph" w:styleId="BodyText3">
    <w:name w:val="Body Text 3"/>
    <w:basedOn w:val="Normal"/>
    <w:rsid w:val="00FD2BDC"/>
    <w:pPr>
      <w:ind w:left="142" w:hanging="142"/>
    </w:pPr>
    <w:rPr>
      <w:sz w:val="18"/>
      <w:szCs w:val="16"/>
    </w:rPr>
  </w:style>
  <w:style w:type="character" w:styleId="PageNumber">
    <w:name w:val="page number"/>
    <w:rsid w:val="00FD2BDC"/>
    <w:rPr>
      <w:sz w:val="22"/>
    </w:rPr>
  </w:style>
  <w:style w:type="paragraph" w:styleId="ListBullet3">
    <w:name w:val="List Bullet 3"/>
    <w:basedOn w:val="ListBullet"/>
    <w:autoRedefine/>
    <w:rsid w:val="00FD2BDC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FD2BDC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FD2BD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BDC"/>
    <w:pPr>
      <w:spacing w:after="0"/>
    </w:pPr>
  </w:style>
  <w:style w:type="paragraph" w:customStyle="1" w:styleId="acctdividends">
    <w:name w:val="acct dividends"/>
    <w:aliases w:val="ad"/>
    <w:basedOn w:val="Normal"/>
    <w:rsid w:val="00FD2BD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BD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FD2BDC"/>
    <w:pPr>
      <w:spacing w:after="0"/>
    </w:pPr>
  </w:style>
  <w:style w:type="paragraph" w:customStyle="1" w:styleId="acctindent">
    <w:name w:val="acct indent"/>
    <w:aliases w:val="ai"/>
    <w:basedOn w:val="BodyText"/>
    <w:rsid w:val="00FD2BDC"/>
    <w:pPr>
      <w:ind w:left="284"/>
    </w:pPr>
  </w:style>
  <w:style w:type="paragraph" w:customStyle="1" w:styleId="acctmainheading">
    <w:name w:val="acct main heading"/>
    <w:aliases w:val="am"/>
    <w:basedOn w:val="Normal"/>
    <w:rsid w:val="00FD2BD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FD2BD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FD2BDC"/>
    <w:pPr>
      <w:jc w:val="center"/>
    </w:pPr>
  </w:style>
  <w:style w:type="paragraph" w:customStyle="1" w:styleId="acctreadnote">
    <w:name w:val="acct read note"/>
    <w:aliases w:val="ar"/>
    <w:basedOn w:val="BodyText"/>
    <w:rsid w:val="00FD2BD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FD2BD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FD2BD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FD2B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BD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FD2BD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B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B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BDC"/>
    <w:pPr>
      <w:ind w:left="1134"/>
    </w:pPr>
  </w:style>
  <w:style w:type="paragraph" w:customStyle="1" w:styleId="block">
    <w:name w:val="block"/>
    <w:aliases w:val="b"/>
    <w:basedOn w:val="BodyText"/>
    <w:rsid w:val="00FD2BD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B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BD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FD2BD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FD2BD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FD2BD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FD2B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BDC"/>
    <w:pPr>
      <w:spacing w:after="0"/>
    </w:pPr>
  </w:style>
  <w:style w:type="paragraph" w:customStyle="1" w:styleId="List1a">
    <w:name w:val="List 1a"/>
    <w:aliases w:val="1a"/>
    <w:basedOn w:val="Normal"/>
    <w:rsid w:val="00FD2BD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FD2BDC"/>
    <w:pPr>
      <w:spacing w:after="260"/>
      <w:ind w:left="1134" w:hanging="567"/>
    </w:pPr>
  </w:style>
  <w:style w:type="paragraph" w:styleId="MacroText">
    <w:name w:val="macro"/>
    <w:semiHidden/>
    <w:rsid w:val="00FD2B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FD2BD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FD2BD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FD2BDC"/>
    <w:pPr>
      <w:ind w:left="1418" w:hanging="1418"/>
    </w:pPr>
  </w:style>
  <w:style w:type="paragraph" w:styleId="TOC4">
    <w:name w:val="toc 4"/>
    <w:basedOn w:val="TOC3"/>
    <w:autoRedefine/>
    <w:semiHidden/>
    <w:rsid w:val="00FD2BDC"/>
  </w:style>
  <w:style w:type="paragraph" w:customStyle="1" w:styleId="zcompanyname">
    <w:name w:val="zcompany name"/>
    <w:aliases w:val="cn"/>
    <w:basedOn w:val="Normal"/>
    <w:rsid w:val="00FD2B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FD2BDC"/>
  </w:style>
  <w:style w:type="paragraph" w:customStyle="1" w:styleId="zreportaddinfo">
    <w:name w:val="zreport addinfo"/>
    <w:basedOn w:val="Normal"/>
    <w:rsid w:val="00FD2BD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FD2BD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FD2B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FD2B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BDC"/>
    <w:pPr>
      <w:spacing w:after="130"/>
    </w:pPr>
  </w:style>
  <w:style w:type="paragraph" w:customStyle="1" w:styleId="ind">
    <w:name w:val="*ind"/>
    <w:basedOn w:val="BodyText"/>
    <w:rsid w:val="00FD2BD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FD2B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BD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FD2BDC"/>
    <w:rPr>
      <w:b/>
      <w:bCs/>
    </w:rPr>
  </w:style>
  <w:style w:type="paragraph" w:customStyle="1" w:styleId="nineptbodytext">
    <w:name w:val="nine pt body text"/>
    <w:aliases w:val="9bt"/>
    <w:basedOn w:val="nineptnormal"/>
    <w:rsid w:val="00FD2BDC"/>
    <w:pPr>
      <w:spacing w:after="220"/>
    </w:pPr>
  </w:style>
  <w:style w:type="paragraph" w:customStyle="1" w:styleId="nineptnormal">
    <w:name w:val="nine pt normal"/>
    <w:aliases w:val="9n"/>
    <w:basedOn w:val="Normal"/>
    <w:rsid w:val="00FD2BD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FD2BDC"/>
    <w:pPr>
      <w:jc w:val="center"/>
    </w:pPr>
  </w:style>
  <w:style w:type="paragraph" w:customStyle="1" w:styleId="heading">
    <w:name w:val="heading"/>
    <w:aliases w:val="h"/>
    <w:basedOn w:val="BodyText"/>
    <w:rsid w:val="00FD2BDC"/>
    <w:rPr>
      <w:b/>
    </w:rPr>
  </w:style>
  <w:style w:type="paragraph" w:customStyle="1" w:styleId="headingcentred">
    <w:name w:val="heading centred"/>
    <w:aliases w:val="hc"/>
    <w:basedOn w:val="heading"/>
    <w:rsid w:val="00FD2B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BDC"/>
  </w:style>
  <w:style w:type="paragraph" w:customStyle="1" w:styleId="nineptheadingcentredbold">
    <w:name w:val="nine pt heading centred bold"/>
    <w:aliases w:val="9hcb"/>
    <w:basedOn w:val="Normal"/>
    <w:rsid w:val="00FD2BD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B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B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BDC"/>
    <w:rPr>
      <w:b/>
    </w:rPr>
  </w:style>
  <w:style w:type="paragraph" w:customStyle="1" w:styleId="nineptcolumntab1">
    <w:name w:val="nine pt column tab1"/>
    <w:aliases w:val="a91"/>
    <w:basedOn w:val="nineptnormal"/>
    <w:rsid w:val="00FD2B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B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BDC"/>
    <w:pPr>
      <w:jc w:val="center"/>
    </w:pPr>
  </w:style>
  <w:style w:type="paragraph" w:customStyle="1" w:styleId="Normalheading">
    <w:name w:val="Normal heading"/>
    <w:aliases w:val="nh"/>
    <w:basedOn w:val="Normal"/>
    <w:rsid w:val="00FD2BD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FD2BD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FD2BD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FD2BD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FD2BD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FD2BD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FD2BD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D2B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BD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FD2BD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FD2BDC"/>
    <w:pPr>
      <w:spacing w:after="20"/>
    </w:pPr>
  </w:style>
  <w:style w:type="paragraph" w:customStyle="1" w:styleId="keeptogether">
    <w:name w:val="keep together"/>
    <w:aliases w:val="kt"/>
    <w:basedOn w:val="BodyText"/>
    <w:rsid w:val="00FD2BD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FD2BD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FD2BDC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FD2BD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FD2BDC"/>
    <w:pPr>
      <w:spacing w:before="130" w:after="130"/>
    </w:pPr>
  </w:style>
  <w:style w:type="paragraph" w:customStyle="1" w:styleId="BodyTextitalic">
    <w:name w:val="Body Text italic"/>
    <w:basedOn w:val="BodyText"/>
    <w:rsid w:val="00FD2BD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FD2BD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FD2BD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FD2B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BD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FD2BDC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FD2B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B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B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BD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FD2BD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FD2B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B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BD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FD2BD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FD2BD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FD2BDC"/>
    <w:rPr>
      <w:i/>
      <w:iCs/>
    </w:rPr>
  </w:style>
  <w:style w:type="paragraph" w:customStyle="1" w:styleId="accttwofigures0">
    <w:name w:val="acct two figures %"/>
    <w:aliases w:val="a2%"/>
    <w:basedOn w:val="Normal"/>
    <w:rsid w:val="00FD2BD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FD2BD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FD2B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B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BD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FD2B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B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B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B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BDC"/>
    <w:pPr>
      <w:spacing w:after="0"/>
    </w:pPr>
  </w:style>
  <w:style w:type="paragraph" w:customStyle="1" w:styleId="smallreturn">
    <w:name w:val="small return"/>
    <w:aliases w:val="sr"/>
    <w:basedOn w:val="Normal"/>
    <w:rsid w:val="00FD2BD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FD2BDC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B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BD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FD2BD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FD2BD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FD2B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BDC"/>
    <w:pPr>
      <w:spacing w:after="0"/>
    </w:pPr>
  </w:style>
  <w:style w:type="paragraph" w:customStyle="1" w:styleId="blockbullet">
    <w:name w:val="block bullet"/>
    <w:aliases w:val="bb"/>
    <w:basedOn w:val="block"/>
    <w:rsid w:val="00FD2BDC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BD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FD2B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BDC"/>
    <w:pPr>
      <w:spacing w:after="0"/>
    </w:pPr>
  </w:style>
  <w:style w:type="paragraph" w:customStyle="1" w:styleId="eightptnormal">
    <w:name w:val="eight pt normal"/>
    <w:aliases w:val="8n"/>
    <w:basedOn w:val="Normal"/>
    <w:rsid w:val="00FD2BD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FD2B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B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B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BDC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B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B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B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B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BDC"/>
    <w:pPr>
      <w:spacing w:after="0"/>
    </w:pPr>
  </w:style>
  <w:style w:type="paragraph" w:customStyle="1" w:styleId="eightptblock">
    <w:name w:val="eight pt block"/>
    <w:aliases w:val="8b"/>
    <w:basedOn w:val="Normal"/>
    <w:rsid w:val="00FD2BD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FD2B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B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B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BD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FD2BDC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FD2BDC"/>
    <w:pPr>
      <w:spacing w:after="0"/>
    </w:pPr>
  </w:style>
  <w:style w:type="paragraph" w:customStyle="1" w:styleId="blockindent">
    <w:name w:val="block indent"/>
    <w:aliases w:val="bi"/>
    <w:basedOn w:val="block"/>
    <w:rsid w:val="00FD2B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BDC"/>
    <w:pPr>
      <w:jc w:val="center"/>
    </w:pPr>
  </w:style>
  <w:style w:type="paragraph" w:customStyle="1" w:styleId="nineptcol">
    <w:name w:val="nine pt %col"/>
    <w:aliases w:val="9%"/>
    <w:basedOn w:val="nineptnormal"/>
    <w:rsid w:val="00FD2B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B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B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B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B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B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BD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FD2B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BD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B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B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B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B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BD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BD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B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BD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FD2B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BDC"/>
    <w:pPr>
      <w:spacing w:after="80"/>
    </w:pPr>
  </w:style>
  <w:style w:type="paragraph" w:customStyle="1" w:styleId="nineptratecol">
    <w:name w:val="nine pt rate col"/>
    <w:aliases w:val="a9r"/>
    <w:basedOn w:val="nineptnormal"/>
    <w:rsid w:val="00FD2B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B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B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BD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FD2B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B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BD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FD2B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B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B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B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B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B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BDC"/>
    <w:pPr>
      <w:ind w:left="907" w:hanging="340"/>
    </w:pPr>
  </w:style>
  <w:style w:type="paragraph" w:customStyle="1" w:styleId="List3i">
    <w:name w:val="List 3i"/>
    <w:aliases w:val="3i"/>
    <w:basedOn w:val="List2i"/>
    <w:rsid w:val="00FD2B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B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B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B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B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B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B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BDC"/>
    <w:pPr>
      <w:spacing w:after="80"/>
    </w:pPr>
  </w:style>
  <w:style w:type="paragraph" w:customStyle="1" w:styleId="blockbullet2">
    <w:name w:val="block bullet 2"/>
    <w:aliases w:val="bb2"/>
    <w:basedOn w:val="BodyText"/>
    <w:rsid w:val="00FD2BDC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FD2B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BD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C1455"/>
    <w:pPr>
      <w:tabs>
        <w:tab w:val="num" w:pos="540"/>
      </w:tabs>
      <w:spacing w:after="0" w:line="240" w:lineRule="atLeast"/>
      <w:ind w:right="279"/>
      <w:jc w:val="thaiDistribute"/>
    </w:pPr>
    <w:rPr>
      <w:b/>
      <w:i/>
      <w:i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C1455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076D"/>
    <w:pPr>
      <w:spacing w:after="0" w:line="240" w:lineRule="atLeast"/>
      <w:ind w:left="540" w:right="421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5076D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rFonts w:cs="Angsana New"/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C766E6"/>
    <w:rPr>
      <w:rFonts w:cs="Angsana New"/>
      <w:b/>
      <w:i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paragraph" w:customStyle="1" w:styleId="RNormal">
    <w:name w:val="RNormal"/>
    <w:basedOn w:val="Normal"/>
    <w:rsid w:val="0026455B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E">
    <w:name w:val="?????? E"/>
    <w:basedOn w:val="Normal"/>
    <w:rsid w:val="00176E85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character" w:customStyle="1" w:styleId="longtext">
    <w:name w:val="long_text"/>
    <w:basedOn w:val="DefaultParagraphFont"/>
    <w:rsid w:val="00D318FD"/>
  </w:style>
  <w:style w:type="character" w:styleId="Emphasis">
    <w:name w:val="Emphasis"/>
    <w:qFormat/>
    <w:rsid w:val="00D318FD"/>
    <w:rPr>
      <w:i/>
      <w:iCs/>
    </w:rPr>
  </w:style>
  <w:style w:type="paragraph" w:customStyle="1" w:styleId="NormalThaiDistributedJustification">
    <w:name w:val="Normal + Thai Distributed Justification"/>
    <w:basedOn w:val="Normal"/>
    <w:rsid w:val="007F5B4F"/>
    <w:pPr>
      <w:jc w:val="thaiDistribute"/>
    </w:pPr>
    <w:rPr>
      <w:rFonts w:eastAsia="MS Mincho"/>
      <w:lang w:val="en-US" w:bidi="th-TH"/>
    </w:rPr>
  </w:style>
  <w:style w:type="character" w:customStyle="1" w:styleId="hps">
    <w:name w:val="hps"/>
    <w:basedOn w:val="DefaultParagraphFont"/>
    <w:rsid w:val="00742D55"/>
  </w:style>
  <w:style w:type="paragraph" w:customStyle="1" w:styleId="E0">
    <w:name w:val="?????????? E"/>
    <w:basedOn w:val="Normal"/>
    <w:rsid w:val="00C62698"/>
    <w:pPr>
      <w:spacing w:line="240" w:lineRule="auto"/>
      <w:jc w:val="center"/>
    </w:pPr>
    <w:rPr>
      <w:rFonts w:cs="Times New Roman"/>
      <w:b/>
      <w:bCs/>
      <w:szCs w:val="22"/>
      <w:lang w:val="th-TH" w:bidi="th-TH"/>
    </w:rPr>
  </w:style>
  <w:style w:type="paragraph" w:styleId="ListParagraph">
    <w:name w:val="List Paragraph"/>
    <w:basedOn w:val="Normal"/>
    <w:uiPriority w:val="34"/>
    <w:qFormat/>
    <w:rsid w:val="000A76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  <w:lang w:val="en-US" w:bidi="th-TH"/>
    </w:rPr>
  </w:style>
  <w:style w:type="paragraph" w:styleId="NoSpacing">
    <w:name w:val="No Spacing"/>
    <w:uiPriority w:val="1"/>
    <w:qFormat/>
    <w:rsid w:val="00B85657"/>
    <w:rPr>
      <w:rFonts w:ascii="Calibri" w:eastAsia="Calibri" w:hAnsi="Calibri" w:cs="Cordia New"/>
      <w:sz w:val="22"/>
      <w:szCs w:val="28"/>
    </w:rPr>
  </w:style>
  <w:style w:type="paragraph" w:customStyle="1" w:styleId="NormalAngsanaNew">
    <w:name w:val="Normal + Angsana New"/>
    <w:aliases w:val="15 pt"/>
    <w:basedOn w:val="Normal"/>
    <w:rsid w:val="00B85657"/>
    <w:pPr>
      <w:tabs>
        <w:tab w:val="left" w:pos="360"/>
        <w:tab w:val="left" w:pos="720"/>
        <w:tab w:val="left" w:pos="1080"/>
      </w:tabs>
      <w:spacing w:line="240" w:lineRule="auto"/>
    </w:pPr>
    <w:rPr>
      <w:rFonts w:ascii="Angsana New" w:hAnsi="Angsana New"/>
      <w:sz w:val="30"/>
      <w:szCs w:val="30"/>
      <w:lang w:val="th-TH" w:bidi="th-TH"/>
    </w:rPr>
  </w:style>
  <w:style w:type="character" w:customStyle="1" w:styleId="Heading5Char">
    <w:name w:val="Heading 5 Char"/>
    <w:link w:val="Heading5"/>
    <w:rsid w:val="00115E78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E64E9"/>
    <w:rPr>
      <w:sz w:val="18"/>
      <w:lang w:val="en-GB" w:bidi="ar-SA"/>
    </w:rPr>
  </w:style>
  <w:style w:type="table" w:styleId="TableGridLight">
    <w:name w:val="Grid Table Light"/>
    <w:basedOn w:val="TableNormal"/>
    <w:uiPriority w:val="40"/>
    <w:rsid w:val="002851A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2851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A2ndlevelbullet">
    <w:name w:val="AA 2nd level bullet"/>
    <w:basedOn w:val="Normal"/>
    <w:rsid w:val="007D2C46"/>
    <w:pPr>
      <w:numPr>
        <w:numId w:val="40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97D34"/>
    <w:pPr>
      <w:autoSpaceDE w:val="0"/>
      <w:autoSpaceDN w:val="0"/>
      <w:adjustRightInd w:val="0"/>
      <w:spacing w:line="19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styleId="EnvelopeReturn">
    <w:name w:val="envelope return"/>
    <w:basedOn w:val="Normal"/>
    <w:rsid w:val="002B7914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character" w:customStyle="1" w:styleId="BodyTextChar1">
    <w:name w:val="Body Text Char1"/>
    <w:aliases w:val="bt Char1,body text Char1,Body Char2"/>
    <w:basedOn w:val="DefaultParagraphFont"/>
    <w:rsid w:val="00A879A8"/>
    <w:rPr>
      <w:rFonts w:ascii="Arial" w:eastAsia="PMingLiU" w:hAnsi="Arial" w:cs="Angsana New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2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7873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3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4D21D-EDE5-4404-AD67-C1570852DE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38</TotalTime>
  <Pages>9</Pages>
  <Words>1403</Words>
  <Characters>8000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9385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Sucheela, Phalanan</dc:creator>
  <cp:keywords/>
  <dc:description/>
  <cp:lastModifiedBy>Kornsiri, Chongaksorn</cp:lastModifiedBy>
  <cp:revision>9</cp:revision>
  <cp:lastPrinted>2021-04-29T12:32:00Z</cp:lastPrinted>
  <dcterms:created xsi:type="dcterms:W3CDTF">2024-04-30T08:22:00Z</dcterms:created>
  <dcterms:modified xsi:type="dcterms:W3CDTF">2024-05-08T06:27:00Z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