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90" w:type="dxa"/>
        <w:tblLook w:val="01E0" w:firstRow="1" w:lastRow="1" w:firstColumn="1" w:lastColumn="1" w:noHBand="0" w:noVBand="0"/>
      </w:tblPr>
      <w:tblGrid>
        <w:gridCol w:w="810"/>
        <w:gridCol w:w="7833"/>
      </w:tblGrid>
      <w:tr w:rsidR="00114651" w:rsidRPr="00122CA3" w14:paraId="593B5800" w14:textId="77777777" w:rsidTr="00114651">
        <w:tc>
          <w:tcPr>
            <w:tcW w:w="810" w:type="dxa"/>
          </w:tcPr>
          <w:p w14:paraId="1FC853BB" w14:textId="77777777" w:rsidR="00114651" w:rsidRPr="00122CA3" w:rsidRDefault="00114651"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sz w:val="22"/>
                <w:szCs w:val="22"/>
              </w:rPr>
              <w:t>Note</w:t>
            </w:r>
          </w:p>
        </w:tc>
        <w:tc>
          <w:tcPr>
            <w:tcW w:w="7833" w:type="dxa"/>
          </w:tcPr>
          <w:p w14:paraId="4F465BC4" w14:textId="77777777" w:rsidR="00114651" w:rsidRPr="00122CA3"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sz w:val="22"/>
                <w:szCs w:val="22"/>
              </w:rPr>
              <w:t>Contents</w:t>
            </w:r>
          </w:p>
        </w:tc>
      </w:tr>
      <w:tr w:rsidR="00114651" w:rsidRPr="00122CA3" w14:paraId="6669BE46" w14:textId="77777777" w:rsidTr="00114651">
        <w:tc>
          <w:tcPr>
            <w:tcW w:w="810" w:type="dxa"/>
          </w:tcPr>
          <w:p w14:paraId="54ABE41F" w14:textId="77777777" w:rsidR="00114651" w:rsidRPr="00122CA3" w:rsidRDefault="00114651" w:rsidP="008B07C5">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7833" w:type="dxa"/>
          </w:tcPr>
          <w:p w14:paraId="082DF702" w14:textId="77777777" w:rsidR="00114651" w:rsidRPr="00122CA3"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122CA3" w14:paraId="4754741F" w14:textId="77777777" w:rsidTr="00114651">
        <w:tc>
          <w:tcPr>
            <w:tcW w:w="810" w:type="dxa"/>
          </w:tcPr>
          <w:p w14:paraId="5FE3A39B" w14:textId="7FA9D139" w:rsidR="00114651" w:rsidRPr="00122CA3" w:rsidRDefault="00E6530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1</w:t>
            </w:r>
          </w:p>
        </w:tc>
        <w:tc>
          <w:tcPr>
            <w:tcW w:w="7833" w:type="dxa"/>
          </w:tcPr>
          <w:p w14:paraId="496874C5" w14:textId="1DBA7A3F" w:rsidR="00114651" w:rsidRPr="00122CA3" w:rsidRDefault="005F16E2"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Basis of preparation of the interim financial statements</w:t>
            </w:r>
          </w:p>
        </w:tc>
      </w:tr>
      <w:tr w:rsidR="00114651" w:rsidRPr="00122CA3" w14:paraId="7606CF53" w14:textId="77777777" w:rsidTr="00114651">
        <w:tc>
          <w:tcPr>
            <w:tcW w:w="810" w:type="dxa"/>
          </w:tcPr>
          <w:p w14:paraId="0DF798D7" w14:textId="2BE23CD8" w:rsidR="00114651" w:rsidRPr="00122CA3" w:rsidRDefault="00E6530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2</w:t>
            </w:r>
          </w:p>
        </w:tc>
        <w:tc>
          <w:tcPr>
            <w:tcW w:w="7833" w:type="dxa"/>
          </w:tcPr>
          <w:p w14:paraId="4F652344" w14:textId="49F2EDDA" w:rsidR="00114651" w:rsidRPr="00122CA3" w:rsidRDefault="005F16E2"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Current operations</w:t>
            </w:r>
          </w:p>
        </w:tc>
      </w:tr>
      <w:tr w:rsidR="00114651" w:rsidRPr="00122CA3" w14:paraId="409CBBF0" w14:textId="77777777" w:rsidTr="00114651">
        <w:tc>
          <w:tcPr>
            <w:tcW w:w="810" w:type="dxa"/>
          </w:tcPr>
          <w:p w14:paraId="15BD6F07" w14:textId="3849378D" w:rsidR="00114651" w:rsidRPr="00122CA3" w:rsidRDefault="001D2A8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3</w:t>
            </w:r>
          </w:p>
        </w:tc>
        <w:tc>
          <w:tcPr>
            <w:tcW w:w="7833" w:type="dxa"/>
          </w:tcPr>
          <w:p w14:paraId="36B45E91" w14:textId="77777777" w:rsidR="00114651" w:rsidRPr="00122CA3"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Related parties</w:t>
            </w:r>
          </w:p>
        </w:tc>
      </w:tr>
      <w:tr w:rsidR="005511C4" w:rsidRPr="00122CA3" w14:paraId="551BFA75" w14:textId="77777777" w:rsidTr="00114651">
        <w:tc>
          <w:tcPr>
            <w:tcW w:w="810" w:type="dxa"/>
          </w:tcPr>
          <w:p w14:paraId="74DB4C05" w14:textId="4650FD0F" w:rsidR="005511C4" w:rsidRPr="00122CA3" w:rsidRDefault="001D2A8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4</w:t>
            </w:r>
          </w:p>
        </w:tc>
        <w:tc>
          <w:tcPr>
            <w:tcW w:w="7833" w:type="dxa"/>
          </w:tcPr>
          <w:p w14:paraId="1C005DD2" w14:textId="78D6D039" w:rsidR="005511C4" w:rsidRPr="00122CA3" w:rsidRDefault="005511C4"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 xml:space="preserve">Trade </w:t>
            </w:r>
            <w:r w:rsidR="00454788" w:rsidRPr="00122CA3">
              <w:rPr>
                <w:rFonts w:ascii="Times New Roman" w:hAnsi="Times New Roman"/>
                <w:b w:val="0"/>
                <w:bCs w:val="0"/>
                <w:sz w:val="22"/>
                <w:szCs w:val="22"/>
              </w:rPr>
              <w:t>r</w:t>
            </w:r>
            <w:r w:rsidRPr="00122CA3">
              <w:rPr>
                <w:rFonts w:ascii="Times New Roman" w:hAnsi="Times New Roman"/>
                <w:b w:val="0"/>
                <w:bCs w:val="0"/>
                <w:sz w:val="22"/>
                <w:szCs w:val="22"/>
              </w:rPr>
              <w:t>eceivable</w:t>
            </w:r>
            <w:r w:rsidR="000F549A" w:rsidRPr="00122CA3">
              <w:rPr>
                <w:rFonts w:ascii="Times New Roman" w:hAnsi="Times New Roman"/>
                <w:b w:val="0"/>
                <w:bCs w:val="0"/>
                <w:sz w:val="22"/>
                <w:szCs w:val="22"/>
              </w:rPr>
              <w:t>s</w:t>
            </w:r>
          </w:p>
        </w:tc>
      </w:tr>
      <w:tr w:rsidR="0095332D" w:rsidRPr="00122CA3" w14:paraId="68DDD3D0" w14:textId="77777777" w:rsidTr="00114651">
        <w:tc>
          <w:tcPr>
            <w:tcW w:w="810" w:type="dxa"/>
          </w:tcPr>
          <w:p w14:paraId="598A79EA" w14:textId="6FDAABDD" w:rsidR="0095332D" w:rsidRPr="00122CA3" w:rsidRDefault="001D2A8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5</w:t>
            </w:r>
          </w:p>
        </w:tc>
        <w:tc>
          <w:tcPr>
            <w:tcW w:w="7833" w:type="dxa"/>
          </w:tcPr>
          <w:p w14:paraId="3073E325" w14:textId="7F3EF558" w:rsidR="0095332D" w:rsidRPr="00122CA3" w:rsidRDefault="0001479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L</w:t>
            </w:r>
            <w:r w:rsidR="0095332D">
              <w:rPr>
                <w:rFonts w:ascii="Times New Roman" w:hAnsi="Times New Roman"/>
                <w:b w:val="0"/>
                <w:bCs w:val="0"/>
                <w:sz w:val="22"/>
                <w:szCs w:val="22"/>
              </w:rPr>
              <w:t>ease receivables</w:t>
            </w:r>
          </w:p>
        </w:tc>
      </w:tr>
      <w:tr w:rsidR="00114651" w:rsidRPr="00122CA3" w14:paraId="70C47F99" w14:textId="77777777" w:rsidTr="00114651">
        <w:tc>
          <w:tcPr>
            <w:tcW w:w="810" w:type="dxa"/>
          </w:tcPr>
          <w:p w14:paraId="70BC886D" w14:textId="29AB8886" w:rsidR="00114651" w:rsidRPr="00122CA3" w:rsidRDefault="001D2A8B"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6</w:t>
            </w:r>
          </w:p>
        </w:tc>
        <w:tc>
          <w:tcPr>
            <w:tcW w:w="7833" w:type="dxa"/>
            <w:shd w:val="clear" w:color="auto" w:fill="auto"/>
          </w:tcPr>
          <w:p w14:paraId="7C840BC5" w14:textId="69B1C676" w:rsidR="00114651" w:rsidRPr="00122CA3" w:rsidRDefault="00AC0F5B"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Investments in subsidiaries</w:t>
            </w:r>
          </w:p>
        </w:tc>
      </w:tr>
      <w:tr w:rsidR="00AC0F5B" w:rsidRPr="00122CA3" w14:paraId="60D4F45D" w14:textId="77777777" w:rsidTr="00114651">
        <w:tc>
          <w:tcPr>
            <w:tcW w:w="810" w:type="dxa"/>
          </w:tcPr>
          <w:p w14:paraId="3D5FF450" w14:textId="29310424" w:rsidR="00AC0F5B" w:rsidRPr="00122CA3" w:rsidRDefault="00AC0F5B" w:rsidP="00AC0F5B">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7</w:t>
            </w:r>
          </w:p>
        </w:tc>
        <w:tc>
          <w:tcPr>
            <w:tcW w:w="7833" w:type="dxa"/>
            <w:shd w:val="clear" w:color="auto" w:fill="auto"/>
          </w:tcPr>
          <w:p w14:paraId="351AD11C" w14:textId="1E082E21" w:rsidR="00AC0F5B" w:rsidRPr="00122CA3" w:rsidRDefault="00AC0F5B" w:rsidP="00AC0F5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Property, plant</w:t>
            </w:r>
            <w:r>
              <w:rPr>
                <w:rFonts w:ascii="Times New Roman" w:hAnsi="Times New Roman"/>
                <w:b w:val="0"/>
                <w:bCs w:val="0"/>
                <w:sz w:val="22"/>
                <w:szCs w:val="22"/>
              </w:rPr>
              <w:t>,</w:t>
            </w:r>
            <w:r w:rsidRPr="00122CA3">
              <w:rPr>
                <w:rFonts w:ascii="Times New Roman" w:hAnsi="Times New Roman"/>
                <w:b w:val="0"/>
                <w:bCs w:val="0"/>
                <w:sz w:val="22"/>
                <w:szCs w:val="22"/>
              </w:rPr>
              <w:t xml:space="preserve"> and equipment</w:t>
            </w:r>
          </w:p>
        </w:tc>
      </w:tr>
      <w:tr w:rsidR="00AC0F5B" w:rsidRPr="00122CA3" w14:paraId="2D4FA645" w14:textId="77777777" w:rsidTr="00114651">
        <w:tc>
          <w:tcPr>
            <w:tcW w:w="810" w:type="dxa"/>
          </w:tcPr>
          <w:p w14:paraId="64AF81C7" w14:textId="69A3466D" w:rsidR="00AC0F5B" w:rsidRPr="00122CA3" w:rsidRDefault="00AC0F5B" w:rsidP="00AC0F5B">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8</w:t>
            </w:r>
          </w:p>
        </w:tc>
        <w:tc>
          <w:tcPr>
            <w:tcW w:w="7833" w:type="dxa"/>
          </w:tcPr>
          <w:p w14:paraId="31DE0417" w14:textId="04165FFA" w:rsidR="00AC0F5B" w:rsidRPr="00122CA3" w:rsidRDefault="00AC0F5B" w:rsidP="00AC0F5B">
            <w:pPr>
              <w:pStyle w:val="index"/>
              <w:shd w:val="clear" w:color="auto" w:fill="FFFFFF"/>
              <w:tabs>
                <w:tab w:val="clear" w:pos="643"/>
                <w:tab w:val="clear" w:pos="1134"/>
                <w:tab w:val="num" w:pos="837"/>
                <w:tab w:val="num" w:pos="1170"/>
              </w:tabs>
              <w:spacing w:after="0" w:line="260" w:lineRule="exact"/>
              <w:outlineLvl w:val="0"/>
              <w:rPr>
                <w:szCs w:val="22"/>
              </w:rPr>
            </w:pPr>
            <w:r w:rsidRPr="00122CA3">
              <w:rPr>
                <w:szCs w:val="22"/>
              </w:rPr>
              <w:t>Interest-bearing liabilities</w:t>
            </w:r>
          </w:p>
        </w:tc>
      </w:tr>
      <w:tr w:rsidR="00AC0F5B" w:rsidRPr="00122CA3" w14:paraId="44B789B2" w14:textId="77777777" w:rsidTr="00114651">
        <w:tc>
          <w:tcPr>
            <w:tcW w:w="810" w:type="dxa"/>
          </w:tcPr>
          <w:p w14:paraId="5FAEC523" w14:textId="1D875D53" w:rsidR="00AC0F5B" w:rsidRDefault="00AC0F5B" w:rsidP="00AC0F5B">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9</w:t>
            </w:r>
          </w:p>
        </w:tc>
        <w:tc>
          <w:tcPr>
            <w:tcW w:w="7833" w:type="dxa"/>
          </w:tcPr>
          <w:p w14:paraId="4ECDB578" w14:textId="0A5DA17B" w:rsidR="00AC0F5B" w:rsidRPr="00122CA3" w:rsidRDefault="00AC0F5B" w:rsidP="00AC0F5B">
            <w:pPr>
              <w:pStyle w:val="index"/>
              <w:shd w:val="clear" w:color="auto" w:fill="FFFFFF"/>
              <w:tabs>
                <w:tab w:val="clear" w:pos="643"/>
                <w:tab w:val="clear" w:pos="1134"/>
                <w:tab w:val="num" w:pos="837"/>
                <w:tab w:val="num" w:pos="1170"/>
              </w:tabs>
              <w:spacing w:after="0" w:line="260" w:lineRule="exact"/>
              <w:outlineLvl w:val="0"/>
              <w:rPr>
                <w:szCs w:val="22"/>
              </w:rPr>
            </w:pPr>
            <w:r w:rsidRPr="00122CA3">
              <w:rPr>
                <w:szCs w:val="22"/>
              </w:rPr>
              <w:t>Segment information and disaggregation of revenue</w:t>
            </w:r>
          </w:p>
        </w:tc>
      </w:tr>
      <w:tr w:rsidR="00802EEB" w:rsidRPr="00122CA3" w14:paraId="282954F3" w14:textId="77777777" w:rsidTr="00114651">
        <w:tc>
          <w:tcPr>
            <w:tcW w:w="810" w:type="dxa"/>
          </w:tcPr>
          <w:p w14:paraId="7CE4910E" w14:textId="7F1C4B64" w:rsidR="00802EEB" w:rsidRDefault="00802EEB" w:rsidP="00AC0F5B">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10</w:t>
            </w:r>
          </w:p>
        </w:tc>
        <w:tc>
          <w:tcPr>
            <w:tcW w:w="7833" w:type="dxa"/>
          </w:tcPr>
          <w:p w14:paraId="679DB4AE" w14:textId="75935DEC" w:rsidR="00802EEB" w:rsidRPr="00122CA3" w:rsidRDefault="003C2B1C" w:rsidP="00AC0F5B">
            <w:pPr>
              <w:pStyle w:val="index"/>
              <w:shd w:val="clear" w:color="auto" w:fill="FFFFFF"/>
              <w:tabs>
                <w:tab w:val="clear" w:pos="643"/>
                <w:tab w:val="clear" w:pos="1134"/>
                <w:tab w:val="num" w:pos="837"/>
                <w:tab w:val="num" w:pos="1170"/>
              </w:tabs>
              <w:spacing w:after="0" w:line="260" w:lineRule="exact"/>
              <w:outlineLvl w:val="0"/>
              <w:rPr>
                <w:szCs w:val="22"/>
              </w:rPr>
            </w:pPr>
            <w:r w:rsidRPr="00122CA3">
              <w:rPr>
                <w:szCs w:val="22"/>
              </w:rPr>
              <w:t>Financial instruments</w:t>
            </w:r>
          </w:p>
        </w:tc>
      </w:tr>
      <w:tr w:rsidR="00802EEB" w:rsidRPr="00122CA3" w14:paraId="0EA13FD9" w14:textId="77777777" w:rsidTr="00114651">
        <w:tc>
          <w:tcPr>
            <w:tcW w:w="810" w:type="dxa"/>
          </w:tcPr>
          <w:p w14:paraId="63AA7C95" w14:textId="4A00C7E0" w:rsidR="00802EEB" w:rsidRPr="00122CA3" w:rsidRDefault="00802EEB" w:rsidP="00802EEB">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1</w:t>
            </w:r>
            <w:r>
              <w:rPr>
                <w:rFonts w:ascii="Times New Roman" w:hAnsi="Times New Roman"/>
                <w:b w:val="0"/>
                <w:bCs w:val="0"/>
                <w:sz w:val="22"/>
                <w:szCs w:val="22"/>
              </w:rPr>
              <w:t>1</w:t>
            </w:r>
          </w:p>
        </w:tc>
        <w:tc>
          <w:tcPr>
            <w:tcW w:w="7833" w:type="dxa"/>
          </w:tcPr>
          <w:p w14:paraId="52F4A66B" w14:textId="6347CD87" w:rsidR="00802EEB" w:rsidRPr="00122CA3" w:rsidRDefault="003C2B1C" w:rsidP="00802EE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Commitments with non-related parties</w:t>
            </w:r>
          </w:p>
        </w:tc>
      </w:tr>
      <w:tr w:rsidR="00802EEB" w:rsidRPr="00122CA3" w14:paraId="29303DD3" w14:textId="77777777" w:rsidTr="00114651">
        <w:tc>
          <w:tcPr>
            <w:tcW w:w="810" w:type="dxa"/>
          </w:tcPr>
          <w:p w14:paraId="5B1B2DAA" w14:textId="03BA6069" w:rsidR="00802EEB" w:rsidRPr="00122CA3" w:rsidRDefault="00802EEB" w:rsidP="00802EEB">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1</w:t>
            </w:r>
            <w:r>
              <w:rPr>
                <w:rFonts w:ascii="Times New Roman" w:hAnsi="Times New Roman"/>
                <w:b w:val="0"/>
                <w:bCs w:val="0"/>
                <w:sz w:val="22"/>
                <w:szCs w:val="22"/>
              </w:rPr>
              <w:t>2</w:t>
            </w:r>
          </w:p>
        </w:tc>
        <w:tc>
          <w:tcPr>
            <w:tcW w:w="7833" w:type="dxa"/>
          </w:tcPr>
          <w:p w14:paraId="559AA81D" w14:textId="117E74E8" w:rsidR="00802EEB" w:rsidRPr="00122CA3" w:rsidRDefault="003C2B1C" w:rsidP="00802EE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Environmental litigation case</w:t>
            </w:r>
          </w:p>
        </w:tc>
      </w:tr>
      <w:tr w:rsidR="00802EEB" w:rsidRPr="00122CA3" w14:paraId="55174A0C" w14:textId="77777777" w:rsidTr="00114651">
        <w:tc>
          <w:tcPr>
            <w:tcW w:w="810" w:type="dxa"/>
          </w:tcPr>
          <w:p w14:paraId="3AC08099" w14:textId="7A7833E9" w:rsidR="00802EEB" w:rsidRPr="00122CA3" w:rsidRDefault="00297D62" w:rsidP="00802EEB">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13</w:t>
            </w:r>
          </w:p>
        </w:tc>
        <w:tc>
          <w:tcPr>
            <w:tcW w:w="7833" w:type="dxa"/>
          </w:tcPr>
          <w:p w14:paraId="068FC8CE" w14:textId="3B605F5C" w:rsidR="00802EEB" w:rsidRPr="00122CA3" w:rsidRDefault="00297D62" w:rsidP="00802EE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Reclassification of accounts</w:t>
            </w:r>
          </w:p>
        </w:tc>
      </w:tr>
      <w:tr w:rsidR="00114651" w:rsidRPr="00122CA3" w14:paraId="52B4A55F" w14:textId="77777777" w:rsidTr="00114651">
        <w:tc>
          <w:tcPr>
            <w:tcW w:w="810" w:type="dxa"/>
          </w:tcPr>
          <w:p w14:paraId="79808593" w14:textId="3FB3AA8A" w:rsidR="00114651" w:rsidRPr="00EC1E8B" w:rsidRDefault="00114651" w:rsidP="003955B6">
            <w:pPr>
              <w:pStyle w:val="TOC2"/>
              <w:tabs>
                <w:tab w:val="clear" w:pos="227"/>
                <w:tab w:val="clear" w:pos="454"/>
                <w:tab w:val="clear" w:pos="680"/>
                <w:tab w:val="clear" w:pos="907"/>
              </w:tabs>
              <w:spacing w:before="0"/>
              <w:ind w:right="-43"/>
              <w:rPr>
                <w:rFonts w:ascii="Times New Roman" w:hAnsi="Times New Roman" w:cstheme="minorBidi"/>
                <w:b w:val="0"/>
                <w:bCs w:val="0"/>
                <w:sz w:val="22"/>
                <w:szCs w:val="22"/>
              </w:rPr>
            </w:pPr>
          </w:p>
        </w:tc>
        <w:tc>
          <w:tcPr>
            <w:tcW w:w="7833" w:type="dxa"/>
          </w:tcPr>
          <w:p w14:paraId="29B9A9D2" w14:textId="234A7187" w:rsidR="00114651" w:rsidRPr="00122CA3" w:rsidRDefault="00114651"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BD0572" w:rsidRPr="00122CA3" w14:paraId="4544B530" w14:textId="77777777" w:rsidTr="00114651">
        <w:tc>
          <w:tcPr>
            <w:tcW w:w="810" w:type="dxa"/>
          </w:tcPr>
          <w:p w14:paraId="7738FD4F" w14:textId="2583BE40" w:rsidR="00BD0572" w:rsidRPr="00122CA3" w:rsidRDefault="00BD0572" w:rsidP="00BD0572">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11535731" w14:textId="31871029" w:rsidR="00BD0572" w:rsidRPr="00122CA3" w:rsidRDefault="00BD0572" w:rsidP="00BD057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BD0572" w:rsidRPr="00122CA3" w14:paraId="07AE0A19" w14:textId="77777777" w:rsidTr="00114651">
        <w:tc>
          <w:tcPr>
            <w:tcW w:w="810" w:type="dxa"/>
          </w:tcPr>
          <w:p w14:paraId="77E7C9BA" w14:textId="77777777" w:rsidR="00BD0572" w:rsidRPr="00122CA3" w:rsidRDefault="00BD0572" w:rsidP="00BD0572">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43434B56" w14:textId="079B9233" w:rsidR="00BD0572" w:rsidRPr="00122CA3" w:rsidRDefault="00BD0572" w:rsidP="00BD057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BD0572" w:rsidRPr="00122CA3" w14:paraId="4268E0D8" w14:textId="77777777" w:rsidTr="00114651">
        <w:tc>
          <w:tcPr>
            <w:tcW w:w="810" w:type="dxa"/>
          </w:tcPr>
          <w:p w14:paraId="3AC60B1E" w14:textId="77777777" w:rsidR="00BD0572" w:rsidRPr="00122CA3" w:rsidRDefault="00BD0572" w:rsidP="00BD0572">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139125EE" w14:textId="77777777" w:rsidR="00BD0572" w:rsidRPr="00122CA3" w:rsidRDefault="00BD0572" w:rsidP="00BD057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lang w:val="en-GB"/>
              </w:rPr>
            </w:pPr>
          </w:p>
        </w:tc>
      </w:tr>
      <w:tr w:rsidR="00BD0572" w:rsidRPr="00122CA3" w14:paraId="0950E1D4" w14:textId="77777777" w:rsidTr="00114651">
        <w:tc>
          <w:tcPr>
            <w:tcW w:w="810" w:type="dxa"/>
          </w:tcPr>
          <w:p w14:paraId="4C869FF3" w14:textId="77777777" w:rsidR="00BD0572" w:rsidRPr="00122CA3" w:rsidRDefault="00BD0572" w:rsidP="00BD0572">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67F3A6BF" w14:textId="77777777" w:rsidR="00BD0572" w:rsidRPr="00122CA3" w:rsidRDefault="00BD0572" w:rsidP="00BD057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BD0572" w:rsidRPr="00122CA3" w14:paraId="60B9F31E" w14:textId="77777777" w:rsidTr="00114651">
        <w:tc>
          <w:tcPr>
            <w:tcW w:w="810" w:type="dxa"/>
          </w:tcPr>
          <w:p w14:paraId="7EF43FD4" w14:textId="77777777" w:rsidR="00BD0572" w:rsidRPr="00122CA3" w:rsidRDefault="00BD0572" w:rsidP="00BD0572">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2007A7B8" w14:textId="77777777" w:rsidR="00BD0572" w:rsidRPr="00122CA3" w:rsidRDefault="00BD0572" w:rsidP="00BD057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BD0572" w:rsidRPr="00122CA3" w14:paraId="0A8E8181" w14:textId="77777777" w:rsidTr="00114651">
        <w:tc>
          <w:tcPr>
            <w:tcW w:w="810" w:type="dxa"/>
          </w:tcPr>
          <w:p w14:paraId="58B0A55B" w14:textId="77777777" w:rsidR="00BD0572" w:rsidRPr="00122CA3" w:rsidRDefault="00BD0572" w:rsidP="00BD0572">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0C148712" w14:textId="77777777" w:rsidR="00BD0572" w:rsidRPr="00122CA3" w:rsidRDefault="00BD0572" w:rsidP="00BD057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bl>
    <w:p w14:paraId="180ADBAD" w14:textId="77777777" w:rsidR="00EB321D" w:rsidRPr="00A4080B" w:rsidRDefault="00EB321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cs/>
        </w:rPr>
      </w:pPr>
      <w:r w:rsidRPr="00122CA3">
        <w:rPr>
          <w:rFonts w:ascii="Times New Roman" w:hAnsi="Times New Roman" w:cs="Times New Roman"/>
          <w:sz w:val="22"/>
          <w:szCs w:val="22"/>
        </w:rPr>
        <w:br w:type="page"/>
      </w:r>
    </w:p>
    <w:p w14:paraId="739A3CF5"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22CA3">
        <w:rPr>
          <w:rFonts w:ascii="Times New Roman" w:hAnsi="Times New Roman" w:cs="Times New Roman"/>
          <w:sz w:val="22"/>
          <w:szCs w:val="22"/>
        </w:rPr>
        <w:lastRenderedPageBreak/>
        <w:t>These notes form an integral part of the</w:t>
      </w:r>
      <w:r w:rsidR="00FB3544" w:rsidRPr="00122CA3">
        <w:rPr>
          <w:rFonts w:ascii="Times New Roman" w:hAnsi="Times New Roman" w:cs="Times New Roman"/>
          <w:sz w:val="22"/>
          <w:szCs w:val="22"/>
        </w:rPr>
        <w:t xml:space="preserve"> </w:t>
      </w:r>
      <w:r w:rsidRPr="00122CA3">
        <w:rPr>
          <w:rFonts w:ascii="Times New Roman" w:hAnsi="Times New Roman" w:cs="Times New Roman"/>
          <w:sz w:val="22"/>
          <w:szCs w:val="22"/>
        </w:rPr>
        <w:t>interim financial statements.</w:t>
      </w:r>
    </w:p>
    <w:p w14:paraId="7F217D49" w14:textId="77777777" w:rsidR="00C354B1" w:rsidRPr="00122CA3"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2D04425" w14:textId="1ADD9DC5"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cs/>
        </w:rPr>
      </w:pPr>
      <w:r w:rsidRPr="00122CA3">
        <w:rPr>
          <w:rFonts w:ascii="Times New Roman" w:hAnsi="Times New Roman" w:cs="Times New Roman"/>
          <w:sz w:val="22"/>
          <w:szCs w:val="22"/>
        </w:rPr>
        <w:t xml:space="preserve">The interim financial statements issued for Thai regulatory reporting purposes are prepared in </w:t>
      </w:r>
      <w:r w:rsidR="00EF66A6" w:rsidRPr="00122CA3">
        <w:rPr>
          <w:rFonts w:ascii="Times New Roman" w:hAnsi="Times New Roman" w:cs="Times New Roman"/>
          <w:sz w:val="22"/>
          <w:szCs w:val="22"/>
        </w:rPr>
        <w:br/>
      </w:r>
      <w:r w:rsidRPr="00122CA3">
        <w:rPr>
          <w:rFonts w:ascii="Times New Roman" w:hAnsi="Times New Roman" w:cs="Times New Roman"/>
          <w:sz w:val="22"/>
          <w:szCs w:val="22"/>
        </w:rPr>
        <w:t xml:space="preserve">the Thai language. These English language financial statements have been prepared from the Thai language </w:t>
      </w:r>
      <w:r w:rsidR="003C65DF" w:rsidRPr="00122CA3">
        <w:rPr>
          <w:rFonts w:ascii="Times New Roman" w:hAnsi="Times New Roman" w:cs="Times New Roman"/>
          <w:sz w:val="22"/>
          <w:szCs w:val="22"/>
        </w:rPr>
        <w:t xml:space="preserve">statutory </w:t>
      </w:r>
      <w:r w:rsidRPr="00122CA3">
        <w:rPr>
          <w:rFonts w:ascii="Times New Roman" w:hAnsi="Times New Roman" w:cs="Times New Roman"/>
          <w:sz w:val="22"/>
          <w:szCs w:val="22"/>
        </w:rPr>
        <w:t xml:space="preserve">financial statements and were approved and </w:t>
      </w:r>
      <w:proofErr w:type="spellStart"/>
      <w:r w:rsidRPr="00122CA3">
        <w:rPr>
          <w:rFonts w:ascii="Times New Roman" w:hAnsi="Times New Roman" w:cs="Times New Roman"/>
          <w:sz w:val="22"/>
          <w:szCs w:val="22"/>
        </w:rPr>
        <w:t>authorised</w:t>
      </w:r>
      <w:proofErr w:type="spellEnd"/>
      <w:r w:rsidRPr="00122CA3">
        <w:rPr>
          <w:rFonts w:ascii="Times New Roman" w:hAnsi="Times New Roman" w:cs="Times New Roman"/>
          <w:sz w:val="22"/>
          <w:szCs w:val="22"/>
        </w:rPr>
        <w:t xml:space="preserve"> for issue by the Board of Directors on </w:t>
      </w:r>
      <w:r w:rsidR="003C2B1C">
        <w:rPr>
          <w:rFonts w:ascii="Times New Roman" w:hAnsi="Times New Roman" w:cs="Times New Roman"/>
          <w:sz w:val="22"/>
          <w:szCs w:val="22"/>
        </w:rPr>
        <w:t>14</w:t>
      </w:r>
      <w:r w:rsidR="00A234FF">
        <w:rPr>
          <w:rFonts w:ascii="Times New Roman" w:hAnsi="Times New Roman" w:cs="Times New Roman"/>
          <w:sz w:val="22"/>
          <w:szCs w:val="22"/>
        </w:rPr>
        <w:t xml:space="preserve"> May</w:t>
      </w:r>
      <w:r w:rsidR="00C962E9">
        <w:rPr>
          <w:rFonts w:ascii="Times New Roman" w:hAnsi="Times New Roman" w:cs="Times New Roman"/>
          <w:sz w:val="22"/>
          <w:szCs w:val="22"/>
        </w:rPr>
        <w:t xml:space="preserve"> 202</w:t>
      </w:r>
      <w:r w:rsidR="00A234FF">
        <w:rPr>
          <w:rFonts w:ascii="Times New Roman" w:hAnsi="Times New Roman" w:cs="Times New Roman"/>
          <w:sz w:val="22"/>
          <w:szCs w:val="22"/>
        </w:rPr>
        <w:t>4</w:t>
      </w:r>
    </w:p>
    <w:p w14:paraId="27ACB6C1" w14:textId="77777777" w:rsidR="00C354B1" w:rsidRPr="00122CA3" w:rsidRDefault="00C354B1" w:rsidP="00E6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685BE9CE" w14:textId="0D18D413" w:rsidR="00BF004D" w:rsidRPr="00122CA3" w:rsidRDefault="00BF004D" w:rsidP="00BF004D">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122CA3">
        <w:rPr>
          <w:rFonts w:ascii="Times New Roman" w:hAnsi="Times New Roman" w:cs="Times New Roman"/>
          <w:b/>
          <w:bCs/>
          <w:sz w:val="24"/>
          <w:szCs w:val="24"/>
        </w:rPr>
        <w:t>Basis of preparation of the interim financial statements</w:t>
      </w:r>
    </w:p>
    <w:p w14:paraId="0C8C9DDE" w14:textId="77777777" w:rsidR="00F81FA4" w:rsidRPr="00122CA3"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4"/>
          <w:szCs w:val="24"/>
        </w:rPr>
      </w:pPr>
    </w:p>
    <w:p w14:paraId="1441DC5C" w14:textId="066500A8" w:rsidR="00F81FA4" w:rsidRPr="00122CA3"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122CA3">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122CA3">
        <w:rPr>
          <w:rFonts w:ascii="Times New Roman" w:hAnsi="Times New Roman" w:cs="Times New Roman"/>
          <w:i/>
          <w:iCs/>
          <w:sz w:val="22"/>
          <w:szCs w:val="22"/>
        </w:rPr>
        <w:t>Interim Financial Reporting</w:t>
      </w:r>
      <w:r w:rsidRPr="00122CA3">
        <w:rPr>
          <w:rFonts w:ascii="Times New Roman" w:hAnsi="Times New Roman" w:cs="Times New Roman"/>
          <w:sz w:val="22"/>
          <w:szCs w:val="22"/>
        </w:rPr>
        <w:t>, guidelines promulgated by the Federation of Accounting Professions and applicable rules and regulations of the Thai Securities and Exchange Commission.</w:t>
      </w:r>
      <w:r w:rsidR="00EC7D68" w:rsidRPr="00122CA3">
        <w:rPr>
          <w:rFonts w:ascii="Times New Roman" w:hAnsi="Times New Roman" w:cs="Times New Roman"/>
          <w:sz w:val="22"/>
          <w:szCs w:val="22"/>
        </w:rPr>
        <w:t xml:space="preserve"> </w:t>
      </w:r>
      <w:r w:rsidRPr="00122CA3">
        <w:rPr>
          <w:rFonts w:ascii="Times New Roman" w:hAnsi="Times New Roman" w:cs="Times New Roman"/>
          <w:sz w:val="22"/>
          <w:szCs w:val="22"/>
        </w:rPr>
        <w:t>The interim financial statements focus on new activities, events and circumstances to avoid repetition of information previously reported</w:t>
      </w:r>
      <w:r w:rsidR="0086714B" w:rsidRPr="00122CA3">
        <w:rPr>
          <w:rFonts w:ascii="Times New Roman" w:hAnsi="Times New Roman" w:cs="Times New Roman"/>
          <w:sz w:val="22"/>
          <w:szCs w:val="22"/>
        </w:rPr>
        <w:t xml:space="preserve"> </w:t>
      </w:r>
      <w:r w:rsidR="00D67D7D" w:rsidRPr="00122CA3">
        <w:rPr>
          <w:rFonts w:ascii="Times New Roman" w:hAnsi="Times New Roman" w:cs="Times New Roman"/>
          <w:sz w:val="22"/>
          <w:szCs w:val="22"/>
        </w:rPr>
        <w:t>in annual financial statements</w:t>
      </w:r>
      <w:r w:rsidR="008E391D" w:rsidRPr="00122CA3">
        <w:rPr>
          <w:rFonts w:ascii="Times New Roman" w:hAnsi="Times New Roman" w:cs="Times New Roman"/>
          <w:sz w:val="22"/>
          <w:szCs w:val="22"/>
        </w:rPr>
        <w:t>.</w:t>
      </w:r>
      <w:r w:rsidRPr="00122CA3">
        <w:rPr>
          <w:rFonts w:ascii="Times New Roman" w:hAnsi="Times New Roman" w:cs="Times New Roman"/>
          <w:sz w:val="22"/>
          <w:szCs w:val="22"/>
        </w:rPr>
        <w:t xml:space="preserve"> Accordingly, these interim financial statements should be read in conjunction with the financial statements of </w:t>
      </w:r>
      <w:r w:rsidR="009F6D9D">
        <w:rPr>
          <w:rFonts w:ascii="Times New Roman" w:hAnsi="Times New Roman" w:cs="Times New Roman"/>
          <w:sz w:val="22"/>
          <w:szCs w:val="22"/>
        </w:rPr>
        <w:t xml:space="preserve">the Company and its subsidiaries </w:t>
      </w:r>
      <w:r w:rsidRPr="00122CA3">
        <w:rPr>
          <w:rFonts w:ascii="Times New Roman" w:hAnsi="Times New Roman" w:cs="Times New Roman"/>
          <w:sz w:val="22"/>
          <w:szCs w:val="22"/>
        </w:rPr>
        <w:t xml:space="preserve">for the year ended </w:t>
      </w:r>
      <w:r w:rsidR="009F6D9D">
        <w:rPr>
          <w:rFonts w:ascii="Times New Roman" w:hAnsi="Times New Roman" w:cs="Times New Roman"/>
          <w:sz w:val="22"/>
          <w:szCs w:val="22"/>
        </w:rPr>
        <w:br/>
      </w:r>
      <w:r w:rsidRPr="00122CA3">
        <w:rPr>
          <w:rFonts w:ascii="Times New Roman" w:hAnsi="Times New Roman" w:cs="Times New Roman"/>
          <w:sz w:val="22"/>
          <w:szCs w:val="22"/>
        </w:rPr>
        <w:t>31 December 202</w:t>
      </w:r>
      <w:r w:rsidR="00A42328">
        <w:rPr>
          <w:rFonts w:ascii="Times New Roman" w:hAnsi="Times New Roman" w:cs="Times New Roman"/>
          <w:sz w:val="22"/>
          <w:szCs w:val="22"/>
        </w:rPr>
        <w:t>3</w:t>
      </w:r>
      <w:r w:rsidRPr="00122CA3">
        <w:rPr>
          <w:rFonts w:ascii="Times New Roman" w:hAnsi="Times New Roman" w:cs="Times New Roman"/>
          <w:sz w:val="22"/>
          <w:szCs w:val="22"/>
        </w:rPr>
        <w:t>.</w:t>
      </w:r>
    </w:p>
    <w:p w14:paraId="73D80DAB" w14:textId="42914A43" w:rsidR="00F81FA4" w:rsidRPr="00122CA3"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9D7AD3E" w14:textId="758435C9" w:rsidR="00F81FA4" w:rsidRPr="00122CA3"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r w:rsidRPr="00122CA3">
        <w:rPr>
          <w:rFonts w:ascii="Times New Roman" w:hAnsi="Times New Roman" w:cs="Times New Roman"/>
          <w:sz w:val="22"/>
          <w:szCs w:val="22"/>
          <w:lang w:val="en-GB" w:bidi="ar-SA"/>
        </w:rPr>
        <w:t xml:space="preserve">In preparing these interim financial statements, judgements </w:t>
      </w:r>
      <w:r w:rsidRPr="00122CA3">
        <w:rPr>
          <w:rFonts w:ascii="Times New Roman" w:hAnsi="Times New Roman" w:cs="Times New Roman"/>
          <w:sz w:val="22"/>
          <w:szCs w:val="22"/>
          <w:lang w:val="en-GB"/>
        </w:rPr>
        <w:t xml:space="preserve">and estimates are </w:t>
      </w:r>
      <w:r w:rsidRPr="00122CA3">
        <w:rPr>
          <w:rFonts w:ascii="Times New Roman" w:hAnsi="Times New Roman" w:cs="Times New Roman"/>
          <w:sz w:val="22"/>
          <w:szCs w:val="22"/>
          <w:lang w:val="en-GB" w:bidi="ar-SA"/>
        </w:rPr>
        <w:t xml:space="preserve">made by management </w:t>
      </w:r>
      <w:r w:rsidR="003C2B1C">
        <w:rPr>
          <w:rFonts w:ascii="Times New Roman" w:hAnsi="Times New Roman" w:cs="Times New Roman"/>
          <w:sz w:val="22"/>
          <w:szCs w:val="22"/>
          <w:lang w:val="en-GB" w:bidi="ar-SA"/>
        </w:rPr>
        <w:br/>
      </w:r>
      <w:r w:rsidRPr="00122CA3">
        <w:rPr>
          <w:rFonts w:ascii="Times New Roman" w:hAnsi="Times New Roman" w:cs="Times New Roman"/>
          <w:sz w:val="22"/>
          <w:szCs w:val="22"/>
          <w:lang w:val="en-GB" w:bidi="ar-SA"/>
        </w:rPr>
        <w:t>in applying the Group’s accounting policies. Actual results may differ from these estimates.</w:t>
      </w:r>
      <w:r w:rsidR="003C2B1C">
        <w:rPr>
          <w:rFonts w:ascii="Times New Roman" w:hAnsi="Times New Roman" w:cs="Times New Roman"/>
          <w:sz w:val="22"/>
          <w:szCs w:val="22"/>
          <w:lang w:val="en-GB" w:bidi="ar-SA"/>
        </w:rPr>
        <w:t xml:space="preserve"> </w:t>
      </w:r>
      <w:r w:rsidR="003C2B1C">
        <w:rPr>
          <w:rFonts w:ascii="Times New Roman" w:hAnsi="Times New Roman" w:cs="Times New Roman"/>
          <w:sz w:val="22"/>
          <w:szCs w:val="22"/>
          <w:lang w:val="en-GB" w:bidi="ar-SA"/>
        </w:rPr>
        <w:br/>
      </w:r>
      <w:r w:rsidRPr="00122CA3">
        <w:rPr>
          <w:rFonts w:ascii="Times New Roman" w:hAnsi="Times New Roman" w:cs="Times New Roman"/>
          <w:sz w:val="22"/>
          <w:szCs w:val="22"/>
          <w:lang w:val="en-GB" w:bidi="ar-SA"/>
        </w:rPr>
        <w:t>The accounting p</w:t>
      </w:r>
      <w:r w:rsidRPr="00417838">
        <w:rPr>
          <w:rFonts w:ascii="Times New Roman" w:hAnsi="Times New Roman" w:cs="Times New Roman"/>
          <w:sz w:val="22"/>
          <w:szCs w:val="22"/>
          <w:lang w:val="en-GB" w:bidi="ar-SA"/>
        </w:rPr>
        <w:t>olicies, methods of computation and the key sources of estimation uncertainty were the same as those that described</w:t>
      </w:r>
      <w:r w:rsidRPr="00122CA3">
        <w:rPr>
          <w:rFonts w:ascii="Times New Roman" w:hAnsi="Times New Roman" w:cs="Times New Roman"/>
          <w:sz w:val="22"/>
          <w:szCs w:val="22"/>
          <w:lang w:val="en-GB" w:bidi="ar-SA"/>
        </w:rPr>
        <w:t xml:space="preserve"> in the financial statements for the year ended 31 December 202</w:t>
      </w:r>
      <w:r w:rsidR="00A42328">
        <w:rPr>
          <w:rFonts w:ascii="Times New Roman" w:hAnsi="Times New Roman" w:cs="Times New Roman"/>
          <w:sz w:val="22"/>
          <w:szCs w:val="22"/>
          <w:lang w:val="en-GB" w:bidi="ar-SA"/>
        </w:rPr>
        <w:t>3</w:t>
      </w:r>
      <w:r w:rsidRPr="00122CA3">
        <w:rPr>
          <w:rFonts w:ascii="Times New Roman" w:hAnsi="Times New Roman" w:cs="Times New Roman"/>
          <w:sz w:val="22"/>
          <w:szCs w:val="22"/>
          <w:lang w:val="en-GB" w:bidi="ar-SA"/>
        </w:rPr>
        <w:t>.</w:t>
      </w:r>
    </w:p>
    <w:p w14:paraId="6ED1438C" w14:textId="77777777" w:rsidR="00F81FA4" w:rsidRPr="00122CA3" w:rsidRDefault="00F81FA4" w:rsidP="00BF004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cs="Times New Roman"/>
          <w:b/>
          <w:bCs/>
          <w:sz w:val="24"/>
          <w:szCs w:val="24"/>
        </w:rPr>
      </w:pPr>
    </w:p>
    <w:p w14:paraId="27EBDAD0" w14:textId="6F6E512C" w:rsidR="000960C0" w:rsidRPr="00122CA3" w:rsidRDefault="000960C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cs/>
        </w:rPr>
      </w:pPr>
      <w:r w:rsidRPr="00122CA3">
        <w:rPr>
          <w:rFonts w:ascii="Times New Roman" w:hAnsi="Times New Roman" w:cs="Times New Roman"/>
          <w:b/>
          <w:bCs/>
          <w:sz w:val="24"/>
          <w:szCs w:val="24"/>
        </w:rPr>
        <w:t>Current operations</w:t>
      </w:r>
    </w:p>
    <w:p w14:paraId="1E362918" w14:textId="77777777" w:rsidR="00C354B1" w:rsidRPr="00122CA3"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ED334CB" w14:textId="1AB5E39B" w:rsidR="000960C0" w:rsidRPr="00152CD9" w:rsidRDefault="000960C0" w:rsidP="003C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152CD9">
        <w:rPr>
          <w:rFonts w:ascii="Times New Roman" w:hAnsi="Times New Roman" w:cs="Times New Roman"/>
          <w:sz w:val="22"/>
          <w:szCs w:val="22"/>
        </w:rPr>
        <w:t>The Group and the Company incurred a net loss for</w:t>
      </w:r>
      <w:r w:rsidR="00B3728F" w:rsidRPr="00152CD9">
        <w:rPr>
          <w:rFonts w:ascii="Times New Roman" w:hAnsi="Times New Roman" w:cs="Times New Roman"/>
          <w:sz w:val="22"/>
          <w:szCs w:val="22"/>
        </w:rPr>
        <w:t xml:space="preserve"> </w:t>
      </w:r>
      <w:r w:rsidR="00A234FF">
        <w:rPr>
          <w:rFonts w:ascii="Times New Roman" w:hAnsi="Times New Roman" w:cs="Times New Roman"/>
          <w:sz w:val="22"/>
          <w:szCs w:val="22"/>
        </w:rPr>
        <w:t>three</w:t>
      </w:r>
      <w:r w:rsidR="002F7A5E" w:rsidRPr="00152CD9">
        <w:rPr>
          <w:rFonts w:ascii="Times New Roman" w:hAnsi="Times New Roman" w:cs="Times New Roman"/>
          <w:sz w:val="22"/>
          <w:szCs w:val="22"/>
        </w:rPr>
        <w:t xml:space="preserve">-month period ended </w:t>
      </w:r>
      <w:r w:rsidR="00ED57B2" w:rsidRPr="00152CD9">
        <w:rPr>
          <w:rFonts w:ascii="Times New Roman" w:hAnsi="Times New Roman" w:cs="Times New Roman"/>
          <w:sz w:val="22"/>
          <w:szCs w:val="22"/>
        </w:rPr>
        <w:t>3</w:t>
      </w:r>
      <w:r w:rsidR="00A234FF">
        <w:rPr>
          <w:rFonts w:ascii="Times New Roman" w:hAnsi="Times New Roman" w:cs="Times New Roman"/>
          <w:sz w:val="22"/>
          <w:szCs w:val="22"/>
        </w:rPr>
        <w:t>1</w:t>
      </w:r>
      <w:r w:rsidR="00E13013">
        <w:rPr>
          <w:rFonts w:ascii="Times New Roman" w:hAnsi="Times New Roman" w:cs="Times New Roman"/>
          <w:sz w:val="22"/>
          <w:szCs w:val="22"/>
        </w:rPr>
        <w:t xml:space="preserve"> </w:t>
      </w:r>
      <w:r w:rsidR="00A234FF">
        <w:rPr>
          <w:rFonts w:ascii="Times New Roman" w:hAnsi="Times New Roman" w:cs="Times New Roman"/>
          <w:sz w:val="22"/>
          <w:szCs w:val="22"/>
        </w:rPr>
        <w:t>March</w:t>
      </w:r>
      <w:r w:rsidR="00E13013">
        <w:rPr>
          <w:rFonts w:ascii="Times New Roman" w:hAnsi="Times New Roman" w:cs="Times New Roman"/>
          <w:sz w:val="22"/>
          <w:szCs w:val="22"/>
        </w:rPr>
        <w:t xml:space="preserve"> </w:t>
      </w:r>
      <w:r w:rsidR="00ED57B2" w:rsidRPr="00152CD9">
        <w:rPr>
          <w:rFonts w:ascii="Times New Roman" w:hAnsi="Times New Roman" w:cs="Times New Roman"/>
          <w:sz w:val="22"/>
          <w:szCs w:val="22"/>
        </w:rPr>
        <w:t>202</w:t>
      </w:r>
      <w:r w:rsidR="00A234FF">
        <w:rPr>
          <w:rFonts w:ascii="Times New Roman" w:hAnsi="Times New Roman" w:cs="Times New Roman"/>
          <w:sz w:val="22"/>
          <w:szCs w:val="22"/>
        </w:rPr>
        <w:t>4</w:t>
      </w:r>
      <w:r w:rsidR="003403FF" w:rsidRPr="00152CD9">
        <w:rPr>
          <w:rFonts w:ascii="Times New Roman" w:hAnsi="Times New Roman" w:cs="Times New Roman"/>
          <w:sz w:val="22"/>
          <w:szCs w:val="22"/>
        </w:rPr>
        <w:t xml:space="preserve"> of Bah</w:t>
      </w:r>
      <w:r w:rsidR="005511C4" w:rsidRPr="00152CD9">
        <w:rPr>
          <w:rFonts w:ascii="Times New Roman" w:hAnsi="Times New Roman" w:cs="Times New Roman"/>
          <w:sz w:val="22"/>
          <w:szCs w:val="22"/>
        </w:rPr>
        <w:t>t</w:t>
      </w:r>
      <w:r w:rsidR="00BD0572">
        <w:rPr>
          <w:rFonts w:ascii="Times New Roman" w:hAnsi="Times New Roman" w:cs="Times New Roman"/>
          <w:sz w:val="22"/>
          <w:szCs w:val="22"/>
        </w:rPr>
        <w:t xml:space="preserve"> </w:t>
      </w:r>
      <w:r w:rsidR="003C2B1C">
        <w:rPr>
          <w:rFonts w:ascii="Times New Roman" w:hAnsi="Times New Roman" w:cs="Times New Roman"/>
          <w:sz w:val="22"/>
          <w:szCs w:val="22"/>
        </w:rPr>
        <w:t>2.5</w:t>
      </w:r>
      <w:r w:rsidR="004372F0">
        <w:rPr>
          <w:rFonts w:ascii="Times New Roman" w:hAnsi="Times New Roman" w:cs="Times New Roman"/>
          <w:sz w:val="22"/>
          <w:szCs w:val="22"/>
        </w:rPr>
        <w:t xml:space="preserve"> </w:t>
      </w:r>
      <w:r w:rsidR="003403FF" w:rsidRPr="00152CD9">
        <w:rPr>
          <w:rFonts w:ascii="Times New Roman" w:hAnsi="Times New Roman" w:cs="Times New Roman"/>
          <w:sz w:val="22"/>
          <w:szCs w:val="22"/>
        </w:rPr>
        <w:t>million and Baht</w:t>
      </w:r>
      <w:r w:rsidR="00BD0572">
        <w:rPr>
          <w:rFonts w:ascii="Times New Roman" w:hAnsi="Times New Roman" w:cs="Times New Roman"/>
          <w:sz w:val="22"/>
          <w:szCs w:val="22"/>
        </w:rPr>
        <w:t xml:space="preserve"> </w:t>
      </w:r>
      <w:r w:rsidR="003C2B1C">
        <w:rPr>
          <w:rFonts w:ascii="Times New Roman" w:hAnsi="Times New Roman" w:cs="Times New Roman"/>
          <w:sz w:val="22"/>
          <w:szCs w:val="22"/>
        </w:rPr>
        <w:t>0.3</w:t>
      </w:r>
      <w:r w:rsidRPr="00152CD9">
        <w:rPr>
          <w:rFonts w:ascii="Times New Roman" w:hAnsi="Times New Roman" w:cs="Times New Roman"/>
          <w:sz w:val="22"/>
          <w:szCs w:val="22"/>
        </w:rPr>
        <w:t xml:space="preserve"> million, respectively </w:t>
      </w:r>
      <w:r w:rsidRPr="00152CD9">
        <w:rPr>
          <w:rFonts w:ascii="Times New Roman" w:hAnsi="Times New Roman" w:cs="Times New Roman"/>
          <w:i/>
          <w:iCs/>
          <w:sz w:val="22"/>
          <w:szCs w:val="22"/>
        </w:rPr>
        <w:t>(</w:t>
      </w:r>
      <w:r w:rsidR="002F7A5E" w:rsidRPr="00152CD9">
        <w:rPr>
          <w:rFonts w:ascii="Times New Roman" w:hAnsi="Times New Roman" w:cs="Times New Roman"/>
          <w:i/>
          <w:iCs/>
          <w:sz w:val="22"/>
          <w:szCs w:val="22"/>
        </w:rPr>
        <w:t xml:space="preserve">for the </w:t>
      </w:r>
      <w:r w:rsidR="00A234FF">
        <w:rPr>
          <w:rFonts w:ascii="Times New Roman" w:hAnsi="Times New Roman" w:cs="Times New Roman"/>
          <w:i/>
          <w:iCs/>
          <w:sz w:val="22"/>
          <w:szCs w:val="22"/>
        </w:rPr>
        <w:t>three</w:t>
      </w:r>
      <w:r w:rsidR="002F7A5E" w:rsidRPr="00152CD9">
        <w:rPr>
          <w:rFonts w:ascii="Times New Roman" w:hAnsi="Times New Roman" w:cs="Times New Roman"/>
          <w:i/>
          <w:iCs/>
          <w:sz w:val="22"/>
          <w:szCs w:val="22"/>
        </w:rPr>
        <w:t xml:space="preserve">-month period ended </w:t>
      </w:r>
      <w:r w:rsidR="00152CD9" w:rsidRPr="00152CD9">
        <w:rPr>
          <w:rFonts w:ascii="Times New Roman" w:hAnsi="Times New Roman" w:cs="Times New Roman"/>
          <w:i/>
          <w:iCs/>
          <w:sz w:val="22"/>
          <w:szCs w:val="22"/>
        </w:rPr>
        <w:t>3</w:t>
      </w:r>
      <w:r w:rsidR="00A234FF">
        <w:rPr>
          <w:rFonts w:ascii="Times New Roman" w:hAnsi="Times New Roman" w:cs="Times New Roman"/>
          <w:i/>
          <w:iCs/>
          <w:sz w:val="22"/>
          <w:szCs w:val="22"/>
        </w:rPr>
        <w:t>1</w:t>
      </w:r>
      <w:r w:rsidR="00E13013">
        <w:rPr>
          <w:rFonts w:ascii="Times New Roman" w:hAnsi="Times New Roman" w:cs="Times New Roman"/>
          <w:i/>
          <w:iCs/>
          <w:sz w:val="22"/>
          <w:szCs w:val="22"/>
        </w:rPr>
        <w:t xml:space="preserve"> </w:t>
      </w:r>
      <w:r w:rsidR="00A234FF">
        <w:rPr>
          <w:rFonts w:ascii="Times New Roman" w:hAnsi="Times New Roman" w:cs="Times New Roman"/>
          <w:i/>
          <w:iCs/>
          <w:sz w:val="22"/>
          <w:szCs w:val="22"/>
        </w:rPr>
        <w:t>March</w:t>
      </w:r>
      <w:r w:rsidR="00E13013">
        <w:rPr>
          <w:rFonts w:ascii="Times New Roman" w:hAnsi="Times New Roman" w:cs="Times New Roman"/>
          <w:i/>
          <w:iCs/>
          <w:sz w:val="22"/>
          <w:szCs w:val="22"/>
        </w:rPr>
        <w:t xml:space="preserve"> </w:t>
      </w:r>
      <w:r w:rsidR="00152CD9" w:rsidRPr="00152CD9">
        <w:rPr>
          <w:rFonts w:ascii="Times New Roman" w:hAnsi="Times New Roman" w:cs="Times New Roman"/>
          <w:i/>
          <w:iCs/>
          <w:sz w:val="22"/>
          <w:szCs w:val="22"/>
        </w:rPr>
        <w:t>202</w:t>
      </w:r>
      <w:r w:rsidR="00A234FF">
        <w:rPr>
          <w:rFonts w:ascii="Times New Roman" w:hAnsi="Times New Roman" w:cs="Times New Roman"/>
          <w:i/>
          <w:iCs/>
          <w:sz w:val="22"/>
          <w:szCs w:val="22"/>
        </w:rPr>
        <w:t>3</w:t>
      </w:r>
      <w:r w:rsidRPr="00152CD9">
        <w:rPr>
          <w:rFonts w:ascii="Times New Roman" w:hAnsi="Times New Roman" w:cs="Times New Roman"/>
          <w:i/>
          <w:iCs/>
          <w:sz w:val="22"/>
          <w:szCs w:val="22"/>
        </w:rPr>
        <w:t xml:space="preserve">: net </w:t>
      </w:r>
      <w:r w:rsidR="00E63892">
        <w:rPr>
          <w:rFonts w:ascii="Times New Roman" w:hAnsi="Times New Roman" w:cs="Times New Roman"/>
          <w:i/>
          <w:iCs/>
          <w:sz w:val="22"/>
          <w:szCs w:val="22"/>
        </w:rPr>
        <w:t>loss</w:t>
      </w:r>
      <w:r w:rsidRPr="00152CD9">
        <w:rPr>
          <w:rFonts w:ascii="Times New Roman" w:hAnsi="Times New Roman" w:cs="Times New Roman"/>
          <w:i/>
          <w:iCs/>
          <w:sz w:val="22"/>
          <w:szCs w:val="22"/>
        </w:rPr>
        <w:t xml:space="preserve"> of Baht</w:t>
      </w:r>
      <w:r w:rsidR="004372F0">
        <w:rPr>
          <w:rFonts w:ascii="Times New Roman" w:hAnsi="Times New Roman" w:cs="Times New Roman"/>
          <w:i/>
          <w:iCs/>
          <w:sz w:val="22"/>
          <w:szCs w:val="22"/>
        </w:rPr>
        <w:t xml:space="preserve"> </w:t>
      </w:r>
      <w:r w:rsidR="00A234FF">
        <w:rPr>
          <w:rFonts w:ascii="Times New Roman" w:hAnsi="Times New Roman" w:cs="Times New Roman"/>
          <w:i/>
          <w:iCs/>
          <w:sz w:val="22"/>
          <w:szCs w:val="22"/>
        </w:rPr>
        <w:t>8</w:t>
      </w:r>
      <w:r w:rsidR="00110846">
        <w:rPr>
          <w:rFonts w:ascii="Times New Roman" w:hAnsi="Times New Roman" w:cs="Times New Roman"/>
          <w:i/>
          <w:iCs/>
          <w:sz w:val="22"/>
          <w:szCs w:val="22"/>
        </w:rPr>
        <w:t>.9</w:t>
      </w:r>
      <w:r w:rsidR="0087403B" w:rsidRPr="00152CD9">
        <w:rPr>
          <w:rFonts w:ascii="Times New Roman" w:hAnsi="Times New Roman" w:cs="Times New Roman"/>
          <w:i/>
          <w:iCs/>
          <w:sz w:val="22"/>
          <w:szCs w:val="22"/>
        </w:rPr>
        <w:t xml:space="preserve"> </w:t>
      </w:r>
      <w:r w:rsidRPr="00152CD9">
        <w:rPr>
          <w:rFonts w:ascii="Times New Roman" w:hAnsi="Times New Roman" w:cs="Times New Roman"/>
          <w:i/>
          <w:iCs/>
          <w:sz w:val="22"/>
          <w:szCs w:val="22"/>
        </w:rPr>
        <w:t>million and Baht</w:t>
      </w:r>
      <w:r w:rsidR="005511C4" w:rsidRPr="00152CD9">
        <w:rPr>
          <w:rFonts w:ascii="Times New Roman" w:hAnsi="Times New Roman" w:cs="Times New Roman"/>
          <w:i/>
          <w:iCs/>
          <w:sz w:val="22"/>
          <w:szCs w:val="22"/>
        </w:rPr>
        <w:t xml:space="preserve"> </w:t>
      </w:r>
      <w:r w:rsidR="00A234FF">
        <w:rPr>
          <w:rFonts w:ascii="Times New Roman" w:hAnsi="Times New Roman" w:cs="Times New Roman"/>
          <w:i/>
          <w:iCs/>
          <w:sz w:val="22"/>
          <w:szCs w:val="22"/>
        </w:rPr>
        <w:t>8</w:t>
      </w:r>
      <w:r w:rsidR="00110846">
        <w:rPr>
          <w:rFonts w:ascii="Times New Roman" w:hAnsi="Times New Roman" w:cs="Times New Roman"/>
          <w:i/>
          <w:iCs/>
          <w:sz w:val="22"/>
          <w:szCs w:val="22"/>
        </w:rPr>
        <w:t>.</w:t>
      </w:r>
      <w:r w:rsidR="00A234FF">
        <w:rPr>
          <w:rFonts w:ascii="Times New Roman" w:hAnsi="Times New Roman" w:cs="Times New Roman"/>
          <w:i/>
          <w:iCs/>
          <w:sz w:val="22"/>
          <w:szCs w:val="22"/>
        </w:rPr>
        <w:t>8</w:t>
      </w:r>
      <w:r w:rsidR="004372F0">
        <w:rPr>
          <w:rFonts w:ascii="Times New Roman" w:hAnsi="Times New Roman" w:cs="Times New Roman"/>
          <w:i/>
          <w:iCs/>
          <w:sz w:val="22"/>
          <w:szCs w:val="22"/>
        </w:rPr>
        <w:t xml:space="preserve"> </w:t>
      </w:r>
      <w:r w:rsidRPr="00152CD9">
        <w:rPr>
          <w:rFonts w:ascii="Times New Roman" w:hAnsi="Times New Roman" w:cs="Times New Roman"/>
          <w:i/>
          <w:iCs/>
          <w:sz w:val="22"/>
          <w:szCs w:val="22"/>
        </w:rPr>
        <w:t>million, respectively)</w:t>
      </w:r>
      <w:r w:rsidRPr="00152CD9">
        <w:rPr>
          <w:rFonts w:ascii="Times New Roman" w:hAnsi="Times New Roman" w:cs="Times New Roman"/>
          <w:sz w:val="22"/>
          <w:szCs w:val="22"/>
        </w:rPr>
        <w:t xml:space="preserve">. As of that date, the Group’s and the </w:t>
      </w:r>
      <w:r w:rsidR="003C2B1C">
        <w:rPr>
          <w:rFonts w:ascii="Times New Roman" w:hAnsi="Times New Roman" w:cs="Times New Roman"/>
          <w:sz w:val="22"/>
          <w:szCs w:val="22"/>
        </w:rPr>
        <w:t>C</w:t>
      </w:r>
      <w:r w:rsidRPr="00152CD9">
        <w:rPr>
          <w:rFonts w:ascii="Times New Roman" w:hAnsi="Times New Roman" w:cs="Times New Roman"/>
          <w:sz w:val="22"/>
          <w:szCs w:val="22"/>
        </w:rPr>
        <w:t>ompany’s current liabilities exceeded</w:t>
      </w:r>
      <w:r w:rsidR="003403FF" w:rsidRPr="00152CD9">
        <w:rPr>
          <w:rFonts w:ascii="Times New Roman" w:hAnsi="Times New Roman" w:cs="Times New Roman"/>
          <w:sz w:val="22"/>
          <w:szCs w:val="22"/>
        </w:rPr>
        <w:t xml:space="preserve"> current assets by Baht </w:t>
      </w:r>
      <w:r w:rsidR="00927244">
        <w:rPr>
          <w:rFonts w:ascii="Times New Roman" w:hAnsi="Times New Roman" w:cs="Times New Roman"/>
          <w:sz w:val="22"/>
          <w:szCs w:val="22"/>
        </w:rPr>
        <w:t>622.1</w:t>
      </w:r>
      <w:r w:rsidR="0087403B" w:rsidRPr="00152CD9">
        <w:rPr>
          <w:rFonts w:ascii="Times New Roman" w:hAnsi="Times New Roman" w:cs="Times New Roman"/>
          <w:sz w:val="22"/>
          <w:szCs w:val="22"/>
        </w:rPr>
        <w:t xml:space="preserve"> </w:t>
      </w:r>
      <w:r w:rsidR="003403FF" w:rsidRPr="00152CD9">
        <w:rPr>
          <w:rFonts w:ascii="Times New Roman" w:hAnsi="Times New Roman" w:cs="Times New Roman"/>
          <w:sz w:val="22"/>
          <w:szCs w:val="22"/>
        </w:rPr>
        <w:t>million and Baht</w:t>
      </w:r>
      <w:r w:rsidR="004372F0">
        <w:rPr>
          <w:rFonts w:ascii="Times New Roman" w:hAnsi="Times New Roman" w:cs="Times New Roman"/>
          <w:sz w:val="22"/>
          <w:szCs w:val="22"/>
        </w:rPr>
        <w:t xml:space="preserve"> </w:t>
      </w:r>
      <w:r w:rsidR="00927244">
        <w:rPr>
          <w:rFonts w:ascii="Times New Roman" w:hAnsi="Times New Roman" w:cs="Times New Roman"/>
          <w:sz w:val="22"/>
          <w:szCs w:val="22"/>
        </w:rPr>
        <w:t>599.2</w:t>
      </w:r>
      <w:r w:rsidR="004372F0">
        <w:rPr>
          <w:rFonts w:ascii="Times New Roman" w:hAnsi="Times New Roman" w:cs="Times New Roman"/>
          <w:sz w:val="22"/>
          <w:szCs w:val="22"/>
        </w:rPr>
        <w:t xml:space="preserve"> </w:t>
      </w:r>
      <w:r w:rsidRPr="00152CD9">
        <w:rPr>
          <w:rFonts w:ascii="Times New Roman" w:hAnsi="Times New Roman" w:cs="Times New Roman"/>
          <w:sz w:val="22"/>
          <w:szCs w:val="22"/>
        </w:rPr>
        <w:t>million,</w:t>
      </w:r>
      <w:r w:rsidR="00152CD9" w:rsidRPr="00152CD9">
        <w:rPr>
          <w:rFonts w:ascii="Times New Roman" w:hAnsi="Times New Roman" w:cs="Times New Roman"/>
          <w:sz w:val="22"/>
          <w:szCs w:val="22"/>
        </w:rPr>
        <w:t xml:space="preserve"> </w:t>
      </w:r>
      <w:r w:rsidRPr="00152CD9">
        <w:rPr>
          <w:rFonts w:ascii="Times New Roman" w:hAnsi="Times New Roman" w:cs="Times New Roman"/>
          <w:sz w:val="22"/>
          <w:szCs w:val="22"/>
        </w:rPr>
        <w:t xml:space="preserve">respectively </w:t>
      </w:r>
      <w:r w:rsidRPr="00152CD9">
        <w:rPr>
          <w:rFonts w:ascii="Times New Roman" w:hAnsi="Times New Roman" w:cs="Times New Roman"/>
          <w:i/>
          <w:iCs/>
          <w:sz w:val="22"/>
          <w:szCs w:val="22"/>
        </w:rPr>
        <w:t>(31 December 20</w:t>
      </w:r>
      <w:r w:rsidR="00A141B3" w:rsidRPr="00152CD9">
        <w:rPr>
          <w:rFonts w:ascii="Times New Roman" w:hAnsi="Times New Roman" w:cs="Times New Roman"/>
          <w:i/>
          <w:iCs/>
          <w:sz w:val="22"/>
          <w:szCs w:val="22"/>
        </w:rPr>
        <w:t>2</w:t>
      </w:r>
      <w:r w:rsidR="00A234FF">
        <w:rPr>
          <w:rFonts w:ascii="Times New Roman" w:hAnsi="Times New Roman" w:cs="Times New Roman"/>
          <w:i/>
          <w:iCs/>
          <w:sz w:val="22"/>
          <w:szCs w:val="22"/>
        </w:rPr>
        <w:t>3</w:t>
      </w:r>
      <w:r w:rsidRPr="00152CD9">
        <w:rPr>
          <w:rFonts w:ascii="Times New Roman" w:hAnsi="Times New Roman" w:cs="Times New Roman"/>
          <w:i/>
          <w:iCs/>
          <w:sz w:val="22"/>
          <w:szCs w:val="22"/>
        </w:rPr>
        <w:t>: Baht</w:t>
      </w:r>
      <w:r w:rsidR="005511C4" w:rsidRPr="00152CD9">
        <w:rPr>
          <w:rFonts w:ascii="Times New Roman" w:hAnsi="Times New Roman" w:cs="Times New Roman"/>
          <w:i/>
          <w:iCs/>
          <w:sz w:val="22"/>
          <w:szCs w:val="22"/>
        </w:rPr>
        <w:t xml:space="preserve"> </w:t>
      </w:r>
      <w:r w:rsidR="00A234FF">
        <w:rPr>
          <w:rFonts w:ascii="Times New Roman" w:hAnsi="Times New Roman" w:cs="Times New Roman"/>
          <w:i/>
          <w:iCs/>
          <w:sz w:val="22"/>
          <w:szCs w:val="22"/>
        </w:rPr>
        <w:t>600</w:t>
      </w:r>
      <w:r w:rsidR="00152CD9" w:rsidRPr="00152CD9">
        <w:rPr>
          <w:rFonts w:ascii="Times New Roman" w:hAnsi="Times New Roman" w:cs="Times New Roman"/>
          <w:i/>
          <w:iCs/>
          <w:sz w:val="22"/>
          <w:szCs w:val="22"/>
        </w:rPr>
        <w:t>.</w:t>
      </w:r>
      <w:r w:rsidR="00A234FF">
        <w:rPr>
          <w:rFonts w:ascii="Times New Roman" w:hAnsi="Times New Roman" w:cs="Times New Roman"/>
          <w:i/>
          <w:iCs/>
          <w:sz w:val="22"/>
          <w:szCs w:val="22"/>
        </w:rPr>
        <w:t>7</w:t>
      </w:r>
      <w:r w:rsidRPr="00152CD9">
        <w:rPr>
          <w:rFonts w:ascii="Times New Roman" w:hAnsi="Times New Roman" w:cs="Times New Roman"/>
          <w:i/>
          <w:iCs/>
          <w:sz w:val="22"/>
          <w:szCs w:val="22"/>
        </w:rPr>
        <w:t xml:space="preserve"> million and Baht</w:t>
      </w:r>
      <w:r w:rsidR="005511C4" w:rsidRPr="00152CD9">
        <w:rPr>
          <w:rFonts w:ascii="Times New Roman" w:hAnsi="Times New Roman" w:cs="Times New Roman"/>
          <w:i/>
          <w:iCs/>
          <w:sz w:val="22"/>
          <w:szCs w:val="22"/>
        </w:rPr>
        <w:t xml:space="preserve"> </w:t>
      </w:r>
      <w:r w:rsidR="00152CD9" w:rsidRPr="00152CD9">
        <w:rPr>
          <w:rFonts w:ascii="Times New Roman" w:hAnsi="Times New Roman" w:cs="Times New Roman"/>
          <w:i/>
          <w:iCs/>
          <w:sz w:val="22"/>
          <w:szCs w:val="22"/>
        </w:rPr>
        <w:t>5</w:t>
      </w:r>
      <w:r w:rsidR="00A234FF">
        <w:rPr>
          <w:rFonts w:ascii="Times New Roman" w:hAnsi="Times New Roman" w:cs="Times New Roman"/>
          <w:i/>
          <w:iCs/>
          <w:sz w:val="22"/>
          <w:szCs w:val="22"/>
        </w:rPr>
        <w:t>90</w:t>
      </w:r>
      <w:r w:rsidR="00152CD9" w:rsidRPr="00152CD9">
        <w:rPr>
          <w:rFonts w:ascii="Times New Roman" w:hAnsi="Times New Roman" w:cs="Times New Roman"/>
          <w:i/>
          <w:iCs/>
          <w:sz w:val="22"/>
          <w:szCs w:val="22"/>
        </w:rPr>
        <w:t>.</w:t>
      </w:r>
      <w:r w:rsidR="00A234FF">
        <w:rPr>
          <w:rFonts w:ascii="Times New Roman" w:hAnsi="Times New Roman" w:cs="Times New Roman"/>
          <w:i/>
          <w:iCs/>
          <w:sz w:val="22"/>
          <w:szCs w:val="22"/>
        </w:rPr>
        <w:t>7</w:t>
      </w:r>
      <w:r w:rsidRPr="00152CD9">
        <w:rPr>
          <w:rFonts w:ascii="Times New Roman" w:hAnsi="Times New Roman" w:cs="Times New Roman"/>
          <w:i/>
          <w:iCs/>
          <w:sz w:val="22"/>
          <w:szCs w:val="22"/>
        </w:rPr>
        <w:t xml:space="preserve"> million, respectively)</w:t>
      </w:r>
      <w:r w:rsidRPr="00152CD9">
        <w:rPr>
          <w:rFonts w:ascii="Times New Roman" w:hAnsi="Times New Roman" w:cs="Times New Roman"/>
          <w:sz w:val="22"/>
          <w:szCs w:val="22"/>
        </w:rPr>
        <w:t xml:space="preserve"> and</w:t>
      </w:r>
      <w:r w:rsidR="003403FF" w:rsidRPr="00152CD9">
        <w:rPr>
          <w:rFonts w:ascii="Times New Roman" w:hAnsi="Times New Roman" w:cs="Times New Roman"/>
          <w:sz w:val="22"/>
          <w:szCs w:val="22"/>
        </w:rPr>
        <w:t xml:space="preserve"> the deficit balances were Baht</w:t>
      </w:r>
      <w:r w:rsidR="005511C4" w:rsidRPr="00152CD9">
        <w:rPr>
          <w:rFonts w:ascii="Times New Roman" w:hAnsi="Times New Roman" w:cs="Times New Roman"/>
          <w:sz w:val="22"/>
          <w:szCs w:val="22"/>
        </w:rPr>
        <w:t xml:space="preserve"> </w:t>
      </w:r>
      <w:r w:rsidR="003C2B1C">
        <w:rPr>
          <w:rFonts w:ascii="Times New Roman" w:hAnsi="Times New Roman" w:cs="Times New Roman"/>
          <w:sz w:val="22"/>
          <w:szCs w:val="22"/>
        </w:rPr>
        <w:t>984.7</w:t>
      </w:r>
      <w:r w:rsidR="0066436D" w:rsidRPr="00152CD9">
        <w:rPr>
          <w:rFonts w:ascii="Times New Roman" w:hAnsi="Times New Roman" w:cs="Times New Roman"/>
          <w:sz w:val="22"/>
          <w:szCs w:val="22"/>
        </w:rPr>
        <w:t xml:space="preserve"> </w:t>
      </w:r>
      <w:r w:rsidR="003403FF" w:rsidRPr="00152CD9">
        <w:rPr>
          <w:rFonts w:ascii="Times New Roman" w:hAnsi="Times New Roman" w:cs="Times New Roman"/>
          <w:sz w:val="22"/>
          <w:szCs w:val="22"/>
        </w:rPr>
        <w:t>million and Baht</w:t>
      </w:r>
      <w:r w:rsidR="005511C4" w:rsidRPr="00152CD9">
        <w:rPr>
          <w:rFonts w:ascii="Times New Roman" w:hAnsi="Times New Roman" w:cs="Times New Roman"/>
          <w:sz w:val="22"/>
          <w:szCs w:val="22"/>
        </w:rPr>
        <w:t xml:space="preserve"> </w:t>
      </w:r>
      <w:r w:rsidR="003C2B1C">
        <w:rPr>
          <w:rFonts w:ascii="Times New Roman" w:hAnsi="Times New Roman" w:cs="Times New Roman"/>
          <w:sz w:val="22"/>
          <w:szCs w:val="22"/>
        </w:rPr>
        <w:t>972.6</w:t>
      </w:r>
      <w:r w:rsidRPr="00152CD9">
        <w:rPr>
          <w:rFonts w:ascii="Times New Roman" w:hAnsi="Times New Roman" w:cs="Times New Roman"/>
          <w:sz w:val="22"/>
          <w:szCs w:val="22"/>
        </w:rPr>
        <w:t xml:space="preserve"> million, respectively </w:t>
      </w:r>
      <w:r w:rsidRPr="00152CD9">
        <w:rPr>
          <w:rFonts w:ascii="Times New Roman" w:hAnsi="Times New Roman" w:cs="Times New Roman"/>
          <w:i/>
          <w:iCs/>
          <w:sz w:val="22"/>
          <w:szCs w:val="22"/>
        </w:rPr>
        <w:t>(31 December 20</w:t>
      </w:r>
      <w:r w:rsidR="00A141B3" w:rsidRPr="00152CD9">
        <w:rPr>
          <w:rFonts w:ascii="Times New Roman" w:hAnsi="Times New Roman" w:cs="Times New Roman"/>
          <w:i/>
          <w:iCs/>
          <w:sz w:val="22"/>
          <w:szCs w:val="22"/>
        </w:rPr>
        <w:t>2</w:t>
      </w:r>
      <w:r w:rsidR="00A234FF">
        <w:rPr>
          <w:rFonts w:ascii="Times New Roman" w:hAnsi="Times New Roman" w:cs="Times New Roman"/>
          <w:i/>
          <w:iCs/>
          <w:sz w:val="22"/>
          <w:szCs w:val="22"/>
        </w:rPr>
        <w:t>3</w:t>
      </w:r>
      <w:r w:rsidRPr="00152CD9">
        <w:rPr>
          <w:rFonts w:ascii="Times New Roman" w:hAnsi="Times New Roman" w:cs="Times New Roman"/>
          <w:i/>
          <w:iCs/>
          <w:sz w:val="22"/>
          <w:szCs w:val="22"/>
        </w:rPr>
        <w:t xml:space="preserve">: </w:t>
      </w:r>
      <w:r w:rsidR="009F6D9D">
        <w:rPr>
          <w:rFonts w:ascii="Times New Roman" w:hAnsi="Times New Roman" w:cs="Times New Roman"/>
          <w:i/>
          <w:iCs/>
          <w:sz w:val="22"/>
          <w:szCs w:val="22"/>
        </w:rPr>
        <w:br/>
      </w:r>
      <w:r w:rsidRPr="00152CD9">
        <w:rPr>
          <w:rFonts w:ascii="Times New Roman" w:hAnsi="Times New Roman" w:cs="Times New Roman"/>
          <w:i/>
          <w:iCs/>
          <w:sz w:val="22"/>
          <w:szCs w:val="22"/>
        </w:rPr>
        <w:t>Baht</w:t>
      </w:r>
      <w:r w:rsidR="005511C4" w:rsidRPr="00152CD9">
        <w:rPr>
          <w:rFonts w:ascii="Times New Roman" w:hAnsi="Times New Roman" w:cs="Times New Roman"/>
          <w:i/>
          <w:iCs/>
          <w:sz w:val="22"/>
          <w:szCs w:val="22"/>
        </w:rPr>
        <w:t xml:space="preserve"> </w:t>
      </w:r>
      <w:r w:rsidR="00152CD9" w:rsidRPr="00152CD9">
        <w:rPr>
          <w:rFonts w:ascii="Times New Roman" w:hAnsi="Times New Roman" w:cs="Times New Roman"/>
          <w:i/>
          <w:iCs/>
          <w:sz w:val="22"/>
          <w:szCs w:val="22"/>
        </w:rPr>
        <w:t>9</w:t>
      </w:r>
      <w:r w:rsidR="00A234FF">
        <w:rPr>
          <w:rFonts w:ascii="Times New Roman" w:hAnsi="Times New Roman" w:cs="Times New Roman"/>
          <w:i/>
          <w:iCs/>
          <w:sz w:val="22"/>
          <w:szCs w:val="22"/>
        </w:rPr>
        <w:t>82</w:t>
      </w:r>
      <w:r w:rsidR="00152CD9" w:rsidRPr="00152CD9">
        <w:rPr>
          <w:rFonts w:ascii="Times New Roman" w:hAnsi="Times New Roman" w:cs="Times New Roman"/>
          <w:i/>
          <w:iCs/>
          <w:sz w:val="22"/>
          <w:szCs w:val="22"/>
        </w:rPr>
        <w:t>.</w:t>
      </w:r>
      <w:r w:rsidR="00A234FF">
        <w:rPr>
          <w:rFonts w:ascii="Times New Roman" w:hAnsi="Times New Roman" w:cs="Times New Roman"/>
          <w:i/>
          <w:iCs/>
          <w:sz w:val="22"/>
          <w:szCs w:val="22"/>
        </w:rPr>
        <w:t>2</w:t>
      </w:r>
      <w:r w:rsidR="00741603" w:rsidRPr="00152CD9">
        <w:rPr>
          <w:rFonts w:ascii="Times New Roman" w:hAnsi="Times New Roman" w:cs="Times New Roman"/>
          <w:i/>
          <w:iCs/>
          <w:sz w:val="22"/>
          <w:szCs w:val="22"/>
        </w:rPr>
        <w:t xml:space="preserve"> </w:t>
      </w:r>
      <w:r w:rsidRPr="00152CD9">
        <w:rPr>
          <w:rFonts w:ascii="Times New Roman" w:hAnsi="Times New Roman" w:cs="Times New Roman"/>
          <w:i/>
          <w:iCs/>
          <w:sz w:val="22"/>
          <w:szCs w:val="22"/>
        </w:rPr>
        <w:t>million and Baht</w:t>
      </w:r>
      <w:r w:rsidR="005511C4" w:rsidRPr="00152CD9">
        <w:rPr>
          <w:rFonts w:ascii="Times New Roman" w:hAnsi="Times New Roman" w:cs="Times New Roman"/>
          <w:i/>
          <w:iCs/>
          <w:sz w:val="22"/>
          <w:szCs w:val="22"/>
        </w:rPr>
        <w:t xml:space="preserve"> </w:t>
      </w:r>
      <w:r w:rsidR="00152CD9" w:rsidRPr="00152CD9">
        <w:rPr>
          <w:rFonts w:ascii="Times New Roman" w:hAnsi="Times New Roman" w:cs="Times New Roman"/>
          <w:i/>
          <w:iCs/>
          <w:sz w:val="22"/>
          <w:szCs w:val="22"/>
        </w:rPr>
        <w:t>9</w:t>
      </w:r>
      <w:r w:rsidR="00A234FF">
        <w:rPr>
          <w:rFonts w:ascii="Times New Roman" w:hAnsi="Times New Roman" w:cs="Times New Roman"/>
          <w:i/>
          <w:iCs/>
          <w:sz w:val="22"/>
          <w:szCs w:val="22"/>
        </w:rPr>
        <w:t>72</w:t>
      </w:r>
      <w:r w:rsidR="00152CD9" w:rsidRPr="00152CD9">
        <w:rPr>
          <w:rFonts w:ascii="Times New Roman" w:hAnsi="Times New Roman" w:cs="Times New Roman"/>
          <w:i/>
          <w:iCs/>
          <w:sz w:val="22"/>
          <w:szCs w:val="22"/>
        </w:rPr>
        <w:t xml:space="preserve">.3 </w:t>
      </w:r>
      <w:r w:rsidRPr="00152CD9">
        <w:rPr>
          <w:rFonts w:ascii="Times New Roman" w:hAnsi="Times New Roman" w:cs="Times New Roman"/>
          <w:i/>
          <w:iCs/>
          <w:sz w:val="22"/>
          <w:szCs w:val="22"/>
        </w:rPr>
        <w:t>million, respectively)</w:t>
      </w:r>
      <w:r w:rsidRPr="00152CD9">
        <w:rPr>
          <w:rFonts w:ascii="Times New Roman" w:hAnsi="Times New Roman" w:cs="Times New Roman"/>
          <w:sz w:val="22"/>
          <w:szCs w:val="22"/>
        </w:rPr>
        <w:t xml:space="preserve">. </w:t>
      </w:r>
      <w:r w:rsidR="00685542" w:rsidRPr="00685542">
        <w:rPr>
          <w:rFonts w:ascii="Times New Roman" w:hAnsi="Times New Roman" w:cs="Times New Roman"/>
          <w:sz w:val="22"/>
          <w:szCs w:val="22"/>
        </w:rPr>
        <w:t xml:space="preserve">These circumstances indicate the existence </w:t>
      </w:r>
      <w:r w:rsidR="009F6D9D">
        <w:rPr>
          <w:rFonts w:ascii="Times New Roman" w:hAnsi="Times New Roman" w:cs="Times New Roman"/>
          <w:sz w:val="22"/>
          <w:szCs w:val="22"/>
        </w:rPr>
        <w:br/>
      </w:r>
      <w:r w:rsidR="00685542" w:rsidRPr="00685542">
        <w:rPr>
          <w:rFonts w:ascii="Times New Roman" w:hAnsi="Times New Roman" w:cs="Times New Roman"/>
          <w:sz w:val="22"/>
          <w:szCs w:val="22"/>
        </w:rPr>
        <w:t>of</w:t>
      </w:r>
      <w:r w:rsidR="009F6D9D">
        <w:rPr>
          <w:rFonts w:ascii="Times New Roman" w:hAnsi="Times New Roman" w:cs="Times New Roman"/>
          <w:sz w:val="22"/>
          <w:szCs w:val="22"/>
        </w:rPr>
        <w:t xml:space="preserve"> </w:t>
      </w:r>
      <w:r w:rsidR="00685542" w:rsidRPr="00685542">
        <w:rPr>
          <w:rFonts w:ascii="Times New Roman" w:hAnsi="Times New Roman" w:cs="Times New Roman"/>
          <w:sz w:val="22"/>
          <w:szCs w:val="22"/>
        </w:rPr>
        <w:t xml:space="preserve">a material uncertainty that may cast significant doubt about the Group’s and the Company’s ability </w:t>
      </w:r>
      <w:r w:rsidR="009F6D9D">
        <w:rPr>
          <w:rFonts w:ascii="Times New Roman" w:hAnsi="Times New Roman" w:cs="Times New Roman"/>
          <w:sz w:val="22"/>
          <w:szCs w:val="22"/>
        </w:rPr>
        <w:br/>
      </w:r>
      <w:r w:rsidR="00685542" w:rsidRPr="00685542">
        <w:rPr>
          <w:rFonts w:ascii="Times New Roman" w:hAnsi="Times New Roman" w:cs="Times New Roman"/>
          <w:sz w:val="22"/>
          <w:szCs w:val="22"/>
        </w:rPr>
        <w:t>to continue as a going concern.</w:t>
      </w:r>
    </w:p>
    <w:p w14:paraId="0E8A9ABF" w14:textId="77777777" w:rsidR="0087403B" w:rsidRPr="00152CD9" w:rsidRDefault="0087403B" w:rsidP="008C65D0">
      <w:pPr>
        <w:ind w:left="540"/>
        <w:jc w:val="thaiDistribute"/>
        <w:rPr>
          <w:rFonts w:ascii="Times New Roman" w:hAnsi="Times New Roman" w:cs="Times New Roman"/>
          <w:sz w:val="22"/>
          <w:szCs w:val="22"/>
        </w:rPr>
      </w:pPr>
    </w:p>
    <w:p w14:paraId="50E22EF5" w14:textId="4A0353F8" w:rsidR="00243D82" w:rsidRPr="00152CD9" w:rsidRDefault="00243D82" w:rsidP="0024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152CD9">
        <w:rPr>
          <w:rFonts w:ascii="Times New Roman" w:hAnsi="Times New Roman" w:cs="Times New Roman"/>
          <w:sz w:val="22"/>
          <w:szCs w:val="22"/>
        </w:rPr>
        <w:t>The Company has received financial assistance from Thoresen Thai Agencies Public Company Limited (“TTA”), the ultimate parent company, in form of promissory notes which are payable upon the lender’s request. As at 3</w:t>
      </w:r>
      <w:r w:rsidR="00A234FF">
        <w:rPr>
          <w:rFonts w:ascii="Times New Roman" w:hAnsi="Times New Roman" w:cs="Times New Roman"/>
          <w:sz w:val="22"/>
          <w:szCs w:val="22"/>
        </w:rPr>
        <w:t>1</w:t>
      </w:r>
      <w:r w:rsidR="00E13013">
        <w:rPr>
          <w:rFonts w:ascii="Times New Roman" w:hAnsi="Times New Roman" w:cs="Times New Roman"/>
          <w:sz w:val="22"/>
          <w:szCs w:val="22"/>
        </w:rPr>
        <w:t xml:space="preserve"> </w:t>
      </w:r>
      <w:r w:rsidR="00A234FF">
        <w:rPr>
          <w:rFonts w:ascii="Times New Roman" w:hAnsi="Times New Roman" w:cs="Times New Roman"/>
          <w:sz w:val="22"/>
          <w:szCs w:val="22"/>
        </w:rPr>
        <w:t>March</w:t>
      </w:r>
      <w:r w:rsidR="00110846">
        <w:rPr>
          <w:rFonts w:ascii="Times New Roman" w:hAnsi="Times New Roman" w:cs="Times New Roman"/>
          <w:sz w:val="22"/>
          <w:szCs w:val="22"/>
        </w:rPr>
        <w:t xml:space="preserve"> </w:t>
      </w:r>
      <w:r w:rsidRPr="00152CD9">
        <w:rPr>
          <w:rFonts w:ascii="Times New Roman" w:hAnsi="Times New Roman" w:cs="Times New Roman"/>
          <w:sz w:val="22"/>
          <w:szCs w:val="22"/>
        </w:rPr>
        <w:t>202</w:t>
      </w:r>
      <w:r w:rsidR="00A234FF">
        <w:rPr>
          <w:rFonts w:ascii="Times New Roman" w:hAnsi="Times New Roman" w:cs="Times New Roman"/>
          <w:sz w:val="22"/>
          <w:szCs w:val="22"/>
        </w:rPr>
        <w:t>4</w:t>
      </w:r>
      <w:r w:rsidRPr="00152CD9">
        <w:rPr>
          <w:rFonts w:ascii="Times New Roman" w:hAnsi="Times New Roman" w:cs="Times New Roman"/>
          <w:sz w:val="22"/>
          <w:szCs w:val="22"/>
        </w:rPr>
        <w:t xml:space="preserve">, </w:t>
      </w:r>
      <w:bookmarkStart w:id="0" w:name="_Hlk86667811"/>
      <w:r w:rsidRPr="00152CD9">
        <w:rPr>
          <w:rFonts w:ascii="Times New Roman" w:hAnsi="Times New Roman" w:cs="Times New Roman"/>
          <w:sz w:val="22"/>
          <w:szCs w:val="22"/>
        </w:rPr>
        <w:t>the Company had outstanding short-term borrowings from</w:t>
      </w:r>
      <w:bookmarkEnd w:id="0"/>
      <w:r w:rsidRPr="00152CD9">
        <w:rPr>
          <w:rFonts w:ascii="Times New Roman" w:hAnsi="Times New Roman" w:cs="Times New Roman"/>
          <w:sz w:val="22"/>
          <w:szCs w:val="22"/>
        </w:rPr>
        <w:t xml:space="preserve"> TTA of Baht</w:t>
      </w:r>
      <w:r w:rsidRPr="00152CD9">
        <w:rPr>
          <w:rFonts w:ascii="Times New Roman" w:hAnsi="Times New Roman" w:cs="Times New Roman"/>
          <w:sz w:val="22"/>
          <w:szCs w:val="22"/>
          <w:cs/>
        </w:rPr>
        <w:t xml:space="preserve"> </w:t>
      </w:r>
      <w:r w:rsidR="003C2B1C">
        <w:rPr>
          <w:rFonts w:ascii="Times New Roman" w:hAnsi="Times New Roman" w:cs="Times New Roman"/>
          <w:sz w:val="22"/>
          <w:szCs w:val="22"/>
        </w:rPr>
        <w:t>758.9</w:t>
      </w:r>
      <w:r w:rsidR="004372F0">
        <w:rPr>
          <w:rFonts w:ascii="Times New Roman" w:hAnsi="Times New Roman" w:cs="Times New Roman"/>
          <w:sz w:val="22"/>
          <w:szCs w:val="22"/>
        </w:rPr>
        <w:t xml:space="preserve"> </w:t>
      </w:r>
      <w:r w:rsidRPr="00152CD9">
        <w:rPr>
          <w:rFonts w:ascii="Times New Roman" w:hAnsi="Times New Roman" w:cs="Times New Roman"/>
          <w:sz w:val="22"/>
          <w:szCs w:val="22"/>
        </w:rPr>
        <w:t xml:space="preserve">million </w:t>
      </w:r>
      <w:r w:rsidRPr="00152CD9">
        <w:rPr>
          <w:rFonts w:ascii="Times New Roman" w:hAnsi="Times New Roman" w:cs="Times New Roman"/>
          <w:i/>
          <w:iCs/>
          <w:sz w:val="22"/>
          <w:szCs w:val="22"/>
        </w:rPr>
        <w:t>(31 December 202</w:t>
      </w:r>
      <w:r w:rsidR="00A234FF">
        <w:rPr>
          <w:rFonts w:ascii="Times New Roman" w:hAnsi="Times New Roman" w:cs="Times New Roman"/>
          <w:i/>
          <w:iCs/>
          <w:sz w:val="22"/>
          <w:szCs w:val="22"/>
        </w:rPr>
        <w:t>3</w:t>
      </w:r>
      <w:r w:rsidRPr="00152CD9">
        <w:rPr>
          <w:rFonts w:ascii="Times New Roman" w:hAnsi="Times New Roman" w:cs="Times New Roman"/>
          <w:i/>
          <w:iCs/>
          <w:sz w:val="22"/>
          <w:szCs w:val="22"/>
        </w:rPr>
        <w:t xml:space="preserve">: Baht </w:t>
      </w:r>
      <w:r w:rsidR="00A234FF">
        <w:rPr>
          <w:rFonts w:ascii="Times New Roman" w:hAnsi="Times New Roman" w:cs="Times New Roman"/>
          <w:i/>
          <w:iCs/>
          <w:sz w:val="22"/>
          <w:szCs w:val="22"/>
        </w:rPr>
        <w:t>758</w:t>
      </w:r>
      <w:r w:rsidRPr="00152CD9">
        <w:rPr>
          <w:rFonts w:ascii="Times New Roman" w:hAnsi="Times New Roman" w:cs="Times New Roman"/>
          <w:i/>
          <w:iCs/>
          <w:sz w:val="22"/>
          <w:szCs w:val="22"/>
        </w:rPr>
        <w:t>.</w:t>
      </w:r>
      <w:r w:rsidR="00A234FF">
        <w:rPr>
          <w:rFonts w:ascii="Times New Roman" w:hAnsi="Times New Roman" w:cs="Times New Roman"/>
          <w:i/>
          <w:iCs/>
          <w:sz w:val="22"/>
          <w:szCs w:val="22"/>
        </w:rPr>
        <w:t>9</w:t>
      </w:r>
      <w:r w:rsidRPr="00152CD9">
        <w:rPr>
          <w:rFonts w:ascii="Times New Roman" w:hAnsi="Times New Roman" w:cs="Times New Roman"/>
          <w:i/>
          <w:iCs/>
          <w:sz w:val="22"/>
          <w:szCs w:val="22"/>
        </w:rPr>
        <w:t xml:space="preserve"> million)</w:t>
      </w:r>
      <w:r w:rsidR="00553F47">
        <w:rPr>
          <w:rFonts w:ascii="Times New Roman" w:hAnsi="Times New Roman" w:cs="Times New Roman"/>
          <w:i/>
          <w:iCs/>
          <w:sz w:val="22"/>
          <w:szCs w:val="22"/>
        </w:rPr>
        <w:t xml:space="preserve"> </w:t>
      </w:r>
      <w:r w:rsidR="00553F47" w:rsidRPr="00553F47">
        <w:rPr>
          <w:rFonts w:ascii="Times New Roman" w:hAnsi="Times New Roman" w:cstheme="minorBidi"/>
          <w:sz w:val="22"/>
          <w:szCs w:val="22"/>
        </w:rPr>
        <w:t>and</w:t>
      </w:r>
      <w:r w:rsidR="00553F47">
        <w:rPr>
          <w:rFonts w:ascii="Times New Roman" w:hAnsi="Times New Roman" w:cstheme="minorBidi"/>
          <w:i/>
          <w:iCs/>
          <w:sz w:val="22"/>
          <w:szCs w:val="22"/>
        </w:rPr>
        <w:t xml:space="preserve"> </w:t>
      </w:r>
      <w:r w:rsidR="00553F47">
        <w:rPr>
          <w:rFonts w:ascii="Times New Roman" w:hAnsi="Times New Roman" w:cstheme="minorBidi"/>
          <w:spacing w:val="-4"/>
          <w:sz w:val="22"/>
          <w:szCs w:val="22"/>
        </w:rPr>
        <w:t>the company ha</w:t>
      </w:r>
      <w:r w:rsidR="009F6D9D">
        <w:rPr>
          <w:rFonts w:ascii="Times New Roman" w:hAnsi="Times New Roman" w:cstheme="minorBidi"/>
          <w:spacing w:val="-4"/>
          <w:sz w:val="22"/>
          <w:szCs w:val="22"/>
        </w:rPr>
        <w:t>d</w:t>
      </w:r>
      <w:r w:rsidR="00553F47">
        <w:rPr>
          <w:rFonts w:ascii="Times New Roman" w:hAnsi="Times New Roman" w:cstheme="minorBidi"/>
          <w:spacing w:val="-4"/>
          <w:sz w:val="22"/>
          <w:szCs w:val="22"/>
        </w:rPr>
        <w:t xml:space="preserve"> fully </w:t>
      </w:r>
      <w:proofErr w:type="spellStart"/>
      <w:r w:rsidR="00553F47">
        <w:rPr>
          <w:rFonts w:ascii="Times New Roman" w:hAnsi="Times New Roman" w:cstheme="minorBidi"/>
          <w:spacing w:val="-4"/>
          <w:sz w:val="22"/>
          <w:szCs w:val="22"/>
        </w:rPr>
        <w:t>utili</w:t>
      </w:r>
      <w:r w:rsidR="009F6D9D">
        <w:rPr>
          <w:rFonts w:ascii="Times New Roman" w:hAnsi="Times New Roman" w:cstheme="minorBidi"/>
          <w:spacing w:val="-4"/>
          <w:sz w:val="22"/>
          <w:szCs w:val="22"/>
        </w:rPr>
        <w:t>s</w:t>
      </w:r>
      <w:r w:rsidR="00553F47">
        <w:rPr>
          <w:rFonts w:ascii="Times New Roman" w:hAnsi="Times New Roman" w:cstheme="minorBidi"/>
          <w:spacing w:val="-4"/>
          <w:sz w:val="22"/>
          <w:szCs w:val="22"/>
        </w:rPr>
        <w:t>ed</w:t>
      </w:r>
      <w:proofErr w:type="spellEnd"/>
      <w:r w:rsidR="00553F47">
        <w:rPr>
          <w:rFonts w:ascii="Times New Roman" w:hAnsi="Times New Roman" w:cstheme="minorBidi"/>
          <w:spacing w:val="-4"/>
          <w:sz w:val="22"/>
          <w:szCs w:val="22"/>
        </w:rPr>
        <w:t xml:space="preserve"> all short-term borrowing facilities from TTA. In addition, t</w:t>
      </w:r>
      <w:r w:rsidRPr="00152CD9">
        <w:rPr>
          <w:rFonts w:ascii="Times New Roman" w:hAnsi="Times New Roman" w:cs="Times New Roman"/>
          <w:sz w:val="22"/>
          <w:szCs w:val="22"/>
        </w:rPr>
        <w:t xml:space="preserve">he ultimate parent company issued the letter to confirm that the ultimate parent company and its subsidiaries will not call back the liabilities due from the Company in the next 12 months unless the Company has sufficient funds to meet these obligations earlier. </w:t>
      </w:r>
    </w:p>
    <w:p w14:paraId="12AFAD35" w14:textId="77777777" w:rsidR="00E13013" w:rsidRDefault="00E13013"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0F2F83A" w14:textId="43278C6D" w:rsidR="00A0211F" w:rsidRDefault="008C65D0"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8"/>
        </w:rPr>
      </w:pPr>
      <w:r w:rsidRPr="00152CD9">
        <w:rPr>
          <w:rFonts w:ascii="Times New Roman" w:hAnsi="Times New Roman" w:cs="Times New Roman"/>
          <w:sz w:val="22"/>
          <w:szCs w:val="22"/>
        </w:rPr>
        <w:t>Moreover, the Group and the Company are in process of solving the financial position, financial performance and financial liquidity problems of the Group and the Company by implementing policies and procedures in an attempt to manage its liquidity risk and other circumstances</w:t>
      </w:r>
      <w:r w:rsidR="006E3CB9" w:rsidRPr="00152CD9">
        <w:rPr>
          <w:rFonts w:ascii="Times New Roman" w:hAnsi="Times New Roman" w:cs="Times New Roman"/>
          <w:sz w:val="22"/>
          <w:szCs w:val="22"/>
        </w:rPr>
        <w:t>, increasing efficiency of asset usage</w:t>
      </w:r>
      <w:r w:rsidRPr="00152CD9">
        <w:rPr>
          <w:rFonts w:ascii="Times New Roman" w:hAnsi="Times New Roman" w:cs="Times New Roman"/>
          <w:sz w:val="22"/>
          <w:szCs w:val="22"/>
        </w:rPr>
        <w:t>, service income and other income</w:t>
      </w:r>
      <w:r w:rsidR="00E7142F">
        <w:rPr>
          <w:rFonts w:ascii="Times New Roman" w:hAnsi="Times New Roman" w:cs="Times New Roman"/>
          <w:sz w:val="22"/>
          <w:szCs w:val="22"/>
        </w:rPr>
        <w:t>,</w:t>
      </w:r>
      <w:r w:rsidR="005E7A48" w:rsidRPr="00152CD9">
        <w:rPr>
          <w:rFonts w:ascii="Times New Roman" w:hAnsi="Times New Roman" w:cs="Times New Roman"/>
          <w:sz w:val="22"/>
          <w:szCs w:val="22"/>
        </w:rPr>
        <w:t xml:space="preserve"> </w:t>
      </w:r>
      <w:r w:rsidR="00E7142F">
        <w:rPr>
          <w:rFonts w:ascii="Times New Roman" w:hAnsi="Times New Roman" w:cs="Times New Roman"/>
          <w:sz w:val="22"/>
          <w:szCs w:val="22"/>
        </w:rPr>
        <w:t>i</w:t>
      </w:r>
      <w:r w:rsidR="005E7A48" w:rsidRPr="00152CD9">
        <w:rPr>
          <w:rFonts w:ascii="Times New Roman" w:hAnsi="Times New Roman" w:cs="Times New Roman"/>
          <w:sz w:val="22"/>
          <w:szCs w:val="22"/>
        </w:rPr>
        <w:t>mproving current businesses performance and modif</w:t>
      </w:r>
      <w:r w:rsidR="006B25EF" w:rsidRPr="00152CD9">
        <w:rPr>
          <w:rFonts w:ascii="Times New Roman" w:hAnsi="Times New Roman" w:cs="Times New Roman"/>
          <w:sz w:val="22"/>
          <w:szCs w:val="22"/>
        </w:rPr>
        <w:t>ying the</w:t>
      </w:r>
      <w:r w:rsidR="005E7A48" w:rsidRPr="00152CD9">
        <w:rPr>
          <w:rFonts w:ascii="Times New Roman" w:hAnsi="Times New Roman" w:cs="Times New Roman"/>
          <w:sz w:val="22"/>
          <w:szCs w:val="22"/>
        </w:rPr>
        <w:t xml:space="preserve"> financial structure by</w:t>
      </w:r>
      <w:r w:rsidRPr="00152CD9">
        <w:rPr>
          <w:rFonts w:ascii="Times New Roman" w:hAnsi="Times New Roman" w:cs="Times New Roman"/>
          <w:sz w:val="22"/>
          <w:szCs w:val="22"/>
        </w:rPr>
        <w:t xml:space="preserve"> plan to sell of</w:t>
      </w:r>
      <w:r w:rsidR="009E77B0">
        <w:rPr>
          <w:rFonts w:ascii="Times New Roman" w:hAnsi="Times New Roman" w:cs="Times New Roman"/>
          <w:sz w:val="22"/>
          <w:szCs w:val="22"/>
        </w:rPr>
        <w:t>f</w:t>
      </w:r>
      <w:r w:rsidRPr="00152CD9">
        <w:rPr>
          <w:rFonts w:ascii="Times New Roman" w:hAnsi="Times New Roman" w:cs="Times New Roman"/>
          <w:sz w:val="22"/>
          <w:szCs w:val="22"/>
        </w:rPr>
        <w:t xml:space="preserve"> non-operating assets</w:t>
      </w:r>
      <w:r w:rsidR="000D5E15" w:rsidRPr="00152CD9">
        <w:rPr>
          <w:rFonts w:ascii="Times New Roman" w:hAnsi="Times New Roman" w:cs="Times New Roman"/>
          <w:sz w:val="22"/>
          <w:szCs w:val="28"/>
        </w:rPr>
        <w:t>.</w:t>
      </w:r>
      <w:r w:rsidR="00A0211F">
        <w:rPr>
          <w:rFonts w:ascii="Times New Roman" w:hAnsi="Times New Roman" w:cs="Times New Roman"/>
          <w:sz w:val="22"/>
          <w:szCs w:val="28"/>
        </w:rPr>
        <w:br w:type="page"/>
      </w:r>
    </w:p>
    <w:p w14:paraId="414C5D7D" w14:textId="765F4F6D" w:rsidR="00C86D5E" w:rsidRPr="00122CA3" w:rsidRDefault="009F1CF8"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22CA3">
        <w:rPr>
          <w:rFonts w:ascii="Times New Roman" w:hAnsi="Times New Roman" w:cs="Times New Roman"/>
          <w:sz w:val="22"/>
          <w:szCs w:val="22"/>
        </w:rPr>
        <w:lastRenderedPageBreak/>
        <w:t xml:space="preserve">The financial statements have been prepared on a going concern basis, which assumes that the Group and the Company will </w:t>
      </w:r>
      <w:proofErr w:type="spellStart"/>
      <w:r w:rsidRPr="00122CA3">
        <w:rPr>
          <w:rFonts w:ascii="Times New Roman" w:hAnsi="Times New Roman" w:cs="Times New Roman"/>
          <w:sz w:val="22"/>
          <w:szCs w:val="22"/>
        </w:rPr>
        <w:t>realise</w:t>
      </w:r>
      <w:proofErr w:type="spellEnd"/>
      <w:r w:rsidRPr="00122CA3">
        <w:rPr>
          <w:rFonts w:ascii="Times New Roman" w:hAnsi="Times New Roman" w:cs="Times New Roman"/>
          <w:sz w:val="22"/>
          <w:szCs w:val="22"/>
        </w:rPr>
        <w:t xml:space="preserve"> its assets and discharge its liabilities in the normal course of business. Therefore, the financial statements have not included any adjustment of the value of assets to </w:t>
      </w:r>
      <w:proofErr w:type="spellStart"/>
      <w:r w:rsidRPr="00122CA3">
        <w:rPr>
          <w:rFonts w:ascii="Times New Roman" w:hAnsi="Times New Roman" w:cs="Times New Roman"/>
          <w:sz w:val="22"/>
          <w:szCs w:val="22"/>
        </w:rPr>
        <w:t>realisable</w:t>
      </w:r>
      <w:proofErr w:type="spellEnd"/>
      <w:r w:rsidRPr="00122CA3">
        <w:rPr>
          <w:rFonts w:ascii="Times New Roman" w:hAnsi="Times New Roman" w:cs="Times New Roman"/>
          <w:sz w:val="22"/>
          <w:szCs w:val="22"/>
        </w:rPr>
        <w:t xml:space="preserve"> value, or of liabilities to the amounts eventually due, and reclassification of accounts, which may be necessary if the Group and the Company is not able to continue as a going concern.</w:t>
      </w:r>
    </w:p>
    <w:p w14:paraId="48957492" w14:textId="77777777" w:rsidR="00E13013" w:rsidRDefault="00E13013" w:rsidP="009F1CF8">
      <w:pPr>
        <w:ind w:left="540"/>
        <w:jc w:val="thaiDistribute"/>
        <w:rPr>
          <w:rFonts w:ascii="Times New Roman" w:hAnsi="Times New Roman" w:cs="Times New Roman"/>
          <w:i/>
          <w:iCs/>
          <w:sz w:val="22"/>
          <w:szCs w:val="22"/>
        </w:rPr>
      </w:pPr>
    </w:p>
    <w:p w14:paraId="29AB5A94" w14:textId="13609F9C" w:rsidR="009F1CF8" w:rsidRPr="00122CA3" w:rsidRDefault="00F96077" w:rsidP="009F1CF8">
      <w:pPr>
        <w:ind w:left="540"/>
        <w:jc w:val="thaiDistribute"/>
        <w:rPr>
          <w:rFonts w:ascii="Times New Roman" w:hAnsi="Times New Roman" w:cs="Times New Roman"/>
          <w:i/>
          <w:iCs/>
          <w:sz w:val="22"/>
          <w:szCs w:val="22"/>
        </w:rPr>
      </w:pPr>
      <w:r>
        <w:rPr>
          <w:rFonts w:ascii="Times New Roman" w:hAnsi="Times New Roman" w:cs="Times New Roman"/>
          <w:i/>
          <w:iCs/>
          <w:sz w:val="22"/>
          <w:szCs w:val="22"/>
        </w:rPr>
        <w:t>“CB” Business (C</w:t>
      </w:r>
      <w:r w:rsidR="009F1CF8" w:rsidRPr="00122CA3">
        <w:rPr>
          <w:rFonts w:ascii="Times New Roman" w:hAnsi="Times New Roman" w:cs="Times New Roman"/>
          <w:i/>
          <w:iCs/>
          <w:sz w:val="22"/>
          <w:szCs w:val="22"/>
        </w:rPr>
        <w:t>aution</w:t>
      </w:r>
      <w:r>
        <w:rPr>
          <w:rFonts w:ascii="Times New Roman" w:hAnsi="Times New Roman" w:cs="Times New Roman"/>
          <w:i/>
          <w:iCs/>
          <w:sz w:val="22"/>
          <w:szCs w:val="22"/>
        </w:rPr>
        <w:t>)</w:t>
      </w:r>
      <w:r w:rsidR="009F1CF8" w:rsidRPr="00122CA3">
        <w:rPr>
          <w:rFonts w:ascii="Times New Roman" w:hAnsi="Times New Roman" w:cs="Times New Roman"/>
          <w:i/>
          <w:iCs/>
          <w:sz w:val="22"/>
          <w:szCs w:val="22"/>
        </w:rPr>
        <w:t xml:space="preserve"> sign</w:t>
      </w:r>
    </w:p>
    <w:p w14:paraId="49DDC67B" w14:textId="77777777" w:rsidR="00E13013" w:rsidRDefault="00E13013"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083C887C" w14:textId="30190133" w:rsidR="007716A9" w:rsidRPr="00122CA3" w:rsidRDefault="009F1CF8"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122CA3">
        <w:rPr>
          <w:rFonts w:ascii="Times New Roman" w:hAnsi="Times New Roman" w:cs="Times New Roman"/>
          <w:sz w:val="22"/>
          <w:szCs w:val="22"/>
        </w:rPr>
        <w:t>The Stock Exchange of Thailand (“SET”) posted a “C</w:t>
      </w:r>
      <w:r w:rsidR="0027020D">
        <w:rPr>
          <w:rFonts w:ascii="Times New Roman" w:hAnsi="Times New Roman" w:cs="Times New Roman"/>
          <w:sz w:val="22"/>
          <w:szCs w:val="22"/>
        </w:rPr>
        <w:t>B</w:t>
      </w:r>
      <w:r w:rsidRPr="00122CA3">
        <w:rPr>
          <w:rFonts w:ascii="Times New Roman" w:hAnsi="Times New Roman" w:cs="Times New Roman"/>
          <w:sz w:val="22"/>
          <w:szCs w:val="22"/>
        </w:rPr>
        <w:t xml:space="preserve">” </w:t>
      </w:r>
      <w:r w:rsidR="0027020D">
        <w:rPr>
          <w:rFonts w:ascii="Times New Roman" w:hAnsi="Times New Roman" w:cs="Times New Roman"/>
          <w:sz w:val="22"/>
          <w:szCs w:val="22"/>
        </w:rPr>
        <w:t xml:space="preserve">Business </w:t>
      </w:r>
      <w:r w:rsidRPr="00122CA3">
        <w:rPr>
          <w:rFonts w:ascii="Times New Roman" w:hAnsi="Times New Roman" w:cs="Times New Roman"/>
          <w:sz w:val="22"/>
          <w:szCs w:val="22"/>
        </w:rPr>
        <w:t>(Caution) sign on the Company’s securities traded on the SET when the Group’s and the Company’s total equity balances were less than 50% of the Group’s and the Company’s total paid-up share capital which the Company has already published a plan to resolve this cause.</w:t>
      </w:r>
    </w:p>
    <w:p w14:paraId="154CB8EB" w14:textId="3517B278" w:rsidR="00A00E76" w:rsidRPr="00E13013" w:rsidRDefault="00A00E76" w:rsidP="000960C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14:paraId="3E9A80FC" w14:textId="6E3013AF" w:rsidR="005F2D9F" w:rsidRPr="000E67EC" w:rsidRDefault="006E3C99"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0E67EC">
        <w:rPr>
          <w:rFonts w:ascii="Times New Roman" w:hAnsi="Times New Roman" w:cs="Times New Roman"/>
          <w:b/>
          <w:bCs/>
          <w:sz w:val="24"/>
          <w:szCs w:val="24"/>
        </w:rPr>
        <w:t>Related Parties</w:t>
      </w:r>
    </w:p>
    <w:p w14:paraId="4853233B" w14:textId="77777777" w:rsidR="005F2D9F" w:rsidRPr="00A0211F" w:rsidRDefault="005F2D9F" w:rsidP="00CF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0"/>
          <w:szCs w:val="20"/>
        </w:rPr>
      </w:pPr>
    </w:p>
    <w:p w14:paraId="1E117AB1" w14:textId="75DDA025" w:rsidR="00544D3F" w:rsidRDefault="00544D3F" w:rsidP="00544D3F">
      <w:pPr>
        <w:pStyle w:val="block"/>
        <w:spacing w:after="0" w:line="240" w:lineRule="auto"/>
        <w:ind w:left="547" w:right="-43"/>
        <w:jc w:val="thaiDistribute"/>
        <w:rPr>
          <w:szCs w:val="22"/>
          <w:lang w:bidi="th-TH"/>
        </w:rPr>
      </w:pPr>
      <w:r w:rsidRPr="00122CA3">
        <w:rPr>
          <w:szCs w:val="22"/>
          <w:lang w:bidi="th-TH"/>
        </w:rPr>
        <w:t xml:space="preserve">Relationships with subsidiaries, key managements, and other related parties </w:t>
      </w:r>
      <w:r w:rsidRPr="00122CA3">
        <w:rPr>
          <w:szCs w:val="28"/>
          <w:lang w:bidi="th-TH"/>
        </w:rPr>
        <w:t>do not have material</w:t>
      </w:r>
      <w:r>
        <w:rPr>
          <w:szCs w:val="28"/>
          <w:lang w:bidi="th-TH"/>
        </w:rPr>
        <w:t xml:space="preserve"> </w:t>
      </w:r>
      <w:r w:rsidRPr="00122CA3">
        <w:rPr>
          <w:szCs w:val="22"/>
          <w:lang w:bidi="th-TH"/>
        </w:rPr>
        <w:t>changes during the period.</w:t>
      </w:r>
    </w:p>
    <w:p w14:paraId="2E9D1B27" w14:textId="5C278101" w:rsidR="00C074BA" w:rsidRDefault="00C074BA" w:rsidP="00895F0E">
      <w:pPr>
        <w:pStyle w:val="block"/>
        <w:spacing w:after="0" w:line="240" w:lineRule="auto"/>
        <w:ind w:left="0" w:right="-43"/>
        <w:jc w:val="thaiDistribute"/>
        <w:rPr>
          <w:szCs w:val="22"/>
          <w:lang w:bidi="th-TH"/>
        </w:rPr>
      </w:pPr>
    </w:p>
    <w:tbl>
      <w:tblPr>
        <w:tblW w:w="9270" w:type="dxa"/>
        <w:tblInd w:w="450" w:type="dxa"/>
        <w:tblLayout w:type="fixed"/>
        <w:tblLook w:val="01E0" w:firstRow="1" w:lastRow="1" w:firstColumn="1" w:lastColumn="1" w:noHBand="0" w:noVBand="0"/>
      </w:tblPr>
      <w:tblGrid>
        <w:gridCol w:w="4140"/>
        <w:gridCol w:w="1080"/>
        <w:gridCol w:w="246"/>
        <w:gridCol w:w="1104"/>
        <w:gridCol w:w="236"/>
        <w:gridCol w:w="1114"/>
        <w:gridCol w:w="252"/>
        <w:gridCol w:w="1098"/>
      </w:tblGrid>
      <w:tr w:rsidR="00C074BA" w:rsidRPr="00122CA3" w14:paraId="34D24D9D" w14:textId="77777777" w:rsidTr="0003348E">
        <w:trPr>
          <w:trHeight w:val="20"/>
        </w:trPr>
        <w:tc>
          <w:tcPr>
            <w:tcW w:w="4140" w:type="dxa"/>
          </w:tcPr>
          <w:p w14:paraId="2D0A21F8"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122CA3">
              <w:rPr>
                <w:rFonts w:ascii="Times New Roman" w:hAnsi="Times New Roman" w:cs="Times New Roman"/>
              </w:rPr>
              <w:br w:type="page"/>
            </w:r>
          </w:p>
        </w:tc>
        <w:tc>
          <w:tcPr>
            <w:tcW w:w="2430" w:type="dxa"/>
            <w:gridSpan w:val="3"/>
          </w:tcPr>
          <w:p w14:paraId="78C602F4"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2CA3">
              <w:rPr>
                <w:rFonts w:ascii="Times New Roman" w:hAnsi="Times New Roman" w:cs="Times New Roman"/>
                <w:b/>
                <w:bCs/>
                <w:sz w:val="22"/>
                <w:szCs w:val="22"/>
              </w:rPr>
              <w:t>Consolidated</w:t>
            </w:r>
          </w:p>
        </w:tc>
        <w:tc>
          <w:tcPr>
            <w:tcW w:w="236" w:type="dxa"/>
          </w:tcPr>
          <w:p w14:paraId="5F6C3F01"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64" w:type="dxa"/>
            <w:gridSpan w:val="3"/>
          </w:tcPr>
          <w:p w14:paraId="56B9E6A6"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2CA3">
              <w:rPr>
                <w:rFonts w:ascii="Times New Roman" w:hAnsi="Times New Roman" w:cs="Times New Roman"/>
                <w:b/>
                <w:bCs/>
                <w:sz w:val="22"/>
                <w:szCs w:val="22"/>
              </w:rPr>
              <w:t xml:space="preserve">Separate  </w:t>
            </w:r>
          </w:p>
        </w:tc>
      </w:tr>
      <w:tr w:rsidR="00C074BA" w:rsidRPr="00122CA3" w14:paraId="47C51BB7" w14:textId="77777777" w:rsidTr="0003348E">
        <w:trPr>
          <w:trHeight w:val="20"/>
        </w:trPr>
        <w:tc>
          <w:tcPr>
            <w:tcW w:w="4140" w:type="dxa"/>
          </w:tcPr>
          <w:p w14:paraId="02F85BAD" w14:textId="77777777" w:rsidR="00C074BA" w:rsidRPr="00A81F0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i/>
                <w:iCs/>
                <w:sz w:val="22"/>
                <w:szCs w:val="22"/>
              </w:rPr>
            </w:pPr>
            <w:r>
              <w:rPr>
                <w:rFonts w:ascii="Times New Roman" w:hAnsi="Times New Roman" w:cs="Times New Roman"/>
                <w:b/>
                <w:bCs/>
                <w:i/>
                <w:iCs/>
                <w:sz w:val="22"/>
                <w:szCs w:val="22"/>
              </w:rPr>
              <w:t>Significant transactions with related parties</w:t>
            </w:r>
          </w:p>
        </w:tc>
        <w:tc>
          <w:tcPr>
            <w:tcW w:w="2430" w:type="dxa"/>
            <w:gridSpan w:val="3"/>
          </w:tcPr>
          <w:p w14:paraId="0CE1B4F2"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c>
          <w:tcPr>
            <w:tcW w:w="236" w:type="dxa"/>
          </w:tcPr>
          <w:p w14:paraId="49E76B20"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464" w:type="dxa"/>
            <w:gridSpan w:val="3"/>
          </w:tcPr>
          <w:p w14:paraId="4E0598D6"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r>
      <w:tr w:rsidR="00C074BA" w:rsidRPr="00122CA3" w14:paraId="3DE7917E" w14:textId="77777777" w:rsidTr="0003348E">
        <w:trPr>
          <w:trHeight w:val="20"/>
        </w:trPr>
        <w:tc>
          <w:tcPr>
            <w:tcW w:w="4140" w:type="dxa"/>
          </w:tcPr>
          <w:p w14:paraId="6FC50A61" w14:textId="2CC1CC32" w:rsidR="00C074BA" w:rsidRPr="00122CA3" w:rsidRDefault="00A234FF"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35" w:hanging="252"/>
              <w:rPr>
                <w:rFonts w:ascii="Times New Roman" w:hAnsi="Times New Roman" w:cs="Times New Roman"/>
                <w:sz w:val="22"/>
                <w:szCs w:val="22"/>
              </w:rPr>
            </w:pPr>
            <w:r>
              <w:rPr>
                <w:rFonts w:ascii="Times New Roman" w:hAnsi="Times New Roman" w:cs="Times New Roman"/>
                <w:b/>
                <w:bCs/>
                <w:i/>
                <w:iCs/>
                <w:sz w:val="22"/>
                <w:szCs w:val="22"/>
              </w:rPr>
              <w:t>Three</w:t>
            </w:r>
            <w:r w:rsidR="00C074BA" w:rsidRPr="00122CA3">
              <w:rPr>
                <w:rFonts w:ascii="Times New Roman" w:hAnsi="Times New Roman" w:cs="Times New Roman"/>
                <w:b/>
                <w:bCs/>
                <w:i/>
                <w:iCs/>
                <w:sz w:val="22"/>
                <w:szCs w:val="22"/>
              </w:rPr>
              <w:t xml:space="preserve">-month period ended </w:t>
            </w:r>
            <w:r w:rsidR="00C074BA">
              <w:rPr>
                <w:rFonts w:ascii="Times New Roman" w:hAnsi="Times New Roman" w:cs="Times New Roman"/>
                <w:b/>
                <w:bCs/>
                <w:i/>
                <w:iCs/>
                <w:sz w:val="22"/>
                <w:szCs w:val="22"/>
              </w:rPr>
              <w:t>3</w:t>
            </w:r>
            <w:r>
              <w:rPr>
                <w:rFonts w:ascii="Times New Roman" w:hAnsi="Times New Roman" w:cs="Times New Roman"/>
                <w:b/>
                <w:bCs/>
                <w:i/>
                <w:iCs/>
                <w:sz w:val="22"/>
                <w:szCs w:val="22"/>
              </w:rPr>
              <w:t>1</w:t>
            </w:r>
            <w:r w:rsidR="00C074BA" w:rsidRPr="00122CA3">
              <w:rPr>
                <w:rFonts w:ascii="Times New Roman" w:hAnsi="Times New Roman" w:cs="Times New Roman"/>
                <w:b/>
                <w:bCs/>
                <w:i/>
                <w:iCs/>
                <w:sz w:val="22"/>
                <w:szCs w:val="22"/>
              </w:rPr>
              <w:t xml:space="preserve"> </w:t>
            </w:r>
            <w:r>
              <w:rPr>
                <w:rFonts w:ascii="Times New Roman" w:hAnsi="Times New Roman" w:cs="Times New Roman"/>
                <w:b/>
                <w:bCs/>
                <w:i/>
                <w:iCs/>
                <w:sz w:val="22"/>
                <w:szCs w:val="22"/>
              </w:rPr>
              <w:t>March</w:t>
            </w:r>
          </w:p>
        </w:tc>
        <w:tc>
          <w:tcPr>
            <w:tcW w:w="1080" w:type="dxa"/>
            <w:vAlign w:val="bottom"/>
          </w:tcPr>
          <w:p w14:paraId="752C0F57" w14:textId="359FB749"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A234FF">
              <w:rPr>
                <w:rFonts w:ascii="Times New Roman" w:hAnsi="Times New Roman" w:cs="Times New Roman"/>
                <w:sz w:val="22"/>
                <w:szCs w:val="22"/>
              </w:rPr>
              <w:t>4</w:t>
            </w:r>
          </w:p>
        </w:tc>
        <w:tc>
          <w:tcPr>
            <w:tcW w:w="246" w:type="dxa"/>
            <w:vAlign w:val="bottom"/>
          </w:tcPr>
          <w:p w14:paraId="36557039"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04" w:type="dxa"/>
            <w:vAlign w:val="bottom"/>
          </w:tcPr>
          <w:p w14:paraId="06BEF8AD" w14:textId="07F4CF55"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A234FF">
              <w:rPr>
                <w:rFonts w:ascii="Times New Roman" w:hAnsi="Times New Roman" w:cs="Times New Roman"/>
                <w:sz w:val="22"/>
                <w:szCs w:val="22"/>
              </w:rPr>
              <w:t>3</w:t>
            </w:r>
          </w:p>
        </w:tc>
        <w:tc>
          <w:tcPr>
            <w:tcW w:w="236" w:type="dxa"/>
            <w:vAlign w:val="bottom"/>
          </w:tcPr>
          <w:p w14:paraId="6756C0A3"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14" w:type="dxa"/>
            <w:vAlign w:val="bottom"/>
          </w:tcPr>
          <w:p w14:paraId="06292B79" w14:textId="2521A154"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A234FF">
              <w:rPr>
                <w:rFonts w:ascii="Times New Roman" w:hAnsi="Times New Roman" w:cs="Times New Roman"/>
                <w:sz w:val="22"/>
                <w:szCs w:val="22"/>
              </w:rPr>
              <w:t>4</w:t>
            </w:r>
          </w:p>
        </w:tc>
        <w:tc>
          <w:tcPr>
            <w:tcW w:w="252" w:type="dxa"/>
            <w:vAlign w:val="bottom"/>
          </w:tcPr>
          <w:p w14:paraId="747576E7"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98" w:type="dxa"/>
            <w:vAlign w:val="bottom"/>
          </w:tcPr>
          <w:p w14:paraId="595F73BA" w14:textId="53D23284"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A234FF">
              <w:rPr>
                <w:rFonts w:ascii="Times New Roman" w:hAnsi="Times New Roman" w:cs="Times New Roman"/>
                <w:sz w:val="22"/>
                <w:szCs w:val="22"/>
              </w:rPr>
              <w:t>3</w:t>
            </w:r>
          </w:p>
        </w:tc>
      </w:tr>
      <w:tr w:rsidR="00C074BA" w:rsidRPr="00122CA3" w14:paraId="1A8733F6" w14:textId="77777777" w:rsidTr="0003348E">
        <w:trPr>
          <w:trHeight w:val="20"/>
        </w:trPr>
        <w:tc>
          <w:tcPr>
            <w:tcW w:w="4140" w:type="dxa"/>
          </w:tcPr>
          <w:p w14:paraId="77C57054"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130" w:type="dxa"/>
            <w:gridSpan w:val="7"/>
          </w:tcPr>
          <w:p w14:paraId="6C733362"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122CA3">
              <w:rPr>
                <w:rFonts w:ascii="Times New Roman" w:hAnsi="Times New Roman" w:cs="Times New Roman"/>
                <w:i/>
                <w:iCs/>
                <w:sz w:val="22"/>
                <w:szCs w:val="22"/>
              </w:rPr>
              <w:t>(in thousand Baht)</w:t>
            </w:r>
          </w:p>
        </w:tc>
      </w:tr>
      <w:tr w:rsidR="00C074BA" w:rsidRPr="00122CA3" w14:paraId="03C4F326" w14:textId="77777777" w:rsidTr="0003348E">
        <w:trPr>
          <w:trHeight w:val="20"/>
        </w:trPr>
        <w:tc>
          <w:tcPr>
            <w:tcW w:w="4140" w:type="dxa"/>
          </w:tcPr>
          <w:p w14:paraId="4FE1137F"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122CA3">
              <w:rPr>
                <w:rFonts w:ascii="Times New Roman" w:hAnsi="Times New Roman" w:cs="Times New Roman"/>
                <w:b/>
                <w:bCs/>
                <w:sz w:val="22"/>
                <w:szCs w:val="22"/>
              </w:rPr>
              <w:t>Ultimate parent</w:t>
            </w:r>
          </w:p>
        </w:tc>
        <w:tc>
          <w:tcPr>
            <w:tcW w:w="1080" w:type="dxa"/>
          </w:tcPr>
          <w:p w14:paraId="08B5D2A5"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tcPr>
          <w:p w14:paraId="425EBFCF"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47F1470F"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14:paraId="0E3FE2A5"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43E67F66"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52" w:type="dxa"/>
          </w:tcPr>
          <w:p w14:paraId="7CB25361"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60359C95"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sz w:val="22"/>
                <w:szCs w:val="22"/>
              </w:rPr>
            </w:pPr>
          </w:p>
        </w:tc>
      </w:tr>
      <w:tr w:rsidR="00C074BA" w:rsidRPr="00122CA3" w14:paraId="06CC6283" w14:textId="77777777" w:rsidTr="0003348E">
        <w:trPr>
          <w:trHeight w:val="20"/>
        </w:trPr>
        <w:tc>
          <w:tcPr>
            <w:tcW w:w="4140" w:type="dxa"/>
          </w:tcPr>
          <w:p w14:paraId="35B0A550" w14:textId="3112928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122CA3">
              <w:rPr>
                <w:rFonts w:ascii="Times New Roman" w:hAnsi="Times New Roman" w:cs="Times New Roman"/>
                <w:sz w:val="22"/>
                <w:szCs w:val="22"/>
              </w:rPr>
              <w:t>Service expenses (included in</w:t>
            </w:r>
            <w:r>
              <w:rPr>
                <w:rFonts w:ascii="Times New Roman" w:hAnsi="Times New Roman" w:cs="Times New Roman"/>
                <w:sz w:val="22"/>
                <w:szCs w:val="22"/>
              </w:rPr>
              <w:t xml:space="preserve"> </w:t>
            </w:r>
          </w:p>
        </w:tc>
        <w:tc>
          <w:tcPr>
            <w:tcW w:w="1080" w:type="dxa"/>
          </w:tcPr>
          <w:p w14:paraId="54C2C3DB"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tcPr>
          <w:p w14:paraId="4EE08193"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15D7B627"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14:paraId="0F73B02A"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643A055C"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52" w:type="dxa"/>
          </w:tcPr>
          <w:p w14:paraId="20EC8CEA"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2DE6B577"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r>
      <w:tr w:rsidR="00A234FF" w:rsidRPr="00122CA3" w14:paraId="6BA67B9E" w14:textId="77777777" w:rsidTr="0003348E">
        <w:trPr>
          <w:trHeight w:val="20"/>
        </w:trPr>
        <w:tc>
          <w:tcPr>
            <w:tcW w:w="4140" w:type="dxa"/>
          </w:tcPr>
          <w:p w14:paraId="69EBEB9E" w14:textId="0844EFE7" w:rsidR="00A234FF" w:rsidRPr="00122CA3" w:rsidRDefault="00A234FF" w:rsidP="00A2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432"/>
              </w:tabs>
              <w:ind w:right="-135"/>
              <w:rPr>
                <w:rFonts w:ascii="Times New Roman" w:hAnsi="Times New Roman" w:cs="Times New Roman"/>
                <w:sz w:val="22"/>
                <w:szCs w:val="22"/>
              </w:rPr>
            </w:pPr>
            <w:r w:rsidRPr="00122CA3">
              <w:rPr>
                <w:rFonts w:ascii="Times New Roman" w:hAnsi="Times New Roman" w:cs="Times New Roman"/>
                <w:sz w:val="22"/>
                <w:szCs w:val="22"/>
              </w:rPr>
              <w:t xml:space="preserve">   </w:t>
            </w:r>
            <w:r w:rsidR="009F6D9D">
              <w:rPr>
                <w:rFonts w:ascii="Times New Roman" w:hAnsi="Times New Roman" w:cs="Times New Roman"/>
                <w:sz w:val="22"/>
                <w:szCs w:val="22"/>
              </w:rPr>
              <w:t>administrative</w:t>
            </w:r>
            <w:r w:rsidR="009F6D9D" w:rsidRPr="00122CA3">
              <w:rPr>
                <w:rFonts w:ascii="Times New Roman" w:hAnsi="Times New Roman" w:cs="Times New Roman"/>
                <w:sz w:val="22"/>
                <w:szCs w:val="22"/>
              </w:rPr>
              <w:t xml:space="preserve"> </w:t>
            </w:r>
            <w:r w:rsidRPr="00122CA3">
              <w:rPr>
                <w:rFonts w:ascii="Times New Roman" w:hAnsi="Times New Roman" w:cs="Times New Roman"/>
                <w:sz w:val="22"/>
                <w:szCs w:val="22"/>
              </w:rPr>
              <w:t>expenses)</w:t>
            </w:r>
          </w:p>
        </w:tc>
        <w:tc>
          <w:tcPr>
            <w:tcW w:w="1080" w:type="dxa"/>
          </w:tcPr>
          <w:p w14:paraId="1ABAF6CD" w14:textId="0C7726F5" w:rsidR="00A234FF" w:rsidRPr="00122CA3" w:rsidRDefault="003C2B1C" w:rsidP="00A2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Pr>
                <w:rFonts w:ascii="Times New Roman" w:hAnsi="Times New Roman" w:cs="Times New Roman"/>
                <w:sz w:val="22"/>
                <w:szCs w:val="22"/>
              </w:rPr>
              <w:t>440</w:t>
            </w:r>
          </w:p>
        </w:tc>
        <w:tc>
          <w:tcPr>
            <w:tcW w:w="246" w:type="dxa"/>
          </w:tcPr>
          <w:p w14:paraId="119AC741" w14:textId="77777777" w:rsidR="00A234FF" w:rsidRPr="00122CA3" w:rsidRDefault="00A234FF" w:rsidP="00A2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79DAC59A" w14:textId="29FAA3EA" w:rsidR="00A234FF" w:rsidRPr="00122CA3" w:rsidRDefault="00A234FF" w:rsidP="00A234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Pr>
                <w:rFonts w:ascii="Times New Roman" w:hAnsi="Times New Roman"/>
                <w:sz w:val="22"/>
                <w:szCs w:val="28"/>
              </w:rPr>
              <w:t>440</w:t>
            </w:r>
          </w:p>
        </w:tc>
        <w:tc>
          <w:tcPr>
            <w:tcW w:w="236" w:type="dxa"/>
          </w:tcPr>
          <w:p w14:paraId="58DB9F9A" w14:textId="77777777" w:rsidR="00A234FF" w:rsidRPr="00122CA3" w:rsidRDefault="00A234FF" w:rsidP="00A2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7C86BE1E" w14:textId="462E6C14" w:rsidR="00A234FF" w:rsidRPr="00122CA3" w:rsidRDefault="003C2B1C" w:rsidP="00A2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440</w:t>
            </w:r>
          </w:p>
        </w:tc>
        <w:tc>
          <w:tcPr>
            <w:tcW w:w="252" w:type="dxa"/>
          </w:tcPr>
          <w:p w14:paraId="583889AC" w14:textId="77777777" w:rsidR="00A234FF" w:rsidRPr="00122CA3" w:rsidRDefault="00A234FF" w:rsidP="00A2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0C06603B" w14:textId="018D3144" w:rsidR="00A234FF" w:rsidRPr="00122CA3" w:rsidRDefault="00A234FF" w:rsidP="00A2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sz w:val="22"/>
                <w:szCs w:val="28"/>
              </w:rPr>
              <w:t>440</w:t>
            </w:r>
          </w:p>
        </w:tc>
      </w:tr>
      <w:tr w:rsidR="00A234FF" w:rsidRPr="00122CA3" w14:paraId="38396B8B" w14:textId="77777777" w:rsidTr="0003348E">
        <w:trPr>
          <w:trHeight w:val="20"/>
        </w:trPr>
        <w:tc>
          <w:tcPr>
            <w:tcW w:w="4140" w:type="dxa"/>
          </w:tcPr>
          <w:p w14:paraId="6CE14179" w14:textId="4CA15A8E" w:rsidR="00A234FF" w:rsidRPr="00122CA3" w:rsidRDefault="00A234FF" w:rsidP="00A2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sidRPr="00122CA3">
              <w:rPr>
                <w:rFonts w:ascii="Times New Roman" w:hAnsi="Times New Roman" w:cs="Times New Roman"/>
                <w:sz w:val="22"/>
                <w:szCs w:val="22"/>
              </w:rPr>
              <w:t>Finance costs</w:t>
            </w:r>
            <w:r>
              <w:rPr>
                <w:rFonts w:ascii="Times New Roman" w:hAnsi="Times New Roman" w:cs="Times New Roman"/>
                <w:sz w:val="22"/>
                <w:szCs w:val="22"/>
              </w:rPr>
              <w:t xml:space="preserve"> </w:t>
            </w:r>
          </w:p>
        </w:tc>
        <w:tc>
          <w:tcPr>
            <w:tcW w:w="1080" w:type="dxa"/>
          </w:tcPr>
          <w:p w14:paraId="1899C083" w14:textId="389C1B92" w:rsidR="00A234FF" w:rsidRPr="00122CA3" w:rsidRDefault="003C2B1C" w:rsidP="00A2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Pr>
                <w:rFonts w:ascii="Times New Roman" w:hAnsi="Times New Roman" w:cs="Times New Roman"/>
                <w:sz w:val="22"/>
                <w:szCs w:val="22"/>
              </w:rPr>
              <w:t>9,119</w:t>
            </w:r>
          </w:p>
        </w:tc>
        <w:tc>
          <w:tcPr>
            <w:tcW w:w="246" w:type="dxa"/>
          </w:tcPr>
          <w:p w14:paraId="5D7B1750" w14:textId="77777777" w:rsidR="00A234FF" w:rsidRPr="00122CA3" w:rsidRDefault="00A234FF" w:rsidP="00A2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563A3AF8" w14:textId="33DFE59C" w:rsidR="00A234FF" w:rsidRPr="00122CA3" w:rsidRDefault="00A234FF" w:rsidP="00A234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Pr>
                <w:rFonts w:ascii="Times New Roman" w:hAnsi="Times New Roman" w:cs="Times New Roman"/>
                <w:sz w:val="22"/>
                <w:szCs w:val="22"/>
              </w:rPr>
              <w:t>7,354</w:t>
            </w:r>
          </w:p>
        </w:tc>
        <w:tc>
          <w:tcPr>
            <w:tcW w:w="236" w:type="dxa"/>
          </w:tcPr>
          <w:p w14:paraId="12F50CF2" w14:textId="77777777" w:rsidR="00A234FF" w:rsidRPr="00122CA3" w:rsidRDefault="00A234FF" w:rsidP="00A2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5DFE5303" w14:textId="722C9B4F" w:rsidR="003C2B1C" w:rsidRPr="00122CA3" w:rsidRDefault="003C2B1C" w:rsidP="003C2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cs/>
              </w:rPr>
            </w:pPr>
            <w:r>
              <w:rPr>
                <w:rFonts w:ascii="Times New Roman" w:hAnsi="Times New Roman" w:cs="Times New Roman"/>
                <w:sz w:val="22"/>
                <w:szCs w:val="22"/>
              </w:rPr>
              <w:t>9,119</w:t>
            </w:r>
          </w:p>
        </w:tc>
        <w:tc>
          <w:tcPr>
            <w:tcW w:w="252" w:type="dxa"/>
          </w:tcPr>
          <w:p w14:paraId="00C395A7" w14:textId="77777777" w:rsidR="00A234FF" w:rsidRPr="00122CA3" w:rsidRDefault="00A234FF" w:rsidP="00A2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6A50C8EF" w14:textId="5AD7F3CF" w:rsidR="00A234FF" w:rsidRPr="00122CA3" w:rsidRDefault="00A234FF" w:rsidP="00A2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cs/>
              </w:rPr>
            </w:pPr>
            <w:r>
              <w:rPr>
                <w:rFonts w:ascii="Times New Roman" w:hAnsi="Times New Roman" w:cs="Times New Roman"/>
                <w:sz w:val="22"/>
                <w:szCs w:val="22"/>
              </w:rPr>
              <w:t>7,354</w:t>
            </w:r>
          </w:p>
        </w:tc>
      </w:tr>
      <w:tr w:rsidR="00C074BA" w:rsidRPr="001C60B8" w14:paraId="1B2D159D" w14:textId="77777777" w:rsidTr="0003348E">
        <w:trPr>
          <w:trHeight w:val="20"/>
        </w:trPr>
        <w:tc>
          <w:tcPr>
            <w:tcW w:w="4140" w:type="dxa"/>
          </w:tcPr>
          <w:p w14:paraId="0DDF75F6" w14:textId="77777777" w:rsidR="00C074BA" w:rsidRPr="001C60B8"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16"/>
                <w:szCs w:val="16"/>
              </w:rPr>
            </w:pPr>
          </w:p>
        </w:tc>
        <w:tc>
          <w:tcPr>
            <w:tcW w:w="1080" w:type="dxa"/>
          </w:tcPr>
          <w:p w14:paraId="50BD1643" w14:textId="77777777" w:rsidR="00C074BA" w:rsidRPr="001C60B8"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16"/>
                <w:szCs w:val="16"/>
              </w:rPr>
            </w:pPr>
          </w:p>
        </w:tc>
        <w:tc>
          <w:tcPr>
            <w:tcW w:w="246" w:type="dxa"/>
          </w:tcPr>
          <w:p w14:paraId="010BF584" w14:textId="77777777" w:rsidR="00C074BA" w:rsidRPr="001C60B8"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104" w:type="dxa"/>
          </w:tcPr>
          <w:p w14:paraId="42D66F04" w14:textId="77777777" w:rsidR="00C074BA" w:rsidRPr="001C60B8" w:rsidRDefault="00C074BA" w:rsidP="00C074B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16"/>
                <w:szCs w:val="16"/>
              </w:rPr>
            </w:pPr>
          </w:p>
        </w:tc>
        <w:tc>
          <w:tcPr>
            <w:tcW w:w="236" w:type="dxa"/>
          </w:tcPr>
          <w:p w14:paraId="376DD0C9" w14:textId="77777777" w:rsidR="00C074BA" w:rsidRPr="001C60B8"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114" w:type="dxa"/>
          </w:tcPr>
          <w:p w14:paraId="0AEF7648" w14:textId="77777777" w:rsidR="00C074BA" w:rsidRPr="001C60B8"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16"/>
                <w:szCs w:val="16"/>
              </w:rPr>
            </w:pPr>
          </w:p>
        </w:tc>
        <w:tc>
          <w:tcPr>
            <w:tcW w:w="252" w:type="dxa"/>
          </w:tcPr>
          <w:p w14:paraId="1F9951AB" w14:textId="77777777" w:rsidR="00C074BA" w:rsidRPr="001C60B8"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098" w:type="dxa"/>
          </w:tcPr>
          <w:p w14:paraId="57DED8B9" w14:textId="77777777" w:rsidR="00C074BA" w:rsidRPr="001C60B8"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16"/>
                <w:szCs w:val="16"/>
              </w:rPr>
            </w:pPr>
          </w:p>
        </w:tc>
      </w:tr>
      <w:tr w:rsidR="00C074BA" w:rsidRPr="00122CA3" w14:paraId="603F7891" w14:textId="77777777" w:rsidTr="0003348E">
        <w:trPr>
          <w:trHeight w:val="20"/>
        </w:trPr>
        <w:tc>
          <w:tcPr>
            <w:tcW w:w="4140" w:type="dxa"/>
          </w:tcPr>
          <w:p w14:paraId="2BA2EACC"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122CA3">
              <w:rPr>
                <w:rFonts w:ascii="Times New Roman" w:hAnsi="Times New Roman" w:cs="Times New Roman"/>
                <w:b/>
                <w:bCs/>
                <w:sz w:val="22"/>
                <w:szCs w:val="22"/>
              </w:rPr>
              <w:t>Subsidiaries</w:t>
            </w:r>
          </w:p>
        </w:tc>
        <w:tc>
          <w:tcPr>
            <w:tcW w:w="1080" w:type="dxa"/>
          </w:tcPr>
          <w:p w14:paraId="241667E2"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22"/>
                <w:szCs w:val="22"/>
              </w:rPr>
            </w:pPr>
          </w:p>
        </w:tc>
        <w:tc>
          <w:tcPr>
            <w:tcW w:w="246" w:type="dxa"/>
          </w:tcPr>
          <w:p w14:paraId="0A9BFF6E"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1DA2C687"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22"/>
                <w:szCs w:val="22"/>
              </w:rPr>
            </w:pPr>
          </w:p>
        </w:tc>
        <w:tc>
          <w:tcPr>
            <w:tcW w:w="236" w:type="dxa"/>
          </w:tcPr>
          <w:p w14:paraId="08A6D8ED"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03DCB233"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44AD078C"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3D076877"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A234FF" w:rsidRPr="00A81F03" w14:paraId="1157C200" w14:textId="77777777" w:rsidTr="0003348E">
        <w:trPr>
          <w:trHeight w:val="20"/>
        </w:trPr>
        <w:tc>
          <w:tcPr>
            <w:tcW w:w="4140" w:type="dxa"/>
          </w:tcPr>
          <w:p w14:paraId="7E013C9F" w14:textId="77777777" w:rsidR="00A234FF" w:rsidRPr="0066436D" w:rsidRDefault="00A234FF" w:rsidP="00A2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r>
              <w:rPr>
                <w:rFonts w:ascii="Times New Roman" w:hAnsi="Times New Roman" w:cs="Times New Roman"/>
                <w:sz w:val="22"/>
                <w:szCs w:val="28"/>
              </w:rPr>
              <w:t>Revenue from rendering of services</w:t>
            </w:r>
          </w:p>
        </w:tc>
        <w:tc>
          <w:tcPr>
            <w:tcW w:w="1080" w:type="dxa"/>
          </w:tcPr>
          <w:p w14:paraId="107F99D3" w14:textId="344F0E13" w:rsidR="00A234FF" w:rsidRPr="00A81F03" w:rsidRDefault="003C2B1C" w:rsidP="009F6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46" w:type="dxa"/>
          </w:tcPr>
          <w:p w14:paraId="0A3CE316" w14:textId="77777777" w:rsidR="00A234FF" w:rsidRPr="0066436D" w:rsidRDefault="00A234FF" w:rsidP="00A2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04" w:type="dxa"/>
          </w:tcPr>
          <w:p w14:paraId="5CE075A4" w14:textId="77777777" w:rsidR="00A234FF" w:rsidRPr="00A81F03" w:rsidRDefault="00A234FF" w:rsidP="009F6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r w:rsidRPr="00A81F03">
              <w:rPr>
                <w:rFonts w:ascii="Times New Roman" w:hAnsi="Times New Roman" w:cs="Times New Roman"/>
                <w:sz w:val="22"/>
                <w:szCs w:val="22"/>
              </w:rPr>
              <w:t>-</w:t>
            </w:r>
          </w:p>
        </w:tc>
        <w:tc>
          <w:tcPr>
            <w:tcW w:w="236" w:type="dxa"/>
          </w:tcPr>
          <w:p w14:paraId="2A0E0CB1" w14:textId="77777777" w:rsidR="00A234FF" w:rsidRPr="0066436D" w:rsidRDefault="00A234FF" w:rsidP="00A2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14" w:type="dxa"/>
          </w:tcPr>
          <w:p w14:paraId="78099C4B" w14:textId="49C5BBEA" w:rsidR="00A234FF" w:rsidRPr="00A81F03" w:rsidRDefault="003C2B1C" w:rsidP="00A2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1,829</w:t>
            </w:r>
          </w:p>
        </w:tc>
        <w:tc>
          <w:tcPr>
            <w:tcW w:w="252" w:type="dxa"/>
          </w:tcPr>
          <w:p w14:paraId="23BDD9B7" w14:textId="77777777" w:rsidR="00A234FF" w:rsidRPr="0066436D" w:rsidRDefault="00A234FF" w:rsidP="00A2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098" w:type="dxa"/>
          </w:tcPr>
          <w:p w14:paraId="45560DAF" w14:textId="3FA02124" w:rsidR="00A234FF" w:rsidRPr="00A81F03" w:rsidRDefault="00A234FF" w:rsidP="00A2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1,500</w:t>
            </w:r>
          </w:p>
        </w:tc>
      </w:tr>
      <w:tr w:rsidR="00A234FF" w:rsidRPr="00A81F03" w14:paraId="464588CE" w14:textId="77777777" w:rsidTr="0003348E">
        <w:trPr>
          <w:trHeight w:val="20"/>
        </w:trPr>
        <w:tc>
          <w:tcPr>
            <w:tcW w:w="4140" w:type="dxa"/>
          </w:tcPr>
          <w:p w14:paraId="6EBA4227" w14:textId="61E00939" w:rsidR="00A234FF" w:rsidRDefault="00A234FF" w:rsidP="00A2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r>
              <w:rPr>
                <w:rFonts w:ascii="Times New Roman" w:hAnsi="Times New Roman" w:cs="Times New Roman"/>
                <w:sz w:val="22"/>
                <w:szCs w:val="28"/>
              </w:rPr>
              <w:t>Interest income</w:t>
            </w:r>
          </w:p>
        </w:tc>
        <w:tc>
          <w:tcPr>
            <w:tcW w:w="1080" w:type="dxa"/>
          </w:tcPr>
          <w:p w14:paraId="7A88CF4C" w14:textId="25D930E3" w:rsidR="00A234FF" w:rsidRPr="00A81F03" w:rsidRDefault="003C2B1C" w:rsidP="009F6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46" w:type="dxa"/>
          </w:tcPr>
          <w:p w14:paraId="6D857DA2" w14:textId="77777777" w:rsidR="00A234FF" w:rsidRPr="0066436D" w:rsidRDefault="00A234FF" w:rsidP="00A2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04" w:type="dxa"/>
          </w:tcPr>
          <w:p w14:paraId="3531A6C4" w14:textId="18353A87" w:rsidR="00A234FF" w:rsidRPr="00A81F03" w:rsidRDefault="003C2B1C" w:rsidP="009F6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CD76ADE" w14:textId="77777777" w:rsidR="00A234FF" w:rsidRPr="0066436D" w:rsidRDefault="00A234FF" w:rsidP="00A2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14" w:type="dxa"/>
          </w:tcPr>
          <w:p w14:paraId="7F2BB34A" w14:textId="2CF3D8DB" w:rsidR="00A234FF" w:rsidRPr="00A81F03" w:rsidRDefault="003C2B1C" w:rsidP="00A2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722</w:t>
            </w:r>
          </w:p>
        </w:tc>
        <w:tc>
          <w:tcPr>
            <w:tcW w:w="252" w:type="dxa"/>
          </w:tcPr>
          <w:p w14:paraId="4A8A2C9F" w14:textId="77777777" w:rsidR="00A234FF" w:rsidRPr="0066436D" w:rsidRDefault="00A234FF" w:rsidP="00A2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098" w:type="dxa"/>
          </w:tcPr>
          <w:p w14:paraId="31DEAAA7" w14:textId="07E9C6C4" w:rsidR="00A234FF" w:rsidRPr="00A81F03" w:rsidRDefault="003C2B1C" w:rsidP="00A2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301</w:t>
            </w:r>
          </w:p>
        </w:tc>
      </w:tr>
      <w:tr w:rsidR="00C074BA" w:rsidRPr="00122CA3" w14:paraId="23C0A613" w14:textId="77777777" w:rsidTr="0003348E">
        <w:trPr>
          <w:trHeight w:val="20"/>
        </w:trPr>
        <w:tc>
          <w:tcPr>
            <w:tcW w:w="4140" w:type="dxa"/>
          </w:tcPr>
          <w:p w14:paraId="1B7128D5" w14:textId="70E0D1E5"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sidRPr="00122CA3">
              <w:rPr>
                <w:rFonts w:ascii="Times New Roman" w:hAnsi="Times New Roman" w:cs="Times New Roman"/>
                <w:sz w:val="22"/>
                <w:szCs w:val="22"/>
              </w:rPr>
              <w:t>Finance costs</w:t>
            </w:r>
            <w:r w:rsidRPr="00122CA3">
              <w:rPr>
                <w:rFonts w:ascii="Times New Roman" w:hAnsi="Times New Roman" w:cs="Times New Roman"/>
                <w:sz w:val="22"/>
                <w:szCs w:val="22"/>
              </w:rPr>
              <w:tab/>
            </w:r>
          </w:p>
        </w:tc>
        <w:tc>
          <w:tcPr>
            <w:tcW w:w="1080" w:type="dxa"/>
          </w:tcPr>
          <w:p w14:paraId="5F384653" w14:textId="57DBC9CA" w:rsidR="00C074BA" w:rsidRPr="00122CA3" w:rsidRDefault="003C2B1C" w:rsidP="009F6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5" w:right="-111"/>
              <w:rPr>
                <w:rFonts w:ascii="Times New Roman" w:hAnsi="Times New Roman" w:cs="Times New Roman"/>
                <w:sz w:val="22"/>
                <w:szCs w:val="22"/>
                <w:cs/>
              </w:rPr>
            </w:pPr>
            <w:r>
              <w:rPr>
                <w:rFonts w:ascii="Times New Roman" w:hAnsi="Times New Roman" w:cs="Times New Roman"/>
                <w:sz w:val="22"/>
                <w:szCs w:val="22"/>
              </w:rPr>
              <w:t>-</w:t>
            </w:r>
          </w:p>
        </w:tc>
        <w:tc>
          <w:tcPr>
            <w:tcW w:w="246" w:type="dxa"/>
          </w:tcPr>
          <w:p w14:paraId="0CEEBAEB"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Pr>
          <w:p w14:paraId="3D8577E7" w14:textId="77777777" w:rsidR="00C074BA" w:rsidRPr="00122CA3" w:rsidRDefault="00C074BA" w:rsidP="009F6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cs/>
              </w:rPr>
            </w:pPr>
            <w:r>
              <w:rPr>
                <w:rFonts w:ascii="Times New Roman" w:hAnsi="Times New Roman" w:cs="Times New Roman"/>
                <w:sz w:val="22"/>
                <w:szCs w:val="22"/>
              </w:rPr>
              <w:t>-</w:t>
            </w:r>
          </w:p>
        </w:tc>
        <w:tc>
          <w:tcPr>
            <w:tcW w:w="236" w:type="dxa"/>
          </w:tcPr>
          <w:p w14:paraId="4455AB0A"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Pr>
          <w:p w14:paraId="258F7B79" w14:textId="60D832DD" w:rsidR="00C074BA" w:rsidRPr="00122CA3" w:rsidRDefault="003C2B1C"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115</w:t>
            </w:r>
          </w:p>
        </w:tc>
        <w:tc>
          <w:tcPr>
            <w:tcW w:w="252" w:type="dxa"/>
          </w:tcPr>
          <w:p w14:paraId="0C808676"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Pr>
          <w:p w14:paraId="39B30481" w14:textId="3FCA6567" w:rsidR="00C074BA" w:rsidRPr="00122CA3" w:rsidRDefault="003C2B1C"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80</w:t>
            </w:r>
          </w:p>
        </w:tc>
      </w:tr>
      <w:tr w:rsidR="00C074BA" w:rsidRPr="001C60B8" w14:paraId="20D444C2" w14:textId="77777777" w:rsidTr="0003348E">
        <w:trPr>
          <w:trHeight w:val="119"/>
        </w:trPr>
        <w:tc>
          <w:tcPr>
            <w:tcW w:w="4140" w:type="dxa"/>
          </w:tcPr>
          <w:p w14:paraId="30AFFF3E" w14:textId="77777777" w:rsidR="00C074BA" w:rsidRPr="001C60B8"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12"/>
                <w:szCs w:val="12"/>
              </w:rPr>
            </w:pPr>
          </w:p>
        </w:tc>
        <w:tc>
          <w:tcPr>
            <w:tcW w:w="1080" w:type="dxa"/>
          </w:tcPr>
          <w:p w14:paraId="6ADFCD48" w14:textId="77777777" w:rsidR="00C074BA" w:rsidRPr="001C60B8"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12"/>
                <w:szCs w:val="12"/>
              </w:rPr>
            </w:pPr>
          </w:p>
        </w:tc>
        <w:tc>
          <w:tcPr>
            <w:tcW w:w="246" w:type="dxa"/>
          </w:tcPr>
          <w:p w14:paraId="26D3223E" w14:textId="77777777" w:rsidR="00C074BA" w:rsidRPr="001C60B8"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2"/>
                <w:szCs w:val="12"/>
              </w:rPr>
            </w:pPr>
          </w:p>
        </w:tc>
        <w:tc>
          <w:tcPr>
            <w:tcW w:w="1104" w:type="dxa"/>
          </w:tcPr>
          <w:p w14:paraId="0CD56B56" w14:textId="77777777" w:rsidR="00C074BA" w:rsidRPr="001C60B8"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 w:val="decimal" w:pos="905"/>
              </w:tabs>
              <w:ind w:left="-105" w:right="-111"/>
              <w:rPr>
                <w:rFonts w:ascii="Times New Roman" w:hAnsi="Times New Roman" w:cs="Times New Roman"/>
                <w:sz w:val="12"/>
                <w:szCs w:val="12"/>
              </w:rPr>
            </w:pPr>
          </w:p>
        </w:tc>
        <w:tc>
          <w:tcPr>
            <w:tcW w:w="236" w:type="dxa"/>
          </w:tcPr>
          <w:p w14:paraId="7283684E" w14:textId="77777777" w:rsidR="00C074BA" w:rsidRPr="001C60B8"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2"/>
                <w:szCs w:val="12"/>
              </w:rPr>
            </w:pPr>
          </w:p>
        </w:tc>
        <w:tc>
          <w:tcPr>
            <w:tcW w:w="1114" w:type="dxa"/>
          </w:tcPr>
          <w:p w14:paraId="36455CAA" w14:textId="77777777" w:rsidR="00C074BA" w:rsidRPr="001C60B8"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12"/>
                <w:szCs w:val="12"/>
              </w:rPr>
            </w:pPr>
          </w:p>
        </w:tc>
        <w:tc>
          <w:tcPr>
            <w:tcW w:w="252" w:type="dxa"/>
          </w:tcPr>
          <w:p w14:paraId="1E00C7FE" w14:textId="77777777" w:rsidR="00C074BA" w:rsidRPr="001C60B8"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2"/>
                <w:szCs w:val="12"/>
              </w:rPr>
            </w:pPr>
          </w:p>
        </w:tc>
        <w:tc>
          <w:tcPr>
            <w:tcW w:w="1098" w:type="dxa"/>
          </w:tcPr>
          <w:p w14:paraId="1F0513C6" w14:textId="77777777" w:rsidR="00C074BA" w:rsidRPr="001C60B8"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12"/>
                <w:szCs w:val="12"/>
              </w:rPr>
            </w:pPr>
          </w:p>
        </w:tc>
      </w:tr>
      <w:tr w:rsidR="00C074BA" w:rsidRPr="00122CA3" w14:paraId="2DC7BA5E" w14:textId="77777777" w:rsidTr="0003348E">
        <w:trPr>
          <w:trHeight w:val="20"/>
        </w:trPr>
        <w:tc>
          <w:tcPr>
            <w:tcW w:w="4140" w:type="dxa"/>
          </w:tcPr>
          <w:p w14:paraId="0A5E984D" w14:textId="0B574EB8"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122CA3">
              <w:rPr>
                <w:rFonts w:ascii="Times New Roman" w:hAnsi="Times New Roman" w:cs="Times New Roman"/>
                <w:b/>
                <w:bCs/>
                <w:sz w:val="22"/>
                <w:szCs w:val="22"/>
              </w:rPr>
              <w:t>Other related part</w:t>
            </w:r>
            <w:r w:rsidR="00946240">
              <w:rPr>
                <w:rFonts w:ascii="Times New Roman" w:hAnsi="Times New Roman" w:cs="Times New Roman"/>
                <w:b/>
                <w:bCs/>
                <w:sz w:val="22"/>
                <w:szCs w:val="22"/>
              </w:rPr>
              <w:t>ies</w:t>
            </w:r>
          </w:p>
        </w:tc>
        <w:tc>
          <w:tcPr>
            <w:tcW w:w="1080" w:type="dxa"/>
          </w:tcPr>
          <w:p w14:paraId="6A0582EF"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22"/>
                <w:szCs w:val="22"/>
              </w:rPr>
            </w:pPr>
          </w:p>
        </w:tc>
        <w:tc>
          <w:tcPr>
            <w:tcW w:w="246" w:type="dxa"/>
          </w:tcPr>
          <w:p w14:paraId="707CF72B"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05231F7D"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 w:val="decimal" w:pos="905"/>
              </w:tabs>
              <w:ind w:left="-105" w:right="-111"/>
              <w:rPr>
                <w:rFonts w:ascii="Times New Roman" w:hAnsi="Times New Roman" w:cs="Times New Roman"/>
                <w:sz w:val="22"/>
                <w:szCs w:val="22"/>
              </w:rPr>
            </w:pPr>
          </w:p>
        </w:tc>
        <w:tc>
          <w:tcPr>
            <w:tcW w:w="236" w:type="dxa"/>
          </w:tcPr>
          <w:p w14:paraId="2F7BC36C"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3A04C4E0"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64019985"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2C6B5C7C"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C074BA" w:rsidRPr="00122CA3" w14:paraId="051116EF" w14:textId="77777777" w:rsidTr="0003348E">
        <w:trPr>
          <w:trHeight w:val="20"/>
        </w:trPr>
        <w:tc>
          <w:tcPr>
            <w:tcW w:w="4140" w:type="dxa"/>
          </w:tcPr>
          <w:p w14:paraId="62458043"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8"/>
              </w:rPr>
              <w:t>Revenue from rendering of services</w:t>
            </w:r>
          </w:p>
        </w:tc>
        <w:tc>
          <w:tcPr>
            <w:tcW w:w="1080" w:type="dxa"/>
          </w:tcPr>
          <w:p w14:paraId="1F567B8F" w14:textId="41C63739" w:rsidR="00C074BA" w:rsidRPr="00122CA3" w:rsidRDefault="003C2B1C"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cs/>
              </w:rPr>
            </w:pPr>
            <w:r>
              <w:rPr>
                <w:rFonts w:ascii="Times New Roman" w:hAnsi="Times New Roman" w:cs="Times New Roman"/>
                <w:sz w:val="22"/>
                <w:szCs w:val="22"/>
              </w:rPr>
              <w:t>1,615</w:t>
            </w:r>
          </w:p>
        </w:tc>
        <w:tc>
          <w:tcPr>
            <w:tcW w:w="246" w:type="dxa"/>
          </w:tcPr>
          <w:p w14:paraId="53CEE208"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42C238E1" w14:textId="068C8FD7" w:rsidR="00C074BA" w:rsidRPr="00122CA3" w:rsidRDefault="00A234FF" w:rsidP="00C074B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cs/>
              </w:rPr>
            </w:pPr>
            <w:r>
              <w:rPr>
                <w:rFonts w:ascii="Times New Roman" w:hAnsi="Times New Roman" w:cs="Times New Roman"/>
                <w:sz w:val="22"/>
                <w:szCs w:val="22"/>
              </w:rPr>
              <w:t>1,467</w:t>
            </w:r>
          </w:p>
        </w:tc>
        <w:tc>
          <w:tcPr>
            <w:tcW w:w="236" w:type="dxa"/>
          </w:tcPr>
          <w:p w14:paraId="300CDFC3"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78F11560" w14:textId="286004F5" w:rsidR="00C074BA" w:rsidRPr="00122CA3" w:rsidRDefault="003C2B1C"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cs/>
              </w:rPr>
            </w:pPr>
            <w:r>
              <w:rPr>
                <w:rFonts w:ascii="Times New Roman" w:hAnsi="Times New Roman" w:cs="Times New Roman"/>
                <w:sz w:val="22"/>
                <w:szCs w:val="22"/>
              </w:rPr>
              <w:t>1,615</w:t>
            </w:r>
          </w:p>
        </w:tc>
        <w:tc>
          <w:tcPr>
            <w:tcW w:w="252" w:type="dxa"/>
          </w:tcPr>
          <w:p w14:paraId="53CE0666"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21D86115" w14:textId="400E5F9A" w:rsidR="00C074BA" w:rsidRPr="00122CA3" w:rsidRDefault="00A234FF" w:rsidP="000A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cs/>
              </w:rPr>
            </w:pPr>
            <w:r>
              <w:rPr>
                <w:rFonts w:ascii="Times New Roman" w:hAnsi="Times New Roman" w:cs="Times New Roman"/>
                <w:sz w:val="22"/>
                <w:szCs w:val="22"/>
              </w:rPr>
              <w:t>1,467</w:t>
            </w:r>
          </w:p>
        </w:tc>
      </w:tr>
      <w:tr w:rsidR="00C074BA" w:rsidRPr="00122CA3" w14:paraId="6170F116" w14:textId="77777777" w:rsidTr="0003348E">
        <w:trPr>
          <w:trHeight w:val="20"/>
        </w:trPr>
        <w:tc>
          <w:tcPr>
            <w:tcW w:w="4140" w:type="dxa"/>
          </w:tcPr>
          <w:p w14:paraId="7BA97A0E" w14:textId="5B98919B" w:rsidR="00C074BA"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8"/>
              </w:rPr>
            </w:pPr>
            <w:r w:rsidRPr="00122CA3">
              <w:rPr>
                <w:rFonts w:ascii="Times New Roman" w:hAnsi="Times New Roman" w:cs="Times New Roman"/>
                <w:sz w:val="22"/>
                <w:szCs w:val="22"/>
              </w:rPr>
              <w:t>Service expenses (included in</w:t>
            </w:r>
            <w:r>
              <w:rPr>
                <w:rFonts w:ascii="Times New Roman" w:hAnsi="Times New Roman" w:cs="Times New Roman"/>
                <w:sz w:val="22"/>
                <w:szCs w:val="22"/>
              </w:rPr>
              <w:t xml:space="preserve"> </w:t>
            </w:r>
          </w:p>
        </w:tc>
        <w:tc>
          <w:tcPr>
            <w:tcW w:w="1080" w:type="dxa"/>
          </w:tcPr>
          <w:p w14:paraId="2FBC63DF" w14:textId="77777777" w:rsidR="00C074BA"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p>
        </w:tc>
        <w:tc>
          <w:tcPr>
            <w:tcW w:w="246" w:type="dxa"/>
          </w:tcPr>
          <w:p w14:paraId="6950345B"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44F578CD" w14:textId="77777777" w:rsidR="00C074BA" w:rsidRPr="00122CA3" w:rsidRDefault="00C074BA" w:rsidP="00C074B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p>
        </w:tc>
        <w:tc>
          <w:tcPr>
            <w:tcW w:w="236" w:type="dxa"/>
          </w:tcPr>
          <w:p w14:paraId="18281FF9"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565F6295" w14:textId="77777777" w:rsidR="00C074BA"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2455C0C7"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08D1532F"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C074BA" w14:paraId="489223BD" w14:textId="77777777" w:rsidTr="0003348E">
        <w:trPr>
          <w:trHeight w:val="20"/>
        </w:trPr>
        <w:tc>
          <w:tcPr>
            <w:tcW w:w="4140" w:type="dxa"/>
          </w:tcPr>
          <w:p w14:paraId="44DDCFFA" w14:textId="0E89A5A7" w:rsidR="00C074BA"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8"/>
              </w:rPr>
            </w:pPr>
            <w:r w:rsidRPr="00122CA3">
              <w:rPr>
                <w:rFonts w:ascii="Times New Roman" w:hAnsi="Times New Roman" w:cs="Times New Roman"/>
                <w:sz w:val="22"/>
                <w:szCs w:val="22"/>
              </w:rPr>
              <w:t xml:space="preserve">   </w:t>
            </w:r>
            <w:r w:rsidR="009F6D9D">
              <w:rPr>
                <w:rFonts w:ascii="Times New Roman" w:hAnsi="Times New Roman" w:cs="Times New Roman"/>
                <w:sz w:val="22"/>
                <w:szCs w:val="22"/>
              </w:rPr>
              <w:t xml:space="preserve">cost of </w:t>
            </w:r>
            <w:r>
              <w:rPr>
                <w:rFonts w:ascii="Times New Roman" w:hAnsi="Times New Roman" w:cs="Times New Roman"/>
                <w:sz w:val="22"/>
                <w:szCs w:val="22"/>
              </w:rPr>
              <w:t>goods sold</w:t>
            </w:r>
            <w:r w:rsidRPr="00122CA3">
              <w:rPr>
                <w:rFonts w:ascii="Times New Roman" w:hAnsi="Times New Roman" w:cs="Times New Roman"/>
                <w:sz w:val="22"/>
                <w:szCs w:val="22"/>
              </w:rPr>
              <w:t>)</w:t>
            </w:r>
          </w:p>
        </w:tc>
        <w:tc>
          <w:tcPr>
            <w:tcW w:w="1080" w:type="dxa"/>
          </w:tcPr>
          <w:p w14:paraId="0C8094BF" w14:textId="229993EE" w:rsidR="00C074BA" w:rsidRDefault="003C2B1C"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Pr>
                <w:rFonts w:ascii="Times New Roman" w:hAnsi="Times New Roman" w:cs="Times New Roman"/>
                <w:sz w:val="22"/>
                <w:szCs w:val="22"/>
              </w:rPr>
              <w:t>75</w:t>
            </w:r>
          </w:p>
        </w:tc>
        <w:tc>
          <w:tcPr>
            <w:tcW w:w="246" w:type="dxa"/>
          </w:tcPr>
          <w:p w14:paraId="3BD71E95"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46BD00A3" w14:textId="232C14EC" w:rsidR="00C074BA" w:rsidRDefault="0033510F" w:rsidP="009F6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BCE4421"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13189ACE" w14:textId="665AD270" w:rsidR="00C074BA" w:rsidRDefault="003C2B1C"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75</w:t>
            </w:r>
          </w:p>
        </w:tc>
        <w:tc>
          <w:tcPr>
            <w:tcW w:w="252" w:type="dxa"/>
          </w:tcPr>
          <w:p w14:paraId="31F78B22"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00A156F8" w14:textId="3600014B" w:rsidR="00C074BA" w:rsidRDefault="0033510F" w:rsidP="009F6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ind w:left="-105" w:right="-111"/>
              <w:rPr>
                <w:rFonts w:ascii="Times New Roman" w:hAnsi="Times New Roman" w:cs="Times New Roman"/>
                <w:sz w:val="22"/>
                <w:szCs w:val="22"/>
              </w:rPr>
            </w:pPr>
            <w:r>
              <w:rPr>
                <w:rFonts w:ascii="Times New Roman" w:hAnsi="Times New Roman" w:cs="Times New Roman"/>
                <w:sz w:val="22"/>
                <w:szCs w:val="22"/>
              </w:rPr>
              <w:t>-</w:t>
            </w:r>
          </w:p>
        </w:tc>
      </w:tr>
      <w:tr w:rsidR="00C074BA" w:rsidRPr="001C60B8" w14:paraId="4BD55960" w14:textId="77777777" w:rsidTr="0003348E">
        <w:trPr>
          <w:trHeight w:val="218"/>
        </w:trPr>
        <w:tc>
          <w:tcPr>
            <w:tcW w:w="4140" w:type="dxa"/>
          </w:tcPr>
          <w:p w14:paraId="2971D39E" w14:textId="77777777" w:rsidR="00C074BA" w:rsidRPr="001C60B8"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Cs w:val="22"/>
              </w:rPr>
            </w:pPr>
          </w:p>
        </w:tc>
        <w:tc>
          <w:tcPr>
            <w:tcW w:w="1080" w:type="dxa"/>
          </w:tcPr>
          <w:p w14:paraId="0ED01E0E" w14:textId="77777777" w:rsidR="00C074BA" w:rsidRPr="001C60B8"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Cs w:val="22"/>
              </w:rPr>
            </w:pPr>
          </w:p>
        </w:tc>
        <w:tc>
          <w:tcPr>
            <w:tcW w:w="246" w:type="dxa"/>
          </w:tcPr>
          <w:p w14:paraId="611DC7C4" w14:textId="77777777" w:rsidR="00C074BA" w:rsidRPr="001C60B8"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Cs w:val="22"/>
              </w:rPr>
            </w:pPr>
          </w:p>
        </w:tc>
        <w:tc>
          <w:tcPr>
            <w:tcW w:w="1104" w:type="dxa"/>
          </w:tcPr>
          <w:p w14:paraId="4E858B62" w14:textId="77777777" w:rsidR="00C074BA" w:rsidRPr="001C60B8" w:rsidRDefault="00C074BA" w:rsidP="00C074B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Cs w:val="22"/>
              </w:rPr>
            </w:pPr>
          </w:p>
        </w:tc>
        <w:tc>
          <w:tcPr>
            <w:tcW w:w="236" w:type="dxa"/>
          </w:tcPr>
          <w:p w14:paraId="74411EFE" w14:textId="77777777" w:rsidR="00C074BA" w:rsidRPr="001C60B8"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Cs w:val="22"/>
              </w:rPr>
            </w:pPr>
          </w:p>
        </w:tc>
        <w:tc>
          <w:tcPr>
            <w:tcW w:w="1114" w:type="dxa"/>
          </w:tcPr>
          <w:p w14:paraId="014EE1CD" w14:textId="77777777" w:rsidR="00C074BA" w:rsidRPr="001C60B8"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Cs w:val="22"/>
              </w:rPr>
            </w:pPr>
          </w:p>
        </w:tc>
        <w:tc>
          <w:tcPr>
            <w:tcW w:w="252" w:type="dxa"/>
          </w:tcPr>
          <w:p w14:paraId="4A391BC3" w14:textId="77777777" w:rsidR="00C074BA" w:rsidRPr="001C60B8"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Cs w:val="22"/>
              </w:rPr>
            </w:pPr>
          </w:p>
        </w:tc>
        <w:tc>
          <w:tcPr>
            <w:tcW w:w="1098" w:type="dxa"/>
          </w:tcPr>
          <w:p w14:paraId="0BEADAB7" w14:textId="77777777" w:rsidR="00C074BA" w:rsidRPr="001C60B8"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Cs w:val="22"/>
              </w:rPr>
            </w:pPr>
          </w:p>
        </w:tc>
      </w:tr>
      <w:tr w:rsidR="00C074BA" w:rsidRPr="00122CA3" w14:paraId="0E9E2748" w14:textId="77777777" w:rsidTr="0003348E">
        <w:trPr>
          <w:trHeight w:val="20"/>
        </w:trPr>
        <w:tc>
          <w:tcPr>
            <w:tcW w:w="4140" w:type="dxa"/>
            <w:vAlign w:val="bottom"/>
          </w:tcPr>
          <w:p w14:paraId="52D288DF" w14:textId="77777777" w:rsidR="00C074BA" w:rsidRPr="00122CA3" w:rsidRDefault="00C074BA" w:rsidP="00C074BA">
            <w:pPr>
              <w:jc w:val="both"/>
              <w:rPr>
                <w:rFonts w:ascii="Times New Roman" w:hAnsi="Times New Roman" w:cs="Times New Roman"/>
                <w:b/>
                <w:bCs/>
                <w:sz w:val="22"/>
                <w:szCs w:val="22"/>
              </w:rPr>
            </w:pPr>
            <w:r w:rsidRPr="00122CA3">
              <w:rPr>
                <w:rFonts w:ascii="Times New Roman" w:hAnsi="Times New Roman" w:cs="Times New Roman"/>
                <w:b/>
                <w:bCs/>
                <w:sz w:val="22"/>
                <w:szCs w:val="22"/>
              </w:rPr>
              <w:t>Key management personnel</w:t>
            </w:r>
          </w:p>
        </w:tc>
        <w:tc>
          <w:tcPr>
            <w:tcW w:w="1080" w:type="dxa"/>
          </w:tcPr>
          <w:p w14:paraId="71D9BA69"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p>
        </w:tc>
        <w:tc>
          <w:tcPr>
            <w:tcW w:w="246" w:type="dxa"/>
          </w:tcPr>
          <w:p w14:paraId="48D14175"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1EC91453" w14:textId="77777777" w:rsidR="00C074BA" w:rsidRPr="00122CA3" w:rsidRDefault="00C074BA" w:rsidP="00C074B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p>
        </w:tc>
        <w:tc>
          <w:tcPr>
            <w:tcW w:w="236" w:type="dxa"/>
          </w:tcPr>
          <w:p w14:paraId="231D806E"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3DD4D25B"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2896B118"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3814BCDC"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C074BA" w:rsidRPr="00122CA3" w14:paraId="0EEEA3E1" w14:textId="77777777" w:rsidTr="0003348E">
        <w:trPr>
          <w:trHeight w:val="20"/>
        </w:trPr>
        <w:tc>
          <w:tcPr>
            <w:tcW w:w="4140" w:type="dxa"/>
            <w:vAlign w:val="bottom"/>
          </w:tcPr>
          <w:p w14:paraId="6455A316" w14:textId="77777777" w:rsidR="00C074BA" w:rsidRPr="00122CA3" w:rsidRDefault="00C074BA" w:rsidP="00C074BA">
            <w:pPr>
              <w:ind w:left="162" w:hanging="162"/>
              <w:rPr>
                <w:rFonts w:ascii="Times New Roman" w:hAnsi="Times New Roman" w:cs="Times New Roman"/>
                <w:sz w:val="22"/>
                <w:szCs w:val="22"/>
              </w:rPr>
            </w:pPr>
            <w:r w:rsidRPr="00122CA3">
              <w:rPr>
                <w:rFonts w:ascii="Times New Roman" w:hAnsi="Times New Roman" w:cs="Times New Roman"/>
                <w:sz w:val="22"/>
                <w:szCs w:val="22"/>
              </w:rPr>
              <w:t>Key management personnel compensation</w:t>
            </w:r>
          </w:p>
        </w:tc>
        <w:tc>
          <w:tcPr>
            <w:tcW w:w="1080" w:type="dxa"/>
          </w:tcPr>
          <w:p w14:paraId="445E6A18"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11"/>
              <w:rPr>
                <w:rFonts w:ascii="Times New Roman" w:hAnsi="Times New Roman" w:cs="Times New Roman"/>
                <w:sz w:val="22"/>
                <w:szCs w:val="22"/>
              </w:rPr>
            </w:pPr>
          </w:p>
        </w:tc>
        <w:tc>
          <w:tcPr>
            <w:tcW w:w="246" w:type="dxa"/>
          </w:tcPr>
          <w:p w14:paraId="7518F228"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Pr>
          <w:p w14:paraId="590EE7C2"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11"/>
              <w:rPr>
                <w:rFonts w:ascii="Times New Roman" w:hAnsi="Times New Roman" w:cs="Times New Roman"/>
                <w:sz w:val="22"/>
                <w:szCs w:val="22"/>
              </w:rPr>
            </w:pPr>
          </w:p>
        </w:tc>
        <w:tc>
          <w:tcPr>
            <w:tcW w:w="236" w:type="dxa"/>
          </w:tcPr>
          <w:p w14:paraId="2BDDE7CD"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Pr>
          <w:p w14:paraId="7B1273A5"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0DEB686C"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Pr>
          <w:p w14:paraId="1B11A4DE"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A234FF" w:rsidRPr="00122CA3" w14:paraId="36817351" w14:textId="77777777" w:rsidTr="0003348E">
        <w:trPr>
          <w:trHeight w:val="20"/>
        </w:trPr>
        <w:tc>
          <w:tcPr>
            <w:tcW w:w="4140" w:type="dxa"/>
            <w:vAlign w:val="bottom"/>
          </w:tcPr>
          <w:p w14:paraId="7411B04C" w14:textId="77777777" w:rsidR="00A234FF" w:rsidRPr="00122CA3" w:rsidRDefault="00A234FF" w:rsidP="00A234FF">
            <w:pPr>
              <w:rPr>
                <w:rFonts w:ascii="Times New Roman" w:hAnsi="Times New Roman" w:cs="Times New Roman"/>
                <w:sz w:val="22"/>
                <w:szCs w:val="22"/>
              </w:rPr>
            </w:pPr>
            <w:r w:rsidRPr="00122CA3">
              <w:rPr>
                <w:rFonts w:ascii="Times New Roman" w:hAnsi="Times New Roman" w:cs="Times New Roman"/>
                <w:sz w:val="22"/>
                <w:szCs w:val="22"/>
              </w:rPr>
              <w:t xml:space="preserve">       Short-term benefits</w:t>
            </w:r>
          </w:p>
        </w:tc>
        <w:tc>
          <w:tcPr>
            <w:tcW w:w="1080" w:type="dxa"/>
          </w:tcPr>
          <w:p w14:paraId="65A55156" w14:textId="28F0A336" w:rsidR="00A234FF" w:rsidRPr="00122CA3" w:rsidRDefault="003C2B1C" w:rsidP="00A2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Pr>
                <w:rFonts w:ascii="Times New Roman" w:hAnsi="Times New Roman" w:cs="Times New Roman"/>
                <w:sz w:val="22"/>
                <w:szCs w:val="22"/>
              </w:rPr>
              <w:t>1,564</w:t>
            </w:r>
          </w:p>
        </w:tc>
        <w:tc>
          <w:tcPr>
            <w:tcW w:w="246" w:type="dxa"/>
          </w:tcPr>
          <w:p w14:paraId="122E48A8" w14:textId="77777777" w:rsidR="00A234FF" w:rsidRPr="00122CA3" w:rsidRDefault="00A234FF" w:rsidP="00A2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Pr>
          <w:p w14:paraId="14A6048A" w14:textId="1444539D" w:rsidR="00A234FF" w:rsidRPr="00122CA3" w:rsidRDefault="00A234FF" w:rsidP="00A234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Pr>
                <w:rFonts w:ascii="Times New Roman" w:hAnsi="Times New Roman" w:cs="Times New Roman"/>
                <w:sz w:val="22"/>
                <w:szCs w:val="22"/>
              </w:rPr>
              <w:t>1,412</w:t>
            </w:r>
          </w:p>
        </w:tc>
        <w:tc>
          <w:tcPr>
            <w:tcW w:w="236" w:type="dxa"/>
          </w:tcPr>
          <w:p w14:paraId="4008DBC1" w14:textId="77777777" w:rsidR="00A234FF" w:rsidRPr="00122CA3" w:rsidRDefault="00A234FF" w:rsidP="00A2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Pr>
          <w:p w14:paraId="2EE348BE" w14:textId="28EA2B89" w:rsidR="00A234FF" w:rsidRPr="00122CA3" w:rsidRDefault="003C2B1C" w:rsidP="00A2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1,564</w:t>
            </w:r>
          </w:p>
        </w:tc>
        <w:tc>
          <w:tcPr>
            <w:tcW w:w="252" w:type="dxa"/>
          </w:tcPr>
          <w:p w14:paraId="606A5B64" w14:textId="77777777" w:rsidR="00A234FF" w:rsidRPr="00122CA3" w:rsidRDefault="00A234FF" w:rsidP="00A2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Pr>
          <w:p w14:paraId="6B40F846" w14:textId="0B123DD6" w:rsidR="00A234FF" w:rsidRPr="00122CA3" w:rsidRDefault="00A234FF" w:rsidP="00A2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1,412</w:t>
            </w:r>
          </w:p>
        </w:tc>
      </w:tr>
      <w:tr w:rsidR="00A234FF" w:rsidRPr="00122CA3" w14:paraId="66D3A8D6" w14:textId="77777777" w:rsidTr="0003348E">
        <w:trPr>
          <w:trHeight w:val="20"/>
        </w:trPr>
        <w:tc>
          <w:tcPr>
            <w:tcW w:w="4140" w:type="dxa"/>
            <w:vAlign w:val="bottom"/>
          </w:tcPr>
          <w:p w14:paraId="1F31B4D5" w14:textId="77777777" w:rsidR="00A234FF" w:rsidRPr="00122CA3" w:rsidRDefault="00A234FF" w:rsidP="00A234FF">
            <w:pPr>
              <w:rPr>
                <w:rFonts w:ascii="Times New Roman" w:hAnsi="Times New Roman" w:cs="Times New Roman"/>
                <w:sz w:val="22"/>
                <w:szCs w:val="22"/>
              </w:rPr>
            </w:pPr>
            <w:r w:rsidRPr="00122CA3">
              <w:rPr>
                <w:rFonts w:ascii="Times New Roman" w:hAnsi="Times New Roman" w:cs="Times New Roman"/>
                <w:sz w:val="22"/>
                <w:szCs w:val="22"/>
              </w:rPr>
              <w:t xml:space="preserve">       Post-employment benefits</w:t>
            </w:r>
          </w:p>
        </w:tc>
        <w:tc>
          <w:tcPr>
            <w:tcW w:w="1080" w:type="dxa"/>
            <w:tcBorders>
              <w:bottom w:val="single" w:sz="4" w:space="0" w:color="auto"/>
            </w:tcBorders>
          </w:tcPr>
          <w:p w14:paraId="50F31104" w14:textId="72B39CA1" w:rsidR="00A234FF" w:rsidRPr="00122CA3" w:rsidRDefault="003C2B1C" w:rsidP="00A2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Pr>
                <w:rFonts w:ascii="Times New Roman" w:hAnsi="Times New Roman" w:cs="Times New Roman"/>
                <w:sz w:val="22"/>
                <w:szCs w:val="22"/>
              </w:rPr>
              <w:t>54</w:t>
            </w:r>
          </w:p>
        </w:tc>
        <w:tc>
          <w:tcPr>
            <w:tcW w:w="246" w:type="dxa"/>
          </w:tcPr>
          <w:p w14:paraId="17E0A4CA" w14:textId="77777777" w:rsidR="00A234FF" w:rsidRPr="00122CA3" w:rsidRDefault="00A234FF" w:rsidP="00A2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Borders>
              <w:bottom w:val="single" w:sz="4" w:space="0" w:color="auto"/>
            </w:tcBorders>
          </w:tcPr>
          <w:p w14:paraId="201EA729" w14:textId="23BA0342" w:rsidR="00A234FF" w:rsidRPr="00122CA3" w:rsidRDefault="00A234FF" w:rsidP="00A234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Pr>
                <w:rFonts w:ascii="Times New Roman" w:hAnsi="Times New Roman" w:cs="Times New Roman"/>
                <w:sz w:val="22"/>
                <w:szCs w:val="22"/>
              </w:rPr>
              <w:t>51</w:t>
            </w:r>
          </w:p>
        </w:tc>
        <w:tc>
          <w:tcPr>
            <w:tcW w:w="236" w:type="dxa"/>
          </w:tcPr>
          <w:p w14:paraId="52FF9833" w14:textId="77777777" w:rsidR="00A234FF" w:rsidRPr="00122CA3" w:rsidRDefault="00A234FF" w:rsidP="00A2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Borders>
              <w:bottom w:val="single" w:sz="4" w:space="0" w:color="auto"/>
            </w:tcBorders>
          </w:tcPr>
          <w:p w14:paraId="327EC13B" w14:textId="04F4D250" w:rsidR="00A234FF" w:rsidRPr="00122CA3" w:rsidRDefault="003C2B1C" w:rsidP="00A2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54</w:t>
            </w:r>
          </w:p>
        </w:tc>
        <w:tc>
          <w:tcPr>
            <w:tcW w:w="252" w:type="dxa"/>
          </w:tcPr>
          <w:p w14:paraId="43C7D311" w14:textId="77777777" w:rsidR="00A234FF" w:rsidRPr="00122CA3" w:rsidRDefault="00A234FF" w:rsidP="00A2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Borders>
              <w:bottom w:val="single" w:sz="4" w:space="0" w:color="auto"/>
            </w:tcBorders>
          </w:tcPr>
          <w:p w14:paraId="63F91CD3" w14:textId="4CD1CD69" w:rsidR="00A234FF" w:rsidRPr="00122CA3" w:rsidRDefault="00A234FF" w:rsidP="00A2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51</w:t>
            </w:r>
          </w:p>
        </w:tc>
      </w:tr>
      <w:tr w:rsidR="00A234FF" w:rsidRPr="00A81F03" w14:paraId="4B974A16" w14:textId="77777777" w:rsidTr="00C074BA">
        <w:trPr>
          <w:trHeight w:val="43"/>
        </w:trPr>
        <w:tc>
          <w:tcPr>
            <w:tcW w:w="4140" w:type="dxa"/>
            <w:vAlign w:val="bottom"/>
          </w:tcPr>
          <w:p w14:paraId="6100FFF1" w14:textId="77777777" w:rsidR="00A234FF" w:rsidRPr="00122CA3" w:rsidRDefault="00A234FF" w:rsidP="00A234FF">
            <w:pPr>
              <w:rPr>
                <w:rFonts w:ascii="Times New Roman" w:hAnsi="Times New Roman" w:cs="Times New Roman"/>
                <w:b/>
                <w:bCs/>
                <w:sz w:val="22"/>
                <w:szCs w:val="22"/>
              </w:rPr>
            </w:pPr>
            <w:r w:rsidRPr="00122CA3">
              <w:rPr>
                <w:rFonts w:ascii="Times New Roman" w:hAnsi="Times New Roman" w:cs="Times New Roman"/>
                <w:b/>
                <w:bCs/>
                <w:sz w:val="22"/>
                <w:szCs w:val="22"/>
              </w:rPr>
              <w:t xml:space="preserve">Total key management personnel </w:t>
            </w:r>
          </w:p>
          <w:p w14:paraId="7E67B775" w14:textId="77777777" w:rsidR="00A234FF" w:rsidRPr="00122CA3" w:rsidRDefault="00A234FF" w:rsidP="00A234FF">
            <w:pPr>
              <w:rPr>
                <w:rFonts w:ascii="Times New Roman" w:hAnsi="Times New Roman" w:cs="Times New Roman"/>
                <w:b/>
                <w:bCs/>
                <w:sz w:val="22"/>
                <w:szCs w:val="22"/>
              </w:rPr>
            </w:pPr>
            <w:r w:rsidRPr="00122CA3">
              <w:rPr>
                <w:rFonts w:ascii="Times New Roman" w:hAnsi="Times New Roman" w:cs="Times New Roman"/>
                <w:b/>
                <w:bCs/>
                <w:sz w:val="22"/>
                <w:szCs w:val="22"/>
              </w:rPr>
              <w:t xml:space="preserve">   compensation </w:t>
            </w:r>
          </w:p>
        </w:tc>
        <w:tc>
          <w:tcPr>
            <w:tcW w:w="1080" w:type="dxa"/>
            <w:tcBorders>
              <w:top w:val="single" w:sz="4" w:space="0" w:color="auto"/>
              <w:bottom w:val="double" w:sz="4" w:space="0" w:color="auto"/>
            </w:tcBorders>
            <w:vAlign w:val="bottom"/>
          </w:tcPr>
          <w:p w14:paraId="6BF60DD2" w14:textId="6A92F2A4" w:rsidR="00A234FF" w:rsidRPr="00A81F03" w:rsidRDefault="003C2B1C" w:rsidP="00A2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b/>
                <w:bCs/>
                <w:sz w:val="22"/>
                <w:szCs w:val="22"/>
                <w:cs/>
              </w:rPr>
            </w:pPr>
            <w:r>
              <w:rPr>
                <w:rFonts w:ascii="Times New Roman" w:hAnsi="Times New Roman" w:cs="Times New Roman"/>
                <w:b/>
                <w:bCs/>
                <w:sz w:val="22"/>
                <w:szCs w:val="22"/>
              </w:rPr>
              <w:t>1,618</w:t>
            </w:r>
          </w:p>
        </w:tc>
        <w:tc>
          <w:tcPr>
            <w:tcW w:w="246" w:type="dxa"/>
          </w:tcPr>
          <w:p w14:paraId="597D171E" w14:textId="77777777" w:rsidR="00A234FF" w:rsidRPr="00122CA3" w:rsidRDefault="00A234FF" w:rsidP="00A234FF">
            <w:pPr>
              <w:rPr>
                <w:rFonts w:ascii="Times New Roman" w:hAnsi="Times New Roman" w:cs="Times New Roman"/>
                <w:b/>
                <w:bCs/>
                <w:sz w:val="22"/>
                <w:szCs w:val="22"/>
              </w:rPr>
            </w:pPr>
          </w:p>
        </w:tc>
        <w:tc>
          <w:tcPr>
            <w:tcW w:w="1104" w:type="dxa"/>
            <w:tcBorders>
              <w:top w:val="single" w:sz="4" w:space="0" w:color="auto"/>
              <w:bottom w:val="double" w:sz="4" w:space="0" w:color="auto"/>
            </w:tcBorders>
            <w:vAlign w:val="bottom"/>
          </w:tcPr>
          <w:p w14:paraId="2EECAE0B" w14:textId="6E7B81B8" w:rsidR="00A234FF" w:rsidRPr="00A81F03" w:rsidRDefault="00A234FF" w:rsidP="00A234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b/>
                <w:bCs/>
                <w:sz w:val="22"/>
                <w:szCs w:val="22"/>
                <w:cs/>
              </w:rPr>
            </w:pPr>
            <w:r>
              <w:rPr>
                <w:rFonts w:ascii="Times New Roman" w:hAnsi="Times New Roman" w:cs="Times New Roman"/>
                <w:b/>
                <w:bCs/>
                <w:sz w:val="22"/>
                <w:szCs w:val="22"/>
              </w:rPr>
              <w:t>1,463</w:t>
            </w:r>
          </w:p>
        </w:tc>
        <w:tc>
          <w:tcPr>
            <w:tcW w:w="236" w:type="dxa"/>
          </w:tcPr>
          <w:p w14:paraId="48DDB529" w14:textId="77777777" w:rsidR="00A234FF" w:rsidRPr="00122CA3" w:rsidRDefault="00A234FF" w:rsidP="00A234FF">
            <w:pPr>
              <w:rPr>
                <w:rFonts w:ascii="Times New Roman" w:hAnsi="Times New Roman" w:cs="Times New Roman"/>
                <w:b/>
                <w:bCs/>
                <w:sz w:val="22"/>
                <w:szCs w:val="22"/>
              </w:rPr>
            </w:pPr>
          </w:p>
        </w:tc>
        <w:tc>
          <w:tcPr>
            <w:tcW w:w="1114" w:type="dxa"/>
            <w:tcBorders>
              <w:top w:val="single" w:sz="4" w:space="0" w:color="auto"/>
              <w:bottom w:val="double" w:sz="4" w:space="0" w:color="auto"/>
            </w:tcBorders>
            <w:vAlign w:val="bottom"/>
          </w:tcPr>
          <w:p w14:paraId="7C7BC593" w14:textId="227B25B8" w:rsidR="00A234FF" w:rsidRPr="00A81F03" w:rsidRDefault="003C2B1C" w:rsidP="00A2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b/>
                <w:bCs/>
                <w:sz w:val="22"/>
                <w:szCs w:val="22"/>
              </w:rPr>
            </w:pPr>
            <w:r>
              <w:rPr>
                <w:rFonts w:ascii="Times New Roman" w:hAnsi="Times New Roman" w:cs="Times New Roman"/>
                <w:b/>
                <w:bCs/>
                <w:sz w:val="22"/>
                <w:szCs w:val="22"/>
              </w:rPr>
              <w:t>1,618</w:t>
            </w:r>
          </w:p>
        </w:tc>
        <w:tc>
          <w:tcPr>
            <w:tcW w:w="252" w:type="dxa"/>
          </w:tcPr>
          <w:p w14:paraId="335796E2" w14:textId="77777777" w:rsidR="00A234FF" w:rsidRPr="00122CA3" w:rsidRDefault="00A234FF" w:rsidP="00A2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b/>
                <w:bCs/>
                <w:sz w:val="22"/>
                <w:szCs w:val="22"/>
                <w:cs/>
              </w:rPr>
            </w:pPr>
          </w:p>
        </w:tc>
        <w:tc>
          <w:tcPr>
            <w:tcW w:w="1098" w:type="dxa"/>
            <w:tcBorders>
              <w:top w:val="single" w:sz="4" w:space="0" w:color="auto"/>
              <w:bottom w:val="double" w:sz="4" w:space="0" w:color="auto"/>
            </w:tcBorders>
            <w:vAlign w:val="bottom"/>
          </w:tcPr>
          <w:p w14:paraId="424426F5" w14:textId="5D270FCD" w:rsidR="00A234FF" w:rsidRPr="00A81F03" w:rsidRDefault="00A234FF" w:rsidP="00A2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b/>
                <w:bCs/>
                <w:sz w:val="22"/>
                <w:szCs w:val="22"/>
              </w:rPr>
            </w:pPr>
            <w:r>
              <w:rPr>
                <w:rFonts w:ascii="Times New Roman" w:hAnsi="Times New Roman" w:cs="Times New Roman"/>
                <w:b/>
                <w:bCs/>
                <w:sz w:val="22"/>
                <w:szCs w:val="22"/>
              </w:rPr>
              <w:t>1,463</w:t>
            </w:r>
          </w:p>
        </w:tc>
      </w:tr>
    </w:tbl>
    <w:p w14:paraId="728CFB65" w14:textId="4BE1B9DA" w:rsidR="00E322A4" w:rsidRDefault="00E322A4" w:rsidP="00544D3F">
      <w:pPr>
        <w:pStyle w:val="block"/>
        <w:spacing w:after="0" w:line="240" w:lineRule="auto"/>
        <w:ind w:left="547" w:right="-43"/>
        <w:jc w:val="thaiDistribute"/>
        <w:rPr>
          <w:szCs w:val="22"/>
          <w:lang w:bidi="th-TH"/>
        </w:rPr>
      </w:pPr>
      <w:r>
        <w:rPr>
          <w:szCs w:val="22"/>
          <w:lang w:bidi="th-TH"/>
        </w:rPr>
        <w:br w:type="page"/>
      </w:r>
    </w:p>
    <w:p w14:paraId="364A28D6" w14:textId="20164659"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22CA3">
        <w:rPr>
          <w:rFonts w:ascii="Times New Roman" w:hAnsi="Times New Roman" w:cs="Times New Roman"/>
          <w:sz w:val="22"/>
          <w:szCs w:val="22"/>
        </w:rPr>
        <w:lastRenderedPageBreak/>
        <w:t xml:space="preserve">Balances as at </w:t>
      </w:r>
      <w:r w:rsidR="003F048C">
        <w:rPr>
          <w:rFonts w:ascii="Times New Roman" w:hAnsi="Times New Roman" w:cs="Times New Roman"/>
          <w:sz w:val="22"/>
          <w:szCs w:val="22"/>
        </w:rPr>
        <w:t>3</w:t>
      </w:r>
      <w:r w:rsidR="00A234FF">
        <w:rPr>
          <w:rFonts w:ascii="Times New Roman" w:hAnsi="Times New Roman" w:cs="Times New Roman"/>
          <w:sz w:val="22"/>
          <w:szCs w:val="22"/>
        </w:rPr>
        <w:t>1</w:t>
      </w:r>
      <w:r w:rsidR="006845F0">
        <w:rPr>
          <w:rFonts w:ascii="Times New Roman" w:hAnsi="Times New Roman" w:cs="Times New Roman"/>
          <w:sz w:val="22"/>
          <w:szCs w:val="22"/>
        </w:rPr>
        <w:t xml:space="preserve"> </w:t>
      </w:r>
      <w:r w:rsidR="00A234FF">
        <w:rPr>
          <w:rFonts w:ascii="Times New Roman" w:hAnsi="Times New Roman" w:cs="Times New Roman"/>
          <w:sz w:val="22"/>
          <w:szCs w:val="22"/>
        </w:rPr>
        <w:t>March</w:t>
      </w:r>
      <w:r w:rsidR="006845F0">
        <w:rPr>
          <w:rFonts w:ascii="Times New Roman" w:hAnsi="Times New Roman" w:cs="Times New Roman"/>
          <w:sz w:val="22"/>
          <w:szCs w:val="22"/>
        </w:rPr>
        <w:t xml:space="preserve"> </w:t>
      </w:r>
      <w:r w:rsidR="003F048C">
        <w:rPr>
          <w:rFonts w:ascii="Times New Roman" w:hAnsi="Times New Roman" w:cs="Times New Roman"/>
          <w:sz w:val="22"/>
          <w:szCs w:val="22"/>
        </w:rPr>
        <w:t>202</w:t>
      </w:r>
      <w:r w:rsidR="00A234FF">
        <w:rPr>
          <w:rFonts w:ascii="Times New Roman" w:hAnsi="Times New Roman" w:cs="Times New Roman"/>
          <w:sz w:val="22"/>
          <w:szCs w:val="22"/>
        </w:rPr>
        <w:t>4</w:t>
      </w:r>
      <w:r w:rsidR="004C5525" w:rsidRPr="00122CA3">
        <w:rPr>
          <w:rFonts w:ascii="Times New Roman" w:hAnsi="Times New Roman" w:cs="Times New Roman"/>
          <w:sz w:val="22"/>
          <w:szCs w:val="22"/>
        </w:rPr>
        <w:t xml:space="preserve"> </w:t>
      </w:r>
      <w:r w:rsidRPr="00122CA3">
        <w:rPr>
          <w:rFonts w:ascii="Times New Roman" w:hAnsi="Times New Roman" w:cs="Times New Roman"/>
          <w:sz w:val="22"/>
          <w:szCs w:val="22"/>
        </w:rPr>
        <w:t>and 31 December 20</w:t>
      </w:r>
      <w:r w:rsidR="00D30C77" w:rsidRPr="00122CA3">
        <w:rPr>
          <w:rFonts w:ascii="Times New Roman" w:hAnsi="Times New Roman" w:cs="Times New Roman"/>
          <w:sz w:val="22"/>
          <w:szCs w:val="22"/>
        </w:rPr>
        <w:t>2</w:t>
      </w:r>
      <w:r w:rsidR="00A234FF">
        <w:rPr>
          <w:rFonts w:ascii="Times New Roman" w:hAnsi="Times New Roman" w:cs="Times New Roman"/>
          <w:sz w:val="22"/>
          <w:szCs w:val="22"/>
        </w:rPr>
        <w:t>3</w:t>
      </w:r>
      <w:r w:rsidRPr="00122CA3">
        <w:rPr>
          <w:rFonts w:ascii="Times New Roman" w:hAnsi="Times New Roman" w:cs="Times New Roman"/>
          <w:sz w:val="22"/>
          <w:szCs w:val="22"/>
        </w:rPr>
        <w:t xml:space="preserve"> with related parties were as follows:</w:t>
      </w:r>
    </w:p>
    <w:p w14:paraId="560D6B1D"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p>
    <w:tbl>
      <w:tblPr>
        <w:tblW w:w="9337" w:type="dxa"/>
        <w:tblInd w:w="450" w:type="dxa"/>
        <w:tblLayout w:type="fixed"/>
        <w:tblLook w:val="01E0" w:firstRow="1" w:lastRow="1" w:firstColumn="1" w:lastColumn="1" w:noHBand="0" w:noVBand="0"/>
      </w:tblPr>
      <w:tblGrid>
        <w:gridCol w:w="3444"/>
        <w:gridCol w:w="1266"/>
        <w:gridCol w:w="239"/>
        <w:gridCol w:w="1285"/>
        <w:gridCol w:w="308"/>
        <w:gridCol w:w="1288"/>
        <w:gridCol w:w="263"/>
        <w:gridCol w:w="1244"/>
      </w:tblGrid>
      <w:tr w:rsidR="000960C0" w:rsidRPr="00122CA3" w14:paraId="57D3D984" w14:textId="77777777" w:rsidTr="00484016">
        <w:trPr>
          <w:trHeight w:val="261"/>
        </w:trPr>
        <w:tc>
          <w:tcPr>
            <w:tcW w:w="3444" w:type="dxa"/>
          </w:tcPr>
          <w:p w14:paraId="5BD31B6A" w14:textId="31C4E557" w:rsidR="000960C0" w:rsidRPr="00122CA3"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bookmarkStart w:id="1" w:name="OLE_LINK31"/>
            <w:bookmarkStart w:id="2" w:name="OLE_LINK32"/>
          </w:p>
        </w:tc>
        <w:tc>
          <w:tcPr>
            <w:tcW w:w="2790" w:type="dxa"/>
            <w:gridSpan w:val="3"/>
          </w:tcPr>
          <w:p w14:paraId="4CCF9037" w14:textId="77777777" w:rsidR="000960C0" w:rsidRPr="00122CA3"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122CA3">
              <w:rPr>
                <w:rFonts w:ascii="Times New Roman" w:hAnsi="Times New Roman" w:cs="Times New Roman"/>
                <w:b/>
                <w:bCs/>
                <w:sz w:val="22"/>
                <w:szCs w:val="22"/>
              </w:rPr>
              <w:t>Consolidated</w:t>
            </w:r>
          </w:p>
        </w:tc>
        <w:tc>
          <w:tcPr>
            <w:tcW w:w="308" w:type="dxa"/>
          </w:tcPr>
          <w:p w14:paraId="51DC7E99" w14:textId="77777777" w:rsidR="000960C0" w:rsidRPr="00122CA3"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95" w:type="dxa"/>
            <w:gridSpan w:val="3"/>
          </w:tcPr>
          <w:p w14:paraId="12F18DA6" w14:textId="77777777" w:rsidR="000960C0" w:rsidRPr="00122CA3"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122CA3">
              <w:rPr>
                <w:rFonts w:ascii="Times New Roman" w:hAnsi="Times New Roman" w:cs="Times New Roman"/>
                <w:b/>
                <w:bCs/>
                <w:sz w:val="22"/>
                <w:szCs w:val="22"/>
              </w:rPr>
              <w:t>Separate</w:t>
            </w:r>
          </w:p>
        </w:tc>
      </w:tr>
      <w:bookmarkEnd w:id="1"/>
      <w:bookmarkEnd w:id="2"/>
      <w:tr w:rsidR="000960C0" w:rsidRPr="00122CA3" w14:paraId="30F24226" w14:textId="77777777" w:rsidTr="00484016">
        <w:trPr>
          <w:trHeight w:val="271"/>
        </w:trPr>
        <w:tc>
          <w:tcPr>
            <w:tcW w:w="3444" w:type="dxa"/>
          </w:tcPr>
          <w:p w14:paraId="754C9057" w14:textId="026D3F1A" w:rsidR="000960C0" w:rsidRPr="00122CA3"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2790" w:type="dxa"/>
            <w:gridSpan w:val="3"/>
          </w:tcPr>
          <w:p w14:paraId="154A4F52" w14:textId="77777777" w:rsidR="000960C0" w:rsidRPr="00122CA3"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c>
          <w:tcPr>
            <w:tcW w:w="308" w:type="dxa"/>
          </w:tcPr>
          <w:p w14:paraId="5ED1BE0D" w14:textId="77777777" w:rsidR="000960C0" w:rsidRPr="00122CA3"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5" w:type="dxa"/>
            <w:gridSpan w:val="3"/>
          </w:tcPr>
          <w:p w14:paraId="2F74DA95" w14:textId="77777777" w:rsidR="000960C0" w:rsidRPr="00122CA3"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r>
      <w:tr w:rsidR="000A06C6" w:rsidRPr="00122CA3" w14:paraId="0F62A290" w14:textId="77777777" w:rsidTr="00484016">
        <w:trPr>
          <w:trHeight w:val="261"/>
        </w:trPr>
        <w:tc>
          <w:tcPr>
            <w:tcW w:w="3444" w:type="dxa"/>
          </w:tcPr>
          <w:p w14:paraId="58E0723C" w14:textId="77777777"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6" w:type="dxa"/>
          </w:tcPr>
          <w:p w14:paraId="358B5E1C" w14:textId="329D7285" w:rsidR="000A06C6" w:rsidRPr="00122CA3" w:rsidRDefault="00A234FF"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31 March</w:t>
            </w:r>
          </w:p>
        </w:tc>
        <w:tc>
          <w:tcPr>
            <w:tcW w:w="239" w:type="dxa"/>
          </w:tcPr>
          <w:p w14:paraId="3EA62ABE" w14:textId="77777777"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5" w:type="dxa"/>
          </w:tcPr>
          <w:p w14:paraId="07C29B4F" w14:textId="77777777"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c>
          <w:tcPr>
            <w:tcW w:w="308" w:type="dxa"/>
          </w:tcPr>
          <w:p w14:paraId="4FCCE8D6" w14:textId="77777777"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8" w:type="dxa"/>
          </w:tcPr>
          <w:p w14:paraId="030D29FF" w14:textId="59F0172C" w:rsidR="000A06C6" w:rsidRPr="00122CA3" w:rsidRDefault="00A234FF"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31 March</w:t>
            </w:r>
          </w:p>
        </w:tc>
        <w:tc>
          <w:tcPr>
            <w:tcW w:w="263" w:type="dxa"/>
          </w:tcPr>
          <w:p w14:paraId="2B10BD5B" w14:textId="77777777"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44" w:type="dxa"/>
          </w:tcPr>
          <w:p w14:paraId="3C3D1BDC" w14:textId="7EF2CD15"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r>
      <w:tr w:rsidR="000A06C6" w:rsidRPr="00122CA3" w14:paraId="02F6C74E" w14:textId="77777777" w:rsidTr="00484016">
        <w:trPr>
          <w:trHeight w:val="261"/>
        </w:trPr>
        <w:tc>
          <w:tcPr>
            <w:tcW w:w="3444" w:type="dxa"/>
          </w:tcPr>
          <w:p w14:paraId="56032768" w14:textId="7BCCBE85"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6" w:type="dxa"/>
            <w:vAlign w:val="bottom"/>
          </w:tcPr>
          <w:p w14:paraId="520BAA5B" w14:textId="5BCA48F6"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A234FF">
              <w:rPr>
                <w:rFonts w:ascii="Times New Roman" w:hAnsi="Times New Roman" w:cs="Times New Roman"/>
                <w:sz w:val="22"/>
                <w:szCs w:val="22"/>
              </w:rPr>
              <w:t>4</w:t>
            </w:r>
          </w:p>
        </w:tc>
        <w:tc>
          <w:tcPr>
            <w:tcW w:w="239" w:type="dxa"/>
            <w:vAlign w:val="bottom"/>
          </w:tcPr>
          <w:p w14:paraId="24933C47" w14:textId="77777777"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5" w:type="dxa"/>
            <w:vAlign w:val="bottom"/>
          </w:tcPr>
          <w:p w14:paraId="3F7C33C1" w14:textId="7F6838FD"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A234FF">
              <w:rPr>
                <w:rFonts w:ascii="Times New Roman" w:hAnsi="Times New Roman" w:cs="Times New Roman"/>
                <w:sz w:val="22"/>
                <w:szCs w:val="22"/>
              </w:rPr>
              <w:t>3</w:t>
            </w:r>
          </w:p>
        </w:tc>
        <w:tc>
          <w:tcPr>
            <w:tcW w:w="308" w:type="dxa"/>
            <w:vAlign w:val="bottom"/>
          </w:tcPr>
          <w:p w14:paraId="1ADA434A" w14:textId="77777777"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14:paraId="42542EFF" w14:textId="4EE813BA"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A234FF">
              <w:rPr>
                <w:rFonts w:ascii="Times New Roman" w:hAnsi="Times New Roman" w:cs="Times New Roman"/>
                <w:sz w:val="22"/>
                <w:szCs w:val="22"/>
              </w:rPr>
              <w:t>4</w:t>
            </w:r>
          </w:p>
        </w:tc>
        <w:tc>
          <w:tcPr>
            <w:tcW w:w="263" w:type="dxa"/>
            <w:vAlign w:val="bottom"/>
          </w:tcPr>
          <w:p w14:paraId="329BC08F" w14:textId="26825181"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4" w:type="dxa"/>
            <w:vAlign w:val="bottom"/>
          </w:tcPr>
          <w:p w14:paraId="1C36F236" w14:textId="7E05B202"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A234FF">
              <w:rPr>
                <w:rFonts w:ascii="Times New Roman" w:hAnsi="Times New Roman" w:cs="Times New Roman"/>
                <w:sz w:val="22"/>
                <w:szCs w:val="22"/>
              </w:rPr>
              <w:t>3</w:t>
            </w:r>
          </w:p>
        </w:tc>
      </w:tr>
      <w:tr w:rsidR="000A06C6" w:rsidRPr="00122CA3" w14:paraId="26B1BD59" w14:textId="77777777" w:rsidTr="00484016">
        <w:trPr>
          <w:trHeight w:val="261"/>
        </w:trPr>
        <w:tc>
          <w:tcPr>
            <w:tcW w:w="3444" w:type="dxa"/>
          </w:tcPr>
          <w:p w14:paraId="5048ABF7" w14:textId="77777777"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5893" w:type="dxa"/>
            <w:gridSpan w:val="7"/>
          </w:tcPr>
          <w:p w14:paraId="0EF9F828" w14:textId="77777777"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122CA3">
              <w:rPr>
                <w:rFonts w:ascii="Times New Roman" w:hAnsi="Times New Roman" w:cs="Times New Roman"/>
                <w:i/>
                <w:iCs/>
                <w:sz w:val="22"/>
                <w:szCs w:val="22"/>
              </w:rPr>
              <w:t>(in thousand Baht)</w:t>
            </w:r>
          </w:p>
        </w:tc>
      </w:tr>
      <w:tr w:rsidR="000A06C6" w:rsidRPr="00122CA3" w14:paraId="362749CB" w14:textId="77777777" w:rsidTr="00484016">
        <w:trPr>
          <w:trHeight w:val="261"/>
        </w:trPr>
        <w:tc>
          <w:tcPr>
            <w:tcW w:w="3444" w:type="dxa"/>
          </w:tcPr>
          <w:p w14:paraId="294CE994" w14:textId="2BB34137"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r w:rsidRPr="00122CA3">
              <w:rPr>
                <w:rFonts w:ascii="Times New Roman" w:hAnsi="Times New Roman" w:cs="Times New Roman"/>
                <w:b/>
                <w:bCs/>
                <w:i/>
                <w:iCs/>
                <w:sz w:val="22"/>
                <w:szCs w:val="22"/>
              </w:rPr>
              <w:t xml:space="preserve">Other </w:t>
            </w:r>
            <w:r w:rsidR="009F6D9D">
              <w:rPr>
                <w:rFonts w:ascii="Times New Roman" w:hAnsi="Times New Roman" w:cs="Times New Roman"/>
                <w:b/>
                <w:bCs/>
                <w:i/>
                <w:iCs/>
                <w:sz w:val="22"/>
                <w:szCs w:val="22"/>
              </w:rPr>
              <w:t xml:space="preserve">current </w:t>
            </w:r>
            <w:r w:rsidRPr="00122CA3">
              <w:rPr>
                <w:rFonts w:ascii="Times New Roman" w:hAnsi="Times New Roman" w:cs="Times New Roman"/>
                <w:b/>
                <w:bCs/>
                <w:i/>
                <w:iCs/>
                <w:sz w:val="22"/>
                <w:szCs w:val="22"/>
              </w:rPr>
              <w:t>receivables</w:t>
            </w:r>
          </w:p>
        </w:tc>
        <w:tc>
          <w:tcPr>
            <w:tcW w:w="5893" w:type="dxa"/>
            <w:gridSpan w:val="7"/>
          </w:tcPr>
          <w:p w14:paraId="06A9AB8F" w14:textId="77777777"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r>
      <w:tr w:rsidR="006F109C" w:rsidRPr="003B5D4F" w14:paraId="275B9AB8" w14:textId="77777777" w:rsidTr="003D1928">
        <w:trPr>
          <w:trHeight w:val="271"/>
        </w:trPr>
        <w:tc>
          <w:tcPr>
            <w:tcW w:w="3444" w:type="dxa"/>
          </w:tcPr>
          <w:p w14:paraId="5611A47C" w14:textId="38F4609A" w:rsidR="006F109C" w:rsidRPr="003B5D4F" w:rsidRDefault="006F109C" w:rsidP="006F10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C5529E">
              <w:rPr>
                <w:rFonts w:ascii="Times New Roman" w:hAnsi="Times New Roman" w:cs="Times New Roman"/>
                <w:sz w:val="22"/>
                <w:szCs w:val="22"/>
              </w:rPr>
              <w:t>Ultimate parent</w:t>
            </w:r>
          </w:p>
        </w:tc>
        <w:tc>
          <w:tcPr>
            <w:tcW w:w="1266" w:type="dxa"/>
            <w:vAlign w:val="bottom"/>
          </w:tcPr>
          <w:p w14:paraId="7DE0013C" w14:textId="5DD164D4" w:rsidR="003C2B1C" w:rsidRPr="006C025A" w:rsidRDefault="003C2B1C" w:rsidP="009F6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left="-105" w:right="-111"/>
              <w:rPr>
                <w:rFonts w:ascii="Times New Roman" w:hAnsi="Times New Roman" w:cs="Times New Roman"/>
                <w:sz w:val="22"/>
                <w:szCs w:val="22"/>
              </w:rPr>
            </w:pPr>
            <w:r w:rsidRPr="006C025A">
              <w:rPr>
                <w:rFonts w:ascii="Times New Roman" w:hAnsi="Times New Roman" w:cs="Times New Roman"/>
                <w:sz w:val="22"/>
                <w:szCs w:val="22"/>
              </w:rPr>
              <w:t>-</w:t>
            </w:r>
          </w:p>
        </w:tc>
        <w:tc>
          <w:tcPr>
            <w:tcW w:w="239" w:type="dxa"/>
            <w:vAlign w:val="bottom"/>
          </w:tcPr>
          <w:p w14:paraId="159C52FC" w14:textId="77777777" w:rsidR="006F109C" w:rsidRPr="003B5D4F"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jc w:val="right"/>
              <w:rPr>
                <w:rFonts w:ascii="Times New Roman" w:hAnsi="Times New Roman" w:cs="Times New Roman"/>
                <w:sz w:val="22"/>
                <w:szCs w:val="22"/>
              </w:rPr>
            </w:pPr>
          </w:p>
        </w:tc>
        <w:tc>
          <w:tcPr>
            <w:tcW w:w="1285" w:type="dxa"/>
          </w:tcPr>
          <w:p w14:paraId="29284E83" w14:textId="2D54AF10" w:rsidR="006F109C" w:rsidRPr="00544D3F"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r w:rsidRPr="00C5529E">
              <w:rPr>
                <w:rFonts w:ascii="Times New Roman" w:hAnsi="Times New Roman" w:cs="Times New Roman"/>
                <w:sz w:val="22"/>
                <w:szCs w:val="22"/>
              </w:rPr>
              <w:t>54</w:t>
            </w:r>
          </w:p>
        </w:tc>
        <w:tc>
          <w:tcPr>
            <w:tcW w:w="308" w:type="dxa"/>
            <w:vAlign w:val="bottom"/>
          </w:tcPr>
          <w:p w14:paraId="0A58BD94" w14:textId="77777777" w:rsidR="006F109C" w:rsidRPr="003B5D4F"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jc w:val="right"/>
              <w:rPr>
                <w:rFonts w:ascii="Times New Roman" w:hAnsi="Times New Roman" w:cs="Times New Roman"/>
                <w:sz w:val="22"/>
                <w:szCs w:val="22"/>
              </w:rPr>
            </w:pPr>
          </w:p>
        </w:tc>
        <w:tc>
          <w:tcPr>
            <w:tcW w:w="1288" w:type="dxa"/>
            <w:vAlign w:val="bottom"/>
          </w:tcPr>
          <w:p w14:paraId="096D7CE8" w14:textId="0FDD12A4" w:rsidR="006F109C" w:rsidRPr="003B5D4F" w:rsidRDefault="003C2B1C" w:rsidP="009F6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63" w:type="dxa"/>
            <w:vAlign w:val="bottom"/>
          </w:tcPr>
          <w:p w14:paraId="485D9537" w14:textId="77777777" w:rsidR="006F109C" w:rsidRPr="003B5D4F"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jc w:val="right"/>
              <w:rPr>
                <w:rFonts w:ascii="Times New Roman" w:hAnsi="Times New Roman" w:cs="Times New Roman"/>
                <w:sz w:val="22"/>
                <w:szCs w:val="22"/>
              </w:rPr>
            </w:pPr>
          </w:p>
        </w:tc>
        <w:tc>
          <w:tcPr>
            <w:tcW w:w="1244" w:type="dxa"/>
          </w:tcPr>
          <w:p w14:paraId="49323D04" w14:textId="6A93F932" w:rsidR="006F109C" w:rsidRPr="003B5D4F"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jc w:val="right"/>
              <w:rPr>
                <w:rFonts w:ascii="Times New Roman" w:hAnsi="Times New Roman" w:cs="Times New Roman"/>
                <w:sz w:val="22"/>
                <w:szCs w:val="22"/>
              </w:rPr>
            </w:pPr>
            <w:r w:rsidRPr="00C5529E">
              <w:rPr>
                <w:rFonts w:ascii="Times New Roman" w:hAnsi="Times New Roman" w:cs="Times New Roman"/>
                <w:sz w:val="22"/>
                <w:szCs w:val="22"/>
              </w:rPr>
              <w:t>54</w:t>
            </w:r>
          </w:p>
        </w:tc>
      </w:tr>
      <w:tr w:rsidR="006F109C" w:rsidRPr="003B5D4F" w14:paraId="0667ED1B" w14:textId="77777777" w:rsidTr="003D1928">
        <w:trPr>
          <w:trHeight w:val="271"/>
        </w:trPr>
        <w:tc>
          <w:tcPr>
            <w:tcW w:w="3444" w:type="dxa"/>
          </w:tcPr>
          <w:p w14:paraId="5BE46415" w14:textId="122AD7C1" w:rsidR="006F109C" w:rsidRPr="003B5D4F" w:rsidRDefault="006F109C" w:rsidP="006F10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C5529E">
              <w:rPr>
                <w:rFonts w:ascii="Times New Roman" w:hAnsi="Times New Roman" w:cs="Times New Roman"/>
                <w:sz w:val="22"/>
                <w:szCs w:val="22"/>
              </w:rPr>
              <w:t>Subsidiaries</w:t>
            </w:r>
          </w:p>
        </w:tc>
        <w:tc>
          <w:tcPr>
            <w:tcW w:w="1266" w:type="dxa"/>
            <w:vAlign w:val="bottom"/>
          </w:tcPr>
          <w:p w14:paraId="63E06633" w14:textId="3863A1E2" w:rsidR="006F109C" w:rsidRPr="006C025A" w:rsidRDefault="003C2B1C" w:rsidP="009F6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left="-105" w:right="-111"/>
              <w:rPr>
                <w:rFonts w:ascii="Times New Roman" w:hAnsi="Times New Roman" w:cs="Times New Roman"/>
                <w:sz w:val="22"/>
                <w:szCs w:val="22"/>
              </w:rPr>
            </w:pPr>
            <w:r w:rsidRPr="006C025A">
              <w:rPr>
                <w:rFonts w:ascii="Times New Roman" w:hAnsi="Times New Roman" w:cs="Times New Roman"/>
                <w:sz w:val="22"/>
                <w:szCs w:val="22"/>
              </w:rPr>
              <w:t>-</w:t>
            </w:r>
          </w:p>
        </w:tc>
        <w:tc>
          <w:tcPr>
            <w:tcW w:w="239" w:type="dxa"/>
            <w:vAlign w:val="bottom"/>
          </w:tcPr>
          <w:p w14:paraId="32BD93EF" w14:textId="77777777" w:rsidR="006F109C" w:rsidRPr="003B5D4F"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jc w:val="right"/>
              <w:rPr>
                <w:rFonts w:ascii="Times New Roman" w:hAnsi="Times New Roman" w:cs="Times New Roman"/>
                <w:sz w:val="22"/>
                <w:szCs w:val="22"/>
              </w:rPr>
            </w:pPr>
          </w:p>
        </w:tc>
        <w:tc>
          <w:tcPr>
            <w:tcW w:w="1285" w:type="dxa"/>
          </w:tcPr>
          <w:p w14:paraId="2DE116C3" w14:textId="24CCB14F" w:rsidR="006F109C" w:rsidRPr="00544D3F" w:rsidRDefault="006F109C" w:rsidP="009F6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5" w:right="-111"/>
              <w:rPr>
                <w:rFonts w:ascii="Times New Roman" w:hAnsi="Times New Roman" w:cs="Times New Roman"/>
                <w:b/>
                <w:bCs/>
                <w:sz w:val="22"/>
                <w:szCs w:val="22"/>
              </w:rPr>
            </w:pPr>
            <w:r w:rsidRPr="00C5529E">
              <w:rPr>
                <w:rFonts w:ascii="Times New Roman" w:hAnsi="Times New Roman" w:cs="Times New Roman"/>
                <w:sz w:val="22"/>
                <w:szCs w:val="22"/>
              </w:rPr>
              <w:t>-</w:t>
            </w:r>
          </w:p>
        </w:tc>
        <w:tc>
          <w:tcPr>
            <w:tcW w:w="308" w:type="dxa"/>
            <w:vAlign w:val="bottom"/>
          </w:tcPr>
          <w:p w14:paraId="2F32EFA3" w14:textId="77777777" w:rsidR="006F109C" w:rsidRPr="003B5D4F"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jc w:val="right"/>
              <w:rPr>
                <w:rFonts w:ascii="Times New Roman" w:hAnsi="Times New Roman" w:cs="Times New Roman"/>
                <w:sz w:val="22"/>
                <w:szCs w:val="22"/>
              </w:rPr>
            </w:pPr>
          </w:p>
        </w:tc>
        <w:tc>
          <w:tcPr>
            <w:tcW w:w="1288" w:type="dxa"/>
            <w:vAlign w:val="bottom"/>
          </w:tcPr>
          <w:p w14:paraId="50200DEA" w14:textId="18B87C6F" w:rsidR="006F109C" w:rsidRPr="003B5D4F" w:rsidRDefault="003C2B1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sz w:val="22"/>
                <w:szCs w:val="22"/>
              </w:rPr>
            </w:pPr>
            <w:r>
              <w:rPr>
                <w:rFonts w:ascii="Times New Roman" w:hAnsi="Times New Roman" w:cs="Times New Roman"/>
                <w:sz w:val="22"/>
                <w:szCs w:val="22"/>
              </w:rPr>
              <w:t>2,725</w:t>
            </w:r>
          </w:p>
        </w:tc>
        <w:tc>
          <w:tcPr>
            <w:tcW w:w="263" w:type="dxa"/>
            <w:vAlign w:val="bottom"/>
          </w:tcPr>
          <w:p w14:paraId="78C2B1B5" w14:textId="77777777" w:rsidR="006F109C" w:rsidRPr="003B5D4F"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jc w:val="right"/>
              <w:rPr>
                <w:rFonts w:ascii="Times New Roman" w:hAnsi="Times New Roman" w:cs="Times New Roman"/>
                <w:sz w:val="22"/>
                <w:szCs w:val="22"/>
              </w:rPr>
            </w:pPr>
          </w:p>
        </w:tc>
        <w:tc>
          <w:tcPr>
            <w:tcW w:w="1244" w:type="dxa"/>
          </w:tcPr>
          <w:p w14:paraId="60285594" w14:textId="49CBD64B" w:rsidR="006F109C"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jc w:val="right"/>
              <w:rPr>
                <w:rFonts w:ascii="Times New Roman" w:hAnsi="Times New Roman" w:cs="Times New Roman"/>
                <w:sz w:val="22"/>
                <w:szCs w:val="22"/>
              </w:rPr>
            </w:pPr>
            <w:r w:rsidRPr="00C5529E">
              <w:rPr>
                <w:rFonts w:ascii="Times New Roman" w:hAnsi="Times New Roman" w:cs="Times New Roman"/>
                <w:sz w:val="22"/>
                <w:szCs w:val="22"/>
              </w:rPr>
              <w:t>1,961</w:t>
            </w:r>
          </w:p>
        </w:tc>
      </w:tr>
      <w:tr w:rsidR="006F109C" w:rsidRPr="003B5D4F" w14:paraId="2B6A6EC3" w14:textId="77777777" w:rsidTr="003D1928">
        <w:trPr>
          <w:trHeight w:val="271"/>
        </w:trPr>
        <w:tc>
          <w:tcPr>
            <w:tcW w:w="3444" w:type="dxa"/>
          </w:tcPr>
          <w:p w14:paraId="48C9955A" w14:textId="40472C0C" w:rsidR="006F109C" w:rsidRPr="003B5D4F" w:rsidRDefault="006F109C" w:rsidP="006F10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3B5D4F">
              <w:rPr>
                <w:rFonts w:ascii="Times New Roman" w:hAnsi="Times New Roman" w:cs="Times New Roman"/>
                <w:sz w:val="22"/>
                <w:szCs w:val="22"/>
              </w:rPr>
              <w:t>Other related parties</w:t>
            </w:r>
          </w:p>
        </w:tc>
        <w:tc>
          <w:tcPr>
            <w:tcW w:w="1266" w:type="dxa"/>
            <w:tcBorders>
              <w:bottom w:val="single" w:sz="4" w:space="0" w:color="auto"/>
            </w:tcBorders>
            <w:vAlign w:val="bottom"/>
          </w:tcPr>
          <w:p w14:paraId="7873671F" w14:textId="76ECB17C" w:rsidR="006F109C" w:rsidRPr="003B5D4F" w:rsidRDefault="003C2B1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sz w:val="22"/>
                <w:szCs w:val="22"/>
              </w:rPr>
            </w:pPr>
            <w:r>
              <w:rPr>
                <w:rFonts w:ascii="Times New Roman" w:hAnsi="Times New Roman" w:cs="Times New Roman"/>
                <w:sz w:val="22"/>
                <w:szCs w:val="22"/>
              </w:rPr>
              <w:t>764</w:t>
            </w:r>
          </w:p>
        </w:tc>
        <w:tc>
          <w:tcPr>
            <w:tcW w:w="239" w:type="dxa"/>
            <w:vAlign w:val="bottom"/>
          </w:tcPr>
          <w:p w14:paraId="7E4810C3" w14:textId="77777777" w:rsidR="006F109C" w:rsidRPr="003B5D4F"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jc w:val="right"/>
              <w:rPr>
                <w:rFonts w:ascii="Times New Roman" w:hAnsi="Times New Roman" w:cs="Times New Roman"/>
                <w:sz w:val="22"/>
                <w:szCs w:val="22"/>
              </w:rPr>
            </w:pPr>
          </w:p>
        </w:tc>
        <w:tc>
          <w:tcPr>
            <w:tcW w:w="1285" w:type="dxa"/>
            <w:tcBorders>
              <w:bottom w:val="single" w:sz="4" w:space="0" w:color="auto"/>
            </w:tcBorders>
          </w:tcPr>
          <w:p w14:paraId="2DB7F676" w14:textId="2F5E2BA7" w:rsidR="006F109C" w:rsidRPr="003B5D4F"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sz w:val="22"/>
                <w:szCs w:val="22"/>
              </w:rPr>
            </w:pPr>
            <w:r w:rsidRPr="00C5529E">
              <w:rPr>
                <w:rFonts w:ascii="Times New Roman" w:hAnsi="Times New Roman" w:cs="Times New Roman"/>
                <w:sz w:val="22"/>
                <w:szCs w:val="22"/>
              </w:rPr>
              <w:t>587</w:t>
            </w:r>
          </w:p>
        </w:tc>
        <w:tc>
          <w:tcPr>
            <w:tcW w:w="308" w:type="dxa"/>
            <w:vAlign w:val="bottom"/>
          </w:tcPr>
          <w:p w14:paraId="0576DCD2" w14:textId="77777777" w:rsidR="006F109C" w:rsidRPr="003B5D4F"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jc w:val="right"/>
              <w:rPr>
                <w:rFonts w:ascii="Times New Roman" w:hAnsi="Times New Roman" w:cs="Times New Roman"/>
                <w:sz w:val="22"/>
                <w:szCs w:val="22"/>
              </w:rPr>
            </w:pPr>
          </w:p>
        </w:tc>
        <w:tc>
          <w:tcPr>
            <w:tcW w:w="1288" w:type="dxa"/>
            <w:tcBorders>
              <w:bottom w:val="single" w:sz="4" w:space="0" w:color="auto"/>
            </w:tcBorders>
            <w:vAlign w:val="bottom"/>
          </w:tcPr>
          <w:p w14:paraId="3C02107F" w14:textId="7E3B861A" w:rsidR="006F109C" w:rsidRPr="003B5D4F" w:rsidRDefault="003C2B1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sz w:val="22"/>
                <w:szCs w:val="22"/>
              </w:rPr>
            </w:pPr>
            <w:r>
              <w:rPr>
                <w:rFonts w:ascii="Times New Roman" w:hAnsi="Times New Roman" w:cs="Times New Roman"/>
                <w:sz w:val="22"/>
                <w:szCs w:val="22"/>
              </w:rPr>
              <w:t>764</w:t>
            </w:r>
          </w:p>
        </w:tc>
        <w:tc>
          <w:tcPr>
            <w:tcW w:w="263" w:type="dxa"/>
            <w:vAlign w:val="bottom"/>
          </w:tcPr>
          <w:p w14:paraId="363FB86C" w14:textId="77777777" w:rsidR="006F109C" w:rsidRPr="003B5D4F"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jc w:val="right"/>
              <w:rPr>
                <w:rFonts w:ascii="Times New Roman" w:hAnsi="Times New Roman" w:cs="Times New Roman"/>
                <w:sz w:val="22"/>
                <w:szCs w:val="22"/>
              </w:rPr>
            </w:pPr>
          </w:p>
        </w:tc>
        <w:tc>
          <w:tcPr>
            <w:tcW w:w="1244" w:type="dxa"/>
            <w:tcBorders>
              <w:bottom w:val="single" w:sz="4" w:space="0" w:color="auto"/>
            </w:tcBorders>
          </w:tcPr>
          <w:p w14:paraId="4592CA5F" w14:textId="200C8A1A" w:rsidR="006F109C" w:rsidRPr="003B5D4F"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jc w:val="right"/>
              <w:rPr>
                <w:rFonts w:ascii="Times New Roman" w:hAnsi="Times New Roman" w:cs="Times New Roman"/>
                <w:sz w:val="22"/>
                <w:szCs w:val="22"/>
              </w:rPr>
            </w:pPr>
            <w:r w:rsidRPr="00C5529E">
              <w:rPr>
                <w:rFonts w:ascii="Times New Roman" w:hAnsi="Times New Roman" w:cs="Times New Roman"/>
                <w:sz w:val="22"/>
                <w:szCs w:val="22"/>
              </w:rPr>
              <w:t>587</w:t>
            </w:r>
          </w:p>
        </w:tc>
      </w:tr>
      <w:tr w:rsidR="006F109C" w:rsidRPr="00E31672" w14:paraId="5C99CECE" w14:textId="77777777" w:rsidTr="003D1928">
        <w:trPr>
          <w:trHeight w:val="271"/>
        </w:trPr>
        <w:tc>
          <w:tcPr>
            <w:tcW w:w="3444" w:type="dxa"/>
          </w:tcPr>
          <w:p w14:paraId="0ABF9E40" w14:textId="2564A85C" w:rsidR="006F109C" w:rsidRPr="00E31672" w:rsidRDefault="006F109C" w:rsidP="00E604F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453"/>
              </w:tabs>
              <w:ind w:right="-225"/>
              <w:rPr>
                <w:rFonts w:ascii="Times New Roman" w:hAnsi="Times New Roman" w:cs="Times New Roman"/>
                <w:b/>
                <w:bCs/>
                <w:sz w:val="22"/>
                <w:szCs w:val="22"/>
              </w:rPr>
            </w:pPr>
            <w:r w:rsidRPr="00E31672">
              <w:rPr>
                <w:rFonts w:ascii="Times New Roman" w:hAnsi="Times New Roman" w:cs="Times New Roman"/>
                <w:b/>
                <w:bCs/>
                <w:sz w:val="22"/>
                <w:szCs w:val="22"/>
              </w:rPr>
              <w:t>Total</w:t>
            </w:r>
            <w:r w:rsidR="00E604FC">
              <w:rPr>
                <w:rFonts w:ascii="Times New Roman" w:hAnsi="Times New Roman" w:cs="Times New Roman"/>
                <w:b/>
                <w:bCs/>
                <w:sz w:val="22"/>
                <w:szCs w:val="22"/>
              </w:rPr>
              <w:tab/>
            </w:r>
          </w:p>
        </w:tc>
        <w:tc>
          <w:tcPr>
            <w:tcW w:w="1266" w:type="dxa"/>
            <w:tcBorders>
              <w:top w:val="single" w:sz="4" w:space="0" w:color="auto"/>
              <w:bottom w:val="double" w:sz="4" w:space="0" w:color="auto"/>
            </w:tcBorders>
            <w:vAlign w:val="bottom"/>
          </w:tcPr>
          <w:p w14:paraId="7426C015" w14:textId="7C3B73F9" w:rsidR="006F109C" w:rsidRPr="00E31672" w:rsidRDefault="003C2B1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r>
              <w:rPr>
                <w:rFonts w:ascii="Times New Roman" w:hAnsi="Times New Roman" w:cs="Times New Roman"/>
                <w:b/>
                <w:bCs/>
                <w:sz w:val="22"/>
                <w:szCs w:val="22"/>
              </w:rPr>
              <w:t>764</w:t>
            </w:r>
          </w:p>
        </w:tc>
        <w:tc>
          <w:tcPr>
            <w:tcW w:w="239" w:type="dxa"/>
            <w:vAlign w:val="bottom"/>
          </w:tcPr>
          <w:p w14:paraId="0DA3E6BC" w14:textId="77777777" w:rsidR="006F109C" w:rsidRPr="00E31672"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jc w:val="right"/>
              <w:rPr>
                <w:rFonts w:ascii="Times New Roman" w:hAnsi="Times New Roman" w:cs="Times New Roman"/>
                <w:b/>
                <w:bCs/>
                <w:sz w:val="22"/>
                <w:szCs w:val="22"/>
              </w:rPr>
            </w:pPr>
          </w:p>
        </w:tc>
        <w:tc>
          <w:tcPr>
            <w:tcW w:w="1285" w:type="dxa"/>
            <w:tcBorders>
              <w:top w:val="single" w:sz="4" w:space="0" w:color="auto"/>
              <w:bottom w:val="double" w:sz="4" w:space="0" w:color="auto"/>
            </w:tcBorders>
          </w:tcPr>
          <w:p w14:paraId="63D76C92" w14:textId="5F171AD5" w:rsidR="006F109C" w:rsidRPr="00E31672"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r w:rsidRPr="00C5529E">
              <w:rPr>
                <w:rFonts w:ascii="Times New Roman" w:hAnsi="Times New Roman" w:cs="Times New Roman"/>
                <w:b/>
                <w:bCs/>
                <w:sz w:val="22"/>
                <w:szCs w:val="22"/>
              </w:rPr>
              <w:t>641</w:t>
            </w:r>
          </w:p>
        </w:tc>
        <w:tc>
          <w:tcPr>
            <w:tcW w:w="308" w:type="dxa"/>
            <w:vAlign w:val="bottom"/>
          </w:tcPr>
          <w:p w14:paraId="5A6D18AB" w14:textId="77777777" w:rsidR="006F109C" w:rsidRPr="00E31672"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jc w:val="right"/>
              <w:rPr>
                <w:rFonts w:ascii="Times New Roman" w:hAnsi="Times New Roman" w:cs="Times New Roman"/>
                <w:b/>
                <w:bCs/>
                <w:sz w:val="22"/>
                <w:szCs w:val="22"/>
              </w:rPr>
            </w:pPr>
          </w:p>
        </w:tc>
        <w:tc>
          <w:tcPr>
            <w:tcW w:w="1288" w:type="dxa"/>
            <w:tcBorders>
              <w:top w:val="single" w:sz="4" w:space="0" w:color="auto"/>
              <w:bottom w:val="double" w:sz="4" w:space="0" w:color="auto"/>
            </w:tcBorders>
            <w:vAlign w:val="bottom"/>
          </w:tcPr>
          <w:p w14:paraId="26584D16" w14:textId="5C4A0FA7" w:rsidR="006F109C" w:rsidRPr="00E31672" w:rsidRDefault="003C2B1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r>
              <w:rPr>
                <w:rFonts w:ascii="Times New Roman" w:hAnsi="Times New Roman" w:cs="Times New Roman"/>
                <w:b/>
                <w:bCs/>
                <w:sz w:val="22"/>
                <w:szCs w:val="22"/>
              </w:rPr>
              <w:t>3,489</w:t>
            </w:r>
          </w:p>
        </w:tc>
        <w:tc>
          <w:tcPr>
            <w:tcW w:w="263" w:type="dxa"/>
            <w:vAlign w:val="bottom"/>
          </w:tcPr>
          <w:p w14:paraId="24920D3A" w14:textId="77777777" w:rsidR="006F109C" w:rsidRPr="00E31672"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jc w:val="right"/>
              <w:rPr>
                <w:rFonts w:ascii="Times New Roman" w:hAnsi="Times New Roman" w:cs="Times New Roman"/>
                <w:b/>
                <w:bCs/>
                <w:sz w:val="22"/>
                <w:szCs w:val="22"/>
              </w:rPr>
            </w:pPr>
          </w:p>
        </w:tc>
        <w:tc>
          <w:tcPr>
            <w:tcW w:w="1244" w:type="dxa"/>
            <w:tcBorders>
              <w:top w:val="single" w:sz="4" w:space="0" w:color="auto"/>
              <w:bottom w:val="double" w:sz="4" w:space="0" w:color="auto"/>
            </w:tcBorders>
          </w:tcPr>
          <w:p w14:paraId="12122172" w14:textId="4DBA6545" w:rsidR="006F109C" w:rsidRPr="00E31672"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jc w:val="right"/>
              <w:rPr>
                <w:rFonts w:ascii="Times New Roman" w:hAnsi="Times New Roman" w:cs="Times New Roman"/>
                <w:b/>
                <w:bCs/>
                <w:sz w:val="22"/>
                <w:szCs w:val="22"/>
              </w:rPr>
            </w:pPr>
            <w:r w:rsidRPr="00C5529E">
              <w:rPr>
                <w:rFonts w:ascii="Times New Roman" w:hAnsi="Times New Roman" w:cs="Times New Roman"/>
                <w:b/>
                <w:bCs/>
                <w:sz w:val="22"/>
                <w:szCs w:val="22"/>
              </w:rPr>
              <w:t>2,602</w:t>
            </w:r>
          </w:p>
        </w:tc>
      </w:tr>
    </w:tbl>
    <w:p w14:paraId="439E7AEA" w14:textId="77777777" w:rsidR="00484016" w:rsidRDefault="00484016"/>
    <w:tbl>
      <w:tblPr>
        <w:tblW w:w="9329" w:type="dxa"/>
        <w:tblInd w:w="450" w:type="dxa"/>
        <w:tblLayout w:type="fixed"/>
        <w:tblLook w:val="01E0" w:firstRow="1" w:lastRow="1" w:firstColumn="1" w:lastColumn="1" w:noHBand="0" w:noVBand="0"/>
      </w:tblPr>
      <w:tblGrid>
        <w:gridCol w:w="3432"/>
        <w:gridCol w:w="1255"/>
        <w:gridCol w:w="253"/>
        <w:gridCol w:w="1276"/>
        <w:gridCol w:w="354"/>
        <w:gridCol w:w="1265"/>
        <w:gridCol w:w="270"/>
        <w:gridCol w:w="1224"/>
      </w:tblGrid>
      <w:tr w:rsidR="00E604FC" w:rsidRPr="00122CA3" w14:paraId="6078B199" w14:textId="77777777" w:rsidTr="00CC7FD3">
        <w:trPr>
          <w:trHeight w:val="277"/>
        </w:trPr>
        <w:tc>
          <w:tcPr>
            <w:tcW w:w="3432" w:type="dxa"/>
          </w:tcPr>
          <w:p w14:paraId="281A2C67" w14:textId="1594036F" w:rsidR="00484016" w:rsidRPr="00E604FC"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E604FC">
              <w:rPr>
                <w:rFonts w:ascii="Times New Roman" w:hAnsi="Times New Roman" w:cs="Times New Roman"/>
                <w:b/>
                <w:bCs/>
                <w:i/>
                <w:iCs/>
                <w:sz w:val="22"/>
                <w:szCs w:val="22"/>
              </w:rPr>
              <w:t>Lease receivables</w:t>
            </w:r>
          </w:p>
        </w:tc>
        <w:tc>
          <w:tcPr>
            <w:tcW w:w="1255" w:type="dxa"/>
          </w:tcPr>
          <w:p w14:paraId="0F2624BE"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253" w:type="dxa"/>
          </w:tcPr>
          <w:p w14:paraId="455C3EC7"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sz w:val="22"/>
                <w:szCs w:val="22"/>
              </w:rPr>
            </w:pPr>
          </w:p>
        </w:tc>
        <w:tc>
          <w:tcPr>
            <w:tcW w:w="1276" w:type="dxa"/>
          </w:tcPr>
          <w:p w14:paraId="7EE12325"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354" w:type="dxa"/>
          </w:tcPr>
          <w:p w14:paraId="1E0E2DE4"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sz w:val="22"/>
                <w:szCs w:val="22"/>
              </w:rPr>
            </w:pPr>
          </w:p>
        </w:tc>
        <w:tc>
          <w:tcPr>
            <w:tcW w:w="1265" w:type="dxa"/>
          </w:tcPr>
          <w:p w14:paraId="21034997"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p>
        </w:tc>
        <w:tc>
          <w:tcPr>
            <w:tcW w:w="270" w:type="dxa"/>
          </w:tcPr>
          <w:p w14:paraId="162ADD75"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sz w:val="22"/>
                <w:szCs w:val="22"/>
              </w:rPr>
            </w:pPr>
          </w:p>
        </w:tc>
        <w:tc>
          <w:tcPr>
            <w:tcW w:w="1224" w:type="dxa"/>
          </w:tcPr>
          <w:p w14:paraId="057E7C71"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p>
        </w:tc>
      </w:tr>
      <w:tr w:rsidR="00E604FC" w:rsidRPr="00122CA3" w14:paraId="22EC7416" w14:textId="77777777" w:rsidTr="00CC7FD3">
        <w:trPr>
          <w:trHeight w:val="277"/>
        </w:trPr>
        <w:tc>
          <w:tcPr>
            <w:tcW w:w="3432" w:type="dxa"/>
          </w:tcPr>
          <w:p w14:paraId="11421D6A" w14:textId="77777777" w:rsidR="00484016" w:rsidRPr="00E604FC"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E604FC">
              <w:rPr>
                <w:rFonts w:ascii="Times New Roman" w:hAnsi="Times New Roman" w:cs="Times New Roman"/>
                <w:i/>
                <w:iCs/>
                <w:sz w:val="22"/>
                <w:szCs w:val="22"/>
              </w:rPr>
              <w:t>Current portion</w:t>
            </w:r>
          </w:p>
        </w:tc>
        <w:tc>
          <w:tcPr>
            <w:tcW w:w="1255" w:type="dxa"/>
          </w:tcPr>
          <w:p w14:paraId="306F3563"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253" w:type="dxa"/>
          </w:tcPr>
          <w:p w14:paraId="355FF48D"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sz w:val="22"/>
                <w:szCs w:val="22"/>
              </w:rPr>
            </w:pPr>
          </w:p>
        </w:tc>
        <w:tc>
          <w:tcPr>
            <w:tcW w:w="1276" w:type="dxa"/>
          </w:tcPr>
          <w:p w14:paraId="3D359A0B"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354" w:type="dxa"/>
          </w:tcPr>
          <w:p w14:paraId="4C636326"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sz w:val="22"/>
                <w:szCs w:val="22"/>
              </w:rPr>
            </w:pPr>
          </w:p>
        </w:tc>
        <w:tc>
          <w:tcPr>
            <w:tcW w:w="1265" w:type="dxa"/>
          </w:tcPr>
          <w:p w14:paraId="1BDF89C4"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p>
        </w:tc>
        <w:tc>
          <w:tcPr>
            <w:tcW w:w="270" w:type="dxa"/>
          </w:tcPr>
          <w:p w14:paraId="69B4D953"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sz w:val="22"/>
                <w:szCs w:val="22"/>
              </w:rPr>
            </w:pPr>
          </w:p>
        </w:tc>
        <w:tc>
          <w:tcPr>
            <w:tcW w:w="1224" w:type="dxa"/>
          </w:tcPr>
          <w:p w14:paraId="5A023D09" w14:textId="77777777" w:rsidR="00484016" w:rsidRPr="00122CA3" w:rsidRDefault="00484016"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p>
        </w:tc>
      </w:tr>
      <w:tr w:rsidR="00E604FC" w:rsidRPr="00122CA3" w14:paraId="1971F05F" w14:textId="77777777" w:rsidTr="00CC7FD3">
        <w:trPr>
          <w:trHeight w:val="261"/>
        </w:trPr>
        <w:tc>
          <w:tcPr>
            <w:tcW w:w="3432" w:type="dxa"/>
          </w:tcPr>
          <w:p w14:paraId="642E4675" w14:textId="7BA84E52" w:rsidR="00D50A47" w:rsidRPr="00122CA3" w:rsidRDefault="00D50A47"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B5D4F">
              <w:rPr>
                <w:rFonts w:ascii="Times New Roman" w:hAnsi="Times New Roman" w:cs="Times New Roman"/>
                <w:sz w:val="22"/>
                <w:szCs w:val="22"/>
              </w:rPr>
              <w:t>Other related part</w:t>
            </w:r>
            <w:r w:rsidR="009F6D9D">
              <w:rPr>
                <w:rFonts w:ascii="Times New Roman" w:hAnsi="Times New Roman" w:cs="Times New Roman"/>
                <w:sz w:val="22"/>
                <w:szCs w:val="22"/>
              </w:rPr>
              <w:t>y</w:t>
            </w:r>
          </w:p>
        </w:tc>
        <w:tc>
          <w:tcPr>
            <w:tcW w:w="1255" w:type="dxa"/>
            <w:tcBorders>
              <w:bottom w:val="double" w:sz="4" w:space="0" w:color="auto"/>
            </w:tcBorders>
            <w:vAlign w:val="bottom"/>
          </w:tcPr>
          <w:p w14:paraId="5E51E7DE" w14:textId="35D76DFD" w:rsidR="00D50A47" w:rsidRPr="00E604FC" w:rsidRDefault="003C2B1C"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E604FC">
              <w:rPr>
                <w:rFonts w:ascii="Times New Roman" w:hAnsi="Times New Roman" w:cs="Times New Roman"/>
                <w:b/>
                <w:bCs/>
                <w:sz w:val="22"/>
                <w:szCs w:val="22"/>
              </w:rPr>
              <w:t>226</w:t>
            </w:r>
          </w:p>
        </w:tc>
        <w:tc>
          <w:tcPr>
            <w:tcW w:w="253" w:type="dxa"/>
            <w:vAlign w:val="bottom"/>
          </w:tcPr>
          <w:p w14:paraId="07392909" w14:textId="77777777" w:rsidR="00D50A47" w:rsidRPr="00E604FC" w:rsidRDefault="00D50A47"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b/>
                <w:bCs/>
                <w:sz w:val="22"/>
                <w:szCs w:val="22"/>
              </w:rPr>
            </w:pPr>
          </w:p>
        </w:tc>
        <w:tc>
          <w:tcPr>
            <w:tcW w:w="1276" w:type="dxa"/>
            <w:tcBorders>
              <w:bottom w:val="double" w:sz="4" w:space="0" w:color="auto"/>
            </w:tcBorders>
          </w:tcPr>
          <w:p w14:paraId="36E7FBA3" w14:textId="4F4A53ED" w:rsidR="00D50A47" w:rsidRPr="00E604FC" w:rsidRDefault="006F109C"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r w:rsidRPr="00E604FC">
              <w:rPr>
                <w:rFonts w:ascii="Times New Roman" w:hAnsi="Times New Roman" w:cs="Times New Roman"/>
                <w:b/>
                <w:bCs/>
                <w:sz w:val="22"/>
                <w:szCs w:val="22"/>
              </w:rPr>
              <w:t>220</w:t>
            </w:r>
          </w:p>
        </w:tc>
        <w:tc>
          <w:tcPr>
            <w:tcW w:w="354" w:type="dxa"/>
            <w:vAlign w:val="bottom"/>
          </w:tcPr>
          <w:p w14:paraId="7CAD6CFC" w14:textId="77777777" w:rsidR="00D50A47" w:rsidRPr="00E604FC" w:rsidRDefault="00D50A47"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5" w:type="dxa"/>
            <w:tcBorders>
              <w:bottom w:val="double" w:sz="4" w:space="0" w:color="auto"/>
            </w:tcBorders>
            <w:vAlign w:val="bottom"/>
          </w:tcPr>
          <w:p w14:paraId="243AF869" w14:textId="13188DDA" w:rsidR="00D50A47" w:rsidRPr="00E604FC" w:rsidRDefault="003C2B1C"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b/>
                <w:bCs/>
                <w:sz w:val="22"/>
                <w:szCs w:val="22"/>
              </w:rPr>
            </w:pPr>
            <w:r w:rsidRPr="00E604FC">
              <w:rPr>
                <w:rFonts w:ascii="Times New Roman" w:hAnsi="Times New Roman" w:cs="Times New Roman"/>
                <w:b/>
                <w:bCs/>
                <w:sz w:val="22"/>
                <w:szCs w:val="22"/>
              </w:rPr>
              <w:t>226</w:t>
            </w:r>
          </w:p>
        </w:tc>
        <w:tc>
          <w:tcPr>
            <w:tcW w:w="270" w:type="dxa"/>
            <w:vAlign w:val="bottom"/>
          </w:tcPr>
          <w:p w14:paraId="0558872D" w14:textId="77777777" w:rsidR="00D50A47" w:rsidRPr="00E604FC" w:rsidRDefault="00D50A47"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24" w:type="dxa"/>
            <w:tcBorders>
              <w:bottom w:val="double" w:sz="4" w:space="0" w:color="auto"/>
            </w:tcBorders>
          </w:tcPr>
          <w:p w14:paraId="30467136" w14:textId="51030FF4" w:rsidR="00D50A47" w:rsidRPr="00E604FC" w:rsidRDefault="006F109C"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r w:rsidRPr="00E604FC">
              <w:rPr>
                <w:rFonts w:ascii="Times New Roman" w:hAnsi="Times New Roman" w:cs="Times New Roman"/>
                <w:b/>
                <w:bCs/>
                <w:sz w:val="22"/>
                <w:szCs w:val="22"/>
              </w:rPr>
              <w:t>220</w:t>
            </w:r>
          </w:p>
        </w:tc>
      </w:tr>
      <w:tr w:rsidR="00E604FC" w:rsidRPr="00122CA3" w14:paraId="4839E281" w14:textId="77777777" w:rsidTr="00CC7FD3">
        <w:trPr>
          <w:trHeight w:val="277"/>
        </w:trPr>
        <w:tc>
          <w:tcPr>
            <w:tcW w:w="3432" w:type="dxa"/>
          </w:tcPr>
          <w:p w14:paraId="431F387D" w14:textId="77777777" w:rsidR="00D50A47" w:rsidRPr="00E604FC" w:rsidRDefault="00D50A47"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5" w:type="dxa"/>
            <w:tcBorders>
              <w:top w:val="double" w:sz="4" w:space="0" w:color="auto"/>
            </w:tcBorders>
            <w:vAlign w:val="bottom"/>
          </w:tcPr>
          <w:p w14:paraId="1FC6F44B" w14:textId="77777777" w:rsidR="00D50A47" w:rsidRPr="00122CA3" w:rsidRDefault="00D50A47"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253" w:type="dxa"/>
            <w:vAlign w:val="bottom"/>
          </w:tcPr>
          <w:p w14:paraId="2E96B5C4" w14:textId="77777777" w:rsidR="00D50A47" w:rsidRPr="00122CA3" w:rsidRDefault="00D50A47"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sz w:val="22"/>
                <w:szCs w:val="22"/>
              </w:rPr>
            </w:pPr>
          </w:p>
        </w:tc>
        <w:tc>
          <w:tcPr>
            <w:tcW w:w="1276" w:type="dxa"/>
            <w:tcBorders>
              <w:top w:val="double" w:sz="4" w:space="0" w:color="auto"/>
            </w:tcBorders>
          </w:tcPr>
          <w:p w14:paraId="66C7F5D8" w14:textId="77777777" w:rsidR="00D50A47" w:rsidRPr="00122CA3" w:rsidRDefault="00D50A47"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354" w:type="dxa"/>
            <w:vAlign w:val="bottom"/>
          </w:tcPr>
          <w:p w14:paraId="202F50EA" w14:textId="77777777" w:rsidR="00D50A47" w:rsidRPr="00122CA3" w:rsidRDefault="00D50A47"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sz w:val="22"/>
                <w:szCs w:val="22"/>
              </w:rPr>
            </w:pPr>
          </w:p>
        </w:tc>
        <w:tc>
          <w:tcPr>
            <w:tcW w:w="1265" w:type="dxa"/>
            <w:tcBorders>
              <w:top w:val="double" w:sz="4" w:space="0" w:color="auto"/>
            </w:tcBorders>
            <w:vAlign w:val="bottom"/>
          </w:tcPr>
          <w:p w14:paraId="523FD4A2" w14:textId="77777777" w:rsidR="00D50A47" w:rsidRPr="00122CA3" w:rsidRDefault="00D50A47"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p>
        </w:tc>
        <w:tc>
          <w:tcPr>
            <w:tcW w:w="270" w:type="dxa"/>
            <w:vAlign w:val="bottom"/>
          </w:tcPr>
          <w:p w14:paraId="75CD2A75" w14:textId="77777777" w:rsidR="00D50A47" w:rsidRPr="00122CA3" w:rsidRDefault="00D50A47"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sz w:val="22"/>
                <w:szCs w:val="22"/>
              </w:rPr>
            </w:pPr>
          </w:p>
        </w:tc>
        <w:tc>
          <w:tcPr>
            <w:tcW w:w="1224" w:type="dxa"/>
            <w:tcBorders>
              <w:top w:val="double" w:sz="4" w:space="0" w:color="auto"/>
            </w:tcBorders>
          </w:tcPr>
          <w:p w14:paraId="5AE2C203" w14:textId="77777777" w:rsidR="00D50A47" w:rsidRPr="00122CA3" w:rsidRDefault="00D50A47"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p>
        </w:tc>
      </w:tr>
      <w:tr w:rsidR="00E604FC" w:rsidRPr="00122CA3" w14:paraId="42A7726D" w14:textId="77777777" w:rsidTr="00CC7FD3">
        <w:trPr>
          <w:trHeight w:val="277"/>
        </w:trPr>
        <w:tc>
          <w:tcPr>
            <w:tcW w:w="3432" w:type="dxa"/>
          </w:tcPr>
          <w:p w14:paraId="6FB33A8A" w14:textId="77777777" w:rsidR="00D50A47" w:rsidRPr="00E604FC" w:rsidRDefault="00D50A47"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E604FC">
              <w:rPr>
                <w:rFonts w:ascii="Times New Roman" w:hAnsi="Times New Roman" w:cs="Times New Roman"/>
                <w:i/>
                <w:iCs/>
                <w:sz w:val="22"/>
                <w:szCs w:val="22"/>
              </w:rPr>
              <w:t>Non-current portion</w:t>
            </w:r>
          </w:p>
        </w:tc>
        <w:tc>
          <w:tcPr>
            <w:tcW w:w="1255" w:type="dxa"/>
            <w:vAlign w:val="bottom"/>
          </w:tcPr>
          <w:p w14:paraId="49D9AB81" w14:textId="77777777" w:rsidR="00D50A47" w:rsidRPr="00122CA3" w:rsidRDefault="00D50A47"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253" w:type="dxa"/>
            <w:vAlign w:val="bottom"/>
          </w:tcPr>
          <w:p w14:paraId="3E9558F1" w14:textId="77777777" w:rsidR="00D50A47" w:rsidRPr="00122CA3" w:rsidRDefault="00D50A47"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sz w:val="22"/>
                <w:szCs w:val="22"/>
              </w:rPr>
            </w:pPr>
          </w:p>
        </w:tc>
        <w:tc>
          <w:tcPr>
            <w:tcW w:w="1276" w:type="dxa"/>
          </w:tcPr>
          <w:p w14:paraId="0281F0AB" w14:textId="77777777" w:rsidR="00D50A47" w:rsidRPr="00122CA3" w:rsidRDefault="00D50A47"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354" w:type="dxa"/>
            <w:vAlign w:val="bottom"/>
          </w:tcPr>
          <w:p w14:paraId="4DFA7ECD" w14:textId="77777777" w:rsidR="00D50A47" w:rsidRPr="00122CA3" w:rsidRDefault="00D50A47"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sz w:val="22"/>
                <w:szCs w:val="22"/>
              </w:rPr>
            </w:pPr>
          </w:p>
        </w:tc>
        <w:tc>
          <w:tcPr>
            <w:tcW w:w="1265" w:type="dxa"/>
            <w:vAlign w:val="bottom"/>
          </w:tcPr>
          <w:p w14:paraId="1DDF5E89" w14:textId="77777777" w:rsidR="00D50A47" w:rsidRPr="00122CA3" w:rsidRDefault="00D50A47"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p>
        </w:tc>
        <w:tc>
          <w:tcPr>
            <w:tcW w:w="270" w:type="dxa"/>
            <w:vAlign w:val="bottom"/>
          </w:tcPr>
          <w:p w14:paraId="1D3A7301" w14:textId="77777777" w:rsidR="00D50A47" w:rsidRPr="00122CA3" w:rsidRDefault="00D50A47"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sz w:val="22"/>
                <w:szCs w:val="22"/>
              </w:rPr>
            </w:pPr>
          </w:p>
        </w:tc>
        <w:tc>
          <w:tcPr>
            <w:tcW w:w="1224" w:type="dxa"/>
          </w:tcPr>
          <w:p w14:paraId="665AC0E8" w14:textId="77777777" w:rsidR="00D50A47" w:rsidRPr="00122CA3" w:rsidRDefault="00D50A47"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sz w:val="22"/>
                <w:szCs w:val="22"/>
              </w:rPr>
            </w:pPr>
          </w:p>
        </w:tc>
      </w:tr>
      <w:tr w:rsidR="00E604FC" w:rsidRPr="00122CA3" w14:paraId="18FC26CD" w14:textId="77777777" w:rsidTr="00CC7FD3">
        <w:trPr>
          <w:trHeight w:val="277"/>
        </w:trPr>
        <w:tc>
          <w:tcPr>
            <w:tcW w:w="3432" w:type="dxa"/>
          </w:tcPr>
          <w:p w14:paraId="2CDD99E3" w14:textId="00DE22CB" w:rsidR="00D50A47" w:rsidRPr="00E604FC" w:rsidRDefault="00D50A47"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B5D4F">
              <w:rPr>
                <w:rFonts w:ascii="Times New Roman" w:hAnsi="Times New Roman" w:cs="Times New Roman"/>
                <w:sz w:val="22"/>
                <w:szCs w:val="22"/>
              </w:rPr>
              <w:t>Other related parties</w:t>
            </w:r>
          </w:p>
        </w:tc>
        <w:tc>
          <w:tcPr>
            <w:tcW w:w="1255" w:type="dxa"/>
            <w:tcBorders>
              <w:bottom w:val="double" w:sz="4" w:space="0" w:color="auto"/>
            </w:tcBorders>
            <w:vAlign w:val="bottom"/>
          </w:tcPr>
          <w:p w14:paraId="4C656E95" w14:textId="72F7115E" w:rsidR="00D50A47" w:rsidRPr="00E604FC" w:rsidRDefault="003C2B1C"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E604FC">
              <w:rPr>
                <w:rFonts w:ascii="Times New Roman" w:hAnsi="Times New Roman" w:cs="Times New Roman"/>
                <w:b/>
                <w:bCs/>
                <w:sz w:val="22"/>
                <w:szCs w:val="22"/>
              </w:rPr>
              <w:t>6,679</w:t>
            </w:r>
          </w:p>
        </w:tc>
        <w:tc>
          <w:tcPr>
            <w:tcW w:w="253" w:type="dxa"/>
            <w:vAlign w:val="bottom"/>
          </w:tcPr>
          <w:p w14:paraId="6A503127" w14:textId="77777777" w:rsidR="00D50A47" w:rsidRPr="00E604FC" w:rsidRDefault="00D50A47"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Pr>
                <w:rFonts w:ascii="Times New Roman" w:hAnsi="Times New Roman" w:cs="Times New Roman"/>
                <w:b/>
                <w:bCs/>
                <w:sz w:val="22"/>
                <w:szCs w:val="22"/>
              </w:rPr>
            </w:pPr>
          </w:p>
        </w:tc>
        <w:tc>
          <w:tcPr>
            <w:tcW w:w="1276" w:type="dxa"/>
            <w:tcBorders>
              <w:bottom w:val="double" w:sz="4" w:space="0" w:color="auto"/>
            </w:tcBorders>
          </w:tcPr>
          <w:p w14:paraId="217A9C02" w14:textId="60D2B4AB" w:rsidR="00D50A47" w:rsidRPr="00E604FC" w:rsidRDefault="006F109C"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r w:rsidRPr="00E604FC">
              <w:rPr>
                <w:rFonts w:ascii="Times New Roman" w:hAnsi="Times New Roman" w:cs="Times New Roman"/>
                <w:b/>
                <w:bCs/>
                <w:sz w:val="22"/>
                <w:szCs w:val="22"/>
              </w:rPr>
              <w:t>6,738</w:t>
            </w:r>
          </w:p>
        </w:tc>
        <w:tc>
          <w:tcPr>
            <w:tcW w:w="354" w:type="dxa"/>
            <w:vAlign w:val="bottom"/>
          </w:tcPr>
          <w:p w14:paraId="77BFAF59" w14:textId="77777777" w:rsidR="00D50A47" w:rsidRPr="00E604FC" w:rsidRDefault="00D50A47"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imes New Roman"/>
                <w:b/>
                <w:bCs/>
                <w:sz w:val="22"/>
                <w:szCs w:val="22"/>
              </w:rPr>
            </w:pPr>
          </w:p>
        </w:tc>
        <w:tc>
          <w:tcPr>
            <w:tcW w:w="1265" w:type="dxa"/>
            <w:tcBorders>
              <w:bottom w:val="double" w:sz="4" w:space="0" w:color="auto"/>
            </w:tcBorders>
            <w:vAlign w:val="bottom"/>
          </w:tcPr>
          <w:p w14:paraId="0FB6D322" w14:textId="4E8D021C" w:rsidR="00D50A47" w:rsidRPr="00E604FC" w:rsidRDefault="003C2B1C"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b/>
                <w:bCs/>
                <w:sz w:val="22"/>
                <w:szCs w:val="22"/>
              </w:rPr>
            </w:pPr>
            <w:r w:rsidRPr="00E604FC">
              <w:rPr>
                <w:rFonts w:ascii="Times New Roman" w:hAnsi="Times New Roman" w:cs="Times New Roman"/>
                <w:b/>
                <w:bCs/>
                <w:sz w:val="22"/>
                <w:szCs w:val="22"/>
              </w:rPr>
              <w:t>6,679</w:t>
            </w:r>
          </w:p>
        </w:tc>
        <w:tc>
          <w:tcPr>
            <w:tcW w:w="270" w:type="dxa"/>
            <w:vAlign w:val="bottom"/>
          </w:tcPr>
          <w:p w14:paraId="73CE851B" w14:textId="77777777" w:rsidR="00D50A47" w:rsidRPr="00E604FC" w:rsidRDefault="00D50A47"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24" w:type="dxa"/>
            <w:tcBorders>
              <w:bottom w:val="double" w:sz="4" w:space="0" w:color="auto"/>
            </w:tcBorders>
          </w:tcPr>
          <w:p w14:paraId="54D56122" w14:textId="35BC39A5" w:rsidR="00D50A47" w:rsidRPr="00E604FC" w:rsidRDefault="006F109C" w:rsidP="00E6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r w:rsidRPr="00E604FC">
              <w:rPr>
                <w:rFonts w:ascii="Times New Roman" w:hAnsi="Times New Roman" w:cs="Times New Roman"/>
                <w:b/>
                <w:bCs/>
                <w:sz w:val="22"/>
                <w:szCs w:val="22"/>
              </w:rPr>
              <w:t>6,738</w:t>
            </w:r>
          </w:p>
        </w:tc>
      </w:tr>
    </w:tbl>
    <w:p w14:paraId="39DE8C8A" w14:textId="77777777" w:rsidR="00484016" w:rsidRDefault="00484016"/>
    <w:tbl>
      <w:tblPr>
        <w:tblW w:w="9350" w:type="dxa"/>
        <w:tblInd w:w="450" w:type="dxa"/>
        <w:tblLayout w:type="fixed"/>
        <w:tblCellMar>
          <w:left w:w="79" w:type="dxa"/>
          <w:right w:w="79" w:type="dxa"/>
        </w:tblCellMar>
        <w:tblLook w:val="04A0" w:firstRow="1" w:lastRow="0" w:firstColumn="1" w:lastColumn="0" w:noHBand="0" w:noVBand="1"/>
      </w:tblPr>
      <w:tblGrid>
        <w:gridCol w:w="2250"/>
        <w:gridCol w:w="1080"/>
        <w:gridCol w:w="178"/>
        <w:gridCol w:w="1063"/>
        <w:gridCol w:w="178"/>
        <w:gridCol w:w="1021"/>
        <w:gridCol w:w="178"/>
        <w:gridCol w:w="982"/>
        <w:gridCol w:w="178"/>
        <w:gridCol w:w="992"/>
        <w:gridCol w:w="178"/>
        <w:gridCol w:w="1072"/>
      </w:tblGrid>
      <w:tr w:rsidR="000A06C6" w:rsidRPr="000A06C6" w14:paraId="37E63F76" w14:textId="77777777" w:rsidTr="00523178">
        <w:trPr>
          <w:cantSplit/>
          <w:trHeight w:val="272"/>
          <w:tblHeader/>
        </w:trPr>
        <w:tc>
          <w:tcPr>
            <w:tcW w:w="2250" w:type="dxa"/>
            <w:vAlign w:val="bottom"/>
          </w:tcPr>
          <w:p w14:paraId="242924EB" w14:textId="77777777" w:rsidR="000A06C6" w:rsidRPr="000A06C6" w:rsidRDefault="000A06C6" w:rsidP="00360792">
            <w:pPr>
              <w:pStyle w:val="acctfourfigures"/>
              <w:tabs>
                <w:tab w:val="left" w:pos="720"/>
              </w:tabs>
              <w:spacing w:line="240" w:lineRule="atLeast"/>
              <w:jc w:val="center"/>
              <w:rPr>
                <w:b/>
                <w:bCs/>
                <w:i/>
                <w:iCs/>
                <w:szCs w:val="22"/>
                <w:lang w:eastAsia="en-GB"/>
              </w:rPr>
            </w:pPr>
          </w:p>
        </w:tc>
        <w:tc>
          <w:tcPr>
            <w:tcW w:w="2321" w:type="dxa"/>
            <w:gridSpan w:val="3"/>
            <w:vAlign w:val="bottom"/>
            <w:hideMark/>
          </w:tcPr>
          <w:p w14:paraId="5979FF72" w14:textId="77777777" w:rsidR="000A06C6" w:rsidRPr="000A06C6" w:rsidRDefault="000A06C6" w:rsidP="00360792">
            <w:pPr>
              <w:jc w:val="center"/>
              <w:rPr>
                <w:rFonts w:ascii="Times New Roman" w:hAnsi="Times New Roman" w:cs="Times New Roman"/>
                <w:b/>
                <w:bCs/>
                <w:sz w:val="22"/>
                <w:szCs w:val="22"/>
                <w:lang w:eastAsia="en-GB"/>
              </w:rPr>
            </w:pPr>
            <w:r w:rsidRPr="000A06C6">
              <w:rPr>
                <w:rFonts w:ascii="Times New Roman" w:hAnsi="Times New Roman" w:cs="Times New Roman"/>
                <w:b/>
                <w:bCs/>
                <w:sz w:val="22"/>
                <w:szCs w:val="22"/>
                <w:lang w:eastAsia="en-GB"/>
              </w:rPr>
              <w:t>Interest rate</w:t>
            </w:r>
          </w:p>
        </w:tc>
        <w:tc>
          <w:tcPr>
            <w:tcW w:w="178" w:type="dxa"/>
          </w:tcPr>
          <w:p w14:paraId="38499B78" w14:textId="77777777" w:rsidR="000A06C6" w:rsidRPr="000A06C6" w:rsidRDefault="000A06C6" w:rsidP="00360792">
            <w:pPr>
              <w:pStyle w:val="acctmergecolhdg"/>
              <w:spacing w:line="240" w:lineRule="atLeast"/>
              <w:ind w:left="-83" w:right="-79" w:firstLine="4"/>
              <w:rPr>
                <w:b w:val="0"/>
                <w:bCs/>
                <w:szCs w:val="22"/>
                <w:lang w:eastAsia="en-GB"/>
              </w:rPr>
            </w:pPr>
          </w:p>
        </w:tc>
        <w:tc>
          <w:tcPr>
            <w:tcW w:w="4601" w:type="dxa"/>
            <w:gridSpan w:val="7"/>
            <w:vAlign w:val="bottom"/>
            <w:hideMark/>
          </w:tcPr>
          <w:p w14:paraId="7ADE2960" w14:textId="77777777" w:rsidR="000A06C6" w:rsidRPr="000A06C6" w:rsidRDefault="000A06C6" w:rsidP="00360792">
            <w:pPr>
              <w:pStyle w:val="acctmergecolhdg"/>
              <w:spacing w:line="240" w:lineRule="atLeast"/>
              <w:rPr>
                <w:b w:val="0"/>
                <w:bCs/>
                <w:szCs w:val="22"/>
                <w:lang w:eastAsia="en-GB"/>
              </w:rPr>
            </w:pPr>
            <w:r w:rsidRPr="000A06C6">
              <w:rPr>
                <w:szCs w:val="22"/>
                <w:lang w:eastAsia="en-GB"/>
              </w:rPr>
              <w:t>Separate financial statements</w:t>
            </w:r>
          </w:p>
        </w:tc>
      </w:tr>
      <w:tr w:rsidR="000A06C6" w:rsidRPr="000A06C6" w14:paraId="7107E90D" w14:textId="77777777" w:rsidTr="004A4EAB">
        <w:trPr>
          <w:cantSplit/>
          <w:tblHeader/>
        </w:trPr>
        <w:tc>
          <w:tcPr>
            <w:tcW w:w="2250" w:type="dxa"/>
            <w:shd w:val="clear" w:color="auto" w:fill="auto"/>
            <w:vAlign w:val="bottom"/>
            <w:hideMark/>
          </w:tcPr>
          <w:p w14:paraId="171D67D0" w14:textId="3FEB4C32" w:rsidR="000A06C6" w:rsidRPr="000A06C6" w:rsidRDefault="000A06C6" w:rsidP="0001795A">
            <w:pPr>
              <w:pStyle w:val="acctfourfigures"/>
              <w:tabs>
                <w:tab w:val="left" w:pos="720"/>
              </w:tabs>
              <w:spacing w:line="240" w:lineRule="atLeast"/>
              <w:ind w:left="192" w:hanging="180"/>
              <w:rPr>
                <w:b/>
                <w:bCs/>
                <w:i/>
                <w:iCs/>
                <w:szCs w:val="22"/>
                <w:highlight w:val="yellow"/>
                <w:lang w:eastAsia="en-GB"/>
              </w:rPr>
            </w:pPr>
            <w:r w:rsidRPr="000A06C6">
              <w:rPr>
                <w:b/>
                <w:bCs/>
                <w:i/>
                <w:iCs/>
                <w:szCs w:val="22"/>
                <w:lang w:eastAsia="en-GB"/>
              </w:rPr>
              <w:t>Short-term</w:t>
            </w:r>
            <w:r w:rsidR="0097209B">
              <w:rPr>
                <w:b/>
                <w:bCs/>
                <w:i/>
                <w:iCs/>
                <w:szCs w:val="22"/>
                <w:lang w:eastAsia="en-GB"/>
              </w:rPr>
              <w:t xml:space="preserve"> </w:t>
            </w:r>
            <w:r w:rsidR="00E42E60">
              <w:rPr>
                <w:b/>
                <w:bCs/>
                <w:i/>
                <w:iCs/>
                <w:szCs w:val="22"/>
                <w:lang w:eastAsia="en-GB"/>
              </w:rPr>
              <w:t>loan</w:t>
            </w:r>
            <w:r w:rsidR="0001795A" w:rsidRPr="000A06C6">
              <w:rPr>
                <w:b/>
                <w:bCs/>
                <w:i/>
                <w:iCs/>
                <w:szCs w:val="22"/>
                <w:lang w:eastAsia="en-GB"/>
              </w:rPr>
              <w:t xml:space="preserve"> </w:t>
            </w:r>
            <w:r w:rsidRPr="000A06C6">
              <w:rPr>
                <w:b/>
                <w:bCs/>
                <w:i/>
                <w:iCs/>
                <w:szCs w:val="22"/>
                <w:lang w:eastAsia="en-GB"/>
              </w:rPr>
              <w:t>to</w:t>
            </w:r>
          </w:p>
        </w:tc>
        <w:tc>
          <w:tcPr>
            <w:tcW w:w="1080" w:type="dxa"/>
            <w:vAlign w:val="bottom"/>
            <w:hideMark/>
          </w:tcPr>
          <w:p w14:paraId="5E245726" w14:textId="6C7F7399" w:rsidR="000A06C6" w:rsidRPr="000A06C6" w:rsidRDefault="000A06C6" w:rsidP="00360792">
            <w:pPr>
              <w:pStyle w:val="acctmergecolhdg"/>
              <w:spacing w:line="240" w:lineRule="atLeast"/>
              <w:ind w:left="-83" w:right="-79" w:firstLine="4"/>
              <w:rPr>
                <w:b w:val="0"/>
                <w:bCs/>
                <w:szCs w:val="22"/>
                <w:lang w:eastAsia="en-GB"/>
              </w:rPr>
            </w:pPr>
            <w:r w:rsidRPr="000A06C6">
              <w:rPr>
                <w:b w:val="0"/>
                <w:bCs/>
                <w:szCs w:val="22"/>
                <w:lang w:eastAsia="en-GB"/>
              </w:rPr>
              <w:t>31 December 202</w:t>
            </w:r>
            <w:r w:rsidR="006F109C">
              <w:rPr>
                <w:b w:val="0"/>
                <w:bCs/>
                <w:szCs w:val="22"/>
                <w:lang w:eastAsia="en-GB"/>
              </w:rPr>
              <w:t>3</w:t>
            </w:r>
          </w:p>
        </w:tc>
        <w:tc>
          <w:tcPr>
            <w:tcW w:w="178" w:type="dxa"/>
            <w:vAlign w:val="bottom"/>
          </w:tcPr>
          <w:p w14:paraId="33303CAC" w14:textId="77777777" w:rsidR="000A06C6" w:rsidRPr="000A06C6" w:rsidRDefault="000A06C6" w:rsidP="00360792">
            <w:pPr>
              <w:pStyle w:val="acctmergecolhdg"/>
              <w:spacing w:line="240" w:lineRule="atLeast"/>
              <w:ind w:left="-83" w:firstLine="4"/>
              <w:rPr>
                <w:b w:val="0"/>
                <w:bCs/>
                <w:szCs w:val="22"/>
                <w:lang w:eastAsia="en-GB"/>
              </w:rPr>
            </w:pPr>
          </w:p>
        </w:tc>
        <w:tc>
          <w:tcPr>
            <w:tcW w:w="1063" w:type="dxa"/>
            <w:vAlign w:val="bottom"/>
            <w:hideMark/>
          </w:tcPr>
          <w:p w14:paraId="5C947397" w14:textId="4B1838B0" w:rsidR="000A06C6" w:rsidRPr="000A06C6" w:rsidRDefault="000A06C6" w:rsidP="00360792">
            <w:pPr>
              <w:pStyle w:val="acctmergecolhdg"/>
              <w:spacing w:line="240" w:lineRule="atLeast"/>
              <w:ind w:left="-83" w:firstLine="4"/>
              <w:rPr>
                <w:b w:val="0"/>
                <w:bCs/>
                <w:szCs w:val="22"/>
                <w:lang w:eastAsia="en-GB"/>
              </w:rPr>
            </w:pPr>
            <w:r w:rsidRPr="000A06C6">
              <w:rPr>
                <w:b w:val="0"/>
                <w:bCs/>
                <w:szCs w:val="22"/>
                <w:lang w:eastAsia="en-GB"/>
              </w:rPr>
              <w:t>3</w:t>
            </w:r>
            <w:r w:rsidR="006F109C">
              <w:rPr>
                <w:b w:val="0"/>
                <w:bCs/>
                <w:szCs w:val="22"/>
                <w:lang w:eastAsia="en-GB"/>
              </w:rPr>
              <w:t>1</w:t>
            </w:r>
          </w:p>
          <w:p w14:paraId="46235148" w14:textId="483B2CDE" w:rsidR="000A06C6" w:rsidRPr="000A06C6" w:rsidRDefault="006F109C" w:rsidP="00360792">
            <w:pPr>
              <w:pStyle w:val="acctmergecolhdg"/>
              <w:spacing w:line="240" w:lineRule="atLeast"/>
              <w:ind w:left="-83" w:firstLine="4"/>
              <w:rPr>
                <w:b w:val="0"/>
                <w:bCs/>
                <w:szCs w:val="22"/>
                <w:lang w:eastAsia="en-GB"/>
              </w:rPr>
            </w:pPr>
            <w:r>
              <w:rPr>
                <w:b w:val="0"/>
                <w:bCs/>
                <w:szCs w:val="22"/>
                <w:lang w:eastAsia="en-GB"/>
              </w:rPr>
              <w:t>March</w:t>
            </w:r>
          </w:p>
          <w:p w14:paraId="53F2006F" w14:textId="67FA8AF5" w:rsidR="000A06C6" w:rsidRPr="000A06C6" w:rsidRDefault="000A06C6" w:rsidP="00360792">
            <w:pPr>
              <w:pStyle w:val="acctmergecolhdg"/>
              <w:spacing w:line="240" w:lineRule="atLeast"/>
              <w:ind w:left="-83" w:firstLine="4"/>
              <w:rPr>
                <w:b w:val="0"/>
                <w:bCs/>
                <w:szCs w:val="22"/>
                <w:lang w:eastAsia="en-GB"/>
              </w:rPr>
            </w:pPr>
            <w:r w:rsidRPr="000A06C6">
              <w:rPr>
                <w:b w:val="0"/>
                <w:bCs/>
                <w:szCs w:val="22"/>
                <w:lang w:eastAsia="en-GB"/>
              </w:rPr>
              <w:t>202</w:t>
            </w:r>
            <w:r w:rsidR="006F109C">
              <w:rPr>
                <w:b w:val="0"/>
                <w:bCs/>
                <w:szCs w:val="22"/>
                <w:lang w:eastAsia="en-GB"/>
              </w:rPr>
              <w:t>4</w:t>
            </w:r>
          </w:p>
        </w:tc>
        <w:tc>
          <w:tcPr>
            <w:tcW w:w="178" w:type="dxa"/>
          </w:tcPr>
          <w:p w14:paraId="060794E5" w14:textId="77777777" w:rsidR="000A06C6" w:rsidRPr="000A06C6" w:rsidRDefault="000A06C6" w:rsidP="00360792">
            <w:pPr>
              <w:pStyle w:val="acctmergecolhdg"/>
              <w:spacing w:line="240" w:lineRule="atLeast"/>
              <w:ind w:left="-83" w:right="-79" w:firstLine="4"/>
              <w:rPr>
                <w:b w:val="0"/>
                <w:bCs/>
                <w:szCs w:val="22"/>
                <w:lang w:eastAsia="en-GB"/>
              </w:rPr>
            </w:pPr>
          </w:p>
        </w:tc>
        <w:tc>
          <w:tcPr>
            <w:tcW w:w="1021" w:type="dxa"/>
            <w:vAlign w:val="bottom"/>
            <w:hideMark/>
          </w:tcPr>
          <w:p w14:paraId="6BE7BE40" w14:textId="0D0C81AC" w:rsidR="000A06C6" w:rsidRPr="000A06C6" w:rsidRDefault="000A06C6" w:rsidP="00360792">
            <w:pPr>
              <w:pStyle w:val="acctmergecolhdg"/>
              <w:spacing w:line="240" w:lineRule="atLeast"/>
              <w:ind w:left="-83" w:right="-79" w:firstLine="4"/>
              <w:rPr>
                <w:b w:val="0"/>
                <w:bCs/>
                <w:szCs w:val="22"/>
                <w:lang w:eastAsia="en-GB"/>
              </w:rPr>
            </w:pPr>
            <w:r w:rsidRPr="000A06C6">
              <w:rPr>
                <w:b w:val="0"/>
                <w:bCs/>
                <w:szCs w:val="22"/>
                <w:lang w:eastAsia="en-GB"/>
              </w:rPr>
              <w:t>31 December 202</w:t>
            </w:r>
            <w:r w:rsidR="006F109C">
              <w:rPr>
                <w:b w:val="0"/>
                <w:bCs/>
                <w:szCs w:val="22"/>
                <w:lang w:eastAsia="en-GB"/>
              </w:rPr>
              <w:t>3</w:t>
            </w:r>
          </w:p>
        </w:tc>
        <w:tc>
          <w:tcPr>
            <w:tcW w:w="178" w:type="dxa"/>
            <w:vAlign w:val="bottom"/>
          </w:tcPr>
          <w:p w14:paraId="347A8BC5" w14:textId="77777777" w:rsidR="000A06C6" w:rsidRPr="000A06C6" w:rsidRDefault="000A06C6" w:rsidP="00360792">
            <w:pPr>
              <w:pStyle w:val="acctmergecolhdg"/>
              <w:spacing w:line="240" w:lineRule="atLeast"/>
              <w:rPr>
                <w:b w:val="0"/>
                <w:bCs/>
                <w:szCs w:val="22"/>
                <w:lang w:eastAsia="en-GB"/>
              </w:rPr>
            </w:pPr>
          </w:p>
        </w:tc>
        <w:tc>
          <w:tcPr>
            <w:tcW w:w="982" w:type="dxa"/>
            <w:vAlign w:val="bottom"/>
            <w:hideMark/>
          </w:tcPr>
          <w:p w14:paraId="5C50DB68" w14:textId="77777777" w:rsidR="000A06C6" w:rsidRPr="000A06C6" w:rsidRDefault="000A06C6" w:rsidP="00360792">
            <w:pPr>
              <w:pStyle w:val="acctmergecolhdg"/>
              <w:spacing w:line="240" w:lineRule="atLeast"/>
              <w:ind w:left="-83" w:right="-79" w:firstLine="4"/>
              <w:rPr>
                <w:b w:val="0"/>
                <w:bCs/>
                <w:szCs w:val="22"/>
                <w:lang w:eastAsia="en-GB"/>
              </w:rPr>
            </w:pPr>
            <w:r w:rsidRPr="000A06C6">
              <w:rPr>
                <w:b w:val="0"/>
                <w:bCs/>
                <w:szCs w:val="22"/>
                <w:lang w:eastAsia="en-GB"/>
              </w:rPr>
              <w:t>Increase</w:t>
            </w:r>
          </w:p>
        </w:tc>
        <w:tc>
          <w:tcPr>
            <w:tcW w:w="178" w:type="dxa"/>
            <w:vAlign w:val="bottom"/>
          </w:tcPr>
          <w:p w14:paraId="24FE12A1" w14:textId="77777777" w:rsidR="000A06C6" w:rsidRPr="000A06C6" w:rsidRDefault="000A06C6" w:rsidP="00360792">
            <w:pPr>
              <w:pStyle w:val="acctmergecolhdg"/>
              <w:spacing w:line="240" w:lineRule="atLeast"/>
              <w:rPr>
                <w:b w:val="0"/>
                <w:bCs/>
                <w:szCs w:val="22"/>
                <w:highlight w:val="yellow"/>
                <w:lang w:eastAsia="en-GB"/>
              </w:rPr>
            </w:pPr>
          </w:p>
        </w:tc>
        <w:tc>
          <w:tcPr>
            <w:tcW w:w="992" w:type="dxa"/>
            <w:vAlign w:val="bottom"/>
            <w:hideMark/>
          </w:tcPr>
          <w:p w14:paraId="421D68E7" w14:textId="77777777" w:rsidR="000A06C6" w:rsidRPr="000A06C6" w:rsidRDefault="000A06C6" w:rsidP="00360792">
            <w:pPr>
              <w:pStyle w:val="acctmergecolhdg"/>
              <w:spacing w:line="240" w:lineRule="atLeast"/>
              <w:ind w:left="-83" w:right="-79" w:firstLine="4"/>
              <w:rPr>
                <w:b w:val="0"/>
                <w:bCs/>
                <w:szCs w:val="22"/>
                <w:lang w:eastAsia="en-GB"/>
              </w:rPr>
            </w:pPr>
            <w:r w:rsidRPr="000A06C6">
              <w:rPr>
                <w:b w:val="0"/>
                <w:bCs/>
                <w:szCs w:val="22"/>
                <w:lang w:eastAsia="en-GB"/>
              </w:rPr>
              <w:t>Decrease</w:t>
            </w:r>
          </w:p>
        </w:tc>
        <w:tc>
          <w:tcPr>
            <w:tcW w:w="178" w:type="dxa"/>
            <w:vAlign w:val="bottom"/>
          </w:tcPr>
          <w:p w14:paraId="7D4E4B84" w14:textId="77777777" w:rsidR="000A06C6" w:rsidRPr="000A06C6" w:rsidRDefault="000A06C6" w:rsidP="00360792">
            <w:pPr>
              <w:pStyle w:val="acctmergecolhdg"/>
              <w:spacing w:line="240" w:lineRule="atLeast"/>
              <w:rPr>
                <w:b w:val="0"/>
                <w:bCs/>
                <w:szCs w:val="22"/>
                <w:lang w:eastAsia="en-GB"/>
              </w:rPr>
            </w:pPr>
          </w:p>
        </w:tc>
        <w:tc>
          <w:tcPr>
            <w:tcW w:w="1072" w:type="dxa"/>
            <w:vAlign w:val="bottom"/>
            <w:hideMark/>
          </w:tcPr>
          <w:p w14:paraId="5CBE6A32" w14:textId="77777777" w:rsidR="006F109C" w:rsidRPr="000A06C6" w:rsidRDefault="006F109C" w:rsidP="006F109C">
            <w:pPr>
              <w:pStyle w:val="acctmergecolhdg"/>
              <w:spacing w:line="240" w:lineRule="atLeast"/>
              <w:ind w:left="-83" w:firstLine="4"/>
              <w:rPr>
                <w:b w:val="0"/>
                <w:bCs/>
                <w:szCs w:val="22"/>
                <w:lang w:eastAsia="en-GB"/>
              </w:rPr>
            </w:pPr>
            <w:r w:rsidRPr="000A06C6">
              <w:rPr>
                <w:b w:val="0"/>
                <w:bCs/>
                <w:szCs w:val="22"/>
                <w:lang w:eastAsia="en-GB"/>
              </w:rPr>
              <w:t>3</w:t>
            </w:r>
            <w:r>
              <w:rPr>
                <w:b w:val="0"/>
                <w:bCs/>
                <w:szCs w:val="22"/>
                <w:lang w:eastAsia="en-GB"/>
              </w:rPr>
              <w:t>1</w:t>
            </w:r>
          </w:p>
          <w:p w14:paraId="0FFCF116" w14:textId="77777777" w:rsidR="006F109C" w:rsidRPr="000A06C6" w:rsidRDefault="006F109C" w:rsidP="006F109C">
            <w:pPr>
              <w:pStyle w:val="acctmergecolhdg"/>
              <w:spacing w:line="240" w:lineRule="atLeast"/>
              <w:ind w:left="-83" w:firstLine="4"/>
              <w:rPr>
                <w:b w:val="0"/>
                <w:bCs/>
                <w:szCs w:val="22"/>
                <w:lang w:eastAsia="en-GB"/>
              </w:rPr>
            </w:pPr>
            <w:r>
              <w:rPr>
                <w:b w:val="0"/>
                <w:bCs/>
                <w:szCs w:val="22"/>
                <w:lang w:eastAsia="en-GB"/>
              </w:rPr>
              <w:t>March</w:t>
            </w:r>
          </w:p>
          <w:p w14:paraId="153A1A19" w14:textId="75B98233" w:rsidR="000A06C6" w:rsidRPr="000A06C6" w:rsidRDefault="006F109C" w:rsidP="006F109C">
            <w:pPr>
              <w:pStyle w:val="acctmergecolhdg"/>
              <w:spacing w:line="240" w:lineRule="atLeast"/>
              <w:ind w:left="-83" w:right="-79" w:firstLine="4"/>
              <w:rPr>
                <w:b w:val="0"/>
                <w:bCs/>
                <w:szCs w:val="22"/>
                <w:lang w:eastAsia="en-GB"/>
              </w:rPr>
            </w:pPr>
            <w:r w:rsidRPr="000A06C6">
              <w:rPr>
                <w:b w:val="0"/>
                <w:bCs/>
                <w:szCs w:val="22"/>
                <w:lang w:eastAsia="en-GB"/>
              </w:rPr>
              <w:t>202</w:t>
            </w:r>
            <w:r>
              <w:rPr>
                <w:b w:val="0"/>
                <w:bCs/>
                <w:szCs w:val="22"/>
                <w:lang w:eastAsia="en-GB"/>
              </w:rPr>
              <w:t>4</w:t>
            </w:r>
          </w:p>
        </w:tc>
      </w:tr>
      <w:tr w:rsidR="000A06C6" w:rsidRPr="000A06C6" w14:paraId="7445E02E" w14:textId="77777777" w:rsidTr="004A4EAB">
        <w:trPr>
          <w:cantSplit/>
          <w:trHeight w:val="272"/>
          <w:tblHeader/>
        </w:trPr>
        <w:tc>
          <w:tcPr>
            <w:tcW w:w="2250" w:type="dxa"/>
            <w:vAlign w:val="bottom"/>
          </w:tcPr>
          <w:p w14:paraId="57848BDC" w14:textId="77777777" w:rsidR="000A06C6" w:rsidRPr="000A06C6" w:rsidRDefault="000A06C6" w:rsidP="00360792">
            <w:pPr>
              <w:pStyle w:val="acctfourfigures"/>
              <w:tabs>
                <w:tab w:val="left" w:pos="720"/>
              </w:tabs>
              <w:spacing w:line="240" w:lineRule="atLeast"/>
              <w:jc w:val="center"/>
              <w:rPr>
                <w:b/>
                <w:bCs/>
                <w:i/>
                <w:iCs/>
                <w:szCs w:val="22"/>
                <w:lang w:eastAsia="en-GB"/>
              </w:rPr>
            </w:pPr>
          </w:p>
        </w:tc>
        <w:tc>
          <w:tcPr>
            <w:tcW w:w="2321" w:type="dxa"/>
            <w:gridSpan w:val="3"/>
            <w:vAlign w:val="bottom"/>
            <w:hideMark/>
          </w:tcPr>
          <w:p w14:paraId="12F665BE" w14:textId="77777777" w:rsidR="000A06C6" w:rsidRPr="000A06C6" w:rsidRDefault="000A06C6" w:rsidP="00360792">
            <w:pPr>
              <w:pStyle w:val="acctmergecolhdg"/>
              <w:spacing w:line="240" w:lineRule="atLeast"/>
              <w:ind w:left="-83" w:firstLine="4"/>
              <w:rPr>
                <w:b w:val="0"/>
                <w:bCs/>
                <w:i/>
                <w:iCs/>
                <w:szCs w:val="22"/>
                <w:lang w:eastAsia="en-GB"/>
              </w:rPr>
            </w:pPr>
            <w:r w:rsidRPr="000A06C6">
              <w:rPr>
                <w:b w:val="0"/>
                <w:bCs/>
                <w:i/>
                <w:iCs/>
                <w:szCs w:val="22"/>
                <w:lang w:eastAsia="en-GB"/>
              </w:rPr>
              <w:t>(% per annum)</w:t>
            </w:r>
          </w:p>
        </w:tc>
        <w:tc>
          <w:tcPr>
            <w:tcW w:w="178" w:type="dxa"/>
          </w:tcPr>
          <w:p w14:paraId="11A9F64E" w14:textId="77777777" w:rsidR="000A06C6" w:rsidRPr="000A06C6" w:rsidRDefault="000A06C6" w:rsidP="00360792">
            <w:pPr>
              <w:pStyle w:val="acctmergecolhdg"/>
              <w:spacing w:line="240" w:lineRule="atLeast"/>
              <w:ind w:left="-83" w:right="-79" w:firstLine="4"/>
              <w:rPr>
                <w:b w:val="0"/>
                <w:bCs/>
                <w:i/>
                <w:iCs/>
                <w:szCs w:val="22"/>
                <w:lang w:eastAsia="en-GB"/>
              </w:rPr>
            </w:pPr>
          </w:p>
        </w:tc>
        <w:tc>
          <w:tcPr>
            <w:tcW w:w="4601" w:type="dxa"/>
            <w:gridSpan w:val="7"/>
            <w:vAlign w:val="bottom"/>
            <w:hideMark/>
          </w:tcPr>
          <w:p w14:paraId="405ABE5E" w14:textId="77777777" w:rsidR="000A06C6" w:rsidRPr="000A06C6" w:rsidRDefault="000A06C6" w:rsidP="00360792">
            <w:pPr>
              <w:pStyle w:val="acctmergecolhdg"/>
              <w:spacing w:line="240" w:lineRule="atLeast"/>
              <w:ind w:left="-83" w:firstLine="4"/>
              <w:rPr>
                <w:b w:val="0"/>
                <w:bCs/>
                <w:i/>
                <w:iCs/>
                <w:szCs w:val="22"/>
                <w:lang w:eastAsia="en-GB"/>
              </w:rPr>
            </w:pPr>
            <w:r w:rsidRPr="000A06C6">
              <w:rPr>
                <w:b w:val="0"/>
                <w:bCs/>
                <w:i/>
                <w:iCs/>
                <w:szCs w:val="22"/>
                <w:lang w:eastAsia="en-GB"/>
              </w:rPr>
              <w:t>(in thousand Baht)</w:t>
            </w:r>
          </w:p>
        </w:tc>
      </w:tr>
      <w:tr w:rsidR="000A06C6" w:rsidRPr="000A06C6" w14:paraId="0B735CD6" w14:textId="77777777" w:rsidTr="00802EEB">
        <w:trPr>
          <w:cantSplit/>
          <w:trHeight w:val="272"/>
        </w:trPr>
        <w:tc>
          <w:tcPr>
            <w:tcW w:w="2250" w:type="dxa"/>
          </w:tcPr>
          <w:p w14:paraId="37B64237" w14:textId="77777777" w:rsidR="000A06C6" w:rsidRPr="000A06C6" w:rsidRDefault="000A06C6" w:rsidP="00360792">
            <w:pPr>
              <w:rPr>
                <w:rFonts w:ascii="Times New Roman" w:hAnsi="Times New Roman" w:cs="Times New Roman"/>
                <w:sz w:val="22"/>
                <w:szCs w:val="22"/>
                <w:lang w:eastAsia="en-GB"/>
              </w:rPr>
            </w:pPr>
            <w:r w:rsidRPr="000A06C6">
              <w:rPr>
                <w:rFonts w:ascii="Times New Roman" w:hAnsi="Times New Roman" w:cs="Times New Roman"/>
                <w:sz w:val="22"/>
                <w:szCs w:val="22"/>
                <w:lang w:eastAsia="en-GB"/>
              </w:rPr>
              <w:t>Subsidiaries</w:t>
            </w:r>
          </w:p>
        </w:tc>
        <w:tc>
          <w:tcPr>
            <w:tcW w:w="1080" w:type="dxa"/>
            <w:vAlign w:val="bottom"/>
          </w:tcPr>
          <w:p w14:paraId="66171B69" w14:textId="555721BE" w:rsidR="000A06C6" w:rsidRPr="000A06C6" w:rsidRDefault="006F109C"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rPr>
            </w:pPr>
            <w:r>
              <w:rPr>
                <w:rFonts w:ascii="Times New Roman" w:hAnsi="Times New Roman" w:cs="Times New Roman"/>
                <w:sz w:val="22"/>
                <w:szCs w:val="28"/>
              </w:rPr>
              <w:t>6</w:t>
            </w:r>
            <w:r w:rsidRPr="00122CA3">
              <w:rPr>
                <w:rFonts w:ascii="Times New Roman" w:hAnsi="Times New Roman" w:cs="Times New Roman"/>
                <w:sz w:val="22"/>
                <w:szCs w:val="28"/>
              </w:rPr>
              <w:t>.</w:t>
            </w:r>
            <w:r>
              <w:rPr>
                <w:rFonts w:ascii="Times New Roman" w:hAnsi="Times New Roman" w:cs="Times New Roman"/>
                <w:sz w:val="22"/>
                <w:szCs w:val="28"/>
              </w:rPr>
              <w:t>0</w:t>
            </w:r>
            <w:r w:rsidRPr="00122CA3">
              <w:rPr>
                <w:rFonts w:ascii="Times New Roman" w:hAnsi="Times New Roman" w:cs="Times New Roman"/>
                <w:sz w:val="22"/>
                <w:szCs w:val="28"/>
              </w:rPr>
              <w:t>0</w:t>
            </w:r>
          </w:p>
        </w:tc>
        <w:tc>
          <w:tcPr>
            <w:tcW w:w="178" w:type="dxa"/>
          </w:tcPr>
          <w:p w14:paraId="1F836669" w14:textId="77777777" w:rsidR="000A06C6" w:rsidRPr="000A06C6"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rPr>
            </w:pPr>
          </w:p>
        </w:tc>
        <w:tc>
          <w:tcPr>
            <w:tcW w:w="1063" w:type="dxa"/>
            <w:vAlign w:val="bottom"/>
          </w:tcPr>
          <w:p w14:paraId="0EFC86C4" w14:textId="332BD03F" w:rsidR="000A06C6" w:rsidRPr="009132D3" w:rsidRDefault="009132D3"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sz w:val="22"/>
                <w:szCs w:val="28"/>
                <w:lang w:eastAsia="en-GB"/>
              </w:rPr>
            </w:pPr>
            <w:r>
              <w:rPr>
                <w:rFonts w:ascii="Times New Roman" w:hAnsi="Times New Roman"/>
                <w:sz w:val="22"/>
                <w:szCs w:val="28"/>
                <w:lang w:eastAsia="en-GB"/>
              </w:rPr>
              <w:t>6.00</w:t>
            </w:r>
          </w:p>
        </w:tc>
        <w:tc>
          <w:tcPr>
            <w:tcW w:w="178" w:type="dxa"/>
          </w:tcPr>
          <w:p w14:paraId="08CABEA9" w14:textId="77777777" w:rsidR="000A06C6" w:rsidRPr="000A06C6" w:rsidRDefault="000A06C6" w:rsidP="00360792">
            <w:pPr>
              <w:pStyle w:val="acctfourfigures"/>
              <w:tabs>
                <w:tab w:val="clear" w:pos="765"/>
                <w:tab w:val="decimal" w:pos="370"/>
              </w:tabs>
              <w:spacing w:line="240" w:lineRule="atLeast"/>
              <w:ind w:left="-170" w:right="11"/>
              <w:rPr>
                <w:szCs w:val="22"/>
                <w:lang w:eastAsia="en-GB"/>
              </w:rPr>
            </w:pPr>
          </w:p>
        </w:tc>
        <w:tc>
          <w:tcPr>
            <w:tcW w:w="1021" w:type="dxa"/>
            <w:tcBorders>
              <w:bottom w:val="double" w:sz="4" w:space="0" w:color="auto"/>
            </w:tcBorders>
            <w:vAlign w:val="bottom"/>
          </w:tcPr>
          <w:p w14:paraId="6501085F" w14:textId="2E5A382E" w:rsidR="000A06C6" w:rsidRPr="000A06C6" w:rsidRDefault="006F109C" w:rsidP="006F109C">
            <w:pPr>
              <w:pStyle w:val="acctfourfigures"/>
              <w:tabs>
                <w:tab w:val="clear" w:pos="765"/>
                <w:tab w:val="decimal" w:pos="757"/>
              </w:tabs>
              <w:spacing w:line="240" w:lineRule="atLeast"/>
              <w:ind w:right="11"/>
              <w:rPr>
                <w:b/>
                <w:bCs/>
                <w:szCs w:val="22"/>
                <w:lang w:eastAsia="en-GB"/>
              </w:rPr>
            </w:pPr>
            <w:r w:rsidRPr="00C5529E">
              <w:rPr>
                <w:b/>
                <w:bCs/>
                <w:szCs w:val="28"/>
                <w:lang w:val="en-US" w:bidi="th-TH"/>
              </w:rPr>
              <w:t>40,750</w:t>
            </w:r>
          </w:p>
        </w:tc>
        <w:tc>
          <w:tcPr>
            <w:tcW w:w="178" w:type="dxa"/>
          </w:tcPr>
          <w:p w14:paraId="73AB2071" w14:textId="77777777" w:rsidR="000A06C6" w:rsidRPr="000A06C6"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rPr>
            </w:pPr>
          </w:p>
        </w:tc>
        <w:tc>
          <w:tcPr>
            <w:tcW w:w="982" w:type="dxa"/>
            <w:vAlign w:val="bottom"/>
          </w:tcPr>
          <w:p w14:paraId="07087987" w14:textId="69B67ACC" w:rsidR="000A06C6" w:rsidRPr="000A06C6" w:rsidRDefault="009132D3" w:rsidP="00360792">
            <w:pPr>
              <w:pStyle w:val="acctfourfigures"/>
              <w:tabs>
                <w:tab w:val="clear" w:pos="765"/>
                <w:tab w:val="decimal" w:pos="810"/>
              </w:tabs>
              <w:spacing w:line="240" w:lineRule="atLeast"/>
              <w:ind w:right="11"/>
              <w:rPr>
                <w:szCs w:val="22"/>
                <w:lang w:eastAsia="en-GB"/>
              </w:rPr>
            </w:pPr>
            <w:r>
              <w:rPr>
                <w:szCs w:val="22"/>
                <w:lang w:eastAsia="en-GB"/>
              </w:rPr>
              <w:t>15,000</w:t>
            </w:r>
          </w:p>
        </w:tc>
        <w:tc>
          <w:tcPr>
            <w:tcW w:w="178" w:type="dxa"/>
          </w:tcPr>
          <w:p w14:paraId="6B2AE7DD" w14:textId="77777777" w:rsidR="000A06C6" w:rsidRPr="000A06C6"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rPr>
            </w:pPr>
          </w:p>
        </w:tc>
        <w:tc>
          <w:tcPr>
            <w:tcW w:w="992" w:type="dxa"/>
          </w:tcPr>
          <w:p w14:paraId="680DEF7C" w14:textId="4B8BADAB" w:rsidR="000A06C6" w:rsidRPr="000A06C6" w:rsidRDefault="009132D3" w:rsidP="0001795A">
            <w:pPr>
              <w:pStyle w:val="acctfourfigures"/>
              <w:tabs>
                <w:tab w:val="clear" w:pos="765"/>
                <w:tab w:val="decimal" w:pos="550"/>
              </w:tabs>
              <w:spacing w:line="240" w:lineRule="atLeast"/>
              <w:ind w:right="11"/>
              <w:rPr>
                <w:b/>
                <w:bCs/>
                <w:szCs w:val="22"/>
                <w:lang w:eastAsia="en-GB"/>
              </w:rPr>
            </w:pPr>
            <w:r>
              <w:rPr>
                <w:b/>
                <w:bCs/>
                <w:szCs w:val="22"/>
                <w:lang w:eastAsia="en-GB"/>
              </w:rPr>
              <w:t>-</w:t>
            </w:r>
          </w:p>
        </w:tc>
        <w:tc>
          <w:tcPr>
            <w:tcW w:w="178" w:type="dxa"/>
          </w:tcPr>
          <w:p w14:paraId="79A95EF4" w14:textId="77777777" w:rsidR="000A06C6" w:rsidRPr="000A06C6"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rPr>
            </w:pPr>
          </w:p>
        </w:tc>
        <w:tc>
          <w:tcPr>
            <w:tcW w:w="1072" w:type="dxa"/>
            <w:tcBorders>
              <w:bottom w:val="double" w:sz="4" w:space="0" w:color="auto"/>
            </w:tcBorders>
          </w:tcPr>
          <w:p w14:paraId="71ACC0F5" w14:textId="17C15380" w:rsidR="000A06C6" w:rsidRPr="004831EE" w:rsidRDefault="009132D3"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81"/>
              <w:rPr>
                <w:rFonts w:ascii="Times New Roman" w:hAnsi="Times New Roman" w:cs="Times New Roman"/>
                <w:b/>
                <w:bCs/>
                <w:sz w:val="22"/>
                <w:szCs w:val="22"/>
                <w:lang w:eastAsia="en-GB"/>
              </w:rPr>
            </w:pPr>
            <w:r>
              <w:rPr>
                <w:rFonts w:ascii="Times New Roman" w:hAnsi="Times New Roman" w:cs="Times New Roman"/>
                <w:b/>
                <w:bCs/>
                <w:sz w:val="22"/>
                <w:szCs w:val="22"/>
                <w:lang w:eastAsia="en-GB"/>
              </w:rPr>
              <w:t>55,750</w:t>
            </w:r>
          </w:p>
        </w:tc>
      </w:tr>
    </w:tbl>
    <w:p w14:paraId="24314F86" w14:textId="1DA73AAE" w:rsidR="00450FEB" w:rsidRPr="00E604FC" w:rsidRDefault="00450FEB" w:rsidP="00360792">
      <w:pPr>
        <w:rPr>
          <w:rFonts w:ascii="Times New Roman" w:hAnsi="Times New Roman" w:cstheme="minorBidi"/>
          <w:sz w:val="22"/>
          <w:szCs w:val="22"/>
          <w:cs/>
        </w:rPr>
      </w:pPr>
      <w:bookmarkStart w:id="3" w:name="_Hlk117869776"/>
    </w:p>
    <w:tbl>
      <w:tblPr>
        <w:tblW w:w="9360" w:type="dxa"/>
        <w:tblInd w:w="450" w:type="dxa"/>
        <w:tblLayout w:type="fixed"/>
        <w:tblLook w:val="01E0" w:firstRow="1" w:lastRow="1" w:firstColumn="1" w:lastColumn="1" w:noHBand="0" w:noVBand="0"/>
      </w:tblPr>
      <w:tblGrid>
        <w:gridCol w:w="3444"/>
        <w:gridCol w:w="1236"/>
        <w:gridCol w:w="270"/>
        <w:gridCol w:w="1260"/>
        <w:gridCol w:w="360"/>
        <w:gridCol w:w="1260"/>
        <w:gridCol w:w="270"/>
        <w:gridCol w:w="1260"/>
      </w:tblGrid>
      <w:tr w:rsidR="00F75B2D" w:rsidRPr="00122CA3" w14:paraId="5FE3EA02" w14:textId="77777777" w:rsidTr="00E604FC">
        <w:tc>
          <w:tcPr>
            <w:tcW w:w="3444" w:type="dxa"/>
          </w:tcPr>
          <w:p w14:paraId="3F7EAAFC" w14:textId="77777777" w:rsidR="00F75B2D" w:rsidRPr="00122CA3"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66" w:type="dxa"/>
            <w:gridSpan w:val="3"/>
          </w:tcPr>
          <w:p w14:paraId="79725125" w14:textId="77777777" w:rsidR="00F75B2D" w:rsidRPr="00122CA3"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122CA3">
              <w:rPr>
                <w:rFonts w:ascii="Times New Roman" w:hAnsi="Times New Roman" w:cs="Times New Roman"/>
                <w:b/>
                <w:bCs/>
                <w:sz w:val="22"/>
                <w:szCs w:val="22"/>
              </w:rPr>
              <w:t>Consolidated</w:t>
            </w:r>
          </w:p>
        </w:tc>
        <w:tc>
          <w:tcPr>
            <w:tcW w:w="360" w:type="dxa"/>
          </w:tcPr>
          <w:p w14:paraId="31A00336" w14:textId="77777777" w:rsidR="00F75B2D" w:rsidRPr="00122CA3"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90" w:type="dxa"/>
            <w:gridSpan w:val="3"/>
          </w:tcPr>
          <w:p w14:paraId="62A7F160" w14:textId="77777777" w:rsidR="00F75B2D" w:rsidRPr="00122CA3"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122CA3">
              <w:rPr>
                <w:rFonts w:ascii="Times New Roman" w:hAnsi="Times New Roman" w:cs="Times New Roman"/>
                <w:b/>
                <w:bCs/>
                <w:sz w:val="22"/>
                <w:szCs w:val="22"/>
              </w:rPr>
              <w:t>Separate</w:t>
            </w:r>
          </w:p>
        </w:tc>
      </w:tr>
      <w:tr w:rsidR="00F75B2D" w:rsidRPr="00122CA3" w14:paraId="60ECBC19" w14:textId="77777777" w:rsidTr="00E604FC">
        <w:tc>
          <w:tcPr>
            <w:tcW w:w="3444" w:type="dxa"/>
          </w:tcPr>
          <w:p w14:paraId="45952B6A" w14:textId="77777777" w:rsidR="00F75B2D" w:rsidRPr="00122CA3"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2766" w:type="dxa"/>
            <w:gridSpan w:val="3"/>
          </w:tcPr>
          <w:p w14:paraId="06AF4F70" w14:textId="77777777" w:rsidR="00F75B2D" w:rsidRPr="00122CA3"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c>
          <w:tcPr>
            <w:tcW w:w="360" w:type="dxa"/>
          </w:tcPr>
          <w:p w14:paraId="0E872B92" w14:textId="77777777" w:rsidR="00F75B2D" w:rsidRPr="00122CA3"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0" w:type="dxa"/>
            <w:gridSpan w:val="3"/>
          </w:tcPr>
          <w:p w14:paraId="729F3622" w14:textId="77777777" w:rsidR="00F75B2D" w:rsidRPr="00122CA3"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r>
      <w:bookmarkEnd w:id="3"/>
      <w:tr w:rsidR="00360792" w:rsidRPr="00122CA3" w14:paraId="6497C8FD" w14:textId="77777777" w:rsidTr="00E604FC">
        <w:tc>
          <w:tcPr>
            <w:tcW w:w="3444" w:type="dxa"/>
          </w:tcPr>
          <w:p w14:paraId="74F8EDC2"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36" w:type="dxa"/>
          </w:tcPr>
          <w:p w14:paraId="0CC63426" w14:textId="33088620"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w:t>
            </w:r>
            <w:r w:rsidR="006F109C">
              <w:rPr>
                <w:rFonts w:ascii="Times New Roman" w:hAnsi="Times New Roman" w:cs="Times New Roman"/>
                <w:sz w:val="22"/>
                <w:szCs w:val="22"/>
              </w:rPr>
              <w:t>1</w:t>
            </w:r>
            <w:r>
              <w:rPr>
                <w:rFonts w:ascii="Times New Roman" w:hAnsi="Times New Roman" w:cs="Times New Roman"/>
                <w:sz w:val="22"/>
                <w:szCs w:val="22"/>
              </w:rPr>
              <w:t xml:space="preserve"> </w:t>
            </w:r>
            <w:r w:rsidR="006F109C">
              <w:rPr>
                <w:rFonts w:ascii="Times New Roman" w:hAnsi="Times New Roman" w:cs="Times New Roman"/>
                <w:sz w:val="22"/>
                <w:szCs w:val="22"/>
              </w:rPr>
              <w:t>March</w:t>
            </w:r>
          </w:p>
        </w:tc>
        <w:tc>
          <w:tcPr>
            <w:tcW w:w="270" w:type="dxa"/>
          </w:tcPr>
          <w:p w14:paraId="2ACB5545"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14:paraId="55930C23"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c>
          <w:tcPr>
            <w:tcW w:w="360" w:type="dxa"/>
          </w:tcPr>
          <w:p w14:paraId="05456CEA"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14:paraId="53700A73" w14:textId="2D109830" w:rsidR="00360792" w:rsidRPr="00122CA3" w:rsidRDefault="006F109C"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31 March</w:t>
            </w:r>
          </w:p>
        </w:tc>
        <w:tc>
          <w:tcPr>
            <w:tcW w:w="270" w:type="dxa"/>
          </w:tcPr>
          <w:p w14:paraId="0C4DB586"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14:paraId="1C397DB2"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r>
      <w:tr w:rsidR="00360792" w:rsidRPr="00122CA3" w14:paraId="277D524E" w14:textId="77777777" w:rsidTr="00E604FC">
        <w:tc>
          <w:tcPr>
            <w:tcW w:w="3444" w:type="dxa"/>
          </w:tcPr>
          <w:p w14:paraId="2E067C03"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36" w:type="dxa"/>
            <w:vAlign w:val="bottom"/>
          </w:tcPr>
          <w:p w14:paraId="49D03A5C" w14:textId="37F653C3"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6F109C">
              <w:rPr>
                <w:rFonts w:ascii="Times New Roman" w:hAnsi="Times New Roman" w:cs="Times New Roman"/>
                <w:sz w:val="22"/>
                <w:szCs w:val="22"/>
              </w:rPr>
              <w:t>4</w:t>
            </w:r>
          </w:p>
        </w:tc>
        <w:tc>
          <w:tcPr>
            <w:tcW w:w="270" w:type="dxa"/>
            <w:vAlign w:val="bottom"/>
          </w:tcPr>
          <w:p w14:paraId="545BA8E6"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14:paraId="5B6B5259" w14:textId="7178F1FE"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6F109C">
              <w:rPr>
                <w:rFonts w:ascii="Times New Roman" w:hAnsi="Times New Roman" w:cs="Times New Roman"/>
                <w:sz w:val="22"/>
                <w:szCs w:val="22"/>
              </w:rPr>
              <w:t>3</w:t>
            </w:r>
          </w:p>
        </w:tc>
        <w:tc>
          <w:tcPr>
            <w:tcW w:w="360" w:type="dxa"/>
            <w:vAlign w:val="bottom"/>
          </w:tcPr>
          <w:p w14:paraId="3F431585"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14:paraId="0B9D6C75" w14:textId="34B9CE7A"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6F109C">
              <w:rPr>
                <w:rFonts w:ascii="Times New Roman" w:hAnsi="Times New Roman" w:cs="Times New Roman"/>
                <w:sz w:val="22"/>
                <w:szCs w:val="22"/>
              </w:rPr>
              <w:t>4</w:t>
            </w:r>
          </w:p>
        </w:tc>
        <w:tc>
          <w:tcPr>
            <w:tcW w:w="270" w:type="dxa"/>
            <w:vAlign w:val="bottom"/>
          </w:tcPr>
          <w:p w14:paraId="31566F84"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14:paraId="5C00D878" w14:textId="3EB24850"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6F109C">
              <w:rPr>
                <w:rFonts w:ascii="Times New Roman" w:hAnsi="Times New Roman" w:cs="Times New Roman"/>
                <w:sz w:val="22"/>
                <w:szCs w:val="22"/>
              </w:rPr>
              <w:t>3</w:t>
            </w:r>
          </w:p>
        </w:tc>
      </w:tr>
      <w:tr w:rsidR="00360792" w:rsidRPr="00122CA3" w14:paraId="5CFBD3F2" w14:textId="77777777" w:rsidTr="00E604FC">
        <w:tc>
          <w:tcPr>
            <w:tcW w:w="3444" w:type="dxa"/>
          </w:tcPr>
          <w:p w14:paraId="0DCB4498"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5916" w:type="dxa"/>
            <w:gridSpan w:val="7"/>
          </w:tcPr>
          <w:p w14:paraId="4A132EEB"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122CA3">
              <w:rPr>
                <w:rFonts w:ascii="Times New Roman" w:hAnsi="Times New Roman" w:cs="Times New Roman"/>
                <w:i/>
                <w:iCs/>
                <w:sz w:val="22"/>
                <w:szCs w:val="22"/>
              </w:rPr>
              <w:t>(in thousand Baht)</w:t>
            </w:r>
          </w:p>
        </w:tc>
      </w:tr>
      <w:tr w:rsidR="00360792" w:rsidRPr="00122CA3" w14:paraId="5389752C" w14:textId="77777777" w:rsidTr="00E604FC">
        <w:tc>
          <w:tcPr>
            <w:tcW w:w="3444" w:type="dxa"/>
          </w:tcPr>
          <w:p w14:paraId="6CDB1CD4" w14:textId="28CAB6EB" w:rsidR="00360792" w:rsidRPr="00122CA3" w:rsidRDefault="00360792" w:rsidP="003607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b/>
                <w:bCs/>
                <w:i/>
                <w:iCs/>
                <w:sz w:val="22"/>
                <w:szCs w:val="22"/>
              </w:rPr>
              <w:t xml:space="preserve">Other </w:t>
            </w:r>
            <w:r w:rsidR="0001795A">
              <w:rPr>
                <w:rFonts w:ascii="Times New Roman" w:hAnsi="Times New Roman" w:cs="Times New Roman"/>
                <w:b/>
                <w:bCs/>
                <w:i/>
                <w:iCs/>
                <w:sz w:val="22"/>
                <w:szCs w:val="22"/>
              </w:rPr>
              <w:t xml:space="preserve">current </w:t>
            </w:r>
            <w:r w:rsidRPr="00122CA3">
              <w:rPr>
                <w:rFonts w:ascii="Times New Roman" w:hAnsi="Times New Roman" w:cs="Times New Roman"/>
                <w:b/>
                <w:bCs/>
                <w:i/>
                <w:iCs/>
                <w:sz w:val="22"/>
                <w:szCs w:val="22"/>
              </w:rPr>
              <w:t>payables</w:t>
            </w:r>
          </w:p>
        </w:tc>
        <w:tc>
          <w:tcPr>
            <w:tcW w:w="1236" w:type="dxa"/>
          </w:tcPr>
          <w:p w14:paraId="2CEDDF89" w14:textId="77777777" w:rsidR="00360792" w:rsidRPr="00147DF8"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Pr>
                <w:rFonts w:ascii="Times New Roman" w:hAnsi="Times New Roman" w:cs="Times New Roman"/>
                <w:b/>
                <w:bCs/>
                <w:sz w:val="22"/>
                <w:szCs w:val="22"/>
              </w:rPr>
            </w:pPr>
          </w:p>
        </w:tc>
        <w:tc>
          <w:tcPr>
            <w:tcW w:w="270" w:type="dxa"/>
          </w:tcPr>
          <w:p w14:paraId="3CA5619D"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Pr>
          <w:p w14:paraId="2F9E8B85"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Pr>
                <w:rFonts w:ascii="Times New Roman" w:hAnsi="Times New Roman" w:cs="Times New Roman"/>
                <w:b/>
                <w:bCs/>
                <w:sz w:val="22"/>
                <w:szCs w:val="22"/>
              </w:rPr>
            </w:pPr>
          </w:p>
        </w:tc>
        <w:tc>
          <w:tcPr>
            <w:tcW w:w="360" w:type="dxa"/>
          </w:tcPr>
          <w:p w14:paraId="705B2BBB"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tcPr>
          <w:p w14:paraId="74A98A89"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b/>
                <w:bCs/>
                <w:sz w:val="22"/>
                <w:szCs w:val="22"/>
              </w:rPr>
            </w:pPr>
          </w:p>
        </w:tc>
        <w:tc>
          <w:tcPr>
            <w:tcW w:w="270" w:type="dxa"/>
          </w:tcPr>
          <w:p w14:paraId="27348F4D"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Pr>
          <w:p w14:paraId="266A353F"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b/>
                <w:bCs/>
                <w:sz w:val="22"/>
                <w:szCs w:val="22"/>
              </w:rPr>
            </w:pPr>
          </w:p>
        </w:tc>
      </w:tr>
      <w:tr w:rsidR="006F109C" w:rsidRPr="00122CA3" w14:paraId="564D6CC1" w14:textId="77777777" w:rsidTr="00E604FC">
        <w:tc>
          <w:tcPr>
            <w:tcW w:w="3444" w:type="dxa"/>
          </w:tcPr>
          <w:p w14:paraId="505DF43E" w14:textId="2F238F12" w:rsidR="006F109C" w:rsidRPr="00122CA3" w:rsidRDefault="006F109C" w:rsidP="006F10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sz w:val="22"/>
                <w:szCs w:val="22"/>
              </w:rPr>
              <w:t>Ultimate parent</w:t>
            </w:r>
          </w:p>
        </w:tc>
        <w:tc>
          <w:tcPr>
            <w:tcW w:w="1236" w:type="dxa"/>
            <w:vAlign w:val="bottom"/>
          </w:tcPr>
          <w:p w14:paraId="3F6FDD7E" w14:textId="4CC5624C" w:rsidR="006F109C" w:rsidRPr="00147DF8" w:rsidRDefault="009132D3"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sz w:val="22"/>
                <w:szCs w:val="22"/>
              </w:rPr>
            </w:pPr>
            <w:r>
              <w:rPr>
                <w:rFonts w:ascii="Times New Roman" w:hAnsi="Times New Roman" w:cs="Times New Roman"/>
                <w:sz w:val="22"/>
                <w:szCs w:val="22"/>
              </w:rPr>
              <w:t>151</w:t>
            </w:r>
          </w:p>
        </w:tc>
        <w:tc>
          <w:tcPr>
            <w:tcW w:w="270" w:type="dxa"/>
            <w:vAlign w:val="bottom"/>
          </w:tcPr>
          <w:p w14:paraId="419104FD" w14:textId="77777777" w:rsidR="006F109C" w:rsidRPr="00122CA3"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60" w:type="dxa"/>
            <w:vAlign w:val="bottom"/>
          </w:tcPr>
          <w:p w14:paraId="73792C0F" w14:textId="5962B961" w:rsidR="006F109C" w:rsidRPr="00122CA3"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C5529E">
              <w:rPr>
                <w:rFonts w:ascii="Times New Roman" w:hAnsi="Times New Roman" w:cs="Times New Roman"/>
                <w:sz w:val="22"/>
                <w:szCs w:val="22"/>
              </w:rPr>
              <w:t>151</w:t>
            </w:r>
          </w:p>
        </w:tc>
        <w:tc>
          <w:tcPr>
            <w:tcW w:w="360" w:type="dxa"/>
            <w:vAlign w:val="bottom"/>
          </w:tcPr>
          <w:p w14:paraId="0A9C269A" w14:textId="77777777" w:rsidR="006F109C" w:rsidRPr="00122CA3"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vAlign w:val="bottom"/>
          </w:tcPr>
          <w:p w14:paraId="23818BD5" w14:textId="7BA7038B" w:rsidR="006F109C" w:rsidRPr="00147DF8" w:rsidRDefault="009132D3"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sz w:val="22"/>
                <w:szCs w:val="22"/>
              </w:rPr>
            </w:pPr>
            <w:r>
              <w:rPr>
                <w:rFonts w:ascii="Times New Roman" w:hAnsi="Times New Roman" w:cs="Times New Roman"/>
                <w:sz w:val="22"/>
                <w:szCs w:val="22"/>
              </w:rPr>
              <w:t>151</w:t>
            </w:r>
          </w:p>
        </w:tc>
        <w:tc>
          <w:tcPr>
            <w:tcW w:w="270" w:type="dxa"/>
            <w:vAlign w:val="bottom"/>
          </w:tcPr>
          <w:p w14:paraId="3BDE3276" w14:textId="77777777" w:rsidR="006F109C" w:rsidRPr="00122CA3"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60" w:type="dxa"/>
            <w:vAlign w:val="bottom"/>
          </w:tcPr>
          <w:p w14:paraId="5642A8AA" w14:textId="4923A39C" w:rsidR="006F109C" w:rsidRPr="00122CA3"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sidRPr="00C5529E">
              <w:rPr>
                <w:rFonts w:ascii="Times New Roman" w:hAnsi="Times New Roman" w:cs="Times New Roman"/>
                <w:sz w:val="22"/>
                <w:szCs w:val="22"/>
              </w:rPr>
              <w:t>151</w:t>
            </w:r>
          </w:p>
        </w:tc>
      </w:tr>
      <w:tr w:rsidR="006F109C" w:rsidRPr="00122CA3" w14:paraId="6529F836" w14:textId="77777777" w:rsidTr="009F6D9D">
        <w:tc>
          <w:tcPr>
            <w:tcW w:w="3444" w:type="dxa"/>
          </w:tcPr>
          <w:p w14:paraId="6EC3D34D" w14:textId="434D707A" w:rsidR="006F109C" w:rsidRPr="00122CA3" w:rsidRDefault="006F109C" w:rsidP="006F10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sz w:val="22"/>
                <w:szCs w:val="22"/>
              </w:rPr>
              <w:t>Other related part</w:t>
            </w:r>
            <w:r>
              <w:rPr>
                <w:rFonts w:ascii="Times New Roman" w:hAnsi="Times New Roman" w:cs="Times New Roman"/>
                <w:sz w:val="22"/>
                <w:szCs w:val="22"/>
              </w:rPr>
              <w:t>ies</w:t>
            </w:r>
          </w:p>
        </w:tc>
        <w:tc>
          <w:tcPr>
            <w:tcW w:w="1236" w:type="dxa"/>
            <w:tcBorders>
              <w:bottom w:val="single" w:sz="4" w:space="0" w:color="auto"/>
            </w:tcBorders>
            <w:vAlign w:val="bottom"/>
          </w:tcPr>
          <w:p w14:paraId="698E1334" w14:textId="2457ACC7" w:rsidR="006F109C" w:rsidRPr="00530BA1" w:rsidRDefault="009132D3" w:rsidP="00913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0A8390D4" w14:textId="77777777" w:rsidR="006F109C" w:rsidRPr="00122CA3"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60" w:type="dxa"/>
            <w:tcBorders>
              <w:bottom w:val="single" w:sz="4" w:space="0" w:color="auto"/>
            </w:tcBorders>
            <w:vAlign w:val="bottom"/>
          </w:tcPr>
          <w:p w14:paraId="7457CDCF" w14:textId="1F50EBF9" w:rsidR="006F109C" w:rsidRPr="00122CA3"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C5529E">
              <w:rPr>
                <w:rFonts w:ascii="Times New Roman" w:hAnsi="Times New Roman" w:cs="Times New Roman"/>
                <w:sz w:val="22"/>
                <w:szCs w:val="22"/>
              </w:rPr>
              <w:t>54</w:t>
            </w:r>
          </w:p>
        </w:tc>
        <w:tc>
          <w:tcPr>
            <w:tcW w:w="360" w:type="dxa"/>
            <w:vAlign w:val="bottom"/>
          </w:tcPr>
          <w:p w14:paraId="677F7243" w14:textId="77777777" w:rsidR="006F109C" w:rsidRPr="00122CA3"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tcBorders>
              <w:bottom w:val="single" w:sz="4" w:space="0" w:color="auto"/>
            </w:tcBorders>
            <w:vAlign w:val="bottom"/>
          </w:tcPr>
          <w:p w14:paraId="1F4F5C1E" w14:textId="513FDAB0" w:rsidR="006F109C" w:rsidRPr="004831EE" w:rsidRDefault="009132D3" w:rsidP="00913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428DB454" w14:textId="77777777" w:rsidR="006F109C" w:rsidRPr="00122CA3"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60" w:type="dxa"/>
            <w:tcBorders>
              <w:bottom w:val="single" w:sz="4" w:space="0" w:color="auto"/>
            </w:tcBorders>
            <w:vAlign w:val="bottom"/>
          </w:tcPr>
          <w:p w14:paraId="514BD4A7" w14:textId="33F200D6" w:rsidR="006F109C" w:rsidRPr="00122CA3"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sidRPr="00C5529E">
              <w:rPr>
                <w:rFonts w:ascii="Times New Roman" w:hAnsi="Times New Roman" w:cs="Times New Roman"/>
                <w:sz w:val="22"/>
                <w:szCs w:val="22"/>
              </w:rPr>
              <w:t>54</w:t>
            </w:r>
          </w:p>
        </w:tc>
      </w:tr>
      <w:tr w:rsidR="006F109C" w:rsidRPr="00122CA3" w14:paraId="76167FCF" w14:textId="77777777" w:rsidTr="009F6D9D">
        <w:tc>
          <w:tcPr>
            <w:tcW w:w="3444" w:type="dxa"/>
          </w:tcPr>
          <w:p w14:paraId="521FDD3E" w14:textId="435BD4C9" w:rsidR="006F109C" w:rsidRPr="00122CA3" w:rsidRDefault="006F109C" w:rsidP="006F10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b/>
                <w:bCs/>
                <w:sz w:val="22"/>
                <w:szCs w:val="22"/>
              </w:rPr>
              <w:t>Total</w:t>
            </w:r>
          </w:p>
        </w:tc>
        <w:tc>
          <w:tcPr>
            <w:tcW w:w="1236" w:type="dxa"/>
            <w:tcBorders>
              <w:top w:val="single" w:sz="4" w:space="0" w:color="auto"/>
              <w:bottom w:val="double" w:sz="4" w:space="0" w:color="auto"/>
            </w:tcBorders>
            <w:vAlign w:val="bottom"/>
          </w:tcPr>
          <w:p w14:paraId="2B778112" w14:textId="31A127AE" w:rsidR="006F109C" w:rsidRPr="00122CA3" w:rsidRDefault="009132D3"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r>
              <w:rPr>
                <w:rFonts w:ascii="Times New Roman" w:hAnsi="Times New Roman" w:cs="Times New Roman"/>
                <w:b/>
                <w:bCs/>
                <w:sz w:val="22"/>
                <w:szCs w:val="22"/>
              </w:rPr>
              <w:t>151</w:t>
            </w:r>
          </w:p>
        </w:tc>
        <w:tc>
          <w:tcPr>
            <w:tcW w:w="270" w:type="dxa"/>
            <w:vAlign w:val="bottom"/>
          </w:tcPr>
          <w:p w14:paraId="229F5872" w14:textId="77777777" w:rsidR="006F109C" w:rsidRPr="00122CA3"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5610DD23" w14:textId="1168016A" w:rsidR="006F109C" w:rsidRPr="00122CA3"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C5529E">
              <w:rPr>
                <w:rFonts w:ascii="Times New Roman" w:hAnsi="Times New Roman" w:cs="Times New Roman"/>
                <w:b/>
                <w:bCs/>
                <w:sz w:val="22"/>
                <w:szCs w:val="22"/>
              </w:rPr>
              <w:t>205</w:t>
            </w:r>
          </w:p>
        </w:tc>
        <w:tc>
          <w:tcPr>
            <w:tcW w:w="360" w:type="dxa"/>
            <w:vAlign w:val="bottom"/>
          </w:tcPr>
          <w:p w14:paraId="60006BBE" w14:textId="77777777" w:rsidR="006F109C" w:rsidRPr="00122CA3"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0B3244AC" w14:textId="21AEC127" w:rsidR="006F109C" w:rsidRPr="00122CA3" w:rsidRDefault="009132D3"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r>
              <w:rPr>
                <w:rFonts w:ascii="Times New Roman" w:hAnsi="Times New Roman" w:cs="Times New Roman"/>
                <w:b/>
                <w:bCs/>
                <w:sz w:val="22"/>
                <w:szCs w:val="22"/>
              </w:rPr>
              <w:t>151</w:t>
            </w:r>
          </w:p>
        </w:tc>
        <w:tc>
          <w:tcPr>
            <w:tcW w:w="270" w:type="dxa"/>
            <w:vAlign w:val="bottom"/>
          </w:tcPr>
          <w:p w14:paraId="22813C80" w14:textId="77777777" w:rsidR="006F109C" w:rsidRPr="00122CA3"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52FAAEF3" w14:textId="17B1CC4E" w:rsidR="006F109C" w:rsidRPr="00122CA3"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cs/>
              </w:rPr>
            </w:pPr>
            <w:r w:rsidRPr="00C5529E">
              <w:rPr>
                <w:rFonts w:ascii="Times New Roman" w:hAnsi="Times New Roman" w:cs="Times New Roman"/>
                <w:b/>
                <w:bCs/>
                <w:sz w:val="22"/>
                <w:szCs w:val="22"/>
              </w:rPr>
              <w:t>205</w:t>
            </w:r>
          </w:p>
        </w:tc>
      </w:tr>
      <w:tr w:rsidR="00360792" w:rsidRPr="00122CA3" w14:paraId="1E5BE953" w14:textId="77777777" w:rsidTr="009F6D9D">
        <w:tc>
          <w:tcPr>
            <w:tcW w:w="3444" w:type="dxa"/>
          </w:tcPr>
          <w:p w14:paraId="5926C7D0" w14:textId="77777777" w:rsidR="00360792" w:rsidRPr="00122CA3" w:rsidRDefault="00360792" w:rsidP="003607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p>
        </w:tc>
        <w:tc>
          <w:tcPr>
            <w:tcW w:w="1236" w:type="dxa"/>
            <w:tcBorders>
              <w:top w:val="double" w:sz="4" w:space="0" w:color="auto"/>
            </w:tcBorders>
            <w:vAlign w:val="bottom"/>
          </w:tcPr>
          <w:p w14:paraId="3FCC6468"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p>
        </w:tc>
        <w:tc>
          <w:tcPr>
            <w:tcW w:w="270" w:type="dxa"/>
            <w:vAlign w:val="bottom"/>
          </w:tcPr>
          <w:p w14:paraId="1F34CE90"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60" w:type="dxa"/>
            <w:tcBorders>
              <w:top w:val="double" w:sz="4" w:space="0" w:color="auto"/>
            </w:tcBorders>
            <w:vAlign w:val="bottom"/>
          </w:tcPr>
          <w:p w14:paraId="47E5298D" w14:textId="77777777" w:rsidR="00360792"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60" w:type="dxa"/>
            <w:vAlign w:val="bottom"/>
          </w:tcPr>
          <w:p w14:paraId="3D77EBC0"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tcBorders>
              <w:top w:val="double" w:sz="4" w:space="0" w:color="auto"/>
            </w:tcBorders>
            <w:vAlign w:val="bottom"/>
          </w:tcPr>
          <w:p w14:paraId="3C9C034F"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p>
        </w:tc>
        <w:tc>
          <w:tcPr>
            <w:tcW w:w="270" w:type="dxa"/>
            <w:vAlign w:val="bottom"/>
          </w:tcPr>
          <w:p w14:paraId="4837D061"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60" w:type="dxa"/>
            <w:tcBorders>
              <w:top w:val="double" w:sz="4" w:space="0" w:color="auto"/>
            </w:tcBorders>
            <w:vAlign w:val="bottom"/>
          </w:tcPr>
          <w:p w14:paraId="2041FB8C" w14:textId="77777777" w:rsidR="00360792"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360792" w:rsidRPr="00122CA3" w14:paraId="12F72B4A" w14:textId="77777777" w:rsidTr="00E604FC">
        <w:tc>
          <w:tcPr>
            <w:tcW w:w="3444" w:type="dxa"/>
          </w:tcPr>
          <w:p w14:paraId="5D205025" w14:textId="1F3A6745" w:rsidR="00360792" w:rsidRPr="00122CA3" w:rsidRDefault="00360792" w:rsidP="003607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8A37DC">
              <w:rPr>
                <w:rFonts w:ascii="Times New Roman" w:hAnsi="Times New Roman" w:cs="Times New Roman"/>
                <w:b/>
                <w:bCs/>
                <w:i/>
                <w:iCs/>
                <w:sz w:val="22"/>
                <w:szCs w:val="22"/>
              </w:rPr>
              <w:t>Accrued interest expenses</w:t>
            </w:r>
          </w:p>
        </w:tc>
        <w:tc>
          <w:tcPr>
            <w:tcW w:w="1236" w:type="dxa"/>
            <w:vAlign w:val="bottom"/>
          </w:tcPr>
          <w:p w14:paraId="3BAF7F3F"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p>
        </w:tc>
        <w:tc>
          <w:tcPr>
            <w:tcW w:w="270" w:type="dxa"/>
            <w:vAlign w:val="bottom"/>
          </w:tcPr>
          <w:p w14:paraId="56B16BA0"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60" w:type="dxa"/>
            <w:vAlign w:val="bottom"/>
          </w:tcPr>
          <w:p w14:paraId="6F7ACDDC" w14:textId="77777777" w:rsidR="00360792"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60" w:type="dxa"/>
            <w:vAlign w:val="bottom"/>
          </w:tcPr>
          <w:p w14:paraId="553870F9"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vAlign w:val="bottom"/>
          </w:tcPr>
          <w:p w14:paraId="7152EAA1"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p>
        </w:tc>
        <w:tc>
          <w:tcPr>
            <w:tcW w:w="270" w:type="dxa"/>
            <w:vAlign w:val="bottom"/>
          </w:tcPr>
          <w:p w14:paraId="15000B17"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60" w:type="dxa"/>
            <w:vAlign w:val="bottom"/>
          </w:tcPr>
          <w:p w14:paraId="3DB63AB6" w14:textId="77777777" w:rsidR="00360792"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6F109C" w:rsidRPr="00122CA3" w14:paraId="59E7F891" w14:textId="77777777" w:rsidTr="00E604FC">
        <w:tc>
          <w:tcPr>
            <w:tcW w:w="3444" w:type="dxa"/>
          </w:tcPr>
          <w:p w14:paraId="6092B058" w14:textId="1440E569" w:rsidR="006F109C" w:rsidRPr="00122CA3" w:rsidRDefault="006F109C" w:rsidP="006F10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122CA3">
              <w:rPr>
                <w:rFonts w:ascii="Times New Roman" w:hAnsi="Times New Roman" w:cs="Times New Roman"/>
                <w:sz w:val="22"/>
                <w:szCs w:val="22"/>
              </w:rPr>
              <w:t>Ultimate parent</w:t>
            </w:r>
          </w:p>
        </w:tc>
        <w:tc>
          <w:tcPr>
            <w:tcW w:w="1236" w:type="dxa"/>
            <w:vAlign w:val="bottom"/>
          </w:tcPr>
          <w:p w14:paraId="7683FD54" w14:textId="55B4083A" w:rsidR="006F109C" w:rsidRPr="00B2041F" w:rsidRDefault="009132D3"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sz w:val="22"/>
                <w:szCs w:val="22"/>
              </w:rPr>
            </w:pPr>
            <w:r>
              <w:rPr>
                <w:rFonts w:ascii="Times New Roman" w:hAnsi="Times New Roman" w:cs="Times New Roman"/>
                <w:sz w:val="22"/>
                <w:szCs w:val="22"/>
              </w:rPr>
              <w:t>67,074</w:t>
            </w:r>
          </w:p>
        </w:tc>
        <w:tc>
          <w:tcPr>
            <w:tcW w:w="270" w:type="dxa"/>
            <w:vAlign w:val="bottom"/>
          </w:tcPr>
          <w:p w14:paraId="409A65CB" w14:textId="77777777" w:rsidR="006F109C" w:rsidRPr="00B2041F"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sz w:val="22"/>
                <w:szCs w:val="22"/>
              </w:rPr>
            </w:pPr>
          </w:p>
        </w:tc>
        <w:tc>
          <w:tcPr>
            <w:tcW w:w="1260" w:type="dxa"/>
            <w:vAlign w:val="bottom"/>
          </w:tcPr>
          <w:p w14:paraId="7E3FF455" w14:textId="4C0CCBAE" w:rsidR="006F109C" w:rsidRPr="00B2041F"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sidRPr="00C5529E">
              <w:rPr>
                <w:rFonts w:ascii="Times New Roman" w:hAnsi="Times New Roman" w:cs="Times New Roman"/>
                <w:sz w:val="22"/>
                <w:szCs w:val="22"/>
              </w:rPr>
              <w:t>58,568</w:t>
            </w:r>
          </w:p>
        </w:tc>
        <w:tc>
          <w:tcPr>
            <w:tcW w:w="360" w:type="dxa"/>
            <w:vAlign w:val="bottom"/>
          </w:tcPr>
          <w:p w14:paraId="768D6E0A" w14:textId="77777777" w:rsidR="006F109C" w:rsidRPr="00B2041F"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sz w:val="22"/>
                <w:szCs w:val="22"/>
              </w:rPr>
            </w:pPr>
          </w:p>
        </w:tc>
        <w:tc>
          <w:tcPr>
            <w:tcW w:w="1260" w:type="dxa"/>
            <w:vAlign w:val="bottom"/>
          </w:tcPr>
          <w:p w14:paraId="2AC37DEE" w14:textId="2E125A8F" w:rsidR="006F109C" w:rsidRPr="00B2041F" w:rsidRDefault="009132D3"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sz w:val="22"/>
                <w:szCs w:val="22"/>
              </w:rPr>
            </w:pPr>
            <w:r>
              <w:rPr>
                <w:rFonts w:ascii="Times New Roman" w:hAnsi="Times New Roman" w:cs="Times New Roman"/>
                <w:sz w:val="22"/>
                <w:szCs w:val="22"/>
              </w:rPr>
              <w:t>67,074</w:t>
            </w:r>
          </w:p>
        </w:tc>
        <w:tc>
          <w:tcPr>
            <w:tcW w:w="270" w:type="dxa"/>
            <w:vAlign w:val="bottom"/>
          </w:tcPr>
          <w:p w14:paraId="28C2D686" w14:textId="77777777" w:rsidR="006F109C" w:rsidRPr="00B2041F"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sz w:val="22"/>
                <w:szCs w:val="22"/>
              </w:rPr>
            </w:pPr>
          </w:p>
        </w:tc>
        <w:tc>
          <w:tcPr>
            <w:tcW w:w="1260" w:type="dxa"/>
            <w:vAlign w:val="bottom"/>
          </w:tcPr>
          <w:p w14:paraId="55AC9BF5" w14:textId="6222A60D" w:rsidR="006F109C" w:rsidRPr="00B2041F"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r w:rsidRPr="00C5529E">
              <w:rPr>
                <w:rFonts w:ascii="Times New Roman" w:hAnsi="Times New Roman" w:cs="Times New Roman"/>
                <w:sz w:val="22"/>
                <w:szCs w:val="22"/>
              </w:rPr>
              <w:t>58,568</w:t>
            </w:r>
          </w:p>
        </w:tc>
      </w:tr>
      <w:tr w:rsidR="006F109C" w:rsidRPr="00122CA3" w14:paraId="12C2F96A" w14:textId="77777777" w:rsidTr="009F6D9D">
        <w:tc>
          <w:tcPr>
            <w:tcW w:w="3444" w:type="dxa"/>
          </w:tcPr>
          <w:p w14:paraId="2C754899" w14:textId="615CF575" w:rsidR="006F109C" w:rsidRPr="00122CA3" w:rsidRDefault="006F109C" w:rsidP="006F10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122CA3">
              <w:rPr>
                <w:rFonts w:ascii="Times New Roman" w:hAnsi="Times New Roman" w:cs="Times New Roman"/>
                <w:sz w:val="22"/>
                <w:szCs w:val="22"/>
                <w:lang w:eastAsia="en-GB"/>
              </w:rPr>
              <w:t>Subsidiaries</w:t>
            </w:r>
          </w:p>
        </w:tc>
        <w:tc>
          <w:tcPr>
            <w:tcW w:w="1236" w:type="dxa"/>
            <w:tcBorders>
              <w:bottom w:val="single" w:sz="4" w:space="0" w:color="auto"/>
            </w:tcBorders>
            <w:vAlign w:val="bottom"/>
          </w:tcPr>
          <w:p w14:paraId="2A6EEEE6" w14:textId="76AC6D83" w:rsidR="006F109C" w:rsidRPr="006C025A" w:rsidRDefault="009132D3"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sz w:val="22"/>
                <w:szCs w:val="22"/>
              </w:rPr>
            </w:pPr>
            <w:r w:rsidRPr="006C025A">
              <w:rPr>
                <w:rFonts w:ascii="Times New Roman" w:hAnsi="Times New Roman" w:cs="Times New Roman"/>
                <w:sz w:val="22"/>
                <w:szCs w:val="22"/>
              </w:rPr>
              <w:t>-</w:t>
            </w:r>
          </w:p>
        </w:tc>
        <w:tc>
          <w:tcPr>
            <w:tcW w:w="270" w:type="dxa"/>
            <w:vAlign w:val="bottom"/>
          </w:tcPr>
          <w:p w14:paraId="7CCFB4CF" w14:textId="77777777" w:rsidR="006F109C" w:rsidRPr="00B2041F"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09"/>
              </w:tabs>
              <w:jc w:val="right"/>
              <w:rPr>
                <w:rFonts w:ascii="Times New Roman" w:hAnsi="Times New Roman" w:cs="Times New Roman"/>
                <w:sz w:val="22"/>
                <w:szCs w:val="22"/>
              </w:rPr>
            </w:pPr>
          </w:p>
        </w:tc>
        <w:tc>
          <w:tcPr>
            <w:tcW w:w="1260" w:type="dxa"/>
            <w:tcBorders>
              <w:bottom w:val="single" w:sz="4" w:space="0" w:color="auto"/>
            </w:tcBorders>
            <w:vAlign w:val="bottom"/>
          </w:tcPr>
          <w:p w14:paraId="47585F70" w14:textId="5E7BC72D" w:rsidR="006F109C" w:rsidRPr="00B2041F"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b/>
                <w:bCs/>
                <w:sz w:val="22"/>
                <w:szCs w:val="22"/>
              </w:rPr>
            </w:pPr>
            <w:r w:rsidRPr="00C5529E">
              <w:rPr>
                <w:rFonts w:ascii="Times New Roman" w:hAnsi="Times New Roman" w:cs="Times New Roman"/>
                <w:sz w:val="22"/>
                <w:szCs w:val="22"/>
              </w:rPr>
              <w:t>-</w:t>
            </w:r>
          </w:p>
        </w:tc>
        <w:tc>
          <w:tcPr>
            <w:tcW w:w="360" w:type="dxa"/>
            <w:vAlign w:val="bottom"/>
          </w:tcPr>
          <w:p w14:paraId="24521771" w14:textId="77777777" w:rsidR="006F109C" w:rsidRPr="00B2041F"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1009"/>
              </w:tabs>
              <w:jc w:val="right"/>
              <w:rPr>
                <w:rFonts w:ascii="Times New Roman" w:hAnsi="Times New Roman" w:cs="Times New Roman"/>
                <w:sz w:val="22"/>
                <w:szCs w:val="22"/>
              </w:rPr>
            </w:pPr>
          </w:p>
        </w:tc>
        <w:tc>
          <w:tcPr>
            <w:tcW w:w="1260" w:type="dxa"/>
            <w:tcBorders>
              <w:bottom w:val="single" w:sz="4" w:space="0" w:color="auto"/>
            </w:tcBorders>
            <w:vAlign w:val="bottom"/>
          </w:tcPr>
          <w:p w14:paraId="7C5A1606" w14:textId="68C4D16D" w:rsidR="006F109C" w:rsidRPr="00B2041F" w:rsidRDefault="009132D3"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sz w:val="22"/>
                <w:szCs w:val="22"/>
              </w:rPr>
            </w:pPr>
            <w:r>
              <w:rPr>
                <w:rFonts w:ascii="Times New Roman" w:hAnsi="Times New Roman" w:cs="Times New Roman"/>
                <w:sz w:val="22"/>
                <w:szCs w:val="22"/>
              </w:rPr>
              <w:t>69</w:t>
            </w:r>
          </w:p>
        </w:tc>
        <w:tc>
          <w:tcPr>
            <w:tcW w:w="270" w:type="dxa"/>
            <w:vAlign w:val="bottom"/>
          </w:tcPr>
          <w:p w14:paraId="270BEB6D" w14:textId="77777777" w:rsidR="006F109C" w:rsidRPr="00B2041F"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 w:val="decimal" w:pos="1009"/>
              </w:tabs>
              <w:jc w:val="right"/>
              <w:rPr>
                <w:rFonts w:ascii="Times New Roman" w:hAnsi="Times New Roman" w:cs="Times New Roman"/>
                <w:sz w:val="22"/>
                <w:szCs w:val="22"/>
              </w:rPr>
            </w:pPr>
          </w:p>
        </w:tc>
        <w:tc>
          <w:tcPr>
            <w:tcW w:w="1260" w:type="dxa"/>
            <w:tcBorders>
              <w:bottom w:val="single" w:sz="4" w:space="0" w:color="auto"/>
            </w:tcBorders>
            <w:vAlign w:val="bottom"/>
          </w:tcPr>
          <w:p w14:paraId="0F538932" w14:textId="1DC93545" w:rsidR="006F109C" w:rsidRPr="00B2041F"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sz w:val="22"/>
                <w:szCs w:val="22"/>
              </w:rPr>
            </w:pPr>
            <w:r w:rsidRPr="00C5529E">
              <w:rPr>
                <w:rFonts w:ascii="Times New Roman" w:hAnsi="Times New Roman" w:cs="Times New Roman"/>
                <w:sz w:val="22"/>
                <w:szCs w:val="22"/>
              </w:rPr>
              <w:t>110</w:t>
            </w:r>
          </w:p>
        </w:tc>
      </w:tr>
      <w:tr w:rsidR="006F109C" w:rsidRPr="00122CA3" w14:paraId="6A0D0784" w14:textId="77777777" w:rsidTr="009F6D9D">
        <w:tc>
          <w:tcPr>
            <w:tcW w:w="3444" w:type="dxa"/>
          </w:tcPr>
          <w:p w14:paraId="28438C18" w14:textId="089BF439" w:rsidR="006F109C" w:rsidRPr="00122CA3" w:rsidRDefault="006F109C" w:rsidP="006F10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lang w:eastAsia="en-GB"/>
              </w:rPr>
            </w:pPr>
            <w:r w:rsidRPr="00122CA3">
              <w:rPr>
                <w:rFonts w:ascii="Times New Roman" w:hAnsi="Times New Roman" w:cs="Times New Roman"/>
                <w:b/>
                <w:bCs/>
                <w:sz w:val="22"/>
                <w:szCs w:val="22"/>
              </w:rPr>
              <w:t>Total</w:t>
            </w:r>
          </w:p>
        </w:tc>
        <w:tc>
          <w:tcPr>
            <w:tcW w:w="1236" w:type="dxa"/>
            <w:tcBorders>
              <w:top w:val="single" w:sz="4" w:space="0" w:color="auto"/>
              <w:bottom w:val="double" w:sz="4" w:space="0" w:color="auto"/>
            </w:tcBorders>
            <w:vAlign w:val="bottom"/>
          </w:tcPr>
          <w:p w14:paraId="42624B43" w14:textId="577D7FD3" w:rsidR="006F109C" w:rsidRPr="00B2041F" w:rsidRDefault="009132D3"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r>
              <w:rPr>
                <w:rFonts w:ascii="Times New Roman" w:hAnsi="Times New Roman" w:cs="Times New Roman"/>
                <w:b/>
                <w:bCs/>
                <w:sz w:val="22"/>
                <w:szCs w:val="22"/>
              </w:rPr>
              <w:t>67,074</w:t>
            </w:r>
          </w:p>
        </w:tc>
        <w:tc>
          <w:tcPr>
            <w:tcW w:w="270" w:type="dxa"/>
            <w:vAlign w:val="bottom"/>
          </w:tcPr>
          <w:p w14:paraId="4FEE1B50" w14:textId="77777777" w:rsidR="006F109C" w:rsidRPr="00122CA3"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7C9A9AF5" w14:textId="6418D764" w:rsidR="006F109C"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C5529E">
              <w:rPr>
                <w:rFonts w:ascii="Times New Roman" w:hAnsi="Times New Roman" w:cs="Times New Roman"/>
                <w:b/>
                <w:bCs/>
                <w:sz w:val="22"/>
                <w:szCs w:val="22"/>
              </w:rPr>
              <w:t>58,568</w:t>
            </w:r>
          </w:p>
        </w:tc>
        <w:tc>
          <w:tcPr>
            <w:tcW w:w="360" w:type="dxa"/>
            <w:vAlign w:val="bottom"/>
          </w:tcPr>
          <w:p w14:paraId="5237B378" w14:textId="77777777" w:rsidR="006F109C" w:rsidRPr="00122CA3"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3DECF635" w14:textId="69AFCA32" w:rsidR="006F109C" w:rsidRPr="00B2041F" w:rsidRDefault="009132D3"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r>
              <w:rPr>
                <w:rFonts w:ascii="Times New Roman" w:hAnsi="Times New Roman" w:cs="Times New Roman"/>
                <w:b/>
                <w:bCs/>
                <w:sz w:val="22"/>
                <w:szCs w:val="22"/>
              </w:rPr>
              <w:t>67,143</w:t>
            </w:r>
          </w:p>
        </w:tc>
        <w:tc>
          <w:tcPr>
            <w:tcW w:w="270" w:type="dxa"/>
            <w:vAlign w:val="bottom"/>
          </w:tcPr>
          <w:p w14:paraId="46AE3382" w14:textId="77777777" w:rsidR="006F109C" w:rsidRPr="00122CA3"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23FADD6B" w14:textId="5C4DD4AB" w:rsidR="006F109C" w:rsidRPr="00B2041F"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sidRPr="00C5529E">
              <w:rPr>
                <w:rFonts w:ascii="Times New Roman" w:hAnsi="Times New Roman" w:cs="Times New Roman"/>
                <w:b/>
                <w:bCs/>
                <w:sz w:val="22"/>
                <w:szCs w:val="22"/>
              </w:rPr>
              <w:t>58,678</w:t>
            </w:r>
          </w:p>
        </w:tc>
      </w:tr>
      <w:tr w:rsidR="00360792" w:rsidRPr="00122CA3" w14:paraId="4B94C747" w14:textId="77777777" w:rsidTr="009F6D9D">
        <w:tc>
          <w:tcPr>
            <w:tcW w:w="3444" w:type="dxa"/>
          </w:tcPr>
          <w:p w14:paraId="0D4D83BA" w14:textId="77777777" w:rsidR="00360792" w:rsidRPr="00122CA3" w:rsidRDefault="00360792" w:rsidP="003607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p>
        </w:tc>
        <w:tc>
          <w:tcPr>
            <w:tcW w:w="1236" w:type="dxa"/>
            <w:tcBorders>
              <w:top w:val="double" w:sz="4" w:space="0" w:color="auto"/>
            </w:tcBorders>
            <w:vAlign w:val="bottom"/>
          </w:tcPr>
          <w:p w14:paraId="71C3259F"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p>
        </w:tc>
        <w:tc>
          <w:tcPr>
            <w:tcW w:w="270" w:type="dxa"/>
            <w:vAlign w:val="bottom"/>
          </w:tcPr>
          <w:p w14:paraId="668747A9"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60" w:type="dxa"/>
            <w:tcBorders>
              <w:top w:val="double" w:sz="4" w:space="0" w:color="auto"/>
            </w:tcBorders>
            <w:vAlign w:val="bottom"/>
          </w:tcPr>
          <w:p w14:paraId="6ED504D2" w14:textId="77777777" w:rsidR="00360792"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60" w:type="dxa"/>
            <w:vAlign w:val="bottom"/>
          </w:tcPr>
          <w:p w14:paraId="7D26D1BD"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tcBorders>
              <w:top w:val="double" w:sz="4" w:space="0" w:color="auto"/>
            </w:tcBorders>
            <w:vAlign w:val="bottom"/>
          </w:tcPr>
          <w:p w14:paraId="55493DC3"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p>
        </w:tc>
        <w:tc>
          <w:tcPr>
            <w:tcW w:w="270" w:type="dxa"/>
            <w:vAlign w:val="bottom"/>
          </w:tcPr>
          <w:p w14:paraId="75D356A6"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60" w:type="dxa"/>
            <w:tcBorders>
              <w:top w:val="double" w:sz="4" w:space="0" w:color="auto"/>
            </w:tcBorders>
            <w:vAlign w:val="bottom"/>
          </w:tcPr>
          <w:p w14:paraId="47B02553" w14:textId="77777777" w:rsidR="00360792"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360792" w:rsidRPr="00122CA3" w14:paraId="55F2BB6B" w14:textId="77777777" w:rsidTr="00E604FC">
        <w:tc>
          <w:tcPr>
            <w:tcW w:w="3444" w:type="dxa"/>
          </w:tcPr>
          <w:p w14:paraId="0D3CADA1" w14:textId="07D65CCA" w:rsidR="00360792" w:rsidRPr="00122CA3" w:rsidRDefault="00360792" w:rsidP="003607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Pr>
                <w:rFonts w:ascii="Times New Roman" w:hAnsi="Times New Roman" w:cs="Times New Roman"/>
                <w:b/>
                <w:bCs/>
                <w:i/>
                <w:iCs/>
                <w:sz w:val="22"/>
                <w:szCs w:val="22"/>
              </w:rPr>
              <w:t>Retention</w:t>
            </w:r>
          </w:p>
        </w:tc>
        <w:tc>
          <w:tcPr>
            <w:tcW w:w="1236" w:type="dxa"/>
            <w:vAlign w:val="bottom"/>
          </w:tcPr>
          <w:p w14:paraId="6BDDA64B"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p>
        </w:tc>
        <w:tc>
          <w:tcPr>
            <w:tcW w:w="270" w:type="dxa"/>
            <w:vAlign w:val="bottom"/>
          </w:tcPr>
          <w:p w14:paraId="31417CEA"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60" w:type="dxa"/>
            <w:vAlign w:val="bottom"/>
          </w:tcPr>
          <w:p w14:paraId="3861E59D" w14:textId="77777777" w:rsidR="00360792"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60" w:type="dxa"/>
            <w:vAlign w:val="bottom"/>
          </w:tcPr>
          <w:p w14:paraId="1EB29240"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vAlign w:val="bottom"/>
          </w:tcPr>
          <w:p w14:paraId="43A16F66"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p>
        </w:tc>
        <w:tc>
          <w:tcPr>
            <w:tcW w:w="270" w:type="dxa"/>
            <w:vAlign w:val="bottom"/>
          </w:tcPr>
          <w:p w14:paraId="233B8734"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60" w:type="dxa"/>
            <w:vAlign w:val="bottom"/>
          </w:tcPr>
          <w:p w14:paraId="3DBEA5FD" w14:textId="77777777" w:rsidR="00360792"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360792" w:rsidRPr="00122CA3" w14:paraId="60B1EFD6" w14:textId="77777777" w:rsidTr="00E604FC">
        <w:tc>
          <w:tcPr>
            <w:tcW w:w="3444" w:type="dxa"/>
          </w:tcPr>
          <w:p w14:paraId="18F1165C" w14:textId="45B26529" w:rsidR="00360792" w:rsidRPr="00122CA3" w:rsidRDefault="00360792" w:rsidP="003607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Pr>
                <w:rFonts w:ascii="Times New Roman" w:hAnsi="Times New Roman" w:cs="Times New Roman"/>
                <w:sz w:val="22"/>
                <w:szCs w:val="22"/>
              </w:rPr>
              <w:t>Other related party</w:t>
            </w:r>
          </w:p>
        </w:tc>
        <w:tc>
          <w:tcPr>
            <w:tcW w:w="1236" w:type="dxa"/>
            <w:tcBorders>
              <w:bottom w:val="double" w:sz="4" w:space="0" w:color="auto"/>
            </w:tcBorders>
            <w:vAlign w:val="bottom"/>
          </w:tcPr>
          <w:p w14:paraId="73F37B1F" w14:textId="747CD687" w:rsidR="00360792" w:rsidRPr="00122CA3" w:rsidRDefault="009132D3"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r>
              <w:rPr>
                <w:rFonts w:ascii="Times New Roman" w:hAnsi="Times New Roman" w:cs="Times New Roman"/>
                <w:b/>
                <w:bCs/>
                <w:sz w:val="22"/>
                <w:szCs w:val="22"/>
              </w:rPr>
              <w:t>2,151</w:t>
            </w:r>
          </w:p>
        </w:tc>
        <w:tc>
          <w:tcPr>
            <w:tcW w:w="270" w:type="dxa"/>
            <w:vAlign w:val="bottom"/>
          </w:tcPr>
          <w:p w14:paraId="5EC73AD6"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60" w:type="dxa"/>
            <w:tcBorders>
              <w:bottom w:val="double" w:sz="4" w:space="0" w:color="auto"/>
            </w:tcBorders>
            <w:vAlign w:val="bottom"/>
          </w:tcPr>
          <w:p w14:paraId="1C291736" w14:textId="0899D12D" w:rsidR="00360792"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Pr>
                <w:rFonts w:ascii="Times New Roman" w:hAnsi="Times New Roman" w:cs="Times New Roman"/>
                <w:b/>
                <w:bCs/>
                <w:sz w:val="22"/>
                <w:szCs w:val="22"/>
              </w:rPr>
              <w:t>2,151</w:t>
            </w:r>
          </w:p>
        </w:tc>
        <w:tc>
          <w:tcPr>
            <w:tcW w:w="360" w:type="dxa"/>
            <w:vAlign w:val="bottom"/>
          </w:tcPr>
          <w:p w14:paraId="6F6C2292"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tcBorders>
              <w:bottom w:val="double" w:sz="4" w:space="0" w:color="auto"/>
            </w:tcBorders>
            <w:vAlign w:val="bottom"/>
          </w:tcPr>
          <w:p w14:paraId="22771E79" w14:textId="36C6E843" w:rsidR="00360792" w:rsidRPr="00122CA3" w:rsidRDefault="009132D3"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r>
              <w:rPr>
                <w:rFonts w:ascii="Times New Roman" w:hAnsi="Times New Roman" w:cs="Times New Roman"/>
                <w:b/>
                <w:bCs/>
                <w:sz w:val="22"/>
                <w:szCs w:val="22"/>
              </w:rPr>
              <w:t>2,151</w:t>
            </w:r>
          </w:p>
        </w:tc>
        <w:tc>
          <w:tcPr>
            <w:tcW w:w="270" w:type="dxa"/>
            <w:vAlign w:val="bottom"/>
          </w:tcPr>
          <w:p w14:paraId="4ED8BCEE"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60" w:type="dxa"/>
            <w:tcBorders>
              <w:bottom w:val="double" w:sz="4" w:space="0" w:color="auto"/>
            </w:tcBorders>
            <w:vAlign w:val="bottom"/>
          </w:tcPr>
          <w:p w14:paraId="6BD4E068" w14:textId="70B5F04D" w:rsidR="00360792"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Pr>
                <w:rFonts w:ascii="Times New Roman" w:hAnsi="Times New Roman" w:cs="Times New Roman"/>
                <w:b/>
                <w:bCs/>
                <w:sz w:val="22"/>
                <w:szCs w:val="22"/>
              </w:rPr>
              <w:t>2,151</w:t>
            </w:r>
          </w:p>
        </w:tc>
      </w:tr>
    </w:tbl>
    <w:p w14:paraId="486656A7" w14:textId="755B649A" w:rsidR="0015332F" w:rsidRPr="00122CA3" w:rsidRDefault="0015332F" w:rsidP="005A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358" w:type="dxa"/>
        <w:tblInd w:w="450" w:type="dxa"/>
        <w:tblLayout w:type="fixed"/>
        <w:tblCellMar>
          <w:left w:w="79" w:type="dxa"/>
          <w:right w:w="79" w:type="dxa"/>
        </w:tblCellMar>
        <w:tblLook w:val="04A0" w:firstRow="1" w:lastRow="0" w:firstColumn="1" w:lastColumn="0" w:noHBand="0" w:noVBand="1"/>
      </w:tblPr>
      <w:tblGrid>
        <w:gridCol w:w="2250"/>
        <w:gridCol w:w="1080"/>
        <w:gridCol w:w="178"/>
        <w:gridCol w:w="1063"/>
        <w:gridCol w:w="178"/>
        <w:gridCol w:w="1021"/>
        <w:gridCol w:w="178"/>
        <w:gridCol w:w="982"/>
        <w:gridCol w:w="178"/>
        <w:gridCol w:w="992"/>
        <w:gridCol w:w="178"/>
        <w:gridCol w:w="1080"/>
      </w:tblGrid>
      <w:tr w:rsidR="0015332F" w:rsidRPr="00122CA3" w14:paraId="612047A0" w14:textId="77777777" w:rsidTr="005F5BF6">
        <w:trPr>
          <w:cantSplit/>
          <w:trHeight w:val="263"/>
          <w:tblHeader/>
        </w:trPr>
        <w:tc>
          <w:tcPr>
            <w:tcW w:w="2250" w:type="dxa"/>
            <w:vAlign w:val="bottom"/>
          </w:tcPr>
          <w:p w14:paraId="613BE950" w14:textId="77777777" w:rsidR="0015332F" w:rsidRPr="00122CA3" w:rsidRDefault="0015332F" w:rsidP="00360792">
            <w:pPr>
              <w:pStyle w:val="acctfourfigures"/>
              <w:tabs>
                <w:tab w:val="left" w:pos="720"/>
              </w:tabs>
              <w:spacing w:line="240" w:lineRule="atLeast"/>
              <w:jc w:val="center"/>
              <w:rPr>
                <w:b/>
                <w:bCs/>
                <w:i/>
                <w:iCs/>
                <w:szCs w:val="22"/>
                <w:lang w:eastAsia="en-GB"/>
              </w:rPr>
            </w:pPr>
          </w:p>
        </w:tc>
        <w:tc>
          <w:tcPr>
            <w:tcW w:w="2321" w:type="dxa"/>
            <w:gridSpan w:val="3"/>
            <w:vAlign w:val="bottom"/>
            <w:hideMark/>
          </w:tcPr>
          <w:p w14:paraId="52727F0C" w14:textId="77777777" w:rsidR="0015332F" w:rsidRPr="00122CA3" w:rsidRDefault="0015332F" w:rsidP="00360792">
            <w:pPr>
              <w:jc w:val="center"/>
              <w:rPr>
                <w:rFonts w:ascii="Times New Roman" w:hAnsi="Times New Roman" w:cs="Times New Roman"/>
                <w:b/>
                <w:bCs/>
                <w:sz w:val="22"/>
                <w:szCs w:val="22"/>
                <w:lang w:eastAsia="en-GB"/>
              </w:rPr>
            </w:pPr>
            <w:r w:rsidRPr="00122CA3">
              <w:rPr>
                <w:rFonts w:ascii="Times New Roman" w:hAnsi="Times New Roman" w:cs="Times New Roman"/>
                <w:b/>
                <w:bCs/>
                <w:sz w:val="22"/>
                <w:szCs w:val="22"/>
                <w:lang w:eastAsia="en-GB"/>
              </w:rPr>
              <w:t>Interest rate</w:t>
            </w:r>
          </w:p>
        </w:tc>
        <w:tc>
          <w:tcPr>
            <w:tcW w:w="178" w:type="dxa"/>
          </w:tcPr>
          <w:p w14:paraId="0D80D929" w14:textId="77777777" w:rsidR="0015332F" w:rsidRPr="00122CA3" w:rsidRDefault="0015332F" w:rsidP="00360792">
            <w:pPr>
              <w:pStyle w:val="acctmergecolhdg"/>
              <w:spacing w:line="240" w:lineRule="atLeast"/>
              <w:ind w:left="-83" w:right="-79" w:firstLine="4"/>
              <w:rPr>
                <w:b w:val="0"/>
                <w:bCs/>
                <w:szCs w:val="22"/>
                <w:lang w:eastAsia="en-GB"/>
              </w:rPr>
            </w:pPr>
          </w:p>
        </w:tc>
        <w:tc>
          <w:tcPr>
            <w:tcW w:w="4609" w:type="dxa"/>
            <w:gridSpan w:val="7"/>
            <w:vAlign w:val="bottom"/>
            <w:hideMark/>
          </w:tcPr>
          <w:p w14:paraId="2317BFA8" w14:textId="77777777" w:rsidR="0015332F" w:rsidRPr="00122CA3" w:rsidRDefault="0015332F" w:rsidP="00360792">
            <w:pPr>
              <w:pStyle w:val="acctmergecolhdg"/>
              <w:spacing w:line="240" w:lineRule="atLeast"/>
              <w:rPr>
                <w:b w:val="0"/>
                <w:bCs/>
                <w:szCs w:val="22"/>
                <w:lang w:eastAsia="en-GB"/>
              </w:rPr>
            </w:pPr>
            <w:r w:rsidRPr="00122CA3">
              <w:rPr>
                <w:szCs w:val="22"/>
                <w:lang w:eastAsia="en-GB"/>
              </w:rPr>
              <w:t>Consolidated financial statements</w:t>
            </w:r>
          </w:p>
        </w:tc>
      </w:tr>
      <w:tr w:rsidR="00852336" w:rsidRPr="00122CA3" w14:paraId="20FEDB8A" w14:textId="77777777" w:rsidTr="00852336">
        <w:trPr>
          <w:cantSplit/>
          <w:tblHeader/>
        </w:trPr>
        <w:tc>
          <w:tcPr>
            <w:tcW w:w="2250" w:type="dxa"/>
            <w:shd w:val="clear" w:color="auto" w:fill="auto"/>
            <w:vAlign w:val="bottom"/>
            <w:hideMark/>
          </w:tcPr>
          <w:p w14:paraId="2E68BCC9" w14:textId="7AECC553" w:rsidR="00852336" w:rsidRPr="00122CA3" w:rsidRDefault="00852336" w:rsidP="0001795A">
            <w:pPr>
              <w:pStyle w:val="acctfourfigures"/>
              <w:tabs>
                <w:tab w:val="left" w:pos="720"/>
              </w:tabs>
              <w:spacing w:line="240" w:lineRule="atLeast"/>
              <w:ind w:left="192" w:hanging="192"/>
              <w:rPr>
                <w:b/>
                <w:bCs/>
                <w:i/>
                <w:iCs/>
                <w:szCs w:val="22"/>
                <w:highlight w:val="yellow"/>
                <w:lang w:eastAsia="en-GB"/>
              </w:rPr>
            </w:pPr>
            <w:r w:rsidRPr="00122CA3">
              <w:rPr>
                <w:b/>
                <w:bCs/>
                <w:i/>
                <w:iCs/>
                <w:szCs w:val="22"/>
                <w:lang w:eastAsia="en-GB"/>
              </w:rPr>
              <w:t>Short-</w:t>
            </w:r>
            <w:proofErr w:type="gramStart"/>
            <w:r w:rsidRPr="00122CA3">
              <w:rPr>
                <w:b/>
                <w:bCs/>
                <w:i/>
                <w:iCs/>
                <w:szCs w:val="22"/>
                <w:lang w:eastAsia="en-GB"/>
              </w:rPr>
              <w:t xml:space="preserve">term </w:t>
            </w:r>
            <w:r w:rsidR="0097209B">
              <w:rPr>
                <w:b/>
                <w:bCs/>
                <w:i/>
                <w:iCs/>
                <w:szCs w:val="22"/>
                <w:lang w:eastAsia="en-GB"/>
              </w:rPr>
              <w:t xml:space="preserve"> borrowings</w:t>
            </w:r>
            <w:proofErr w:type="gramEnd"/>
            <w:r w:rsidR="0097209B">
              <w:rPr>
                <w:b/>
                <w:bCs/>
                <w:i/>
                <w:iCs/>
                <w:szCs w:val="22"/>
                <w:lang w:eastAsia="en-GB"/>
              </w:rPr>
              <w:t xml:space="preserve"> </w:t>
            </w:r>
            <w:r w:rsidR="00544D3F">
              <w:rPr>
                <w:b/>
                <w:bCs/>
                <w:i/>
                <w:iCs/>
                <w:szCs w:val="22"/>
                <w:lang w:eastAsia="en-GB"/>
              </w:rPr>
              <w:t>from</w:t>
            </w:r>
          </w:p>
        </w:tc>
        <w:tc>
          <w:tcPr>
            <w:tcW w:w="1080" w:type="dxa"/>
            <w:vAlign w:val="bottom"/>
            <w:hideMark/>
          </w:tcPr>
          <w:p w14:paraId="031F47EF" w14:textId="4CCEC95A" w:rsidR="00852336" w:rsidRPr="00122CA3" w:rsidRDefault="00852336" w:rsidP="00360792">
            <w:pPr>
              <w:pStyle w:val="acctmergecolhdg"/>
              <w:spacing w:line="240" w:lineRule="atLeast"/>
              <w:ind w:left="-83" w:right="-79" w:firstLine="4"/>
              <w:rPr>
                <w:b w:val="0"/>
                <w:bCs/>
                <w:szCs w:val="22"/>
                <w:lang w:eastAsia="en-GB"/>
              </w:rPr>
            </w:pPr>
            <w:r w:rsidRPr="00122CA3">
              <w:rPr>
                <w:b w:val="0"/>
                <w:bCs/>
                <w:szCs w:val="22"/>
                <w:lang w:eastAsia="en-GB"/>
              </w:rPr>
              <w:t>31 December 202</w:t>
            </w:r>
            <w:r w:rsidR="006F109C">
              <w:rPr>
                <w:b w:val="0"/>
                <w:bCs/>
                <w:szCs w:val="22"/>
                <w:lang w:eastAsia="en-GB"/>
              </w:rPr>
              <w:t>3</w:t>
            </w:r>
          </w:p>
        </w:tc>
        <w:tc>
          <w:tcPr>
            <w:tcW w:w="178" w:type="dxa"/>
            <w:vAlign w:val="bottom"/>
          </w:tcPr>
          <w:p w14:paraId="6217584A" w14:textId="77777777" w:rsidR="00852336" w:rsidRPr="00122CA3" w:rsidRDefault="00852336" w:rsidP="00360792">
            <w:pPr>
              <w:pStyle w:val="acctmergecolhdg"/>
              <w:spacing w:line="240" w:lineRule="atLeast"/>
              <w:ind w:left="-83" w:firstLine="4"/>
              <w:rPr>
                <w:b w:val="0"/>
                <w:bCs/>
                <w:szCs w:val="22"/>
                <w:lang w:eastAsia="en-GB"/>
              </w:rPr>
            </w:pPr>
          </w:p>
        </w:tc>
        <w:tc>
          <w:tcPr>
            <w:tcW w:w="1063" w:type="dxa"/>
            <w:vAlign w:val="bottom"/>
            <w:hideMark/>
          </w:tcPr>
          <w:p w14:paraId="653840C9" w14:textId="717F3D6A" w:rsidR="00852336" w:rsidRDefault="00B23593" w:rsidP="00360792">
            <w:pPr>
              <w:pStyle w:val="acctmergecolhdg"/>
              <w:spacing w:line="240" w:lineRule="atLeast"/>
              <w:ind w:left="-83" w:firstLine="4"/>
              <w:rPr>
                <w:b w:val="0"/>
                <w:bCs/>
                <w:szCs w:val="22"/>
                <w:lang w:eastAsia="en-GB"/>
              </w:rPr>
            </w:pPr>
            <w:r>
              <w:rPr>
                <w:b w:val="0"/>
                <w:bCs/>
                <w:szCs w:val="22"/>
                <w:lang w:eastAsia="en-GB"/>
              </w:rPr>
              <w:t>3</w:t>
            </w:r>
            <w:r w:rsidR="006F109C">
              <w:rPr>
                <w:b w:val="0"/>
                <w:bCs/>
                <w:szCs w:val="22"/>
                <w:lang w:eastAsia="en-GB"/>
              </w:rPr>
              <w:t>1</w:t>
            </w:r>
          </w:p>
          <w:p w14:paraId="7842B699" w14:textId="142E26B4" w:rsidR="006845F0" w:rsidRDefault="006F109C" w:rsidP="00360792">
            <w:pPr>
              <w:pStyle w:val="acctmergecolhdg"/>
              <w:spacing w:line="240" w:lineRule="atLeast"/>
              <w:ind w:left="-83" w:firstLine="4"/>
              <w:rPr>
                <w:b w:val="0"/>
                <w:bCs/>
                <w:szCs w:val="22"/>
                <w:lang w:eastAsia="en-GB"/>
              </w:rPr>
            </w:pPr>
            <w:r>
              <w:rPr>
                <w:b w:val="0"/>
                <w:bCs/>
                <w:szCs w:val="22"/>
                <w:lang w:eastAsia="en-GB"/>
              </w:rPr>
              <w:t>March</w:t>
            </w:r>
          </w:p>
          <w:p w14:paraId="7E4500BB" w14:textId="4D6AFA9A" w:rsidR="00852336" w:rsidRPr="00122CA3" w:rsidRDefault="00B23593" w:rsidP="00360792">
            <w:pPr>
              <w:pStyle w:val="acctmergecolhdg"/>
              <w:spacing w:line="240" w:lineRule="atLeast"/>
              <w:ind w:left="-83" w:firstLine="4"/>
              <w:rPr>
                <w:b w:val="0"/>
                <w:bCs/>
                <w:szCs w:val="22"/>
                <w:lang w:eastAsia="en-GB"/>
              </w:rPr>
            </w:pPr>
            <w:r>
              <w:rPr>
                <w:b w:val="0"/>
                <w:bCs/>
                <w:szCs w:val="22"/>
                <w:lang w:eastAsia="en-GB"/>
              </w:rPr>
              <w:t>202</w:t>
            </w:r>
            <w:r w:rsidR="006F109C">
              <w:rPr>
                <w:b w:val="0"/>
                <w:bCs/>
                <w:szCs w:val="22"/>
                <w:lang w:eastAsia="en-GB"/>
              </w:rPr>
              <w:t>4</w:t>
            </w:r>
          </w:p>
        </w:tc>
        <w:tc>
          <w:tcPr>
            <w:tcW w:w="178" w:type="dxa"/>
          </w:tcPr>
          <w:p w14:paraId="3839F85A" w14:textId="77777777" w:rsidR="00852336" w:rsidRPr="00122CA3" w:rsidRDefault="00852336" w:rsidP="00360792">
            <w:pPr>
              <w:pStyle w:val="acctmergecolhdg"/>
              <w:spacing w:line="240" w:lineRule="atLeast"/>
              <w:ind w:left="-83" w:right="-79" w:firstLine="4"/>
              <w:rPr>
                <w:b w:val="0"/>
                <w:bCs/>
                <w:szCs w:val="22"/>
                <w:lang w:eastAsia="en-GB"/>
              </w:rPr>
            </w:pPr>
          </w:p>
        </w:tc>
        <w:tc>
          <w:tcPr>
            <w:tcW w:w="1021" w:type="dxa"/>
            <w:vAlign w:val="bottom"/>
            <w:hideMark/>
          </w:tcPr>
          <w:p w14:paraId="22F95642" w14:textId="18CD92FA" w:rsidR="00852336" w:rsidRPr="00122CA3" w:rsidRDefault="00852336" w:rsidP="00360792">
            <w:pPr>
              <w:pStyle w:val="acctmergecolhdg"/>
              <w:spacing w:line="240" w:lineRule="atLeast"/>
              <w:ind w:left="-83" w:right="-79" w:firstLine="4"/>
              <w:rPr>
                <w:b w:val="0"/>
                <w:bCs/>
                <w:szCs w:val="22"/>
                <w:lang w:eastAsia="en-GB"/>
              </w:rPr>
            </w:pPr>
            <w:r w:rsidRPr="00122CA3">
              <w:rPr>
                <w:b w:val="0"/>
                <w:bCs/>
                <w:szCs w:val="22"/>
                <w:lang w:eastAsia="en-GB"/>
              </w:rPr>
              <w:t>31 December 202</w:t>
            </w:r>
            <w:r w:rsidR="006F109C">
              <w:rPr>
                <w:b w:val="0"/>
                <w:bCs/>
                <w:szCs w:val="22"/>
                <w:lang w:eastAsia="en-GB"/>
              </w:rPr>
              <w:t>3</w:t>
            </w:r>
          </w:p>
        </w:tc>
        <w:tc>
          <w:tcPr>
            <w:tcW w:w="178" w:type="dxa"/>
            <w:vAlign w:val="bottom"/>
          </w:tcPr>
          <w:p w14:paraId="526EF958" w14:textId="77777777" w:rsidR="00852336" w:rsidRPr="00122CA3" w:rsidRDefault="00852336" w:rsidP="00360792">
            <w:pPr>
              <w:pStyle w:val="acctmergecolhdg"/>
              <w:spacing w:line="240" w:lineRule="atLeast"/>
              <w:rPr>
                <w:b w:val="0"/>
                <w:bCs/>
                <w:szCs w:val="22"/>
                <w:lang w:eastAsia="en-GB"/>
              </w:rPr>
            </w:pPr>
          </w:p>
        </w:tc>
        <w:tc>
          <w:tcPr>
            <w:tcW w:w="982" w:type="dxa"/>
            <w:vAlign w:val="bottom"/>
            <w:hideMark/>
          </w:tcPr>
          <w:p w14:paraId="066076DF" w14:textId="77777777" w:rsidR="00852336" w:rsidRPr="00122CA3" w:rsidRDefault="00852336" w:rsidP="00360792">
            <w:pPr>
              <w:pStyle w:val="acctmergecolhdg"/>
              <w:spacing w:line="240" w:lineRule="atLeast"/>
              <w:ind w:left="-83" w:right="-79" w:firstLine="4"/>
              <w:rPr>
                <w:b w:val="0"/>
                <w:bCs/>
                <w:szCs w:val="22"/>
                <w:lang w:eastAsia="en-GB"/>
              </w:rPr>
            </w:pPr>
            <w:r w:rsidRPr="00122CA3">
              <w:rPr>
                <w:b w:val="0"/>
                <w:bCs/>
                <w:szCs w:val="22"/>
                <w:lang w:eastAsia="en-GB"/>
              </w:rPr>
              <w:t>Increase</w:t>
            </w:r>
          </w:p>
        </w:tc>
        <w:tc>
          <w:tcPr>
            <w:tcW w:w="178" w:type="dxa"/>
            <w:vAlign w:val="bottom"/>
          </w:tcPr>
          <w:p w14:paraId="3DBCEA94" w14:textId="77777777" w:rsidR="00852336" w:rsidRPr="00122CA3" w:rsidRDefault="00852336" w:rsidP="00360792">
            <w:pPr>
              <w:pStyle w:val="acctmergecolhdg"/>
              <w:spacing w:line="240" w:lineRule="atLeast"/>
              <w:rPr>
                <w:b w:val="0"/>
                <w:bCs/>
                <w:szCs w:val="22"/>
                <w:highlight w:val="yellow"/>
                <w:lang w:eastAsia="en-GB"/>
              </w:rPr>
            </w:pPr>
          </w:p>
        </w:tc>
        <w:tc>
          <w:tcPr>
            <w:tcW w:w="992" w:type="dxa"/>
            <w:vAlign w:val="bottom"/>
            <w:hideMark/>
          </w:tcPr>
          <w:p w14:paraId="138017FE" w14:textId="77777777" w:rsidR="00852336" w:rsidRPr="00122CA3" w:rsidRDefault="00852336" w:rsidP="00360792">
            <w:pPr>
              <w:pStyle w:val="acctmergecolhdg"/>
              <w:spacing w:line="240" w:lineRule="atLeast"/>
              <w:ind w:left="-83" w:right="-79" w:firstLine="4"/>
              <w:rPr>
                <w:b w:val="0"/>
                <w:bCs/>
                <w:szCs w:val="22"/>
                <w:lang w:eastAsia="en-GB"/>
              </w:rPr>
            </w:pPr>
            <w:r w:rsidRPr="00122CA3">
              <w:rPr>
                <w:b w:val="0"/>
                <w:bCs/>
                <w:szCs w:val="22"/>
                <w:lang w:eastAsia="en-GB"/>
              </w:rPr>
              <w:t>Decrease</w:t>
            </w:r>
          </w:p>
        </w:tc>
        <w:tc>
          <w:tcPr>
            <w:tcW w:w="178" w:type="dxa"/>
            <w:vAlign w:val="bottom"/>
          </w:tcPr>
          <w:p w14:paraId="34253827" w14:textId="77777777" w:rsidR="00852336" w:rsidRPr="00122CA3" w:rsidRDefault="00852336" w:rsidP="00360792">
            <w:pPr>
              <w:pStyle w:val="acctmergecolhdg"/>
              <w:spacing w:line="240" w:lineRule="atLeast"/>
              <w:rPr>
                <w:b w:val="0"/>
                <w:bCs/>
                <w:szCs w:val="22"/>
                <w:lang w:eastAsia="en-GB"/>
              </w:rPr>
            </w:pPr>
          </w:p>
        </w:tc>
        <w:tc>
          <w:tcPr>
            <w:tcW w:w="1080" w:type="dxa"/>
            <w:vAlign w:val="bottom"/>
            <w:hideMark/>
          </w:tcPr>
          <w:p w14:paraId="4D212AFD" w14:textId="4B78D597" w:rsidR="00852336" w:rsidRDefault="00852336" w:rsidP="00360792">
            <w:pPr>
              <w:pStyle w:val="acctmergecolhdg"/>
              <w:spacing w:line="240" w:lineRule="atLeast"/>
              <w:ind w:left="-83" w:firstLine="4"/>
              <w:rPr>
                <w:b w:val="0"/>
                <w:bCs/>
                <w:szCs w:val="22"/>
                <w:lang w:eastAsia="en-GB"/>
              </w:rPr>
            </w:pPr>
            <w:r>
              <w:rPr>
                <w:b w:val="0"/>
                <w:bCs/>
                <w:szCs w:val="22"/>
                <w:lang w:eastAsia="en-GB"/>
              </w:rPr>
              <w:t>3</w:t>
            </w:r>
            <w:r w:rsidR="006F109C">
              <w:rPr>
                <w:b w:val="0"/>
                <w:bCs/>
                <w:szCs w:val="22"/>
                <w:lang w:eastAsia="en-GB"/>
              </w:rPr>
              <w:t>1</w:t>
            </w:r>
          </w:p>
          <w:p w14:paraId="7CC67C2C" w14:textId="01FA1DF9" w:rsidR="00360792" w:rsidRDefault="006F109C" w:rsidP="00360792">
            <w:pPr>
              <w:pStyle w:val="acctmergecolhdg"/>
              <w:spacing w:line="240" w:lineRule="atLeast"/>
              <w:ind w:left="-83" w:firstLine="4"/>
              <w:rPr>
                <w:b w:val="0"/>
                <w:bCs/>
                <w:szCs w:val="22"/>
                <w:lang w:eastAsia="en-GB"/>
              </w:rPr>
            </w:pPr>
            <w:r>
              <w:rPr>
                <w:b w:val="0"/>
                <w:bCs/>
                <w:szCs w:val="22"/>
                <w:lang w:eastAsia="en-GB"/>
              </w:rPr>
              <w:t>March</w:t>
            </w:r>
          </w:p>
          <w:p w14:paraId="113B0A17" w14:textId="19A845D4" w:rsidR="00852336" w:rsidRPr="00122CA3" w:rsidRDefault="00852336" w:rsidP="00360792">
            <w:pPr>
              <w:pStyle w:val="acctmergecolhdg"/>
              <w:spacing w:line="240" w:lineRule="atLeast"/>
              <w:ind w:left="-83" w:right="-79" w:firstLine="4"/>
              <w:rPr>
                <w:b w:val="0"/>
                <w:bCs/>
                <w:szCs w:val="22"/>
                <w:lang w:eastAsia="en-GB"/>
              </w:rPr>
            </w:pPr>
            <w:r>
              <w:rPr>
                <w:b w:val="0"/>
                <w:bCs/>
                <w:szCs w:val="22"/>
                <w:lang w:eastAsia="en-GB"/>
              </w:rPr>
              <w:t>202</w:t>
            </w:r>
            <w:r w:rsidR="006F109C">
              <w:rPr>
                <w:b w:val="0"/>
                <w:bCs/>
                <w:szCs w:val="22"/>
                <w:lang w:eastAsia="en-GB"/>
              </w:rPr>
              <w:t>4</w:t>
            </w:r>
          </w:p>
        </w:tc>
      </w:tr>
      <w:tr w:rsidR="00852336" w:rsidRPr="00122CA3" w14:paraId="4CD01D97" w14:textId="77777777" w:rsidTr="005F5BF6">
        <w:trPr>
          <w:cantSplit/>
          <w:trHeight w:val="263"/>
          <w:tblHeader/>
        </w:trPr>
        <w:tc>
          <w:tcPr>
            <w:tcW w:w="2250" w:type="dxa"/>
            <w:vAlign w:val="bottom"/>
          </w:tcPr>
          <w:p w14:paraId="6C390609" w14:textId="77777777" w:rsidR="00852336" w:rsidRPr="00122CA3" w:rsidRDefault="00852336" w:rsidP="00360792">
            <w:pPr>
              <w:pStyle w:val="acctfourfigures"/>
              <w:tabs>
                <w:tab w:val="left" w:pos="720"/>
              </w:tabs>
              <w:spacing w:line="240" w:lineRule="atLeast"/>
              <w:jc w:val="center"/>
              <w:rPr>
                <w:b/>
                <w:bCs/>
                <w:i/>
                <w:iCs/>
                <w:szCs w:val="22"/>
                <w:lang w:eastAsia="en-GB"/>
              </w:rPr>
            </w:pPr>
          </w:p>
        </w:tc>
        <w:tc>
          <w:tcPr>
            <w:tcW w:w="2321" w:type="dxa"/>
            <w:gridSpan w:val="3"/>
            <w:vAlign w:val="bottom"/>
            <w:hideMark/>
          </w:tcPr>
          <w:p w14:paraId="62A97D5B" w14:textId="77777777" w:rsidR="00852336" w:rsidRPr="00122CA3" w:rsidRDefault="00852336" w:rsidP="00360792">
            <w:pPr>
              <w:pStyle w:val="acctmergecolhdg"/>
              <w:spacing w:line="240" w:lineRule="atLeast"/>
              <w:ind w:left="-83" w:firstLine="4"/>
              <w:rPr>
                <w:b w:val="0"/>
                <w:bCs/>
                <w:i/>
                <w:iCs/>
                <w:szCs w:val="22"/>
                <w:lang w:eastAsia="en-GB"/>
              </w:rPr>
            </w:pPr>
            <w:r w:rsidRPr="00122CA3">
              <w:rPr>
                <w:b w:val="0"/>
                <w:bCs/>
                <w:i/>
                <w:iCs/>
                <w:szCs w:val="22"/>
                <w:lang w:eastAsia="en-GB"/>
              </w:rPr>
              <w:t>(% per annum)</w:t>
            </w:r>
          </w:p>
        </w:tc>
        <w:tc>
          <w:tcPr>
            <w:tcW w:w="178" w:type="dxa"/>
          </w:tcPr>
          <w:p w14:paraId="1B3AF017" w14:textId="77777777" w:rsidR="00852336" w:rsidRPr="00122CA3" w:rsidRDefault="00852336" w:rsidP="00360792">
            <w:pPr>
              <w:pStyle w:val="acctmergecolhdg"/>
              <w:spacing w:line="240" w:lineRule="atLeast"/>
              <w:ind w:left="-83" w:right="-79" w:firstLine="4"/>
              <w:rPr>
                <w:b w:val="0"/>
                <w:bCs/>
                <w:i/>
                <w:iCs/>
                <w:szCs w:val="22"/>
                <w:lang w:eastAsia="en-GB"/>
              </w:rPr>
            </w:pPr>
          </w:p>
        </w:tc>
        <w:tc>
          <w:tcPr>
            <w:tcW w:w="4609" w:type="dxa"/>
            <w:gridSpan w:val="7"/>
            <w:vAlign w:val="bottom"/>
            <w:hideMark/>
          </w:tcPr>
          <w:p w14:paraId="3F1968A3" w14:textId="77777777" w:rsidR="00852336" w:rsidRPr="00122CA3" w:rsidRDefault="00852336" w:rsidP="00360792">
            <w:pPr>
              <w:pStyle w:val="acctmergecolhdg"/>
              <w:spacing w:line="240" w:lineRule="atLeast"/>
              <w:ind w:left="-83" w:firstLine="4"/>
              <w:rPr>
                <w:b w:val="0"/>
                <w:bCs/>
                <w:i/>
                <w:iCs/>
                <w:szCs w:val="22"/>
                <w:lang w:eastAsia="en-GB"/>
              </w:rPr>
            </w:pPr>
            <w:r w:rsidRPr="00122CA3">
              <w:rPr>
                <w:b w:val="0"/>
                <w:bCs/>
                <w:i/>
                <w:iCs/>
                <w:szCs w:val="22"/>
                <w:lang w:eastAsia="en-GB"/>
              </w:rPr>
              <w:t>(in thousand Baht)</w:t>
            </w:r>
          </w:p>
        </w:tc>
      </w:tr>
      <w:tr w:rsidR="009132D3" w:rsidRPr="00122CA3" w14:paraId="251211E0" w14:textId="77777777" w:rsidTr="00852336">
        <w:trPr>
          <w:cantSplit/>
          <w:trHeight w:val="272"/>
        </w:trPr>
        <w:tc>
          <w:tcPr>
            <w:tcW w:w="2250" w:type="dxa"/>
            <w:hideMark/>
          </w:tcPr>
          <w:p w14:paraId="670C04AB" w14:textId="77777777" w:rsidR="009132D3" w:rsidRPr="00122CA3" w:rsidRDefault="009132D3" w:rsidP="009132D3">
            <w:pPr>
              <w:rPr>
                <w:rFonts w:ascii="Times New Roman" w:hAnsi="Times New Roman" w:cs="Times New Roman"/>
                <w:sz w:val="22"/>
                <w:szCs w:val="22"/>
                <w:lang w:eastAsia="en-GB"/>
              </w:rPr>
            </w:pPr>
            <w:r w:rsidRPr="00122CA3">
              <w:rPr>
                <w:rFonts w:ascii="Times New Roman" w:hAnsi="Times New Roman" w:cs="Times New Roman"/>
                <w:sz w:val="22"/>
                <w:szCs w:val="22"/>
                <w:lang w:eastAsia="en-GB"/>
              </w:rPr>
              <w:t>Ultimate parent</w:t>
            </w:r>
          </w:p>
        </w:tc>
        <w:tc>
          <w:tcPr>
            <w:tcW w:w="1080" w:type="dxa"/>
            <w:vAlign w:val="bottom"/>
          </w:tcPr>
          <w:p w14:paraId="531BF3A7" w14:textId="3D762E5F" w:rsidR="009132D3" w:rsidRPr="00122CA3" w:rsidRDefault="009132D3" w:rsidP="009132D3">
            <w:pPr>
              <w:pStyle w:val="acctfourfigures"/>
              <w:tabs>
                <w:tab w:val="clear" w:pos="765"/>
                <w:tab w:val="decimal" w:pos="817"/>
              </w:tabs>
              <w:spacing w:line="240" w:lineRule="atLeast"/>
              <w:ind w:left="-170" w:right="11"/>
              <w:jc w:val="center"/>
              <w:rPr>
                <w:szCs w:val="22"/>
                <w:lang w:eastAsia="en-GB"/>
              </w:rPr>
            </w:pPr>
            <w:r w:rsidRPr="00122CA3">
              <w:rPr>
                <w:szCs w:val="22"/>
                <w:lang w:eastAsia="en-GB"/>
              </w:rPr>
              <w:t xml:space="preserve">4.60 </w:t>
            </w:r>
            <w:r>
              <w:rPr>
                <w:szCs w:val="22"/>
                <w:lang w:eastAsia="en-GB"/>
              </w:rPr>
              <w:t>-</w:t>
            </w:r>
            <w:r w:rsidRPr="00122CA3">
              <w:rPr>
                <w:szCs w:val="22"/>
                <w:lang w:eastAsia="en-GB"/>
              </w:rPr>
              <w:t xml:space="preserve"> </w:t>
            </w:r>
            <w:r>
              <w:rPr>
                <w:szCs w:val="22"/>
                <w:lang w:eastAsia="en-GB"/>
              </w:rPr>
              <w:t>5.0</w:t>
            </w:r>
            <w:r w:rsidRPr="00122CA3">
              <w:rPr>
                <w:szCs w:val="22"/>
                <w:lang w:eastAsia="en-GB"/>
              </w:rPr>
              <w:t>0</w:t>
            </w:r>
          </w:p>
        </w:tc>
        <w:tc>
          <w:tcPr>
            <w:tcW w:w="178" w:type="dxa"/>
          </w:tcPr>
          <w:p w14:paraId="725F3E35" w14:textId="77777777" w:rsidR="009132D3" w:rsidRPr="00122CA3" w:rsidRDefault="009132D3" w:rsidP="009132D3">
            <w:pPr>
              <w:pStyle w:val="acctfourfigures"/>
              <w:tabs>
                <w:tab w:val="decimal" w:pos="731"/>
              </w:tabs>
              <w:spacing w:line="240" w:lineRule="atLeast"/>
              <w:ind w:left="-83" w:right="11" w:firstLine="4"/>
              <w:rPr>
                <w:szCs w:val="22"/>
                <w:lang w:eastAsia="en-GB"/>
              </w:rPr>
            </w:pPr>
          </w:p>
        </w:tc>
        <w:tc>
          <w:tcPr>
            <w:tcW w:w="1063" w:type="dxa"/>
            <w:vAlign w:val="bottom"/>
          </w:tcPr>
          <w:p w14:paraId="4AE270B6" w14:textId="4E35B8AD" w:rsidR="009132D3" w:rsidRPr="00122CA3" w:rsidRDefault="009132D3" w:rsidP="009132D3">
            <w:pPr>
              <w:pStyle w:val="acctfourfigures"/>
              <w:tabs>
                <w:tab w:val="clear" w:pos="765"/>
                <w:tab w:val="decimal" w:pos="370"/>
              </w:tabs>
              <w:spacing w:line="240" w:lineRule="atLeast"/>
              <w:ind w:left="-170" w:right="11"/>
              <w:rPr>
                <w:szCs w:val="22"/>
                <w:lang w:eastAsia="en-GB"/>
              </w:rPr>
            </w:pPr>
            <w:r w:rsidRPr="00122CA3">
              <w:rPr>
                <w:szCs w:val="22"/>
                <w:lang w:eastAsia="en-GB"/>
              </w:rPr>
              <w:t xml:space="preserve">4.60 </w:t>
            </w:r>
            <w:r>
              <w:rPr>
                <w:szCs w:val="22"/>
                <w:lang w:eastAsia="en-GB"/>
              </w:rPr>
              <w:t>-</w:t>
            </w:r>
            <w:r w:rsidRPr="00122CA3">
              <w:rPr>
                <w:szCs w:val="22"/>
                <w:lang w:eastAsia="en-GB"/>
              </w:rPr>
              <w:t xml:space="preserve"> </w:t>
            </w:r>
            <w:r>
              <w:rPr>
                <w:szCs w:val="22"/>
                <w:lang w:eastAsia="en-GB"/>
              </w:rPr>
              <w:t>5.0</w:t>
            </w:r>
            <w:r w:rsidRPr="00122CA3">
              <w:rPr>
                <w:szCs w:val="22"/>
                <w:lang w:eastAsia="en-GB"/>
              </w:rPr>
              <w:t>0</w:t>
            </w:r>
          </w:p>
        </w:tc>
        <w:tc>
          <w:tcPr>
            <w:tcW w:w="178" w:type="dxa"/>
          </w:tcPr>
          <w:p w14:paraId="6C0AE0E3" w14:textId="77777777" w:rsidR="009132D3" w:rsidRPr="00122CA3" w:rsidRDefault="009132D3" w:rsidP="009132D3">
            <w:pPr>
              <w:pStyle w:val="acctfourfigures"/>
              <w:tabs>
                <w:tab w:val="decimal" w:pos="731"/>
              </w:tabs>
              <w:spacing w:line="240" w:lineRule="atLeast"/>
              <w:ind w:left="-79" w:right="-72"/>
              <w:rPr>
                <w:szCs w:val="22"/>
                <w:lang w:eastAsia="en-GB"/>
              </w:rPr>
            </w:pPr>
          </w:p>
        </w:tc>
        <w:tc>
          <w:tcPr>
            <w:tcW w:w="1021" w:type="dxa"/>
            <w:tcBorders>
              <w:bottom w:val="double" w:sz="4" w:space="0" w:color="auto"/>
            </w:tcBorders>
            <w:vAlign w:val="bottom"/>
          </w:tcPr>
          <w:p w14:paraId="78625E72" w14:textId="08223D5E" w:rsidR="009132D3" w:rsidRPr="00122CA3" w:rsidRDefault="009132D3" w:rsidP="009132D3">
            <w:pPr>
              <w:pStyle w:val="acctfourfigures"/>
              <w:tabs>
                <w:tab w:val="clear" w:pos="765"/>
                <w:tab w:val="decimal" w:pos="839"/>
              </w:tabs>
              <w:spacing w:line="240" w:lineRule="atLeast"/>
              <w:ind w:right="11"/>
              <w:rPr>
                <w:b/>
                <w:bCs/>
                <w:szCs w:val="22"/>
                <w:lang w:eastAsia="en-GB"/>
              </w:rPr>
            </w:pPr>
            <w:r w:rsidRPr="00C5529E">
              <w:rPr>
                <w:b/>
                <w:bCs/>
                <w:szCs w:val="22"/>
              </w:rPr>
              <w:t>758,937</w:t>
            </w:r>
          </w:p>
        </w:tc>
        <w:tc>
          <w:tcPr>
            <w:tcW w:w="178" w:type="dxa"/>
          </w:tcPr>
          <w:p w14:paraId="70CE3086" w14:textId="77777777" w:rsidR="009132D3" w:rsidRPr="00122CA3" w:rsidRDefault="009132D3" w:rsidP="009132D3">
            <w:pPr>
              <w:pStyle w:val="acctfourfigures"/>
              <w:spacing w:line="240" w:lineRule="atLeast"/>
              <w:rPr>
                <w:szCs w:val="22"/>
                <w:lang w:eastAsia="en-GB"/>
              </w:rPr>
            </w:pPr>
          </w:p>
        </w:tc>
        <w:tc>
          <w:tcPr>
            <w:tcW w:w="982" w:type="dxa"/>
            <w:vAlign w:val="bottom"/>
          </w:tcPr>
          <w:p w14:paraId="31288149" w14:textId="48ADD857" w:rsidR="009132D3" w:rsidRPr="009132D3" w:rsidRDefault="009132D3" w:rsidP="009132D3">
            <w:pPr>
              <w:pStyle w:val="acctfourfigures"/>
              <w:tabs>
                <w:tab w:val="clear" w:pos="765"/>
                <w:tab w:val="decimal" w:pos="468"/>
              </w:tabs>
              <w:spacing w:line="240" w:lineRule="atLeast"/>
              <w:ind w:right="11"/>
              <w:rPr>
                <w:b/>
                <w:bCs/>
                <w:szCs w:val="22"/>
                <w:lang w:eastAsia="en-GB"/>
              </w:rPr>
            </w:pPr>
            <w:r w:rsidRPr="009132D3">
              <w:rPr>
                <w:b/>
                <w:bCs/>
                <w:szCs w:val="22"/>
                <w:lang w:eastAsia="en-GB"/>
              </w:rPr>
              <w:t>-</w:t>
            </w:r>
          </w:p>
        </w:tc>
        <w:tc>
          <w:tcPr>
            <w:tcW w:w="178" w:type="dxa"/>
          </w:tcPr>
          <w:p w14:paraId="79F4AA0E" w14:textId="77777777" w:rsidR="009132D3" w:rsidRPr="00122CA3" w:rsidRDefault="009132D3" w:rsidP="009132D3">
            <w:pPr>
              <w:pStyle w:val="acctfourfigures"/>
              <w:spacing w:line="240" w:lineRule="atLeast"/>
              <w:rPr>
                <w:szCs w:val="22"/>
                <w:lang w:eastAsia="en-GB"/>
              </w:rPr>
            </w:pPr>
          </w:p>
        </w:tc>
        <w:tc>
          <w:tcPr>
            <w:tcW w:w="992" w:type="dxa"/>
            <w:vAlign w:val="bottom"/>
          </w:tcPr>
          <w:p w14:paraId="3A2CC170" w14:textId="50516E1A" w:rsidR="009132D3" w:rsidRPr="00544D3F" w:rsidRDefault="009132D3" w:rsidP="009132D3">
            <w:pPr>
              <w:pStyle w:val="acctfourfigures"/>
              <w:tabs>
                <w:tab w:val="clear" w:pos="765"/>
                <w:tab w:val="decimal" w:pos="468"/>
              </w:tabs>
              <w:spacing w:line="240" w:lineRule="atLeast"/>
              <w:ind w:right="11"/>
              <w:rPr>
                <w:b/>
                <w:bCs/>
                <w:szCs w:val="22"/>
                <w:lang w:eastAsia="en-GB"/>
              </w:rPr>
            </w:pPr>
            <w:r>
              <w:rPr>
                <w:b/>
                <w:bCs/>
                <w:szCs w:val="22"/>
                <w:lang w:eastAsia="en-GB"/>
              </w:rPr>
              <w:t>-</w:t>
            </w:r>
          </w:p>
        </w:tc>
        <w:tc>
          <w:tcPr>
            <w:tcW w:w="178" w:type="dxa"/>
          </w:tcPr>
          <w:p w14:paraId="6205C452" w14:textId="77777777" w:rsidR="009132D3" w:rsidRPr="00122CA3" w:rsidRDefault="009132D3" w:rsidP="009132D3">
            <w:pPr>
              <w:pStyle w:val="acctfourfigures"/>
              <w:spacing w:line="240" w:lineRule="atLeast"/>
              <w:rPr>
                <w:szCs w:val="22"/>
                <w:lang w:eastAsia="en-GB"/>
              </w:rPr>
            </w:pPr>
          </w:p>
        </w:tc>
        <w:tc>
          <w:tcPr>
            <w:tcW w:w="1080" w:type="dxa"/>
            <w:tcBorders>
              <w:bottom w:val="double" w:sz="4" w:space="0" w:color="auto"/>
            </w:tcBorders>
            <w:vAlign w:val="bottom"/>
          </w:tcPr>
          <w:p w14:paraId="12496771" w14:textId="7E5E5E53" w:rsidR="009132D3" w:rsidRPr="00122CA3" w:rsidRDefault="009132D3" w:rsidP="009132D3">
            <w:pPr>
              <w:pStyle w:val="acctfourfigures"/>
              <w:tabs>
                <w:tab w:val="clear" w:pos="765"/>
                <w:tab w:val="decimal" w:pos="839"/>
              </w:tabs>
              <w:spacing w:line="240" w:lineRule="atLeast"/>
              <w:ind w:right="11"/>
              <w:rPr>
                <w:b/>
                <w:bCs/>
                <w:szCs w:val="22"/>
              </w:rPr>
            </w:pPr>
            <w:r w:rsidRPr="00C5529E">
              <w:rPr>
                <w:b/>
                <w:bCs/>
                <w:szCs w:val="22"/>
              </w:rPr>
              <w:t>758,937</w:t>
            </w:r>
          </w:p>
        </w:tc>
      </w:tr>
    </w:tbl>
    <w:p w14:paraId="181579BE" w14:textId="77777777" w:rsidR="0030295D" w:rsidRPr="009C5D3C" w:rsidRDefault="0030295D" w:rsidP="006C2D83">
      <w:pPr>
        <w:rPr>
          <w:rFonts w:ascii="Times New Roman" w:hAnsi="Times New Roman" w:cs="Times New Roman"/>
          <w:sz w:val="22"/>
          <w:szCs w:val="22"/>
        </w:rPr>
      </w:pPr>
    </w:p>
    <w:tbl>
      <w:tblPr>
        <w:tblW w:w="9350" w:type="dxa"/>
        <w:tblInd w:w="450" w:type="dxa"/>
        <w:tblLayout w:type="fixed"/>
        <w:tblCellMar>
          <w:left w:w="79" w:type="dxa"/>
          <w:right w:w="79" w:type="dxa"/>
        </w:tblCellMar>
        <w:tblLook w:val="04A0" w:firstRow="1" w:lastRow="0" w:firstColumn="1" w:lastColumn="0" w:noHBand="0" w:noVBand="1"/>
      </w:tblPr>
      <w:tblGrid>
        <w:gridCol w:w="2250"/>
        <w:gridCol w:w="1080"/>
        <w:gridCol w:w="178"/>
        <w:gridCol w:w="1063"/>
        <w:gridCol w:w="178"/>
        <w:gridCol w:w="1021"/>
        <w:gridCol w:w="178"/>
        <w:gridCol w:w="982"/>
        <w:gridCol w:w="178"/>
        <w:gridCol w:w="992"/>
        <w:gridCol w:w="178"/>
        <w:gridCol w:w="1072"/>
      </w:tblGrid>
      <w:tr w:rsidR="00F25588" w:rsidRPr="00122CA3" w14:paraId="0C75E841" w14:textId="77777777" w:rsidTr="00852336">
        <w:trPr>
          <w:cantSplit/>
          <w:trHeight w:val="272"/>
          <w:tblHeader/>
        </w:trPr>
        <w:tc>
          <w:tcPr>
            <w:tcW w:w="2250" w:type="dxa"/>
            <w:vAlign w:val="bottom"/>
          </w:tcPr>
          <w:p w14:paraId="2D43F5E1" w14:textId="77777777" w:rsidR="00F25588" w:rsidRPr="00122CA3" w:rsidRDefault="00F25588" w:rsidP="00A2704A">
            <w:pPr>
              <w:pStyle w:val="acctfourfigures"/>
              <w:tabs>
                <w:tab w:val="left" w:pos="720"/>
              </w:tabs>
              <w:spacing w:line="240" w:lineRule="exact"/>
              <w:jc w:val="center"/>
              <w:rPr>
                <w:b/>
                <w:bCs/>
                <w:i/>
                <w:iCs/>
                <w:szCs w:val="22"/>
                <w:lang w:eastAsia="en-GB"/>
              </w:rPr>
            </w:pPr>
          </w:p>
        </w:tc>
        <w:tc>
          <w:tcPr>
            <w:tcW w:w="2321" w:type="dxa"/>
            <w:gridSpan w:val="3"/>
            <w:vAlign w:val="bottom"/>
            <w:hideMark/>
          </w:tcPr>
          <w:p w14:paraId="233C86AA" w14:textId="77777777" w:rsidR="00F25588" w:rsidRPr="00122CA3" w:rsidRDefault="00F25588" w:rsidP="00A2704A">
            <w:pPr>
              <w:spacing w:line="240" w:lineRule="exact"/>
              <w:jc w:val="center"/>
              <w:rPr>
                <w:rFonts w:ascii="Times New Roman" w:hAnsi="Times New Roman" w:cs="Times New Roman"/>
                <w:b/>
                <w:bCs/>
                <w:sz w:val="22"/>
                <w:szCs w:val="22"/>
                <w:lang w:eastAsia="en-GB"/>
              </w:rPr>
            </w:pPr>
            <w:r w:rsidRPr="00122CA3">
              <w:rPr>
                <w:rFonts w:ascii="Times New Roman" w:hAnsi="Times New Roman" w:cs="Times New Roman"/>
                <w:b/>
                <w:bCs/>
                <w:sz w:val="22"/>
                <w:szCs w:val="22"/>
                <w:lang w:eastAsia="en-GB"/>
              </w:rPr>
              <w:t>Interest rate</w:t>
            </w:r>
          </w:p>
        </w:tc>
        <w:tc>
          <w:tcPr>
            <w:tcW w:w="178" w:type="dxa"/>
          </w:tcPr>
          <w:p w14:paraId="6406FE00" w14:textId="77777777" w:rsidR="00F25588" w:rsidRPr="00122CA3" w:rsidRDefault="00F25588" w:rsidP="00A2704A">
            <w:pPr>
              <w:pStyle w:val="acctmergecolhdg"/>
              <w:spacing w:line="240" w:lineRule="exact"/>
              <w:ind w:left="-83" w:right="-79" w:firstLine="4"/>
              <w:rPr>
                <w:b w:val="0"/>
                <w:bCs/>
                <w:szCs w:val="22"/>
                <w:lang w:eastAsia="en-GB"/>
              </w:rPr>
            </w:pPr>
          </w:p>
        </w:tc>
        <w:tc>
          <w:tcPr>
            <w:tcW w:w="4601" w:type="dxa"/>
            <w:gridSpan w:val="7"/>
            <w:vAlign w:val="bottom"/>
            <w:hideMark/>
          </w:tcPr>
          <w:p w14:paraId="7B4B2275" w14:textId="088B8F39" w:rsidR="00F25588" w:rsidRPr="00122CA3" w:rsidRDefault="00F25588" w:rsidP="00A2704A">
            <w:pPr>
              <w:pStyle w:val="acctmergecolhdg"/>
              <w:spacing w:line="240" w:lineRule="exact"/>
              <w:rPr>
                <w:b w:val="0"/>
                <w:bCs/>
                <w:szCs w:val="22"/>
                <w:lang w:eastAsia="en-GB"/>
              </w:rPr>
            </w:pPr>
            <w:r w:rsidRPr="00122CA3">
              <w:rPr>
                <w:szCs w:val="22"/>
                <w:lang w:eastAsia="en-GB"/>
              </w:rPr>
              <w:t>Separate financial statements</w:t>
            </w:r>
          </w:p>
        </w:tc>
      </w:tr>
      <w:tr w:rsidR="006F109C" w:rsidRPr="00122CA3" w14:paraId="04D7ED21" w14:textId="77777777" w:rsidTr="00E31672">
        <w:trPr>
          <w:cantSplit/>
          <w:tblHeader/>
        </w:trPr>
        <w:tc>
          <w:tcPr>
            <w:tcW w:w="2250" w:type="dxa"/>
            <w:shd w:val="clear" w:color="auto" w:fill="auto"/>
            <w:vAlign w:val="bottom"/>
            <w:hideMark/>
          </w:tcPr>
          <w:p w14:paraId="225BC1EF" w14:textId="685B0ACB" w:rsidR="006F109C" w:rsidRPr="00122CA3" w:rsidRDefault="006F109C" w:rsidP="0001795A">
            <w:pPr>
              <w:pStyle w:val="acctfourfigures"/>
              <w:tabs>
                <w:tab w:val="left" w:pos="720"/>
              </w:tabs>
              <w:spacing w:line="240" w:lineRule="exact"/>
              <w:ind w:left="192" w:hanging="192"/>
              <w:rPr>
                <w:b/>
                <w:bCs/>
                <w:i/>
                <w:iCs/>
                <w:szCs w:val="22"/>
                <w:highlight w:val="yellow"/>
                <w:lang w:eastAsia="en-GB"/>
              </w:rPr>
            </w:pPr>
            <w:r w:rsidRPr="00122CA3">
              <w:rPr>
                <w:b/>
                <w:bCs/>
                <w:i/>
                <w:iCs/>
                <w:szCs w:val="22"/>
                <w:lang w:eastAsia="en-GB"/>
              </w:rPr>
              <w:t>Short-</w:t>
            </w:r>
            <w:proofErr w:type="gramStart"/>
            <w:r w:rsidRPr="00122CA3">
              <w:rPr>
                <w:b/>
                <w:bCs/>
                <w:i/>
                <w:iCs/>
                <w:szCs w:val="22"/>
                <w:lang w:eastAsia="en-GB"/>
              </w:rPr>
              <w:t xml:space="preserve">term </w:t>
            </w:r>
            <w:r w:rsidR="0097209B">
              <w:rPr>
                <w:b/>
                <w:bCs/>
                <w:i/>
                <w:iCs/>
                <w:szCs w:val="22"/>
                <w:lang w:eastAsia="en-GB"/>
              </w:rPr>
              <w:t xml:space="preserve"> </w:t>
            </w:r>
            <w:r w:rsidR="0001795A">
              <w:rPr>
                <w:b/>
                <w:bCs/>
                <w:i/>
                <w:iCs/>
                <w:szCs w:val="22"/>
                <w:lang w:eastAsia="en-GB"/>
              </w:rPr>
              <w:t>borrowings</w:t>
            </w:r>
            <w:proofErr w:type="gramEnd"/>
            <w:r>
              <w:rPr>
                <w:b/>
                <w:bCs/>
                <w:i/>
                <w:iCs/>
                <w:szCs w:val="22"/>
                <w:lang w:eastAsia="en-GB"/>
              </w:rPr>
              <w:t xml:space="preserve"> from</w:t>
            </w:r>
          </w:p>
        </w:tc>
        <w:tc>
          <w:tcPr>
            <w:tcW w:w="1080" w:type="dxa"/>
            <w:vAlign w:val="bottom"/>
            <w:hideMark/>
          </w:tcPr>
          <w:p w14:paraId="352BA9C5" w14:textId="4A963241" w:rsidR="006F109C" w:rsidRPr="00122CA3" w:rsidRDefault="006F109C" w:rsidP="006F109C">
            <w:pPr>
              <w:pStyle w:val="acctmergecolhdg"/>
              <w:spacing w:line="240" w:lineRule="exact"/>
              <w:ind w:left="-83" w:right="-79" w:firstLine="4"/>
              <w:rPr>
                <w:b w:val="0"/>
                <w:bCs/>
                <w:szCs w:val="22"/>
                <w:lang w:eastAsia="en-GB"/>
              </w:rPr>
            </w:pPr>
            <w:r w:rsidRPr="00122CA3">
              <w:rPr>
                <w:b w:val="0"/>
                <w:bCs/>
                <w:szCs w:val="22"/>
                <w:lang w:eastAsia="en-GB"/>
              </w:rPr>
              <w:t>31 December 202</w:t>
            </w:r>
            <w:r>
              <w:rPr>
                <w:b w:val="0"/>
                <w:bCs/>
                <w:szCs w:val="22"/>
                <w:lang w:eastAsia="en-GB"/>
              </w:rPr>
              <w:t>3</w:t>
            </w:r>
          </w:p>
        </w:tc>
        <w:tc>
          <w:tcPr>
            <w:tcW w:w="178" w:type="dxa"/>
            <w:vAlign w:val="bottom"/>
          </w:tcPr>
          <w:p w14:paraId="671CAA07" w14:textId="77777777" w:rsidR="006F109C" w:rsidRPr="00122CA3" w:rsidRDefault="006F109C" w:rsidP="006F109C">
            <w:pPr>
              <w:pStyle w:val="acctmergecolhdg"/>
              <w:spacing w:line="240" w:lineRule="exact"/>
              <w:ind w:left="-83" w:firstLine="4"/>
              <w:rPr>
                <w:b w:val="0"/>
                <w:bCs/>
                <w:szCs w:val="22"/>
                <w:lang w:eastAsia="en-GB"/>
              </w:rPr>
            </w:pPr>
          </w:p>
        </w:tc>
        <w:tc>
          <w:tcPr>
            <w:tcW w:w="1063" w:type="dxa"/>
            <w:vAlign w:val="bottom"/>
            <w:hideMark/>
          </w:tcPr>
          <w:p w14:paraId="0BEAE3F5" w14:textId="77777777" w:rsidR="006F109C" w:rsidRDefault="006F109C" w:rsidP="006F109C">
            <w:pPr>
              <w:pStyle w:val="acctmergecolhdg"/>
              <w:spacing w:line="240" w:lineRule="atLeast"/>
              <w:ind w:left="-83" w:firstLine="4"/>
              <w:rPr>
                <w:b w:val="0"/>
                <w:bCs/>
                <w:szCs w:val="22"/>
                <w:lang w:eastAsia="en-GB"/>
              </w:rPr>
            </w:pPr>
            <w:r>
              <w:rPr>
                <w:b w:val="0"/>
                <w:bCs/>
                <w:szCs w:val="22"/>
                <w:lang w:eastAsia="en-GB"/>
              </w:rPr>
              <w:t>31</w:t>
            </w:r>
          </w:p>
          <w:p w14:paraId="4D37DD48" w14:textId="77777777" w:rsidR="006F109C" w:rsidRDefault="006F109C" w:rsidP="006F109C">
            <w:pPr>
              <w:pStyle w:val="acctmergecolhdg"/>
              <w:spacing w:line="240" w:lineRule="atLeast"/>
              <w:ind w:left="-83" w:firstLine="4"/>
              <w:rPr>
                <w:b w:val="0"/>
                <w:bCs/>
                <w:szCs w:val="22"/>
                <w:lang w:eastAsia="en-GB"/>
              </w:rPr>
            </w:pPr>
            <w:r>
              <w:rPr>
                <w:b w:val="0"/>
                <w:bCs/>
                <w:szCs w:val="22"/>
                <w:lang w:eastAsia="en-GB"/>
              </w:rPr>
              <w:t>March</w:t>
            </w:r>
          </w:p>
          <w:p w14:paraId="0BF80A43" w14:textId="73310498" w:rsidR="006F109C" w:rsidRPr="00122CA3" w:rsidRDefault="006F109C" w:rsidP="006F109C">
            <w:pPr>
              <w:pStyle w:val="acctmergecolhdg"/>
              <w:spacing w:line="240" w:lineRule="exact"/>
              <w:ind w:left="-83" w:firstLine="4"/>
              <w:rPr>
                <w:b w:val="0"/>
                <w:bCs/>
                <w:szCs w:val="22"/>
                <w:lang w:eastAsia="en-GB"/>
              </w:rPr>
            </w:pPr>
            <w:r>
              <w:rPr>
                <w:b w:val="0"/>
                <w:bCs/>
                <w:szCs w:val="22"/>
                <w:lang w:eastAsia="en-GB"/>
              </w:rPr>
              <w:t>2024</w:t>
            </w:r>
          </w:p>
        </w:tc>
        <w:tc>
          <w:tcPr>
            <w:tcW w:w="178" w:type="dxa"/>
          </w:tcPr>
          <w:p w14:paraId="45AE5DB8" w14:textId="77777777" w:rsidR="006F109C" w:rsidRPr="00122CA3" w:rsidRDefault="006F109C" w:rsidP="006F109C">
            <w:pPr>
              <w:pStyle w:val="acctmergecolhdg"/>
              <w:spacing w:line="240" w:lineRule="exact"/>
              <w:ind w:left="-83" w:right="-79" w:firstLine="4"/>
              <w:rPr>
                <w:b w:val="0"/>
                <w:bCs/>
                <w:szCs w:val="22"/>
                <w:lang w:eastAsia="en-GB"/>
              </w:rPr>
            </w:pPr>
          </w:p>
        </w:tc>
        <w:tc>
          <w:tcPr>
            <w:tcW w:w="1021" w:type="dxa"/>
            <w:vAlign w:val="bottom"/>
            <w:hideMark/>
          </w:tcPr>
          <w:p w14:paraId="4D4E2A38" w14:textId="6B20FD79" w:rsidR="006F109C" w:rsidRPr="00122CA3" w:rsidRDefault="006F109C" w:rsidP="006F109C">
            <w:pPr>
              <w:pStyle w:val="acctmergecolhdg"/>
              <w:spacing w:line="240" w:lineRule="exact"/>
              <w:ind w:left="-83" w:right="-79" w:firstLine="4"/>
              <w:rPr>
                <w:b w:val="0"/>
                <w:bCs/>
                <w:szCs w:val="22"/>
                <w:lang w:eastAsia="en-GB"/>
              </w:rPr>
            </w:pPr>
            <w:r w:rsidRPr="00122CA3">
              <w:rPr>
                <w:b w:val="0"/>
                <w:bCs/>
                <w:szCs w:val="22"/>
                <w:lang w:eastAsia="en-GB"/>
              </w:rPr>
              <w:t>31 December 202</w:t>
            </w:r>
            <w:r>
              <w:rPr>
                <w:b w:val="0"/>
                <w:bCs/>
                <w:szCs w:val="22"/>
                <w:lang w:eastAsia="en-GB"/>
              </w:rPr>
              <w:t>3</w:t>
            </w:r>
          </w:p>
        </w:tc>
        <w:tc>
          <w:tcPr>
            <w:tcW w:w="178" w:type="dxa"/>
            <w:vAlign w:val="bottom"/>
          </w:tcPr>
          <w:p w14:paraId="4AB68008" w14:textId="77777777" w:rsidR="006F109C" w:rsidRPr="00122CA3" w:rsidRDefault="006F109C" w:rsidP="006F109C">
            <w:pPr>
              <w:pStyle w:val="acctmergecolhdg"/>
              <w:spacing w:line="240" w:lineRule="exact"/>
              <w:rPr>
                <w:b w:val="0"/>
                <w:bCs/>
                <w:szCs w:val="22"/>
                <w:lang w:eastAsia="en-GB"/>
              </w:rPr>
            </w:pPr>
          </w:p>
        </w:tc>
        <w:tc>
          <w:tcPr>
            <w:tcW w:w="982" w:type="dxa"/>
            <w:vAlign w:val="bottom"/>
            <w:hideMark/>
          </w:tcPr>
          <w:p w14:paraId="565A9D01" w14:textId="77777777" w:rsidR="006F109C" w:rsidRPr="00122CA3" w:rsidRDefault="006F109C" w:rsidP="006F109C">
            <w:pPr>
              <w:pStyle w:val="acctmergecolhdg"/>
              <w:spacing w:line="240" w:lineRule="exact"/>
              <w:ind w:left="-83" w:right="-79" w:firstLine="4"/>
              <w:rPr>
                <w:b w:val="0"/>
                <w:bCs/>
                <w:szCs w:val="22"/>
                <w:lang w:eastAsia="en-GB"/>
              </w:rPr>
            </w:pPr>
            <w:r w:rsidRPr="00122CA3">
              <w:rPr>
                <w:b w:val="0"/>
                <w:bCs/>
                <w:szCs w:val="22"/>
                <w:lang w:eastAsia="en-GB"/>
              </w:rPr>
              <w:t>Increase</w:t>
            </w:r>
          </w:p>
        </w:tc>
        <w:tc>
          <w:tcPr>
            <w:tcW w:w="178" w:type="dxa"/>
            <w:vAlign w:val="bottom"/>
          </w:tcPr>
          <w:p w14:paraId="6D4610FE" w14:textId="77777777" w:rsidR="006F109C" w:rsidRPr="00122CA3" w:rsidRDefault="006F109C" w:rsidP="006F109C">
            <w:pPr>
              <w:pStyle w:val="acctmergecolhdg"/>
              <w:spacing w:line="240" w:lineRule="exact"/>
              <w:rPr>
                <w:b w:val="0"/>
                <w:bCs/>
                <w:szCs w:val="22"/>
                <w:highlight w:val="yellow"/>
                <w:lang w:eastAsia="en-GB"/>
              </w:rPr>
            </w:pPr>
          </w:p>
        </w:tc>
        <w:tc>
          <w:tcPr>
            <w:tcW w:w="992" w:type="dxa"/>
            <w:vAlign w:val="bottom"/>
            <w:hideMark/>
          </w:tcPr>
          <w:p w14:paraId="3406D41D" w14:textId="77777777" w:rsidR="006F109C" w:rsidRPr="00122CA3" w:rsidRDefault="006F109C" w:rsidP="006F109C">
            <w:pPr>
              <w:pStyle w:val="acctmergecolhdg"/>
              <w:spacing w:line="240" w:lineRule="exact"/>
              <w:ind w:left="-83" w:right="-79" w:firstLine="4"/>
              <w:rPr>
                <w:b w:val="0"/>
                <w:bCs/>
                <w:szCs w:val="22"/>
                <w:lang w:eastAsia="en-GB"/>
              </w:rPr>
            </w:pPr>
            <w:r w:rsidRPr="00122CA3">
              <w:rPr>
                <w:b w:val="0"/>
                <w:bCs/>
                <w:szCs w:val="22"/>
                <w:lang w:eastAsia="en-GB"/>
              </w:rPr>
              <w:t>Decrease</w:t>
            </w:r>
          </w:p>
        </w:tc>
        <w:tc>
          <w:tcPr>
            <w:tcW w:w="178" w:type="dxa"/>
            <w:vAlign w:val="bottom"/>
          </w:tcPr>
          <w:p w14:paraId="05042F7C" w14:textId="77777777" w:rsidR="006F109C" w:rsidRPr="00122CA3" w:rsidRDefault="006F109C" w:rsidP="006F109C">
            <w:pPr>
              <w:pStyle w:val="acctmergecolhdg"/>
              <w:spacing w:line="240" w:lineRule="exact"/>
              <w:rPr>
                <w:b w:val="0"/>
                <w:bCs/>
                <w:szCs w:val="22"/>
                <w:lang w:eastAsia="en-GB"/>
              </w:rPr>
            </w:pPr>
          </w:p>
        </w:tc>
        <w:tc>
          <w:tcPr>
            <w:tcW w:w="1072" w:type="dxa"/>
            <w:vAlign w:val="bottom"/>
            <w:hideMark/>
          </w:tcPr>
          <w:p w14:paraId="05171F49" w14:textId="77777777" w:rsidR="006F109C" w:rsidRDefault="006F109C" w:rsidP="006F109C">
            <w:pPr>
              <w:pStyle w:val="acctmergecolhdg"/>
              <w:spacing w:line="240" w:lineRule="atLeast"/>
              <w:ind w:left="-83" w:firstLine="4"/>
              <w:rPr>
                <w:b w:val="0"/>
                <w:bCs/>
                <w:szCs w:val="22"/>
                <w:lang w:eastAsia="en-GB"/>
              </w:rPr>
            </w:pPr>
            <w:r>
              <w:rPr>
                <w:b w:val="0"/>
                <w:bCs/>
                <w:szCs w:val="22"/>
                <w:lang w:eastAsia="en-GB"/>
              </w:rPr>
              <w:t>31</w:t>
            </w:r>
          </w:p>
          <w:p w14:paraId="6317DCBA" w14:textId="77777777" w:rsidR="006F109C" w:rsidRDefault="006F109C" w:rsidP="006F109C">
            <w:pPr>
              <w:pStyle w:val="acctmergecolhdg"/>
              <w:spacing w:line="240" w:lineRule="atLeast"/>
              <w:ind w:left="-83" w:firstLine="4"/>
              <w:rPr>
                <w:b w:val="0"/>
                <w:bCs/>
                <w:szCs w:val="22"/>
                <w:lang w:eastAsia="en-GB"/>
              </w:rPr>
            </w:pPr>
            <w:r>
              <w:rPr>
                <w:b w:val="0"/>
                <w:bCs/>
                <w:szCs w:val="22"/>
                <w:lang w:eastAsia="en-GB"/>
              </w:rPr>
              <w:t>March</w:t>
            </w:r>
          </w:p>
          <w:p w14:paraId="5B7078D2" w14:textId="257BC807" w:rsidR="006F109C" w:rsidRPr="00122CA3" w:rsidRDefault="006F109C" w:rsidP="006F109C">
            <w:pPr>
              <w:pStyle w:val="acctmergecolhdg"/>
              <w:spacing w:line="240" w:lineRule="exact"/>
              <w:ind w:left="-83" w:right="-79" w:firstLine="4"/>
              <w:rPr>
                <w:b w:val="0"/>
                <w:bCs/>
                <w:szCs w:val="22"/>
                <w:lang w:eastAsia="en-GB"/>
              </w:rPr>
            </w:pPr>
            <w:r>
              <w:rPr>
                <w:b w:val="0"/>
                <w:bCs/>
                <w:szCs w:val="22"/>
                <w:lang w:eastAsia="en-GB"/>
              </w:rPr>
              <w:t>2024</w:t>
            </w:r>
          </w:p>
        </w:tc>
      </w:tr>
      <w:tr w:rsidR="00852336" w:rsidRPr="00122CA3" w14:paraId="3C9865D0" w14:textId="77777777" w:rsidTr="00852336">
        <w:trPr>
          <w:cantSplit/>
          <w:trHeight w:val="272"/>
          <w:tblHeader/>
        </w:trPr>
        <w:tc>
          <w:tcPr>
            <w:tcW w:w="2250" w:type="dxa"/>
            <w:vAlign w:val="bottom"/>
          </w:tcPr>
          <w:p w14:paraId="6AB0C07C" w14:textId="77777777" w:rsidR="00852336" w:rsidRPr="00122CA3" w:rsidRDefault="00852336" w:rsidP="00852336">
            <w:pPr>
              <w:pStyle w:val="acctfourfigures"/>
              <w:tabs>
                <w:tab w:val="left" w:pos="720"/>
              </w:tabs>
              <w:spacing w:line="240" w:lineRule="exact"/>
              <w:jc w:val="center"/>
              <w:rPr>
                <w:b/>
                <w:bCs/>
                <w:i/>
                <w:iCs/>
                <w:szCs w:val="22"/>
                <w:lang w:eastAsia="en-GB"/>
              </w:rPr>
            </w:pPr>
          </w:p>
        </w:tc>
        <w:tc>
          <w:tcPr>
            <w:tcW w:w="2321" w:type="dxa"/>
            <w:gridSpan w:val="3"/>
            <w:vAlign w:val="bottom"/>
            <w:hideMark/>
          </w:tcPr>
          <w:p w14:paraId="19D5496A" w14:textId="77777777" w:rsidR="00852336" w:rsidRPr="00122CA3" w:rsidRDefault="00852336" w:rsidP="00852336">
            <w:pPr>
              <w:pStyle w:val="acctmergecolhdg"/>
              <w:spacing w:line="240" w:lineRule="exact"/>
              <w:ind w:left="-83" w:firstLine="4"/>
              <w:rPr>
                <w:b w:val="0"/>
                <w:bCs/>
                <w:i/>
                <w:iCs/>
                <w:szCs w:val="22"/>
                <w:lang w:eastAsia="en-GB"/>
              </w:rPr>
            </w:pPr>
            <w:r w:rsidRPr="00122CA3">
              <w:rPr>
                <w:b w:val="0"/>
                <w:bCs/>
                <w:i/>
                <w:iCs/>
                <w:szCs w:val="22"/>
                <w:lang w:eastAsia="en-GB"/>
              </w:rPr>
              <w:t>(% per annum)</w:t>
            </w:r>
          </w:p>
        </w:tc>
        <w:tc>
          <w:tcPr>
            <w:tcW w:w="178" w:type="dxa"/>
          </w:tcPr>
          <w:p w14:paraId="266E1E5B" w14:textId="77777777" w:rsidR="00852336" w:rsidRPr="00122CA3" w:rsidRDefault="00852336" w:rsidP="00852336">
            <w:pPr>
              <w:pStyle w:val="acctmergecolhdg"/>
              <w:spacing w:line="240" w:lineRule="exact"/>
              <w:ind w:left="-83" w:right="-79" w:firstLine="4"/>
              <w:rPr>
                <w:b w:val="0"/>
                <w:bCs/>
                <w:i/>
                <w:iCs/>
                <w:szCs w:val="22"/>
                <w:lang w:eastAsia="en-GB"/>
              </w:rPr>
            </w:pPr>
          </w:p>
        </w:tc>
        <w:tc>
          <w:tcPr>
            <w:tcW w:w="4601" w:type="dxa"/>
            <w:gridSpan w:val="7"/>
            <w:vAlign w:val="bottom"/>
            <w:hideMark/>
          </w:tcPr>
          <w:p w14:paraId="698F6166" w14:textId="77777777" w:rsidR="00852336" w:rsidRPr="00122CA3" w:rsidRDefault="00852336" w:rsidP="00852336">
            <w:pPr>
              <w:pStyle w:val="acctmergecolhdg"/>
              <w:spacing w:line="240" w:lineRule="exact"/>
              <w:ind w:left="-83" w:firstLine="4"/>
              <w:rPr>
                <w:b w:val="0"/>
                <w:bCs/>
                <w:i/>
                <w:iCs/>
                <w:szCs w:val="22"/>
                <w:lang w:eastAsia="en-GB"/>
              </w:rPr>
            </w:pPr>
            <w:r w:rsidRPr="00122CA3">
              <w:rPr>
                <w:b w:val="0"/>
                <w:bCs/>
                <w:i/>
                <w:iCs/>
                <w:szCs w:val="22"/>
                <w:lang w:eastAsia="en-GB"/>
              </w:rPr>
              <w:t>(in thousand Baht)</w:t>
            </w:r>
          </w:p>
        </w:tc>
      </w:tr>
      <w:tr w:rsidR="009132D3" w:rsidRPr="00122CA3" w14:paraId="045A5AF0" w14:textId="77777777" w:rsidTr="00794944">
        <w:trPr>
          <w:cantSplit/>
          <w:trHeight w:val="263"/>
        </w:trPr>
        <w:tc>
          <w:tcPr>
            <w:tcW w:w="2250" w:type="dxa"/>
          </w:tcPr>
          <w:p w14:paraId="644254E4" w14:textId="0C55AC7D" w:rsidR="009132D3" w:rsidRPr="00122CA3" w:rsidRDefault="009132D3" w:rsidP="009132D3">
            <w:pPr>
              <w:spacing w:line="240" w:lineRule="auto"/>
              <w:rPr>
                <w:rFonts w:ascii="Times New Roman" w:hAnsi="Times New Roman" w:cs="Times New Roman"/>
                <w:sz w:val="22"/>
                <w:szCs w:val="22"/>
                <w:lang w:eastAsia="en-GB"/>
              </w:rPr>
            </w:pPr>
            <w:r w:rsidRPr="00122CA3">
              <w:rPr>
                <w:rFonts w:ascii="Times New Roman" w:hAnsi="Times New Roman" w:cs="Times New Roman"/>
                <w:sz w:val="22"/>
                <w:szCs w:val="22"/>
                <w:lang w:eastAsia="en-GB"/>
              </w:rPr>
              <w:t>Ultimate parent</w:t>
            </w:r>
          </w:p>
        </w:tc>
        <w:tc>
          <w:tcPr>
            <w:tcW w:w="1080" w:type="dxa"/>
            <w:vAlign w:val="bottom"/>
          </w:tcPr>
          <w:p w14:paraId="5FBFAD61" w14:textId="362FFEC4" w:rsidR="009132D3" w:rsidRPr="00122CA3" w:rsidRDefault="009132D3" w:rsidP="009132D3">
            <w:pPr>
              <w:pStyle w:val="acctfourfigures"/>
              <w:tabs>
                <w:tab w:val="clear" w:pos="765"/>
                <w:tab w:val="decimal" w:pos="553"/>
              </w:tabs>
              <w:spacing w:line="240" w:lineRule="auto"/>
              <w:ind w:left="-170" w:right="11"/>
              <w:jc w:val="center"/>
              <w:rPr>
                <w:szCs w:val="22"/>
                <w:lang w:eastAsia="en-GB"/>
              </w:rPr>
            </w:pPr>
            <w:r w:rsidRPr="00C5529E">
              <w:rPr>
                <w:szCs w:val="22"/>
              </w:rPr>
              <w:t>4.60 - 5.00</w:t>
            </w:r>
          </w:p>
        </w:tc>
        <w:tc>
          <w:tcPr>
            <w:tcW w:w="178" w:type="dxa"/>
          </w:tcPr>
          <w:p w14:paraId="576B5A6C" w14:textId="77777777" w:rsidR="009132D3" w:rsidRPr="00122CA3" w:rsidRDefault="009132D3" w:rsidP="009132D3">
            <w:pPr>
              <w:pStyle w:val="acctfourfigures"/>
              <w:tabs>
                <w:tab w:val="decimal" w:pos="731"/>
              </w:tabs>
              <w:spacing w:line="240" w:lineRule="auto"/>
              <w:ind w:left="-83" w:right="11" w:firstLine="4"/>
              <w:rPr>
                <w:szCs w:val="22"/>
                <w:lang w:eastAsia="en-GB"/>
              </w:rPr>
            </w:pPr>
          </w:p>
        </w:tc>
        <w:tc>
          <w:tcPr>
            <w:tcW w:w="1063" w:type="dxa"/>
            <w:vAlign w:val="bottom"/>
          </w:tcPr>
          <w:p w14:paraId="4C78C88F" w14:textId="4ED29F10" w:rsidR="009132D3" w:rsidRPr="00122CA3" w:rsidRDefault="009132D3" w:rsidP="009132D3">
            <w:pPr>
              <w:pStyle w:val="acctfourfigures"/>
              <w:tabs>
                <w:tab w:val="clear" w:pos="765"/>
                <w:tab w:val="decimal" w:pos="553"/>
              </w:tabs>
              <w:spacing w:line="240" w:lineRule="auto"/>
              <w:ind w:left="-170" w:right="11"/>
              <w:jc w:val="center"/>
              <w:rPr>
                <w:szCs w:val="22"/>
                <w:lang w:eastAsia="en-GB"/>
              </w:rPr>
            </w:pPr>
            <w:r w:rsidRPr="00C5529E">
              <w:rPr>
                <w:szCs w:val="22"/>
              </w:rPr>
              <w:t>4.60 - 5.00</w:t>
            </w:r>
          </w:p>
        </w:tc>
        <w:tc>
          <w:tcPr>
            <w:tcW w:w="178" w:type="dxa"/>
          </w:tcPr>
          <w:p w14:paraId="50B3024B" w14:textId="77777777" w:rsidR="009132D3" w:rsidRPr="00122CA3" w:rsidRDefault="009132D3" w:rsidP="009132D3">
            <w:pPr>
              <w:pStyle w:val="acctfourfigures"/>
              <w:tabs>
                <w:tab w:val="decimal" w:pos="731"/>
              </w:tabs>
              <w:spacing w:line="240" w:lineRule="auto"/>
              <w:ind w:left="-79" w:right="-72"/>
              <w:rPr>
                <w:szCs w:val="22"/>
                <w:lang w:eastAsia="en-GB"/>
              </w:rPr>
            </w:pPr>
          </w:p>
        </w:tc>
        <w:tc>
          <w:tcPr>
            <w:tcW w:w="1021" w:type="dxa"/>
            <w:vAlign w:val="bottom"/>
          </w:tcPr>
          <w:p w14:paraId="7E6BEA1C" w14:textId="0757D597" w:rsidR="009132D3" w:rsidRPr="00122CA3" w:rsidRDefault="009132D3" w:rsidP="009132D3">
            <w:pPr>
              <w:pStyle w:val="acctfourfigures"/>
              <w:tabs>
                <w:tab w:val="clear" w:pos="765"/>
                <w:tab w:val="decimal" w:pos="911"/>
              </w:tabs>
              <w:spacing w:line="240" w:lineRule="auto"/>
              <w:ind w:right="11"/>
              <w:rPr>
                <w:szCs w:val="22"/>
                <w:lang w:eastAsia="en-GB"/>
              </w:rPr>
            </w:pPr>
            <w:r w:rsidRPr="00C5529E">
              <w:rPr>
                <w:szCs w:val="28"/>
                <w:lang w:val="en-US" w:bidi="th-TH"/>
              </w:rPr>
              <w:t>758,937</w:t>
            </w:r>
          </w:p>
        </w:tc>
        <w:tc>
          <w:tcPr>
            <w:tcW w:w="178" w:type="dxa"/>
          </w:tcPr>
          <w:p w14:paraId="0D011F79" w14:textId="77777777" w:rsidR="009132D3" w:rsidRPr="00122CA3" w:rsidRDefault="009132D3" w:rsidP="009132D3">
            <w:pPr>
              <w:pStyle w:val="acctfourfigures"/>
              <w:spacing w:line="240" w:lineRule="auto"/>
              <w:rPr>
                <w:szCs w:val="22"/>
                <w:lang w:eastAsia="en-GB"/>
              </w:rPr>
            </w:pPr>
          </w:p>
        </w:tc>
        <w:tc>
          <w:tcPr>
            <w:tcW w:w="982" w:type="dxa"/>
            <w:vAlign w:val="bottom"/>
          </w:tcPr>
          <w:p w14:paraId="7F211CA0" w14:textId="6E402637" w:rsidR="009132D3" w:rsidRPr="009132D3" w:rsidRDefault="009132D3" w:rsidP="009132D3">
            <w:pPr>
              <w:pStyle w:val="acctfourfigures"/>
              <w:tabs>
                <w:tab w:val="clear" w:pos="765"/>
                <w:tab w:val="decimal" w:pos="468"/>
              </w:tabs>
              <w:spacing w:line="240" w:lineRule="auto"/>
              <w:ind w:right="11"/>
              <w:rPr>
                <w:szCs w:val="22"/>
                <w:lang w:eastAsia="en-GB"/>
              </w:rPr>
            </w:pPr>
            <w:r w:rsidRPr="009132D3">
              <w:rPr>
                <w:szCs w:val="22"/>
                <w:lang w:eastAsia="en-GB"/>
              </w:rPr>
              <w:t>-</w:t>
            </w:r>
          </w:p>
        </w:tc>
        <w:tc>
          <w:tcPr>
            <w:tcW w:w="178" w:type="dxa"/>
          </w:tcPr>
          <w:p w14:paraId="345424C1" w14:textId="77777777" w:rsidR="009132D3" w:rsidRPr="009132D3" w:rsidRDefault="009132D3" w:rsidP="009132D3">
            <w:pPr>
              <w:pStyle w:val="acctfourfigures"/>
              <w:spacing w:line="240" w:lineRule="auto"/>
              <w:rPr>
                <w:szCs w:val="22"/>
                <w:lang w:eastAsia="en-GB"/>
              </w:rPr>
            </w:pPr>
          </w:p>
        </w:tc>
        <w:tc>
          <w:tcPr>
            <w:tcW w:w="992" w:type="dxa"/>
            <w:vAlign w:val="bottom"/>
          </w:tcPr>
          <w:p w14:paraId="1B12D90E" w14:textId="2E070A50" w:rsidR="009132D3" w:rsidRPr="009132D3" w:rsidRDefault="009132D3" w:rsidP="009132D3">
            <w:pPr>
              <w:pStyle w:val="acctfourfigures"/>
              <w:tabs>
                <w:tab w:val="clear" w:pos="765"/>
                <w:tab w:val="decimal" w:pos="468"/>
              </w:tabs>
              <w:spacing w:line="240" w:lineRule="auto"/>
              <w:ind w:right="11"/>
              <w:rPr>
                <w:szCs w:val="22"/>
                <w:lang w:eastAsia="en-GB"/>
              </w:rPr>
            </w:pPr>
            <w:r w:rsidRPr="009132D3">
              <w:rPr>
                <w:szCs w:val="22"/>
                <w:lang w:eastAsia="en-GB"/>
              </w:rPr>
              <w:t>-</w:t>
            </w:r>
          </w:p>
        </w:tc>
        <w:tc>
          <w:tcPr>
            <w:tcW w:w="178" w:type="dxa"/>
          </w:tcPr>
          <w:p w14:paraId="3D1DB8DD" w14:textId="77777777" w:rsidR="009132D3" w:rsidRPr="00122CA3" w:rsidRDefault="009132D3" w:rsidP="009132D3">
            <w:pPr>
              <w:pStyle w:val="acctfourfigures"/>
              <w:spacing w:line="240" w:lineRule="auto"/>
              <w:rPr>
                <w:szCs w:val="22"/>
                <w:lang w:eastAsia="en-GB"/>
              </w:rPr>
            </w:pPr>
          </w:p>
        </w:tc>
        <w:tc>
          <w:tcPr>
            <w:tcW w:w="1072" w:type="dxa"/>
          </w:tcPr>
          <w:p w14:paraId="3849DAC4" w14:textId="001B7FBD" w:rsidR="009132D3" w:rsidRPr="004831EE" w:rsidRDefault="009132D3" w:rsidP="009132D3">
            <w:pPr>
              <w:pStyle w:val="acctfourfigures"/>
              <w:tabs>
                <w:tab w:val="clear" w:pos="765"/>
                <w:tab w:val="decimal" w:pos="839"/>
              </w:tabs>
              <w:spacing w:line="240" w:lineRule="exact"/>
              <w:ind w:right="11"/>
              <w:rPr>
                <w:szCs w:val="22"/>
              </w:rPr>
            </w:pPr>
            <w:r>
              <w:rPr>
                <w:szCs w:val="22"/>
              </w:rPr>
              <w:t>758,937</w:t>
            </w:r>
          </w:p>
        </w:tc>
      </w:tr>
      <w:tr w:rsidR="009132D3" w:rsidRPr="00122CA3" w14:paraId="51CBE69B" w14:textId="77777777" w:rsidTr="00B6070B">
        <w:trPr>
          <w:cantSplit/>
          <w:trHeight w:val="272"/>
        </w:trPr>
        <w:tc>
          <w:tcPr>
            <w:tcW w:w="2250" w:type="dxa"/>
          </w:tcPr>
          <w:p w14:paraId="547A8E82" w14:textId="00536AE4" w:rsidR="009132D3" w:rsidRPr="00122CA3" w:rsidRDefault="009132D3" w:rsidP="009132D3">
            <w:pPr>
              <w:spacing w:line="240" w:lineRule="auto"/>
              <w:rPr>
                <w:rFonts w:ascii="Times New Roman" w:hAnsi="Times New Roman" w:cs="Times New Roman"/>
                <w:sz w:val="22"/>
                <w:szCs w:val="22"/>
                <w:lang w:eastAsia="en-GB"/>
              </w:rPr>
            </w:pPr>
            <w:r w:rsidRPr="00122CA3">
              <w:rPr>
                <w:rFonts w:ascii="Times New Roman" w:hAnsi="Times New Roman" w:cs="Times New Roman"/>
                <w:sz w:val="22"/>
                <w:szCs w:val="22"/>
                <w:lang w:eastAsia="en-GB"/>
              </w:rPr>
              <w:t>Subsidiaries</w:t>
            </w:r>
          </w:p>
        </w:tc>
        <w:tc>
          <w:tcPr>
            <w:tcW w:w="1080" w:type="dxa"/>
            <w:vAlign w:val="bottom"/>
          </w:tcPr>
          <w:p w14:paraId="7CB9FFAB" w14:textId="389CCB5A" w:rsidR="009132D3" w:rsidRPr="00122CA3" w:rsidRDefault="009132D3" w:rsidP="00913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r w:rsidRPr="00C5529E">
              <w:rPr>
                <w:rFonts w:ascii="Times New Roman" w:hAnsi="Times New Roman" w:cs="Times New Roman"/>
                <w:sz w:val="22"/>
                <w:szCs w:val="22"/>
              </w:rPr>
              <w:t>2.50 - 3.50</w:t>
            </w:r>
          </w:p>
        </w:tc>
        <w:tc>
          <w:tcPr>
            <w:tcW w:w="178" w:type="dxa"/>
          </w:tcPr>
          <w:p w14:paraId="06923949" w14:textId="77777777" w:rsidR="009132D3" w:rsidRPr="00122CA3" w:rsidRDefault="009132D3" w:rsidP="00913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p>
        </w:tc>
        <w:tc>
          <w:tcPr>
            <w:tcW w:w="1063" w:type="dxa"/>
            <w:vAlign w:val="bottom"/>
          </w:tcPr>
          <w:p w14:paraId="32AC6A3B" w14:textId="01EEFEB3" w:rsidR="009132D3" w:rsidRPr="009E43BB" w:rsidRDefault="009132D3" w:rsidP="00913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Cs w:val="22"/>
                <w:lang w:eastAsia="en-GB"/>
              </w:rPr>
            </w:pPr>
            <w:r w:rsidRPr="00C5529E">
              <w:rPr>
                <w:rFonts w:ascii="Times New Roman" w:hAnsi="Times New Roman" w:cs="Times New Roman"/>
                <w:sz w:val="22"/>
                <w:szCs w:val="22"/>
              </w:rPr>
              <w:t>3.50</w:t>
            </w:r>
          </w:p>
        </w:tc>
        <w:tc>
          <w:tcPr>
            <w:tcW w:w="178" w:type="dxa"/>
          </w:tcPr>
          <w:p w14:paraId="1B742291" w14:textId="77777777" w:rsidR="009132D3" w:rsidRPr="00122CA3" w:rsidRDefault="009132D3" w:rsidP="009132D3">
            <w:pPr>
              <w:pStyle w:val="acctfourfigures"/>
              <w:tabs>
                <w:tab w:val="clear" w:pos="765"/>
                <w:tab w:val="decimal" w:pos="370"/>
              </w:tabs>
              <w:spacing w:line="240" w:lineRule="auto"/>
              <w:ind w:left="-170" w:right="11"/>
              <w:rPr>
                <w:szCs w:val="22"/>
                <w:lang w:eastAsia="en-GB"/>
              </w:rPr>
            </w:pPr>
          </w:p>
        </w:tc>
        <w:tc>
          <w:tcPr>
            <w:tcW w:w="1021" w:type="dxa"/>
            <w:tcBorders>
              <w:bottom w:val="single" w:sz="4" w:space="0" w:color="auto"/>
            </w:tcBorders>
            <w:vAlign w:val="bottom"/>
          </w:tcPr>
          <w:p w14:paraId="515ED2F1" w14:textId="39EC6E97" w:rsidR="009132D3" w:rsidRPr="00122CA3" w:rsidRDefault="009132D3" w:rsidP="009132D3">
            <w:pPr>
              <w:pStyle w:val="acctfourfigures"/>
              <w:tabs>
                <w:tab w:val="clear" w:pos="765"/>
                <w:tab w:val="decimal" w:pos="911"/>
              </w:tabs>
              <w:spacing w:line="240" w:lineRule="auto"/>
              <w:ind w:right="11"/>
              <w:rPr>
                <w:szCs w:val="22"/>
                <w:lang w:eastAsia="en-GB"/>
              </w:rPr>
            </w:pPr>
            <w:r w:rsidRPr="00C5529E">
              <w:rPr>
                <w:szCs w:val="22"/>
              </w:rPr>
              <w:t>22,000</w:t>
            </w:r>
          </w:p>
        </w:tc>
        <w:tc>
          <w:tcPr>
            <w:tcW w:w="178" w:type="dxa"/>
          </w:tcPr>
          <w:p w14:paraId="3DCF3F38" w14:textId="77777777" w:rsidR="009132D3" w:rsidRPr="00122CA3" w:rsidRDefault="009132D3" w:rsidP="00913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p>
        </w:tc>
        <w:tc>
          <w:tcPr>
            <w:tcW w:w="982" w:type="dxa"/>
            <w:vAlign w:val="bottom"/>
          </w:tcPr>
          <w:p w14:paraId="52B90EC0" w14:textId="5F235C21" w:rsidR="009132D3" w:rsidRPr="009132D3" w:rsidRDefault="009132D3" w:rsidP="009132D3">
            <w:pPr>
              <w:pStyle w:val="acctfourfigures"/>
              <w:tabs>
                <w:tab w:val="clear" w:pos="765"/>
                <w:tab w:val="decimal" w:pos="468"/>
              </w:tabs>
              <w:spacing w:line="240" w:lineRule="auto"/>
              <w:ind w:right="11"/>
              <w:rPr>
                <w:szCs w:val="22"/>
                <w:lang w:eastAsia="en-GB"/>
              </w:rPr>
            </w:pPr>
            <w:r w:rsidRPr="009132D3">
              <w:rPr>
                <w:szCs w:val="22"/>
                <w:lang w:eastAsia="en-GB"/>
              </w:rPr>
              <w:t>-</w:t>
            </w:r>
          </w:p>
        </w:tc>
        <w:tc>
          <w:tcPr>
            <w:tcW w:w="178" w:type="dxa"/>
          </w:tcPr>
          <w:p w14:paraId="2077B990" w14:textId="77777777" w:rsidR="009132D3" w:rsidRPr="009132D3" w:rsidRDefault="009132D3" w:rsidP="00913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p>
        </w:tc>
        <w:tc>
          <w:tcPr>
            <w:tcW w:w="992" w:type="dxa"/>
            <w:vAlign w:val="bottom"/>
          </w:tcPr>
          <w:p w14:paraId="2C168CAD" w14:textId="25B0177B" w:rsidR="009132D3" w:rsidRPr="009132D3" w:rsidRDefault="009132D3" w:rsidP="009132D3">
            <w:pPr>
              <w:pStyle w:val="acctfourfigures"/>
              <w:tabs>
                <w:tab w:val="clear" w:pos="765"/>
                <w:tab w:val="decimal" w:pos="911"/>
              </w:tabs>
              <w:spacing w:line="240" w:lineRule="auto"/>
              <w:ind w:right="11"/>
              <w:rPr>
                <w:szCs w:val="22"/>
                <w:lang w:eastAsia="en-GB"/>
              </w:rPr>
            </w:pPr>
            <w:r w:rsidRPr="009132D3">
              <w:rPr>
                <w:szCs w:val="22"/>
                <w:lang w:eastAsia="en-GB"/>
              </w:rPr>
              <w:t>(10,000)</w:t>
            </w:r>
          </w:p>
        </w:tc>
        <w:tc>
          <w:tcPr>
            <w:tcW w:w="178" w:type="dxa"/>
          </w:tcPr>
          <w:p w14:paraId="781F87A2" w14:textId="77777777" w:rsidR="009132D3" w:rsidRPr="00122CA3" w:rsidRDefault="009132D3" w:rsidP="00913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p>
        </w:tc>
        <w:tc>
          <w:tcPr>
            <w:tcW w:w="1072" w:type="dxa"/>
            <w:tcBorders>
              <w:bottom w:val="single" w:sz="4" w:space="0" w:color="auto"/>
            </w:tcBorders>
          </w:tcPr>
          <w:p w14:paraId="6CA35A4B" w14:textId="2E1F4DF9" w:rsidR="009132D3" w:rsidRPr="004831EE" w:rsidRDefault="009132D3" w:rsidP="00913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right="-81"/>
              <w:rPr>
                <w:rFonts w:ascii="Times New Roman" w:hAnsi="Times New Roman" w:cs="Times New Roman"/>
                <w:sz w:val="22"/>
                <w:szCs w:val="22"/>
                <w:lang w:eastAsia="en-GB"/>
              </w:rPr>
            </w:pPr>
            <w:r>
              <w:rPr>
                <w:rFonts w:ascii="Times New Roman" w:hAnsi="Times New Roman" w:cs="Times New Roman"/>
                <w:sz w:val="22"/>
                <w:szCs w:val="22"/>
                <w:lang w:eastAsia="en-GB"/>
              </w:rPr>
              <w:t>12,000</w:t>
            </w:r>
          </w:p>
        </w:tc>
      </w:tr>
      <w:tr w:rsidR="009132D3" w:rsidRPr="00122CA3" w14:paraId="6CCDC145" w14:textId="77777777" w:rsidTr="0050529D">
        <w:trPr>
          <w:cantSplit/>
          <w:trHeight w:val="262"/>
        </w:trPr>
        <w:tc>
          <w:tcPr>
            <w:tcW w:w="2250" w:type="dxa"/>
            <w:hideMark/>
          </w:tcPr>
          <w:p w14:paraId="3D86BBA6" w14:textId="00DA7BD7" w:rsidR="009132D3" w:rsidRPr="00122CA3" w:rsidRDefault="009132D3" w:rsidP="009132D3">
            <w:pPr>
              <w:spacing w:line="240" w:lineRule="auto"/>
              <w:rPr>
                <w:rFonts w:ascii="Times New Roman" w:hAnsi="Times New Roman" w:cs="Times New Roman"/>
                <w:sz w:val="22"/>
                <w:szCs w:val="22"/>
                <w:lang w:eastAsia="en-GB"/>
              </w:rPr>
            </w:pPr>
            <w:r w:rsidRPr="00122CA3">
              <w:rPr>
                <w:rFonts w:ascii="Times New Roman" w:hAnsi="Times New Roman" w:cs="Times New Roman"/>
                <w:b/>
                <w:bCs/>
                <w:sz w:val="22"/>
                <w:szCs w:val="22"/>
                <w:lang w:eastAsia="en-GB"/>
              </w:rPr>
              <w:t>Total</w:t>
            </w:r>
          </w:p>
        </w:tc>
        <w:tc>
          <w:tcPr>
            <w:tcW w:w="1080" w:type="dxa"/>
          </w:tcPr>
          <w:p w14:paraId="74D99609" w14:textId="58CD8B12" w:rsidR="009132D3" w:rsidRPr="00122CA3" w:rsidRDefault="009132D3" w:rsidP="009132D3">
            <w:pPr>
              <w:pStyle w:val="acctfourfigures"/>
              <w:tabs>
                <w:tab w:val="clear" w:pos="765"/>
                <w:tab w:val="decimal" w:pos="553"/>
              </w:tabs>
              <w:spacing w:line="240" w:lineRule="auto"/>
              <w:ind w:left="-170" w:right="11"/>
              <w:jc w:val="center"/>
              <w:rPr>
                <w:szCs w:val="22"/>
                <w:lang w:eastAsia="en-GB"/>
              </w:rPr>
            </w:pPr>
          </w:p>
        </w:tc>
        <w:tc>
          <w:tcPr>
            <w:tcW w:w="178" w:type="dxa"/>
          </w:tcPr>
          <w:p w14:paraId="5A5DC317" w14:textId="77777777" w:rsidR="009132D3" w:rsidRPr="00122CA3" w:rsidRDefault="009132D3" w:rsidP="009132D3">
            <w:pPr>
              <w:pStyle w:val="acctfourfigures"/>
              <w:tabs>
                <w:tab w:val="decimal" w:pos="731"/>
              </w:tabs>
              <w:spacing w:line="240" w:lineRule="auto"/>
              <w:ind w:left="-83" w:right="11" w:firstLine="4"/>
              <w:rPr>
                <w:szCs w:val="22"/>
                <w:lang w:eastAsia="en-GB"/>
              </w:rPr>
            </w:pPr>
          </w:p>
        </w:tc>
        <w:tc>
          <w:tcPr>
            <w:tcW w:w="1063" w:type="dxa"/>
          </w:tcPr>
          <w:p w14:paraId="5A1231E1" w14:textId="605D1292" w:rsidR="009132D3" w:rsidRPr="00122CA3" w:rsidRDefault="009132D3" w:rsidP="009132D3">
            <w:pPr>
              <w:pStyle w:val="acctfourfigures"/>
              <w:tabs>
                <w:tab w:val="clear" w:pos="765"/>
                <w:tab w:val="decimal" w:pos="370"/>
              </w:tabs>
              <w:spacing w:line="240" w:lineRule="auto"/>
              <w:ind w:left="-170" w:right="11"/>
              <w:rPr>
                <w:szCs w:val="22"/>
                <w:lang w:eastAsia="en-GB"/>
              </w:rPr>
            </w:pPr>
          </w:p>
        </w:tc>
        <w:tc>
          <w:tcPr>
            <w:tcW w:w="178" w:type="dxa"/>
          </w:tcPr>
          <w:p w14:paraId="07106D7E" w14:textId="77777777" w:rsidR="009132D3" w:rsidRPr="00122CA3" w:rsidRDefault="009132D3" w:rsidP="009132D3">
            <w:pPr>
              <w:pStyle w:val="acctfourfigures"/>
              <w:tabs>
                <w:tab w:val="decimal" w:pos="731"/>
              </w:tabs>
              <w:spacing w:line="240" w:lineRule="auto"/>
              <w:ind w:left="-79" w:right="-72"/>
              <w:rPr>
                <w:szCs w:val="22"/>
                <w:lang w:eastAsia="en-GB"/>
              </w:rPr>
            </w:pPr>
          </w:p>
        </w:tc>
        <w:tc>
          <w:tcPr>
            <w:tcW w:w="1021" w:type="dxa"/>
            <w:tcBorders>
              <w:top w:val="single" w:sz="4" w:space="0" w:color="auto"/>
              <w:bottom w:val="double" w:sz="4" w:space="0" w:color="auto"/>
            </w:tcBorders>
            <w:vAlign w:val="bottom"/>
          </w:tcPr>
          <w:p w14:paraId="1C452BB4" w14:textId="53ABFD98" w:rsidR="009132D3" w:rsidRPr="00122CA3" w:rsidRDefault="009132D3" w:rsidP="009132D3">
            <w:pPr>
              <w:pStyle w:val="acctfourfigures"/>
              <w:tabs>
                <w:tab w:val="clear" w:pos="765"/>
                <w:tab w:val="decimal" w:pos="839"/>
              </w:tabs>
              <w:spacing w:line="240" w:lineRule="auto"/>
              <w:ind w:right="11"/>
              <w:rPr>
                <w:b/>
                <w:bCs/>
                <w:szCs w:val="22"/>
                <w:lang w:eastAsia="en-GB"/>
              </w:rPr>
            </w:pPr>
            <w:r w:rsidRPr="00C5529E">
              <w:rPr>
                <w:b/>
                <w:bCs/>
                <w:szCs w:val="22"/>
              </w:rPr>
              <w:t>780,937</w:t>
            </w:r>
          </w:p>
        </w:tc>
        <w:tc>
          <w:tcPr>
            <w:tcW w:w="178" w:type="dxa"/>
          </w:tcPr>
          <w:p w14:paraId="24AA6352" w14:textId="77777777" w:rsidR="009132D3" w:rsidRPr="00122CA3" w:rsidRDefault="009132D3" w:rsidP="009132D3">
            <w:pPr>
              <w:pStyle w:val="acctfourfigures"/>
              <w:spacing w:line="240" w:lineRule="auto"/>
              <w:rPr>
                <w:szCs w:val="22"/>
                <w:lang w:eastAsia="en-GB"/>
              </w:rPr>
            </w:pPr>
          </w:p>
        </w:tc>
        <w:tc>
          <w:tcPr>
            <w:tcW w:w="982" w:type="dxa"/>
          </w:tcPr>
          <w:p w14:paraId="37B10CD8" w14:textId="7A889961" w:rsidR="009132D3" w:rsidRPr="00122CA3" w:rsidRDefault="009132D3" w:rsidP="009132D3">
            <w:pPr>
              <w:pStyle w:val="acctfourfigures"/>
              <w:tabs>
                <w:tab w:val="clear" w:pos="765"/>
                <w:tab w:val="decimal" w:pos="337"/>
              </w:tabs>
              <w:spacing w:line="240" w:lineRule="auto"/>
              <w:ind w:right="11"/>
              <w:rPr>
                <w:szCs w:val="22"/>
                <w:lang w:eastAsia="en-GB"/>
              </w:rPr>
            </w:pPr>
          </w:p>
        </w:tc>
        <w:tc>
          <w:tcPr>
            <w:tcW w:w="178" w:type="dxa"/>
          </w:tcPr>
          <w:p w14:paraId="1E467BF5" w14:textId="77777777" w:rsidR="009132D3" w:rsidRPr="00122CA3" w:rsidRDefault="009132D3" w:rsidP="009132D3">
            <w:pPr>
              <w:pStyle w:val="acctfourfigures"/>
              <w:spacing w:line="240" w:lineRule="auto"/>
              <w:rPr>
                <w:szCs w:val="22"/>
                <w:lang w:eastAsia="en-GB"/>
              </w:rPr>
            </w:pPr>
          </w:p>
        </w:tc>
        <w:tc>
          <w:tcPr>
            <w:tcW w:w="992" w:type="dxa"/>
          </w:tcPr>
          <w:p w14:paraId="110E3668" w14:textId="65711227" w:rsidR="009132D3" w:rsidRPr="00122CA3" w:rsidRDefault="009132D3" w:rsidP="009132D3">
            <w:pPr>
              <w:pStyle w:val="acctfourfigures"/>
              <w:tabs>
                <w:tab w:val="clear" w:pos="765"/>
                <w:tab w:val="decimal" w:pos="485"/>
              </w:tabs>
              <w:spacing w:line="240" w:lineRule="auto"/>
              <w:ind w:right="11"/>
              <w:rPr>
                <w:szCs w:val="22"/>
                <w:lang w:eastAsia="en-GB"/>
              </w:rPr>
            </w:pPr>
          </w:p>
        </w:tc>
        <w:tc>
          <w:tcPr>
            <w:tcW w:w="178" w:type="dxa"/>
          </w:tcPr>
          <w:p w14:paraId="6949E36F" w14:textId="77777777" w:rsidR="009132D3" w:rsidRPr="00122CA3" w:rsidRDefault="009132D3" w:rsidP="009132D3">
            <w:pPr>
              <w:pStyle w:val="acctfourfigures"/>
              <w:spacing w:line="240" w:lineRule="auto"/>
              <w:rPr>
                <w:szCs w:val="22"/>
                <w:lang w:eastAsia="en-GB"/>
              </w:rPr>
            </w:pPr>
          </w:p>
        </w:tc>
        <w:tc>
          <w:tcPr>
            <w:tcW w:w="1072" w:type="dxa"/>
            <w:tcBorders>
              <w:top w:val="single" w:sz="4" w:space="0" w:color="auto"/>
              <w:bottom w:val="double" w:sz="4" w:space="0" w:color="auto"/>
            </w:tcBorders>
          </w:tcPr>
          <w:p w14:paraId="52A7073E" w14:textId="3F0CB2DB" w:rsidR="009132D3" w:rsidRPr="00147DF8" w:rsidRDefault="009132D3" w:rsidP="00913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right="-81"/>
              <w:rPr>
                <w:rFonts w:ascii="Times New Roman" w:hAnsi="Times New Roman" w:cs="Times New Roman"/>
                <w:b/>
                <w:bCs/>
                <w:sz w:val="22"/>
                <w:szCs w:val="22"/>
                <w:lang w:eastAsia="en-GB"/>
              </w:rPr>
            </w:pPr>
            <w:r>
              <w:rPr>
                <w:rFonts w:ascii="Times New Roman" w:hAnsi="Times New Roman" w:cs="Times New Roman"/>
                <w:b/>
                <w:bCs/>
                <w:sz w:val="22"/>
                <w:szCs w:val="22"/>
                <w:lang w:eastAsia="en-GB"/>
              </w:rPr>
              <w:t>770,937</w:t>
            </w:r>
          </w:p>
        </w:tc>
      </w:tr>
    </w:tbl>
    <w:p w14:paraId="6942343F" w14:textId="0CF72D22" w:rsidR="0015332F" w:rsidRDefault="0015332F" w:rsidP="0015332F">
      <w:pPr>
        <w:rPr>
          <w:rFonts w:ascii="Times New Roman" w:hAnsi="Times New Roman" w:cs="Times New Roman"/>
          <w:sz w:val="22"/>
          <w:szCs w:val="22"/>
        </w:rPr>
      </w:pPr>
    </w:p>
    <w:p w14:paraId="2BDB335F" w14:textId="799121E3" w:rsidR="0015332F" w:rsidRPr="00040A7F" w:rsidRDefault="0015332F" w:rsidP="0015332F">
      <w:pPr>
        <w:tabs>
          <w:tab w:val="clear" w:pos="227"/>
          <w:tab w:val="left" w:pos="540"/>
        </w:tabs>
        <w:ind w:left="540"/>
        <w:jc w:val="both"/>
        <w:rPr>
          <w:rFonts w:ascii="Times New Roman" w:hAnsi="Times New Roman" w:cs="Times New Roman"/>
          <w:spacing w:val="-4"/>
          <w:sz w:val="22"/>
          <w:szCs w:val="22"/>
        </w:rPr>
      </w:pPr>
      <w:r w:rsidRPr="00040A7F">
        <w:rPr>
          <w:rFonts w:ascii="Times New Roman" w:hAnsi="Times New Roman" w:cs="Times New Roman"/>
          <w:spacing w:val="-4"/>
          <w:sz w:val="22"/>
          <w:szCs w:val="22"/>
        </w:rPr>
        <w:t xml:space="preserve">All short-term </w:t>
      </w:r>
      <w:r w:rsidR="0001795A">
        <w:rPr>
          <w:rFonts w:ascii="Times New Roman" w:hAnsi="Times New Roman" w:cs="Times New Roman"/>
          <w:spacing w:val="-4"/>
          <w:sz w:val="22"/>
          <w:szCs w:val="22"/>
        </w:rPr>
        <w:t>borrowing</w:t>
      </w:r>
      <w:r w:rsidRPr="00040A7F">
        <w:rPr>
          <w:rFonts w:ascii="Times New Roman" w:hAnsi="Times New Roman" w:cs="Times New Roman"/>
          <w:spacing w:val="-4"/>
          <w:sz w:val="22"/>
          <w:szCs w:val="22"/>
        </w:rPr>
        <w:t>s from related parties are unsecured and have repayment terms at call.</w:t>
      </w:r>
    </w:p>
    <w:p w14:paraId="485A754B" w14:textId="77777777" w:rsidR="00782813" w:rsidRDefault="00782813" w:rsidP="00040A7F">
      <w:pPr>
        <w:tabs>
          <w:tab w:val="clear" w:pos="227"/>
          <w:tab w:val="left" w:pos="540"/>
        </w:tabs>
        <w:ind w:left="540"/>
        <w:jc w:val="both"/>
        <w:rPr>
          <w:rFonts w:ascii="Times New Roman" w:hAnsi="Times New Roman" w:cstheme="minorBidi"/>
          <w:spacing w:val="-4"/>
          <w:sz w:val="22"/>
          <w:szCs w:val="22"/>
        </w:rPr>
      </w:pPr>
    </w:p>
    <w:p w14:paraId="702167F2" w14:textId="53990837" w:rsidR="00040A7F" w:rsidRPr="00833280" w:rsidRDefault="00040A7F" w:rsidP="00040A7F">
      <w:pPr>
        <w:tabs>
          <w:tab w:val="clear" w:pos="227"/>
          <w:tab w:val="left" w:pos="540"/>
        </w:tabs>
        <w:ind w:left="540"/>
        <w:jc w:val="both"/>
        <w:rPr>
          <w:rFonts w:ascii="Times New Roman" w:hAnsi="Times New Roman" w:cstheme="minorBidi"/>
          <w:spacing w:val="-4"/>
          <w:sz w:val="22"/>
          <w:szCs w:val="22"/>
        </w:rPr>
      </w:pPr>
      <w:r>
        <w:rPr>
          <w:rFonts w:ascii="Times New Roman" w:hAnsi="Times New Roman" w:cstheme="minorBidi"/>
          <w:spacing w:val="-4"/>
          <w:sz w:val="22"/>
          <w:szCs w:val="22"/>
        </w:rPr>
        <w:t>As at 3</w:t>
      </w:r>
      <w:r w:rsidR="006F109C">
        <w:rPr>
          <w:rFonts w:ascii="Times New Roman" w:hAnsi="Times New Roman" w:cstheme="minorBidi"/>
          <w:spacing w:val="-4"/>
          <w:sz w:val="22"/>
          <w:szCs w:val="22"/>
        </w:rPr>
        <w:t>1</w:t>
      </w:r>
      <w:r w:rsidR="00F0538A">
        <w:rPr>
          <w:rFonts w:ascii="Times New Roman" w:hAnsi="Times New Roman" w:cstheme="minorBidi"/>
          <w:spacing w:val="-4"/>
          <w:sz w:val="22"/>
          <w:szCs w:val="22"/>
        </w:rPr>
        <w:t xml:space="preserve"> </w:t>
      </w:r>
      <w:r w:rsidR="006F109C">
        <w:rPr>
          <w:rFonts w:ascii="Times New Roman" w:hAnsi="Times New Roman" w:cstheme="minorBidi"/>
          <w:spacing w:val="-4"/>
          <w:sz w:val="22"/>
          <w:szCs w:val="22"/>
        </w:rPr>
        <w:t>March</w:t>
      </w:r>
      <w:r w:rsidR="00097372">
        <w:rPr>
          <w:rFonts w:ascii="Times New Roman" w:hAnsi="Times New Roman" w:cstheme="minorBidi"/>
          <w:spacing w:val="-4"/>
          <w:sz w:val="22"/>
          <w:szCs w:val="22"/>
        </w:rPr>
        <w:t xml:space="preserve"> </w:t>
      </w:r>
      <w:r>
        <w:rPr>
          <w:rFonts w:ascii="Times New Roman" w:hAnsi="Times New Roman" w:cstheme="minorBidi"/>
          <w:spacing w:val="-4"/>
          <w:sz w:val="22"/>
          <w:szCs w:val="22"/>
        </w:rPr>
        <w:t>202</w:t>
      </w:r>
      <w:r w:rsidR="006F109C">
        <w:rPr>
          <w:rFonts w:ascii="Times New Roman" w:hAnsi="Times New Roman" w:cstheme="minorBidi"/>
          <w:spacing w:val="-4"/>
          <w:sz w:val="22"/>
          <w:szCs w:val="22"/>
        </w:rPr>
        <w:t>4</w:t>
      </w:r>
      <w:r>
        <w:rPr>
          <w:rFonts w:ascii="Times New Roman" w:hAnsi="Times New Roman" w:cstheme="minorBidi"/>
          <w:spacing w:val="-4"/>
          <w:sz w:val="22"/>
          <w:szCs w:val="22"/>
        </w:rPr>
        <w:t xml:space="preserve">, the Company has </w:t>
      </w:r>
      <w:r w:rsidR="009132D3">
        <w:rPr>
          <w:rFonts w:ascii="Times New Roman" w:hAnsi="Times New Roman" w:cstheme="minorBidi"/>
          <w:spacing w:val="-4"/>
          <w:sz w:val="22"/>
          <w:szCs w:val="22"/>
        </w:rPr>
        <w:t>fully utilized short-term facilities</w:t>
      </w:r>
      <w:r w:rsidR="004338D9">
        <w:rPr>
          <w:rFonts w:ascii="Times New Roman" w:hAnsi="Times New Roman" w:cstheme="minorBidi" w:hint="cs"/>
          <w:spacing w:val="-4"/>
          <w:sz w:val="22"/>
          <w:szCs w:val="22"/>
          <w:cs/>
        </w:rPr>
        <w:t xml:space="preserve"> </w:t>
      </w:r>
      <w:r w:rsidR="004338D9">
        <w:rPr>
          <w:rFonts w:ascii="Times New Roman" w:hAnsi="Times New Roman" w:cstheme="minorBidi"/>
          <w:spacing w:val="-4"/>
          <w:sz w:val="22"/>
          <w:szCs w:val="22"/>
        </w:rPr>
        <w:t>from TTA</w:t>
      </w:r>
      <w:r w:rsidR="009132D3">
        <w:rPr>
          <w:rFonts w:ascii="Times New Roman" w:hAnsi="Times New Roman" w:cstheme="minorBidi"/>
          <w:spacing w:val="-4"/>
          <w:sz w:val="22"/>
          <w:szCs w:val="22"/>
        </w:rPr>
        <w:t>.</w:t>
      </w:r>
    </w:p>
    <w:p w14:paraId="169869D9" w14:textId="77777777" w:rsidR="00040A7F" w:rsidRPr="00833280" w:rsidRDefault="00040A7F" w:rsidP="00040A7F">
      <w:pPr>
        <w:tabs>
          <w:tab w:val="clear" w:pos="227"/>
          <w:tab w:val="left" w:pos="540"/>
        </w:tabs>
        <w:ind w:left="540"/>
        <w:jc w:val="both"/>
        <w:rPr>
          <w:rFonts w:ascii="Times New Roman" w:hAnsi="Times New Roman" w:cstheme="minorBidi"/>
          <w:spacing w:val="-4"/>
          <w:sz w:val="22"/>
          <w:szCs w:val="22"/>
        </w:rPr>
      </w:pPr>
    </w:p>
    <w:tbl>
      <w:tblPr>
        <w:tblW w:w="9212" w:type="dxa"/>
        <w:tblInd w:w="450" w:type="dxa"/>
        <w:tblLayout w:type="fixed"/>
        <w:tblLook w:val="01E0" w:firstRow="1" w:lastRow="1" w:firstColumn="1" w:lastColumn="1" w:noHBand="0" w:noVBand="0"/>
      </w:tblPr>
      <w:tblGrid>
        <w:gridCol w:w="3290"/>
        <w:gridCol w:w="1271"/>
        <w:gridCol w:w="240"/>
        <w:gridCol w:w="1293"/>
        <w:gridCol w:w="310"/>
        <w:gridCol w:w="1288"/>
        <w:gridCol w:w="264"/>
        <w:gridCol w:w="1256"/>
      </w:tblGrid>
      <w:tr w:rsidR="00BD799C" w:rsidRPr="00122CA3" w14:paraId="6EFD4B63" w14:textId="77777777" w:rsidTr="00852336">
        <w:trPr>
          <w:trHeight w:val="253"/>
        </w:trPr>
        <w:tc>
          <w:tcPr>
            <w:tcW w:w="3290" w:type="dxa"/>
          </w:tcPr>
          <w:p w14:paraId="4E34F72D"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804" w:type="dxa"/>
            <w:gridSpan w:val="3"/>
          </w:tcPr>
          <w:p w14:paraId="60FB64DE"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122CA3">
              <w:rPr>
                <w:rFonts w:ascii="Times New Roman" w:hAnsi="Times New Roman" w:cs="Times New Roman"/>
                <w:b/>
                <w:bCs/>
                <w:sz w:val="22"/>
                <w:szCs w:val="22"/>
              </w:rPr>
              <w:t>Consolidated</w:t>
            </w:r>
          </w:p>
        </w:tc>
        <w:tc>
          <w:tcPr>
            <w:tcW w:w="310" w:type="dxa"/>
          </w:tcPr>
          <w:p w14:paraId="27598B97"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2808" w:type="dxa"/>
            <w:gridSpan w:val="3"/>
          </w:tcPr>
          <w:p w14:paraId="314CEBC2"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hanging="198"/>
              <w:jc w:val="center"/>
              <w:rPr>
                <w:rFonts w:ascii="Times New Roman" w:hAnsi="Times New Roman" w:cs="Times New Roman"/>
                <w:sz w:val="22"/>
                <w:szCs w:val="22"/>
              </w:rPr>
            </w:pPr>
            <w:r w:rsidRPr="00122CA3">
              <w:rPr>
                <w:rFonts w:ascii="Times New Roman" w:hAnsi="Times New Roman" w:cs="Times New Roman"/>
                <w:b/>
                <w:bCs/>
                <w:sz w:val="22"/>
                <w:szCs w:val="22"/>
              </w:rPr>
              <w:t>Separate</w:t>
            </w:r>
          </w:p>
        </w:tc>
      </w:tr>
      <w:tr w:rsidR="00BD799C" w:rsidRPr="00122CA3" w14:paraId="2EEABE1A" w14:textId="77777777" w:rsidTr="00852336">
        <w:trPr>
          <w:trHeight w:val="239"/>
        </w:trPr>
        <w:tc>
          <w:tcPr>
            <w:tcW w:w="3290" w:type="dxa"/>
          </w:tcPr>
          <w:p w14:paraId="064213F9"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2804" w:type="dxa"/>
            <w:gridSpan w:val="3"/>
          </w:tcPr>
          <w:p w14:paraId="3004E670"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c>
          <w:tcPr>
            <w:tcW w:w="310" w:type="dxa"/>
          </w:tcPr>
          <w:p w14:paraId="47092C41"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808" w:type="dxa"/>
            <w:gridSpan w:val="3"/>
          </w:tcPr>
          <w:p w14:paraId="45F3A416"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r>
      <w:tr w:rsidR="00F0538A" w:rsidRPr="00122CA3" w14:paraId="335EE15E" w14:textId="77777777" w:rsidTr="00852336">
        <w:trPr>
          <w:trHeight w:val="253"/>
        </w:trPr>
        <w:tc>
          <w:tcPr>
            <w:tcW w:w="3290" w:type="dxa"/>
          </w:tcPr>
          <w:p w14:paraId="7E8BCAAD"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1271" w:type="dxa"/>
          </w:tcPr>
          <w:p w14:paraId="53EB49E1" w14:textId="61A59A1E"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Pr>
                <w:rFonts w:ascii="Times New Roman" w:hAnsi="Times New Roman" w:cs="Times New Roman"/>
                <w:sz w:val="22"/>
                <w:szCs w:val="22"/>
              </w:rPr>
              <w:t>3</w:t>
            </w:r>
            <w:r w:rsidR="006F109C">
              <w:rPr>
                <w:rFonts w:ascii="Times New Roman" w:hAnsi="Times New Roman" w:cs="Times New Roman"/>
                <w:sz w:val="22"/>
                <w:szCs w:val="22"/>
              </w:rPr>
              <w:t>1</w:t>
            </w:r>
            <w:r>
              <w:rPr>
                <w:rFonts w:ascii="Times New Roman" w:hAnsi="Times New Roman" w:cs="Times New Roman"/>
                <w:sz w:val="22"/>
                <w:szCs w:val="22"/>
              </w:rPr>
              <w:t xml:space="preserve"> </w:t>
            </w:r>
            <w:r w:rsidR="006F109C">
              <w:rPr>
                <w:rFonts w:ascii="Times New Roman" w:hAnsi="Times New Roman" w:cs="Times New Roman"/>
                <w:sz w:val="22"/>
                <w:szCs w:val="22"/>
              </w:rPr>
              <w:t>March</w:t>
            </w:r>
          </w:p>
        </w:tc>
        <w:tc>
          <w:tcPr>
            <w:tcW w:w="240" w:type="dxa"/>
          </w:tcPr>
          <w:p w14:paraId="047E2079"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93" w:type="dxa"/>
          </w:tcPr>
          <w:p w14:paraId="75B06C5D"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c>
          <w:tcPr>
            <w:tcW w:w="310" w:type="dxa"/>
          </w:tcPr>
          <w:p w14:paraId="0C3A24A6"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88" w:type="dxa"/>
          </w:tcPr>
          <w:p w14:paraId="2D9CA755" w14:textId="51CF73EB" w:rsidR="00F0538A" w:rsidRPr="00122CA3" w:rsidRDefault="006F109C"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Pr>
                <w:rFonts w:ascii="Times New Roman" w:hAnsi="Times New Roman" w:cs="Times New Roman"/>
                <w:sz w:val="22"/>
                <w:szCs w:val="22"/>
              </w:rPr>
              <w:t>31 March</w:t>
            </w:r>
          </w:p>
        </w:tc>
        <w:tc>
          <w:tcPr>
            <w:tcW w:w="264" w:type="dxa"/>
          </w:tcPr>
          <w:p w14:paraId="6DCC361A"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56" w:type="dxa"/>
          </w:tcPr>
          <w:p w14:paraId="4E447590"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r>
      <w:tr w:rsidR="006F109C" w:rsidRPr="00122CA3" w14:paraId="2E6A4B3F" w14:textId="77777777" w:rsidTr="00852336">
        <w:trPr>
          <w:trHeight w:val="253"/>
        </w:trPr>
        <w:tc>
          <w:tcPr>
            <w:tcW w:w="3290" w:type="dxa"/>
          </w:tcPr>
          <w:p w14:paraId="59F894A2" w14:textId="4EC31066" w:rsidR="006F109C" w:rsidRPr="00122CA3"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1271" w:type="dxa"/>
            <w:vAlign w:val="bottom"/>
          </w:tcPr>
          <w:p w14:paraId="306B019D" w14:textId="44A58692" w:rsidR="006F109C" w:rsidRPr="00122CA3"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2024</w:t>
            </w:r>
          </w:p>
        </w:tc>
        <w:tc>
          <w:tcPr>
            <w:tcW w:w="240" w:type="dxa"/>
            <w:vAlign w:val="bottom"/>
          </w:tcPr>
          <w:p w14:paraId="1429BA0E" w14:textId="77777777" w:rsidR="006F109C" w:rsidRPr="00122CA3"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93" w:type="dxa"/>
            <w:vAlign w:val="bottom"/>
          </w:tcPr>
          <w:p w14:paraId="1FD372A5" w14:textId="42DEC2D2" w:rsidR="006F109C" w:rsidRPr="00122CA3"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2023</w:t>
            </w:r>
          </w:p>
        </w:tc>
        <w:tc>
          <w:tcPr>
            <w:tcW w:w="310" w:type="dxa"/>
            <w:vAlign w:val="bottom"/>
          </w:tcPr>
          <w:p w14:paraId="0DE1E954" w14:textId="77777777" w:rsidR="006F109C" w:rsidRPr="00122CA3"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88" w:type="dxa"/>
            <w:vAlign w:val="bottom"/>
          </w:tcPr>
          <w:p w14:paraId="2EC0F6A3" w14:textId="3C9931E7" w:rsidR="006F109C" w:rsidRPr="00122CA3"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2024</w:t>
            </w:r>
          </w:p>
        </w:tc>
        <w:tc>
          <w:tcPr>
            <w:tcW w:w="264" w:type="dxa"/>
            <w:vAlign w:val="bottom"/>
          </w:tcPr>
          <w:p w14:paraId="3BC28AC1" w14:textId="77777777" w:rsidR="006F109C" w:rsidRPr="00122CA3"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56" w:type="dxa"/>
            <w:vAlign w:val="bottom"/>
          </w:tcPr>
          <w:p w14:paraId="3151E927" w14:textId="40B238BD" w:rsidR="006F109C" w:rsidRPr="00122CA3" w:rsidRDefault="006F109C" w:rsidP="006F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2023</w:t>
            </w:r>
          </w:p>
        </w:tc>
      </w:tr>
      <w:tr w:rsidR="00F0538A" w:rsidRPr="00122CA3" w14:paraId="1B134ECF" w14:textId="77777777" w:rsidTr="0031694F">
        <w:trPr>
          <w:trHeight w:val="239"/>
        </w:trPr>
        <w:tc>
          <w:tcPr>
            <w:tcW w:w="3290" w:type="dxa"/>
          </w:tcPr>
          <w:p w14:paraId="3ED56DB4"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5922" w:type="dxa"/>
            <w:gridSpan w:val="7"/>
          </w:tcPr>
          <w:p w14:paraId="1CDE669D"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122CA3">
              <w:rPr>
                <w:rFonts w:ascii="Times New Roman" w:hAnsi="Times New Roman" w:cs="Times New Roman"/>
                <w:i/>
                <w:iCs/>
                <w:sz w:val="22"/>
                <w:szCs w:val="22"/>
              </w:rPr>
              <w:t>(in thousand Baht)</w:t>
            </w:r>
          </w:p>
        </w:tc>
      </w:tr>
      <w:tr w:rsidR="00F0538A" w:rsidRPr="00122CA3" w14:paraId="2FC66FCC" w14:textId="77777777" w:rsidTr="00852336">
        <w:trPr>
          <w:trHeight w:val="253"/>
        </w:trPr>
        <w:tc>
          <w:tcPr>
            <w:tcW w:w="3290" w:type="dxa"/>
          </w:tcPr>
          <w:p w14:paraId="0976987C" w14:textId="2A3F3261" w:rsidR="00F0538A" w:rsidRPr="00122CA3" w:rsidRDefault="00F0538A" w:rsidP="00F0538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i/>
                <w:iCs/>
                <w:sz w:val="22"/>
                <w:szCs w:val="22"/>
              </w:rPr>
            </w:pPr>
            <w:r w:rsidRPr="00122CA3">
              <w:rPr>
                <w:rFonts w:ascii="Times New Roman" w:hAnsi="Times New Roman" w:cs="Times New Roman"/>
                <w:b/>
                <w:bCs/>
                <w:i/>
                <w:iCs/>
                <w:sz w:val="22"/>
                <w:szCs w:val="22"/>
              </w:rPr>
              <w:t xml:space="preserve">Lease </w:t>
            </w:r>
            <w:r>
              <w:rPr>
                <w:rFonts w:ascii="Times New Roman" w:hAnsi="Times New Roman" w:cs="Times New Roman"/>
                <w:b/>
                <w:bCs/>
                <w:i/>
                <w:iCs/>
                <w:sz w:val="22"/>
                <w:szCs w:val="22"/>
              </w:rPr>
              <w:t>l</w:t>
            </w:r>
            <w:r w:rsidRPr="00122CA3">
              <w:rPr>
                <w:rFonts w:ascii="Times New Roman" w:hAnsi="Times New Roman" w:cs="Times New Roman"/>
                <w:b/>
                <w:bCs/>
                <w:i/>
                <w:iCs/>
                <w:sz w:val="22"/>
                <w:szCs w:val="22"/>
              </w:rPr>
              <w:t>iabilities</w:t>
            </w:r>
          </w:p>
        </w:tc>
        <w:tc>
          <w:tcPr>
            <w:tcW w:w="1271" w:type="dxa"/>
          </w:tcPr>
          <w:p w14:paraId="25C493DB"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tcPr>
          <w:p w14:paraId="016904FD"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Pr>
          <w:p w14:paraId="34F11BE0"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tcPr>
          <w:p w14:paraId="20C74289"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jc w:val="right"/>
              <w:rPr>
                <w:rFonts w:ascii="Times New Roman" w:hAnsi="Times New Roman" w:cs="Times New Roman"/>
                <w:sz w:val="22"/>
                <w:szCs w:val="22"/>
              </w:rPr>
            </w:pPr>
          </w:p>
        </w:tc>
        <w:tc>
          <w:tcPr>
            <w:tcW w:w="1288" w:type="dxa"/>
          </w:tcPr>
          <w:p w14:paraId="17503ECD"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tcPr>
          <w:p w14:paraId="7C860311"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Pr>
          <w:p w14:paraId="3C309B66"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F0538A" w:rsidRPr="00122CA3" w14:paraId="44295635" w14:textId="77777777" w:rsidTr="00852336">
        <w:trPr>
          <w:trHeight w:val="253"/>
        </w:trPr>
        <w:tc>
          <w:tcPr>
            <w:tcW w:w="3290" w:type="dxa"/>
          </w:tcPr>
          <w:p w14:paraId="62977F44" w14:textId="703F2564" w:rsidR="00F0538A" w:rsidRPr="00122CA3" w:rsidRDefault="00F0538A" w:rsidP="00F0538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i/>
                <w:iCs/>
                <w:sz w:val="22"/>
                <w:szCs w:val="22"/>
              </w:rPr>
            </w:pPr>
            <w:r w:rsidRPr="00122CA3">
              <w:rPr>
                <w:rFonts w:ascii="Times New Roman" w:hAnsi="Times New Roman" w:cs="Times New Roman"/>
                <w:i/>
                <w:iCs/>
                <w:sz w:val="22"/>
                <w:szCs w:val="22"/>
              </w:rPr>
              <w:t>Current portion</w:t>
            </w:r>
          </w:p>
        </w:tc>
        <w:tc>
          <w:tcPr>
            <w:tcW w:w="1271" w:type="dxa"/>
          </w:tcPr>
          <w:p w14:paraId="68FA5135"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tcPr>
          <w:p w14:paraId="660A419B"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Pr>
          <w:p w14:paraId="3283D1F8"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tcPr>
          <w:p w14:paraId="061AD7D6"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jc w:val="right"/>
              <w:rPr>
                <w:rFonts w:ascii="Times New Roman" w:hAnsi="Times New Roman" w:cs="Times New Roman"/>
                <w:sz w:val="22"/>
                <w:szCs w:val="22"/>
              </w:rPr>
            </w:pPr>
          </w:p>
        </w:tc>
        <w:tc>
          <w:tcPr>
            <w:tcW w:w="1288" w:type="dxa"/>
          </w:tcPr>
          <w:p w14:paraId="4ED6DDD2"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tcPr>
          <w:p w14:paraId="24089A28"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Pr>
          <w:p w14:paraId="790EB457"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F0538A" w:rsidRPr="00122CA3" w14:paraId="5DDB9970" w14:textId="77777777" w:rsidTr="00EB6731">
        <w:trPr>
          <w:trHeight w:val="239"/>
        </w:trPr>
        <w:tc>
          <w:tcPr>
            <w:tcW w:w="3290" w:type="dxa"/>
          </w:tcPr>
          <w:p w14:paraId="123E119E" w14:textId="13515922" w:rsidR="00F0538A" w:rsidRPr="00122CA3" w:rsidRDefault="00F0538A" w:rsidP="00F0538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r w:rsidRPr="00122CA3">
              <w:rPr>
                <w:rFonts w:ascii="Times New Roman" w:hAnsi="Times New Roman" w:cs="Times New Roman"/>
                <w:sz w:val="22"/>
                <w:szCs w:val="22"/>
              </w:rPr>
              <w:t>Ultimate parent</w:t>
            </w:r>
          </w:p>
        </w:tc>
        <w:tc>
          <w:tcPr>
            <w:tcW w:w="1271" w:type="dxa"/>
            <w:tcBorders>
              <w:bottom w:val="double" w:sz="4" w:space="0" w:color="auto"/>
            </w:tcBorders>
            <w:vAlign w:val="bottom"/>
          </w:tcPr>
          <w:p w14:paraId="72368D1F" w14:textId="793F8309" w:rsidR="00F0538A" w:rsidRPr="00122CA3" w:rsidRDefault="009132D3"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711</w:t>
            </w:r>
          </w:p>
        </w:tc>
        <w:tc>
          <w:tcPr>
            <w:tcW w:w="240" w:type="dxa"/>
            <w:vAlign w:val="bottom"/>
          </w:tcPr>
          <w:p w14:paraId="31D0DD57"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Borders>
              <w:bottom w:val="double" w:sz="4" w:space="0" w:color="auto"/>
            </w:tcBorders>
          </w:tcPr>
          <w:p w14:paraId="34C82ED8" w14:textId="424823D6" w:rsidR="00F0538A" w:rsidRPr="00122CA3" w:rsidRDefault="006F109C"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sidRPr="00C5529E">
              <w:rPr>
                <w:rFonts w:ascii="Times New Roman" w:hAnsi="Times New Roman" w:cs="Times New Roman"/>
                <w:b/>
                <w:bCs/>
                <w:sz w:val="22"/>
                <w:szCs w:val="22"/>
              </w:rPr>
              <w:t>941</w:t>
            </w:r>
          </w:p>
        </w:tc>
        <w:tc>
          <w:tcPr>
            <w:tcW w:w="310" w:type="dxa"/>
            <w:vAlign w:val="bottom"/>
          </w:tcPr>
          <w:p w14:paraId="7EB9DEF2"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bottom w:val="double" w:sz="4" w:space="0" w:color="auto"/>
            </w:tcBorders>
            <w:vAlign w:val="bottom"/>
          </w:tcPr>
          <w:p w14:paraId="3BAAD8E2" w14:textId="3629A4FB" w:rsidR="00F0538A" w:rsidRPr="00122CA3" w:rsidRDefault="009132D3"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b/>
                <w:bCs/>
                <w:sz w:val="22"/>
                <w:szCs w:val="22"/>
              </w:rPr>
              <w:t>711</w:t>
            </w:r>
          </w:p>
        </w:tc>
        <w:tc>
          <w:tcPr>
            <w:tcW w:w="264" w:type="dxa"/>
            <w:vAlign w:val="bottom"/>
          </w:tcPr>
          <w:p w14:paraId="244F3064"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bottom w:val="double" w:sz="4" w:space="0" w:color="auto"/>
            </w:tcBorders>
          </w:tcPr>
          <w:p w14:paraId="0D004173" w14:textId="61733154" w:rsidR="00F0538A" w:rsidRPr="00122CA3" w:rsidRDefault="006F109C"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sidRPr="00C5529E">
              <w:rPr>
                <w:rFonts w:ascii="Times New Roman" w:hAnsi="Times New Roman" w:cs="Times New Roman"/>
                <w:b/>
                <w:bCs/>
                <w:sz w:val="22"/>
                <w:szCs w:val="22"/>
              </w:rPr>
              <w:t>941</w:t>
            </w:r>
          </w:p>
        </w:tc>
      </w:tr>
    </w:tbl>
    <w:p w14:paraId="4D86C1C4" w14:textId="77777777" w:rsidR="00CC7FD3" w:rsidRDefault="00CC7FD3" w:rsidP="00CC7FD3">
      <w:pPr>
        <w:tabs>
          <w:tab w:val="clear" w:pos="227"/>
          <w:tab w:val="left" w:pos="540"/>
        </w:tabs>
        <w:ind w:left="540"/>
        <w:jc w:val="both"/>
        <w:rPr>
          <w:rFonts w:ascii="Times New Roman" w:hAnsi="Times New Roman" w:cs="Times New Roman"/>
          <w:spacing w:val="-4"/>
          <w:sz w:val="22"/>
          <w:szCs w:val="22"/>
        </w:rPr>
      </w:pPr>
    </w:p>
    <w:p w14:paraId="75C11EF6" w14:textId="5646D9A4" w:rsidR="00CC7FD3" w:rsidRDefault="00CC7FD3" w:rsidP="00CC7FD3">
      <w:pPr>
        <w:tabs>
          <w:tab w:val="clear" w:pos="227"/>
          <w:tab w:val="left" w:pos="540"/>
        </w:tabs>
        <w:ind w:left="540"/>
        <w:jc w:val="both"/>
        <w:rPr>
          <w:rFonts w:ascii="Times New Roman" w:hAnsi="Times New Roman" w:cs="Times New Roman"/>
          <w:b/>
          <w:bCs/>
          <w:i/>
          <w:iCs/>
          <w:spacing w:val="-4"/>
          <w:sz w:val="22"/>
          <w:szCs w:val="22"/>
        </w:rPr>
      </w:pPr>
      <w:r w:rsidRPr="00CC7FD3">
        <w:rPr>
          <w:rFonts w:ascii="Times New Roman" w:hAnsi="Times New Roman" w:cs="Times New Roman"/>
          <w:b/>
          <w:bCs/>
          <w:i/>
          <w:iCs/>
          <w:spacing w:val="-4"/>
          <w:sz w:val="22"/>
          <w:szCs w:val="22"/>
        </w:rPr>
        <w:t xml:space="preserve">Significant agreement with related party </w:t>
      </w:r>
    </w:p>
    <w:p w14:paraId="7718481C" w14:textId="79934AB6" w:rsidR="00DD5DE4" w:rsidRDefault="00DD5DE4" w:rsidP="00CC7FD3">
      <w:pPr>
        <w:tabs>
          <w:tab w:val="clear" w:pos="227"/>
          <w:tab w:val="left" w:pos="540"/>
        </w:tabs>
        <w:ind w:left="540"/>
        <w:jc w:val="both"/>
        <w:rPr>
          <w:rFonts w:ascii="Times New Roman" w:hAnsi="Times New Roman" w:cs="Times New Roman"/>
          <w:b/>
          <w:bCs/>
          <w:i/>
          <w:iCs/>
          <w:spacing w:val="-4"/>
          <w:sz w:val="22"/>
          <w:szCs w:val="22"/>
        </w:rPr>
      </w:pPr>
    </w:p>
    <w:p w14:paraId="22A621BA" w14:textId="1853ED4C" w:rsidR="00DD5DE4" w:rsidRDefault="00DD5DE4" w:rsidP="00CC7FD3">
      <w:pPr>
        <w:tabs>
          <w:tab w:val="clear" w:pos="227"/>
          <w:tab w:val="left" w:pos="540"/>
        </w:tabs>
        <w:ind w:left="540"/>
        <w:jc w:val="both"/>
        <w:rPr>
          <w:rFonts w:ascii="Times New Roman" w:hAnsi="Times New Roman" w:cs="Times New Roman"/>
          <w:spacing w:val="-4"/>
          <w:sz w:val="22"/>
          <w:szCs w:val="22"/>
        </w:rPr>
      </w:pPr>
      <w:r>
        <w:rPr>
          <w:rFonts w:ascii="Times New Roman" w:hAnsi="Times New Roman" w:cs="Times New Roman"/>
          <w:spacing w:val="-4"/>
          <w:sz w:val="22"/>
          <w:szCs w:val="22"/>
        </w:rPr>
        <w:t>As of 31 March 2024, the Company has operating leases agreement for office space and office equipment with the ultimate parent for 1 year which will be effective until 31 December 2024.</w:t>
      </w:r>
    </w:p>
    <w:p w14:paraId="6D978E70" w14:textId="2DC35960" w:rsidR="001C63FB" w:rsidRPr="00E322A4" w:rsidRDefault="00DD5DE4" w:rsidP="00E322A4">
      <w:pPr>
        <w:tabs>
          <w:tab w:val="clear" w:pos="227"/>
          <w:tab w:val="left" w:pos="540"/>
        </w:tabs>
        <w:ind w:left="540"/>
        <w:jc w:val="both"/>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36C73F77" w14:textId="2242571A" w:rsidR="00F05098" w:rsidRPr="00122CA3" w:rsidRDefault="00F05098"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122CA3">
        <w:rPr>
          <w:rFonts w:ascii="Times New Roman" w:hAnsi="Times New Roman" w:cs="Times New Roman"/>
          <w:b/>
          <w:bCs/>
          <w:sz w:val="24"/>
          <w:szCs w:val="24"/>
        </w:rPr>
        <w:lastRenderedPageBreak/>
        <w:t>Trade receivable</w:t>
      </w:r>
      <w:r w:rsidR="000F549A" w:rsidRPr="00122CA3">
        <w:rPr>
          <w:rFonts w:ascii="Times New Roman" w:hAnsi="Times New Roman" w:cs="Times New Roman"/>
          <w:b/>
          <w:bCs/>
          <w:sz w:val="24"/>
          <w:szCs w:val="24"/>
        </w:rPr>
        <w:t>s</w:t>
      </w:r>
    </w:p>
    <w:p w14:paraId="2093A017" w14:textId="271A4653" w:rsidR="00F05098" w:rsidRPr="00122CA3" w:rsidRDefault="00F05098" w:rsidP="00F0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sz w:val="24"/>
          <w:szCs w:val="24"/>
        </w:rPr>
      </w:pPr>
    </w:p>
    <w:tbl>
      <w:tblPr>
        <w:tblW w:w="9296" w:type="dxa"/>
        <w:tblInd w:w="450" w:type="dxa"/>
        <w:tblLayout w:type="fixed"/>
        <w:tblCellMar>
          <w:left w:w="79" w:type="dxa"/>
          <w:right w:w="79" w:type="dxa"/>
        </w:tblCellMar>
        <w:tblLook w:val="04A0" w:firstRow="1" w:lastRow="0" w:firstColumn="1" w:lastColumn="0" w:noHBand="0" w:noVBand="1"/>
      </w:tblPr>
      <w:tblGrid>
        <w:gridCol w:w="3705"/>
        <w:gridCol w:w="1245"/>
        <w:gridCol w:w="180"/>
        <w:gridCol w:w="1235"/>
        <w:gridCol w:w="181"/>
        <w:gridCol w:w="1285"/>
        <w:gridCol w:w="181"/>
        <w:gridCol w:w="1284"/>
      </w:tblGrid>
      <w:tr w:rsidR="00F05098" w:rsidRPr="00122CA3" w14:paraId="662A8A15" w14:textId="77777777" w:rsidTr="00097372">
        <w:trPr>
          <w:cantSplit/>
          <w:tblHeader/>
        </w:trPr>
        <w:tc>
          <w:tcPr>
            <w:tcW w:w="3705" w:type="dxa"/>
            <w:vAlign w:val="bottom"/>
            <w:hideMark/>
          </w:tcPr>
          <w:p w14:paraId="5EF85237" w14:textId="77777777" w:rsidR="00F05098" w:rsidRPr="00122CA3" w:rsidRDefault="00F0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660" w:type="dxa"/>
            <w:gridSpan w:val="3"/>
            <w:vAlign w:val="bottom"/>
            <w:hideMark/>
          </w:tcPr>
          <w:p w14:paraId="7776EFAE" w14:textId="57F5801D" w:rsidR="00F05098" w:rsidRPr="00122CA3" w:rsidRDefault="00F05098">
            <w:pPr>
              <w:pStyle w:val="acctmergecolhdg"/>
              <w:spacing w:line="240" w:lineRule="auto"/>
              <w:ind w:left="-83" w:firstLine="4"/>
              <w:rPr>
                <w:szCs w:val="22"/>
                <w:lang w:bidi="th-TH"/>
              </w:rPr>
            </w:pPr>
            <w:r w:rsidRPr="00122CA3">
              <w:rPr>
                <w:szCs w:val="22"/>
                <w:lang w:bidi="th-TH"/>
              </w:rPr>
              <w:t xml:space="preserve">Consolidated </w:t>
            </w:r>
            <w:r w:rsidRPr="00122CA3">
              <w:rPr>
                <w:szCs w:val="22"/>
                <w:lang w:bidi="th-TH"/>
              </w:rPr>
              <w:br/>
              <w:t>financial statement</w:t>
            </w:r>
            <w:r w:rsidR="004713D4" w:rsidRPr="00122CA3">
              <w:rPr>
                <w:szCs w:val="22"/>
                <w:lang w:bidi="th-TH"/>
              </w:rPr>
              <w:t>s</w:t>
            </w:r>
            <w:r w:rsidRPr="00122CA3">
              <w:rPr>
                <w:szCs w:val="22"/>
              </w:rPr>
              <w:t xml:space="preserve"> </w:t>
            </w:r>
          </w:p>
        </w:tc>
        <w:tc>
          <w:tcPr>
            <w:tcW w:w="181" w:type="dxa"/>
          </w:tcPr>
          <w:p w14:paraId="28D5CF0A" w14:textId="77777777" w:rsidR="00F05098" w:rsidRPr="00122CA3" w:rsidRDefault="00F05098">
            <w:pPr>
              <w:pStyle w:val="acctmergecolhdg"/>
              <w:spacing w:line="240" w:lineRule="auto"/>
              <w:ind w:left="-83" w:right="-79" w:firstLine="4"/>
              <w:rPr>
                <w:b w:val="0"/>
                <w:bCs/>
                <w:szCs w:val="22"/>
              </w:rPr>
            </w:pPr>
          </w:p>
        </w:tc>
        <w:tc>
          <w:tcPr>
            <w:tcW w:w="2750" w:type="dxa"/>
            <w:gridSpan w:val="3"/>
            <w:vAlign w:val="bottom"/>
            <w:hideMark/>
          </w:tcPr>
          <w:p w14:paraId="2D746A9B" w14:textId="0040ABA3" w:rsidR="00F05098" w:rsidRPr="00122CA3" w:rsidRDefault="000F549A" w:rsidP="000F549A">
            <w:pPr>
              <w:pStyle w:val="acctmergecolhdg"/>
              <w:spacing w:line="240" w:lineRule="auto"/>
              <w:ind w:left="-83" w:firstLine="4"/>
              <w:rPr>
                <w:szCs w:val="22"/>
                <w:highlight w:val="cyan"/>
              </w:rPr>
            </w:pPr>
            <w:r w:rsidRPr="00122CA3">
              <w:rPr>
                <w:szCs w:val="22"/>
                <w:lang w:bidi="th-TH"/>
              </w:rPr>
              <w:t>Separate</w:t>
            </w:r>
            <w:r w:rsidRPr="00122CA3">
              <w:rPr>
                <w:szCs w:val="22"/>
                <w:lang w:bidi="th-TH"/>
              </w:rPr>
              <w:br/>
              <w:t>financial statement</w:t>
            </w:r>
            <w:r w:rsidR="004713D4" w:rsidRPr="00122CA3">
              <w:rPr>
                <w:szCs w:val="22"/>
                <w:lang w:bidi="th-TH"/>
              </w:rPr>
              <w:t>s</w:t>
            </w:r>
            <w:r w:rsidR="00F05098" w:rsidRPr="00122CA3">
              <w:rPr>
                <w:szCs w:val="22"/>
              </w:rPr>
              <w:t xml:space="preserve"> </w:t>
            </w:r>
          </w:p>
        </w:tc>
      </w:tr>
      <w:tr w:rsidR="00F0538A" w:rsidRPr="00122CA3" w14:paraId="52F69CB0" w14:textId="77777777" w:rsidTr="00097372">
        <w:trPr>
          <w:cantSplit/>
          <w:tblHeader/>
        </w:trPr>
        <w:tc>
          <w:tcPr>
            <w:tcW w:w="3705" w:type="dxa"/>
            <w:vAlign w:val="bottom"/>
          </w:tcPr>
          <w:p w14:paraId="0900364D" w14:textId="77777777" w:rsidR="00F0538A" w:rsidRPr="00122CA3" w:rsidRDefault="00F0538A" w:rsidP="00F0538A">
            <w:pPr>
              <w:pStyle w:val="acctfourfigures"/>
              <w:tabs>
                <w:tab w:val="left" w:pos="720"/>
              </w:tabs>
              <w:spacing w:line="240" w:lineRule="auto"/>
              <w:ind w:left="188" w:hanging="174"/>
              <w:rPr>
                <w:b/>
                <w:bCs/>
                <w:color w:val="0000FF"/>
                <w:szCs w:val="22"/>
              </w:rPr>
            </w:pPr>
          </w:p>
        </w:tc>
        <w:tc>
          <w:tcPr>
            <w:tcW w:w="1245" w:type="dxa"/>
            <w:vAlign w:val="bottom"/>
            <w:hideMark/>
          </w:tcPr>
          <w:p w14:paraId="7C9ED6BD" w14:textId="7B00215F" w:rsidR="00F0538A" w:rsidRDefault="00F0538A" w:rsidP="00F0538A">
            <w:pPr>
              <w:pStyle w:val="acctmergecolhdg"/>
              <w:spacing w:line="240" w:lineRule="auto"/>
              <w:ind w:left="-83" w:right="-79" w:firstLine="4"/>
              <w:rPr>
                <w:b w:val="0"/>
                <w:szCs w:val="22"/>
                <w:lang w:bidi="th-TH"/>
              </w:rPr>
            </w:pPr>
            <w:r>
              <w:rPr>
                <w:b w:val="0"/>
                <w:szCs w:val="22"/>
                <w:lang w:bidi="th-TH"/>
              </w:rPr>
              <w:t>3</w:t>
            </w:r>
            <w:r w:rsidR="006F109C">
              <w:rPr>
                <w:b w:val="0"/>
                <w:szCs w:val="22"/>
                <w:lang w:bidi="th-TH"/>
              </w:rPr>
              <w:t>1</w:t>
            </w:r>
            <w:r>
              <w:rPr>
                <w:b w:val="0"/>
                <w:szCs w:val="22"/>
                <w:lang w:bidi="th-TH"/>
              </w:rPr>
              <w:t xml:space="preserve"> </w:t>
            </w:r>
            <w:r w:rsidR="006F109C">
              <w:rPr>
                <w:b w:val="0"/>
                <w:szCs w:val="22"/>
                <w:lang w:bidi="th-TH"/>
              </w:rPr>
              <w:t>March</w:t>
            </w:r>
            <w:r>
              <w:rPr>
                <w:b w:val="0"/>
                <w:szCs w:val="22"/>
                <w:lang w:bidi="th-TH"/>
              </w:rPr>
              <w:t xml:space="preserve"> </w:t>
            </w:r>
          </w:p>
          <w:p w14:paraId="682FE650" w14:textId="5AFF1F4A" w:rsidR="00F0538A" w:rsidRPr="00852336" w:rsidRDefault="00F0538A" w:rsidP="00F0538A">
            <w:pPr>
              <w:pStyle w:val="acctmergecolhdg"/>
              <w:spacing w:line="240" w:lineRule="auto"/>
              <w:ind w:left="-83" w:right="-79" w:firstLine="4"/>
              <w:rPr>
                <w:b w:val="0"/>
                <w:szCs w:val="22"/>
                <w:lang w:bidi="th-TH"/>
              </w:rPr>
            </w:pPr>
            <w:r w:rsidRPr="00852336">
              <w:rPr>
                <w:b w:val="0"/>
                <w:szCs w:val="22"/>
                <w:lang w:bidi="th-TH"/>
              </w:rPr>
              <w:t>202</w:t>
            </w:r>
            <w:r w:rsidR="006F109C">
              <w:rPr>
                <w:b w:val="0"/>
                <w:szCs w:val="22"/>
                <w:lang w:bidi="th-TH"/>
              </w:rPr>
              <w:t>4</w:t>
            </w:r>
          </w:p>
        </w:tc>
        <w:tc>
          <w:tcPr>
            <w:tcW w:w="180" w:type="dxa"/>
            <w:vAlign w:val="bottom"/>
          </w:tcPr>
          <w:p w14:paraId="10A369B3" w14:textId="77777777" w:rsidR="00F0538A" w:rsidRPr="00852336" w:rsidRDefault="00F0538A" w:rsidP="00F0538A">
            <w:pPr>
              <w:pStyle w:val="acctmergecolhdg"/>
              <w:spacing w:line="240" w:lineRule="auto"/>
              <w:ind w:left="-83" w:firstLine="4"/>
              <w:rPr>
                <w:b w:val="0"/>
                <w:szCs w:val="22"/>
                <w:cs/>
              </w:rPr>
            </w:pPr>
          </w:p>
        </w:tc>
        <w:tc>
          <w:tcPr>
            <w:tcW w:w="1235" w:type="dxa"/>
            <w:vAlign w:val="bottom"/>
            <w:hideMark/>
          </w:tcPr>
          <w:p w14:paraId="681ABB50" w14:textId="18D3B36C" w:rsidR="00F0538A" w:rsidRPr="00852336" w:rsidRDefault="00F0538A" w:rsidP="00F0538A">
            <w:pPr>
              <w:pStyle w:val="acctmergecolhdg"/>
              <w:spacing w:line="240" w:lineRule="auto"/>
              <w:ind w:left="-83" w:right="-77" w:firstLine="4"/>
              <w:rPr>
                <w:b w:val="0"/>
                <w:szCs w:val="22"/>
                <w:lang w:bidi="th-TH"/>
              </w:rPr>
            </w:pPr>
            <w:r w:rsidRPr="00852336">
              <w:rPr>
                <w:b w:val="0"/>
                <w:szCs w:val="22"/>
              </w:rPr>
              <w:t>31 December 202</w:t>
            </w:r>
            <w:r w:rsidR="006F109C">
              <w:rPr>
                <w:b w:val="0"/>
                <w:szCs w:val="22"/>
              </w:rPr>
              <w:t>3</w:t>
            </w:r>
          </w:p>
        </w:tc>
        <w:tc>
          <w:tcPr>
            <w:tcW w:w="181" w:type="dxa"/>
          </w:tcPr>
          <w:p w14:paraId="6490CA3F" w14:textId="77777777" w:rsidR="00F0538A" w:rsidRPr="00852336" w:rsidRDefault="00F0538A" w:rsidP="00F0538A">
            <w:pPr>
              <w:pStyle w:val="acctmergecolhdg"/>
              <w:spacing w:line="240" w:lineRule="auto"/>
              <w:ind w:left="-83" w:right="-79" w:firstLine="4"/>
              <w:rPr>
                <w:b w:val="0"/>
                <w:szCs w:val="22"/>
                <w:cs/>
              </w:rPr>
            </w:pPr>
          </w:p>
        </w:tc>
        <w:tc>
          <w:tcPr>
            <w:tcW w:w="1285" w:type="dxa"/>
            <w:vAlign w:val="bottom"/>
            <w:hideMark/>
          </w:tcPr>
          <w:p w14:paraId="573BC432" w14:textId="77777777" w:rsidR="006F109C" w:rsidRDefault="006F109C" w:rsidP="006F109C">
            <w:pPr>
              <w:pStyle w:val="acctmergecolhdg"/>
              <w:spacing w:line="240" w:lineRule="auto"/>
              <w:ind w:left="-83" w:right="-79" w:firstLine="4"/>
              <w:rPr>
                <w:b w:val="0"/>
                <w:szCs w:val="22"/>
                <w:lang w:bidi="th-TH"/>
              </w:rPr>
            </w:pPr>
            <w:r>
              <w:rPr>
                <w:b w:val="0"/>
                <w:szCs w:val="22"/>
                <w:lang w:bidi="th-TH"/>
              </w:rPr>
              <w:t xml:space="preserve">31 March </w:t>
            </w:r>
          </w:p>
          <w:p w14:paraId="21ABB917" w14:textId="21153AA1" w:rsidR="00F0538A" w:rsidRPr="00852336" w:rsidRDefault="00F0538A" w:rsidP="00F0538A">
            <w:pPr>
              <w:spacing w:line="240" w:lineRule="auto"/>
              <w:ind w:left="-83" w:right="-55" w:firstLine="4"/>
              <w:jc w:val="center"/>
              <w:rPr>
                <w:rFonts w:ascii="Times New Roman" w:hAnsi="Times New Roman" w:cs="Times New Roman"/>
                <w:bCs/>
                <w:sz w:val="22"/>
                <w:szCs w:val="22"/>
              </w:rPr>
            </w:pPr>
            <w:r w:rsidRPr="009A2474">
              <w:rPr>
                <w:rFonts w:ascii="Times New Roman" w:hAnsi="Times New Roman" w:cs="Times New Roman"/>
                <w:sz w:val="22"/>
                <w:szCs w:val="22"/>
                <w:lang w:val="en-GB" w:bidi="ar-SA"/>
              </w:rPr>
              <w:t>202</w:t>
            </w:r>
            <w:r w:rsidR="006F109C">
              <w:rPr>
                <w:rFonts w:ascii="Times New Roman" w:hAnsi="Times New Roman" w:cs="Times New Roman"/>
                <w:sz w:val="22"/>
                <w:szCs w:val="22"/>
                <w:lang w:val="en-GB" w:bidi="ar-SA"/>
              </w:rPr>
              <w:t>4</w:t>
            </w:r>
          </w:p>
        </w:tc>
        <w:tc>
          <w:tcPr>
            <w:tcW w:w="181" w:type="dxa"/>
            <w:vAlign w:val="bottom"/>
          </w:tcPr>
          <w:p w14:paraId="53E877E7" w14:textId="77777777" w:rsidR="00F0538A" w:rsidRPr="00852336" w:rsidRDefault="00F0538A" w:rsidP="00F0538A">
            <w:pPr>
              <w:pStyle w:val="acctmergecolhdg"/>
              <w:spacing w:line="240" w:lineRule="auto"/>
              <w:ind w:left="-83" w:firstLine="4"/>
              <w:rPr>
                <w:b w:val="0"/>
                <w:szCs w:val="22"/>
                <w:cs/>
              </w:rPr>
            </w:pPr>
          </w:p>
        </w:tc>
        <w:tc>
          <w:tcPr>
            <w:tcW w:w="1284" w:type="dxa"/>
            <w:vAlign w:val="bottom"/>
            <w:hideMark/>
          </w:tcPr>
          <w:p w14:paraId="184CBCE0" w14:textId="18E92ABE" w:rsidR="00F0538A" w:rsidRPr="00852336" w:rsidRDefault="00F0538A" w:rsidP="00F0538A">
            <w:pPr>
              <w:pStyle w:val="acctmergecolhdg"/>
              <w:spacing w:line="240" w:lineRule="auto"/>
              <w:ind w:left="-83" w:firstLine="4"/>
              <w:rPr>
                <w:b w:val="0"/>
                <w:szCs w:val="22"/>
                <w:lang w:bidi="th-TH"/>
              </w:rPr>
            </w:pPr>
            <w:r w:rsidRPr="00852336">
              <w:rPr>
                <w:b w:val="0"/>
                <w:szCs w:val="22"/>
              </w:rPr>
              <w:t>31 December 202</w:t>
            </w:r>
            <w:r w:rsidR="006F109C">
              <w:rPr>
                <w:b w:val="0"/>
                <w:szCs w:val="22"/>
              </w:rPr>
              <w:t>3</w:t>
            </w:r>
          </w:p>
        </w:tc>
      </w:tr>
      <w:tr w:rsidR="00F0538A" w:rsidRPr="00122CA3" w14:paraId="3AEFDFE5" w14:textId="77777777" w:rsidTr="00097372">
        <w:trPr>
          <w:cantSplit/>
          <w:tblHeader/>
        </w:trPr>
        <w:tc>
          <w:tcPr>
            <w:tcW w:w="3705" w:type="dxa"/>
            <w:vAlign w:val="bottom"/>
            <w:hideMark/>
          </w:tcPr>
          <w:p w14:paraId="59E5F86F" w14:textId="77777777" w:rsidR="00F0538A" w:rsidRPr="00122CA3" w:rsidRDefault="00F0538A" w:rsidP="00F0538A">
            <w:pPr>
              <w:rPr>
                <w:rFonts w:ascii="Times New Roman" w:hAnsi="Times New Roman" w:cs="Times New Roman"/>
                <w:b/>
                <w:sz w:val="22"/>
                <w:szCs w:val="22"/>
                <w:cs/>
              </w:rPr>
            </w:pPr>
          </w:p>
        </w:tc>
        <w:tc>
          <w:tcPr>
            <w:tcW w:w="5591" w:type="dxa"/>
            <w:gridSpan w:val="7"/>
            <w:hideMark/>
          </w:tcPr>
          <w:p w14:paraId="667894C3" w14:textId="31494A34" w:rsidR="00F0538A" w:rsidRPr="00122CA3" w:rsidRDefault="00F0538A" w:rsidP="00F0538A">
            <w:pPr>
              <w:pStyle w:val="acctmergecolhdg"/>
              <w:spacing w:line="240" w:lineRule="auto"/>
              <w:ind w:left="-83" w:right="-79" w:firstLine="4"/>
              <w:rPr>
                <w:b w:val="0"/>
                <w:bCs/>
                <w:i/>
                <w:iCs/>
                <w:szCs w:val="22"/>
              </w:rPr>
            </w:pPr>
            <w:r w:rsidRPr="00122CA3">
              <w:rPr>
                <w:b w:val="0"/>
                <w:bCs/>
                <w:i/>
                <w:iCs/>
                <w:szCs w:val="22"/>
              </w:rPr>
              <w:t>(in thousand Baht)</w:t>
            </w:r>
          </w:p>
        </w:tc>
      </w:tr>
      <w:tr w:rsidR="006F109C" w:rsidRPr="00122CA3" w14:paraId="1146B644" w14:textId="77777777" w:rsidTr="00097372">
        <w:trPr>
          <w:cantSplit/>
        </w:trPr>
        <w:tc>
          <w:tcPr>
            <w:tcW w:w="3705" w:type="dxa"/>
            <w:hideMark/>
          </w:tcPr>
          <w:p w14:paraId="1F6D32FA" w14:textId="221DBB30" w:rsidR="006F109C" w:rsidRPr="00122CA3" w:rsidRDefault="006F109C" w:rsidP="006F109C">
            <w:pPr>
              <w:spacing w:line="240" w:lineRule="auto"/>
              <w:rPr>
                <w:rFonts w:ascii="Times New Roman" w:hAnsi="Times New Roman" w:cs="Times New Roman"/>
                <w:sz w:val="22"/>
                <w:szCs w:val="22"/>
              </w:rPr>
            </w:pPr>
            <w:r w:rsidRPr="00122CA3">
              <w:rPr>
                <w:rFonts w:ascii="Times New Roman" w:hAnsi="Times New Roman" w:cs="Times New Roman"/>
                <w:sz w:val="22"/>
                <w:szCs w:val="22"/>
              </w:rPr>
              <w:t>Within credit terms</w:t>
            </w:r>
          </w:p>
        </w:tc>
        <w:tc>
          <w:tcPr>
            <w:tcW w:w="1245" w:type="dxa"/>
            <w:vAlign w:val="bottom"/>
          </w:tcPr>
          <w:p w14:paraId="3B49720B" w14:textId="7A25492F" w:rsidR="006F109C" w:rsidRPr="00122CA3" w:rsidRDefault="009132D3" w:rsidP="006F109C">
            <w:pPr>
              <w:pStyle w:val="acctfourfigures"/>
              <w:tabs>
                <w:tab w:val="clear" w:pos="765"/>
                <w:tab w:val="decimal" w:pos="990"/>
              </w:tabs>
              <w:spacing w:line="240" w:lineRule="auto"/>
              <w:ind w:left="-83" w:right="11" w:firstLine="4"/>
              <w:rPr>
                <w:szCs w:val="22"/>
              </w:rPr>
            </w:pPr>
            <w:r>
              <w:rPr>
                <w:szCs w:val="22"/>
              </w:rPr>
              <w:t>36,485</w:t>
            </w:r>
          </w:p>
        </w:tc>
        <w:tc>
          <w:tcPr>
            <w:tcW w:w="180" w:type="dxa"/>
            <w:vAlign w:val="bottom"/>
          </w:tcPr>
          <w:p w14:paraId="0BA8E5F1" w14:textId="77777777" w:rsidR="006F109C" w:rsidRPr="00122CA3" w:rsidRDefault="006F109C" w:rsidP="006F109C">
            <w:pPr>
              <w:pStyle w:val="acctfourfigures"/>
              <w:tabs>
                <w:tab w:val="decimal" w:pos="731"/>
              </w:tabs>
              <w:spacing w:line="240" w:lineRule="auto"/>
              <w:ind w:left="-83" w:right="11" w:firstLine="4"/>
              <w:rPr>
                <w:szCs w:val="22"/>
              </w:rPr>
            </w:pPr>
          </w:p>
        </w:tc>
        <w:tc>
          <w:tcPr>
            <w:tcW w:w="1235" w:type="dxa"/>
            <w:vAlign w:val="bottom"/>
          </w:tcPr>
          <w:p w14:paraId="698A0F23" w14:textId="152651F3" w:rsidR="006F109C" w:rsidRPr="00122CA3" w:rsidRDefault="006F109C" w:rsidP="006F109C">
            <w:pPr>
              <w:pStyle w:val="acctfourfigures"/>
              <w:tabs>
                <w:tab w:val="clear" w:pos="765"/>
                <w:tab w:val="decimal" w:pos="1000"/>
              </w:tabs>
              <w:spacing w:line="240" w:lineRule="auto"/>
              <w:ind w:left="-83" w:right="11" w:firstLine="4"/>
              <w:rPr>
                <w:szCs w:val="22"/>
              </w:rPr>
            </w:pPr>
            <w:r w:rsidRPr="00C5529E">
              <w:rPr>
                <w:szCs w:val="22"/>
              </w:rPr>
              <w:t>9,018</w:t>
            </w:r>
          </w:p>
        </w:tc>
        <w:tc>
          <w:tcPr>
            <w:tcW w:w="181" w:type="dxa"/>
            <w:vAlign w:val="bottom"/>
          </w:tcPr>
          <w:p w14:paraId="7073A195" w14:textId="77777777" w:rsidR="006F109C" w:rsidRPr="00122CA3" w:rsidRDefault="006F109C" w:rsidP="006F109C">
            <w:pPr>
              <w:pStyle w:val="acctfourfigures"/>
              <w:tabs>
                <w:tab w:val="decimal" w:pos="731"/>
              </w:tabs>
              <w:spacing w:line="240" w:lineRule="auto"/>
              <w:ind w:left="-83" w:right="-72" w:firstLine="4"/>
              <w:rPr>
                <w:szCs w:val="22"/>
              </w:rPr>
            </w:pPr>
          </w:p>
        </w:tc>
        <w:tc>
          <w:tcPr>
            <w:tcW w:w="1285" w:type="dxa"/>
            <w:vAlign w:val="bottom"/>
          </w:tcPr>
          <w:p w14:paraId="1F0AB23D" w14:textId="79AA5D27" w:rsidR="006F109C" w:rsidRPr="00122CA3" w:rsidRDefault="009132D3" w:rsidP="006F109C">
            <w:pPr>
              <w:pStyle w:val="acctfourfigures"/>
              <w:tabs>
                <w:tab w:val="clear" w:pos="765"/>
                <w:tab w:val="decimal" w:pos="1050"/>
              </w:tabs>
              <w:spacing w:line="240" w:lineRule="auto"/>
              <w:ind w:left="-83" w:right="11" w:firstLine="4"/>
              <w:rPr>
                <w:szCs w:val="28"/>
                <w:lang w:val="en-US" w:bidi="th-TH"/>
              </w:rPr>
            </w:pPr>
            <w:r>
              <w:rPr>
                <w:szCs w:val="28"/>
                <w:lang w:val="en-US" w:bidi="th-TH"/>
              </w:rPr>
              <w:t>33,512</w:t>
            </w:r>
          </w:p>
        </w:tc>
        <w:tc>
          <w:tcPr>
            <w:tcW w:w="181" w:type="dxa"/>
            <w:vAlign w:val="bottom"/>
          </w:tcPr>
          <w:p w14:paraId="78649138" w14:textId="77777777" w:rsidR="006F109C" w:rsidRPr="00122CA3" w:rsidRDefault="006F109C" w:rsidP="006F109C">
            <w:pPr>
              <w:pStyle w:val="acctfourfigures"/>
              <w:spacing w:line="240" w:lineRule="auto"/>
              <w:ind w:left="-83" w:firstLine="4"/>
              <w:rPr>
                <w:szCs w:val="22"/>
              </w:rPr>
            </w:pPr>
          </w:p>
        </w:tc>
        <w:tc>
          <w:tcPr>
            <w:tcW w:w="1284" w:type="dxa"/>
            <w:vAlign w:val="bottom"/>
          </w:tcPr>
          <w:p w14:paraId="452400FD" w14:textId="682EB50B" w:rsidR="006F109C" w:rsidRPr="00122CA3" w:rsidRDefault="006F109C" w:rsidP="006F109C">
            <w:pPr>
              <w:pStyle w:val="acctfourfigures"/>
              <w:tabs>
                <w:tab w:val="clear" w:pos="765"/>
                <w:tab w:val="decimal" w:pos="1000"/>
              </w:tabs>
              <w:spacing w:line="240" w:lineRule="auto"/>
              <w:ind w:left="-83" w:right="11" w:firstLine="4"/>
              <w:rPr>
                <w:szCs w:val="22"/>
              </w:rPr>
            </w:pPr>
            <w:r w:rsidRPr="00C5529E">
              <w:rPr>
                <w:szCs w:val="22"/>
              </w:rPr>
              <w:t>7,997</w:t>
            </w:r>
          </w:p>
        </w:tc>
      </w:tr>
      <w:tr w:rsidR="006F109C" w:rsidRPr="00122CA3" w14:paraId="6B3B1239" w14:textId="77777777" w:rsidTr="00097372">
        <w:trPr>
          <w:cantSplit/>
        </w:trPr>
        <w:tc>
          <w:tcPr>
            <w:tcW w:w="3705" w:type="dxa"/>
            <w:hideMark/>
          </w:tcPr>
          <w:p w14:paraId="60CB05B3" w14:textId="0D703EB6" w:rsidR="006F109C" w:rsidRPr="00122CA3" w:rsidRDefault="006F109C" w:rsidP="006F109C">
            <w:pPr>
              <w:spacing w:line="240" w:lineRule="auto"/>
              <w:rPr>
                <w:rFonts w:ascii="Times New Roman" w:hAnsi="Times New Roman" w:cs="Times New Roman"/>
                <w:sz w:val="22"/>
                <w:szCs w:val="22"/>
              </w:rPr>
            </w:pPr>
            <w:r w:rsidRPr="00122CA3">
              <w:rPr>
                <w:rFonts w:ascii="Times New Roman" w:hAnsi="Times New Roman" w:cs="Times New Roman"/>
                <w:sz w:val="22"/>
                <w:szCs w:val="22"/>
              </w:rPr>
              <w:t>Overdue</w:t>
            </w:r>
          </w:p>
        </w:tc>
        <w:tc>
          <w:tcPr>
            <w:tcW w:w="1245" w:type="dxa"/>
            <w:vAlign w:val="bottom"/>
          </w:tcPr>
          <w:p w14:paraId="67A68A4D" w14:textId="77777777" w:rsidR="006F109C" w:rsidRPr="00122CA3" w:rsidRDefault="006F109C" w:rsidP="006F109C">
            <w:pPr>
              <w:pStyle w:val="acctfourfigures"/>
              <w:tabs>
                <w:tab w:val="decimal" w:pos="465"/>
              </w:tabs>
              <w:spacing w:line="240" w:lineRule="auto"/>
              <w:ind w:left="-83" w:right="11" w:firstLine="4"/>
              <w:rPr>
                <w:szCs w:val="22"/>
              </w:rPr>
            </w:pPr>
          </w:p>
        </w:tc>
        <w:tc>
          <w:tcPr>
            <w:tcW w:w="180" w:type="dxa"/>
            <w:vAlign w:val="bottom"/>
          </w:tcPr>
          <w:p w14:paraId="7B14A9D9" w14:textId="77777777" w:rsidR="006F109C" w:rsidRPr="00122CA3" w:rsidRDefault="006F109C" w:rsidP="006F109C">
            <w:pPr>
              <w:pStyle w:val="acctfourfigures"/>
              <w:tabs>
                <w:tab w:val="decimal" w:pos="731"/>
              </w:tabs>
              <w:spacing w:line="240" w:lineRule="auto"/>
              <w:ind w:left="-83" w:right="11" w:firstLine="4"/>
              <w:rPr>
                <w:szCs w:val="22"/>
              </w:rPr>
            </w:pPr>
          </w:p>
        </w:tc>
        <w:tc>
          <w:tcPr>
            <w:tcW w:w="1235" w:type="dxa"/>
            <w:vAlign w:val="bottom"/>
          </w:tcPr>
          <w:p w14:paraId="62C4F007" w14:textId="77777777" w:rsidR="006F109C" w:rsidRPr="00122CA3" w:rsidRDefault="006F109C" w:rsidP="006F109C">
            <w:pPr>
              <w:pStyle w:val="acctfourfigures"/>
              <w:tabs>
                <w:tab w:val="clear" w:pos="765"/>
                <w:tab w:val="decimal" w:pos="1050"/>
              </w:tabs>
              <w:spacing w:line="240" w:lineRule="auto"/>
              <w:ind w:left="-83" w:right="11" w:firstLine="4"/>
              <w:rPr>
                <w:szCs w:val="22"/>
              </w:rPr>
            </w:pPr>
          </w:p>
        </w:tc>
        <w:tc>
          <w:tcPr>
            <w:tcW w:w="181" w:type="dxa"/>
            <w:vAlign w:val="bottom"/>
          </w:tcPr>
          <w:p w14:paraId="383922AC" w14:textId="77777777" w:rsidR="006F109C" w:rsidRPr="00122CA3" w:rsidRDefault="006F109C" w:rsidP="006F109C">
            <w:pPr>
              <w:pStyle w:val="acctfourfigures"/>
              <w:tabs>
                <w:tab w:val="decimal" w:pos="731"/>
              </w:tabs>
              <w:spacing w:line="240" w:lineRule="auto"/>
              <w:ind w:left="-83" w:right="-72" w:firstLine="4"/>
              <w:rPr>
                <w:szCs w:val="22"/>
              </w:rPr>
            </w:pPr>
          </w:p>
        </w:tc>
        <w:tc>
          <w:tcPr>
            <w:tcW w:w="1285" w:type="dxa"/>
            <w:vAlign w:val="bottom"/>
          </w:tcPr>
          <w:p w14:paraId="02F3EA11" w14:textId="77777777" w:rsidR="006F109C" w:rsidRPr="00122CA3" w:rsidRDefault="006F109C" w:rsidP="006F109C">
            <w:pPr>
              <w:pStyle w:val="acctfourfigures"/>
              <w:tabs>
                <w:tab w:val="decimal" w:pos="701"/>
              </w:tabs>
              <w:spacing w:line="240" w:lineRule="auto"/>
              <w:ind w:left="-83" w:right="66" w:firstLine="4"/>
              <w:rPr>
                <w:szCs w:val="22"/>
              </w:rPr>
            </w:pPr>
          </w:p>
        </w:tc>
        <w:tc>
          <w:tcPr>
            <w:tcW w:w="181" w:type="dxa"/>
            <w:vAlign w:val="bottom"/>
          </w:tcPr>
          <w:p w14:paraId="62674FE3" w14:textId="77777777" w:rsidR="006F109C" w:rsidRPr="00122CA3" w:rsidRDefault="006F109C" w:rsidP="006F109C">
            <w:pPr>
              <w:pStyle w:val="acctfourfigures"/>
              <w:spacing w:line="240" w:lineRule="auto"/>
              <w:ind w:left="-83" w:firstLine="4"/>
              <w:rPr>
                <w:szCs w:val="22"/>
              </w:rPr>
            </w:pPr>
          </w:p>
        </w:tc>
        <w:tc>
          <w:tcPr>
            <w:tcW w:w="1284" w:type="dxa"/>
            <w:vAlign w:val="bottom"/>
          </w:tcPr>
          <w:p w14:paraId="30709CC6" w14:textId="77777777" w:rsidR="006F109C" w:rsidRPr="00122CA3" w:rsidRDefault="006F109C" w:rsidP="006F109C">
            <w:pPr>
              <w:pStyle w:val="acctfourfigures"/>
              <w:tabs>
                <w:tab w:val="clear" w:pos="765"/>
                <w:tab w:val="decimal" w:pos="1000"/>
              </w:tabs>
              <w:spacing w:line="240" w:lineRule="auto"/>
              <w:ind w:left="-83" w:right="11" w:firstLine="4"/>
              <w:rPr>
                <w:szCs w:val="22"/>
              </w:rPr>
            </w:pPr>
          </w:p>
        </w:tc>
      </w:tr>
      <w:tr w:rsidR="00CF4F29" w:rsidRPr="00122CA3" w14:paraId="4AE630E4" w14:textId="77777777" w:rsidTr="00272410">
        <w:trPr>
          <w:cantSplit/>
        </w:trPr>
        <w:tc>
          <w:tcPr>
            <w:tcW w:w="3705" w:type="dxa"/>
            <w:hideMark/>
          </w:tcPr>
          <w:p w14:paraId="5436FAAF" w14:textId="680FA4A2" w:rsidR="00CF4F29" w:rsidRPr="00122CA3" w:rsidRDefault="00CF4F29" w:rsidP="00CF4F29">
            <w:pPr>
              <w:spacing w:line="240" w:lineRule="auto"/>
              <w:ind w:left="104"/>
              <w:rPr>
                <w:rFonts w:ascii="Times New Roman" w:hAnsi="Times New Roman" w:cs="Times New Roman"/>
                <w:sz w:val="22"/>
                <w:szCs w:val="22"/>
              </w:rPr>
            </w:pPr>
            <w:r w:rsidRPr="00122CA3">
              <w:rPr>
                <w:rFonts w:ascii="Times New Roman" w:hAnsi="Times New Roman" w:cs="Times New Roman"/>
                <w:sz w:val="22"/>
                <w:szCs w:val="22"/>
              </w:rPr>
              <w:t xml:space="preserve">   1 - 30 days</w:t>
            </w:r>
          </w:p>
        </w:tc>
        <w:tc>
          <w:tcPr>
            <w:tcW w:w="1245" w:type="dxa"/>
          </w:tcPr>
          <w:p w14:paraId="5C3BEDA7" w14:textId="06004081" w:rsidR="00CF4F29" w:rsidRPr="00122CA3" w:rsidRDefault="00CF4F29" w:rsidP="00CF4F29">
            <w:pPr>
              <w:pStyle w:val="acctfourfigures"/>
              <w:tabs>
                <w:tab w:val="clear" w:pos="765"/>
                <w:tab w:val="decimal" w:pos="990"/>
              </w:tabs>
              <w:spacing w:line="240" w:lineRule="auto"/>
              <w:ind w:left="-83" w:right="11" w:firstLine="4"/>
              <w:rPr>
                <w:szCs w:val="22"/>
              </w:rPr>
            </w:pPr>
            <w:r w:rsidRPr="00726B19">
              <w:t>8,059</w:t>
            </w:r>
          </w:p>
        </w:tc>
        <w:tc>
          <w:tcPr>
            <w:tcW w:w="180" w:type="dxa"/>
            <w:vAlign w:val="bottom"/>
          </w:tcPr>
          <w:p w14:paraId="021916F5" w14:textId="77777777" w:rsidR="00CF4F29" w:rsidRPr="00122CA3" w:rsidRDefault="00CF4F29" w:rsidP="00CF4F29">
            <w:pPr>
              <w:pStyle w:val="acctfourfigures"/>
              <w:tabs>
                <w:tab w:val="decimal" w:pos="731"/>
              </w:tabs>
              <w:spacing w:line="240" w:lineRule="auto"/>
              <w:ind w:right="11"/>
              <w:rPr>
                <w:szCs w:val="22"/>
              </w:rPr>
            </w:pPr>
          </w:p>
        </w:tc>
        <w:tc>
          <w:tcPr>
            <w:tcW w:w="1235" w:type="dxa"/>
            <w:vAlign w:val="bottom"/>
          </w:tcPr>
          <w:p w14:paraId="17926F13" w14:textId="1C11EA31" w:rsidR="00CF4F29" w:rsidRPr="00122CA3" w:rsidRDefault="00CF4F29" w:rsidP="00CF4F29">
            <w:pPr>
              <w:pStyle w:val="acctfourfigures"/>
              <w:tabs>
                <w:tab w:val="clear" w:pos="765"/>
                <w:tab w:val="decimal" w:pos="1000"/>
              </w:tabs>
              <w:spacing w:line="240" w:lineRule="auto"/>
              <w:ind w:left="-83" w:right="11" w:firstLine="4"/>
              <w:rPr>
                <w:szCs w:val="22"/>
              </w:rPr>
            </w:pPr>
            <w:r w:rsidRPr="00C5529E">
              <w:rPr>
                <w:szCs w:val="22"/>
              </w:rPr>
              <w:t>6,319</w:t>
            </w:r>
          </w:p>
        </w:tc>
        <w:tc>
          <w:tcPr>
            <w:tcW w:w="181" w:type="dxa"/>
            <w:vAlign w:val="bottom"/>
          </w:tcPr>
          <w:p w14:paraId="67BBFCFA" w14:textId="77777777" w:rsidR="00CF4F29" w:rsidRPr="00122CA3" w:rsidRDefault="00CF4F29" w:rsidP="00CF4F29">
            <w:pPr>
              <w:pStyle w:val="acctfourfigures"/>
              <w:tabs>
                <w:tab w:val="decimal" w:pos="731"/>
              </w:tabs>
              <w:spacing w:line="240" w:lineRule="auto"/>
              <w:ind w:left="-83" w:right="-72" w:firstLine="4"/>
              <w:rPr>
                <w:szCs w:val="22"/>
              </w:rPr>
            </w:pPr>
          </w:p>
        </w:tc>
        <w:tc>
          <w:tcPr>
            <w:tcW w:w="1285" w:type="dxa"/>
          </w:tcPr>
          <w:p w14:paraId="31E4E1D5" w14:textId="03C0EB02" w:rsidR="00CF4F29" w:rsidRPr="00122CA3" w:rsidRDefault="00CF4F29" w:rsidP="00CF4F29">
            <w:pPr>
              <w:pStyle w:val="acctfourfigures"/>
              <w:tabs>
                <w:tab w:val="clear" w:pos="765"/>
                <w:tab w:val="decimal" w:pos="1050"/>
              </w:tabs>
              <w:spacing w:line="240" w:lineRule="auto"/>
              <w:ind w:left="-83" w:right="11" w:firstLine="4"/>
              <w:rPr>
                <w:szCs w:val="22"/>
              </w:rPr>
            </w:pPr>
            <w:r w:rsidRPr="00B76B21">
              <w:t>2,317</w:t>
            </w:r>
          </w:p>
        </w:tc>
        <w:tc>
          <w:tcPr>
            <w:tcW w:w="181" w:type="dxa"/>
            <w:vAlign w:val="bottom"/>
          </w:tcPr>
          <w:p w14:paraId="34B86825" w14:textId="77777777" w:rsidR="00CF4F29" w:rsidRPr="00122CA3" w:rsidRDefault="00CF4F29" w:rsidP="00CF4F29">
            <w:pPr>
              <w:pStyle w:val="acctfourfigures"/>
              <w:spacing w:line="240" w:lineRule="auto"/>
              <w:ind w:left="-83" w:firstLine="4"/>
              <w:rPr>
                <w:szCs w:val="22"/>
              </w:rPr>
            </w:pPr>
          </w:p>
        </w:tc>
        <w:tc>
          <w:tcPr>
            <w:tcW w:w="1284" w:type="dxa"/>
            <w:vAlign w:val="bottom"/>
          </w:tcPr>
          <w:p w14:paraId="21801D06" w14:textId="6D275A6A" w:rsidR="00CF4F29" w:rsidRPr="00122CA3" w:rsidRDefault="00CF4F29" w:rsidP="00CF4F29">
            <w:pPr>
              <w:pStyle w:val="acctfourfigures"/>
              <w:tabs>
                <w:tab w:val="clear" w:pos="765"/>
                <w:tab w:val="decimal" w:pos="1000"/>
              </w:tabs>
              <w:spacing w:line="240" w:lineRule="auto"/>
              <w:ind w:left="-83" w:right="11" w:firstLine="4"/>
              <w:rPr>
                <w:szCs w:val="22"/>
              </w:rPr>
            </w:pPr>
            <w:r w:rsidRPr="00C5529E">
              <w:rPr>
                <w:szCs w:val="22"/>
              </w:rPr>
              <w:t>5,6</w:t>
            </w:r>
            <w:r w:rsidRPr="00C5529E">
              <w:rPr>
                <w:rFonts w:cstheme="minorBidi"/>
                <w:szCs w:val="22"/>
              </w:rPr>
              <w:t>2</w:t>
            </w:r>
            <w:r w:rsidRPr="00C5529E">
              <w:rPr>
                <w:szCs w:val="22"/>
              </w:rPr>
              <w:t>5</w:t>
            </w:r>
          </w:p>
        </w:tc>
      </w:tr>
      <w:tr w:rsidR="00CF4F29" w:rsidRPr="00122CA3" w14:paraId="6DC131ED" w14:textId="77777777" w:rsidTr="00272410">
        <w:trPr>
          <w:cantSplit/>
        </w:trPr>
        <w:tc>
          <w:tcPr>
            <w:tcW w:w="3705" w:type="dxa"/>
            <w:hideMark/>
          </w:tcPr>
          <w:p w14:paraId="7BEE8021" w14:textId="0648799B" w:rsidR="00CF4F29" w:rsidRPr="00122CA3" w:rsidRDefault="00CF4F29" w:rsidP="00CF4F29">
            <w:pPr>
              <w:spacing w:line="240" w:lineRule="auto"/>
              <w:ind w:left="104"/>
              <w:rPr>
                <w:rFonts w:ascii="Times New Roman" w:hAnsi="Times New Roman" w:cs="Times New Roman"/>
                <w:sz w:val="22"/>
                <w:szCs w:val="22"/>
              </w:rPr>
            </w:pPr>
            <w:r w:rsidRPr="00122CA3">
              <w:rPr>
                <w:rFonts w:ascii="Times New Roman" w:hAnsi="Times New Roman" w:cs="Times New Roman"/>
                <w:sz w:val="22"/>
                <w:szCs w:val="22"/>
              </w:rPr>
              <w:t xml:space="preserve">   31 - 60 days</w:t>
            </w:r>
          </w:p>
        </w:tc>
        <w:tc>
          <w:tcPr>
            <w:tcW w:w="1245" w:type="dxa"/>
          </w:tcPr>
          <w:p w14:paraId="07B66203" w14:textId="52B73F46" w:rsidR="00CF4F29" w:rsidRPr="009132D3" w:rsidRDefault="00CF4F29" w:rsidP="00CF4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sz w:val="22"/>
                <w:szCs w:val="22"/>
              </w:rPr>
            </w:pPr>
            <w:r w:rsidRPr="009132D3">
              <w:rPr>
                <w:rFonts w:ascii="Times New Roman" w:hAnsi="Times New Roman" w:cs="Times New Roman"/>
                <w:sz w:val="22"/>
                <w:szCs w:val="22"/>
              </w:rPr>
              <w:t>-</w:t>
            </w:r>
          </w:p>
        </w:tc>
        <w:tc>
          <w:tcPr>
            <w:tcW w:w="180" w:type="dxa"/>
            <w:vAlign w:val="bottom"/>
          </w:tcPr>
          <w:p w14:paraId="7ADAAF7B" w14:textId="77777777" w:rsidR="00CF4F29" w:rsidRPr="00122CA3" w:rsidRDefault="00CF4F29" w:rsidP="00CF4F29">
            <w:pPr>
              <w:pStyle w:val="acctfourfigures"/>
              <w:tabs>
                <w:tab w:val="decimal" w:pos="731"/>
              </w:tabs>
              <w:spacing w:line="240" w:lineRule="auto"/>
              <w:ind w:left="-83" w:right="11" w:firstLine="4"/>
              <w:rPr>
                <w:szCs w:val="22"/>
              </w:rPr>
            </w:pPr>
          </w:p>
        </w:tc>
        <w:tc>
          <w:tcPr>
            <w:tcW w:w="1235" w:type="dxa"/>
            <w:vAlign w:val="bottom"/>
          </w:tcPr>
          <w:p w14:paraId="328AE9D6" w14:textId="451EEB1A" w:rsidR="00CF4F29" w:rsidRPr="00122CA3" w:rsidRDefault="00CF4F29" w:rsidP="00CF4F29">
            <w:pPr>
              <w:pStyle w:val="acctfourfigures"/>
              <w:tabs>
                <w:tab w:val="clear" w:pos="765"/>
                <w:tab w:val="decimal" w:pos="1000"/>
              </w:tabs>
              <w:spacing w:line="240" w:lineRule="auto"/>
              <w:ind w:left="-83" w:right="11" w:firstLine="4"/>
              <w:rPr>
                <w:szCs w:val="22"/>
              </w:rPr>
            </w:pPr>
            <w:r w:rsidRPr="00C5529E">
              <w:rPr>
                <w:szCs w:val="22"/>
              </w:rPr>
              <w:t>220</w:t>
            </w:r>
          </w:p>
        </w:tc>
        <w:tc>
          <w:tcPr>
            <w:tcW w:w="181" w:type="dxa"/>
            <w:vAlign w:val="bottom"/>
          </w:tcPr>
          <w:p w14:paraId="16397CCE" w14:textId="77777777" w:rsidR="00CF4F29" w:rsidRPr="00122CA3" w:rsidRDefault="00CF4F29" w:rsidP="00CF4F29">
            <w:pPr>
              <w:pStyle w:val="acctfourfigures"/>
              <w:tabs>
                <w:tab w:val="decimal" w:pos="731"/>
              </w:tabs>
              <w:spacing w:line="240" w:lineRule="auto"/>
              <w:ind w:left="-83" w:right="-72" w:firstLine="4"/>
              <w:rPr>
                <w:szCs w:val="22"/>
              </w:rPr>
            </w:pPr>
          </w:p>
        </w:tc>
        <w:tc>
          <w:tcPr>
            <w:tcW w:w="1285" w:type="dxa"/>
          </w:tcPr>
          <w:p w14:paraId="367597F2" w14:textId="1B046FC4" w:rsidR="00CF4F29" w:rsidRPr="00CF4F29" w:rsidRDefault="00CF4F29" w:rsidP="00CF4F29">
            <w:pPr>
              <w:pStyle w:val="acctfourfigures"/>
              <w:tabs>
                <w:tab w:val="clear" w:pos="765"/>
                <w:tab w:val="decimal" w:pos="752"/>
              </w:tabs>
              <w:spacing w:line="240" w:lineRule="auto"/>
              <w:ind w:left="-83" w:right="11" w:firstLine="4"/>
            </w:pPr>
            <w:r w:rsidRPr="00B76B21">
              <w:t>-</w:t>
            </w:r>
          </w:p>
        </w:tc>
        <w:tc>
          <w:tcPr>
            <w:tcW w:w="181" w:type="dxa"/>
            <w:vAlign w:val="bottom"/>
          </w:tcPr>
          <w:p w14:paraId="5852DFBA" w14:textId="77777777" w:rsidR="00CF4F29" w:rsidRPr="00122CA3" w:rsidRDefault="00CF4F29" w:rsidP="00CF4F29">
            <w:pPr>
              <w:pStyle w:val="acctfourfigures"/>
              <w:spacing w:line="240" w:lineRule="auto"/>
              <w:ind w:left="-83" w:firstLine="4"/>
              <w:rPr>
                <w:szCs w:val="22"/>
              </w:rPr>
            </w:pPr>
          </w:p>
        </w:tc>
        <w:tc>
          <w:tcPr>
            <w:tcW w:w="1284" w:type="dxa"/>
            <w:vAlign w:val="bottom"/>
          </w:tcPr>
          <w:p w14:paraId="7E5DC0FA" w14:textId="252B0035" w:rsidR="00CF4F29" w:rsidRPr="00122CA3" w:rsidRDefault="00CF4F29" w:rsidP="00CF4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szCs w:val="22"/>
              </w:rPr>
            </w:pPr>
            <w:r w:rsidRPr="00C5529E">
              <w:rPr>
                <w:rFonts w:ascii="Times New Roman" w:hAnsi="Times New Roman" w:cs="Times New Roman"/>
                <w:sz w:val="22"/>
                <w:szCs w:val="22"/>
              </w:rPr>
              <w:t>-</w:t>
            </w:r>
          </w:p>
        </w:tc>
      </w:tr>
      <w:tr w:rsidR="00CF4F29" w:rsidRPr="00122CA3" w14:paraId="2461B23B" w14:textId="77777777" w:rsidTr="00272410">
        <w:trPr>
          <w:cantSplit/>
        </w:trPr>
        <w:tc>
          <w:tcPr>
            <w:tcW w:w="3705" w:type="dxa"/>
          </w:tcPr>
          <w:p w14:paraId="37FE6C55" w14:textId="2A418A5B" w:rsidR="00CF4F29" w:rsidRPr="00122CA3" w:rsidRDefault="00CF4F29" w:rsidP="00CF4F29">
            <w:pPr>
              <w:spacing w:line="240" w:lineRule="auto"/>
              <w:ind w:left="104"/>
              <w:rPr>
                <w:rFonts w:ascii="Times New Roman" w:hAnsi="Times New Roman" w:cs="Times New Roman"/>
                <w:sz w:val="22"/>
                <w:szCs w:val="22"/>
              </w:rPr>
            </w:pPr>
            <w:r>
              <w:rPr>
                <w:rFonts w:ascii="Times New Roman" w:hAnsi="Times New Roman" w:cs="Times New Roman"/>
                <w:sz w:val="22"/>
                <w:szCs w:val="22"/>
              </w:rPr>
              <w:t xml:space="preserve">   </w:t>
            </w:r>
            <w:r w:rsidRPr="008811ED">
              <w:rPr>
                <w:rFonts w:ascii="Times New Roman" w:hAnsi="Times New Roman" w:cs="Times New Roman"/>
                <w:sz w:val="22"/>
                <w:szCs w:val="22"/>
              </w:rPr>
              <w:t>61 - 90 days</w:t>
            </w:r>
          </w:p>
        </w:tc>
        <w:tc>
          <w:tcPr>
            <w:tcW w:w="1245" w:type="dxa"/>
          </w:tcPr>
          <w:p w14:paraId="368EB98B" w14:textId="5B0332ED" w:rsidR="00CF4F29" w:rsidRPr="00040A7F" w:rsidRDefault="00CF4F29" w:rsidP="00CF4F29">
            <w:pPr>
              <w:pStyle w:val="acctfourfigures"/>
              <w:tabs>
                <w:tab w:val="clear" w:pos="765"/>
                <w:tab w:val="decimal" w:pos="983"/>
              </w:tabs>
              <w:spacing w:line="240" w:lineRule="auto"/>
              <w:ind w:left="-83" w:right="11" w:firstLine="4"/>
              <w:rPr>
                <w:b/>
                <w:bCs/>
                <w:szCs w:val="22"/>
              </w:rPr>
            </w:pPr>
            <w:r w:rsidRPr="00726B19">
              <w:t>240</w:t>
            </w:r>
          </w:p>
        </w:tc>
        <w:tc>
          <w:tcPr>
            <w:tcW w:w="180" w:type="dxa"/>
            <w:vAlign w:val="bottom"/>
          </w:tcPr>
          <w:p w14:paraId="1C70D9F9" w14:textId="77777777" w:rsidR="00CF4F29" w:rsidRPr="00122CA3" w:rsidRDefault="00CF4F29" w:rsidP="00CF4F29">
            <w:pPr>
              <w:pStyle w:val="acctfourfigures"/>
              <w:tabs>
                <w:tab w:val="decimal" w:pos="731"/>
              </w:tabs>
              <w:spacing w:line="240" w:lineRule="auto"/>
              <w:ind w:left="-83" w:right="11" w:firstLine="4"/>
              <w:rPr>
                <w:szCs w:val="22"/>
              </w:rPr>
            </w:pPr>
          </w:p>
        </w:tc>
        <w:tc>
          <w:tcPr>
            <w:tcW w:w="1235" w:type="dxa"/>
          </w:tcPr>
          <w:p w14:paraId="3066DC15" w14:textId="5B6C1B42" w:rsidR="00CF4F29" w:rsidRPr="00122CA3" w:rsidRDefault="00CF4F29" w:rsidP="00CF4F29">
            <w:pPr>
              <w:pStyle w:val="acctfourfigures"/>
              <w:tabs>
                <w:tab w:val="clear" w:pos="765"/>
                <w:tab w:val="decimal" w:pos="1000"/>
              </w:tabs>
              <w:spacing w:line="240" w:lineRule="auto"/>
              <w:ind w:left="-83" w:right="11" w:firstLine="4"/>
              <w:rPr>
                <w:szCs w:val="22"/>
              </w:rPr>
            </w:pPr>
            <w:r w:rsidRPr="00C5529E">
              <w:rPr>
                <w:szCs w:val="28"/>
              </w:rPr>
              <w:t>217</w:t>
            </w:r>
          </w:p>
        </w:tc>
        <w:tc>
          <w:tcPr>
            <w:tcW w:w="181" w:type="dxa"/>
            <w:vAlign w:val="bottom"/>
          </w:tcPr>
          <w:p w14:paraId="7515D510" w14:textId="77777777" w:rsidR="00CF4F29" w:rsidRPr="00122CA3" w:rsidRDefault="00CF4F29" w:rsidP="00CF4F29">
            <w:pPr>
              <w:pStyle w:val="acctfourfigures"/>
              <w:tabs>
                <w:tab w:val="decimal" w:pos="731"/>
              </w:tabs>
              <w:spacing w:line="240" w:lineRule="auto"/>
              <w:ind w:left="-83" w:right="-72" w:firstLine="4"/>
              <w:rPr>
                <w:szCs w:val="22"/>
              </w:rPr>
            </w:pPr>
          </w:p>
        </w:tc>
        <w:tc>
          <w:tcPr>
            <w:tcW w:w="1285" w:type="dxa"/>
          </w:tcPr>
          <w:p w14:paraId="619BB2EF" w14:textId="144062FC" w:rsidR="00CF4F29" w:rsidRPr="00040A7F" w:rsidRDefault="00CF4F29" w:rsidP="00CF4F29">
            <w:pPr>
              <w:pStyle w:val="acctfourfigures"/>
              <w:tabs>
                <w:tab w:val="clear" w:pos="765"/>
                <w:tab w:val="decimal" w:pos="752"/>
              </w:tabs>
              <w:spacing w:line="240" w:lineRule="auto"/>
              <w:ind w:left="-83" w:right="11" w:firstLine="4"/>
              <w:rPr>
                <w:b/>
                <w:bCs/>
                <w:szCs w:val="22"/>
              </w:rPr>
            </w:pPr>
            <w:r w:rsidRPr="00B76B21">
              <w:t>-</w:t>
            </w:r>
          </w:p>
        </w:tc>
        <w:tc>
          <w:tcPr>
            <w:tcW w:w="181" w:type="dxa"/>
            <w:vAlign w:val="bottom"/>
          </w:tcPr>
          <w:p w14:paraId="2D2C58DC" w14:textId="77777777" w:rsidR="00CF4F29" w:rsidRPr="00122CA3" w:rsidRDefault="00CF4F29" w:rsidP="00CF4F29">
            <w:pPr>
              <w:pStyle w:val="acctfourfigures"/>
              <w:spacing w:line="240" w:lineRule="auto"/>
              <w:ind w:left="-83" w:firstLine="4"/>
              <w:rPr>
                <w:szCs w:val="22"/>
              </w:rPr>
            </w:pPr>
          </w:p>
        </w:tc>
        <w:tc>
          <w:tcPr>
            <w:tcW w:w="1284" w:type="dxa"/>
          </w:tcPr>
          <w:p w14:paraId="1959C831" w14:textId="74EAD03E" w:rsidR="00CF4F29" w:rsidRPr="00040A7F" w:rsidRDefault="00CF4F29" w:rsidP="00CF4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b/>
                <w:bCs/>
                <w:szCs w:val="22"/>
              </w:rPr>
            </w:pPr>
            <w:r w:rsidRPr="00C5529E">
              <w:rPr>
                <w:rFonts w:ascii="Times New Roman" w:hAnsi="Times New Roman" w:cs="Times New Roman"/>
                <w:sz w:val="22"/>
                <w:szCs w:val="28"/>
              </w:rPr>
              <w:t>-</w:t>
            </w:r>
          </w:p>
        </w:tc>
      </w:tr>
      <w:tr w:rsidR="00CF4F29" w:rsidRPr="00122CA3" w14:paraId="319958A6" w14:textId="77777777" w:rsidTr="00272410">
        <w:trPr>
          <w:cantSplit/>
        </w:trPr>
        <w:tc>
          <w:tcPr>
            <w:tcW w:w="3705" w:type="dxa"/>
          </w:tcPr>
          <w:p w14:paraId="5C66F0B6" w14:textId="79B56AD2" w:rsidR="00CF4F29" w:rsidRDefault="00CF4F29" w:rsidP="00CF4F29">
            <w:pPr>
              <w:spacing w:line="240" w:lineRule="auto"/>
              <w:ind w:left="104"/>
              <w:rPr>
                <w:rFonts w:ascii="Times New Roman" w:hAnsi="Times New Roman" w:cs="Times New Roman"/>
                <w:sz w:val="22"/>
                <w:szCs w:val="22"/>
              </w:rPr>
            </w:pPr>
            <w:r>
              <w:rPr>
                <w:rFonts w:ascii="Times New Roman" w:hAnsi="Times New Roman" w:cs="Times New Roman"/>
                <w:sz w:val="22"/>
                <w:szCs w:val="22"/>
              </w:rPr>
              <w:t xml:space="preserve">   90</w:t>
            </w:r>
            <w:r w:rsidRPr="008811ED">
              <w:rPr>
                <w:rFonts w:ascii="Times New Roman" w:hAnsi="Times New Roman" w:cs="Times New Roman"/>
                <w:sz w:val="22"/>
                <w:szCs w:val="22"/>
              </w:rPr>
              <w:t xml:space="preserve"> - </w:t>
            </w:r>
            <w:r>
              <w:rPr>
                <w:rFonts w:ascii="Times New Roman" w:hAnsi="Times New Roman" w:cs="Times New Roman"/>
                <w:sz w:val="22"/>
                <w:szCs w:val="22"/>
              </w:rPr>
              <w:t>365</w:t>
            </w:r>
            <w:r w:rsidRPr="008811ED">
              <w:rPr>
                <w:rFonts w:ascii="Times New Roman" w:hAnsi="Times New Roman" w:cs="Times New Roman"/>
                <w:sz w:val="22"/>
                <w:szCs w:val="22"/>
              </w:rPr>
              <w:t xml:space="preserve"> days</w:t>
            </w:r>
          </w:p>
        </w:tc>
        <w:tc>
          <w:tcPr>
            <w:tcW w:w="1245" w:type="dxa"/>
          </w:tcPr>
          <w:p w14:paraId="742D6A1A" w14:textId="78CBC841" w:rsidR="00CF4F29" w:rsidRPr="00726B19" w:rsidRDefault="00CF4F29" w:rsidP="00CF4F29">
            <w:pPr>
              <w:pStyle w:val="acctfourfigures"/>
              <w:tabs>
                <w:tab w:val="clear" w:pos="765"/>
                <w:tab w:val="decimal" w:pos="983"/>
              </w:tabs>
              <w:spacing w:line="240" w:lineRule="auto"/>
              <w:ind w:left="-83" w:right="11" w:firstLine="4"/>
            </w:pPr>
            <w:r w:rsidRPr="002B299E">
              <w:t>262</w:t>
            </w:r>
          </w:p>
        </w:tc>
        <w:tc>
          <w:tcPr>
            <w:tcW w:w="180" w:type="dxa"/>
            <w:vAlign w:val="bottom"/>
          </w:tcPr>
          <w:p w14:paraId="0D4C6E8B" w14:textId="77777777" w:rsidR="00CF4F29" w:rsidRPr="00122CA3" w:rsidRDefault="00CF4F29" w:rsidP="00CF4F29">
            <w:pPr>
              <w:pStyle w:val="acctfourfigures"/>
              <w:tabs>
                <w:tab w:val="decimal" w:pos="731"/>
              </w:tabs>
              <w:spacing w:line="240" w:lineRule="auto"/>
              <w:ind w:left="-83" w:right="11" w:firstLine="4"/>
              <w:rPr>
                <w:szCs w:val="22"/>
              </w:rPr>
            </w:pPr>
          </w:p>
        </w:tc>
        <w:tc>
          <w:tcPr>
            <w:tcW w:w="1235" w:type="dxa"/>
          </w:tcPr>
          <w:p w14:paraId="48399127" w14:textId="2411D0DC" w:rsidR="00CF4F29" w:rsidRPr="00CF4F29" w:rsidRDefault="00CF4F29" w:rsidP="00CF4F29">
            <w:pPr>
              <w:pStyle w:val="acctfourfigures"/>
              <w:tabs>
                <w:tab w:val="clear" w:pos="765"/>
                <w:tab w:val="decimal" w:pos="752"/>
              </w:tabs>
              <w:spacing w:line="240" w:lineRule="auto"/>
              <w:ind w:left="-83" w:right="11" w:firstLine="4"/>
            </w:pPr>
            <w:r w:rsidRPr="00CF4F29">
              <w:t>-</w:t>
            </w:r>
          </w:p>
        </w:tc>
        <w:tc>
          <w:tcPr>
            <w:tcW w:w="181" w:type="dxa"/>
            <w:vAlign w:val="bottom"/>
          </w:tcPr>
          <w:p w14:paraId="63826A05" w14:textId="77777777" w:rsidR="00CF4F29" w:rsidRPr="00122CA3" w:rsidRDefault="00CF4F29" w:rsidP="00CF4F29">
            <w:pPr>
              <w:pStyle w:val="acctfourfigures"/>
              <w:tabs>
                <w:tab w:val="decimal" w:pos="731"/>
              </w:tabs>
              <w:spacing w:line="240" w:lineRule="auto"/>
              <w:ind w:left="-83" w:right="-72" w:firstLine="4"/>
              <w:rPr>
                <w:szCs w:val="22"/>
              </w:rPr>
            </w:pPr>
          </w:p>
        </w:tc>
        <w:tc>
          <w:tcPr>
            <w:tcW w:w="1285" w:type="dxa"/>
          </w:tcPr>
          <w:p w14:paraId="1D2A2E64" w14:textId="05221A8B" w:rsidR="00CF4F29" w:rsidRPr="00040A7F" w:rsidRDefault="00CF4F29" w:rsidP="00CF4F29">
            <w:pPr>
              <w:pStyle w:val="acctfourfigures"/>
              <w:tabs>
                <w:tab w:val="clear" w:pos="765"/>
                <w:tab w:val="decimal" w:pos="752"/>
              </w:tabs>
              <w:spacing w:line="240" w:lineRule="auto"/>
              <w:ind w:left="-83" w:right="11" w:firstLine="4"/>
              <w:rPr>
                <w:b/>
                <w:bCs/>
                <w:szCs w:val="22"/>
              </w:rPr>
            </w:pPr>
            <w:r w:rsidRPr="00B76B21">
              <w:t>-</w:t>
            </w:r>
          </w:p>
        </w:tc>
        <w:tc>
          <w:tcPr>
            <w:tcW w:w="181" w:type="dxa"/>
            <w:vAlign w:val="bottom"/>
          </w:tcPr>
          <w:p w14:paraId="76426D5E" w14:textId="77777777" w:rsidR="00CF4F29" w:rsidRPr="00122CA3" w:rsidRDefault="00CF4F29" w:rsidP="00CF4F29">
            <w:pPr>
              <w:pStyle w:val="acctfourfigures"/>
              <w:spacing w:line="240" w:lineRule="auto"/>
              <w:ind w:left="-83" w:firstLine="4"/>
              <w:rPr>
                <w:szCs w:val="22"/>
              </w:rPr>
            </w:pPr>
          </w:p>
        </w:tc>
        <w:tc>
          <w:tcPr>
            <w:tcW w:w="1284" w:type="dxa"/>
          </w:tcPr>
          <w:p w14:paraId="6D6AB472" w14:textId="60833193" w:rsidR="00CF4F29" w:rsidRPr="00C5529E" w:rsidRDefault="00CF4F29" w:rsidP="00CF4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sz w:val="22"/>
                <w:szCs w:val="28"/>
              </w:rPr>
            </w:pPr>
            <w:r>
              <w:rPr>
                <w:rFonts w:ascii="Times New Roman" w:hAnsi="Times New Roman" w:cs="Times New Roman"/>
                <w:sz w:val="22"/>
                <w:szCs w:val="28"/>
              </w:rPr>
              <w:t>-</w:t>
            </w:r>
          </w:p>
        </w:tc>
      </w:tr>
      <w:tr w:rsidR="00CF4F29" w:rsidRPr="00122CA3" w14:paraId="725160AC" w14:textId="77777777" w:rsidTr="00272410">
        <w:trPr>
          <w:cantSplit/>
        </w:trPr>
        <w:tc>
          <w:tcPr>
            <w:tcW w:w="3705" w:type="dxa"/>
            <w:hideMark/>
          </w:tcPr>
          <w:p w14:paraId="174FDA7B" w14:textId="3A08232C" w:rsidR="00CF4F29" w:rsidRPr="00122CA3" w:rsidRDefault="00CF4F29" w:rsidP="00CF4F29">
            <w:pPr>
              <w:spacing w:line="240" w:lineRule="auto"/>
              <w:ind w:left="104"/>
              <w:rPr>
                <w:rFonts w:ascii="Times New Roman" w:hAnsi="Times New Roman" w:cs="Times New Roman"/>
                <w:sz w:val="22"/>
                <w:szCs w:val="22"/>
              </w:rPr>
            </w:pPr>
            <w:r w:rsidRPr="00122CA3">
              <w:rPr>
                <w:rFonts w:ascii="Times New Roman" w:hAnsi="Times New Roman" w:cs="Times New Roman"/>
                <w:sz w:val="22"/>
                <w:szCs w:val="22"/>
                <w:cs/>
              </w:rPr>
              <w:t xml:space="preserve">   </w:t>
            </w:r>
            <w:r w:rsidRPr="00122CA3">
              <w:rPr>
                <w:rFonts w:ascii="Times New Roman" w:hAnsi="Times New Roman" w:cs="Times New Roman"/>
                <w:sz w:val="22"/>
                <w:szCs w:val="22"/>
              </w:rPr>
              <w:t>More than 365 days</w:t>
            </w:r>
          </w:p>
        </w:tc>
        <w:tc>
          <w:tcPr>
            <w:tcW w:w="1245" w:type="dxa"/>
            <w:tcBorders>
              <w:top w:val="nil"/>
              <w:left w:val="nil"/>
              <w:bottom w:val="single" w:sz="4" w:space="0" w:color="auto"/>
              <w:right w:val="nil"/>
            </w:tcBorders>
          </w:tcPr>
          <w:p w14:paraId="6D7D4CD0" w14:textId="567DC527" w:rsidR="00CF4F29" w:rsidRPr="00122CA3" w:rsidRDefault="00CF4F29" w:rsidP="00CF4F29">
            <w:pPr>
              <w:pStyle w:val="acctfourfigures"/>
              <w:tabs>
                <w:tab w:val="clear" w:pos="765"/>
                <w:tab w:val="decimal" w:pos="990"/>
              </w:tabs>
              <w:spacing w:line="240" w:lineRule="auto"/>
              <w:ind w:left="-83" w:right="11" w:firstLine="4"/>
              <w:rPr>
                <w:szCs w:val="22"/>
              </w:rPr>
            </w:pPr>
            <w:r w:rsidRPr="002B299E">
              <w:t>4,616</w:t>
            </w:r>
          </w:p>
        </w:tc>
        <w:tc>
          <w:tcPr>
            <w:tcW w:w="180" w:type="dxa"/>
            <w:vAlign w:val="bottom"/>
          </w:tcPr>
          <w:p w14:paraId="7AF8C73D" w14:textId="77777777" w:rsidR="00CF4F29" w:rsidRPr="00122CA3" w:rsidRDefault="00CF4F29" w:rsidP="00CF4F29">
            <w:pPr>
              <w:pStyle w:val="acctfourfigures"/>
              <w:tabs>
                <w:tab w:val="decimal" w:pos="731"/>
              </w:tabs>
              <w:spacing w:line="240" w:lineRule="auto"/>
              <w:ind w:left="-83" w:right="11" w:firstLine="4"/>
              <w:rPr>
                <w:szCs w:val="22"/>
              </w:rPr>
            </w:pPr>
          </w:p>
        </w:tc>
        <w:tc>
          <w:tcPr>
            <w:tcW w:w="1235" w:type="dxa"/>
            <w:tcBorders>
              <w:top w:val="nil"/>
              <w:left w:val="nil"/>
              <w:bottom w:val="single" w:sz="4" w:space="0" w:color="auto"/>
              <w:right w:val="nil"/>
            </w:tcBorders>
            <w:vAlign w:val="bottom"/>
          </w:tcPr>
          <w:p w14:paraId="35005CC8" w14:textId="10B72F4E" w:rsidR="00CF4F29" w:rsidRPr="00122CA3" w:rsidRDefault="00CF4F29" w:rsidP="00CF4F29">
            <w:pPr>
              <w:pStyle w:val="acctfourfigures"/>
              <w:tabs>
                <w:tab w:val="clear" w:pos="765"/>
                <w:tab w:val="decimal" w:pos="1000"/>
              </w:tabs>
              <w:spacing w:line="240" w:lineRule="auto"/>
              <w:ind w:left="-83" w:right="11" w:firstLine="4"/>
              <w:rPr>
                <w:szCs w:val="22"/>
              </w:rPr>
            </w:pPr>
            <w:r w:rsidRPr="00C5529E">
              <w:rPr>
                <w:szCs w:val="22"/>
              </w:rPr>
              <w:t>4,661</w:t>
            </w:r>
          </w:p>
        </w:tc>
        <w:tc>
          <w:tcPr>
            <w:tcW w:w="181" w:type="dxa"/>
            <w:vAlign w:val="bottom"/>
          </w:tcPr>
          <w:p w14:paraId="69F4349A" w14:textId="77777777" w:rsidR="00CF4F29" w:rsidRPr="00122CA3" w:rsidRDefault="00CF4F29" w:rsidP="00CF4F29">
            <w:pPr>
              <w:pStyle w:val="acctfourfigures"/>
              <w:tabs>
                <w:tab w:val="decimal" w:pos="731"/>
              </w:tabs>
              <w:spacing w:line="240" w:lineRule="auto"/>
              <w:ind w:left="-83" w:right="-72" w:firstLine="4"/>
              <w:rPr>
                <w:szCs w:val="22"/>
              </w:rPr>
            </w:pPr>
          </w:p>
        </w:tc>
        <w:tc>
          <w:tcPr>
            <w:tcW w:w="1285" w:type="dxa"/>
            <w:tcBorders>
              <w:top w:val="nil"/>
              <w:left w:val="nil"/>
              <w:bottom w:val="single" w:sz="4" w:space="0" w:color="auto"/>
              <w:right w:val="nil"/>
            </w:tcBorders>
          </w:tcPr>
          <w:p w14:paraId="5892F0E1" w14:textId="0860F46E" w:rsidR="00CF4F29" w:rsidRPr="00122CA3" w:rsidRDefault="00CF4F29" w:rsidP="00CF4F29">
            <w:pPr>
              <w:pStyle w:val="acctfourfigures"/>
              <w:tabs>
                <w:tab w:val="clear" w:pos="765"/>
                <w:tab w:val="decimal" w:pos="1050"/>
              </w:tabs>
              <w:spacing w:line="240" w:lineRule="auto"/>
              <w:ind w:left="-83" w:right="11" w:firstLine="4"/>
              <w:rPr>
                <w:szCs w:val="22"/>
              </w:rPr>
            </w:pPr>
            <w:r w:rsidRPr="00B76B21">
              <w:t>4,530</w:t>
            </w:r>
          </w:p>
        </w:tc>
        <w:tc>
          <w:tcPr>
            <w:tcW w:w="181" w:type="dxa"/>
            <w:vAlign w:val="bottom"/>
          </w:tcPr>
          <w:p w14:paraId="182FC806" w14:textId="77777777" w:rsidR="00CF4F29" w:rsidRPr="00122CA3" w:rsidRDefault="00CF4F29" w:rsidP="00CF4F29">
            <w:pPr>
              <w:pStyle w:val="acctfourfigures"/>
              <w:spacing w:line="240" w:lineRule="auto"/>
              <w:ind w:left="-83" w:firstLine="4"/>
              <w:rPr>
                <w:szCs w:val="22"/>
              </w:rPr>
            </w:pPr>
          </w:p>
        </w:tc>
        <w:tc>
          <w:tcPr>
            <w:tcW w:w="1284" w:type="dxa"/>
            <w:tcBorders>
              <w:top w:val="nil"/>
              <w:left w:val="nil"/>
              <w:bottom w:val="single" w:sz="4" w:space="0" w:color="auto"/>
              <w:right w:val="nil"/>
            </w:tcBorders>
            <w:vAlign w:val="bottom"/>
          </w:tcPr>
          <w:p w14:paraId="7C195150" w14:textId="17593845" w:rsidR="00CF4F29" w:rsidRPr="00122CA3" w:rsidRDefault="00CF4F29" w:rsidP="00CF4F29">
            <w:pPr>
              <w:pStyle w:val="acctfourfigures"/>
              <w:tabs>
                <w:tab w:val="clear" w:pos="765"/>
                <w:tab w:val="decimal" w:pos="1000"/>
              </w:tabs>
              <w:spacing w:line="240" w:lineRule="auto"/>
              <w:ind w:left="-83" w:right="11" w:firstLine="4"/>
              <w:rPr>
                <w:szCs w:val="22"/>
              </w:rPr>
            </w:pPr>
            <w:r w:rsidRPr="00C5529E">
              <w:rPr>
                <w:szCs w:val="22"/>
              </w:rPr>
              <w:t>4,575</w:t>
            </w:r>
          </w:p>
        </w:tc>
      </w:tr>
      <w:tr w:rsidR="00CF4F29" w:rsidRPr="00122CA3" w14:paraId="3469EDC0" w14:textId="77777777" w:rsidTr="00272410">
        <w:trPr>
          <w:cantSplit/>
        </w:trPr>
        <w:tc>
          <w:tcPr>
            <w:tcW w:w="3705" w:type="dxa"/>
            <w:hideMark/>
          </w:tcPr>
          <w:p w14:paraId="36F69501" w14:textId="35C1C487" w:rsidR="00CF4F29" w:rsidRPr="00122CA3" w:rsidRDefault="00CF4F29" w:rsidP="00CF4F29">
            <w:pPr>
              <w:spacing w:line="240" w:lineRule="auto"/>
              <w:rPr>
                <w:rFonts w:ascii="Times New Roman" w:hAnsi="Times New Roman" w:cs="Times New Roman"/>
                <w:b/>
                <w:bCs/>
                <w:sz w:val="22"/>
                <w:szCs w:val="22"/>
              </w:rPr>
            </w:pPr>
            <w:r w:rsidRPr="00122CA3">
              <w:rPr>
                <w:rFonts w:ascii="Times New Roman" w:hAnsi="Times New Roman" w:cs="Times New Roman"/>
                <w:b/>
                <w:bCs/>
                <w:sz w:val="22"/>
                <w:szCs w:val="22"/>
              </w:rPr>
              <w:t>Total</w:t>
            </w:r>
          </w:p>
        </w:tc>
        <w:tc>
          <w:tcPr>
            <w:tcW w:w="1245" w:type="dxa"/>
            <w:tcBorders>
              <w:top w:val="single" w:sz="4" w:space="0" w:color="auto"/>
              <w:left w:val="nil"/>
              <w:bottom w:val="nil"/>
              <w:right w:val="nil"/>
            </w:tcBorders>
          </w:tcPr>
          <w:p w14:paraId="2CBF1E35" w14:textId="32014DB9" w:rsidR="00CF4F29" w:rsidRPr="00CF4F29" w:rsidRDefault="00CF4F29" w:rsidP="00CF4F29">
            <w:pPr>
              <w:pStyle w:val="acctfourfigures"/>
              <w:tabs>
                <w:tab w:val="clear" w:pos="765"/>
                <w:tab w:val="decimal" w:pos="990"/>
              </w:tabs>
              <w:spacing w:line="240" w:lineRule="auto"/>
              <w:ind w:left="-83" w:right="11" w:firstLine="4"/>
              <w:rPr>
                <w:b/>
                <w:bCs/>
                <w:szCs w:val="22"/>
              </w:rPr>
            </w:pPr>
            <w:r w:rsidRPr="00CF4F29">
              <w:rPr>
                <w:b/>
                <w:bCs/>
              </w:rPr>
              <w:t>49,662</w:t>
            </w:r>
          </w:p>
        </w:tc>
        <w:tc>
          <w:tcPr>
            <w:tcW w:w="180" w:type="dxa"/>
            <w:vAlign w:val="bottom"/>
          </w:tcPr>
          <w:p w14:paraId="3AF69EBC" w14:textId="77777777" w:rsidR="00CF4F29" w:rsidRPr="008811ED" w:rsidRDefault="00CF4F29" w:rsidP="00CF4F29">
            <w:pPr>
              <w:pStyle w:val="acctfourfigures"/>
              <w:tabs>
                <w:tab w:val="decimal" w:pos="731"/>
              </w:tabs>
              <w:spacing w:line="240" w:lineRule="auto"/>
              <w:ind w:left="-83" w:right="11" w:firstLine="4"/>
              <w:rPr>
                <w:b/>
                <w:bCs/>
                <w:szCs w:val="22"/>
              </w:rPr>
            </w:pPr>
          </w:p>
        </w:tc>
        <w:tc>
          <w:tcPr>
            <w:tcW w:w="1235" w:type="dxa"/>
            <w:tcBorders>
              <w:top w:val="single" w:sz="4" w:space="0" w:color="auto"/>
              <w:left w:val="nil"/>
              <w:bottom w:val="nil"/>
              <w:right w:val="nil"/>
            </w:tcBorders>
            <w:vAlign w:val="bottom"/>
          </w:tcPr>
          <w:p w14:paraId="22347714" w14:textId="02DBBD3C" w:rsidR="00CF4F29" w:rsidRPr="008811ED" w:rsidRDefault="00CF4F29" w:rsidP="00CF4F29">
            <w:pPr>
              <w:pStyle w:val="acctfourfigures"/>
              <w:tabs>
                <w:tab w:val="clear" w:pos="765"/>
                <w:tab w:val="decimal" w:pos="1000"/>
              </w:tabs>
              <w:spacing w:line="240" w:lineRule="auto"/>
              <w:ind w:left="-83" w:right="11" w:firstLine="4"/>
              <w:rPr>
                <w:b/>
                <w:bCs/>
                <w:szCs w:val="22"/>
              </w:rPr>
            </w:pPr>
            <w:r w:rsidRPr="00C5529E">
              <w:rPr>
                <w:b/>
                <w:bCs/>
                <w:szCs w:val="22"/>
              </w:rPr>
              <w:t>20,435</w:t>
            </w:r>
          </w:p>
        </w:tc>
        <w:tc>
          <w:tcPr>
            <w:tcW w:w="181" w:type="dxa"/>
            <w:vAlign w:val="bottom"/>
          </w:tcPr>
          <w:p w14:paraId="51C8F981" w14:textId="77777777" w:rsidR="00CF4F29" w:rsidRPr="008811ED" w:rsidRDefault="00CF4F29" w:rsidP="00CF4F29">
            <w:pPr>
              <w:pStyle w:val="acctfourfigures"/>
              <w:tabs>
                <w:tab w:val="decimal" w:pos="731"/>
              </w:tabs>
              <w:spacing w:line="240" w:lineRule="auto"/>
              <w:ind w:left="-83" w:right="-72" w:firstLine="4"/>
              <w:rPr>
                <w:b/>
                <w:bCs/>
                <w:szCs w:val="22"/>
              </w:rPr>
            </w:pPr>
          </w:p>
        </w:tc>
        <w:tc>
          <w:tcPr>
            <w:tcW w:w="1285" w:type="dxa"/>
            <w:tcBorders>
              <w:top w:val="single" w:sz="4" w:space="0" w:color="auto"/>
              <w:left w:val="nil"/>
              <w:bottom w:val="nil"/>
              <w:right w:val="nil"/>
            </w:tcBorders>
          </w:tcPr>
          <w:p w14:paraId="2618AF65" w14:textId="0A8DE0B4" w:rsidR="00CF4F29" w:rsidRPr="00CF4F29" w:rsidRDefault="00CF4F29" w:rsidP="00CF4F29">
            <w:pPr>
              <w:pStyle w:val="acctfourfigures"/>
              <w:tabs>
                <w:tab w:val="clear" w:pos="765"/>
                <w:tab w:val="decimal" w:pos="1050"/>
              </w:tabs>
              <w:spacing w:line="240" w:lineRule="auto"/>
              <w:ind w:left="-83" w:right="11" w:firstLine="4"/>
              <w:rPr>
                <w:b/>
                <w:bCs/>
                <w:szCs w:val="22"/>
              </w:rPr>
            </w:pPr>
            <w:r w:rsidRPr="00CF4F29">
              <w:rPr>
                <w:b/>
                <w:bCs/>
              </w:rPr>
              <w:t>40,359</w:t>
            </w:r>
          </w:p>
        </w:tc>
        <w:tc>
          <w:tcPr>
            <w:tcW w:w="181" w:type="dxa"/>
            <w:vAlign w:val="bottom"/>
          </w:tcPr>
          <w:p w14:paraId="1C0D6DE4" w14:textId="77777777" w:rsidR="00CF4F29" w:rsidRPr="008811ED" w:rsidRDefault="00CF4F29" w:rsidP="00CF4F29">
            <w:pPr>
              <w:pStyle w:val="acctfourfigures"/>
              <w:spacing w:line="240" w:lineRule="auto"/>
              <w:ind w:left="-83" w:firstLine="4"/>
              <w:rPr>
                <w:b/>
                <w:bCs/>
                <w:szCs w:val="22"/>
              </w:rPr>
            </w:pPr>
          </w:p>
        </w:tc>
        <w:tc>
          <w:tcPr>
            <w:tcW w:w="1284" w:type="dxa"/>
            <w:tcBorders>
              <w:top w:val="single" w:sz="4" w:space="0" w:color="auto"/>
              <w:left w:val="nil"/>
              <w:bottom w:val="nil"/>
              <w:right w:val="nil"/>
            </w:tcBorders>
            <w:vAlign w:val="bottom"/>
          </w:tcPr>
          <w:p w14:paraId="4A3D8025" w14:textId="5CAE5A25" w:rsidR="00CF4F29" w:rsidRPr="008811ED" w:rsidRDefault="00CF4F29" w:rsidP="00CF4F29">
            <w:pPr>
              <w:pStyle w:val="acctfourfigures"/>
              <w:tabs>
                <w:tab w:val="clear" w:pos="765"/>
                <w:tab w:val="decimal" w:pos="1000"/>
              </w:tabs>
              <w:spacing w:line="240" w:lineRule="auto"/>
              <w:ind w:left="-83" w:right="11" w:firstLine="4"/>
              <w:rPr>
                <w:b/>
                <w:bCs/>
                <w:szCs w:val="22"/>
              </w:rPr>
            </w:pPr>
            <w:r w:rsidRPr="00C5529E">
              <w:rPr>
                <w:b/>
                <w:bCs/>
                <w:szCs w:val="22"/>
              </w:rPr>
              <w:t>18,197</w:t>
            </w:r>
          </w:p>
        </w:tc>
      </w:tr>
      <w:tr w:rsidR="00CF4F29" w:rsidRPr="00122CA3" w14:paraId="2160FC0B" w14:textId="77777777" w:rsidTr="00272410">
        <w:trPr>
          <w:cantSplit/>
        </w:trPr>
        <w:tc>
          <w:tcPr>
            <w:tcW w:w="3705" w:type="dxa"/>
            <w:vAlign w:val="bottom"/>
            <w:hideMark/>
          </w:tcPr>
          <w:p w14:paraId="510C780D" w14:textId="3B7C5A9B" w:rsidR="00CF4F29" w:rsidRPr="00122CA3" w:rsidRDefault="00CF4F29" w:rsidP="00CF4F29">
            <w:pPr>
              <w:spacing w:line="240" w:lineRule="auto"/>
              <w:rPr>
                <w:rFonts w:ascii="Times New Roman" w:hAnsi="Times New Roman" w:cs="Times New Roman"/>
                <w:sz w:val="22"/>
                <w:szCs w:val="22"/>
              </w:rPr>
            </w:pPr>
            <w:r w:rsidRPr="00122CA3">
              <w:rPr>
                <w:rFonts w:ascii="Times New Roman" w:hAnsi="Times New Roman" w:cs="Times New Roman"/>
                <w:i/>
                <w:iCs/>
                <w:sz w:val="22"/>
                <w:szCs w:val="22"/>
              </w:rPr>
              <w:t xml:space="preserve">Less </w:t>
            </w:r>
            <w:r w:rsidRPr="00122CA3">
              <w:rPr>
                <w:rFonts w:ascii="Times New Roman" w:hAnsi="Times New Roman" w:cs="Times New Roman"/>
                <w:sz w:val="22"/>
                <w:szCs w:val="22"/>
              </w:rPr>
              <w:t>allowance for expected credit loss</w:t>
            </w:r>
          </w:p>
        </w:tc>
        <w:tc>
          <w:tcPr>
            <w:tcW w:w="1245" w:type="dxa"/>
            <w:tcBorders>
              <w:top w:val="nil"/>
              <w:left w:val="nil"/>
              <w:bottom w:val="single" w:sz="4" w:space="0" w:color="auto"/>
              <w:right w:val="nil"/>
            </w:tcBorders>
          </w:tcPr>
          <w:p w14:paraId="66665CEB" w14:textId="770F82E7" w:rsidR="00CF4F29" w:rsidRPr="001C63FB" w:rsidRDefault="00CF4F29" w:rsidP="00CF4F29">
            <w:pPr>
              <w:pStyle w:val="acctfourfigures"/>
              <w:tabs>
                <w:tab w:val="clear" w:pos="765"/>
                <w:tab w:val="decimal" w:pos="1102"/>
              </w:tabs>
              <w:spacing w:line="240" w:lineRule="auto"/>
              <w:ind w:left="-83" w:right="11" w:firstLine="4"/>
              <w:rPr>
                <w:szCs w:val="22"/>
              </w:rPr>
            </w:pPr>
            <w:r w:rsidRPr="002B299E">
              <w:t>(4,616)</w:t>
            </w:r>
          </w:p>
        </w:tc>
        <w:tc>
          <w:tcPr>
            <w:tcW w:w="180" w:type="dxa"/>
            <w:vAlign w:val="bottom"/>
          </w:tcPr>
          <w:p w14:paraId="0007872E" w14:textId="409F7D2F" w:rsidR="00CF4F29" w:rsidRPr="00122CA3" w:rsidRDefault="00CF4F29" w:rsidP="00CF4F29">
            <w:pPr>
              <w:pStyle w:val="acctfourfigures"/>
              <w:tabs>
                <w:tab w:val="decimal" w:pos="731"/>
              </w:tabs>
              <w:spacing w:line="240" w:lineRule="auto"/>
              <w:ind w:left="-83" w:right="11" w:firstLine="4"/>
              <w:rPr>
                <w:b/>
                <w:bCs/>
                <w:szCs w:val="28"/>
                <w:lang w:bidi="th-TH"/>
              </w:rPr>
            </w:pPr>
          </w:p>
        </w:tc>
        <w:tc>
          <w:tcPr>
            <w:tcW w:w="1235" w:type="dxa"/>
            <w:tcBorders>
              <w:top w:val="nil"/>
              <w:left w:val="nil"/>
              <w:bottom w:val="single" w:sz="4" w:space="0" w:color="auto"/>
              <w:right w:val="nil"/>
            </w:tcBorders>
            <w:vAlign w:val="bottom"/>
          </w:tcPr>
          <w:p w14:paraId="3BD9A117" w14:textId="26B0BCB5" w:rsidR="00CF4F29" w:rsidRPr="00122CA3" w:rsidRDefault="00CF4F29" w:rsidP="00CF4F29">
            <w:pPr>
              <w:pStyle w:val="acctfourfigures"/>
              <w:tabs>
                <w:tab w:val="clear" w:pos="765"/>
                <w:tab w:val="decimal" w:pos="1116"/>
              </w:tabs>
              <w:spacing w:line="240" w:lineRule="auto"/>
              <w:ind w:left="-83" w:right="11" w:firstLine="4"/>
              <w:rPr>
                <w:szCs w:val="22"/>
              </w:rPr>
            </w:pPr>
            <w:r w:rsidRPr="00C5529E">
              <w:rPr>
                <w:szCs w:val="22"/>
              </w:rPr>
              <w:t>(4,661)</w:t>
            </w:r>
          </w:p>
        </w:tc>
        <w:tc>
          <w:tcPr>
            <w:tcW w:w="181" w:type="dxa"/>
            <w:vAlign w:val="bottom"/>
          </w:tcPr>
          <w:p w14:paraId="2705BDBC" w14:textId="77777777" w:rsidR="00CF4F29" w:rsidRPr="00122CA3" w:rsidRDefault="00CF4F29" w:rsidP="00CF4F29">
            <w:pPr>
              <w:pStyle w:val="acctfourfigures"/>
              <w:tabs>
                <w:tab w:val="decimal" w:pos="731"/>
                <w:tab w:val="decimal" w:pos="1116"/>
              </w:tabs>
              <w:spacing w:line="240" w:lineRule="auto"/>
              <w:ind w:left="-83" w:right="-72" w:firstLine="4"/>
              <w:rPr>
                <w:szCs w:val="22"/>
              </w:rPr>
            </w:pPr>
          </w:p>
        </w:tc>
        <w:tc>
          <w:tcPr>
            <w:tcW w:w="1285" w:type="dxa"/>
            <w:tcBorders>
              <w:top w:val="nil"/>
              <w:left w:val="nil"/>
              <w:bottom w:val="single" w:sz="4" w:space="0" w:color="auto"/>
              <w:right w:val="nil"/>
            </w:tcBorders>
          </w:tcPr>
          <w:p w14:paraId="224C9643" w14:textId="7FF20A77" w:rsidR="00CF4F29" w:rsidRPr="001C63FB" w:rsidRDefault="00CF4F29" w:rsidP="00CF4F29">
            <w:pPr>
              <w:pStyle w:val="acctfourfigures"/>
              <w:tabs>
                <w:tab w:val="clear" w:pos="765"/>
                <w:tab w:val="decimal" w:pos="1116"/>
              </w:tabs>
              <w:spacing w:line="240" w:lineRule="auto"/>
              <w:ind w:left="-83" w:right="11" w:firstLine="4"/>
              <w:rPr>
                <w:szCs w:val="22"/>
              </w:rPr>
            </w:pPr>
            <w:r w:rsidRPr="00B76B21">
              <w:t>(4,530)</w:t>
            </w:r>
          </w:p>
        </w:tc>
        <w:tc>
          <w:tcPr>
            <w:tcW w:w="181" w:type="dxa"/>
            <w:vAlign w:val="bottom"/>
          </w:tcPr>
          <w:p w14:paraId="6F2D4E52" w14:textId="77777777" w:rsidR="00CF4F29" w:rsidRPr="00122CA3" w:rsidRDefault="00CF4F29" w:rsidP="00CF4F29">
            <w:pPr>
              <w:pStyle w:val="acctfourfigures"/>
              <w:spacing w:line="240" w:lineRule="auto"/>
              <w:ind w:left="-83" w:firstLine="4"/>
              <w:rPr>
                <w:b/>
                <w:bCs/>
                <w:szCs w:val="22"/>
              </w:rPr>
            </w:pPr>
          </w:p>
        </w:tc>
        <w:tc>
          <w:tcPr>
            <w:tcW w:w="1284" w:type="dxa"/>
            <w:tcBorders>
              <w:top w:val="nil"/>
              <w:left w:val="nil"/>
              <w:bottom w:val="single" w:sz="2" w:space="0" w:color="auto"/>
              <w:right w:val="nil"/>
            </w:tcBorders>
            <w:vAlign w:val="bottom"/>
          </w:tcPr>
          <w:p w14:paraId="382292A8" w14:textId="5170DBED" w:rsidR="00CF4F29" w:rsidRPr="00122CA3" w:rsidRDefault="00CF4F29" w:rsidP="00CF4F29">
            <w:pPr>
              <w:pStyle w:val="acctfourfigures"/>
              <w:tabs>
                <w:tab w:val="clear" w:pos="765"/>
                <w:tab w:val="decimal" w:pos="1000"/>
              </w:tabs>
              <w:spacing w:line="240" w:lineRule="auto"/>
              <w:ind w:left="-83" w:right="11" w:firstLine="4"/>
              <w:rPr>
                <w:szCs w:val="22"/>
              </w:rPr>
            </w:pPr>
            <w:r w:rsidRPr="00C5529E">
              <w:rPr>
                <w:szCs w:val="22"/>
              </w:rPr>
              <w:t>(4,575)</w:t>
            </w:r>
          </w:p>
        </w:tc>
      </w:tr>
      <w:tr w:rsidR="00CF4F29" w:rsidRPr="00122CA3" w14:paraId="33ACED66" w14:textId="77777777" w:rsidTr="006A7EBD">
        <w:trPr>
          <w:cantSplit/>
        </w:trPr>
        <w:tc>
          <w:tcPr>
            <w:tcW w:w="3705" w:type="dxa"/>
            <w:hideMark/>
          </w:tcPr>
          <w:p w14:paraId="20B1F0A3" w14:textId="49AB29BF" w:rsidR="00CF4F29" w:rsidRPr="00122CA3" w:rsidRDefault="00CF4F29" w:rsidP="00CF4F29">
            <w:pPr>
              <w:spacing w:line="240" w:lineRule="auto"/>
              <w:rPr>
                <w:rFonts w:ascii="Times New Roman" w:hAnsi="Times New Roman" w:cs="Times New Roman"/>
                <w:b/>
                <w:bCs/>
                <w:sz w:val="22"/>
                <w:szCs w:val="22"/>
              </w:rPr>
            </w:pPr>
            <w:r w:rsidRPr="00122CA3">
              <w:rPr>
                <w:rFonts w:ascii="Times New Roman" w:hAnsi="Times New Roman" w:cs="Times New Roman"/>
                <w:b/>
                <w:bCs/>
                <w:sz w:val="22"/>
                <w:szCs w:val="22"/>
              </w:rPr>
              <w:t>Net</w:t>
            </w:r>
          </w:p>
        </w:tc>
        <w:tc>
          <w:tcPr>
            <w:tcW w:w="1245" w:type="dxa"/>
            <w:tcBorders>
              <w:top w:val="single" w:sz="4" w:space="0" w:color="auto"/>
              <w:left w:val="nil"/>
              <w:bottom w:val="double" w:sz="4" w:space="0" w:color="auto"/>
              <w:right w:val="nil"/>
            </w:tcBorders>
          </w:tcPr>
          <w:p w14:paraId="6569715B" w14:textId="291DC9D0" w:rsidR="00CF4F29" w:rsidRPr="00CF4F29" w:rsidRDefault="00CF4F29" w:rsidP="00CF4F29">
            <w:pPr>
              <w:pStyle w:val="acctfourfigures"/>
              <w:tabs>
                <w:tab w:val="clear" w:pos="765"/>
                <w:tab w:val="decimal" w:pos="990"/>
              </w:tabs>
              <w:spacing w:line="240" w:lineRule="auto"/>
              <w:ind w:left="-83" w:right="11" w:firstLine="4"/>
              <w:rPr>
                <w:b/>
                <w:bCs/>
                <w:szCs w:val="22"/>
              </w:rPr>
            </w:pPr>
            <w:r w:rsidRPr="00CF4F29">
              <w:rPr>
                <w:b/>
                <w:bCs/>
              </w:rPr>
              <w:t>45,046</w:t>
            </w:r>
          </w:p>
        </w:tc>
        <w:tc>
          <w:tcPr>
            <w:tcW w:w="180" w:type="dxa"/>
            <w:vAlign w:val="bottom"/>
          </w:tcPr>
          <w:p w14:paraId="192EAF97" w14:textId="77777777" w:rsidR="00CF4F29" w:rsidRPr="008811ED" w:rsidRDefault="00CF4F29" w:rsidP="00CF4F29">
            <w:pPr>
              <w:pStyle w:val="acctfourfigures"/>
              <w:tabs>
                <w:tab w:val="decimal" w:pos="731"/>
              </w:tabs>
              <w:spacing w:line="240" w:lineRule="auto"/>
              <w:ind w:left="-83" w:right="11" w:firstLine="4"/>
              <w:rPr>
                <w:b/>
                <w:bCs/>
                <w:szCs w:val="22"/>
              </w:rPr>
            </w:pPr>
          </w:p>
        </w:tc>
        <w:tc>
          <w:tcPr>
            <w:tcW w:w="1235" w:type="dxa"/>
            <w:tcBorders>
              <w:top w:val="single" w:sz="4" w:space="0" w:color="auto"/>
              <w:left w:val="nil"/>
              <w:bottom w:val="double" w:sz="4" w:space="0" w:color="auto"/>
              <w:right w:val="nil"/>
            </w:tcBorders>
            <w:vAlign w:val="bottom"/>
          </w:tcPr>
          <w:p w14:paraId="2F12ED2D" w14:textId="06CFCE2A" w:rsidR="00CF4F29" w:rsidRPr="008811ED" w:rsidRDefault="00CF4F29" w:rsidP="00CF4F29">
            <w:pPr>
              <w:pStyle w:val="acctfourfigures"/>
              <w:tabs>
                <w:tab w:val="clear" w:pos="765"/>
                <w:tab w:val="decimal" w:pos="1000"/>
              </w:tabs>
              <w:spacing w:line="240" w:lineRule="auto"/>
              <w:ind w:left="-83" w:right="11" w:firstLine="4"/>
              <w:rPr>
                <w:b/>
                <w:bCs/>
                <w:szCs w:val="22"/>
              </w:rPr>
            </w:pPr>
            <w:r w:rsidRPr="00C5529E">
              <w:rPr>
                <w:b/>
                <w:bCs/>
                <w:szCs w:val="22"/>
              </w:rPr>
              <w:t>15,774</w:t>
            </w:r>
          </w:p>
        </w:tc>
        <w:tc>
          <w:tcPr>
            <w:tcW w:w="181" w:type="dxa"/>
            <w:vAlign w:val="bottom"/>
          </w:tcPr>
          <w:p w14:paraId="0421AF78" w14:textId="77777777" w:rsidR="00CF4F29" w:rsidRPr="008811ED" w:rsidRDefault="00CF4F29" w:rsidP="00CF4F29">
            <w:pPr>
              <w:pStyle w:val="acctfourfigures"/>
              <w:tabs>
                <w:tab w:val="decimal" w:pos="731"/>
              </w:tabs>
              <w:spacing w:line="240" w:lineRule="auto"/>
              <w:ind w:left="-83" w:right="-72" w:firstLine="4"/>
              <w:rPr>
                <w:b/>
                <w:bCs/>
                <w:szCs w:val="22"/>
              </w:rPr>
            </w:pPr>
          </w:p>
        </w:tc>
        <w:tc>
          <w:tcPr>
            <w:tcW w:w="1285" w:type="dxa"/>
            <w:tcBorders>
              <w:top w:val="single" w:sz="4" w:space="0" w:color="auto"/>
              <w:left w:val="nil"/>
              <w:bottom w:val="double" w:sz="4" w:space="0" w:color="auto"/>
              <w:right w:val="nil"/>
            </w:tcBorders>
          </w:tcPr>
          <w:p w14:paraId="1B553316" w14:textId="03887676" w:rsidR="00CF4F29" w:rsidRPr="00CF4F29" w:rsidRDefault="00CF4F29" w:rsidP="00CF4F29">
            <w:pPr>
              <w:pStyle w:val="acctfourfigures"/>
              <w:tabs>
                <w:tab w:val="clear" w:pos="765"/>
                <w:tab w:val="decimal" w:pos="1050"/>
              </w:tabs>
              <w:spacing w:line="240" w:lineRule="auto"/>
              <w:ind w:left="-83" w:right="11" w:firstLine="4"/>
              <w:rPr>
                <w:b/>
                <w:bCs/>
                <w:szCs w:val="22"/>
              </w:rPr>
            </w:pPr>
            <w:r w:rsidRPr="00CF4F29">
              <w:rPr>
                <w:b/>
                <w:bCs/>
              </w:rPr>
              <w:t>35,829</w:t>
            </w:r>
          </w:p>
        </w:tc>
        <w:tc>
          <w:tcPr>
            <w:tcW w:w="181" w:type="dxa"/>
            <w:vAlign w:val="bottom"/>
          </w:tcPr>
          <w:p w14:paraId="2E959814" w14:textId="77777777" w:rsidR="00CF4F29" w:rsidRPr="008811ED" w:rsidRDefault="00CF4F29" w:rsidP="00CF4F29">
            <w:pPr>
              <w:pStyle w:val="acctfourfigures"/>
              <w:spacing w:line="240" w:lineRule="auto"/>
              <w:ind w:left="-83" w:firstLine="4"/>
              <w:rPr>
                <w:b/>
                <w:bCs/>
                <w:szCs w:val="22"/>
              </w:rPr>
            </w:pPr>
          </w:p>
        </w:tc>
        <w:tc>
          <w:tcPr>
            <w:tcW w:w="1284" w:type="dxa"/>
            <w:tcBorders>
              <w:top w:val="single" w:sz="2" w:space="0" w:color="auto"/>
              <w:left w:val="nil"/>
              <w:bottom w:val="double" w:sz="4" w:space="0" w:color="auto"/>
              <w:right w:val="nil"/>
            </w:tcBorders>
            <w:vAlign w:val="bottom"/>
          </w:tcPr>
          <w:p w14:paraId="3BF7FCE0" w14:textId="55901A2E" w:rsidR="00CF4F29" w:rsidRPr="008811ED" w:rsidRDefault="00CF4F29" w:rsidP="00CF4F29">
            <w:pPr>
              <w:pStyle w:val="acctfourfigures"/>
              <w:tabs>
                <w:tab w:val="clear" w:pos="765"/>
                <w:tab w:val="decimal" w:pos="1000"/>
              </w:tabs>
              <w:spacing w:line="240" w:lineRule="auto"/>
              <w:ind w:left="-83" w:right="11" w:firstLine="4"/>
              <w:rPr>
                <w:b/>
                <w:bCs/>
                <w:szCs w:val="22"/>
              </w:rPr>
            </w:pPr>
            <w:r w:rsidRPr="00C5529E">
              <w:rPr>
                <w:b/>
                <w:bCs/>
                <w:szCs w:val="22"/>
              </w:rPr>
              <w:t>13,622</w:t>
            </w:r>
          </w:p>
        </w:tc>
      </w:tr>
    </w:tbl>
    <w:p w14:paraId="5C1ADE23" w14:textId="77777777" w:rsidR="006A7EBD" w:rsidRDefault="006A7EBD" w:rsidP="006A7EBD">
      <w:pPr>
        <w:tabs>
          <w:tab w:val="clear" w:pos="227"/>
          <w:tab w:val="left" w:pos="540"/>
        </w:tabs>
        <w:ind w:left="540"/>
        <w:jc w:val="thaiDistribute"/>
        <w:rPr>
          <w:rFonts w:ascii="Times New Roman" w:hAnsi="Times New Roman" w:cstheme="minorBidi"/>
          <w:sz w:val="22"/>
        </w:rPr>
      </w:pPr>
    </w:p>
    <w:p w14:paraId="7803818F" w14:textId="6551CEE5" w:rsidR="006A7EBD" w:rsidRDefault="006A7EBD" w:rsidP="006A7EBD">
      <w:pPr>
        <w:tabs>
          <w:tab w:val="clear" w:pos="227"/>
          <w:tab w:val="left" w:pos="540"/>
        </w:tabs>
        <w:ind w:left="540"/>
        <w:jc w:val="thaiDistribute"/>
        <w:rPr>
          <w:rFonts w:ascii="Times New Roman" w:hAnsi="Times New Roman" w:cstheme="minorBidi"/>
          <w:sz w:val="22"/>
        </w:rPr>
      </w:pPr>
      <w:r>
        <w:rPr>
          <w:rFonts w:ascii="Times New Roman" w:hAnsi="Times New Roman" w:cstheme="minorBidi"/>
          <w:sz w:val="22"/>
        </w:rPr>
        <w:t>The normal credit term granted by the Group ranges from 15 days to 60 days.</w:t>
      </w:r>
    </w:p>
    <w:p w14:paraId="0E7B0D9F" w14:textId="77777777" w:rsidR="006A7EBD" w:rsidRDefault="006A7EBD" w:rsidP="006A7EBD">
      <w:pPr>
        <w:tabs>
          <w:tab w:val="clear" w:pos="227"/>
          <w:tab w:val="left" w:pos="540"/>
        </w:tabs>
        <w:ind w:left="540"/>
        <w:jc w:val="thaiDistribute"/>
        <w:rPr>
          <w:rFonts w:ascii="Times New Roman" w:hAnsi="Times New Roman" w:cstheme="minorBidi"/>
          <w:sz w:val="22"/>
        </w:rPr>
      </w:pPr>
    </w:p>
    <w:tbl>
      <w:tblPr>
        <w:tblW w:w="9164" w:type="dxa"/>
        <w:tblInd w:w="450" w:type="dxa"/>
        <w:tblLayout w:type="fixed"/>
        <w:tblCellMar>
          <w:left w:w="79" w:type="dxa"/>
          <w:right w:w="79" w:type="dxa"/>
        </w:tblCellMar>
        <w:tblLook w:val="0000" w:firstRow="0" w:lastRow="0" w:firstColumn="0" w:lastColumn="0" w:noHBand="0" w:noVBand="0"/>
      </w:tblPr>
      <w:tblGrid>
        <w:gridCol w:w="3987"/>
        <w:gridCol w:w="693"/>
        <w:gridCol w:w="179"/>
        <w:gridCol w:w="942"/>
        <w:gridCol w:w="179"/>
        <w:gridCol w:w="943"/>
        <w:gridCol w:w="179"/>
        <w:gridCol w:w="942"/>
        <w:gridCol w:w="179"/>
        <w:gridCol w:w="941"/>
      </w:tblGrid>
      <w:tr w:rsidR="006A7EBD" w:rsidRPr="00530636" w14:paraId="3927F729" w14:textId="77777777" w:rsidTr="00A91137">
        <w:trPr>
          <w:cantSplit/>
          <w:trHeight w:val="20"/>
          <w:tblHeader/>
        </w:trPr>
        <w:tc>
          <w:tcPr>
            <w:tcW w:w="3987" w:type="dxa"/>
            <w:vAlign w:val="bottom"/>
          </w:tcPr>
          <w:p w14:paraId="6B65F098" w14:textId="77777777" w:rsidR="006A7EBD" w:rsidRPr="00530636" w:rsidRDefault="006A7EBD" w:rsidP="00A91137">
            <w:pPr>
              <w:pStyle w:val="acctfourfigures"/>
              <w:tabs>
                <w:tab w:val="clear" w:pos="765"/>
              </w:tabs>
              <w:spacing w:line="240" w:lineRule="atLeast"/>
              <w:rPr>
                <w:szCs w:val="22"/>
              </w:rPr>
            </w:pPr>
            <w:r w:rsidRPr="00530636">
              <w:rPr>
                <w:b/>
                <w:bCs/>
                <w:i/>
                <w:iCs/>
                <w:szCs w:val="22"/>
              </w:rPr>
              <w:t>Allowance for expected credit loss</w:t>
            </w:r>
          </w:p>
        </w:tc>
        <w:tc>
          <w:tcPr>
            <w:tcW w:w="693" w:type="dxa"/>
          </w:tcPr>
          <w:p w14:paraId="40CBF2C7" w14:textId="77777777" w:rsidR="006A7EBD" w:rsidRPr="00530636" w:rsidRDefault="006A7EBD" w:rsidP="00A91137">
            <w:pPr>
              <w:pStyle w:val="acctmergecolhdg"/>
              <w:spacing w:line="240" w:lineRule="atLeast"/>
              <w:rPr>
                <w:i/>
                <w:iCs/>
                <w:szCs w:val="22"/>
                <w:cs/>
                <w:lang w:bidi="th-TH"/>
              </w:rPr>
            </w:pPr>
          </w:p>
        </w:tc>
        <w:tc>
          <w:tcPr>
            <w:tcW w:w="179" w:type="dxa"/>
          </w:tcPr>
          <w:p w14:paraId="6B2D83FF" w14:textId="77777777" w:rsidR="006A7EBD" w:rsidRPr="00530636" w:rsidRDefault="006A7EBD" w:rsidP="00A91137">
            <w:pPr>
              <w:pStyle w:val="acctmergecolhdg"/>
              <w:spacing w:line="240" w:lineRule="atLeast"/>
              <w:rPr>
                <w:b w:val="0"/>
                <w:bCs/>
                <w:szCs w:val="22"/>
              </w:rPr>
            </w:pPr>
          </w:p>
        </w:tc>
        <w:tc>
          <w:tcPr>
            <w:tcW w:w="2064" w:type="dxa"/>
            <w:gridSpan w:val="3"/>
            <w:vAlign w:val="bottom"/>
          </w:tcPr>
          <w:p w14:paraId="4C2DC752" w14:textId="77777777" w:rsidR="006A7EBD" w:rsidRPr="00530636" w:rsidRDefault="006A7EBD" w:rsidP="00A91137">
            <w:pPr>
              <w:pStyle w:val="acctmergecolhdg"/>
              <w:spacing w:line="240" w:lineRule="atLeast"/>
              <w:rPr>
                <w:szCs w:val="22"/>
                <w:cs/>
                <w:lang w:val="en-US" w:bidi="th-TH"/>
              </w:rPr>
            </w:pPr>
            <w:r w:rsidRPr="00530636">
              <w:rPr>
                <w:szCs w:val="22"/>
              </w:rPr>
              <w:t>Consolidated financial statements</w:t>
            </w:r>
          </w:p>
        </w:tc>
        <w:tc>
          <w:tcPr>
            <w:tcW w:w="179" w:type="dxa"/>
          </w:tcPr>
          <w:p w14:paraId="13446E08" w14:textId="77777777" w:rsidR="006A7EBD" w:rsidRPr="00530636" w:rsidRDefault="006A7EBD" w:rsidP="00A91137">
            <w:pPr>
              <w:pStyle w:val="acctmergecolhdg"/>
              <w:spacing w:line="240" w:lineRule="atLeast"/>
              <w:rPr>
                <w:b w:val="0"/>
                <w:bCs/>
                <w:szCs w:val="22"/>
              </w:rPr>
            </w:pPr>
          </w:p>
        </w:tc>
        <w:tc>
          <w:tcPr>
            <w:tcW w:w="2062" w:type="dxa"/>
            <w:gridSpan w:val="3"/>
            <w:vAlign w:val="bottom"/>
          </w:tcPr>
          <w:p w14:paraId="433DE932" w14:textId="77777777" w:rsidR="006A7EBD" w:rsidRPr="00530636" w:rsidRDefault="006A7EBD" w:rsidP="00A91137">
            <w:pPr>
              <w:pStyle w:val="acctmergecolhdg"/>
              <w:spacing w:line="240" w:lineRule="atLeast"/>
              <w:rPr>
                <w:szCs w:val="22"/>
                <w:cs/>
                <w:lang w:val="en-US" w:bidi="th-TH"/>
              </w:rPr>
            </w:pPr>
            <w:r w:rsidRPr="00530636">
              <w:rPr>
                <w:szCs w:val="22"/>
              </w:rPr>
              <w:t>Separate financial statements</w:t>
            </w:r>
          </w:p>
        </w:tc>
      </w:tr>
      <w:tr w:rsidR="006A7EBD" w:rsidRPr="00530636" w14:paraId="55887A98" w14:textId="77777777" w:rsidTr="00A91137">
        <w:trPr>
          <w:cantSplit/>
          <w:trHeight w:val="20"/>
          <w:tblHeader/>
        </w:trPr>
        <w:tc>
          <w:tcPr>
            <w:tcW w:w="3987" w:type="dxa"/>
          </w:tcPr>
          <w:p w14:paraId="4D41AB1F" w14:textId="3A81EFB5" w:rsidR="006A7EBD" w:rsidRPr="00530636" w:rsidRDefault="006A7EBD" w:rsidP="00A91137">
            <w:pPr>
              <w:pStyle w:val="acctfourfigures"/>
              <w:tabs>
                <w:tab w:val="clear" w:pos="765"/>
              </w:tabs>
              <w:spacing w:line="240" w:lineRule="atLeast"/>
              <w:rPr>
                <w:szCs w:val="22"/>
              </w:rPr>
            </w:pPr>
            <w:r w:rsidRPr="006A7EBD">
              <w:rPr>
                <w:b/>
                <w:bCs/>
                <w:i/>
                <w:iCs/>
                <w:szCs w:val="22"/>
              </w:rPr>
              <w:t>Three-month period ended 31 March</w:t>
            </w:r>
          </w:p>
        </w:tc>
        <w:tc>
          <w:tcPr>
            <w:tcW w:w="693" w:type="dxa"/>
          </w:tcPr>
          <w:p w14:paraId="6B4EAC2F" w14:textId="77777777" w:rsidR="006A7EBD" w:rsidRPr="00530636" w:rsidRDefault="006A7EBD" w:rsidP="00A91137">
            <w:pPr>
              <w:pStyle w:val="acctmergecolhdg"/>
              <w:spacing w:line="240" w:lineRule="atLeast"/>
              <w:rPr>
                <w:i/>
                <w:iCs/>
                <w:szCs w:val="22"/>
                <w:lang w:bidi="th-TH"/>
              </w:rPr>
            </w:pPr>
          </w:p>
        </w:tc>
        <w:tc>
          <w:tcPr>
            <w:tcW w:w="179" w:type="dxa"/>
          </w:tcPr>
          <w:p w14:paraId="443084CE" w14:textId="77777777" w:rsidR="006A7EBD" w:rsidRPr="00530636" w:rsidRDefault="006A7EBD" w:rsidP="00A91137">
            <w:pPr>
              <w:pStyle w:val="acctmergecolhdg"/>
              <w:spacing w:line="240" w:lineRule="atLeast"/>
              <w:rPr>
                <w:b w:val="0"/>
                <w:bCs/>
                <w:szCs w:val="22"/>
              </w:rPr>
            </w:pPr>
          </w:p>
        </w:tc>
        <w:tc>
          <w:tcPr>
            <w:tcW w:w="942" w:type="dxa"/>
          </w:tcPr>
          <w:p w14:paraId="1463A4E3" w14:textId="4B1B2682" w:rsidR="006A7EBD" w:rsidRPr="00530636" w:rsidRDefault="006A7EBD" w:rsidP="00A91137">
            <w:pPr>
              <w:pStyle w:val="acctmergecolhdg"/>
              <w:spacing w:line="240" w:lineRule="atLeast"/>
              <w:rPr>
                <w:b w:val="0"/>
                <w:bCs/>
                <w:szCs w:val="22"/>
              </w:rPr>
            </w:pPr>
            <w:r w:rsidRPr="00530636">
              <w:rPr>
                <w:b w:val="0"/>
                <w:bCs/>
                <w:szCs w:val="22"/>
              </w:rPr>
              <w:t>202</w:t>
            </w:r>
            <w:r>
              <w:rPr>
                <w:b w:val="0"/>
                <w:bCs/>
                <w:szCs w:val="22"/>
              </w:rPr>
              <w:t>4</w:t>
            </w:r>
          </w:p>
        </w:tc>
        <w:tc>
          <w:tcPr>
            <w:tcW w:w="179" w:type="dxa"/>
          </w:tcPr>
          <w:p w14:paraId="4DB947F8" w14:textId="77777777" w:rsidR="006A7EBD" w:rsidRPr="00530636" w:rsidRDefault="006A7EBD" w:rsidP="00A91137">
            <w:pPr>
              <w:pStyle w:val="acctmergecolhdg"/>
              <w:spacing w:line="240" w:lineRule="atLeast"/>
              <w:rPr>
                <w:b w:val="0"/>
                <w:bCs/>
                <w:szCs w:val="22"/>
              </w:rPr>
            </w:pPr>
          </w:p>
        </w:tc>
        <w:tc>
          <w:tcPr>
            <w:tcW w:w="943" w:type="dxa"/>
          </w:tcPr>
          <w:p w14:paraId="580AD513" w14:textId="1F6F18FD" w:rsidR="006A7EBD" w:rsidRPr="00530636" w:rsidRDefault="006A7EBD" w:rsidP="00A91137">
            <w:pPr>
              <w:pStyle w:val="acctmergecolhdg"/>
              <w:spacing w:line="240" w:lineRule="atLeast"/>
              <w:rPr>
                <w:b w:val="0"/>
                <w:bCs/>
                <w:szCs w:val="22"/>
              </w:rPr>
            </w:pPr>
            <w:r w:rsidRPr="00530636">
              <w:rPr>
                <w:b w:val="0"/>
                <w:bCs/>
                <w:szCs w:val="22"/>
              </w:rPr>
              <w:t>202</w:t>
            </w:r>
            <w:r>
              <w:rPr>
                <w:b w:val="0"/>
                <w:bCs/>
                <w:szCs w:val="22"/>
              </w:rPr>
              <w:t>3</w:t>
            </w:r>
          </w:p>
        </w:tc>
        <w:tc>
          <w:tcPr>
            <w:tcW w:w="179" w:type="dxa"/>
          </w:tcPr>
          <w:p w14:paraId="329D2DE4" w14:textId="77777777" w:rsidR="006A7EBD" w:rsidRPr="00530636" w:rsidRDefault="006A7EBD" w:rsidP="00A91137">
            <w:pPr>
              <w:pStyle w:val="acctmergecolhdg"/>
              <w:spacing w:line="240" w:lineRule="atLeast"/>
              <w:rPr>
                <w:b w:val="0"/>
                <w:bCs/>
                <w:szCs w:val="22"/>
              </w:rPr>
            </w:pPr>
          </w:p>
        </w:tc>
        <w:tc>
          <w:tcPr>
            <w:tcW w:w="942" w:type="dxa"/>
          </w:tcPr>
          <w:p w14:paraId="52F6648F" w14:textId="1D36EC30" w:rsidR="006A7EBD" w:rsidRPr="00530636" w:rsidRDefault="006A7EBD" w:rsidP="00A91137">
            <w:pPr>
              <w:pStyle w:val="acctmergecolhdg"/>
              <w:spacing w:line="240" w:lineRule="atLeast"/>
              <w:rPr>
                <w:b w:val="0"/>
                <w:bCs/>
                <w:szCs w:val="22"/>
              </w:rPr>
            </w:pPr>
            <w:r w:rsidRPr="00530636">
              <w:rPr>
                <w:b w:val="0"/>
                <w:bCs/>
                <w:szCs w:val="22"/>
              </w:rPr>
              <w:t>202</w:t>
            </w:r>
            <w:r>
              <w:rPr>
                <w:b w:val="0"/>
                <w:bCs/>
                <w:szCs w:val="22"/>
              </w:rPr>
              <w:t>4</w:t>
            </w:r>
          </w:p>
        </w:tc>
        <w:tc>
          <w:tcPr>
            <w:tcW w:w="179" w:type="dxa"/>
          </w:tcPr>
          <w:p w14:paraId="517CAEE5" w14:textId="77777777" w:rsidR="006A7EBD" w:rsidRPr="00530636" w:rsidRDefault="006A7EBD" w:rsidP="00A91137">
            <w:pPr>
              <w:pStyle w:val="acctmergecolhdg"/>
              <w:spacing w:line="240" w:lineRule="atLeast"/>
              <w:rPr>
                <w:b w:val="0"/>
                <w:bCs/>
                <w:szCs w:val="22"/>
              </w:rPr>
            </w:pPr>
          </w:p>
        </w:tc>
        <w:tc>
          <w:tcPr>
            <w:tcW w:w="941" w:type="dxa"/>
          </w:tcPr>
          <w:p w14:paraId="374E6514" w14:textId="77A82B24" w:rsidR="006A7EBD" w:rsidRPr="00530636" w:rsidRDefault="006A7EBD" w:rsidP="00A91137">
            <w:pPr>
              <w:pStyle w:val="acctmergecolhdg"/>
              <w:spacing w:line="240" w:lineRule="atLeast"/>
              <w:rPr>
                <w:b w:val="0"/>
                <w:bCs/>
                <w:szCs w:val="22"/>
              </w:rPr>
            </w:pPr>
            <w:r w:rsidRPr="00530636">
              <w:rPr>
                <w:b w:val="0"/>
                <w:bCs/>
                <w:szCs w:val="22"/>
              </w:rPr>
              <w:t>202</w:t>
            </w:r>
            <w:r>
              <w:rPr>
                <w:b w:val="0"/>
                <w:bCs/>
                <w:szCs w:val="22"/>
              </w:rPr>
              <w:t>3</w:t>
            </w:r>
          </w:p>
        </w:tc>
      </w:tr>
      <w:tr w:rsidR="006A7EBD" w:rsidRPr="00530636" w14:paraId="5D665E26" w14:textId="77777777" w:rsidTr="00A91137">
        <w:trPr>
          <w:cantSplit/>
          <w:trHeight w:val="20"/>
          <w:tblHeader/>
        </w:trPr>
        <w:tc>
          <w:tcPr>
            <w:tcW w:w="3987" w:type="dxa"/>
          </w:tcPr>
          <w:p w14:paraId="6FD3FA40" w14:textId="77777777" w:rsidR="006A7EBD" w:rsidRPr="00530636" w:rsidRDefault="006A7EBD" w:rsidP="00A91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p>
        </w:tc>
        <w:tc>
          <w:tcPr>
            <w:tcW w:w="693" w:type="dxa"/>
            <w:vAlign w:val="bottom"/>
          </w:tcPr>
          <w:p w14:paraId="32344BB5" w14:textId="77777777" w:rsidR="006A7EBD" w:rsidRPr="00530636" w:rsidRDefault="006A7EBD" w:rsidP="00A91137">
            <w:pPr>
              <w:pStyle w:val="acctfourfigures"/>
              <w:tabs>
                <w:tab w:val="clear" w:pos="765"/>
              </w:tabs>
              <w:spacing w:line="240" w:lineRule="atLeast"/>
              <w:ind w:right="14"/>
              <w:jc w:val="center"/>
              <w:rPr>
                <w:i/>
                <w:iCs/>
                <w:szCs w:val="22"/>
                <w:cs/>
                <w:lang w:bidi="th-TH"/>
              </w:rPr>
            </w:pPr>
          </w:p>
        </w:tc>
        <w:tc>
          <w:tcPr>
            <w:tcW w:w="179" w:type="dxa"/>
            <w:vAlign w:val="bottom"/>
          </w:tcPr>
          <w:p w14:paraId="1B492C4F" w14:textId="77777777" w:rsidR="006A7EBD" w:rsidRPr="00530636" w:rsidRDefault="006A7EBD" w:rsidP="00A91137">
            <w:pPr>
              <w:pStyle w:val="acctfourfigures"/>
              <w:tabs>
                <w:tab w:val="clear" w:pos="765"/>
                <w:tab w:val="decimal" w:pos="731"/>
              </w:tabs>
              <w:spacing w:line="240" w:lineRule="atLeast"/>
              <w:ind w:right="11"/>
              <w:jc w:val="right"/>
              <w:rPr>
                <w:szCs w:val="22"/>
              </w:rPr>
            </w:pPr>
          </w:p>
        </w:tc>
        <w:tc>
          <w:tcPr>
            <w:tcW w:w="4305" w:type="dxa"/>
            <w:gridSpan w:val="7"/>
            <w:vAlign w:val="bottom"/>
          </w:tcPr>
          <w:p w14:paraId="61358619" w14:textId="77777777" w:rsidR="006A7EBD" w:rsidRPr="00530636" w:rsidRDefault="006A7EBD" w:rsidP="00A91137">
            <w:pPr>
              <w:pStyle w:val="acctfourfigures"/>
              <w:tabs>
                <w:tab w:val="clear" w:pos="765"/>
              </w:tabs>
              <w:spacing w:line="240" w:lineRule="atLeast"/>
              <w:ind w:right="11"/>
              <w:jc w:val="center"/>
              <w:rPr>
                <w:i/>
                <w:iCs/>
                <w:szCs w:val="22"/>
                <w:lang w:bidi="th-TH"/>
              </w:rPr>
            </w:pPr>
            <w:r w:rsidRPr="00530636">
              <w:rPr>
                <w:i/>
                <w:iCs/>
                <w:szCs w:val="22"/>
              </w:rPr>
              <w:t>(in thousand Baht)</w:t>
            </w:r>
          </w:p>
        </w:tc>
      </w:tr>
      <w:tr w:rsidR="006A7EBD" w:rsidRPr="00530636" w14:paraId="060BBFA5" w14:textId="77777777" w:rsidTr="00A91137">
        <w:trPr>
          <w:cantSplit/>
          <w:trHeight w:val="20"/>
        </w:trPr>
        <w:tc>
          <w:tcPr>
            <w:tcW w:w="3987" w:type="dxa"/>
          </w:tcPr>
          <w:p w14:paraId="00B83C70" w14:textId="77777777" w:rsidR="006A7EBD" w:rsidRPr="00530636" w:rsidRDefault="006A7EBD" w:rsidP="00A91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530636">
              <w:rPr>
                <w:rFonts w:ascii="Times New Roman" w:hAnsi="Times New Roman" w:cs="Times New Roman"/>
                <w:sz w:val="22"/>
                <w:szCs w:val="22"/>
                <w:cs/>
                <w:lang w:val="th-TH"/>
              </w:rPr>
              <w:t>Reversal</w:t>
            </w:r>
          </w:p>
        </w:tc>
        <w:tc>
          <w:tcPr>
            <w:tcW w:w="693" w:type="dxa"/>
            <w:vAlign w:val="bottom"/>
          </w:tcPr>
          <w:p w14:paraId="36F33B20" w14:textId="77777777" w:rsidR="006A7EBD" w:rsidRPr="00530636" w:rsidRDefault="006A7EBD" w:rsidP="00A91137">
            <w:pPr>
              <w:pStyle w:val="acctfourfigures"/>
              <w:tabs>
                <w:tab w:val="clear" w:pos="765"/>
              </w:tabs>
              <w:spacing w:line="240" w:lineRule="atLeast"/>
              <w:ind w:right="14"/>
              <w:jc w:val="center"/>
              <w:rPr>
                <w:i/>
                <w:iCs/>
                <w:szCs w:val="22"/>
                <w:cs/>
                <w:lang w:bidi="th-TH"/>
              </w:rPr>
            </w:pPr>
          </w:p>
        </w:tc>
        <w:tc>
          <w:tcPr>
            <w:tcW w:w="179" w:type="dxa"/>
            <w:vAlign w:val="bottom"/>
          </w:tcPr>
          <w:p w14:paraId="2C301B6F" w14:textId="77777777" w:rsidR="006A7EBD" w:rsidRPr="00530636" w:rsidRDefault="006A7EBD" w:rsidP="00A91137">
            <w:pPr>
              <w:pStyle w:val="acctfourfigures"/>
              <w:tabs>
                <w:tab w:val="clear" w:pos="765"/>
                <w:tab w:val="decimal" w:pos="731"/>
              </w:tabs>
              <w:spacing w:line="240" w:lineRule="atLeast"/>
              <w:ind w:right="11"/>
              <w:jc w:val="right"/>
              <w:rPr>
                <w:szCs w:val="22"/>
              </w:rPr>
            </w:pPr>
          </w:p>
        </w:tc>
        <w:tc>
          <w:tcPr>
            <w:tcW w:w="942" w:type="dxa"/>
            <w:tcBorders>
              <w:top w:val="nil"/>
              <w:left w:val="nil"/>
              <w:bottom w:val="nil"/>
              <w:right w:val="nil"/>
            </w:tcBorders>
          </w:tcPr>
          <w:p w14:paraId="4C994A57" w14:textId="0905C081" w:rsidR="006A7EBD" w:rsidRPr="00530636" w:rsidRDefault="006A7EBD" w:rsidP="00A91137">
            <w:pPr>
              <w:pStyle w:val="acctfourfigures"/>
              <w:tabs>
                <w:tab w:val="clear" w:pos="765"/>
                <w:tab w:val="decimal" w:pos="636"/>
              </w:tabs>
              <w:spacing w:line="240" w:lineRule="atLeast"/>
              <w:ind w:right="-33"/>
              <w:jc w:val="right"/>
              <w:rPr>
                <w:szCs w:val="22"/>
              </w:rPr>
            </w:pPr>
            <w:r w:rsidRPr="00530636">
              <w:rPr>
                <w:szCs w:val="22"/>
              </w:rPr>
              <w:t>(</w:t>
            </w:r>
            <w:r>
              <w:rPr>
                <w:szCs w:val="22"/>
              </w:rPr>
              <w:t>45</w:t>
            </w:r>
            <w:r w:rsidRPr="00530636">
              <w:rPr>
                <w:szCs w:val="22"/>
              </w:rPr>
              <w:t>)</w:t>
            </w:r>
          </w:p>
        </w:tc>
        <w:tc>
          <w:tcPr>
            <w:tcW w:w="179" w:type="dxa"/>
          </w:tcPr>
          <w:p w14:paraId="2FC5BD5B" w14:textId="77777777" w:rsidR="006A7EBD" w:rsidRPr="00530636" w:rsidRDefault="006A7EBD" w:rsidP="00A91137">
            <w:pPr>
              <w:pStyle w:val="acctfourfigures"/>
              <w:spacing w:line="240" w:lineRule="atLeast"/>
              <w:jc w:val="right"/>
              <w:rPr>
                <w:szCs w:val="22"/>
              </w:rPr>
            </w:pPr>
          </w:p>
        </w:tc>
        <w:tc>
          <w:tcPr>
            <w:tcW w:w="943" w:type="dxa"/>
            <w:tcBorders>
              <w:top w:val="nil"/>
              <w:left w:val="nil"/>
              <w:bottom w:val="nil"/>
              <w:right w:val="nil"/>
            </w:tcBorders>
          </w:tcPr>
          <w:p w14:paraId="4FFE060D" w14:textId="487009B3" w:rsidR="006A7EBD" w:rsidRPr="00530636" w:rsidRDefault="006A7EBD" w:rsidP="00A91137">
            <w:pPr>
              <w:pStyle w:val="acctfourfigures"/>
              <w:tabs>
                <w:tab w:val="clear" w:pos="765"/>
                <w:tab w:val="decimal" w:pos="652"/>
              </w:tabs>
              <w:spacing w:line="240" w:lineRule="atLeast"/>
              <w:ind w:right="-37"/>
              <w:jc w:val="right"/>
              <w:rPr>
                <w:szCs w:val="22"/>
              </w:rPr>
            </w:pPr>
            <w:r w:rsidRPr="00530636">
              <w:rPr>
                <w:szCs w:val="22"/>
              </w:rPr>
              <w:t>(</w:t>
            </w:r>
            <w:r>
              <w:rPr>
                <w:szCs w:val="22"/>
              </w:rPr>
              <w:t>7</w:t>
            </w:r>
            <w:r w:rsidRPr="00530636">
              <w:rPr>
                <w:szCs w:val="22"/>
              </w:rPr>
              <w:t>)</w:t>
            </w:r>
          </w:p>
        </w:tc>
        <w:tc>
          <w:tcPr>
            <w:tcW w:w="179" w:type="dxa"/>
          </w:tcPr>
          <w:p w14:paraId="5F3B1130" w14:textId="77777777" w:rsidR="006A7EBD" w:rsidRPr="00530636" w:rsidRDefault="006A7EBD" w:rsidP="00A91137">
            <w:pPr>
              <w:pStyle w:val="acctfourfigures"/>
              <w:spacing w:line="240" w:lineRule="atLeast"/>
              <w:jc w:val="right"/>
              <w:rPr>
                <w:szCs w:val="22"/>
              </w:rPr>
            </w:pPr>
          </w:p>
        </w:tc>
        <w:tc>
          <w:tcPr>
            <w:tcW w:w="942" w:type="dxa"/>
            <w:tcBorders>
              <w:top w:val="nil"/>
              <w:left w:val="nil"/>
              <w:bottom w:val="nil"/>
              <w:right w:val="nil"/>
            </w:tcBorders>
          </w:tcPr>
          <w:p w14:paraId="780F50ED" w14:textId="3BF90F13" w:rsidR="006A7EBD" w:rsidRPr="00530636" w:rsidRDefault="006A7EBD" w:rsidP="00A91137">
            <w:pPr>
              <w:pStyle w:val="acctfourfigures"/>
              <w:tabs>
                <w:tab w:val="clear" w:pos="765"/>
                <w:tab w:val="decimal" w:pos="652"/>
              </w:tabs>
              <w:spacing w:line="240" w:lineRule="atLeast"/>
              <w:ind w:right="-37"/>
              <w:jc w:val="right"/>
              <w:rPr>
                <w:szCs w:val="22"/>
              </w:rPr>
            </w:pPr>
            <w:r w:rsidRPr="00530636">
              <w:rPr>
                <w:szCs w:val="22"/>
              </w:rPr>
              <w:t>(</w:t>
            </w:r>
            <w:r>
              <w:rPr>
                <w:szCs w:val="22"/>
              </w:rPr>
              <w:t>45</w:t>
            </w:r>
            <w:r w:rsidRPr="00530636">
              <w:rPr>
                <w:szCs w:val="22"/>
              </w:rPr>
              <w:t>)</w:t>
            </w:r>
          </w:p>
        </w:tc>
        <w:tc>
          <w:tcPr>
            <w:tcW w:w="179" w:type="dxa"/>
          </w:tcPr>
          <w:p w14:paraId="7EA082EA" w14:textId="77777777" w:rsidR="006A7EBD" w:rsidRPr="00530636" w:rsidRDefault="006A7EBD" w:rsidP="00A91137">
            <w:pPr>
              <w:pStyle w:val="acctfourfigures"/>
              <w:spacing w:line="240" w:lineRule="atLeast"/>
              <w:jc w:val="right"/>
              <w:rPr>
                <w:szCs w:val="22"/>
              </w:rPr>
            </w:pPr>
          </w:p>
        </w:tc>
        <w:tc>
          <w:tcPr>
            <w:tcW w:w="941" w:type="dxa"/>
            <w:tcBorders>
              <w:top w:val="nil"/>
              <w:left w:val="nil"/>
              <w:bottom w:val="nil"/>
              <w:right w:val="nil"/>
            </w:tcBorders>
          </w:tcPr>
          <w:p w14:paraId="6ECB3DB8" w14:textId="54828EA6" w:rsidR="006A7EBD" w:rsidRPr="00530636" w:rsidRDefault="006A7EBD" w:rsidP="00A91137">
            <w:pPr>
              <w:pStyle w:val="acctfourfigures"/>
              <w:tabs>
                <w:tab w:val="clear" w:pos="765"/>
                <w:tab w:val="decimal" w:pos="652"/>
              </w:tabs>
              <w:spacing w:line="240" w:lineRule="atLeast"/>
              <w:ind w:right="-37"/>
              <w:jc w:val="right"/>
              <w:rPr>
                <w:szCs w:val="22"/>
              </w:rPr>
            </w:pPr>
            <w:r w:rsidRPr="00530636">
              <w:rPr>
                <w:szCs w:val="22"/>
              </w:rPr>
              <w:t>(</w:t>
            </w:r>
            <w:r>
              <w:rPr>
                <w:szCs w:val="22"/>
              </w:rPr>
              <w:t>7</w:t>
            </w:r>
            <w:r w:rsidRPr="00530636">
              <w:rPr>
                <w:szCs w:val="22"/>
              </w:rPr>
              <w:t>)</w:t>
            </w:r>
          </w:p>
        </w:tc>
      </w:tr>
    </w:tbl>
    <w:p w14:paraId="0B2689B9" w14:textId="398E429C" w:rsidR="006A7EBD" w:rsidRPr="006A7EBD" w:rsidRDefault="006A7EBD" w:rsidP="006A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heme="minorBidi"/>
          <w:sz w:val="22"/>
          <w:szCs w:val="22"/>
        </w:rPr>
      </w:pPr>
    </w:p>
    <w:p w14:paraId="05FB1BFC" w14:textId="11DEC27C" w:rsidR="00E81828" w:rsidRPr="00B61DC4" w:rsidRDefault="00692C5B" w:rsidP="00D10155">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B61DC4">
        <w:rPr>
          <w:rFonts w:ascii="Times New Roman" w:hAnsi="Times New Roman" w:cs="Times New Roman"/>
          <w:b/>
          <w:bCs/>
          <w:sz w:val="24"/>
          <w:szCs w:val="24"/>
        </w:rPr>
        <w:t>L</w:t>
      </w:r>
      <w:r w:rsidR="00D10155" w:rsidRPr="00B61DC4">
        <w:rPr>
          <w:rFonts w:ascii="Times New Roman" w:hAnsi="Times New Roman" w:cs="Times New Roman"/>
          <w:b/>
          <w:bCs/>
          <w:sz w:val="24"/>
          <w:szCs w:val="24"/>
        </w:rPr>
        <w:t>ease receivables</w:t>
      </w:r>
    </w:p>
    <w:p w14:paraId="4978D768" w14:textId="4FD0B432" w:rsidR="00D10155" w:rsidRDefault="00D10155" w:rsidP="00D10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jc w:val="both"/>
        <w:rPr>
          <w:rFonts w:ascii="Times New Roman" w:hAnsi="Times New Roman" w:cs="Times New Roman"/>
          <w:b/>
          <w:bCs/>
          <w:sz w:val="22"/>
        </w:rPr>
      </w:pPr>
    </w:p>
    <w:tbl>
      <w:tblPr>
        <w:tblW w:w="9270" w:type="dxa"/>
        <w:tblInd w:w="450" w:type="dxa"/>
        <w:tblLayout w:type="fixed"/>
        <w:tblLook w:val="04A0" w:firstRow="1" w:lastRow="0" w:firstColumn="1" w:lastColumn="0" w:noHBand="0" w:noVBand="1"/>
      </w:tblPr>
      <w:tblGrid>
        <w:gridCol w:w="2881"/>
        <w:gridCol w:w="273"/>
        <w:gridCol w:w="1434"/>
        <w:gridCol w:w="270"/>
        <w:gridCol w:w="1439"/>
        <w:gridCol w:w="270"/>
        <w:gridCol w:w="1243"/>
        <w:gridCol w:w="236"/>
        <w:gridCol w:w="1224"/>
      </w:tblGrid>
      <w:tr w:rsidR="00D10155" w:rsidRPr="004830D9" w14:paraId="2275CCA6" w14:textId="77777777" w:rsidTr="0012306B">
        <w:trPr>
          <w:trHeight w:val="278"/>
          <w:tblHeader/>
        </w:trPr>
        <w:tc>
          <w:tcPr>
            <w:tcW w:w="2881" w:type="dxa"/>
            <w:vAlign w:val="bottom"/>
          </w:tcPr>
          <w:p w14:paraId="46B5C638" w14:textId="77777777" w:rsidR="00D10155" w:rsidRPr="004830D9" w:rsidRDefault="00D10155" w:rsidP="00637D08">
            <w:pPr>
              <w:ind w:left="-19" w:right="-90"/>
              <w:jc w:val="center"/>
              <w:rPr>
                <w:rFonts w:ascii="Times New Roman" w:hAnsi="Times New Roman" w:cs="Times New Roman"/>
                <w:i/>
                <w:iCs/>
                <w:sz w:val="22"/>
                <w:szCs w:val="22"/>
                <w:cs/>
              </w:rPr>
            </w:pPr>
          </w:p>
        </w:tc>
        <w:tc>
          <w:tcPr>
            <w:tcW w:w="273" w:type="dxa"/>
            <w:vAlign w:val="bottom"/>
          </w:tcPr>
          <w:p w14:paraId="46823E17" w14:textId="77777777" w:rsidR="00D10155" w:rsidRPr="004830D9" w:rsidRDefault="00D10155" w:rsidP="00637D08">
            <w:pPr>
              <w:pStyle w:val="acctfourfigures"/>
              <w:tabs>
                <w:tab w:val="left" w:pos="720"/>
              </w:tabs>
              <w:spacing w:line="240" w:lineRule="atLeast"/>
              <w:ind w:left="-43" w:right="-86"/>
              <w:jc w:val="center"/>
              <w:rPr>
                <w:szCs w:val="22"/>
                <w:lang w:val="en-US" w:bidi="th-TH"/>
              </w:rPr>
            </w:pPr>
          </w:p>
        </w:tc>
        <w:tc>
          <w:tcPr>
            <w:tcW w:w="6116" w:type="dxa"/>
            <w:gridSpan w:val="7"/>
            <w:vAlign w:val="bottom"/>
          </w:tcPr>
          <w:p w14:paraId="0D94D9D7" w14:textId="631632EE" w:rsidR="00D10155" w:rsidRPr="007D3715" w:rsidRDefault="00C95E9C" w:rsidP="00637D08">
            <w:pPr>
              <w:pStyle w:val="acctfourfigures"/>
              <w:tabs>
                <w:tab w:val="left" w:pos="720"/>
              </w:tabs>
              <w:spacing w:line="240" w:lineRule="atLeast"/>
              <w:ind w:left="-43" w:right="-86"/>
              <w:jc w:val="center"/>
              <w:rPr>
                <w:b/>
                <w:bCs/>
                <w:szCs w:val="22"/>
                <w:lang w:val="en-US" w:bidi="th-TH"/>
              </w:rPr>
            </w:pPr>
            <w:r w:rsidRPr="007D3715">
              <w:rPr>
                <w:b/>
                <w:bCs/>
                <w:szCs w:val="22"/>
                <w:lang w:val="en-US" w:bidi="th-TH"/>
              </w:rPr>
              <w:t>Consolidated/</w:t>
            </w:r>
            <w:r w:rsidR="0001795A">
              <w:rPr>
                <w:b/>
                <w:bCs/>
                <w:szCs w:val="22"/>
                <w:lang w:val="en-US" w:bidi="th-TH"/>
              </w:rPr>
              <w:t xml:space="preserve"> </w:t>
            </w:r>
            <w:r w:rsidRPr="007D3715">
              <w:rPr>
                <w:b/>
                <w:bCs/>
                <w:szCs w:val="22"/>
                <w:lang w:val="en-US" w:bidi="th-TH"/>
              </w:rPr>
              <w:t xml:space="preserve">Separate </w:t>
            </w:r>
            <w:r w:rsidRPr="007D3715">
              <w:rPr>
                <w:b/>
                <w:bCs/>
                <w:szCs w:val="22"/>
                <w:lang w:bidi="th-TH"/>
              </w:rPr>
              <w:t>financial statements</w:t>
            </w:r>
          </w:p>
        </w:tc>
      </w:tr>
      <w:tr w:rsidR="00692C5B" w:rsidRPr="004830D9" w14:paraId="052C1A37" w14:textId="77777777" w:rsidTr="0012306B">
        <w:trPr>
          <w:trHeight w:val="278"/>
        </w:trPr>
        <w:tc>
          <w:tcPr>
            <w:tcW w:w="2881" w:type="dxa"/>
          </w:tcPr>
          <w:p w14:paraId="01EFF2E7" w14:textId="77777777" w:rsidR="00692C5B" w:rsidRPr="004830D9" w:rsidRDefault="00692C5B" w:rsidP="00692C5B">
            <w:pPr>
              <w:ind w:left="-14" w:right="-90"/>
              <w:rPr>
                <w:rFonts w:ascii="Times New Roman" w:hAnsi="Times New Roman" w:cs="Times New Roman"/>
                <w:b/>
                <w:bCs/>
                <w:i/>
                <w:iCs/>
                <w:sz w:val="22"/>
                <w:szCs w:val="22"/>
                <w:highlight w:val="cyan"/>
                <w:lang w:val="en-GB"/>
              </w:rPr>
            </w:pPr>
          </w:p>
        </w:tc>
        <w:tc>
          <w:tcPr>
            <w:tcW w:w="273" w:type="dxa"/>
          </w:tcPr>
          <w:p w14:paraId="6D462F41" w14:textId="77777777" w:rsidR="00692C5B" w:rsidRPr="004830D9" w:rsidRDefault="00692C5B" w:rsidP="00692C5B">
            <w:pPr>
              <w:pStyle w:val="acctfourfigures"/>
              <w:tabs>
                <w:tab w:val="left" w:pos="720"/>
              </w:tabs>
              <w:spacing w:line="240" w:lineRule="atLeast"/>
              <w:ind w:left="-42" w:right="-90"/>
              <w:jc w:val="center"/>
              <w:rPr>
                <w:i/>
                <w:iCs/>
                <w:szCs w:val="22"/>
                <w:lang w:val="en-US" w:bidi="th-TH"/>
              </w:rPr>
            </w:pPr>
          </w:p>
        </w:tc>
        <w:tc>
          <w:tcPr>
            <w:tcW w:w="1434" w:type="dxa"/>
          </w:tcPr>
          <w:p w14:paraId="388FB851" w14:textId="146DA7D0" w:rsidR="00692C5B" w:rsidRPr="004830D9" w:rsidRDefault="00692C5B" w:rsidP="00692C5B">
            <w:pPr>
              <w:pStyle w:val="acctfourfigures"/>
              <w:spacing w:line="240" w:lineRule="atLeast"/>
              <w:ind w:left="-43" w:right="-86"/>
              <w:jc w:val="center"/>
              <w:rPr>
                <w:szCs w:val="22"/>
                <w:cs/>
                <w:lang w:val="en-US" w:bidi="th-TH"/>
              </w:rPr>
            </w:pPr>
          </w:p>
        </w:tc>
        <w:tc>
          <w:tcPr>
            <w:tcW w:w="270" w:type="dxa"/>
          </w:tcPr>
          <w:p w14:paraId="7C9ED4F6" w14:textId="77777777" w:rsidR="00692C5B" w:rsidRPr="004830D9" w:rsidRDefault="00692C5B" w:rsidP="00692C5B">
            <w:pPr>
              <w:pStyle w:val="acctfourfigures"/>
              <w:spacing w:line="240" w:lineRule="atLeast"/>
              <w:ind w:left="-43" w:right="-86"/>
              <w:jc w:val="center"/>
              <w:rPr>
                <w:szCs w:val="22"/>
              </w:rPr>
            </w:pPr>
          </w:p>
        </w:tc>
        <w:tc>
          <w:tcPr>
            <w:tcW w:w="1439" w:type="dxa"/>
          </w:tcPr>
          <w:p w14:paraId="745CE3E4" w14:textId="3292743E" w:rsidR="00692C5B" w:rsidRPr="004830D9" w:rsidRDefault="00692C5B" w:rsidP="00692C5B">
            <w:pPr>
              <w:pStyle w:val="acctfourfigures"/>
              <w:tabs>
                <w:tab w:val="left" w:pos="720"/>
                <w:tab w:val="left" w:pos="1030"/>
              </w:tabs>
              <w:spacing w:line="240" w:lineRule="atLeast"/>
              <w:ind w:left="-109" w:right="-86"/>
              <w:jc w:val="center"/>
              <w:rPr>
                <w:szCs w:val="22"/>
              </w:rPr>
            </w:pPr>
            <w:r>
              <w:rPr>
                <w:szCs w:val="22"/>
                <w:lang w:bidi="th-TH"/>
              </w:rPr>
              <w:t>After 1</w:t>
            </w:r>
          </w:p>
        </w:tc>
        <w:tc>
          <w:tcPr>
            <w:tcW w:w="270" w:type="dxa"/>
          </w:tcPr>
          <w:p w14:paraId="2A9F8BDA" w14:textId="77777777" w:rsidR="00692C5B" w:rsidRPr="004830D9" w:rsidRDefault="00692C5B" w:rsidP="00692C5B">
            <w:pPr>
              <w:pStyle w:val="acctfourfigures"/>
              <w:tabs>
                <w:tab w:val="clear" w:pos="765"/>
                <w:tab w:val="decimal" w:pos="796"/>
              </w:tabs>
              <w:spacing w:line="240" w:lineRule="atLeast"/>
              <w:ind w:left="-43" w:right="-86"/>
              <w:jc w:val="center"/>
              <w:rPr>
                <w:szCs w:val="22"/>
              </w:rPr>
            </w:pPr>
          </w:p>
        </w:tc>
        <w:tc>
          <w:tcPr>
            <w:tcW w:w="1243" w:type="dxa"/>
          </w:tcPr>
          <w:p w14:paraId="45C504EF" w14:textId="55DA693C" w:rsidR="00692C5B" w:rsidRPr="004830D9" w:rsidRDefault="00692C5B" w:rsidP="00692C5B">
            <w:pPr>
              <w:pStyle w:val="acctfourfigures"/>
              <w:tabs>
                <w:tab w:val="clear" w:pos="765"/>
                <w:tab w:val="decimal" w:pos="796"/>
                <w:tab w:val="left" w:pos="980"/>
              </w:tabs>
              <w:spacing w:line="240" w:lineRule="atLeast"/>
              <w:ind w:left="-43" w:right="-86"/>
              <w:rPr>
                <w:szCs w:val="22"/>
              </w:rPr>
            </w:pPr>
          </w:p>
        </w:tc>
        <w:tc>
          <w:tcPr>
            <w:tcW w:w="236" w:type="dxa"/>
          </w:tcPr>
          <w:p w14:paraId="325B1D64" w14:textId="77777777" w:rsidR="00692C5B" w:rsidRPr="004830D9" w:rsidRDefault="00692C5B" w:rsidP="00692C5B">
            <w:pPr>
              <w:pStyle w:val="acctfourfigures"/>
              <w:tabs>
                <w:tab w:val="clear" w:pos="765"/>
                <w:tab w:val="decimal" w:pos="796"/>
              </w:tabs>
              <w:spacing w:line="240" w:lineRule="atLeast"/>
              <w:ind w:left="-43" w:right="-86"/>
              <w:jc w:val="center"/>
              <w:rPr>
                <w:szCs w:val="22"/>
              </w:rPr>
            </w:pPr>
          </w:p>
        </w:tc>
        <w:tc>
          <w:tcPr>
            <w:tcW w:w="1224" w:type="dxa"/>
          </w:tcPr>
          <w:p w14:paraId="6C8353A0" w14:textId="77777777" w:rsidR="00692C5B" w:rsidRPr="004830D9" w:rsidRDefault="00692C5B" w:rsidP="00692C5B">
            <w:pPr>
              <w:pStyle w:val="acctfourfigures"/>
              <w:tabs>
                <w:tab w:val="decimal" w:pos="595"/>
              </w:tabs>
              <w:spacing w:line="240" w:lineRule="atLeast"/>
              <w:ind w:left="-43" w:right="-86"/>
              <w:jc w:val="center"/>
              <w:rPr>
                <w:szCs w:val="22"/>
              </w:rPr>
            </w:pPr>
          </w:p>
        </w:tc>
      </w:tr>
      <w:tr w:rsidR="00D10155" w:rsidRPr="004830D9" w14:paraId="2931AAB5" w14:textId="77777777" w:rsidTr="004830D9">
        <w:trPr>
          <w:trHeight w:val="278"/>
        </w:trPr>
        <w:tc>
          <w:tcPr>
            <w:tcW w:w="2881" w:type="dxa"/>
          </w:tcPr>
          <w:p w14:paraId="07F6517A" w14:textId="77777777" w:rsidR="00D10155" w:rsidRPr="004830D9" w:rsidRDefault="00D10155" w:rsidP="00637D08">
            <w:pPr>
              <w:ind w:left="-14" w:right="-90"/>
              <w:rPr>
                <w:rFonts w:ascii="Times New Roman" w:hAnsi="Times New Roman" w:cs="Times New Roman"/>
                <w:b/>
                <w:bCs/>
                <w:i/>
                <w:iCs/>
                <w:sz w:val="22"/>
                <w:szCs w:val="22"/>
                <w:highlight w:val="cyan"/>
                <w:lang w:val="en-GB"/>
              </w:rPr>
            </w:pPr>
          </w:p>
        </w:tc>
        <w:tc>
          <w:tcPr>
            <w:tcW w:w="273" w:type="dxa"/>
          </w:tcPr>
          <w:p w14:paraId="0FA07038" w14:textId="77777777" w:rsidR="00D10155" w:rsidRPr="004830D9" w:rsidRDefault="00D10155" w:rsidP="00637D08">
            <w:pPr>
              <w:pStyle w:val="acctfourfigures"/>
              <w:tabs>
                <w:tab w:val="left" w:pos="720"/>
              </w:tabs>
              <w:spacing w:line="240" w:lineRule="atLeast"/>
              <w:ind w:left="-42" w:right="-90"/>
              <w:jc w:val="center"/>
              <w:rPr>
                <w:i/>
                <w:iCs/>
                <w:szCs w:val="22"/>
                <w:lang w:val="en-US" w:bidi="th-TH"/>
              </w:rPr>
            </w:pPr>
          </w:p>
        </w:tc>
        <w:tc>
          <w:tcPr>
            <w:tcW w:w="1434" w:type="dxa"/>
          </w:tcPr>
          <w:p w14:paraId="18FDBEFB" w14:textId="159976FA" w:rsidR="00D10155" w:rsidRPr="004830D9" w:rsidRDefault="00692C5B" w:rsidP="004830D9">
            <w:pPr>
              <w:pStyle w:val="acctfourfigures"/>
              <w:tabs>
                <w:tab w:val="left" w:pos="720"/>
                <w:tab w:val="left" w:pos="1030"/>
              </w:tabs>
              <w:spacing w:line="240" w:lineRule="atLeast"/>
              <w:ind w:left="-109" w:right="-86"/>
              <w:jc w:val="center"/>
              <w:rPr>
                <w:szCs w:val="22"/>
                <w:cs/>
                <w:lang w:bidi="th-TH"/>
              </w:rPr>
            </w:pPr>
            <w:r>
              <w:rPr>
                <w:szCs w:val="22"/>
                <w:lang w:bidi="th-TH"/>
              </w:rPr>
              <w:t>Within 1</w:t>
            </w:r>
          </w:p>
        </w:tc>
        <w:tc>
          <w:tcPr>
            <w:tcW w:w="270" w:type="dxa"/>
          </w:tcPr>
          <w:p w14:paraId="59946438" w14:textId="77777777" w:rsidR="00D10155" w:rsidRPr="004830D9" w:rsidRDefault="00D10155" w:rsidP="00637D08">
            <w:pPr>
              <w:pStyle w:val="acctfourfigures"/>
              <w:spacing w:line="240" w:lineRule="atLeast"/>
              <w:ind w:left="-43" w:right="-86"/>
              <w:jc w:val="center"/>
              <w:rPr>
                <w:szCs w:val="22"/>
              </w:rPr>
            </w:pPr>
          </w:p>
        </w:tc>
        <w:tc>
          <w:tcPr>
            <w:tcW w:w="1439" w:type="dxa"/>
          </w:tcPr>
          <w:p w14:paraId="2CD5ABA9" w14:textId="765AEDA8" w:rsidR="00D10155" w:rsidRPr="004830D9" w:rsidRDefault="00692C5B" w:rsidP="004830D9">
            <w:pPr>
              <w:pStyle w:val="acctfourfigures"/>
              <w:tabs>
                <w:tab w:val="clear" w:pos="765"/>
                <w:tab w:val="decimal" w:pos="520"/>
              </w:tabs>
              <w:spacing w:line="240" w:lineRule="atLeast"/>
              <w:ind w:left="-43" w:right="70"/>
              <w:jc w:val="center"/>
              <w:rPr>
                <w:szCs w:val="22"/>
                <w:cs/>
                <w:lang w:bidi="th-TH"/>
              </w:rPr>
            </w:pPr>
            <w:r>
              <w:rPr>
                <w:szCs w:val="22"/>
                <w:lang w:bidi="th-TH"/>
              </w:rPr>
              <w:t>year but</w:t>
            </w:r>
          </w:p>
        </w:tc>
        <w:tc>
          <w:tcPr>
            <w:tcW w:w="270" w:type="dxa"/>
          </w:tcPr>
          <w:p w14:paraId="1C273AC7" w14:textId="77777777" w:rsidR="00D10155" w:rsidRPr="004830D9" w:rsidRDefault="00D10155" w:rsidP="00637D08">
            <w:pPr>
              <w:pStyle w:val="acctfourfigures"/>
              <w:tabs>
                <w:tab w:val="clear" w:pos="765"/>
                <w:tab w:val="decimal" w:pos="796"/>
              </w:tabs>
              <w:spacing w:line="240" w:lineRule="atLeast"/>
              <w:ind w:left="-43" w:right="-86"/>
              <w:jc w:val="center"/>
              <w:rPr>
                <w:szCs w:val="22"/>
              </w:rPr>
            </w:pPr>
          </w:p>
        </w:tc>
        <w:tc>
          <w:tcPr>
            <w:tcW w:w="1243" w:type="dxa"/>
          </w:tcPr>
          <w:p w14:paraId="2806A99A" w14:textId="2E5F634F" w:rsidR="00D10155" w:rsidRPr="004830D9" w:rsidRDefault="00692C5B" w:rsidP="00692C5B">
            <w:pPr>
              <w:pStyle w:val="acctfourfigures"/>
              <w:tabs>
                <w:tab w:val="left" w:pos="720"/>
                <w:tab w:val="left" w:pos="1030"/>
              </w:tabs>
              <w:spacing w:line="240" w:lineRule="atLeast"/>
              <w:ind w:left="-109" w:right="-86"/>
              <w:jc w:val="center"/>
              <w:rPr>
                <w:szCs w:val="22"/>
                <w:cs/>
                <w:lang w:bidi="th-TH"/>
              </w:rPr>
            </w:pPr>
            <w:r>
              <w:rPr>
                <w:szCs w:val="22"/>
                <w:lang w:bidi="th-TH"/>
              </w:rPr>
              <w:t>After 5</w:t>
            </w:r>
          </w:p>
        </w:tc>
        <w:tc>
          <w:tcPr>
            <w:tcW w:w="236" w:type="dxa"/>
          </w:tcPr>
          <w:p w14:paraId="22A55376" w14:textId="77777777" w:rsidR="00D10155" w:rsidRPr="004830D9" w:rsidRDefault="00D10155" w:rsidP="00637D08">
            <w:pPr>
              <w:pStyle w:val="acctfourfigures"/>
              <w:tabs>
                <w:tab w:val="clear" w:pos="765"/>
                <w:tab w:val="decimal" w:pos="796"/>
              </w:tabs>
              <w:spacing w:line="240" w:lineRule="atLeast"/>
              <w:ind w:left="-43" w:right="-86"/>
              <w:jc w:val="center"/>
              <w:rPr>
                <w:szCs w:val="22"/>
              </w:rPr>
            </w:pPr>
          </w:p>
        </w:tc>
        <w:tc>
          <w:tcPr>
            <w:tcW w:w="1224" w:type="dxa"/>
          </w:tcPr>
          <w:p w14:paraId="3B7F9987" w14:textId="77777777" w:rsidR="00D10155" w:rsidRPr="004830D9" w:rsidRDefault="00D10155" w:rsidP="00637D08">
            <w:pPr>
              <w:pStyle w:val="acctfourfigures"/>
              <w:tabs>
                <w:tab w:val="decimal" w:pos="595"/>
              </w:tabs>
              <w:spacing w:line="240" w:lineRule="atLeast"/>
              <w:ind w:left="-43" w:right="-86"/>
              <w:jc w:val="center"/>
              <w:rPr>
                <w:szCs w:val="22"/>
              </w:rPr>
            </w:pPr>
          </w:p>
        </w:tc>
      </w:tr>
      <w:tr w:rsidR="00692C5B" w:rsidRPr="004830D9" w14:paraId="01AE1158" w14:textId="77777777" w:rsidTr="004830D9">
        <w:trPr>
          <w:trHeight w:val="278"/>
        </w:trPr>
        <w:tc>
          <w:tcPr>
            <w:tcW w:w="2881" w:type="dxa"/>
          </w:tcPr>
          <w:p w14:paraId="716EB359" w14:textId="77777777" w:rsidR="00692C5B" w:rsidRPr="004830D9" w:rsidRDefault="00692C5B" w:rsidP="00692C5B">
            <w:pPr>
              <w:ind w:left="-14" w:right="-90"/>
              <w:rPr>
                <w:rFonts w:ascii="Times New Roman" w:hAnsi="Times New Roman" w:cs="Times New Roman"/>
                <w:b/>
                <w:bCs/>
                <w:i/>
                <w:iCs/>
                <w:sz w:val="22"/>
                <w:szCs w:val="22"/>
                <w:cs/>
              </w:rPr>
            </w:pPr>
          </w:p>
        </w:tc>
        <w:tc>
          <w:tcPr>
            <w:tcW w:w="273" w:type="dxa"/>
          </w:tcPr>
          <w:p w14:paraId="3EE3561E" w14:textId="77777777" w:rsidR="00692C5B" w:rsidRPr="004830D9" w:rsidRDefault="00692C5B" w:rsidP="00692C5B">
            <w:pPr>
              <w:pStyle w:val="acctfourfigures"/>
              <w:tabs>
                <w:tab w:val="left" w:pos="720"/>
              </w:tabs>
              <w:spacing w:line="240" w:lineRule="atLeast"/>
              <w:ind w:left="-42" w:right="-90"/>
              <w:jc w:val="center"/>
              <w:rPr>
                <w:i/>
                <w:iCs/>
                <w:szCs w:val="22"/>
                <w:lang w:val="en-US" w:bidi="th-TH"/>
              </w:rPr>
            </w:pPr>
          </w:p>
        </w:tc>
        <w:tc>
          <w:tcPr>
            <w:tcW w:w="1434" w:type="dxa"/>
          </w:tcPr>
          <w:p w14:paraId="326B8F3F" w14:textId="3C3CE55B" w:rsidR="00692C5B" w:rsidRPr="004830D9" w:rsidRDefault="00692C5B" w:rsidP="00692C5B">
            <w:pPr>
              <w:pStyle w:val="acctfourfigures"/>
              <w:tabs>
                <w:tab w:val="left" w:pos="720"/>
                <w:tab w:val="left" w:pos="1030"/>
              </w:tabs>
              <w:spacing w:line="240" w:lineRule="atLeast"/>
              <w:ind w:left="-109" w:right="-86"/>
              <w:jc w:val="center"/>
              <w:rPr>
                <w:szCs w:val="22"/>
              </w:rPr>
            </w:pPr>
            <w:r w:rsidRPr="004830D9">
              <w:rPr>
                <w:szCs w:val="22"/>
                <w:lang w:bidi="th-TH"/>
              </w:rPr>
              <w:t>year</w:t>
            </w:r>
          </w:p>
        </w:tc>
        <w:tc>
          <w:tcPr>
            <w:tcW w:w="270" w:type="dxa"/>
          </w:tcPr>
          <w:p w14:paraId="63632F43" w14:textId="77777777" w:rsidR="00692C5B" w:rsidRPr="004830D9" w:rsidRDefault="00692C5B" w:rsidP="00692C5B">
            <w:pPr>
              <w:pStyle w:val="acctfourfigures"/>
              <w:spacing w:line="240" w:lineRule="atLeast"/>
              <w:ind w:left="-43" w:right="-86"/>
              <w:jc w:val="center"/>
              <w:rPr>
                <w:szCs w:val="22"/>
              </w:rPr>
            </w:pPr>
          </w:p>
        </w:tc>
        <w:tc>
          <w:tcPr>
            <w:tcW w:w="1439" w:type="dxa"/>
          </w:tcPr>
          <w:p w14:paraId="6F191333" w14:textId="42C435D2" w:rsidR="00692C5B" w:rsidRPr="004830D9" w:rsidRDefault="00692C5B" w:rsidP="00692C5B">
            <w:pPr>
              <w:pStyle w:val="acctfourfigures"/>
              <w:tabs>
                <w:tab w:val="left" w:pos="720"/>
                <w:tab w:val="left" w:pos="1030"/>
              </w:tabs>
              <w:spacing w:line="240" w:lineRule="atLeast"/>
              <w:ind w:left="-109" w:right="-86"/>
              <w:jc w:val="center"/>
              <w:rPr>
                <w:szCs w:val="22"/>
                <w:cs/>
                <w:lang w:val="en-US" w:bidi="th-TH"/>
              </w:rPr>
            </w:pPr>
            <w:r>
              <w:rPr>
                <w:szCs w:val="22"/>
                <w:lang w:bidi="th-TH"/>
              </w:rPr>
              <w:t>within</w:t>
            </w:r>
            <w:r w:rsidRPr="004830D9">
              <w:rPr>
                <w:szCs w:val="22"/>
                <w:lang w:bidi="th-TH"/>
              </w:rPr>
              <w:t xml:space="preserve"> 5 years</w:t>
            </w:r>
          </w:p>
        </w:tc>
        <w:tc>
          <w:tcPr>
            <w:tcW w:w="270" w:type="dxa"/>
          </w:tcPr>
          <w:p w14:paraId="30028104" w14:textId="77777777" w:rsidR="00692C5B" w:rsidRPr="004830D9" w:rsidRDefault="00692C5B" w:rsidP="00692C5B">
            <w:pPr>
              <w:pStyle w:val="acctfourfigures"/>
              <w:tabs>
                <w:tab w:val="clear" w:pos="765"/>
                <w:tab w:val="decimal" w:pos="796"/>
              </w:tabs>
              <w:spacing w:line="240" w:lineRule="atLeast"/>
              <w:ind w:left="-43" w:right="-86"/>
              <w:jc w:val="center"/>
              <w:rPr>
                <w:szCs w:val="22"/>
              </w:rPr>
            </w:pPr>
          </w:p>
        </w:tc>
        <w:tc>
          <w:tcPr>
            <w:tcW w:w="1243" w:type="dxa"/>
          </w:tcPr>
          <w:p w14:paraId="6B1C4919" w14:textId="055B0DD3" w:rsidR="00692C5B" w:rsidRPr="004830D9" w:rsidRDefault="00692C5B" w:rsidP="00692C5B">
            <w:pPr>
              <w:pStyle w:val="acctfourfigures"/>
              <w:tabs>
                <w:tab w:val="left" w:pos="720"/>
                <w:tab w:val="left" w:pos="1030"/>
              </w:tabs>
              <w:spacing w:line="240" w:lineRule="atLeast"/>
              <w:ind w:left="-109" w:right="-86"/>
              <w:jc w:val="center"/>
              <w:rPr>
                <w:szCs w:val="22"/>
                <w:lang w:bidi="th-TH"/>
              </w:rPr>
            </w:pPr>
            <w:r w:rsidRPr="004830D9">
              <w:rPr>
                <w:szCs w:val="22"/>
                <w:lang w:bidi="th-TH"/>
              </w:rPr>
              <w:t>years</w:t>
            </w:r>
          </w:p>
        </w:tc>
        <w:tc>
          <w:tcPr>
            <w:tcW w:w="236" w:type="dxa"/>
          </w:tcPr>
          <w:p w14:paraId="372D2B56" w14:textId="77777777" w:rsidR="00692C5B" w:rsidRPr="004830D9" w:rsidRDefault="00692C5B" w:rsidP="00692C5B">
            <w:pPr>
              <w:pStyle w:val="acctfourfigures"/>
              <w:tabs>
                <w:tab w:val="clear" w:pos="765"/>
                <w:tab w:val="decimal" w:pos="796"/>
              </w:tabs>
              <w:spacing w:line="240" w:lineRule="atLeast"/>
              <w:ind w:left="-43" w:right="-86"/>
              <w:jc w:val="center"/>
              <w:rPr>
                <w:szCs w:val="22"/>
              </w:rPr>
            </w:pPr>
          </w:p>
        </w:tc>
        <w:tc>
          <w:tcPr>
            <w:tcW w:w="1224" w:type="dxa"/>
          </w:tcPr>
          <w:p w14:paraId="5AE44168" w14:textId="4D1C0ED4" w:rsidR="00692C5B" w:rsidRPr="004830D9" w:rsidRDefault="00692C5B" w:rsidP="00692C5B">
            <w:pPr>
              <w:pStyle w:val="acctfourfigures"/>
              <w:tabs>
                <w:tab w:val="decimal" w:pos="595"/>
              </w:tabs>
              <w:spacing w:line="240" w:lineRule="atLeast"/>
              <w:ind w:right="-86"/>
              <w:jc w:val="center"/>
              <w:rPr>
                <w:szCs w:val="22"/>
                <w:cs/>
                <w:lang w:bidi="th-TH"/>
              </w:rPr>
            </w:pPr>
            <w:r w:rsidRPr="004830D9">
              <w:rPr>
                <w:szCs w:val="22"/>
                <w:lang w:bidi="th-TH"/>
              </w:rPr>
              <w:t>Total</w:t>
            </w:r>
          </w:p>
        </w:tc>
      </w:tr>
      <w:tr w:rsidR="00D10155" w:rsidRPr="004830D9" w14:paraId="76E80E0C" w14:textId="77777777" w:rsidTr="00637D08">
        <w:trPr>
          <w:trHeight w:val="278"/>
        </w:trPr>
        <w:tc>
          <w:tcPr>
            <w:tcW w:w="2881" w:type="dxa"/>
          </w:tcPr>
          <w:p w14:paraId="0DDC194A" w14:textId="77777777" w:rsidR="00D10155" w:rsidRPr="004830D9" w:rsidRDefault="00D10155" w:rsidP="00637D08">
            <w:pPr>
              <w:ind w:left="160" w:right="-90" w:hanging="180"/>
              <w:rPr>
                <w:rFonts w:ascii="Times New Roman" w:hAnsi="Times New Roman" w:cs="Times New Roman"/>
                <w:sz w:val="22"/>
                <w:szCs w:val="22"/>
                <w:highlight w:val="cyan"/>
              </w:rPr>
            </w:pPr>
          </w:p>
        </w:tc>
        <w:tc>
          <w:tcPr>
            <w:tcW w:w="273" w:type="dxa"/>
          </w:tcPr>
          <w:p w14:paraId="4FC2E7D4" w14:textId="77777777" w:rsidR="00D10155" w:rsidRPr="004830D9" w:rsidRDefault="00D10155" w:rsidP="00637D08">
            <w:pPr>
              <w:pStyle w:val="acctfourfigures"/>
              <w:tabs>
                <w:tab w:val="left" w:pos="720"/>
              </w:tabs>
              <w:spacing w:line="240" w:lineRule="atLeast"/>
              <w:ind w:left="-42" w:right="-90"/>
              <w:jc w:val="center"/>
              <w:rPr>
                <w:i/>
                <w:iCs/>
                <w:szCs w:val="22"/>
                <w:cs/>
                <w:lang w:val="en-US" w:bidi="th-TH"/>
              </w:rPr>
            </w:pPr>
          </w:p>
        </w:tc>
        <w:tc>
          <w:tcPr>
            <w:tcW w:w="6116" w:type="dxa"/>
            <w:gridSpan w:val="7"/>
            <w:vAlign w:val="bottom"/>
          </w:tcPr>
          <w:p w14:paraId="0344867D" w14:textId="5F69888B" w:rsidR="00D10155" w:rsidRPr="004830D9" w:rsidRDefault="00692C5B" w:rsidP="00637D08">
            <w:pPr>
              <w:pStyle w:val="acctfourfigures"/>
              <w:tabs>
                <w:tab w:val="clear" w:pos="765"/>
                <w:tab w:val="decimal" w:pos="521"/>
                <w:tab w:val="decimal" w:pos="796"/>
              </w:tabs>
              <w:spacing w:line="240" w:lineRule="atLeast"/>
              <w:ind w:left="-43" w:right="-14"/>
              <w:jc w:val="center"/>
              <w:rPr>
                <w:szCs w:val="22"/>
              </w:rPr>
            </w:pPr>
            <w:r>
              <w:rPr>
                <w:i/>
                <w:iCs/>
                <w:szCs w:val="22"/>
                <w:lang w:bidi="th-TH"/>
              </w:rPr>
              <w:t>(in thousand Baht)</w:t>
            </w:r>
          </w:p>
        </w:tc>
      </w:tr>
      <w:tr w:rsidR="00C95E9C" w:rsidRPr="004830D9" w14:paraId="36B0654F" w14:textId="77777777" w:rsidTr="00637D08">
        <w:trPr>
          <w:trHeight w:val="51"/>
        </w:trPr>
        <w:tc>
          <w:tcPr>
            <w:tcW w:w="2881" w:type="dxa"/>
          </w:tcPr>
          <w:p w14:paraId="3E8C13A3" w14:textId="0DF35827" w:rsidR="00C95E9C" w:rsidRPr="009A2474" w:rsidRDefault="0001795A" w:rsidP="00637D08">
            <w:pPr>
              <w:ind w:right="-90"/>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t xml:space="preserve">At </w:t>
            </w:r>
            <w:r w:rsidR="008811ED" w:rsidRPr="009A2474">
              <w:rPr>
                <w:rFonts w:ascii="Times New Roman" w:hAnsi="Times New Roman" w:cs="Times New Roman"/>
                <w:b/>
                <w:bCs/>
                <w:i/>
                <w:iCs/>
                <w:sz w:val="22"/>
                <w:szCs w:val="22"/>
                <w:lang w:val="en-GB"/>
              </w:rPr>
              <w:t>3</w:t>
            </w:r>
            <w:r w:rsidR="006F109C">
              <w:rPr>
                <w:rFonts w:ascii="Times New Roman" w:hAnsi="Times New Roman" w:cs="Times New Roman"/>
                <w:b/>
                <w:bCs/>
                <w:i/>
                <w:iCs/>
                <w:sz w:val="22"/>
                <w:szCs w:val="22"/>
                <w:lang w:val="en-GB"/>
              </w:rPr>
              <w:t>1</w:t>
            </w:r>
            <w:r w:rsidR="005513B0" w:rsidRPr="009A2474">
              <w:rPr>
                <w:rFonts w:ascii="Times New Roman" w:hAnsi="Times New Roman" w:cs="Times New Roman"/>
                <w:b/>
                <w:bCs/>
                <w:i/>
                <w:iCs/>
                <w:sz w:val="22"/>
                <w:szCs w:val="22"/>
                <w:lang w:val="en-GB"/>
              </w:rPr>
              <w:t xml:space="preserve"> </w:t>
            </w:r>
            <w:r w:rsidR="006F109C">
              <w:rPr>
                <w:rFonts w:ascii="Times New Roman" w:hAnsi="Times New Roman" w:cs="Times New Roman"/>
                <w:b/>
                <w:bCs/>
                <w:i/>
                <w:iCs/>
                <w:sz w:val="22"/>
                <w:szCs w:val="22"/>
                <w:lang w:val="en-GB"/>
              </w:rPr>
              <w:t>March</w:t>
            </w:r>
            <w:r w:rsidR="008811ED" w:rsidRPr="009A2474">
              <w:rPr>
                <w:rFonts w:ascii="Times New Roman" w:hAnsi="Times New Roman" w:cs="Times New Roman"/>
                <w:b/>
                <w:bCs/>
                <w:i/>
                <w:iCs/>
                <w:sz w:val="22"/>
                <w:szCs w:val="22"/>
                <w:lang w:val="en-GB"/>
              </w:rPr>
              <w:t xml:space="preserve"> 202</w:t>
            </w:r>
            <w:r w:rsidR="006F109C">
              <w:rPr>
                <w:rFonts w:ascii="Times New Roman" w:hAnsi="Times New Roman" w:cs="Times New Roman"/>
                <w:b/>
                <w:bCs/>
                <w:i/>
                <w:iCs/>
                <w:sz w:val="22"/>
                <w:szCs w:val="22"/>
                <w:lang w:val="en-GB"/>
              </w:rPr>
              <w:t>4</w:t>
            </w:r>
          </w:p>
        </w:tc>
        <w:tc>
          <w:tcPr>
            <w:tcW w:w="273" w:type="dxa"/>
          </w:tcPr>
          <w:p w14:paraId="1EDA3925" w14:textId="77777777" w:rsidR="00C95E9C" w:rsidRPr="004830D9" w:rsidRDefault="00C95E9C" w:rsidP="00637D08">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34CF0D9E" w14:textId="77777777" w:rsidR="00C95E9C" w:rsidRDefault="00C95E9C" w:rsidP="00637D08">
            <w:pPr>
              <w:pStyle w:val="acctfourfigures"/>
              <w:tabs>
                <w:tab w:val="clear" w:pos="765"/>
                <w:tab w:val="decimal" w:pos="521"/>
                <w:tab w:val="decimal" w:pos="611"/>
              </w:tabs>
              <w:spacing w:line="240" w:lineRule="atLeast"/>
              <w:ind w:left="-43" w:right="68"/>
              <w:jc w:val="right"/>
              <w:rPr>
                <w:szCs w:val="22"/>
              </w:rPr>
            </w:pPr>
          </w:p>
        </w:tc>
        <w:tc>
          <w:tcPr>
            <w:tcW w:w="270" w:type="dxa"/>
          </w:tcPr>
          <w:p w14:paraId="064A43B0" w14:textId="77777777" w:rsidR="00C95E9C" w:rsidRPr="004830D9" w:rsidRDefault="00C95E9C" w:rsidP="00637D08">
            <w:pPr>
              <w:pStyle w:val="acctfourfigures"/>
              <w:tabs>
                <w:tab w:val="clear" w:pos="765"/>
                <w:tab w:val="decimal" w:pos="521"/>
                <w:tab w:val="decimal" w:pos="611"/>
              </w:tabs>
              <w:spacing w:line="240" w:lineRule="atLeast"/>
              <w:ind w:left="-43" w:right="-14"/>
              <w:jc w:val="right"/>
              <w:rPr>
                <w:szCs w:val="22"/>
              </w:rPr>
            </w:pPr>
          </w:p>
        </w:tc>
        <w:tc>
          <w:tcPr>
            <w:tcW w:w="1439" w:type="dxa"/>
            <w:vAlign w:val="bottom"/>
          </w:tcPr>
          <w:p w14:paraId="6A136FE1" w14:textId="77777777" w:rsidR="00C95E9C" w:rsidRPr="004830D9" w:rsidRDefault="00C95E9C" w:rsidP="00637D08">
            <w:pPr>
              <w:pStyle w:val="acctfourfigures"/>
              <w:tabs>
                <w:tab w:val="clear" w:pos="765"/>
                <w:tab w:val="decimal" w:pos="521"/>
                <w:tab w:val="decimal" w:pos="611"/>
              </w:tabs>
              <w:spacing w:line="240" w:lineRule="atLeast"/>
              <w:ind w:left="-43" w:right="73"/>
              <w:jc w:val="right"/>
              <w:rPr>
                <w:szCs w:val="22"/>
              </w:rPr>
            </w:pPr>
          </w:p>
        </w:tc>
        <w:tc>
          <w:tcPr>
            <w:tcW w:w="270" w:type="dxa"/>
          </w:tcPr>
          <w:p w14:paraId="06B80CBE" w14:textId="77777777" w:rsidR="00C95E9C" w:rsidRPr="004830D9" w:rsidRDefault="00C95E9C" w:rsidP="00637D08">
            <w:pPr>
              <w:pStyle w:val="acctfourfigures"/>
              <w:tabs>
                <w:tab w:val="clear" w:pos="765"/>
                <w:tab w:val="decimal" w:pos="701"/>
                <w:tab w:val="decimal" w:pos="796"/>
              </w:tabs>
              <w:spacing w:line="240" w:lineRule="atLeast"/>
              <w:ind w:left="-43" w:right="-86"/>
              <w:jc w:val="right"/>
              <w:rPr>
                <w:szCs w:val="22"/>
              </w:rPr>
            </w:pPr>
          </w:p>
        </w:tc>
        <w:tc>
          <w:tcPr>
            <w:tcW w:w="1243" w:type="dxa"/>
            <w:vAlign w:val="bottom"/>
          </w:tcPr>
          <w:p w14:paraId="5DCD8E1E" w14:textId="77777777" w:rsidR="00C95E9C" w:rsidRPr="004830D9" w:rsidRDefault="00C95E9C" w:rsidP="00637D08">
            <w:pPr>
              <w:pStyle w:val="acctfourfigures"/>
              <w:tabs>
                <w:tab w:val="clear" w:pos="765"/>
                <w:tab w:val="decimal" w:pos="701"/>
                <w:tab w:val="decimal" w:pos="796"/>
              </w:tabs>
              <w:spacing w:line="240" w:lineRule="atLeast"/>
              <w:ind w:left="-43" w:right="49"/>
              <w:jc w:val="right"/>
              <w:rPr>
                <w:szCs w:val="22"/>
              </w:rPr>
            </w:pPr>
          </w:p>
        </w:tc>
        <w:tc>
          <w:tcPr>
            <w:tcW w:w="236" w:type="dxa"/>
            <w:vAlign w:val="bottom"/>
          </w:tcPr>
          <w:p w14:paraId="31D1FE79" w14:textId="77777777" w:rsidR="00C95E9C" w:rsidRPr="004830D9" w:rsidRDefault="00C95E9C" w:rsidP="00637D08">
            <w:pPr>
              <w:pStyle w:val="acctfourfigures"/>
              <w:tabs>
                <w:tab w:val="clear" w:pos="765"/>
                <w:tab w:val="decimal" w:pos="701"/>
                <w:tab w:val="decimal" w:pos="796"/>
              </w:tabs>
              <w:spacing w:line="240" w:lineRule="atLeast"/>
              <w:ind w:left="-43" w:right="-86"/>
              <w:jc w:val="right"/>
              <w:rPr>
                <w:szCs w:val="22"/>
              </w:rPr>
            </w:pPr>
          </w:p>
        </w:tc>
        <w:tc>
          <w:tcPr>
            <w:tcW w:w="1224" w:type="dxa"/>
            <w:vAlign w:val="bottom"/>
          </w:tcPr>
          <w:p w14:paraId="601C3F2C" w14:textId="77777777" w:rsidR="00C95E9C" w:rsidRPr="004830D9" w:rsidRDefault="00C95E9C" w:rsidP="00637D08">
            <w:pPr>
              <w:pStyle w:val="acctfourfigures"/>
              <w:tabs>
                <w:tab w:val="clear" w:pos="765"/>
                <w:tab w:val="decimal" w:pos="521"/>
                <w:tab w:val="decimal" w:pos="796"/>
              </w:tabs>
              <w:spacing w:line="240" w:lineRule="atLeast"/>
              <w:ind w:left="-43" w:right="74"/>
              <w:jc w:val="right"/>
              <w:rPr>
                <w:szCs w:val="22"/>
              </w:rPr>
            </w:pPr>
          </w:p>
        </w:tc>
      </w:tr>
      <w:tr w:rsidR="00CF4F29" w:rsidRPr="004830D9" w14:paraId="5F183F75" w14:textId="77777777" w:rsidTr="001C6627">
        <w:trPr>
          <w:trHeight w:val="51"/>
        </w:trPr>
        <w:tc>
          <w:tcPr>
            <w:tcW w:w="2881" w:type="dxa"/>
          </w:tcPr>
          <w:p w14:paraId="3F6FDBBF" w14:textId="2ECB7D54" w:rsidR="00CF4F29" w:rsidRPr="004830D9" w:rsidRDefault="00CF4F29" w:rsidP="00CF4F29">
            <w:pPr>
              <w:ind w:right="-90"/>
              <w:rPr>
                <w:rFonts w:ascii="Times New Roman" w:hAnsi="Times New Roman" w:cs="Times New Roman"/>
                <w:sz w:val="22"/>
                <w:szCs w:val="22"/>
                <w:cs/>
                <w:lang w:val="en-GB"/>
              </w:rPr>
            </w:pPr>
            <w:r>
              <w:rPr>
                <w:rFonts w:ascii="Times New Roman" w:hAnsi="Times New Roman" w:cs="Times New Roman"/>
                <w:sz w:val="22"/>
                <w:szCs w:val="22"/>
                <w:lang w:val="en-GB"/>
              </w:rPr>
              <w:t>L</w:t>
            </w:r>
            <w:r w:rsidRPr="004830D9">
              <w:rPr>
                <w:rFonts w:ascii="Times New Roman" w:hAnsi="Times New Roman" w:cs="Times New Roman"/>
                <w:sz w:val="22"/>
                <w:szCs w:val="22"/>
                <w:lang w:val="en-GB"/>
              </w:rPr>
              <w:t>ease receivables</w:t>
            </w:r>
          </w:p>
        </w:tc>
        <w:tc>
          <w:tcPr>
            <w:tcW w:w="273" w:type="dxa"/>
          </w:tcPr>
          <w:p w14:paraId="414E02D5" w14:textId="77777777" w:rsidR="00CF4F29" w:rsidRPr="004830D9" w:rsidRDefault="00CF4F29" w:rsidP="00CF4F29">
            <w:pPr>
              <w:pStyle w:val="acctfourfigures"/>
              <w:tabs>
                <w:tab w:val="left" w:pos="720"/>
              </w:tabs>
              <w:spacing w:line="240" w:lineRule="atLeast"/>
              <w:ind w:left="-42" w:right="-90"/>
              <w:jc w:val="center"/>
              <w:rPr>
                <w:i/>
                <w:iCs/>
                <w:szCs w:val="22"/>
                <w:cs/>
                <w:lang w:val="en-US" w:bidi="th-TH"/>
              </w:rPr>
            </w:pPr>
          </w:p>
        </w:tc>
        <w:tc>
          <w:tcPr>
            <w:tcW w:w="1434" w:type="dxa"/>
          </w:tcPr>
          <w:p w14:paraId="68CF740D" w14:textId="4E8AB571" w:rsidR="00CF4F29" w:rsidRPr="004830D9" w:rsidRDefault="00CF4F29" w:rsidP="00CF4F29">
            <w:pPr>
              <w:pStyle w:val="acctfourfigures"/>
              <w:tabs>
                <w:tab w:val="clear" w:pos="765"/>
                <w:tab w:val="decimal" w:pos="521"/>
                <w:tab w:val="decimal" w:pos="611"/>
              </w:tabs>
              <w:spacing w:line="240" w:lineRule="atLeast"/>
              <w:ind w:left="-43" w:right="68"/>
              <w:jc w:val="right"/>
              <w:rPr>
                <w:szCs w:val="22"/>
              </w:rPr>
            </w:pPr>
            <w:r w:rsidRPr="008A0C2A">
              <w:t>21,543</w:t>
            </w:r>
          </w:p>
        </w:tc>
        <w:tc>
          <w:tcPr>
            <w:tcW w:w="270" w:type="dxa"/>
          </w:tcPr>
          <w:p w14:paraId="79A40C48" w14:textId="77777777" w:rsidR="00CF4F29" w:rsidRPr="004830D9" w:rsidRDefault="00CF4F29" w:rsidP="00CF4F29">
            <w:pPr>
              <w:pStyle w:val="acctfourfigures"/>
              <w:tabs>
                <w:tab w:val="clear" w:pos="765"/>
                <w:tab w:val="decimal" w:pos="521"/>
                <w:tab w:val="decimal" w:pos="611"/>
              </w:tabs>
              <w:spacing w:line="240" w:lineRule="atLeast"/>
              <w:ind w:left="-43" w:right="-14"/>
              <w:jc w:val="right"/>
              <w:rPr>
                <w:szCs w:val="22"/>
              </w:rPr>
            </w:pPr>
          </w:p>
        </w:tc>
        <w:tc>
          <w:tcPr>
            <w:tcW w:w="1439" w:type="dxa"/>
          </w:tcPr>
          <w:p w14:paraId="25782623" w14:textId="3A5F7DD4" w:rsidR="00CF4F29" w:rsidRPr="004830D9" w:rsidRDefault="00CF4F29" w:rsidP="00CF4F29">
            <w:pPr>
              <w:pStyle w:val="acctfourfigures"/>
              <w:tabs>
                <w:tab w:val="clear" w:pos="765"/>
                <w:tab w:val="decimal" w:pos="521"/>
                <w:tab w:val="decimal" w:pos="611"/>
              </w:tabs>
              <w:spacing w:line="240" w:lineRule="atLeast"/>
              <w:ind w:left="-43" w:right="73"/>
              <w:jc w:val="right"/>
              <w:rPr>
                <w:szCs w:val="22"/>
              </w:rPr>
            </w:pPr>
            <w:r w:rsidRPr="008A0C2A">
              <w:t>86,174</w:t>
            </w:r>
          </w:p>
        </w:tc>
        <w:tc>
          <w:tcPr>
            <w:tcW w:w="270" w:type="dxa"/>
          </w:tcPr>
          <w:p w14:paraId="0D5BC97C" w14:textId="77777777" w:rsidR="00CF4F29" w:rsidRPr="004830D9" w:rsidRDefault="00CF4F29" w:rsidP="00CF4F29">
            <w:pPr>
              <w:pStyle w:val="acctfourfigures"/>
              <w:tabs>
                <w:tab w:val="clear" w:pos="765"/>
                <w:tab w:val="decimal" w:pos="701"/>
                <w:tab w:val="decimal" w:pos="796"/>
              </w:tabs>
              <w:spacing w:line="240" w:lineRule="atLeast"/>
              <w:ind w:left="-43" w:right="-86"/>
              <w:jc w:val="right"/>
              <w:rPr>
                <w:szCs w:val="22"/>
              </w:rPr>
            </w:pPr>
          </w:p>
        </w:tc>
        <w:tc>
          <w:tcPr>
            <w:tcW w:w="1243" w:type="dxa"/>
          </w:tcPr>
          <w:p w14:paraId="154D5970" w14:textId="7C6AF651" w:rsidR="00CF4F29" w:rsidRPr="004830D9" w:rsidRDefault="00CF4F29" w:rsidP="00CF4F29">
            <w:pPr>
              <w:pStyle w:val="acctfourfigures"/>
              <w:tabs>
                <w:tab w:val="clear" w:pos="765"/>
                <w:tab w:val="decimal" w:pos="701"/>
                <w:tab w:val="decimal" w:pos="796"/>
              </w:tabs>
              <w:spacing w:line="240" w:lineRule="atLeast"/>
              <w:ind w:left="-43" w:right="49"/>
              <w:jc w:val="right"/>
              <w:rPr>
                <w:szCs w:val="22"/>
              </w:rPr>
            </w:pPr>
            <w:r w:rsidRPr="008A0C2A">
              <w:t>154,886</w:t>
            </w:r>
          </w:p>
        </w:tc>
        <w:tc>
          <w:tcPr>
            <w:tcW w:w="236" w:type="dxa"/>
          </w:tcPr>
          <w:p w14:paraId="536CEACA" w14:textId="77777777" w:rsidR="00CF4F29" w:rsidRPr="004830D9" w:rsidRDefault="00CF4F29" w:rsidP="00CF4F29">
            <w:pPr>
              <w:pStyle w:val="acctfourfigures"/>
              <w:tabs>
                <w:tab w:val="clear" w:pos="765"/>
                <w:tab w:val="decimal" w:pos="701"/>
                <w:tab w:val="decimal" w:pos="796"/>
              </w:tabs>
              <w:spacing w:line="240" w:lineRule="atLeast"/>
              <w:ind w:left="-43" w:right="-86"/>
              <w:jc w:val="right"/>
              <w:rPr>
                <w:szCs w:val="22"/>
              </w:rPr>
            </w:pPr>
          </w:p>
        </w:tc>
        <w:tc>
          <w:tcPr>
            <w:tcW w:w="1224" w:type="dxa"/>
          </w:tcPr>
          <w:p w14:paraId="14781DB4" w14:textId="2E788C7E" w:rsidR="00CF4F29" w:rsidRPr="004830D9" w:rsidRDefault="00CF4F29" w:rsidP="00CF4F29">
            <w:pPr>
              <w:pStyle w:val="acctfourfigures"/>
              <w:tabs>
                <w:tab w:val="clear" w:pos="765"/>
                <w:tab w:val="decimal" w:pos="521"/>
                <w:tab w:val="decimal" w:pos="796"/>
              </w:tabs>
              <w:spacing w:line="240" w:lineRule="atLeast"/>
              <w:ind w:left="-43" w:right="74"/>
              <w:jc w:val="right"/>
              <w:rPr>
                <w:szCs w:val="22"/>
              </w:rPr>
            </w:pPr>
            <w:r w:rsidRPr="008A0C2A">
              <w:t>262,603</w:t>
            </w:r>
          </w:p>
        </w:tc>
      </w:tr>
      <w:tr w:rsidR="00CF4F29" w:rsidRPr="004830D9" w14:paraId="202F9DD4" w14:textId="77777777" w:rsidTr="001C6627">
        <w:trPr>
          <w:trHeight w:val="278"/>
        </w:trPr>
        <w:tc>
          <w:tcPr>
            <w:tcW w:w="2881" w:type="dxa"/>
          </w:tcPr>
          <w:p w14:paraId="404746C4" w14:textId="47ACBE8E" w:rsidR="00CF4F29" w:rsidRPr="004830D9" w:rsidRDefault="00CF4F29" w:rsidP="00CF4F29">
            <w:pPr>
              <w:ind w:right="-90"/>
              <w:rPr>
                <w:rFonts w:ascii="Times New Roman" w:hAnsi="Times New Roman" w:cs="Times New Roman"/>
                <w:sz w:val="22"/>
                <w:szCs w:val="22"/>
              </w:rPr>
            </w:pPr>
            <w:r w:rsidRPr="004830D9">
              <w:rPr>
                <w:rFonts w:ascii="Times New Roman" w:hAnsi="Times New Roman" w:cs="Times New Roman"/>
                <w:i/>
                <w:iCs/>
                <w:sz w:val="22"/>
                <w:szCs w:val="22"/>
              </w:rPr>
              <w:t xml:space="preserve">Less </w:t>
            </w:r>
            <w:r w:rsidRPr="004830D9">
              <w:rPr>
                <w:rFonts w:ascii="Times New Roman" w:hAnsi="Times New Roman" w:cs="Times New Roman"/>
                <w:sz w:val="22"/>
                <w:szCs w:val="22"/>
              </w:rPr>
              <w:t>unearned interest</w:t>
            </w:r>
            <w:r>
              <w:rPr>
                <w:rFonts w:ascii="Times New Roman" w:hAnsi="Times New Roman" w:cs="Times New Roman"/>
                <w:sz w:val="22"/>
                <w:szCs w:val="22"/>
              </w:rPr>
              <w:t xml:space="preserve"> income</w:t>
            </w:r>
          </w:p>
        </w:tc>
        <w:tc>
          <w:tcPr>
            <w:tcW w:w="273" w:type="dxa"/>
          </w:tcPr>
          <w:p w14:paraId="0972B030" w14:textId="77777777" w:rsidR="00CF4F29" w:rsidRPr="004830D9" w:rsidRDefault="00CF4F29" w:rsidP="00CF4F29">
            <w:pPr>
              <w:pStyle w:val="acctfourfigures"/>
              <w:tabs>
                <w:tab w:val="left" w:pos="720"/>
              </w:tabs>
              <w:spacing w:line="240" w:lineRule="atLeast"/>
              <w:ind w:left="-42" w:right="-90"/>
              <w:jc w:val="center"/>
              <w:rPr>
                <w:i/>
                <w:iCs/>
                <w:szCs w:val="22"/>
                <w:cs/>
                <w:lang w:val="en-US" w:bidi="th-TH"/>
              </w:rPr>
            </w:pPr>
          </w:p>
        </w:tc>
        <w:tc>
          <w:tcPr>
            <w:tcW w:w="1434" w:type="dxa"/>
            <w:tcBorders>
              <w:bottom w:val="single" w:sz="4" w:space="0" w:color="auto"/>
            </w:tcBorders>
          </w:tcPr>
          <w:p w14:paraId="0FDDD2E5" w14:textId="61B29C68" w:rsidR="00CF4F29" w:rsidRPr="004830D9" w:rsidRDefault="00CF4F29" w:rsidP="00CF4F29">
            <w:pPr>
              <w:pStyle w:val="acctfourfigures"/>
              <w:tabs>
                <w:tab w:val="clear" w:pos="765"/>
                <w:tab w:val="decimal" w:pos="521"/>
                <w:tab w:val="decimal" w:pos="796"/>
              </w:tabs>
              <w:spacing w:line="240" w:lineRule="atLeast"/>
              <w:ind w:left="-43" w:right="-22"/>
              <w:jc w:val="right"/>
              <w:rPr>
                <w:szCs w:val="22"/>
              </w:rPr>
            </w:pPr>
            <w:r w:rsidRPr="008A0C2A">
              <w:t>(11,865)</w:t>
            </w:r>
          </w:p>
        </w:tc>
        <w:tc>
          <w:tcPr>
            <w:tcW w:w="270" w:type="dxa"/>
          </w:tcPr>
          <w:p w14:paraId="4BF04A2C" w14:textId="77777777" w:rsidR="00CF4F29" w:rsidRPr="004830D9" w:rsidRDefault="00CF4F29" w:rsidP="00CF4F29">
            <w:pPr>
              <w:pStyle w:val="acctfourfigures"/>
              <w:tabs>
                <w:tab w:val="clear" w:pos="765"/>
                <w:tab w:val="decimal" w:pos="521"/>
                <w:tab w:val="decimal" w:pos="796"/>
              </w:tabs>
              <w:spacing w:line="240" w:lineRule="atLeast"/>
              <w:ind w:left="-43" w:right="-14"/>
              <w:jc w:val="right"/>
              <w:rPr>
                <w:szCs w:val="22"/>
              </w:rPr>
            </w:pPr>
          </w:p>
        </w:tc>
        <w:tc>
          <w:tcPr>
            <w:tcW w:w="1439" w:type="dxa"/>
            <w:tcBorders>
              <w:bottom w:val="single" w:sz="4" w:space="0" w:color="auto"/>
            </w:tcBorders>
          </w:tcPr>
          <w:p w14:paraId="5C5A4F8D" w14:textId="1C272B6F" w:rsidR="00CF4F29" w:rsidRPr="004830D9" w:rsidRDefault="00CF4F29" w:rsidP="00CF4F29">
            <w:pPr>
              <w:pStyle w:val="acctfourfigures"/>
              <w:tabs>
                <w:tab w:val="clear" w:pos="765"/>
                <w:tab w:val="decimal" w:pos="521"/>
                <w:tab w:val="decimal" w:pos="796"/>
              </w:tabs>
              <w:spacing w:line="240" w:lineRule="atLeast"/>
              <w:ind w:left="-43" w:right="-14"/>
              <w:jc w:val="right"/>
              <w:rPr>
                <w:szCs w:val="22"/>
              </w:rPr>
            </w:pPr>
            <w:r w:rsidRPr="008A0C2A">
              <w:t>(39,860)</w:t>
            </w:r>
          </w:p>
        </w:tc>
        <w:tc>
          <w:tcPr>
            <w:tcW w:w="270" w:type="dxa"/>
          </w:tcPr>
          <w:p w14:paraId="0FAABEB3" w14:textId="77777777" w:rsidR="00CF4F29" w:rsidRPr="004830D9" w:rsidRDefault="00CF4F29" w:rsidP="00CF4F29">
            <w:pPr>
              <w:pStyle w:val="acctfourfigures"/>
              <w:tabs>
                <w:tab w:val="clear" w:pos="765"/>
                <w:tab w:val="decimal" w:pos="701"/>
                <w:tab w:val="decimal" w:pos="796"/>
              </w:tabs>
              <w:spacing w:line="240" w:lineRule="atLeast"/>
              <w:ind w:left="-43" w:right="-86"/>
              <w:jc w:val="right"/>
              <w:rPr>
                <w:szCs w:val="22"/>
              </w:rPr>
            </w:pPr>
          </w:p>
        </w:tc>
        <w:tc>
          <w:tcPr>
            <w:tcW w:w="1243" w:type="dxa"/>
            <w:tcBorders>
              <w:bottom w:val="single" w:sz="4" w:space="0" w:color="auto"/>
            </w:tcBorders>
          </w:tcPr>
          <w:p w14:paraId="246290C7" w14:textId="25B9F926" w:rsidR="00CF4F29" w:rsidRPr="004830D9" w:rsidRDefault="00CF4F29" w:rsidP="00CF4F29">
            <w:pPr>
              <w:pStyle w:val="acctfourfigures"/>
              <w:tabs>
                <w:tab w:val="clear" w:pos="765"/>
                <w:tab w:val="decimal" w:pos="701"/>
                <w:tab w:val="decimal" w:pos="796"/>
              </w:tabs>
              <w:spacing w:line="240" w:lineRule="atLeast"/>
              <w:ind w:left="-43" w:right="-41"/>
              <w:jc w:val="right"/>
              <w:rPr>
                <w:szCs w:val="22"/>
              </w:rPr>
            </w:pPr>
            <w:r w:rsidRPr="008A0C2A">
              <w:t>(37,656)</w:t>
            </w:r>
          </w:p>
        </w:tc>
        <w:tc>
          <w:tcPr>
            <w:tcW w:w="236" w:type="dxa"/>
          </w:tcPr>
          <w:p w14:paraId="7458DB29" w14:textId="77777777" w:rsidR="00CF4F29" w:rsidRPr="004830D9" w:rsidRDefault="00CF4F29" w:rsidP="00CF4F29">
            <w:pPr>
              <w:pStyle w:val="acctfourfigures"/>
              <w:tabs>
                <w:tab w:val="clear" w:pos="765"/>
                <w:tab w:val="decimal" w:pos="701"/>
                <w:tab w:val="decimal" w:pos="796"/>
              </w:tabs>
              <w:spacing w:line="240" w:lineRule="atLeast"/>
              <w:ind w:left="-43"/>
              <w:jc w:val="right"/>
              <w:rPr>
                <w:szCs w:val="22"/>
              </w:rPr>
            </w:pPr>
          </w:p>
        </w:tc>
        <w:tc>
          <w:tcPr>
            <w:tcW w:w="1224" w:type="dxa"/>
            <w:tcBorders>
              <w:bottom w:val="single" w:sz="4" w:space="0" w:color="auto"/>
            </w:tcBorders>
          </w:tcPr>
          <w:p w14:paraId="0FDCAEEE" w14:textId="6A97E6A4" w:rsidR="00CF4F29" w:rsidRPr="004830D9" w:rsidRDefault="00CF4F29" w:rsidP="00CF4F29">
            <w:pPr>
              <w:pStyle w:val="acctfourfigures"/>
              <w:tabs>
                <w:tab w:val="clear" w:pos="765"/>
                <w:tab w:val="decimal" w:pos="521"/>
                <w:tab w:val="decimal" w:pos="754"/>
              </w:tabs>
              <w:spacing w:line="240" w:lineRule="atLeast"/>
              <w:ind w:left="-43" w:right="-16"/>
              <w:jc w:val="right"/>
              <w:rPr>
                <w:szCs w:val="22"/>
              </w:rPr>
            </w:pPr>
            <w:r w:rsidRPr="008A0C2A">
              <w:t>(89,381)</w:t>
            </w:r>
          </w:p>
        </w:tc>
      </w:tr>
      <w:tr w:rsidR="00CF4F29" w:rsidRPr="004830D9" w14:paraId="671BAC06" w14:textId="77777777" w:rsidTr="001C6627">
        <w:trPr>
          <w:trHeight w:val="278"/>
        </w:trPr>
        <w:tc>
          <w:tcPr>
            <w:tcW w:w="2881" w:type="dxa"/>
          </w:tcPr>
          <w:p w14:paraId="5DC69EC9" w14:textId="5723A020" w:rsidR="00CF4F29" w:rsidRPr="004830D9" w:rsidRDefault="00CF4F29" w:rsidP="00CF4F29">
            <w:pPr>
              <w:ind w:left="160" w:right="-90" w:hanging="180"/>
              <w:rPr>
                <w:rFonts w:ascii="Times New Roman" w:hAnsi="Times New Roman" w:cs="Times New Roman"/>
                <w:b/>
                <w:bCs/>
                <w:sz w:val="22"/>
                <w:szCs w:val="22"/>
              </w:rPr>
            </w:pPr>
            <w:r>
              <w:rPr>
                <w:rFonts w:ascii="Times New Roman" w:hAnsi="Times New Roman" w:cs="Times New Roman"/>
                <w:b/>
                <w:bCs/>
                <w:sz w:val="22"/>
                <w:szCs w:val="22"/>
              </w:rPr>
              <w:t>Net</w:t>
            </w:r>
          </w:p>
        </w:tc>
        <w:tc>
          <w:tcPr>
            <w:tcW w:w="273" w:type="dxa"/>
          </w:tcPr>
          <w:p w14:paraId="27C67DE1" w14:textId="77777777" w:rsidR="00CF4F29" w:rsidRPr="004830D9" w:rsidRDefault="00CF4F29" w:rsidP="00CF4F29">
            <w:pPr>
              <w:pStyle w:val="acctfourfigures"/>
              <w:tabs>
                <w:tab w:val="left" w:pos="720"/>
              </w:tabs>
              <w:spacing w:line="240" w:lineRule="atLeast"/>
              <w:ind w:left="-42" w:right="-90"/>
              <w:jc w:val="center"/>
              <w:rPr>
                <w:i/>
                <w:iCs/>
                <w:szCs w:val="22"/>
                <w:cs/>
                <w:lang w:val="en-US" w:bidi="th-TH"/>
              </w:rPr>
            </w:pPr>
          </w:p>
        </w:tc>
        <w:tc>
          <w:tcPr>
            <w:tcW w:w="1434" w:type="dxa"/>
            <w:tcBorders>
              <w:top w:val="single" w:sz="4" w:space="0" w:color="auto"/>
              <w:bottom w:val="double" w:sz="4" w:space="0" w:color="auto"/>
            </w:tcBorders>
          </w:tcPr>
          <w:p w14:paraId="04D7FA0F" w14:textId="6078187D" w:rsidR="00CF4F29" w:rsidRPr="00CF4F29" w:rsidRDefault="00CF4F29" w:rsidP="00CF4F29">
            <w:pPr>
              <w:pStyle w:val="acctfourfigures"/>
              <w:tabs>
                <w:tab w:val="clear" w:pos="765"/>
                <w:tab w:val="decimal" w:pos="521"/>
                <w:tab w:val="decimal" w:pos="611"/>
              </w:tabs>
              <w:spacing w:line="240" w:lineRule="atLeast"/>
              <w:ind w:left="-43" w:right="68"/>
              <w:jc w:val="right"/>
              <w:rPr>
                <w:b/>
                <w:bCs/>
                <w:szCs w:val="22"/>
              </w:rPr>
            </w:pPr>
            <w:r w:rsidRPr="00CF4F29">
              <w:rPr>
                <w:b/>
                <w:bCs/>
              </w:rPr>
              <w:t>9,678</w:t>
            </w:r>
          </w:p>
        </w:tc>
        <w:tc>
          <w:tcPr>
            <w:tcW w:w="270" w:type="dxa"/>
          </w:tcPr>
          <w:p w14:paraId="6CA0B257" w14:textId="77777777" w:rsidR="00CF4F29" w:rsidRPr="00CF4F29" w:rsidRDefault="00CF4F29" w:rsidP="00CF4F29">
            <w:pPr>
              <w:pStyle w:val="acctfourfigures"/>
              <w:tabs>
                <w:tab w:val="clear" w:pos="765"/>
                <w:tab w:val="decimal" w:pos="521"/>
                <w:tab w:val="decimal" w:pos="796"/>
              </w:tabs>
              <w:spacing w:line="240" w:lineRule="atLeast"/>
              <w:ind w:left="-43" w:right="-14"/>
              <w:jc w:val="right"/>
              <w:rPr>
                <w:b/>
                <w:bCs/>
                <w:szCs w:val="22"/>
              </w:rPr>
            </w:pPr>
          </w:p>
        </w:tc>
        <w:tc>
          <w:tcPr>
            <w:tcW w:w="1439" w:type="dxa"/>
            <w:tcBorders>
              <w:top w:val="single" w:sz="4" w:space="0" w:color="auto"/>
              <w:bottom w:val="double" w:sz="4" w:space="0" w:color="auto"/>
            </w:tcBorders>
          </w:tcPr>
          <w:p w14:paraId="6BE6A9D7" w14:textId="7A50575C" w:rsidR="00CF4F29" w:rsidRPr="00CF4F29" w:rsidRDefault="00CF4F29" w:rsidP="00CF4F29">
            <w:pPr>
              <w:pStyle w:val="acctfourfigures"/>
              <w:tabs>
                <w:tab w:val="clear" w:pos="765"/>
                <w:tab w:val="decimal" w:pos="521"/>
                <w:tab w:val="decimal" w:pos="611"/>
              </w:tabs>
              <w:spacing w:line="240" w:lineRule="atLeast"/>
              <w:ind w:left="-43" w:right="73"/>
              <w:jc w:val="right"/>
              <w:rPr>
                <w:b/>
                <w:bCs/>
                <w:szCs w:val="22"/>
              </w:rPr>
            </w:pPr>
            <w:r w:rsidRPr="00CF4F29">
              <w:rPr>
                <w:b/>
                <w:bCs/>
              </w:rPr>
              <w:t>46,314</w:t>
            </w:r>
          </w:p>
        </w:tc>
        <w:tc>
          <w:tcPr>
            <w:tcW w:w="270" w:type="dxa"/>
          </w:tcPr>
          <w:p w14:paraId="0B0E8F3A" w14:textId="77777777" w:rsidR="00CF4F29" w:rsidRPr="00CF4F29" w:rsidRDefault="00CF4F29" w:rsidP="00CF4F29">
            <w:pPr>
              <w:pStyle w:val="acctfourfigures"/>
              <w:tabs>
                <w:tab w:val="clear" w:pos="765"/>
                <w:tab w:val="decimal" w:pos="701"/>
                <w:tab w:val="decimal" w:pos="796"/>
              </w:tabs>
              <w:spacing w:line="240" w:lineRule="atLeast"/>
              <w:ind w:left="-43" w:right="-86"/>
              <w:jc w:val="right"/>
              <w:rPr>
                <w:b/>
                <w:bCs/>
                <w:szCs w:val="22"/>
              </w:rPr>
            </w:pPr>
          </w:p>
        </w:tc>
        <w:tc>
          <w:tcPr>
            <w:tcW w:w="1243" w:type="dxa"/>
            <w:tcBorders>
              <w:top w:val="single" w:sz="4" w:space="0" w:color="auto"/>
              <w:bottom w:val="double" w:sz="4" w:space="0" w:color="auto"/>
            </w:tcBorders>
          </w:tcPr>
          <w:p w14:paraId="489949C2" w14:textId="77347076" w:rsidR="00CF4F29" w:rsidRPr="00CF4F29" w:rsidRDefault="00CF4F29" w:rsidP="00CF4F29">
            <w:pPr>
              <w:pStyle w:val="acctfourfigures"/>
              <w:tabs>
                <w:tab w:val="clear" w:pos="765"/>
                <w:tab w:val="decimal" w:pos="521"/>
                <w:tab w:val="decimal" w:pos="611"/>
              </w:tabs>
              <w:spacing w:line="240" w:lineRule="atLeast"/>
              <w:ind w:left="-43" w:right="73"/>
              <w:jc w:val="right"/>
              <w:rPr>
                <w:b/>
                <w:bCs/>
                <w:szCs w:val="22"/>
              </w:rPr>
            </w:pPr>
            <w:r w:rsidRPr="00CF4F29">
              <w:rPr>
                <w:b/>
                <w:bCs/>
              </w:rPr>
              <w:t>117,230</w:t>
            </w:r>
          </w:p>
        </w:tc>
        <w:tc>
          <w:tcPr>
            <w:tcW w:w="236" w:type="dxa"/>
          </w:tcPr>
          <w:p w14:paraId="3BAF7F54" w14:textId="77777777" w:rsidR="00CF4F29" w:rsidRPr="00CF4F29" w:rsidRDefault="00CF4F29" w:rsidP="00CF4F29">
            <w:pPr>
              <w:pStyle w:val="acctfourfigures"/>
              <w:tabs>
                <w:tab w:val="clear" w:pos="765"/>
                <w:tab w:val="decimal" w:pos="701"/>
                <w:tab w:val="decimal" w:pos="796"/>
              </w:tabs>
              <w:spacing w:line="240" w:lineRule="atLeast"/>
              <w:ind w:left="-43"/>
              <w:jc w:val="right"/>
              <w:rPr>
                <w:b/>
                <w:bCs/>
                <w:szCs w:val="22"/>
              </w:rPr>
            </w:pPr>
          </w:p>
        </w:tc>
        <w:tc>
          <w:tcPr>
            <w:tcW w:w="1224" w:type="dxa"/>
            <w:tcBorders>
              <w:top w:val="single" w:sz="4" w:space="0" w:color="auto"/>
              <w:bottom w:val="double" w:sz="4" w:space="0" w:color="auto"/>
            </w:tcBorders>
          </w:tcPr>
          <w:p w14:paraId="56B489EA" w14:textId="31CB4B71" w:rsidR="00CF4F29" w:rsidRPr="00CF4F29" w:rsidRDefault="00CF4F29" w:rsidP="00CF4F29">
            <w:pPr>
              <w:pStyle w:val="acctfourfigures"/>
              <w:tabs>
                <w:tab w:val="clear" w:pos="765"/>
                <w:tab w:val="decimal" w:pos="521"/>
                <w:tab w:val="decimal" w:pos="611"/>
              </w:tabs>
              <w:spacing w:line="240" w:lineRule="atLeast"/>
              <w:ind w:left="-43" w:right="73"/>
              <w:jc w:val="right"/>
              <w:rPr>
                <w:b/>
                <w:bCs/>
                <w:szCs w:val="22"/>
              </w:rPr>
            </w:pPr>
            <w:r w:rsidRPr="00CF4F29">
              <w:rPr>
                <w:b/>
                <w:bCs/>
              </w:rPr>
              <w:t>173,222</w:t>
            </w:r>
          </w:p>
        </w:tc>
      </w:tr>
      <w:tr w:rsidR="00ED0665" w:rsidRPr="004830D9" w14:paraId="7F6958B3" w14:textId="77777777" w:rsidTr="007E6988">
        <w:trPr>
          <w:trHeight w:val="51"/>
        </w:trPr>
        <w:tc>
          <w:tcPr>
            <w:tcW w:w="2881" w:type="dxa"/>
          </w:tcPr>
          <w:p w14:paraId="6975A1FF" w14:textId="77777777" w:rsidR="00ED0665" w:rsidRDefault="00ED0665" w:rsidP="007E6988">
            <w:pPr>
              <w:ind w:right="-90"/>
              <w:rPr>
                <w:rFonts w:ascii="Times New Roman" w:hAnsi="Times New Roman" w:cs="Times New Roman"/>
                <w:i/>
                <w:iCs/>
                <w:sz w:val="22"/>
                <w:szCs w:val="22"/>
                <w:lang w:val="en-GB"/>
              </w:rPr>
            </w:pPr>
          </w:p>
        </w:tc>
        <w:tc>
          <w:tcPr>
            <w:tcW w:w="273" w:type="dxa"/>
          </w:tcPr>
          <w:p w14:paraId="60D4B197" w14:textId="77777777" w:rsidR="00ED0665" w:rsidRPr="004830D9" w:rsidRDefault="00ED0665" w:rsidP="007E6988">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5AADD4A8" w14:textId="77777777" w:rsidR="00ED0665" w:rsidRDefault="00ED0665" w:rsidP="007E6988">
            <w:pPr>
              <w:pStyle w:val="acctfourfigures"/>
              <w:tabs>
                <w:tab w:val="clear" w:pos="765"/>
                <w:tab w:val="decimal" w:pos="521"/>
                <w:tab w:val="decimal" w:pos="611"/>
              </w:tabs>
              <w:spacing w:line="240" w:lineRule="atLeast"/>
              <w:ind w:left="-43" w:right="68"/>
              <w:jc w:val="right"/>
              <w:rPr>
                <w:szCs w:val="22"/>
              </w:rPr>
            </w:pPr>
          </w:p>
        </w:tc>
        <w:tc>
          <w:tcPr>
            <w:tcW w:w="270" w:type="dxa"/>
          </w:tcPr>
          <w:p w14:paraId="59C412F6" w14:textId="77777777" w:rsidR="00ED0665" w:rsidRPr="004830D9" w:rsidRDefault="00ED0665" w:rsidP="007E6988">
            <w:pPr>
              <w:pStyle w:val="acctfourfigures"/>
              <w:tabs>
                <w:tab w:val="clear" w:pos="765"/>
                <w:tab w:val="decimal" w:pos="521"/>
                <w:tab w:val="decimal" w:pos="611"/>
              </w:tabs>
              <w:spacing w:line="240" w:lineRule="atLeast"/>
              <w:ind w:left="-43" w:right="-14"/>
              <w:jc w:val="right"/>
              <w:rPr>
                <w:szCs w:val="22"/>
              </w:rPr>
            </w:pPr>
          </w:p>
        </w:tc>
        <w:tc>
          <w:tcPr>
            <w:tcW w:w="1439" w:type="dxa"/>
            <w:vAlign w:val="bottom"/>
          </w:tcPr>
          <w:p w14:paraId="521850B7" w14:textId="77777777" w:rsidR="00ED0665" w:rsidRPr="004830D9" w:rsidRDefault="00ED0665" w:rsidP="007E6988">
            <w:pPr>
              <w:pStyle w:val="acctfourfigures"/>
              <w:tabs>
                <w:tab w:val="clear" w:pos="765"/>
                <w:tab w:val="decimal" w:pos="521"/>
                <w:tab w:val="decimal" w:pos="611"/>
              </w:tabs>
              <w:spacing w:line="240" w:lineRule="atLeast"/>
              <w:ind w:left="-43" w:right="73"/>
              <w:jc w:val="right"/>
              <w:rPr>
                <w:szCs w:val="22"/>
              </w:rPr>
            </w:pPr>
          </w:p>
        </w:tc>
        <w:tc>
          <w:tcPr>
            <w:tcW w:w="270" w:type="dxa"/>
          </w:tcPr>
          <w:p w14:paraId="09DD6529" w14:textId="77777777" w:rsidR="00ED0665" w:rsidRPr="004830D9" w:rsidRDefault="00ED0665" w:rsidP="007E6988">
            <w:pPr>
              <w:pStyle w:val="acctfourfigures"/>
              <w:tabs>
                <w:tab w:val="clear" w:pos="765"/>
                <w:tab w:val="decimal" w:pos="701"/>
                <w:tab w:val="decimal" w:pos="796"/>
              </w:tabs>
              <w:spacing w:line="240" w:lineRule="atLeast"/>
              <w:ind w:left="-43" w:right="-86"/>
              <w:jc w:val="right"/>
              <w:rPr>
                <w:szCs w:val="22"/>
              </w:rPr>
            </w:pPr>
          </w:p>
        </w:tc>
        <w:tc>
          <w:tcPr>
            <w:tcW w:w="1243" w:type="dxa"/>
            <w:vAlign w:val="bottom"/>
          </w:tcPr>
          <w:p w14:paraId="0D7E7FDC" w14:textId="77777777" w:rsidR="00ED0665" w:rsidRPr="004830D9" w:rsidRDefault="00ED0665" w:rsidP="007E6988">
            <w:pPr>
              <w:pStyle w:val="acctfourfigures"/>
              <w:tabs>
                <w:tab w:val="clear" w:pos="765"/>
                <w:tab w:val="decimal" w:pos="701"/>
                <w:tab w:val="decimal" w:pos="796"/>
              </w:tabs>
              <w:spacing w:line="240" w:lineRule="atLeast"/>
              <w:ind w:left="-43" w:right="49"/>
              <w:jc w:val="right"/>
              <w:rPr>
                <w:szCs w:val="22"/>
              </w:rPr>
            </w:pPr>
          </w:p>
        </w:tc>
        <w:tc>
          <w:tcPr>
            <w:tcW w:w="236" w:type="dxa"/>
            <w:vAlign w:val="bottom"/>
          </w:tcPr>
          <w:p w14:paraId="48FBC39C" w14:textId="77777777" w:rsidR="00ED0665" w:rsidRPr="004830D9" w:rsidRDefault="00ED0665" w:rsidP="007E6988">
            <w:pPr>
              <w:pStyle w:val="acctfourfigures"/>
              <w:tabs>
                <w:tab w:val="clear" w:pos="765"/>
                <w:tab w:val="decimal" w:pos="701"/>
                <w:tab w:val="decimal" w:pos="796"/>
              </w:tabs>
              <w:spacing w:line="240" w:lineRule="atLeast"/>
              <w:ind w:left="-43" w:right="-86"/>
              <w:jc w:val="right"/>
              <w:rPr>
                <w:szCs w:val="22"/>
              </w:rPr>
            </w:pPr>
          </w:p>
        </w:tc>
        <w:tc>
          <w:tcPr>
            <w:tcW w:w="1224" w:type="dxa"/>
            <w:vAlign w:val="bottom"/>
          </w:tcPr>
          <w:p w14:paraId="7D8C0359" w14:textId="77777777" w:rsidR="00ED0665" w:rsidRPr="004830D9" w:rsidRDefault="00ED0665" w:rsidP="007E6988">
            <w:pPr>
              <w:pStyle w:val="acctfourfigures"/>
              <w:tabs>
                <w:tab w:val="clear" w:pos="765"/>
                <w:tab w:val="decimal" w:pos="521"/>
                <w:tab w:val="decimal" w:pos="796"/>
              </w:tabs>
              <w:spacing w:line="240" w:lineRule="atLeast"/>
              <w:ind w:left="-43" w:right="74"/>
              <w:jc w:val="right"/>
              <w:rPr>
                <w:szCs w:val="22"/>
              </w:rPr>
            </w:pPr>
          </w:p>
        </w:tc>
      </w:tr>
      <w:tr w:rsidR="00ED0665" w:rsidRPr="004830D9" w14:paraId="3CD762A9" w14:textId="77777777" w:rsidTr="00AB1877">
        <w:trPr>
          <w:trHeight w:val="51"/>
        </w:trPr>
        <w:tc>
          <w:tcPr>
            <w:tcW w:w="2881" w:type="dxa"/>
          </w:tcPr>
          <w:p w14:paraId="3A3076CB" w14:textId="298813FB" w:rsidR="00ED0665" w:rsidRPr="009A2474" w:rsidRDefault="0001795A" w:rsidP="00ED0665">
            <w:pPr>
              <w:ind w:right="-90"/>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t xml:space="preserve">At </w:t>
            </w:r>
            <w:r w:rsidR="00ED0665" w:rsidRPr="009A2474">
              <w:rPr>
                <w:rFonts w:ascii="Times New Roman" w:hAnsi="Times New Roman" w:cs="Times New Roman"/>
                <w:b/>
                <w:bCs/>
                <w:i/>
                <w:iCs/>
                <w:sz w:val="22"/>
                <w:szCs w:val="22"/>
                <w:lang w:val="en-GB"/>
              </w:rPr>
              <w:t>31 December 202</w:t>
            </w:r>
            <w:r w:rsidR="006F109C">
              <w:rPr>
                <w:rFonts w:ascii="Times New Roman" w:hAnsi="Times New Roman" w:cs="Times New Roman"/>
                <w:b/>
                <w:bCs/>
                <w:i/>
                <w:iCs/>
                <w:sz w:val="22"/>
                <w:szCs w:val="22"/>
                <w:lang w:val="en-GB"/>
              </w:rPr>
              <w:t>3</w:t>
            </w:r>
          </w:p>
        </w:tc>
        <w:tc>
          <w:tcPr>
            <w:tcW w:w="273" w:type="dxa"/>
          </w:tcPr>
          <w:p w14:paraId="704A2AC7" w14:textId="77777777" w:rsidR="00ED0665" w:rsidRPr="004830D9" w:rsidRDefault="00ED0665" w:rsidP="00ED0665">
            <w:pPr>
              <w:pStyle w:val="acctfourfigures"/>
              <w:tabs>
                <w:tab w:val="left" w:pos="720"/>
              </w:tabs>
              <w:spacing w:line="240" w:lineRule="atLeast"/>
              <w:ind w:left="-42" w:right="-90"/>
              <w:jc w:val="center"/>
              <w:rPr>
                <w:i/>
                <w:iCs/>
                <w:szCs w:val="22"/>
                <w:cs/>
                <w:lang w:val="en-US" w:bidi="th-TH"/>
              </w:rPr>
            </w:pPr>
          </w:p>
        </w:tc>
        <w:tc>
          <w:tcPr>
            <w:tcW w:w="1434" w:type="dxa"/>
          </w:tcPr>
          <w:p w14:paraId="6857F6BF" w14:textId="6DD1F6F1" w:rsidR="00ED0665" w:rsidRDefault="00ED0665" w:rsidP="00ED0665">
            <w:pPr>
              <w:pStyle w:val="acctfourfigures"/>
              <w:tabs>
                <w:tab w:val="clear" w:pos="765"/>
                <w:tab w:val="decimal" w:pos="521"/>
                <w:tab w:val="decimal" w:pos="611"/>
              </w:tabs>
              <w:spacing w:line="240" w:lineRule="atLeast"/>
              <w:ind w:left="-43" w:right="68"/>
              <w:jc w:val="right"/>
              <w:rPr>
                <w:szCs w:val="22"/>
              </w:rPr>
            </w:pPr>
          </w:p>
        </w:tc>
        <w:tc>
          <w:tcPr>
            <w:tcW w:w="270" w:type="dxa"/>
          </w:tcPr>
          <w:p w14:paraId="11A1F14E" w14:textId="77777777" w:rsidR="00ED0665" w:rsidRPr="004830D9" w:rsidRDefault="00ED0665" w:rsidP="00ED0665">
            <w:pPr>
              <w:pStyle w:val="acctfourfigures"/>
              <w:tabs>
                <w:tab w:val="clear" w:pos="765"/>
                <w:tab w:val="decimal" w:pos="521"/>
                <w:tab w:val="decimal" w:pos="611"/>
              </w:tabs>
              <w:spacing w:line="240" w:lineRule="atLeast"/>
              <w:ind w:left="-43" w:right="-14"/>
              <w:jc w:val="right"/>
              <w:rPr>
                <w:szCs w:val="22"/>
              </w:rPr>
            </w:pPr>
          </w:p>
        </w:tc>
        <w:tc>
          <w:tcPr>
            <w:tcW w:w="1439" w:type="dxa"/>
          </w:tcPr>
          <w:p w14:paraId="0CB2F0BD" w14:textId="3F2E49CC" w:rsidR="00ED0665" w:rsidRPr="004830D9" w:rsidRDefault="00ED0665" w:rsidP="00ED0665">
            <w:pPr>
              <w:pStyle w:val="acctfourfigures"/>
              <w:tabs>
                <w:tab w:val="clear" w:pos="765"/>
                <w:tab w:val="decimal" w:pos="521"/>
                <w:tab w:val="decimal" w:pos="611"/>
              </w:tabs>
              <w:spacing w:line="240" w:lineRule="atLeast"/>
              <w:ind w:left="-43" w:right="73"/>
              <w:jc w:val="right"/>
              <w:rPr>
                <w:szCs w:val="22"/>
              </w:rPr>
            </w:pPr>
          </w:p>
        </w:tc>
        <w:tc>
          <w:tcPr>
            <w:tcW w:w="270" w:type="dxa"/>
          </w:tcPr>
          <w:p w14:paraId="47CA4D5D" w14:textId="77777777" w:rsidR="00ED0665" w:rsidRPr="004830D9" w:rsidRDefault="00ED0665" w:rsidP="00ED0665">
            <w:pPr>
              <w:pStyle w:val="acctfourfigures"/>
              <w:tabs>
                <w:tab w:val="clear" w:pos="765"/>
                <w:tab w:val="decimal" w:pos="701"/>
                <w:tab w:val="decimal" w:pos="796"/>
              </w:tabs>
              <w:spacing w:line="240" w:lineRule="atLeast"/>
              <w:ind w:left="-43" w:right="-86"/>
              <w:jc w:val="right"/>
              <w:rPr>
                <w:szCs w:val="22"/>
              </w:rPr>
            </w:pPr>
          </w:p>
        </w:tc>
        <w:tc>
          <w:tcPr>
            <w:tcW w:w="1243" w:type="dxa"/>
          </w:tcPr>
          <w:p w14:paraId="3706C64C" w14:textId="769EA509" w:rsidR="00ED0665" w:rsidRPr="004830D9" w:rsidRDefault="00ED0665" w:rsidP="00ED0665">
            <w:pPr>
              <w:pStyle w:val="acctfourfigures"/>
              <w:tabs>
                <w:tab w:val="clear" w:pos="765"/>
                <w:tab w:val="decimal" w:pos="701"/>
                <w:tab w:val="decimal" w:pos="796"/>
              </w:tabs>
              <w:spacing w:line="240" w:lineRule="atLeast"/>
              <w:ind w:left="-43" w:right="49"/>
              <w:jc w:val="right"/>
              <w:rPr>
                <w:szCs w:val="22"/>
              </w:rPr>
            </w:pPr>
          </w:p>
        </w:tc>
        <w:tc>
          <w:tcPr>
            <w:tcW w:w="236" w:type="dxa"/>
          </w:tcPr>
          <w:p w14:paraId="19F21F76" w14:textId="77777777" w:rsidR="00ED0665" w:rsidRPr="004830D9" w:rsidRDefault="00ED0665" w:rsidP="00ED0665">
            <w:pPr>
              <w:pStyle w:val="acctfourfigures"/>
              <w:tabs>
                <w:tab w:val="clear" w:pos="765"/>
                <w:tab w:val="decimal" w:pos="701"/>
                <w:tab w:val="decimal" w:pos="796"/>
              </w:tabs>
              <w:spacing w:line="240" w:lineRule="atLeast"/>
              <w:ind w:left="-43" w:right="-86"/>
              <w:jc w:val="right"/>
              <w:rPr>
                <w:szCs w:val="22"/>
              </w:rPr>
            </w:pPr>
          </w:p>
        </w:tc>
        <w:tc>
          <w:tcPr>
            <w:tcW w:w="1224" w:type="dxa"/>
          </w:tcPr>
          <w:p w14:paraId="78ADC123" w14:textId="5C279C28" w:rsidR="00ED0665" w:rsidRPr="004830D9" w:rsidRDefault="00ED0665" w:rsidP="00ED0665">
            <w:pPr>
              <w:pStyle w:val="acctfourfigures"/>
              <w:tabs>
                <w:tab w:val="clear" w:pos="765"/>
                <w:tab w:val="decimal" w:pos="521"/>
                <w:tab w:val="decimal" w:pos="796"/>
              </w:tabs>
              <w:spacing w:line="240" w:lineRule="atLeast"/>
              <w:ind w:left="-43" w:right="74"/>
              <w:jc w:val="right"/>
              <w:rPr>
                <w:szCs w:val="22"/>
              </w:rPr>
            </w:pPr>
          </w:p>
        </w:tc>
      </w:tr>
      <w:tr w:rsidR="006F109C" w:rsidRPr="004830D9" w14:paraId="39A92641" w14:textId="77777777" w:rsidTr="007C5233">
        <w:trPr>
          <w:trHeight w:val="51"/>
        </w:trPr>
        <w:tc>
          <w:tcPr>
            <w:tcW w:w="2881" w:type="dxa"/>
          </w:tcPr>
          <w:p w14:paraId="2DF0CC7B" w14:textId="77777777" w:rsidR="006F109C" w:rsidRPr="004830D9" w:rsidRDefault="006F109C" w:rsidP="006F109C">
            <w:pPr>
              <w:ind w:right="-90"/>
              <w:rPr>
                <w:rFonts w:ascii="Times New Roman" w:hAnsi="Times New Roman" w:cs="Times New Roman"/>
                <w:sz w:val="22"/>
                <w:szCs w:val="22"/>
                <w:cs/>
                <w:lang w:val="en-GB"/>
              </w:rPr>
            </w:pPr>
            <w:r>
              <w:rPr>
                <w:rFonts w:ascii="Times New Roman" w:hAnsi="Times New Roman" w:cs="Times New Roman"/>
                <w:sz w:val="22"/>
                <w:szCs w:val="22"/>
                <w:lang w:val="en-GB"/>
              </w:rPr>
              <w:t>L</w:t>
            </w:r>
            <w:r w:rsidRPr="004830D9">
              <w:rPr>
                <w:rFonts w:ascii="Times New Roman" w:hAnsi="Times New Roman" w:cs="Times New Roman"/>
                <w:sz w:val="22"/>
                <w:szCs w:val="22"/>
                <w:lang w:val="en-GB"/>
              </w:rPr>
              <w:t>ease receivables</w:t>
            </w:r>
          </w:p>
        </w:tc>
        <w:tc>
          <w:tcPr>
            <w:tcW w:w="273" w:type="dxa"/>
          </w:tcPr>
          <w:p w14:paraId="09E1516B" w14:textId="77777777" w:rsidR="006F109C" w:rsidRPr="004830D9" w:rsidRDefault="006F109C" w:rsidP="006F109C">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23FD3B55" w14:textId="52A4171F" w:rsidR="006F109C" w:rsidRPr="004830D9" w:rsidRDefault="006F109C" w:rsidP="006F109C">
            <w:pPr>
              <w:pStyle w:val="acctfourfigures"/>
              <w:tabs>
                <w:tab w:val="clear" w:pos="765"/>
                <w:tab w:val="decimal" w:pos="521"/>
                <w:tab w:val="decimal" w:pos="611"/>
              </w:tabs>
              <w:spacing w:line="240" w:lineRule="atLeast"/>
              <w:ind w:left="-43" w:right="68"/>
              <w:jc w:val="right"/>
              <w:rPr>
                <w:szCs w:val="22"/>
              </w:rPr>
            </w:pPr>
            <w:r w:rsidRPr="00C5529E">
              <w:rPr>
                <w:szCs w:val="22"/>
              </w:rPr>
              <w:t>13,873</w:t>
            </w:r>
          </w:p>
        </w:tc>
        <w:tc>
          <w:tcPr>
            <w:tcW w:w="270" w:type="dxa"/>
          </w:tcPr>
          <w:p w14:paraId="44D9EDF7" w14:textId="77777777" w:rsidR="006F109C" w:rsidRPr="004830D9" w:rsidRDefault="006F109C" w:rsidP="006F109C">
            <w:pPr>
              <w:pStyle w:val="acctfourfigures"/>
              <w:tabs>
                <w:tab w:val="clear" w:pos="765"/>
                <w:tab w:val="decimal" w:pos="521"/>
                <w:tab w:val="decimal" w:pos="611"/>
              </w:tabs>
              <w:spacing w:line="240" w:lineRule="atLeast"/>
              <w:ind w:left="-43" w:right="-14"/>
              <w:jc w:val="right"/>
              <w:rPr>
                <w:szCs w:val="22"/>
              </w:rPr>
            </w:pPr>
          </w:p>
        </w:tc>
        <w:tc>
          <w:tcPr>
            <w:tcW w:w="1439" w:type="dxa"/>
            <w:vAlign w:val="bottom"/>
          </w:tcPr>
          <w:p w14:paraId="778AFE82" w14:textId="3A3C4770" w:rsidR="006F109C" w:rsidRPr="004830D9" w:rsidRDefault="006F109C" w:rsidP="006F109C">
            <w:pPr>
              <w:pStyle w:val="acctfourfigures"/>
              <w:tabs>
                <w:tab w:val="clear" w:pos="765"/>
                <w:tab w:val="decimal" w:pos="521"/>
                <w:tab w:val="decimal" w:pos="611"/>
              </w:tabs>
              <w:spacing w:line="240" w:lineRule="atLeast"/>
              <w:ind w:left="-43" w:right="73"/>
              <w:jc w:val="right"/>
              <w:rPr>
                <w:szCs w:val="22"/>
              </w:rPr>
            </w:pPr>
            <w:r w:rsidRPr="00C5529E">
              <w:rPr>
                <w:rFonts w:cs="Angsana New"/>
                <w:szCs w:val="28"/>
                <w:lang w:val="en-US" w:bidi="th-TH"/>
              </w:rPr>
              <w:t>55,492</w:t>
            </w:r>
          </w:p>
        </w:tc>
        <w:tc>
          <w:tcPr>
            <w:tcW w:w="270" w:type="dxa"/>
          </w:tcPr>
          <w:p w14:paraId="2A52C301" w14:textId="77777777" w:rsidR="006F109C" w:rsidRPr="004830D9" w:rsidRDefault="006F109C" w:rsidP="006F109C">
            <w:pPr>
              <w:pStyle w:val="acctfourfigures"/>
              <w:tabs>
                <w:tab w:val="clear" w:pos="765"/>
                <w:tab w:val="decimal" w:pos="701"/>
                <w:tab w:val="decimal" w:pos="796"/>
              </w:tabs>
              <w:spacing w:line="240" w:lineRule="atLeast"/>
              <w:ind w:left="-43" w:right="-86"/>
              <w:jc w:val="right"/>
              <w:rPr>
                <w:szCs w:val="22"/>
              </w:rPr>
            </w:pPr>
          </w:p>
        </w:tc>
        <w:tc>
          <w:tcPr>
            <w:tcW w:w="1243" w:type="dxa"/>
            <w:vAlign w:val="bottom"/>
          </w:tcPr>
          <w:p w14:paraId="440FC7EB" w14:textId="0B59C09E" w:rsidR="006F109C" w:rsidRPr="004830D9" w:rsidRDefault="006F109C" w:rsidP="006F109C">
            <w:pPr>
              <w:pStyle w:val="acctfourfigures"/>
              <w:tabs>
                <w:tab w:val="clear" w:pos="765"/>
                <w:tab w:val="decimal" w:pos="701"/>
                <w:tab w:val="decimal" w:pos="796"/>
              </w:tabs>
              <w:spacing w:line="240" w:lineRule="atLeast"/>
              <w:ind w:left="-43" w:right="49"/>
              <w:jc w:val="right"/>
              <w:rPr>
                <w:szCs w:val="22"/>
              </w:rPr>
            </w:pPr>
            <w:r w:rsidRPr="00C5529E">
              <w:rPr>
                <w:rFonts w:cs="Angsana New"/>
                <w:szCs w:val="28"/>
                <w:lang w:val="en-US" w:bidi="th-TH"/>
              </w:rPr>
              <w:t>115,802</w:t>
            </w:r>
          </w:p>
        </w:tc>
        <w:tc>
          <w:tcPr>
            <w:tcW w:w="236" w:type="dxa"/>
            <w:vAlign w:val="bottom"/>
          </w:tcPr>
          <w:p w14:paraId="2C7551F2" w14:textId="77777777" w:rsidR="006F109C" w:rsidRPr="004830D9" w:rsidRDefault="006F109C" w:rsidP="006F109C">
            <w:pPr>
              <w:pStyle w:val="acctfourfigures"/>
              <w:tabs>
                <w:tab w:val="clear" w:pos="765"/>
                <w:tab w:val="decimal" w:pos="701"/>
                <w:tab w:val="decimal" w:pos="796"/>
              </w:tabs>
              <w:spacing w:line="240" w:lineRule="atLeast"/>
              <w:ind w:left="-43" w:right="-86"/>
              <w:jc w:val="right"/>
              <w:rPr>
                <w:szCs w:val="22"/>
              </w:rPr>
            </w:pPr>
          </w:p>
        </w:tc>
        <w:tc>
          <w:tcPr>
            <w:tcW w:w="1224" w:type="dxa"/>
            <w:vAlign w:val="bottom"/>
          </w:tcPr>
          <w:p w14:paraId="2BD58702" w14:textId="4BC5AD10" w:rsidR="006F109C" w:rsidRPr="004830D9" w:rsidRDefault="006F109C" w:rsidP="006F109C">
            <w:pPr>
              <w:pStyle w:val="acctfourfigures"/>
              <w:tabs>
                <w:tab w:val="clear" w:pos="765"/>
                <w:tab w:val="decimal" w:pos="521"/>
                <w:tab w:val="decimal" w:pos="796"/>
              </w:tabs>
              <w:spacing w:line="240" w:lineRule="atLeast"/>
              <w:ind w:left="-43" w:right="74"/>
              <w:jc w:val="right"/>
              <w:rPr>
                <w:szCs w:val="22"/>
              </w:rPr>
            </w:pPr>
            <w:r w:rsidRPr="00C5529E">
              <w:rPr>
                <w:szCs w:val="22"/>
              </w:rPr>
              <w:t>185,167</w:t>
            </w:r>
          </w:p>
        </w:tc>
      </w:tr>
      <w:tr w:rsidR="006F109C" w:rsidRPr="004830D9" w14:paraId="76116D87" w14:textId="77777777" w:rsidTr="007C5233">
        <w:trPr>
          <w:trHeight w:val="278"/>
        </w:trPr>
        <w:tc>
          <w:tcPr>
            <w:tcW w:w="2881" w:type="dxa"/>
          </w:tcPr>
          <w:p w14:paraId="292D4CE1" w14:textId="77777777" w:rsidR="006F109C" w:rsidRPr="004830D9" w:rsidRDefault="006F109C" w:rsidP="006F109C">
            <w:pPr>
              <w:ind w:right="-90"/>
              <w:rPr>
                <w:rFonts w:ascii="Times New Roman" w:hAnsi="Times New Roman" w:cs="Times New Roman"/>
                <w:sz w:val="22"/>
                <w:szCs w:val="22"/>
              </w:rPr>
            </w:pPr>
            <w:r w:rsidRPr="004830D9">
              <w:rPr>
                <w:rFonts w:ascii="Times New Roman" w:hAnsi="Times New Roman" w:cs="Times New Roman"/>
                <w:i/>
                <w:iCs/>
                <w:sz w:val="22"/>
                <w:szCs w:val="22"/>
              </w:rPr>
              <w:t xml:space="preserve">Less </w:t>
            </w:r>
            <w:r w:rsidRPr="004830D9">
              <w:rPr>
                <w:rFonts w:ascii="Times New Roman" w:hAnsi="Times New Roman" w:cs="Times New Roman"/>
                <w:sz w:val="22"/>
                <w:szCs w:val="22"/>
              </w:rPr>
              <w:t>unearned interest</w:t>
            </w:r>
            <w:r>
              <w:rPr>
                <w:rFonts w:ascii="Times New Roman" w:hAnsi="Times New Roman" w:cs="Times New Roman"/>
                <w:sz w:val="22"/>
                <w:szCs w:val="22"/>
              </w:rPr>
              <w:t xml:space="preserve"> income</w:t>
            </w:r>
          </w:p>
        </w:tc>
        <w:tc>
          <w:tcPr>
            <w:tcW w:w="273" w:type="dxa"/>
          </w:tcPr>
          <w:p w14:paraId="49EB0F3B" w14:textId="77777777" w:rsidR="006F109C" w:rsidRPr="004830D9" w:rsidRDefault="006F109C" w:rsidP="006F109C">
            <w:pPr>
              <w:pStyle w:val="acctfourfigures"/>
              <w:tabs>
                <w:tab w:val="left" w:pos="720"/>
              </w:tabs>
              <w:spacing w:line="240" w:lineRule="atLeast"/>
              <w:ind w:left="-42" w:right="-90"/>
              <w:jc w:val="center"/>
              <w:rPr>
                <w:i/>
                <w:iCs/>
                <w:szCs w:val="22"/>
                <w:cs/>
                <w:lang w:val="en-US" w:bidi="th-TH"/>
              </w:rPr>
            </w:pPr>
          </w:p>
        </w:tc>
        <w:tc>
          <w:tcPr>
            <w:tcW w:w="1434" w:type="dxa"/>
            <w:tcBorders>
              <w:bottom w:val="single" w:sz="4" w:space="0" w:color="auto"/>
            </w:tcBorders>
            <w:vAlign w:val="bottom"/>
          </w:tcPr>
          <w:p w14:paraId="59B42CD0" w14:textId="33652272" w:rsidR="006F109C" w:rsidRPr="004830D9" w:rsidRDefault="006F109C" w:rsidP="006F109C">
            <w:pPr>
              <w:pStyle w:val="acctfourfigures"/>
              <w:tabs>
                <w:tab w:val="clear" w:pos="765"/>
                <w:tab w:val="decimal" w:pos="521"/>
                <w:tab w:val="decimal" w:pos="796"/>
              </w:tabs>
              <w:spacing w:line="240" w:lineRule="atLeast"/>
              <w:ind w:left="-43" w:right="-22"/>
              <w:jc w:val="right"/>
              <w:rPr>
                <w:szCs w:val="22"/>
              </w:rPr>
            </w:pPr>
            <w:r w:rsidRPr="00C5529E">
              <w:rPr>
                <w:szCs w:val="22"/>
              </w:rPr>
              <w:t>(7,726)</w:t>
            </w:r>
          </w:p>
        </w:tc>
        <w:tc>
          <w:tcPr>
            <w:tcW w:w="270" w:type="dxa"/>
          </w:tcPr>
          <w:p w14:paraId="7028145B" w14:textId="77777777" w:rsidR="006F109C" w:rsidRPr="004830D9" w:rsidRDefault="006F109C" w:rsidP="006F109C">
            <w:pPr>
              <w:pStyle w:val="acctfourfigures"/>
              <w:tabs>
                <w:tab w:val="clear" w:pos="765"/>
                <w:tab w:val="decimal" w:pos="521"/>
                <w:tab w:val="decimal" w:pos="796"/>
              </w:tabs>
              <w:spacing w:line="240" w:lineRule="atLeast"/>
              <w:ind w:left="-43" w:right="-14"/>
              <w:jc w:val="right"/>
              <w:rPr>
                <w:szCs w:val="22"/>
              </w:rPr>
            </w:pPr>
          </w:p>
        </w:tc>
        <w:tc>
          <w:tcPr>
            <w:tcW w:w="1439" w:type="dxa"/>
            <w:tcBorders>
              <w:bottom w:val="single" w:sz="4" w:space="0" w:color="auto"/>
            </w:tcBorders>
            <w:vAlign w:val="bottom"/>
          </w:tcPr>
          <w:p w14:paraId="4CA1DD5F" w14:textId="49201237" w:rsidR="006F109C" w:rsidRPr="004830D9" w:rsidRDefault="006F109C" w:rsidP="006F109C">
            <w:pPr>
              <w:pStyle w:val="acctfourfigures"/>
              <w:tabs>
                <w:tab w:val="clear" w:pos="765"/>
                <w:tab w:val="decimal" w:pos="521"/>
                <w:tab w:val="decimal" w:pos="796"/>
              </w:tabs>
              <w:spacing w:line="240" w:lineRule="atLeast"/>
              <w:ind w:left="-43" w:right="-14"/>
              <w:jc w:val="right"/>
              <w:rPr>
                <w:szCs w:val="22"/>
              </w:rPr>
            </w:pPr>
            <w:r w:rsidRPr="00C5529E">
              <w:rPr>
                <w:szCs w:val="22"/>
              </w:rPr>
              <w:t>(26,617)</w:t>
            </w:r>
          </w:p>
        </w:tc>
        <w:tc>
          <w:tcPr>
            <w:tcW w:w="270" w:type="dxa"/>
          </w:tcPr>
          <w:p w14:paraId="78B65828" w14:textId="77777777" w:rsidR="006F109C" w:rsidRPr="004830D9" w:rsidRDefault="006F109C" w:rsidP="006F109C">
            <w:pPr>
              <w:pStyle w:val="acctfourfigures"/>
              <w:tabs>
                <w:tab w:val="clear" w:pos="765"/>
                <w:tab w:val="decimal" w:pos="701"/>
                <w:tab w:val="decimal" w:pos="796"/>
              </w:tabs>
              <w:spacing w:line="240" w:lineRule="atLeast"/>
              <w:ind w:left="-43" w:right="-86"/>
              <w:jc w:val="right"/>
              <w:rPr>
                <w:szCs w:val="22"/>
              </w:rPr>
            </w:pPr>
          </w:p>
        </w:tc>
        <w:tc>
          <w:tcPr>
            <w:tcW w:w="1243" w:type="dxa"/>
            <w:tcBorders>
              <w:bottom w:val="single" w:sz="4" w:space="0" w:color="auto"/>
            </w:tcBorders>
          </w:tcPr>
          <w:p w14:paraId="0660DDC9" w14:textId="1A44751E" w:rsidR="006F109C" w:rsidRPr="004830D9" w:rsidRDefault="006F109C" w:rsidP="006F109C">
            <w:pPr>
              <w:pStyle w:val="acctfourfigures"/>
              <w:tabs>
                <w:tab w:val="clear" w:pos="765"/>
                <w:tab w:val="decimal" w:pos="701"/>
                <w:tab w:val="decimal" w:pos="796"/>
              </w:tabs>
              <w:spacing w:line="240" w:lineRule="atLeast"/>
              <w:ind w:left="-43" w:right="-41"/>
              <w:jc w:val="right"/>
              <w:rPr>
                <w:szCs w:val="22"/>
              </w:rPr>
            </w:pPr>
            <w:r w:rsidRPr="00C5529E">
              <w:rPr>
                <w:szCs w:val="22"/>
              </w:rPr>
              <w:t>(30,495)</w:t>
            </w:r>
          </w:p>
        </w:tc>
        <w:tc>
          <w:tcPr>
            <w:tcW w:w="236" w:type="dxa"/>
          </w:tcPr>
          <w:p w14:paraId="4D29272F" w14:textId="77777777" w:rsidR="006F109C" w:rsidRPr="004830D9" w:rsidRDefault="006F109C" w:rsidP="006F109C">
            <w:pPr>
              <w:pStyle w:val="acctfourfigures"/>
              <w:tabs>
                <w:tab w:val="clear" w:pos="765"/>
                <w:tab w:val="decimal" w:pos="701"/>
                <w:tab w:val="decimal" w:pos="796"/>
              </w:tabs>
              <w:spacing w:line="240" w:lineRule="atLeast"/>
              <w:ind w:left="-43"/>
              <w:jc w:val="right"/>
              <w:rPr>
                <w:szCs w:val="22"/>
              </w:rPr>
            </w:pPr>
          </w:p>
        </w:tc>
        <w:tc>
          <w:tcPr>
            <w:tcW w:w="1224" w:type="dxa"/>
            <w:tcBorders>
              <w:bottom w:val="single" w:sz="4" w:space="0" w:color="auto"/>
            </w:tcBorders>
            <w:vAlign w:val="bottom"/>
          </w:tcPr>
          <w:p w14:paraId="3ED114A2" w14:textId="73D8B0AE" w:rsidR="006F109C" w:rsidRPr="004830D9" w:rsidRDefault="006F109C" w:rsidP="006F109C">
            <w:pPr>
              <w:pStyle w:val="acctfourfigures"/>
              <w:tabs>
                <w:tab w:val="clear" w:pos="765"/>
                <w:tab w:val="decimal" w:pos="521"/>
                <w:tab w:val="decimal" w:pos="754"/>
              </w:tabs>
              <w:spacing w:line="240" w:lineRule="atLeast"/>
              <w:ind w:left="-43" w:right="-16"/>
              <w:jc w:val="right"/>
              <w:rPr>
                <w:szCs w:val="22"/>
              </w:rPr>
            </w:pPr>
            <w:r w:rsidRPr="00C5529E">
              <w:rPr>
                <w:szCs w:val="22"/>
              </w:rPr>
              <w:t>(64,838)</w:t>
            </w:r>
          </w:p>
        </w:tc>
      </w:tr>
      <w:tr w:rsidR="006F109C" w:rsidRPr="005F5BF6" w14:paraId="0AA974F2" w14:textId="77777777" w:rsidTr="007C5233">
        <w:trPr>
          <w:trHeight w:val="278"/>
        </w:trPr>
        <w:tc>
          <w:tcPr>
            <w:tcW w:w="2881" w:type="dxa"/>
          </w:tcPr>
          <w:p w14:paraId="15A3DCB7" w14:textId="77777777" w:rsidR="006F109C" w:rsidRPr="004830D9" w:rsidRDefault="006F109C" w:rsidP="006F109C">
            <w:pPr>
              <w:ind w:left="160" w:right="-90" w:hanging="180"/>
              <w:rPr>
                <w:rFonts w:ascii="Times New Roman" w:hAnsi="Times New Roman" w:cs="Times New Roman"/>
                <w:b/>
                <w:bCs/>
                <w:sz w:val="22"/>
                <w:szCs w:val="22"/>
              </w:rPr>
            </w:pPr>
            <w:r>
              <w:rPr>
                <w:rFonts w:ascii="Times New Roman" w:hAnsi="Times New Roman" w:cs="Times New Roman"/>
                <w:b/>
                <w:bCs/>
                <w:sz w:val="22"/>
                <w:szCs w:val="22"/>
              </w:rPr>
              <w:t>Net</w:t>
            </w:r>
          </w:p>
        </w:tc>
        <w:tc>
          <w:tcPr>
            <w:tcW w:w="273" w:type="dxa"/>
          </w:tcPr>
          <w:p w14:paraId="4A5717F2" w14:textId="77777777" w:rsidR="006F109C" w:rsidRPr="004830D9" w:rsidRDefault="006F109C" w:rsidP="006F109C">
            <w:pPr>
              <w:pStyle w:val="acctfourfigures"/>
              <w:tabs>
                <w:tab w:val="left" w:pos="720"/>
              </w:tabs>
              <w:spacing w:line="240" w:lineRule="atLeast"/>
              <w:ind w:left="-42" w:right="-90"/>
              <w:jc w:val="center"/>
              <w:rPr>
                <w:i/>
                <w:iCs/>
                <w:szCs w:val="22"/>
                <w:cs/>
                <w:lang w:val="en-US" w:bidi="th-TH"/>
              </w:rPr>
            </w:pPr>
          </w:p>
        </w:tc>
        <w:tc>
          <w:tcPr>
            <w:tcW w:w="1434" w:type="dxa"/>
            <w:tcBorders>
              <w:top w:val="single" w:sz="4" w:space="0" w:color="auto"/>
              <w:bottom w:val="double" w:sz="4" w:space="0" w:color="auto"/>
            </w:tcBorders>
          </w:tcPr>
          <w:p w14:paraId="0A3E72FD" w14:textId="03FF0D96" w:rsidR="006F109C" w:rsidRPr="00ED0665" w:rsidRDefault="006F109C" w:rsidP="006F109C">
            <w:pPr>
              <w:pStyle w:val="acctfourfigures"/>
              <w:tabs>
                <w:tab w:val="clear" w:pos="765"/>
                <w:tab w:val="decimal" w:pos="521"/>
                <w:tab w:val="decimal" w:pos="611"/>
              </w:tabs>
              <w:spacing w:line="240" w:lineRule="atLeast"/>
              <w:ind w:left="-43" w:right="68"/>
              <w:jc w:val="right"/>
              <w:rPr>
                <w:b/>
                <w:bCs/>
                <w:szCs w:val="22"/>
              </w:rPr>
            </w:pPr>
            <w:r w:rsidRPr="00C5529E">
              <w:rPr>
                <w:b/>
                <w:bCs/>
                <w:szCs w:val="22"/>
              </w:rPr>
              <w:t>6,147</w:t>
            </w:r>
          </w:p>
        </w:tc>
        <w:tc>
          <w:tcPr>
            <w:tcW w:w="270" w:type="dxa"/>
          </w:tcPr>
          <w:p w14:paraId="18CDFFBF" w14:textId="77777777" w:rsidR="006F109C" w:rsidRPr="00ED0665" w:rsidRDefault="006F109C" w:rsidP="006F109C">
            <w:pPr>
              <w:pStyle w:val="acctfourfigures"/>
              <w:tabs>
                <w:tab w:val="clear" w:pos="765"/>
                <w:tab w:val="decimal" w:pos="521"/>
                <w:tab w:val="decimal" w:pos="796"/>
              </w:tabs>
              <w:spacing w:line="240" w:lineRule="atLeast"/>
              <w:ind w:left="-43" w:right="-14"/>
              <w:jc w:val="right"/>
              <w:rPr>
                <w:b/>
                <w:bCs/>
                <w:szCs w:val="22"/>
              </w:rPr>
            </w:pPr>
          </w:p>
        </w:tc>
        <w:tc>
          <w:tcPr>
            <w:tcW w:w="1439" w:type="dxa"/>
            <w:tcBorders>
              <w:top w:val="single" w:sz="4" w:space="0" w:color="auto"/>
              <w:bottom w:val="double" w:sz="4" w:space="0" w:color="auto"/>
            </w:tcBorders>
            <w:vAlign w:val="bottom"/>
          </w:tcPr>
          <w:p w14:paraId="31D8FFD4" w14:textId="5319E2E9" w:rsidR="006F109C" w:rsidRPr="00ED0665" w:rsidRDefault="006F109C" w:rsidP="006F109C">
            <w:pPr>
              <w:pStyle w:val="acctfourfigures"/>
              <w:tabs>
                <w:tab w:val="clear" w:pos="765"/>
                <w:tab w:val="decimal" w:pos="521"/>
                <w:tab w:val="decimal" w:pos="611"/>
              </w:tabs>
              <w:spacing w:line="240" w:lineRule="atLeast"/>
              <w:ind w:left="-43" w:right="73"/>
              <w:jc w:val="right"/>
              <w:rPr>
                <w:b/>
                <w:bCs/>
                <w:szCs w:val="22"/>
              </w:rPr>
            </w:pPr>
            <w:r w:rsidRPr="00C5529E">
              <w:rPr>
                <w:b/>
                <w:bCs/>
                <w:szCs w:val="22"/>
              </w:rPr>
              <w:t>28,875</w:t>
            </w:r>
          </w:p>
        </w:tc>
        <w:tc>
          <w:tcPr>
            <w:tcW w:w="270" w:type="dxa"/>
          </w:tcPr>
          <w:p w14:paraId="6CDB3FC1" w14:textId="77777777" w:rsidR="006F109C" w:rsidRPr="00ED0665" w:rsidRDefault="006F109C" w:rsidP="006F109C">
            <w:pPr>
              <w:pStyle w:val="acctfourfigures"/>
              <w:tabs>
                <w:tab w:val="clear" w:pos="765"/>
                <w:tab w:val="decimal" w:pos="701"/>
                <w:tab w:val="decimal" w:pos="796"/>
              </w:tabs>
              <w:spacing w:line="240" w:lineRule="atLeast"/>
              <w:ind w:left="-43" w:right="-86"/>
              <w:jc w:val="right"/>
              <w:rPr>
                <w:b/>
                <w:bCs/>
                <w:szCs w:val="22"/>
              </w:rPr>
            </w:pPr>
          </w:p>
        </w:tc>
        <w:tc>
          <w:tcPr>
            <w:tcW w:w="1243" w:type="dxa"/>
            <w:tcBorders>
              <w:top w:val="single" w:sz="4" w:space="0" w:color="auto"/>
              <w:bottom w:val="double" w:sz="4" w:space="0" w:color="auto"/>
            </w:tcBorders>
          </w:tcPr>
          <w:p w14:paraId="3229C3DA" w14:textId="0D701932" w:rsidR="006F109C" w:rsidRPr="00ED0665" w:rsidRDefault="006F109C" w:rsidP="006F109C">
            <w:pPr>
              <w:pStyle w:val="acctfourfigures"/>
              <w:tabs>
                <w:tab w:val="clear" w:pos="765"/>
                <w:tab w:val="decimal" w:pos="701"/>
                <w:tab w:val="decimal" w:pos="796"/>
              </w:tabs>
              <w:spacing w:line="240" w:lineRule="atLeast"/>
              <w:ind w:left="-43" w:right="49"/>
              <w:jc w:val="right"/>
              <w:rPr>
                <w:b/>
                <w:bCs/>
                <w:szCs w:val="22"/>
              </w:rPr>
            </w:pPr>
            <w:r w:rsidRPr="00C5529E">
              <w:rPr>
                <w:b/>
                <w:bCs/>
                <w:szCs w:val="22"/>
              </w:rPr>
              <w:t>85,307</w:t>
            </w:r>
          </w:p>
        </w:tc>
        <w:tc>
          <w:tcPr>
            <w:tcW w:w="236" w:type="dxa"/>
          </w:tcPr>
          <w:p w14:paraId="074B5C0A" w14:textId="77777777" w:rsidR="006F109C" w:rsidRPr="00ED0665" w:rsidRDefault="006F109C" w:rsidP="006F109C">
            <w:pPr>
              <w:pStyle w:val="acctfourfigures"/>
              <w:tabs>
                <w:tab w:val="clear" w:pos="765"/>
                <w:tab w:val="decimal" w:pos="701"/>
                <w:tab w:val="decimal" w:pos="796"/>
              </w:tabs>
              <w:spacing w:line="240" w:lineRule="atLeast"/>
              <w:ind w:left="-43"/>
              <w:jc w:val="right"/>
              <w:rPr>
                <w:b/>
                <w:bCs/>
                <w:szCs w:val="22"/>
              </w:rPr>
            </w:pPr>
          </w:p>
        </w:tc>
        <w:tc>
          <w:tcPr>
            <w:tcW w:w="1224" w:type="dxa"/>
            <w:tcBorders>
              <w:top w:val="single" w:sz="4" w:space="0" w:color="auto"/>
              <w:bottom w:val="double" w:sz="4" w:space="0" w:color="auto"/>
            </w:tcBorders>
            <w:vAlign w:val="bottom"/>
          </w:tcPr>
          <w:p w14:paraId="711696F0" w14:textId="65E3C2A3" w:rsidR="006F109C" w:rsidRPr="00ED0665" w:rsidRDefault="006F109C" w:rsidP="006F109C">
            <w:pPr>
              <w:pStyle w:val="acctfourfigures"/>
              <w:tabs>
                <w:tab w:val="clear" w:pos="765"/>
                <w:tab w:val="decimal" w:pos="521"/>
                <w:tab w:val="decimal" w:pos="796"/>
              </w:tabs>
              <w:spacing w:line="240" w:lineRule="atLeast"/>
              <w:ind w:left="-43" w:right="74"/>
              <w:jc w:val="right"/>
              <w:rPr>
                <w:b/>
                <w:bCs/>
                <w:szCs w:val="22"/>
              </w:rPr>
            </w:pPr>
            <w:r w:rsidRPr="00C5529E">
              <w:rPr>
                <w:b/>
                <w:bCs/>
                <w:szCs w:val="22"/>
                <w:lang w:val="en-US"/>
              </w:rPr>
              <w:t>120,329</w:t>
            </w:r>
          </w:p>
        </w:tc>
      </w:tr>
    </w:tbl>
    <w:p w14:paraId="5F446485" w14:textId="77777777" w:rsidR="004860E5" w:rsidRDefault="004860E5" w:rsidP="00D10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jc w:val="both"/>
        <w:rPr>
          <w:rFonts w:ascii="Times New Roman" w:hAnsi="Times New Roman" w:cs="Times New Roman"/>
          <w:b/>
          <w:bCs/>
          <w:sz w:val="22"/>
        </w:rPr>
      </w:pPr>
    </w:p>
    <w:p w14:paraId="3E764B0F" w14:textId="0294D472" w:rsidR="00C962E9" w:rsidRPr="00685542" w:rsidRDefault="00C962E9" w:rsidP="00C962E9">
      <w:pPr>
        <w:tabs>
          <w:tab w:val="clear" w:pos="227"/>
          <w:tab w:val="left" w:pos="540"/>
        </w:tabs>
        <w:ind w:left="540"/>
        <w:jc w:val="thaiDistribute"/>
        <w:rPr>
          <w:rFonts w:ascii="Times New Roman" w:hAnsi="Times New Roman" w:cstheme="minorBidi"/>
          <w:spacing w:val="-4"/>
          <w:sz w:val="22"/>
          <w:szCs w:val="22"/>
        </w:rPr>
      </w:pPr>
      <w:r>
        <w:rPr>
          <w:rFonts w:ascii="Times New Roman" w:hAnsi="Times New Roman" w:cstheme="minorBidi"/>
          <w:spacing w:val="-4"/>
          <w:sz w:val="22"/>
          <w:szCs w:val="22"/>
        </w:rPr>
        <w:t xml:space="preserve">The </w:t>
      </w:r>
      <w:r w:rsidR="008E695C">
        <w:rPr>
          <w:rFonts w:ascii="Times New Roman" w:hAnsi="Times New Roman" w:cstheme="minorBidi"/>
          <w:spacing w:val="-4"/>
          <w:sz w:val="22"/>
          <w:szCs w:val="22"/>
        </w:rPr>
        <w:t>C</w:t>
      </w:r>
      <w:r>
        <w:rPr>
          <w:rFonts w:ascii="Times New Roman" w:hAnsi="Times New Roman" w:cstheme="minorBidi"/>
          <w:spacing w:val="-4"/>
          <w:sz w:val="22"/>
          <w:szCs w:val="22"/>
        </w:rPr>
        <w:t>ompany has entered the electricity generation from solar roof top contract</w:t>
      </w:r>
      <w:r w:rsidR="008E695C">
        <w:rPr>
          <w:rFonts w:ascii="Times New Roman" w:hAnsi="Times New Roman" w:cstheme="minorBidi"/>
          <w:spacing w:val="-4"/>
          <w:sz w:val="22"/>
          <w:szCs w:val="22"/>
        </w:rPr>
        <w:t>s</w:t>
      </w:r>
      <w:r>
        <w:rPr>
          <w:rFonts w:ascii="Times New Roman" w:hAnsi="Times New Roman" w:cstheme="minorBidi"/>
          <w:spacing w:val="-4"/>
          <w:sz w:val="22"/>
          <w:szCs w:val="22"/>
        </w:rPr>
        <w:t xml:space="preserve"> with customers. Those contracts have a duration 10 - </w:t>
      </w:r>
      <w:r w:rsidR="00CF4F29">
        <w:rPr>
          <w:rFonts w:ascii="Times New Roman" w:hAnsi="Times New Roman" w:cstheme="minorBidi"/>
          <w:spacing w:val="-4"/>
          <w:sz w:val="22"/>
          <w:szCs w:val="22"/>
        </w:rPr>
        <w:t>20</w:t>
      </w:r>
      <w:r>
        <w:rPr>
          <w:rFonts w:ascii="Times New Roman" w:hAnsi="Times New Roman" w:cstheme="minorBidi"/>
          <w:spacing w:val="-4"/>
          <w:sz w:val="22"/>
          <w:szCs w:val="22"/>
        </w:rPr>
        <w:t xml:space="preserve"> years.</w:t>
      </w:r>
    </w:p>
    <w:p w14:paraId="06B444EF" w14:textId="33EB2703" w:rsidR="00C962E9" w:rsidRDefault="00C962E9" w:rsidP="00D10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jc w:val="both"/>
        <w:rPr>
          <w:rFonts w:ascii="Times New Roman" w:hAnsi="Times New Roman" w:cs="Times New Roman"/>
          <w:b/>
          <w:bCs/>
          <w:sz w:val="22"/>
        </w:rPr>
        <w:sectPr w:rsidR="00C962E9" w:rsidSect="00087DD2">
          <w:headerReference w:type="default" r:id="rId11"/>
          <w:footerReference w:type="default" r:id="rId12"/>
          <w:pgSz w:w="11909" w:h="16834" w:code="9"/>
          <w:pgMar w:top="691" w:right="1152" w:bottom="576" w:left="1152" w:header="720" w:footer="720" w:gutter="0"/>
          <w:pgNumType w:start="11"/>
          <w:cols w:space="720"/>
        </w:sectPr>
      </w:pPr>
    </w:p>
    <w:p w14:paraId="5C197706" w14:textId="31488D83" w:rsidR="00AC0F5B" w:rsidRDefault="004860E5" w:rsidP="00F0538A">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hanging="630"/>
        <w:jc w:val="both"/>
        <w:rPr>
          <w:rFonts w:ascii="Times New Roman" w:hAnsi="Times New Roman" w:cs="Times New Roman"/>
          <w:b/>
          <w:bCs/>
          <w:sz w:val="24"/>
          <w:szCs w:val="24"/>
        </w:rPr>
      </w:pPr>
      <w:r>
        <w:rPr>
          <w:rFonts w:ascii="Times New Roman" w:hAnsi="Times New Roman" w:cs="Times New Roman"/>
          <w:b/>
          <w:bCs/>
          <w:sz w:val="24"/>
          <w:szCs w:val="24"/>
        </w:rPr>
        <w:lastRenderedPageBreak/>
        <w:t>Investment in subsidiaries</w:t>
      </w:r>
    </w:p>
    <w:p w14:paraId="77A94E11" w14:textId="77777777" w:rsidR="00A648F4" w:rsidRPr="00B61DC4" w:rsidRDefault="00A648F4" w:rsidP="00A648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cs="Times New Roman"/>
          <w:b/>
          <w:bCs/>
          <w:sz w:val="24"/>
          <w:szCs w:val="24"/>
        </w:rPr>
      </w:pPr>
    </w:p>
    <w:tbl>
      <w:tblPr>
        <w:tblW w:w="15235" w:type="dxa"/>
        <w:tblInd w:w="18" w:type="dxa"/>
        <w:tblLayout w:type="fixed"/>
        <w:tblLook w:val="01E0" w:firstRow="1" w:lastRow="1" w:firstColumn="1" w:lastColumn="1" w:noHBand="0" w:noVBand="0"/>
      </w:tblPr>
      <w:tblGrid>
        <w:gridCol w:w="1590"/>
        <w:gridCol w:w="1251"/>
        <w:gridCol w:w="787"/>
        <w:gridCol w:w="270"/>
        <w:gridCol w:w="809"/>
        <w:gridCol w:w="270"/>
        <w:gridCol w:w="764"/>
        <w:gridCol w:w="270"/>
        <w:gridCol w:w="806"/>
        <w:gridCol w:w="270"/>
        <w:gridCol w:w="806"/>
        <w:gridCol w:w="270"/>
        <w:gridCol w:w="806"/>
        <w:gridCol w:w="236"/>
        <w:gridCol w:w="767"/>
        <w:gridCol w:w="270"/>
        <w:gridCol w:w="809"/>
        <w:gridCol w:w="271"/>
        <w:gridCol w:w="809"/>
        <w:gridCol w:w="270"/>
        <w:gridCol w:w="810"/>
        <w:gridCol w:w="236"/>
        <w:gridCol w:w="755"/>
        <w:gridCol w:w="236"/>
        <w:gridCol w:w="788"/>
        <w:gridCol w:w="9"/>
      </w:tblGrid>
      <w:tr w:rsidR="00CF4F29" w:rsidRPr="00C21342" w14:paraId="0BF87A96" w14:textId="77777777" w:rsidTr="00A646AE">
        <w:tc>
          <w:tcPr>
            <w:tcW w:w="1590" w:type="dxa"/>
          </w:tcPr>
          <w:p w14:paraId="2BE3F1FE" w14:textId="77777777" w:rsidR="00CF4F29" w:rsidRPr="00C21342" w:rsidRDefault="00CF4F29"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16"/>
                <w:szCs w:val="16"/>
              </w:rPr>
            </w:pPr>
          </w:p>
        </w:tc>
        <w:tc>
          <w:tcPr>
            <w:tcW w:w="1251" w:type="dxa"/>
          </w:tcPr>
          <w:p w14:paraId="62C75851" w14:textId="77777777" w:rsidR="00CF4F29" w:rsidRPr="00C21342" w:rsidRDefault="00CF4F29"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p>
        </w:tc>
        <w:tc>
          <w:tcPr>
            <w:tcW w:w="12394" w:type="dxa"/>
            <w:gridSpan w:val="24"/>
          </w:tcPr>
          <w:p w14:paraId="1493FA5D" w14:textId="4EA9D0E0" w:rsidR="00CF4F29" w:rsidRPr="00C21342" w:rsidRDefault="00CF4F29"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r w:rsidRPr="00C21342">
              <w:rPr>
                <w:rFonts w:ascii="Times New Roman" w:hAnsi="Times New Roman" w:cs="Times New Roman"/>
                <w:b/>
                <w:bCs/>
                <w:sz w:val="16"/>
                <w:szCs w:val="16"/>
              </w:rPr>
              <w:t>Separate financial statements</w:t>
            </w:r>
          </w:p>
        </w:tc>
      </w:tr>
      <w:tr w:rsidR="004860E5" w:rsidRPr="00C21342" w14:paraId="6331212F" w14:textId="77777777" w:rsidTr="00A646AE">
        <w:tc>
          <w:tcPr>
            <w:tcW w:w="1590" w:type="dxa"/>
          </w:tcPr>
          <w:p w14:paraId="3D7E79CE"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1251" w:type="dxa"/>
          </w:tcPr>
          <w:p w14:paraId="3813AAC1" w14:textId="33BD135D" w:rsidR="004860E5" w:rsidRPr="00C21342" w:rsidRDefault="0001795A"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Type of</w:t>
            </w:r>
          </w:p>
        </w:tc>
        <w:tc>
          <w:tcPr>
            <w:tcW w:w="1866" w:type="dxa"/>
            <w:gridSpan w:val="3"/>
          </w:tcPr>
          <w:p w14:paraId="658A7C90"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Ownership interest</w:t>
            </w:r>
          </w:p>
        </w:tc>
        <w:tc>
          <w:tcPr>
            <w:tcW w:w="270" w:type="dxa"/>
          </w:tcPr>
          <w:p w14:paraId="52AE1AE8"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40" w:type="dxa"/>
            <w:gridSpan w:val="3"/>
          </w:tcPr>
          <w:p w14:paraId="0CD980F9" w14:textId="7C4DE098"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Paid-up capital</w:t>
            </w:r>
          </w:p>
        </w:tc>
        <w:tc>
          <w:tcPr>
            <w:tcW w:w="270" w:type="dxa"/>
          </w:tcPr>
          <w:p w14:paraId="0F359013"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82" w:type="dxa"/>
            <w:gridSpan w:val="3"/>
          </w:tcPr>
          <w:p w14:paraId="14E4E48C"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 xml:space="preserve">Cost </w:t>
            </w:r>
          </w:p>
        </w:tc>
        <w:tc>
          <w:tcPr>
            <w:tcW w:w="236" w:type="dxa"/>
          </w:tcPr>
          <w:p w14:paraId="2C2098D1"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46" w:type="dxa"/>
            <w:gridSpan w:val="3"/>
          </w:tcPr>
          <w:p w14:paraId="7993481D"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Impairment</w:t>
            </w:r>
          </w:p>
        </w:tc>
        <w:tc>
          <w:tcPr>
            <w:tcW w:w="271" w:type="dxa"/>
          </w:tcPr>
          <w:p w14:paraId="22427799"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89" w:type="dxa"/>
            <w:gridSpan w:val="3"/>
          </w:tcPr>
          <w:p w14:paraId="6AF2F42F" w14:textId="509B59D7" w:rsidR="004860E5" w:rsidRPr="00C21342" w:rsidRDefault="0001795A"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 xml:space="preserve">Cost - net of </w:t>
            </w:r>
            <w:r w:rsidR="004860E5" w:rsidRPr="00C21342">
              <w:rPr>
                <w:rFonts w:ascii="Times New Roman" w:hAnsi="Times New Roman" w:cs="Times New Roman"/>
                <w:sz w:val="16"/>
                <w:szCs w:val="16"/>
              </w:rPr>
              <w:t>impairment</w:t>
            </w:r>
          </w:p>
        </w:tc>
        <w:tc>
          <w:tcPr>
            <w:tcW w:w="236" w:type="dxa"/>
          </w:tcPr>
          <w:p w14:paraId="058E937B"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88" w:type="dxa"/>
            <w:gridSpan w:val="4"/>
          </w:tcPr>
          <w:p w14:paraId="49BC9872"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Dividend income</w:t>
            </w:r>
          </w:p>
        </w:tc>
      </w:tr>
      <w:tr w:rsidR="0001795A" w:rsidRPr="00C21342" w14:paraId="04A35B0D" w14:textId="77777777" w:rsidTr="009C6AF2">
        <w:trPr>
          <w:gridAfter w:val="1"/>
          <w:wAfter w:w="9" w:type="dxa"/>
        </w:trPr>
        <w:tc>
          <w:tcPr>
            <w:tcW w:w="1590" w:type="dxa"/>
          </w:tcPr>
          <w:p w14:paraId="7A148DC8"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1251" w:type="dxa"/>
          </w:tcPr>
          <w:p w14:paraId="01903ADB" w14:textId="74FC05ED"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business</w:t>
            </w:r>
          </w:p>
        </w:tc>
        <w:tc>
          <w:tcPr>
            <w:tcW w:w="787" w:type="dxa"/>
          </w:tcPr>
          <w:p w14:paraId="152E8727" w14:textId="21417A14"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w:t>
            </w:r>
            <w:r>
              <w:rPr>
                <w:rFonts w:ascii="Times New Roman" w:hAnsi="Times New Roman" w:cs="Times New Roman"/>
                <w:sz w:val="16"/>
                <w:szCs w:val="16"/>
              </w:rPr>
              <w:t>1</w:t>
            </w:r>
          </w:p>
        </w:tc>
        <w:tc>
          <w:tcPr>
            <w:tcW w:w="270" w:type="dxa"/>
          </w:tcPr>
          <w:p w14:paraId="3503A15C"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9" w:type="dxa"/>
          </w:tcPr>
          <w:p w14:paraId="6752229E" w14:textId="59E9FB73"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31</w:t>
            </w:r>
          </w:p>
        </w:tc>
        <w:tc>
          <w:tcPr>
            <w:tcW w:w="270" w:type="dxa"/>
          </w:tcPr>
          <w:p w14:paraId="695128EE"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64" w:type="dxa"/>
          </w:tcPr>
          <w:p w14:paraId="550707F0" w14:textId="1A09C770"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w:t>
            </w:r>
            <w:r>
              <w:rPr>
                <w:rFonts w:ascii="Times New Roman" w:hAnsi="Times New Roman" w:cs="Times New Roman"/>
                <w:sz w:val="16"/>
                <w:szCs w:val="16"/>
              </w:rPr>
              <w:t>1</w:t>
            </w:r>
          </w:p>
        </w:tc>
        <w:tc>
          <w:tcPr>
            <w:tcW w:w="270" w:type="dxa"/>
          </w:tcPr>
          <w:p w14:paraId="09C86000"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6" w:type="dxa"/>
          </w:tcPr>
          <w:p w14:paraId="6717A35C" w14:textId="7B54C8E8"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31</w:t>
            </w:r>
          </w:p>
        </w:tc>
        <w:tc>
          <w:tcPr>
            <w:tcW w:w="270" w:type="dxa"/>
          </w:tcPr>
          <w:p w14:paraId="10E2E594"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6" w:type="dxa"/>
          </w:tcPr>
          <w:p w14:paraId="6B8E1A7B" w14:textId="7F023870"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w:t>
            </w:r>
            <w:r>
              <w:rPr>
                <w:rFonts w:ascii="Times New Roman" w:hAnsi="Times New Roman" w:cs="Times New Roman"/>
                <w:sz w:val="16"/>
                <w:szCs w:val="16"/>
              </w:rPr>
              <w:t>1</w:t>
            </w:r>
          </w:p>
        </w:tc>
        <w:tc>
          <w:tcPr>
            <w:tcW w:w="270" w:type="dxa"/>
          </w:tcPr>
          <w:p w14:paraId="459AD7F8"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6" w:type="dxa"/>
          </w:tcPr>
          <w:p w14:paraId="605C2586" w14:textId="1EBDA37D"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31</w:t>
            </w:r>
          </w:p>
        </w:tc>
        <w:tc>
          <w:tcPr>
            <w:tcW w:w="236" w:type="dxa"/>
          </w:tcPr>
          <w:p w14:paraId="4A187D1D"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67" w:type="dxa"/>
          </w:tcPr>
          <w:p w14:paraId="2884AFE8" w14:textId="025AD30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w:t>
            </w:r>
            <w:r>
              <w:rPr>
                <w:rFonts w:ascii="Times New Roman" w:hAnsi="Times New Roman" w:cs="Times New Roman"/>
                <w:sz w:val="16"/>
                <w:szCs w:val="16"/>
              </w:rPr>
              <w:t>1</w:t>
            </w:r>
          </w:p>
        </w:tc>
        <w:tc>
          <w:tcPr>
            <w:tcW w:w="270" w:type="dxa"/>
          </w:tcPr>
          <w:p w14:paraId="055D201E"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9" w:type="dxa"/>
          </w:tcPr>
          <w:p w14:paraId="60A5C14A" w14:textId="2E99BAFD"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31</w:t>
            </w:r>
          </w:p>
        </w:tc>
        <w:tc>
          <w:tcPr>
            <w:tcW w:w="271" w:type="dxa"/>
          </w:tcPr>
          <w:p w14:paraId="51F51C08"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9" w:type="dxa"/>
          </w:tcPr>
          <w:p w14:paraId="43414B2E" w14:textId="29034A40"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w:t>
            </w:r>
            <w:r>
              <w:rPr>
                <w:rFonts w:ascii="Times New Roman" w:hAnsi="Times New Roman" w:cs="Times New Roman"/>
                <w:sz w:val="16"/>
                <w:szCs w:val="16"/>
              </w:rPr>
              <w:t>1</w:t>
            </w:r>
          </w:p>
        </w:tc>
        <w:tc>
          <w:tcPr>
            <w:tcW w:w="270" w:type="dxa"/>
          </w:tcPr>
          <w:p w14:paraId="3AEDE93F"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0" w:type="dxa"/>
          </w:tcPr>
          <w:p w14:paraId="5419DEF1" w14:textId="26F885AD"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31</w:t>
            </w:r>
          </w:p>
        </w:tc>
        <w:tc>
          <w:tcPr>
            <w:tcW w:w="236" w:type="dxa"/>
          </w:tcPr>
          <w:p w14:paraId="7F8AA135"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55" w:type="dxa"/>
          </w:tcPr>
          <w:p w14:paraId="04577069" w14:textId="5E058FB9"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w:t>
            </w:r>
            <w:r>
              <w:rPr>
                <w:rFonts w:ascii="Times New Roman" w:hAnsi="Times New Roman" w:cs="Times New Roman"/>
                <w:sz w:val="16"/>
                <w:szCs w:val="16"/>
              </w:rPr>
              <w:t>1</w:t>
            </w:r>
          </w:p>
        </w:tc>
        <w:tc>
          <w:tcPr>
            <w:tcW w:w="236" w:type="dxa"/>
          </w:tcPr>
          <w:p w14:paraId="29800CE4"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88" w:type="dxa"/>
          </w:tcPr>
          <w:p w14:paraId="307B48C4" w14:textId="4D77DFA1"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31</w:t>
            </w:r>
          </w:p>
        </w:tc>
      </w:tr>
      <w:tr w:rsidR="0001795A" w:rsidRPr="00C21342" w14:paraId="16A060D6" w14:textId="77777777" w:rsidTr="009C6AF2">
        <w:trPr>
          <w:gridAfter w:val="1"/>
          <w:wAfter w:w="9" w:type="dxa"/>
        </w:trPr>
        <w:tc>
          <w:tcPr>
            <w:tcW w:w="1590" w:type="dxa"/>
          </w:tcPr>
          <w:p w14:paraId="2A7B3320"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1251" w:type="dxa"/>
          </w:tcPr>
          <w:p w14:paraId="53651E4D"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87" w:type="dxa"/>
          </w:tcPr>
          <w:p w14:paraId="69485B58" w14:textId="5DAB71A4"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70" w:type="dxa"/>
          </w:tcPr>
          <w:p w14:paraId="17E523FA"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9" w:type="dxa"/>
          </w:tcPr>
          <w:p w14:paraId="4CA1DB9A" w14:textId="6CDA966B"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December</w:t>
            </w:r>
          </w:p>
        </w:tc>
        <w:tc>
          <w:tcPr>
            <w:tcW w:w="270" w:type="dxa"/>
          </w:tcPr>
          <w:p w14:paraId="22F832FE"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64" w:type="dxa"/>
          </w:tcPr>
          <w:p w14:paraId="78727C1B" w14:textId="793397A2"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70" w:type="dxa"/>
          </w:tcPr>
          <w:p w14:paraId="5B101DDB"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6" w:type="dxa"/>
          </w:tcPr>
          <w:p w14:paraId="145632C1" w14:textId="397F8F23"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December</w:t>
            </w:r>
          </w:p>
        </w:tc>
        <w:tc>
          <w:tcPr>
            <w:tcW w:w="270" w:type="dxa"/>
          </w:tcPr>
          <w:p w14:paraId="49E5C192"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6" w:type="dxa"/>
          </w:tcPr>
          <w:p w14:paraId="0E3FE55E" w14:textId="0675C92E"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70" w:type="dxa"/>
          </w:tcPr>
          <w:p w14:paraId="444F0D22"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6" w:type="dxa"/>
          </w:tcPr>
          <w:p w14:paraId="27B79DDB" w14:textId="6645AC4B"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December</w:t>
            </w:r>
          </w:p>
        </w:tc>
        <w:tc>
          <w:tcPr>
            <w:tcW w:w="236" w:type="dxa"/>
          </w:tcPr>
          <w:p w14:paraId="4A2F9F7E"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67" w:type="dxa"/>
          </w:tcPr>
          <w:p w14:paraId="200682D0" w14:textId="4C9D6842"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70" w:type="dxa"/>
          </w:tcPr>
          <w:p w14:paraId="34D51777"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9" w:type="dxa"/>
          </w:tcPr>
          <w:p w14:paraId="6DF20905" w14:textId="5FA5C306"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December</w:t>
            </w:r>
          </w:p>
        </w:tc>
        <w:tc>
          <w:tcPr>
            <w:tcW w:w="271" w:type="dxa"/>
          </w:tcPr>
          <w:p w14:paraId="7950E805"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9" w:type="dxa"/>
          </w:tcPr>
          <w:p w14:paraId="2FE1F48A" w14:textId="1AA25428"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70" w:type="dxa"/>
          </w:tcPr>
          <w:p w14:paraId="0A6F1B31"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0" w:type="dxa"/>
          </w:tcPr>
          <w:p w14:paraId="6372DE19" w14:textId="0720B60E"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December</w:t>
            </w:r>
          </w:p>
        </w:tc>
        <w:tc>
          <w:tcPr>
            <w:tcW w:w="236" w:type="dxa"/>
          </w:tcPr>
          <w:p w14:paraId="48BF40DE"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55" w:type="dxa"/>
          </w:tcPr>
          <w:p w14:paraId="6C28720B" w14:textId="211797C9"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36" w:type="dxa"/>
          </w:tcPr>
          <w:p w14:paraId="66ABF153"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88" w:type="dxa"/>
          </w:tcPr>
          <w:p w14:paraId="6D55FB8E" w14:textId="2676E76F"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December</w:t>
            </w:r>
          </w:p>
        </w:tc>
      </w:tr>
      <w:tr w:rsidR="0001795A" w:rsidRPr="00C21342" w14:paraId="38737C22" w14:textId="77777777" w:rsidTr="009C6AF2">
        <w:trPr>
          <w:gridAfter w:val="1"/>
          <w:wAfter w:w="9" w:type="dxa"/>
        </w:trPr>
        <w:tc>
          <w:tcPr>
            <w:tcW w:w="1590" w:type="dxa"/>
          </w:tcPr>
          <w:p w14:paraId="6ED2E4C2"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1251" w:type="dxa"/>
          </w:tcPr>
          <w:p w14:paraId="2B9EDAC4"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87" w:type="dxa"/>
          </w:tcPr>
          <w:p w14:paraId="083B6773" w14:textId="4A9AFA65"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w:t>
            </w:r>
            <w:r>
              <w:rPr>
                <w:rFonts w:ascii="Times New Roman" w:hAnsi="Times New Roman" w:cs="Times New Roman"/>
                <w:sz w:val="16"/>
                <w:szCs w:val="16"/>
              </w:rPr>
              <w:t>4</w:t>
            </w:r>
          </w:p>
        </w:tc>
        <w:tc>
          <w:tcPr>
            <w:tcW w:w="270" w:type="dxa"/>
          </w:tcPr>
          <w:p w14:paraId="69FC5CE0"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9" w:type="dxa"/>
          </w:tcPr>
          <w:p w14:paraId="1183DCC3" w14:textId="41DE051A"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w:t>
            </w:r>
            <w:r>
              <w:rPr>
                <w:rFonts w:ascii="Times New Roman" w:hAnsi="Times New Roman" w:cs="Times New Roman"/>
                <w:sz w:val="16"/>
                <w:szCs w:val="16"/>
              </w:rPr>
              <w:t>3</w:t>
            </w:r>
          </w:p>
        </w:tc>
        <w:tc>
          <w:tcPr>
            <w:tcW w:w="270" w:type="dxa"/>
          </w:tcPr>
          <w:p w14:paraId="0607E868"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64" w:type="dxa"/>
          </w:tcPr>
          <w:p w14:paraId="0AB8E116" w14:textId="65FB690B"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w:t>
            </w:r>
            <w:r>
              <w:rPr>
                <w:rFonts w:ascii="Times New Roman" w:hAnsi="Times New Roman" w:cs="Times New Roman"/>
                <w:sz w:val="16"/>
                <w:szCs w:val="16"/>
              </w:rPr>
              <w:t>4</w:t>
            </w:r>
          </w:p>
        </w:tc>
        <w:tc>
          <w:tcPr>
            <w:tcW w:w="270" w:type="dxa"/>
          </w:tcPr>
          <w:p w14:paraId="719FBDF7"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6" w:type="dxa"/>
          </w:tcPr>
          <w:p w14:paraId="184796AF" w14:textId="69D41DF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w:t>
            </w:r>
            <w:r>
              <w:rPr>
                <w:rFonts w:ascii="Times New Roman" w:hAnsi="Times New Roman" w:cs="Times New Roman"/>
                <w:sz w:val="16"/>
                <w:szCs w:val="16"/>
              </w:rPr>
              <w:t>3</w:t>
            </w:r>
          </w:p>
        </w:tc>
        <w:tc>
          <w:tcPr>
            <w:tcW w:w="270" w:type="dxa"/>
          </w:tcPr>
          <w:p w14:paraId="0D6C650F"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6" w:type="dxa"/>
          </w:tcPr>
          <w:p w14:paraId="126DADBE" w14:textId="58F5685C"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w:t>
            </w:r>
            <w:r>
              <w:rPr>
                <w:rFonts w:ascii="Times New Roman" w:hAnsi="Times New Roman" w:cs="Times New Roman"/>
                <w:sz w:val="16"/>
                <w:szCs w:val="16"/>
              </w:rPr>
              <w:t>4</w:t>
            </w:r>
          </w:p>
        </w:tc>
        <w:tc>
          <w:tcPr>
            <w:tcW w:w="270" w:type="dxa"/>
          </w:tcPr>
          <w:p w14:paraId="14AF1BD5"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6" w:type="dxa"/>
          </w:tcPr>
          <w:p w14:paraId="1CCB6AA3" w14:textId="3B93AC13"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w:t>
            </w:r>
            <w:r>
              <w:rPr>
                <w:rFonts w:ascii="Times New Roman" w:hAnsi="Times New Roman" w:cs="Times New Roman"/>
                <w:sz w:val="16"/>
                <w:szCs w:val="16"/>
              </w:rPr>
              <w:t>3</w:t>
            </w:r>
          </w:p>
        </w:tc>
        <w:tc>
          <w:tcPr>
            <w:tcW w:w="236" w:type="dxa"/>
          </w:tcPr>
          <w:p w14:paraId="42C6A1CB"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67" w:type="dxa"/>
          </w:tcPr>
          <w:p w14:paraId="5939B386" w14:textId="49F21C8B"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w:t>
            </w:r>
            <w:r>
              <w:rPr>
                <w:rFonts w:ascii="Times New Roman" w:hAnsi="Times New Roman" w:cs="Times New Roman"/>
                <w:sz w:val="16"/>
                <w:szCs w:val="16"/>
              </w:rPr>
              <w:t>4</w:t>
            </w:r>
          </w:p>
        </w:tc>
        <w:tc>
          <w:tcPr>
            <w:tcW w:w="270" w:type="dxa"/>
          </w:tcPr>
          <w:p w14:paraId="15A90029"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9" w:type="dxa"/>
          </w:tcPr>
          <w:p w14:paraId="0F77EEA1" w14:textId="66C0CEFA"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w:t>
            </w:r>
            <w:r>
              <w:rPr>
                <w:rFonts w:ascii="Times New Roman" w:hAnsi="Times New Roman" w:cs="Times New Roman"/>
                <w:sz w:val="16"/>
                <w:szCs w:val="16"/>
              </w:rPr>
              <w:t>3</w:t>
            </w:r>
          </w:p>
        </w:tc>
        <w:tc>
          <w:tcPr>
            <w:tcW w:w="271" w:type="dxa"/>
          </w:tcPr>
          <w:p w14:paraId="070A3FC7"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9" w:type="dxa"/>
          </w:tcPr>
          <w:p w14:paraId="2F3D6BFE" w14:textId="25963292"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w:t>
            </w:r>
            <w:r>
              <w:rPr>
                <w:rFonts w:ascii="Times New Roman" w:hAnsi="Times New Roman" w:cs="Times New Roman"/>
                <w:sz w:val="16"/>
                <w:szCs w:val="16"/>
              </w:rPr>
              <w:t>4</w:t>
            </w:r>
          </w:p>
        </w:tc>
        <w:tc>
          <w:tcPr>
            <w:tcW w:w="270" w:type="dxa"/>
          </w:tcPr>
          <w:p w14:paraId="6264B9AD"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0" w:type="dxa"/>
          </w:tcPr>
          <w:p w14:paraId="4D3409D9" w14:textId="2D54811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w:t>
            </w:r>
            <w:r>
              <w:rPr>
                <w:rFonts w:ascii="Times New Roman" w:hAnsi="Times New Roman" w:cs="Times New Roman"/>
                <w:sz w:val="16"/>
                <w:szCs w:val="16"/>
              </w:rPr>
              <w:t>3</w:t>
            </w:r>
          </w:p>
        </w:tc>
        <w:tc>
          <w:tcPr>
            <w:tcW w:w="236" w:type="dxa"/>
          </w:tcPr>
          <w:p w14:paraId="606AA82A"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55" w:type="dxa"/>
          </w:tcPr>
          <w:p w14:paraId="76C24765" w14:textId="673ECBC0"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w:t>
            </w:r>
            <w:r>
              <w:rPr>
                <w:rFonts w:ascii="Times New Roman" w:hAnsi="Times New Roman" w:cs="Times New Roman"/>
                <w:sz w:val="16"/>
                <w:szCs w:val="16"/>
              </w:rPr>
              <w:t>4</w:t>
            </w:r>
          </w:p>
        </w:tc>
        <w:tc>
          <w:tcPr>
            <w:tcW w:w="236" w:type="dxa"/>
          </w:tcPr>
          <w:p w14:paraId="1639DC5D"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88" w:type="dxa"/>
          </w:tcPr>
          <w:p w14:paraId="44C79A33" w14:textId="1531911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w:t>
            </w:r>
            <w:r>
              <w:rPr>
                <w:rFonts w:ascii="Times New Roman" w:hAnsi="Times New Roman" w:cs="Times New Roman"/>
                <w:sz w:val="16"/>
                <w:szCs w:val="16"/>
              </w:rPr>
              <w:t>3</w:t>
            </w:r>
          </w:p>
        </w:tc>
      </w:tr>
      <w:tr w:rsidR="0001795A" w:rsidRPr="00C21342" w14:paraId="0B5B0C58" w14:textId="77777777" w:rsidTr="00A646AE">
        <w:tc>
          <w:tcPr>
            <w:tcW w:w="1590" w:type="dxa"/>
          </w:tcPr>
          <w:p w14:paraId="416DE384"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p>
        </w:tc>
        <w:tc>
          <w:tcPr>
            <w:tcW w:w="1251" w:type="dxa"/>
          </w:tcPr>
          <w:p w14:paraId="2FBE1D84"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16"/>
                <w:szCs w:val="16"/>
              </w:rPr>
            </w:pPr>
          </w:p>
        </w:tc>
        <w:tc>
          <w:tcPr>
            <w:tcW w:w="1866" w:type="dxa"/>
            <w:gridSpan w:val="3"/>
          </w:tcPr>
          <w:p w14:paraId="2B7F0D46"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16"/>
                <w:szCs w:val="16"/>
              </w:rPr>
            </w:pPr>
            <w:r w:rsidRPr="00C21342">
              <w:rPr>
                <w:rFonts w:ascii="Times New Roman" w:hAnsi="Times New Roman" w:cs="Times New Roman"/>
                <w:i/>
                <w:iCs/>
                <w:sz w:val="16"/>
                <w:szCs w:val="16"/>
              </w:rPr>
              <w:t>(%)</w:t>
            </w:r>
          </w:p>
        </w:tc>
        <w:tc>
          <w:tcPr>
            <w:tcW w:w="270" w:type="dxa"/>
          </w:tcPr>
          <w:p w14:paraId="53934CEC"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16"/>
                <w:szCs w:val="16"/>
              </w:rPr>
            </w:pPr>
          </w:p>
        </w:tc>
        <w:tc>
          <w:tcPr>
            <w:tcW w:w="10258" w:type="dxa"/>
            <w:gridSpan w:val="20"/>
          </w:tcPr>
          <w:p w14:paraId="442CF25F" w14:textId="786B9DD8"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16"/>
                <w:szCs w:val="16"/>
                <w:cs/>
              </w:rPr>
            </w:pPr>
            <w:r w:rsidRPr="00C21342">
              <w:rPr>
                <w:rFonts w:ascii="Times New Roman" w:hAnsi="Times New Roman" w:cs="Times New Roman"/>
                <w:i/>
                <w:iCs/>
                <w:sz w:val="16"/>
                <w:szCs w:val="16"/>
              </w:rPr>
              <w:t>(in thousand Baht)</w:t>
            </w:r>
          </w:p>
        </w:tc>
      </w:tr>
      <w:tr w:rsidR="0001795A" w:rsidRPr="00C21342" w14:paraId="3E0A2D56" w14:textId="77777777" w:rsidTr="009C6AF2">
        <w:tc>
          <w:tcPr>
            <w:tcW w:w="1590" w:type="dxa"/>
          </w:tcPr>
          <w:p w14:paraId="3EF539AD"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792"/>
              </w:tabs>
              <w:ind w:right="-107"/>
              <w:rPr>
                <w:rFonts w:ascii="Times New Roman" w:hAnsi="Times New Roman" w:cs="Times New Roman"/>
                <w:sz w:val="16"/>
                <w:szCs w:val="16"/>
              </w:rPr>
            </w:pPr>
            <w:r w:rsidRPr="00C21342">
              <w:rPr>
                <w:rFonts w:ascii="Times New Roman" w:hAnsi="Times New Roman" w:cs="Times New Roman"/>
                <w:b/>
                <w:bCs/>
                <w:i/>
                <w:iCs/>
                <w:sz w:val="16"/>
                <w:szCs w:val="16"/>
              </w:rPr>
              <w:t>Direct subsidiaries</w:t>
            </w:r>
          </w:p>
        </w:tc>
        <w:tc>
          <w:tcPr>
            <w:tcW w:w="1251" w:type="dxa"/>
          </w:tcPr>
          <w:p w14:paraId="60B2740B"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center"/>
              <w:rPr>
                <w:rFonts w:ascii="Times New Roman" w:hAnsi="Times New Roman" w:cs="Times New Roman"/>
                <w:sz w:val="16"/>
                <w:szCs w:val="16"/>
              </w:rPr>
            </w:pPr>
          </w:p>
        </w:tc>
        <w:tc>
          <w:tcPr>
            <w:tcW w:w="787" w:type="dxa"/>
          </w:tcPr>
          <w:p w14:paraId="391AADCD"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0" w:type="dxa"/>
          </w:tcPr>
          <w:p w14:paraId="4F8A6937"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09" w:type="dxa"/>
          </w:tcPr>
          <w:p w14:paraId="0BF3315C"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0" w:type="dxa"/>
          </w:tcPr>
          <w:p w14:paraId="354303B2"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764" w:type="dxa"/>
          </w:tcPr>
          <w:p w14:paraId="0BB949C0" w14:textId="54FAD179"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0" w:type="dxa"/>
          </w:tcPr>
          <w:p w14:paraId="5E4F0E7C"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06" w:type="dxa"/>
          </w:tcPr>
          <w:p w14:paraId="19EB8CAE"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0" w:type="dxa"/>
          </w:tcPr>
          <w:p w14:paraId="7C80BCAF"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06" w:type="dxa"/>
          </w:tcPr>
          <w:p w14:paraId="71D37EBB"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0" w:type="dxa"/>
          </w:tcPr>
          <w:p w14:paraId="59B1C132"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06" w:type="dxa"/>
          </w:tcPr>
          <w:p w14:paraId="134D7F59"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tcPr>
          <w:p w14:paraId="1F1B2731"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767" w:type="dxa"/>
          </w:tcPr>
          <w:p w14:paraId="6FBB3C91"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0" w:type="dxa"/>
          </w:tcPr>
          <w:p w14:paraId="7D0F8899"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09" w:type="dxa"/>
          </w:tcPr>
          <w:p w14:paraId="57F85496"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1" w:type="dxa"/>
          </w:tcPr>
          <w:p w14:paraId="6CD1D3D5"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09" w:type="dxa"/>
          </w:tcPr>
          <w:p w14:paraId="48B88E4F"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0" w:type="dxa"/>
          </w:tcPr>
          <w:p w14:paraId="6B385752"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10" w:type="dxa"/>
          </w:tcPr>
          <w:p w14:paraId="6B7AD0D5"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tcPr>
          <w:p w14:paraId="61AA78E2"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755" w:type="dxa"/>
          </w:tcPr>
          <w:p w14:paraId="63EC5988"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08" w:right="-107"/>
              <w:jc w:val="both"/>
              <w:rPr>
                <w:rFonts w:ascii="Times New Roman" w:hAnsi="Times New Roman" w:cs="Times New Roman"/>
                <w:sz w:val="16"/>
                <w:szCs w:val="16"/>
              </w:rPr>
            </w:pPr>
          </w:p>
        </w:tc>
        <w:tc>
          <w:tcPr>
            <w:tcW w:w="236" w:type="dxa"/>
          </w:tcPr>
          <w:p w14:paraId="7D3391AA"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797" w:type="dxa"/>
            <w:gridSpan w:val="2"/>
          </w:tcPr>
          <w:p w14:paraId="3E68301A"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both"/>
              <w:rPr>
                <w:rFonts w:ascii="Times New Roman" w:hAnsi="Times New Roman" w:cs="Times New Roman"/>
                <w:sz w:val="16"/>
                <w:szCs w:val="16"/>
              </w:rPr>
            </w:pPr>
          </w:p>
        </w:tc>
      </w:tr>
      <w:tr w:rsidR="0001795A" w:rsidRPr="00C21342" w14:paraId="68747C36" w14:textId="77777777" w:rsidTr="009C6AF2">
        <w:tc>
          <w:tcPr>
            <w:tcW w:w="1590" w:type="dxa"/>
          </w:tcPr>
          <w:p w14:paraId="277A188E" w14:textId="77777777" w:rsidR="0001795A" w:rsidRPr="00C21342" w:rsidRDefault="0001795A" w:rsidP="0001795A">
            <w:pPr>
              <w:ind w:right="-72"/>
              <w:rPr>
                <w:rFonts w:ascii="Times New Roman" w:hAnsi="Times New Roman" w:cs="Times New Roman"/>
                <w:sz w:val="16"/>
                <w:szCs w:val="16"/>
              </w:rPr>
            </w:pPr>
            <w:r w:rsidRPr="00C21342">
              <w:rPr>
                <w:rFonts w:ascii="Times New Roman" w:hAnsi="Times New Roman" w:cs="Times New Roman"/>
                <w:sz w:val="16"/>
                <w:szCs w:val="16"/>
              </w:rPr>
              <w:t xml:space="preserve">UMS Lighter </w:t>
            </w:r>
          </w:p>
          <w:p w14:paraId="120CD109" w14:textId="77777777" w:rsidR="0001795A" w:rsidRPr="00C21342" w:rsidRDefault="0001795A" w:rsidP="0001795A">
            <w:pPr>
              <w:ind w:right="-72"/>
              <w:rPr>
                <w:rFonts w:ascii="Times New Roman" w:hAnsi="Times New Roman" w:cs="Times New Roman"/>
                <w:sz w:val="16"/>
                <w:szCs w:val="16"/>
              </w:rPr>
            </w:pPr>
            <w:r w:rsidRPr="00C21342">
              <w:rPr>
                <w:rFonts w:ascii="Times New Roman" w:hAnsi="Times New Roman" w:cs="Times New Roman"/>
                <w:sz w:val="16"/>
                <w:szCs w:val="16"/>
              </w:rPr>
              <w:t xml:space="preserve">    Co., Ltd.</w:t>
            </w:r>
          </w:p>
        </w:tc>
        <w:tc>
          <w:tcPr>
            <w:tcW w:w="1251" w:type="dxa"/>
          </w:tcPr>
          <w:p w14:paraId="10BC0AC2"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Barge</w:t>
            </w:r>
          </w:p>
          <w:p w14:paraId="18F568B4"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conveyance</w:t>
            </w:r>
          </w:p>
        </w:tc>
        <w:tc>
          <w:tcPr>
            <w:tcW w:w="787" w:type="dxa"/>
            <w:vAlign w:val="bottom"/>
          </w:tcPr>
          <w:p w14:paraId="19BE8C06" w14:textId="1BF615D9"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99.99</w:t>
            </w:r>
          </w:p>
        </w:tc>
        <w:tc>
          <w:tcPr>
            <w:tcW w:w="270" w:type="dxa"/>
            <w:vAlign w:val="bottom"/>
          </w:tcPr>
          <w:p w14:paraId="3E0E725C"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09" w:type="dxa"/>
            <w:vAlign w:val="bottom"/>
          </w:tcPr>
          <w:p w14:paraId="4B460565"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99.99</w:t>
            </w:r>
          </w:p>
        </w:tc>
        <w:tc>
          <w:tcPr>
            <w:tcW w:w="270" w:type="dxa"/>
          </w:tcPr>
          <w:p w14:paraId="5E2E6FCB"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3"/>
                <w:tab w:val="left" w:pos="610"/>
              </w:tabs>
              <w:spacing w:line="240" w:lineRule="exact"/>
              <w:ind w:left="-108" w:right="-240"/>
              <w:jc w:val="center"/>
              <w:rPr>
                <w:rFonts w:ascii="Times New Roman" w:hAnsi="Times New Roman" w:cs="Times New Roman"/>
                <w:sz w:val="16"/>
                <w:szCs w:val="16"/>
              </w:rPr>
            </w:pPr>
          </w:p>
        </w:tc>
        <w:tc>
          <w:tcPr>
            <w:tcW w:w="764" w:type="dxa"/>
            <w:vAlign w:val="bottom"/>
          </w:tcPr>
          <w:p w14:paraId="5849C297" w14:textId="5AE388EA"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3"/>
                <w:tab w:val="left" w:pos="610"/>
              </w:tabs>
              <w:spacing w:line="240" w:lineRule="exact"/>
              <w:ind w:left="-108" w:right="-240"/>
              <w:jc w:val="center"/>
              <w:rPr>
                <w:rFonts w:ascii="Times New Roman" w:hAnsi="Times New Roman" w:cs="Times New Roman"/>
                <w:sz w:val="16"/>
                <w:szCs w:val="16"/>
              </w:rPr>
            </w:pPr>
            <w:r>
              <w:rPr>
                <w:rFonts w:ascii="Times New Roman" w:hAnsi="Times New Roman" w:cs="Times New Roman"/>
                <w:sz w:val="16"/>
                <w:szCs w:val="16"/>
              </w:rPr>
              <w:t>110,000</w:t>
            </w:r>
          </w:p>
        </w:tc>
        <w:tc>
          <w:tcPr>
            <w:tcW w:w="270" w:type="dxa"/>
            <w:vAlign w:val="bottom"/>
          </w:tcPr>
          <w:p w14:paraId="20BAFEF6"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sz w:val="16"/>
                <w:szCs w:val="16"/>
              </w:rPr>
            </w:pPr>
          </w:p>
        </w:tc>
        <w:tc>
          <w:tcPr>
            <w:tcW w:w="806" w:type="dxa"/>
            <w:vAlign w:val="bottom"/>
          </w:tcPr>
          <w:p w14:paraId="40D3F09E"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110,000</w:t>
            </w:r>
          </w:p>
        </w:tc>
        <w:tc>
          <w:tcPr>
            <w:tcW w:w="270" w:type="dxa"/>
            <w:vAlign w:val="bottom"/>
          </w:tcPr>
          <w:p w14:paraId="1DC2C1A8"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538BFEDB" w14:textId="68EF7353"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110,000</w:t>
            </w:r>
          </w:p>
        </w:tc>
        <w:tc>
          <w:tcPr>
            <w:tcW w:w="270" w:type="dxa"/>
            <w:vAlign w:val="bottom"/>
          </w:tcPr>
          <w:p w14:paraId="3CBCF392"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sz w:val="16"/>
                <w:szCs w:val="16"/>
              </w:rPr>
            </w:pPr>
          </w:p>
        </w:tc>
        <w:tc>
          <w:tcPr>
            <w:tcW w:w="806" w:type="dxa"/>
            <w:vAlign w:val="bottom"/>
          </w:tcPr>
          <w:p w14:paraId="37D903FA"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110,000</w:t>
            </w:r>
          </w:p>
        </w:tc>
        <w:tc>
          <w:tcPr>
            <w:tcW w:w="236" w:type="dxa"/>
            <w:vAlign w:val="bottom"/>
          </w:tcPr>
          <w:p w14:paraId="1B7A62CB"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67" w:type="dxa"/>
            <w:vAlign w:val="bottom"/>
          </w:tcPr>
          <w:p w14:paraId="412CB879" w14:textId="37F374F3"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6BADD2AB"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09" w:type="dxa"/>
            <w:vAlign w:val="bottom"/>
          </w:tcPr>
          <w:p w14:paraId="0677ECBA" w14:textId="33B5EF06"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c>
          <w:tcPr>
            <w:tcW w:w="271" w:type="dxa"/>
            <w:vAlign w:val="bottom"/>
          </w:tcPr>
          <w:p w14:paraId="41C13FC3"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09" w:type="dxa"/>
            <w:vAlign w:val="bottom"/>
          </w:tcPr>
          <w:p w14:paraId="2DB7EB6A" w14:textId="0336B050"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110,000</w:t>
            </w:r>
          </w:p>
        </w:tc>
        <w:tc>
          <w:tcPr>
            <w:tcW w:w="270" w:type="dxa"/>
            <w:vAlign w:val="bottom"/>
          </w:tcPr>
          <w:p w14:paraId="03CF179B"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10" w:type="dxa"/>
            <w:vAlign w:val="bottom"/>
          </w:tcPr>
          <w:p w14:paraId="3AC93D79" w14:textId="2D773FFE"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110,000</w:t>
            </w:r>
          </w:p>
        </w:tc>
        <w:tc>
          <w:tcPr>
            <w:tcW w:w="236" w:type="dxa"/>
          </w:tcPr>
          <w:p w14:paraId="55480C38"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55" w:type="dxa"/>
            <w:vAlign w:val="bottom"/>
          </w:tcPr>
          <w:p w14:paraId="4809A233" w14:textId="16DE0831"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vAlign w:val="bottom"/>
          </w:tcPr>
          <w:p w14:paraId="34A060E9"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97" w:type="dxa"/>
            <w:gridSpan w:val="2"/>
            <w:vAlign w:val="bottom"/>
          </w:tcPr>
          <w:p w14:paraId="07B29115" w14:textId="0FE1B3BA"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r>
      <w:tr w:rsidR="0001795A" w:rsidRPr="00C21342" w14:paraId="0189A154" w14:textId="77777777" w:rsidTr="009C6AF2">
        <w:tc>
          <w:tcPr>
            <w:tcW w:w="1590" w:type="dxa"/>
          </w:tcPr>
          <w:p w14:paraId="57CE1C8D" w14:textId="77777777" w:rsidR="0001795A" w:rsidRPr="00C21342" w:rsidRDefault="0001795A" w:rsidP="0001795A">
            <w:pPr>
              <w:ind w:right="-108"/>
              <w:rPr>
                <w:rFonts w:ascii="Times New Roman" w:hAnsi="Times New Roman" w:cs="Times New Roman"/>
                <w:sz w:val="16"/>
                <w:szCs w:val="16"/>
              </w:rPr>
            </w:pPr>
            <w:r w:rsidRPr="00C21342">
              <w:rPr>
                <w:rFonts w:ascii="Times New Roman" w:hAnsi="Times New Roman" w:cs="Times New Roman"/>
                <w:sz w:val="16"/>
                <w:szCs w:val="16"/>
              </w:rPr>
              <w:t xml:space="preserve">UMS Port </w:t>
            </w:r>
            <w:r w:rsidRPr="00C21342">
              <w:rPr>
                <w:rFonts w:ascii="Times New Roman" w:hAnsi="Times New Roman" w:cs="Times New Roman"/>
                <w:sz w:val="16"/>
                <w:szCs w:val="16"/>
              </w:rPr>
              <w:br/>
              <w:t xml:space="preserve">    Services </w:t>
            </w:r>
          </w:p>
          <w:p w14:paraId="192A2D82" w14:textId="77777777" w:rsidR="0001795A" w:rsidRPr="00C21342" w:rsidRDefault="0001795A" w:rsidP="0001795A">
            <w:pPr>
              <w:ind w:left="162" w:right="-108"/>
              <w:rPr>
                <w:rFonts w:ascii="Times New Roman" w:hAnsi="Times New Roman" w:cs="Times New Roman"/>
                <w:sz w:val="16"/>
                <w:szCs w:val="16"/>
              </w:rPr>
            </w:pPr>
            <w:r w:rsidRPr="00C21342">
              <w:rPr>
                <w:rFonts w:ascii="Times New Roman" w:hAnsi="Times New Roman" w:cs="Times New Roman"/>
                <w:sz w:val="16"/>
                <w:szCs w:val="16"/>
              </w:rPr>
              <w:t>Co., Ltd.</w:t>
            </w:r>
          </w:p>
        </w:tc>
        <w:tc>
          <w:tcPr>
            <w:tcW w:w="1251" w:type="dxa"/>
            <w:vAlign w:val="bottom"/>
          </w:tcPr>
          <w:p w14:paraId="0220975E"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Port service</w:t>
            </w:r>
          </w:p>
        </w:tc>
        <w:tc>
          <w:tcPr>
            <w:tcW w:w="787" w:type="dxa"/>
            <w:vAlign w:val="bottom"/>
          </w:tcPr>
          <w:p w14:paraId="375B9B09" w14:textId="6D691FE6"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99.99</w:t>
            </w:r>
          </w:p>
        </w:tc>
        <w:tc>
          <w:tcPr>
            <w:tcW w:w="270" w:type="dxa"/>
            <w:vAlign w:val="bottom"/>
          </w:tcPr>
          <w:p w14:paraId="5057705A"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p w14:paraId="457E137F"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09" w:type="dxa"/>
            <w:vAlign w:val="bottom"/>
          </w:tcPr>
          <w:p w14:paraId="10BED112"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99.99</w:t>
            </w:r>
          </w:p>
        </w:tc>
        <w:tc>
          <w:tcPr>
            <w:tcW w:w="270" w:type="dxa"/>
          </w:tcPr>
          <w:p w14:paraId="72AC76B6"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p>
        </w:tc>
        <w:tc>
          <w:tcPr>
            <w:tcW w:w="764" w:type="dxa"/>
            <w:vAlign w:val="bottom"/>
          </w:tcPr>
          <w:p w14:paraId="03676287" w14:textId="477BB835"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18,000</w:t>
            </w:r>
          </w:p>
        </w:tc>
        <w:tc>
          <w:tcPr>
            <w:tcW w:w="270" w:type="dxa"/>
            <w:vAlign w:val="bottom"/>
          </w:tcPr>
          <w:p w14:paraId="303B975B"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792A4E61"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18,000</w:t>
            </w:r>
          </w:p>
        </w:tc>
        <w:tc>
          <w:tcPr>
            <w:tcW w:w="270" w:type="dxa"/>
            <w:vAlign w:val="bottom"/>
          </w:tcPr>
          <w:p w14:paraId="670DD4A6"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18A3D66C" w14:textId="27446631"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18,000</w:t>
            </w:r>
          </w:p>
        </w:tc>
        <w:tc>
          <w:tcPr>
            <w:tcW w:w="270" w:type="dxa"/>
            <w:vAlign w:val="bottom"/>
          </w:tcPr>
          <w:p w14:paraId="6065B936"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397F2D80"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18,000</w:t>
            </w:r>
          </w:p>
        </w:tc>
        <w:tc>
          <w:tcPr>
            <w:tcW w:w="236" w:type="dxa"/>
            <w:vAlign w:val="bottom"/>
          </w:tcPr>
          <w:p w14:paraId="5F015C04"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67" w:type="dxa"/>
            <w:vAlign w:val="bottom"/>
          </w:tcPr>
          <w:p w14:paraId="52340175" w14:textId="339A8802"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3028D6F2"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09" w:type="dxa"/>
            <w:vAlign w:val="bottom"/>
          </w:tcPr>
          <w:p w14:paraId="29CADBE8" w14:textId="347676C8"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c>
          <w:tcPr>
            <w:tcW w:w="271" w:type="dxa"/>
            <w:vAlign w:val="bottom"/>
          </w:tcPr>
          <w:p w14:paraId="66630C86"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09" w:type="dxa"/>
            <w:vAlign w:val="bottom"/>
          </w:tcPr>
          <w:p w14:paraId="00E46832" w14:textId="182B7330"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18,000</w:t>
            </w:r>
          </w:p>
        </w:tc>
        <w:tc>
          <w:tcPr>
            <w:tcW w:w="270" w:type="dxa"/>
            <w:vAlign w:val="bottom"/>
          </w:tcPr>
          <w:p w14:paraId="557DEEC6"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10" w:type="dxa"/>
            <w:vAlign w:val="bottom"/>
          </w:tcPr>
          <w:p w14:paraId="5B3E0D01" w14:textId="44A6EECA"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18,000</w:t>
            </w:r>
          </w:p>
        </w:tc>
        <w:tc>
          <w:tcPr>
            <w:tcW w:w="236" w:type="dxa"/>
          </w:tcPr>
          <w:p w14:paraId="7685B3F4"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55" w:type="dxa"/>
            <w:vAlign w:val="bottom"/>
          </w:tcPr>
          <w:p w14:paraId="02559A9F" w14:textId="5EED0D0D"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vAlign w:val="bottom"/>
          </w:tcPr>
          <w:p w14:paraId="2919665B"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97" w:type="dxa"/>
            <w:gridSpan w:val="2"/>
            <w:vAlign w:val="bottom"/>
          </w:tcPr>
          <w:p w14:paraId="4E788B6D" w14:textId="26D1FAD3"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r>
      <w:tr w:rsidR="0001795A" w:rsidRPr="00C21342" w14:paraId="62FC8663" w14:textId="77777777" w:rsidTr="009C6AF2">
        <w:tc>
          <w:tcPr>
            <w:tcW w:w="1590" w:type="dxa"/>
          </w:tcPr>
          <w:p w14:paraId="17FEC6FE" w14:textId="77777777" w:rsidR="0001795A" w:rsidRPr="00C21342" w:rsidRDefault="0001795A" w:rsidP="0001795A">
            <w:pPr>
              <w:ind w:right="-72"/>
              <w:rPr>
                <w:rFonts w:ascii="Times New Roman" w:hAnsi="Times New Roman" w:cs="Times New Roman"/>
                <w:sz w:val="16"/>
                <w:szCs w:val="16"/>
              </w:rPr>
            </w:pPr>
            <w:r w:rsidRPr="00C21342">
              <w:rPr>
                <w:rFonts w:ascii="Times New Roman" w:hAnsi="Times New Roman" w:cs="Times New Roman"/>
                <w:sz w:val="16"/>
                <w:szCs w:val="16"/>
              </w:rPr>
              <w:t>UMS Pellet</w:t>
            </w:r>
            <w:r w:rsidRPr="00C21342">
              <w:rPr>
                <w:rFonts w:ascii="Times New Roman" w:hAnsi="Times New Roman" w:cs="Times New Roman"/>
                <w:sz w:val="16"/>
                <w:szCs w:val="16"/>
              </w:rPr>
              <w:br/>
              <w:t xml:space="preserve">    Energy Co.,</w:t>
            </w:r>
            <w:r w:rsidRPr="00C21342">
              <w:rPr>
                <w:rFonts w:ascii="Times New Roman" w:hAnsi="Times New Roman" w:cs="Times New Roman"/>
                <w:sz w:val="16"/>
                <w:szCs w:val="16"/>
              </w:rPr>
              <w:br/>
              <w:t xml:space="preserve">    Ltd.</w:t>
            </w:r>
          </w:p>
        </w:tc>
        <w:tc>
          <w:tcPr>
            <w:tcW w:w="1251" w:type="dxa"/>
            <w:vAlign w:val="bottom"/>
          </w:tcPr>
          <w:p w14:paraId="2424CFF3"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Road transport</w:t>
            </w:r>
          </w:p>
          <w:p w14:paraId="075D7449" w14:textId="3C8E6EA3" w:rsidR="0001795A" w:rsidRPr="00C21342" w:rsidRDefault="0001795A" w:rsidP="00FB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and trading</w:t>
            </w:r>
            <w:r w:rsidR="00FB1EFD">
              <w:rPr>
                <w:rFonts w:ascii="Times New Roman" w:hAnsi="Times New Roman" w:cs="Times New Roman"/>
                <w:sz w:val="16"/>
                <w:szCs w:val="16"/>
              </w:rPr>
              <w:t xml:space="preserve"> </w:t>
            </w:r>
            <w:r w:rsidRPr="00C21342">
              <w:rPr>
                <w:rFonts w:ascii="Times New Roman" w:hAnsi="Times New Roman" w:cs="Times New Roman"/>
                <w:sz w:val="16"/>
                <w:szCs w:val="16"/>
              </w:rPr>
              <w:t xml:space="preserve">of </w:t>
            </w:r>
            <w:r w:rsidR="00FB1EFD">
              <w:rPr>
                <w:rFonts w:ascii="Times New Roman" w:hAnsi="Times New Roman" w:cs="Times New Roman"/>
                <w:sz w:val="16"/>
                <w:szCs w:val="16"/>
              </w:rPr>
              <w:br/>
            </w:r>
            <w:r>
              <w:rPr>
                <w:rFonts w:ascii="Times New Roman" w:hAnsi="Times New Roman" w:cs="Times New Roman"/>
                <w:sz w:val="16"/>
                <w:szCs w:val="16"/>
              </w:rPr>
              <w:t>biomass energy</w:t>
            </w:r>
          </w:p>
        </w:tc>
        <w:tc>
          <w:tcPr>
            <w:tcW w:w="787" w:type="dxa"/>
            <w:vAlign w:val="bottom"/>
          </w:tcPr>
          <w:p w14:paraId="2742CD51" w14:textId="66F333A4"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99.99</w:t>
            </w:r>
          </w:p>
        </w:tc>
        <w:tc>
          <w:tcPr>
            <w:tcW w:w="270" w:type="dxa"/>
            <w:vAlign w:val="bottom"/>
          </w:tcPr>
          <w:p w14:paraId="48CB6A20"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09" w:type="dxa"/>
            <w:vAlign w:val="bottom"/>
          </w:tcPr>
          <w:p w14:paraId="3EB33553"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99.99</w:t>
            </w:r>
          </w:p>
        </w:tc>
        <w:tc>
          <w:tcPr>
            <w:tcW w:w="270" w:type="dxa"/>
          </w:tcPr>
          <w:p w14:paraId="5896FBB1"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p>
        </w:tc>
        <w:tc>
          <w:tcPr>
            <w:tcW w:w="764" w:type="dxa"/>
            <w:vAlign w:val="bottom"/>
          </w:tcPr>
          <w:p w14:paraId="7C1199F9" w14:textId="568E0274"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18,000</w:t>
            </w:r>
          </w:p>
        </w:tc>
        <w:tc>
          <w:tcPr>
            <w:tcW w:w="270" w:type="dxa"/>
            <w:vAlign w:val="bottom"/>
          </w:tcPr>
          <w:p w14:paraId="4A4CEA14"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03BCEE97"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18,000</w:t>
            </w:r>
          </w:p>
        </w:tc>
        <w:tc>
          <w:tcPr>
            <w:tcW w:w="270" w:type="dxa"/>
            <w:vAlign w:val="bottom"/>
          </w:tcPr>
          <w:p w14:paraId="0219CADC"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32880FA6" w14:textId="21413EFB"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18,000</w:t>
            </w:r>
          </w:p>
        </w:tc>
        <w:tc>
          <w:tcPr>
            <w:tcW w:w="270" w:type="dxa"/>
            <w:vAlign w:val="bottom"/>
          </w:tcPr>
          <w:p w14:paraId="28CD0FDA"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5DE5DFAE"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18,000</w:t>
            </w:r>
          </w:p>
        </w:tc>
        <w:tc>
          <w:tcPr>
            <w:tcW w:w="236" w:type="dxa"/>
            <w:vAlign w:val="bottom"/>
          </w:tcPr>
          <w:p w14:paraId="56C30CF9"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67" w:type="dxa"/>
            <w:vAlign w:val="bottom"/>
          </w:tcPr>
          <w:p w14:paraId="13D5827A" w14:textId="05F6E83D"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107"/>
              <w:rPr>
                <w:rFonts w:ascii="Times New Roman" w:hAnsi="Times New Roman" w:cs="Times New Roman"/>
                <w:sz w:val="16"/>
                <w:szCs w:val="16"/>
              </w:rPr>
            </w:pPr>
            <w:r>
              <w:rPr>
                <w:rFonts w:ascii="Times New Roman" w:hAnsi="Times New Roman" w:cs="Times New Roman"/>
                <w:sz w:val="16"/>
                <w:szCs w:val="16"/>
              </w:rPr>
              <w:t>(13,293)</w:t>
            </w:r>
          </w:p>
        </w:tc>
        <w:tc>
          <w:tcPr>
            <w:tcW w:w="270" w:type="dxa"/>
            <w:vAlign w:val="bottom"/>
          </w:tcPr>
          <w:p w14:paraId="00FB49E2"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09" w:type="dxa"/>
            <w:vAlign w:val="bottom"/>
          </w:tcPr>
          <w:p w14:paraId="434E021F" w14:textId="056AE4C5"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107"/>
              <w:rPr>
                <w:rFonts w:ascii="Times New Roman" w:hAnsi="Times New Roman" w:cs="Times New Roman"/>
                <w:sz w:val="16"/>
                <w:szCs w:val="16"/>
              </w:rPr>
            </w:pPr>
            <w:r w:rsidRPr="00C21342">
              <w:rPr>
                <w:rFonts w:ascii="Times New Roman" w:hAnsi="Times New Roman" w:cs="Times New Roman"/>
                <w:sz w:val="16"/>
                <w:szCs w:val="16"/>
              </w:rPr>
              <w:t>(13,293)</w:t>
            </w:r>
          </w:p>
        </w:tc>
        <w:tc>
          <w:tcPr>
            <w:tcW w:w="271" w:type="dxa"/>
            <w:vAlign w:val="bottom"/>
          </w:tcPr>
          <w:p w14:paraId="22B440BF"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09" w:type="dxa"/>
            <w:vAlign w:val="bottom"/>
          </w:tcPr>
          <w:p w14:paraId="7824AA63" w14:textId="3360C115"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4,707</w:t>
            </w:r>
          </w:p>
        </w:tc>
        <w:tc>
          <w:tcPr>
            <w:tcW w:w="270" w:type="dxa"/>
          </w:tcPr>
          <w:p w14:paraId="31A9915A"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10" w:type="dxa"/>
            <w:vAlign w:val="bottom"/>
          </w:tcPr>
          <w:p w14:paraId="5139E710" w14:textId="183750D6"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4,707</w:t>
            </w:r>
          </w:p>
        </w:tc>
        <w:tc>
          <w:tcPr>
            <w:tcW w:w="236" w:type="dxa"/>
          </w:tcPr>
          <w:p w14:paraId="35622196"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55" w:type="dxa"/>
            <w:vAlign w:val="bottom"/>
          </w:tcPr>
          <w:p w14:paraId="10AF49FE" w14:textId="471A8FFA"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vAlign w:val="bottom"/>
          </w:tcPr>
          <w:p w14:paraId="2FB6483A"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97" w:type="dxa"/>
            <w:gridSpan w:val="2"/>
            <w:vAlign w:val="bottom"/>
          </w:tcPr>
          <w:p w14:paraId="7EFDA053" w14:textId="16E8FF1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r>
      <w:tr w:rsidR="0001795A" w:rsidRPr="00C21342" w14:paraId="7182110D" w14:textId="77777777" w:rsidTr="009C6AF2">
        <w:tc>
          <w:tcPr>
            <w:tcW w:w="1590" w:type="dxa"/>
          </w:tcPr>
          <w:p w14:paraId="0CBC7616"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sz w:val="16"/>
                <w:szCs w:val="16"/>
              </w:rPr>
            </w:pPr>
            <w:r w:rsidRPr="00C21342">
              <w:rPr>
                <w:rFonts w:ascii="Times New Roman" w:hAnsi="Times New Roman" w:cs="Times New Roman"/>
                <w:sz w:val="16"/>
                <w:szCs w:val="16"/>
              </w:rPr>
              <w:t xml:space="preserve">UMS Distribution </w:t>
            </w:r>
          </w:p>
          <w:p w14:paraId="350ACF9B"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sz w:val="16"/>
                <w:szCs w:val="16"/>
              </w:rPr>
            </w:pPr>
            <w:r w:rsidRPr="00C21342">
              <w:rPr>
                <w:rFonts w:ascii="Times New Roman" w:hAnsi="Times New Roman" w:cs="Times New Roman"/>
                <w:sz w:val="16"/>
                <w:szCs w:val="16"/>
              </w:rPr>
              <w:t xml:space="preserve">    Co., Ltd.</w:t>
            </w:r>
          </w:p>
        </w:tc>
        <w:tc>
          <w:tcPr>
            <w:tcW w:w="1251" w:type="dxa"/>
          </w:tcPr>
          <w:p w14:paraId="7ACB4E30"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Logistics</w:t>
            </w:r>
          </w:p>
          <w:p w14:paraId="64838251"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management</w:t>
            </w:r>
          </w:p>
          <w:p w14:paraId="242B596F"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and trading of fertilizer</w:t>
            </w:r>
          </w:p>
        </w:tc>
        <w:tc>
          <w:tcPr>
            <w:tcW w:w="787" w:type="dxa"/>
            <w:vAlign w:val="bottom"/>
          </w:tcPr>
          <w:p w14:paraId="2E12C267" w14:textId="3BEDFF90"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99.99</w:t>
            </w:r>
          </w:p>
        </w:tc>
        <w:tc>
          <w:tcPr>
            <w:tcW w:w="270" w:type="dxa"/>
            <w:vAlign w:val="bottom"/>
          </w:tcPr>
          <w:p w14:paraId="20B8C369"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09" w:type="dxa"/>
            <w:vAlign w:val="bottom"/>
          </w:tcPr>
          <w:p w14:paraId="6B2D4C63"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99.99</w:t>
            </w:r>
          </w:p>
        </w:tc>
        <w:tc>
          <w:tcPr>
            <w:tcW w:w="270" w:type="dxa"/>
          </w:tcPr>
          <w:p w14:paraId="1D03F809"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p>
        </w:tc>
        <w:tc>
          <w:tcPr>
            <w:tcW w:w="764" w:type="dxa"/>
            <w:vAlign w:val="bottom"/>
          </w:tcPr>
          <w:p w14:paraId="43D8697A" w14:textId="14640A6A"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5,000</w:t>
            </w:r>
          </w:p>
        </w:tc>
        <w:tc>
          <w:tcPr>
            <w:tcW w:w="270" w:type="dxa"/>
            <w:vAlign w:val="bottom"/>
          </w:tcPr>
          <w:p w14:paraId="60533C5E"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743FD430"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5,000</w:t>
            </w:r>
          </w:p>
        </w:tc>
        <w:tc>
          <w:tcPr>
            <w:tcW w:w="270" w:type="dxa"/>
            <w:vAlign w:val="bottom"/>
          </w:tcPr>
          <w:p w14:paraId="4FBC20CF"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7F438A46" w14:textId="232D5D96"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5,000</w:t>
            </w:r>
          </w:p>
        </w:tc>
        <w:tc>
          <w:tcPr>
            <w:tcW w:w="270" w:type="dxa"/>
            <w:vAlign w:val="bottom"/>
          </w:tcPr>
          <w:p w14:paraId="5D1CA0E8"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2E55B954"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5,000</w:t>
            </w:r>
          </w:p>
        </w:tc>
        <w:tc>
          <w:tcPr>
            <w:tcW w:w="236" w:type="dxa"/>
            <w:vAlign w:val="bottom"/>
          </w:tcPr>
          <w:p w14:paraId="29B38536"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67" w:type="dxa"/>
            <w:vAlign w:val="bottom"/>
          </w:tcPr>
          <w:p w14:paraId="670A3D36" w14:textId="192B6AED"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107"/>
              <w:rPr>
                <w:rFonts w:ascii="Times New Roman" w:hAnsi="Times New Roman" w:cs="Times New Roman"/>
                <w:sz w:val="16"/>
                <w:szCs w:val="16"/>
              </w:rPr>
            </w:pPr>
            <w:r>
              <w:rPr>
                <w:rFonts w:ascii="Times New Roman" w:hAnsi="Times New Roman" w:cs="Times New Roman"/>
                <w:sz w:val="16"/>
                <w:szCs w:val="16"/>
              </w:rPr>
              <w:t>(4,944)</w:t>
            </w:r>
          </w:p>
        </w:tc>
        <w:tc>
          <w:tcPr>
            <w:tcW w:w="270" w:type="dxa"/>
            <w:vAlign w:val="bottom"/>
          </w:tcPr>
          <w:p w14:paraId="0EDB1D3B"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09" w:type="dxa"/>
            <w:vAlign w:val="bottom"/>
          </w:tcPr>
          <w:p w14:paraId="06FD2765" w14:textId="5DE7388E"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107"/>
              <w:rPr>
                <w:rFonts w:ascii="Times New Roman" w:hAnsi="Times New Roman" w:cs="Times New Roman"/>
                <w:sz w:val="16"/>
                <w:szCs w:val="16"/>
              </w:rPr>
            </w:pPr>
            <w:r w:rsidRPr="00C56FDE">
              <w:rPr>
                <w:rFonts w:ascii="Times New Roman" w:hAnsi="Times New Roman" w:cs="Times New Roman"/>
                <w:sz w:val="16"/>
                <w:szCs w:val="16"/>
              </w:rPr>
              <w:t>(4,944)</w:t>
            </w:r>
          </w:p>
        </w:tc>
        <w:tc>
          <w:tcPr>
            <w:tcW w:w="271" w:type="dxa"/>
            <w:vAlign w:val="bottom"/>
          </w:tcPr>
          <w:p w14:paraId="38DD01B1"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09" w:type="dxa"/>
            <w:vAlign w:val="bottom"/>
          </w:tcPr>
          <w:p w14:paraId="1196BF64" w14:textId="216344E3"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56</w:t>
            </w:r>
          </w:p>
        </w:tc>
        <w:tc>
          <w:tcPr>
            <w:tcW w:w="270" w:type="dxa"/>
            <w:vAlign w:val="bottom"/>
          </w:tcPr>
          <w:p w14:paraId="5F391BDE"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10" w:type="dxa"/>
            <w:vAlign w:val="bottom"/>
          </w:tcPr>
          <w:p w14:paraId="2CEF0ADC" w14:textId="438304C0"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56</w:t>
            </w:r>
          </w:p>
        </w:tc>
        <w:tc>
          <w:tcPr>
            <w:tcW w:w="236" w:type="dxa"/>
          </w:tcPr>
          <w:p w14:paraId="69807362"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55" w:type="dxa"/>
            <w:vAlign w:val="bottom"/>
          </w:tcPr>
          <w:p w14:paraId="7FD77228" w14:textId="61124502"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vAlign w:val="bottom"/>
          </w:tcPr>
          <w:p w14:paraId="07435688"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97" w:type="dxa"/>
            <w:gridSpan w:val="2"/>
            <w:vAlign w:val="bottom"/>
          </w:tcPr>
          <w:p w14:paraId="3D5B4565" w14:textId="1B0E3EC6"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r>
      <w:tr w:rsidR="0001795A" w:rsidRPr="00C21342" w14:paraId="0BE99027" w14:textId="77777777" w:rsidTr="009C6AF2">
        <w:tc>
          <w:tcPr>
            <w:tcW w:w="1590" w:type="dxa"/>
          </w:tcPr>
          <w:p w14:paraId="25D50600" w14:textId="77777777" w:rsidR="0001795A" w:rsidRPr="00C21342" w:rsidRDefault="0001795A" w:rsidP="0001795A">
            <w:pPr>
              <w:ind w:right="-72"/>
              <w:rPr>
                <w:rFonts w:ascii="Times New Roman" w:hAnsi="Times New Roman" w:cs="Times New Roman"/>
                <w:sz w:val="16"/>
                <w:szCs w:val="16"/>
              </w:rPr>
            </w:pPr>
            <w:r w:rsidRPr="00C21342">
              <w:rPr>
                <w:rFonts w:ascii="Times New Roman" w:hAnsi="Times New Roman" w:cs="Times New Roman"/>
                <w:sz w:val="16"/>
                <w:szCs w:val="16"/>
              </w:rPr>
              <w:t xml:space="preserve">UMS Clean </w:t>
            </w:r>
            <w:r w:rsidRPr="00C21342">
              <w:rPr>
                <w:rFonts w:ascii="Times New Roman" w:hAnsi="Times New Roman" w:cs="Times New Roman"/>
                <w:sz w:val="16"/>
                <w:szCs w:val="16"/>
              </w:rPr>
              <w:br/>
              <w:t xml:space="preserve">    Energy 1</w:t>
            </w:r>
          </w:p>
          <w:p w14:paraId="78540597" w14:textId="77777777" w:rsidR="0001795A" w:rsidRPr="00C21342" w:rsidRDefault="0001795A" w:rsidP="0001795A">
            <w:pPr>
              <w:ind w:left="162" w:right="-72"/>
              <w:rPr>
                <w:rFonts w:ascii="Times New Roman" w:hAnsi="Times New Roman" w:cs="Times New Roman"/>
                <w:sz w:val="16"/>
                <w:szCs w:val="16"/>
              </w:rPr>
            </w:pPr>
            <w:r w:rsidRPr="00C21342">
              <w:rPr>
                <w:rFonts w:ascii="Times New Roman" w:hAnsi="Times New Roman" w:cs="Times New Roman"/>
                <w:sz w:val="16"/>
                <w:szCs w:val="16"/>
              </w:rPr>
              <w:t>Co., Ltd.</w:t>
            </w:r>
          </w:p>
        </w:tc>
        <w:tc>
          <w:tcPr>
            <w:tcW w:w="1251" w:type="dxa"/>
            <w:vAlign w:val="bottom"/>
          </w:tcPr>
          <w:p w14:paraId="4A6758A8" w14:textId="77777777" w:rsidR="0001795A" w:rsidRPr="00C21342" w:rsidRDefault="0001795A" w:rsidP="0001795A">
            <w:pPr>
              <w:ind w:right="-72"/>
              <w:jc w:val="center"/>
              <w:rPr>
                <w:rFonts w:ascii="Times New Roman" w:hAnsi="Times New Roman" w:cs="Times New Roman"/>
                <w:sz w:val="16"/>
                <w:szCs w:val="16"/>
              </w:rPr>
            </w:pPr>
            <w:r w:rsidRPr="00C21342">
              <w:rPr>
                <w:rFonts w:ascii="Times New Roman" w:hAnsi="Times New Roman" w:cs="Times New Roman"/>
                <w:sz w:val="16"/>
                <w:szCs w:val="16"/>
              </w:rPr>
              <w:t>Production and distribution</w:t>
            </w:r>
            <w:r w:rsidRPr="00C21342">
              <w:rPr>
                <w:rFonts w:ascii="Times New Roman" w:hAnsi="Times New Roman" w:cs="Times New Roman"/>
                <w:sz w:val="16"/>
                <w:szCs w:val="16"/>
              </w:rPr>
              <w:br/>
              <w:t>of biomass energy</w:t>
            </w:r>
          </w:p>
        </w:tc>
        <w:tc>
          <w:tcPr>
            <w:tcW w:w="787" w:type="dxa"/>
            <w:vAlign w:val="bottom"/>
          </w:tcPr>
          <w:p w14:paraId="79C106F6" w14:textId="72AF693D"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99.99</w:t>
            </w:r>
          </w:p>
        </w:tc>
        <w:tc>
          <w:tcPr>
            <w:tcW w:w="270" w:type="dxa"/>
            <w:vAlign w:val="bottom"/>
          </w:tcPr>
          <w:p w14:paraId="7D34F4B7"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09" w:type="dxa"/>
            <w:vAlign w:val="bottom"/>
          </w:tcPr>
          <w:p w14:paraId="739CF94D"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99.99</w:t>
            </w:r>
          </w:p>
        </w:tc>
        <w:tc>
          <w:tcPr>
            <w:tcW w:w="270" w:type="dxa"/>
          </w:tcPr>
          <w:p w14:paraId="44D11315"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p>
        </w:tc>
        <w:tc>
          <w:tcPr>
            <w:tcW w:w="764" w:type="dxa"/>
            <w:vAlign w:val="bottom"/>
          </w:tcPr>
          <w:p w14:paraId="681503AB" w14:textId="46842DAE"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48,000</w:t>
            </w:r>
          </w:p>
        </w:tc>
        <w:tc>
          <w:tcPr>
            <w:tcW w:w="270" w:type="dxa"/>
            <w:vAlign w:val="bottom"/>
          </w:tcPr>
          <w:p w14:paraId="093AAB57"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2ACBD185" w14:textId="0512C1BC"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sz w:val="16"/>
                <w:szCs w:val="16"/>
              </w:rPr>
            </w:pPr>
            <w:r w:rsidRPr="00C56FDE">
              <w:rPr>
                <w:rFonts w:ascii="Times New Roman" w:hAnsi="Times New Roman" w:cs="Times New Roman"/>
                <w:sz w:val="16"/>
                <w:szCs w:val="16"/>
              </w:rPr>
              <w:t>48,000</w:t>
            </w:r>
          </w:p>
        </w:tc>
        <w:tc>
          <w:tcPr>
            <w:tcW w:w="270" w:type="dxa"/>
            <w:vAlign w:val="bottom"/>
          </w:tcPr>
          <w:p w14:paraId="68319589"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514287C7" w14:textId="16A4DA8C"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48,000</w:t>
            </w:r>
          </w:p>
        </w:tc>
        <w:tc>
          <w:tcPr>
            <w:tcW w:w="270" w:type="dxa"/>
            <w:vAlign w:val="bottom"/>
          </w:tcPr>
          <w:p w14:paraId="005FC36D"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74D8CFD0" w14:textId="63127DC6"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sz w:val="16"/>
                <w:szCs w:val="16"/>
              </w:rPr>
            </w:pPr>
            <w:r w:rsidRPr="00C56FDE">
              <w:rPr>
                <w:rFonts w:ascii="Times New Roman" w:hAnsi="Times New Roman" w:cs="Times New Roman"/>
                <w:sz w:val="16"/>
                <w:szCs w:val="16"/>
              </w:rPr>
              <w:t>48,000</w:t>
            </w:r>
          </w:p>
        </w:tc>
        <w:tc>
          <w:tcPr>
            <w:tcW w:w="236" w:type="dxa"/>
            <w:vAlign w:val="bottom"/>
          </w:tcPr>
          <w:p w14:paraId="3CA946A4"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67" w:type="dxa"/>
            <w:vAlign w:val="bottom"/>
          </w:tcPr>
          <w:p w14:paraId="4507CEFB" w14:textId="31B1D60C"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579C3F03"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09" w:type="dxa"/>
            <w:vAlign w:val="bottom"/>
          </w:tcPr>
          <w:p w14:paraId="202A290A" w14:textId="7CF0AFCC"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c>
          <w:tcPr>
            <w:tcW w:w="271" w:type="dxa"/>
            <w:vAlign w:val="bottom"/>
          </w:tcPr>
          <w:p w14:paraId="0C751B09"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09" w:type="dxa"/>
            <w:vAlign w:val="bottom"/>
          </w:tcPr>
          <w:p w14:paraId="039AD6CE" w14:textId="5B7D83DE"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rPr>
            </w:pPr>
            <w:r w:rsidRPr="009C6AF2">
              <w:rPr>
                <w:rFonts w:ascii="Times New Roman" w:hAnsi="Times New Roman" w:cs="Times New Roman"/>
                <w:sz w:val="16"/>
                <w:szCs w:val="16"/>
              </w:rPr>
              <w:t>48,000</w:t>
            </w:r>
          </w:p>
        </w:tc>
        <w:tc>
          <w:tcPr>
            <w:tcW w:w="270" w:type="dxa"/>
            <w:vAlign w:val="bottom"/>
          </w:tcPr>
          <w:p w14:paraId="662F4898"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10" w:type="dxa"/>
            <w:vAlign w:val="bottom"/>
          </w:tcPr>
          <w:p w14:paraId="3F00CC0E" w14:textId="115DDB43"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107"/>
              <w:rPr>
                <w:rFonts w:ascii="Times New Roman" w:hAnsi="Times New Roman" w:cs="Times New Roman"/>
                <w:sz w:val="16"/>
                <w:szCs w:val="16"/>
              </w:rPr>
            </w:pPr>
            <w:r w:rsidRPr="009C6AF2">
              <w:rPr>
                <w:rFonts w:ascii="Times New Roman" w:hAnsi="Times New Roman" w:cs="Times New Roman"/>
                <w:sz w:val="16"/>
                <w:szCs w:val="16"/>
              </w:rPr>
              <w:t>48,000</w:t>
            </w:r>
          </w:p>
        </w:tc>
        <w:tc>
          <w:tcPr>
            <w:tcW w:w="236" w:type="dxa"/>
          </w:tcPr>
          <w:p w14:paraId="1CA110F3"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55" w:type="dxa"/>
            <w:vAlign w:val="bottom"/>
          </w:tcPr>
          <w:p w14:paraId="6A140847" w14:textId="14EE39BE"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vAlign w:val="bottom"/>
          </w:tcPr>
          <w:p w14:paraId="1D8E6902"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97" w:type="dxa"/>
            <w:gridSpan w:val="2"/>
            <w:vAlign w:val="bottom"/>
          </w:tcPr>
          <w:p w14:paraId="7B5F23B3" w14:textId="48A94BC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r>
      <w:tr w:rsidR="0001795A" w:rsidRPr="00C21342" w14:paraId="7BE56AF4" w14:textId="77777777" w:rsidTr="009C6AF2">
        <w:tc>
          <w:tcPr>
            <w:tcW w:w="1590" w:type="dxa"/>
          </w:tcPr>
          <w:p w14:paraId="1A4BE10B" w14:textId="77777777" w:rsidR="0001795A" w:rsidRPr="00C21342" w:rsidRDefault="0001795A" w:rsidP="0001795A">
            <w:pPr>
              <w:ind w:right="-72"/>
              <w:rPr>
                <w:rFonts w:ascii="Times New Roman" w:hAnsi="Times New Roman" w:cs="Times New Roman"/>
                <w:sz w:val="16"/>
                <w:szCs w:val="16"/>
              </w:rPr>
            </w:pPr>
            <w:r w:rsidRPr="00C21342">
              <w:rPr>
                <w:rFonts w:ascii="Times New Roman" w:hAnsi="Times New Roman" w:cs="Times New Roman"/>
                <w:sz w:val="16"/>
                <w:szCs w:val="16"/>
              </w:rPr>
              <w:t xml:space="preserve">UMS Clean </w:t>
            </w:r>
            <w:r w:rsidRPr="00C21342">
              <w:rPr>
                <w:rFonts w:ascii="Times New Roman" w:hAnsi="Times New Roman" w:cs="Times New Roman"/>
                <w:sz w:val="16"/>
                <w:szCs w:val="16"/>
              </w:rPr>
              <w:br/>
              <w:t xml:space="preserve">    Energy 2</w:t>
            </w:r>
          </w:p>
          <w:p w14:paraId="6C05114D" w14:textId="77777777" w:rsidR="0001795A" w:rsidRPr="00C21342" w:rsidRDefault="0001795A" w:rsidP="0001795A">
            <w:pPr>
              <w:ind w:left="162" w:right="-72"/>
              <w:rPr>
                <w:rFonts w:ascii="Times New Roman" w:hAnsi="Times New Roman" w:cs="Times New Roman"/>
                <w:sz w:val="16"/>
                <w:szCs w:val="16"/>
              </w:rPr>
            </w:pPr>
            <w:r w:rsidRPr="00C21342">
              <w:rPr>
                <w:rFonts w:ascii="Times New Roman" w:hAnsi="Times New Roman" w:cs="Times New Roman"/>
                <w:sz w:val="16"/>
                <w:szCs w:val="16"/>
              </w:rPr>
              <w:t>Co., Ltd.</w:t>
            </w:r>
          </w:p>
        </w:tc>
        <w:tc>
          <w:tcPr>
            <w:tcW w:w="1251" w:type="dxa"/>
            <w:vAlign w:val="bottom"/>
          </w:tcPr>
          <w:p w14:paraId="19759A8E" w14:textId="77777777" w:rsidR="0001795A" w:rsidRPr="00C21342" w:rsidRDefault="0001795A" w:rsidP="0001795A">
            <w:pPr>
              <w:ind w:right="-72"/>
              <w:jc w:val="center"/>
              <w:rPr>
                <w:rFonts w:ascii="Times New Roman" w:hAnsi="Times New Roman" w:cs="Times New Roman"/>
                <w:sz w:val="16"/>
                <w:szCs w:val="16"/>
              </w:rPr>
            </w:pPr>
            <w:r w:rsidRPr="00C21342">
              <w:rPr>
                <w:rFonts w:ascii="Times New Roman" w:hAnsi="Times New Roman" w:cs="Times New Roman"/>
                <w:sz w:val="16"/>
                <w:szCs w:val="16"/>
              </w:rPr>
              <w:t>Production and distribution</w:t>
            </w:r>
            <w:r w:rsidRPr="00C21342">
              <w:rPr>
                <w:rFonts w:ascii="Times New Roman" w:hAnsi="Times New Roman" w:cs="Times New Roman"/>
                <w:sz w:val="16"/>
                <w:szCs w:val="16"/>
              </w:rPr>
              <w:br/>
              <w:t>of electric power</w:t>
            </w:r>
          </w:p>
        </w:tc>
        <w:tc>
          <w:tcPr>
            <w:tcW w:w="787" w:type="dxa"/>
            <w:vAlign w:val="bottom"/>
          </w:tcPr>
          <w:p w14:paraId="4FB6FC7F" w14:textId="672591AB"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99.99</w:t>
            </w:r>
          </w:p>
        </w:tc>
        <w:tc>
          <w:tcPr>
            <w:tcW w:w="270" w:type="dxa"/>
            <w:vAlign w:val="bottom"/>
          </w:tcPr>
          <w:p w14:paraId="3A0175D8"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09" w:type="dxa"/>
            <w:vAlign w:val="bottom"/>
          </w:tcPr>
          <w:p w14:paraId="6512B3E9"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99.99</w:t>
            </w:r>
          </w:p>
        </w:tc>
        <w:tc>
          <w:tcPr>
            <w:tcW w:w="270" w:type="dxa"/>
          </w:tcPr>
          <w:p w14:paraId="604AB783"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p>
        </w:tc>
        <w:tc>
          <w:tcPr>
            <w:tcW w:w="764" w:type="dxa"/>
            <w:tcBorders>
              <w:bottom w:val="single" w:sz="4" w:space="0" w:color="auto"/>
            </w:tcBorders>
            <w:vAlign w:val="bottom"/>
          </w:tcPr>
          <w:p w14:paraId="198CE6AF" w14:textId="41F5B666"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2,500</w:t>
            </w:r>
          </w:p>
        </w:tc>
        <w:tc>
          <w:tcPr>
            <w:tcW w:w="270" w:type="dxa"/>
            <w:vAlign w:val="bottom"/>
          </w:tcPr>
          <w:p w14:paraId="4D7A96C6"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72F7038B"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2,500</w:t>
            </w:r>
          </w:p>
        </w:tc>
        <w:tc>
          <w:tcPr>
            <w:tcW w:w="270" w:type="dxa"/>
            <w:vAlign w:val="bottom"/>
          </w:tcPr>
          <w:p w14:paraId="094FCEA1"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55B6B5F4" w14:textId="07DD3B88"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2,500</w:t>
            </w:r>
          </w:p>
        </w:tc>
        <w:tc>
          <w:tcPr>
            <w:tcW w:w="270" w:type="dxa"/>
            <w:vAlign w:val="bottom"/>
          </w:tcPr>
          <w:p w14:paraId="5D6F25B5"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06" w:type="dxa"/>
            <w:vAlign w:val="bottom"/>
          </w:tcPr>
          <w:p w14:paraId="0C068951"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2,500</w:t>
            </w:r>
          </w:p>
        </w:tc>
        <w:tc>
          <w:tcPr>
            <w:tcW w:w="236" w:type="dxa"/>
            <w:vAlign w:val="bottom"/>
          </w:tcPr>
          <w:p w14:paraId="71CEA5DD"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67" w:type="dxa"/>
            <w:vAlign w:val="bottom"/>
          </w:tcPr>
          <w:p w14:paraId="1FBE0D64" w14:textId="4BDBB549"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591483C7"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7"/>
              <w:rPr>
                <w:rFonts w:ascii="Times New Roman" w:hAnsi="Times New Roman" w:cs="Times New Roman"/>
                <w:sz w:val="16"/>
                <w:szCs w:val="16"/>
              </w:rPr>
            </w:pPr>
          </w:p>
        </w:tc>
        <w:tc>
          <w:tcPr>
            <w:tcW w:w="809" w:type="dxa"/>
            <w:vAlign w:val="bottom"/>
          </w:tcPr>
          <w:p w14:paraId="031049F4" w14:textId="4CA8811A"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c>
          <w:tcPr>
            <w:tcW w:w="271" w:type="dxa"/>
            <w:vAlign w:val="bottom"/>
          </w:tcPr>
          <w:p w14:paraId="22F1D542"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09" w:type="dxa"/>
            <w:vAlign w:val="bottom"/>
          </w:tcPr>
          <w:p w14:paraId="328F009F" w14:textId="624FD3A5"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2,500</w:t>
            </w:r>
          </w:p>
        </w:tc>
        <w:tc>
          <w:tcPr>
            <w:tcW w:w="270" w:type="dxa"/>
            <w:vAlign w:val="bottom"/>
          </w:tcPr>
          <w:p w14:paraId="3317B4B8"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10" w:type="dxa"/>
            <w:vAlign w:val="bottom"/>
          </w:tcPr>
          <w:p w14:paraId="2F7CD255" w14:textId="555B677E"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2,500</w:t>
            </w:r>
          </w:p>
        </w:tc>
        <w:tc>
          <w:tcPr>
            <w:tcW w:w="236" w:type="dxa"/>
          </w:tcPr>
          <w:p w14:paraId="629DD866"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55" w:type="dxa"/>
            <w:vAlign w:val="bottom"/>
          </w:tcPr>
          <w:p w14:paraId="5C83B2DF" w14:textId="1229E39A"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vAlign w:val="bottom"/>
          </w:tcPr>
          <w:p w14:paraId="4371EB7B"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97" w:type="dxa"/>
            <w:gridSpan w:val="2"/>
            <w:vAlign w:val="bottom"/>
          </w:tcPr>
          <w:p w14:paraId="046398B1" w14:textId="500BAA80"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r>
      <w:tr w:rsidR="0001795A" w:rsidRPr="00C21342" w14:paraId="0CC0064B" w14:textId="77777777" w:rsidTr="004C4AA0">
        <w:trPr>
          <w:trHeight w:val="50"/>
        </w:trPr>
        <w:tc>
          <w:tcPr>
            <w:tcW w:w="1590" w:type="dxa"/>
          </w:tcPr>
          <w:p w14:paraId="2B451CBC"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b/>
                <w:bCs/>
                <w:sz w:val="16"/>
                <w:szCs w:val="16"/>
              </w:rPr>
            </w:pPr>
            <w:r w:rsidRPr="00C21342">
              <w:rPr>
                <w:rFonts w:ascii="Times New Roman" w:hAnsi="Times New Roman" w:cs="Times New Roman"/>
                <w:b/>
                <w:bCs/>
                <w:sz w:val="16"/>
                <w:szCs w:val="16"/>
              </w:rPr>
              <w:t>Total</w:t>
            </w:r>
          </w:p>
        </w:tc>
        <w:tc>
          <w:tcPr>
            <w:tcW w:w="1251" w:type="dxa"/>
          </w:tcPr>
          <w:p w14:paraId="156C2926"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jc w:val="center"/>
              <w:rPr>
                <w:rFonts w:ascii="Times New Roman" w:hAnsi="Times New Roman" w:cs="Times New Roman"/>
                <w:sz w:val="16"/>
                <w:szCs w:val="16"/>
              </w:rPr>
            </w:pPr>
          </w:p>
        </w:tc>
        <w:tc>
          <w:tcPr>
            <w:tcW w:w="787" w:type="dxa"/>
          </w:tcPr>
          <w:p w14:paraId="717349E7"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270" w:type="dxa"/>
          </w:tcPr>
          <w:p w14:paraId="6EE71E79"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809" w:type="dxa"/>
          </w:tcPr>
          <w:p w14:paraId="3388F607"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270" w:type="dxa"/>
          </w:tcPr>
          <w:p w14:paraId="19F591D4"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b/>
                <w:bCs/>
                <w:sz w:val="16"/>
                <w:szCs w:val="16"/>
              </w:rPr>
            </w:pPr>
          </w:p>
        </w:tc>
        <w:tc>
          <w:tcPr>
            <w:tcW w:w="764" w:type="dxa"/>
            <w:tcBorders>
              <w:top w:val="single" w:sz="4" w:space="0" w:color="auto"/>
              <w:bottom w:val="double" w:sz="4" w:space="0" w:color="auto"/>
            </w:tcBorders>
            <w:vAlign w:val="bottom"/>
          </w:tcPr>
          <w:p w14:paraId="28533DF1" w14:textId="3F385C39"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b/>
                <w:bCs/>
                <w:sz w:val="16"/>
                <w:szCs w:val="16"/>
              </w:rPr>
            </w:pPr>
            <w:r>
              <w:rPr>
                <w:rFonts w:ascii="Times New Roman" w:hAnsi="Times New Roman" w:cs="Times New Roman"/>
                <w:b/>
                <w:bCs/>
                <w:sz w:val="16"/>
                <w:szCs w:val="16"/>
              </w:rPr>
              <w:t>201,500</w:t>
            </w:r>
          </w:p>
        </w:tc>
        <w:tc>
          <w:tcPr>
            <w:tcW w:w="270" w:type="dxa"/>
            <w:vAlign w:val="bottom"/>
          </w:tcPr>
          <w:p w14:paraId="1C7C0066"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806" w:type="dxa"/>
            <w:tcBorders>
              <w:top w:val="single" w:sz="4" w:space="0" w:color="auto"/>
              <w:bottom w:val="double" w:sz="4" w:space="0" w:color="auto"/>
            </w:tcBorders>
            <w:vAlign w:val="bottom"/>
          </w:tcPr>
          <w:p w14:paraId="5C280539" w14:textId="4BA90748"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b/>
                <w:bCs/>
                <w:sz w:val="16"/>
                <w:szCs w:val="16"/>
              </w:rPr>
            </w:pPr>
            <w:r w:rsidRPr="00C56FDE">
              <w:rPr>
                <w:rFonts w:ascii="Times New Roman" w:hAnsi="Times New Roman" w:cs="Times New Roman"/>
                <w:b/>
                <w:bCs/>
                <w:sz w:val="16"/>
                <w:szCs w:val="16"/>
              </w:rPr>
              <w:t>201,500</w:t>
            </w:r>
          </w:p>
        </w:tc>
        <w:tc>
          <w:tcPr>
            <w:tcW w:w="270" w:type="dxa"/>
            <w:vAlign w:val="bottom"/>
          </w:tcPr>
          <w:p w14:paraId="065D3015"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806" w:type="dxa"/>
            <w:tcBorders>
              <w:top w:val="single" w:sz="4" w:space="0" w:color="auto"/>
              <w:bottom w:val="double" w:sz="4" w:space="0" w:color="auto"/>
            </w:tcBorders>
            <w:vAlign w:val="bottom"/>
          </w:tcPr>
          <w:p w14:paraId="400A36F9" w14:textId="4F98E76F"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b/>
                <w:bCs/>
                <w:sz w:val="16"/>
                <w:szCs w:val="16"/>
              </w:rPr>
            </w:pPr>
            <w:r>
              <w:rPr>
                <w:rFonts w:ascii="Times New Roman" w:hAnsi="Times New Roman" w:cs="Times New Roman"/>
                <w:b/>
                <w:bCs/>
                <w:sz w:val="16"/>
                <w:szCs w:val="16"/>
              </w:rPr>
              <w:t>201,500</w:t>
            </w:r>
          </w:p>
        </w:tc>
        <w:tc>
          <w:tcPr>
            <w:tcW w:w="270" w:type="dxa"/>
            <w:vAlign w:val="bottom"/>
          </w:tcPr>
          <w:p w14:paraId="62EBC1C7"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806" w:type="dxa"/>
            <w:tcBorders>
              <w:top w:val="single" w:sz="4" w:space="0" w:color="auto"/>
              <w:bottom w:val="double" w:sz="4" w:space="0" w:color="auto"/>
            </w:tcBorders>
            <w:vAlign w:val="bottom"/>
          </w:tcPr>
          <w:p w14:paraId="0975C889" w14:textId="0B4ED7C9"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jc w:val="center"/>
              <w:rPr>
                <w:rFonts w:ascii="Times New Roman" w:hAnsi="Times New Roman" w:cs="Times New Roman"/>
                <w:b/>
                <w:bCs/>
                <w:sz w:val="16"/>
                <w:szCs w:val="16"/>
              </w:rPr>
            </w:pPr>
            <w:r w:rsidRPr="00C56FDE">
              <w:rPr>
                <w:rFonts w:ascii="Times New Roman" w:hAnsi="Times New Roman" w:cs="Times New Roman"/>
                <w:b/>
                <w:bCs/>
                <w:sz w:val="16"/>
                <w:szCs w:val="16"/>
              </w:rPr>
              <w:t>201,500</w:t>
            </w:r>
          </w:p>
        </w:tc>
        <w:tc>
          <w:tcPr>
            <w:tcW w:w="236" w:type="dxa"/>
          </w:tcPr>
          <w:p w14:paraId="069AF010"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67" w:type="dxa"/>
            <w:tcBorders>
              <w:top w:val="single" w:sz="4" w:space="0" w:color="auto"/>
              <w:bottom w:val="double" w:sz="4" w:space="0" w:color="auto"/>
            </w:tcBorders>
            <w:vAlign w:val="bottom"/>
          </w:tcPr>
          <w:p w14:paraId="00F84373" w14:textId="527201FA" w:rsidR="0001795A" w:rsidRPr="00C21342" w:rsidRDefault="0001795A" w:rsidP="004C4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exact"/>
              <w:ind w:left="-108" w:right="-107"/>
              <w:jc w:val="center"/>
              <w:rPr>
                <w:rFonts w:ascii="Times New Roman" w:hAnsi="Times New Roman" w:cs="Times New Roman"/>
                <w:b/>
                <w:bCs/>
                <w:sz w:val="16"/>
                <w:szCs w:val="16"/>
              </w:rPr>
            </w:pPr>
            <w:r>
              <w:rPr>
                <w:rFonts w:ascii="Times New Roman" w:hAnsi="Times New Roman" w:cs="Times New Roman"/>
                <w:b/>
                <w:bCs/>
                <w:sz w:val="16"/>
                <w:szCs w:val="16"/>
              </w:rPr>
              <w:t>(18,237)</w:t>
            </w:r>
          </w:p>
        </w:tc>
        <w:tc>
          <w:tcPr>
            <w:tcW w:w="270" w:type="dxa"/>
            <w:vAlign w:val="bottom"/>
          </w:tcPr>
          <w:p w14:paraId="4F4037A4" w14:textId="77777777" w:rsidR="0001795A" w:rsidRPr="00C21342" w:rsidRDefault="0001795A" w:rsidP="004C4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809" w:type="dxa"/>
            <w:tcBorders>
              <w:top w:val="single" w:sz="4" w:space="0" w:color="auto"/>
              <w:bottom w:val="double" w:sz="4" w:space="0" w:color="auto"/>
            </w:tcBorders>
            <w:vAlign w:val="bottom"/>
          </w:tcPr>
          <w:p w14:paraId="6DA37681" w14:textId="31E0E2FA" w:rsidR="0001795A" w:rsidRPr="00C21342" w:rsidRDefault="0001795A" w:rsidP="004C4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jc w:val="center"/>
              <w:rPr>
                <w:rFonts w:ascii="Times New Roman" w:hAnsi="Times New Roman" w:cs="Times New Roman"/>
                <w:b/>
                <w:bCs/>
                <w:sz w:val="16"/>
                <w:szCs w:val="16"/>
              </w:rPr>
            </w:pPr>
            <w:r w:rsidRPr="00C21342">
              <w:rPr>
                <w:rFonts w:ascii="Times New Roman" w:hAnsi="Times New Roman" w:cs="Times New Roman"/>
                <w:b/>
                <w:bCs/>
                <w:sz w:val="16"/>
                <w:szCs w:val="16"/>
              </w:rPr>
              <w:t>(18,2</w:t>
            </w:r>
            <w:r>
              <w:rPr>
                <w:rFonts w:ascii="Times New Roman" w:hAnsi="Times New Roman" w:cs="Times New Roman"/>
                <w:b/>
                <w:bCs/>
                <w:sz w:val="16"/>
                <w:szCs w:val="16"/>
              </w:rPr>
              <w:t>37</w:t>
            </w:r>
            <w:r w:rsidRPr="00C21342">
              <w:rPr>
                <w:rFonts w:ascii="Times New Roman" w:hAnsi="Times New Roman" w:cs="Times New Roman"/>
                <w:b/>
                <w:bCs/>
                <w:sz w:val="16"/>
                <w:szCs w:val="16"/>
              </w:rPr>
              <w:t>)</w:t>
            </w:r>
          </w:p>
        </w:tc>
        <w:tc>
          <w:tcPr>
            <w:tcW w:w="271" w:type="dxa"/>
            <w:vAlign w:val="bottom"/>
          </w:tcPr>
          <w:p w14:paraId="330615B2"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809" w:type="dxa"/>
            <w:tcBorders>
              <w:top w:val="single" w:sz="4" w:space="0" w:color="auto"/>
              <w:bottom w:val="double" w:sz="4" w:space="0" w:color="auto"/>
            </w:tcBorders>
            <w:vAlign w:val="bottom"/>
          </w:tcPr>
          <w:p w14:paraId="0B7B179F" w14:textId="64A4870E"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exact"/>
              <w:ind w:left="-108" w:right="-107"/>
              <w:rPr>
                <w:rFonts w:ascii="Times New Roman" w:hAnsi="Times New Roman" w:cs="Times New Roman"/>
                <w:b/>
                <w:bCs/>
                <w:sz w:val="16"/>
                <w:szCs w:val="16"/>
              </w:rPr>
            </w:pPr>
            <w:r>
              <w:rPr>
                <w:rFonts w:ascii="Times New Roman" w:hAnsi="Times New Roman" w:cs="Times New Roman"/>
                <w:b/>
                <w:bCs/>
                <w:sz w:val="16"/>
                <w:szCs w:val="16"/>
              </w:rPr>
              <w:t>183,263</w:t>
            </w:r>
          </w:p>
        </w:tc>
        <w:tc>
          <w:tcPr>
            <w:tcW w:w="270" w:type="dxa"/>
            <w:vAlign w:val="bottom"/>
          </w:tcPr>
          <w:p w14:paraId="0C45ECF5"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810" w:type="dxa"/>
            <w:tcBorders>
              <w:top w:val="single" w:sz="4" w:space="0" w:color="auto"/>
              <w:bottom w:val="double" w:sz="4" w:space="0" w:color="auto"/>
            </w:tcBorders>
            <w:vAlign w:val="bottom"/>
          </w:tcPr>
          <w:p w14:paraId="71A01D56" w14:textId="3463782B"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exact"/>
              <w:ind w:left="-108" w:right="-107"/>
              <w:rPr>
                <w:rFonts w:ascii="Times New Roman" w:hAnsi="Times New Roman" w:cs="Times New Roman"/>
                <w:b/>
                <w:bCs/>
                <w:sz w:val="16"/>
                <w:szCs w:val="16"/>
              </w:rPr>
            </w:pPr>
            <w:r w:rsidRPr="00C56FDE">
              <w:rPr>
                <w:rFonts w:ascii="Times New Roman" w:hAnsi="Times New Roman" w:cs="Times New Roman"/>
                <w:b/>
                <w:bCs/>
                <w:sz w:val="16"/>
                <w:szCs w:val="16"/>
              </w:rPr>
              <w:t>183,263</w:t>
            </w:r>
          </w:p>
        </w:tc>
        <w:tc>
          <w:tcPr>
            <w:tcW w:w="236" w:type="dxa"/>
          </w:tcPr>
          <w:p w14:paraId="26925E23"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55" w:type="dxa"/>
            <w:tcBorders>
              <w:top w:val="single" w:sz="4" w:space="0" w:color="auto"/>
              <w:bottom w:val="double" w:sz="4" w:space="0" w:color="auto"/>
            </w:tcBorders>
            <w:vAlign w:val="bottom"/>
          </w:tcPr>
          <w:p w14:paraId="58321BC9" w14:textId="6C0D398C"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107"/>
              <w:rPr>
                <w:rFonts w:ascii="Times New Roman" w:hAnsi="Times New Roman" w:cs="Times New Roman"/>
                <w:b/>
                <w:bCs/>
                <w:sz w:val="16"/>
                <w:szCs w:val="16"/>
              </w:rPr>
            </w:pPr>
            <w:r>
              <w:rPr>
                <w:rFonts w:ascii="Times New Roman" w:hAnsi="Times New Roman" w:cs="Times New Roman"/>
                <w:b/>
                <w:bCs/>
                <w:sz w:val="16"/>
                <w:szCs w:val="16"/>
              </w:rPr>
              <w:t>-</w:t>
            </w:r>
          </w:p>
        </w:tc>
        <w:tc>
          <w:tcPr>
            <w:tcW w:w="236" w:type="dxa"/>
            <w:vAlign w:val="bottom"/>
          </w:tcPr>
          <w:p w14:paraId="1560DB45" w14:textId="77777777"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97" w:type="dxa"/>
            <w:gridSpan w:val="2"/>
            <w:tcBorders>
              <w:top w:val="single" w:sz="4" w:space="0" w:color="auto"/>
              <w:bottom w:val="double" w:sz="4" w:space="0" w:color="auto"/>
            </w:tcBorders>
            <w:vAlign w:val="bottom"/>
          </w:tcPr>
          <w:p w14:paraId="3FC89319" w14:textId="0640531F" w:rsidR="0001795A" w:rsidRPr="00C21342" w:rsidRDefault="0001795A" w:rsidP="00017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ind w:left="-108" w:right="-107"/>
              <w:rPr>
                <w:rFonts w:ascii="Times New Roman" w:hAnsi="Times New Roman" w:cs="Times New Roman"/>
                <w:sz w:val="16"/>
                <w:szCs w:val="16"/>
              </w:rPr>
            </w:pPr>
            <w:r w:rsidRPr="00C21342">
              <w:rPr>
                <w:rFonts w:ascii="Times New Roman" w:hAnsi="Times New Roman" w:cs="Times New Roman"/>
                <w:b/>
                <w:bCs/>
                <w:sz w:val="16"/>
                <w:szCs w:val="16"/>
              </w:rPr>
              <w:t>-</w:t>
            </w:r>
          </w:p>
        </w:tc>
      </w:tr>
    </w:tbl>
    <w:p w14:paraId="06A4D7FC" w14:textId="77777777" w:rsidR="00A646AE" w:rsidRDefault="00A646AE" w:rsidP="00A646AE">
      <w:pPr>
        <w:tabs>
          <w:tab w:val="clear" w:pos="227"/>
          <w:tab w:val="left" w:pos="360"/>
        </w:tabs>
        <w:ind w:left="180" w:hanging="180"/>
        <w:rPr>
          <w:rFonts w:ascii="Times New Roman" w:hAnsi="Times New Roman" w:cstheme="minorBidi"/>
          <w:szCs w:val="14"/>
        </w:rPr>
      </w:pPr>
      <w:bookmarkStart w:id="4" w:name="OLE_LINK9"/>
      <w:bookmarkStart w:id="5" w:name="OLE_LINK10"/>
    </w:p>
    <w:p w14:paraId="6D83C878" w14:textId="66AFF05C" w:rsidR="00A646AE" w:rsidRPr="00A646AE" w:rsidRDefault="00A646AE" w:rsidP="00A646AE">
      <w:pPr>
        <w:tabs>
          <w:tab w:val="clear" w:pos="227"/>
          <w:tab w:val="clear" w:pos="454"/>
          <w:tab w:val="left" w:pos="0"/>
          <w:tab w:val="left" w:pos="360"/>
        </w:tabs>
        <w:ind w:left="450" w:hanging="360"/>
        <w:rPr>
          <w:rFonts w:ascii="Times New Roman" w:hAnsi="Times New Roman" w:cs="Times New Roman"/>
          <w:sz w:val="20"/>
          <w:szCs w:val="16"/>
        </w:rPr>
      </w:pPr>
      <w:r w:rsidRPr="00A646AE">
        <w:rPr>
          <w:rFonts w:ascii="Times New Roman" w:hAnsi="Times New Roman" w:cs="Times New Roman"/>
          <w:sz w:val="20"/>
          <w:szCs w:val="16"/>
        </w:rPr>
        <w:t>All subsidiaries are incorporated and operate in Thailand.</w:t>
      </w:r>
    </w:p>
    <w:p w14:paraId="5582A708" w14:textId="001F9189" w:rsidR="004860E5" w:rsidRPr="00A646AE" w:rsidRDefault="00F326E2" w:rsidP="00A646AE">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hanging="630"/>
        <w:jc w:val="both"/>
        <w:rPr>
          <w:rFonts w:ascii="Times New Roman" w:hAnsi="Times New Roman" w:cs="Times New Roman"/>
          <w:b/>
          <w:bCs/>
          <w:sz w:val="24"/>
          <w:szCs w:val="24"/>
        </w:rPr>
        <w:sectPr w:rsidR="004860E5" w:rsidRPr="00A646AE" w:rsidSect="005513B0">
          <w:headerReference w:type="default" r:id="rId13"/>
          <w:footerReference w:type="default" r:id="rId14"/>
          <w:pgSz w:w="16834" w:h="11909" w:orient="landscape" w:code="9"/>
          <w:pgMar w:top="691" w:right="1152" w:bottom="576" w:left="1152" w:header="720" w:footer="720" w:gutter="0"/>
          <w:cols w:space="720"/>
        </w:sectPr>
      </w:pPr>
      <w:r>
        <w:rPr>
          <w:rFonts w:ascii="Times New Roman" w:hAnsi="Times New Roman" w:cs="Times New Roman"/>
          <w:b/>
          <w:bCs/>
          <w:sz w:val="24"/>
          <w:szCs w:val="24"/>
        </w:rPr>
        <w:br w:type="page"/>
      </w:r>
    </w:p>
    <w:p w14:paraId="574DAE53" w14:textId="7AC2C4CF" w:rsidR="000960C0" w:rsidRPr="00F326E2" w:rsidRDefault="000960C0" w:rsidP="004860E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F326E2">
        <w:rPr>
          <w:rFonts w:ascii="Times New Roman" w:hAnsi="Times New Roman" w:cs="Times New Roman"/>
          <w:b/>
          <w:bCs/>
          <w:sz w:val="24"/>
          <w:szCs w:val="24"/>
        </w:rPr>
        <w:lastRenderedPageBreak/>
        <w:t xml:space="preserve">Property, plant and equipment </w:t>
      </w:r>
    </w:p>
    <w:p w14:paraId="359EFEB5" w14:textId="41D6AEC2" w:rsidR="00164127" w:rsidRDefault="00164127" w:rsidP="006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4"/>
          <w:szCs w:val="24"/>
        </w:rPr>
      </w:pPr>
    </w:p>
    <w:tbl>
      <w:tblPr>
        <w:tblW w:w="9169" w:type="dxa"/>
        <w:tblInd w:w="450" w:type="dxa"/>
        <w:tblLayout w:type="fixed"/>
        <w:tblLook w:val="0000" w:firstRow="0" w:lastRow="0" w:firstColumn="0" w:lastColumn="0" w:noHBand="0" w:noVBand="0"/>
      </w:tblPr>
      <w:tblGrid>
        <w:gridCol w:w="4759"/>
        <w:gridCol w:w="236"/>
        <w:gridCol w:w="1968"/>
        <w:gridCol w:w="236"/>
        <w:gridCol w:w="1970"/>
      </w:tblGrid>
      <w:tr w:rsidR="005513B0" w:rsidRPr="000960C0" w14:paraId="4593FFB7" w14:textId="77777777" w:rsidTr="008529F9">
        <w:tc>
          <w:tcPr>
            <w:tcW w:w="4759" w:type="dxa"/>
            <w:vMerge w:val="restart"/>
          </w:tcPr>
          <w:p w14:paraId="655B7411" w14:textId="15E40F4A" w:rsidR="005513B0" w:rsidRPr="00B0403C" w:rsidRDefault="00B0403C"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i/>
                <w:iCs/>
                <w:sz w:val="22"/>
                <w:szCs w:val="28"/>
              </w:rPr>
            </w:pPr>
            <w:r w:rsidRPr="00B0403C">
              <w:rPr>
                <w:rFonts w:ascii="Times New Roman" w:hAnsi="Times New Roman"/>
                <w:b/>
                <w:bCs/>
                <w:i/>
                <w:iCs/>
                <w:sz w:val="22"/>
                <w:szCs w:val="28"/>
              </w:rPr>
              <w:t xml:space="preserve">Three-month period ended 31 March 2024 </w:t>
            </w:r>
          </w:p>
        </w:tc>
        <w:tc>
          <w:tcPr>
            <w:tcW w:w="236" w:type="dxa"/>
            <w:vAlign w:val="center"/>
          </w:tcPr>
          <w:p w14:paraId="008090D6"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tc>
        <w:tc>
          <w:tcPr>
            <w:tcW w:w="1968" w:type="dxa"/>
            <w:vMerge w:val="restart"/>
          </w:tcPr>
          <w:p w14:paraId="5F41215B"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E17D94">
              <w:rPr>
                <w:rFonts w:ascii="Times New Roman" w:hAnsi="Times New Roman" w:cs="Times New Roman"/>
                <w:b/>
                <w:sz w:val="22"/>
                <w:szCs w:val="22"/>
                <w:lang w:val="en-GB" w:bidi="ar-SA"/>
              </w:rPr>
              <w:t>Consolidated</w:t>
            </w:r>
          </w:p>
          <w:p w14:paraId="60A98210"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E17D94">
              <w:rPr>
                <w:rFonts w:ascii="Times New Roman" w:hAnsi="Times New Roman" w:cs="Times New Roman"/>
                <w:b/>
                <w:sz w:val="22"/>
                <w:szCs w:val="22"/>
              </w:rPr>
              <w:t>financial statements</w:t>
            </w:r>
          </w:p>
        </w:tc>
        <w:tc>
          <w:tcPr>
            <w:tcW w:w="236" w:type="dxa"/>
            <w:vMerge w:val="restart"/>
          </w:tcPr>
          <w:p w14:paraId="61EF9B98"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ind w:left="-61" w:right="-86"/>
              <w:jc w:val="center"/>
              <w:rPr>
                <w:rFonts w:ascii="Times New Roman" w:hAnsi="Times New Roman" w:cs="Times New Roman"/>
                <w:sz w:val="22"/>
                <w:szCs w:val="22"/>
              </w:rPr>
            </w:pPr>
          </w:p>
        </w:tc>
        <w:tc>
          <w:tcPr>
            <w:tcW w:w="1970" w:type="dxa"/>
            <w:vMerge w:val="restart"/>
          </w:tcPr>
          <w:p w14:paraId="4030F2C1"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E17D94">
              <w:rPr>
                <w:rFonts w:ascii="Times New Roman" w:hAnsi="Times New Roman" w:cs="Times New Roman"/>
                <w:b/>
                <w:sz w:val="22"/>
                <w:szCs w:val="22"/>
                <w:lang w:val="en-GB" w:bidi="ar-SA"/>
              </w:rPr>
              <w:t>Separate</w:t>
            </w:r>
          </w:p>
          <w:p w14:paraId="30DDBC77"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E17D94">
              <w:rPr>
                <w:rFonts w:ascii="Times New Roman" w:hAnsi="Times New Roman" w:cs="Times New Roman"/>
                <w:b/>
                <w:sz w:val="22"/>
                <w:szCs w:val="22"/>
              </w:rPr>
              <w:t>financial statements</w:t>
            </w:r>
          </w:p>
        </w:tc>
      </w:tr>
      <w:tr w:rsidR="005513B0" w:rsidRPr="000960C0" w14:paraId="4AA5B694" w14:textId="77777777" w:rsidTr="008529F9">
        <w:tc>
          <w:tcPr>
            <w:tcW w:w="4759" w:type="dxa"/>
            <w:vMerge/>
          </w:tcPr>
          <w:p w14:paraId="59C5EB31"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36" w:type="dxa"/>
            <w:vAlign w:val="center"/>
          </w:tcPr>
          <w:p w14:paraId="18DC9D3B"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tc>
        <w:tc>
          <w:tcPr>
            <w:tcW w:w="1968" w:type="dxa"/>
            <w:vMerge/>
          </w:tcPr>
          <w:p w14:paraId="62889F85"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p>
        </w:tc>
        <w:tc>
          <w:tcPr>
            <w:tcW w:w="236" w:type="dxa"/>
            <w:vMerge/>
          </w:tcPr>
          <w:p w14:paraId="2E5CAF46"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ind w:left="-61" w:right="-86"/>
              <w:jc w:val="center"/>
              <w:rPr>
                <w:rFonts w:ascii="Times New Roman" w:hAnsi="Times New Roman" w:cs="Times New Roman"/>
                <w:sz w:val="22"/>
                <w:szCs w:val="22"/>
              </w:rPr>
            </w:pPr>
          </w:p>
        </w:tc>
        <w:tc>
          <w:tcPr>
            <w:tcW w:w="1970" w:type="dxa"/>
            <w:vMerge/>
          </w:tcPr>
          <w:p w14:paraId="34BCD0DE"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p>
        </w:tc>
      </w:tr>
      <w:tr w:rsidR="005513B0" w:rsidRPr="000960C0" w14:paraId="4CC6E99A" w14:textId="77777777" w:rsidTr="008529F9">
        <w:tc>
          <w:tcPr>
            <w:tcW w:w="4759" w:type="dxa"/>
          </w:tcPr>
          <w:p w14:paraId="525A351D"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36" w:type="dxa"/>
          </w:tcPr>
          <w:p w14:paraId="69B48235"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i/>
                <w:iCs/>
                <w:sz w:val="22"/>
                <w:szCs w:val="22"/>
              </w:rPr>
            </w:pPr>
          </w:p>
        </w:tc>
        <w:tc>
          <w:tcPr>
            <w:tcW w:w="4174" w:type="dxa"/>
            <w:gridSpan w:val="3"/>
          </w:tcPr>
          <w:p w14:paraId="4CF421F1"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E17D94">
              <w:rPr>
                <w:rFonts w:ascii="Times New Roman" w:hAnsi="Times New Roman" w:cs="Times New Roman"/>
                <w:i/>
                <w:iCs/>
                <w:sz w:val="22"/>
                <w:szCs w:val="22"/>
              </w:rPr>
              <w:t>(in thousand Baht)</w:t>
            </w:r>
          </w:p>
        </w:tc>
      </w:tr>
      <w:tr w:rsidR="009C6AF2" w:rsidRPr="007152CB" w14:paraId="456EF038" w14:textId="77777777" w:rsidTr="008529F9">
        <w:trPr>
          <w:trHeight w:val="70"/>
        </w:trPr>
        <w:tc>
          <w:tcPr>
            <w:tcW w:w="4759" w:type="dxa"/>
          </w:tcPr>
          <w:p w14:paraId="08DBD0B0" w14:textId="5FC41496" w:rsidR="009C6AF2" w:rsidRPr="00E17D94" w:rsidRDefault="009C6AF2" w:rsidP="009C6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E17D94">
              <w:rPr>
                <w:rFonts w:ascii="Times New Roman" w:hAnsi="Times New Roman" w:cs="Times New Roman"/>
                <w:sz w:val="22"/>
                <w:szCs w:val="22"/>
              </w:rPr>
              <w:t>A</w:t>
            </w:r>
            <w:r w:rsidR="00B0403C">
              <w:rPr>
                <w:rFonts w:ascii="Times New Roman" w:hAnsi="Times New Roman" w:cs="Times New Roman"/>
                <w:sz w:val="22"/>
                <w:szCs w:val="22"/>
              </w:rPr>
              <w:t>cquisitions</w:t>
            </w:r>
            <w:r w:rsidR="0019364D">
              <w:rPr>
                <w:rFonts w:ascii="Times New Roman" w:hAnsi="Times New Roman" w:cs="Times New Roman"/>
                <w:sz w:val="22"/>
                <w:szCs w:val="22"/>
              </w:rPr>
              <w:t xml:space="preserve"> </w:t>
            </w:r>
            <w:r w:rsidR="0001795A" w:rsidRPr="00122CA3">
              <w:rPr>
                <w:rFonts w:ascii="Times New Roman" w:hAnsi="Times New Roman" w:cs="Times New Roman"/>
                <w:sz w:val="22"/>
                <w:szCs w:val="22"/>
              </w:rPr>
              <w:t>-</w:t>
            </w:r>
            <w:r w:rsidR="0019364D">
              <w:rPr>
                <w:rFonts w:ascii="Times New Roman" w:hAnsi="Times New Roman" w:cs="Times New Roman"/>
                <w:sz w:val="22"/>
                <w:szCs w:val="22"/>
              </w:rPr>
              <w:t xml:space="preserve"> </w:t>
            </w:r>
            <w:r w:rsidR="00B0403C">
              <w:rPr>
                <w:rFonts w:ascii="Times New Roman" w:hAnsi="Times New Roman" w:cs="Times New Roman"/>
                <w:sz w:val="22"/>
                <w:szCs w:val="22"/>
              </w:rPr>
              <w:t>at cost</w:t>
            </w:r>
          </w:p>
        </w:tc>
        <w:tc>
          <w:tcPr>
            <w:tcW w:w="236" w:type="dxa"/>
          </w:tcPr>
          <w:p w14:paraId="73E1946D" w14:textId="77777777" w:rsidR="009C6AF2" w:rsidRPr="00E17D94" w:rsidRDefault="009C6AF2" w:rsidP="009C6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968" w:type="dxa"/>
          </w:tcPr>
          <w:p w14:paraId="3008050C" w14:textId="2B7C0D4D" w:rsidR="009C6AF2" w:rsidRPr="00E17D94" w:rsidRDefault="009C6AF2" w:rsidP="009C6AF2">
            <w:pPr>
              <w:pStyle w:val="acctfourfigures"/>
              <w:tabs>
                <w:tab w:val="clear" w:pos="765"/>
                <w:tab w:val="decimal" w:pos="1653"/>
              </w:tabs>
              <w:spacing w:line="240" w:lineRule="auto"/>
              <w:ind w:left="-83" w:right="11" w:firstLine="4"/>
              <w:rPr>
                <w:szCs w:val="22"/>
              </w:rPr>
            </w:pPr>
            <w:r w:rsidRPr="00F53D3E">
              <w:t>19,840</w:t>
            </w:r>
          </w:p>
        </w:tc>
        <w:tc>
          <w:tcPr>
            <w:tcW w:w="236" w:type="dxa"/>
          </w:tcPr>
          <w:p w14:paraId="3EB6631E" w14:textId="77777777" w:rsidR="009C6AF2" w:rsidRPr="00E17D94" w:rsidRDefault="009C6AF2" w:rsidP="009C6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 w:val="decimal" w:pos="1653"/>
              </w:tabs>
              <w:ind w:right="252"/>
              <w:rPr>
                <w:rFonts w:ascii="Times New Roman" w:hAnsi="Times New Roman" w:cs="Times New Roman"/>
                <w:sz w:val="22"/>
                <w:szCs w:val="22"/>
              </w:rPr>
            </w:pPr>
          </w:p>
        </w:tc>
        <w:tc>
          <w:tcPr>
            <w:tcW w:w="1970" w:type="dxa"/>
          </w:tcPr>
          <w:p w14:paraId="760553DB" w14:textId="5116FF70" w:rsidR="009C6AF2" w:rsidRPr="00E17D94" w:rsidRDefault="009C6AF2" w:rsidP="009C6AF2">
            <w:pPr>
              <w:pStyle w:val="acctfourfigures"/>
              <w:tabs>
                <w:tab w:val="clear" w:pos="765"/>
                <w:tab w:val="decimal" w:pos="1653"/>
              </w:tabs>
              <w:spacing w:line="240" w:lineRule="auto"/>
              <w:ind w:left="-83" w:right="11" w:firstLine="4"/>
              <w:rPr>
                <w:szCs w:val="22"/>
              </w:rPr>
            </w:pPr>
            <w:r w:rsidRPr="00F53D3E">
              <w:t>7,853</w:t>
            </w:r>
          </w:p>
        </w:tc>
      </w:tr>
      <w:tr w:rsidR="009C6AF2" w:rsidRPr="007152CB" w14:paraId="5C837276" w14:textId="77777777" w:rsidTr="008529F9">
        <w:trPr>
          <w:trHeight w:val="70"/>
        </w:trPr>
        <w:tc>
          <w:tcPr>
            <w:tcW w:w="4759" w:type="dxa"/>
          </w:tcPr>
          <w:p w14:paraId="0322C452" w14:textId="1AAF4B9A" w:rsidR="009C6AF2" w:rsidRPr="00E17D94" w:rsidRDefault="009C6AF2" w:rsidP="009C6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 xml:space="preserve">Transfer to lease receivables </w:t>
            </w:r>
          </w:p>
        </w:tc>
        <w:tc>
          <w:tcPr>
            <w:tcW w:w="236" w:type="dxa"/>
          </w:tcPr>
          <w:p w14:paraId="67D23B61" w14:textId="77777777" w:rsidR="009C6AF2" w:rsidRPr="00E17D94" w:rsidRDefault="009C6AF2" w:rsidP="009C6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968" w:type="dxa"/>
          </w:tcPr>
          <w:p w14:paraId="073CDDEC" w14:textId="6CB87C40" w:rsidR="009C6AF2" w:rsidRDefault="009C6AF2" w:rsidP="009C6AF2">
            <w:pPr>
              <w:pStyle w:val="acctfourfigures"/>
              <w:tabs>
                <w:tab w:val="clear" w:pos="765"/>
                <w:tab w:val="decimal" w:pos="1653"/>
              </w:tabs>
              <w:spacing w:line="240" w:lineRule="auto"/>
              <w:ind w:left="-83" w:right="-165" w:firstLine="4"/>
              <w:rPr>
                <w:szCs w:val="22"/>
              </w:rPr>
            </w:pPr>
            <w:r w:rsidRPr="00F53D3E">
              <w:t>(48,027)</w:t>
            </w:r>
          </w:p>
        </w:tc>
        <w:tc>
          <w:tcPr>
            <w:tcW w:w="236" w:type="dxa"/>
          </w:tcPr>
          <w:p w14:paraId="451A5D82" w14:textId="77777777" w:rsidR="009C6AF2" w:rsidRPr="00E17D94" w:rsidRDefault="009C6AF2" w:rsidP="009C6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 w:val="decimal" w:pos="1653"/>
              </w:tabs>
              <w:ind w:right="252"/>
              <w:rPr>
                <w:rFonts w:ascii="Times New Roman" w:hAnsi="Times New Roman" w:cs="Times New Roman"/>
                <w:sz w:val="22"/>
                <w:szCs w:val="22"/>
              </w:rPr>
            </w:pPr>
          </w:p>
        </w:tc>
        <w:tc>
          <w:tcPr>
            <w:tcW w:w="1970" w:type="dxa"/>
          </w:tcPr>
          <w:p w14:paraId="1F82159A" w14:textId="7C839BBB" w:rsidR="009C6AF2" w:rsidRPr="00E17D94" w:rsidRDefault="009C6AF2" w:rsidP="009C6AF2">
            <w:pPr>
              <w:pStyle w:val="acctfourfigures"/>
              <w:tabs>
                <w:tab w:val="clear" w:pos="765"/>
                <w:tab w:val="decimal" w:pos="1653"/>
              </w:tabs>
              <w:spacing w:line="240" w:lineRule="auto"/>
              <w:ind w:left="-83" w:right="-165" w:firstLine="4"/>
              <w:rPr>
                <w:szCs w:val="22"/>
              </w:rPr>
            </w:pPr>
            <w:r w:rsidRPr="00F53D3E">
              <w:t>(48,027)</w:t>
            </w:r>
          </w:p>
        </w:tc>
      </w:tr>
    </w:tbl>
    <w:p w14:paraId="00DE2AA5" w14:textId="77777777" w:rsidR="0073408A" w:rsidRDefault="0073408A" w:rsidP="00B43F1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1120D5CB" w14:textId="365C537A" w:rsidR="000960C0" w:rsidRPr="00122CA3" w:rsidRDefault="00164127" w:rsidP="00B43F1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122CA3">
        <w:rPr>
          <w:rFonts w:ascii="Times New Roman" w:hAnsi="Times New Roman" w:cs="Times New Roman"/>
          <w:sz w:val="22"/>
          <w:szCs w:val="22"/>
          <w:lang w:val="en-GB"/>
        </w:rPr>
        <w:t xml:space="preserve">As at </w:t>
      </w:r>
      <w:r w:rsidR="008811ED">
        <w:rPr>
          <w:rFonts w:ascii="Times New Roman" w:hAnsi="Times New Roman" w:cs="Times New Roman"/>
          <w:sz w:val="22"/>
          <w:szCs w:val="22"/>
          <w:lang w:val="en-GB"/>
        </w:rPr>
        <w:t>3</w:t>
      </w:r>
      <w:r w:rsidR="00C56FDE">
        <w:rPr>
          <w:rFonts w:ascii="Times New Roman" w:hAnsi="Times New Roman" w:cs="Times New Roman"/>
          <w:sz w:val="22"/>
          <w:szCs w:val="22"/>
          <w:lang w:val="en-GB"/>
        </w:rPr>
        <w:t>1</w:t>
      </w:r>
      <w:r w:rsidR="0073408A">
        <w:rPr>
          <w:rFonts w:ascii="Times New Roman" w:hAnsi="Times New Roman" w:cs="Times New Roman"/>
          <w:sz w:val="22"/>
          <w:szCs w:val="22"/>
          <w:lang w:val="en-GB"/>
        </w:rPr>
        <w:t xml:space="preserve"> </w:t>
      </w:r>
      <w:r w:rsidR="00C56FDE">
        <w:rPr>
          <w:rFonts w:ascii="Times New Roman" w:hAnsi="Times New Roman" w:cs="Times New Roman"/>
          <w:sz w:val="22"/>
          <w:szCs w:val="22"/>
          <w:lang w:val="en-GB"/>
        </w:rPr>
        <w:t>March</w:t>
      </w:r>
      <w:r w:rsidR="0073408A">
        <w:rPr>
          <w:rFonts w:ascii="Times New Roman" w:hAnsi="Times New Roman" w:cs="Times New Roman"/>
          <w:sz w:val="22"/>
          <w:szCs w:val="22"/>
          <w:lang w:val="en-GB"/>
        </w:rPr>
        <w:t xml:space="preserve"> </w:t>
      </w:r>
      <w:r w:rsidR="008811ED">
        <w:rPr>
          <w:rFonts w:ascii="Times New Roman" w:hAnsi="Times New Roman" w:cs="Times New Roman"/>
          <w:sz w:val="22"/>
          <w:szCs w:val="22"/>
          <w:lang w:val="en-GB"/>
        </w:rPr>
        <w:t>202</w:t>
      </w:r>
      <w:r w:rsidR="00C56FDE">
        <w:rPr>
          <w:rFonts w:ascii="Times New Roman" w:hAnsi="Times New Roman" w:cs="Times New Roman"/>
          <w:sz w:val="22"/>
          <w:szCs w:val="22"/>
          <w:lang w:val="en-GB"/>
        </w:rPr>
        <w:t>4</w:t>
      </w:r>
      <w:r w:rsidRPr="00122CA3">
        <w:rPr>
          <w:rFonts w:ascii="Times New Roman" w:hAnsi="Times New Roman" w:cs="Times New Roman"/>
          <w:sz w:val="22"/>
          <w:szCs w:val="22"/>
          <w:lang w:val="en-GB"/>
        </w:rPr>
        <w:t xml:space="preserve">, </w:t>
      </w:r>
      <w:r w:rsidR="00D53368" w:rsidRPr="00122CA3">
        <w:rPr>
          <w:rFonts w:ascii="Times New Roman" w:hAnsi="Times New Roman" w:cs="Times New Roman"/>
          <w:sz w:val="22"/>
          <w:szCs w:val="22"/>
          <w:lang w:val="en-GB"/>
        </w:rPr>
        <w:t>t</w:t>
      </w:r>
      <w:r w:rsidR="000960C0" w:rsidRPr="00122CA3">
        <w:rPr>
          <w:rFonts w:ascii="Times New Roman" w:hAnsi="Times New Roman" w:cs="Times New Roman"/>
          <w:sz w:val="22"/>
          <w:szCs w:val="22"/>
          <w:lang w:val="en-GB"/>
        </w:rPr>
        <w:t>he Company’s partial land</w:t>
      </w:r>
      <w:r w:rsidR="007C09F9" w:rsidRPr="00122CA3">
        <w:rPr>
          <w:rFonts w:ascii="Times New Roman" w:hAnsi="Times New Roman" w:cs="Times New Roman"/>
          <w:sz w:val="22"/>
          <w:szCs w:val="22"/>
          <w:lang w:val="en-GB"/>
        </w:rPr>
        <w:t>,</w:t>
      </w:r>
      <w:r w:rsidR="000960C0" w:rsidRPr="00122CA3">
        <w:rPr>
          <w:rFonts w:ascii="Times New Roman" w:hAnsi="Times New Roman" w:cs="Times New Roman"/>
          <w:sz w:val="22"/>
          <w:szCs w:val="22"/>
          <w:lang w:val="en-GB"/>
        </w:rPr>
        <w:t xml:space="preserve"> partial construction thereon and partial machinery located at Klong Sa-</w:t>
      </w:r>
      <w:proofErr w:type="spellStart"/>
      <w:r w:rsidR="000960C0" w:rsidRPr="00122CA3">
        <w:rPr>
          <w:rFonts w:ascii="Times New Roman" w:hAnsi="Times New Roman" w:cs="Times New Roman"/>
          <w:sz w:val="22"/>
          <w:szCs w:val="22"/>
          <w:lang w:val="en-GB"/>
        </w:rPr>
        <w:t>kae</w:t>
      </w:r>
      <w:proofErr w:type="spellEnd"/>
      <w:r w:rsidR="000960C0" w:rsidRPr="00122CA3">
        <w:rPr>
          <w:rFonts w:ascii="Times New Roman" w:hAnsi="Times New Roman" w:cs="Times New Roman"/>
          <w:sz w:val="22"/>
          <w:szCs w:val="22"/>
          <w:lang w:val="en-GB"/>
        </w:rPr>
        <w:t xml:space="preserve"> Sub-District, </w:t>
      </w:r>
      <w:proofErr w:type="spellStart"/>
      <w:r w:rsidR="000960C0" w:rsidRPr="00122CA3">
        <w:rPr>
          <w:rFonts w:ascii="Times New Roman" w:hAnsi="Times New Roman" w:cs="Times New Roman"/>
          <w:sz w:val="22"/>
          <w:szCs w:val="22"/>
          <w:lang w:val="en-GB"/>
        </w:rPr>
        <w:t>Nakornluang</w:t>
      </w:r>
      <w:proofErr w:type="spellEnd"/>
      <w:r w:rsidR="000960C0" w:rsidRPr="00122CA3">
        <w:rPr>
          <w:rFonts w:ascii="Times New Roman" w:hAnsi="Times New Roman" w:cs="Times New Roman"/>
          <w:sz w:val="22"/>
          <w:szCs w:val="22"/>
          <w:lang w:val="en-GB"/>
        </w:rPr>
        <w:t xml:space="preserve"> District, </w:t>
      </w:r>
      <w:proofErr w:type="spellStart"/>
      <w:r w:rsidR="000960C0" w:rsidRPr="00122CA3">
        <w:rPr>
          <w:rFonts w:ascii="Times New Roman" w:hAnsi="Times New Roman" w:cs="Times New Roman"/>
          <w:sz w:val="22"/>
          <w:szCs w:val="22"/>
          <w:lang w:val="en-GB"/>
        </w:rPr>
        <w:t>Ayudhaya</w:t>
      </w:r>
      <w:proofErr w:type="spellEnd"/>
      <w:r w:rsidR="000960C0" w:rsidRPr="00122CA3">
        <w:rPr>
          <w:rFonts w:ascii="Times New Roman" w:hAnsi="Times New Roman" w:cs="Times New Roman"/>
          <w:sz w:val="22"/>
          <w:szCs w:val="22"/>
          <w:lang w:val="en-GB"/>
        </w:rPr>
        <w:t xml:space="preserve"> province with a net book value of Baht</w:t>
      </w:r>
      <w:r w:rsidR="007152CB">
        <w:rPr>
          <w:rFonts w:ascii="Times New Roman" w:hAnsi="Times New Roman" w:cs="Times New Roman"/>
          <w:sz w:val="22"/>
          <w:szCs w:val="22"/>
          <w:lang w:val="en-GB"/>
        </w:rPr>
        <w:t xml:space="preserve"> </w:t>
      </w:r>
      <w:r w:rsidR="009C6AF2">
        <w:rPr>
          <w:rFonts w:ascii="Times New Roman" w:hAnsi="Times New Roman" w:cs="Times New Roman"/>
          <w:sz w:val="22"/>
          <w:szCs w:val="22"/>
          <w:lang w:val="en-GB"/>
        </w:rPr>
        <w:t>2</w:t>
      </w:r>
      <w:r w:rsidR="00B0403C">
        <w:rPr>
          <w:rFonts w:ascii="Times New Roman" w:hAnsi="Times New Roman" w:cs="Times New Roman"/>
          <w:sz w:val="22"/>
          <w:szCs w:val="22"/>
          <w:lang w:val="en-GB"/>
        </w:rPr>
        <w:t>18.8</w:t>
      </w:r>
      <w:r w:rsidR="006E7421">
        <w:rPr>
          <w:rFonts w:ascii="Times New Roman" w:hAnsi="Times New Roman" w:cs="Times New Roman"/>
          <w:sz w:val="22"/>
          <w:szCs w:val="22"/>
          <w:lang w:val="en-GB"/>
        </w:rPr>
        <w:t xml:space="preserve"> </w:t>
      </w:r>
      <w:r w:rsidR="000960C0" w:rsidRPr="00122CA3">
        <w:rPr>
          <w:rFonts w:ascii="Times New Roman" w:hAnsi="Times New Roman" w:cs="Times New Roman"/>
          <w:sz w:val="22"/>
          <w:szCs w:val="22"/>
          <w:lang w:val="en-GB"/>
        </w:rPr>
        <w:t xml:space="preserve">million </w:t>
      </w:r>
      <w:r w:rsidR="000960C0" w:rsidRPr="00122CA3">
        <w:rPr>
          <w:rFonts w:ascii="Times New Roman" w:hAnsi="Times New Roman" w:cs="Times New Roman"/>
          <w:i/>
          <w:iCs/>
          <w:sz w:val="22"/>
          <w:szCs w:val="22"/>
        </w:rPr>
        <w:t>(31 December 20</w:t>
      </w:r>
      <w:r w:rsidR="003835AA" w:rsidRPr="00122CA3">
        <w:rPr>
          <w:rFonts w:ascii="Times New Roman" w:hAnsi="Times New Roman" w:cs="Times New Roman"/>
          <w:i/>
          <w:iCs/>
          <w:sz w:val="22"/>
          <w:szCs w:val="22"/>
        </w:rPr>
        <w:t>2</w:t>
      </w:r>
      <w:r w:rsidR="00C56FDE">
        <w:rPr>
          <w:rFonts w:ascii="Times New Roman" w:hAnsi="Times New Roman" w:cs="Times New Roman"/>
          <w:i/>
          <w:iCs/>
          <w:sz w:val="22"/>
          <w:szCs w:val="22"/>
        </w:rPr>
        <w:t>3</w:t>
      </w:r>
      <w:r w:rsidR="000960C0" w:rsidRPr="00122CA3">
        <w:rPr>
          <w:rFonts w:ascii="Times New Roman" w:hAnsi="Times New Roman" w:cs="Times New Roman"/>
          <w:i/>
          <w:iCs/>
          <w:sz w:val="22"/>
          <w:szCs w:val="22"/>
        </w:rPr>
        <w:t>: Baht</w:t>
      </w:r>
      <w:r w:rsidR="00B43F19" w:rsidRPr="00122CA3">
        <w:rPr>
          <w:rFonts w:ascii="Times New Roman" w:hAnsi="Times New Roman" w:cs="Times New Roman"/>
          <w:i/>
          <w:iCs/>
          <w:sz w:val="22"/>
          <w:szCs w:val="22"/>
        </w:rPr>
        <w:t xml:space="preserve"> 2</w:t>
      </w:r>
      <w:r w:rsidR="00C56FDE">
        <w:rPr>
          <w:rFonts w:ascii="Times New Roman" w:hAnsi="Times New Roman" w:cs="Times New Roman"/>
          <w:i/>
          <w:iCs/>
          <w:sz w:val="22"/>
          <w:szCs w:val="22"/>
        </w:rPr>
        <w:t>19</w:t>
      </w:r>
      <w:r w:rsidR="008811ED">
        <w:rPr>
          <w:rFonts w:ascii="Times New Roman" w:hAnsi="Times New Roman" w:cs="Times New Roman"/>
          <w:i/>
          <w:iCs/>
          <w:sz w:val="22"/>
          <w:szCs w:val="22"/>
        </w:rPr>
        <w:t>.</w:t>
      </w:r>
      <w:r w:rsidR="00C56FDE">
        <w:rPr>
          <w:rFonts w:ascii="Times New Roman" w:hAnsi="Times New Roman" w:cs="Times New Roman"/>
          <w:i/>
          <w:iCs/>
          <w:sz w:val="22"/>
          <w:szCs w:val="22"/>
        </w:rPr>
        <w:t>9</w:t>
      </w:r>
      <w:r w:rsidR="000960C0" w:rsidRPr="00122CA3">
        <w:rPr>
          <w:rFonts w:ascii="Times New Roman" w:hAnsi="Times New Roman" w:cs="Times New Roman"/>
          <w:i/>
          <w:iCs/>
          <w:sz w:val="22"/>
          <w:szCs w:val="22"/>
        </w:rPr>
        <w:t xml:space="preserve"> million)</w:t>
      </w:r>
      <w:r w:rsidR="000960C0" w:rsidRPr="00122CA3">
        <w:rPr>
          <w:rFonts w:ascii="Times New Roman" w:hAnsi="Times New Roman" w:cs="Times New Roman"/>
          <w:sz w:val="22"/>
          <w:szCs w:val="22"/>
          <w:lang w:val="en-GB"/>
        </w:rPr>
        <w:t xml:space="preserve">, have been mortgaged with a bank as collateral for </w:t>
      </w:r>
      <w:r w:rsidR="004B147D" w:rsidRPr="00122CA3">
        <w:rPr>
          <w:rFonts w:ascii="Times New Roman" w:hAnsi="Times New Roman" w:cs="Times New Roman"/>
          <w:sz w:val="22"/>
          <w:szCs w:val="22"/>
          <w:lang w:val="en-GB"/>
        </w:rPr>
        <w:t>borrowing</w:t>
      </w:r>
      <w:r w:rsidR="000960C0" w:rsidRPr="00122CA3">
        <w:rPr>
          <w:rFonts w:ascii="Times New Roman" w:hAnsi="Times New Roman" w:cs="Times New Roman"/>
          <w:sz w:val="22"/>
          <w:szCs w:val="22"/>
          <w:lang w:val="en-GB"/>
        </w:rPr>
        <w:t xml:space="preserve"> as</w:t>
      </w:r>
      <w:r w:rsidR="00336022">
        <w:rPr>
          <w:rFonts w:ascii="Times New Roman" w:hAnsi="Times New Roman" w:cs="Times New Roman"/>
          <w:sz w:val="22"/>
          <w:szCs w:val="22"/>
          <w:lang w:val="en-GB"/>
        </w:rPr>
        <w:t xml:space="preserve"> disclosed</w:t>
      </w:r>
      <w:r w:rsidR="000960C0" w:rsidRPr="00122CA3">
        <w:rPr>
          <w:rFonts w:ascii="Times New Roman" w:hAnsi="Times New Roman" w:cs="Times New Roman"/>
          <w:sz w:val="22"/>
          <w:szCs w:val="22"/>
          <w:lang w:val="en-GB"/>
        </w:rPr>
        <w:t xml:space="preserve"> in note </w:t>
      </w:r>
      <w:r w:rsidR="00450FEB">
        <w:rPr>
          <w:rFonts w:ascii="Times New Roman" w:hAnsi="Times New Roman" w:cs="Times New Roman"/>
          <w:sz w:val="22"/>
          <w:szCs w:val="22"/>
          <w:lang w:val="en-GB"/>
        </w:rPr>
        <w:t>8</w:t>
      </w:r>
      <w:r w:rsidR="000960C0" w:rsidRPr="00122CA3">
        <w:rPr>
          <w:rFonts w:ascii="Times New Roman" w:hAnsi="Times New Roman" w:cs="Times New Roman"/>
          <w:sz w:val="22"/>
          <w:szCs w:val="22"/>
          <w:lang w:val="en-GB"/>
        </w:rPr>
        <w:t>.</w:t>
      </w:r>
    </w:p>
    <w:p w14:paraId="15EFF7D6" w14:textId="3A2A6DC0" w:rsidR="005B0632" w:rsidRPr="00122CA3" w:rsidRDefault="005B0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lang w:val="en-GB"/>
        </w:rPr>
      </w:pPr>
    </w:p>
    <w:p w14:paraId="45833360" w14:textId="6A252DCD" w:rsidR="000960C0" w:rsidRPr="00122CA3" w:rsidRDefault="000960C0" w:rsidP="004860E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122CA3">
        <w:rPr>
          <w:rFonts w:ascii="Times New Roman" w:hAnsi="Times New Roman" w:cs="Times New Roman"/>
          <w:b/>
          <w:bCs/>
          <w:sz w:val="24"/>
          <w:szCs w:val="24"/>
        </w:rPr>
        <w:t>Interest-bearing liabilities</w:t>
      </w:r>
    </w:p>
    <w:p w14:paraId="6EEC59E6" w14:textId="77777777" w:rsidR="003835AA" w:rsidRPr="004A4EAB" w:rsidRDefault="003835AA" w:rsidP="0038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sz w:val="22"/>
          <w:szCs w:val="22"/>
          <w:lang w:val="en-GB"/>
        </w:rPr>
      </w:pPr>
    </w:p>
    <w:tbl>
      <w:tblPr>
        <w:tblW w:w="9265" w:type="dxa"/>
        <w:tblInd w:w="451" w:type="dxa"/>
        <w:tblLayout w:type="fixed"/>
        <w:tblCellMar>
          <w:left w:w="79" w:type="dxa"/>
          <w:right w:w="79" w:type="dxa"/>
        </w:tblCellMar>
        <w:tblLook w:val="0000" w:firstRow="0" w:lastRow="0" w:firstColumn="0" w:lastColumn="0" w:noHBand="0" w:noVBand="0"/>
      </w:tblPr>
      <w:tblGrid>
        <w:gridCol w:w="2159"/>
        <w:gridCol w:w="179"/>
        <w:gridCol w:w="1081"/>
        <w:gridCol w:w="178"/>
        <w:gridCol w:w="992"/>
        <w:gridCol w:w="178"/>
        <w:gridCol w:w="980"/>
        <w:gridCol w:w="178"/>
        <w:gridCol w:w="1004"/>
        <w:gridCol w:w="178"/>
        <w:gridCol w:w="972"/>
        <w:gridCol w:w="178"/>
        <w:gridCol w:w="1008"/>
      </w:tblGrid>
      <w:tr w:rsidR="003835AA" w:rsidRPr="00122CA3" w14:paraId="54CD2BC9" w14:textId="77777777" w:rsidTr="00E17D94">
        <w:trPr>
          <w:cantSplit/>
          <w:trHeight w:val="60"/>
          <w:tblHeader/>
        </w:trPr>
        <w:tc>
          <w:tcPr>
            <w:tcW w:w="2159" w:type="dxa"/>
            <w:vMerge w:val="restart"/>
            <w:shd w:val="clear" w:color="auto" w:fill="auto"/>
            <w:vAlign w:val="bottom"/>
          </w:tcPr>
          <w:p w14:paraId="7C41BD78" w14:textId="77777777" w:rsidR="003835AA" w:rsidRPr="00122CA3" w:rsidRDefault="003835AA" w:rsidP="00E17D94">
            <w:pPr>
              <w:ind w:left="8"/>
              <w:jc w:val="thaiDistribute"/>
              <w:rPr>
                <w:rFonts w:ascii="Times New Roman" w:hAnsi="Times New Roman" w:cs="Times New Roman"/>
                <w:sz w:val="22"/>
                <w:szCs w:val="22"/>
              </w:rPr>
            </w:pPr>
          </w:p>
        </w:tc>
        <w:tc>
          <w:tcPr>
            <w:tcW w:w="179" w:type="dxa"/>
          </w:tcPr>
          <w:p w14:paraId="010E9A9C" w14:textId="77777777" w:rsidR="003835AA" w:rsidRPr="00122CA3" w:rsidRDefault="003835AA" w:rsidP="00E17D94">
            <w:pPr>
              <w:pStyle w:val="acctcolumnheading"/>
              <w:spacing w:after="0" w:line="240" w:lineRule="atLeast"/>
              <w:ind w:left="-72" w:right="-72"/>
              <w:rPr>
                <w:szCs w:val="22"/>
                <w:lang w:val="en-US" w:bidi="th-TH"/>
              </w:rPr>
            </w:pPr>
          </w:p>
        </w:tc>
        <w:tc>
          <w:tcPr>
            <w:tcW w:w="6927" w:type="dxa"/>
            <w:gridSpan w:val="11"/>
          </w:tcPr>
          <w:p w14:paraId="284E0972" w14:textId="77777777" w:rsidR="003835AA" w:rsidRPr="00122CA3" w:rsidRDefault="003835AA" w:rsidP="00E17D94">
            <w:pPr>
              <w:pStyle w:val="acctcolumnheading"/>
              <w:spacing w:after="0" w:line="240" w:lineRule="atLeast"/>
              <w:ind w:left="-72" w:right="-72"/>
              <w:rPr>
                <w:b/>
                <w:bCs/>
                <w:szCs w:val="22"/>
                <w:lang w:val="en-US" w:bidi="th-TH"/>
              </w:rPr>
            </w:pPr>
            <w:r w:rsidRPr="00122CA3">
              <w:rPr>
                <w:b/>
                <w:bCs/>
                <w:szCs w:val="22"/>
                <w:lang w:val="en-US" w:bidi="th-TH"/>
              </w:rPr>
              <w:t>Consolidated financial statements</w:t>
            </w:r>
          </w:p>
        </w:tc>
      </w:tr>
      <w:tr w:rsidR="003835AA" w:rsidRPr="00122CA3" w14:paraId="3A48E71D" w14:textId="77777777" w:rsidTr="006D771C">
        <w:trPr>
          <w:cantSplit/>
          <w:trHeight w:val="139"/>
          <w:tblHeader/>
        </w:trPr>
        <w:tc>
          <w:tcPr>
            <w:tcW w:w="2159" w:type="dxa"/>
            <w:vMerge/>
            <w:shd w:val="clear" w:color="auto" w:fill="auto"/>
            <w:vAlign w:val="bottom"/>
          </w:tcPr>
          <w:p w14:paraId="5E15AD66" w14:textId="77777777" w:rsidR="003835AA" w:rsidRPr="00122CA3" w:rsidRDefault="003835AA" w:rsidP="00E17D94">
            <w:pPr>
              <w:tabs>
                <w:tab w:val="left" w:pos="191"/>
              </w:tabs>
              <w:ind w:left="191" w:right="-68" w:hanging="191"/>
              <w:rPr>
                <w:rFonts w:ascii="Times New Roman" w:hAnsi="Times New Roman" w:cs="Times New Roman"/>
                <w:sz w:val="22"/>
                <w:szCs w:val="22"/>
              </w:rPr>
            </w:pPr>
          </w:p>
        </w:tc>
        <w:tc>
          <w:tcPr>
            <w:tcW w:w="179" w:type="dxa"/>
          </w:tcPr>
          <w:p w14:paraId="00AA0F74" w14:textId="77777777" w:rsidR="003835AA" w:rsidRPr="00122CA3" w:rsidRDefault="003835AA" w:rsidP="00E17D94">
            <w:pPr>
              <w:pStyle w:val="acctcolumnheading"/>
              <w:spacing w:after="0" w:line="240" w:lineRule="atLeast"/>
              <w:ind w:left="-79" w:right="-79"/>
              <w:rPr>
                <w:szCs w:val="22"/>
                <w:lang w:val="en-US" w:bidi="th-TH"/>
              </w:rPr>
            </w:pPr>
          </w:p>
        </w:tc>
        <w:tc>
          <w:tcPr>
            <w:tcW w:w="3409" w:type="dxa"/>
            <w:gridSpan w:val="5"/>
          </w:tcPr>
          <w:p w14:paraId="171F901D" w14:textId="0E83BBB2" w:rsidR="003835AA" w:rsidRPr="00122CA3" w:rsidRDefault="0073408A" w:rsidP="00E17D94">
            <w:pPr>
              <w:pStyle w:val="acctcolumnheading"/>
              <w:spacing w:after="0" w:line="240" w:lineRule="atLeast"/>
              <w:ind w:left="-79" w:right="-79"/>
              <w:rPr>
                <w:szCs w:val="22"/>
                <w:lang w:val="en-US" w:bidi="th-TH"/>
              </w:rPr>
            </w:pPr>
            <w:r>
              <w:rPr>
                <w:szCs w:val="22"/>
                <w:lang w:val="en-US" w:bidi="th-TH"/>
              </w:rPr>
              <w:t>3</w:t>
            </w:r>
            <w:r w:rsidR="00C56FDE">
              <w:rPr>
                <w:szCs w:val="22"/>
                <w:lang w:val="en-US" w:bidi="th-TH"/>
              </w:rPr>
              <w:t>1</w:t>
            </w:r>
            <w:r>
              <w:rPr>
                <w:szCs w:val="22"/>
                <w:lang w:val="en-US" w:bidi="th-TH"/>
              </w:rPr>
              <w:t xml:space="preserve"> </w:t>
            </w:r>
            <w:r w:rsidR="00C56FDE">
              <w:rPr>
                <w:szCs w:val="22"/>
                <w:lang w:val="en-US" w:bidi="th-TH"/>
              </w:rPr>
              <w:t>March</w:t>
            </w:r>
            <w:r>
              <w:rPr>
                <w:szCs w:val="22"/>
                <w:lang w:val="en-US" w:bidi="th-TH"/>
              </w:rPr>
              <w:t xml:space="preserve"> 202</w:t>
            </w:r>
            <w:r w:rsidR="00C56FDE">
              <w:rPr>
                <w:szCs w:val="22"/>
                <w:lang w:val="en-US" w:bidi="th-TH"/>
              </w:rPr>
              <w:t>4</w:t>
            </w:r>
          </w:p>
        </w:tc>
        <w:tc>
          <w:tcPr>
            <w:tcW w:w="178" w:type="dxa"/>
          </w:tcPr>
          <w:p w14:paraId="30E85A24" w14:textId="77777777" w:rsidR="003835AA" w:rsidRPr="00122CA3" w:rsidRDefault="003835AA" w:rsidP="00E17D94">
            <w:pPr>
              <w:pStyle w:val="acctcolumnheading"/>
              <w:spacing w:after="0" w:line="240" w:lineRule="atLeast"/>
              <w:ind w:right="-79"/>
              <w:rPr>
                <w:szCs w:val="22"/>
                <w:lang w:val="en-US" w:bidi="th-TH"/>
              </w:rPr>
            </w:pPr>
          </w:p>
        </w:tc>
        <w:tc>
          <w:tcPr>
            <w:tcW w:w="3340" w:type="dxa"/>
            <w:gridSpan w:val="5"/>
            <w:vAlign w:val="bottom"/>
          </w:tcPr>
          <w:p w14:paraId="5CD6DF7F" w14:textId="7A56BE2E" w:rsidR="003835AA" w:rsidRPr="00122CA3" w:rsidRDefault="003835AA" w:rsidP="00E17D94">
            <w:pPr>
              <w:pStyle w:val="acctcolumnheading"/>
              <w:spacing w:after="0" w:line="240" w:lineRule="atLeast"/>
              <w:ind w:left="-79" w:right="-79"/>
              <w:rPr>
                <w:szCs w:val="22"/>
                <w:lang w:val="en-US" w:bidi="th-TH"/>
              </w:rPr>
            </w:pPr>
            <w:r w:rsidRPr="00122CA3">
              <w:rPr>
                <w:szCs w:val="22"/>
                <w:lang w:val="en-US" w:bidi="th-TH"/>
              </w:rPr>
              <w:t>31 December 202</w:t>
            </w:r>
            <w:r w:rsidR="00C56FDE">
              <w:rPr>
                <w:szCs w:val="22"/>
                <w:lang w:val="en-US" w:bidi="th-TH"/>
              </w:rPr>
              <w:t>3</w:t>
            </w:r>
          </w:p>
        </w:tc>
      </w:tr>
      <w:tr w:rsidR="003835AA" w:rsidRPr="00122CA3" w14:paraId="59D18E2E" w14:textId="77777777" w:rsidTr="006D771C">
        <w:trPr>
          <w:cantSplit/>
          <w:trHeight w:val="244"/>
          <w:tblHeader/>
        </w:trPr>
        <w:tc>
          <w:tcPr>
            <w:tcW w:w="2159" w:type="dxa"/>
          </w:tcPr>
          <w:p w14:paraId="19D708C6" w14:textId="77777777" w:rsidR="003835AA" w:rsidRPr="00122CA3" w:rsidRDefault="003835AA" w:rsidP="00E17D94">
            <w:pPr>
              <w:tabs>
                <w:tab w:val="left" w:pos="191"/>
              </w:tabs>
              <w:ind w:left="191" w:right="-68" w:hanging="191"/>
              <w:rPr>
                <w:rFonts w:ascii="Times New Roman" w:hAnsi="Times New Roman" w:cs="Times New Roman"/>
                <w:sz w:val="22"/>
                <w:szCs w:val="22"/>
              </w:rPr>
            </w:pPr>
          </w:p>
        </w:tc>
        <w:tc>
          <w:tcPr>
            <w:tcW w:w="179" w:type="dxa"/>
            <w:vAlign w:val="bottom"/>
          </w:tcPr>
          <w:p w14:paraId="6978411C" w14:textId="2E8FBAC4" w:rsidR="003835AA" w:rsidRPr="00122CA3" w:rsidRDefault="003835AA" w:rsidP="00E17D94">
            <w:pPr>
              <w:pStyle w:val="acctfourfigures"/>
              <w:tabs>
                <w:tab w:val="clear" w:pos="765"/>
              </w:tabs>
              <w:spacing w:line="240" w:lineRule="atLeast"/>
              <w:ind w:left="-79" w:right="-79"/>
              <w:jc w:val="center"/>
              <w:rPr>
                <w:i/>
                <w:iCs/>
                <w:szCs w:val="22"/>
                <w:lang w:val="en-US" w:bidi="th-TH"/>
              </w:rPr>
            </w:pPr>
          </w:p>
        </w:tc>
        <w:tc>
          <w:tcPr>
            <w:tcW w:w="1081" w:type="dxa"/>
            <w:vAlign w:val="bottom"/>
          </w:tcPr>
          <w:p w14:paraId="4566BD51" w14:textId="77777777" w:rsidR="003835AA" w:rsidRPr="00122CA3" w:rsidRDefault="003835AA" w:rsidP="00E17D94">
            <w:pPr>
              <w:pStyle w:val="acctfourfigures"/>
              <w:tabs>
                <w:tab w:val="clear" w:pos="765"/>
              </w:tabs>
              <w:spacing w:line="240" w:lineRule="atLeast"/>
              <w:ind w:left="-79" w:right="-79"/>
              <w:jc w:val="center"/>
              <w:rPr>
                <w:szCs w:val="22"/>
                <w:lang w:val="en-US" w:bidi="th-TH"/>
              </w:rPr>
            </w:pPr>
            <w:r w:rsidRPr="00122CA3">
              <w:rPr>
                <w:szCs w:val="22"/>
                <w:lang w:val="en-US" w:bidi="th-TH"/>
              </w:rPr>
              <w:t>Secured</w:t>
            </w:r>
          </w:p>
        </w:tc>
        <w:tc>
          <w:tcPr>
            <w:tcW w:w="178" w:type="dxa"/>
            <w:vAlign w:val="bottom"/>
          </w:tcPr>
          <w:p w14:paraId="1179A6B8" w14:textId="77777777" w:rsidR="003835AA" w:rsidRPr="00122CA3" w:rsidRDefault="003835AA" w:rsidP="00E17D94">
            <w:pPr>
              <w:pStyle w:val="acctfourfigures"/>
              <w:tabs>
                <w:tab w:val="clear" w:pos="765"/>
              </w:tabs>
              <w:spacing w:line="240" w:lineRule="atLeast"/>
              <w:ind w:left="-79" w:right="-79"/>
              <w:jc w:val="center"/>
              <w:rPr>
                <w:szCs w:val="22"/>
                <w:lang w:val="en-US" w:bidi="th-TH"/>
              </w:rPr>
            </w:pPr>
          </w:p>
        </w:tc>
        <w:tc>
          <w:tcPr>
            <w:tcW w:w="992" w:type="dxa"/>
            <w:vAlign w:val="bottom"/>
          </w:tcPr>
          <w:p w14:paraId="02FD8F9A" w14:textId="77777777" w:rsidR="003835AA" w:rsidRPr="00122CA3" w:rsidRDefault="003835AA" w:rsidP="00E17D94">
            <w:pPr>
              <w:pStyle w:val="acctfourfigures"/>
              <w:tabs>
                <w:tab w:val="clear" w:pos="765"/>
              </w:tabs>
              <w:spacing w:line="240" w:lineRule="atLeast"/>
              <w:ind w:left="-79" w:right="-79"/>
              <w:jc w:val="center"/>
              <w:rPr>
                <w:szCs w:val="22"/>
                <w:lang w:val="en-US" w:bidi="th-TH"/>
              </w:rPr>
            </w:pPr>
            <w:r w:rsidRPr="00122CA3">
              <w:rPr>
                <w:szCs w:val="22"/>
                <w:lang w:val="en-US" w:bidi="th-TH"/>
              </w:rPr>
              <w:t>Unsecured</w:t>
            </w:r>
          </w:p>
        </w:tc>
        <w:tc>
          <w:tcPr>
            <w:tcW w:w="178" w:type="dxa"/>
            <w:vAlign w:val="bottom"/>
          </w:tcPr>
          <w:p w14:paraId="547AC79C" w14:textId="77777777" w:rsidR="003835AA" w:rsidRPr="00122CA3" w:rsidRDefault="003835AA" w:rsidP="00E17D94">
            <w:pPr>
              <w:pStyle w:val="acctfourfigures"/>
              <w:spacing w:line="240" w:lineRule="atLeast"/>
              <w:jc w:val="center"/>
              <w:rPr>
                <w:szCs w:val="22"/>
                <w:lang w:val="en-US" w:bidi="th-TH"/>
              </w:rPr>
            </w:pPr>
          </w:p>
        </w:tc>
        <w:tc>
          <w:tcPr>
            <w:tcW w:w="980" w:type="dxa"/>
            <w:vAlign w:val="bottom"/>
          </w:tcPr>
          <w:p w14:paraId="05487C27" w14:textId="77777777" w:rsidR="003835AA" w:rsidRPr="00122CA3" w:rsidRDefault="003835AA" w:rsidP="00E17D94">
            <w:pPr>
              <w:pStyle w:val="acctfourfigures"/>
              <w:tabs>
                <w:tab w:val="clear" w:pos="765"/>
              </w:tabs>
              <w:spacing w:line="240" w:lineRule="atLeast"/>
              <w:ind w:left="-74" w:right="-79"/>
              <w:jc w:val="center"/>
              <w:rPr>
                <w:szCs w:val="22"/>
                <w:lang w:val="en-US" w:bidi="th-TH"/>
              </w:rPr>
            </w:pPr>
            <w:r w:rsidRPr="00122CA3">
              <w:rPr>
                <w:szCs w:val="22"/>
                <w:lang w:val="en-US" w:bidi="th-TH"/>
              </w:rPr>
              <w:t>Total</w:t>
            </w:r>
          </w:p>
        </w:tc>
        <w:tc>
          <w:tcPr>
            <w:tcW w:w="178" w:type="dxa"/>
            <w:vAlign w:val="bottom"/>
          </w:tcPr>
          <w:p w14:paraId="48CF8B6E" w14:textId="77777777" w:rsidR="003835AA" w:rsidRPr="00122CA3" w:rsidRDefault="003835AA" w:rsidP="00E17D94">
            <w:pPr>
              <w:pStyle w:val="acctfourfigures"/>
              <w:tabs>
                <w:tab w:val="clear" w:pos="765"/>
              </w:tabs>
              <w:spacing w:line="240" w:lineRule="atLeast"/>
              <w:ind w:left="-79" w:right="-79"/>
              <w:jc w:val="center"/>
              <w:rPr>
                <w:szCs w:val="22"/>
                <w:lang w:val="en-US" w:bidi="th-TH"/>
              </w:rPr>
            </w:pPr>
          </w:p>
        </w:tc>
        <w:tc>
          <w:tcPr>
            <w:tcW w:w="1004" w:type="dxa"/>
            <w:vAlign w:val="bottom"/>
          </w:tcPr>
          <w:p w14:paraId="5D24DBB1" w14:textId="77777777" w:rsidR="003835AA" w:rsidRPr="00122CA3" w:rsidRDefault="003835AA" w:rsidP="00E17D94">
            <w:pPr>
              <w:pStyle w:val="acctfourfigures"/>
              <w:tabs>
                <w:tab w:val="clear" w:pos="765"/>
                <w:tab w:val="decimal" w:pos="629"/>
              </w:tabs>
              <w:spacing w:line="240" w:lineRule="atLeast"/>
              <w:ind w:left="-91" w:right="-79"/>
              <w:jc w:val="center"/>
              <w:rPr>
                <w:szCs w:val="22"/>
                <w:lang w:val="en-US" w:bidi="th-TH"/>
              </w:rPr>
            </w:pPr>
            <w:r w:rsidRPr="00122CA3">
              <w:rPr>
                <w:szCs w:val="22"/>
                <w:lang w:val="en-US" w:bidi="th-TH"/>
              </w:rPr>
              <w:t>Secured</w:t>
            </w:r>
          </w:p>
        </w:tc>
        <w:tc>
          <w:tcPr>
            <w:tcW w:w="178" w:type="dxa"/>
            <w:vAlign w:val="bottom"/>
          </w:tcPr>
          <w:p w14:paraId="6A0D023F" w14:textId="77777777" w:rsidR="003835AA" w:rsidRPr="00122CA3" w:rsidRDefault="003835AA" w:rsidP="00E17D94">
            <w:pPr>
              <w:pStyle w:val="acctfourfigures"/>
              <w:spacing w:line="240" w:lineRule="atLeast"/>
              <w:jc w:val="center"/>
              <w:rPr>
                <w:szCs w:val="22"/>
                <w:lang w:val="en-US" w:bidi="th-TH"/>
              </w:rPr>
            </w:pPr>
          </w:p>
        </w:tc>
        <w:tc>
          <w:tcPr>
            <w:tcW w:w="972" w:type="dxa"/>
            <w:vAlign w:val="bottom"/>
          </w:tcPr>
          <w:p w14:paraId="101C08C6" w14:textId="77777777" w:rsidR="003835AA" w:rsidRPr="00122CA3" w:rsidRDefault="003835AA" w:rsidP="00E17D94">
            <w:pPr>
              <w:pStyle w:val="acctfourfigures"/>
              <w:tabs>
                <w:tab w:val="clear" w:pos="765"/>
                <w:tab w:val="decimal" w:pos="752"/>
              </w:tabs>
              <w:spacing w:line="240" w:lineRule="atLeast"/>
              <w:ind w:left="-79" w:right="-79"/>
              <w:jc w:val="center"/>
              <w:rPr>
                <w:szCs w:val="22"/>
                <w:lang w:val="en-US" w:bidi="th-TH"/>
              </w:rPr>
            </w:pPr>
            <w:r w:rsidRPr="00122CA3">
              <w:rPr>
                <w:szCs w:val="22"/>
                <w:lang w:val="en-US" w:bidi="th-TH"/>
              </w:rPr>
              <w:t>Unsecured</w:t>
            </w:r>
          </w:p>
        </w:tc>
        <w:tc>
          <w:tcPr>
            <w:tcW w:w="178" w:type="dxa"/>
            <w:vAlign w:val="bottom"/>
          </w:tcPr>
          <w:p w14:paraId="1E895E43" w14:textId="77777777" w:rsidR="003835AA" w:rsidRPr="00122CA3" w:rsidRDefault="003835AA" w:rsidP="00E17D94">
            <w:pPr>
              <w:pStyle w:val="acctfourfigures"/>
              <w:spacing w:line="240" w:lineRule="atLeast"/>
              <w:jc w:val="center"/>
              <w:rPr>
                <w:szCs w:val="22"/>
                <w:lang w:val="en-US" w:bidi="th-TH"/>
              </w:rPr>
            </w:pPr>
          </w:p>
        </w:tc>
        <w:tc>
          <w:tcPr>
            <w:tcW w:w="1008" w:type="dxa"/>
            <w:vAlign w:val="bottom"/>
          </w:tcPr>
          <w:p w14:paraId="16F1EB03" w14:textId="77777777" w:rsidR="003835AA" w:rsidRPr="00122CA3" w:rsidRDefault="003835AA" w:rsidP="00E17D94">
            <w:pPr>
              <w:pStyle w:val="acctfourfigures"/>
              <w:tabs>
                <w:tab w:val="clear" w:pos="765"/>
              </w:tabs>
              <w:spacing w:line="240" w:lineRule="atLeast"/>
              <w:jc w:val="center"/>
              <w:rPr>
                <w:szCs w:val="22"/>
                <w:lang w:val="en-US" w:bidi="th-TH"/>
              </w:rPr>
            </w:pPr>
            <w:r w:rsidRPr="00122CA3">
              <w:rPr>
                <w:szCs w:val="22"/>
                <w:lang w:val="en-US" w:bidi="th-TH"/>
              </w:rPr>
              <w:t>Total</w:t>
            </w:r>
          </w:p>
        </w:tc>
      </w:tr>
      <w:tr w:rsidR="003835AA" w:rsidRPr="00122CA3" w14:paraId="4E007083" w14:textId="77777777" w:rsidTr="00E17D94">
        <w:trPr>
          <w:cantSplit/>
          <w:trHeight w:val="60"/>
          <w:tblHeader/>
        </w:trPr>
        <w:tc>
          <w:tcPr>
            <w:tcW w:w="2159" w:type="dxa"/>
          </w:tcPr>
          <w:p w14:paraId="57486E79" w14:textId="77777777" w:rsidR="003835AA" w:rsidRPr="00122CA3" w:rsidRDefault="003835AA" w:rsidP="00E17D94">
            <w:pPr>
              <w:ind w:left="368" w:right="-68" w:hanging="191"/>
              <w:rPr>
                <w:rFonts w:ascii="Times New Roman" w:hAnsi="Times New Roman" w:cs="Times New Roman"/>
                <w:sz w:val="22"/>
                <w:szCs w:val="22"/>
              </w:rPr>
            </w:pPr>
          </w:p>
        </w:tc>
        <w:tc>
          <w:tcPr>
            <w:tcW w:w="179" w:type="dxa"/>
          </w:tcPr>
          <w:p w14:paraId="10C30A27" w14:textId="77777777" w:rsidR="003835AA" w:rsidRPr="00122CA3" w:rsidRDefault="003835AA" w:rsidP="00E17D94">
            <w:pPr>
              <w:pStyle w:val="acctfourfigures"/>
              <w:tabs>
                <w:tab w:val="clear" w:pos="765"/>
              </w:tabs>
              <w:spacing w:line="240" w:lineRule="atLeast"/>
              <w:jc w:val="center"/>
              <w:rPr>
                <w:i/>
                <w:iCs/>
                <w:szCs w:val="22"/>
                <w:lang w:val="en-US" w:bidi="th-TH"/>
              </w:rPr>
            </w:pPr>
          </w:p>
        </w:tc>
        <w:tc>
          <w:tcPr>
            <w:tcW w:w="6927" w:type="dxa"/>
            <w:gridSpan w:val="11"/>
          </w:tcPr>
          <w:p w14:paraId="256926C1" w14:textId="77777777" w:rsidR="003835AA" w:rsidRPr="00122CA3" w:rsidRDefault="003835AA" w:rsidP="00E17D94">
            <w:pPr>
              <w:pStyle w:val="acctfourfigures"/>
              <w:tabs>
                <w:tab w:val="clear" w:pos="765"/>
              </w:tabs>
              <w:spacing w:line="240" w:lineRule="atLeast"/>
              <w:jc w:val="center"/>
              <w:rPr>
                <w:szCs w:val="22"/>
                <w:lang w:val="en-US" w:bidi="th-TH"/>
              </w:rPr>
            </w:pPr>
            <w:r w:rsidRPr="00122CA3">
              <w:rPr>
                <w:i/>
                <w:iCs/>
                <w:szCs w:val="22"/>
              </w:rPr>
              <w:t>(in thousand Baht)</w:t>
            </w:r>
          </w:p>
        </w:tc>
      </w:tr>
      <w:tr w:rsidR="00C56FDE" w:rsidRPr="00122CA3" w14:paraId="181CF3FC" w14:textId="77777777" w:rsidTr="00E262C8">
        <w:trPr>
          <w:cantSplit/>
          <w:trHeight w:val="295"/>
        </w:trPr>
        <w:tc>
          <w:tcPr>
            <w:tcW w:w="2159" w:type="dxa"/>
          </w:tcPr>
          <w:p w14:paraId="01E9267D" w14:textId="5585B08E" w:rsidR="00C56FDE" w:rsidRPr="00122CA3" w:rsidRDefault="00C56FDE" w:rsidP="0001795A">
            <w:pPr>
              <w:tabs>
                <w:tab w:val="left" w:pos="191"/>
              </w:tabs>
              <w:ind w:left="191" w:right="-81" w:hanging="191"/>
              <w:rPr>
                <w:rFonts w:ascii="Times New Roman" w:hAnsi="Times New Roman" w:cs="Times New Roman"/>
                <w:sz w:val="22"/>
                <w:szCs w:val="22"/>
              </w:rPr>
            </w:pPr>
            <w:r w:rsidRPr="00122CA3">
              <w:rPr>
                <w:rFonts w:ascii="Times New Roman" w:hAnsi="Times New Roman" w:cs="Times New Roman"/>
                <w:sz w:val="22"/>
                <w:szCs w:val="22"/>
              </w:rPr>
              <w:t>Short-term</w:t>
            </w:r>
            <w:r w:rsidR="0001795A">
              <w:rPr>
                <w:rFonts w:ascii="Times New Roman" w:hAnsi="Times New Roman" w:cs="Times New Roman"/>
                <w:sz w:val="22"/>
                <w:szCs w:val="22"/>
              </w:rPr>
              <w:t xml:space="preserve"> borrowing</w:t>
            </w:r>
            <w:r w:rsidRPr="00122CA3">
              <w:rPr>
                <w:rFonts w:ascii="Times New Roman" w:hAnsi="Times New Roman" w:cs="Times New Roman"/>
                <w:sz w:val="22"/>
                <w:szCs w:val="22"/>
              </w:rPr>
              <w:t xml:space="preserve">s </w:t>
            </w:r>
            <w:r w:rsidR="0001795A">
              <w:rPr>
                <w:rFonts w:ascii="Times New Roman" w:hAnsi="Times New Roman" w:cs="Times New Roman"/>
                <w:sz w:val="22"/>
                <w:szCs w:val="22"/>
              </w:rPr>
              <w:br/>
            </w:r>
            <w:r w:rsidRPr="00122CA3">
              <w:rPr>
                <w:rFonts w:ascii="Times New Roman" w:hAnsi="Times New Roman" w:cs="Times New Roman"/>
                <w:sz w:val="22"/>
                <w:szCs w:val="22"/>
              </w:rPr>
              <w:t>from financial institution</w:t>
            </w:r>
          </w:p>
        </w:tc>
        <w:tc>
          <w:tcPr>
            <w:tcW w:w="179" w:type="dxa"/>
            <w:vAlign w:val="bottom"/>
          </w:tcPr>
          <w:p w14:paraId="6876352B" w14:textId="77777777" w:rsidR="00C56FDE" w:rsidRPr="00122CA3" w:rsidRDefault="00C56FDE" w:rsidP="00C56FDE">
            <w:pPr>
              <w:pStyle w:val="acctfourfigures"/>
              <w:tabs>
                <w:tab w:val="clear" w:pos="765"/>
              </w:tabs>
              <w:spacing w:line="240" w:lineRule="atLeast"/>
              <w:ind w:left="-91" w:right="-79"/>
              <w:jc w:val="center"/>
              <w:rPr>
                <w:i/>
                <w:iCs/>
                <w:szCs w:val="22"/>
                <w:lang w:val="en-US" w:bidi="th-TH"/>
              </w:rPr>
            </w:pPr>
          </w:p>
        </w:tc>
        <w:tc>
          <w:tcPr>
            <w:tcW w:w="1081" w:type="dxa"/>
            <w:vAlign w:val="bottom"/>
          </w:tcPr>
          <w:p w14:paraId="19E28F76" w14:textId="5DF97452" w:rsidR="00C56FDE" w:rsidRPr="00122CA3" w:rsidRDefault="00E262C8" w:rsidP="00C56FDE">
            <w:pPr>
              <w:pStyle w:val="acctfourfigures"/>
              <w:tabs>
                <w:tab w:val="clear" w:pos="765"/>
                <w:tab w:val="decimal" w:pos="825"/>
              </w:tabs>
              <w:spacing w:line="240" w:lineRule="atLeast"/>
              <w:ind w:right="15"/>
              <w:jc w:val="right"/>
              <w:rPr>
                <w:szCs w:val="22"/>
                <w:lang w:val="en-US" w:bidi="th-TH"/>
              </w:rPr>
            </w:pPr>
            <w:r>
              <w:rPr>
                <w:szCs w:val="22"/>
                <w:lang w:val="en-US" w:bidi="th-TH"/>
              </w:rPr>
              <w:t>21,274</w:t>
            </w:r>
          </w:p>
        </w:tc>
        <w:tc>
          <w:tcPr>
            <w:tcW w:w="178" w:type="dxa"/>
            <w:vAlign w:val="bottom"/>
          </w:tcPr>
          <w:p w14:paraId="23A66E5F" w14:textId="77777777" w:rsidR="00C56FDE" w:rsidRPr="00122CA3" w:rsidRDefault="00C56FDE" w:rsidP="00C56FDE">
            <w:pPr>
              <w:pStyle w:val="acctfourfigures"/>
              <w:tabs>
                <w:tab w:val="clear" w:pos="765"/>
              </w:tabs>
              <w:spacing w:line="240" w:lineRule="atLeast"/>
              <w:ind w:left="-79" w:right="-79"/>
              <w:jc w:val="right"/>
              <w:rPr>
                <w:szCs w:val="22"/>
                <w:lang w:val="en-US" w:bidi="th-TH"/>
              </w:rPr>
            </w:pPr>
          </w:p>
        </w:tc>
        <w:tc>
          <w:tcPr>
            <w:tcW w:w="992" w:type="dxa"/>
            <w:vAlign w:val="bottom"/>
          </w:tcPr>
          <w:p w14:paraId="42E4F772" w14:textId="40B682A8" w:rsidR="00C56FDE" w:rsidRPr="00E262C8" w:rsidRDefault="00E262C8" w:rsidP="00E262C8">
            <w:pPr>
              <w:pStyle w:val="acctfourfigures"/>
              <w:tabs>
                <w:tab w:val="clear" w:pos="765"/>
                <w:tab w:val="decimal" w:pos="555"/>
              </w:tabs>
              <w:spacing w:line="240" w:lineRule="atLeast"/>
              <w:ind w:left="-79" w:right="-79"/>
              <w:rPr>
                <w:szCs w:val="22"/>
              </w:rPr>
            </w:pPr>
            <w:r>
              <w:rPr>
                <w:szCs w:val="22"/>
              </w:rPr>
              <w:t>-</w:t>
            </w:r>
          </w:p>
        </w:tc>
        <w:tc>
          <w:tcPr>
            <w:tcW w:w="178" w:type="dxa"/>
            <w:vAlign w:val="bottom"/>
          </w:tcPr>
          <w:p w14:paraId="64F5AE72" w14:textId="77777777" w:rsidR="00C56FDE" w:rsidRPr="00122CA3" w:rsidRDefault="00C56FDE" w:rsidP="00C56FDE">
            <w:pPr>
              <w:pStyle w:val="acctfourfigures"/>
              <w:spacing w:line="240" w:lineRule="atLeast"/>
              <w:jc w:val="right"/>
              <w:rPr>
                <w:szCs w:val="22"/>
                <w:lang w:val="en-US" w:bidi="th-TH"/>
              </w:rPr>
            </w:pPr>
          </w:p>
        </w:tc>
        <w:tc>
          <w:tcPr>
            <w:tcW w:w="980" w:type="dxa"/>
            <w:vAlign w:val="bottom"/>
          </w:tcPr>
          <w:p w14:paraId="40324A0B" w14:textId="7C95AFF7" w:rsidR="00C56FDE" w:rsidRPr="00122CA3" w:rsidRDefault="00E262C8" w:rsidP="00E262C8">
            <w:pPr>
              <w:pStyle w:val="acctfourfigures"/>
              <w:tabs>
                <w:tab w:val="clear" w:pos="765"/>
                <w:tab w:val="decimal" w:pos="822"/>
              </w:tabs>
              <w:spacing w:line="240" w:lineRule="atLeast"/>
              <w:ind w:left="-79"/>
              <w:rPr>
                <w:szCs w:val="22"/>
                <w:lang w:val="en-US" w:bidi="th-TH"/>
              </w:rPr>
            </w:pPr>
            <w:r>
              <w:rPr>
                <w:szCs w:val="22"/>
                <w:lang w:val="en-US" w:bidi="th-TH"/>
              </w:rPr>
              <w:t>21,274</w:t>
            </w:r>
          </w:p>
        </w:tc>
        <w:tc>
          <w:tcPr>
            <w:tcW w:w="178" w:type="dxa"/>
          </w:tcPr>
          <w:p w14:paraId="644F60C9" w14:textId="77777777" w:rsidR="00C56FDE" w:rsidRPr="00122CA3" w:rsidRDefault="00C56FDE" w:rsidP="00C56FDE">
            <w:pPr>
              <w:pStyle w:val="acctfourfigures"/>
              <w:tabs>
                <w:tab w:val="clear" w:pos="765"/>
              </w:tabs>
              <w:spacing w:line="240" w:lineRule="atLeast"/>
              <w:ind w:left="-79" w:right="-79"/>
              <w:jc w:val="center"/>
              <w:rPr>
                <w:szCs w:val="22"/>
                <w:lang w:val="en-US" w:bidi="th-TH"/>
              </w:rPr>
            </w:pPr>
          </w:p>
        </w:tc>
        <w:tc>
          <w:tcPr>
            <w:tcW w:w="1004" w:type="dxa"/>
            <w:vAlign w:val="bottom"/>
          </w:tcPr>
          <w:p w14:paraId="5440E239" w14:textId="139B5131" w:rsidR="00C56FDE" w:rsidRPr="00122CA3" w:rsidRDefault="00C56FDE" w:rsidP="00C56FDE">
            <w:pPr>
              <w:pStyle w:val="acctfourfigures"/>
              <w:tabs>
                <w:tab w:val="clear" w:pos="765"/>
                <w:tab w:val="decimal" w:pos="838"/>
              </w:tabs>
              <w:spacing w:line="240" w:lineRule="atLeast"/>
              <w:ind w:left="-91" w:right="-79"/>
              <w:rPr>
                <w:szCs w:val="22"/>
                <w:lang w:val="en-US" w:bidi="th-TH"/>
              </w:rPr>
            </w:pPr>
            <w:r w:rsidRPr="00C5529E">
              <w:rPr>
                <w:szCs w:val="22"/>
              </w:rPr>
              <w:t>28,557</w:t>
            </w:r>
          </w:p>
        </w:tc>
        <w:tc>
          <w:tcPr>
            <w:tcW w:w="178" w:type="dxa"/>
            <w:vAlign w:val="bottom"/>
          </w:tcPr>
          <w:p w14:paraId="5833916D" w14:textId="77777777" w:rsidR="00C56FDE" w:rsidRPr="00122CA3" w:rsidRDefault="00C56FDE" w:rsidP="00C56FDE">
            <w:pPr>
              <w:pStyle w:val="acctfourfigures"/>
              <w:tabs>
                <w:tab w:val="clear" w:pos="765"/>
                <w:tab w:val="decimal" w:pos="719"/>
              </w:tabs>
              <w:spacing w:line="240" w:lineRule="atLeast"/>
              <w:rPr>
                <w:szCs w:val="22"/>
                <w:lang w:val="en-US" w:bidi="th-TH"/>
              </w:rPr>
            </w:pPr>
          </w:p>
        </w:tc>
        <w:tc>
          <w:tcPr>
            <w:tcW w:w="972" w:type="dxa"/>
            <w:vAlign w:val="bottom"/>
          </w:tcPr>
          <w:p w14:paraId="4D5EF1F1" w14:textId="69EF0B65" w:rsidR="00C56FDE" w:rsidRPr="00122CA3" w:rsidRDefault="00C56FDE" w:rsidP="00C56FDE">
            <w:pPr>
              <w:pStyle w:val="acctfourfigures"/>
              <w:tabs>
                <w:tab w:val="clear" w:pos="765"/>
                <w:tab w:val="decimal" w:pos="555"/>
              </w:tabs>
              <w:spacing w:line="240" w:lineRule="atLeast"/>
              <w:ind w:left="-79" w:right="-79"/>
              <w:rPr>
                <w:szCs w:val="22"/>
                <w:lang w:val="en-US" w:bidi="th-TH"/>
              </w:rPr>
            </w:pPr>
            <w:r w:rsidRPr="00C5529E">
              <w:rPr>
                <w:szCs w:val="22"/>
              </w:rPr>
              <w:t>-</w:t>
            </w:r>
          </w:p>
        </w:tc>
        <w:tc>
          <w:tcPr>
            <w:tcW w:w="178" w:type="dxa"/>
            <w:vAlign w:val="bottom"/>
          </w:tcPr>
          <w:p w14:paraId="4E74813E" w14:textId="77777777" w:rsidR="00C56FDE" w:rsidRPr="00122CA3" w:rsidRDefault="00C56FDE" w:rsidP="00C56FDE">
            <w:pPr>
              <w:pStyle w:val="acctfourfigures"/>
              <w:tabs>
                <w:tab w:val="clear" w:pos="765"/>
                <w:tab w:val="decimal" w:pos="719"/>
              </w:tabs>
              <w:spacing w:line="240" w:lineRule="atLeast"/>
              <w:rPr>
                <w:szCs w:val="22"/>
                <w:lang w:val="en-US" w:bidi="th-TH"/>
              </w:rPr>
            </w:pPr>
          </w:p>
        </w:tc>
        <w:tc>
          <w:tcPr>
            <w:tcW w:w="1008" w:type="dxa"/>
            <w:vAlign w:val="bottom"/>
          </w:tcPr>
          <w:p w14:paraId="668F076E" w14:textId="7A0F103A" w:rsidR="00C56FDE" w:rsidRPr="00122CA3" w:rsidRDefault="00C56FDE" w:rsidP="00C56FDE">
            <w:pPr>
              <w:pStyle w:val="acctfourfigures"/>
              <w:tabs>
                <w:tab w:val="clear" w:pos="765"/>
                <w:tab w:val="decimal" w:pos="837"/>
              </w:tabs>
              <w:spacing w:line="240" w:lineRule="atLeast"/>
              <w:rPr>
                <w:szCs w:val="22"/>
                <w:lang w:val="en-US" w:bidi="th-TH"/>
              </w:rPr>
            </w:pPr>
            <w:r w:rsidRPr="00C5529E">
              <w:rPr>
                <w:szCs w:val="22"/>
              </w:rPr>
              <w:t>28,557</w:t>
            </w:r>
          </w:p>
        </w:tc>
      </w:tr>
      <w:tr w:rsidR="00E262C8" w:rsidRPr="00122CA3" w14:paraId="5EDC405F" w14:textId="77777777" w:rsidTr="00E262C8">
        <w:trPr>
          <w:cantSplit/>
          <w:trHeight w:val="295"/>
        </w:trPr>
        <w:tc>
          <w:tcPr>
            <w:tcW w:w="2159" w:type="dxa"/>
          </w:tcPr>
          <w:p w14:paraId="29C8C90A" w14:textId="65E86122" w:rsidR="00E262C8" w:rsidRPr="00122CA3" w:rsidRDefault="00E262C8" w:rsidP="00E262C8">
            <w:pPr>
              <w:tabs>
                <w:tab w:val="left" w:pos="191"/>
              </w:tabs>
              <w:ind w:left="191" w:hanging="191"/>
              <w:rPr>
                <w:rFonts w:ascii="Times New Roman" w:hAnsi="Times New Roman" w:cs="Times New Roman"/>
                <w:sz w:val="22"/>
                <w:szCs w:val="22"/>
              </w:rPr>
            </w:pPr>
            <w:r w:rsidRPr="00CB2B8E">
              <w:rPr>
                <w:rFonts w:ascii="Times New Roman" w:hAnsi="Times New Roman" w:cs="Times New Roman"/>
                <w:spacing w:val="-2"/>
                <w:sz w:val="22"/>
                <w:szCs w:val="22"/>
              </w:rPr>
              <w:t>Short-term</w:t>
            </w:r>
            <w:r>
              <w:rPr>
                <w:rFonts w:ascii="Times New Roman" w:hAnsi="Times New Roman" w:cs="Times New Roman"/>
                <w:spacing w:val="-2"/>
                <w:sz w:val="22"/>
                <w:szCs w:val="22"/>
              </w:rPr>
              <w:t xml:space="preserve"> </w:t>
            </w:r>
            <w:r w:rsidRPr="00CB2B8E">
              <w:rPr>
                <w:rFonts w:ascii="Times New Roman" w:hAnsi="Times New Roman" w:cs="Times New Roman"/>
                <w:spacing w:val="-2"/>
                <w:sz w:val="22"/>
                <w:szCs w:val="22"/>
              </w:rPr>
              <w:t>borrowings from related part</w:t>
            </w:r>
            <w:r w:rsidRPr="00CB2B8E">
              <w:rPr>
                <w:rFonts w:ascii="Times New Roman" w:hAnsi="Times New Roman" w:cs="Times New Roman"/>
                <w:spacing w:val="-2"/>
                <w:sz w:val="22"/>
                <w:szCs w:val="28"/>
              </w:rPr>
              <w:t>y</w:t>
            </w:r>
          </w:p>
        </w:tc>
        <w:tc>
          <w:tcPr>
            <w:tcW w:w="179" w:type="dxa"/>
            <w:vAlign w:val="bottom"/>
          </w:tcPr>
          <w:p w14:paraId="16D54AD8" w14:textId="5AFCCCFD" w:rsidR="00E262C8" w:rsidRPr="00122CA3" w:rsidRDefault="00E262C8" w:rsidP="00E262C8">
            <w:pPr>
              <w:pStyle w:val="acctfourfigures"/>
              <w:tabs>
                <w:tab w:val="clear" w:pos="765"/>
              </w:tabs>
              <w:spacing w:line="240" w:lineRule="atLeast"/>
              <w:ind w:left="-91" w:right="-79"/>
              <w:jc w:val="center"/>
              <w:rPr>
                <w:i/>
                <w:iCs/>
                <w:szCs w:val="22"/>
                <w:lang w:val="en-US" w:bidi="th-TH"/>
              </w:rPr>
            </w:pPr>
          </w:p>
        </w:tc>
        <w:tc>
          <w:tcPr>
            <w:tcW w:w="1081" w:type="dxa"/>
            <w:vAlign w:val="bottom"/>
          </w:tcPr>
          <w:p w14:paraId="0FA4FB84" w14:textId="457BBF99" w:rsidR="00E262C8" w:rsidRPr="00122CA3" w:rsidRDefault="00E262C8" w:rsidP="00E262C8">
            <w:pPr>
              <w:pStyle w:val="acctfourfigures"/>
              <w:tabs>
                <w:tab w:val="clear" w:pos="765"/>
                <w:tab w:val="decimal" w:pos="553"/>
              </w:tabs>
              <w:spacing w:line="240" w:lineRule="atLeast"/>
              <w:ind w:left="-91" w:right="-79"/>
              <w:rPr>
                <w:szCs w:val="22"/>
                <w:lang w:val="en-US" w:bidi="th-TH"/>
              </w:rPr>
            </w:pPr>
            <w:r>
              <w:rPr>
                <w:szCs w:val="22"/>
                <w:lang w:val="en-US" w:bidi="th-TH"/>
              </w:rPr>
              <w:t>-</w:t>
            </w:r>
          </w:p>
        </w:tc>
        <w:tc>
          <w:tcPr>
            <w:tcW w:w="178" w:type="dxa"/>
            <w:vAlign w:val="bottom"/>
          </w:tcPr>
          <w:p w14:paraId="4751AF86" w14:textId="77777777" w:rsidR="00E262C8" w:rsidRPr="00122CA3" w:rsidRDefault="00E262C8" w:rsidP="00E262C8">
            <w:pPr>
              <w:pStyle w:val="acctfourfigures"/>
              <w:tabs>
                <w:tab w:val="clear" w:pos="765"/>
              </w:tabs>
              <w:spacing w:line="240" w:lineRule="atLeast"/>
              <w:ind w:left="-79" w:right="-79"/>
              <w:rPr>
                <w:szCs w:val="22"/>
                <w:lang w:val="en-US" w:bidi="th-TH"/>
              </w:rPr>
            </w:pPr>
          </w:p>
        </w:tc>
        <w:tc>
          <w:tcPr>
            <w:tcW w:w="992" w:type="dxa"/>
            <w:vAlign w:val="bottom"/>
          </w:tcPr>
          <w:p w14:paraId="23C786D7" w14:textId="2AEAEC32" w:rsidR="00E262C8" w:rsidRPr="006E7421" w:rsidRDefault="00E262C8" w:rsidP="00E262C8">
            <w:pPr>
              <w:pStyle w:val="acctfourfigures"/>
              <w:tabs>
                <w:tab w:val="clear" w:pos="765"/>
                <w:tab w:val="decimal" w:pos="831"/>
              </w:tabs>
              <w:spacing w:line="240" w:lineRule="atLeast"/>
              <w:ind w:left="-79"/>
            </w:pPr>
            <w:r w:rsidRPr="00C431E1">
              <w:t>758,937</w:t>
            </w:r>
          </w:p>
        </w:tc>
        <w:tc>
          <w:tcPr>
            <w:tcW w:w="178" w:type="dxa"/>
            <w:vAlign w:val="bottom"/>
          </w:tcPr>
          <w:p w14:paraId="388CB3CF" w14:textId="77777777" w:rsidR="00E262C8" w:rsidRPr="00122CA3" w:rsidRDefault="00E262C8" w:rsidP="00E262C8">
            <w:pPr>
              <w:pStyle w:val="acctfourfigures"/>
              <w:spacing w:line="240" w:lineRule="atLeast"/>
              <w:rPr>
                <w:szCs w:val="22"/>
                <w:lang w:val="en-US" w:bidi="th-TH"/>
              </w:rPr>
            </w:pPr>
          </w:p>
        </w:tc>
        <w:tc>
          <w:tcPr>
            <w:tcW w:w="980" w:type="dxa"/>
            <w:vAlign w:val="bottom"/>
          </w:tcPr>
          <w:p w14:paraId="08DACD8A" w14:textId="1173FD3A" w:rsidR="00E262C8" w:rsidRPr="00122CA3" w:rsidRDefault="00E262C8" w:rsidP="00E262C8">
            <w:pPr>
              <w:pStyle w:val="acctfourfigures"/>
              <w:tabs>
                <w:tab w:val="clear" w:pos="765"/>
                <w:tab w:val="decimal" w:pos="822"/>
              </w:tabs>
              <w:spacing w:line="240" w:lineRule="atLeast"/>
              <w:ind w:left="-79"/>
              <w:rPr>
                <w:szCs w:val="22"/>
                <w:lang w:val="en-US" w:bidi="th-TH"/>
              </w:rPr>
            </w:pPr>
            <w:r w:rsidRPr="00C431E1">
              <w:t>758,937</w:t>
            </w:r>
          </w:p>
        </w:tc>
        <w:tc>
          <w:tcPr>
            <w:tcW w:w="178" w:type="dxa"/>
          </w:tcPr>
          <w:p w14:paraId="4D0BE998" w14:textId="77777777" w:rsidR="00E262C8" w:rsidRPr="00122CA3" w:rsidRDefault="00E262C8" w:rsidP="00E262C8">
            <w:pPr>
              <w:pStyle w:val="acctfourfigures"/>
              <w:tabs>
                <w:tab w:val="clear" w:pos="765"/>
              </w:tabs>
              <w:spacing w:line="240" w:lineRule="atLeast"/>
              <w:ind w:left="-79" w:right="-79"/>
              <w:jc w:val="center"/>
              <w:rPr>
                <w:szCs w:val="22"/>
                <w:lang w:val="en-US" w:bidi="th-TH"/>
              </w:rPr>
            </w:pPr>
          </w:p>
        </w:tc>
        <w:tc>
          <w:tcPr>
            <w:tcW w:w="1004" w:type="dxa"/>
            <w:vAlign w:val="bottom"/>
          </w:tcPr>
          <w:p w14:paraId="5D0D4A7A" w14:textId="0FD3A151" w:rsidR="00E262C8" w:rsidRPr="00122CA3" w:rsidRDefault="00E262C8" w:rsidP="00E262C8">
            <w:pPr>
              <w:pStyle w:val="acctfourfigures"/>
              <w:tabs>
                <w:tab w:val="clear" w:pos="765"/>
                <w:tab w:val="decimal" w:pos="570"/>
              </w:tabs>
              <w:spacing w:line="240" w:lineRule="atLeast"/>
              <w:ind w:left="-91" w:right="-79"/>
              <w:rPr>
                <w:szCs w:val="22"/>
                <w:lang w:val="en-US" w:bidi="th-TH"/>
              </w:rPr>
            </w:pPr>
            <w:r w:rsidRPr="00C5529E">
              <w:rPr>
                <w:szCs w:val="22"/>
              </w:rPr>
              <w:t>-</w:t>
            </w:r>
          </w:p>
        </w:tc>
        <w:tc>
          <w:tcPr>
            <w:tcW w:w="178" w:type="dxa"/>
            <w:vAlign w:val="bottom"/>
          </w:tcPr>
          <w:p w14:paraId="61EF177D" w14:textId="77777777" w:rsidR="00E262C8" w:rsidRPr="00122CA3" w:rsidRDefault="00E262C8" w:rsidP="00E262C8">
            <w:pPr>
              <w:pStyle w:val="acctfourfigures"/>
              <w:tabs>
                <w:tab w:val="clear" w:pos="765"/>
                <w:tab w:val="decimal" w:pos="719"/>
              </w:tabs>
              <w:spacing w:line="240" w:lineRule="atLeast"/>
              <w:rPr>
                <w:szCs w:val="22"/>
                <w:lang w:val="en-US" w:bidi="th-TH"/>
              </w:rPr>
            </w:pPr>
          </w:p>
        </w:tc>
        <w:tc>
          <w:tcPr>
            <w:tcW w:w="972" w:type="dxa"/>
            <w:vAlign w:val="bottom"/>
          </w:tcPr>
          <w:p w14:paraId="2C650934" w14:textId="6DD72CE3" w:rsidR="00E262C8" w:rsidRPr="00122CA3" w:rsidRDefault="00E262C8" w:rsidP="00E262C8">
            <w:pPr>
              <w:pStyle w:val="acctfourfigures"/>
              <w:tabs>
                <w:tab w:val="clear" w:pos="765"/>
                <w:tab w:val="decimal" w:pos="836"/>
              </w:tabs>
              <w:spacing w:line="240" w:lineRule="atLeast"/>
              <w:ind w:left="-79" w:right="-79"/>
              <w:rPr>
                <w:szCs w:val="22"/>
                <w:lang w:val="en-US" w:bidi="th-TH"/>
              </w:rPr>
            </w:pPr>
            <w:r w:rsidRPr="00C5529E">
              <w:rPr>
                <w:szCs w:val="22"/>
              </w:rPr>
              <w:t>758,937</w:t>
            </w:r>
          </w:p>
        </w:tc>
        <w:tc>
          <w:tcPr>
            <w:tcW w:w="178" w:type="dxa"/>
            <w:vAlign w:val="bottom"/>
          </w:tcPr>
          <w:p w14:paraId="3B1ECDDB" w14:textId="77777777" w:rsidR="00E262C8" w:rsidRPr="00122CA3" w:rsidRDefault="00E262C8" w:rsidP="00E262C8">
            <w:pPr>
              <w:pStyle w:val="acctfourfigures"/>
              <w:tabs>
                <w:tab w:val="clear" w:pos="765"/>
                <w:tab w:val="decimal" w:pos="719"/>
              </w:tabs>
              <w:spacing w:line="240" w:lineRule="atLeast"/>
              <w:rPr>
                <w:szCs w:val="22"/>
                <w:lang w:val="en-US" w:bidi="th-TH"/>
              </w:rPr>
            </w:pPr>
          </w:p>
        </w:tc>
        <w:tc>
          <w:tcPr>
            <w:tcW w:w="1008" w:type="dxa"/>
            <w:vAlign w:val="bottom"/>
          </w:tcPr>
          <w:p w14:paraId="27CC2CB7" w14:textId="62DBD651" w:rsidR="00E262C8" w:rsidRPr="00122CA3" w:rsidRDefault="00E262C8" w:rsidP="00E262C8">
            <w:pPr>
              <w:pStyle w:val="acctfourfigures"/>
              <w:tabs>
                <w:tab w:val="clear" w:pos="765"/>
                <w:tab w:val="decimal" w:pos="837"/>
              </w:tabs>
              <w:spacing w:line="240" w:lineRule="atLeast"/>
              <w:rPr>
                <w:szCs w:val="22"/>
                <w:lang w:val="en-US" w:bidi="th-TH"/>
              </w:rPr>
            </w:pPr>
            <w:r w:rsidRPr="00C5529E">
              <w:rPr>
                <w:szCs w:val="22"/>
              </w:rPr>
              <w:t>758,937</w:t>
            </w:r>
          </w:p>
        </w:tc>
      </w:tr>
      <w:tr w:rsidR="00E262C8" w:rsidRPr="00122CA3" w14:paraId="42C914C2" w14:textId="77777777" w:rsidTr="000D7913">
        <w:trPr>
          <w:cantSplit/>
          <w:trHeight w:val="259"/>
        </w:trPr>
        <w:tc>
          <w:tcPr>
            <w:tcW w:w="2159" w:type="dxa"/>
            <w:vAlign w:val="bottom"/>
          </w:tcPr>
          <w:p w14:paraId="429E58D3" w14:textId="77777777" w:rsidR="00E262C8" w:rsidRPr="00122CA3" w:rsidRDefault="00E262C8" w:rsidP="00E262C8">
            <w:pPr>
              <w:tabs>
                <w:tab w:val="left" w:pos="191"/>
              </w:tabs>
              <w:ind w:left="191" w:hanging="191"/>
              <w:rPr>
                <w:rFonts w:ascii="Times New Roman" w:hAnsi="Times New Roman" w:cs="Times New Roman"/>
                <w:sz w:val="22"/>
                <w:szCs w:val="22"/>
              </w:rPr>
            </w:pPr>
            <w:r w:rsidRPr="00122CA3">
              <w:rPr>
                <w:rFonts w:ascii="Times New Roman" w:hAnsi="Times New Roman" w:cs="Times New Roman"/>
                <w:sz w:val="22"/>
                <w:szCs w:val="22"/>
              </w:rPr>
              <w:t>Lease liabilities</w:t>
            </w:r>
          </w:p>
        </w:tc>
        <w:tc>
          <w:tcPr>
            <w:tcW w:w="179" w:type="dxa"/>
            <w:vAlign w:val="bottom"/>
          </w:tcPr>
          <w:p w14:paraId="4FC26819" w14:textId="2F50F34F" w:rsidR="00E262C8" w:rsidRPr="00122CA3" w:rsidRDefault="00E262C8" w:rsidP="00E262C8">
            <w:pPr>
              <w:pStyle w:val="acctfourfigures"/>
              <w:tabs>
                <w:tab w:val="clear" w:pos="765"/>
              </w:tabs>
              <w:spacing w:line="240" w:lineRule="atLeast"/>
              <w:ind w:left="-91" w:right="-79"/>
              <w:jc w:val="center"/>
              <w:rPr>
                <w:i/>
                <w:iCs/>
                <w:szCs w:val="22"/>
                <w:lang w:val="en-US" w:bidi="th-TH"/>
              </w:rPr>
            </w:pPr>
          </w:p>
        </w:tc>
        <w:tc>
          <w:tcPr>
            <w:tcW w:w="1081" w:type="dxa"/>
            <w:vAlign w:val="bottom"/>
          </w:tcPr>
          <w:p w14:paraId="702071ED" w14:textId="377222A1" w:rsidR="00E262C8" w:rsidRPr="00122CA3" w:rsidRDefault="00E262C8" w:rsidP="00E262C8">
            <w:pPr>
              <w:pStyle w:val="acctfourfigures"/>
              <w:tabs>
                <w:tab w:val="clear" w:pos="765"/>
                <w:tab w:val="decimal" w:pos="553"/>
              </w:tabs>
              <w:spacing w:line="240" w:lineRule="atLeast"/>
              <w:ind w:left="-91" w:right="-79"/>
              <w:rPr>
                <w:szCs w:val="22"/>
                <w:lang w:val="en-US" w:bidi="th-TH"/>
              </w:rPr>
            </w:pPr>
            <w:r>
              <w:rPr>
                <w:szCs w:val="22"/>
                <w:lang w:val="en-US" w:bidi="th-TH"/>
              </w:rPr>
              <w:t>-</w:t>
            </w:r>
          </w:p>
        </w:tc>
        <w:tc>
          <w:tcPr>
            <w:tcW w:w="178" w:type="dxa"/>
            <w:vAlign w:val="bottom"/>
          </w:tcPr>
          <w:p w14:paraId="27BF920D" w14:textId="77777777" w:rsidR="00E262C8" w:rsidRPr="00122CA3" w:rsidRDefault="00E262C8" w:rsidP="00E262C8">
            <w:pPr>
              <w:pStyle w:val="acctfourfigures"/>
              <w:tabs>
                <w:tab w:val="clear" w:pos="765"/>
              </w:tabs>
              <w:spacing w:line="240" w:lineRule="atLeast"/>
              <w:ind w:left="-79" w:right="-79"/>
              <w:jc w:val="right"/>
              <w:rPr>
                <w:szCs w:val="22"/>
                <w:lang w:val="en-US" w:bidi="th-TH"/>
              </w:rPr>
            </w:pPr>
          </w:p>
        </w:tc>
        <w:tc>
          <w:tcPr>
            <w:tcW w:w="992" w:type="dxa"/>
          </w:tcPr>
          <w:p w14:paraId="7B52C76C" w14:textId="29C6635A" w:rsidR="00E262C8" w:rsidRPr="006E7421" w:rsidRDefault="00E262C8" w:rsidP="00E262C8">
            <w:pPr>
              <w:pStyle w:val="acctfourfigures"/>
              <w:tabs>
                <w:tab w:val="clear" w:pos="765"/>
                <w:tab w:val="decimal" w:pos="837"/>
              </w:tabs>
              <w:spacing w:line="240" w:lineRule="atLeast"/>
            </w:pPr>
            <w:r w:rsidRPr="00C431E1">
              <w:t>2,435</w:t>
            </w:r>
          </w:p>
        </w:tc>
        <w:tc>
          <w:tcPr>
            <w:tcW w:w="178" w:type="dxa"/>
          </w:tcPr>
          <w:p w14:paraId="31B97E1C" w14:textId="77777777" w:rsidR="00E262C8" w:rsidRPr="00122CA3" w:rsidRDefault="00E262C8" w:rsidP="00E262C8">
            <w:pPr>
              <w:pStyle w:val="acctfourfigures"/>
              <w:spacing w:line="240" w:lineRule="atLeast"/>
              <w:jc w:val="right"/>
              <w:rPr>
                <w:szCs w:val="22"/>
                <w:lang w:val="en-US" w:bidi="th-TH"/>
              </w:rPr>
            </w:pPr>
          </w:p>
        </w:tc>
        <w:tc>
          <w:tcPr>
            <w:tcW w:w="980" w:type="dxa"/>
          </w:tcPr>
          <w:p w14:paraId="3427C606" w14:textId="3ADE3FE6" w:rsidR="00E262C8" w:rsidRPr="00122CA3" w:rsidRDefault="00E262C8" w:rsidP="00E262C8">
            <w:pPr>
              <w:pStyle w:val="acctfourfigures"/>
              <w:tabs>
                <w:tab w:val="clear" w:pos="765"/>
                <w:tab w:val="decimal" w:pos="836"/>
              </w:tabs>
              <w:spacing w:line="240" w:lineRule="atLeast"/>
              <w:ind w:left="-79" w:right="-79"/>
              <w:rPr>
                <w:szCs w:val="22"/>
                <w:lang w:val="en-US" w:bidi="th-TH"/>
              </w:rPr>
            </w:pPr>
            <w:r w:rsidRPr="00C431E1">
              <w:t>2,435</w:t>
            </w:r>
          </w:p>
        </w:tc>
        <w:tc>
          <w:tcPr>
            <w:tcW w:w="178" w:type="dxa"/>
          </w:tcPr>
          <w:p w14:paraId="74E4A373" w14:textId="77777777" w:rsidR="00E262C8" w:rsidRPr="00122CA3" w:rsidRDefault="00E262C8" w:rsidP="00E262C8">
            <w:pPr>
              <w:pStyle w:val="acctfourfigures"/>
              <w:tabs>
                <w:tab w:val="clear" w:pos="765"/>
              </w:tabs>
              <w:spacing w:line="240" w:lineRule="atLeast"/>
              <w:ind w:left="-79" w:right="-79"/>
              <w:jc w:val="center"/>
              <w:rPr>
                <w:szCs w:val="22"/>
                <w:lang w:val="en-US" w:bidi="th-TH"/>
              </w:rPr>
            </w:pPr>
          </w:p>
        </w:tc>
        <w:tc>
          <w:tcPr>
            <w:tcW w:w="1004" w:type="dxa"/>
            <w:vAlign w:val="bottom"/>
          </w:tcPr>
          <w:p w14:paraId="025F79BA" w14:textId="42A1BFB7" w:rsidR="00E262C8" w:rsidRPr="00122CA3" w:rsidRDefault="00E262C8" w:rsidP="00E262C8">
            <w:pPr>
              <w:pStyle w:val="acctfourfigures"/>
              <w:tabs>
                <w:tab w:val="clear" w:pos="765"/>
                <w:tab w:val="decimal" w:pos="570"/>
              </w:tabs>
              <w:spacing w:line="240" w:lineRule="atLeast"/>
              <w:ind w:left="-91" w:right="-79"/>
              <w:rPr>
                <w:szCs w:val="22"/>
                <w:lang w:val="en-US" w:bidi="th-TH"/>
              </w:rPr>
            </w:pPr>
            <w:r w:rsidRPr="00C5529E">
              <w:rPr>
                <w:szCs w:val="22"/>
              </w:rPr>
              <w:t>-</w:t>
            </w:r>
          </w:p>
        </w:tc>
        <w:tc>
          <w:tcPr>
            <w:tcW w:w="178" w:type="dxa"/>
            <w:vAlign w:val="bottom"/>
          </w:tcPr>
          <w:p w14:paraId="23CD8D4B" w14:textId="77777777" w:rsidR="00E262C8" w:rsidRPr="00122CA3" w:rsidRDefault="00E262C8" w:rsidP="00E262C8">
            <w:pPr>
              <w:pStyle w:val="acctfourfigures"/>
              <w:tabs>
                <w:tab w:val="clear" w:pos="765"/>
                <w:tab w:val="decimal" w:pos="719"/>
              </w:tabs>
              <w:spacing w:line="240" w:lineRule="atLeast"/>
              <w:rPr>
                <w:szCs w:val="22"/>
                <w:lang w:val="en-US" w:bidi="th-TH"/>
              </w:rPr>
            </w:pPr>
          </w:p>
        </w:tc>
        <w:tc>
          <w:tcPr>
            <w:tcW w:w="972" w:type="dxa"/>
            <w:vAlign w:val="bottom"/>
          </w:tcPr>
          <w:p w14:paraId="1FB23CFC" w14:textId="2D9F51CB" w:rsidR="00E262C8" w:rsidRPr="00122CA3" w:rsidRDefault="00E262C8" w:rsidP="00E262C8">
            <w:pPr>
              <w:pStyle w:val="acctfourfigures"/>
              <w:tabs>
                <w:tab w:val="clear" w:pos="765"/>
                <w:tab w:val="decimal" w:pos="836"/>
              </w:tabs>
              <w:spacing w:line="240" w:lineRule="atLeast"/>
              <w:ind w:left="-79" w:right="-79"/>
              <w:rPr>
                <w:szCs w:val="22"/>
                <w:lang w:val="en-US" w:bidi="th-TH"/>
              </w:rPr>
            </w:pPr>
            <w:r w:rsidRPr="00C5529E">
              <w:rPr>
                <w:szCs w:val="22"/>
              </w:rPr>
              <w:t>2,815</w:t>
            </w:r>
          </w:p>
        </w:tc>
        <w:tc>
          <w:tcPr>
            <w:tcW w:w="178" w:type="dxa"/>
            <w:vAlign w:val="bottom"/>
          </w:tcPr>
          <w:p w14:paraId="13DA45A6" w14:textId="77777777" w:rsidR="00E262C8" w:rsidRPr="00122CA3" w:rsidRDefault="00E262C8" w:rsidP="00E262C8">
            <w:pPr>
              <w:pStyle w:val="acctfourfigures"/>
              <w:tabs>
                <w:tab w:val="clear" w:pos="765"/>
                <w:tab w:val="decimal" w:pos="719"/>
              </w:tabs>
              <w:spacing w:line="240" w:lineRule="atLeast"/>
              <w:rPr>
                <w:szCs w:val="22"/>
                <w:lang w:val="en-US" w:bidi="th-TH"/>
              </w:rPr>
            </w:pPr>
          </w:p>
        </w:tc>
        <w:tc>
          <w:tcPr>
            <w:tcW w:w="1008" w:type="dxa"/>
            <w:vAlign w:val="bottom"/>
          </w:tcPr>
          <w:p w14:paraId="37AEAA53" w14:textId="42709F08" w:rsidR="00E262C8" w:rsidRPr="00122CA3" w:rsidRDefault="00E262C8" w:rsidP="00E262C8">
            <w:pPr>
              <w:pStyle w:val="acctfourfigures"/>
              <w:tabs>
                <w:tab w:val="clear" w:pos="765"/>
                <w:tab w:val="decimal" w:pos="837"/>
              </w:tabs>
              <w:spacing w:line="240" w:lineRule="atLeast"/>
              <w:rPr>
                <w:szCs w:val="22"/>
                <w:lang w:val="en-US" w:bidi="th-TH"/>
              </w:rPr>
            </w:pPr>
            <w:r w:rsidRPr="00C5529E">
              <w:rPr>
                <w:szCs w:val="22"/>
              </w:rPr>
              <w:t>2,815</w:t>
            </w:r>
          </w:p>
        </w:tc>
      </w:tr>
      <w:tr w:rsidR="00E262C8" w:rsidRPr="00122CA3" w14:paraId="5CA6987F" w14:textId="77777777" w:rsidTr="00E262C8">
        <w:trPr>
          <w:cantSplit/>
          <w:trHeight w:val="295"/>
        </w:trPr>
        <w:tc>
          <w:tcPr>
            <w:tcW w:w="2159" w:type="dxa"/>
          </w:tcPr>
          <w:p w14:paraId="372E31D1" w14:textId="36121448" w:rsidR="00E262C8" w:rsidRPr="00122CA3" w:rsidRDefault="00E262C8" w:rsidP="00E262C8">
            <w:pPr>
              <w:tabs>
                <w:tab w:val="left" w:pos="191"/>
              </w:tabs>
              <w:ind w:left="191" w:right="-68" w:hanging="191"/>
              <w:rPr>
                <w:rFonts w:ascii="Times New Roman" w:hAnsi="Times New Roman" w:cs="Times New Roman"/>
                <w:b/>
                <w:bCs/>
                <w:sz w:val="22"/>
                <w:szCs w:val="22"/>
              </w:rPr>
            </w:pPr>
            <w:r w:rsidRPr="00122CA3">
              <w:rPr>
                <w:rFonts w:ascii="Times New Roman" w:hAnsi="Times New Roman" w:cs="Times New Roman"/>
                <w:b/>
                <w:bCs/>
                <w:sz w:val="22"/>
                <w:szCs w:val="22"/>
              </w:rPr>
              <w:t>Total interest-</w:t>
            </w:r>
            <w:r w:rsidR="0001795A">
              <w:rPr>
                <w:rFonts w:ascii="Times New Roman" w:hAnsi="Times New Roman" w:cs="Times New Roman"/>
                <w:b/>
                <w:bCs/>
                <w:sz w:val="22"/>
                <w:szCs w:val="22"/>
              </w:rPr>
              <w:t xml:space="preserve"> </w:t>
            </w:r>
            <w:r w:rsidRPr="007312AD">
              <w:rPr>
                <w:rFonts w:ascii="Times New Roman" w:hAnsi="Times New Roman" w:cs="Times New Roman"/>
                <w:b/>
                <w:bCs/>
                <w:sz w:val="22"/>
                <w:szCs w:val="22"/>
              </w:rPr>
              <w:t>bearing</w:t>
            </w:r>
            <w:r w:rsidRPr="00122CA3">
              <w:rPr>
                <w:rFonts w:ascii="Times New Roman" w:hAnsi="Times New Roman" w:cs="Times New Roman"/>
                <w:b/>
                <w:bCs/>
                <w:sz w:val="22"/>
                <w:szCs w:val="22"/>
              </w:rPr>
              <w:t xml:space="preserve"> liabilities</w:t>
            </w:r>
          </w:p>
        </w:tc>
        <w:tc>
          <w:tcPr>
            <w:tcW w:w="179" w:type="dxa"/>
          </w:tcPr>
          <w:p w14:paraId="0239E284" w14:textId="77777777" w:rsidR="00E262C8" w:rsidRPr="00122CA3" w:rsidRDefault="00E262C8" w:rsidP="00E262C8">
            <w:pPr>
              <w:pStyle w:val="acctfourfigures"/>
              <w:tabs>
                <w:tab w:val="clear" w:pos="765"/>
                <w:tab w:val="decimal" w:pos="826"/>
              </w:tabs>
              <w:spacing w:line="240" w:lineRule="atLeast"/>
              <w:ind w:left="-91" w:right="-79"/>
              <w:rPr>
                <w:b/>
                <w:bCs/>
                <w:szCs w:val="22"/>
                <w:lang w:val="en-US" w:bidi="th-TH"/>
              </w:rPr>
            </w:pPr>
          </w:p>
        </w:tc>
        <w:tc>
          <w:tcPr>
            <w:tcW w:w="1081" w:type="dxa"/>
            <w:tcBorders>
              <w:top w:val="single" w:sz="4" w:space="0" w:color="auto"/>
              <w:bottom w:val="double" w:sz="4" w:space="0" w:color="auto"/>
            </w:tcBorders>
            <w:vAlign w:val="bottom"/>
          </w:tcPr>
          <w:p w14:paraId="01B38F4A" w14:textId="28ECEF0E" w:rsidR="00E262C8" w:rsidRPr="00E262C8" w:rsidRDefault="00E262C8" w:rsidP="00E262C8">
            <w:pPr>
              <w:pStyle w:val="acctfourfigures"/>
              <w:tabs>
                <w:tab w:val="clear" w:pos="765"/>
                <w:tab w:val="decimal" w:pos="927"/>
              </w:tabs>
              <w:spacing w:line="240" w:lineRule="atLeast"/>
              <w:ind w:right="-79"/>
              <w:rPr>
                <w:b/>
                <w:bCs/>
                <w:szCs w:val="22"/>
                <w:lang w:val="en-US" w:bidi="th-TH"/>
              </w:rPr>
            </w:pPr>
            <w:r>
              <w:rPr>
                <w:b/>
                <w:bCs/>
                <w:szCs w:val="22"/>
                <w:lang w:val="en-US" w:bidi="th-TH"/>
              </w:rPr>
              <w:t>21,274</w:t>
            </w:r>
          </w:p>
        </w:tc>
        <w:tc>
          <w:tcPr>
            <w:tcW w:w="178" w:type="dxa"/>
            <w:vAlign w:val="bottom"/>
          </w:tcPr>
          <w:p w14:paraId="608CB93D" w14:textId="77777777" w:rsidR="00E262C8" w:rsidRPr="00E262C8" w:rsidRDefault="00E262C8" w:rsidP="00E262C8">
            <w:pPr>
              <w:pStyle w:val="acctfourfigures"/>
              <w:tabs>
                <w:tab w:val="clear" w:pos="765"/>
              </w:tabs>
              <w:spacing w:line="240" w:lineRule="atLeast"/>
              <w:ind w:left="-79" w:right="-79"/>
              <w:rPr>
                <w:b/>
                <w:bCs/>
                <w:szCs w:val="22"/>
                <w:lang w:val="en-US" w:bidi="th-TH"/>
              </w:rPr>
            </w:pPr>
          </w:p>
        </w:tc>
        <w:tc>
          <w:tcPr>
            <w:tcW w:w="992" w:type="dxa"/>
            <w:tcBorders>
              <w:top w:val="single" w:sz="4" w:space="0" w:color="auto"/>
              <w:bottom w:val="double" w:sz="4" w:space="0" w:color="auto"/>
            </w:tcBorders>
            <w:vAlign w:val="bottom"/>
          </w:tcPr>
          <w:p w14:paraId="11AB4235" w14:textId="7B4629FA" w:rsidR="00E262C8" w:rsidRPr="00E262C8" w:rsidRDefault="00E262C8" w:rsidP="00E262C8">
            <w:pPr>
              <w:pStyle w:val="acctfourfigures"/>
              <w:tabs>
                <w:tab w:val="clear" w:pos="765"/>
                <w:tab w:val="decimal" w:pos="838"/>
              </w:tabs>
              <w:spacing w:line="240" w:lineRule="atLeast"/>
              <w:ind w:left="-91" w:right="-79"/>
              <w:rPr>
                <w:b/>
                <w:bCs/>
                <w:szCs w:val="22"/>
                <w:lang w:val="en-US" w:bidi="th-TH"/>
              </w:rPr>
            </w:pPr>
            <w:r w:rsidRPr="00E262C8">
              <w:rPr>
                <w:b/>
                <w:bCs/>
              </w:rPr>
              <w:t>761,372</w:t>
            </w:r>
          </w:p>
        </w:tc>
        <w:tc>
          <w:tcPr>
            <w:tcW w:w="178" w:type="dxa"/>
            <w:vAlign w:val="bottom"/>
          </w:tcPr>
          <w:p w14:paraId="7217B069" w14:textId="77777777" w:rsidR="00E262C8" w:rsidRPr="00E262C8" w:rsidRDefault="00E262C8" w:rsidP="00E262C8">
            <w:pPr>
              <w:pStyle w:val="acctfourfigures"/>
              <w:tabs>
                <w:tab w:val="decimal" w:pos="927"/>
              </w:tabs>
              <w:spacing w:line="240" w:lineRule="atLeast"/>
              <w:rPr>
                <w:b/>
                <w:bCs/>
              </w:rPr>
            </w:pPr>
          </w:p>
        </w:tc>
        <w:tc>
          <w:tcPr>
            <w:tcW w:w="980" w:type="dxa"/>
            <w:tcBorders>
              <w:top w:val="single" w:sz="4" w:space="0" w:color="auto"/>
              <w:bottom w:val="double" w:sz="4" w:space="0" w:color="auto"/>
            </w:tcBorders>
            <w:vAlign w:val="bottom"/>
          </w:tcPr>
          <w:p w14:paraId="11D79F16" w14:textId="4DC54A57" w:rsidR="00E262C8" w:rsidRPr="00E262C8" w:rsidRDefault="00E262C8" w:rsidP="00E262C8">
            <w:pPr>
              <w:pStyle w:val="acctfourfigures"/>
              <w:tabs>
                <w:tab w:val="clear" w:pos="765"/>
                <w:tab w:val="decimal" w:pos="838"/>
              </w:tabs>
              <w:spacing w:line="240" w:lineRule="atLeast"/>
              <w:ind w:left="-91" w:right="-79"/>
              <w:rPr>
                <w:b/>
                <w:bCs/>
                <w:szCs w:val="22"/>
                <w:lang w:val="en-US" w:bidi="th-TH"/>
              </w:rPr>
            </w:pPr>
            <w:r w:rsidRPr="00E262C8">
              <w:rPr>
                <w:b/>
                <w:bCs/>
              </w:rPr>
              <w:t>782,646</w:t>
            </w:r>
          </w:p>
        </w:tc>
        <w:tc>
          <w:tcPr>
            <w:tcW w:w="178" w:type="dxa"/>
          </w:tcPr>
          <w:p w14:paraId="17FEDB0C" w14:textId="77777777" w:rsidR="00E262C8" w:rsidRPr="00122CA3" w:rsidRDefault="00E262C8" w:rsidP="00E262C8">
            <w:pPr>
              <w:pStyle w:val="acctfourfigures"/>
              <w:tabs>
                <w:tab w:val="clear" w:pos="765"/>
              </w:tabs>
              <w:spacing w:line="240" w:lineRule="atLeast"/>
              <w:ind w:left="-79" w:right="-79"/>
              <w:jc w:val="center"/>
              <w:rPr>
                <w:b/>
                <w:bCs/>
                <w:szCs w:val="22"/>
                <w:lang w:val="en-US" w:bidi="th-TH"/>
              </w:rPr>
            </w:pPr>
          </w:p>
        </w:tc>
        <w:tc>
          <w:tcPr>
            <w:tcW w:w="1004" w:type="dxa"/>
            <w:tcBorders>
              <w:top w:val="single" w:sz="4" w:space="0" w:color="auto"/>
              <w:bottom w:val="double" w:sz="4" w:space="0" w:color="auto"/>
            </w:tcBorders>
            <w:vAlign w:val="bottom"/>
          </w:tcPr>
          <w:p w14:paraId="27261CD9" w14:textId="7579E874" w:rsidR="00E262C8" w:rsidRPr="00FB60A8" w:rsidRDefault="00E262C8" w:rsidP="00E262C8">
            <w:pPr>
              <w:pStyle w:val="acctfourfigures"/>
              <w:tabs>
                <w:tab w:val="clear" w:pos="765"/>
                <w:tab w:val="decimal" w:pos="838"/>
              </w:tabs>
              <w:spacing w:line="240" w:lineRule="atLeast"/>
              <w:ind w:left="-91" w:right="-79"/>
              <w:rPr>
                <w:b/>
                <w:bCs/>
                <w:szCs w:val="22"/>
                <w:lang w:val="en-US" w:bidi="th-TH"/>
              </w:rPr>
            </w:pPr>
            <w:r w:rsidRPr="00C5529E">
              <w:rPr>
                <w:b/>
                <w:bCs/>
                <w:szCs w:val="22"/>
              </w:rPr>
              <w:t>28,557</w:t>
            </w:r>
          </w:p>
        </w:tc>
        <w:tc>
          <w:tcPr>
            <w:tcW w:w="178" w:type="dxa"/>
            <w:vAlign w:val="bottom"/>
          </w:tcPr>
          <w:p w14:paraId="7C2D813A" w14:textId="77777777" w:rsidR="00E262C8" w:rsidRPr="00122CA3" w:rsidRDefault="00E262C8" w:rsidP="00E262C8">
            <w:pPr>
              <w:pStyle w:val="acctfourfigures"/>
              <w:tabs>
                <w:tab w:val="clear" w:pos="765"/>
                <w:tab w:val="decimal" w:pos="719"/>
              </w:tabs>
              <w:spacing w:line="240" w:lineRule="atLeast"/>
              <w:rPr>
                <w:b/>
                <w:bCs/>
                <w:szCs w:val="22"/>
                <w:lang w:val="en-US" w:bidi="th-TH"/>
              </w:rPr>
            </w:pPr>
          </w:p>
        </w:tc>
        <w:tc>
          <w:tcPr>
            <w:tcW w:w="972" w:type="dxa"/>
            <w:tcBorders>
              <w:top w:val="single" w:sz="4" w:space="0" w:color="auto"/>
              <w:bottom w:val="double" w:sz="4" w:space="0" w:color="auto"/>
            </w:tcBorders>
            <w:vAlign w:val="bottom"/>
          </w:tcPr>
          <w:p w14:paraId="78C38A73" w14:textId="4A9DDB83" w:rsidR="00E262C8" w:rsidRPr="00122CA3" w:rsidRDefault="00E262C8" w:rsidP="00E262C8">
            <w:pPr>
              <w:pStyle w:val="acctfourfigures"/>
              <w:tabs>
                <w:tab w:val="clear" w:pos="765"/>
                <w:tab w:val="decimal" w:pos="836"/>
              </w:tabs>
              <w:spacing w:line="240" w:lineRule="atLeast"/>
              <w:ind w:left="-79" w:right="-79"/>
              <w:rPr>
                <w:b/>
                <w:bCs/>
                <w:szCs w:val="22"/>
                <w:lang w:val="en-US" w:bidi="th-TH"/>
              </w:rPr>
            </w:pPr>
            <w:r w:rsidRPr="00C5529E">
              <w:rPr>
                <w:b/>
                <w:bCs/>
                <w:szCs w:val="22"/>
              </w:rPr>
              <w:t>761,752</w:t>
            </w:r>
          </w:p>
        </w:tc>
        <w:tc>
          <w:tcPr>
            <w:tcW w:w="178" w:type="dxa"/>
            <w:vAlign w:val="bottom"/>
          </w:tcPr>
          <w:p w14:paraId="00A34BB4" w14:textId="77777777" w:rsidR="00E262C8" w:rsidRPr="00122CA3" w:rsidRDefault="00E262C8" w:rsidP="00E262C8">
            <w:pPr>
              <w:pStyle w:val="acctfourfigures"/>
              <w:tabs>
                <w:tab w:val="clear" w:pos="765"/>
                <w:tab w:val="decimal" w:pos="719"/>
              </w:tabs>
              <w:spacing w:line="240" w:lineRule="atLeast"/>
              <w:rPr>
                <w:b/>
                <w:bCs/>
                <w:szCs w:val="22"/>
                <w:lang w:val="en-US" w:bidi="th-TH"/>
              </w:rPr>
            </w:pPr>
          </w:p>
        </w:tc>
        <w:tc>
          <w:tcPr>
            <w:tcW w:w="1008" w:type="dxa"/>
            <w:tcBorders>
              <w:top w:val="single" w:sz="4" w:space="0" w:color="auto"/>
              <w:bottom w:val="double" w:sz="4" w:space="0" w:color="auto"/>
            </w:tcBorders>
            <w:vAlign w:val="bottom"/>
          </w:tcPr>
          <w:p w14:paraId="139BD77D" w14:textId="4D6D13E6" w:rsidR="00E262C8" w:rsidRPr="00122CA3" w:rsidRDefault="00E262C8" w:rsidP="00E262C8">
            <w:pPr>
              <w:pStyle w:val="acctfourfigures"/>
              <w:tabs>
                <w:tab w:val="clear" w:pos="765"/>
                <w:tab w:val="decimal" w:pos="837"/>
              </w:tabs>
              <w:spacing w:line="240" w:lineRule="atLeast"/>
              <w:rPr>
                <w:b/>
                <w:bCs/>
                <w:szCs w:val="22"/>
                <w:lang w:val="en-US" w:bidi="th-TH"/>
              </w:rPr>
            </w:pPr>
            <w:r w:rsidRPr="00C5529E">
              <w:rPr>
                <w:b/>
                <w:bCs/>
                <w:szCs w:val="22"/>
              </w:rPr>
              <w:t>790,309</w:t>
            </w:r>
          </w:p>
        </w:tc>
      </w:tr>
    </w:tbl>
    <w:p w14:paraId="730D085D" w14:textId="0442831F" w:rsidR="00EB48BF" w:rsidRPr="004A4EAB" w:rsidRDefault="00EB48BF" w:rsidP="00E17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sz w:val="22"/>
          <w:szCs w:val="22"/>
          <w:lang w:val="en-GB"/>
        </w:rPr>
      </w:pPr>
    </w:p>
    <w:tbl>
      <w:tblPr>
        <w:tblW w:w="9269" w:type="dxa"/>
        <w:tblInd w:w="451" w:type="dxa"/>
        <w:tblLayout w:type="fixed"/>
        <w:tblCellMar>
          <w:left w:w="79" w:type="dxa"/>
          <w:right w:w="79" w:type="dxa"/>
        </w:tblCellMar>
        <w:tblLook w:val="0000" w:firstRow="0" w:lastRow="0" w:firstColumn="0" w:lastColumn="0" w:noHBand="0" w:noVBand="0"/>
      </w:tblPr>
      <w:tblGrid>
        <w:gridCol w:w="2127"/>
        <w:gridCol w:w="211"/>
        <w:gridCol w:w="1080"/>
        <w:gridCol w:w="178"/>
        <w:gridCol w:w="992"/>
        <w:gridCol w:w="178"/>
        <w:gridCol w:w="979"/>
        <w:gridCol w:w="178"/>
        <w:gridCol w:w="1006"/>
        <w:gridCol w:w="180"/>
        <w:gridCol w:w="990"/>
        <w:gridCol w:w="178"/>
        <w:gridCol w:w="992"/>
      </w:tblGrid>
      <w:tr w:rsidR="003835AA" w:rsidRPr="00122CA3" w14:paraId="2D129228" w14:textId="77777777" w:rsidTr="00E17D94">
        <w:trPr>
          <w:cantSplit/>
          <w:trHeight w:val="60"/>
          <w:tblHeader/>
        </w:trPr>
        <w:tc>
          <w:tcPr>
            <w:tcW w:w="2127" w:type="dxa"/>
            <w:vMerge w:val="restart"/>
            <w:shd w:val="clear" w:color="auto" w:fill="auto"/>
            <w:vAlign w:val="bottom"/>
          </w:tcPr>
          <w:p w14:paraId="591C4BF8" w14:textId="7B9B25BF" w:rsidR="003835AA" w:rsidRPr="00122CA3" w:rsidRDefault="003835AA" w:rsidP="00E17D94">
            <w:pPr>
              <w:ind w:left="8"/>
              <w:jc w:val="thaiDistribute"/>
              <w:rPr>
                <w:rFonts w:ascii="Times New Roman" w:hAnsi="Times New Roman" w:cs="Times New Roman"/>
                <w:sz w:val="22"/>
                <w:szCs w:val="22"/>
              </w:rPr>
            </w:pPr>
          </w:p>
        </w:tc>
        <w:tc>
          <w:tcPr>
            <w:tcW w:w="211" w:type="dxa"/>
          </w:tcPr>
          <w:p w14:paraId="2D9B4ABA" w14:textId="77777777" w:rsidR="003835AA" w:rsidRPr="00122CA3" w:rsidRDefault="003835AA" w:rsidP="00E17D94">
            <w:pPr>
              <w:pStyle w:val="acctcolumnheading"/>
              <w:spacing w:after="0" w:line="240" w:lineRule="atLeast"/>
              <w:ind w:left="-72" w:right="-72"/>
              <w:rPr>
                <w:szCs w:val="22"/>
                <w:lang w:val="en-US" w:bidi="th-TH"/>
              </w:rPr>
            </w:pPr>
          </w:p>
        </w:tc>
        <w:tc>
          <w:tcPr>
            <w:tcW w:w="6931" w:type="dxa"/>
            <w:gridSpan w:val="11"/>
          </w:tcPr>
          <w:p w14:paraId="398E8F0C" w14:textId="77777777" w:rsidR="003835AA" w:rsidRPr="00122CA3" w:rsidRDefault="003835AA" w:rsidP="00E17D94">
            <w:pPr>
              <w:pStyle w:val="acctcolumnheading"/>
              <w:spacing w:after="0" w:line="240" w:lineRule="atLeast"/>
              <w:ind w:left="-72" w:right="-72"/>
              <w:rPr>
                <w:b/>
                <w:bCs/>
                <w:szCs w:val="22"/>
                <w:lang w:val="en-US" w:bidi="th-TH"/>
              </w:rPr>
            </w:pPr>
            <w:r w:rsidRPr="00122CA3">
              <w:rPr>
                <w:b/>
                <w:bCs/>
                <w:szCs w:val="22"/>
                <w:lang w:val="en-US" w:bidi="th-TH"/>
              </w:rPr>
              <w:t>Separated financial statements</w:t>
            </w:r>
          </w:p>
        </w:tc>
      </w:tr>
      <w:tr w:rsidR="003835AA" w:rsidRPr="00122CA3" w14:paraId="38FDDFB6" w14:textId="77777777" w:rsidTr="00A05D9D">
        <w:trPr>
          <w:cantSplit/>
          <w:trHeight w:val="130"/>
          <w:tblHeader/>
        </w:trPr>
        <w:tc>
          <w:tcPr>
            <w:tcW w:w="2127" w:type="dxa"/>
            <w:vMerge/>
            <w:shd w:val="clear" w:color="auto" w:fill="auto"/>
            <w:vAlign w:val="bottom"/>
          </w:tcPr>
          <w:p w14:paraId="3C7DD75B" w14:textId="77777777" w:rsidR="003835AA" w:rsidRPr="00122CA3" w:rsidRDefault="003835AA" w:rsidP="00E17D94">
            <w:pPr>
              <w:tabs>
                <w:tab w:val="left" w:pos="191"/>
              </w:tabs>
              <w:ind w:left="191" w:right="-68" w:hanging="191"/>
              <w:rPr>
                <w:rFonts w:ascii="Times New Roman" w:hAnsi="Times New Roman" w:cs="Times New Roman"/>
                <w:sz w:val="22"/>
                <w:szCs w:val="22"/>
              </w:rPr>
            </w:pPr>
          </w:p>
        </w:tc>
        <w:tc>
          <w:tcPr>
            <w:tcW w:w="211" w:type="dxa"/>
          </w:tcPr>
          <w:p w14:paraId="42BB9B32" w14:textId="77777777" w:rsidR="003835AA" w:rsidRPr="00122CA3" w:rsidRDefault="003835AA" w:rsidP="00E17D94">
            <w:pPr>
              <w:pStyle w:val="acctcolumnheading"/>
              <w:spacing w:after="0" w:line="240" w:lineRule="atLeast"/>
              <w:ind w:left="-79" w:right="-79"/>
              <w:rPr>
                <w:szCs w:val="22"/>
                <w:lang w:val="en-US" w:bidi="th-TH"/>
              </w:rPr>
            </w:pPr>
          </w:p>
        </w:tc>
        <w:tc>
          <w:tcPr>
            <w:tcW w:w="3407" w:type="dxa"/>
            <w:gridSpan w:val="5"/>
          </w:tcPr>
          <w:p w14:paraId="323D9E8A" w14:textId="29C48895" w:rsidR="003835AA" w:rsidRPr="00122CA3" w:rsidRDefault="00C56FDE" w:rsidP="00E17D94">
            <w:pPr>
              <w:pStyle w:val="acctcolumnheading"/>
              <w:spacing w:after="0" w:line="240" w:lineRule="atLeast"/>
              <w:ind w:left="-79" w:right="-79"/>
              <w:rPr>
                <w:szCs w:val="22"/>
                <w:lang w:val="en-US" w:bidi="th-TH"/>
              </w:rPr>
            </w:pPr>
            <w:r>
              <w:rPr>
                <w:szCs w:val="22"/>
                <w:lang w:val="en-US" w:bidi="th-TH"/>
              </w:rPr>
              <w:t>31 March 2024</w:t>
            </w:r>
          </w:p>
        </w:tc>
        <w:tc>
          <w:tcPr>
            <w:tcW w:w="178" w:type="dxa"/>
          </w:tcPr>
          <w:p w14:paraId="00F7D1A7" w14:textId="77777777" w:rsidR="003835AA" w:rsidRPr="00122CA3" w:rsidRDefault="003835AA" w:rsidP="00E17D94">
            <w:pPr>
              <w:pStyle w:val="acctcolumnheading"/>
              <w:spacing w:after="0" w:line="240" w:lineRule="atLeast"/>
              <w:ind w:right="-79"/>
              <w:rPr>
                <w:szCs w:val="22"/>
                <w:lang w:val="en-US" w:bidi="th-TH"/>
              </w:rPr>
            </w:pPr>
          </w:p>
        </w:tc>
        <w:tc>
          <w:tcPr>
            <w:tcW w:w="3346" w:type="dxa"/>
            <w:gridSpan w:val="5"/>
            <w:vAlign w:val="bottom"/>
          </w:tcPr>
          <w:p w14:paraId="3E32AC04" w14:textId="1AA2EB08" w:rsidR="003835AA" w:rsidRPr="00122CA3" w:rsidRDefault="00C56FDE" w:rsidP="00E17D94">
            <w:pPr>
              <w:pStyle w:val="acctcolumnheading"/>
              <w:spacing w:after="0" w:line="240" w:lineRule="atLeast"/>
              <w:ind w:left="-79" w:right="-79"/>
              <w:rPr>
                <w:szCs w:val="22"/>
                <w:lang w:val="en-US" w:bidi="th-TH"/>
              </w:rPr>
            </w:pPr>
            <w:r w:rsidRPr="00122CA3">
              <w:rPr>
                <w:szCs w:val="22"/>
                <w:lang w:val="en-US" w:bidi="th-TH"/>
              </w:rPr>
              <w:t>31 December 202</w:t>
            </w:r>
            <w:r>
              <w:rPr>
                <w:szCs w:val="22"/>
                <w:lang w:val="en-US" w:bidi="th-TH"/>
              </w:rPr>
              <w:t>3</w:t>
            </w:r>
          </w:p>
        </w:tc>
      </w:tr>
      <w:tr w:rsidR="003835AA" w:rsidRPr="00122CA3" w14:paraId="6D8F2476" w14:textId="77777777" w:rsidTr="00A05D9D">
        <w:trPr>
          <w:cantSplit/>
          <w:trHeight w:val="268"/>
          <w:tblHeader/>
        </w:trPr>
        <w:tc>
          <w:tcPr>
            <w:tcW w:w="2127" w:type="dxa"/>
            <w:vAlign w:val="bottom"/>
          </w:tcPr>
          <w:p w14:paraId="7E7C0847" w14:textId="77777777" w:rsidR="003835AA" w:rsidRPr="00122CA3" w:rsidRDefault="003835AA" w:rsidP="00E17D94">
            <w:pPr>
              <w:tabs>
                <w:tab w:val="left" w:pos="191"/>
              </w:tabs>
              <w:ind w:left="191" w:right="-68" w:hanging="191"/>
              <w:jc w:val="center"/>
              <w:rPr>
                <w:rFonts w:ascii="Times New Roman" w:hAnsi="Times New Roman" w:cs="Times New Roman"/>
                <w:sz w:val="22"/>
                <w:szCs w:val="22"/>
              </w:rPr>
            </w:pPr>
          </w:p>
        </w:tc>
        <w:tc>
          <w:tcPr>
            <w:tcW w:w="211" w:type="dxa"/>
            <w:vAlign w:val="bottom"/>
          </w:tcPr>
          <w:p w14:paraId="775690B6" w14:textId="680F6799" w:rsidR="003835AA" w:rsidRPr="00122CA3" w:rsidRDefault="003835AA" w:rsidP="00E17D94">
            <w:pPr>
              <w:pStyle w:val="acctfourfigures"/>
              <w:tabs>
                <w:tab w:val="clear" w:pos="765"/>
              </w:tabs>
              <w:spacing w:line="240" w:lineRule="atLeast"/>
              <w:ind w:left="-79" w:right="-79"/>
              <w:jc w:val="center"/>
              <w:rPr>
                <w:i/>
                <w:iCs/>
                <w:szCs w:val="22"/>
                <w:lang w:val="en-US" w:bidi="th-TH"/>
              </w:rPr>
            </w:pPr>
          </w:p>
        </w:tc>
        <w:tc>
          <w:tcPr>
            <w:tcW w:w="1080" w:type="dxa"/>
            <w:vAlign w:val="bottom"/>
          </w:tcPr>
          <w:p w14:paraId="4EFA9F4F" w14:textId="77777777" w:rsidR="003835AA" w:rsidRPr="00122CA3" w:rsidRDefault="003835AA" w:rsidP="00E17D94">
            <w:pPr>
              <w:pStyle w:val="acctfourfigures"/>
              <w:tabs>
                <w:tab w:val="clear" w:pos="765"/>
              </w:tabs>
              <w:spacing w:line="240" w:lineRule="atLeast"/>
              <w:ind w:left="-79" w:right="-79"/>
              <w:jc w:val="center"/>
              <w:rPr>
                <w:szCs w:val="22"/>
                <w:lang w:val="en-US" w:bidi="th-TH"/>
              </w:rPr>
            </w:pPr>
            <w:r w:rsidRPr="00122CA3">
              <w:rPr>
                <w:szCs w:val="22"/>
                <w:lang w:val="en-US" w:bidi="th-TH"/>
              </w:rPr>
              <w:t>Secured</w:t>
            </w:r>
          </w:p>
        </w:tc>
        <w:tc>
          <w:tcPr>
            <w:tcW w:w="178" w:type="dxa"/>
            <w:vAlign w:val="bottom"/>
          </w:tcPr>
          <w:p w14:paraId="7FBE8A03" w14:textId="77777777" w:rsidR="003835AA" w:rsidRPr="00122CA3" w:rsidRDefault="003835AA" w:rsidP="00E17D94">
            <w:pPr>
              <w:pStyle w:val="acctfourfigures"/>
              <w:tabs>
                <w:tab w:val="clear" w:pos="765"/>
              </w:tabs>
              <w:spacing w:line="240" w:lineRule="atLeast"/>
              <w:ind w:left="-79" w:right="-79"/>
              <w:jc w:val="center"/>
              <w:rPr>
                <w:szCs w:val="22"/>
                <w:lang w:val="en-US" w:bidi="th-TH"/>
              </w:rPr>
            </w:pPr>
          </w:p>
        </w:tc>
        <w:tc>
          <w:tcPr>
            <w:tcW w:w="992" w:type="dxa"/>
            <w:vAlign w:val="bottom"/>
          </w:tcPr>
          <w:p w14:paraId="4BC1A002" w14:textId="77777777" w:rsidR="003835AA" w:rsidRPr="00122CA3" w:rsidRDefault="003835AA" w:rsidP="00E17D94">
            <w:pPr>
              <w:pStyle w:val="acctfourfigures"/>
              <w:tabs>
                <w:tab w:val="clear" w:pos="765"/>
              </w:tabs>
              <w:spacing w:line="240" w:lineRule="atLeast"/>
              <w:ind w:left="-79" w:right="-79"/>
              <w:jc w:val="center"/>
              <w:rPr>
                <w:szCs w:val="22"/>
                <w:lang w:val="en-US" w:bidi="th-TH"/>
              </w:rPr>
            </w:pPr>
            <w:r w:rsidRPr="00122CA3">
              <w:rPr>
                <w:szCs w:val="22"/>
                <w:lang w:val="en-US" w:bidi="th-TH"/>
              </w:rPr>
              <w:t>Unsecured</w:t>
            </w:r>
          </w:p>
        </w:tc>
        <w:tc>
          <w:tcPr>
            <w:tcW w:w="178" w:type="dxa"/>
            <w:vAlign w:val="bottom"/>
          </w:tcPr>
          <w:p w14:paraId="5E243D93" w14:textId="77777777" w:rsidR="003835AA" w:rsidRPr="00122CA3" w:rsidRDefault="003835AA" w:rsidP="00E17D94">
            <w:pPr>
              <w:pStyle w:val="acctfourfigures"/>
              <w:spacing w:line="240" w:lineRule="atLeast"/>
              <w:jc w:val="center"/>
              <w:rPr>
                <w:szCs w:val="22"/>
                <w:lang w:val="en-US" w:bidi="th-TH"/>
              </w:rPr>
            </w:pPr>
          </w:p>
        </w:tc>
        <w:tc>
          <w:tcPr>
            <w:tcW w:w="979" w:type="dxa"/>
            <w:vAlign w:val="bottom"/>
          </w:tcPr>
          <w:p w14:paraId="2F5B09DE" w14:textId="77777777" w:rsidR="003835AA" w:rsidRPr="00122CA3" w:rsidRDefault="003835AA" w:rsidP="00E17D94">
            <w:pPr>
              <w:pStyle w:val="acctfourfigures"/>
              <w:tabs>
                <w:tab w:val="clear" w:pos="765"/>
              </w:tabs>
              <w:spacing w:line="240" w:lineRule="atLeast"/>
              <w:ind w:left="-74" w:right="-79"/>
              <w:jc w:val="center"/>
              <w:rPr>
                <w:szCs w:val="22"/>
                <w:lang w:val="en-US" w:bidi="th-TH"/>
              </w:rPr>
            </w:pPr>
            <w:r w:rsidRPr="00122CA3">
              <w:rPr>
                <w:szCs w:val="22"/>
                <w:lang w:val="en-US" w:bidi="th-TH"/>
              </w:rPr>
              <w:t>Total</w:t>
            </w:r>
          </w:p>
        </w:tc>
        <w:tc>
          <w:tcPr>
            <w:tcW w:w="178" w:type="dxa"/>
            <w:vAlign w:val="bottom"/>
          </w:tcPr>
          <w:p w14:paraId="52965ED7" w14:textId="77777777" w:rsidR="003835AA" w:rsidRPr="00122CA3" w:rsidRDefault="003835AA" w:rsidP="00E17D94">
            <w:pPr>
              <w:pStyle w:val="acctfourfigures"/>
              <w:tabs>
                <w:tab w:val="clear" w:pos="765"/>
              </w:tabs>
              <w:spacing w:line="240" w:lineRule="atLeast"/>
              <w:ind w:left="-79" w:right="-79"/>
              <w:jc w:val="center"/>
              <w:rPr>
                <w:szCs w:val="22"/>
                <w:lang w:val="en-US" w:bidi="th-TH"/>
              </w:rPr>
            </w:pPr>
          </w:p>
        </w:tc>
        <w:tc>
          <w:tcPr>
            <w:tcW w:w="1006" w:type="dxa"/>
            <w:vAlign w:val="bottom"/>
          </w:tcPr>
          <w:p w14:paraId="6DC14C19" w14:textId="77777777" w:rsidR="003835AA" w:rsidRPr="00122CA3" w:rsidRDefault="003835AA" w:rsidP="00E17D94">
            <w:pPr>
              <w:pStyle w:val="acctfourfigures"/>
              <w:tabs>
                <w:tab w:val="clear" w:pos="765"/>
                <w:tab w:val="decimal" w:pos="629"/>
              </w:tabs>
              <w:spacing w:line="240" w:lineRule="atLeast"/>
              <w:ind w:left="-91" w:right="-79"/>
              <w:jc w:val="center"/>
              <w:rPr>
                <w:szCs w:val="22"/>
                <w:lang w:val="en-US" w:bidi="th-TH"/>
              </w:rPr>
            </w:pPr>
            <w:r w:rsidRPr="00122CA3">
              <w:rPr>
                <w:szCs w:val="22"/>
                <w:lang w:val="en-US" w:bidi="th-TH"/>
              </w:rPr>
              <w:t>Secured</w:t>
            </w:r>
          </w:p>
        </w:tc>
        <w:tc>
          <w:tcPr>
            <w:tcW w:w="180" w:type="dxa"/>
            <w:vAlign w:val="bottom"/>
          </w:tcPr>
          <w:p w14:paraId="2B914DCC" w14:textId="77777777" w:rsidR="003835AA" w:rsidRPr="00122CA3" w:rsidRDefault="003835AA" w:rsidP="00E17D94">
            <w:pPr>
              <w:pStyle w:val="acctfourfigures"/>
              <w:spacing w:line="240" w:lineRule="atLeast"/>
              <w:jc w:val="center"/>
              <w:rPr>
                <w:szCs w:val="22"/>
                <w:lang w:val="en-US" w:bidi="th-TH"/>
              </w:rPr>
            </w:pPr>
          </w:p>
        </w:tc>
        <w:tc>
          <w:tcPr>
            <w:tcW w:w="990" w:type="dxa"/>
            <w:vAlign w:val="bottom"/>
          </w:tcPr>
          <w:p w14:paraId="0062688D" w14:textId="77777777" w:rsidR="003835AA" w:rsidRPr="00122CA3" w:rsidRDefault="003835AA" w:rsidP="00E17D94">
            <w:pPr>
              <w:pStyle w:val="acctfourfigures"/>
              <w:tabs>
                <w:tab w:val="clear" w:pos="765"/>
                <w:tab w:val="decimal" w:pos="752"/>
              </w:tabs>
              <w:spacing w:line="240" w:lineRule="atLeast"/>
              <w:ind w:left="-79" w:right="-79"/>
              <w:jc w:val="center"/>
              <w:rPr>
                <w:szCs w:val="22"/>
                <w:lang w:val="en-US" w:bidi="th-TH"/>
              </w:rPr>
            </w:pPr>
            <w:r w:rsidRPr="00122CA3">
              <w:rPr>
                <w:szCs w:val="22"/>
                <w:lang w:val="en-US" w:bidi="th-TH"/>
              </w:rPr>
              <w:t>Unsecured</w:t>
            </w:r>
          </w:p>
        </w:tc>
        <w:tc>
          <w:tcPr>
            <w:tcW w:w="178" w:type="dxa"/>
            <w:vAlign w:val="bottom"/>
          </w:tcPr>
          <w:p w14:paraId="5A5189BE" w14:textId="77777777" w:rsidR="003835AA" w:rsidRPr="00122CA3" w:rsidRDefault="003835AA" w:rsidP="00E17D94">
            <w:pPr>
              <w:pStyle w:val="acctfourfigures"/>
              <w:spacing w:line="240" w:lineRule="atLeast"/>
              <w:jc w:val="center"/>
              <w:rPr>
                <w:szCs w:val="22"/>
                <w:lang w:val="en-US" w:bidi="th-TH"/>
              </w:rPr>
            </w:pPr>
          </w:p>
        </w:tc>
        <w:tc>
          <w:tcPr>
            <w:tcW w:w="992" w:type="dxa"/>
            <w:vAlign w:val="bottom"/>
          </w:tcPr>
          <w:p w14:paraId="051E116D" w14:textId="77777777" w:rsidR="003835AA" w:rsidRPr="00122CA3" w:rsidRDefault="003835AA" w:rsidP="00E17D94">
            <w:pPr>
              <w:pStyle w:val="acctfourfigures"/>
              <w:tabs>
                <w:tab w:val="clear" w:pos="765"/>
              </w:tabs>
              <w:spacing w:line="240" w:lineRule="atLeast"/>
              <w:jc w:val="center"/>
              <w:rPr>
                <w:szCs w:val="22"/>
                <w:lang w:val="en-US" w:bidi="th-TH"/>
              </w:rPr>
            </w:pPr>
            <w:r w:rsidRPr="00122CA3">
              <w:rPr>
                <w:szCs w:val="22"/>
                <w:lang w:val="en-US" w:bidi="th-TH"/>
              </w:rPr>
              <w:t>Total</w:t>
            </w:r>
          </w:p>
        </w:tc>
      </w:tr>
      <w:tr w:rsidR="003835AA" w:rsidRPr="00122CA3" w14:paraId="1D81CF63" w14:textId="77777777" w:rsidTr="00E17D94">
        <w:trPr>
          <w:cantSplit/>
          <w:trHeight w:val="60"/>
          <w:tblHeader/>
        </w:trPr>
        <w:tc>
          <w:tcPr>
            <w:tcW w:w="2127" w:type="dxa"/>
          </w:tcPr>
          <w:p w14:paraId="2776C6F8" w14:textId="77777777" w:rsidR="003835AA" w:rsidRPr="00122CA3" w:rsidRDefault="003835AA" w:rsidP="00E17D94">
            <w:pPr>
              <w:ind w:left="368" w:right="-68" w:hanging="191"/>
              <w:rPr>
                <w:rFonts w:ascii="Times New Roman" w:hAnsi="Times New Roman" w:cs="Times New Roman"/>
                <w:sz w:val="22"/>
                <w:szCs w:val="22"/>
              </w:rPr>
            </w:pPr>
          </w:p>
        </w:tc>
        <w:tc>
          <w:tcPr>
            <w:tcW w:w="211" w:type="dxa"/>
          </w:tcPr>
          <w:p w14:paraId="12BBD490" w14:textId="77777777" w:rsidR="003835AA" w:rsidRPr="00122CA3" w:rsidRDefault="003835AA" w:rsidP="00E17D94">
            <w:pPr>
              <w:pStyle w:val="acctfourfigures"/>
              <w:tabs>
                <w:tab w:val="clear" w:pos="765"/>
              </w:tabs>
              <w:spacing w:line="240" w:lineRule="atLeast"/>
              <w:jc w:val="center"/>
              <w:rPr>
                <w:i/>
                <w:iCs/>
                <w:szCs w:val="22"/>
                <w:lang w:val="en-US" w:bidi="th-TH"/>
              </w:rPr>
            </w:pPr>
          </w:p>
        </w:tc>
        <w:tc>
          <w:tcPr>
            <w:tcW w:w="6931" w:type="dxa"/>
            <w:gridSpan w:val="11"/>
          </w:tcPr>
          <w:p w14:paraId="4AD66231" w14:textId="77777777" w:rsidR="003835AA" w:rsidRPr="00122CA3" w:rsidRDefault="003835AA" w:rsidP="00E17D94">
            <w:pPr>
              <w:pStyle w:val="acctfourfigures"/>
              <w:tabs>
                <w:tab w:val="clear" w:pos="765"/>
              </w:tabs>
              <w:spacing w:line="240" w:lineRule="atLeast"/>
              <w:jc w:val="center"/>
              <w:rPr>
                <w:szCs w:val="22"/>
                <w:lang w:val="en-US" w:bidi="th-TH"/>
              </w:rPr>
            </w:pPr>
            <w:r w:rsidRPr="00122CA3">
              <w:rPr>
                <w:i/>
                <w:iCs/>
                <w:szCs w:val="22"/>
              </w:rPr>
              <w:t>(in thousand Baht)</w:t>
            </w:r>
          </w:p>
        </w:tc>
      </w:tr>
      <w:tr w:rsidR="00E262C8" w:rsidRPr="00122CA3" w14:paraId="1811FDAE" w14:textId="77777777" w:rsidTr="00E262C8">
        <w:trPr>
          <w:cantSplit/>
          <w:trHeight w:val="453"/>
        </w:trPr>
        <w:tc>
          <w:tcPr>
            <w:tcW w:w="2127" w:type="dxa"/>
          </w:tcPr>
          <w:p w14:paraId="17FDDDC9" w14:textId="0697582F" w:rsidR="00E262C8" w:rsidRPr="00122CA3" w:rsidRDefault="00E262C8" w:rsidP="0001795A">
            <w:pPr>
              <w:tabs>
                <w:tab w:val="left" w:pos="191"/>
              </w:tabs>
              <w:ind w:left="191" w:right="-109" w:hanging="191"/>
              <w:rPr>
                <w:rFonts w:ascii="Times New Roman" w:hAnsi="Times New Roman" w:cs="Times New Roman"/>
                <w:sz w:val="22"/>
                <w:szCs w:val="22"/>
              </w:rPr>
            </w:pPr>
            <w:r w:rsidRPr="00122CA3">
              <w:rPr>
                <w:rFonts w:ascii="Times New Roman" w:hAnsi="Times New Roman" w:cs="Times New Roman"/>
                <w:sz w:val="22"/>
                <w:szCs w:val="22"/>
              </w:rPr>
              <w:t>Short-term</w:t>
            </w:r>
            <w:r w:rsidR="0001795A">
              <w:rPr>
                <w:rFonts w:ascii="Times New Roman" w:hAnsi="Times New Roman" w:cs="Times New Roman"/>
                <w:sz w:val="22"/>
                <w:szCs w:val="22"/>
              </w:rPr>
              <w:t xml:space="preserve"> borrowing</w:t>
            </w:r>
            <w:r w:rsidR="0001795A" w:rsidRPr="00122CA3">
              <w:rPr>
                <w:rFonts w:ascii="Times New Roman" w:hAnsi="Times New Roman" w:cs="Times New Roman"/>
                <w:sz w:val="22"/>
                <w:szCs w:val="22"/>
              </w:rPr>
              <w:t>s</w:t>
            </w:r>
            <w:r w:rsidRPr="00122CA3">
              <w:rPr>
                <w:rFonts w:ascii="Times New Roman" w:hAnsi="Times New Roman" w:cs="Times New Roman"/>
                <w:sz w:val="22"/>
                <w:szCs w:val="22"/>
              </w:rPr>
              <w:t xml:space="preserve"> from financial institution</w:t>
            </w:r>
          </w:p>
        </w:tc>
        <w:tc>
          <w:tcPr>
            <w:tcW w:w="211" w:type="dxa"/>
            <w:vAlign w:val="bottom"/>
          </w:tcPr>
          <w:p w14:paraId="0132332D" w14:textId="77777777" w:rsidR="00E262C8" w:rsidRPr="00122CA3" w:rsidRDefault="00E262C8" w:rsidP="00E262C8">
            <w:pPr>
              <w:pStyle w:val="acctfourfigures"/>
              <w:tabs>
                <w:tab w:val="clear" w:pos="765"/>
              </w:tabs>
              <w:spacing w:line="240" w:lineRule="atLeast"/>
              <w:ind w:left="-91" w:right="-79"/>
              <w:jc w:val="center"/>
              <w:rPr>
                <w:i/>
                <w:iCs/>
                <w:szCs w:val="22"/>
                <w:lang w:val="en-US" w:bidi="th-TH"/>
              </w:rPr>
            </w:pPr>
          </w:p>
        </w:tc>
        <w:tc>
          <w:tcPr>
            <w:tcW w:w="1080" w:type="dxa"/>
            <w:vAlign w:val="bottom"/>
          </w:tcPr>
          <w:p w14:paraId="7DE1FFF0" w14:textId="717A2791" w:rsidR="00E262C8" w:rsidRPr="00122CA3" w:rsidRDefault="00E262C8" w:rsidP="00E262C8">
            <w:pPr>
              <w:pStyle w:val="acctfourfigures"/>
              <w:tabs>
                <w:tab w:val="clear" w:pos="765"/>
                <w:tab w:val="decimal" w:pos="913"/>
              </w:tabs>
              <w:spacing w:line="240" w:lineRule="atLeast"/>
              <w:ind w:right="-79"/>
              <w:rPr>
                <w:szCs w:val="22"/>
                <w:lang w:val="en-US" w:bidi="th-TH"/>
              </w:rPr>
            </w:pPr>
            <w:r w:rsidRPr="00975AC5">
              <w:t>21,274</w:t>
            </w:r>
          </w:p>
        </w:tc>
        <w:tc>
          <w:tcPr>
            <w:tcW w:w="178" w:type="dxa"/>
            <w:vAlign w:val="bottom"/>
          </w:tcPr>
          <w:p w14:paraId="62249C0A" w14:textId="77777777" w:rsidR="00E262C8" w:rsidRPr="00122CA3" w:rsidRDefault="00E262C8" w:rsidP="00E262C8">
            <w:pPr>
              <w:pStyle w:val="acctfourfigures"/>
              <w:tabs>
                <w:tab w:val="clear" w:pos="765"/>
              </w:tabs>
              <w:spacing w:line="240" w:lineRule="atLeast"/>
              <w:ind w:left="-79" w:right="-79"/>
              <w:rPr>
                <w:szCs w:val="22"/>
                <w:lang w:val="en-US" w:bidi="th-TH"/>
              </w:rPr>
            </w:pPr>
          </w:p>
        </w:tc>
        <w:tc>
          <w:tcPr>
            <w:tcW w:w="992" w:type="dxa"/>
            <w:vAlign w:val="bottom"/>
          </w:tcPr>
          <w:p w14:paraId="318308C5" w14:textId="764CE61A" w:rsidR="00E262C8" w:rsidRPr="00B82579" w:rsidRDefault="00E262C8" w:rsidP="00E262C8">
            <w:pPr>
              <w:pStyle w:val="acctfourfigures"/>
              <w:tabs>
                <w:tab w:val="clear" w:pos="765"/>
                <w:tab w:val="decimal" w:pos="555"/>
              </w:tabs>
              <w:spacing w:line="240" w:lineRule="atLeast"/>
              <w:ind w:left="-79" w:right="-79"/>
              <w:rPr>
                <w:rFonts w:cstheme="minorBidi"/>
                <w:szCs w:val="22"/>
                <w:lang w:val="en-US" w:bidi="th-TH"/>
              </w:rPr>
            </w:pPr>
            <w:r w:rsidRPr="00975AC5">
              <w:t>-</w:t>
            </w:r>
          </w:p>
        </w:tc>
        <w:tc>
          <w:tcPr>
            <w:tcW w:w="178" w:type="dxa"/>
            <w:vAlign w:val="bottom"/>
          </w:tcPr>
          <w:p w14:paraId="0AF43EF1" w14:textId="77777777" w:rsidR="00E262C8" w:rsidRPr="00122CA3" w:rsidRDefault="00E262C8" w:rsidP="00E262C8">
            <w:pPr>
              <w:pStyle w:val="acctfourfigures"/>
              <w:spacing w:line="240" w:lineRule="atLeast"/>
              <w:rPr>
                <w:szCs w:val="22"/>
                <w:lang w:val="en-US" w:bidi="th-TH"/>
              </w:rPr>
            </w:pPr>
          </w:p>
        </w:tc>
        <w:tc>
          <w:tcPr>
            <w:tcW w:w="979" w:type="dxa"/>
            <w:vAlign w:val="bottom"/>
          </w:tcPr>
          <w:p w14:paraId="571F6111" w14:textId="7F245A2B" w:rsidR="00E262C8" w:rsidRPr="00122CA3" w:rsidRDefault="00E262C8" w:rsidP="00E262C8">
            <w:pPr>
              <w:pStyle w:val="acctfourfigures"/>
              <w:tabs>
                <w:tab w:val="clear" w:pos="765"/>
                <w:tab w:val="decimal" w:pos="814"/>
              </w:tabs>
              <w:spacing w:line="240" w:lineRule="atLeast"/>
              <w:ind w:left="-79" w:right="-79"/>
              <w:rPr>
                <w:szCs w:val="22"/>
                <w:lang w:val="en-US" w:bidi="th-TH"/>
              </w:rPr>
            </w:pPr>
            <w:r w:rsidRPr="00975AC5">
              <w:t>21,274</w:t>
            </w:r>
          </w:p>
        </w:tc>
        <w:tc>
          <w:tcPr>
            <w:tcW w:w="178" w:type="dxa"/>
          </w:tcPr>
          <w:p w14:paraId="69DBA7E2" w14:textId="77777777" w:rsidR="00E262C8" w:rsidRPr="00122CA3" w:rsidRDefault="00E262C8" w:rsidP="00E262C8">
            <w:pPr>
              <w:pStyle w:val="acctfourfigures"/>
              <w:tabs>
                <w:tab w:val="clear" w:pos="765"/>
              </w:tabs>
              <w:spacing w:line="240" w:lineRule="atLeast"/>
              <w:ind w:left="-79" w:right="-79"/>
              <w:jc w:val="center"/>
              <w:rPr>
                <w:szCs w:val="22"/>
                <w:lang w:val="en-US" w:bidi="th-TH"/>
              </w:rPr>
            </w:pPr>
          </w:p>
        </w:tc>
        <w:tc>
          <w:tcPr>
            <w:tcW w:w="1006" w:type="dxa"/>
            <w:vAlign w:val="bottom"/>
          </w:tcPr>
          <w:p w14:paraId="2AC479B8" w14:textId="183D314B" w:rsidR="00E262C8" w:rsidRPr="00122CA3" w:rsidRDefault="00E262C8" w:rsidP="00E262C8">
            <w:pPr>
              <w:pStyle w:val="acctfourfigures"/>
              <w:tabs>
                <w:tab w:val="clear" w:pos="765"/>
                <w:tab w:val="decimal" w:pos="841"/>
              </w:tabs>
              <w:spacing w:line="240" w:lineRule="atLeast"/>
              <w:ind w:left="-91" w:right="-79"/>
              <w:rPr>
                <w:szCs w:val="22"/>
                <w:lang w:val="en-US" w:bidi="th-TH"/>
              </w:rPr>
            </w:pPr>
            <w:r w:rsidRPr="00C5529E">
              <w:rPr>
                <w:szCs w:val="22"/>
              </w:rPr>
              <w:t>28,557</w:t>
            </w:r>
          </w:p>
        </w:tc>
        <w:tc>
          <w:tcPr>
            <w:tcW w:w="180" w:type="dxa"/>
            <w:vAlign w:val="bottom"/>
          </w:tcPr>
          <w:p w14:paraId="4E7E61E8" w14:textId="77777777" w:rsidR="00E262C8" w:rsidRPr="00122CA3" w:rsidRDefault="00E262C8" w:rsidP="00E262C8">
            <w:pPr>
              <w:pStyle w:val="acctfourfigures"/>
              <w:tabs>
                <w:tab w:val="clear" w:pos="765"/>
                <w:tab w:val="decimal" w:pos="719"/>
              </w:tabs>
              <w:spacing w:line="240" w:lineRule="atLeast"/>
              <w:rPr>
                <w:szCs w:val="22"/>
                <w:lang w:val="en-US" w:bidi="th-TH"/>
              </w:rPr>
            </w:pPr>
          </w:p>
        </w:tc>
        <w:tc>
          <w:tcPr>
            <w:tcW w:w="990" w:type="dxa"/>
            <w:vAlign w:val="bottom"/>
          </w:tcPr>
          <w:p w14:paraId="617EE7DB" w14:textId="46750FA4" w:rsidR="00E262C8" w:rsidRPr="00122CA3" w:rsidRDefault="00E262C8" w:rsidP="00E262C8">
            <w:pPr>
              <w:pStyle w:val="acctfourfigures"/>
              <w:tabs>
                <w:tab w:val="clear" w:pos="765"/>
                <w:tab w:val="decimal" w:pos="555"/>
              </w:tabs>
              <w:spacing w:line="240" w:lineRule="atLeast"/>
              <w:ind w:left="-79" w:right="-79"/>
              <w:rPr>
                <w:szCs w:val="22"/>
                <w:lang w:val="en-US" w:bidi="th-TH"/>
              </w:rPr>
            </w:pPr>
            <w:r w:rsidRPr="00C5529E">
              <w:rPr>
                <w:szCs w:val="22"/>
              </w:rPr>
              <w:t>-</w:t>
            </w:r>
          </w:p>
        </w:tc>
        <w:tc>
          <w:tcPr>
            <w:tcW w:w="178" w:type="dxa"/>
            <w:vAlign w:val="bottom"/>
          </w:tcPr>
          <w:p w14:paraId="5C91AFF2" w14:textId="77777777" w:rsidR="00E262C8" w:rsidRPr="00122CA3" w:rsidRDefault="00E262C8" w:rsidP="00E262C8">
            <w:pPr>
              <w:pStyle w:val="acctfourfigures"/>
              <w:tabs>
                <w:tab w:val="clear" w:pos="765"/>
                <w:tab w:val="decimal" w:pos="719"/>
              </w:tabs>
              <w:spacing w:line="240" w:lineRule="atLeast"/>
              <w:rPr>
                <w:szCs w:val="22"/>
                <w:lang w:val="en-US" w:bidi="th-TH"/>
              </w:rPr>
            </w:pPr>
          </w:p>
        </w:tc>
        <w:tc>
          <w:tcPr>
            <w:tcW w:w="992" w:type="dxa"/>
            <w:vAlign w:val="bottom"/>
          </w:tcPr>
          <w:p w14:paraId="5C17CCA0" w14:textId="7307CFC0" w:rsidR="00E262C8" w:rsidRPr="00122CA3" w:rsidRDefault="00E262C8" w:rsidP="00E262C8">
            <w:pPr>
              <w:pStyle w:val="acctfourfigures"/>
              <w:tabs>
                <w:tab w:val="clear" w:pos="765"/>
                <w:tab w:val="decimal" w:pos="827"/>
              </w:tabs>
              <w:spacing w:line="240" w:lineRule="atLeast"/>
              <w:rPr>
                <w:szCs w:val="22"/>
                <w:lang w:val="en-US" w:bidi="th-TH"/>
              </w:rPr>
            </w:pPr>
            <w:r w:rsidRPr="00C5529E">
              <w:rPr>
                <w:szCs w:val="22"/>
              </w:rPr>
              <w:t>28,557</w:t>
            </w:r>
          </w:p>
        </w:tc>
      </w:tr>
      <w:tr w:rsidR="00E262C8" w:rsidRPr="00122CA3" w14:paraId="126416BB" w14:textId="77777777" w:rsidTr="00E262C8">
        <w:trPr>
          <w:cantSplit/>
          <w:trHeight w:val="453"/>
        </w:trPr>
        <w:tc>
          <w:tcPr>
            <w:tcW w:w="2127" w:type="dxa"/>
          </w:tcPr>
          <w:p w14:paraId="053DB0BD" w14:textId="680A24FF" w:rsidR="00E262C8" w:rsidRPr="00122CA3" w:rsidRDefault="00E262C8" w:rsidP="00E262C8">
            <w:pPr>
              <w:tabs>
                <w:tab w:val="left" w:pos="191"/>
              </w:tabs>
              <w:ind w:left="191" w:hanging="191"/>
              <w:rPr>
                <w:rFonts w:ascii="Times New Roman" w:hAnsi="Times New Roman" w:cs="Times New Roman"/>
                <w:sz w:val="22"/>
                <w:szCs w:val="22"/>
              </w:rPr>
            </w:pPr>
            <w:r w:rsidRPr="00CB2B8E">
              <w:rPr>
                <w:rFonts w:ascii="Times New Roman" w:hAnsi="Times New Roman" w:cs="Times New Roman"/>
                <w:spacing w:val="-2"/>
                <w:sz w:val="22"/>
                <w:szCs w:val="22"/>
              </w:rPr>
              <w:t>Short-term</w:t>
            </w:r>
            <w:r>
              <w:rPr>
                <w:rFonts w:ascii="Times New Roman" w:hAnsi="Times New Roman" w:cs="Times New Roman"/>
                <w:spacing w:val="-2"/>
                <w:sz w:val="22"/>
                <w:szCs w:val="22"/>
              </w:rPr>
              <w:t xml:space="preserve"> </w:t>
            </w:r>
            <w:r w:rsidRPr="00CB2B8E">
              <w:rPr>
                <w:rFonts w:ascii="Times New Roman" w:hAnsi="Times New Roman" w:cs="Times New Roman"/>
                <w:spacing w:val="-2"/>
                <w:sz w:val="22"/>
                <w:szCs w:val="22"/>
              </w:rPr>
              <w:t>borrowings from related part</w:t>
            </w:r>
            <w:r w:rsidRPr="00CB2B8E">
              <w:rPr>
                <w:rFonts w:ascii="Times New Roman" w:hAnsi="Times New Roman" w:cs="Times New Roman"/>
                <w:spacing w:val="-2"/>
                <w:sz w:val="22"/>
                <w:szCs w:val="28"/>
              </w:rPr>
              <w:t>y</w:t>
            </w:r>
          </w:p>
        </w:tc>
        <w:tc>
          <w:tcPr>
            <w:tcW w:w="211" w:type="dxa"/>
            <w:vAlign w:val="bottom"/>
          </w:tcPr>
          <w:p w14:paraId="2AB202CD" w14:textId="32065530" w:rsidR="00E262C8" w:rsidRPr="00122CA3" w:rsidRDefault="00E262C8" w:rsidP="00E262C8">
            <w:pPr>
              <w:pStyle w:val="acctfourfigures"/>
              <w:tabs>
                <w:tab w:val="clear" w:pos="765"/>
              </w:tabs>
              <w:spacing w:line="240" w:lineRule="atLeast"/>
              <w:ind w:left="-91" w:right="-79"/>
              <w:jc w:val="center"/>
              <w:rPr>
                <w:i/>
                <w:iCs/>
                <w:szCs w:val="22"/>
                <w:lang w:val="en-US" w:bidi="th-TH"/>
              </w:rPr>
            </w:pPr>
          </w:p>
        </w:tc>
        <w:tc>
          <w:tcPr>
            <w:tcW w:w="1080" w:type="dxa"/>
            <w:vAlign w:val="bottom"/>
          </w:tcPr>
          <w:p w14:paraId="0A223889" w14:textId="30A42506" w:rsidR="00E262C8" w:rsidRPr="00122CA3" w:rsidRDefault="00E262C8" w:rsidP="00E262C8">
            <w:pPr>
              <w:pStyle w:val="acctfourfigures"/>
              <w:tabs>
                <w:tab w:val="clear" w:pos="765"/>
                <w:tab w:val="decimal" w:pos="553"/>
              </w:tabs>
              <w:spacing w:line="240" w:lineRule="atLeast"/>
              <w:ind w:left="-91" w:right="-79"/>
              <w:rPr>
                <w:szCs w:val="22"/>
                <w:lang w:val="en-US" w:bidi="th-TH"/>
              </w:rPr>
            </w:pPr>
            <w:r w:rsidRPr="00975AC5">
              <w:t>-</w:t>
            </w:r>
          </w:p>
        </w:tc>
        <w:tc>
          <w:tcPr>
            <w:tcW w:w="178" w:type="dxa"/>
            <w:vAlign w:val="bottom"/>
          </w:tcPr>
          <w:p w14:paraId="5DDF8CE0" w14:textId="77777777" w:rsidR="00E262C8" w:rsidRPr="00122CA3" w:rsidRDefault="00E262C8" w:rsidP="00E262C8">
            <w:pPr>
              <w:pStyle w:val="acctfourfigures"/>
              <w:tabs>
                <w:tab w:val="clear" w:pos="765"/>
              </w:tabs>
              <w:spacing w:line="240" w:lineRule="atLeast"/>
              <w:ind w:left="-79" w:right="-79"/>
              <w:rPr>
                <w:szCs w:val="22"/>
                <w:lang w:val="en-US" w:bidi="th-TH"/>
              </w:rPr>
            </w:pPr>
          </w:p>
        </w:tc>
        <w:tc>
          <w:tcPr>
            <w:tcW w:w="992" w:type="dxa"/>
            <w:vAlign w:val="bottom"/>
          </w:tcPr>
          <w:p w14:paraId="642C548D" w14:textId="242D2555" w:rsidR="00E262C8" w:rsidRPr="00122CA3" w:rsidRDefault="00E262C8" w:rsidP="00E262C8">
            <w:pPr>
              <w:pStyle w:val="acctfourfigures"/>
              <w:tabs>
                <w:tab w:val="clear" w:pos="765"/>
                <w:tab w:val="decimal" w:pos="825"/>
              </w:tabs>
              <w:spacing w:line="240" w:lineRule="atLeast"/>
              <w:ind w:left="-79" w:right="-79"/>
              <w:rPr>
                <w:szCs w:val="22"/>
                <w:lang w:val="en-US" w:bidi="th-TH"/>
              </w:rPr>
            </w:pPr>
            <w:r w:rsidRPr="00975AC5">
              <w:t>770,937</w:t>
            </w:r>
          </w:p>
        </w:tc>
        <w:tc>
          <w:tcPr>
            <w:tcW w:w="178" w:type="dxa"/>
            <w:vAlign w:val="bottom"/>
          </w:tcPr>
          <w:p w14:paraId="13B483A3" w14:textId="77777777" w:rsidR="00E262C8" w:rsidRPr="00122CA3" w:rsidRDefault="00E262C8" w:rsidP="00E262C8">
            <w:pPr>
              <w:pStyle w:val="acctfourfigures"/>
              <w:spacing w:line="240" w:lineRule="atLeast"/>
              <w:rPr>
                <w:szCs w:val="22"/>
                <w:lang w:val="en-US" w:bidi="th-TH"/>
              </w:rPr>
            </w:pPr>
          </w:p>
        </w:tc>
        <w:tc>
          <w:tcPr>
            <w:tcW w:w="979" w:type="dxa"/>
            <w:vAlign w:val="bottom"/>
          </w:tcPr>
          <w:p w14:paraId="0F2AB299" w14:textId="72FDF2A9" w:rsidR="00E262C8" w:rsidRPr="00122CA3" w:rsidRDefault="00E262C8" w:rsidP="00E262C8">
            <w:pPr>
              <w:pStyle w:val="acctfourfigures"/>
              <w:tabs>
                <w:tab w:val="clear" w:pos="765"/>
                <w:tab w:val="decimal" w:pos="814"/>
              </w:tabs>
              <w:spacing w:line="240" w:lineRule="atLeast"/>
              <w:ind w:left="-79" w:right="-79"/>
              <w:rPr>
                <w:szCs w:val="22"/>
                <w:lang w:val="en-US" w:bidi="th-TH"/>
              </w:rPr>
            </w:pPr>
            <w:r w:rsidRPr="00975AC5">
              <w:t>770,937</w:t>
            </w:r>
          </w:p>
        </w:tc>
        <w:tc>
          <w:tcPr>
            <w:tcW w:w="178" w:type="dxa"/>
          </w:tcPr>
          <w:p w14:paraId="74125BC4" w14:textId="77777777" w:rsidR="00E262C8" w:rsidRPr="00122CA3" w:rsidRDefault="00E262C8" w:rsidP="00E262C8">
            <w:pPr>
              <w:pStyle w:val="acctfourfigures"/>
              <w:tabs>
                <w:tab w:val="clear" w:pos="765"/>
              </w:tabs>
              <w:spacing w:line="240" w:lineRule="atLeast"/>
              <w:ind w:left="-79" w:right="-79"/>
              <w:jc w:val="center"/>
              <w:rPr>
                <w:szCs w:val="22"/>
                <w:lang w:val="en-US" w:bidi="th-TH"/>
              </w:rPr>
            </w:pPr>
          </w:p>
        </w:tc>
        <w:tc>
          <w:tcPr>
            <w:tcW w:w="1006" w:type="dxa"/>
            <w:vAlign w:val="bottom"/>
          </w:tcPr>
          <w:p w14:paraId="7F575347" w14:textId="304BD483" w:rsidR="00E262C8" w:rsidRPr="00122CA3" w:rsidRDefault="00E262C8" w:rsidP="00E262C8">
            <w:pPr>
              <w:pStyle w:val="acctfourfigures"/>
              <w:tabs>
                <w:tab w:val="clear" w:pos="765"/>
                <w:tab w:val="decimal" w:pos="570"/>
              </w:tabs>
              <w:spacing w:line="240" w:lineRule="atLeast"/>
              <w:ind w:left="-91" w:right="-79"/>
              <w:rPr>
                <w:szCs w:val="22"/>
                <w:lang w:val="en-US" w:bidi="th-TH"/>
              </w:rPr>
            </w:pPr>
            <w:r w:rsidRPr="00C5529E">
              <w:rPr>
                <w:szCs w:val="22"/>
              </w:rPr>
              <w:t>-</w:t>
            </w:r>
          </w:p>
        </w:tc>
        <w:tc>
          <w:tcPr>
            <w:tcW w:w="180" w:type="dxa"/>
            <w:vAlign w:val="bottom"/>
          </w:tcPr>
          <w:p w14:paraId="5422CC58" w14:textId="77777777" w:rsidR="00E262C8" w:rsidRPr="00122CA3" w:rsidRDefault="00E262C8" w:rsidP="00E262C8">
            <w:pPr>
              <w:pStyle w:val="acctfourfigures"/>
              <w:tabs>
                <w:tab w:val="clear" w:pos="765"/>
                <w:tab w:val="decimal" w:pos="719"/>
              </w:tabs>
              <w:spacing w:line="240" w:lineRule="atLeast"/>
              <w:rPr>
                <w:szCs w:val="22"/>
                <w:lang w:val="en-US" w:bidi="th-TH"/>
              </w:rPr>
            </w:pPr>
          </w:p>
        </w:tc>
        <w:tc>
          <w:tcPr>
            <w:tcW w:w="990" w:type="dxa"/>
            <w:vAlign w:val="bottom"/>
          </w:tcPr>
          <w:p w14:paraId="5606280E" w14:textId="5A78D94C" w:rsidR="00E262C8" w:rsidRPr="00122CA3" w:rsidRDefault="00E262C8" w:rsidP="00E262C8">
            <w:pPr>
              <w:pStyle w:val="acctfourfigures"/>
              <w:tabs>
                <w:tab w:val="clear" w:pos="765"/>
                <w:tab w:val="decimal" w:pos="813"/>
              </w:tabs>
              <w:spacing w:line="240" w:lineRule="atLeast"/>
              <w:ind w:left="-79" w:right="-79"/>
              <w:rPr>
                <w:szCs w:val="22"/>
                <w:lang w:val="en-US" w:bidi="th-TH"/>
              </w:rPr>
            </w:pPr>
            <w:r w:rsidRPr="00C5529E">
              <w:rPr>
                <w:szCs w:val="22"/>
              </w:rPr>
              <w:t>780,937</w:t>
            </w:r>
          </w:p>
        </w:tc>
        <w:tc>
          <w:tcPr>
            <w:tcW w:w="178" w:type="dxa"/>
            <w:vAlign w:val="bottom"/>
          </w:tcPr>
          <w:p w14:paraId="453B83FE" w14:textId="77777777" w:rsidR="00E262C8" w:rsidRPr="00122CA3" w:rsidRDefault="00E262C8" w:rsidP="00E262C8">
            <w:pPr>
              <w:pStyle w:val="acctfourfigures"/>
              <w:tabs>
                <w:tab w:val="clear" w:pos="765"/>
                <w:tab w:val="decimal" w:pos="719"/>
              </w:tabs>
              <w:spacing w:line="240" w:lineRule="atLeast"/>
              <w:rPr>
                <w:szCs w:val="22"/>
                <w:lang w:val="en-US" w:bidi="th-TH"/>
              </w:rPr>
            </w:pPr>
          </w:p>
        </w:tc>
        <w:tc>
          <w:tcPr>
            <w:tcW w:w="992" w:type="dxa"/>
            <w:vAlign w:val="bottom"/>
          </w:tcPr>
          <w:p w14:paraId="17437820" w14:textId="3522AB2A" w:rsidR="00E262C8" w:rsidRPr="00122CA3" w:rsidRDefault="00E262C8" w:rsidP="00E262C8">
            <w:pPr>
              <w:pStyle w:val="acctfourfigures"/>
              <w:tabs>
                <w:tab w:val="clear" w:pos="765"/>
                <w:tab w:val="decimal" w:pos="827"/>
              </w:tabs>
              <w:spacing w:line="240" w:lineRule="atLeast"/>
              <w:rPr>
                <w:szCs w:val="22"/>
                <w:lang w:val="en-US" w:bidi="th-TH"/>
              </w:rPr>
            </w:pPr>
            <w:r w:rsidRPr="00C5529E">
              <w:rPr>
                <w:szCs w:val="22"/>
              </w:rPr>
              <w:t>780,937</w:t>
            </w:r>
          </w:p>
        </w:tc>
      </w:tr>
      <w:tr w:rsidR="00E262C8" w:rsidRPr="00122CA3" w14:paraId="12D0D1E4" w14:textId="77777777" w:rsidTr="00E262C8">
        <w:trPr>
          <w:cantSplit/>
          <w:trHeight w:val="259"/>
        </w:trPr>
        <w:tc>
          <w:tcPr>
            <w:tcW w:w="2127" w:type="dxa"/>
            <w:vAlign w:val="bottom"/>
          </w:tcPr>
          <w:p w14:paraId="24C8B2C4" w14:textId="77777777" w:rsidR="00E262C8" w:rsidRPr="00122CA3" w:rsidRDefault="00E262C8" w:rsidP="00E262C8">
            <w:pPr>
              <w:tabs>
                <w:tab w:val="left" w:pos="100"/>
              </w:tabs>
              <w:ind w:left="100" w:right="-68" w:hanging="100"/>
              <w:rPr>
                <w:rFonts w:ascii="Times New Roman" w:hAnsi="Times New Roman" w:cs="Times New Roman"/>
                <w:sz w:val="22"/>
                <w:szCs w:val="22"/>
              </w:rPr>
            </w:pPr>
            <w:r w:rsidRPr="00122CA3">
              <w:rPr>
                <w:rFonts w:ascii="Times New Roman" w:hAnsi="Times New Roman" w:cs="Times New Roman"/>
                <w:sz w:val="22"/>
                <w:szCs w:val="22"/>
              </w:rPr>
              <w:t xml:space="preserve">Lease liabilities </w:t>
            </w:r>
          </w:p>
        </w:tc>
        <w:tc>
          <w:tcPr>
            <w:tcW w:w="211" w:type="dxa"/>
            <w:vAlign w:val="bottom"/>
          </w:tcPr>
          <w:p w14:paraId="427ED0D6" w14:textId="37FEEEE6" w:rsidR="00E262C8" w:rsidRPr="00122CA3" w:rsidRDefault="00E262C8" w:rsidP="00E262C8">
            <w:pPr>
              <w:pStyle w:val="acctfourfigures"/>
              <w:tabs>
                <w:tab w:val="clear" w:pos="765"/>
              </w:tabs>
              <w:spacing w:line="240" w:lineRule="atLeast"/>
              <w:ind w:left="-91" w:right="-79"/>
              <w:jc w:val="center"/>
              <w:rPr>
                <w:i/>
                <w:iCs/>
                <w:szCs w:val="22"/>
                <w:lang w:val="en-US" w:bidi="th-TH"/>
              </w:rPr>
            </w:pPr>
          </w:p>
        </w:tc>
        <w:tc>
          <w:tcPr>
            <w:tcW w:w="1080" w:type="dxa"/>
            <w:tcBorders>
              <w:bottom w:val="single" w:sz="4" w:space="0" w:color="auto"/>
            </w:tcBorders>
            <w:vAlign w:val="bottom"/>
          </w:tcPr>
          <w:p w14:paraId="161E6E19" w14:textId="135333DC" w:rsidR="00E262C8" w:rsidRPr="00122CA3" w:rsidRDefault="00E262C8" w:rsidP="00E262C8">
            <w:pPr>
              <w:pStyle w:val="acctfourfigures"/>
              <w:tabs>
                <w:tab w:val="clear" w:pos="765"/>
                <w:tab w:val="decimal" w:pos="553"/>
              </w:tabs>
              <w:spacing w:line="240" w:lineRule="atLeast"/>
              <w:ind w:left="-91" w:right="-79"/>
              <w:rPr>
                <w:szCs w:val="22"/>
                <w:lang w:val="en-US" w:bidi="th-TH"/>
              </w:rPr>
            </w:pPr>
            <w:r w:rsidRPr="00975AC5">
              <w:t>-</w:t>
            </w:r>
          </w:p>
        </w:tc>
        <w:tc>
          <w:tcPr>
            <w:tcW w:w="178" w:type="dxa"/>
            <w:vAlign w:val="bottom"/>
          </w:tcPr>
          <w:p w14:paraId="28726C15" w14:textId="77777777" w:rsidR="00E262C8" w:rsidRPr="00122CA3" w:rsidRDefault="00E262C8" w:rsidP="00E262C8">
            <w:pPr>
              <w:pStyle w:val="acctfourfigures"/>
              <w:tabs>
                <w:tab w:val="clear" w:pos="765"/>
              </w:tabs>
              <w:spacing w:line="240" w:lineRule="atLeast"/>
              <w:ind w:left="-79" w:right="-79"/>
              <w:rPr>
                <w:szCs w:val="22"/>
                <w:lang w:val="en-US" w:bidi="th-TH"/>
              </w:rPr>
            </w:pPr>
          </w:p>
        </w:tc>
        <w:tc>
          <w:tcPr>
            <w:tcW w:w="992" w:type="dxa"/>
            <w:tcBorders>
              <w:bottom w:val="single" w:sz="4" w:space="0" w:color="auto"/>
            </w:tcBorders>
            <w:vAlign w:val="bottom"/>
          </w:tcPr>
          <w:p w14:paraId="48A9218B" w14:textId="79F93923" w:rsidR="00E262C8" w:rsidRPr="00122CA3" w:rsidRDefault="00E262C8" w:rsidP="00E262C8">
            <w:pPr>
              <w:pStyle w:val="acctfourfigures"/>
              <w:tabs>
                <w:tab w:val="clear" w:pos="765"/>
                <w:tab w:val="decimal" w:pos="825"/>
              </w:tabs>
              <w:spacing w:line="240" w:lineRule="atLeast"/>
              <w:ind w:left="-79" w:right="-79"/>
              <w:rPr>
                <w:szCs w:val="22"/>
                <w:lang w:val="en-US" w:bidi="th-TH"/>
              </w:rPr>
            </w:pPr>
            <w:r w:rsidRPr="00975AC5">
              <w:t>2,435</w:t>
            </w:r>
          </w:p>
        </w:tc>
        <w:tc>
          <w:tcPr>
            <w:tcW w:w="178" w:type="dxa"/>
            <w:vAlign w:val="bottom"/>
          </w:tcPr>
          <w:p w14:paraId="1B78A904" w14:textId="77777777" w:rsidR="00E262C8" w:rsidRPr="00122CA3" w:rsidRDefault="00E262C8" w:rsidP="00E262C8">
            <w:pPr>
              <w:pStyle w:val="acctfourfigures"/>
              <w:spacing w:line="240" w:lineRule="atLeast"/>
              <w:rPr>
                <w:szCs w:val="22"/>
                <w:lang w:val="en-US" w:bidi="th-TH"/>
              </w:rPr>
            </w:pPr>
          </w:p>
        </w:tc>
        <w:tc>
          <w:tcPr>
            <w:tcW w:w="979" w:type="dxa"/>
            <w:tcBorders>
              <w:bottom w:val="single" w:sz="4" w:space="0" w:color="auto"/>
            </w:tcBorders>
            <w:vAlign w:val="bottom"/>
          </w:tcPr>
          <w:p w14:paraId="7EF8B7EB" w14:textId="6911F916" w:rsidR="00E262C8" w:rsidRPr="00122CA3" w:rsidRDefault="00E262C8" w:rsidP="00E262C8">
            <w:pPr>
              <w:pStyle w:val="acctfourfigures"/>
              <w:tabs>
                <w:tab w:val="clear" w:pos="765"/>
                <w:tab w:val="decimal" w:pos="814"/>
              </w:tabs>
              <w:spacing w:line="240" w:lineRule="atLeast"/>
              <w:ind w:left="-79" w:right="-79"/>
              <w:rPr>
                <w:szCs w:val="22"/>
                <w:lang w:val="en-US" w:bidi="th-TH"/>
              </w:rPr>
            </w:pPr>
            <w:r w:rsidRPr="00975AC5">
              <w:t>2,435</w:t>
            </w:r>
          </w:p>
        </w:tc>
        <w:tc>
          <w:tcPr>
            <w:tcW w:w="178" w:type="dxa"/>
          </w:tcPr>
          <w:p w14:paraId="26B4BECA" w14:textId="77777777" w:rsidR="00E262C8" w:rsidRPr="00122CA3" w:rsidRDefault="00E262C8" w:rsidP="00E262C8">
            <w:pPr>
              <w:pStyle w:val="acctfourfigures"/>
              <w:tabs>
                <w:tab w:val="clear" w:pos="765"/>
              </w:tabs>
              <w:spacing w:line="240" w:lineRule="atLeast"/>
              <w:ind w:left="-79" w:right="-79"/>
              <w:jc w:val="center"/>
              <w:rPr>
                <w:szCs w:val="22"/>
                <w:lang w:val="en-US" w:bidi="th-TH"/>
              </w:rPr>
            </w:pPr>
          </w:p>
        </w:tc>
        <w:tc>
          <w:tcPr>
            <w:tcW w:w="1006" w:type="dxa"/>
            <w:tcBorders>
              <w:bottom w:val="single" w:sz="4" w:space="0" w:color="auto"/>
            </w:tcBorders>
            <w:vAlign w:val="bottom"/>
          </w:tcPr>
          <w:p w14:paraId="7F080E24" w14:textId="2CBB331C" w:rsidR="00E262C8" w:rsidRPr="00122CA3" w:rsidRDefault="00E262C8" w:rsidP="00E262C8">
            <w:pPr>
              <w:pStyle w:val="acctfourfigures"/>
              <w:tabs>
                <w:tab w:val="clear" w:pos="765"/>
                <w:tab w:val="decimal" w:pos="570"/>
              </w:tabs>
              <w:spacing w:line="240" w:lineRule="atLeast"/>
              <w:ind w:left="-91" w:right="-79"/>
              <w:rPr>
                <w:szCs w:val="22"/>
                <w:lang w:val="en-US" w:bidi="th-TH"/>
              </w:rPr>
            </w:pPr>
            <w:r w:rsidRPr="00C5529E">
              <w:rPr>
                <w:szCs w:val="22"/>
              </w:rPr>
              <w:t>-</w:t>
            </w:r>
          </w:p>
        </w:tc>
        <w:tc>
          <w:tcPr>
            <w:tcW w:w="180" w:type="dxa"/>
            <w:vAlign w:val="bottom"/>
          </w:tcPr>
          <w:p w14:paraId="73137535" w14:textId="77777777" w:rsidR="00E262C8" w:rsidRPr="00122CA3" w:rsidRDefault="00E262C8" w:rsidP="00E262C8">
            <w:pPr>
              <w:pStyle w:val="acctfourfigures"/>
              <w:tabs>
                <w:tab w:val="clear" w:pos="765"/>
                <w:tab w:val="decimal" w:pos="719"/>
              </w:tabs>
              <w:spacing w:line="240" w:lineRule="atLeast"/>
              <w:rPr>
                <w:szCs w:val="22"/>
                <w:lang w:val="en-US" w:bidi="th-TH"/>
              </w:rPr>
            </w:pPr>
          </w:p>
        </w:tc>
        <w:tc>
          <w:tcPr>
            <w:tcW w:w="990" w:type="dxa"/>
            <w:tcBorders>
              <w:bottom w:val="single" w:sz="4" w:space="0" w:color="auto"/>
            </w:tcBorders>
            <w:vAlign w:val="bottom"/>
          </w:tcPr>
          <w:p w14:paraId="4C847574" w14:textId="58275195" w:rsidR="00E262C8" w:rsidRPr="00122CA3" w:rsidRDefault="00E262C8" w:rsidP="00E262C8">
            <w:pPr>
              <w:pStyle w:val="acctfourfigures"/>
              <w:tabs>
                <w:tab w:val="clear" w:pos="765"/>
                <w:tab w:val="decimal" w:pos="813"/>
              </w:tabs>
              <w:spacing w:line="240" w:lineRule="atLeast"/>
              <w:ind w:left="-79" w:right="-79"/>
              <w:rPr>
                <w:szCs w:val="22"/>
                <w:lang w:val="en-US" w:bidi="th-TH"/>
              </w:rPr>
            </w:pPr>
            <w:r w:rsidRPr="00C5529E">
              <w:rPr>
                <w:szCs w:val="22"/>
              </w:rPr>
              <w:t>2,815</w:t>
            </w:r>
          </w:p>
        </w:tc>
        <w:tc>
          <w:tcPr>
            <w:tcW w:w="178" w:type="dxa"/>
            <w:vAlign w:val="bottom"/>
          </w:tcPr>
          <w:p w14:paraId="109ABF15" w14:textId="77777777" w:rsidR="00E262C8" w:rsidRPr="00122CA3" w:rsidRDefault="00E262C8" w:rsidP="00E262C8">
            <w:pPr>
              <w:pStyle w:val="acctfourfigures"/>
              <w:tabs>
                <w:tab w:val="clear" w:pos="765"/>
                <w:tab w:val="decimal" w:pos="719"/>
              </w:tabs>
              <w:spacing w:line="240" w:lineRule="atLeast"/>
              <w:rPr>
                <w:szCs w:val="22"/>
                <w:lang w:val="en-US" w:bidi="th-TH"/>
              </w:rPr>
            </w:pPr>
          </w:p>
        </w:tc>
        <w:tc>
          <w:tcPr>
            <w:tcW w:w="992" w:type="dxa"/>
            <w:tcBorders>
              <w:bottom w:val="single" w:sz="4" w:space="0" w:color="auto"/>
            </w:tcBorders>
            <w:vAlign w:val="bottom"/>
          </w:tcPr>
          <w:p w14:paraId="1BA1373D" w14:textId="5B4D5988" w:rsidR="00E262C8" w:rsidRPr="00122CA3" w:rsidRDefault="00E262C8" w:rsidP="00E262C8">
            <w:pPr>
              <w:pStyle w:val="acctfourfigures"/>
              <w:tabs>
                <w:tab w:val="clear" w:pos="765"/>
                <w:tab w:val="decimal" w:pos="827"/>
              </w:tabs>
              <w:spacing w:line="240" w:lineRule="atLeast"/>
              <w:rPr>
                <w:szCs w:val="22"/>
                <w:lang w:val="en-US" w:bidi="th-TH"/>
              </w:rPr>
            </w:pPr>
            <w:r w:rsidRPr="00C5529E">
              <w:rPr>
                <w:szCs w:val="22"/>
              </w:rPr>
              <w:t>2,815</w:t>
            </w:r>
          </w:p>
        </w:tc>
      </w:tr>
      <w:tr w:rsidR="00E262C8" w:rsidRPr="00122CA3" w14:paraId="1615D3EB" w14:textId="77777777" w:rsidTr="00E262C8">
        <w:trPr>
          <w:cantSplit/>
          <w:trHeight w:val="496"/>
        </w:trPr>
        <w:tc>
          <w:tcPr>
            <w:tcW w:w="2127" w:type="dxa"/>
          </w:tcPr>
          <w:p w14:paraId="7010CA2D" w14:textId="59D3C5D1" w:rsidR="00E262C8" w:rsidRPr="00122CA3" w:rsidRDefault="00E262C8" w:rsidP="00E262C8">
            <w:pPr>
              <w:tabs>
                <w:tab w:val="left" w:pos="191"/>
              </w:tabs>
              <w:ind w:left="191" w:right="-68" w:hanging="191"/>
              <w:rPr>
                <w:rFonts w:ascii="Times New Roman" w:hAnsi="Times New Roman" w:cs="Times New Roman"/>
                <w:b/>
                <w:bCs/>
                <w:sz w:val="22"/>
                <w:szCs w:val="22"/>
              </w:rPr>
            </w:pPr>
            <w:r w:rsidRPr="00122CA3">
              <w:rPr>
                <w:rFonts w:ascii="Times New Roman" w:hAnsi="Times New Roman" w:cs="Times New Roman"/>
                <w:b/>
                <w:bCs/>
                <w:sz w:val="22"/>
                <w:szCs w:val="22"/>
              </w:rPr>
              <w:t>Total interest-bearin</w:t>
            </w:r>
            <w:r w:rsidRPr="00BD22E0">
              <w:rPr>
                <w:rFonts w:ascii="Times New Roman" w:hAnsi="Times New Roman" w:cs="Times New Roman"/>
                <w:b/>
                <w:bCs/>
                <w:sz w:val="22"/>
                <w:szCs w:val="22"/>
              </w:rPr>
              <w:t>g</w:t>
            </w:r>
            <w:r w:rsidRPr="00122CA3">
              <w:rPr>
                <w:rFonts w:ascii="Times New Roman" w:hAnsi="Times New Roman" w:cs="Times New Roman"/>
                <w:b/>
                <w:bCs/>
                <w:sz w:val="22"/>
                <w:szCs w:val="22"/>
              </w:rPr>
              <w:t xml:space="preserve"> liabilities</w:t>
            </w:r>
          </w:p>
        </w:tc>
        <w:tc>
          <w:tcPr>
            <w:tcW w:w="211" w:type="dxa"/>
          </w:tcPr>
          <w:p w14:paraId="4F2922F2" w14:textId="77777777" w:rsidR="00E262C8" w:rsidRPr="00122CA3" w:rsidRDefault="00E262C8" w:rsidP="00E262C8">
            <w:pPr>
              <w:pStyle w:val="acctfourfigures"/>
              <w:tabs>
                <w:tab w:val="clear" w:pos="765"/>
                <w:tab w:val="decimal" w:pos="826"/>
              </w:tabs>
              <w:spacing w:line="240" w:lineRule="atLeast"/>
              <w:ind w:left="-91" w:right="-79"/>
              <w:rPr>
                <w:b/>
                <w:bCs/>
                <w:i/>
                <w:iCs/>
                <w:szCs w:val="22"/>
                <w:lang w:val="en-US" w:bidi="th-TH"/>
              </w:rPr>
            </w:pPr>
          </w:p>
        </w:tc>
        <w:tc>
          <w:tcPr>
            <w:tcW w:w="1080" w:type="dxa"/>
            <w:tcBorders>
              <w:top w:val="single" w:sz="4" w:space="0" w:color="auto"/>
              <w:bottom w:val="double" w:sz="4" w:space="0" w:color="auto"/>
            </w:tcBorders>
            <w:vAlign w:val="bottom"/>
          </w:tcPr>
          <w:p w14:paraId="782E8ED4" w14:textId="718DA71E" w:rsidR="00E262C8" w:rsidRPr="00E262C8" w:rsidRDefault="00E262C8" w:rsidP="00E262C8">
            <w:pPr>
              <w:pStyle w:val="acctfourfigures"/>
              <w:tabs>
                <w:tab w:val="clear" w:pos="765"/>
                <w:tab w:val="decimal" w:pos="913"/>
              </w:tabs>
              <w:spacing w:line="240" w:lineRule="atLeast"/>
              <w:ind w:right="-79"/>
              <w:rPr>
                <w:rFonts w:cstheme="minorBidi"/>
                <w:b/>
                <w:bCs/>
                <w:szCs w:val="22"/>
                <w:cs/>
                <w:lang w:val="en-US" w:bidi="th-TH"/>
              </w:rPr>
            </w:pPr>
            <w:r w:rsidRPr="00E262C8">
              <w:rPr>
                <w:b/>
                <w:bCs/>
              </w:rPr>
              <w:t>21,274</w:t>
            </w:r>
          </w:p>
        </w:tc>
        <w:tc>
          <w:tcPr>
            <w:tcW w:w="178" w:type="dxa"/>
            <w:vAlign w:val="bottom"/>
          </w:tcPr>
          <w:p w14:paraId="2D2A50F4" w14:textId="77777777" w:rsidR="00E262C8" w:rsidRPr="00E262C8" w:rsidRDefault="00E262C8" w:rsidP="00E262C8">
            <w:pPr>
              <w:pStyle w:val="acctfourfigures"/>
              <w:tabs>
                <w:tab w:val="clear" w:pos="765"/>
              </w:tabs>
              <w:spacing w:line="240" w:lineRule="atLeast"/>
              <w:ind w:left="-79" w:right="-79"/>
              <w:rPr>
                <w:b/>
                <w:bCs/>
                <w:szCs w:val="22"/>
                <w:lang w:val="en-US" w:bidi="th-TH"/>
              </w:rPr>
            </w:pPr>
          </w:p>
        </w:tc>
        <w:tc>
          <w:tcPr>
            <w:tcW w:w="992" w:type="dxa"/>
            <w:tcBorders>
              <w:top w:val="single" w:sz="4" w:space="0" w:color="auto"/>
              <w:bottom w:val="double" w:sz="4" w:space="0" w:color="auto"/>
            </w:tcBorders>
            <w:vAlign w:val="bottom"/>
          </w:tcPr>
          <w:p w14:paraId="4B7076E2" w14:textId="625119D7" w:rsidR="00E262C8" w:rsidRPr="00E262C8" w:rsidRDefault="00E262C8" w:rsidP="00E262C8">
            <w:pPr>
              <w:pStyle w:val="acctfourfigures"/>
              <w:tabs>
                <w:tab w:val="clear" w:pos="765"/>
                <w:tab w:val="decimal" w:pos="825"/>
              </w:tabs>
              <w:spacing w:line="240" w:lineRule="atLeast"/>
              <w:ind w:left="-79" w:right="-79"/>
              <w:rPr>
                <w:b/>
                <w:bCs/>
                <w:szCs w:val="22"/>
                <w:lang w:val="en-US" w:bidi="th-TH"/>
              </w:rPr>
            </w:pPr>
            <w:r w:rsidRPr="00E262C8">
              <w:rPr>
                <w:b/>
                <w:bCs/>
              </w:rPr>
              <w:t>773,372</w:t>
            </w:r>
          </w:p>
        </w:tc>
        <w:tc>
          <w:tcPr>
            <w:tcW w:w="178" w:type="dxa"/>
            <w:vAlign w:val="bottom"/>
          </w:tcPr>
          <w:p w14:paraId="348D9890" w14:textId="77777777" w:rsidR="00E262C8" w:rsidRPr="00E262C8" w:rsidRDefault="00E262C8" w:rsidP="00E262C8">
            <w:pPr>
              <w:pStyle w:val="acctfourfigures"/>
              <w:spacing w:line="240" w:lineRule="atLeast"/>
              <w:rPr>
                <w:b/>
                <w:bCs/>
                <w:szCs w:val="22"/>
                <w:lang w:val="en-US" w:bidi="th-TH"/>
              </w:rPr>
            </w:pPr>
          </w:p>
        </w:tc>
        <w:tc>
          <w:tcPr>
            <w:tcW w:w="979" w:type="dxa"/>
            <w:tcBorders>
              <w:top w:val="single" w:sz="4" w:space="0" w:color="auto"/>
              <w:bottom w:val="double" w:sz="4" w:space="0" w:color="auto"/>
            </w:tcBorders>
            <w:vAlign w:val="bottom"/>
          </w:tcPr>
          <w:p w14:paraId="3722ABB2" w14:textId="5C593554" w:rsidR="00E262C8" w:rsidRPr="00E262C8" w:rsidRDefault="00E262C8" w:rsidP="00E262C8">
            <w:pPr>
              <w:pStyle w:val="acctfourfigures"/>
              <w:tabs>
                <w:tab w:val="clear" w:pos="765"/>
                <w:tab w:val="decimal" w:pos="814"/>
              </w:tabs>
              <w:spacing w:line="240" w:lineRule="atLeast"/>
              <w:ind w:left="-79" w:right="-79"/>
              <w:rPr>
                <w:b/>
                <w:bCs/>
                <w:szCs w:val="22"/>
                <w:lang w:val="en-US" w:bidi="th-TH"/>
              </w:rPr>
            </w:pPr>
            <w:r w:rsidRPr="00E262C8">
              <w:rPr>
                <w:b/>
                <w:bCs/>
              </w:rPr>
              <w:t>794,646</w:t>
            </w:r>
          </w:p>
        </w:tc>
        <w:tc>
          <w:tcPr>
            <w:tcW w:w="178" w:type="dxa"/>
          </w:tcPr>
          <w:p w14:paraId="4821AE45" w14:textId="77777777" w:rsidR="00E262C8" w:rsidRPr="00A05D9D" w:rsidRDefault="00E262C8" w:rsidP="00E262C8">
            <w:pPr>
              <w:pStyle w:val="acctfourfigures"/>
              <w:tabs>
                <w:tab w:val="clear" w:pos="765"/>
              </w:tabs>
              <w:spacing w:line="240" w:lineRule="atLeast"/>
              <w:ind w:left="-79" w:right="-79"/>
              <w:jc w:val="center"/>
              <w:rPr>
                <w:b/>
                <w:bCs/>
                <w:szCs w:val="22"/>
                <w:lang w:val="en-US" w:bidi="th-TH"/>
              </w:rPr>
            </w:pPr>
          </w:p>
        </w:tc>
        <w:tc>
          <w:tcPr>
            <w:tcW w:w="1006" w:type="dxa"/>
            <w:tcBorders>
              <w:top w:val="single" w:sz="4" w:space="0" w:color="auto"/>
              <w:bottom w:val="double" w:sz="4" w:space="0" w:color="auto"/>
            </w:tcBorders>
            <w:vAlign w:val="bottom"/>
          </w:tcPr>
          <w:p w14:paraId="4F276867" w14:textId="1AC15FDE" w:rsidR="00E262C8" w:rsidRPr="00A05D9D" w:rsidRDefault="00E262C8" w:rsidP="00E262C8">
            <w:pPr>
              <w:pStyle w:val="acctfourfigures"/>
              <w:tabs>
                <w:tab w:val="clear" w:pos="765"/>
                <w:tab w:val="decimal" w:pos="841"/>
              </w:tabs>
              <w:spacing w:line="240" w:lineRule="atLeast"/>
              <w:ind w:left="-91" w:right="-79"/>
              <w:rPr>
                <w:b/>
                <w:bCs/>
                <w:szCs w:val="22"/>
                <w:lang w:val="en-US" w:bidi="th-TH"/>
              </w:rPr>
            </w:pPr>
            <w:r w:rsidRPr="00C5529E">
              <w:rPr>
                <w:b/>
                <w:bCs/>
                <w:szCs w:val="22"/>
              </w:rPr>
              <w:t>28,557</w:t>
            </w:r>
          </w:p>
        </w:tc>
        <w:tc>
          <w:tcPr>
            <w:tcW w:w="180" w:type="dxa"/>
            <w:vAlign w:val="bottom"/>
          </w:tcPr>
          <w:p w14:paraId="35DD215E" w14:textId="77777777" w:rsidR="00E262C8" w:rsidRPr="00A05D9D" w:rsidRDefault="00E262C8" w:rsidP="00E262C8">
            <w:pPr>
              <w:pStyle w:val="acctfourfigures"/>
              <w:tabs>
                <w:tab w:val="clear" w:pos="765"/>
                <w:tab w:val="decimal" w:pos="719"/>
              </w:tabs>
              <w:spacing w:line="240" w:lineRule="atLeast"/>
              <w:rPr>
                <w:b/>
                <w:bCs/>
                <w:szCs w:val="22"/>
                <w:lang w:val="en-US" w:bidi="th-TH"/>
              </w:rPr>
            </w:pPr>
          </w:p>
        </w:tc>
        <w:tc>
          <w:tcPr>
            <w:tcW w:w="990" w:type="dxa"/>
            <w:tcBorders>
              <w:top w:val="single" w:sz="4" w:space="0" w:color="auto"/>
              <w:bottom w:val="double" w:sz="4" w:space="0" w:color="auto"/>
            </w:tcBorders>
            <w:vAlign w:val="bottom"/>
          </w:tcPr>
          <w:p w14:paraId="7F55E6D7" w14:textId="72D91450" w:rsidR="00E262C8" w:rsidRPr="00A05D9D" w:rsidRDefault="00E262C8" w:rsidP="00E262C8">
            <w:pPr>
              <w:pStyle w:val="acctfourfigures"/>
              <w:tabs>
                <w:tab w:val="clear" w:pos="765"/>
                <w:tab w:val="decimal" w:pos="813"/>
              </w:tabs>
              <w:spacing w:line="240" w:lineRule="atLeast"/>
              <w:ind w:left="-79" w:right="-79"/>
              <w:rPr>
                <w:b/>
                <w:bCs/>
                <w:szCs w:val="22"/>
                <w:lang w:val="en-US" w:bidi="th-TH"/>
              </w:rPr>
            </w:pPr>
            <w:r w:rsidRPr="00C5529E">
              <w:rPr>
                <w:b/>
                <w:bCs/>
                <w:szCs w:val="22"/>
              </w:rPr>
              <w:t>783,752</w:t>
            </w:r>
          </w:p>
        </w:tc>
        <w:tc>
          <w:tcPr>
            <w:tcW w:w="178" w:type="dxa"/>
            <w:vAlign w:val="bottom"/>
          </w:tcPr>
          <w:p w14:paraId="1D85C230" w14:textId="77777777" w:rsidR="00E262C8" w:rsidRPr="00A05D9D" w:rsidRDefault="00E262C8" w:rsidP="00E262C8">
            <w:pPr>
              <w:pStyle w:val="acctfourfigures"/>
              <w:tabs>
                <w:tab w:val="clear" w:pos="765"/>
                <w:tab w:val="decimal" w:pos="719"/>
              </w:tabs>
              <w:spacing w:line="240" w:lineRule="atLeast"/>
              <w:rPr>
                <w:b/>
                <w:bCs/>
                <w:szCs w:val="22"/>
                <w:lang w:val="en-US" w:bidi="th-TH"/>
              </w:rPr>
            </w:pPr>
          </w:p>
        </w:tc>
        <w:tc>
          <w:tcPr>
            <w:tcW w:w="992" w:type="dxa"/>
            <w:tcBorders>
              <w:top w:val="single" w:sz="4" w:space="0" w:color="auto"/>
              <w:bottom w:val="double" w:sz="4" w:space="0" w:color="auto"/>
            </w:tcBorders>
            <w:vAlign w:val="bottom"/>
          </w:tcPr>
          <w:p w14:paraId="2F777D7C" w14:textId="02E836BC" w:rsidR="00E262C8" w:rsidRPr="00A05D9D" w:rsidRDefault="00E262C8" w:rsidP="00E262C8">
            <w:pPr>
              <w:pStyle w:val="acctfourfigures"/>
              <w:tabs>
                <w:tab w:val="clear" w:pos="765"/>
                <w:tab w:val="decimal" w:pos="827"/>
              </w:tabs>
              <w:spacing w:line="240" w:lineRule="atLeast"/>
              <w:rPr>
                <w:b/>
                <w:bCs/>
                <w:szCs w:val="22"/>
                <w:lang w:val="en-US" w:bidi="th-TH"/>
              </w:rPr>
            </w:pPr>
            <w:r w:rsidRPr="00C5529E">
              <w:rPr>
                <w:b/>
                <w:bCs/>
                <w:szCs w:val="22"/>
              </w:rPr>
              <w:t>812,309</w:t>
            </w:r>
          </w:p>
        </w:tc>
      </w:tr>
    </w:tbl>
    <w:p w14:paraId="32564101" w14:textId="77777777" w:rsidR="004A4EAB" w:rsidRDefault="004A4EAB" w:rsidP="00185612">
      <w:pPr>
        <w:autoSpaceDE w:val="0"/>
        <w:autoSpaceDN w:val="0"/>
        <w:adjustRightInd w:val="0"/>
        <w:ind w:left="540"/>
        <w:jc w:val="thaiDistribute"/>
        <w:rPr>
          <w:rFonts w:ascii="Times New Roman" w:hAnsi="Times New Roman" w:cs="Times New Roman"/>
          <w:sz w:val="22"/>
          <w:szCs w:val="22"/>
        </w:rPr>
      </w:pPr>
    </w:p>
    <w:p w14:paraId="14D776AE" w14:textId="76167678" w:rsidR="00D47BD9" w:rsidRDefault="000960C0" w:rsidP="00185612">
      <w:pPr>
        <w:autoSpaceDE w:val="0"/>
        <w:autoSpaceDN w:val="0"/>
        <w:adjustRightInd w:val="0"/>
        <w:ind w:left="540"/>
        <w:jc w:val="thaiDistribute"/>
        <w:rPr>
          <w:rFonts w:ascii="Times New Roman" w:hAnsi="Times New Roman" w:cs="Times New Roman"/>
          <w:sz w:val="22"/>
          <w:szCs w:val="22"/>
        </w:rPr>
      </w:pPr>
      <w:r w:rsidRPr="00122CA3">
        <w:rPr>
          <w:rFonts w:ascii="Times New Roman" w:hAnsi="Times New Roman" w:cs="Times New Roman"/>
          <w:sz w:val="22"/>
          <w:szCs w:val="22"/>
        </w:rPr>
        <w:t xml:space="preserve">As at </w:t>
      </w:r>
      <w:r w:rsidR="006D771C">
        <w:rPr>
          <w:rFonts w:ascii="Times New Roman" w:hAnsi="Times New Roman" w:cs="Times New Roman"/>
          <w:sz w:val="22"/>
          <w:szCs w:val="22"/>
          <w:lang w:val="en-GB"/>
        </w:rPr>
        <w:t>3</w:t>
      </w:r>
      <w:r w:rsidR="00C56FDE">
        <w:rPr>
          <w:rFonts w:ascii="Times New Roman" w:hAnsi="Times New Roman" w:cs="Times New Roman"/>
          <w:sz w:val="22"/>
          <w:szCs w:val="22"/>
          <w:lang w:val="en-GB"/>
        </w:rPr>
        <w:t>1</w:t>
      </w:r>
      <w:r w:rsidR="0073408A">
        <w:rPr>
          <w:rFonts w:ascii="Times New Roman" w:hAnsi="Times New Roman" w:cs="Times New Roman"/>
          <w:sz w:val="22"/>
          <w:szCs w:val="22"/>
          <w:lang w:val="en-GB"/>
        </w:rPr>
        <w:t xml:space="preserve"> </w:t>
      </w:r>
      <w:r w:rsidR="00C56FDE">
        <w:rPr>
          <w:rFonts w:ascii="Times New Roman" w:hAnsi="Times New Roman" w:cs="Times New Roman"/>
          <w:sz w:val="22"/>
          <w:szCs w:val="22"/>
          <w:lang w:val="en-GB"/>
        </w:rPr>
        <w:t>March</w:t>
      </w:r>
      <w:r w:rsidR="0073408A">
        <w:rPr>
          <w:rFonts w:ascii="Times New Roman" w:hAnsi="Times New Roman" w:cs="Times New Roman"/>
          <w:sz w:val="22"/>
          <w:szCs w:val="22"/>
          <w:lang w:val="en-GB"/>
        </w:rPr>
        <w:t xml:space="preserve"> </w:t>
      </w:r>
      <w:r w:rsidR="006D771C">
        <w:rPr>
          <w:rFonts w:ascii="Times New Roman" w:hAnsi="Times New Roman" w:cs="Times New Roman"/>
          <w:sz w:val="22"/>
          <w:szCs w:val="22"/>
          <w:lang w:val="en-GB"/>
        </w:rPr>
        <w:t>202</w:t>
      </w:r>
      <w:r w:rsidR="00C56FDE">
        <w:rPr>
          <w:rFonts w:ascii="Times New Roman" w:hAnsi="Times New Roman" w:cs="Times New Roman"/>
          <w:sz w:val="22"/>
          <w:szCs w:val="22"/>
          <w:lang w:val="en-GB"/>
        </w:rPr>
        <w:t>4</w:t>
      </w:r>
      <w:r w:rsidRPr="00122CA3">
        <w:rPr>
          <w:rFonts w:ascii="Times New Roman" w:hAnsi="Times New Roman" w:cs="Times New Roman"/>
          <w:sz w:val="22"/>
          <w:szCs w:val="22"/>
        </w:rPr>
        <w:t>, the Company ha</w:t>
      </w:r>
      <w:r w:rsidR="0001795A">
        <w:rPr>
          <w:rFonts w:ascii="Times New Roman" w:hAnsi="Times New Roman" w:cs="Times New Roman"/>
          <w:sz w:val="22"/>
          <w:szCs w:val="22"/>
        </w:rPr>
        <w:t>s</w:t>
      </w:r>
      <w:r w:rsidRPr="00122CA3">
        <w:rPr>
          <w:rFonts w:ascii="Times New Roman" w:hAnsi="Times New Roman" w:cs="Times New Roman"/>
          <w:sz w:val="22"/>
          <w:szCs w:val="22"/>
        </w:rPr>
        <w:t xml:space="preserve"> short-term </w:t>
      </w:r>
      <w:r w:rsidR="0001795A">
        <w:rPr>
          <w:rFonts w:ascii="Times New Roman" w:hAnsi="Times New Roman" w:cs="Times New Roman"/>
          <w:sz w:val="22"/>
          <w:szCs w:val="22"/>
        </w:rPr>
        <w:t>borrowings</w:t>
      </w:r>
      <w:r w:rsidRPr="00122CA3">
        <w:rPr>
          <w:rFonts w:ascii="Times New Roman" w:hAnsi="Times New Roman" w:cs="Times New Roman"/>
          <w:sz w:val="22"/>
          <w:szCs w:val="22"/>
        </w:rPr>
        <w:t xml:space="preserve"> facilities from a financial institution, </w:t>
      </w:r>
      <w:r w:rsidR="001D618E" w:rsidRPr="00122CA3">
        <w:rPr>
          <w:rFonts w:ascii="Times New Roman" w:hAnsi="Times New Roman" w:cs="Times New Roman"/>
          <w:sz w:val="22"/>
          <w:szCs w:val="22"/>
        </w:rPr>
        <w:br/>
      </w:r>
      <w:r w:rsidRPr="00122CA3">
        <w:rPr>
          <w:rFonts w:ascii="Times New Roman" w:hAnsi="Times New Roman" w:cs="Times New Roman"/>
          <w:sz w:val="22"/>
          <w:szCs w:val="22"/>
        </w:rPr>
        <w:t>in form of promissory notes, letter of credit and trust receipts tota</w:t>
      </w:r>
      <w:r w:rsidR="00193103" w:rsidRPr="00122CA3">
        <w:rPr>
          <w:rFonts w:ascii="Times New Roman" w:hAnsi="Times New Roman" w:cs="Times New Roman"/>
          <w:sz w:val="22"/>
          <w:szCs w:val="22"/>
        </w:rPr>
        <w:t>l</w:t>
      </w:r>
      <w:r w:rsidRPr="00122CA3">
        <w:rPr>
          <w:rFonts w:ascii="Times New Roman" w:hAnsi="Times New Roman" w:cs="Times New Roman"/>
          <w:sz w:val="22"/>
          <w:szCs w:val="22"/>
        </w:rPr>
        <w:t>ing Baht</w:t>
      </w:r>
      <w:r w:rsidR="004A6D7F" w:rsidRPr="00122CA3">
        <w:rPr>
          <w:rFonts w:ascii="Times New Roman" w:hAnsi="Times New Roman" w:cs="Times New Roman"/>
          <w:sz w:val="22"/>
          <w:szCs w:val="22"/>
        </w:rPr>
        <w:t xml:space="preserve"> </w:t>
      </w:r>
      <w:r w:rsidR="00E262C8">
        <w:rPr>
          <w:rFonts w:ascii="Times New Roman" w:hAnsi="Times New Roman" w:cs="Times New Roman"/>
          <w:sz w:val="22"/>
          <w:szCs w:val="22"/>
        </w:rPr>
        <w:t>60.0</w:t>
      </w:r>
      <w:r w:rsidR="007152CB">
        <w:rPr>
          <w:rFonts w:ascii="Times New Roman" w:hAnsi="Times New Roman" w:cs="Times New Roman"/>
          <w:sz w:val="22"/>
          <w:szCs w:val="22"/>
        </w:rPr>
        <w:t xml:space="preserve"> </w:t>
      </w:r>
      <w:r w:rsidR="001C0E73" w:rsidRPr="00122CA3">
        <w:rPr>
          <w:rFonts w:ascii="Times New Roman" w:hAnsi="Times New Roman" w:cs="Times New Roman"/>
          <w:sz w:val="22"/>
          <w:szCs w:val="22"/>
        </w:rPr>
        <w:t>million</w:t>
      </w:r>
      <w:r w:rsidRPr="00122CA3">
        <w:rPr>
          <w:rFonts w:ascii="Times New Roman" w:hAnsi="Times New Roman" w:cs="Times New Roman"/>
          <w:sz w:val="22"/>
          <w:szCs w:val="22"/>
        </w:rPr>
        <w:t xml:space="preserve"> </w:t>
      </w:r>
      <w:r w:rsidRPr="00122CA3">
        <w:rPr>
          <w:rFonts w:ascii="Times New Roman" w:hAnsi="Times New Roman" w:cs="Times New Roman"/>
          <w:i/>
          <w:iCs/>
          <w:sz w:val="22"/>
          <w:szCs w:val="22"/>
        </w:rPr>
        <w:t>(</w:t>
      </w:r>
      <w:r w:rsidR="00980018" w:rsidRPr="00122CA3">
        <w:rPr>
          <w:rFonts w:ascii="Times New Roman" w:hAnsi="Times New Roman" w:cs="Times New Roman"/>
          <w:i/>
          <w:iCs/>
          <w:sz w:val="22"/>
          <w:szCs w:val="22"/>
        </w:rPr>
        <w:t xml:space="preserve">31 December </w:t>
      </w:r>
      <w:r w:rsidRPr="00122CA3">
        <w:rPr>
          <w:rFonts w:ascii="Times New Roman" w:hAnsi="Times New Roman" w:cs="Times New Roman"/>
          <w:i/>
          <w:iCs/>
          <w:sz w:val="22"/>
          <w:szCs w:val="22"/>
        </w:rPr>
        <w:t>20</w:t>
      </w:r>
      <w:r w:rsidR="00EA3B3A" w:rsidRPr="00122CA3">
        <w:rPr>
          <w:rFonts w:ascii="Times New Roman" w:hAnsi="Times New Roman" w:cs="Times New Roman"/>
          <w:i/>
          <w:iCs/>
          <w:sz w:val="22"/>
          <w:szCs w:val="22"/>
        </w:rPr>
        <w:t>2</w:t>
      </w:r>
      <w:r w:rsidR="00C56FDE">
        <w:rPr>
          <w:rFonts w:ascii="Times New Roman" w:hAnsi="Times New Roman" w:cs="Times New Roman"/>
          <w:i/>
          <w:iCs/>
          <w:sz w:val="22"/>
          <w:szCs w:val="22"/>
        </w:rPr>
        <w:t>3</w:t>
      </w:r>
      <w:r w:rsidRPr="00122CA3">
        <w:rPr>
          <w:rFonts w:ascii="Times New Roman" w:hAnsi="Times New Roman" w:cs="Times New Roman"/>
          <w:i/>
          <w:iCs/>
          <w:sz w:val="22"/>
          <w:szCs w:val="22"/>
        </w:rPr>
        <w:t>: Baht</w:t>
      </w:r>
      <w:r w:rsidR="004A6D7F" w:rsidRPr="00122CA3">
        <w:rPr>
          <w:rFonts w:ascii="Times New Roman" w:hAnsi="Times New Roman" w:cs="Times New Roman"/>
          <w:i/>
          <w:iCs/>
          <w:sz w:val="22"/>
          <w:szCs w:val="22"/>
        </w:rPr>
        <w:t xml:space="preserve"> 60.0</w:t>
      </w:r>
      <w:r w:rsidRPr="00122CA3">
        <w:rPr>
          <w:rFonts w:ascii="Times New Roman" w:hAnsi="Times New Roman" w:cs="Times New Roman"/>
          <w:i/>
          <w:iCs/>
          <w:sz w:val="22"/>
          <w:szCs w:val="22"/>
        </w:rPr>
        <w:t xml:space="preserve"> million).</w:t>
      </w:r>
      <w:r w:rsidRPr="00122CA3">
        <w:rPr>
          <w:rFonts w:ascii="Times New Roman" w:hAnsi="Times New Roman" w:cs="Times New Roman"/>
          <w:sz w:val="22"/>
          <w:szCs w:val="22"/>
        </w:rPr>
        <w:t xml:space="preserve"> The facilities are secured by a subsidiary and part of the Company’s land and construction, and machinery as disclosed in note </w:t>
      </w:r>
      <w:r w:rsidR="001B6B9D">
        <w:rPr>
          <w:rFonts w:ascii="Times New Roman" w:hAnsi="Times New Roman" w:cs="Times New Roman"/>
          <w:sz w:val="22"/>
          <w:szCs w:val="22"/>
        </w:rPr>
        <w:t>7</w:t>
      </w:r>
      <w:r w:rsidRPr="00122CA3">
        <w:rPr>
          <w:rFonts w:ascii="Times New Roman" w:hAnsi="Times New Roman" w:cs="Times New Roman"/>
          <w:sz w:val="22"/>
          <w:szCs w:val="22"/>
        </w:rPr>
        <w:t>. The Company ha</w:t>
      </w:r>
      <w:r w:rsidR="004B1EC2" w:rsidRPr="00122CA3">
        <w:rPr>
          <w:rFonts w:ascii="Times New Roman" w:hAnsi="Times New Roman" w:cs="Times New Roman"/>
          <w:sz w:val="22"/>
          <w:szCs w:val="22"/>
        </w:rPr>
        <w:t>d</w:t>
      </w:r>
      <w:r w:rsidRPr="00122CA3">
        <w:rPr>
          <w:rFonts w:ascii="Times New Roman" w:hAnsi="Times New Roman" w:cs="Times New Roman"/>
          <w:sz w:val="22"/>
          <w:szCs w:val="22"/>
        </w:rPr>
        <w:t xml:space="preserve"> unused short-term </w:t>
      </w:r>
      <w:r w:rsidR="0001795A">
        <w:rPr>
          <w:rFonts w:ascii="Times New Roman" w:hAnsi="Times New Roman" w:cs="Times New Roman"/>
          <w:sz w:val="22"/>
          <w:szCs w:val="22"/>
        </w:rPr>
        <w:t>borrowings</w:t>
      </w:r>
      <w:r w:rsidRPr="00122CA3">
        <w:rPr>
          <w:rFonts w:ascii="Times New Roman" w:hAnsi="Times New Roman" w:cs="Times New Roman"/>
          <w:sz w:val="22"/>
          <w:szCs w:val="22"/>
        </w:rPr>
        <w:t xml:space="preserve"> facilities amounting to Baht</w:t>
      </w:r>
      <w:r w:rsidR="00E262C8">
        <w:rPr>
          <w:rFonts w:ascii="Times New Roman" w:hAnsi="Times New Roman" w:cs="Times New Roman"/>
          <w:sz w:val="22"/>
          <w:szCs w:val="22"/>
        </w:rPr>
        <w:t xml:space="preserve"> 38.7</w:t>
      </w:r>
      <w:r w:rsidR="008D4616" w:rsidRPr="00122CA3">
        <w:rPr>
          <w:rFonts w:ascii="Times New Roman" w:hAnsi="Times New Roman" w:cs="Times New Roman"/>
          <w:sz w:val="22"/>
          <w:szCs w:val="22"/>
        </w:rPr>
        <w:t xml:space="preserve"> </w:t>
      </w:r>
      <w:r w:rsidR="001C0E73" w:rsidRPr="00122CA3">
        <w:rPr>
          <w:rFonts w:ascii="Times New Roman" w:hAnsi="Times New Roman" w:cs="Times New Roman"/>
          <w:sz w:val="22"/>
          <w:szCs w:val="22"/>
        </w:rPr>
        <w:t>million</w:t>
      </w:r>
      <w:r w:rsidRPr="00122CA3">
        <w:rPr>
          <w:rFonts w:ascii="Times New Roman" w:hAnsi="Times New Roman" w:cs="Times New Roman"/>
          <w:sz w:val="22"/>
          <w:szCs w:val="22"/>
        </w:rPr>
        <w:t xml:space="preserve"> </w:t>
      </w:r>
      <w:r w:rsidRPr="00122CA3">
        <w:rPr>
          <w:rFonts w:ascii="Times New Roman" w:hAnsi="Times New Roman" w:cs="Times New Roman"/>
          <w:i/>
          <w:iCs/>
          <w:sz w:val="22"/>
          <w:szCs w:val="22"/>
        </w:rPr>
        <w:t>(</w:t>
      </w:r>
      <w:r w:rsidR="00980018" w:rsidRPr="00122CA3">
        <w:rPr>
          <w:rFonts w:ascii="Times New Roman" w:hAnsi="Times New Roman" w:cs="Times New Roman"/>
          <w:i/>
          <w:iCs/>
          <w:sz w:val="22"/>
          <w:szCs w:val="22"/>
        </w:rPr>
        <w:t xml:space="preserve">31 December </w:t>
      </w:r>
      <w:r w:rsidRPr="00122CA3">
        <w:rPr>
          <w:rFonts w:ascii="Times New Roman" w:hAnsi="Times New Roman" w:cs="Times New Roman"/>
          <w:i/>
          <w:iCs/>
          <w:sz w:val="22"/>
          <w:szCs w:val="22"/>
        </w:rPr>
        <w:t>20</w:t>
      </w:r>
      <w:r w:rsidR="00EA3B3A" w:rsidRPr="00122CA3">
        <w:rPr>
          <w:rFonts w:ascii="Times New Roman" w:hAnsi="Times New Roman" w:cs="Times New Roman"/>
          <w:i/>
          <w:iCs/>
          <w:sz w:val="22"/>
          <w:szCs w:val="22"/>
        </w:rPr>
        <w:t>2</w:t>
      </w:r>
      <w:r w:rsidR="00C56FDE">
        <w:rPr>
          <w:rFonts w:ascii="Times New Roman" w:hAnsi="Times New Roman" w:cs="Times New Roman"/>
          <w:i/>
          <w:iCs/>
          <w:sz w:val="22"/>
          <w:szCs w:val="22"/>
        </w:rPr>
        <w:t>3</w:t>
      </w:r>
      <w:r w:rsidRPr="00122CA3">
        <w:rPr>
          <w:rFonts w:ascii="Times New Roman" w:hAnsi="Times New Roman" w:cs="Times New Roman"/>
          <w:i/>
          <w:iCs/>
          <w:sz w:val="22"/>
          <w:szCs w:val="22"/>
        </w:rPr>
        <w:t xml:space="preserve">: Baht </w:t>
      </w:r>
      <w:r w:rsidR="00C56FDE">
        <w:rPr>
          <w:rFonts w:ascii="Times New Roman" w:hAnsi="Times New Roman" w:cs="Times New Roman"/>
          <w:i/>
          <w:iCs/>
          <w:sz w:val="22"/>
          <w:szCs w:val="22"/>
        </w:rPr>
        <w:t>31</w:t>
      </w:r>
      <w:r w:rsidR="006D771C">
        <w:rPr>
          <w:rFonts w:ascii="Times New Roman" w:hAnsi="Times New Roman" w:cs="Times New Roman"/>
          <w:i/>
          <w:iCs/>
          <w:sz w:val="22"/>
          <w:szCs w:val="22"/>
        </w:rPr>
        <w:t>.</w:t>
      </w:r>
      <w:r w:rsidR="00C56FDE">
        <w:rPr>
          <w:rFonts w:ascii="Times New Roman" w:hAnsi="Times New Roman" w:cs="Times New Roman"/>
          <w:i/>
          <w:iCs/>
          <w:sz w:val="22"/>
          <w:szCs w:val="22"/>
        </w:rPr>
        <w:t>4</w:t>
      </w:r>
      <w:r w:rsidRPr="00122CA3">
        <w:rPr>
          <w:rFonts w:ascii="Times New Roman" w:hAnsi="Times New Roman" w:cs="Times New Roman"/>
          <w:i/>
          <w:iCs/>
          <w:sz w:val="22"/>
          <w:szCs w:val="22"/>
        </w:rPr>
        <w:t xml:space="preserve"> million)</w:t>
      </w:r>
      <w:r w:rsidRPr="00122CA3">
        <w:rPr>
          <w:rFonts w:ascii="Times New Roman" w:hAnsi="Times New Roman" w:cs="Times New Roman"/>
          <w:sz w:val="22"/>
          <w:szCs w:val="22"/>
        </w:rPr>
        <w:t>.</w:t>
      </w:r>
    </w:p>
    <w:bookmarkEnd w:id="4"/>
    <w:bookmarkEnd w:id="5"/>
    <w:p w14:paraId="29FAE8C7" w14:textId="452388B6" w:rsidR="00E322A4" w:rsidRDefault="00E32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3FF49BBF" w14:textId="6D928B67" w:rsidR="00A150B8" w:rsidRPr="004860E5" w:rsidRDefault="00A150B8" w:rsidP="004860E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122CA3">
        <w:rPr>
          <w:rFonts w:ascii="Times New Roman" w:hAnsi="Times New Roman" w:cs="Times New Roman"/>
          <w:b/>
          <w:bCs/>
          <w:sz w:val="24"/>
          <w:szCs w:val="24"/>
        </w:rPr>
        <w:lastRenderedPageBreak/>
        <w:t>Segment information and disaggregation of revenue</w:t>
      </w:r>
    </w:p>
    <w:p w14:paraId="36C82C23" w14:textId="3852112F" w:rsidR="0008268C" w:rsidRDefault="0008268C" w:rsidP="00FC7237">
      <w:pPr>
        <w:ind w:left="540"/>
        <w:rPr>
          <w:rFonts w:ascii="Times New Roman" w:hAnsi="Times New Roman" w:cs="Times New Roman"/>
          <w:b/>
          <w:bCs/>
          <w:i/>
          <w:iCs/>
          <w:sz w:val="22"/>
          <w:szCs w:val="22"/>
        </w:rPr>
      </w:pPr>
    </w:p>
    <w:p w14:paraId="69460C7C" w14:textId="77777777" w:rsidR="00EE1098"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heme="majorBidi" w:hAnsiTheme="majorBidi"/>
          <w:sz w:val="28"/>
          <w:szCs w:val="28"/>
          <w:highlight w:val="yellow"/>
        </w:rPr>
      </w:pPr>
      <w:r>
        <w:rPr>
          <w:rFonts w:ascii="Times New Roman" w:hAnsi="Times New Roman" w:cs="Times New Roman"/>
          <w:sz w:val="22"/>
          <w:szCs w:val="22"/>
        </w:rPr>
        <w:t xml:space="preserve">Segment results that are reported to the Group’s the chief operating decision maker include items directly attributable to a segment as well as those that can be allocated on a reasonable basis. Unallocated items comprise mainly insert unallocated items, e.g. corporate assets (primarily the Company’s headquarters), head office expenses, and tax assets and liabilities. </w:t>
      </w:r>
    </w:p>
    <w:p w14:paraId="3F59CEC8" w14:textId="77777777" w:rsidR="00EE1098"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35EB169" w14:textId="570A9465" w:rsidR="00EE1098"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Pr>
          <w:rFonts w:ascii="Times New Roman" w:hAnsi="Times New Roman" w:cs="Times New Roman"/>
          <w:sz w:val="22"/>
          <w:szCs w:val="22"/>
        </w:rPr>
        <w:t xml:space="preserve">Management determined that the Group have </w:t>
      </w:r>
      <w:r w:rsidR="00B0403C">
        <w:rPr>
          <w:rFonts w:ascii="Times New Roman" w:hAnsi="Times New Roman" w:cs="Times New Roman"/>
          <w:sz w:val="22"/>
          <w:szCs w:val="22"/>
        </w:rPr>
        <w:t>3</w:t>
      </w:r>
      <w:r>
        <w:rPr>
          <w:rFonts w:ascii="Times New Roman" w:hAnsi="Times New Roman" w:cs="Times New Roman"/>
          <w:sz w:val="22"/>
          <w:szCs w:val="22"/>
        </w:rPr>
        <w:t xml:space="preserve"> reportable segments which are the Group’s strategic divisions for different products and services, and are managed separately because they require different technology and marketing strategies. The following summary describes the operations in each of </w:t>
      </w:r>
      <w:r>
        <w:rPr>
          <w:rFonts w:ascii="Times New Roman" w:hAnsi="Times New Roman" w:cs="Times New Roman"/>
          <w:sz w:val="22"/>
          <w:szCs w:val="22"/>
        </w:rPr>
        <w:br/>
        <w:t xml:space="preserve">the Group’s reportable segments.   </w:t>
      </w:r>
    </w:p>
    <w:p w14:paraId="67D2E614" w14:textId="77777777" w:rsidR="00EE1098" w:rsidRDefault="00EE1098" w:rsidP="0001795A">
      <w:pPr>
        <w:rPr>
          <w:rFonts w:ascii="Times New Roman" w:hAnsi="Times New Roman" w:cs="Times New Roman"/>
          <w:sz w:val="22"/>
          <w:szCs w:val="22"/>
        </w:rPr>
      </w:pPr>
    </w:p>
    <w:tbl>
      <w:tblPr>
        <w:tblW w:w="8805" w:type="dxa"/>
        <w:tblInd w:w="450" w:type="dxa"/>
        <w:tblLayout w:type="fixed"/>
        <w:tblCellMar>
          <w:left w:w="79" w:type="dxa"/>
          <w:right w:w="79" w:type="dxa"/>
        </w:tblCellMar>
        <w:tblLook w:val="04A0" w:firstRow="1" w:lastRow="0" w:firstColumn="1" w:lastColumn="0" w:noHBand="0" w:noVBand="1"/>
      </w:tblPr>
      <w:tblGrid>
        <w:gridCol w:w="2519"/>
        <w:gridCol w:w="6251"/>
        <w:gridCol w:w="35"/>
      </w:tblGrid>
      <w:tr w:rsidR="00EE1098" w14:paraId="5439D665" w14:textId="77777777" w:rsidTr="003F727E">
        <w:trPr>
          <w:gridAfter w:val="1"/>
          <w:wAfter w:w="35" w:type="dxa"/>
          <w:cantSplit/>
          <w:trHeight w:val="80"/>
        </w:trPr>
        <w:tc>
          <w:tcPr>
            <w:tcW w:w="2519" w:type="dxa"/>
            <w:hideMark/>
          </w:tcPr>
          <w:p w14:paraId="20D17E2F" w14:textId="77777777" w:rsidR="00EE1098" w:rsidRDefault="00EE1098">
            <w:pPr>
              <w:pStyle w:val="headingitalic"/>
              <w:shd w:val="clear" w:color="auto" w:fill="FFFFFF"/>
              <w:spacing w:after="0" w:line="240" w:lineRule="exact"/>
              <w:ind w:right="11"/>
              <w:rPr>
                <w:i w:val="0"/>
                <w:iCs w:val="0"/>
                <w:szCs w:val="22"/>
              </w:rPr>
            </w:pPr>
            <w:r>
              <w:rPr>
                <w:i w:val="0"/>
                <w:iCs w:val="0"/>
                <w:szCs w:val="22"/>
              </w:rPr>
              <w:t>Segment 1</w:t>
            </w:r>
          </w:p>
        </w:tc>
        <w:tc>
          <w:tcPr>
            <w:tcW w:w="6251" w:type="dxa"/>
            <w:hideMark/>
          </w:tcPr>
          <w:p w14:paraId="1FE2A0A6" w14:textId="77777777" w:rsidR="00EE1098" w:rsidRDefault="00EE1098">
            <w:pPr>
              <w:pStyle w:val="headingitalic"/>
              <w:shd w:val="clear" w:color="auto" w:fill="FFFFFF"/>
              <w:spacing w:after="0" w:line="240" w:lineRule="exact"/>
              <w:rPr>
                <w:i w:val="0"/>
                <w:iCs w:val="0"/>
                <w:szCs w:val="22"/>
                <w:lang w:val="en-US"/>
              </w:rPr>
            </w:pPr>
            <w:r>
              <w:rPr>
                <w:i w:val="0"/>
                <w:iCs w:val="0"/>
                <w:szCs w:val="22"/>
                <w:lang w:val="en-US"/>
              </w:rPr>
              <w:t xml:space="preserve">     Distribution of coal and related services</w:t>
            </w:r>
          </w:p>
        </w:tc>
      </w:tr>
      <w:tr w:rsidR="00EE1098" w14:paraId="1152BC30" w14:textId="77777777" w:rsidTr="003F727E">
        <w:trPr>
          <w:cantSplit/>
          <w:trHeight w:val="80"/>
        </w:trPr>
        <w:tc>
          <w:tcPr>
            <w:tcW w:w="2519" w:type="dxa"/>
            <w:hideMark/>
          </w:tcPr>
          <w:p w14:paraId="49E2D594" w14:textId="77777777" w:rsidR="00EE1098" w:rsidRDefault="00EE1098">
            <w:pPr>
              <w:pStyle w:val="headingitalic"/>
              <w:shd w:val="clear" w:color="auto" w:fill="FFFFFF"/>
              <w:spacing w:after="0" w:line="240" w:lineRule="exact"/>
              <w:rPr>
                <w:i w:val="0"/>
                <w:iCs w:val="0"/>
                <w:szCs w:val="22"/>
              </w:rPr>
            </w:pPr>
            <w:r>
              <w:rPr>
                <w:i w:val="0"/>
                <w:iCs w:val="0"/>
                <w:szCs w:val="22"/>
              </w:rPr>
              <w:t>Segment 2</w:t>
            </w:r>
          </w:p>
        </w:tc>
        <w:tc>
          <w:tcPr>
            <w:tcW w:w="6286" w:type="dxa"/>
            <w:gridSpan w:val="2"/>
            <w:hideMark/>
          </w:tcPr>
          <w:p w14:paraId="1E287665" w14:textId="77777777" w:rsidR="00EE1098" w:rsidRDefault="00EE1098">
            <w:pPr>
              <w:pStyle w:val="headingitalic"/>
              <w:shd w:val="clear" w:color="auto" w:fill="FFFFFF"/>
              <w:spacing w:after="0" w:line="240" w:lineRule="exact"/>
              <w:rPr>
                <w:i w:val="0"/>
                <w:iCs w:val="0"/>
                <w:szCs w:val="22"/>
              </w:rPr>
            </w:pPr>
            <w:r>
              <w:rPr>
                <w:i w:val="0"/>
                <w:iCs w:val="0"/>
                <w:szCs w:val="22"/>
              </w:rPr>
              <w:t xml:space="preserve">     Transport</w:t>
            </w:r>
          </w:p>
        </w:tc>
      </w:tr>
      <w:tr w:rsidR="00F633C4" w14:paraId="4E6FF750" w14:textId="77777777" w:rsidTr="003F727E">
        <w:trPr>
          <w:cantSplit/>
          <w:trHeight w:val="80"/>
        </w:trPr>
        <w:tc>
          <w:tcPr>
            <w:tcW w:w="2519" w:type="dxa"/>
          </w:tcPr>
          <w:p w14:paraId="67019E86" w14:textId="4F627508" w:rsidR="00F633C4" w:rsidRDefault="00F633C4">
            <w:pPr>
              <w:pStyle w:val="headingitalic"/>
              <w:shd w:val="clear" w:color="auto" w:fill="FFFFFF"/>
              <w:spacing w:after="0" w:line="240" w:lineRule="exact"/>
              <w:rPr>
                <w:i w:val="0"/>
                <w:iCs w:val="0"/>
                <w:szCs w:val="22"/>
              </w:rPr>
            </w:pPr>
            <w:r>
              <w:rPr>
                <w:i w:val="0"/>
                <w:iCs w:val="0"/>
                <w:szCs w:val="22"/>
              </w:rPr>
              <w:t>Segment 3</w:t>
            </w:r>
          </w:p>
        </w:tc>
        <w:tc>
          <w:tcPr>
            <w:tcW w:w="6286" w:type="dxa"/>
            <w:gridSpan w:val="2"/>
          </w:tcPr>
          <w:p w14:paraId="442B5BDD" w14:textId="4FC284FF" w:rsidR="00F633C4" w:rsidRDefault="00FB3396">
            <w:pPr>
              <w:pStyle w:val="headingitalic"/>
              <w:shd w:val="clear" w:color="auto" w:fill="FFFFFF"/>
              <w:spacing w:after="0" w:line="240" w:lineRule="exact"/>
              <w:rPr>
                <w:i w:val="0"/>
                <w:iCs w:val="0"/>
                <w:szCs w:val="22"/>
              </w:rPr>
            </w:pPr>
            <w:r>
              <w:rPr>
                <w:i w:val="0"/>
                <w:iCs w:val="0"/>
                <w:szCs w:val="22"/>
              </w:rPr>
              <w:t xml:space="preserve">     Energy</w:t>
            </w:r>
          </w:p>
        </w:tc>
      </w:tr>
    </w:tbl>
    <w:p w14:paraId="2E0A3975" w14:textId="77777777" w:rsidR="00EE1098" w:rsidRDefault="00EE1098" w:rsidP="00EE1098">
      <w:pPr>
        <w:pStyle w:val="block"/>
        <w:shd w:val="clear" w:color="auto" w:fill="FFFFFF"/>
        <w:spacing w:after="0" w:line="240" w:lineRule="exact"/>
        <w:ind w:left="540" w:right="-7" w:hanging="540"/>
        <w:jc w:val="both"/>
        <w:rPr>
          <w:szCs w:val="22"/>
        </w:rPr>
      </w:pPr>
    </w:p>
    <w:p w14:paraId="594B03EF" w14:textId="77777777" w:rsidR="00EE1098" w:rsidRDefault="00EE1098" w:rsidP="00647B00">
      <w:pPr>
        <w:pStyle w:val="block"/>
        <w:shd w:val="clear" w:color="auto" w:fill="FFFFFF"/>
        <w:spacing w:after="0" w:line="240" w:lineRule="exact"/>
        <w:ind w:left="540" w:right="-7"/>
        <w:jc w:val="both"/>
        <w:rPr>
          <w:szCs w:val="22"/>
        </w:rPr>
      </w:pPr>
      <w:r>
        <w:rPr>
          <w:szCs w:val="22"/>
        </w:rPr>
        <w:t>The Group is managed and operates principally in Thailand.  There are no material revenues derived from, or assets located in, foreign countries.</w:t>
      </w:r>
    </w:p>
    <w:p w14:paraId="2DE2DE23" w14:textId="77777777" w:rsidR="00EE1098" w:rsidRDefault="00EE1098" w:rsidP="00647B00">
      <w:pPr>
        <w:pStyle w:val="block"/>
        <w:shd w:val="clear" w:color="auto" w:fill="FFFFFF"/>
        <w:spacing w:after="0" w:line="240" w:lineRule="exact"/>
        <w:ind w:left="0" w:right="-7"/>
        <w:jc w:val="both"/>
        <w:rPr>
          <w:szCs w:val="22"/>
        </w:rPr>
      </w:pPr>
    </w:p>
    <w:p w14:paraId="7370B748" w14:textId="77777777" w:rsidR="00EE1098"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Pr>
          <w:rFonts w:ascii="Times New Roman" w:hAnsi="Times New Roman" w:cs="Times New Roman"/>
          <w:sz w:val="22"/>
          <w:szCs w:val="22"/>
          <w:lang w:val="en-GB" w:bidi="ar-SA"/>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3F6A0314" w14:textId="6104E949" w:rsidR="0008268C" w:rsidRPr="00EE1098" w:rsidRDefault="0008268C" w:rsidP="00FC7237">
      <w:pPr>
        <w:ind w:left="540"/>
        <w:rPr>
          <w:rFonts w:ascii="Times New Roman" w:hAnsi="Times New Roman" w:cs="Times New Roman"/>
          <w:b/>
          <w:bCs/>
          <w:i/>
          <w:iCs/>
          <w:sz w:val="22"/>
          <w:szCs w:val="22"/>
          <w:lang w:val="en-GB"/>
        </w:rPr>
      </w:pPr>
    </w:p>
    <w:p w14:paraId="14767941" w14:textId="20165D06" w:rsidR="0008268C" w:rsidRDefault="0008268C" w:rsidP="00FC7237">
      <w:pPr>
        <w:ind w:left="540"/>
        <w:rPr>
          <w:rFonts w:ascii="Times New Roman" w:hAnsi="Times New Roman" w:cs="Times New Roman"/>
          <w:b/>
          <w:bCs/>
          <w:i/>
          <w:iCs/>
          <w:sz w:val="22"/>
          <w:szCs w:val="22"/>
        </w:rPr>
      </w:pPr>
    </w:p>
    <w:p w14:paraId="76FB420A" w14:textId="77777777" w:rsidR="00CF13E3" w:rsidRPr="00122CA3" w:rsidRDefault="00CF13E3" w:rsidP="00CF13E3">
      <w:pPr>
        <w:rPr>
          <w:rFonts w:ascii="Times New Roman" w:hAnsi="Times New Roman"/>
          <w:b/>
          <w:bCs/>
          <w:i/>
          <w:iCs/>
          <w:sz w:val="22"/>
          <w:szCs w:val="22"/>
          <w:cs/>
        </w:rPr>
        <w:sectPr w:rsidR="00CF13E3" w:rsidRPr="00122CA3" w:rsidSect="005513B0">
          <w:headerReference w:type="default" r:id="rId15"/>
          <w:footerReference w:type="default" r:id="rId16"/>
          <w:pgSz w:w="11909" w:h="16834" w:code="9"/>
          <w:pgMar w:top="691" w:right="1152" w:bottom="576" w:left="1152" w:header="720" w:footer="720" w:gutter="0"/>
          <w:cols w:space="720"/>
        </w:sectPr>
      </w:pPr>
    </w:p>
    <w:tbl>
      <w:tblPr>
        <w:tblW w:w="14850" w:type="dxa"/>
        <w:tblInd w:w="-90" w:type="dxa"/>
        <w:tblLayout w:type="fixed"/>
        <w:tblLook w:val="0000" w:firstRow="0" w:lastRow="0" w:firstColumn="0" w:lastColumn="0" w:noHBand="0" w:noVBand="0"/>
      </w:tblPr>
      <w:tblGrid>
        <w:gridCol w:w="2160"/>
        <w:gridCol w:w="900"/>
        <w:gridCol w:w="270"/>
        <w:gridCol w:w="810"/>
        <w:gridCol w:w="360"/>
        <w:gridCol w:w="810"/>
        <w:gridCol w:w="270"/>
        <w:gridCol w:w="810"/>
        <w:gridCol w:w="270"/>
        <w:gridCol w:w="810"/>
        <w:gridCol w:w="270"/>
        <w:gridCol w:w="810"/>
        <w:gridCol w:w="270"/>
        <w:gridCol w:w="810"/>
        <w:gridCol w:w="270"/>
        <w:gridCol w:w="810"/>
        <w:gridCol w:w="270"/>
        <w:gridCol w:w="720"/>
        <w:gridCol w:w="270"/>
        <w:gridCol w:w="722"/>
        <w:gridCol w:w="270"/>
        <w:gridCol w:w="810"/>
        <w:gridCol w:w="270"/>
        <w:gridCol w:w="808"/>
      </w:tblGrid>
      <w:tr w:rsidR="005660B6" w:rsidRPr="009F6524" w14:paraId="52C8CB77" w14:textId="77777777" w:rsidTr="00725474">
        <w:trPr>
          <w:cantSplit/>
          <w:trHeight w:val="289"/>
        </w:trPr>
        <w:tc>
          <w:tcPr>
            <w:tcW w:w="2160" w:type="dxa"/>
            <w:tcBorders>
              <w:top w:val="nil"/>
              <w:left w:val="nil"/>
              <w:bottom w:val="nil"/>
              <w:right w:val="nil"/>
            </w:tcBorders>
            <w:vAlign w:val="bottom"/>
          </w:tcPr>
          <w:p w14:paraId="180D078B" w14:textId="77777777" w:rsidR="00AB6C0D" w:rsidRPr="000F6806" w:rsidRDefault="00AB6C0D" w:rsidP="00F66CE1">
            <w:pPr>
              <w:pStyle w:val="7I-7H-3"/>
              <w:spacing w:line="240" w:lineRule="atLeast"/>
              <w:ind w:left="-90"/>
              <w:jc w:val="center"/>
              <w:rPr>
                <w:rFonts w:ascii="Times New Roman" w:hAnsi="Times New Roman" w:cs="Times New Roman"/>
                <w:b/>
                <w:bCs/>
                <w:i/>
                <w:iCs/>
                <w:sz w:val="18"/>
                <w:szCs w:val="18"/>
                <w:cs/>
                <w:lang w:val="en-US"/>
              </w:rPr>
            </w:pPr>
          </w:p>
        </w:tc>
        <w:tc>
          <w:tcPr>
            <w:tcW w:w="1980" w:type="dxa"/>
            <w:gridSpan w:val="3"/>
            <w:tcBorders>
              <w:left w:val="nil"/>
              <w:right w:val="nil"/>
            </w:tcBorders>
            <w:vAlign w:val="bottom"/>
          </w:tcPr>
          <w:p w14:paraId="46E7258E" w14:textId="77777777" w:rsidR="00AB6C0D" w:rsidRPr="000F6806" w:rsidRDefault="00AB6C0D" w:rsidP="00F66CE1">
            <w:pPr>
              <w:ind w:left="-137" w:right="-111"/>
              <w:jc w:val="center"/>
              <w:rPr>
                <w:rFonts w:ascii="Times New Roman" w:hAnsi="Times New Roman" w:cs="Times New Roman"/>
                <w:b/>
                <w:bCs/>
              </w:rPr>
            </w:pPr>
            <w:r w:rsidRPr="000F6806">
              <w:rPr>
                <w:rFonts w:ascii="Times New Roman" w:hAnsi="Times New Roman" w:cs="Times New Roman"/>
                <w:b/>
                <w:bCs/>
              </w:rPr>
              <w:t>Distribution of</w:t>
            </w:r>
          </w:p>
        </w:tc>
        <w:tc>
          <w:tcPr>
            <w:tcW w:w="360" w:type="dxa"/>
            <w:tcBorders>
              <w:left w:val="nil"/>
              <w:right w:val="nil"/>
            </w:tcBorders>
            <w:vAlign w:val="bottom"/>
          </w:tcPr>
          <w:p w14:paraId="2C988C0F" w14:textId="77777777" w:rsidR="00AB6C0D" w:rsidRPr="000F6806" w:rsidRDefault="00AB6C0D" w:rsidP="00F66CE1">
            <w:pPr>
              <w:ind w:left="-137" w:right="-111"/>
              <w:jc w:val="center"/>
              <w:rPr>
                <w:rFonts w:ascii="Times New Roman" w:hAnsi="Times New Roman" w:cs="Times New Roman"/>
                <w:b/>
                <w:bCs/>
              </w:rPr>
            </w:pPr>
          </w:p>
        </w:tc>
        <w:tc>
          <w:tcPr>
            <w:tcW w:w="810" w:type="dxa"/>
            <w:tcBorders>
              <w:left w:val="nil"/>
              <w:right w:val="nil"/>
            </w:tcBorders>
            <w:vAlign w:val="bottom"/>
          </w:tcPr>
          <w:p w14:paraId="7341DC42" w14:textId="77777777" w:rsidR="00AB6C0D" w:rsidRPr="000F6806" w:rsidRDefault="00AB6C0D" w:rsidP="00F66CE1">
            <w:pPr>
              <w:ind w:left="-137" w:right="-111"/>
              <w:jc w:val="center"/>
              <w:rPr>
                <w:rFonts w:ascii="Times New Roman" w:hAnsi="Times New Roman" w:cs="Times New Roman"/>
                <w:b/>
                <w:bCs/>
              </w:rPr>
            </w:pPr>
          </w:p>
        </w:tc>
        <w:tc>
          <w:tcPr>
            <w:tcW w:w="270" w:type="dxa"/>
            <w:tcBorders>
              <w:left w:val="nil"/>
              <w:right w:val="nil"/>
            </w:tcBorders>
            <w:vAlign w:val="bottom"/>
          </w:tcPr>
          <w:p w14:paraId="40ABD4C0" w14:textId="77777777" w:rsidR="00AB6C0D" w:rsidRPr="000F6806" w:rsidRDefault="00AB6C0D" w:rsidP="00F66CE1">
            <w:pPr>
              <w:ind w:left="-137" w:right="-111"/>
              <w:jc w:val="center"/>
              <w:rPr>
                <w:rFonts w:ascii="Times New Roman" w:hAnsi="Times New Roman" w:cs="Times New Roman"/>
                <w:b/>
                <w:bCs/>
              </w:rPr>
            </w:pPr>
          </w:p>
        </w:tc>
        <w:tc>
          <w:tcPr>
            <w:tcW w:w="810" w:type="dxa"/>
            <w:tcBorders>
              <w:left w:val="nil"/>
              <w:right w:val="nil"/>
            </w:tcBorders>
            <w:vAlign w:val="bottom"/>
          </w:tcPr>
          <w:p w14:paraId="1B0D9E7F" w14:textId="77777777" w:rsidR="00AB6C0D" w:rsidRPr="000F6806" w:rsidRDefault="00AB6C0D" w:rsidP="00F66CE1">
            <w:pPr>
              <w:ind w:left="-137" w:right="-111"/>
              <w:jc w:val="center"/>
              <w:rPr>
                <w:rFonts w:ascii="Times New Roman" w:hAnsi="Times New Roman" w:cs="Times New Roman"/>
                <w:b/>
                <w:bCs/>
              </w:rPr>
            </w:pPr>
          </w:p>
        </w:tc>
        <w:tc>
          <w:tcPr>
            <w:tcW w:w="270" w:type="dxa"/>
            <w:tcBorders>
              <w:left w:val="nil"/>
              <w:right w:val="nil"/>
            </w:tcBorders>
            <w:vAlign w:val="bottom"/>
          </w:tcPr>
          <w:p w14:paraId="74863252" w14:textId="77777777" w:rsidR="00AB6C0D" w:rsidRPr="000F6806" w:rsidRDefault="00AB6C0D" w:rsidP="00F66CE1">
            <w:pPr>
              <w:ind w:left="-137" w:right="-111"/>
              <w:jc w:val="center"/>
              <w:rPr>
                <w:rFonts w:ascii="Times New Roman" w:hAnsi="Times New Roman" w:cs="Times New Roman"/>
                <w:b/>
                <w:bCs/>
              </w:rPr>
            </w:pPr>
          </w:p>
        </w:tc>
        <w:tc>
          <w:tcPr>
            <w:tcW w:w="810" w:type="dxa"/>
            <w:tcBorders>
              <w:left w:val="nil"/>
              <w:right w:val="nil"/>
            </w:tcBorders>
            <w:vAlign w:val="bottom"/>
          </w:tcPr>
          <w:p w14:paraId="5B4558DE" w14:textId="77777777" w:rsidR="00AB6C0D" w:rsidRPr="000F6806" w:rsidRDefault="00AB6C0D" w:rsidP="00F66CE1">
            <w:pPr>
              <w:ind w:left="-137" w:right="-111"/>
              <w:jc w:val="center"/>
              <w:rPr>
                <w:rFonts w:ascii="Times New Roman" w:hAnsi="Times New Roman" w:cs="Times New Roman"/>
                <w:b/>
                <w:bCs/>
                <w:cs/>
              </w:rPr>
            </w:pPr>
          </w:p>
        </w:tc>
        <w:tc>
          <w:tcPr>
            <w:tcW w:w="270" w:type="dxa"/>
            <w:tcBorders>
              <w:left w:val="nil"/>
              <w:right w:val="nil"/>
            </w:tcBorders>
            <w:vAlign w:val="bottom"/>
          </w:tcPr>
          <w:p w14:paraId="0E6F17D7" w14:textId="77777777" w:rsidR="00AB6C0D" w:rsidRPr="000F6806" w:rsidRDefault="00AB6C0D" w:rsidP="00F66CE1">
            <w:pPr>
              <w:ind w:left="-137" w:right="-111"/>
              <w:jc w:val="center"/>
              <w:rPr>
                <w:rFonts w:ascii="Times New Roman" w:hAnsi="Times New Roman" w:cs="Times New Roman"/>
                <w:b/>
                <w:bCs/>
                <w:cs/>
              </w:rPr>
            </w:pPr>
          </w:p>
        </w:tc>
        <w:tc>
          <w:tcPr>
            <w:tcW w:w="810" w:type="dxa"/>
            <w:tcBorders>
              <w:left w:val="nil"/>
              <w:right w:val="nil"/>
            </w:tcBorders>
            <w:vAlign w:val="bottom"/>
          </w:tcPr>
          <w:p w14:paraId="56F248C1" w14:textId="77777777" w:rsidR="00AB6C0D" w:rsidRPr="000F6806" w:rsidRDefault="00AB6C0D" w:rsidP="00F66CE1">
            <w:pPr>
              <w:ind w:left="-137" w:right="-111"/>
              <w:jc w:val="center"/>
              <w:rPr>
                <w:rFonts w:ascii="Times New Roman" w:hAnsi="Times New Roman" w:cs="Times New Roman"/>
                <w:b/>
                <w:bCs/>
                <w:cs/>
              </w:rPr>
            </w:pPr>
          </w:p>
        </w:tc>
        <w:tc>
          <w:tcPr>
            <w:tcW w:w="270" w:type="dxa"/>
            <w:tcBorders>
              <w:left w:val="nil"/>
              <w:right w:val="nil"/>
            </w:tcBorders>
            <w:vAlign w:val="bottom"/>
          </w:tcPr>
          <w:p w14:paraId="27DDF00D" w14:textId="77777777" w:rsidR="00AB6C0D" w:rsidRPr="000F6806" w:rsidRDefault="00AB6C0D" w:rsidP="00F66CE1">
            <w:pPr>
              <w:ind w:left="-137" w:right="-111"/>
              <w:jc w:val="center"/>
              <w:rPr>
                <w:rFonts w:ascii="Times New Roman" w:hAnsi="Times New Roman" w:cs="Times New Roman"/>
                <w:b/>
                <w:bCs/>
                <w:cs/>
              </w:rPr>
            </w:pPr>
          </w:p>
        </w:tc>
        <w:tc>
          <w:tcPr>
            <w:tcW w:w="810" w:type="dxa"/>
            <w:tcBorders>
              <w:left w:val="nil"/>
              <w:right w:val="nil"/>
            </w:tcBorders>
          </w:tcPr>
          <w:p w14:paraId="084EF7B2" w14:textId="77777777" w:rsidR="00AB6C0D" w:rsidRPr="000F6806" w:rsidRDefault="00AB6C0D" w:rsidP="00F66CE1">
            <w:pPr>
              <w:ind w:left="-137" w:right="-111"/>
              <w:jc w:val="center"/>
              <w:rPr>
                <w:rFonts w:ascii="Times New Roman" w:hAnsi="Times New Roman" w:cs="Times New Roman"/>
                <w:b/>
                <w:bCs/>
                <w:cs/>
              </w:rPr>
            </w:pPr>
          </w:p>
        </w:tc>
        <w:tc>
          <w:tcPr>
            <w:tcW w:w="270" w:type="dxa"/>
            <w:tcBorders>
              <w:left w:val="nil"/>
              <w:right w:val="nil"/>
            </w:tcBorders>
          </w:tcPr>
          <w:p w14:paraId="58811A64" w14:textId="77777777" w:rsidR="00AB6C0D" w:rsidRPr="000F6806" w:rsidRDefault="00AB6C0D" w:rsidP="00F66CE1">
            <w:pPr>
              <w:ind w:left="-137" w:right="-111"/>
              <w:jc w:val="center"/>
              <w:rPr>
                <w:rFonts w:ascii="Times New Roman" w:hAnsi="Times New Roman" w:cs="Times New Roman"/>
                <w:b/>
                <w:bCs/>
                <w:cs/>
              </w:rPr>
            </w:pPr>
          </w:p>
        </w:tc>
        <w:tc>
          <w:tcPr>
            <w:tcW w:w="810" w:type="dxa"/>
            <w:tcBorders>
              <w:left w:val="nil"/>
              <w:right w:val="nil"/>
            </w:tcBorders>
          </w:tcPr>
          <w:p w14:paraId="6BDE470A" w14:textId="77777777" w:rsidR="00AB6C0D" w:rsidRPr="000F6806" w:rsidRDefault="00AB6C0D" w:rsidP="00F66CE1">
            <w:pPr>
              <w:ind w:left="-137" w:right="-111"/>
              <w:jc w:val="center"/>
              <w:rPr>
                <w:rFonts w:ascii="Times New Roman" w:hAnsi="Times New Roman" w:cs="Times New Roman"/>
                <w:b/>
                <w:bCs/>
                <w:cs/>
              </w:rPr>
            </w:pPr>
          </w:p>
        </w:tc>
        <w:tc>
          <w:tcPr>
            <w:tcW w:w="270" w:type="dxa"/>
            <w:tcBorders>
              <w:left w:val="nil"/>
              <w:right w:val="nil"/>
            </w:tcBorders>
          </w:tcPr>
          <w:p w14:paraId="49584D3C" w14:textId="77777777" w:rsidR="00AB6C0D" w:rsidRPr="000F6806" w:rsidRDefault="00AB6C0D" w:rsidP="00F66CE1">
            <w:pPr>
              <w:ind w:left="-137" w:right="-111"/>
              <w:jc w:val="center"/>
              <w:rPr>
                <w:rFonts w:ascii="Times New Roman" w:hAnsi="Times New Roman" w:cs="Times New Roman"/>
                <w:b/>
                <w:bCs/>
                <w:cs/>
              </w:rPr>
            </w:pPr>
          </w:p>
        </w:tc>
        <w:tc>
          <w:tcPr>
            <w:tcW w:w="720" w:type="dxa"/>
            <w:tcBorders>
              <w:left w:val="nil"/>
              <w:right w:val="nil"/>
            </w:tcBorders>
            <w:vAlign w:val="bottom"/>
          </w:tcPr>
          <w:p w14:paraId="5B97C159" w14:textId="77777777" w:rsidR="00AB6C0D" w:rsidRPr="000F6806" w:rsidRDefault="00AB6C0D" w:rsidP="00F66CE1">
            <w:pPr>
              <w:ind w:left="-137" w:right="-111"/>
              <w:jc w:val="center"/>
              <w:rPr>
                <w:rFonts w:ascii="Times New Roman" w:hAnsi="Times New Roman" w:cs="Times New Roman"/>
                <w:b/>
                <w:bCs/>
                <w:cs/>
              </w:rPr>
            </w:pPr>
          </w:p>
        </w:tc>
        <w:tc>
          <w:tcPr>
            <w:tcW w:w="270" w:type="dxa"/>
            <w:tcBorders>
              <w:left w:val="nil"/>
              <w:right w:val="nil"/>
            </w:tcBorders>
            <w:vAlign w:val="bottom"/>
          </w:tcPr>
          <w:p w14:paraId="67E16944" w14:textId="77777777" w:rsidR="00AB6C0D" w:rsidRPr="000F6806" w:rsidRDefault="00AB6C0D" w:rsidP="00F66CE1">
            <w:pPr>
              <w:ind w:left="-137" w:right="-111"/>
              <w:jc w:val="center"/>
              <w:rPr>
                <w:rFonts w:ascii="Times New Roman" w:hAnsi="Times New Roman" w:cs="Times New Roman"/>
                <w:b/>
                <w:bCs/>
                <w:cs/>
              </w:rPr>
            </w:pPr>
          </w:p>
        </w:tc>
        <w:tc>
          <w:tcPr>
            <w:tcW w:w="722" w:type="dxa"/>
            <w:tcBorders>
              <w:left w:val="nil"/>
              <w:right w:val="nil"/>
            </w:tcBorders>
            <w:vAlign w:val="bottom"/>
          </w:tcPr>
          <w:p w14:paraId="4D905229" w14:textId="77777777" w:rsidR="00AB6C0D" w:rsidRPr="000F6806" w:rsidRDefault="00AB6C0D" w:rsidP="00F66CE1">
            <w:pPr>
              <w:ind w:left="-137" w:right="-111"/>
              <w:jc w:val="center"/>
              <w:rPr>
                <w:rFonts w:ascii="Times New Roman" w:hAnsi="Times New Roman" w:cs="Times New Roman"/>
                <w:b/>
                <w:bCs/>
                <w:cs/>
              </w:rPr>
            </w:pPr>
          </w:p>
        </w:tc>
        <w:tc>
          <w:tcPr>
            <w:tcW w:w="270" w:type="dxa"/>
            <w:tcBorders>
              <w:left w:val="nil"/>
              <w:right w:val="nil"/>
            </w:tcBorders>
            <w:vAlign w:val="bottom"/>
          </w:tcPr>
          <w:p w14:paraId="34ACBD6C" w14:textId="77777777" w:rsidR="00AB6C0D" w:rsidRPr="000F6806" w:rsidRDefault="00AB6C0D" w:rsidP="00F66CE1">
            <w:pPr>
              <w:ind w:left="-137" w:right="-111"/>
              <w:jc w:val="center"/>
              <w:rPr>
                <w:rFonts w:ascii="Times New Roman" w:hAnsi="Times New Roman" w:cs="Times New Roman"/>
                <w:b/>
                <w:bCs/>
                <w:cs/>
              </w:rPr>
            </w:pPr>
          </w:p>
        </w:tc>
        <w:tc>
          <w:tcPr>
            <w:tcW w:w="810" w:type="dxa"/>
            <w:tcBorders>
              <w:left w:val="nil"/>
              <w:right w:val="nil"/>
            </w:tcBorders>
            <w:vAlign w:val="bottom"/>
          </w:tcPr>
          <w:p w14:paraId="61EB997F" w14:textId="77777777" w:rsidR="00AB6C0D" w:rsidRPr="000F6806" w:rsidRDefault="00AB6C0D" w:rsidP="00F66CE1">
            <w:pPr>
              <w:ind w:left="-137" w:right="-111"/>
              <w:jc w:val="center"/>
              <w:rPr>
                <w:rFonts w:ascii="Times New Roman" w:hAnsi="Times New Roman" w:cs="Times New Roman"/>
                <w:b/>
                <w:bCs/>
              </w:rPr>
            </w:pPr>
          </w:p>
        </w:tc>
        <w:tc>
          <w:tcPr>
            <w:tcW w:w="270" w:type="dxa"/>
            <w:tcBorders>
              <w:left w:val="nil"/>
              <w:right w:val="nil"/>
            </w:tcBorders>
            <w:vAlign w:val="bottom"/>
          </w:tcPr>
          <w:p w14:paraId="266C7EFF" w14:textId="77777777" w:rsidR="00AB6C0D" w:rsidRPr="000F6806" w:rsidRDefault="00AB6C0D" w:rsidP="00F66CE1">
            <w:pPr>
              <w:ind w:left="-137" w:right="-111"/>
              <w:jc w:val="center"/>
              <w:rPr>
                <w:rFonts w:ascii="Times New Roman" w:hAnsi="Times New Roman" w:cs="Times New Roman"/>
                <w:b/>
                <w:bCs/>
              </w:rPr>
            </w:pPr>
          </w:p>
        </w:tc>
        <w:tc>
          <w:tcPr>
            <w:tcW w:w="808" w:type="dxa"/>
            <w:tcBorders>
              <w:left w:val="nil"/>
              <w:right w:val="nil"/>
            </w:tcBorders>
            <w:vAlign w:val="bottom"/>
          </w:tcPr>
          <w:p w14:paraId="2B50B8A8" w14:textId="77777777" w:rsidR="00AB6C0D" w:rsidRPr="000F6806" w:rsidRDefault="00AB6C0D" w:rsidP="00F66CE1">
            <w:pPr>
              <w:ind w:left="-137" w:right="-111"/>
              <w:jc w:val="center"/>
              <w:rPr>
                <w:rFonts w:ascii="Times New Roman" w:hAnsi="Times New Roman" w:cs="Times New Roman"/>
                <w:b/>
                <w:bCs/>
              </w:rPr>
            </w:pPr>
          </w:p>
        </w:tc>
      </w:tr>
      <w:tr w:rsidR="005660B6" w:rsidRPr="009F6524" w14:paraId="3DD10511" w14:textId="77777777" w:rsidTr="00725474">
        <w:trPr>
          <w:cantSplit/>
          <w:trHeight w:val="289"/>
        </w:trPr>
        <w:tc>
          <w:tcPr>
            <w:tcW w:w="2160" w:type="dxa"/>
            <w:tcBorders>
              <w:top w:val="nil"/>
              <w:left w:val="nil"/>
              <w:bottom w:val="nil"/>
              <w:right w:val="nil"/>
            </w:tcBorders>
            <w:vAlign w:val="bottom"/>
          </w:tcPr>
          <w:p w14:paraId="7C32642D" w14:textId="77777777" w:rsidR="00AB6C0D" w:rsidRPr="000F6806" w:rsidRDefault="00AB6C0D" w:rsidP="00F66CE1">
            <w:pPr>
              <w:pStyle w:val="7I-7H-3"/>
              <w:spacing w:line="240" w:lineRule="atLeast"/>
              <w:ind w:left="-90"/>
              <w:jc w:val="center"/>
              <w:rPr>
                <w:rFonts w:ascii="Times New Roman" w:eastAsiaTheme="majorEastAsia" w:hAnsi="Times New Roman" w:cs="Times New Roman"/>
                <w:b/>
                <w:bCs/>
                <w:i/>
                <w:iCs/>
                <w:sz w:val="18"/>
                <w:szCs w:val="18"/>
                <w:cs/>
                <w:lang w:val="en-US" w:eastAsia="ja-JP"/>
              </w:rPr>
            </w:pPr>
          </w:p>
        </w:tc>
        <w:tc>
          <w:tcPr>
            <w:tcW w:w="1980" w:type="dxa"/>
            <w:gridSpan w:val="3"/>
            <w:tcBorders>
              <w:top w:val="nil"/>
              <w:left w:val="nil"/>
              <w:right w:val="nil"/>
            </w:tcBorders>
            <w:vAlign w:val="bottom"/>
          </w:tcPr>
          <w:p w14:paraId="343A0B48" w14:textId="77777777" w:rsidR="00AB6C0D" w:rsidRPr="000F6806" w:rsidRDefault="00AB6C0D" w:rsidP="00F66CE1">
            <w:pPr>
              <w:ind w:left="-137" w:right="-111"/>
              <w:jc w:val="center"/>
              <w:rPr>
                <w:rFonts w:ascii="Times New Roman" w:hAnsi="Times New Roman" w:cs="Times New Roman"/>
                <w:b/>
                <w:bCs/>
              </w:rPr>
            </w:pPr>
            <w:r w:rsidRPr="000F6806">
              <w:rPr>
                <w:rFonts w:ascii="Times New Roman" w:hAnsi="Times New Roman" w:cs="Times New Roman"/>
                <w:b/>
                <w:bCs/>
              </w:rPr>
              <w:t>coal and</w:t>
            </w:r>
          </w:p>
        </w:tc>
        <w:tc>
          <w:tcPr>
            <w:tcW w:w="360" w:type="dxa"/>
            <w:tcBorders>
              <w:top w:val="nil"/>
              <w:left w:val="nil"/>
              <w:right w:val="nil"/>
            </w:tcBorders>
            <w:vAlign w:val="bottom"/>
          </w:tcPr>
          <w:p w14:paraId="31CFA997" w14:textId="77777777" w:rsidR="00AB6C0D" w:rsidRPr="000F6806" w:rsidRDefault="00AB6C0D" w:rsidP="00F66CE1">
            <w:pPr>
              <w:ind w:left="-137" w:right="-111"/>
              <w:jc w:val="center"/>
              <w:rPr>
                <w:rFonts w:ascii="Times New Roman" w:hAnsi="Times New Roman" w:cs="Times New Roman"/>
                <w:b/>
                <w:bCs/>
              </w:rPr>
            </w:pPr>
          </w:p>
        </w:tc>
        <w:tc>
          <w:tcPr>
            <w:tcW w:w="810" w:type="dxa"/>
            <w:tcBorders>
              <w:top w:val="nil"/>
              <w:left w:val="nil"/>
              <w:right w:val="nil"/>
            </w:tcBorders>
            <w:vAlign w:val="bottom"/>
          </w:tcPr>
          <w:p w14:paraId="06A9D6EF" w14:textId="77777777" w:rsidR="00AB6C0D" w:rsidRPr="000F6806" w:rsidRDefault="00AB6C0D" w:rsidP="00F66CE1">
            <w:pPr>
              <w:ind w:left="-137" w:right="-111"/>
              <w:jc w:val="center"/>
              <w:rPr>
                <w:rFonts w:ascii="Times New Roman" w:hAnsi="Times New Roman" w:cs="Times New Roman"/>
                <w:b/>
                <w:bCs/>
              </w:rPr>
            </w:pPr>
          </w:p>
        </w:tc>
        <w:tc>
          <w:tcPr>
            <w:tcW w:w="270" w:type="dxa"/>
            <w:tcBorders>
              <w:top w:val="nil"/>
              <w:left w:val="nil"/>
              <w:right w:val="nil"/>
            </w:tcBorders>
            <w:vAlign w:val="bottom"/>
          </w:tcPr>
          <w:p w14:paraId="3CA73078" w14:textId="77777777" w:rsidR="00AB6C0D" w:rsidRPr="000F6806" w:rsidRDefault="00AB6C0D" w:rsidP="00F66CE1">
            <w:pPr>
              <w:ind w:left="-137" w:right="-111"/>
              <w:jc w:val="center"/>
              <w:rPr>
                <w:rFonts w:ascii="Times New Roman" w:hAnsi="Times New Roman" w:cs="Times New Roman"/>
                <w:b/>
                <w:bCs/>
              </w:rPr>
            </w:pPr>
          </w:p>
        </w:tc>
        <w:tc>
          <w:tcPr>
            <w:tcW w:w="810" w:type="dxa"/>
            <w:tcBorders>
              <w:top w:val="nil"/>
              <w:left w:val="nil"/>
              <w:right w:val="nil"/>
            </w:tcBorders>
            <w:vAlign w:val="bottom"/>
          </w:tcPr>
          <w:p w14:paraId="74FB346C" w14:textId="77777777" w:rsidR="00AB6C0D" w:rsidRPr="000F6806" w:rsidRDefault="00AB6C0D" w:rsidP="00F66CE1">
            <w:pPr>
              <w:ind w:left="-137" w:right="-111"/>
              <w:jc w:val="center"/>
              <w:rPr>
                <w:rFonts w:ascii="Times New Roman" w:hAnsi="Times New Roman" w:cs="Times New Roman"/>
                <w:b/>
                <w:bCs/>
              </w:rPr>
            </w:pPr>
          </w:p>
        </w:tc>
        <w:tc>
          <w:tcPr>
            <w:tcW w:w="270" w:type="dxa"/>
            <w:tcBorders>
              <w:top w:val="nil"/>
              <w:left w:val="nil"/>
              <w:right w:val="nil"/>
            </w:tcBorders>
            <w:vAlign w:val="bottom"/>
          </w:tcPr>
          <w:p w14:paraId="6417025A" w14:textId="77777777" w:rsidR="00AB6C0D" w:rsidRPr="000F6806" w:rsidRDefault="00AB6C0D" w:rsidP="00F66CE1">
            <w:pPr>
              <w:ind w:left="-137" w:right="-111"/>
              <w:jc w:val="center"/>
              <w:rPr>
                <w:rFonts w:ascii="Times New Roman" w:hAnsi="Times New Roman" w:cs="Times New Roman"/>
                <w:b/>
                <w:bCs/>
              </w:rPr>
            </w:pPr>
          </w:p>
        </w:tc>
        <w:tc>
          <w:tcPr>
            <w:tcW w:w="1890" w:type="dxa"/>
            <w:gridSpan w:val="3"/>
            <w:tcBorders>
              <w:top w:val="nil"/>
              <w:left w:val="nil"/>
              <w:right w:val="nil"/>
            </w:tcBorders>
            <w:vAlign w:val="bottom"/>
          </w:tcPr>
          <w:p w14:paraId="61C21EEB" w14:textId="77777777" w:rsidR="00AB6C0D" w:rsidRPr="000F6806" w:rsidRDefault="00AB6C0D" w:rsidP="00F66CE1">
            <w:pPr>
              <w:ind w:left="-137" w:right="-111"/>
              <w:jc w:val="center"/>
              <w:rPr>
                <w:rFonts w:ascii="Times New Roman" w:hAnsi="Times New Roman" w:cs="Times New Roman"/>
                <w:b/>
                <w:bCs/>
                <w:cs/>
              </w:rPr>
            </w:pPr>
          </w:p>
        </w:tc>
        <w:tc>
          <w:tcPr>
            <w:tcW w:w="270" w:type="dxa"/>
            <w:tcBorders>
              <w:top w:val="nil"/>
              <w:left w:val="nil"/>
              <w:right w:val="nil"/>
            </w:tcBorders>
            <w:vAlign w:val="bottom"/>
          </w:tcPr>
          <w:p w14:paraId="6F29109C" w14:textId="77777777" w:rsidR="00AB6C0D" w:rsidRPr="000F6806" w:rsidRDefault="00AB6C0D" w:rsidP="00F66CE1">
            <w:pPr>
              <w:ind w:left="-137" w:right="-111"/>
              <w:jc w:val="center"/>
              <w:rPr>
                <w:rFonts w:ascii="Times New Roman" w:hAnsi="Times New Roman" w:cs="Times New Roman"/>
                <w:b/>
                <w:bCs/>
                <w:cs/>
              </w:rPr>
            </w:pPr>
          </w:p>
        </w:tc>
        <w:tc>
          <w:tcPr>
            <w:tcW w:w="1890" w:type="dxa"/>
            <w:gridSpan w:val="3"/>
            <w:tcBorders>
              <w:top w:val="nil"/>
              <w:left w:val="nil"/>
              <w:right w:val="nil"/>
            </w:tcBorders>
          </w:tcPr>
          <w:p w14:paraId="156F1873" w14:textId="77777777" w:rsidR="00AB6C0D" w:rsidRPr="000F6806" w:rsidRDefault="00AB6C0D" w:rsidP="00F66CE1">
            <w:pPr>
              <w:ind w:left="-137" w:right="-111"/>
              <w:jc w:val="center"/>
              <w:rPr>
                <w:rFonts w:ascii="Times New Roman" w:hAnsi="Times New Roman" w:cs="Times New Roman"/>
                <w:b/>
                <w:bCs/>
                <w:cs/>
              </w:rPr>
            </w:pPr>
            <w:r w:rsidRPr="000F6806">
              <w:rPr>
                <w:rFonts w:ascii="Times New Roman" w:hAnsi="Times New Roman" w:cs="Times New Roman"/>
                <w:b/>
                <w:bCs/>
              </w:rPr>
              <w:t>Total reportable</w:t>
            </w:r>
          </w:p>
        </w:tc>
        <w:tc>
          <w:tcPr>
            <w:tcW w:w="270" w:type="dxa"/>
            <w:tcBorders>
              <w:top w:val="nil"/>
              <w:left w:val="nil"/>
              <w:right w:val="nil"/>
            </w:tcBorders>
          </w:tcPr>
          <w:p w14:paraId="6209BD48" w14:textId="77777777" w:rsidR="00AB6C0D" w:rsidRPr="000F6806" w:rsidRDefault="00AB6C0D" w:rsidP="00F66CE1">
            <w:pPr>
              <w:ind w:left="-137" w:right="-111"/>
              <w:jc w:val="center"/>
              <w:rPr>
                <w:rFonts w:ascii="Times New Roman" w:hAnsi="Times New Roman" w:cs="Times New Roman"/>
                <w:b/>
                <w:bCs/>
                <w:cs/>
              </w:rPr>
            </w:pPr>
          </w:p>
        </w:tc>
        <w:tc>
          <w:tcPr>
            <w:tcW w:w="720" w:type="dxa"/>
            <w:tcBorders>
              <w:top w:val="nil"/>
              <w:left w:val="nil"/>
              <w:right w:val="nil"/>
            </w:tcBorders>
            <w:vAlign w:val="bottom"/>
          </w:tcPr>
          <w:p w14:paraId="2AAF5444" w14:textId="77777777" w:rsidR="00AB6C0D" w:rsidRPr="000F6806" w:rsidRDefault="00AB6C0D" w:rsidP="00F66CE1">
            <w:pPr>
              <w:ind w:left="-137" w:right="-111"/>
              <w:jc w:val="center"/>
              <w:rPr>
                <w:rFonts w:ascii="Times New Roman" w:hAnsi="Times New Roman" w:cs="Times New Roman"/>
                <w:b/>
                <w:bCs/>
                <w:cs/>
              </w:rPr>
            </w:pPr>
          </w:p>
        </w:tc>
        <w:tc>
          <w:tcPr>
            <w:tcW w:w="270" w:type="dxa"/>
            <w:tcBorders>
              <w:top w:val="nil"/>
              <w:left w:val="nil"/>
              <w:right w:val="nil"/>
            </w:tcBorders>
            <w:vAlign w:val="bottom"/>
          </w:tcPr>
          <w:p w14:paraId="234077C4" w14:textId="77777777" w:rsidR="00AB6C0D" w:rsidRPr="000F6806" w:rsidRDefault="00AB6C0D" w:rsidP="00F66CE1">
            <w:pPr>
              <w:ind w:left="-137" w:right="-111"/>
              <w:jc w:val="center"/>
              <w:rPr>
                <w:rFonts w:ascii="Times New Roman" w:hAnsi="Times New Roman" w:cs="Times New Roman"/>
                <w:b/>
                <w:bCs/>
                <w:cs/>
              </w:rPr>
            </w:pPr>
          </w:p>
        </w:tc>
        <w:tc>
          <w:tcPr>
            <w:tcW w:w="722" w:type="dxa"/>
            <w:tcBorders>
              <w:top w:val="nil"/>
              <w:left w:val="nil"/>
              <w:right w:val="nil"/>
            </w:tcBorders>
            <w:vAlign w:val="bottom"/>
          </w:tcPr>
          <w:p w14:paraId="7B3F637B" w14:textId="77777777" w:rsidR="00AB6C0D" w:rsidRPr="000F6806" w:rsidRDefault="00AB6C0D" w:rsidP="00F66CE1">
            <w:pPr>
              <w:ind w:left="-137" w:right="-111"/>
              <w:jc w:val="center"/>
              <w:rPr>
                <w:rFonts w:ascii="Times New Roman" w:hAnsi="Times New Roman" w:cs="Times New Roman"/>
                <w:b/>
                <w:bCs/>
                <w:cs/>
              </w:rPr>
            </w:pPr>
          </w:p>
        </w:tc>
        <w:tc>
          <w:tcPr>
            <w:tcW w:w="270" w:type="dxa"/>
            <w:tcBorders>
              <w:top w:val="nil"/>
              <w:left w:val="nil"/>
              <w:right w:val="nil"/>
            </w:tcBorders>
            <w:vAlign w:val="bottom"/>
          </w:tcPr>
          <w:p w14:paraId="49D85840" w14:textId="77777777" w:rsidR="00AB6C0D" w:rsidRPr="000F6806" w:rsidRDefault="00AB6C0D" w:rsidP="00F66CE1">
            <w:pPr>
              <w:ind w:left="-137" w:right="-111"/>
              <w:jc w:val="center"/>
              <w:rPr>
                <w:rFonts w:ascii="Times New Roman" w:hAnsi="Times New Roman" w:cs="Times New Roman"/>
                <w:b/>
                <w:bCs/>
                <w:cs/>
              </w:rPr>
            </w:pPr>
          </w:p>
        </w:tc>
        <w:tc>
          <w:tcPr>
            <w:tcW w:w="810" w:type="dxa"/>
            <w:tcBorders>
              <w:top w:val="nil"/>
              <w:left w:val="nil"/>
              <w:right w:val="nil"/>
            </w:tcBorders>
            <w:vAlign w:val="bottom"/>
          </w:tcPr>
          <w:p w14:paraId="0BBE5EC1" w14:textId="77777777" w:rsidR="00AB6C0D" w:rsidRPr="000F6806" w:rsidRDefault="00AB6C0D" w:rsidP="00F66CE1">
            <w:pPr>
              <w:ind w:left="-137" w:right="-111"/>
              <w:jc w:val="center"/>
              <w:rPr>
                <w:rFonts w:ascii="Times New Roman" w:hAnsi="Times New Roman" w:cs="Times New Roman"/>
                <w:b/>
                <w:bCs/>
              </w:rPr>
            </w:pPr>
          </w:p>
        </w:tc>
        <w:tc>
          <w:tcPr>
            <w:tcW w:w="270" w:type="dxa"/>
            <w:tcBorders>
              <w:top w:val="nil"/>
              <w:left w:val="nil"/>
              <w:right w:val="nil"/>
            </w:tcBorders>
            <w:vAlign w:val="bottom"/>
          </w:tcPr>
          <w:p w14:paraId="2145BAE0" w14:textId="77777777" w:rsidR="00AB6C0D" w:rsidRPr="000F6806" w:rsidRDefault="00AB6C0D" w:rsidP="00F66CE1">
            <w:pPr>
              <w:ind w:left="-137" w:right="-111"/>
              <w:jc w:val="center"/>
              <w:rPr>
                <w:rFonts w:ascii="Times New Roman" w:hAnsi="Times New Roman" w:cs="Times New Roman"/>
                <w:b/>
                <w:bCs/>
              </w:rPr>
            </w:pPr>
          </w:p>
        </w:tc>
        <w:tc>
          <w:tcPr>
            <w:tcW w:w="808" w:type="dxa"/>
            <w:tcBorders>
              <w:top w:val="nil"/>
              <w:left w:val="nil"/>
              <w:right w:val="nil"/>
            </w:tcBorders>
            <w:vAlign w:val="bottom"/>
          </w:tcPr>
          <w:p w14:paraId="0B1EF606" w14:textId="77777777" w:rsidR="00AB6C0D" w:rsidRPr="000F6806" w:rsidRDefault="00AB6C0D" w:rsidP="00F66CE1">
            <w:pPr>
              <w:ind w:left="-137" w:right="-111"/>
              <w:jc w:val="center"/>
              <w:rPr>
                <w:rFonts w:ascii="Times New Roman" w:hAnsi="Times New Roman" w:cs="Times New Roman"/>
                <w:b/>
                <w:bCs/>
              </w:rPr>
            </w:pPr>
          </w:p>
        </w:tc>
      </w:tr>
      <w:tr w:rsidR="005660B6" w:rsidRPr="009F6524" w14:paraId="4E003F3B" w14:textId="77777777" w:rsidTr="00725474">
        <w:trPr>
          <w:cantSplit/>
          <w:trHeight w:val="289"/>
        </w:trPr>
        <w:tc>
          <w:tcPr>
            <w:tcW w:w="2160" w:type="dxa"/>
            <w:tcBorders>
              <w:top w:val="nil"/>
              <w:left w:val="nil"/>
              <w:bottom w:val="nil"/>
              <w:right w:val="nil"/>
            </w:tcBorders>
            <w:vAlign w:val="bottom"/>
          </w:tcPr>
          <w:p w14:paraId="16BC428E" w14:textId="5316EB09" w:rsidR="00AB6C0D" w:rsidRPr="000F6806" w:rsidRDefault="00AB6C0D" w:rsidP="00F66CE1">
            <w:pPr>
              <w:pStyle w:val="7I-7H-3"/>
              <w:tabs>
                <w:tab w:val="left" w:pos="60"/>
                <w:tab w:val="left" w:pos="310"/>
              </w:tabs>
              <w:spacing w:line="240" w:lineRule="atLeast"/>
              <w:ind w:left="-199" w:hanging="199"/>
              <w:jc w:val="center"/>
              <w:rPr>
                <w:rFonts w:ascii="Times New Roman" w:hAnsi="Times New Roman" w:cs="Times New Roman"/>
                <w:b/>
                <w:bCs/>
                <w:i/>
                <w:iCs/>
                <w:sz w:val="18"/>
                <w:szCs w:val="18"/>
                <w:cs/>
                <w:lang w:val="en-US"/>
              </w:rPr>
            </w:pPr>
            <w:r w:rsidRPr="000F6806">
              <w:rPr>
                <w:rFonts w:ascii="Times New Roman" w:hAnsi="Times New Roman" w:cs="Times New Roman"/>
                <w:b/>
                <w:bCs/>
                <w:i/>
                <w:iCs/>
                <w:sz w:val="18"/>
                <w:szCs w:val="18"/>
                <w:lang w:val="en-US"/>
              </w:rPr>
              <w:t xml:space="preserve">For the </w:t>
            </w:r>
            <w:r w:rsidR="00C56FDE">
              <w:rPr>
                <w:rFonts w:ascii="Times New Roman" w:hAnsi="Times New Roman" w:cs="Angsana New"/>
                <w:b/>
                <w:bCs/>
                <w:i/>
                <w:iCs/>
                <w:sz w:val="18"/>
                <w:szCs w:val="18"/>
                <w:lang w:val="en-US"/>
              </w:rPr>
              <w:t>three</w:t>
            </w:r>
            <w:r w:rsidRPr="000F6806">
              <w:rPr>
                <w:rFonts w:ascii="Times New Roman" w:hAnsi="Times New Roman" w:cs="Times New Roman"/>
                <w:b/>
                <w:bCs/>
                <w:i/>
                <w:iCs/>
                <w:sz w:val="18"/>
                <w:szCs w:val="18"/>
                <w:lang w:val="en-US"/>
              </w:rPr>
              <w:t xml:space="preserve">-month </w:t>
            </w:r>
          </w:p>
        </w:tc>
        <w:tc>
          <w:tcPr>
            <w:tcW w:w="1980" w:type="dxa"/>
            <w:gridSpan w:val="3"/>
            <w:tcBorders>
              <w:left w:val="nil"/>
              <w:bottom w:val="single" w:sz="4" w:space="0" w:color="auto"/>
              <w:right w:val="nil"/>
            </w:tcBorders>
            <w:vAlign w:val="bottom"/>
          </w:tcPr>
          <w:p w14:paraId="4F521235" w14:textId="77777777" w:rsidR="00AB6C0D" w:rsidRPr="000F6806" w:rsidRDefault="00AB6C0D" w:rsidP="00F66CE1">
            <w:pPr>
              <w:ind w:left="-137" w:right="-111"/>
              <w:jc w:val="center"/>
              <w:rPr>
                <w:rFonts w:ascii="Times New Roman" w:hAnsi="Times New Roman" w:cs="Times New Roman"/>
                <w:b/>
                <w:bCs/>
              </w:rPr>
            </w:pPr>
            <w:r w:rsidRPr="000F6806">
              <w:rPr>
                <w:rFonts w:ascii="Times New Roman" w:hAnsi="Times New Roman" w:cs="Times New Roman"/>
                <w:b/>
                <w:bCs/>
              </w:rPr>
              <w:t>related services</w:t>
            </w:r>
          </w:p>
        </w:tc>
        <w:tc>
          <w:tcPr>
            <w:tcW w:w="360" w:type="dxa"/>
            <w:tcBorders>
              <w:left w:val="nil"/>
              <w:right w:val="nil"/>
            </w:tcBorders>
            <w:vAlign w:val="bottom"/>
          </w:tcPr>
          <w:p w14:paraId="1A91662E" w14:textId="77777777" w:rsidR="00AB6C0D" w:rsidRPr="000F6806" w:rsidRDefault="00AB6C0D" w:rsidP="00F66CE1">
            <w:pPr>
              <w:ind w:left="-137" w:right="-111"/>
              <w:jc w:val="center"/>
              <w:rPr>
                <w:rFonts w:ascii="Times New Roman" w:hAnsi="Times New Roman" w:cs="Times New Roman"/>
                <w:b/>
                <w:bCs/>
              </w:rPr>
            </w:pPr>
          </w:p>
        </w:tc>
        <w:tc>
          <w:tcPr>
            <w:tcW w:w="1890" w:type="dxa"/>
            <w:gridSpan w:val="3"/>
            <w:tcBorders>
              <w:left w:val="nil"/>
              <w:bottom w:val="single" w:sz="4" w:space="0" w:color="auto"/>
              <w:right w:val="nil"/>
            </w:tcBorders>
            <w:vAlign w:val="bottom"/>
          </w:tcPr>
          <w:p w14:paraId="5709ADE7" w14:textId="77777777" w:rsidR="00AB6C0D" w:rsidRPr="000F6806" w:rsidRDefault="00AB6C0D" w:rsidP="00F66CE1">
            <w:pPr>
              <w:ind w:left="-137" w:right="-111"/>
              <w:jc w:val="center"/>
              <w:rPr>
                <w:rFonts w:ascii="Times New Roman" w:hAnsi="Times New Roman" w:cs="Times New Roman"/>
                <w:b/>
                <w:bCs/>
              </w:rPr>
            </w:pPr>
            <w:r w:rsidRPr="000F6806">
              <w:rPr>
                <w:rFonts w:ascii="Times New Roman" w:hAnsi="Times New Roman" w:cs="Times New Roman"/>
                <w:b/>
                <w:bCs/>
              </w:rPr>
              <w:t>Transport</w:t>
            </w:r>
          </w:p>
        </w:tc>
        <w:tc>
          <w:tcPr>
            <w:tcW w:w="270" w:type="dxa"/>
            <w:tcBorders>
              <w:left w:val="nil"/>
              <w:right w:val="nil"/>
            </w:tcBorders>
            <w:vAlign w:val="bottom"/>
          </w:tcPr>
          <w:p w14:paraId="296163CA" w14:textId="77777777" w:rsidR="00AB6C0D" w:rsidRPr="000F6806" w:rsidRDefault="00AB6C0D" w:rsidP="00F66CE1">
            <w:pPr>
              <w:ind w:left="-137" w:right="-111"/>
              <w:jc w:val="center"/>
              <w:rPr>
                <w:rFonts w:ascii="Times New Roman" w:hAnsi="Times New Roman" w:cs="Times New Roman"/>
                <w:b/>
                <w:bCs/>
              </w:rPr>
            </w:pPr>
          </w:p>
        </w:tc>
        <w:tc>
          <w:tcPr>
            <w:tcW w:w="1890" w:type="dxa"/>
            <w:gridSpan w:val="3"/>
            <w:tcBorders>
              <w:left w:val="nil"/>
              <w:bottom w:val="single" w:sz="4" w:space="0" w:color="auto"/>
              <w:right w:val="nil"/>
            </w:tcBorders>
            <w:vAlign w:val="bottom"/>
          </w:tcPr>
          <w:p w14:paraId="183E134D" w14:textId="77777777" w:rsidR="00AB6C0D" w:rsidRPr="000F6806" w:rsidRDefault="00AB6C0D" w:rsidP="00F66CE1">
            <w:pPr>
              <w:ind w:left="-137" w:right="-111"/>
              <w:jc w:val="center"/>
              <w:rPr>
                <w:rFonts w:ascii="Times New Roman" w:hAnsi="Times New Roman" w:cs="Times New Roman"/>
                <w:b/>
                <w:bCs/>
                <w:cs/>
              </w:rPr>
            </w:pPr>
            <w:r>
              <w:rPr>
                <w:rFonts w:ascii="Times New Roman" w:hAnsi="Times New Roman" w:cs="Times New Roman"/>
                <w:b/>
                <w:bCs/>
              </w:rPr>
              <w:t>Energy</w:t>
            </w:r>
          </w:p>
        </w:tc>
        <w:tc>
          <w:tcPr>
            <w:tcW w:w="270" w:type="dxa"/>
            <w:tcBorders>
              <w:left w:val="nil"/>
              <w:right w:val="nil"/>
            </w:tcBorders>
            <w:vAlign w:val="bottom"/>
          </w:tcPr>
          <w:p w14:paraId="20773F6D" w14:textId="77777777" w:rsidR="00AB6C0D" w:rsidRPr="000F6806" w:rsidRDefault="00AB6C0D" w:rsidP="00F66CE1">
            <w:pPr>
              <w:ind w:left="-137" w:right="-111"/>
              <w:jc w:val="center"/>
              <w:rPr>
                <w:rFonts w:ascii="Times New Roman" w:hAnsi="Times New Roman" w:cs="Times New Roman"/>
                <w:b/>
                <w:bCs/>
                <w:cs/>
              </w:rPr>
            </w:pPr>
          </w:p>
        </w:tc>
        <w:tc>
          <w:tcPr>
            <w:tcW w:w="1890" w:type="dxa"/>
            <w:gridSpan w:val="3"/>
            <w:tcBorders>
              <w:left w:val="nil"/>
              <w:bottom w:val="single" w:sz="4" w:space="0" w:color="auto"/>
              <w:right w:val="nil"/>
            </w:tcBorders>
          </w:tcPr>
          <w:p w14:paraId="19C8F2E5" w14:textId="77777777" w:rsidR="00AB6C0D" w:rsidRPr="000F6806" w:rsidRDefault="00AB6C0D" w:rsidP="00F66CE1">
            <w:pPr>
              <w:ind w:left="-137" w:right="-111"/>
              <w:jc w:val="center"/>
              <w:rPr>
                <w:rFonts w:ascii="Times New Roman" w:hAnsi="Times New Roman" w:cs="Times New Roman"/>
                <w:b/>
                <w:bCs/>
              </w:rPr>
            </w:pPr>
            <w:r w:rsidRPr="000F6806">
              <w:rPr>
                <w:rFonts w:ascii="Times New Roman" w:hAnsi="Times New Roman" w:cs="Times New Roman"/>
                <w:b/>
                <w:bCs/>
              </w:rPr>
              <w:t>segments</w:t>
            </w:r>
          </w:p>
        </w:tc>
        <w:tc>
          <w:tcPr>
            <w:tcW w:w="270" w:type="dxa"/>
            <w:tcBorders>
              <w:left w:val="nil"/>
              <w:right w:val="nil"/>
            </w:tcBorders>
          </w:tcPr>
          <w:p w14:paraId="4D1AFACE" w14:textId="77777777" w:rsidR="00AB6C0D" w:rsidRPr="000F6806" w:rsidRDefault="00AB6C0D" w:rsidP="00F66CE1">
            <w:pPr>
              <w:ind w:left="-137" w:right="-111"/>
              <w:jc w:val="center"/>
              <w:rPr>
                <w:rFonts w:ascii="Times New Roman" w:hAnsi="Times New Roman" w:cs="Times New Roman"/>
                <w:b/>
                <w:bCs/>
              </w:rPr>
            </w:pPr>
          </w:p>
        </w:tc>
        <w:tc>
          <w:tcPr>
            <w:tcW w:w="1712" w:type="dxa"/>
            <w:gridSpan w:val="3"/>
            <w:tcBorders>
              <w:left w:val="nil"/>
              <w:bottom w:val="single" w:sz="4" w:space="0" w:color="auto"/>
              <w:right w:val="nil"/>
            </w:tcBorders>
            <w:vAlign w:val="bottom"/>
          </w:tcPr>
          <w:p w14:paraId="1F1492D8" w14:textId="77777777" w:rsidR="00AB6C0D" w:rsidRPr="000F6806" w:rsidRDefault="00AB6C0D" w:rsidP="00F66CE1">
            <w:pPr>
              <w:ind w:left="-137" w:right="-111"/>
              <w:jc w:val="center"/>
              <w:rPr>
                <w:rFonts w:ascii="Times New Roman" w:hAnsi="Times New Roman" w:cs="Times New Roman"/>
                <w:b/>
                <w:bCs/>
                <w:cs/>
              </w:rPr>
            </w:pPr>
            <w:r w:rsidRPr="000F6806">
              <w:rPr>
                <w:rFonts w:ascii="Times New Roman" w:hAnsi="Times New Roman" w:cs="Times New Roman"/>
                <w:b/>
                <w:bCs/>
              </w:rPr>
              <w:t>Others</w:t>
            </w:r>
          </w:p>
        </w:tc>
        <w:tc>
          <w:tcPr>
            <w:tcW w:w="270" w:type="dxa"/>
            <w:tcBorders>
              <w:left w:val="nil"/>
              <w:right w:val="nil"/>
            </w:tcBorders>
            <w:vAlign w:val="bottom"/>
          </w:tcPr>
          <w:p w14:paraId="7352326C" w14:textId="77777777" w:rsidR="00AB6C0D" w:rsidRPr="000F6806" w:rsidRDefault="00AB6C0D" w:rsidP="00F66CE1">
            <w:pPr>
              <w:ind w:left="-137" w:right="-111"/>
              <w:jc w:val="center"/>
              <w:rPr>
                <w:rFonts w:ascii="Times New Roman" w:hAnsi="Times New Roman" w:cs="Times New Roman"/>
                <w:b/>
                <w:bCs/>
                <w:cs/>
              </w:rPr>
            </w:pPr>
          </w:p>
        </w:tc>
        <w:tc>
          <w:tcPr>
            <w:tcW w:w="1888" w:type="dxa"/>
            <w:gridSpan w:val="3"/>
            <w:tcBorders>
              <w:left w:val="nil"/>
              <w:bottom w:val="single" w:sz="4" w:space="0" w:color="auto"/>
              <w:right w:val="nil"/>
            </w:tcBorders>
            <w:vAlign w:val="bottom"/>
          </w:tcPr>
          <w:p w14:paraId="33653DCA" w14:textId="77777777" w:rsidR="00AB6C0D" w:rsidRPr="000F6806" w:rsidRDefault="00AB6C0D" w:rsidP="00F66CE1">
            <w:pPr>
              <w:ind w:left="-137" w:right="-111"/>
              <w:jc w:val="center"/>
              <w:rPr>
                <w:rFonts w:ascii="Times New Roman" w:hAnsi="Times New Roman" w:cs="Times New Roman"/>
                <w:b/>
                <w:bCs/>
              </w:rPr>
            </w:pPr>
            <w:r w:rsidRPr="000F6806">
              <w:rPr>
                <w:rFonts w:ascii="Times New Roman" w:hAnsi="Times New Roman" w:cs="Times New Roman"/>
                <w:b/>
                <w:bCs/>
              </w:rPr>
              <w:t>Total</w:t>
            </w:r>
          </w:p>
        </w:tc>
      </w:tr>
      <w:tr w:rsidR="00C56FDE" w:rsidRPr="009F6524" w14:paraId="64BD2FD6" w14:textId="77777777" w:rsidTr="00725474">
        <w:trPr>
          <w:cantSplit/>
          <w:trHeight w:val="279"/>
        </w:trPr>
        <w:tc>
          <w:tcPr>
            <w:tcW w:w="2160" w:type="dxa"/>
            <w:tcBorders>
              <w:top w:val="nil"/>
              <w:left w:val="nil"/>
              <w:bottom w:val="nil"/>
              <w:right w:val="nil"/>
            </w:tcBorders>
            <w:vAlign w:val="bottom"/>
          </w:tcPr>
          <w:p w14:paraId="7A8693E5" w14:textId="1A4C3667" w:rsidR="00C56FDE" w:rsidRPr="000F6806" w:rsidRDefault="00C56FDE" w:rsidP="00C56FDE">
            <w:pPr>
              <w:tabs>
                <w:tab w:val="left" w:pos="356"/>
              </w:tabs>
              <w:ind w:left="-90" w:right="-126" w:hanging="109"/>
              <w:rPr>
                <w:rFonts w:ascii="Times New Roman" w:hAnsi="Times New Roman" w:cs="Times New Roman"/>
                <w:b/>
                <w:bCs/>
                <w:i/>
                <w:iCs/>
                <w:cs/>
                <w:lang w:val="en-GB"/>
              </w:rPr>
            </w:pPr>
            <w:r w:rsidRPr="000F6806">
              <w:rPr>
                <w:rFonts w:ascii="Times New Roman" w:hAnsi="Times New Roman" w:cs="Times New Roman"/>
                <w:b/>
                <w:bCs/>
                <w:i/>
                <w:iCs/>
              </w:rPr>
              <w:t xml:space="preserve">     period ended 3</w:t>
            </w:r>
            <w:r>
              <w:rPr>
                <w:rFonts w:ascii="Times New Roman" w:hAnsi="Times New Roman" w:cs="Times New Roman"/>
                <w:b/>
                <w:bCs/>
                <w:i/>
                <w:iCs/>
              </w:rPr>
              <w:t>1</w:t>
            </w:r>
            <w:r w:rsidRPr="000F6806">
              <w:rPr>
                <w:rFonts w:ascii="Times New Roman" w:hAnsi="Times New Roman" w:cs="Times New Roman"/>
                <w:b/>
                <w:bCs/>
                <w:i/>
                <w:iCs/>
              </w:rPr>
              <w:t xml:space="preserve"> </w:t>
            </w:r>
            <w:r>
              <w:rPr>
                <w:rFonts w:ascii="Times New Roman" w:hAnsi="Times New Roman" w:cs="Times New Roman"/>
                <w:b/>
                <w:bCs/>
                <w:i/>
                <w:iCs/>
              </w:rPr>
              <w:t>March</w:t>
            </w:r>
            <w:r w:rsidRPr="000F6806">
              <w:rPr>
                <w:rFonts w:ascii="Times New Roman" w:hAnsi="Times New Roman" w:cs="Times New Roman"/>
                <w:b/>
                <w:bCs/>
                <w:i/>
                <w:iCs/>
              </w:rPr>
              <w:t xml:space="preserve"> </w:t>
            </w:r>
          </w:p>
        </w:tc>
        <w:tc>
          <w:tcPr>
            <w:tcW w:w="900" w:type="dxa"/>
            <w:tcBorders>
              <w:top w:val="nil"/>
              <w:left w:val="nil"/>
              <w:right w:val="nil"/>
            </w:tcBorders>
            <w:vAlign w:val="bottom"/>
          </w:tcPr>
          <w:p w14:paraId="17E4B3C0" w14:textId="568F32B2" w:rsidR="00C56FDE" w:rsidRPr="000F6806" w:rsidRDefault="00C56FDE" w:rsidP="00C56FDE">
            <w:pPr>
              <w:tabs>
                <w:tab w:val="clear" w:pos="454"/>
                <w:tab w:val="clear" w:pos="680"/>
                <w:tab w:val="clear" w:pos="1644"/>
                <w:tab w:val="left" w:pos="430"/>
                <w:tab w:val="left" w:pos="1674"/>
              </w:tabs>
              <w:ind w:left="-72" w:right="-106"/>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4</w:t>
            </w:r>
          </w:p>
        </w:tc>
        <w:tc>
          <w:tcPr>
            <w:tcW w:w="270" w:type="dxa"/>
            <w:tcBorders>
              <w:top w:val="nil"/>
              <w:left w:val="nil"/>
              <w:right w:val="nil"/>
            </w:tcBorders>
            <w:vAlign w:val="bottom"/>
          </w:tcPr>
          <w:p w14:paraId="3BD09475" w14:textId="77777777" w:rsidR="00C56FDE" w:rsidRPr="000F6806" w:rsidRDefault="00C56FDE" w:rsidP="00C56FDE">
            <w:pPr>
              <w:tabs>
                <w:tab w:val="clear" w:pos="454"/>
                <w:tab w:val="clear" w:pos="680"/>
                <w:tab w:val="clear" w:pos="907"/>
                <w:tab w:val="left" w:pos="-15"/>
                <w:tab w:val="decimal" w:pos="435"/>
              </w:tabs>
              <w:ind w:left="-72" w:right="-11"/>
              <w:jc w:val="center"/>
              <w:rPr>
                <w:rFonts w:ascii="Times New Roman" w:eastAsia="SimSun" w:hAnsi="Times New Roman" w:cs="Times New Roman"/>
                <w:lang w:eastAsia="zh-CN"/>
              </w:rPr>
            </w:pPr>
          </w:p>
        </w:tc>
        <w:tc>
          <w:tcPr>
            <w:tcW w:w="810" w:type="dxa"/>
            <w:tcBorders>
              <w:top w:val="nil"/>
              <w:left w:val="nil"/>
              <w:right w:val="nil"/>
            </w:tcBorders>
            <w:vAlign w:val="bottom"/>
          </w:tcPr>
          <w:p w14:paraId="4BDC1FD3" w14:textId="55F3F14A" w:rsidR="00C56FDE" w:rsidRPr="000F6806" w:rsidRDefault="00C56FDE" w:rsidP="00C56FDE">
            <w:pPr>
              <w:tabs>
                <w:tab w:val="clear" w:pos="454"/>
                <w:tab w:val="clear" w:pos="680"/>
                <w:tab w:val="left" w:pos="433"/>
                <w:tab w:val="decimal" w:pos="523"/>
              </w:tabs>
              <w:ind w:left="-72" w:right="-109"/>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3</w:t>
            </w:r>
          </w:p>
        </w:tc>
        <w:tc>
          <w:tcPr>
            <w:tcW w:w="360" w:type="dxa"/>
            <w:tcBorders>
              <w:top w:val="nil"/>
              <w:left w:val="nil"/>
              <w:bottom w:val="nil"/>
              <w:right w:val="nil"/>
            </w:tcBorders>
            <w:vAlign w:val="bottom"/>
          </w:tcPr>
          <w:p w14:paraId="56BDBAE4" w14:textId="77777777" w:rsidR="00C56FDE" w:rsidRPr="000F6806" w:rsidRDefault="00C56FDE" w:rsidP="00C56FDE">
            <w:pPr>
              <w:tabs>
                <w:tab w:val="decimal" w:pos="720"/>
              </w:tabs>
              <w:ind w:left="-72" w:right="-72"/>
              <w:jc w:val="center"/>
              <w:rPr>
                <w:rFonts w:ascii="Times New Roman" w:eastAsia="SimSun" w:hAnsi="Times New Roman" w:cs="Times New Roman"/>
                <w:lang w:eastAsia="zh-CN"/>
              </w:rPr>
            </w:pPr>
          </w:p>
        </w:tc>
        <w:tc>
          <w:tcPr>
            <w:tcW w:w="810" w:type="dxa"/>
            <w:tcBorders>
              <w:top w:val="nil"/>
              <w:left w:val="nil"/>
              <w:right w:val="nil"/>
            </w:tcBorders>
            <w:vAlign w:val="bottom"/>
          </w:tcPr>
          <w:p w14:paraId="47B7A37B" w14:textId="7D7EC3C7" w:rsidR="00C56FDE" w:rsidRPr="000F6806" w:rsidRDefault="00C56FDE" w:rsidP="00C56FDE">
            <w:pPr>
              <w:tabs>
                <w:tab w:val="clear" w:pos="454"/>
                <w:tab w:val="clear" w:pos="680"/>
                <w:tab w:val="clear" w:pos="1644"/>
                <w:tab w:val="left" w:pos="0"/>
                <w:tab w:val="decimal" w:pos="820"/>
                <w:tab w:val="left" w:pos="1050"/>
                <w:tab w:val="left" w:pos="1335"/>
              </w:tabs>
              <w:ind w:left="-72" w:right="-116" w:hanging="33"/>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4</w:t>
            </w:r>
          </w:p>
        </w:tc>
        <w:tc>
          <w:tcPr>
            <w:tcW w:w="270" w:type="dxa"/>
            <w:tcBorders>
              <w:top w:val="nil"/>
              <w:left w:val="nil"/>
              <w:right w:val="nil"/>
            </w:tcBorders>
            <w:vAlign w:val="bottom"/>
          </w:tcPr>
          <w:p w14:paraId="6B0779AD" w14:textId="77777777" w:rsidR="00C56FDE" w:rsidRPr="000F6806" w:rsidRDefault="00C56FDE" w:rsidP="00C56FDE">
            <w:pPr>
              <w:tabs>
                <w:tab w:val="decimal" w:pos="720"/>
              </w:tabs>
              <w:ind w:left="-72" w:right="-72"/>
              <w:jc w:val="center"/>
              <w:rPr>
                <w:rFonts w:ascii="Times New Roman" w:eastAsia="SimSun" w:hAnsi="Times New Roman" w:cs="Times New Roman"/>
                <w:lang w:eastAsia="zh-CN"/>
              </w:rPr>
            </w:pPr>
          </w:p>
        </w:tc>
        <w:tc>
          <w:tcPr>
            <w:tcW w:w="810" w:type="dxa"/>
            <w:tcBorders>
              <w:top w:val="nil"/>
              <w:left w:val="nil"/>
              <w:right w:val="nil"/>
            </w:tcBorders>
            <w:vAlign w:val="bottom"/>
          </w:tcPr>
          <w:p w14:paraId="18D3D371" w14:textId="70CB39B5" w:rsidR="00C56FDE" w:rsidRPr="000F6806" w:rsidRDefault="00C56FDE" w:rsidP="00C56FDE">
            <w:pPr>
              <w:tabs>
                <w:tab w:val="clear" w:pos="454"/>
                <w:tab w:val="clear" w:pos="680"/>
                <w:tab w:val="clear" w:pos="1644"/>
                <w:tab w:val="left" w:pos="-72"/>
                <w:tab w:val="left" w:pos="197"/>
                <w:tab w:val="decimal" w:pos="820"/>
                <w:tab w:val="left" w:pos="1050"/>
                <w:tab w:val="left" w:pos="1335"/>
              </w:tabs>
              <w:ind w:left="-72" w:right="-108"/>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3</w:t>
            </w:r>
          </w:p>
        </w:tc>
        <w:tc>
          <w:tcPr>
            <w:tcW w:w="270" w:type="dxa"/>
            <w:tcBorders>
              <w:top w:val="nil"/>
              <w:left w:val="nil"/>
              <w:bottom w:val="nil"/>
              <w:right w:val="nil"/>
            </w:tcBorders>
            <w:vAlign w:val="bottom"/>
          </w:tcPr>
          <w:p w14:paraId="1163579E" w14:textId="77777777" w:rsidR="00C56FDE" w:rsidRPr="000F6806" w:rsidRDefault="00C56FDE" w:rsidP="00C56FDE">
            <w:pPr>
              <w:tabs>
                <w:tab w:val="decimal" w:pos="720"/>
              </w:tabs>
              <w:ind w:left="-72" w:right="-72"/>
              <w:jc w:val="center"/>
              <w:rPr>
                <w:rFonts w:ascii="Times New Roman" w:eastAsia="SimSun" w:hAnsi="Times New Roman" w:cs="Times New Roman"/>
                <w:lang w:eastAsia="zh-CN"/>
              </w:rPr>
            </w:pPr>
          </w:p>
        </w:tc>
        <w:tc>
          <w:tcPr>
            <w:tcW w:w="810" w:type="dxa"/>
            <w:tcBorders>
              <w:top w:val="nil"/>
              <w:left w:val="nil"/>
              <w:right w:val="nil"/>
            </w:tcBorders>
            <w:vAlign w:val="bottom"/>
          </w:tcPr>
          <w:p w14:paraId="2B24F967" w14:textId="3D34288E" w:rsidR="00C56FDE" w:rsidRPr="000F6806" w:rsidRDefault="00C56FDE" w:rsidP="00C56FDE">
            <w:pPr>
              <w:tabs>
                <w:tab w:val="clear" w:pos="454"/>
                <w:tab w:val="clear" w:pos="680"/>
                <w:tab w:val="left" w:pos="-72"/>
                <w:tab w:val="left" w:pos="345"/>
                <w:tab w:val="decimal" w:pos="864"/>
                <w:tab w:val="left" w:pos="1150"/>
              </w:tabs>
              <w:ind w:left="-72" w:right="-111"/>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4</w:t>
            </w:r>
          </w:p>
        </w:tc>
        <w:tc>
          <w:tcPr>
            <w:tcW w:w="270" w:type="dxa"/>
            <w:tcBorders>
              <w:top w:val="nil"/>
              <w:left w:val="nil"/>
              <w:right w:val="nil"/>
            </w:tcBorders>
            <w:vAlign w:val="bottom"/>
          </w:tcPr>
          <w:p w14:paraId="4480B651" w14:textId="77777777" w:rsidR="00C56FDE" w:rsidRPr="000F6806" w:rsidRDefault="00C56FDE" w:rsidP="00C56FDE">
            <w:pPr>
              <w:tabs>
                <w:tab w:val="clear" w:pos="1644"/>
                <w:tab w:val="decimal" w:pos="720"/>
                <w:tab w:val="left" w:pos="1336"/>
              </w:tabs>
              <w:ind w:left="-72" w:right="455"/>
              <w:jc w:val="center"/>
              <w:rPr>
                <w:rFonts w:ascii="Times New Roman" w:eastAsia="SimSun" w:hAnsi="Times New Roman" w:cs="Times New Roman"/>
                <w:lang w:eastAsia="zh-CN"/>
              </w:rPr>
            </w:pPr>
          </w:p>
        </w:tc>
        <w:tc>
          <w:tcPr>
            <w:tcW w:w="810" w:type="dxa"/>
            <w:tcBorders>
              <w:top w:val="nil"/>
              <w:left w:val="nil"/>
              <w:right w:val="nil"/>
            </w:tcBorders>
            <w:vAlign w:val="bottom"/>
          </w:tcPr>
          <w:p w14:paraId="18DF095C" w14:textId="6C7A8812" w:rsidR="00C56FDE" w:rsidRPr="000F6806" w:rsidRDefault="00C56FDE" w:rsidP="004C50AA">
            <w:pPr>
              <w:tabs>
                <w:tab w:val="clear" w:pos="454"/>
                <w:tab w:val="clear" w:pos="680"/>
                <w:tab w:val="clear" w:pos="1644"/>
                <w:tab w:val="left" w:pos="-72"/>
                <w:tab w:val="decimal" w:pos="720"/>
                <w:tab w:val="left" w:pos="1336"/>
              </w:tabs>
              <w:ind w:left="-72" w:right="-104"/>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3</w:t>
            </w:r>
          </w:p>
        </w:tc>
        <w:tc>
          <w:tcPr>
            <w:tcW w:w="270" w:type="dxa"/>
            <w:tcBorders>
              <w:top w:val="nil"/>
              <w:left w:val="nil"/>
              <w:right w:val="nil"/>
            </w:tcBorders>
            <w:vAlign w:val="bottom"/>
          </w:tcPr>
          <w:p w14:paraId="3F76D049" w14:textId="77777777" w:rsidR="00C56FDE" w:rsidRPr="000F6806" w:rsidRDefault="00C56FDE" w:rsidP="00C56FDE">
            <w:pPr>
              <w:tabs>
                <w:tab w:val="clear" w:pos="1644"/>
                <w:tab w:val="decimal" w:pos="720"/>
                <w:tab w:val="left" w:pos="1336"/>
              </w:tabs>
              <w:ind w:left="-72" w:right="455"/>
              <w:jc w:val="center"/>
              <w:rPr>
                <w:rFonts w:ascii="Times New Roman" w:eastAsia="SimSun" w:hAnsi="Times New Roman" w:cs="Times New Roman"/>
                <w:lang w:eastAsia="zh-CN"/>
              </w:rPr>
            </w:pPr>
          </w:p>
        </w:tc>
        <w:tc>
          <w:tcPr>
            <w:tcW w:w="810" w:type="dxa"/>
            <w:tcBorders>
              <w:top w:val="nil"/>
              <w:left w:val="nil"/>
              <w:right w:val="nil"/>
            </w:tcBorders>
            <w:vAlign w:val="bottom"/>
          </w:tcPr>
          <w:p w14:paraId="4C214D65" w14:textId="4F952551" w:rsidR="00C56FDE" w:rsidRPr="000F6806" w:rsidRDefault="00C56FDE" w:rsidP="00C56FDE">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4</w:t>
            </w:r>
          </w:p>
        </w:tc>
        <w:tc>
          <w:tcPr>
            <w:tcW w:w="270" w:type="dxa"/>
            <w:tcBorders>
              <w:top w:val="nil"/>
              <w:left w:val="nil"/>
              <w:right w:val="nil"/>
            </w:tcBorders>
            <w:vAlign w:val="bottom"/>
          </w:tcPr>
          <w:p w14:paraId="34A30378" w14:textId="77777777" w:rsidR="00C56FDE" w:rsidRPr="000F6806" w:rsidRDefault="00C56FDE" w:rsidP="00C56FDE">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p>
        </w:tc>
        <w:tc>
          <w:tcPr>
            <w:tcW w:w="810" w:type="dxa"/>
            <w:tcBorders>
              <w:top w:val="nil"/>
              <w:left w:val="nil"/>
              <w:right w:val="nil"/>
            </w:tcBorders>
            <w:vAlign w:val="bottom"/>
          </w:tcPr>
          <w:p w14:paraId="6CC8DC05" w14:textId="5A4C8D95" w:rsidR="00C56FDE" w:rsidRPr="000F6806" w:rsidRDefault="00C56FDE" w:rsidP="00C56FDE">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3</w:t>
            </w:r>
          </w:p>
        </w:tc>
        <w:tc>
          <w:tcPr>
            <w:tcW w:w="270" w:type="dxa"/>
            <w:tcBorders>
              <w:top w:val="nil"/>
              <w:left w:val="nil"/>
              <w:right w:val="nil"/>
            </w:tcBorders>
            <w:vAlign w:val="bottom"/>
          </w:tcPr>
          <w:p w14:paraId="70ADAC51" w14:textId="77777777" w:rsidR="00C56FDE" w:rsidRPr="000F6806" w:rsidRDefault="00C56FDE" w:rsidP="00C56FDE">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p>
        </w:tc>
        <w:tc>
          <w:tcPr>
            <w:tcW w:w="720" w:type="dxa"/>
            <w:tcBorders>
              <w:top w:val="nil"/>
              <w:left w:val="nil"/>
              <w:right w:val="nil"/>
            </w:tcBorders>
            <w:vAlign w:val="bottom"/>
          </w:tcPr>
          <w:p w14:paraId="51B88D0C" w14:textId="3A71A922" w:rsidR="00C56FDE" w:rsidRPr="000F6806" w:rsidRDefault="00C56FDE" w:rsidP="00C56FDE">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4</w:t>
            </w:r>
          </w:p>
        </w:tc>
        <w:tc>
          <w:tcPr>
            <w:tcW w:w="270" w:type="dxa"/>
            <w:tcBorders>
              <w:top w:val="nil"/>
              <w:left w:val="nil"/>
              <w:right w:val="nil"/>
            </w:tcBorders>
            <w:vAlign w:val="bottom"/>
          </w:tcPr>
          <w:p w14:paraId="3007D54F" w14:textId="77777777" w:rsidR="00C56FDE" w:rsidRPr="000F6806" w:rsidRDefault="00C56FDE" w:rsidP="00C56FDE">
            <w:pPr>
              <w:tabs>
                <w:tab w:val="decimal" w:pos="720"/>
              </w:tabs>
              <w:ind w:left="-72" w:right="-72"/>
              <w:jc w:val="center"/>
              <w:rPr>
                <w:rFonts w:ascii="Times New Roman" w:eastAsia="SimSun" w:hAnsi="Times New Roman" w:cs="Times New Roman"/>
                <w:lang w:eastAsia="zh-CN"/>
              </w:rPr>
            </w:pPr>
          </w:p>
        </w:tc>
        <w:tc>
          <w:tcPr>
            <w:tcW w:w="722" w:type="dxa"/>
            <w:tcBorders>
              <w:top w:val="nil"/>
              <w:left w:val="nil"/>
              <w:right w:val="nil"/>
            </w:tcBorders>
            <w:vAlign w:val="bottom"/>
          </w:tcPr>
          <w:p w14:paraId="378F0A45" w14:textId="7D85101C" w:rsidR="00C56FDE" w:rsidRPr="000F6806" w:rsidRDefault="00C56FDE" w:rsidP="00C56FDE">
            <w:pPr>
              <w:tabs>
                <w:tab w:val="decimal" w:pos="720"/>
              </w:tabs>
              <w:ind w:left="-72" w:right="-72"/>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3</w:t>
            </w:r>
          </w:p>
        </w:tc>
        <w:tc>
          <w:tcPr>
            <w:tcW w:w="270" w:type="dxa"/>
            <w:tcBorders>
              <w:top w:val="nil"/>
              <w:left w:val="nil"/>
              <w:right w:val="nil"/>
            </w:tcBorders>
            <w:vAlign w:val="bottom"/>
          </w:tcPr>
          <w:p w14:paraId="0589D95A" w14:textId="77777777" w:rsidR="00C56FDE" w:rsidRPr="000F6806" w:rsidRDefault="00C56FDE" w:rsidP="00C56FDE">
            <w:pPr>
              <w:tabs>
                <w:tab w:val="clear" w:pos="1644"/>
                <w:tab w:val="decimal" w:pos="720"/>
              </w:tabs>
              <w:ind w:left="-72"/>
              <w:jc w:val="center"/>
              <w:rPr>
                <w:rFonts w:ascii="Times New Roman" w:eastAsia="SimSun" w:hAnsi="Times New Roman" w:cs="Times New Roman"/>
                <w:lang w:eastAsia="zh-CN"/>
              </w:rPr>
            </w:pPr>
          </w:p>
        </w:tc>
        <w:tc>
          <w:tcPr>
            <w:tcW w:w="810" w:type="dxa"/>
            <w:tcBorders>
              <w:top w:val="single" w:sz="4" w:space="0" w:color="auto"/>
              <w:left w:val="nil"/>
              <w:bottom w:val="nil"/>
              <w:right w:val="nil"/>
            </w:tcBorders>
            <w:vAlign w:val="bottom"/>
          </w:tcPr>
          <w:p w14:paraId="146414D6" w14:textId="64A7C1C4" w:rsidR="00C56FDE" w:rsidRPr="000F6806" w:rsidRDefault="00C56FDE" w:rsidP="00C56FDE">
            <w:pPr>
              <w:tabs>
                <w:tab w:val="decimal" w:pos="864"/>
              </w:tabs>
              <w:ind w:left="-72" w:right="-72"/>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4</w:t>
            </w:r>
          </w:p>
        </w:tc>
        <w:tc>
          <w:tcPr>
            <w:tcW w:w="270" w:type="dxa"/>
            <w:tcBorders>
              <w:top w:val="single" w:sz="4" w:space="0" w:color="auto"/>
              <w:left w:val="nil"/>
              <w:bottom w:val="nil"/>
              <w:right w:val="nil"/>
            </w:tcBorders>
            <w:vAlign w:val="bottom"/>
          </w:tcPr>
          <w:p w14:paraId="5E7FFFA0" w14:textId="77777777" w:rsidR="00C56FDE" w:rsidRPr="000F6806" w:rsidRDefault="00C56FDE" w:rsidP="00C56FDE">
            <w:pPr>
              <w:tabs>
                <w:tab w:val="decimal" w:pos="864"/>
              </w:tabs>
              <w:ind w:left="-72" w:right="-72"/>
              <w:jc w:val="center"/>
              <w:rPr>
                <w:rFonts w:ascii="Times New Roman" w:eastAsia="SimSun" w:hAnsi="Times New Roman" w:cs="Times New Roman"/>
                <w:lang w:eastAsia="zh-CN"/>
              </w:rPr>
            </w:pPr>
          </w:p>
        </w:tc>
        <w:tc>
          <w:tcPr>
            <w:tcW w:w="808" w:type="dxa"/>
            <w:tcBorders>
              <w:top w:val="single" w:sz="4" w:space="0" w:color="auto"/>
              <w:left w:val="nil"/>
              <w:bottom w:val="nil"/>
              <w:right w:val="nil"/>
            </w:tcBorders>
            <w:vAlign w:val="bottom"/>
          </w:tcPr>
          <w:p w14:paraId="6F7E8B91" w14:textId="1EF1CB74" w:rsidR="00C56FDE" w:rsidRPr="000F6806" w:rsidRDefault="00C56FDE" w:rsidP="004C50AA">
            <w:pPr>
              <w:tabs>
                <w:tab w:val="clear" w:pos="680"/>
                <w:tab w:val="left" w:pos="342"/>
                <w:tab w:val="decimal" w:pos="522"/>
              </w:tabs>
              <w:ind w:left="-72" w:right="-109"/>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Pr>
                <w:rFonts w:ascii="Times New Roman" w:eastAsia="SimSun" w:hAnsi="Times New Roman" w:cs="Times New Roman"/>
                <w:lang w:eastAsia="zh-CN"/>
              </w:rPr>
              <w:t>3</w:t>
            </w:r>
          </w:p>
        </w:tc>
      </w:tr>
      <w:tr w:rsidR="00D14744" w:rsidRPr="009F6524" w14:paraId="51B781E3" w14:textId="77777777" w:rsidTr="00725474">
        <w:trPr>
          <w:cantSplit/>
          <w:trHeight w:val="279"/>
        </w:trPr>
        <w:tc>
          <w:tcPr>
            <w:tcW w:w="2160" w:type="dxa"/>
            <w:tcBorders>
              <w:top w:val="nil"/>
              <w:left w:val="nil"/>
              <w:bottom w:val="nil"/>
              <w:right w:val="nil"/>
            </w:tcBorders>
            <w:vAlign w:val="bottom"/>
          </w:tcPr>
          <w:p w14:paraId="55056F97" w14:textId="77777777" w:rsidR="00D14744" w:rsidRPr="000F6806" w:rsidRDefault="00D14744" w:rsidP="00F66CE1">
            <w:pPr>
              <w:tabs>
                <w:tab w:val="left" w:pos="356"/>
              </w:tabs>
              <w:ind w:left="-90" w:right="-126" w:hanging="109"/>
              <w:rPr>
                <w:rFonts w:ascii="Times New Roman" w:hAnsi="Times New Roman" w:cs="Times New Roman"/>
                <w:b/>
                <w:bCs/>
                <w:i/>
                <w:iCs/>
              </w:rPr>
            </w:pPr>
          </w:p>
        </w:tc>
        <w:tc>
          <w:tcPr>
            <w:tcW w:w="12690" w:type="dxa"/>
            <w:gridSpan w:val="23"/>
            <w:tcBorders>
              <w:top w:val="nil"/>
              <w:left w:val="nil"/>
              <w:right w:val="nil"/>
            </w:tcBorders>
            <w:vAlign w:val="bottom"/>
          </w:tcPr>
          <w:p w14:paraId="63871EDA" w14:textId="51E7DF29" w:rsidR="00D14744" w:rsidRPr="00D14744" w:rsidRDefault="00D14744" w:rsidP="00F66CE1">
            <w:pPr>
              <w:tabs>
                <w:tab w:val="clear" w:pos="680"/>
                <w:tab w:val="left" w:pos="342"/>
                <w:tab w:val="decimal" w:pos="522"/>
              </w:tabs>
              <w:ind w:left="-72"/>
              <w:jc w:val="center"/>
              <w:rPr>
                <w:rFonts w:ascii="Times New Roman" w:eastAsia="SimSun" w:hAnsi="Times New Roman" w:cs="Times New Roman"/>
                <w:i/>
                <w:iCs/>
                <w:lang w:eastAsia="zh-CN"/>
              </w:rPr>
            </w:pPr>
            <w:r w:rsidRPr="00D14744">
              <w:rPr>
                <w:rFonts w:ascii="Times New Roman" w:eastAsia="SimSun" w:hAnsi="Times New Roman" w:cs="Times New Roman"/>
                <w:i/>
                <w:iCs/>
                <w:lang w:eastAsia="zh-CN"/>
              </w:rPr>
              <w:t>(in thousand Baht)</w:t>
            </w:r>
          </w:p>
        </w:tc>
      </w:tr>
      <w:tr w:rsidR="000F31F7" w:rsidRPr="009F6524" w14:paraId="12765019" w14:textId="77777777" w:rsidTr="00725474">
        <w:trPr>
          <w:cantSplit/>
          <w:trHeight w:val="247"/>
        </w:trPr>
        <w:tc>
          <w:tcPr>
            <w:tcW w:w="2160" w:type="dxa"/>
            <w:tcBorders>
              <w:left w:val="nil"/>
              <w:right w:val="nil"/>
            </w:tcBorders>
            <w:vAlign w:val="bottom"/>
          </w:tcPr>
          <w:p w14:paraId="17DE93B8" w14:textId="77777777" w:rsidR="00AB6C0D" w:rsidRPr="0001795A" w:rsidRDefault="00AB6C0D" w:rsidP="00F66CE1">
            <w:pPr>
              <w:ind w:right="-126"/>
              <w:rPr>
                <w:rFonts w:ascii="Times New Roman" w:hAnsi="Times New Roman" w:cs="Times New Roman"/>
                <w:b/>
                <w:bCs/>
                <w:i/>
                <w:iCs/>
                <w:cs/>
                <w:lang w:val="en-GB"/>
              </w:rPr>
            </w:pPr>
            <w:r w:rsidRPr="0001795A">
              <w:rPr>
                <w:rFonts w:ascii="Times New Roman" w:hAnsi="Times New Roman" w:cs="Times New Roman"/>
                <w:b/>
                <w:bCs/>
                <w:i/>
                <w:iCs/>
                <w:lang w:val="en-GB"/>
              </w:rPr>
              <w:t xml:space="preserve">Information about </w:t>
            </w:r>
          </w:p>
        </w:tc>
        <w:tc>
          <w:tcPr>
            <w:tcW w:w="900" w:type="dxa"/>
            <w:tcBorders>
              <w:left w:val="nil"/>
              <w:right w:val="nil"/>
            </w:tcBorders>
            <w:vAlign w:val="bottom"/>
          </w:tcPr>
          <w:p w14:paraId="50D5AB39" w14:textId="77777777" w:rsidR="00AB6C0D" w:rsidRPr="000F6806" w:rsidRDefault="00AB6C0D" w:rsidP="00F66CE1">
            <w:pPr>
              <w:tabs>
                <w:tab w:val="clear" w:pos="454"/>
                <w:tab w:val="clear" w:pos="680"/>
                <w:tab w:val="clear" w:pos="907"/>
                <w:tab w:val="clear" w:pos="1644"/>
                <w:tab w:val="clear" w:pos="1871"/>
                <w:tab w:val="left" w:pos="429"/>
                <w:tab w:val="left" w:pos="775"/>
              </w:tabs>
              <w:ind w:left="-72" w:right="-54"/>
              <w:jc w:val="right"/>
              <w:rPr>
                <w:rFonts w:ascii="Times New Roman" w:eastAsia="SimSun" w:hAnsi="Times New Roman" w:cs="Times New Roman"/>
                <w:lang w:eastAsia="zh-CN"/>
              </w:rPr>
            </w:pPr>
          </w:p>
        </w:tc>
        <w:tc>
          <w:tcPr>
            <w:tcW w:w="270" w:type="dxa"/>
            <w:tcBorders>
              <w:left w:val="nil"/>
              <w:right w:val="nil"/>
            </w:tcBorders>
            <w:vAlign w:val="bottom"/>
          </w:tcPr>
          <w:p w14:paraId="30167815" w14:textId="77777777" w:rsidR="00AB6C0D" w:rsidRPr="000F6806" w:rsidRDefault="00AB6C0D" w:rsidP="00F66CE1">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810" w:type="dxa"/>
            <w:tcBorders>
              <w:left w:val="nil"/>
              <w:right w:val="nil"/>
            </w:tcBorders>
            <w:vAlign w:val="bottom"/>
          </w:tcPr>
          <w:p w14:paraId="69099751" w14:textId="77777777" w:rsidR="00AB6C0D" w:rsidRPr="000F6806" w:rsidRDefault="00AB6C0D" w:rsidP="00F66CE1">
            <w:pPr>
              <w:tabs>
                <w:tab w:val="clear" w:pos="680"/>
                <w:tab w:val="clear" w:pos="907"/>
                <w:tab w:val="clear" w:pos="1644"/>
                <w:tab w:val="clear" w:pos="1871"/>
                <w:tab w:val="left" w:pos="253"/>
                <w:tab w:val="decimal" w:pos="343"/>
              </w:tabs>
              <w:ind w:left="-72" w:right="-45"/>
              <w:jc w:val="right"/>
              <w:rPr>
                <w:rFonts w:ascii="Times New Roman" w:eastAsia="SimSun" w:hAnsi="Times New Roman" w:cs="Times New Roman"/>
                <w:lang w:eastAsia="zh-CN"/>
              </w:rPr>
            </w:pPr>
          </w:p>
        </w:tc>
        <w:tc>
          <w:tcPr>
            <w:tcW w:w="360" w:type="dxa"/>
            <w:tcBorders>
              <w:left w:val="nil"/>
              <w:right w:val="nil"/>
            </w:tcBorders>
            <w:vAlign w:val="bottom"/>
          </w:tcPr>
          <w:p w14:paraId="2FFEE887" w14:textId="77777777" w:rsidR="00AB6C0D" w:rsidRPr="000F6806" w:rsidRDefault="00AB6C0D" w:rsidP="00F66CE1">
            <w:pPr>
              <w:tabs>
                <w:tab w:val="decimal" w:pos="720"/>
              </w:tabs>
              <w:ind w:left="-72" w:right="-72"/>
              <w:jc w:val="right"/>
              <w:rPr>
                <w:rFonts w:ascii="Times New Roman" w:eastAsia="SimSun" w:hAnsi="Times New Roman" w:cs="Times New Roman"/>
                <w:lang w:eastAsia="zh-CN"/>
              </w:rPr>
            </w:pPr>
          </w:p>
        </w:tc>
        <w:tc>
          <w:tcPr>
            <w:tcW w:w="810" w:type="dxa"/>
            <w:tcBorders>
              <w:left w:val="nil"/>
              <w:right w:val="nil"/>
            </w:tcBorders>
            <w:vAlign w:val="bottom"/>
          </w:tcPr>
          <w:p w14:paraId="612B3E4F" w14:textId="77777777" w:rsidR="00AB6C0D" w:rsidRPr="000F6806" w:rsidRDefault="00AB6C0D" w:rsidP="00F66CE1">
            <w:pPr>
              <w:tabs>
                <w:tab w:val="clear" w:pos="1644"/>
                <w:tab w:val="decimal" w:pos="720"/>
              </w:tabs>
              <w:ind w:left="-72"/>
              <w:jc w:val="right"/>
              <w:rPr>
                <w:rFonts w:ascii="Times New Roman" w:eastAsia="SimSun" w:hAnsi="Times New Roman" w:cs="Times New Roman"/>
                <w:lang w:eastAsia="zh-CN"/>
              </w:rPr>
            </w:pPr>
          </w:p>
        </w:tc>
        <w:tc>
          <w:tcPr>
            <w:tcW w:w="270" w:type="dxa"/>
            <w:tcBorders>
              <w:left w:val="nil"/>
              <w:right w:val="nil"/>
            </w:tcBorders>
            <w:vAlign w:val="bottom"/>
          </w:tcPr>
          <w:p w14:paraId="5302508A" w14:textId="77777777" w:rsidR="00AB6C0D" w:rsidRPr="000F6806" w:rsidRDefault="00AB6C0D" w:rsidP="00F66CE1">
            <w:pPr>
              <w:tabs>
                <w:tab w:val="decimal" w:pos="720"/>
              </w:tabs>
              <w:ind w:left="-72" w:right="-72"/>
              <w:jc w:val="right"/>
              <w:rPr>
                <w:rFonts w:ascii="Times New Roman" w:eastAsia="SimSun" w:hAnsi="Times New Roman" w:cs="Times New Roman"/>
                <w:lang w:eastAsia="zh-CN"/>
              </w:rPr>
            </w:pPr>
          </w:p>
        </w:tc>
        <w:tc>
          <w:tcPr>
            <w:tcW w:w="810" w:type="dxa"/>
            <w:tcBorders>
              <w:left w:val="nil"/>
              <w:right w:val="nil"/>
            </w:tcBorders>
            <w:vAlign w:val="bottom"/>
          </w:tcPr>
          <w:p w14:paraId="1AD890EE" w14:textId="77777777" w:rsidR="00AB6C0D" w:rsidRPr="000F6806" w:rsidRDefault="00AB6C0D" w:rsidP="00F66CE1">
            <w:pPr>
              <w:tabs>
                <w:tab w:val="clear" w:pos="680"/>
                <w:tab w:val="clear" w:pos="1644"/>
                <w:tab w:val="left" w:pos="197"/>
                <w:tab w:val="decimal" w:pos="820"/>
                <w:tab w:val="left" w:pos="1050"/>
                <w:tab w:val="left" w:pos="1335"/>
              </w:tabs>
              <w:ind w:left="-72" w:right="-63"/>
              <w:jc w:val="right"/>
              <w:rPr>
                <w:rFonts w:ascii="Times New Roman" w:eastAsia="SimSun" w:hAnsi="Times New Roman" w:cs="Times New Roman"/>
                <w:lang w:eastAsia="zh-CN"/>
              </w:rPr>
            </w:pPr>
          </w:p>
        </w:tc>
        <w:tc>
          <w:tcPr>
            <w:tcW w:w="270" w:type="dxa"/>
            <w:tcBorders>
              <w:left w:val="nil"/>
              <w:right w:val="nil"/>
            </w:tcBorders>
            <w:vAlign w:val="bottom"/>
          </w:tcPr>
          <w:p w14:paraId="013CC94A" w14:textId="77777777" w:rsidR="00AB6C0D" w:rsidRPr="000F6806" w:rsidRDefault="00AB6C0D" w:rsidP="00F66CE1">
            <w:pPr>
              <w:tabs>
                <w:tab w:val="decimal" w:pos="720"/>
              </w:tabs>
              <w:ind w:left="-72" w:right="-72"/>
              <w:jc w:val="right"/>
              <w:rPr>
                <w:rFonts w:ascii="Times New Roman" w:eastAsia="SimSun" w:hAnsi="Times New Roman" w:cs="Times New Roman"/>
                <w:lang w:eastAsia="zh-CN"/>
              </w:rPr>
            </w:pPr>
          </w:p>
        </w:tc>
        <w:tc>
          <w:tcPr>
            <w:tcW w:w="810" w:type="dxa"/>
            <w:tcBorders>
              <w:left w:val="nil"/>
              <w:right w:val="nil"/>
            </w:tcBorders>
            <w:vAlign w:val="bottom"/>
          </w:tcPr>
          <w:p w14:paraId="1402D2A9" w14:textId="77777777" w:rsidR="00AB6C0D" w:rsidRPr="000F6806" w:rsidRDefault="00AB6C0D" w:rsidP="00F66CE1">
            <w:pPr>
              <w:tabs>
                <w:tab w:val="clear" w:pos="454"/>
                <w:tab w:val="clear" w:pos="680"/>
                <w:tab w:val="left" w:pos="165"/>
                <w:tab w:val="left" w:pos="435"/>
                <w:tab w:val="decimal" w:pos="864"/>
              </w:tabs>
              <w:ind w:left="-72" w:right="-21"/>
              <w:jc w:val="right"/>
              <w:rPr>
                <w:rFonts w:ascii="Times New Roman" w:eastAsia="SimSun" w:hAnsi="Times New Roman" w:cs="Times New Roman"/>
                <w:lang w:eastAsia="zh-CN"/>
              </w:rPr>
            </w:pPr>
          </w:p>
        </w:tc>
        <w:tc>
          <w:tcPr>
            <w:tcW w:w="270" w:type="dxa"/>
            <w:tcBorders>
              <w:left w:val="nil"/>
              <w:right w:val="nil"/>
            </w:tcBorders>
            <w:vAlign w:val="bottom"/>
          </w:tcPr>
          <w:p w14:paraId="4B584867" w14:textId="77777777" w:rsidR="00AB6C0D" w:rsidRPr="000F6806" w:rsidRDefault="00AB6C0D" w:rsidP="00F66CE1">
            <w:pPr>
              <w:tabs>
                <w:tab w:val="clear" w:pos="1644"/>
                <w:tab w:val="decimal" w:pos="720"/>
              </w:tabs>
              <w:ind w:left="-72"/>
              <w:jc w:val="right"/>
              <w:rPr>
                <w:rFonts w:ascii="Times New Roman" w:eastAsia="SimSun" w:hAnsi="Times New Roman" w:cs="Times New Roman"/>
                <w:lang w:eastAsia="zh-CN"/>
              </w:rPr>
            </w:pPr>
          </w:p>
        </w:tc>
        <w:tc>
          <w:tcPr>
            <w:tcW w:w="810" w:type="dxa"/>
            <w:tcBorders>
              <w:left w:val="nil"/>
              <w:right w:val="nil"/>
            </w:tcBorders>
            <w:vAlign w:val="bottom"/>
          </w:tcPr>
          <w:p w14:paraId="14DE86CD" w14:textId="77777777" w:rsidR="00AB6C0D" w:rsidRPr="000F6806" w:rsidRDefault="00AB6C0D" w:rsidP="00F66CE1">
            <w:pPr>
              <w:tabs>
                <w:tab w:val="clear" w:pos="680"/>
                <w:tab w:val="clear" w:pos="1644"/>
                <w:tab w:val="decimal" w:pos="-72"/>
                <w:tab w:val="left" w:pos="1336"/>
              </w:tabs>
              <w:ind w:left="-72" w:right="-54"/>
              <w:jc w:val="right"/>
              <w:rPr>
                <w:rFonts w:ascii="Times New Roman" w:eastAsia="SimSun" w:hAnsi="Times New Roman" w:cs="Times New Roman"/>
                <w:lang w:eastAsia="zh-CN"/>
              </w:rPr>
            </w:pPr>
          </w:p>
        </w:tc>
        <w:tc>
          <w:tcPr>
            <w:tcW w:w="270" w:type="dxa"/>
            <w:tcBorders>
              <w:left w:val="nil"/>
              <w:right w:val="nil"/>
            </w:tcBorders>
            <w:vAlign w:val="bottom"/>
          </w:tcPr>
          <w:p w14:paraId="37E62D81" w14:textId="77777777" w:rsidR="00AB6C0D" w:rsidRPr="000F6806" w:rsidRDefault="00AB6C0D" w:rsidP="00F66CE1">
            <w:pPr>
              <w:tabs>
                <w:tab w:val="clear" w:pos="1644"/>
                <w:tab w:val="decimal" w:pos="720"/>
              </w:tabs>
              <w:ind w:left="-72"/>
              <w:jc w:val="right"/>
              <w:rPr>
                <w:rFonts w:ascii="Times New Roman" w:eastAsia="SimSun" w:hAnsi="Times New Roman" w:cs="Times New Roman"/>
                <w:lang w:eastAsia="zh-CN"/>
              </w:rPr>
            </w:pPr>
          </w:p>
        </w:tc>
        <w:tc>
          <w:tcPr>
            <w:tcW w:w="810" w:type="dxa"/>
            <w:tcBorders>
              <w:left w:val="nil"/>
              <w:right w:val="nil"/>
            </w:tcBorders>
          </w:tcPr>
          <w:p w14:paraId="146C8F33" w14:textId="77777777" w:rsidR="00AB6C0D" w:rsidRPr="000F6806" w:rsidRDefault="00AB6C0D" w:rsidP="00F66CE1">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270" w:type="dxa"/>
            <w:tcBorders>
              <w:left w:val="nil"/>
              <w:right w:val="nil"/>
            </w:tcBorders>
          </w:tcPr>
          <w:p w14:paraId="23BE4922" w14:textId="77777777" w:rsidR="00AB6C0D" w:rsidRPr="000F6806" w:rsidRDefault="00AB6C0D" w:rsidP="00F66CE1">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810" w:type="dxa"/>
            <w:tcBorders>
              <w:left w:val="nil"/>
              <w:right w:val="nil"/>
            </w:tcBorders>
          </w:tcPr>
          <w:p w14:paraId="56085A44" w14:textId="77777777" w:rsidR="00AB6C0D" w:rsidRPr="000F6806" w:rsidRDefault="00AB6C0D" w:rsidP="00F66CE1">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270" w:type="dxa"/>
            <w:tcBorders>
              <w:left w:val="nil"/>
              <w:right w:val="nil"/>
            </w:tcBorders>
          </w:tcPr>
          <w:p w14:paraId="197BD665" w14:textId="77777777" w:rsidR="00AB6C0D" w:rsidRPr="000F6806" w:rsidRDefault="00AB6C0D" w:rsidP="00F66CE1">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720" w:type="dxa"/>
            <w:tcBorders>
              <w:left w:val="nil"/>
              <w:right w:val="nil"/>
            </w:tcBorders>
            <w:vAlign w:val="bottom"/>
          </w:tcPr>
          <w:p w14:paraId="3EDCA58D" w14:textId="77777777" w:rsidR="00AB6C0D" w:rsidRPr="000F6806" w:rsidRDefault="00AB6C0D" w:rsidP="00F66CE1">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270" w:type="dxa"/>
            <w:tcBorders>
              <w:left w:val="nil"/>
              <w:right w:val="nil"/>
            </w:tcBorders>
            <w:vAlign w:val="bottom"/>
          </w:tcPr>
          <w:p w14:paraId="31C7E94A" w14:textId="77777777" w:rsidR="00AB6C0D" w:rsidRPr="000F6806" w:rsidRDefault="00AB6C0D" w:rsidP="00F66CE1">
            <w:pPr>
              <w:tabs>
                <w:tab w:val="decimal" w:pos="720"/>
              </w:tabs>
              <w:ind w:left="-72" w:right="-72"/>
              <w:jc w:val="right"/>
              <w:rPr>
                <w:rFonts w:ascii="Times New Roman" w:eastAsia="SimSun" w:hAnsi="Times New Roman" w:cs="Times New Roman"/>
                <w:lang w:eastAsia="zh-CN"/>
              </w:rPr>
            </w:pPr>
          </w:p>
        </w:tc>
        <w:tc>
          <w:tcPr>
            <w:tcW w:w="722" w:type="dxa"/>
            <w:tcBorders>
              <w:left w:val="nil"/>
              <w:right w:val="nil"/>
            </w:tcBorders>
            <w:vAlign w:val="bottom"/>
          </w:tcPr>
          <w:p w14:paraId="5D4D9845" w14:textId="77777777" w:rsidR="00AB6C0D" w:rsidRPr="000F6806" w:rsidRDefault="00AB6C0D" w:rsidP="00F66CE1">
            <w:pPr>
              <w:tabs>
                <w:tab w:val="clear" w:pos="227"/>
                <w:tab w:val="left" w:pos="250"/>
                <w:tab w:val="decimal" w:pos="720"/>
              </w:tabs>
              <w:ind w:left="-72" w:right="-72"/>
              <w:jc w:val="center"/>
              <w:rPr>
                <w:rFonts w:ascii="Times New Roman" w:eastAsia="SimSun" w:hAnsi="Times New Roman" w:cs="Times New Roman"/>
                <w:lang w:eastAsia="zh-CN"/>
              </w:rPr>
            </w:pPr>
          </w:p>
        </w:tc>
        <w:tc>
          <w:tcPr>
            <w:tcW w:w="270" w:type="dxa"/>
            <w:tcBorders>
              <w:left w:val="nil"/>
              <w:right w:val="nil"/>
            </w:tcBorders>
            <w:vAlign w:val="bottom"/>
          </w:tcPr>
          <w:p w14:paraId="04D7677C" w14:textId="77777777" w:rsidR="00AB6C0D" w:rsidRPr="000F6806" w:rsidRDefault="00AB6C0D" w:rsidP="00F66CE1">
            <w:pPr>
              <w:tabs>
                <w:tab w:val="clear" w:pos="1644"/>
                <w:tab w:val="decimal" w:pos="720"/>
              </w:tabs>
              <w:ind w:left="-72"/>
              <w:jc w:val="right"/>
              <w:rPr>
                <w:rFonts w:ascii="Times New Roman" w:eastAsia="SimSun" w:hAnsi="Times New Roman" w:cs="Times New Roman"/>
                <w:lang w:eastAsia="zh-CN"/>
              </w:rPr>
            </w:pPr>
          </w:p>
        </w:tc>
        <w:tc>
          <w:tcPr>
            <w:tcW w:w="810" w:type="dxa"/>
            <w:tcBorders>
              <w:left w:val="nil"/>
            </w:tcBorders>
            <w:vAlign w:val="bottom"/>
          </w:tcPr>
          <w:p w14:paraId="56A9C069" w14:textId="77777777" w:rsidR="00AB6C0D" w:rsidRPr="000F6806" w:rsidRDefault="00AB6C0D" w:rsidP="00F66CE1">
            <w:pPr>
              <w:tabs>
                <w:tab w:val="left" w:pos="565"/>
                <w:tab w:val="decimal" w:pos="864"/>
              </w:tabs>
              <w:ind w:left="-72" w:right="-72"/>
              <w:jc w:val="center"/>
              <w:rPr>
                <w:rFonts w:ascii="Times New Roman" w:eastAsia="SimSun" w:hAnsi="Times New Roman" w:cs="Times New Roman"/>
                <w:lang w:eastAsia="zh-CN"/>
              </w:rPr>
            </w:pPr>
          </w:p>
        </w:tc>
        <w:tc>
          <w:tcPr>
            <w:tcW w:w="270" w:type="dxa"/>
            <w:tcBorders>
              <w:left w:val="nil"/>
            </w:tcBorders>
            <w:vAlign w:val="bottom"/>
          </w:tcPr>
          <w:p w14:paraId="4947571B" w14:textId="77777777" w:rsidR="00AB6C0D" w:rsidRPr="000F6806" w:rsidRDefault="00AB6C0D" w:rsidP="00F66CE1">
            <w:pPr>
              <w:tabs>
                <w:tab w:val="decimal" w:pos="864"/>
              </w:tabs>
              <w:ind w:left="-72" w:right="-72"/>
              <w:jc w:val="right"/>
              <w:rPr>
                <w:rFonts w:ascii="Times New Roman" w:eastAsia="SimSun" w:hAnsi="Times New Roman" w:cs="Times New Roman"/>
                <w:b/>
                <w:bCs/>
                <w:lang w:eastAsia="zh-CN"/>
              </w:rPr>
            </w:pPr>
          </w:p>
        </w:tc>
        <w:tc>
          <w:tcPr>
            <w:tcW w:w="808" w:type="dxa"/>
            <w:tcBorders>
              <w:left w:val="nil"/>
            </w:tcBorders>
            <w:vAlign w:val="bottom"/>
          </w:tcPr>
          <w:p w14:paraId="50E59447" w14:textId="77777777" w:rsidR="00AB6C0D" w:rsidRPr="000F6806" w:rsidRDefault="00AB6C0D" w:rsidP="00F66CE1">
            <w:pPr>
              <w:tabs>
                <w:tab w:val="clear" w:pos="680"/>
                <w:tab w:val="decimal" w:pos="864"/>
              </w:tabs>
              <w:ind w:left="-72" w:right="-198"/>
              <w:jc w:val="center"/>
              <w:rPr>
                <w:rFonts w:ascii="Times New Roman" w:eastAsia="SimSun" w:hAnsi="Times New Roman" w:cs="Times New Roman"/>
                <w:lang w:eastAsia="zh-CN"/>
              </w:rPr>
            </w:pPr>
          </w:p>
        </w:tc>
      </w:tr>
      <w:tr w:rsidR="000F31F7" w:rsidRPr="009F6524" w14:paraId="07CDEEBB" w14:textId="77777777" w:rsidTr="00725474">
        <w:trPr>
          <w:cantSplit/>
          <w:trHeight w:val="247"/>
        </w:trPr>
        <w:tc>
          <w:tcPr>
            <w:tcW w:w="2160" w:type="dxa"/>
            <w:tcBorders>
              <w:left w:val="nil"/>
              <w:right w:val="nil"/>
            </w:tcBorders>
            <w:vAlign w:val="bottom"/>
          </w:tcPr>
          <w:p w14:paraId="5FEB7C90" w14:textId="77777777" w:rsidR="00AB6C0D" w:rsidRPr="0001795A" w:rsidRDefault="00AB6C0D" w:rsidP="00F66CE1">
            <w:pPr>
              <w:ind w:left="-90" w:right="-126"/>
              <w:rPr>
                <w:rFonts w:ascii="Times New Roman" w:hAnsi="Times New Roman" w:cs="Times New Roman"/>
                <w:i/>
                <w:iCs/>
                <w:cs/>
                <w:lang w:val="en-GB"/>
              </w:rPr>
            </w:pPr>
            <w:r w:rsidRPr="0001795A">
              <w:rPr>
                <w:rFonts w:ascii="Times New Roman" w:hAnsi="Times New Roman" w:cs="Times New Roman"/>
                <w:b/>
                <w:bCs/>
                <w:i/>
                <w:iCs/>
                <w:lang w:val="en-GB"/>
              </w:rPr>
              <w:t xml:space="preserve">     reportable segments</w:t>
            </w:r>
          </w:p>
        </w:tc>
        <w:tc>
          <w:tcPr>
            <w:tcW w:w="900" w:type="dxa"/>
            <w:tcBorders>
              <w:left w:val="nil"/>
              <w:right w:val="nil"/>
            </w:tcBorders>
            <w:vAlign w:val="bottom"/>
          </w:tcPr>
          <w:p w14:paraId="681683F7" w14:textId="77777777" w:rsidR="00AB6C0D" w:rsidRPr="00B0403C" w:rsidRDefault="00AB6C0D" w:rsidP="00F66CE1">
            <w:pPr>
              <w:tabs>
                <w:tab w:val="clear" w:pos="454"/>
                <w:tab w:val="clear" w:pos="680"/>
                <w:tab w:val="clear" w:pos="907"/>
                <w:tab w:val="clear" w:pos="1644"/>
                <w:tab w:val="clear" w:pos="1871"/>
                <w:tab w:val="left" w:pos="429"/>
                <w:tab w:val="left" w:pos="775"/>
              </w:tabs>
              <w:ind w:left="-72" w:right="-54"/>
              <w:jc w:val="right"/>
              <w:rPr>
                <w:rFonts w:ascii="Times New Roman" w:eastAsia="SimSun" w:hAnsi="Times New Roman" w:cs="Times New Roman"/>
                <w:lang w:eastAsia="zh-CN"/>
              </w:rPr>
            </w:pPr>
          </w:p>
        </w:tc>
        <w:tc>
          <w:tcPr>
            <w:tcW w:w="270" w:type="dxa"/>
            <w:tcBorders>
              <w:left w:val="nil"/>
              <w:right w:val="nil"/>
            </w:tcBorders>
            <w:vAlign w:val="bottom"/>
          </w:tcPr>
          <w:p w14:paraId="42D18AE6" w14:textId="77777777" w:rsidR="00AB6C0D" w:rsidRPr="00B0403C" w:rsidRDefault="00AB6C0D" w:rsidP="00F66CE1">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810" w:type="dxa"/>
            <w:tcBorders>
              <w:left w:val="nil"/>
              <w:right w:val="nil"/>
            </w:tcBorders>
            <w:vAlign w:val="bottom"/>
          </w:tcPr>
          <w:p w14:paraId="7BCA702B" w14:textId="77777777" w:rsidR="00AB6C0D" w:rsidRPr="00B0403C" w:rsidRDefault="00AB6C0D" w:rsidP="00F66CE1">
            <w:pPr>
              <w:pStyle w:val="acctfourfigures"/>
              <w:tabs>
                <w:tab w:val="clear" w:pos="765"/>
                <w:tab w:val="decimal" w:pos="817"/>
              </w:tabs>
              <w:spacing w:line="220" w:lineRule="exact"/>
              <w:ind w:left="-111" w:right="-79"/>
              <w:rPr>
                <w:rFonts w:eastAsia="SimSun"/>
                <w:sz w:val="18"/>
                <w:szCs w:val="18"/>
                <w:lang w:eastAsia="zh-CN"/>
              </w:rPr>
            </w:pPr>
          </w:p>
        </w:tc>
        <w:tc>
          <w:tcPr>
            <w:tcW w:w="360" w:type="dxa"/>
            <w:tcBorders>
              <w:left w:val="nil"/>
              <w:right w:val="nil"/>
            </w:tcBorders>
            <w:vAlign w:val="bottom"/>
          </w:tcPr>
          <w:p w14:paraId="203E20ED" w14:textId="77777777" w:rsidR="00AB6C0D" w:rsidRPr="00B0403C" w:rsidRDefault="00AB6C0D" w:rsidP="00F66CE1">
            <w:pPr>
              <w:tabs>
                <w:tab w:val="decimal" w:pos="720"/>
              </w:tabs>
              <w:ind w:left="-72" w:right="-72"/>
              <w:jc w:val="right"/>
              <w:rPr>
                <w:rFonts w:ascii="Times New Roman" w:eastAsia="SimSun" w:hAnsi="Times New Roman" w:cs="Times New Roman"/>
                <w:lang w:eastAsia="zh-CN"/>
              </w:rPr>
            </w:pPr>
          </w:p>
        </w:tc>
        <w:tc>
          <w:tcPr>
            <w:tcW w:w="810" w:type="dxa"/>
            <w:tcBorders>
              <w:left w:val="nil"/>
              <w:right w:val="nil"/>
            </w:tcBorders>
            <w:vAlign w:val="bottom"/>
          </w:tcPr>
          <w:p w14:paraId="0A81EEF4"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35B8CBBA"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0D6C642F"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124C08BD"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09F7EDD7"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076C06E8"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5651B5CA" w14:textId="77777777" w:rsidR="00AB6C0D" w:rsidRPr="00B0403C" w:rsidRDefault="00AB6C0D" w:rsidP="00F66CE1">
            <w:pPr>
              <w:pStyle w:val="acctfourfigures"/>
              <w:tabs>
                <w:tab w:val="clear" w:pos="765"/>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17B7F97A"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tcPr>
          <w:p w14:paraId="07EA70CD"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tcPr>
          <w:p w14:paraId="47F613C8"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tcPr>
          <w:p w14:paraId="4661B90C"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tcPr>
          <w:p w14:paraId="2E04CF96"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099C7940"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52E431DD"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722" w:type="dxa"/>
            <w:tcBorders>
              <w:left w:val="nil"/>
              <w:right w:val="nil"/>
            </w:tcBorders>
            <w:vAlign w:val="bottom"/>
          </w:tcPr>
          <w:p w14:paraId="1759CC2C"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6AFA6223"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tcBorders>
            <w:vAlign w:val="bottom"/>
          </w:tcPr>
          <w:p w14:paraId="2293D4B9"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tcBorders>
            <w:vAlign w:val="bottom"/>
          </w:tcPr>
          <w:p w14:paraId="1C54885D"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808" w:type="dxa"/>
            <w:tcBorders>
              <w:left w:val="nil"/>
            </w:tcBorders>
            <w:vAlign w:val="bottom"/>
          </w:tcPr>
          <w:p w14:paraId="72001260" w14:textId="77777777" w:rsidR="00AB6C0D" w:rsidRPr="00B0403C" w:rsidRDefault="00AB6C0D" w:rsidP="00F66CE1">
            <w:pPr>
              <w:pStyle w:val="acctfourfigures"/>
              <w:tabs>
                <w:tab w:val="clear" w:pos="765"/>
                <w:tab w:val="decimal" w:pos="701"/>
              </w:tabs>
              <w:spacing w:line="220" w:lineRule="exact"/>
              <w:ind w:right="-79"/>
              <w:rPr>
                <w:rFonts w:eastAsia="SimSun"/>
                <w:sz w:val="18"/>
                <w:szCs w:val="18"/>
                <w:lang w:eastAsia="zh-CN"/>
              </w:rPr>
            </w:pPr>
          </w:p>
        </w:tc>
      </w:tr>
      <w:tr w:rsidR="00E262C8" w:rsidRPr="009F6524" w14:paraId="2222FC6B" w14:textId="77777777" w:rsidTr="00725474">
        <w:trPr>
          <w:cantSplit/>
          <w:trHeight w:val="247"/>
        </w:trPr>
        <w:tc>
          <w:tcPr>
            <w:tcW w:w="2160" w:type="dxa"/>
            <w:tcBorders>
              <w:left w:val="nil"/>
              <w:right w:val="nil"/>
            </w:tcBorders>
            <w:vAlign w:val="bottom"/>
          </w:tcPr>
          <w:p w14:paraId="288CACD1" w14:textId="70420AD8" w:rsidR="00E262C8" w:rsidRPr="000F6806" w:rsidRDefault="00E262C8" w:rsidP="00E262C8">
            <w:pPr>
              <w:tabs>
                <w:tab w:val="left" w:pos="120"/>
              </w:tabs>
              <w:ind w:right="-126"/>
              <w:rPr>
                <w:rFonts w:ascii="Times New Roman" w:hAnsi="Times New Roman" w:cs="Times New Roman"/>
                <w:cs/>
                <w:lang w:val="en-GB"/>
              </w:rPr>
            </w:pPr>
            <w:r w:rsidRPr="000F6806">
              <w:rPr>
                <w:rFonts w:ascii="Times New Roman" w:hAnsi="Times New Roman" w:cs="Times New Roman"/>
                <w:lang w:val="en-GB"/>
              </w:rPr>
              <w:t>External revenues</w:t>
            </w:r>
          </w:p>
        </w:tc>
        <w:tc>
          <w:tcPr>
            <w:tcW w:w="900" w:type="dxa"/>
            <w:tcBorders>
              <w:left w:val="nil"/>
              <w:bottom w:val="single" w:sz="4" w:space="0" w:color="auto"/>
              <w:right w:val="nil"/>
            </w:tcBorders>
            <w:vAlign w:val="bottom"/>
          </w:tcPr>
          <w:p w14:paraId="37CEA36B" w14:textId="2A48C796" w:rsidR="00E262C8" w:rsidRPr="00B0403C" w:rsidRDefault="00E262C8" w:rsidP="00E262C8">
            <w:pPr>
              <w:pStyle w:val="acctfourfigures"/>
              <w:tabs>
                <w:tab w:val="clear" w:pos="765"/>
                <w:tab w:val="decimal" w:pos="698"/>
              </w:tabs>
              <w:spacing w:line="220" w:lineRule="exact"/>
              <w:ind w:left="-70" w:right="-79"/>
              <w:rPr>
                <w:sz w:val="18"/>
                <w:szCs w:val="18"/>
              </w:rPr>
            </w:pPr>
            <w:r w:rsidRPr="00B0403C">
              <w:rPr>
                <w:sz w:val="18"/>
                <w:szCs w:val="18"/>
              </w:rPr>
              <w:t>67,593</w:t>
            </w:r>
          </w:p>
        </w:tc>
        <w:tc>
          <w:tcPr>
            <w:tcW w:w="270" w:type="dxa"/>
            <w:tcBorders>
              <w:left w:val="nil"/>
              <w:right w:val="nil"/>
            </w:tcBorders>
            <w:vAlign w:val="bottom"/>
          </w:tcPr>
          <w:p w14:paraId="0D602361" w14:textId="77777777" w:rsidR="00E262C8" w:rsidRPr="00B0403C" w:rsidRDefault="00E262C8" w:rsidP="00E262C8">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bottom w:val="single" w:sz="4" w:space="0" w:color="auto"/>
              <w:right w:val="nil"/>
            </w:tcBorders>
            <w:vAlign w:val="bottom"/>
          </w:tcPr>
          <w:p w14:paraId="3C39FC1B" w14:textId="5D35F8C3" w:rsidR="00E262C8" w:rsidRPr="00B0403C" w:rsidRDefault="00E262C8" w:rsidP="00997AB4">
            <w:pPr>
              <w:pStyle w:val="acctfourfigures"/>
              <w:tabs>
                <w:tab w:val="clear" w:pos="765"/>
                <w:tab w:val="decimal" w:pos="616"/>
              </w:tabs>
              <w:spacing w:line="220" w:lineRule="exact"/>
              <w:ind w:left="-70" w:right="-79"/>
              <w:rPr>
                <w:rFonts w:eastAsia="SimSun"/>
                <w:sz w:val="18"/>
                <w:szCs w:val="18"/>
                <w:lang w:eastAsia="zh-CN"/>
              </w:rPr>
            </w:pPr>
            <w:r w:rsidRPr="00B0403C">
              <w:rPr>
                <w:sz w:val="18"/>
                <w:szCs w:val="18"/>
              </w:rPr>
              <w:t>77,434</w:t>
            </w:r>
          </w:p>
        </w:tc>
        <w:tc>
          <w:tcPr>
            <w:tcW w:w="360" w:type="dxa"/>
            <w:tcBorders>
              <w:left w:val="nil"/>
              <w:right w:val="nil"/>
            </w:tcBorders>
            <w:vAlign w:val="bottom"/>
          </w:tcPr>
          <w:p w14:paraId="178976AC" w14:textId="77777777" w:rsidR="00E262C8" w:rsidRPr="00B0403C" w:rsidRDefault="00E262C8" w:rsidP="00E262C8">
            <w:pPr>
              <w:tabs>
                <w:tab w:val="decimal" w:pos="720"/>
              </w:tabs>
              <w:ind w:left="-72" w:right="-72"/>
              <w:rPr>
                <w:rFonts w:ascii="Times New Roman" w:eastAsia="SimSun" w:hAnsi="Times New Roman" w:cs="Times New Roman"/>
                <w:lang w:eastAsia="zh-CN"/>
              </w:rPr>
            </w:pPr>
          </w:p>
        </w:tc>
        <w:tc>
          <w:tcPr>
            <w:tcW w:w="810" w:type="dxa"/>
            <w:tcBorders>
              <w:left w:val="nil"/>
              <w:bottom w:val="single" w:sz="4" w:space="0" w:color="auto"/>
              <w:right w:val="nil"/>
            </w:tcBorders>
            <w:vAlign w:val="bottom"/>
          </w:tcPr>
          <w:p w14:paraId="0F9A5651" w14:textId="44183D35" w:rsidR="00E262C8" w:rsidRPr="00B0403C" w:rsidRDefault="00E262C8" w:rsidP="00E262C8">
            <w:pPr>
              <w:pStyle w:val="acctfourfigures"/>
              <w:tabs>
                <w:tab w:val="clear" w:pos="765"/>
                <w:tab w:val="decimal" w:pos="609"/>
              </w:tabs>
              <w:spacing w:line="220" w:lineRule="exact"/>
              <w:ind w:left="-70" w:right="-79"/>
              <w:rPr>
                <w:rFonts w:eastAsia="SimSun"/>
                <w:sz w:val="18"/>
                <w:szCs w:val="18"/>
                <w:lang w:eastAsia="zh-CN"/>
              </w:rPr>
            </w:pPr>
            <w:r w:rsidRPr="00B0403C">
              <w:rPr>
                <w:rFonts w:eastAsia="SimSun"/>
                <w:sz w:val="18"/>
                <w:szCs w:val="18"/>
                <w:lang w:eastAsia="zh-CN"/>
              </w:rPr>
              <w:t>9,453</w:t>
            </w:r>
          </w:p>
        </w:tc>
        <w:tc>
          <w:tcPr>
            <w:tcW w:w="270" w:type="dxa"/>
            <w:tcBorders>
              <w:left w:val="nil"/>
              <w:right w:val="nil"/>
            </w:tcBorders>
            <w:vAlign w:val="bottom"/>
          </w:tcPr>
          <w:p w14:paraId="2EEE0CE3"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7D71216D" w14:textId="2EA17FFB" w:rsidR="00E262C8" w:rsidRPr="00B0403C" w:rsidRDefault="00E262C8" w:rsidP="00E262C8">
            <w:pPr>
              <w:pStyle w:val="acctfourfigures"/>
              <w:tabs>
                <w:tab w:val="clear" w:pos="765"/>
                <w:tab w:val="decimal" w:pos="600"/>
              </w:tabs>
              <w:spacing w:line="220" w:lineRule="exact"/>
              <w:ind w:left="-70" w:right="-79"/>
              <w:rPr>
                <w:rFonts w:eastAsia="SimSun"/>
                <w:sz w:val="18"/>
                <w:szCs w:val="18"/>
                <w:lang w:eastAsia="zh-CN"/>
              </w:rPr>
            </w:pPr>
            <w:r w:rsidRPr="00B0403C">
              <w:rPr>
                <w:rFonts w:eastAsia="SimSun"/>
                <w:sz w:val="18"/>
                <w:szCs w:val="18"/>
                <w:lang w:eastAsia="zh-CN"/>
              </w:rPr>
              <w:t>22,681</w:t>
            </w:r>
          </w:p>
        </w:tc>
        <w:tc>
          <w:tcPr>
            <w:tcW w:w="270" w:type="dxa"/>
            <w:tcBorders>
              <w:left w:val="nil"/>
              <w:right w:val="nil"/>
            </w:tcBorders>
            <w:vAlign w:val="bottom"/>
          </w:tcPr>
          <w:p w14:paraId="781C3EF1"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6EA79690" w14:textId="52329608" w:rsidR="00E262C8" w:rsidRPr="00B0403C" w:rsidRDefault="00B0403C" w:rsidP="00997AB4">
            <w:pPr>
              <w:pStyle w:val="acctfourfigures"/>
              <w:tabs>
                <w:tab w:val="clear" w:pos="765"/>
                <w:tab w:val="decimal" w:pos="613"/>
              </w:tabs>
              <w:spacing w:line="220" w:lineRule="exact"/>
              <w:ind w:left="-70" w:right="-79"/>
              <w:rPr>
                <w:rFonts w:eastAsia="SimSun"/>
                <w:sz w:val="18"/>
                <w:szCs w:val="18"/>
                <w:lang w:eastAsia="zh-CN"/>
              </w:rPr>
            </w:pPr>
            <w:r w:rsidRPr="00B0403C">
              <w:rPr>
                <w:rFonts w:eastAsia="SimSun"/>
                <w:sz w:val="18"/>
                <w:szCs w:val="18"/>
                <w:lang w:eastAsia="zh-CN"/>
              </w:rPr>
              <w:t>57,001</w:t>
            </w:r>
          </w:p>
        </w:tc>
        <w:tc>
          <w:tcPr>
            <w:tcW w:w="270" w:type="dxa"/>
            <w:tcBorders>
              <w:left w:val="nil"/>
              <w:right w:val="nil"/>
            </w:tcBorders>
            <w:vAlign w:val="bottom"/>
          </w:tcPr>
          <w:p w14:paraId="2E480B9F"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1CF2AF9A" w14:textId="1ED8C1CF" w:rsidR="00E262C8" w:rsidRPr="00B0403C" w:rsidRDefault="00E262C8" w:rsidP="00997AB4">
            <w:pPr>
              <w:pStyle w:val="acctfourfigures"/>
              <w:tabs>
                <w:tab w:val="clear" w:pos="765"/>
                <w:tab w:val="decimal" w:pos="343"/>
              </w:tabs>
              <w:spacing w:line="220" w:lineRule="exact"/>
              <w:ind w:left="-111" w:right="-79"/>
              <w:rPr>
                <w:rFonts w:eastAsia="SimSun"/>
                <w:sz w:val="18"/>
                <w:szCs w:val="18"/>
                <w:lang w:eastAsia="zh-CN"/>
              </w:rPr>
            </w:pPr>
            <w:r w:rsidRPr="00B0403C">
              <w:rPr>
                <w:rFonts w:eastAsia="SimSun"/>
                <w:sz w:val="18"/>
                <w:szCs w:val="18"/>
                <w:lang w:eastAsia="zh-CN"/>
              </w:rPr>
              <w:t>-</w:t>
            </w:r>
          </w:p>
        </w:tc>
        <w:tc>
          <w:tcPr>
            <w:tcW w:w="270" w:type="dxa"/>
            <w:tcBorders>
              <w:left w:val="nil"/>
              <w:right w:val="nil"/>
            </w:tcBorders>
            <w:vAlign w:val="bottom"/>
          </w:tcPr>
          <w:p w14:paraId="25475C72"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3DB24F6A" w14:textId="3E31ECB1" w:rsidR="00E262C8" w:rsidRPr="00B0403C" w:rsidRDefault="000C4CEE" w:rsidP="00E262C8">
            <w:pPr>
              <w:pStyle w:val="acctfourfigures"/>
              <w:tabs>
                <w:tab w:val="clear" w:pos="765"/>
                <w:tab w:val="decimal" w:pos="701"/>
              </w:tabs>
              <w:spacing w:line="220" w:lineRule="exact"/>
              <w:ind w:left="-111" w:right="-79"/>
              <w:rPr>
                <w:rFonts w:eastAsia="SimSun"/>
                <w:sz w:val="18"/>
                <w:szCs w:val="18"/>
                <w:lang w:eastAsia="zh-CN"/>
              </w:rPr>
            </w:pPr>
            <w:r>
              <w:rPr>
                <w:rFonts w:eastAsia="SimSun"/>
                <w:sz w:val="18"/>
                <w:szCs w:val="18"/>
                <w:lang w:eastAsia="zh-CN"/>
              </w:rPr>
              <w:t>134,047</w:t>
            </w:r>
          </w:p>
        </w:tc>
        <w:tc>
          <w:tcPr>
            <w:tcW w:w="270" w:type="dxa"/>
            <w:tcBorders>
              <w:left w:val="nil"/>
              <w:right w:val="nil"/>
            </w:tcBorders>
            <w:vAlign w:val="bottom"/>
          </w:tcPr>
          <w:p w14:paraId="7C9D72B7" w14:textId="77777777" w:rsidR="00E262C8" w:rsidRPr="00B0403C" w:rsidRDefault="00E262C8" w:rsidP="00E262C8">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bottom w:val="single" w:sz="4" w:space="0" w:color="auto"/>
              <w:right w:val="nil"/>
            </w:tcBorders>
            <w:vAlign w:val="bottom"/>
          </w:tcPr>
          <w:p w14:paraId="3F46D52F" w14:textId="0942DDDF" w:rsidR="00E262C8" w:rsidRPr="00B0403C" w:rsidRDefault="00E262C8" w:rsidP="00997AB4">
            <w:pPr>
              <w:pStyle w:val="acctfourfigures"/>
              <w:tabs>
                <w:tab w:val="clear" w:pos="765"/>
                <w:tab w:val="decimal" w:pos="613"/>
              </w:tabs>
              <w:spacing w:line="220" w:lineRule="exact"/>
              <w:ind w:left="-111" w:right="-79"/>
              <w:rPr>
                <w:rFonts w:eastAsia="SimSun"/>
                <w:sz w:val="18"/>
                <w:szCs w:val="18"/>
                <w:lang w:eastAsia="zh-CN"/>
              </w:rPr>
            </w:pPr>
            <w:r w:rsidRPr="00B0403C">
              <w:rPr>
                <w:rFonts w:eastAsia="SimSun"/>
                <w:sz w:val="18"/>
                <w:szCs w:val="18"/>
                <w:lang w:eastAsia="zh-CN"/>
              </w:rPr>
              <w:t>100,115</w:t>
            </w:r>
          </w:p>
        </w:tc>
        <w:tc>
          <w:tcPr>
            <w:tcW w:w="270" w:type="dxa"/>
            <w:tcBorders>
              <w:left w:val="nil"/>
              <w:right w:val="nil"/>
            </w:tcBorders>
            <w:vAlign w:val="bottom"/>
          </w:tcPr>
          <w:p w14:paraId="1B6D4BE9" w14:textId="77777777" w:rsidR="00E262C8" w:rsidRPr="00B0403C" w:rsidRDefault="00E262C8" w:rsidP="00E262C8">
            <w:pPr>
              <w:pStyle w:val="acctfourfigures"/>
              <w:tabs>
                <w:tab w:val="clear" w:pos="765"/>
                <w:tab w:val="decimal" w:pos="250"/>
              </w:tabs>
              <w:spacing w:line="220" w:lineRule="exact"/>
              <w:ind w:left="-111" w:right="-79"/>
              <w:rPr>
                <w:rFonts w:eastAsia="SimSun"/>
                <w:sz w:val="18"/>
                <w:szCs w:val="18"/>
                <w:lang w:eastAsia="zh-CN"/>
              </w:rPr>
            </w:pPr>
          </w:p>
        </w:tc>
        <w:tc>
          <w:tcPr>
            <w:tcW w:w="720" w:type="dxa"/>
            <w:tcBorders>
              <w:left w:val="nil"/>
              <w:bottom w:val="single" w:sz="4" w:space="0" w:color="auto"/>
              <w:right w:val="nil"/>
            </w:tcBorders>
            <w:vAlign w:val="bottom"/>
          </w:tcPr>
          <w:p w14:paraId="4B05E955" w14:textId="32D2C1FF" w:rsidR="00E262C8" w:rsidRPr="000C4CEE" w:rsidRDefault="000C4CEE" w:rsidP="000C4CEE">
            <w:pPr>
              <w:pStyle w:val="acctfourfigures"/>
              <w:tabs>
                <w:tab w:val="clear" w:pos="765"/>
                <w:tab w:val="decimal" w:pos="520"/>
              </w:tabs>
              <w:spacing w:line="220" w:lineRule="exact"/>
              <w:ind w:left="-70" w:right="-79"/>
              <w:rPr>
                <w:sz w:val="18"/>
                <w:szCs w:val="18"/>
              </w:rPr>
            </w:pPr>
            <w:r w:rsidRPr="000C4CEE">
              <w:rPr>
                <w:sz w:val="18"/>
                <w:szCs w:val="18"/>
              </w:rPr>
              <w:t>10,752</w:t>
            </w:r>
          </w:p>
        </w:tc>
        <w:tc>
          <w:tcPr>
            <w:tcW w:w="270" w:type="dxa"/>
            <w:tcBorders>
              <w:left w:val="nil"/>
              <w:right w:val="nil"/>
            </w:tcBorders>
            <w:vAlign w:val="bottom"/>
          </w:tcPr>
          <w:p w14:paraId="3CD54ADB"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722" w:type="dxa"/>
            <w:tcBorders>
              <w:left w:val="nil"/>
              <w:bottom w:val="single" w:sz="4" w:space="0" w:color="auto"/>
              <w:right w:val="nil"/>
            </w:tcBorders>
            <w:vAlign w:val="bottom"/>
          </w:tcPr>
          <w:p w14:paraId="5DA57964" w14:textId="2F93CDA6" w:rsidR="00E262C8" w:rsidRPr="00B0403C" w:rsidRDefault="00E262C8" w:rsidP="00E262C8">
            <w:pPr>
              <w:pStyle w:val="acctfourfigures"/>
              <w:tabs>
                <w:tab w:val="clear" w:pos="765"/>
                <w:tab w:val="decimal" w:pos="527"/>
              </w:tabs>
              <w:spacing w:line="220" w:lineRule="exact"/>
              <w:ind w:left="-70" w:right="-79"/>
              <w:rPr>
                <w:rFonts w:eastAsia="SimSun"/>
                <w:sz w:val="18"/>
                <w:szCs w:val="18"/>
                <w:lang w:eastAsia="zh-CN"/>
              </w:rPr>
            </w:pPr>
            <w:r w:rsidRPr="00B0403C">
              <w:rPr>
                <w:sz w:val="18"/>
                <w:szCs w:val="18"/>
              </w:rPr>
              <w:t>6,630</w:t>
            </w:r>
          </w:p>
        </w:tc>
        <w:tc>
          <w:tcPr>
            <w:tcW w:w="270" w:type="dxa"/>
            <w:tcBorders>
              <w:left w:val="nil"/>
              <w:right w:val="nil"/>
            </w:tcBorders>
            <w:vAlign w:val="bottom"/>
          </w:tcPr>
          <w:p w14:paraId="302ED642"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tcBorders>
            <w:vAlign w:val="bottom"/>
          </w:tcPr>
          <w:p w14:paraId="0FDE6F28" w14:textId="27514B4F" w:rsidR="00E262C8" w:rsidRPr="00B0403C" w:rsidRDefault="000C4CEE" w:rsidP="00E262C8">
            <w:pPr>
              <w:pStyle w:val="acctfourfigures"/>
              <w:tabs>
                <w:tab w:val="clear" w:pos="765"/>
                <w:tab w:val="decimal" w:pos="609"/>
              </w:tabs>
              <w:spacing w:line="220" w:lineRule="exact"/>
              <w:ind w:left="-70" w:right="-79"/>
              <w:rPr>
                <w:rFonts w:eastAsia="SimSun"/>
                <w:sz w:val="18"/>
                <w:szCs w:val="18"/>
                <w:lang w:eastAsia="zh-CN"/>
              </w:rPr>
            </w:pPr>
            <w:r>
              <w:rPr>
                <w:rFonts w:eastAsia="SimSun"/>
                <w:sz w:val="18"/>
                <w:szCs w:val="18"/>
                <w:lang w:eastAsia="zh-CN"/>
              </w:rPr>
              <w:t>144,799</w:t>
            </w:r>
          </w:p>
        </w:tc>
        <w:tc>
          <w:tcPr>
            <w:tcW w:w="270" w:type="dxa"/>
            <w:tcBorders>
              <w:left w:val="nil"/>
            </w:tcBorders>
            <w:vAlign w:val="bottom"/>
          </w:tcPr>
          <w:p w14:paraId="635B0874"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08" w:type="dxa"/>
            <w:tcBorders>
              <w:left w:val="nil"/>
              <w:bottom w:val="single" w:sz="4" w:space="0" w:color="auto"/>
            </w:tcBorders>
            <w:vAlign w:val="bottom"/>
          </w:tcPr>
          <w:p w14:paraId="36602973" w14:textId="722EA6CE" w:rsidR="00E262C8" w:rsidRPr="00B0403C" w:rsidRDefault="00E262C8" w:rsidP="00997AB4">
            <w:pPr>
              <w:pStyle w:val="acctfourfigures"/>
              <w:tabs>
                <w:tab w:val="clear" w:pos="765"/>
                <w:tab w:val="decimal" w:pos="609"/>
              </w:tabs>
              <w:spacing w:line="220" w:lineRule="exact"/>
              <w:ind w:left="-70" w:right="-79"/>
              <w:rPr>
                <w:rFonts w:eastAsia="SimSun"/>
                <w:sz w:val="18"/>
                <w:szCs w:val="18"/>
                <w:lang w:eastAsia="zh-CN"/>
              </w:rPr>
            </w:pPr>
            <w:r w:rsidRPr="00B0403C">
              <w:rPr>
                <w:rFonts w:eastAsia="SimSun"/>
                <w:sz w:val="18"/>
                <w:szCs w:val="18"/>
                <w:lang w:eastAsia="zh-CN"/>
              </w:rPr>
              <w:t>106,745</w:t>
            </w:r>
          </w:p>
        </w:tc>
      </w:tr>
      <w:tr w:rsidR="00E262C8" w:rsidRPr="009F6524" w14:paraId="5D81BA9B" w14:textId="77777777" w:rsidTr="00725474">
        <w:trPr>
          <w:cantSplit/>
          <w:trHeight w:val="247"/>
        </w:trPr>
        <w:tc>
          <w:tcPr>
            <w:tcW w:w="2160" w:type="dxa"/>
            <w:tcBorders>
              <w:left w:val="nil"/>
              <w:right w:val="nil"/>
            </w:tcBorders>
            <w:vAlign w:val="bottom"/>
          </w:tcPr>
          <w:p w14:paraId="333A4DF8" w14:textId="686355E6" w:rsidR="00E262C8" w:rsidRPr="000F6806" w:rsidRDefault="00E262C8" w:rsidP="00E262C8">
            <w:pPr>
              <w:ind w:right="-126"/>
              <w:rPr>
                <w:rFonts w:ascii="Times New Roman" w:hAnsi="Times New Roman" w:cs="Times New Roman"/>
                <w:cs/>
                <w:lang w:val="en-GB"/>
              </w:rPr>
            </w:pPr>
            <w:r w:rsidRPr="000F6806">
              <w:rPr>
                <w:rFonts w:ascii="Times New Roman" w:hAnsi="Times New Roman" w:cs="Times New Roman"/>
                <w:lang w:val="en-GB"/>
              </w:rPr>
              <w:t>Profit (loss) for the period</w:t>
            </w:r>
          </w:p>
        </w:tc>
        <w:tc>
          <w:tcPr>
            <w:tcW w:w="900" w:type="dxa"/>
            <w:tcBorders>
              <w:top w:val="single" w:sz="4" w:space="0" w:color="auto"/>
              <w:left w:val="nil"/>
              <w:bottom w:val="double" w:sz="4" w:space="0" w:color="auto"/>
              <w:right w:val="nil"/>
            </w:tcBorders>
            <w:vAlign w:val="bottom"/>
          </w:tcPr>
          <w:p w14:paraId="5ECDE64E" w14:textId="451D86E8" w:rsidR="00E262C8" w:rsidRPr="00D80818" w:rsidRDefault="00E262C8" w:rsidP="00E262C8">
            <w:pPr>
              <w:pStyle w:val="acctfourfigures"/>
              <w:tabs>
                <w:tab w:val="clear" w:pos="765"/>
                <w:tab w:val="decimal" w:pos="691"/>
              </w:tabs>
              <w:spacing w:line="220" w:lineRule="exact"/>
              <w:ind w:left="-70" w:right="-79"/>
              <w:rPr>
                <w:sz w:val="18"/>
                <w:szCs w:val="18"/>
              </w:rPr>
            </w:pPr>
            <w:r w:rsidRPr="00D80818">
              <w:rPr>
                <w:sz w:val="18"/>
                <w:szCs w:val="18"/>
              </w:rPr>
              <w:t>(5,400)</w:t>
            </w:r>
          </w:p>
        </w:tc>
        <w:tc>
          <w:tcPr>
            <w:tcW w:w="270" w:type="dxa"/>
            <w:tcBorders>
              <w:left w:val="nil"/>
              <w:right w:val="nil"/>
            </w:tcBorders>
            <w:vAlign w:val="bottom"/>
          </w:tcPr>
          <w:p w14:paraId="1C09158E" w14:textId="77777777" w:rsidR="00E262C8" w:rsidRPr="00D80818" w:rsidRDefault="00E262C8" w:rsidP="00E262C8">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top w:val="single" w:sz="4" w:space="0" w:color="auto"/>
              <w:left w:val="nil"/>
              <w:bottom w:val="double" w:sz="4" w:space="0" w:color="auto"/>
              <w:right w:val="nil"/>
            </w:tcBorders>
            <w:vAlign w:val="bottom"/>
          </w:tcPr>
          <w:p w14:paraId="238CAC8C" w14:textId="4B059F2E" w:rsidR="00E262C8" w:rsidRPr="00D80818" w:rsidRDefault="00E262C8" w:rsidP="00E262C8">
            <w:pPr>
              <w:pStyle w:val="acctfourfigures"/>
              <w:tabs>
                <w:tab w:val="clear" w:pos="765"/>
                <w:tab w:val="decimal" w:pos="770"/>
              </w:tabs>
              <w:spacing w:line="220" w:lineRule="exact"/>
              <w:ind w:left="-111" w:right="-79"/>
              <w:rPr>
                <w:rFonts w:eastAsia="SimSun"/>
                <w:sz w:val="18"/>
                <w:szCs w:val="18"/>
                <w:lang w:eastAsia="zh-CN"/>
              </w:rPr>
            </w:pPr>
            <w:r w:rsidRPr="00D80818">
              <w:rPr>
                <w:sz w:val="18"/>
                <w:szCs w:val="18"/>
              </w:rPr>
              <w:t>(3,094)</w:t>
            </w:r>
          </w:p>
        </w:tc>
        <w:tc>
          <w:tcPr>
            <w:tcW w:w="360" w:type="dxa"/>
            <w:tcBorders>
              <w:left w:val="nil"/>
              <w:right w:val="nil"/>
            </w:tcBorders>
            <w:vAlign w:val="bottom"/>
          </w:tcPr>
          <w:p w14:paraId="66C44708" w14:textId="77777777" w:rsidR="00E262C8" w:rsidRPr="00D80818" w:rsidRDefault="00E262C8" w:rsidP="00E262C8">
            <w:pPr>
              <w:tabs>
                <w:tab w:val="decimal" w:pos="720"/>
              </w:tabs>
              <w:ind w:left="-72" w:right="-72"/>
              <w:rPr>
                <w:rFonts w:ascii="Times New Roman" w:eastAsia="SimSun" w:hAnsi="Times New Roman" w:cs="Times New Roman"/>
                <w:lang w:eastAsia="zh-CN"/>
              </w:rPr>
            </w:pPr>
          </w:p>
        </w:tc>
        <w:tc>
          <w:tcPr>
            <w:tcW w:w="810" w:type="dxa"/>
            <w:tcBorders>
              <w:top w:val="single" w:sz="4" w:space="0" w:color="auto"/>
              <w:left w:val="nil"/>
              <w:bottom w:val="double" w:sz="4" w:space="0" w:color="auto"/>
              <w:right w:val="nil"/>
            </w:tcBorders>
            <w:vAlign w:val="bottom"/>
          </w:tcPr>
          <w:p w14:paraId="12E5E563" w14:textId="1217F37E" w:rsidR="00E262C8" w:rsidRPr="00D80818" w:rsidRDefault="00B0403C" w:rsidP="00B0403C">
            <w:pPr>
              <w:pStyle w:val="acctfourfigures"/>
              <w:tabs>
                <w:tab w:val="clear" w:pos="765"/>
                <w:tab w:val="decimal" w:pos="609"/>
              </w:tabs>
              <w:spacing w:line="220" w:lineRule="exact"/>
              <w:ind w:left="-70" w:right="-79"/>
              <w:rPr>
                <w:rFonts w:eastAsia="SimSun"/>
                <w:sz w:val="18"/>
                <w:szCs w:val="18"/>
                <w:lang w:eastAsia="zh-CN"/>
              </w:rPr>
            </w:pPr>
            <w:r w:rsidRPr="00D80818">
              <w:rPr>
                <w:rFonts w:eastAsia="SimSun"/>
                <w:sz w:val="18"/>
                <w:szCs w:val="18"/>
                <w:lang w:eastAsia="zh-CN"/>
              </w:rPr>
              <w:t>(536)</w:t>
            </w:r>
          </w:p>
        </w:tc>
        <w:tc>
          <w:tcPr>
            <w:tcW w:w="270" w:type="dxa"/>
            <w:tcBorders>
              <w:left w:val="nil"/>
              <w:right w:val="nil"/>
            </w:tcBorders>
            <w:vAlign w:val="bottom"/>
          </w:tcPr>
          <w:p w14:paraId="189DB486" w14:textId="77777777" w:rsidR="00E262C8" w:rsidRPr="00D80818"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top w:val="single" w:sz="4" w:space="0" w:color="auto"/>
              <w:left w:val="nil"/>
              <w:bottom w:val="double" w:sz="4" w:space="0" w:color="auto"/>
              <w:right w:val="nil"/>
            </w:tcBorders>
            <w:vAlign w:val="bottom"/>
          </w:tcPr>
          <w:p w14:paraId="75233CF0" w14:textId="0DB4825F" w:rsidR="00E262C8" w:rsidRPr="00D80818" w:rsidRDefault="00E262C8" w:rsidP="001E13AA">
            <w:pPr>
              <w:pStyle w:val="acctfourfigures"/>
              <w:tabs>
                <w:tab w:val="clear" w:pos="765"/>
                <w:tab w:val="decimal" w:pos="593"/>
              </w:tabs>
              <w:spacing w:line="220" w:lineRule="exact"/>
              <w:ind w:left="-70" w:right="-79"/>
              <w:rPr>
                <w:rFonts w:eastAsia="SimSun"/>
                <w:sz w:val="18"/>
                <w:szCs w:val="18"/>
                <w:lang w:eastAsia="zh-CN"/>
              </w:rPr>
            </w:pPr>
            <w:r w:rsidRPr="00D80818">
              <w:rPr>
                <w:rFonts w:eastAsia="SimSun"/>
                <w:sz w:val="18"/>
                <w:szCs w:val="18"/>
                <w:lang w:eastAsia="zh-CN"/>
              </w:rPr>
              <w:t>318</w:t>
            </w:r>
          </w:p>
        </w:tc>
        <w:tc>
          <w:tcPr>
            <w:tcW w:w="270" w:type="dxa"/>
            <w:tcBorders>
              <w:left w:val="nil"/>
              <w:right w:val="nil"/>
            </w:tcBorders>
            <w:vAlign w:val="bottom"/>
          </w:tcPr>
          <w:p w14:paraId="63E5AF3B" w14:textId="77777777" w:rsidR="00E262C8" w:rsidRPr="00D80818"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top w:val="single" w:sz="4" w:space="0" w:color="auto"/>
              <w:left w:val="nil"/>
              <w:bottom w:val="double" w:sz="4" w:space="0" w:color="auto"/>
              <w:right w:val="nil"/>
            </w:tcBorders>
            <w:vAlign w:val="bottom"/>
          </w:tcPr>
          <w:p w14:paraId="7D8067EF" w14:textId="770F3A2B" w:rsidR="00E262C8" w:rsidRPr="00D80818" w:rsidRDefault="00B0403C" w:rsidP="00997AB4">
            <w:pPr>
              <w:pStyle w:val="acctfourfigures"/>
              <w:tabs>
                <w:tab w:val="clear" w:pos="765"/>
                <w:tab w:val="decimal" w:pos="613"/>
              </w:tabs>
              <w:spacing w:line="220" w:lineRule="exact"/>
              <w:ind w:left="-70" w:right="-79"/>
              <w:rPr>
                <w:rFonts w:eastAsia="SimSun"/>
                <w:sz w:val="18"/>
                <w:szCs w:val="18"/>
                <w:lang w:eastAsia="zh-CN"/>
              </w:rPr>
            </w:pPr>
            <w:r w:rsidRPr="00D80818">
              <w:rPr>
                <w:rFonts w:eastAsia="SimSun"/>
                <w:sz w:val="18"/>
                <w:szCs w:val="18"/>
                <w:lang w:eastAsia="zh-CN"/>
              </w:rPr>
              <w:t>7,661</w:t>
            </w:r>
          </w:p>
        </w:tc>
        <w:tc>
          <w:tcPr>
            <w:tcW w:w="270" w:type="dxa"/>
            <w:tcBorders>
              <w:left w:val="nil"/>
              <w:right w:val="nil"/>
            </w:tcBorders>
            <w:vAlign w:val="bottom"/>
          </w:tcPr>
          <w:p w14:paraId="4220458B" w14:textId="77777777" w:rsidR="00E262C8" w:rsidRPr="00D80818"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top w:val="single" w:sz="4" w:space="0" w:color="auto"/>
              <w:left w:val="nil"/>
              <w:bottom w:val="double" w:sz="4" w:space="0" w:color="auto"/>
              <w:right w:val="nil"/>
            </w:tcBorders>
            <w:vAlign w:val="bottom"/>
          </w:tcPr>
          <w:p w14:paraId="6B18B9F0" w14:textId="6AA65C92" w:rsidR="00E262C8" w:rsidRPr="00D80818" w:rsidRDefault="00E262C8" w:rsidP="00E262C8">
            <w:pPr>
              <w:pStyle w:val="acctfourfigures"/>
              <w:tabs>
                <w:tab w:val="clear" w:pos="765"/>
                <w:tab w:val="decimal" w:pos="698"/>
              </w:tabs>
              <w:spacing w:line="220" w:lineRule="exact"/>
              <w:ind w:left="-70" w:right="-79"/>
              <w:rPr>
                <w:rFonts w:eastAsia="SimSun"/>
                <w:sz w:val="18"/>
                <w:szCs w:val="18"/>
                <w:lang w:eastAsia="zh-CN"/>
              </w:rPr>
            </w:pPr>
            <w:r w:rsidRPr="00D80818">
              <w:rPr>
                <w:sz w:val="18"/>
                <w:szCs w:val="18"/>
              </w:rPr>
              <w:t>524</w:t>
            </w:r>
          </w:p>
        </w:tc>
        <w:tc>
          <w:tcPr>
            <w:tcW w:w="270" w:type="dxa"/>
            <w:tcBorders>
              <w:left w:val="nil"/>
              <w:right w:val="nil"/>
            </w:tcBorders>
            <w:vAlign w:val="bottom"/>
          </w:tcPr>
          <w:p w14:paraId="2EA2213A" w14:textId="77777777" w:rsidR="00E262C8" w:rsidRPr="00D80818"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top w:val="single" w:sz="4" w:space="0" w:color="auto"/>
              <w:left w:val="nil"/>
              <w:bottom w:val="double" w:sz="4" w:space="0" w:color="auto"/>
              <w:right w:val="nil"/>
            </w:tcBorders>
            <w:vAlign w:val="bottom"/>
          </w:tcPr>
          <w:p w14:paraId="1CE17D6C" w14:textId="6DE27E0D" w:rsidR="00E262C8" w:rsidRPr="00D80818" w:rsidRDefault="000C4CEE" w:rsidP="00E262C8">
            <w:pPr>
              <w:pStyle w:val="acctfourfigures"/>
              <w:tabs>
                <w:tab w:val="clear" w:pos="765"/>
                <w:tab w:val="decimal" w:pos="701"/>
              </w:tabs>
              <w:spacing w:line="220" w:lineRule="exact"/>
              <w:ind w:left="-111" w:right="-79"/>
              <w:rPr>
                <w:rFonts w:eastAsia="SimSun"/>
                <w:sz w:val="18"/>
                <w:szCs w:val="18"/>
                <w:lang w:eastAsia="zh-CN"/>
              </w:rPr>
            </w:pPr>
            <w:r w:rsidRPr="00D80818">
              <w:rPr>
                <w:rFonts w:eastAsia="SimSun"/>
                <w:sz w:val="18"/>
                <w:szCs w:val="18"/>
                <w:lang w:eastAsia="zh-CN"/>
              </w:rPr>
              <w:t>1,725</w:t>
            </w:r>
          </w:p>
        </w:tc>
        <w:tc>
          <w:tcPr>
            <w:tcW w:w="270" w:type="dxa"/>
            <w:tcBorders>
              <w:left w:val="nil"/>
              <w:right w:val="nil"/>
            </w:tcBorders>
            <w:vAlign w:val="bottom"/>
          </w:tcPr>
          <w:p w14:paraId="1195596D" w14:textId="77777777" w:rsidR="00E262C8" w:rsidRPr="00D80818" w:rsidRDefault="00E262C8" w:rsidP="00E262C8">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top w:val="single" w:sz="4" w:space="0" w:color="auto"/>
              <w:left w:val="nil"/>
              <w:bottom w:val="double" w:sz="4" w:space="0" w:color="auto"/>
              <w:right w:val="nil"/>
            </w:tcBorders>
            <w:vAlign w:val="bottom"/>
          </w:tcPr>
          <w:p w14:paraId="29945F20" w14:textId="1B04EC13" w:rsidR="00E262C8" w:rsidRPr="00D80818" w:rsidRDefault="00E262C8" w:rsidP="00E262C8">
            <w:pPr>
              <w:pStyle w:val="acctfourfigures"/>
              <w:tabs>
                <w:tab w:val="clear" w:pos="765"/>
                <w:tab w:val="decimal" w:pos="701"/>
              </w:tabs>
              <w:spacing w:line="220" w:lineRule="exact"/>
              <w:ind w:left="-111" w:right="-79"/>
              <w:rPr>
                <w:rFonts w:eastAsia="SimSun"/>
                <w:sz w:val="18"/>
                <w:szCs w:val="18"/>
                <w:lang w:eastAsia="zh-CN"/>
              </w:rPr>
            </w:pPr>
            <w:r w:rsidRPr="00D80818">
              <w:rPr>
                <w:rFonts w:eastAsia="SimSun"/>
                <w:sz w:val="18"/>
                <w:szCs w:val="18"/>
                <w:lang w:eastAsia="zh-CN"/>
              </w:rPr>
              <w:t>(2,25</w:t>
            </w:r>
            <w:r w:rsidR="00464BBF">
              <w:rPr>
                <w:rFonts w:eastAsia="SimSun"/>
                <w:sz w:val="18"/>
                <w:szCs w:val="18"/>
                <w:lang w:eastAsia="zh-CN"/>
              </w:rPr>
              <w:t>2</w:t>
            </w:r>
            <w:r w:rsidRPr="00D80818">
              <w:rPr>
                <w:rFonts w:eastAsia="SimSun"/>
                <w:sz w:val="18"/>
                <w:szCs w:val="18"/>
                <w:lang w:eastAsia="zh-CN"/>
              </w:rPr>
              <w:t>)</w:t>
            </w:r>
          </w:p>
        </w:tc>
        <w:tc>
          <w:tcPr>
            <w:tcW w:w="270" w:type="dxa"/>
            <w:tcBorders>
              <w:left w:val="nil"/>
              <w:right w:val="nil"/>
            </w:tcBorders>
            <w:vAlign w:val="bottom"/>
          </w:tcPr>
          <w:p w14:paraId="3C120EC4" w14:textId="77777777" w:rsidR="00E262C8" w:rsidRPr="00D80818" w:rsidRDefault="00E262C8" w:rsidP="00E262C8">
            <w:pPr>
              <w:pStyle w:val="acctfourfigures"/>
              <w:tabs>
                <w:tab w:val="clear" w:pos="765"/>
                <w:tab w:val="decimal" w:pos="250"/>
              </w:tabs>
              <w:spacing w:line="220" w:lineRule="exact"/>
              <w:ind w:left="-111" w:right="-79"/>
              <w:rPr>
                <w:rFonts w:eastAsia="SimSun"/>
                <w:sz w:val="18"/>
                <w:szCs w:val="18"/>
                <w:lang w:eastAsia="zh-CN"/>
              </w:rPr>
            </w:pPr>
          </w:p>
        </w:tc>
        <w:tc>
          <w:tcPr>
            <w:tcW w:w="720" w:type="dxa"/>
            <w:tcBorders>
              <w:top w:val="single" w:sz="4" w:space="0" w:color="auto"/>
              <w:left w:val="nil"/>
              <w:bottom w:val="double" w:sz="4" w:space="0" w:color="auto"/>
              <w:right w:val="nil"/>
            </w:tcBorders>
            <w:vAlign w:val="bottom"/>
          </w:tcPr>
          <w:p w14:paraId="1BCD3B43" w14:textId="52DFBE72" w:rsidR="00E262C8" w:rsidRPr="00D80818" w:rsidRDefault="000C4CEE" w:rsidP="00E262C8">
            <w:pPr>
              <w:pStyle w:val="acctfourfigures"/>
              <w:tabs>
                <w:tab w:val="clear" w:pos="765"/>
                <w:tab w:val="decimal" w:pos="698"/>
              </w:tabs>
              <w:spacing w:line="220" w:lineRule="exact"/>
              <w:ind w:right="-79"/>
              <w:rPr>
                <w:sz w:val="18"/>
                <w:szCs w:val="18"/>
              </w:rPr>
            </w:pPr>
            <w:r w:rsidRPr="00D80818">
              <w:rPr>
                <w:sz w:val="18"/>
                <w:szCs w:val="18"/>
              </w:rPr>
              <w:t>(4,203)</w:t>
            </w:r>
          </w:p>
        </w:tc>
        <w:tc>
          <w:tcPr>
            <w:tcW w:w="270" w:type="dxa"/>
            <w:tcBorders>
              <w:left w:val="nil"/>
              <w:right w:val="nil"/>
            </w:tcBorders>
            <w:vAlign w:val="bottom"/>
          </w:tcPr>
          <w:p w14:paraId="2B674CD0" w14:textId="77777777" w:rsidR="00E262C8" w:rsidRPr="00D80818"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722" w:type="dxa"/>
            <w:tcBorders>
              <w:top w:val="single" w:sz="4" w:space="0" w:color="auto"/>
              <w:left w:val="nil"/>
              <w:bottom w:val="double" w:sz="4" w:space="0" w:color="auto"/>
              <w:right w:val="nil"/>
            </w:tcBorders>
            <w:vAlign w:val="bottom"/>
          </w:tcPr>
          <w:p w14:paraId="34FA8860" w14:textId="7D97064F" w:rsidR="00E262C8" w:rsidRPr="00D80818" w:rsidRDefault="00E262C8" w:rsidP="00E262C8">
            <w:pPr>
              <w:pStyle w:val="acctfourfigures"/>
              <w:tabs>
                <w:tab w:val="clear" w:pos="765"/>
                <w:tab w:val="decimal" w:pos="698"/>
              </w:tabs>
              <w:spacing w:line="220" w:lineRule="exact"/>
              <w:ind w:right="-79"/>
              <w:rPr>
                <w:rFonts w:eastAsia="SimSun"/>
                <w:sz w:val="18"/>
                <w:szCs w:val="18"/>
                <w:lang w:eastAsia="zh-CN"/>
              </w:rPr>
            </w:pPr>
            <w:r w:rsidRPr="00D80818">
              <w:rPr>
                <w:sz w:val="18"/>
                <w:szCs w:val="18"/>
              </w:rPr>
              <w:t>(6,661)</w:t>
            </w:r>
          </w:p>
        </w:tc>
        <w:tc>
          <w:tcPr>
            <w:tcW w:w="270" w:type="dxa"/>
            <w:tcBorders>
              <w:left w:val="nil"/>
              <w:right w:val="nil"/>
            </w:tcBorders>
            <w:vAlign w:val="bottom"/>
          </w:tcPr>
          <w:p w14:paraId="0A4EA94A" w14:textId="77777777" w:rsidR="00E262C8" w:rsidRPr="00D80818"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top w:val="single" w:sz="4" w:space="0" w:color="auto"/>
              <w:left w:val="nil"/>
              <w:bottom w:val="double" w:sz="4" w:space="0" w:color="auto"/>
            </w:tcBorders>
            <w:vAlign w:val="bottom"/>
          </w:tcPr>
          <w:p w14:paraId="06C12A44" w14:textId="09DD378D" w:rsidR="00E262C8" w:rsidRPr="00D80818" w:rsidRDefault="000C4CEE" w:rsidP="00E262C8">
            <w:pPr>
              <w:pStyle w:val="acctfourfigures"/>
              <w:tabs>
                <w:tab w:val="clear" w:pos="765"/>
                <w:tab w:val="decimal" w:pos="698"/>
              </w:tabs>
              <w:spacing w:line="220" w:lineRule="exact"/>
              <w:ind w:right="-79"/>
              <w:rPr>
                <w:rFonts w:eastAsia="SimSun"/>
                <w:sz w:val="18"/>
                <w:szCs w:val="18"/>
                <w:lang w:eastAsia="zh-CN"/>
              </w:rPr>
            </w:pPr>
            <w:r w:rsidRPr="00D80818">
              <w:rPr>
                <w:rFonts w:eastAsia="SimSun"/>
                <w:sz w:val="18"/>
                <w:szCs w:val="18"/>
                <w:lang w:eastAsia="zh-CN"/>
              </w:rPr>
              <w:t>(2,478)</w:t>
            </w:r>
          </w:p>
        </w:tc>
        <w:tc>
          <w:tcPr>
            <w:tcW w:w="270" w:type="dxa"/>
            <w:tcBorders>
              <w:left w:val="nil"/>
            </w:tcBorders>
            <w:vAlign w:val="bottom"/>
          </w:tcPr>
          <w:p w14:paraId="3B7F36E3" w14:textId="77777777" w:rsidR="00E262C8" w:rsidRPr="00D80818"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08" w:type="dxa"/>
            <w:tcBorders>
              <w:top w:val="single" w:sz="4" w:space="0" w:color="auto"/>
              <w:left w:val="nil"/>
              <w:bottom w:val="double" w:sz="4" w:space="0" w:color="auto"/>
            </w:tcBorders>
            <w:vAlign w:val="bottom"/>
          </w:tcPr>
          <w:p w14:paraId="1A69878C" w14:textId="6C721F62" w:rsidR="00E262C8" w:rsidRPr="00D80818" w:rsidRDefault="00E262C8" w:rsidP="00E262C8">
            <w:pPr>
              <w:pStyle w:val="acctfourfigures"/>
              <w:tabs>
                <w:tab w:val="clear" w:pos="765"/>
                <w:tab w:val="decimal" w:pos="698"/>
              </w:tabs>
              <w:spacing w:line="220" w:lineRule="exact"/>
              <w:ind w:right="-79"/>
              <w:rPr>
                <w:rFonts w:eastAsia="SimSun"/>
                <w:sz w:val="18"/>
                <w:szCs w:val="18"/>
                <w:lang w:eastAsia="zh-CN"/>
              </w:rPr>
            </w:pPr>
            <w:r w:rsidRPr="00D80818">
              <w:rPr>
                <w:sz w:val="18"/>
                <w:szCs w:val="18"/>
              </w:rPr>
              <w:t>(8,913)</w:t>
            </w:r>
          </w:p>
        </w:tc>
      </w:tr>
      <w:tr w:rsidR="00E262C8" w:rsidRPr="009F6524" w14:paraId="65F142E1" w14:textId="77777777" w:rsidTr="00725474">
        <w:trPr>
          <w:cantSplit/>
          <w:trHeight w:val="247"/>
        </w:trPr>
        <w:tc>
          <w:tcPr>
            <w:tcW w:w="2160" w:type="dxa"/>
            <w:tcBorders>
              <w:left w:val="nil"/>
              <w:right w:val="nil"/>
            </w:tcBorders>
            <w:vAlign w:val="bottom"/>
          </w:tcPr>
          <w:p w14:paraId="2F7F3114" w14:textId="77777777" w:rsidR="00E262C8" w:rsidRPr="000F6806" w:rsidRDefault="00E262C8" w:rsidP="00E262C8">
            <w:pPr>
              <w:ind w:left="-90" w:right="-126"/>
              <w:rPr>
                <w:rFonts w:ascii="Times New Roman" w:hAnsi="Times New Roman" w:cs="Times New Roman"/>
                <w:cs/>
                <w:lang w:val="en-GB"/>
              </w:rPr>
            </w:pPr>
          </w:p>
        </w:tc>
        <w:tc>
          <w:tcPr>
            <w:tcW w:w="900" w:type="dxa"/>
            <w:tcBorders>
              <w:top w:val="double" w:sz="4" w:space="0" w:color="auto"/>
              <w:left w:val="nil"/>
              <w:right w:val="nil"/>
            </w:tcBorders>
            <w:vAlign w:val="bottom"/>
          </w:tcPr>
          <w:p w14:paraId="3D8AA581" w14:textId="77777777" w:rsidR="00E262C8" w:rsidRPr="00B0403C" w:rsidRDefault="00E262C8" w:rsidP="00E262C8">
            <w:pPr>
              <w:pStyle w:val="acctfourfigures"/>
              <w:tabs>
                <w:tab w:val="clear" w:pos="765"/>
                <w:tab w:val="decimal" w:pos="698"/>
              </w:tabs>
              <w:spacing w:line="220" w:lineRule="exact"/>
              <w:ind w:left="-70" w:right="-79"/>
              <w:rPr>
                <w:sz w:val="18"/>
                <w:szCs w:val="18"/>
              </w:rPr>
            </w:pPr>
          </w:p>
        </w:tc>
        <w:tc>
          <w:tcPr>
            <w:tcW w:w="270" w:type="dxa"/>
            <w:tcBorders>
              <w:left w:val="nil"/>
              <w:right w:val="nil"/>
            </w:tcBorders>
            <w:vAlign w:val="bottom"/>
          </w:tcPr>
          <w:p w14:paraId="0AFC2C85" w14:textId="77777777" w:rsidR="00E262C8" w:rsidRPr="00B0403C" w:rsidRDefault="00E262C8" w:rsidP="00E262C8">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top w:val="double" w:sz="4" w:space="0" w:color="auto"/>
              <w:left w:val="nil"/>
              <w:right w:val="nil"/>
            </w:tcBorders>
            <w:vAlign w:val="bottom"/>
          </w:tcPr>
          <w:p w14:paraId="074497F4" w14:textId="77777777" w:rsidR="00E262C8" w:rsidRPr="00B0403C" w:rsidRDefault="00E262C8" w:rsidP="00E262C8">
            <w:pPr>
              <w:pStyle w:val="acctfourfigures"/>
              <w:tabs>
                <w:tab w:val="clear" w:pos="765"/>
                <w:tab w:val="decimal" w:pos="701"/>
              </w:tabs>
              <w:spacing w:line="220" w:lineRule="exact"/>
              <w:ind w:left="-111" w:right="-79"/>
              <w:rPr>
                <w:rFonts w:eastAsia="SimSun"/>
                <w:sz w:val="18"/>
                <w:szCs w:val="18"/>
                <w:lang w:eastAsia="zh-CN"/>
              </w:rPr>
            </w:pPr>
          </w:p>
        </w:tc>
        <w:tc>
          <w:tcPr>
            <w:tcW w:w="360" w:type="dxa"/>
            <w:tcBorders>
              <w:left w:val="nil"/>
              <w:right w:val="nil"/>
            </w:tcBorders>
            <w:vAlign w:val="bottom"/>
          </w:tcPr>
          <w:p w14:paraId="6D861081" w14:textId="77777777" w:rsidR="00E262C8" w:rsidRPr="00B0403C" w:rsidRDefault="00E262C8" w:rsidP="00E262C8">
            <w:pPr>
              <w:tabs>
                <w:tab w:val="decimal" w:pos="720"/>
              </w:tabs>
              <w:ind w:left="-72" w:right="-72"/>
              <w:rPr>
                <w:rFonts w:ascii="Times New Roman" w:eastAsia="SimSun" w:hAnsi="Times New Roman" w:cs="Times New Roman"/>
                <w:lang w:eastAsia="zh-CN"/>
              </w:rPr>
            </w:pPr>
          </w:p>
        </w:tc>
        <w:tc>
          <w:tcPr>
            <w:tcW w:w="810" w:type="dxa"/>
            <w:tcBorders>
              <w:top w:val="double" w:sz="4" w:space="0" w:color="auto"/>
              <w:left w:val="nil"/>
              <w:right w:val="nil"/>
            </w:tcBorders>
            <w:vAlign w:val="bottom"/>
          </w:tcPr>
          <w:p w14:paraId="4B340CCA" w14:textId="77777777" w:rsidR="00E262C8" w:rsidRPr="00B0403C" w:rsidRDefault="00E262C8" w:rsidP="00E262C8">
            <w:pPr>
              <w:pStyle w:val="acctfourfigures"/>
              <w:tabs>
                <w:tab w:val="clear" w:pos="765"/>
                <w:tab w:val="decimal" w:pos="650"/>
              </w:tabs>
              <w:spacing w:line="220" w:lineRule="exact"/>
              <w:ind w:left="-70" w:right="-79"/>
              <w:rPr>
                <w:rFonts w:eastAsia="SimSun"/>
                <w:sz w:val="18"/>
                <w:szCs w:val="18"/>
                <w:lang w:eastAsia="zh-CN"/>
              </w:rPr>
            </w:pPr>
          </w:p>
        </w:tc>
        <w:tc>
          <w:tcPr>
            <w:tcW w:w="270" w:type="dxa"/>
            <w:tcBorders>
              <w:left w:val="nil"/>
              <w:right w:val="nil"/>
            </w:tcBorders>
            <w:vAlign w:val="bottom"/>
          </w:tcPr>
          <w:p w14:paraId="26DB78D3"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4CB70F84" w14:textId="77777777" w:rsidR="00E262C8" w:rsidRPr="00B0403C" w:rsidRDefault="00E262C8" w:rsidP="00E262C8">
            <w:pPr>
              <w:pStyle w:val="acctfourfigures"/>
              <w:tabs>
                <w:tab w:val="clear" w:pos="765"/>
                <w:tab w:val="decimal" w:pos="640"/>
              </w:tabs>
              <w:spacing w:line="220" w:lineRule="exact"/>
              <w:ind w:right="-79"/>
              <w:rPr>
                <w:rFonts w:eastAsia="SimSun"/>
                <w:sz w:val="18"/>
                <w:szCs w:val="18"/>
                <w:lang w:eastAsia="zh-CN"/>
              </w:rPr>
            </w:pPr>
          </w:p>
        </w:tc>
        <w:tc>
          <w:tcPr>
            <w:tcW w:w="270" w:type="dxa"/>
            <w:tcBorders>
              <w:left w:val="nil"/>
              <w:right w:val="nil"/>
            </w:tcBorders>
            <w:vAlign w:val="bottom"/>
          </w:tcPr>
          <w:p w14:paraId="25DB2521"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632C2539"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2F9CEB6D"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320087C5" w14:textId="77777777" w:rsidR="00E262C8" w:rsidRPr="00B0403C" w:rsidRDefault="00E262C8" w:rsidP="00E262C8">
            <w:pPr>
              <w:pStyle w:val="acctfourfigures"/>
              <w:tabs>
                <w:tab w:val="clear" w:pos="765"/>
                <w:tab w:val="decimal" w:pos="689"/>
              </w:tabs>
              <w:spacing w:line="220" w:lineRule="exact"/>
              <w:ind w:left="-111" w:right="-79"/>
              <w:rPr>
                <w:rFonts w:eastAsia="SimSun"/>
                <w:sz w:val="18"/>
                <w:szCs w:val="18"/>
                <w:lang w:eastAsia="zh-CN"/>
              </w:rPr>
            </w:pPr>
          </w:p>
        </w:tc>
        <w:tc>
          <w:tcPr>
            <w:tcW w:w="270" w:type="dxa"/>
            <w:tcBorders>
              <w:left w:val="nil"/>
              <w:right w:val="nil"/>
            </w:tcBorders>
            <w:vAlign w:val="bottom"/>
          </w:tcPr>
          <w:p w14:paraId="59655BDE"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2082428B" w14:textId="77777777" w:rsidR="00E262C8" w:rsidRPr="00B0403C" w:rsidRDefault="00E262C8" w:rsidP="00E262C8">
            <w:pPr>
              <w:pStyle w:val="acctfourfigures"/>
              <w:tabs>
                <w:tab w:val="clear" w:pos="765"/>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403FA1BE" w14:textId="77777777" w:rsidR="00E262C8" w:rsidRPr="00B0403C" w:rsidRDefault="00E262C8" w:rsidP="00E262C8">
            <w:pPr>
              <w:pStyle w:val="acctfourfigures"/>
              <w:tabs>
                <w:tab w:val="clear" w:pos="765"/>
                <w:tab w:val="decimal" w:pos="701"/>
              </w:tabs>
              <w:spacing w:line="220" w:lineRule="exact"/>
              <w:ind w:left="-111" w:right="-79"/>
              <w:rPr>
                <w:rFonts w:eastAsia="SimSun"/>
                <w:sz w:val="18"/>
                <w:szCs w:val="18"/>
                <w:lang w:eastAsia="zh-CN"/>
              </w:rPr>
            </w:pPr>
          </w:p>
        </w:tc>
        <w:tc>
          <w:tcPr>
            <w:tcW w:w="810" w:type="dxa"/>
            <w:tcBorders>
              <w:top w:val="double" w:sz="4" w:space="0" w:color="auto"/>
              <w:left w:val="nil"/>
              <w:right w:val="nil"/>
            </w:tcBorders>
            <w:vAlign w:val="bottom"/>
          </w:tcPr>
          <w:p w14:paraId="642CC84B" w14:textId="77777777" w:rsidR="00E262C8" w:rsidRPr="00B0403C" w:rsidRDefault="00E262C8" w:rsidP="00E262C8">
            <w:pPr>
              <w:pStyle w:val="acctfourfigures"/>
              <w:tabs>
                <w:tab w:val="clear" w:pos="765"/>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250CD005" w14:textId="77777777" w:rsidR="00E262C8" w:rsidRPr="00B0403C" w:rsidRDefault="00E262C8" w:rsidP="00E262C8">
            <w:pPr>
              <w:pStyle w:val="acctfourfigures"/>
              <w:tabs>
                <w:tab w:val="clear" w:pos="765"/>
                <w:tab w:val="decimal" w:pos="701"/>
              </w:tabs>
              <w:spacing w:line="220" w:lineRule="exact"/>
              <w:ind w:left="-111" w:right="-79"/>
              <w:rPr>
                <w:rFonts w:eastAsia="SimSun"/>
                <w:sz w:val="18"/>
                <w:szCs w:val="18"/>
                <w:lang w:eastAsia="zh-CN"/>
              </w:rPr>
            </w:pPr>
          </w:p>
        </w:tc>
        <w:tc>
          <w:tcPr>
            <w:tcW w:w="720" w:type="dxa"/>
            <w:tcBorders>
              <w:top w:val="double" w:sz="4" w:space="0" w:color="auto"/>
              <w:left w:val="nil"/>
              <w:right w:val="nil"/>
            </w:tcBorders>
            <w:vAlign w:val="bottom"/>
          </w:tcPr>
          <w:p w14:paraId="7795236F" w14:textId="77777777" w:rsidR="00E262C8" w:rsidRPr="00B0403C" w:rsidRDefault="00E262C8" w:rsidP="00E262C8">
            <w:pPr>
              <w:pStyle w:val="acctfourfigures"/>
              <w:tabs>
                <w:tab w:val="clear" w:pos="765"/>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2F7D4E70"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722" w:type="dxa"/>
            <w:tcBorders>
              <w:top w:val="double" w:sz="4" w:space="0" w:color="auto"/>
              <w:left w:val="nil"/>
              <w:right w:val="nil"/>
            </w:tcBorders>
            <w:vAlign w:val="bottom"/>
          </w:tcPr>
          <w:p w14:paraId="7536F4ED" w14:textId="77777777" w:rsidR="00E262C8" w:rsidRPr="00B0403C" w:rsidRDefault="00E262C8" w:rsidP="00E262C8">
            <w:pPr>
              <w:pStyle w:val="acctfourfigures"/>
              <w:tabs>
                <w:tab w:val="clear" w:pos="765"/>
                <w:tab w:val="decimal" w:pos="249"/>
              </w:tabs>
              <w:spacing w:line="220" w:lineRule="exact"/>
              <w:ind w:right="-79"/>
              <w:rPr>
                <w:rFonts w:eastAsia="SimSun"/>
                <w:sz w:val="18"/>
                <w:szCs w:val="18"/>
                <w:lang w:eastAsia="zh-CN"/>
              </w:rPr>
            </w:pPr>
          </w:p>
        </w:tc>
        <w:tc>
          <w:tcPr>
            <w:tcW w:w="270" w:type="dxa"/>
            <w:tcBorders>
              <w:left w:val="nil"/>
              <w:right w:val="nil"/>
            </w:tcBorders>
            <w:vAlign w:val="bottom"/>
          </w:tcPr>
          <w:p w14:paraId="585F2AEC"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top w:val="double" w:sz="4" w:space="0" w:color="auto"/>
              <w:left w:val="nil"/>
            </w:tcBorders>
            <w:vAlign w:val="bottom"/>
          </w:tcPr>
          <w:p w14:paraId="55FE7F44" w14:textId="77777777" w:rsidR="00E262C8" w:rsidRPr="00B0403C" w:rsidRDefault="00E262C8" w:rsidP="00E262C8">
            <w:pPr>
              <w:pStyle w:val="acctfourfigures"/>
              <w:tabs>
                <w:tab w:val="clear" w:pos="765"/>
                <w:tab w:val="decimal" w:pos="702"/>
              </w:tabs>
              <w:spacing w:line="220" w:lineRule="exact"/>
              <w:ind w:left="-108" w:right="-79"/>
              <w:rPr>
                <w:rFonts w:eastAsia="SimSun"/>
                <w:sz w:val="18"/>
                <w:szCs w:val="18"/>
                <w:lang w:eastAsia="zh-CN"/>
              </w:rPr>
            </w:pPr>
          </w:p>
        </w:tc>
        <w:tc>
          <w:tcPr>
            <w:tcW w:w="270" w:type="dxa"/>
            <w:tcBorders>
              <w:left w:val="nil"/>
            </w:tcBorders>
            <w:vAlign w:val="bottom"/>
          </w:tcPr>
          <w:p w14:paraId="1F65443F"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08" w:type="dxa"/>
            <w:tcBorders>
              <w:top w:val="double" w:sz="4" w:space="0" w:color="auto"/>
              <w:left w:val="nil"/>
            </w:tcBorders>
            <w:vAlign w:val="bottom"/>
          </w:tcPr>
          <w:p w14:paraId="0AF7F7FC"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r>
      <w:tr w:rsidR="00E262C8" w:rsidRPr="009F6524" w14:paraId="23135326" w14:textId="77777777" w:rsidTr="00725474">
        <w:trPr>
          <w:cantSplit/>
          <w:trHeight w:val="247"/>
        </w:trPr>
        <w:tc>
          <w:tcPr>
            <w:tcW w:w="2160" w:type="dxa"/>
            <w:tcBorders>
              <w:left w:val="nil"/>
              <w:right w:val="nil"/>
            </w:tcBorders>
            <w:vAlign w:val="bottom"/>
          </w:tcPr>
          <w:p w14:paraId="739FA4C0" w14:textId="0B956206" w:rsidR="00E262C8" w:rsidRPr="0001795A" w:rsidRDefault="0001795A" w:rsidP="00E262C8">
            <w:pPr>
              <w:ind w:right="-126"/>
              <w:rPr>
                <w:rFonts w:ascii="Times New Roman" w:hAnsi="Times New Roman" w:cs="Times New Roman"/>
                <w:b/>
                <w:bCs/>
                <w:i/>
                <w:iCs/>
                <w:cs/>
                <w:lang w:val="en-GB"/>
              </w:rPr>
            </w:pPr>
            <w:r>
              <w:rPr>
                <w:rFonts w:ascii="Times New Roman" w:hAnsi="Times New Roman" w:cs="Times New Roman"/>
                <w:b/>
                <w:bCs/>
                <w:i/>
                <w:iCs/>
                <w:lang w:val="en-GB"/>
              </w:rPr>
              <w:t>Disaggregation of revenue</w:t>
            </w:r>
          </w:p>
        </w:tc>
        <w:tc>
          <w:tcPr>
            <w:tcW w:w="900" w:type="dxa"/>
            <w:tcBorders>
              <w:left w:val="nil"/>
              <w:right w:val="nil"/>
            </w:tcBorders>
            <w:vAlign w:val="bottom"/>
          </w:tcPr>
          <w:p w14:paraId="4E8052FC" w14:textId="77777777" w:rsidR="00E262C8" w:rsidRPr="00B0403C" w:rsidRDefault="00E262C8" w:rsidP="00E262C8">
            <w:pPr>
              <w:pStyle w:val="acctfourfigures"/>
              <w:tabs>
                <w:tab w:val="clear" w:pos="765"/>
                <w:tab w:val="decimal" w:pos="698"/>
              </w:tabs>
              <w:spacing w:line="220" w:lineRule="exact"/>
              <w:ind w:left="-70" w:right="-79"/>
              <w:rPr>
                <w:sz w:val="18"/>
                <w:szCs w:val="18"/>
              </w:rPr>
            </w:pPr>
          </w:p>
        </w:tc>
        <w:tc>
          <w:tcPr>
            <w:tcW w:w="270" w:type="dxa"/>
            <w:tcBorders>
              <w:left w:val="nil"/>
              <w:right w:val="nil"/>
            </w:tcBorders>
            <w:vAlign w:val="bottom"/>
          </w:tcPr>
          <w:p w14:paraId="2BFC637E" w14:textId="77777777" w:rsidR="00E262C8" w:rsidRPr="00B0403C" w:rsidRDefault="00E262C8" w:rsidP="00E262C8">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0C81995D" w14:textId="77777777" w:rsidR="00E262C8" w:rsidRPr="00B0403C" w:rsidRDefault="00E262C8" w:rsidP="00E262C8">
            <w:pPr>
              <w:pStyle w:val="acctfourfigures"/>
              <w:tabs>
                <w:tab w:val="clear" w:pos="765"/>
                <w:tab w:val="decimal" w:pos="701"/>
              </w:tabs>
              <w:spacing w:line="220" w:lineRule="exact"/>
              <w:ind w:left="-111" w:right="-79"/>
              <w:rPr>
                <w:rFonts w:eastAsia="SimSun"/>
                <w:sz w:val="18"/>
                <w:szCs w:val="18"/>
                <w:lang w:eastAsia="zh-CN"/>
              </w:rPr>
            </w:pPr>
          </w:p>
        </w:tc>
        <w:tc>
          <w:tcPr>
            <w:tcW w:w="360" w:type="dxa"/>
            <w:tcBorders>
              <w:left w:val="nil"/>
              <w:right w:val="nil"/>
            </w:tcBorders>
            <w:vAlign w:val="bottom"/>
          </w:tcPr>
          <w:p w14:paraId="62E54E4A" w14:textId="77777777" w:rsidR="00E262C8" w:rsidRPr="00B0403C" w:rsidRDefault="00E262C8" w:rsidP="00E262C8">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11F94DFE" w14:textId="77777777" w:rsidR="00E262C8" w:rsidRPr="00B0403C" w:rsidRDefault="00E262C8" w:rsidP="00E262C8">
            <w:pPr>
              <w:pStyle w:val="acctfourfigures"/>
              <w:tabs>
                <w:tab w:val="clear" w:pos="765"/>
                <w:tab w:val="decimal" w:pos="650"/>
              </w:tabs>
              <w:spacing w:line="220" w:lineRule="exact"/>
              <w:ind w:left="-70" w:right="-79"/>
              <w:rPr>
                <w:rFonts w:eastAsia="SimSun"/>
                <w:sz w:val="18"/>
                <w:szCs w:val="18"/>
                <w:lang w:eastAsia="zh-CN"/>
              </w:rPr>
            </w:pPr>
          </w:p>
        </w:tc>
        <w:tc>
          <w:tcPr>
            <w:tcW w:w="270" w:type="dxa"/>
            <w:tcBorders>
              <w:left w:val="nil"/>
              <w:right w:val="nil"/>
            </w:tcBorders>
            <w:vAlign w:val="bottom"/>
          </w:tcPr>
          <w:p w14:paraId="2431CC56"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2578C886" w14:textId="77777777" w:rsidR="00E262C8" w:rsidRPr="00B0403C" w:rsidRDefault="00E262C8" w:rsidP="00E262C8">
            <w:pPr>
              <w:pStyle w:val="acctfourfigures"/>
              <w:tabs>
                <w:tab w:val="clear" w:pos="765"/>
                <w:tab w:val="decimal" w:pos="640"/>
              </w:tabs>
              <w:spacing w:line="220" w:lineRule="exact"/>
              <w:ind w:right="-79"/>
              <w:rPr>
                <w:rFonts w:eastAsia="SimSun"/>
                <w:sz w:val="18"/>
                <w:szCs w:val="18"/>
                <w:lang w:eastAsia="zh-CN"/>
              </w:rPr>
            </w:pPr>
          </w:p>
        </w:tc>
        <w:tc>
          <w:tcPr>
            <w:tcW w:w="270" w:type="dxa"/>
            <w:tcBorders>
              <w:left w:val="nil"/>
              <w:right w:val="nil"/>
            </w:tcBorders>
            <w:vAlign w:val="bottom"/>
          </w:tcPr>
          <w:p w14:paraId="25B188E2"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26DD1587"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0A8FA434"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439B0F4B" w14:textId="77777777" w:rsidR="00E262C8" w:rsidRPr="00B0403C" w:rsidRDefault="00E262C8" w:rsidP="00E262C8">
            <w:pPr>
              <w:pStyle w:val="acctfourfigures"/>
              <w:tabs>
                <w:tab w:val="clear" w:pos="765"/>
                <w:tab w:val="decimal" w:pos="689"/>
              </w:tabs>
              <w:spacing w:line="220" w:lineRule="exact"/>
              <w:ind w:left="-111" w:right="-79"/>
              <w:rPr>
                <w:rFonts w:eastAsia="SimSun"/>
                <w:sz w:val="18"/>
                <w:szCs w:val="18"/>
                <w:lang w:eastAsia="zh-CN"/>
              </w:rPr>
            </w:pPr>
          </w:p>
        </w:tc>
        <w:tc>
          <w:tcPr>
            <w:tcW w:w="270" w:type="dxa"/>
            <w:tcBorders>
              <w:left w:val="nil"/>
              <w:right w:val="nil"/>
            </w:tcBorders>
            <w:vAlign w:val="bottom"/>
          </w:tcPr>
          <w:p w14:paraId="2EA69720"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48006929" w14:textId="77777777" w:rsidR="00E262C8" w:rsidRPr="00B0403C" w:rsidRDefault="00E262C8" w:rsidP="00E262C8">
            <w:pPr>
              <w:pStyle w:val="acctfourfigures"/>
              <w:tabs>
                <w:tab w:val="clear" w:pos="765"/>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52CF2F1F" w14:textId="77777777" w:rsidR="00E262C8" w:rsidRPr="00B0403C" w:rsidRDefault="00E262C8" w:rsidP="00E262C8">
            <w:pPr>
              <w:pStyle w:val="acctfourfigures"/>
              <w:tabs>
                <w:tab w:val="clear" w:pos="765"/>
                <w:tab w:val="decimal" w:pos="701"/>
              </w:tabs>
              <w:spacing w:line="220" w:lineRule="exact"/>
              <w:ind w:left="-111" w:right="-79"/>
              <w:rPr>
                <w:rFonts w:eastAsia="SimSun"/>
                <w:sz w:val="18"/>
                <w:szCs w:val="18"/>
                <w:lang w:eastAsia="zh-CN"/>
              </w:rPr>
            </w:pPr>
          </w:p>
        </w:tc>
        <w:tc>
          <w:tcPr>
            <w:tcW w:w="810" w:type="dxa"/>
            <w:tcBorders>
              <w:left w:val="nil"/>
              <w:right w:val="nil"/>
            </w:tcBorders>
            <w:vAlign w:val="bottom"/>
          </w:tcPr>
          <w:p w14:paraId="714FA14F" w14:textId="77777777" w:rsidR="00E262C8" w:rsidRPr="00B0403C" w:rsidRDefault="00E262C8" w:rsidP="00E262C8">
            <w:pPr>
              <w:pStyle w:val="acctfourfigures"/>
              <w:tabs>
                <w:tab w:val="clear" w:pos="765"/>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16EC46DE" w14:textId="77777777" w:rsidR="00E262C8" w:rsidRPr="00B0403C" w:rsidRDefault="00E262C8" w:rsidP="00E262C8">
            <w:pPr>
              <w:pStyle w:val="acctfourfigures"/>
              <w:tabs>
                <w:tab w:val="clear" w:pos="765"/>
                <w:tab w:val="decimal" w:pos="701"/>
              </w:tabs>
              <w:spacing w:line="220" w:lineRule="exact"/>
              <w:ind w:left="-111" w:right="-79"/>
              <w:rPr>
                <w:rFonts w:eastAsia="SimSun"/>
                <w:sz w:val="18"/>
                <w:szCs w:val="18"/>
                <w:lang w:eastAsia="zh-CN"/>
              </w:rPr>
            </w:pPr>
          </w:p>
        </w:tc>
        <w:tc>
          <w:tcPr>
            <w:tcW w:w="720" w:type="dxa"/>
            <w:tcBorders>
              <w:left w:val="nil"/>
              <w:right w:val="nil"/>
            </w:tcBorders>
            <w:vAlign w:val="bottom"/>
          </w:tcPr>
          <w:p w14:paraId="01676D2C" w14:textId="77777777" w:rsidR="00E262C8" w:rsidRPr="00B0403C" w:rsidRDefault="00E262C8" w:rsidP="00E262C8">
            <w:pPr>
              <w:pStyle w:val="acctfourfigures"/>
              <w:tabs>
                <w:tab w:val="clear" w:pos="765"/>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77D3DF23"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722" w:type="dxa"/>
            <w:tcBorders>
              <w:left w:val="nil"/>
              <w:right w:val="nil"/>
            </w:tcBorders>
            <w:vAlign w:val="bottom"/>
          </w:tcPr>
          <w:p w14:paraId="16243DBA" w14:textId="77777777" w:rsidR="00E262C8" w:rsidRPr="00B0403C" w:rsidRDefault="00E262C8" w:rsidP="00E262C8">
            <w:pPr>
              <w:pStyle w:val="acctfourfigures"/>
              <w:tabs>
                <w:tab w:val="clear" w:pos="765"/>
                <w:tab w:val="decimal" w:pos="249"/>
              </w:tabs>
              <w:spacing w:line="220" w:lineRule="exact"/>
              <w:ind w:right="-79"/>
              <w:rPr>
                <w:rFonts w:eastAsia="SimSun"/>
                <w:sz w:val="18"/>
                <w:szCs w:val="18"/>
                <w:lang w:eastAsia="zh-CN"/>
              </w:rPr>
            </w:pPr>
          </w:p>
        </w:tc>
        <w:tc>
          <w:tcPr>
            <w:tcW w:w="270" w:type="dxa"/>
            <w:tcBorders>
              <w:left w:val="nil"/>
              <w:right w:val="nil"/>
            </w:tcBorders>
            <w:vAlign w:val="bottom"/>
          </w:tcPr>
          <w:p w14:paraId="0760B8E7"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tcBorders>
            <w:vAlign w:val="bottom"/>
          </w:tcPr>
          <w:p w14:paraId="24A22F77" w14:textId="77777777" w:rsidR="00E262C8" w:rsidRPr="00B0403C" w:rsidRDefault="00E262C8" w:rsidP="00E262C8">
            <w:pPr>
              <w:pStyle w:val="acctfourfigures"/>
              <w:tabs>
                <w:tab w:val="clear" w:pos="765"/>
                <w:tab w:val="decimal" w:pos="702"/>
              </w:tabs>
              <w:spacing w:line="220" w:lineRule="exact"/>
              <w:ind w:left="-108" w:right="-79"/>
              <w:rPr>
                <w:rFonts w:eastAsia="SimSun"/>
                <w:sz w:val="18"/>
                <w:szCs w:val="18"/>
                <w:lang w:eastAsia="zh-CN"/>
              </w:rPr>
            </w:pPr>
          </w:p>
        </w:tc>
        <w:tc>
          <w:tcPr>
            <w:tcW w:w="270" w:type="dxa"/>
            <w:tcBorders>
              <w:left w:val="nil"/>
            </w:tcBorders>
            <w:vAlign w:val="bottom"/>
          </w:tcPr>
          <w:p w14:paraId="7D03AEE2"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08" w:type="dxa"/>
            <w:tcBorders>
              <w:left w:val="nil"/>
            </w:tcBorders>
            <w:vAlign w:val="bottom"/>
          </w:tcPr>
          <w:p w14:paraId="11591F52"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r>
      <w:tr w:rsidR="00E262C8" w:rsidRPr="009F6524" w14:paraId="08B01B53" w14:textId="77777777" w:rsidTr="00725474">
        <w:trPr>
          <w:cantSplit/>
          <w:trHeight w:val="247"/>
        </w:trPr>
        <w:tc>
          <w:tcPr>
            <w:tcW w:w="2160" w:type="dxa"/>
            <w:tcBorders>
              <w:left w:val="nil"/>
              <w:right w:val="nil"/>
            </w:tcBorders>
            <w:vAlign w:val="bottom"/>
          </w:tcPr>
          <w:p w14:paraId="1A23E7DF" w14:textId="77777777" w:rsidR="00E262C8" w:rsidRPr="000F6806" w:rsidRDefault="00E262C8" w:rsidP="00E262C8">
            <w:pPr>
              <w:ind w:right="-126"/>
              <w:rPr>
                <w:rFonts w:ascii="Times New Roman" w:hAnsi="Times New Roman" w:cs="Times New Roman"/>
                <w:cs/>
                <w:lang w:val="en-GB"/>
              </w:rPr>
            </w:pPr>
            <w:r w:rsidRPr="000F6806">
              <w:rPr>
                <w:rFonts w:ascii="Times New Roman" w:hAnsi="Times New Roman" w:cs="Times New Roman"/>
                <w:lang w:val="en-GB"/>
              </w:rPr>
              <w:t>Sales of coal</w:t>
            </w:r>
          </w:p>
        </w:tc>
        <w:tc>
          <w:tcPr>
            <w:tcW w:w="900" w:type="dxa"/>
            <w:tcBorders>
              <w:left w:val="nil"/>
              <w:right w:val="nil"/>
            </w:tcBorders>
            <w:vAlign w:val="bottom"/>
          </w:tcPr>
          <w:p w14:paraId="6E83238F" w14:textId="6573C6BF" w:rsidR="00E262C8" w:rsidRPr="00B0403C" w:rsidRDefault="00E262C8" w:rsidP="00E262C8">
            <w:pPr>
              <w:pStyle w:val="acctfourfigures"/>
              <w:tabs>
                <w:tab w:val="clear" w:pos="765"/>
                <w:tab w:val="decimal" w:pos="698"/>
              </w:tabs>
              <w:spacing w:line="220" w:lineRule="exact"/>
              <w:ind w:left="-70" w:right="-79"/>
              <w:rPr>
                <w:sz w:val="18"/>
                <w:szCs w:val="18"/>
              </w:rPr>
            </w:pPr>
            <w:r w:rsidRPr="00B0403C">
              <w:rPr>
                <w:sz w:val="18"/>
                <w:szCs w:val="18"/>
              </w:rPr>
              <w:t>56,137</w:t>
            </w:r>
          </w:p>
        </w:tc>
        <w:tc>
          <w:tcPr>
            <w:tcW w:w="270" w:type="dxa"/>
            <w:tcBorders>
              <w:left w:val="nil"/>
              <w:right w:val="nil"/>
            </w:tcBorders>
            <w:vAlign w:val="bottom"/>
          </w:tcPr>
          <w:p w14:paraId="37F82514" w14:textId="77777777" w:rsidR="00E262C8" w:rsidRPr="00B0403C" w:rsidRDefault="00E262C8" w:rsidP="00E262C8">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45B33B1E" w14:textId="5C0F094D" w:rsidR="00E262C8" w:rsidRPr="00B0403C" w:rsidRDefault="00E262C8" w:rsidP="00997AB4">
            <w:pPr>
              <w:pStyle w:val="acctfourfigures"/>
              <w:tabs>
                <w:tab w:val="clear" w:pos="765"/>
                <w:tab w:val="decimal" w:pos="616"/>
              </w:tabs>
              <w:spacing w:line="220" w:lineRule="exact"/>
              <w:ind w:left="-70" w:right="-79"/>
              <w:rPr>
                <w:rFonts w:eastAsia="SimSun"/>
                <w:sz w:val="18"/>
                <w:szCs w:val="18"/>
                <w:lang w:eastAsia="zh-CN"/>
              </w:rPr>
            </w:pPr>
            <w:r w:rsidRPr="00B0403C">
              <w:rPr>
                <w:sz w:val="18"/>
                <w:szCs w:val="18"/>
              </w:rPr>
              <w:t>67,065</w:t>
            </w:r>
          </w:p>
        </w:tc>
        <w:tc>
          <w:tcPr>
            <w:tcW w:w="360" w:type="dxa"/>
            <w:tcBorders>
              <w:left w:val="nil"/>
              <w:right w:val="nil"/>
            </w:tcBorders>
            <w:vAlign w:val="bottom"/>
          </w:tcPr>
          <w:p w14:paraId="07EFD959" w14:textId="77777777" w:rsidR="00E262C8" w:rsidRPr="00B0403C" w:rsidRDefault="00E262C8" w:rsidP="00E262C8">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1771F0F1" w14:textId="57C046D8" w:rsidR="00E262C8" w:rsidRPr="00B0403C" w:rsidRDefault="00B0403C" w:rsidP="00997AB4">
            <w:pPr>
              <w:pStyle w:val="acctfourfigures"/>
              <w:tabs>
                <w:tab w:val="clear" w:pos="765"/>
                <w:tab w:val="decimal" w:pos="343"/>
              </w:tabs>
              <w:spacing w:line="220" w:lineRule="exact"/>
              <w:ind w:left="-102" w:right="-79"/>
              <w:rPr>
                <w:rFonts w:eastAsia="SimSun"/>
                <w:sz w:val="18"/>
                <w:szCs w:val="18"/>
                <w:lang w:eastAsia="zh-CN"/>
              </w:rPr>
            </w:pPr>
            <w:r w:rsidRPr="00B0403C">
              <w:rPr>
                <w:rFonts w:eastAsia="SimSun"/>
                <w:sz w:val="18"/>
                <w:szCs w:val="18"/>
                <w:lang w:eastAsia="zh-CN"/>
              </w:rPr>
              <w:t>-</w:t>
            </w:r>
          </w:p>
        </w:tc>
        <w:tc>
          <w:tcPr>
            <w:tcW w:w="270" w:type="dxa"/>
            <w:tcBorders>
              <w:left w:val="nil"/>
              <w:right w:val="nil"/>
            </w:tcBorders>
            <w:vAlign w:val="bottom"/>
          </w:tcPr>
          <w:p w14:paraId="09351D94"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55BC69F1" w14:textId="77777777" w:rsidR="00E262C8" w:rsidRPr="00B0403C" w:rsidRDefault="00E262C8" w:rsidP="00997AB4">
            <w:pPr>
              <w:pStyle w:val="acctfourfigures"/>
              <w:tabs>
                <w:tab w:val="clear" w:pos="765"/>
                <w:tab w:val="decimal" w:pos="343"/>
              </w:tabs>
              <w:spacing w:line="220" w:lineRule="exact"/>
              <w:ind w:left="-102" w:right="-79"/>
              <w:rPr>
                <w:rFonts w:eastAsia="SimSun"/>
                <w:sz w:val="18"/>
                <w:szCs w:val="18"/>
                <w:lang w:eastAsia="zh-CN"/>
              </w:rPr>
            </w:pPr>
            <w:r w:rsidRPr="00B0403C">
              <w:rPr>
                <w:rFonts w:eastAsia="SimSun"/>
                <w:sz w:val="18"/>
                <w:szCs w:val="18"/>
                <w:lang w:eastAsia="zh-CN"/>
              </w:rPr>
              <w:t>-</w:t>
            </w:r>
          </w:p>
        </w:tc>
        <w:tc>
          <w:tcPr>
            <w:tcW w:w="270" w:type="dxa"/>
            <w:tcBorders>
              <w:left w:val="nil"/>
              <w:right w:val="nil"/>
            </w:tcBorders>
            <w:vAlign w:val="bottom"/>
          </w:tcPr>
          <w:p w14:paraId="38391EB7"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025C15FF" w14:textId="1E377092" w:rsidR="00E262C8" w:rsidRPr="00B0403C" w:rsidRDefault="00B0403C" w:rsidP="00997AB4">
            <w:pPr>
              <w:pStyle w:val="acctfourfigures"/>
              <w:tabs>
                <w:tab w:val="clear" w:pos="765"/>
                <w:tab w:val="decimal" w:pos="343"/>
              </w:tabs>
              <w:spacing w:line="220" w:lineRule="exact"/>
              <w:ind w:left="-102" w:right="-79"/>
              <w:rPr>
                <w:rFonts w:eastAsia="SimSun"/>
                <w:sz w:val="18"/>
                <w:szCs w:val="18"/>
                <w:lang w:eastAsia="zh-CN"/>
              </w:rPr>
            </w:pPr>
            <w:r w:rsidRPr="00B0403C">
              <w:rPr>
                <w:rFonts w:eastAsia="SimSun"/>
                <w:sz w:val="18"/>
                <w:szCs w:val="18"/>
                <w:lang w:eastAsia="zh-CN"/>
              </w:rPr>
              <w:t>-</w:t>
            </w:r>
          </w:p>
        </w:tc>
        <w:tc>
          <w:tcPr>
            <w:tcW w:w="270" w:type="dxa"/>
            <w:tcBorders>
              <w:left w:val="nil"/>
              <w:right w:val="nil"/>
            </w:tcBorders>
            <w:vAlign w:val="bottom"/>
          </w:tcPr>
          <w:p w14:paraId="21C47E01"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0A229FD8" w14:textId="34D7C446" w:rsidR="00E262C8" w:rsidRPr="00B0403C" w:rsidRDefault="00E262C8" w:rsidP="00997AB4">
            <w:pPr>
              <w:pStyle w:val="acctfourfigures"/>
              <w:tabs>
                <w:tab w:val="clear" w:pos="765"/>
                <w:tab w:val="decimal" w:pos="343"/>
              </w:tabs>
              <w:spacing w:line="220" w:lineRule="exact"/>
              <w:ind w:left="-111" w:right="-79"/>
              <w:rPr>
                <w:rFonts w:eastAsia="SimSun"/>
                <w:sz w:val="18"/>
                <w:szCs w:val="18"/>
                <w:lang w:eastAsia="zh-CN"/>
              </w:rPr>
            </w:pPr>
            <w:r w:rsidRPr="00B0403C">
              <w:rPr>
                <w:rFonts w:eastAsia="SimSun"/>
                <w:sz w:val="18"/>
                <w:szCs w:val="18"/>
                <w:lang w:eastAsia="zh-CN"/>
              </w:rPr>
              <w:t>-</w:t>
            </w:r>
          </w:p>
        </w:tc>
        <w:tc>
          <w:tcPr>
            <w:tcW w:w="270" w:type="dxa"/>
            <w:tcBorders>
              <w:left w:val="nil"/>
              <w:right w:val="nil"/>
            </w:tcBorders>
            <w:vAlign w:val="bottom"/>
          </w:tcPr>
          <w:p w14:paraId="6D5AE3C7"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52E13FFB" w14:textId="5D7CFD96" w:rsidR="00E262C8" w:rsidRPr="00B0403C" w:rsidRDefault="000C4CEE" w:rsidP="00E262C8">
            <w:pPr>
              <w:pStyle w:val="acctfourfigures"/>
              <w:tabs>
                <w:tab w:val="clear" w:pos="765"/>
                <w:tab w:val="decimal" w:pos="701"/>
              </w:tabs>
              <w:spacing w:line="220" w:lineRule="exact"/>
              <w:ind w:left="-111" w:right="-79"/>
              <w:rPr>
                <w:rFonts w:eastAsia="SimSun"/>
                <w:sz w:val="18"/>
                <w:szCs w:val="18"/>
                <w:lang w:eastAsia="zh-CN"/>
              </w:rPr>
            </w:pPr>
            <w:r>
              <w:rPr>
                <w:rFonts w:eastAsia="SimSun"/>
                <w:sz w:val="18"/>
                <w:szCs w:val="18"/>
                <w:lang w:eastAsia="zh-CN"/>
              </w:rPr>
              <w:t>56,137</w:t>
            </w:r>
          </w:p>
        </w:tc>
        <w:tc>
          <w:tcPr>
            <w:tcW w:w="270" w:type="dxa"/>
            <w:tcBorders>
              <w:left w:val="nil"/>
              <w:right w:val="nil"/>
            </w:tcBorders>
            <w:vAlign w:val="bottom"/>
          </w:tcPr>
          <w:p w14:paraId="26604F3C" w14:textId="77777777" w:rsidR="00E262C8" w:rsidRPr="00B0403C" w:rsidRDefault="00E262C8" w:rsidP="00E262C8">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right w:val="nil"/>
            </w:tcBorders>
            <w:vAlign w:val="bottom"/>
          </w:tcPr>
          <w:p w14:paraId="57CC7C79" w14:textId="44491FE5" w:rsidR="00E262C8" w:rsidRPr="00B0403C" w:rsidRDefault="00E262C8" w:rsidP="00997AB4">
            <w:pPr>
              <w:pStyle w:val="acctfourfigures"/>
              <w:tabs>
                <w:tab w:val="clear" w:pos="765"/>
                <w:tab w:val="decimal" w:pos="613"/>
              </w:tabs>
              <w:spacing w:line="220" w:lineRule="exact"/>
              <w:ind w:left="-111" w:right="-79"/>
              <w:rPr>
                <w:rFonts w:eastAsia="SimSun"/>
                <w:sz w:val="18"/>
                <w:szCs w:val="18"/>
                <w:lang w:eastAsia="zh-CN"/>
              </w:rPr>
            </w:pPr>
            <w:r w:rsidRPr="00B0403C">
              <w:rPr>
                <w:rFonts w:eastAsia="SimSun"/>
                <w:sz w:val="18"/>
                <w:szCs w:val="18"/>
                <w:lang w:eastAsia="zh-CN"/>
              </w:rPr>
              <w:t>67,065</w:t>
            </w:r>
          </w:p>
        </w:tc>
        <w:tc>
          <w:tcPr>
            <w:tcW w:w="270" w:type="dxa"/>
            <w:tcBorders>
              <w:left w:val="nil"/>
              <w:right w:val="nil"/>
            </w:tcBorders>
            <w:vAlign w:val="bottom"/>
          </w:tcPr>
          <w:p w14:paraId="5AD01954" w14:textId="77777777" w:rsidR="00E262C8" w:rsidRPr="00B0403C" w:rsidRDefault="00E262C8" w:rsidP="00E262C8">
            <w:pPr>
              <w:pStyle w:val="acctfourfigures"/>
              <w:tabs>
                <w:tab w:val="clear" w:pos="765"/>
                <w:tab w:val="decimal" w:pos="250"/>
              </w:tabs>
              <w:spacing w:line="220" w:lineRule="exact"/>
              <w:ind w:left="-111" w:right="-79"/>
              <w:rPr>
                <w:rFonts w:eastAsia="SimSun"/>
                <w:sz w:val="18"/>
                <w:szCs w:val="18"/>
                <w:lang w:eastAsia="zh-CN"/>
              </w:rPr>
            </w:pPr>
          </w:p>
        </w:tc>
        <w:tc>
          <w:tcPr>
            <w:tcW w:w="720" w:type="dxa"/>
            <w:tcBorders>
              <w:left w:val="nil"/>
              <w:right w:val="nil"/>
            </w:tcBorders>
            <w:vAlign w:val="bottom"/>
          </w:tcPr>
          <w:p w14:paraId="7C689084" w14:textId="68E5E626" w:rsidR="00E262C8" w:rsidRPr="00B0403C" w:rsidRDefault="000C4CEE" w:rsidP="00E262C8">
            <w:pPr>
              <w:pStyle w:val="acctfourfigures"/>
              <w:tabs>
                <w:tab w:val="clear" w:pos="765"/>
                <w:tab w:val="decimal" w:pos="339"/>
              </w:tabs>
              <w:spacing w:line="220" w:lineRule="exact"/>
              <w:ind w:left="-111"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527D1276"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722" w:type="dxa"/>
            <w:tcBorders>
              <w:left w:val="nil"/>
              <w:right w:val="nil"/>
            </w:tcBorders>
            <w:vAlign w:val="bottom"/>
          </w:tcPr>
          <w:p w14:paraId="233A121C" w14:textId="77777777" w:rsidR="00E262C8" w:rsidRPr="00B0403C" w:rsidRDefault="00E262C8" w:rsidP="00997AB4">
            <w:pPr>
              <w:pStyle w:val="acctfourfigures"/>
              <w:tabs>
                <w:tab w:val="clear" w:pos="765"/>
                <w:tab w:val="decimal" w:pos="339"/>
              </w:tabs>
              <w:spacing w:line="220" w:lineRule="exact"/>
              <w:ind w:left="-111" w:right="-79"/>
              <w:rPr>
                <w:rFonts w:eastAsia="SimSun"/>
                <w:sz w:val="18"/>
                <w:szCs w:val="18"/>
                <w:lang w:eastAsia="zh-CN"/>
              </w:rPr>
            </w:pPr>
            <w:r w:rsidRPr="00B0403C">
              <w:rPr>
                <w:rFonts w:eastAsia="SimSun"/>
                <w:sz w:val="18"/>
                <w:szCs w:val="18"/>
                <w:lang w:eastAsia="zh-CN"/>
              </w:rPr>
              <w:t>-</w:t>
            </w:r>
          </w:p>
        </w:tc>
        <w:tc>
          <w:tcPr>
            <w:tcW w:w="270" w:type="dxa"/>
            <w:tcBorders>
              <w:left w:val="nil"/>
              <w:right w:val="nil"/>
            </w:tcBorders>
            <w:vAlign w:val="bottom"/>
          </w:tcPr>
          <w:p w14:paraId="05D57C77"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tcBorders>
            <w:vAlign w:val="bottom"/>
          </w:tcPr>
          <w:p w14:paraId="6A148EDC" w14:textId="7EE0C933" w:rsidR="00E262C8" w:rsidRPr="00B0403C" w:rsidRDefault="000C4CEE" w:rsidP="00E262C8">
            <w:pPr>
              <w:pStyle w:val="acctfourfigures"/>
              <w:tabs>
                <w:tab w:val="clear" w:pos="765"/>
                <w:tab w:val="decimal" w:pos="609"/>
              </w:tabs>
              <w:spacing w:line="220" w:lineRule="exact"/>
              <w:ind w:left="-70" w:right="-79"/>
              <w:rPr>
                <w:rFonts w:eastAsia="SimSun"/>
                <w:sz w:val="18"/>
                <w:szCs w:val="18"/>
                <w:lang w:eastAsia="zh-CN"/>
              </w:rPr>
            </w:pPr>
            <w:r>
              <w:rPr>
                <w:rFonts w:eastAsia="SimSun"/>
                <w:sz w:val="18"/>
                <w:szCs w:val="18"/>
                <w:lang w:eastAsia="zh-CN"/>
              </w:rPr>
              <w:t>56,137</w:t>
            </w:r>
          </w:p>
        </w:tc>
        <w:tc>
          <w:tcPr>
            <w:tcW w:w="270" w:type="dxa"/>
            <w:tcBorders>
              <w:left w:val="nil"/>
            </w:tcBorders>
            <w:vAlign w:val="bottom"/>
          </w:tcPr>
          <w:p w14:paraId="31B97F84"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08" w:type="dxa"/>
            <w:tcBorders>
              <w:left w:val="nil"/>
            </w:tcBorders>
            <w:vAlign w:val="bottom"/>
          </w:tcPr>
          <w:p w14:paraId="345DAC84" w14:textId="32E8982B" w:rsidR="00E262C8" w:rsidRPr="00B0403C" w:rsidRDefault="00E262C8" w:rsidP="00997AB4">
            <w:pPr>
              <w:pStyle w:val="acctfourfigures"/>
              <w:tabs>
                <w:tab w:val="clear" w:pos="765"/>
                <w:tab w:val="decimal" w:pos="609"/>
              </w:tabs>
              <w:spacing w:line="220" w:lineRule="exact"/>
              <w:ind w:left="-70" w:right="-79"/>
              <w:rPr>
                <w:rFonts w:eastAsia="SimSun"/>
                <w:sz w:val="18"/>
                <w:szCs w:val="18"/>
                <w:lang w:eastAsia="zh-CN"/>
              </w:rPr>
            </w:pPr>
            <w:r w:rsidRPr="00B0403C">
              <w:rPr>
                <w:rFonts w:eastAsia="SimSun"/>
                <w:sz w:val="18"/>
                <w:szCs w:val="18"/>
                <w:lang w:eastAsia="zh-CN"/>
              </w:rPr>
              <w:t>67,065</w:t>
            </w:r>
          </w:p>
        </w:tc>
      </w:tr>
      <w:tr w:rsidR="00997AB4" w:rsidRPr="009F6524" w14:paraId="28FFA4A9" w14:textId="77777777" w:rsidTr="00725474">
        <w:trPr>
          <w:cantSplit/>
          <w:trHeight w:val="247"/>
        </w:trPr>
        <w:tc>
          <w:tcPr>
            <w:tcW w:w="2160" w:type="dxa"/>
            <w:tcBorders>
              <w:left w:val="nil"/>
              <w:right w:val="nil"/>
            </w:tcBorders>
            <w:vAlign w:val="bottom"/>
          </w:tcPr>
          <w:p w14:paraId="6714EAAF" w14:textId="77777777" w:rsidR="00997AB4" w:rsidRPr="000F6806" w:rsidRDefault="00997AB4" w:rsidP="00997AB4">
            <w:pPr>
              <w:ind w:right="-126"/>
              <w:rPr>
                <w:rFonts w:ascii="Times New Roman" w:hAnsi="Times New Roman" w:cs="Times New Roman"/>
                <w:lang w:val="en-GB"/>
              </w:rPr>
            </w:pPr>
            <w:r>
              <w:rPr>
                <w:rFonts w:ascii="Times New Roman" w:hAnsi="Times New Roman" w:cs="Times New Roman"/>
                <w:lang w:val="en-GB"/>
              </w:rPr>
              <w:t>Selling electricity</w:t>
            </w:r>
          </w:p>
        </w:tc>
        <w:tc>
          <w:tcPr>
            <w:tcW w:w="900" w:type="dxa"/>
            <w:tcBorders>
              <w:left w:val="nil"/>
              <w:right w:val="nil"/>
            </w:tcBorders>
            <w:vAlign w:val="bottom"/>
          </w:tcPr>
          <w:p w14:paraId="287C29DF" w14:textId="21C2C6F4" w:rsidR="00997AB4" w:rsidRPr="00B0403C" w:rsidRDefault="00997AB4" w:rsidP="00997AB4">
            <w:pPr>
              <w:pStyle w:val="acctfourfigures"/>
              <w:tabs>
                <w:tab w:val="clear" w:pos="765"/>
                <w:tab w:val="decimal" w:pos="429"/>
              </w:tabs>
              <w:spacing w:line="220" w:lineRule="exact"/>
              <w:ind w:left="-70" w:right="-79"/>
              <w:rPr>
                <w:sz w:val="18"/>
                <w:szCs w:val="18"/>
              </w:rPr>
            </w:pPr>
            <w:r w:rsidRPr="00B0403C">
              <w:rPr>
                <w:rFonts w:eastAsia="SimSun"/>
                <w:sz w:val="18"/>
                <w:szCs w:val="18"/>
                <w:lang w:eastAsia="zh-CN"/>
              </w:rPr>
              <w:t>-</w:t>
            </w:r>
          </w:p>
        </w:tc>
        <w:tc>
          <w:tcPr>
            <w:tcW w:w="270" w:type="dxa"/>
            <w:tcBorders>
              <w:left w:val="nil"/>
              <w:right w:val="nil"/>
            </w:tcBorders>
            <w:vAlign w:val="bottom"/>
          </w:tcPr>
          <w:p w14:paraId="3E5F11E0" w14:textId="77777777" w:rsidR="00997AB4" w:rsidRPr="00B0403C" w:rsidRDefault="00997AB4" w:rsidP="00997AB4">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603D8B40" w14:textId="2BF610AC" w:rsidR="00997AB4" w:rsidRPr="00B0403C" w:rsidRDefault="00997AB4" w:rsidP="00997AB4">
            <w:pPr>
              <w:pStyle w:val="acctfourfigures"/>
              <w:tabs>
                <w:tab w:val="clear" w:pos="765"/>
                <w:tab w:val="decimal" w:pos="346"/>
              </w:tabs>
              <w:spacing w:line="220" w:lineRule="exact"/>
              <w:ind w:left="-102" w:right="-79"/>
              <w:rPr>
                <w:rFonts w:eastAsia="SimSun"/>
                <w:sz w:val="18"/>
                <w:szCs w:val="18"/>
                <w:lang w:eastAsia="zh-CN"/>
              </w:rPr>
            </w:pPr>
            <w:r w:rsidRPr="00B0403C">
              <w:rPr>
                <w:rFonts w:eastAsia="SimSun"/>
                <w:sz w:val="18"/>
                <w:szCs w:val="18"/>
                <w:lang w:eastAsia="zh-CN"/>
              </w:rPr>
              <w:t>-</w:t>
            </w:r>
          </w:p>
        </w:tc>
        <w:tc>
          <w:tcPr>
            <w:tcW w:w="360" w:type="dxa"/>
            <w:tcBorders>
              <w:left w:val="nil"/>
              <w:right w:val="nil"/>
            </w:tcBorders>
            <w:vAlign w:val="bottom"/>
          </w:tcPr>
          <w:p w14:paraId="3413FE07" w14:textId="77777777" w:rsidR="00997AB4" w:rsidRPr="00B0403C" w:rsidRDefault="00997AB4" w:rsidP="00997AB4">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7E051BF8" w14:textId="1ECA2E17" w:rsidR="00997AB4" w:rsidRPr="00B0403C" w:rsidRDefault="00997AB4" w:rsidP="00997AB4">
            <w:pPr>
              <w:pStyle w:val="acctfourfigures"/>
              <w:tabs>
                <w:tab w:val="clear" w:pos="765"/>
                <w:tab w:val="decimal" w:pos="343"/>
              </w:tabs>
              <w:spacing w:line="220" w:lineRule="exact"/>
              <w:ind w:left="-102" w:right="-79"/>
              <w:rPr>
                <w:rFonts w:eastAsia="SimSun"/>
                <w:sz w:val="18"/>
                <w:szCs w:val="18"/>
                <w:lang w:eastAsia="zh-CN"/>
              </w:rPr>
            </w:pPr>
            <w:r w:rsidRPr="00B0403C">
              <w:rPr>
                <w:rFonts w:eastAsia="SimSun"/>
                <w:sz w:val="18"/>
                <w:szCs w:val="18"/>
                <w:lang w:eastAsia="zh-CN"/>
              </w:rPr>
              <w:t>-</w:t>
            </w:r>
          </w:p>
        </w:tc>
        <w:tc>
          <w:tcPr>
            <w:tcW w:w="270" w:type="dxa"/>
            <w:tcBorders>
              <w:left w:val="nil"/>
              <w:right w:val="nil"/>
            </w:tcBorders>
            <w:vAlign w:val="bottom"/>
          </w:tcPr>
          <w:p w14:paraId="250EF999" w14:textId="77777777" w:rsidR="00997AB4" w:rsidRPr="00B0403C" w:rsidRDefault="00997AB4" w:rsidP="00997AB4">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4A8A29D7" w14:textId="77777777" w:rsidR="00997AB4" w:rsidRPr="00B0403C" w:rsidRDefault="00997AB4" w:rsidP="00997AB4">
            <w:pPr>
              <w:pStyle w:val="acctfourfigures"/>
              <w:tabs>
                <w:tab w:val="clear" w:pos="765"/>
                <w:tab w:val="decimal" w:pos="343"/>
              </w:tabs>
              <w:spacing w:line="220" w:lineRule="exact"/>
              <w:ind w:left="-102" w:right="-79"/>
              <w:rPr>
                <w:rFonts w:eastAsia="SimSun"/>
                <w:sz w:val="18"/>
                <w:szCs w:val="18"/>
                <w:lang w:eastAsia="zh-CN"/>
              </w:rPr>
            </w:pPr>
            <w:r w:rsidRPr="00B0403C">
              <w:rPr>
                <w:rFonts w:eastAsia="SimSun"/>
                <w:sz w:val="18"/>
                <w:szCs w:val="18"/>
                <w:lang w:eastAsia="zh-CN"/>
              </w:rPr>
              <w:t>-</w:t>
            </w:r>
          </w:p>
        </w:tc>
        <w:tc>
          <w:tcPr>
            <w:tcW w:w="270" w:type="dxa"/>
            <w:tcBorders>
              <w:left w:val="nil"/>
              <w:right w:val="nil"/>
            </w:tcBorders>
            <w:vAlign w:val="bottom"/>
          </w:tcPr>
          <w:p w14:paraId="3173ECFB" w14:textId="77777777" w:rsidR="00997AB4" w:rsidRPr="00B0403C" w:rsidRDefault="00997AB4" w:rsidP="00997AB4">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475724C9" w14:textId="60FF9BEC" w:rsidR="00997AB4" w:rsidRPr="00B0403C" w:rsidRDefault="00997AB4" w:rsidP="00997AB4">
            <w:pPr>
              <w:pStyle w:val="acctfourfigures"/>
              <w:tabs>
                <w:tab w:val="clear" w:pos="765"/>
                <w:tab w:val="decimal" w:pos="613"/>
              </w:tabs>
              <w:spacing w:line="220" w:lineRule="exact"/>
              <w:ind w:left="-70" w:right="-79"/>
              <w:rPr>
                <w:rFonts w:eastAsia="SimSun"/>
                <w:sz w:val="18"/>
                <w:szCs w:val="18"/>
                <w:lang w:eastAsia="zh-CN"/>
              </w:rPr>
            </w:pPr>
            <w:r w:rsidRPr="00B0403C">
              <w:rPr>
                <w:rFonts w:eastAsia="SimSun"/>
                <w:sz w:val="18"/>
                <w:szCs w:val="18"/>
                <w:lang w:eastAsia="zh-CN"/>
              </w:rPr>
              <w:t>57,001</w:t>
            </w:r>
          </w:p>
        </w:tc>
        <w:tc>
          <w:tcPr>
            <w:tcW w:w="270" w:type="dxa"/>
            <w:tcBorders>
              <w:left w:val="nil"/>
              <w:right w:val="nil"/>
            </w:tcBorders>
            <w:vAlign w:val="bottom"/>
          </w:tcPr>
          <w:p w14:paraId="752B176C" w14:textId="77777777" w:rsidR="00997AB4" w:rsidRPr="00B0403C" w:rsidRDefault="00997AB4" w:rsidP="00997AB4">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112E735D" w14:textId="5AEC15F5" w:rsidR="00997AB4" w:rsidRPr="00B0403C" w:rsidRDefault="00997AB4" w:rsidP="00997AB4">
            <w:pPr>
              <w:pStyle w:val="acctfourfigures"/>
              <w:tabs>
                <w:tab w:val="clear" w:pos="765"/>
                <w:tab w:val="decimal" w:pos="343"/>
              </w:tabs>
              <w:spacing w:line="220" w:lineRule="exact"/>
              <w:ind w:left="-111" w:right="-79"/>
              <w:rPr>
                <w:rFonts w:eastAsia="SimSun"/>
                <w:sz w:val="18"/>
                <w:szCs w:val="18"/>
                <w:lang w:eastAsia="zh-CN"/>
              </w:rPr>
            </w:pPr>
            <w:r w:rsidRPr="00B0403C">
              <w:rPr>
                <w:rFonts w:eastAsia="SimSun"/>
                <w:sz w:val="18"/>
                <w:szCs w:val="18"/>
                <w:lang w:eastAsia="zh-CN"/>
              </w:rPr>
              <w:t>-</w:t>
            </w:r>
          </w:p>
        </w:tc>
        <w:tc>
          <w:tcPr>
            <w:tcW w:w="270" w:type="dxa"/>
            <w:tcBorders>
              <w:left w:val="nil"/>
              <w:right w:val="nil"/>
            </w:tcBorders>
            <w:vAlign w:val="bottom"/>
          </w:tcPr>
          <w:p w14:paraId="3E0C6444" w14:textId="77777777" w:rsidR="00997AB4" w:rsidRPr="00B0403C" w:rsidRDefault="00997AB4" w:rsidP="00997AB4">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7C6F685B" w14:textId="7F0A3F7A" w:rsidR="00997AB4" w:rsidRPr="00B0403C" w:rsidRDefault="00997AB4" w:rsidP="00997AB4">
            <w:pPr>
              <w:pStyle w:val="acctfourfigures"/>
              <w:tabs>
                <w:tab w:val="clear" w:pos="765"/>
                <w:tab w:val="decimal" w:pos="701"/>
              </w:tabs>
              <w:spacing w:line="220" w:lineRule="exact"/>
              <w:ind w:left="-111" w:right="-79"/>
              <w:rPr>
                <w:rFonts w:eastAsia="SimSun"/>
                <w:sz w:val="18"/>
                <w:szCs w:val="18"/>
                <w:lang w:eastAsia="zh-CN"/>
              </w:rPr>
            </w:pPr>
            <w:r>
              <w:rPr>
                <w:rFonts w:eastAsia="SimSun"/>
                <w:sz w:val="18"/>
                <w:szCs w:val="18"/>
                <w:lang w:eastAsia="zh-CN"/>
              </w:rPr>
              <w:t>57,001</w:t>
            </w:r>
          </w:p>
        </w:tc>
        <w:tc>
          <w:tcPr>
            <w:tcW w:w="270" w:type="dxa"/>
            <w:tcBorders>
              <w:left w:val="nil"/>
              <w:right w:val="nil"/>
            </w:tcBorders>
            <w:vAlign w:val="bottom"/>
          </w:tcPr>
          <w:p w14:paraId="59035B3A" w14:textId="77777777" w:rsidR="00997AB4" w:rsidRPr="00B0403C" w:rsidRDefault="00997AB4" w:rsidP="00997AB4">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right w:val="nil"/>
            </w:tcBorders>
            <w:vAlign w:val="bottom"/>
          </w:tcPr>
          <w:p w14:paraId="70CF96C2" w14:textId="34CB06FF" w:rsidR="00997AB4" w:rsidRPr="00B0403C" w:rsidRDefault="00997AB4" w:rsidP="00997AB4">
            <w:pPr>
              <w:pStyle w:val="acctfourfigures"/>
              <w:tabs>
                <w:tab w:val="clear" w:pos="765"/>
                <w:tab w:val="decimal" w:pos="433"/>
              </w:tabs>
              <w:spacing w:line="220" w:lineRule="exact"/>
              <w:ind w:left="-111" w:right="-79"/>
              <w:rPr>
                <w:rFonts w:eastAsia="SimSun"/>
                <w:sz w:val="18"/>
                <w:szCs w:val="18"/>
                <w:lang w:eastAsia="zh-CN"/>
              </w:rPr>
            </w:pPr>
            <w:r w:rsidRPr="00B0403C">
              <w:rPr>
                <w:rFonts w:eastAsia="SimSun"/>
                <w:sz w:val="18"/>
                <w:szCs w:val="18"/>
                <w:lang w:eastAsia="zh-CN"/>
              </w:rPr>
              <w:t>-</w:t>
            </w:r>
          </w:p>
        </w:tc>
        <w:tc>
          <w:tcPr>
            <w:tcW w:w="270" w:type="dxa"/>
            <w:tcBorders>
              <w:left w:val="nil"/>
              <w:right w:val="nil"/>
            </w:tcBorders>
            <w:vAlign w:val="bottom"/>
          </w:tcPr>
          <w:p w14:paraId="66D796BF" w14:textId="77777777" w:rsidR="00997AB4" w:rsidRPr="00B0403C" w:rsidRDefault="00997AB4" w:rsidP="00997AB4">
            <w:pPr>
              <w:pStyle w:val="acctfourfigures"/>
              <w:tabs>
                <w:tab w:val="clear" w:pos="765"/>
                <w:tab w:val="decimal" w:pos="250"/>
              </w:tabs>
              <w:spacing w:line="220" w:lineRule="exact"/>
              <w:ind w:left="-111" w:right="-79"/>
              <w:rPr>
                <w:rFonts w:eastAsia="SimSun"/>
                <w:sz w:val="18"/>
                <w:szCs w:val="18"/>
                <w:lang w:eastAsia="zh-CN"/>
              </w:rPr>
            </w:pPr>
          </w:p>
        </w:tc>
        <w:tc>
          <w:tcPr>
            <w:tcW w:w="720" w:type="dxa"/>
            <w:tcBorders>
              <w:left w:val="nil"/>
              <w:right w:val="nil"/>
            </w:tcBorders>
            <w:vAlign w:val="bottom"/>
          </w:tcPr>
          <w:p w14:paraId="77BF0A68" w14:textId="56BB3823" w:rsidR="00997AB4" w:rsidRPr="00B0403C" w:rsidRDefault="00997AB4" w:rsidP="00997AB4">
            <w:pPr>
              <w:pStyle w:val="acctfourfigures"/>
              <w:tabs>
                <w:tab w:val="clear" w:pos="765"/>
                <w:tab w:val="decimal" w:pos="339"/>
              </w:tabs>
              <w:spacing w:line="220" w:lineRule="exact"/>
              <w:ind w:left="-111"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76FF1CA2" w14:textId="77777777" w:rsidR="00997AB4" w:rsidRPr="00B0403C" w:rsidRDefault="00997AB4" w:rsidP="00997AB4">
            <w:pPr>
              <w:pStyle w:val="acctfourfigures"/>
              <w:tabs>
                <w:tab w:val="clear" w:pos="765"/>
                <w:tab w:val="decimal" w:pos="701"/>
              </w:tabs>
              <w:spacing w:line="220" w:lineRule="exact"/>
              <w:ind w:right="-79"/>
              <w:rPr>
                <w:rFonts w:eastAsia="SimSun"/>
                <w:sz w:val="18"/>
                <w:szCs w:val="18"/>
                <w:lang w:eastAsia="zh-CN"/>
              </w:rPr>
            </w:pPr>
          </w:p>
        </w:tc>
        <w:tc>
          <w:tcPr>
            <w:tcW w:w="722" w:type="dxa"/>
            <w:tcBorders>
              <w:left w:val="nil"/>
              <w:right w:val="nil"/>
            </w:tcBorders>
            <w:vAlign w:val="bottom"/>
          </w:tcPr>
          <w:p w14:paraId="33FA5F93" w14:textId="77777777" w:rsidR="00997AB4" w:rsidRPr="00B0403C" w:rsidRDefault="00997AB4" w:rsidP="00997AB4">
            <w:pPr>
              <w:pStyle w:val="acctfourfigures"/>
              <w:tabs>
                <w:tab w:val="clear" w:pos="765"/>
                <w:tab w:val="decimal" w:pos="339"/>
              </w:tabs>
              <w:spacing w:line="220" w:lineRule="exact"/>
              <w:ind w:left="-111" w:right="-79"/>
              <w:rPr>
                <w:rFonts w:eastAsia="SimSun"/>
                <w:sz w:val="18"/>
                <w:szCs w:val="18"/>
                <w:lang w:eastAsia="zh-CN"/>
              </w:rPr>
            </w:pPr>
            <w:r w:rsidRPr="00B0403C">
              <w:rPr>
                <w:rFonts w:eastAsia="SimSun"/>
                <w:sz w:val="18"/>
                <w:szCs w:val="18"/>
                <w:lang w:eastAsia="zh-CN"/>
              </w:rPr>
              <w:t>-</w:t>
            </w:r>
          </w:p>
        </w:tc>
        <w:tc>
          <w:tcPr>
            <w:tcW w:w="270" w:type="dxa"/>
            <w:tcBorders>
              <w:left w:val="nil"/>
              <w:right w:val="nil"/>
            </w:tcBorders>
            <w:vAlign w:val="bottom"/>
          </w:tcPr>
          <w:p w14:paraId="27315376" w14:textId="77777777" w:rsidR="00997AB4" w:rsidRPr="00B0403C" w:rsidRDefault="00997AB4" w:rsidP="00997AB4">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tcBorders>
            <w:vAlign w:val="bottom"/>
          </w:tcPr>
          <w:p w14:paraId="2A5B8D2A" w14:textId="2AEAEE09" w:rsidR="00997AB4" w:rsidRPr="00B0403C" w:rsidRDefault="00997AB4" w:rsidP="00997AB4">
            <w:pPr>
              <w:pStyle w:val="acctfourfigures"/>
              <w:tabs>
                <w:tab w:val="clear" w:pos="765"/>
                <w:tab w:val="decimal" w:pos="609"/>
              </w:tabs>
              <w:spacing w:line="220" w:lineRule="exact"/>
              <w:ind w:left="-70" w:right="-79"/>
              <w:rPr>
                <w:rFonts w:eastAsia="SimSun"/>
                <w:sz w:val="18"/>
                <w:szCs w:val="18"/>
                <w:lang w:eastAsia="zh-CN"/>
              </w:rPr>
            </w:pPr>
            <w:r>
              <w:rPr>
                <w:rFonts w:eastAsia="SimSun"/>
                <w:sz w:val="18"/>
                <w:szCs w:val="18"/>
                <w:lang w:eastAsia="zh-CN"/>
              </w:rPr>
              <w:t>57,001</w:t>
            </w:r>
          </w:p>
        </w:tc>
        <w:tc>
          <w:tcPr>
            <w:tcW w:w="270" w:type="dxa"/>
            <w:tcBorders>
              <w:left w:val="nil"/>
            </w:tcBorders>
            <w:vAlign w:val="bottom"/>
          </w:tcPr>
          <w:p w14:paraId="1543600C" w14:textId="77777777" w:rsidR="00997AB4" w:rsidRPr="00B0403C" w:rsidRDefault="00997AB4" w:rsidP="00997AB4">
            <w:pPr>
              <w:pStyle w:val="acctfourfigures"/>
              <w:tabs>
                <w:tab w:val="clear" w:pos="765"/>
                <w:tab w:val="decimal" w:pos="701"/>
              </w:tabs>
              <w:spacing w:line="220" w:lineRule="exact"/>
              <w:ind w:right="-79"/>
              <w:rPr>
                <w:rFonts w:eastAsia="SimSun"/>
                <w:sz w:val="18"/>
                <w:szCs w:val="18"/>
                <w:lang w:eastAsia="zh-CN"/>
              </w:rPr>
            </w:pPr>
          </w:p>
        </w:tc>
        <w:tc>
          <w:tcPr>
            <w:tcW w:w="808" w:type="dxa"/>
            <w:tcBorders>
              <w:left w:val="nil"/>
            </w:tcBorders>
            <w:vAlign w:val="bottom"/>
          </w:tcPr>
          <w:p w14:paraId="54C87364" w14:textId="649354A3" w:rsidR="00997AB4" w:rsidRPr="00B0403C" w:rsidRDefault="00997AB4" w:rsidP="00997AB4">
            <w:pPr>
              <w:pStyle w:val="acctfourfigures"/>
              <w:tabs>
                <w:tab w:val="clear" w:pos="765"/>
                <w:tab w:val="decimal" w:pos="339"/>
              </w:tabs>
              <w:spacing w:line="220" w:lineRule="exact"/>
              <w:ind w:left="-111" w:right="-79"/>
              <w:rPr>
                <w:rFonts w:eastAsia="SimSun"/>
                <w:sz w:val="18"/>
                <w:szCs w:val="18"/>
                <w:lang w:eastAsia="zh-CN"/>
              </w:rPr>
            </w:pPr>
            <w:r w:rsidRPr="00B0403C">
              <w:rPr>
                <w:rFonts w:eastAsia="SimSun"/>
                <w:sz w:val="18"/>
                <w:szCs w:val="18"/>
                <w:lang w:eastAsia="zh-CN"/>
              </w:rPr>
              <w:t>-</w:t>
            </w:r>
          </w:p>
        </w:tc>
      </w:tr>
      <w:tr w:rsidR="00E262C8" w:rsidRPr="009F6524" w14:paraId="446FB52D" w14:textId="77777777" w:rsidTr="00725474">
        <w:trPr>
          <w:cantSplit/>
          <w:trHeight w:val="247"/>
        </w:trPr>
        <w:tc>
          <w:tcPr>
            <w:tcW w:w="2160" w:type="dxa"/>
            <w:tcBorders>
              <w:left w:val="nil"/>
              <w:right w:val="nil"/>
            </w:tcBorders>
            <w:vAlign w:val="bottom"/>
          </w:tcPr>
          <w:p w14:paraId="725CBF5C" w14:textId="77777777" w:rsidR="00E262C8" w:rsidRPr="000F6806" w:rsidRDefault="00E262C8" w:rsidP="00E262C8">
            <w:pPr>
              <w:ind w:right="-126"/>
              <w:rPr>
                <w:rFonts w:ascii="Times New Roman" w:hAnsi="Times New Roman" w:cs="Times New Roman"/>
                <w:cs/>
                <w:lang w:val="en-GB"/>
              </w:rPr>
            </w:pPr>
            <w:r w:rsidRPr="000F6806">
              <w:rPr>
                <w:rFonts w:ascii="Times New Roman" w:hAnsi="Times New Roman" w:cs="Times New Roman"/>
                <w:lang w:val="en-GB"/>
              </w:rPr>
              <w:t>Providing services</w:t>
            </w:r>
          </w:p>
        </w:tc>
        <w:tc>
          <w:tcPr>
            <w:tcW w:w="900" w:type="dxa"/>
            <w:tcBorders>
              <w:left w:val="nil"/>
              <w:right w:val="nil"/>
            </w:tcBorders>
            <w:vAlign w:val="bottom"/>
          </w:tcPr>
          <w:p w14:paraId="6B260FB3" w14:textId="6B3BE4D6" w:rsidR="00E262C8" w:rsidRPr="00B0403C" w:rsidRDefault="00E262C8" w:rsidP="00E262C8">
            <w:pPr>
              <w:pStyle w:val="acctfourfigures"/>
              <w:tabs>
                <w:tab w:val="clear" w:pos="765"/>
                <w:tab w:val="decimal" w:pos="698"/>
              </w:tabs>
              <w:spacing w:line="220" w:lineRule="exact"/>
              <w:ind w:left="-70" w:right="-79"/>
              <w:rPr>
                <w:sz w:val="18"/>
                <w:szCs w:val="18"/>
              </w:rPr>
            </w:pPr>
            <w:r w:rsidRPr="00B0403C">
              <w:rPr>
                <w:sz w:val="18"/>
                <w:szCs w:val="18"/>
              </w:rPr>
              <w:t>11,456</w:t>
            </w:r>
          </w:p>
        </w:tc>
        <w:tc>
          <w:tcPr>
            <w:tcW w:w="270" w:type="dxa"/>
            <w:tcBorders>
              <w:left w:val="nil"/>
              <w:right w:val="nil"/>
            </w:tcBorders>
            <w:vAlign w:val="bottom"/>
          </w:tcPr>
          <w:p w14:paraId="2E3539CB" w14:textId="77777777" w:rsidR="00E262C8" w:rsidRPr="00B0403C" w:rsidRDefault="00E262C8" w:rsidP="00E262C8">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4AF6ECA6" w14:textId="515CD7E7" w:rsidR="00E262C8" w:rsidRPr="00B0403C" w:rsidRDefault="00E262C8" w:rsidP="00997AB4">
            <w:pPr>
              <w:pStyle w:val="acctfourfigures"/>
              <w:tabs>
                <w:tab w:val="clear" w:pos="765"/>
                <w:tab w:val="decimal" w:pos="616"/>
              </w:tabs>
              <w:spacing w:line="220" w:lineRule="exact"/>
              <w:ind w:left="-70" w:right="-79"/>
              <w:rPr>
                <w:rFonts w:eastAsia="SimSun"/>
                <w:sz w:val="18"/>
                <w:szCs w:val="18"/>
                <w:lang w:eastAsia="zh-CN"/>
              </w:rPr>
            </w:pPr>
            <w:r w:rsidRPr="00B0403C">
              <w:rPr>
                <w:sz w:val="18"/>
                <w:szCs w:val="18"/>
              </w:rPr>
              <w:t>10,369</w:t>
            </w:r>
          </w:p>
        </w:tc>
        <w:tc>
          <w:tcPr>
            <w:tcW w:w="360" w:type="dxa"/>
            <w:tcBorders>
              <w:left w:val="nil"/>
              <w:right w:val="nil"/>
            </w:tcBorders>
            <w:vAlign w:val="bottom"/>
          </w:tcPr>
          <w:p w14:paraId="7DE17637" w14:textId="77777777" w:rsidR="00E262C8" w:rsidRPr="00B0403C" w:rsidRDefault="00E262C8" w:rsidP="00E262C8">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4D811AFC" w14:textId="45AC219E" w:rsidR="00E262C8" w:rsidRPr="00B0403C" w:rsidRDefault="00B0403C" w:rsidP="00B0403C">
            <w:pPr>
              <w:pStyle w:val="acctfourfigures"/>
              <w:tabs>
                <w:tab w:val="clear" w:pos="765"/>
                <w:tab w:val="decimal" w:pos="609"/>
              </w:tabs>
              <w:spacing w:line="220" w:lineRule="exact"/>
              <w:ind w:left="-70" w:right="-79"/>
              <w:rPr>
                <w:rFonts w:eastAsia="SimSun"/>
                <w:sz w:val="18"/>
                <w:szCs w:val="18"/>
                <w:lang w:eastAsia="zh-CN"/>
              </w:rPr>
            </w:pPr>
            <w:r w:rsidRPr="00B0403C">
              <w:rPr>
                <w:rFonts w:eastAsia="SimSun"/>
                <w:sz w:val="18"/>
                <w:szCs w:val="18"/>
                <w:lang w:eastAsia="zh-CN"/>
              </w:rPr>
              <w:t>9,453</w:t>
            </w:r>
          </w:p>
        </w:tc>
        <w:tc>
          <w:tcPr>
            <w:tcW w:w="270" w:type="dxa"/>
            <w:tcBorders>
              <w:left w:val="nil"/>
              <w:right w:val="nil"/>
            </w:tcBorders>
            <w:vAlign w:val="bottom"/>
          </w:tcPr>
          <w:p w14:paraId="6CF50AE3"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0FAFA266" w14:textId="5C61D358" w:rsidR="00E262C8" w:rsidRPr="00B0403C" w:rsidRDefault="00E262C8" w:rsidP="001E13AA">
            <w:pPr>
              <w:pStyle w:val="acctfourfigures"/>
              <w:tabs>
                <w:tab w:val="clear" w:pos="765"/>
                <w:tab w:val="decimal" w:pos="600"/>
              </w:tabs>
              <w:spacing w:line="220" w:lineRule="exact"/>
              <w:ind w:left="-70" w:right="-79"/>
              <w:rPr>
                <w:rFonts w:eastAsia="SimSun"/>
                <w:sz w:val="18"/>
                <w:szCs w:val="18"/>
                <w:lang w:eastAsia="zh-CN"/>
              </w:rPr>
            </w:pPr>
            <w:r w:rsidRPr="00B0403C">
              <w:rPr>
                <w:rFonts w:eastAsia="SimSun"/>
                <w:sz w:val="18"/>
                <w:szCs w:val="18"/>
                <w:lang w:eastAsia="zh-CN"/>
              </w:rPr>
              <w:t>22,681</w:t>
            </w:r>
          </w:p>
        </w:tc>
        <w:tc>
          <w:tcPr>
            <w:tcW w:w="270" w:type="dxa"/>
            <w:tcBorders>
              <w:left w:val="nil"/>
              <w:right w:val="nil"/>
            </w:tcBorders>
            <w:vAlign w:val="bottom"/>
          </w:tcPr>
          <w:p w14:paraId="5FF5E750"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77B7D41B" w14:textId="56E8EAF3" w:rsidR="00E262C8" w:rsidRPr="00B0403C" w:rsidRDefault="00B0403C" w:rsidP="00997AB4">
            <w:pPr>
              <w:pStyle w:val="acctfourfigures"/>
              <w:tabs>
                <w:tab w:val="clear" w:pos="765"/>
                <w:tab w:val="decimal" w:pos="343"/>
              </w:tabs>
              <w:spacing w:line="220" w:lineRule="exact"/>
              <w:ind w:left="-102" w:right="-79"/>
              <w:rPr>
                <w:rFonts w:eastAsia="SimSun"/>
                <w:sz w:val="18"/>
                <w:szCs w:val="18"/>
                <w:lang w:eastAsia="zh-CN"/>
              </w:rPr>
            </w:pPr>
            <w:r w:rsidRPr="00B0403C">
              <w:rPr>
                <w:rFonts w:eastAsia="SimSun"/>
                <w:sz w:val="18"/>
                <w:szCs w:val="18"/>
                <w:lang w:eastAsia="zh-CN"/>
              </w:rPr>
              <w:t>-</w:t>
            </w:r>
          </w:p>
        </w:tc>
        <w:tc>
          <w:tcPr>
            <w:tcW w:w="270" w:type="dxa"/>
            <w:tcBorders>
              <w:left w:val="nil"/>
              <w:right w:val="nil"/>
            </w:tcBorders>
            <w:vAlign w:val="bottom"/>
          </w:tcPr>
          <w:p w14:paraId="62510D29"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5A72D9C0" w14:textId="3E8A92EE" w:rsidR="00E262C8" w:rsidRPr="00B0403C" w:rsidRDefault="00E262C8" w:rsidP="00997AB4">
            <w:pPr>
              <w:pStyle w:val="acctfourfigures"/>
              <w:tabs>
                <w:tab w:val="clear" w:pos="765"/>
                <w:tab w:val="decimal" w:pos="343"/>
              </w:tabs>
              <w:spacing w:line="220" w:lineRule="exact"/>
              <w:ind w:left="-111" w:right="-79"/>
              <w:rPr>
                <w:rFonts w:eastAsia="SimSun"/>
                <w:sz w:val="18"/>
                <w:szCs w:val="18"/>
                <w:lang w:eastAsia="zh-CN"/>
              </w:rPr>
            </w:pPr>
            <w:r w:rsidRPr="00B0403C">
              <w:rPr>
                <w:rFonts w:eastAsia="SimSun"/>
                <w:sz w:val="18"/>
                <w:szCs w:val="18"/>
                <w:lang w:eastAsia="zh-CN"/>
              </w:rPr>
              <w:t>-</w:t>
            </w:r>
          </w:p>
        </w:tc>
        <w:tc>
          <w:tcPr>
            <w:tcW w:w="270" w:type="dxa"/>
            <w:tcBorders>
              <w:left w:val="nil"/>
              <w:right w:val="nil"/>
            </w:tcBorders>
            <w:vAlign w:val="bottom"/>
          </w:tcPr>
          <w:p w14:paraId="03187E42"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5DB065D8" w14:textId="12D3F963" w:rsidR="00E262C8" w:rsidRPr="00B0403C" w:rsidRDefault="000C4CEE" w:rsidP="00E262C8">
            <w:pPr>
              <w:pStyle w:val="acctfourfigures"/>
              <w:tabs>
                <w:tab w:val="clear" w:pos="765"/>
                <w:tab w:val="decimal" w:pos="701"/>
              </w:tabs>
              <w:spacing w:line="220" w:lineRule="exact"/>
              <w:ind w:left="-111" w:right="-79"/>
              <w:rPr>
                <w:rFonts w:eastAsia="SimSun"/>
                <w:sz w:val="18"/>
                <w:szCs w:val="18"/>
                <w:lang w:eastAsia="zh-CN"/>
              </w:rPr>
            </w:pPr>
            <w:r>
              <w:rPr>
                <w:rFonts w:eastAsia="SimSun"/>
                <w:sz w:val="18"/>
                <w:szCs w:val="18"/>
                <w:lang w:eastAsia="zh-CN"/>
              </w:rPr>
              <w:t>20,909</w:t>
            </w:r>
          </w:p>
        </w:tc>
        <w:tc>
          <w:tcPr>
            <w:tcW w:w="270" w:type="dxa"/>
            <w:tcBorders>
              <w:left w:val="nil"/>
              <w:right w:val="nil"/>
            </w:tcBorders>
            <w:vAlign w:val="bottom"/>
          </w:tcPr>
          <w:p w14:paraId="533FEE54" w14:textId="77777777" w:rsidR="00E262C8" w:rsidRPr="00B0403C" w:rsidRDefault="00E262C8" w:rsidP="00E262C8">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right w:val="nil"/>
            </w:tcBorders>
            <w:vAlign w:val="bottom"/>
          </w:tcPr>
          <w:p w14:paraId="56A6FBB5" w14:textId="5DDC8E4A" w:rsidR="00E262C8" w:rsidRPr="00B0403C" w:rsidRDefault="00E262C8" w:rsidP="00997AB4">
            <w:pPr>
              <w:pStyle w:val="acctfourfigures"/>
              <w:tabs>
                <w:tab w:val="clear" w:pos="765"/>
                <w:tab w:val="decimal" w:pos="613"/>
              </w:tabs>
              <w:spacing w:line="220" w:lineRule="exact"/>
              <w:ind w:left="-111" w:right="-79"/>
              <w:rPr>
                <w:rFonts w:eastAsia="SimSun"/>
                <w:sz w:val="18"/>
                <w:szCs w:val="18"/>
                <w:lang w:eastAsia="zh-CN"/>
              </w:rPr>
            </w:pPr>
            <w:r w:rsidRPr="00B0403C">
              <w:rPr>
                <w:rFonts w:eastAsia="SimSun"/>
                <w:sz w:val="18"/>
                <w:szCs w:val="18"/>
                <w:lang w:eastAsia="zh-CN"/>
              </w:rPr>
              <w:t>33,050</w:t>
            </w:r>
          </w:p>
        </w:tc>
        <w:tc>
          <w:tcPr>
            <w:tcW w:w="270" w:type="dxa"/>
            <w:tcBorders>
              <w:left w:val="nil"/>
              <w:right w:val="nil"/>
            </w:tcBorders>
            <w:vAlign w:val="bottom"/>
          </w:tcPr>
          <w:p w14:paraId="5F133DDF" w14:textId="77777777" w:rsidR="00E262C8" w:rsidRPr="00B0403C" w:rsidRDefault="00E262C8" w:rsidP="00E262C8">
            <w:pPr>
              <w:pStyle w:val="acctfourfigures"/>
              <w:tabs>
                <w:tab w:val="clear" w:pos="765"/>
                <w:tab w:val="decimal" w:pos="250"/>
              </w:tabs>
              <w:spacing w:line="220" w:lineRule="exact"/>
              <w:ind w:left="-111" w:right="-79"/>
              <w:rPr>
                <w:rFonts w:eastAsia="SimSun"/>
                <w:sz w:val="18"/>
                <w:szCs w:val="18"/>
                <w:lang w:eastAsia="zh-CN"/>
              </w:rPr>
            </w:pPr>
          </w:p>
        </w:tc>
        <w:tc>
          <w:tcPr>
            <w:tcW w:w="720" w:type="dxa"/>
            <w:tcBorders>
              <w:left w:val="nil"/>
              <w:right w:val="nil"/>
            </w:tcBorders>
            <w:vAlign w:val="bottom"/>
          </w:tcPr>
          <w:p w14:paraId="00397C2B" w14:textId="7D223DAD" w:rsidR="00E262C8" w:rsidRPr="00B0403C" w:rsidRDefault="000C4CEE" w:rsidP="001E13AA">
            <w:pPr>
              <w:pStyle w:val="acctfourfigures"/>
              <w:tabs>
                <w:tab w:val="clear" w:pos="765"/>
                <w:tab w:val="decimal" w:pos="520"/>
              </w:tabs>
              <w:spacing w:line="220" w:lineRule="exact"/>
              <w:ind w:left="-70" w:right="-79"/>
              <w:rPr>
                <w:rFonts w:eastAsia="SimSun"/>
                <w:sz w:val="18"/>
                <w:szCs w:val="18"/>
                <w:lang w:eastAsia="zh-CN"/>
              </w:rPr>
            </w:pPr>
            <w:r>
              <w:rPr>
                <w:rFonts w:eastAsia="SimSun"/>
                <w:sz w:val="18"/>
                <w:szCs w:val="18"/>
                <w:lang w:eastAsia="zh-CN"/>
              </w:rPr>
              <w:t>1,615</w:t>
            </w:r>
          </w:p>
        </w:tc>
        <w:tc>
          <w:tcPr>
            <w:tcW w:w="270" w:type="dxa"/>
            <w:tcBorders>
              <w:left w:val="nil"/>
              <w:right w:val="nil"/>
            </w:tcBorders>
            <w:vAlign w:val="bottom"/>
          </w:tcPr>
          <w:p w14:paraId="385D1D2B"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722" w:type="dxa"/>
            <w:tcBorders>
              <w:left w:val="nil"/>
              <w:right w:val="nil"/>
            </w:tcBorders>
            <w:vAlign w:val="bottom"/>
          </w:tcPr>
          <w:p w14:paraId="6734C027" w14:textId="4DFE12E9" w:rsidR="00E262C8" w:rsidRPr="00B0403C" w:rsidRDefault="006112C9" w:rsidP="00E262C8">
            <w:pPr>
              <w:pStyle w:val="acctfourfigures"/>
              <w:tabs>
                <w:tab w:val="clear" w:pos="765"/>
                <w:tab w:val="decimal" w:pos="527"/>
              </w:tabs>
              <w:spacing w:line="220" w:lineRule="exact"/>
              <w:ind w:left="-70" w:right="-79"/>
              <w:rPr>
                <w:rFonts w:eastAsia="SimSun"/>
                <w:sz w:val="18"/>
                <w:szCs w:val="18"/>
                <w:lang w:eastAsia="zh-CN"/>
              </w:rPr>
            </w:pPr>
            <w:r>
              <w:rPr>
                <w:rFonts w:eastAsia="SimSun"/>
                <w:sz w:val="18"/>
                <w:szCs w:val="18"/>
                <w:lang w:eastAsia="zh-CN"/>
              </w:rPr>
              <w:t>1,570</w:t>
            </w:r>
          </w:p>
        </w:tc>
        <w:tc>
          <w:tcPr>
            <w:tcW w:w="270" w:type="dxa"/>
            <w:tcBorders>
              <w:left w:val="nil"/>
              <w:right w:val="nil"/>
            </w:tcBorders>
            <w:vAlign w:val="bottom"/>
          </w:tcPr>
          <w:p w14:paraId="6DBC95F8"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tcBorders>
            <w:vAlign w:val="bottom"/>
          </w:tcPr>
          <w:p w14:paraId="76D24A52" w14:textId="37361502" w:rsidR="00E262C8" w:rsidRPr="00B0403C" w:rsidRDefault="000C4CEE" w:rsidP="00E262C8">
            <w:pPr>
              <w:pStyle w:val="acctfourfigures"/>
              <w:tabs>
                <w:tab w:val="clear" w:pos="765"/>
                <w:tab w:val="decimal" w:pos="609"/>
              </w:tabs>
              <w:spacing w:line="220" w:lineRule="exact"/>
              <w:ind w:left="-70" w:right="-79"/>
              <w:rPr>
                <w:rFonts w:eastAsia="SimSun"/>
                <w:sz w:val="18"/>
                <w:szCs w:val="18"/>
                <w:lang w:eastAsia="zh-CN"/>
              </w:rPr>
            </w:pPr>
            <w:r>
              <w:rPr>
                <w:rFonts w:eastAsia="SimSun"/>
                <w:sz w:val="18"/>
                <w:szCs w:val="18"/>
                <w:lang w:eastAsia="zh-CN"/>
              </w:rPr>
              <w:t>22,524</w:t>
            </w:r>
          </w:p>
        </w:tc>
        <w:tc>
          <w:tcPr>
            <w:tcW w:w="270" w:type="dxa"/>
            <w:tcBorders>
              <w:left w:val="nil"/>
            </w:tcBorders>
            <w:vAlign w:val="bottom"/>
          </w:tcPr>
          <w:p w14:paraId="7C7A161C"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08" w:type="dxa"/>
            <w:tcBorders>
              <w:left w:val="nil"/>
            </w:tcBorders>
            <w:vAlign w:val="bottom"/>
          </w:tcPr>
          <w:p w14:paraId="72AF26C8" w14:textId="22265503" w:rsidR="00E262C8" w:rsidRPr="00B0403C" w:rsidRDefault="006112C9" w:rsidP="00997AB4">
            <w:pPr>
              <w:pStyle w:val="acctfourfigures"/>
              <w:tabs>
                <w:tab w:val="clear" w:pos="765"/>
                <w:tab w:val="decimal" w:pos="609"/>
              </w:tabs>
              <w:spacing w:line="220" w:lineRule="exact"/>
              <w:ind w:left="-70" w:right="-79"/>
              <w:rPr>
                <w:rFonts w:eastAsia="SimSun"/>
                <w:sz w:val="18"/>
                <w:szCs w:val="18"/>
                <w:lang w:eastAsia="zh-CN"/>
              </w:rPr>
            </w:pPr>
            <w:r>
              <w:rPr>
                <w:rFonts w:eastAsia="SimSun"/>
                <w:sz w:val="18"/>
                <w:szCs w:val="18"/>
                <w:lang w:eastAsia="zh-CN"/>
              </w:rPr>
              <w:t>34,620</w:t>
            </w:r>
          </w:p>
        </w:tc>
      </w:tr>
      <w:tr w:rsidR="00E262C8" w:rsidRPr="009F6524" w14:paraId="310456B7" w14:textId="77777777" w:rsidTr="00725474">
        <w:trPr>
          <w:cantSplit/>
          <w:trHeight w:val="247"/>
        </w:trPr>
        <w:tc>
          <w:tcPr>
            <w:tcW w:w="2160" w:type="dxa"/>
            <w:tcBorders>
              <w:left w:val="nil"/>
              <w:right w:val="nil"/>
            </w:tcBorders>
            <w:vAlign w:val="bottom"/>
          </w:tcPr>
          <w:p w14:paraId="10478855" w14:textId="5E5976BC" w:rsidR="00E262C8" w:rsidRPr="000F6806" w:rsidRDefault="00E262C8" w:rsidP="00E262C8">
            <w:pPr>
              <w:ind w:right="-126"/>
              <w:rPr>
                <w:rFonts w:ascii="Times New Roman" w:hAnsi="Times New Roman" w:cs="Times New Roman"/>
                <w:lang w:val="en-GB"/>
              </w:rPr>
            </w:pPr>
            <w:r>
              <w:rPr>
                <w:rFonts w:ascii="Times New Roman" w:hAnsi="Times New Roman" w:cs="Times New Roman"/>
                <w:lang w:val="en-GB"/>
              </w:rPr>
              <w:t>Digital assets mining</w:t>
            </w:r>
          </w:p>
        </w:tc>
        <w:tc>
          <w:tcPr>
            <w:tcW w:w="900" w:type="dxa"/>
            <w:tcBorders>
              <w:left w:val="nil"/>
              <w:bottom w:val="single" w:sz="4" w:space="0" w:color="auto"/>
              <w:right w:val="nil"/>
            </w:tcBorders>
            <w:vAlign w:val="bottom"/>
          </w:tcPr>
          <w:p w14:paraId="2345DEF3" w14:textId="2F7BF1BB" w:rsidR="00E262C8" w:rsidRPr="00B0403C" w:rsidRDefault="00E262C8" w:rsidP="00997AB4">
            <w:pPr>
              <w:pStyle w:val="acctfourfigures"/>
              <w:tabs>
                <w:tab w:val="clear" w:pos="765"/>
                <w:tab w:val="decimal" w:pos="433"/>
              </w:tabs>
              <w:spacing w:line="220" w:lineRule="exact"/>
              <w:ind w:left="-197" w:right="-196"/>
              <w:rPr>
                <w:sz w:val="18"/>
                <w:szCs w:val="18"/>
              </w:rPr>
            </w:pPr>
            <w:r w:rsidRPr="00B0403C">
              <w:rPr>
                <w:sz w:val="18"/>
                <w:szCs w:val="18"/>
              </w:rPr>
              <w:t>-</w:t>
            </w:r>
          </w:p>
        </w:tc>
        <w:tc>
          <w:tcPr>
            <w:tcW w:w="270" w:type="dxa"/>
            <w:tcBorders>
              <w:left w:val="nil"/>
              <w:right w:val="nil"/>
            </w:tcBorders>
            <w:vAlign w:val="bottom"/>
          </w:tcPr>
          <w:p w14:paraId="4A86E159" w14:textId="77777777" w:rsidR="00E262C8" w:rsidRPr="00B0403C" w:rsidRDefault="00E262C8" w:rsidP="00E262C8">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bottom w:val="single" w:sz="4" w:space="0" w:color="auto"/>
              <w:right w:val="nil"/>
            </w:tcBorders>
            <w:vAlign w:val="bottom"/>
          </w:tcPr>
          <w:p w14:paraId="338001B4" w14:textId="7B72526D" w:rsidR="00E262C8" w:rsidRPr="00B0403C" w:rsidRDefault="00E262C8" w:rsidP="00997AB4">
            <w:pPr>
              <w:pStyle w:val="acctfourfigures"/>
              <w:tabs>
                <w:tab w:val="clear" w:pos="765"/>
                <w:tab w:val="decimal" w:pos="346"/>
              </w:tabs>
              <w:spacing w:line="220" w:lineRule="exact"/>
              <w:ind w:left="-102" w:right="-79"/>
              <w:rPr>
                <w:rFonts w:eastAsia="SimSun"/>
                <w:sz w:val="18"/>
                <w:szCs w:val="18"/>
                <w:lang w:eastAsia="zh-CN"/>
              </w:rPr>
            </w:pPr>
            <w:r w:rsidRPr="00B0403C">
              <w:rPr>
                <w:rFonts w:eastAsia="SimSun"/>
                <w:sz w:val="18"/>
                <w:szCs w:val="18"/>
                <w:lang w:eastAsia="zh-CN"/>
              </w:rPr>
              <w:t>-</w:t>
            </w:r>
          </w:p>
        </w:tc>
        <w:tc>
          <w:tcPr>
            <w:tcW w:w="360" w:type="dxa"/>
            <w:tcBorders>
              <w:left w:val="nil"/>
              <w:right w:val="nil"/>
            </w:tcBorders>
            <w:vAlign w:val="bottom"/>
          </w:tcPr>
          <w:p w14:paraId="50CE1F38" w14:textId="77777777" w:rsidR="00E262C8" w:rsidRPr="00B0403C" w:rsidRDefault="00E262C8" w:rsidP="00E262C8">
            <w:pPr>
              <w:tabs>
                <w:tab w:val="decimal" w:pos="720"/>
              </w:tabs>
              <w:ind w:left="-72" w:right="-72"/>
              <w:rPr>
                <w:rFonts w:ascii="Times New Roman" w:eastAsia="SimSun" w:hAnsi="Times New Roman" w:cs="Times New Roman"/>
                <w:lang w:eastAsia="zh-CN"/>
              </w:rPr>
            </w:pPr>
          </w:p>
        </w:tc>
        <w:tc>
          <w:tcPr>
            <w:tcW w:w="810" w:type="dxa"/>
            <w:tcBorders>
              <w:left w:val="nil"/>
              <w:bottom w:val="single" w:sz="4" w:space="0" w:color="auto"/>
              <w:right w:val="nil"/>
            </w:tcBorders>
            <w:vAlign w:val="bottom"/>
          </w:tcPr>
          <w:p w14:paraId="0E909677" w14:textId="336CB069" w:rsidR="00E262C8" w:rsidRPr="00B0403C" w:rsidRDefault="00B0403C" w:rsidP="00997AB4">
            <w:pPr>
              <w:pStyle w:val="acctfourfigures"/>
              <w:tabs>
                <w:tab w:val="clear" w:pos="765"/>
                <w:tab w:val="decimal" w:pos="343"/>
              </w:tabs>
              <w:spacing w:line="220" w:lineRule="exact"/>
              <w:ind w:left="-102" w:right="-79"/>
              <w:rPr>
                <w:rFonts w:eastAsia="SimSun"/>
                <w:sz w:val="18"/>
                <w:szCs w:val="18"/>
                <w:lang w:eastAsia="zh-CN"/>
              </w:rPr>
            </w:pPr>
            <w:r w:rsidRPr="00B0403C">
              <w:rPr>
                <w:rFonts w:eastAsia="SimSun"/>
                <w:sz w:val="18"/>
                <w:szCs w:val="18"/>
                <w:lang w:eastAsia="zh-CN"/>
              </w:rPr>
              <w:t>-</w:t>
            </w:r>
          </w:p>
        </w:tc>
        <w:tc>
          <w:tcPr>
            <w:tcW w:w="270" w:type="dxa"/>
            <w:tcBorders>
              <w:left w:val="nil"/>
              <w:right w:val="nil"/>
            </w:tcBorders>
            <w:vAlign w:val="bottom"/>
          </w:tcPr>
          <w:p w14:paraId="5BE91504"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17D826BA" w14:textId="19786106" w:rsidR="00E262C8" w:rsidRPr="00B0403C" w:rsidRDefault="00E262C8" w:rsidP="00997AB4">
            <w:pPr>
              <w:pStyle w:val="acctfourfigures"/>
              <w:tabs>
                <w:tab w:val="clear" w:pos="765"/>
                <w:tab w:val="decimal" w:pos="343"/>
              </w:tabs>
              <w:spacing w:line="220" w:lineRule="exact"/>
              <w:ind w:left="-102" w:right="-79"/>
              <w:rPr>
                <w:rFonts w:eastAsia="SimSun"/>
                <w:sz w:val="18"/>
                <w:szCs w:val="18"/>
                <w:lang w:eastAsia="zh-CN"/>
              </w:rPr>
            </w:pPr>
            <w:r w:rsidRPr="00B0403C">
              <w:rPr>
                <w:rFonts w:eastAsia="SimSun"/>
                <w:sz w:val="18"/>
                <w:szCs w:val="18"/>
                <w:lang w:eastAsia="zh-CN"/>
              </w:rPr>
              <w:t>-</w:t>
            </w:r>
          </w:p>
        </w:tc>
        <w:tc>
          <w:tcPr>
            <w:tcW w:w="270" w:type="dxa"/>
            <w:tcBorders>
              <w:left w:val="nil"/>
              <w:right w:val="nil"/>
            </w:tcBorders>
            <w:vAlign w:val="bottom"/>
          </w:tcPr>
          <w:p w14:paraId="5A52731A"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28169BDE" w14:textId="408A4BF6" w:rsidR="00E262C8" w:rsidRPr="00B0403C" w:rsidRDefault="00B0403C" w:rsidP="00997AB4">
            <w:pPr>
              <w:pStyle w:val="acctfourfigures"/>
              <w:tabs>
                <w:tab w:val="clear" w:pos="765"/>
                <w:tab w:val="decimal" w:pos="343"/>
              </w:tabs>
              <w:spacing w:line="220" w:lineRule="exact"/>
              <w:ind w:left="-102" w:right="-79"/>
              <w:rPr>
                <w:rFonts w:eastAsia="SimSun"/>
                <w:sz w:val="18"/>
                <w:szCs w:val="18"/>
                <w:lang w:eastAsia="zh-CN"/>
              </w:rPr>
            </w:pPr>
            <w:r w:rsidRPr="00B0403C">
              <w:rPr>
                <w:rFonts w:eastAsia="SimSun"/>
                <w:sz w:val="18"/>
                <w:szCs w:val="18"/>
                <w:lang w:eastAsia="zh-CN"/>
              </w:rPr>
              <w:t>-</w:t>
            </w:r>
          </w:p>
        </w:tc>
        <w:tc>
          <w:tcPr>
            <w:tcW w:w="270" w:type="dxa"/>
            <w:tcBorders>
              <w:left w:val="nil"/>
              <w:right w:val="nil"/>
            </w:tcBorders>
            <w:vAlign w:val="bottom"/>
          </w:tcPr>
          <w:p w14:paraId="06664AF3"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1D5601B4" w14:textId="65337E57" w:rsidR="00E262C8" w:rsidRPr="00B0403C" w:rsidRDefault="00E262C8" w:rsidP="00997AB4">
            <w:pPr>
              <w:pStyle w:val="acctfourfigures"/>
              <w:tabs>
                <w:tab w:val="clear" w:pos="765"/>
                <w:tab w:val="decimal" w:pos="343"/>
              </w:tabs>
              <w:spacing w:line="220" w:lineRule="exact"/>
              <w:ind w:left="-111" w:right="-79"/>
              <w:rPr>
                <w:rFonts w:eastAsia="SimSun"/>
                <w:sz w:val="18"/>
                <w:szCs w:val="18"/>
                <w:lang w:eastAsia="zh-CN"/>
              </w:rPr>
            </w:pPr>
            <w:r w:rsidRPr="00B0403C">
              <w:rPr>
                <w:rFonts w:eastAsia="SimSun"/>
                <w:sz w:val="18"/>
                <w:szCs w:val="18"/>
                <w:lang w:eastAsia="zh-CN"/>
              </w:rPr>
              <w:t>-</w:t>
            </w:r>
          </w:p>
        </w:tc>
        <w:tc>
          <w:tcPr>
            <w:tcW w:w="270" w:type="dxa"/>
            <w:tcBorders>
              <w:left w:val="nil"/>
              <w:right w:val="nil"/>
            </w:tcBorders>
            <w:vAlign w:val="bottom"/>
          </w:tcPr>
          <w:p w14:paraId="078C1D6D"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25519991" w14:textId="6912F898" w:rsidR="00E262C8" w:rsidRPr="00B0403C" w:rsidRDefault="000C4CEE" w:rsidP="00E262C8">
            <w:pPr>
              <w:pStyle w:val="acctfourfigures"/>
              <w:tabs>
                <w:tab w:val="clear" w:pos="765"/>
                <w:tab w:val="decimal" w:pos="433"/>
              </w:tabs>
              <w:spacing w:line="220" w:lineRule="exact"/>
              <w:ind w:left="-197" w:right="-196"/>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467D27A4" w14:textId="77777777" w:rsidR="00E262C8" w:rsidRPr="00B0403C" w:rsidRDefault="00E262C8" w:rsidP="00E262C8">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bottom w:val="single" w:sz="4" w:space="0" w:color="auto"/>
              <w:right w:val="nil"/>
            </w:tcBorders>
            <w:vAlign w:val="bottom"/>
          </w:tcPr>
          <w:p w14:paraId="4A66A1DC" w14:textId="75CD15AC" w:rsidR="00E262C8" w:rsidRPr="00B0403C" w:rsidRDefault="00E262C8" w:rsidP="00E262C8">
            <w:pPr>
              <w:pStyle w:val="acctfourfigures"/>
              <w:tabs>
                <w:tab w:val="clear" w:pos="765"/>
                <w:tab w:val="decimal" w:pos="433"/>
              </w:tabs>
              <w:spacing w:line="220" w:lineRule="exact"/>
              <w:ind w:left="-197" w:right="-196"/>
              <w:rPr>
                <w:rFonts w:eastAsia="SimSun"/>
                <w:sz w:val="18"/>
                <w:szCs w:val="18"/>
                <w:lang w:eastAsia="zh-CN"/>
              </w:rPr>
            </w:pPr>
            <w:r w:rsidRPr="00B0403C">
              <w:rPr>
                <w:rFonts w:eastAsia="SimSun"/>
                <w:sz w:val="18"/>
                <w:szCs w:val="18"/>
                <w:lang w:eastAsia="zh-CN"/>
              </w:rPr>
              <w:t>-</w:t>
            </w:r>
          </w:p>
        </w:tc>
        <w:tc>
          <w:tcPr>
            <w:tcW w:w="270" w:type="dxa"/>
            <w:tcBorders>
              <w:left w:val="nil"/>
              <w:right w:val="nil"/>
            </w:tcBorders>
            <w:vAlign w:val="bottom"/>
          </w:tcPr>
          <w:p w14:paraId="5E5C423F" w14:textId="77777777" w:rsidR="00E262C8" w:rsidRPr="00B0403C" w:rsidRDefault="00E262C8" w:rsidP="00E262C8">
            <w:pPr>
              <w:pStyle w:val="acctfourfigures"/>
              <w:tabs>
                <w:tab w:val="clear" w:pos="765"/>
                <w:tab w:val="decimal" w:pos="250"/>
              </w:tabs>
              <w:spacing w:line="220" w:lineRule="exact"/>
              <w:ind w:left="-111" w:right="-79"/>
              <w:rPr>
                <w:rFonts w:eastAsia="SimSun"/>
                <w:sz w:val="18"/>
                <w:szCs w:val="18"/>
                <w:lang w:eastAsia="zh-CN"/>
              </w:rPr>
            </w:pPr>
          </w:p>
        </w:tc>
        <w:tc>
          <w:tcPr>
            <w:tcW w:w="720" w:type="dxa"/>
            <w:tcBorders>
              <w:left w:val="nil"/>
              <w:bottom w:val="single" w:sz="4" w:space="0" w:color="auto"/>
              <w:right w:val="nil"/>
            </w:tcBorders>
            <w:vAlign w:val="bottom"/>
          </w:tcPr>
          <w:p w14:paraId="1466561D" w14:textId="2B3DEDE3" w:rsidR="00E262C8" w:rsidRPr="00B0403C" w:rsidRDefault="000C4CEE" w:rsidP="001E13AA">
            <w:pPr>
              <w:pStyle w:val="acctfourfigures"/>
              <w:tabs>
                <w:tab w:val="clear" w:pos="765"/>
                <w:tab w:val="decimal" w:pos="520"/>
              </w:tabs>
              <w:spacing w:line="220" w:lineRule="exact"/>
              <w:ind w:left="-70" w:right="-79"/>
              <w:rPr>
                <w:rFonts w:eastAsia="SimSun"/>
                <w:sz w:val="18"/>
                <w:szCs w:val="18"/>
                <w:lang w:eastAsia="zh-CN"/>
              </w:rPr>
            </w:pPr>
            <w:r>
              <w:rPr>
                <w:rFonts w:eastAsia="SimSun"/>
                <w:sz w:val="18"/>
                <w:szCs w:val="18"/>
                <w:lang w:eastAsia="zh-CN"/>
              </w:rPr>
              <w:t>9,137</w:t>
            </w:r>
          </w:p>
        </w:tc>
        <w:tc>
          <w:tcPr>
            <w:tcW w:w="270" w:type="dxa"/>
            <w:tcBorders>
              <w:left w:val="nil"/>
              <w:right w:val="nil"/>
            </w:tcBorders>
            <w:vAlign w:val="bottom"/>
          </w:tcPr>
          <w:p w14:paraId="3502473D"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722" w:type="dxa"/>
            <w:tcBorders>
              <w:left w:val="nil"/>
              <w:bottom w:val="single" w:sz="4" w:space="0" w:color="auto"/>
              <w:right w:val="nil"/>
            </w:tcBorders>
            <w:vAlign w:val="bottom"/>
          </w:tcPr>
          <w:p w14:paraId="3373CB8C" w14:textId="1057B933" w:rsidR="00E262C8" w:rsidRPr="00B0403C" w:rsidRDefault="006112C9" w:rsidP="006112C9">
            <w:pPr>
              <w:pStyle w:val="acctfourfigures"/>
              <w:tabs>
                <w:tab w:val="clear" w:pos="765"/>
                <w:tab w:val="decimal" w:pos="527"/>
              </w:tabs>
              <w:spacing w:line="220" w:lineRule="exact"/>
              <w:ind w:left="-70" w:right="-79"/>
              <w:rPr>
                <w:rFonts w:eastAsia="SimSun"/>
                <w:sz w:val="18"/>
                <w:szCs w:val="18"/>
                <w:lang w:eastAsia="zh-CN"/>
              </w:rPr>
            </w:pPr>
            <w:r>
              <w:rPr>
                <w:rFonts w:eastAsia="SimSun"/>
                <w:sz w:val="18"/>
                <w:szCs w:val="18"/>
                <w:lang w:eastAsia="zh-CN"/>
              </w:rPr>
              <w:t>5,060</w:t>
            </w:r>
          </w:p>
        </w:tc>
        <w:tc>
          <w:tcPr>
            <w:tcW w:w="270" w:type="dxa"/>
            <w:tcBorders>
              <w:left w:val="nil"/>
              <w:right w:val="nil"/>
            </w:tcBorders>
            <w:vAlign w:val="bottom"/>
          </w:tcPr>
          <w:p w14:paraId="7C549245"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tcBorders>
            <w:vAlign w:val="bottom"/>
          </w:tcPr>
          <w:p w14:paraId="537C6E28" w14:textId="5DE5DC9B" w:rsidR="00E262C8" w:rsidRPr="00B0403C" w:rsidRDefault="000C4CEE" w:rsidP="00E262C8">
            <w:pPr>
              <w:pStyle w:val="acctfourfigures"/>
              <w:tabs>
                <w:tab w:val="clear" w:pos="765"/>
                <w:tab w:val="decimal" w:pos="609"/>
              </w:tabs>
              <w:spacing w:line="220" w:lineRule="exact"/>
              <w:ind w:left="-70" w:right="-79"/>
              <w:rPr>
                <w:rFonts w:eastAsia="SimSun"/>
                <w:sz w:val="18"/>
                <w:szCs w:val="18"/>
                <w:lang w:eastAsia="zh-CN"/>
              </w:rPr>
            </w:pPr>
            <w:r>
              <w:rPr>
                <w:rFonts w:eastAsia="SimSun"/>
                <w:sz w:val="18"/>
                <w:szCs w:val="18"/>
                <w:lang w:eastAsia="zh-CN"/>
              </w:rPr>
              <w:t>9,137</w:t>
            </w:r>
          </w:p>
        </w:tc>
        <w:tc>
          <w:tcPr>
            <w:tcW w:w="270" w:type="dxa"/>
            <w:tcBorders>
              <w:left w:val="nil"/>
            </w:tcBorders>
            <w:vAlign w:val="bottom"/>
          </w:tcPr>
          <w:p w14:paraId="679ACF91"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08" w:type="dxa"/>
            <w:tcBorders>
              <w:left w:val="nil"/>
              <w:bottom w:val="single" w:sz="4" w:space="0" w:color="auto"/>
            </w:tcBorders>
            <w:vAlign w:val="bottom"/>
          </w:tcPr>
          <w:p w14:paraId="3919E21D" w14:textId="2ECE9709" w:rsidR="00E262C8" w:rsidRPr="00B0403C" w:rsidRDefault="006112C9" w:rsidP="00997AB4">
            <w:pPr>
              <w:pStyle w:val="acctfourfigures"/>
              <w:tabs>
                <w:tab w:val="clear" w:pos="765"/>
                <w:tab w:val="decimal" w:pos="609"/>
              </w:tabs>
              <w:spacing w:line="220" w:lineRule="exact"/>
              <w:ind w:left="-70" w:right="-79"/>
              <w:rPr>
                <w:rFonts w:eastAsia="SimSun"/>
                <w:sz w:val="18"/>
                <w:szCs w:val="18"/>
                <w:lang w:eastAsia="zh-CN"/>
              </w:rPr>
            </w:pPr>
            <w:r>
              <w:rPr>
                <w:rFonts w:eastAsia="SimSun"/>
                <w:sz w:val="18"/>
                <w:szCs w:val="18"/>
                <w:lang w:eastAsia="zh-CN"/>
              </w:rPr>
              <w:t>5,060</w:t>
            </w:r>
          </w:p>
        </w:tc>
      </w:tr>
      <w:tr w:rsidR="00E262C8" w:rsidRPr="00C44374" w14:paraId="6FEBC17A" w14:textId="77777777" w:rsidTr="00725474">
        <w:trPr>
          <w:cantSplit/>
          <w:trHeight w:val="247"/>
        </w:trPr>
        <w:tc>
          <w:tcPr>
            <w:tcW w:w="2160" w:type="dxa"/>
            <w:tcBorders>
              <w:left w:val="nil"/>
              <w:right w:val="nil"/>
            </w:tcBorders>
            <w:vAlign w:val="bottom"/>
          </w:tcPr>
          <w:p w14:paraId="0C865631" w14:textId="77777777" w:rsidR="00E262C8" w:rsidRPr="000F6806" w:rsidRDefault="00E262C8" w:rsidP="00E262C8">
            <w:pPr>
              <w:ind w:right="-126"/>
              <w:rPr>
                <w:rFonts w:ascii="Times New Roman" w:hAnsi="Times New Roman" w:cs="Times New Roman"/>
                <w:b/>
                <w:bCs/>
                <w:cs/>
                <w:lang w:val="en-GB"/>
              </w:rPr>
            </w:pPr>
            <w:r w:rsidRPr="000F6806">
              <w:rPr>
                <w:rFonts w:ascii="Times New Roman" w:hAnsi="Times New Roman" w:cs="Times New Roman"/>
                <w:b/>
                <w:bCs/>
                <w:lang w:val="en-GB"/>
              </w:rPr>
              <w:t>Total</w:t>
            </w:r>
          </w:p>
        </w:tc>
        <w:tc>
          <w:tcPr>
            <w:tcW w:w="900" w:type="dxa"/>
            <w:tcBorders>
              <w:top w:val="single" w:sz="4" w:space="0" w:color="auto"/>
              <w:left w:val="nil"/>
              <w:bottom w:val="double" w:sz="4" w:space="0" w:color="auto"/>
              <w:right w:val="nil"/>
            </w:tcBorders>
            <w:vAlign w:val="bottom"/>
          </w:tcPr>
          <w:p w14:paraId="18A55D49" w14:textId="40F558FE" w:rsidR="00E262C8" w:rsidRPr="00B0403C" w:rsidRDefault="00E262C8" w:rsidP="00E262C8">
            <w:pPr>
              <w:pStyle w:val="acctfourfigures"/>
              <w:tabs>
                <w:tab w:val="clear" w:pos="765"/>
                <w:tab w:val="decimal" w:pos="698"/>
              </w:tabs>
              <w:spacing w:line="220" w:lineRule="exact"/>
              <w:ind w:left="-70" w:right="-79"/>
              <w:rPr>
                <w:b/>
                <w:bCs/>
                <w:sz w:val="18"/>
                <w:szCs w:val="18"/>
              </w:rPr>
            </w:pPr>
            <w:r w:rsidRPr="00B0403C">
              <w:rPr>
                <w:b/>
                <w:bCs/>
                <w:sz w:val="18"/>
                <w:szCs w:val="18"/>
              </w:rPr>
              <w:t>67,593</w:t>
            </w:r>
          </w:p>
        </w:tc>
        <w:tc>
          <w:tcPr>
            <w:tcW w:w="270" w:type="dxa"/>
            <w:tcBorders>
              <w:left w:val="nil"/>
              <w:right w:val="nil"/>
            </w:tcBorders>
            <w:vAlign w:val="bottom"/>
          </w:tcPr>
          <w:p w14:paraId="1AF877F0" w14:textId="77777777" w:rsidR="00E262C8" w:rsidRPr="00B0403C" w:rsidRDefault="00E262C8" w:rsidP="00E262C8">
            <w:pPr>
              <w:tabs>
                <w:tab w:val="clear" w:pos="454"/>
                <w:tab w:val="clear" w:pos="680"/>
                <w:tab w:val="clear" w:pos="907"/>
                <w:tab w:val="left" w:pos="-15"/>
                <w:tab w:val="decimal" w:pos="435"/>
              </w:tabs>
              <w:ind w:left="-72" w:right="-371"/>
              <w:rPr>
                <w:rFonts w:ascii="Times New Roman" w:eastAsia="SimSun" w:hAnsi="Times New Roman" w:cs="Times New Roman"/>
                <w:b/>
                <w:bCs/>
                <w:lang w:eastAsia="zh-CN"/>
              </w:rPr>
            </w:pPr>
          </w:p>
        </w:tc>
        <w:tc>
          <w:tcPr>
            <w:tcW w:w="810" w:type="dxa"/>
            <w:tcBorders>
              <w:top w:val="single" w:sz="4" w:space="0" w:color="auto"/>
              <w:left w:val="nil"/>
              <w:bottom w:val="double" w:sz="4" w:space="0" w:color="auto"/>
              <w:right w:val="nil"/>
            </w:tcBorders>
            <w:vAlign w:val="bottom"/>
          </w:tcPr>
          <w:p w14:paraId="491DF16D" w14:textId="2201D5D1" w:rsidR="00E262C8" w:rsidRPr="00B0403C" w:rsidRDefault="00E262C8" w:rsidP="00997AB4">
            <w:pPr>
              <w:pStyle w:val="acctfourfigures"/>
              <w:tabs>
                <w:tab w:val="clear" w:pos="765"/>
                <w:tab w:val="decimal" w:pos="600"/>
              </w:tabs>
              <w:spacing w:line="220" w:lineRule="exact"/>
              <w:ind w:left="-70" w:right="-79"/>
              <w:rPr>
                <w:rFonts w:eastAsia="SimSun"/>
                <w:b/>
                <w:bCs/>
                <w:sz w:val="18"/>
                <w:szCs w:val="18"/>
                <w:lang w:eastAsia="zh-CN"/>
              </w:rPr>
            </w:pPr>
            <w:r w:rsidRPr="00B0403C">
              <w:rPr>
                <w:b/>
                <w:bCs/>
                <w:sz w:val="18"/>
                <w:szCs w:val="18"/>
              </w:rPr>
              <w:t>77,434</w:t>
            </w:r>
          </w:p>
        </w:tc>
        <w:tc>
          <w:tcPr>
            <w:tcW w:w="360" w:type="dxa"/>
            <w:tcBorders>
              <w:left w:val="nil"/>
              <w:right w:val="nil"/>
            </w:tcBorders>
            <w:vAlign w:val="bottom"/>
          </w:tcPr>
          <w:p w14:paraId="1CC3C821" w14:textId="77777777" w:rsidR="00E262C8" w:rsidRPr="00B0403C" w:rsidRDefault="00E262C8" w:rsidP="00E262C8">
            <w:pPr>
              <w:tabs>
                <w:tab w:val="decimal" w:pos="720"/>
              </w:tabs>
              <w:ind w:left="-72" w:right="-72"/>
              <w:rPr>
                <w:rFonts w:ascii="Times New Roman" w:eastAsia="SimSun" w:hAnsi="Times New Roman" w:cs="Times New Roman"/>
                <w:b/>
                <w:bCs/>
                <w:lang w:eastAsia="zh-CN"/>
              </w:rPr>
            </w:pPr>
          </w:p>
        </w:tc>
        <w:tc>
          <w:tcPr>
            <w:tcW w:w="810" w:type="dxa"/>
            <w:tcBorders>
              <w:top w:val="single" w:sz="4" w:space="0" w:color="auto"/>
              <w:left w:val="nil"/>
              <w:bottom w:val="double" w:sz="4" w:space="0" w:color="auto"/>
              <w:right w:val="nil"/>
            </w:tcBorders>
            <w:vAlign w:val="bottom"/>
          </w:tcPr>
          <w:p w14:paraId="1DE15230" w14:textId="10B1D045" w:rsidR="00E262C8" w:rsidRPr="00B0403C" w:rsidRDefault="00B0403C" w:rsidP="00E262C8">
            <w:pPr>
              <w:pStyle w:val="acctfourfigures"/>
              <w:tabs>
                <w:tab w:val="clear" w:pos="765"/>
                <w:tab w:val="decimal" w:pos="609"/>
              </w:tabs>
              <w:spacing w:line="220" w:lineRule="exact"/>
              <w:ind w:left="-70" w:right="-79"/>
              <w:rPr>
                <w:rFonts w:eastAsia="SimSun"/>
                <w:b/>
                <w:bCs/>
                <w:sz w:val="18"/>
                <w:szCs w:val="18"/>
                <w:lang w:eastAsia="zh-CN"/>
              </w:rPr>
            </w:pPr>
            <w:r w:rsidRPr="00B0403C">
              <w:rPr>
                <w:rFonts w:eastAsia="SimSun"/>
                <w:b/>
                <w:bCs/>
                <w:sz w:val="18"/>
                <w:szCs w:val="18"/>
                <w:lang w:eastAsia="zh-CN"/>
              </w:rPr>
              <w:t>9,453</w:t>
            </w:r>
          </w:p>
        </w:tc>
        <w:tc>
          <w:tcPr>
            <w:tcW w:w="270" w:type="dxa"/>
            <w:tcBorders>
              <w:left w:val="nil"/>
              <w:right w:val="nil"/>
            </w:tcBorders>
            <w:vAlign w:val="bottom"/>
          </w:tcPr>
          <w:p w14:paraId="681AB7C1" w14:textId="77777777" w:rsidR="00E262C8" w:rsidRPr="00B0403C" w:rsidRDefault="00E262C8" w:rsidP="00E262C8">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6408496B" w14:textId="4DD8C9B2" w:rsidR="00E262C8" w:rsidRPr="00B0403C" w:rsidRDefault="00E262C8" w:rsidP="00E262C8">
            <w:pPr>
              <w:pStyle w:val="acctfourfigures"/>
              <w:tabs>
                <w:tab w:val="clear" w:pos="765"/>
                <w:tab w:val="decimal" w:pos="817"/>
              </w:tabs>
              <w:spacing w:line="220" w:lineRule="exact"/>
              <w:ind w:left="-464" w:right="-18" w:hanging="360"/>
              <w:rPr>
                <w:rFonts w:eastAsia="SimSun"/>
                <w:b/>
                <w:bCs/>
                <w:sz w:val="18"/>
                <w:szCs w:val="18"/>
                <w:lang w:eastAsia="zh-CN"/>
              </w:rPr>
            </w:pPr>
            <w:r w:rsidRPr="00B0403C">
              <w:rPr>
                <w:rFonts w:eastAsia="SimSun"/>
                <w:b/>
                <w:bCs/>
                <w:sz w:val="18"/>
                <w:szCs w:val="18"/>
                <w:lang w:eastAsia="zh-CN"/>
              </w:rPr>
              <w:t>22,681</w:t>
            </w:r>
          </w:p>
        </w:tc>
        <w:tc>
          <w:tcPr>
            <w:tcW w:w="270" w:type="dxa"/>
            <w:tcBorders>
              <w:left w:val="nil"/>
              <w:right w:val="nil"/>
            </w:tcBorders>
            <w:vAlign w:val="bottom"/>
          </w:tcPr>
          <w:p w14:paraId="2CF573B3" w14:textId="77777777" w:rsidR="00E262C8" w:rsidRPr="00B0403C" w:rsidRDefault="00E262C8" w:rsidP="00E262C8">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5F646E18" w14:textId="7726BC64" w:rsidR="00E262C8" w:rsidRPr="00B0403C" w:rsidRDefault="00B0403C" w:rsidP="00997AB4">
            <w:pPr>
              <w:pStyle w:val="acctfourfigures"/>
              <w:tabs>
                <w:tab w:val="clear" w:pos="765"/>
                <w:tab w:val="decimal" w:pos="613"/>
              </w:tabs>
              <w:spacing w:line="220" w:lineRule="exact"/>
              <w:ind w:left="-70" w:right="-79"/>
              <w:rPr>
                <w:rFonts w:eastAsia="SimSun"/>
                <w:b/>
                <w:bCs/>
                <w:sz w:val="18"/>
                <w:szCs w:val="18"/>
                <w:lang w:eastAsia="zh-CN"/>
              </w:rPr>
            </w:pPr>
            <w:r>
              <w:rPr>
                <w:rFonts w:eastAsia="SimSun"/>
                <w:b/>
                <w:bCs/>
                <w:sz w:val="18"/>
                <w:szCs w:val="18"/>
                <w:lang w:eastAsia="zh-CN"/>
              </w:rPr>
              <w:t>57,001</w:t>
            </w:r>
          </w:p>
        </w:tc>
        <w:tc>
          <w:tcPr>
            <w:tcW w:w="270" w:type="dxa"/>
            <w:tcBorders>
              <w:left w:val="nil"/>
              <w:right w:val="nil"/>
            </w:tcBorders>
            <w:vAlign w:val="bottom"/>
          </w:tcPr>
          <w:p w14:paraId="2AE08748" w14:textId="77777777" w:rsidR="00E262C8" w:rsidRPr="00B0403C" w:rsidRDefault="00E262C8" w:rsidP="00E262C8">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02B2929A" w14:textId="2379C868" w:rsidR="00E262C8" w:rsidRPr="00B0403C" w:rsidRDefault="00E262C8" w:rsidP="00997AB4">
            <w:pPr>
              <w:pStyle w:val="acctfourfigures"/>
              <w:tabs>
                <w:tab w:val="clear" w:pos="765"/>
                <w:tab w:val="decimal" w:pos="343"/>
              </w:tabs>
              <w:spacing w:line="220" w:lineRule="exact"/>
              <w:ind w:left="-111" w:right="-79"/>
              <w:rPr>
                <w:rFonts w:eastAsia="SimSun"/>
                <w:b/>
                <w:bCs/>
                <w:sz w:val="18"/>
                <w:szCs w:val="18"/>
                <w:lang w:eastAsia="zh-CN"/>
              </w:rPr>
            </w:pPr>
            <w:r w:rsidRPr="00B0403C">
              <w:rPr>
                <w:rFonts w:eastAsia="SimSun"/>
                <w:b/>
                <w:bCs/>
                <w:sz w:val="18"/>
                <w:szCs w:val="18"/>
                <w:lang w:eastAsia="zh-CN"/>
              </w:rPr>
              <w:t>-</w:t>
            </w:r>
          </w:p>
        </w:tc>
        <w:tc>
          <w:tcPr>
            <w:tcW w:w="270" w:type="dxa"/>
            <w:tcBorders>
              <w:left w:val="nil"/>
              <w:right w:val="nil"/>
            </w:tcBorders>
            <w:vAlign w:val="bottom"/>
          </w:tcPr>
          <w:p w14:paraId="17AECF53" w14:textId="77777777" w:rsidR="00E262C8" w:rsidRPr="00B0403C" w:rsidRDefault="00E262C8" w:rsidP="00E262C8">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28547188" w14:textId="47BD3BAC" w:rsidR="00E262C8" w:rsidRPr="00B0403C" w:rsidRDefault="000C4CEE" w:rsidP="00E262C8">
            <w:pPr>
              <w:pStyle w:val="acctfourfigures"/>
              <w:tabs>
                <w:tab w:val="clear" w:pos="765"/>
                <w:tab w:val="decimal" w:pos="698"/>
              </w:tabs>
              <w:spacing w:line="220" w:lineRule="exact"/>
              <w:ind w:left="-70" w:right="-79"/>
              <w:rPr>
                <w:rFonts w:eastAsia="SimSun"/>
                <w:b/>
                <w:bCs/>
                <w:sz w:val="18"/>
                <w:szCs w:val="18"/>
                <w:lang w:eastAsia="zh-CN"/>
              </w:rPr>
            </w:pPr>
            <w:r>
              <w:rPr>
                <w:rFonts w:eastAsia="SimSun"/>
                <w:b/>
                <w:bCs/>
                <w:sz w:val="18"/>
                <w:szCs w:val="18"/>
                <w:lang w:eastAsia="zh-CN"/>
              </w:rPr>
              <w:t>134,047</w:t>
            </w:r>
          </w:p>
        </w:tc>
        <w:tc>
          <w:tcPr>
            <w:tcW w:w="270" w:type="dxa"/>
            <w:tcBorders>
              <w:left w:val="nil"/>
              <w:right w:val="nil"/>
            </w:tcBorders>
            <w:vAlign w:val="bottom"/>
          </w:tcPr>
          <w:p w14:paraId="4A9438BC" w14:textId="77777777" w:rsidR="00E262C8" w:rsidRPr="00B0403C" w:rsidRDefault="00E262C8" w:rsidP="00E262C8">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33516555" w14:textId="5951824D" w:rsidR="00E262C8" w:rsidRPr="00B0403C" w:rsidRDefault="00E262C8" w:rsidP="00997AB4">
            <w:pPr>
              <w:pStyle w:val="acctfourfigures"/>
              <w:tabs>
                <w:tab w:val="clear" w:pos="765"/>
                <w:tab w:val="decimal" w:pos="613"/>
              </w:tabs>
              <w:spacing w:line="220" w:lineRule="exact"/>
              <w:ind w:left="-70" w:right="-79"/>
              <w:rPr>
                <w:rFonts w:eastAsia="SimSun"/>
                <w:b/>
                <w:bCs/>
                <w:sz w:val="18"/>
                <w:szCs w:val="18"/>
                <w:lang w:eastAsia="zh-CN"/>
              </w:rPr>
            </w:pPr>
            <w:r w:rsidRPr="00B0403C">
              <w:rPr>
                <w:rFonts w:eastAsia="SimSun"/>
                <w:b/>
                <w:bCs/>
                <w:sz w:val="18"/>
                <w:szCs w:val="18"/>
                <w:lang w:eastAsia="zh-CN"/>
              </w:rPr>
              <w:t>100,115</w:t>
            </w:r>
          </w:p>
        </w:tc>
        <w:tc>
          <w:tcPr>
            <w:tcW w:w="270" w:type="dxa"/>
            <w:tcBorders>
              <w:left w:val="nil"/>
              <w:right w:val="nil"/>
            </w:tcBorders>
            <w:vAlign w:val="bottom"/>
          </w:tcPr>
          <w:p w14:paraId="54A929F8" w14:textId="77777777" w:rsidR="00E262C8" w:rsidRPr="00B0403C" w:rsidRDefault="00E262C8" w:rsidP="00E262C8">
            <w:pPr>
              <w:pStyle w:val="acctfourfigures"/>
              <w:tabs>
                <w:tab w:val="clear" w:pos="765"/>
                <w:tab w:val="decimal" w:pos="250"/>
              </w:tabs>
              <w:spacing w:line="220" w:lineRule="exact"/>
              <w:ind w:left="-111" w:right="-79"/>
              <w:rPr>
                <w:rFonts w:eastAsia="SimSun"/>
                <w:b/>
                <w:bCs/>
                <w:sz w:val="18"/>
                <w:szCs w:val="18"/>
                <w:lang w:eastAsia="zh-CN"/>
              </w:rPr>
            </w:pPr>
          </w:p>
        </w:tc>
        <w:tc>
          <w:tcPr>
            <w:tcW w:w="720" w:type="dxa"/>
            <w:tcBorders>
              <w:top w:val="single" w:sz="4" w:space="0" w:color="auto"/>
              <w:left w:val="nil"/>
              <w:bottom w:val="double" w:sz="4" w:space="0" w:color="auto"/>
              <w:right w:val="nil"/>
            </w:tcBorders>
            <w:vAlign w:val="bottom"/>
          </w:tcPr>
          <w:p w14:paraId="78BC02DB" w14:textId="6997A19B" w:rsidR="00E262C8" w:rsidRPr="00B0403C" w:rsidRDefault="000C4CEE" w:rsidP="001E13AA">
            <w:pPr>
              <w:pStyle w:val="acctfourfigures"/>
              <w:tabs>
                <w:tab w:val="clear" w:pos="765"/>
                <w:tab w:val="decimal" w:pos="520"/>
              </w:tabs>
              <w:spacing w:line="220" w:lineRule="exact"/>
              <w:ind w:left="-70" w:right="-79"/>
              <w:rPr>
                <w:rFonts w:eastAsia="SimSun"/>
                <w:b/>
                <w:bCs/>
                <w:sz w:val="18"/>
                <w:szCs w:val="18"/>
                <w:lang w:eastAsia="zh-CN"/>
              </w:rPr>
            </w:pPr>
            <w:r>
              <w:rPr>
                <w:rFonts w:eastAsia="SimSun"/>
                <w:b/>
                <w:bCs/>
                <w:sz w:val="18"/>
                <w:szCs w:val="18"/>
                <w:lang w:eastAsia="zh-CN"/>
              </w:rPr>
              <w:t>10,752</w:t>
            </w:r>
          </w:p>
        </w:tc>
        <w:tc>
          <w:tcPr>
            <w:tcW w:w="270" w:type="dxa"/>
            <w:tcBorders>
              <w:left w:val="nil"/>
              <w:right w:val="nil"/>
            </w:tcBorders>
            <w:vAlign w:val="bottom"/>
          </w:tcPr>
          <w:p w14:paraId="5FC67DBF" w14:textId="77777777" w:rsidR="00E262C8" w:rsidRPr="00B0403C" w:rsidRDefault="00E262C8" w:rsidP="00E262C8">
            <w:pPr>
              <w:pStyle w:val="acctfourfigures"/>
              <w:tabs>
                <w:tab w:val="clear" w:pos="765"/>
                <w:tab w:val="decimal" w:pos="701"/>
              </w:tabs>
              <w:spacing w:line="220" w:lineRule="exact"/>
              <w:ind w:right="-79"/>
              <w:rPr>
                <w:rFonts w:eastAsia="SimSun"/>
                <w:b/>
                <w:bCs/>
                <w:sz w:val="18"/>
                <w:szCs w:val="18"/>
                <w:lang w:eastAsia="zh-CN"/>
              </w:rPr>
            </w:pPr>
          </w:p>
        </w:tc>
        <w:tc>
          <w:tcPr>
            <w:tcW w:w="722" w:type="dxa"/>
            <w:tcBorders>
              <w:top w:val="single" w:sz="4" w:space="0" w:color="auto"/>
              <w:left w:val="nil"/>
              <w:bottom w:val="double" w:sz="4" w:space="0" w:color="auto"/>
              <w:right w:val="nil"/>
            </w:tcBorders>
            <w:vAlign w:val="bottom"/>
          </w:tcPr>
          <w:p w14:paraId="5CD301B2" w14:textId="0A271F99" w:rsidR="00E262C8" w:rsidRPr="00B0403C" w:rsidRDefault="00E262C8" w:rsidP="00E262C8">
            <w:pPr>
              <w:pStyle w:val="acctfourfigures"/>
              <w:tabs>
                <w:tab w:val="clear" w:pos="765"/>
                <w:tab w:val="decimal" w:pos="527"/>
              </w:tabs>
              <w:spacing w:line="220" w:lineRule="exact"/>
              <w:ind w:left="-70" w:right="-79"/>
              <w:rPr>
                <w:rFonts w:eastAsia="SimSun"/>
                <w:b/>
                <w:bCs/>
                <w:sz w:val="18"/>
                <w:szCs w:val="18"/>
                <w:lang w:eastAsia="zh-CN"/>
              </w:rPr>
            </w:pPr>
            <w:r w:rsidRPr="00B0403C">
              <w:rPr>
                <w:rFonts w:eastAsia="SimSun"/>
                <w:b/>
                <w:bCs/>
                <w:sz w:val="18"/>
                <w:szCs w:val="18"/>
                <w:lang w:eastAsia="zh-CN"/>
              </w:rPr>
              <w:t>6,630</w:t>
            </w:r>
          </w:p>
        </w:tc>
        <w:tc>
          <w:tcPr>
            <w:tcW w:w="270" w:type="dxa"/>
            <w:tcBorders>
              <w:left w:val="nil"/>
              <w:right w:val="nil"/>
            </w:tcBorders>
            <w:vAlign w:val="bottom"/>
          </w:tcPr>
          <w:p w14:paraId="25F4E66D" w14:textId="77777777" w:rsidR="00E262C8" w:rsidRPr="00B0403C" w:rsidRDefault="00E262C8" w:rsidP="00E262C8">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tcBorders>
            <w:vAlign w:val="bottom"/>
          </w:tcPr>
          <w:p w14:paraId="3F38B87E" w14:textId="68A9112D" w:rsidR="00E262C8" w:rsidRPr="00B0403C" w:rsidRDefault="000C4CEE" w:rsidP="00E262C8">
            <w:pPr>
              <w:pStyle w:val="acctfourfigures"/>
              <w:tabs>
                <w:tab w:val="clear" w:pos="765"/>
                <w:tab w:val="decimal" w:pos="613"/>
              </w:tabs>
              <w:spacing w:line="220" w:lineRule="exact"/>
              <w:ind w:left="-70" w:right="-79"/>
              <w:rPr>
                <w:rFonts w:eastAsia="SimSun"/>
                <w:b/>
                <w:bCs/>
                <w:sz w:val="18"/>
                <w:szCs w:val="18"/>
                <w:lang w:eastAsia="zh-CN"/>
              </w:rPr>
            </w:pPr>
            <w:r>
              <w:rPr>
                <w:rFonts w:eastAsia="SimSun"/>
                <w:b/>
                <w:bCs/>
                <w:sz w:val="18"/>
                <w:szCs w:val="18"/>
                <w:lang w:eastAsia="zh-CN"/>
              </w:rPr>
              <w:t>144,799</w:t>
            </w:r>
          </w:p>
        </w:tc>
        <w:tc>
          <w:tcPr>
            <w:tcW w:w="270" w:type="dxa"/>
            <w:tcBorders>
              <w:left w:val="nil"/>
            </w:tcBorders>
            <w:vAlign w:val="bottom"/>
          </w:tcPr>
          <w:p w14:paraId="7E0A8BE4" w14:textId="77777777" w:rsidR="00E262C8" w:rsidRPr="00B0403C" w:rsidRDefault="00E262C8" w:rsidP="00E262C8">
            <w:pPr>
              <w:pStyle w:val="acctfourfigures"/>
              <w:tabs>
                <w:tab w:val="clear" w:pos="765"/>
                <w:tab w:val="decimal" w:pos="701"/>
              </w:tabs>
              <w:spacing w:line="220" w:lineRule="exact"/>
              <w:ind w:right="-79"/>
              <w:rPr>
                <w:rFonts w:eastAsia="SimSun"/>
                <w:b/>
                <w:bCs/>
                <w:sz w:val="18"/>
                <w:szCs w:val="18"/>
                <w:lang w:eastAsia="zh-CN"/>
              </w:rPr>
            </w:pPr>
          </w:p>
        </w:tc>
        <w:tc>
          <w:tcPr>
            <w:tcW w:w="808" w:type="dxa"/>
            <w:tcBorders>
              <w:top w:val="single" w:sz="4" w:space="0" w:color="auto"/>
              <w:left w:val="nil"/>
              <w:bottom w:val="double" w:sz="4" w:space="0" w:color="auto"/>
            </w:tcBorders>
            <w:vAlign w:val="bottom"/>
          </w:tcPr>
          <w:p w14:paraId="75A5AD06" w14:textId="04855451" w:rsidR="00E262C8" w:rsidRPr="00B0403C" w:rsidRDefault="00E262C8" w:rsidP="00997AB4">
            <w:pPr>
              <w:pStyle w:val="acctfourfigures"/>
              <w:tabs>
                <w:tab w:val="clear" w:pos="765"/>
                <w:tab w:val="decimal" w:pos="609"/>
              </w:tabs>
              <w:spacing w:line="220" w:lineRule="exact"/>
              <w:ind w:left="-70" w:right="-79"/>
              <w:rPr>
                <w:rFonts w:eastAsia="SimSun"/>
                <w:b/>
                <w:bCs/>
                <w:sz w:val="18"/>
                <w:szCs w:val="18"/>
                <w:lang w:eastAsia="zh-CN"/>
              </w:rPr>
            </w:pPr>
            <w:r w:rsidRPr="00B0403C">
              <w:rPr>
                <w:rFonts w:eastAsia="SimSun"/>
                <w:b/>
                <w:bCs/>
                <w:sz w:val="18"/>
                <w:szCs w:val="18"/>
                <w:lang w:eastAsia="zh-CN"/>
              </w:rPr>
              <w:t>106,745</w:t>
            </w:r>
          </w:p>
        </w:tc>
      </w:tr>
      <w:tr w:rsidR="00E262C8" w:rsidRPr="009F6524" w14:paraId="77EA20B9" w14:textId="77777777" w:rsidTr="00725474">
        <w:trPr>
          <w:cantSplit/>
          <w:trHeight w:val="247"/>
        </w:trPr>
        <w:tc>
          <w:tcPr>
            <w:tcW w:w="2160" w:type="dxa"/>
            <w:tcBorders>
              <w:left w:val="nil"/>
              <w:right w:val="nil"/>
            </w:tcBorders>
            <w:vAlign w:val="bottom"/>
          </w:tcPr>
          <w:p w14:paraId="426A60BA" w14:textId="77777777" w:rsidR="00E262C8" w:rsidRPr="000F6806" w:rsidRDefault="00E262C8" w:rsidP="00E262C8">
            <w:pPr>
              <w:ind w:right="-126"/>
              <w:rPr>
                <w:rFonts w:ascii="Times New Roman" w:hAnsi="Times New Roman" w:cs="Times New Roman"/>
                <w:b/>
                <w:bCs/>
                <w:lang w:val="en-GB"/>
              </w:rPr>
            </w:pPr>
          </w:p>
        </w:tc>
        <w:tc>
          <w:tcPr>
            <w:tcW w:w="900" w:type="dxa"/>
            <w:tcBorders>
              <w:top w:val="double" w:sz="4" w:space="0" w:color="auto"/>
              <w:left w:val="nil"/>
              <w:right w:val="nil"/>
            </w:tcBorders>
            <w:vAlign w:val="bottom"/>
          </w:tcPr>
          <w:p w14:paraId="060D9FB5" w14:textId="77777777" w:rsidR="00E262C8" w:rsidRPr="00B0403C" w:rsidRDefault="00E262C8" w:rsidP="00E262C8">
            <w:pPr>
              <w:pStyle w:val="acctfourfigures"/>
              <w:tabs>
                <w:tab w:val="clear" w:pos="765"/>
                <w:tab w:val="decimal" w:pos="698"/>
              </w:tabs>
              <w:spacing w:line="220" w:lineRule="exact"/>
              <w:ind w:left="-70" w:right="-79"/>
              <w:rPr>
                <w:sz w:val="18"/>
                <w:szCs w:val="18"/>
              </w:rPr>
            </w:pPr>
          </w:p>
        </w:tc>
        <w:tc>
          <w:tcPr>
            <w:tcW w:w="270" w:type="dxa"/>
            <w:tcBorders>
              <w:left w:val="nil"/>
              <w:right w:val="nil"/>
            </w:tcBorders>
            <w:vAlign w:val="bottom"/>
          </w:tcPr>
          <w:p w14:paraId="53B497F4" w14:textId="77777777" w:rsidR="00E262C8" w:rsidRPr="00B0403C" w:rsidRDefault="00E262C8" w:rsidP="00E262C8">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top w:val="double" w:sz="4" w:space="0" w:color="auto"/>
              <w:left w:val="nil"/>
              <w:right w:val="nil"/>
            </w:tcBorders>
            <w:vAlign w:val="bottom"/>
          </w:tcPr>
          <w:p w14:paraId="52364421" w14:textId="77777777" w:rsidR="00E262C8" w:rsidRPr="00B0403C" w:rsidRDefault="00E262C8" w:rsidP="00E262C8">
            <w:pPr>
              <w:pStyle w:val="acctfourfigures"/>
              <w:tabs>
                <w:tab w:val="clear" w:pos="765"/>
                <w:tab w:val="decimal" w:pos="701"/>
              </w:tabs>
              <w:spacing w:line="220" w:lineRule="exact"/>
              <w:ind w:left="-111" w:right="-79"/>
              <w:rPr>
                <w:rFonts w:eastAsia="SimSun"/>
                <w:sz w:val="18"/>
                <w:szCs w:val="18"/>
                <w:lang w:eastAsia="zh-CN"/>
              </w:rPr>
            </w:pPr>
          </w:p>
        </w:tc>
        <w:tc>
          <w:tcPr>
            <w:tcW w:w="360" w:type="dxa"/>
            <w:tcBorders>
              <w:left w:val="nil"/>
              <w:right w:val="nil"/>
            </w:tcBorders>
            <w:vAlign w:val="bottom"/>
          </w:tcPr>
          <w:p w14:paraId="06E093B0" w14:textId="77777777" w:rsidR="00E262C8" w:rsidRPr="00B0403C" w:rsidRDefault="00E262C8" w:rsidP="00E262C8">
            <w:pPr>
              <w:tabs>
                <w:tab w:val="decimal" w:pos="720"/>
              </w:tabs>
              <w:ind w:left="-72" w:right="-72"/>
              <w:rPr>
                <w:rFonts w:ascii="Times New Roman" w:eastAsia="SimSun" w:hAnsi="Times New Roman" w:cs="Times New Roman"/>
                <w:lang w:eastAsia="zh-CN"/>
              </w:rPr>
            </w:pPr>
          </w:p>
        </w:tc>
        <w:tc>
          <w:tcPr>
            <w:tcW w:w="810" w:type="dxa"/>
            <w:tcBorders>
              <w:top w:val="double" w:sz="4" w:space="0" w:color="auto"/>
              <w:left w:val="nil"/>
              <w:right w:val="nil"/>
            </w:tcBorders>
            <w:vAlign w:val="bottom"/>
          </w:tcPr>
          <w:p w14:paraId="708E776A" w14:textId="77777777" w:rsidR="00E262C8" w:rsidRPr="00B0403C" w:rsidRDefault="00E262C8" w:rsidP="00E262C8">
            <w:pPr>
              <w:pStyle w:val="acctfourfigures"/>
              <w:tabs>
                <w:tab w:val="clear" w:pos="765"/>
                <w:tab w:val="decimal" w:pos="650"/>
              </w:tabs>
              <w:spacing w:line="220" w:lineRule="exact"/>
              <w:ind w:left="-70" w:right="-79"/>
              <w:rPr>
                <w:rFonts w:eastAsia="SimSun"/>
                <w:sz w:val="18"/>
                <w:szCs w:val="18"/>
                <w:lang w:eastAsia="zh-CN"/>
              </w:rPr>
            </w:pPr>
          </w:p>
        </w:tc>
        <w:tc>
          <w:tcPr>
            <w:tcW w:w="270" w:type="dxa"/>
            <w:tcBorders>
              <w:left w:val="nil"/>
              <w:right w:val="nil"/>
            </w:tcBorders>
            <w:vAlign w:val="bottom"/>
          </w:tcPr>
          <w:p w14:paraId="24880B5B"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122860A0" w14:textId="77777777" w:rsidR="00E262C8" w:rsidRPr="00B0403C" w:rsidRDefault="00E262C8" w:rsidP="00E262C8">
            <w:pPr>
              <w:pStyle w:val="acctfourfigures"/>
              <w:tabs>
                <w:tab w:val="clear" w:pos="765"/>
                <w:tab w:val="decimal" w:pos="640"/>
              </w:tabs>
              <w:spacing w:line="220" w:lineRule="exact"/>
              <w:ind w:right="-79"/>
              <w:rPr>
                <w:rFonts w:eastAsia="SimSun"/>
                <w:sz w:val="18"/>
                <w:szCs w:val="18"/>
                <w:lang w:eastAsia="zh-CN"/>
              </w:rPr>
            </w:pPr>
          </w:p>
        </w:tc>
        <w:tc>
          <w:tcPr>
            <w:tcW w:w="270" w:type="dxa"/>
            <w:tcBorders>
              <w:left w:val="nil"/>
              <w:right w:val="nil"/>
            </w:tcBorders>
            <w:vAlign w:val="bottom"/>
          </w:tcPr>
          <w:p w14:paraId="320FA74D"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1D921243"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07D34D4A"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5048C528" w14:textId="77777777" w:rsidR="00E262C8" w:rsidRPr="00B0403C" w:rsidRDefault="00E262C8" w:rsidP="00E262C8">
            <w:pPr>
              <w:pStyle w:val="acctfourfigures"/>
              <w:tabs>
                <w:tab w:val="clear" w:pos="765"/>
                <w:tab w:val="decimal" w:pos="689"/>
              </w:tabs>
              <w:spacing w:line="220" w:lineRule="exact"/>
              <w:ind w:left="-111" w:right="-79"/>
              <w:rPr>
                <w:rFonts w:eastAsia="SimSun"/>
                <w:sz w:val="18"/>
                <w:szCs w:val="18"/>
                <w:lang w:eastAsia="zh-CN"/>
              </w:rPr>
            </w:pPr>
          </w:p>
        </w:tc>
        <w:tc>
          <w:tcPr>
            <w:tcW w:w="270" w:type="dxa"/>
            <w:tcBorders>
              <w:left w:val="nil"/>
              <w:right w:val="nil"/>
            </w:tcBorders>
            <w:vAlign w:val="bottom"/>
          </w:tcPr>
          <w:p w14:paraId="12C06EFE"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7B6EC97B" w14:textId="77777777" w:rsidR="00E262C8" w:rsidRPr="00B0403C" w:rsidRDefault="00E262C8" w:rsidP="00E262C8">
            <w:pPr>
              <w:pStyle w:val="acctfourfigures"/>
              <w:tabs>
                <w:tab w:val="clear" w:pos="765"/>
                <w:tab w:val="decimal" w:pos="159"/>
              </w:tabs>
              <w:spacing w:line="220" w:lineRule="exact"/>
              <w:ind w:left="-111" w:right="-79"/>
              <w:rPr>
                <w:rFonts w:eastAsia="SimSun"/>
                <w:sz w:val="18"/>
                <w:szCs w:val="18"/>
                <w:lang w:eastAsia="zh-CN"/>
              </w:rPr>
            </w:pPr>
          </w:p>
        </w:tc>
        <w:tc>
          <w:tcPr>
            <w:tcW w:w="270" w:type="dxa"/>
            <w:tcBorders>
              <w:left w:val="nil"/>
              <w:right w:val="nil"/>
            </w:tcBorders>
            <w:vAlign w:val="bottom"/>
          </w:tcPr>
          <w:p w14:paraId="64347143" w14:textId="77777777" w:rsidR="00E262C8" w:rsidRPr="00B0403C" w:rsidRDefault="00E262C8" w:rsidP="00E262C8">
            <w:pPr>
              <w:pStyle w:val="acctfourfigures"/>
              <w:tabs>
                <w:tab w:val="clear" w:pos="765"/>
                <w:tab w:val="decimal" w:pos="159"/>
              </w:tabs>
              <w:spacing w:line="220" w:lineRule="exact"/>
              <w:ind w:left="-111" w:right="-79"/>
              <w:rPr>
                <w:rFonts w:eastAsia="SimSun"/>
                <w:sz w:val="18"/>
                <w:szCs w:val="18"/>
                <w:lang w:eastAsia="zh-CN"/>
              </w:rPr>
            </w:pPr>
          </w:p>
        </w:tc>
        <w:tc>
          <w:tcPr>
            <w:tcW w:w="810" w:type="dxa"/>
            <w:tcBorders>
              <w:top w:val="double" w:sz="4" w:space="0" w:color="auto"/>
              <w:left w:val="nil"/>
              <w:right w:val="nil"/>
            </w:tcBorders>
            <w:vAlign w:val="bottom"/>
          </w:tcPr>
          <w:p w14:paraId="4AEA01AA" w14:textId="77777777" w:rsidR="00E262C8" w:rsidRPr="00B0403C" w:rsidRDefault="00E262C8" w:rsidP="00E262C8">
            <w:pPr>
              <w:pStyle w:val="acctfourfigures"/>
              <w:tabs>
                <w:tab w:val="clear" w:pos="765"/>
                <w:tab w:val="decimal" w:pos="159"/>
              </w:tabs>
              <w:spacing w:line="220" w:lineRule="exact"/>
              <w:ind w:left="-111" w:right="-79"/>
              <w:rPr>
                <w:rFonts w:eastAsia="SimSun"/>
                <w:sz w:val="18"/>
                <w:szCs w:val="18"/>
                <w:lang w:eastAsia="zh-CN"/>
              </w:rPr>
            </w:pPr>
          </w:p>
        </w:tc>
        <w:tc>
          <w:tcPr>
            <w:tcW w:w="270" w:type="dxa"/>
            <w:tcBorders>
              <w:left w:val="nil"/>
              <w:right w:val="nil"/>
            </w:tcBorders>
            <w:vAlign w:val="bottom"/>
          </w:tcPr>
          <w:p w14:paraId="0E4EA6EF" w14:textId="77777777" w:rsidR="00E262C8" w:rsidRPr="00B0403C" w:rsidRDefault="00E262C8" w:rsidP="00E262C8">
            <w:pPr>
              <w:pStyle w:val="acctfourfigures"/>
              <w:tabs>
                <w:tab w:val="clear" w:pos="765"/>
                <w:tab w:val="decimal" w:pos="159"/>
              </w:tabs>
              <w:spacing w:line="220" w:lineRule="exact"/>
              <w:ind w:left="-111" w:right="-79"/>
              <w:rPr>
                <w:rFonts w:eastAsia="SimSun"/>
                <w:sz w:val="18"/>
                <w:szCs w:val="18"/>
                <w:lang w:eastAsia="zh-CN"/>
              </w:rPr>
            </w:pPr>
          </w:p>
        </w:tc>
        <w:tc>
          <w:tcPr>
            <w:tcW w:w="720" w:type="dxa"/>
            <w:tcBorders>
              <w:top w:val="double" w:sz="4" w:space="0" w:color="auto"/>
              <w:left w:val="nil"/>
              <w:right w:val="nil"/>
            </w:tcBorders>
            <w:vAlign w:val="bottom"/>
          </w:tcPr>
          <w:p w14:paraId="7A66DFEF" w14:textId="77777777" w:rsidR="00E262C8" w:rsidRPr="00B0403C" w:rsidRDefault="00E262C8" w:rsidP="00E262C8">
            <w:pPr>
              <w:pStyle w:val="acctfourfigures"/>
              <w:tabs>
                <w:tab w:val="clear" w:pos="765"/>
                <w:tab w:val="decimal" w:pos="159"/>
              </w:tabs>
              <w:spacing w:line="220" w:lineRule="exact"/>
              <w:ind w:left="-111" w:right="-79"/>
              <w:rPr>
                <w:rFonts w:eastAsia="SimSun"/>
                <w:sz w:val="18"/>
                <w:szCs w:val="18"/>
                <w:lang w:eastAsia="zh-CN"/>
              </w:rPr>
            </w:pPr>
          </w:p>
        </w:tc>
        <w:tc>
          <w:tcPr>
            <w:tcW w:w="270" w:type="dxa"/>
            <w:tcBorders>
              <w:left w:val="nil"/>
              <w:right w:val="nil"/>
            </w:tcBorders>
            <w:vAlign w:val="bottom"/>
          </w:tcPr>
          <w:p w14:paraId="57A9CE1B"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722" w:type="dxa"/>
            <w:tcBorders>
              <w:top w:val="double" w:sz="4" w:space="0" w:color="auto"/>
              <w:left w:val="nil"/>
              <w:right w:val="nil"/>
            </w:tcBorders>
            <w:vAlign w:val="bottom"/>
          </w:tcPr>
          <w:p w14:paraId="2854CC6F" w14:textId="77777777" w:rsidR="00E262C8" w:rsidRPr="00B0403C" w:rsidRDefault="00E262C8" w:rsidP="00E262C8">
            <w:pPr>
              <w:pStyle w:val="acctfourfigures"/>
              <w:tabs>
                <w:tab w:val="clear" w:pos="765"/>
                <w:tab w:val="decimal" w:pos="249"/>
              </w:tabs>
              <w:spacing w:line="220" w:lineRule="exact"/>
              <w:ind w:right="-79"/>
              <w:rPr>
                <w:rFonts w:eastAsia="SimSun"/>
                <w:sz w:val="18"/>
                <w:szCs w:val="18"/>
                <w:lang w:eastAsia="zh-CN"/>
              </w:rPr>
            </w:pPr>
          </w:p>
        </w:tc>
        <w:tc>
          <w:tcPr>
            <w:tcW w:w="270" w:type="dxa"/>
            <w:tcBorders>
              <w:left w:val="nil"/>
              <w:right w:val="nil"/>
            </w:tcBorders>
            <w:vAlign w:val="bottom"/>
          </w:tcPr>
          <w:p w14:paraId="58338402"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top w:val="double" w:sz="4" w:space="0" w:color="auto"/>
              <w:left w:val="nil"/>
            </w:tcBorders>
            <w:vAlign w:val="bottom"/>
          </w:tcPr>
          <w:p w14:paraId="4B5C17B8" w14:textId="77777777" w:rsidR="00E262C8" w:rsidRPr="00B0403C" w:rsidRDefault="00E262C8" w:rsidP="00E262C8">
            <w:pPr>
              <w:pStyle w:val="acctfourfigures"/>
              <w:tabs>
                <w:tab w:val="clear" w:pos="765"/>
                <w:tab w:val="decimal" w:pos="702"/>
              </w:tabs>
              <w:spacing w:line="220" w:lineRule="exact"/>
              <w:ind w:left="-108" w:right="-79"/>
              <w:rPr>
                <w:rFonts w:eastAsia="SimSun"/>
                <w:sz w:val="18"/>
                <w:szCs w:val="18"/>
                <w:lang w:eastAsia="zh-CN"/>
              </w:rPr>
            </w:pPr>
          </w:p>
        </w:tc>
        <w:tc>
          <w:tcPr>
            <w:tcW w:w="270" w:type="dxa"/>
            <w:tcBorders>
              <w:left w:val="nil"/>
            </w:tcBorders>
            <w:vAlign w:val="bottom"/>
          </w:tcPr>
          <w:p w14:paraId="2706C344"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08" w:type="dxa"/>
            <w:tcBorders>
              <w:top w:val="double" w:sz="4" w:space="0" w:color="auto"/>
              <w:left w:val="nil"/>
            </w:tcBorders>
            <w:vAlign w:val="bottom"/>
          </w:tcPr>
          <w:p w14:paraId="497DBDE0"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r>
      <w:tr w:rsidR="00E262C8" w:rsidRPr="009F6524" w14:paraId="079A679E" w14:textId="77777777" w:rsidTr="00725474">
        <w:trPr>
          <w:cantSplit/>
          <w:trHeight w:val="247"/>
        </w:trPr>
        <w:tc>
          <w:tcPr>
            <w:tcW w:w="2160" w:type="dxa"/>
            <w:tcBorders>
              <w:left w:val="nil"/>
              <w:right w:val="nil"/>
            </w:tcBorders>
            <w:vAlign w:val="bottom"/>
          </w:tcPr>
          <w:p w14:paraId="6BF65E0D" w14:textId="77777777" w:rsidR="00E262C8" w:rsidRPr="00997AB4" w:rsidRDefault="00E262C8" w:rsidP="00E262C8">
            <w:pPr>
              <w:ind w:right="-126"/>
              <w:rPr>
                <w:rFonts w:ascii="Times New Roman" w:hAnsi="Times New Roman" w:cs="Times New Roman"/>
                <w:b/>
                <w:bCs/>
                <w:i/>
                <w:iCs/>
                <w:lang w:val="en-GB"/>
              </w:rPr>
            </w:pPr>
            <w:r w:rsidRPr="00997AB4">
              <w:rPr>
                <w:rFonts w:ascii="Times New Roman" w:hAnsi="Times New Roman" w:cs="Times New Roman"/>
                <w:b/>
                <w:bCs/>
                <w:i/>
                <w:iCs/>
                <w:lang w:val="en-GB"/>
              </w:rPr>
              <w:t>Timing of revenue</w:t>
            </w:r>
          </w:p>
        </w:tc>
        <w:tc>
          <w:tcPr>
            <w:tcW w:w="900" w:type="dxa"/>
            <w:tcBorders>
              <w:left w:val="nil"/>
              <w:right w:val="nil"/>
            </w:tcBorders>
            <w:vAlign w:val="bottom"/>
          </w:tcPr>
          <w:p w14:paraId="65831ADF" w14:textId="16800441" w:rsidR="00E262C8" w:rsidRPr="00B0403C" w:rsidRDefault="00E262C8" w:rsidP="00E262C8">
            <w:pPr>
              <w:pStyle w:val="acctfourfigures"/>
              <w:tabs>
                <w:tab w:val="clear" w:pos="765"/>
                <w:tab w:val="decimal" w:pos="698"/>
              </w:tabs>
              <w:spacing w:line="220" w:lineRule="exact"/>
              <w:ind w:left="-70" w:right="-79"/>
              <w:rPr>
                <w:sz w:val="18"/>
                <w:szCs w:val="18"/>
              </w:rPr>
            </w:pPr>
          </w:p>
        </w:tc>
        <w:tc>
          <w:tcPr>
            <w:tcW w:w="270" w:type="dxa"/>
            <w:tcBorders>
              <w:left w:val="nil"/>
              <w:right w:val="nil"/>
            </w:tcBorders>
            <w:vAlign w:val="bottom"/>
          </w:tcPr>
          <w:p w14:paraId="71AACA7B" w14:textId="77777777" w:rsidR="00E262C8" w:rsidRPr="00B0403C" w:rsidRDefault="00E262C8" w:rsidP="00E262C8">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4026B8FC" w14:textId="77777777" w:rsidR="00E262C8" w:rsidRPr="00B0403C" w:rsidRDefault="00E262C8" w:rsidP="00E262C8">
            <w:pPr>
              <w:pStyle w:val="acctfourfigures"/>
              <w:tabs>
                <w:tab w:val="clear" w:pos="765"/>
                <w:tab w:val="decimal" w:pos="701"/>
              </w:tabs>
              <w:spacing w:line="220" w:lineRule="exact"/>
              <w:ind w:left="-111" w:right="-79"/>
              <w:rPr>
                <w:rFonts w:eastAsia="SimSun"/>
                <w:sz w:val="18"/>
                <w:szCs w:val="18"/>
                <w:lang w:eastAsia="zh-CN"/>
              </w:rPr>
            </w:pPr>
          </w:p>
        </w:tc>
        <w:tc>
          <w:tcPr>
            <w:tcW w:w="360" w:type="dxa"/>
            <w:tcBorders>
              <w:left w:val="nil"/>
              <w:right w:val="nil"/>
            </w:tcBorders>
            <w:vAlign w:val="bottom"/>
          </w:tcPr>
          <w:p w14:paraId="28936F65" w14:textId="77777777" w:rsidR="00E262C8" w:rsidRPr="00B0403C" w:rsidRDefault="00E262C8" w:rsidP="00E262C8">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3B2532FC" w14:textId="77777777" w:rsidR="00E262C8" w:rsidRPr="00B0403C" w:rsidRDefault="00E262C8" w:rsidP="00E262C8">
            <w:pPr>
              <w:pStyle w:val="acctfourfigures"/>
              <w:tabs>
                <w:tab w:val="clear" w:pos="765"/>
                <w:tab w:val="decimal" w:pos="650"/>
              </w:tabs>
              <w:spacing w:line="220" w:lineRule="exact"/>
              <w:ind w:left="-70" w:right="-79"/>
              <w:rPr>
                <w:rFonts w:eastAsia="SimSun"/>
                <w:sz w:val="18"/>
                <w:szCs w:val="18"/>
                <w:lang w:eastAsia="zh-CN"/>
              </w:rPr>
            </w:pPr>
          </w:p>
        </w:tc>
        <w:tc>
          <w:tcPr>
            <w:tcW w:w="270" w:type="dxa"/>
            <w:tcBorders>
              <w:left w:val="nil"/>
              <w:right w:val="nil"/>
            </w:tcBorders>
            <w:vAlign w:val="bottom"/>
          </w:tcPr>
          <w:p w14:paraId="1D21B75B"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3183CE50" w14:textId="77777777" w:rsidR="00E262C8" w:rsidRPr="00B0403C" w:rsidRDefault="00E262C8" w:rsidP="00E262C8">
            <w:pPr>
              <w:pStyle w:val="acctfourfigures"/>
              <w:tabs>
                <w:tab w:val="clear" w:pos="765"/>
                <w:tab w:val="decimal" w:pos="640"/>
              </w:tabs>
              <w:spacing w:line="220" w:lineRule="exact"/>
              <w:ind w:right="-79"/>
              <w:rPr>
                <w:rFonts w:eastAsia="SimSun"/>
                <w:sz w:val="18"/>
                <w:szCs w:val="18"/>
                <w:lang w:eastAsia="zh-CN"/>
              </w:rPr>
            </w:pPr>
          </w:p>
        </w:tc>
        <w:tc>
          <w:tcPr>
            <w:tcW w:w="270" w:type="dxa"/>
            <w:tcBorders>
              <w:left w:val="nil"/>
              <w:right w:val="nil"/>
            </w:tcBorders>
            <w:vAlign w:val="bottom"/>
          </w:tcPr>
          <w:p w14:paraId="288EAC01"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04696D25"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5B8CE28E"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46DC51AE" w14:textId="77777777" w:rsidR="00E262C8" w:rsidRPr="00B0403C" w:rsidRDefault="00E262C8" w:rsidP="00E262C8">
            <w:pPr>
              <w:pStyle w:val="acctfourfigures"/>
              <w:tabs>
                <w:tab w:val="clear" w:pos="765"/>
                <w:tab w:val="decimal" w:pos="689"/>
              </w:tabs>
              <w:spacing w:line="220" w:lineRule="exact"/>
              <w:ind w:left="-111" w:right="-79"/>
              <w:rPr>
                <w:rFonts w:eastAsia="SimSun"/>
                <w:sz w:val="18"/>
                <w:szCs w:val="18"/>
                <w:lang w:eastAsia="zh-CN"/>
              </w:rPr>
            </w:pPr>
          </w:p>
        </w:tc>
        <w:tc>
          <w:tcPr>
            <w:tcW w:w="270" w:type="dxa"/>
            <w:tcBorders>
              <w:left w:val="nil"/>
              <w:right w:val="nil"/>
            </w:tcBorders>
            <w:vAlign w:val="bottom"/>
          </w:tcPr>
          <w:p w14:paraId="0D364FDD"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77A287FB" w14:textId="77777777" w:rsidR="00E262C8" w:rsidRPr="00B0403C" w:rsidRDefault="00E262C8" w:rsidP="00E262C8">
            <w:pPr>
              <w:pStyle w:val="acctfourfigures"/>
              <w:tabs>
                <w:tab w:val="clear" w:pos="765"/>
                <w:tab w:val="decimal" w:pos="159"/>
              </w:tabs>
              <w:spacing w:line="220" w:lineRule="exact"/>
              <w:ind w:left="-111" w:right="-79"/>
              <w:rPr>
                <w:rFonts w:eastAsia="SimSun"/>
                <w:sz w:val="18"/>
                <w:szCs w:val="18"/>
                <w:lang w:eastAsia="zh-CN"/>
              </w:rPr>
            </w:pPr>
          </w:p>
        </w:tc>
        <w:tc>
          <w:tcPr>
            <w:tcW w:w="270" w:type="dxa"/>
            <w:tcBorders>
              <w:left w:val="nil"/>
              <w:right w:val="nil"/>
            </w:tcBorders>
            <w:vAlign w:val="bottom"/>
          </w:tcPr>
          <w:p w14:paraId="314798F4" w14:textId="77777777" w:rsidR="00E262C8" w:rsidRPr="00B0403C" w:rsidRDefault="00E262C8" w:rsidP="00E262C8">
            <w:pPr>
              <w:pStyle w:val="acctfourfigures"/>
              <w:tabs>
                <w:tab w:val="clear" w:pos="765"/>
                <w:tab w:val="decimal" w:pos="159"/>
              </w:tabs>
              <w:spacing w:line="220" w:lineRule="exact"/>
              <w:ind w:left="-111" w:right="-79"/>
              <w:rPr>
                <w:rFonts w:eastAsia="SimSun"/>
                <w:sz w:val="18"/>
                <w:szCs w:val="18"/>
                <w:lang w:eastAsia="zh-CN"/>
              </w:rPr>
            </w:pPr>
          </w:p>
        </w:tc>
        <w:tc>
          <w:tcPr>
            <w:tcW w:w="810" w:type="dxa"/>
            <w:tcBorders>
              <w:left w:val="nil"/>
              <w:right w:val="nil"/>
            </w:tcBorders>
            <w:vAlign w:val="bottom"/>
          </w:tcPr>
          <w:p w14:paraId="22C38A5B" w14:textId="77777777" w:rsidR="00E262C8" w:rsidRPr="00B0403C" w:rsidRDefault="00E262C8" w:rsidP="00E262C8">
            <w:pPr>
              <w:pStyle w:val="acctfourfigures"/>
              <w:tabs>
                <w:tab w:val="clear" w:pos="765"/>
                <w:tab w:val="decimal" w:pos="159"/>
              </w:tabs>
              <w:spacing w:line="220" w:lineRule="exact"/>
              <w:ind w:left="-111" w:right="-79"/>
              <w:rPr>
                <w:rFonts w:eastAsia="SimSun"/>
                <w:sz w:val="18"/>
                <w:szCs w:val="18"/>
                <w:lang w:eastAsia="zh-CN"/>
              </w:rPr>
            </w:pPr>
          </w:p>
        </w:tc>
        <w:tc>
          <w:tcPr>
            <w:tcW w:w="270" w:type="dxa"/>
            <w:tcBorders>
              <w:left w:val="nil"/>
              <w:right w:val="nil"/>
            </w:tcBorders>
            <w:vAlign w:val="bottom"/>
          </w:tcPr>
          <w:p w14:paraId="429F8400" w14:textId="77777777" w:rsidR="00E262C8" w:rsidRPr="00B0403C" w:rsidRDefault="00E262C8" w:rsidP="00E262C8">
            <w:pPr>
              <w:pStyle w:val="acctfourfigures"/>
              <w:tabs>
                <w:tab w:val="clear" w:pos="765"/>
                <w:tab w:val="decimal" w:pos="159"/>
              </w:tabs>
              <w:spacing w:line="220" w:lineRule="exact"/>
              <w:ind w:left="-111" w:right="-79"/>
              <w:rPr>
                <w:rFonts w:eastAsia="SimSun"/>
                <w:sz w:val="18"/>
                <w:szCs w:val="18"/>
                <w:lang w:eastAsia="zh-CN"/>
              </w:rPr>
            </w:pPr>
          </w:p>
        </w:tc>
        <w:tc>
          <w:tcPr>
            <w:tcW w:w="720" w:type="dxa"/>
            <w:tcBorders>
              <w:left w:val="nil"/>
              <w:right w:val="nil"/>
            </w:tcBorders>
            <w:vAlign w:val="bottom"/>
          </w:tcPr>
          <w:p w14:paraId="7C97BDA7" w14:textId="77777777" w:rsidR="00E262C8" w:rsidRPr="00B0403C" w:rsidRDefault="00E262C8" w:rsidP="00E262C8">
            <w:pPr>
              <w:pStyle w:val="acctfourfigures"/>
              <w:tabs>
                <w:tab w:val="clear" w:pos="765"/>
                <w:tab w:val="decimal" w:pos="159"/>
              </w:tabs>
              <w:spacing w:line="220" w:lineRule="exact"/>
              <w:ind w:left="-111" w:right="-79"/>
              <w:rPr>
                <w:rFonts w:eastAsia="SimSun"/>
                <w:sz w:val="18"/>
                <w:szCs w:val="18"/>
                <w:lang w:eastAsia="zh-CN"/>
              </w:rPr>
            </w:pPr>
          </w:p>
        </w:tc>
        <w:tc>
          <w:tcPr>
            <w:tcW w:w="270" w:type="dxa"/>
            <w:tcBorders>
              <w:left w:val="nil"/>
              <w:right w:val="nil"/>
            </w:tcBorders>
            <w:vAlign w:val="bottom"/>
          </w:tcPr>
          <w:p w14:paraId="64539EB6"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722" w:type="dxa"/>
            <w:tcBorders>
              <w:left w:val="nil"/>
              <w:right w:val="nil"/>
            </w:tcBorders>
            <w:vAlign w:val="bottom"/>
          </w:tcPr>
          <w:p w14:paraId="76FC8D72" w14:textId="77777777" w:rsidR="00E262C8" w:rsidRPr="00B0403C" w:rsidRDefault="00E262C8" w:rsidP="00E262C8">
            <w:pPr>
              <w:pStyle w:val="acctfourfigures"/>
              <w:tabs>
                <w:tab w:val="clear" w:pos="765"/>
                <w:tab w:val="decimal" w:pos="249"/>
              </w:tabs>
              <w:spacing w:line="220" w:lineRule="exact"/>
              <w:ind w:right="-79"/>
              <w:rPr>
                <w:rFonts w:eastAsia="SimSun"/>
                <w:sz w:val="18"/>
                <w:szCs w:val="18"/>
                <w:lang w:eastAsia="zh-CN"/>
              </w:rPr>
            </w:pPr>
          </w:p>
        </w:tc>
        <w:tc>
          <w:tcPr>
            <w:tcW w:w="270" w:type="dxa"/>
            <w:tcBorders>
              <w:left w:val="nil"/>
              <w:right w:val="nil"/>
            </w:tcBorders>
            <w:vAlign w:val="bottom"/>
          </w:tcPr>
          <w:p w14:paraId="51CB4CBE"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tcBorders>
            <w:vAlign w:val="bottom"/>
          </w:tcPr>
          <w:p w14:paraId="7F4BF873" w14:textId="77777777" w:rsidR="00E262C8" w:rsidRPr="00B0403C" w:rsidRDefault="00E262C8" w:rsidP="00E262C8">
            <w:pPr>
              <w:pStyle w:val="acctfourfigures"/>
              <w:tabs>
                <w:tab w:val="clear" w:pos="765"/>
                <w:tab w:val="decimal" w:pos="702"/>
              </w:tabs>
              <w:spacing w:line="220" w:lineRule="exact"/>
              <w:ind w:left="-108" w:right="-79"/>
              <w:rPr>
                <w:rFonts w:eastAsia="SimSun"/>
                <w:sz w:val="18"/>
                <w:szCs w:val="18"/>
                <w:lang w:eastAsia="zh-CN"/>
              </w:rPr>
            </w:pPr>
          </w:p>
        </w:tc>
        <w:tc>
          <w:tcPr>
            <w:tcW w:w="270" w:type="dxa"/>
            <w:tcBorders>
              <w:left w:val="nil"/>
            </w:tcBorders>
            <w:vAlign w:val="bottom"/>
          </w:tcPr>
          <w:p w14:paraId="20875568"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08" w:type="dxa"/>
            <w:tcBorders>
              <w:left w:val="nil"/>
            </w:tcBorders>
            <w:vAlign w:val="bottom"/>
          </w:tcPr>
          <w:p w14:paraId="02E4338D"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r>
      <w:tr w:rsidR="00E262C8" w:rsidRPr="009F6524" w14:paraId="072B80BE" w14:textId="77777777" w:rsidTr="00725474">
        <w:trPr>
          <w:cantSplit/>
          <w:trHeight w:val="247"/>
        </w:trPr>
        <w:tc>
          <w:tcPr>
            <w:tcW w:w="2160" w:type="dxa"/>
            <w:tcBorders>
              <w:left w:val="nil"/>
              <w:right w:val="nil"/>
            </w:tcBorders>
            <w:vAlign w:val="bottom"/>
          </w:tcPr>
          <w:p w14:paraId="4985BF23" w14:textId="77777777" w:rsidR="00E262C8" w:rsidRPr="00997AB4" w:rsidRDefault="00E262C8" w:rsidP="00E262C8">
            <w:pPr>
              <w:ind w:right="-126"/>
              <w:rPr>
                <w:rFonts w:ascii="Times New Roman" w:hAnsi="Times New Roman" w:cs="Times New Roman"/>
                <w:b/>
                <w:bCs/>
                <w:i/>
                <w:iCs/>
                <w:lang w:val="en-GB"/>
              </w:rPr>
            </w:pPr>
            <w:r w:rsidRPr="00997AB4">
              <w:rPr>
                <w:rFonts w:ascii="Times New Roman" w:hAnsi="Times New Roman" w:cs="Times New Roman"/>
                <w:b/>
                <w:bCs/>
                <w:i/>
                <w:iCs/>
                <w:lang w:val="en-GB"/>
              </w:rPr>
              <w:t xml:space="preserve">   recognition</w:t>
            </w:r>
          </w:p>
        </w:tc>
        <w:tc>
          <w:tcPr>
            <w:tcW w:w="900" w:type="dxa"/>
            <w:tcBorders>
              <w:left w:val="nil"/>
              <w:right w:val="nil"/>
            </w:tcBorders>
            <w:vAlign w:val="bottom"/>
          </w:tcPr>
          <w:p w14:paraId="2B028F07" w14:textId="482FECE2" w:rsidR="00E262C8" w:rsidRPr="00B0403C" w:rsidRDefault="00E262C8" w:rsidP="00E262C8">
            <w:pPr>
              <w:pStyle w:val="acctfourfigures"/>
              <w:tabs>
                <w:tab w:val="clear" w:pos="765"/>
                <w:tab w:val="decimal" w:pos="698"/>
              </w:tabs>
              <w:spacing w:line="220" w:lineRule="exact"/>
              <w:ind w:left="-70" w:right="-79"/>
              <w:rPr>
                <w:sz w:val="18"/>
                <w:szCs w:val="18"/>
              </w:rPr>
            </w:pPr>
          </w:p>
        </w:tc>
        <w:tc>
          <w:tcPr>
            <w:tcW w:w="270" w:type="dxa"/>
            <w:tcBorders>
              <w:left w:val="nil"/>
              <w:right w:val="nil"/>
            </w:tcBorders>
            <w:vAlign w:val="bottom"/>
          </w:tcPr>
          <w:p w14:paraId="1C35CAA0" w14:textId="77777777" w:rsidR="00E262C8" w:rsidRPr="00B0403C" w:rsidRDefault="00E262C8" w:rsidP="00E262C8">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56AB0FC0" w14:textId="77777777" w:rsidR="00E262C8" w:rsidRPr="00B0403C" w:rsidRDefault="00E262C8" w:rsidP="00E262C8">
            <w:pPr>
              <w:pStyle w:val="acctfourfigures"/>
              <w:tabs>
                <w:tab w:val="clear" w:pos="765"/>
                <w:tab w:val="decimal" w:pos="701"/>
              </w:tabs>
              <w:spacing w:line="220" w:lineRule="exact"/>
              <w:ind w:left="-111" w:right="-79"/>
              <w:rPr>
                <w:rFonts w:eastAsia="SimSun"/>
                <w:sz w:val="18"/>
                <w:szCs w:val="18"/>
                <w:lang w:eastAsia="zh-CN"/>
              </w:rPr>
            </w:pPr>
          </w:p>
        </w:tc>
        <w:tc>
          <w:tcPr>
            <w:tcW w:w="360" w:type="dxa"/>
            <w:tcBorders>
              <w:left w:val="nil"/>
              <w:right w:val="nil"/>
            </w:tcBorders>
            <w:vAlign w:val="bottom"/>
          </w:tcPr>
          <w:p w14:paraId="7B88185B" w14:textId="77777777" w:rsidR="00E262C8" w:rsidRPr="00B0403C" w:rsidRDefault="00E262C8" w:rsidP="00E262C8">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2F1B5292" w14:textId="77777777" w:rsidR="00E262C8" w:rsidRPr="00B0403C" w:rsidRDefault="00E262C8" w:rsidP="00E262C8">
            <w:pPr>
              <w:pStyle w:val="acctfourfigures"/>
              <w:tabs>
                <w:tab w:val="clear" w:pos="765"/>
                <w:tab w:val="decimal" w:pos="650"/>
              </w:tabs>
              <w:spacing w:line="220" w:lineRule="exact"/>
              <w:ind w:left="-70" w:right="-79"/>
              <w:rPr>
                <w:rFonts w:eastAsia="SimSun"/>
                <w:sz w:val="18"/>
                <w:szCs w:val="18"/>
                <w:lang w:eastAsia="zh-CN"/>
              </w:rPr>
            </w:pPr>
          </w:p>
        </w:tc>
        <w:tc>
          <w:tcPr>
            <w:tcW w:w="270" w:type="dxa"/>
            <w:tcBorders>
              <w:left w:val="nil"/>
              <w:right w:val="nil"/>
            </w:tcBorders>
            <w:vAlign w:val="bottom"/>
          </w:tcPr>
          <w:p w14:paraId="463B7A17"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72C79008" w14:textId="77777777" w:rsidR="00E262C8" w:rsidRPr="00B0403C" w:rsidRDefault="00E262C8" w:rsidP="00E262C8">
            <w:pPr>
              <w:pStyle w:val="acctfourfigures"/>
              <w:tabs>
                <w:tab w:val="clear" w:pos="765"/>
                <w:tab w:val="decimal" w:pos="640"/>
              </w:tabs>
              <w:spacing w:line="220" w:lineRule="exact"/>
              <w:ind w:right="-79"/>
              <w:rPr>
                <w:rFonts w:eastAsia="SimSun"/>
                <w:sz w:val="18"/>
                <w:szCs w:val="18"/>
                <w:lang w:eastAsia="zh-CN"/>
              </w:rPr>
            </w:pPr>
          </w:p>
        </w:tc>
        <w:tc>
          <w:tcPr>
            <w:tcW w:w="270" w:type="dxa"/>
            <w:tcBorders>
              <w:left w:val="nil"/>
              <w:right w:val="nil"/>
            </w:tcBorders>
            <w:vAlign w:val="bottom"/>
          </w:tcPr>
          <w:p w14:paraId="6CED6E47"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6BAC7EDE"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538C0C33"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3EBCDC9D" w14:textId="77777777" w:rsidR="00E262C8" w:rsidRPr="00B0403C" w:rsidRDefault="00E262C8" w:rsidP="00E262C8">
            <w:pPr>
              <w:pStyle w:val="acctfourfigures"/>
              <w:tabs>
                <w:tab w:val="clear" w:pos="765"/>
                <w:tab w:val="decimal" w:pos="689"/>
              </w:tabs>
              <w:spacing w:line="220" w:lineRule="exact"/>
              <w:ind w:left="-111" w:right="-79"/>
              <w:rPr>
                <w:rFonts w:eastAsia="SimSun"/>
                <w:sz w:val="18"/>
                <w:szCs w:val="18"/>
                <w:lang w:eastAsia="zh-CN"/>
              </w:rPr>
            </w:pPr>
          </w:p>
        </w:tc>
        <w:tc>
          <w:tcPr>
            <w:tcW w:w="270" w:type="dxa"/>
            <w:tcBorders>
              <w:left w:val="nil"/>
              <w:right w:val="nil"/>
            </w:tcBorders>
            <w:vAlign w:val="bottom"/>
          </w:tcPr>
          <w:p w14:paraId="6E6855F0"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33B5CF66" w14:textId="77777777" w:rsidR="00E262C8" w:rsidRPr="00B0403C" w:rsidRDefault="00E262C8" w:rsidP="00E262C8">
            <w:pPr>
              <w:pStyle w:val="acctfourfigures"/>
              <w:tabs>
                <w:tab w:val="clear" w:pos="765"/>
                <w:tab w:val="decimal" w:pos="159"/>
              </w:tabs>
              <w:spacing w:line="220" w:lineRule="exact"/>
              <w:ind w:left="-111" w:right="-79"/>
              <w:rPr>
                <w:rFonts w:eastAsia="SimSun"/>
                <w:sz w:val="18"/>
                <w:szCs w:val="18"/>
                <w:lang w:eastAsia="zh-CN"/>
              </w:rPr>
            </w:pPr>
          </w:p>
        </w:tc>
        <w:tc>
          <w:tcPr>
            <w:tcW w:w="270" w:type="dxa"/>
            <w:tcBorders>
              <w:left w:val="nil"/>
              <w:right w:val="nil"/>
            </w:tcBorders>
            <w:vAlign w:val="bottom"/>
          </w:tcPr>
          <w:p w14:paraId="60E25598" w14:textId="77777777" w:rsidR="00E262C8" w:rsidRPr="00B0403C" w:rsidRDefault="00E262C8" w:rsidP="00E262C8">
            <w:pPr>
              <w:pStyle w:val="acctfourfigures"/>
              <w:tabs>
                <w:tab w:val="clear" w:pos="765"/>
                <w:tab w:val="decimal" w:pos="159"/>
              </w:tabs>
              <w:spacing w:line="220" w:lineRule="exact"/>
              <w:ind w:left="-111" w:right="-79"/>
              <w:rPr>
                <w:rFonts w:eastAsia="SimSun"/>
                <w:sz w:val="18"/>
                <w:szCs w:val="18"/>
                <w:lang w:eastAsia="zh-CN"/>
              </w:rPr>
            </w:pPr>
          </w:p>
        </w:tc>
        <w:tc>
          <w:tcPr>
            <w:tcW w:w="810" w:type="dxa"/>
            <w:tcBorders>
              <w:left w:val="nil"/>
              <w:right w:val="nil"/>
            </w:tcBorders>
            <w:vAlign w:val="bottom"/>
          </w:tcPr>
          <w:p w14:paraId="65FA8461" w14:textId="77777777" w:rsidR="00E262C8" w:rsidRPr="00B0403C" w:rsidRDefault="00E262C8" w:rsidP="00E262C8">
            <w:pPr>
              <w:pStyle w:val="acctfourfigures"/>
              <w:tabs>
                <w:tab w:val="clear" w:pos="765"/>
                <w:tab w:val="decimal" w:pos="159"/>
              </w:tabs>
              <w:spacing w:line="220" w:lineRule="exact"/>
              <w:ind w:left="-111" w:right="-79"/>
              <w:rPr>
                <w:rFonts w:eastAsia="SimSun"/>
                <w:sz w:val="18"/>
                <w:szCs w:val="18"/>
                <w:lang w:eastAsia="zh-CN"/>
              </w:rPr>
            </w:pPr>
          </w:p>
        </w:tc>
        <w:tc>
          <w:tcPr>
            <w:tcW w:w="270" w:type="dxa"/>
            <w:tcBorders>
              <w:left w:val="nil"/>
              <w:right w:val="nil"/>
            </w:tcBorders>
            <w:vAlign w:val="bottom"/>
          </w:tcPr>
          <w:p w14:paraId="56B5671C" w14:textId="77777777" w:rsidR="00E262C8" w:rsidRPr="00B0403C" w:rsidRDefault="00E262C8" w:rsidP="00E262C8">
            <w:pPr>
              <w:pStyle w:val="acctfourfigures"/>
              <w:tabs>
                <w:tab w:val="clear" w:pos="765"/>
                <w:tab w:val="decimal" w:pos="159"/>
              </w:tabs>
              <w:spacing w:line="220" w:lineRule="exact"/>
              <w:ind w:left="-111" w:right="-79"/>
              <w:rPr>
                <w:rFonts w:eastAsia="SimSun"/>
                <w:sz w:val="18"/>
                <w:szCs w:val="18"/>
                <w:lang w:eastAsia="zh-CN"/>
              </w:rPr>
            </w:pPr>
          </w:p>
        </w:tc>
        <w:tc>
          <w:tcPr>
            <w:tcW w:w="720" w:type="dxa"/>
            <w:tcBorders>
              <w:left w:val="nil"/>
              <w:right w:val="nil"/>
            </w:tcBorders>
            <w:vAlign w:val="bottom"/>
          </w:tcPr>
          <w:p w14:paraId="08419044" w14:textId="77777777" w:rsidR="00E262C8" w:rsidRPr="00B0403C" w:rsidRDefault="00E262C8" w:rsidP="00E262C8">
            <w:pPr>
              <w:pStyle w:val="acctfourfigures"/>
              <w:tabs>
                <w:tab w:val="clear" w:pos="765"/>
                <w:tab w:val="decimal" w:pos="159"/>
              </w:tabs>
              <w:spacing w:line="220" w:lineRule="exact"/>
              <w:ind w:left="-111" w:right="-79"/>
              <w:rPr>
                <w:rFonts w:eastAsia="SimSun"/>
                <w:sz w:val="18"/>
                <w:szCs w:val="18"/>
                <w:lang w:eastAsia="zh-CN"/>
              </w:rPr>
            </w:pPr>
          </w:p>
        </w:tc>
        <w:tc>
          <w:tcPr>
            <w:tcW w:w="270" w:type="dxa"/>
            <w:tcBorders>
              <w:left w:val="nil"/>
              <w:right w:val="nil"/>
            </w:tcBorders>
            <w:vAlign w:val="bottom"/>
          </w:tcPr>
          <w:p w14:paraId="5648342E"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722" w:type="dxa"/>
            <w:tcBorders>
              <w:left w:val="nil"/>
              <w:right w:val="nil"/>
            </w:tcBorders>
            <w:vAlign w:val="bottom"/>
          </w:tcPr>
          <w:p w14:paraId="2B069A62" w14:textId="77777777" w:rsidR="00E262C8" w:rsidRPr="00B0403C" w:rsidRDefault="00E262C8" w:rsidP="00E262C8">
            <w:pPr>
              <w:pStyle w:val="acctfourfigures"/>
              <w:tabs>
                <w:tab w:val="clear" w:pos="765"/>
                <w:tab w:val="decimal" w:pos="249"/>
              </w:tabs>
              <w:spacing w:line="220" w:lineRule="exact"/>
              <w:ind w:right="-79"/>
              <w:rPr>
                <w:rFonts w:eastAsia="SimSun"/>
                <w:sz w:val="18"/>
                <w:szCs w:val="18"/>
                <w:lang w:eastAsia="zh-CN"/>
              </w:rPr>
            </w:pPr>
          </w:p>
        </w:tc>
        <w:tc>
          <w:tcPr>
            <w:tcW w:w="270" w:type="dxa"/>
            <w:tcBorders>
              <w:left w:val="nil"/>
              <w:right w:val="nil"/>
            </w:tcBorders>
            <w:vAlign w:val="bottom"/>
          </w:tcPr>
          <w:p w14:paraId="375D7AFE"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tcBorders>
            <w:vAlign w:val="bottom"/>
          </w:tcPr>
          <w:p w14:paraId="18443080" w14:textId="77777777" w:rsidR="00E262C8" w:rsidRPr="00B0403C" w:rsidRDefault="00E262C8" w:rsidP="00E262C8">
            <w:pPr>
              <w:pStyle w:val="acctfourfigures"/>
              <w:tabs>
                <w:tab w:val="clear" w:pos="765"/>
                <w:tab w:val="decimal" w:pos="702"/>
              </w:tabs>
              <w:spacing w:line="220" w:lineRule="exact"/>
              <w:ind w:left="-108" w:right="-79"/>
              <w:rPr>
                <w:rFonts w:eastAsia="SimSun"/>
                <w:sz w:val="18"/>
                <w:szCs w:val="18"/>
                <w:lang w:eastAsia="zh-CN"/>
              </w:rPr>
            </w:pPr>
          </w:p>
        </w:tc>
        <w:tc>
          <w:tcPr>
            <w:tcW w:w="270" w:type="dxa"/>
            <w:tcBorders>
              <w:left w:val="nil"/>
            </w:tcBorders>
            <w:vAlign w:val="bottom"/>
          </w:tcPr>
          <w:p w14:paraId="0B056A42"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08" w:type="dxa"/>
            <w:tcBorders>
              <w:left w:val="nil"/>
            </w:tcBorders>
            <w:vAlign w:val="bottom"/>
          </w:tcPr>
          <w:p w14:paraId="69CA0B97"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r>
      <w:tr w:rsidR="00E262C8" w:rsidRPr="009F6524" w14:paraId="0B54042A" w14:textId="77777777" w:rsidTr="00725474">
        <w:trPr>
          <w:cantSplit/>
          <w:trHeight w:val="247"/>
        </w:trPr>
        <w:tc>
          <w:tcPr>
            <w:tcW w:w="2160" w:type="dxa"/>
            <w:tcBorders>
              <w:left w:val="nil"/>
              <w:right w:val="nil"/>
            </w:tcBorders>
            <w:vAlign w:val="bottom"/>
          </w:tcPr>
          <w:p w14:paraId="2AF6A72E" w14:textId="77777777" w:rsidR="00E262C8" w:rsidRPr="000F6806" w:rsidRDefault="00E262C8" w:rsidP="00E262C8">
            <w:pPr>
              <w:ind w:right="-126"/>
              <w:rPr>
                <w:rFonts w:ascii="Times New Roman" w:hAnsi="Times New Roman" w:cs="Times New Roman"/>
                <w:lang w:val="en-GB"/>
              </w:rPr>
            </w:pPr>
            <w:r w:rsidRPr="000F6806">
              <w:rPr>
                <w:rFonts w:ascii="Times New Roman" w:hAnsi="Times New Roman" w:cs="Times New Roman"/>
                <w:lang w:val="en-GB"/>
              </w:rPr>
              <w:t>At a point in time</w:t>
            </w:r>
          </w:p>
        </w:tc>
        <w:tc>
          <w:tcPr>
            <w:tcW w:w="900" w:type="dxa"/>
            <w:tcBorders>
              <w:left w:val="nil"/>
              <w:right w:val="nil"/>
            </w:tcBorders>
            <w:vAlign w:val="bottom"/>
          </w:tcPr>
          <w:p w14:paraId="5378655A" w14:textId="10A42B7E" w:rsidR="00E262C8" w:rsidRPr="00B0403C" w:rsidRDefault="00E262C8" w:rsidP="00E262C8">
            <w:pPr>
              <w:pStyle w:val="acctfourfigures"/>
              <w:tabs>
                <w:tab w:val="clear" w:pos="765"/>
                <w:tab w:val="decimal" w:pos="698"/>
              </w:tabs>
              <w:spacing w:line="220" w:lineRule="exact"/>
              <w:ind w:left="-70" w:right="-79"/>
              <w:rPr>
                <w:sz w:val="18"/>
                <w:szCs w:val="18"/>
              </w:rPr>
            </w:pPr>
            <w:r w:rsidRPr="00B0403C">
              <w:rPr>
                <w:sz w:val="18"/>
                <w:szCs w:val="18"/>
              </w:rPr>
              <w:t>56,137</w:t>
            </w:r>
          </w:p>
        </w:tc>
        <w:tc>
          <w:tcPr>
            <w:tcW w:w="270" w:type="dxa"/>
            <w:tcBorders>
              <w:left w:val="nil"/>
              <w:right w:val="nil"/>
            </w:tcBorders>
            <w:vAlign w:val="bottom"/>
          </w:tcPr>
          <w:p w14:paraId="4CD51F23" w14:textId="77777777" w:rsidR="00E262C8" w:rsidRPr="00B0403C" w:rsidRDefault="00E262C8" w:rsidP="00E262C8">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27185BB5" w14:textId="369816D5" w:rsidR="00E262C8" w:rsidRPr="00B0403C" w:rsidRDefault="00E262C8" w:rsidP="00997AB4">
            <w:pPr>
              <w:pStyle w:val="acctfourfigures"/>
              <w:tabs>
                <w:tab w:val="clear" w:pos="765"/>
                <w:tab w:val="decimal" w:pos="616"/>
              </w:tabs>
              <w:spacing w:line="220" w:lineRule="exact"/>
              <w:ind w:left="-70" w:right="-79"/>
              <w:rPr>
                <w:rFonts w:eastAsia="SimSun"/>
                <w:sz w:val="18"/>
                <w:szCs w:val="18"/>
                <w:lang w:eastAsia="zh-CN"/>
              </w:rPr>
            </w:pPr>
            <w:r w:rsidRPr="00B0403C">
              <w:rPr>
                <w:sz w:val="18"/>
                <w:szCs w:val="18"/>
              </w:rPr>
              <w:t>67,065</w:t>
            </w:r>
          </w:p>
        </w:tc>
        <w:tc>
          <w:tcPr>
            <w:tcW w:w="360" w:type="dxa"/>
            <w:tcBorders>
              <w:left w:val="nil"/>
              <w:right w:val="nil"/>
            </w:tcBorders>
            <w:vAlign w:val="bottom"/>
          </w:tcPr>
          <w:p w14:paraId="6C82E7FF" w14:textId="77777777" w:rsidR="00E262C8" w:rsidRPr="00B0403C" w:rsidRDefault="00E262C8" w:rsidP="00E262C8">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750B1925" w14:textId="108F9A19" w:rsidR="00E262C8" w:rsidRPr="00B0403C" w:rsidRDefault="00B0403C" w:rsidP="00997AB4">
            <w:pPr>
              <w:pStyle w:val="acctfourfigures"/>
              <w:tabs>
                <w:tab w:val="clear" w:pos="765"/>
                <w:tab w:val="decimal" w:pos="343"/>
              </w:tabs>
              <w:spacing w:line="220" w:lineRule="exact"/>
              <w:ind w:left="-102" w:right="-79"/>
              <w:rPr>
                <w:rFonts w:eastAsia="SimSun"/>
                <w:sz w:val="18"/>
                <w:szCs w:val="18"/>
                <w:lang w:eastAsia="zh-CN"/>
              </w:rPr>
            </w:pPr>
            <w:r w:rsidRPr="00B0403C">
              <w:rPr>
                <w:rFonts w:eastAsia="SimSun"/>
                <w:sz w:val="18"/>
                <w:szCs w:val="18"/>
                <w:lang w:eastAsia="zh-CN"/>
              </w:rPr>
              <w:t>-</w:t>
            </w:r>
          </w:p>
        </w:tc>
        <w:tc>
          <w:tcPr>
            <w:tcW w:w="270" w:type="dxa"/>
            <w:tcBorders>
              <w:left w:val="nil"/>
              <w:right w:val="nil"/>
            </w:tcBorders>
            <w:vAlign w:val="bottom"/>
          </w:tcPr>
          <w:p w14:paraId="45D095DB"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6E11BE4F" w14:textId="77777777" w:rsidR="00E262C8" w:rsidRPr="00B0403C" w:rsidRDefault="00E262C8" w:rsidP="00997AB4">
            <w:pPr>
              <w:pStyle w:val="acctfourfigures"/>
              <w:tabs>
                <w:tab w:val="clear" w:pos="765"/>
                <w:tab w:val="decimal" w:pos="343"/>
              </w:tabs>
              <w:spacing w:line="220" w:lineRule="exact"/>
              <w:ind w:left="-102" w:right="-79"/>
              <w:rPr>
                <w:rFonts w:eastAsia="SimSun"/>
                <w:sz w:val="18"/>
                <w:szCs w:val="18"/>
                <w:lang w:eastAsia="zh-CN"/>
              </w:rPr>
            </w:pPr>
            <w:r w:rsidRPr="00B0403C">
              <w:rPr>
                <w:rFonts w:eastAsia="SimSun"/>
                <w:sz w:val="18"/>
                <w:szCs w:val="18"/>
                <w:lang w:eastAsia="zh-CN"/>
              </w:rPr>
              <w:t>-</w:t>
            </w:r>
          </w:p>
        </w:tc>
        <w:tc>
          <w:tcPr>
            <w:tcW w:w="270" w:type="dxa"/>
            <w:tcBorders>
              <w:left w:val="nil"/>
              <w:right w:val="nil"/>
            </w:tcBorders>
            <w:vAlign w:val="bottom"/>
          </w:tcPr>
          <w:p w14:paraId="39BECF0A"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681993AA" w14:textId="4932089C" w:rsidR="00E262C8" w:rsidRPr="00B0403C" w:rsidRDefault="00B0403C" w:rsidP="00997AB4">
            <w:pPr>
              <w:pStyle w:val="acctfourfigures"/>
              <w:tabs>
                <w:tab w:val="clear" w:pos="765"/>
                <w:tab w:val="decimal" w:pos="613"/>
              </w:tabs>
              <w:spacing w:line="220" w:lineRule="exact"/>
              <w:ind w:left="-70" w:right="-79"/>
              <w:rPr>
                <w:rFonts w:eastAsia="SimSun"/>
                <w:sz w:val="18"/>
                <w:szCs w:val="18"/>
                <w:lang w:eastAsia="zh-CN"/>
              </w:rPr>
            </w:pPr>
            <w:r w:rsidRPr="00B0403C">
              <w:rPr>
                <w:rFonts w:eastAsia="SimSun"/>
                <w:sz w:val="18"/>
                <w:szCs w:val="18"/>
                <w:lang w:eastAsia="zh-CN"/>
              </w:rPr>
              <w:t>57,001</w:t>
            </w:r>
          </w:p>
        </w:tc>
        <w:tc>
          <w:tcPr>
            <w:tcW w:w="270" w:type="dxa"/>
            <w:tcBorders>
              <w:left w:val="nil"/>
              <w:right w:val="nil"/>
            </w:tcBorders>
            <w:vAlign w:val="bottom"/>
          </w:tcPr>
          <w:p w14:paraId="3842C337"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7447E261" w14:textId="1AE7AA95" w:rsidR="00E262C8" w:rsidRPr="00B0403C" w:rsidRDefault="00E262C8" w:rsidP="00997AB4">
            <w:pPr>
              <w:pStyle w:val="acctfourfigures"/>
              <w:tabs>
                <w:tab w:val="clear" w:pos="765"/>
                <w:tab w:val="decimal" w:pos="343"/>
              </w:tabs>
              <w:spacing w:line="220" w:lineRule="exact"/>
              <w:ind w:left="-111" w:right="-79"/>
              <w:rPr>
                <w:rFonts w:eastAsia="SimSun"/>
                <w:sz w:val="18"/>
                <w:szCs w:val="18"/>
                <w:lang w:eastAsia="zh-CN"/>
              </w:rPr>
            </w:pPr>
            <w:r w:rsidRPr="00B0403C">
              <w:rPr>
                <w:rFonts w:eastAsia="SimSun"/>
                <w:sz w:val="18"/>
                <w:szCs w:val="18"/>
                <w:lang w:eastAsia="zh-CN"/>
              </w:rPr>
              <w:t>-</w:t>
            </w:r>
          </w:p>
        </w:tc>
        <w:tc>
          <w:tcPr>
            <w:tcW w:w="270" w:type="dxa"/>
            <w:tcBorders>
              <w:left w:val="nil"/>
              <w:right w:val="nil"/>
            </w:tcBorders>
            <w:vAlign w:val="bottom"/>
          </w:tcPr>
          <w:p w14:paraId="04C4956F"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04A56FE9" w14:textId="58C99414" w:rsidR="00E262C8" w:rsidRPr="00B0403C" w:rsidRDefault="000C4CEE" w:rsidP="00E262C8">
            <w:pPr>
              <w:pStyle w:val="acctfourfigures"/>
              <w:tabs>
                <w:tab w:val="clear" w:pos="765"/>
                <w:tab w:val="decimal" w:pos="698"/>
              </w:tabs>
              <w:spacing w:line="220" w:lineRule="exact"/>
              <w:ind w:left="-70" w:right="-79"/>
              <w:rPr>
                <w:rFonts w:eastAsia="SimSun"/>
                <w:sz w:val="18"/>
                <w:szCs w:val="18"/>
                <w:lang w:eastAsia="zh-CN"/>
              </w:rPr>
            </w:pPr>
            <w:r>
              <w:rPr>
                <w:rFonts w:eastAsia="SimSun"/>
                <w:sz w:val="18"/>
                <w:szCs w:val="18"/>
                <w:lang w:eastAsia="zh-CN"/>
              </w:rPr>
              <w:t>113,138</w:t>
            </w:r>
          </w:p>
        </w:tc>
        <w:tc>
          <w:tcPr>
            <w:tcW w:w="270" w:type="dxa"/>
            <w:tcBorders>
              <w:left w:val="nil"/>
              <w:right w:val="nil"/>
            </w:tcBorders>
            <w:vAlign w:val="bottom"/>
          </w:tcPr>
          <w:p w14:paraId="59C2F40B" w14:textId="77777777" w:rsidR="00E262C8" w:rsidRPr="00B0403C" w:rsidRDefault="00E262C8" w:rsidP="00E262C8">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right w:val="nil"/>
            </w:tcBorders>
            <w:vAlign w:val="bottom"/>
          </w:tcPr>
          <w:p w14:paraId="27191EE4" w14:textId="57F4574F" w:rsidR="00E262C8" w:rsidRPr="00B0403C" w:rsidRDefault="00E262C8" w:rsidP="00997AB4">
            <w:pPr>
              <w:pStyle w:val="acctfourfigures"/>
              <w:tabs>
                <w:tab w:val="clear" w:pos="765"/>
                <w:tab w:val="decimal" w:pos="613"/>
              </w:tabs>
              <w:spacing w:line="220" w:lineRule="exact"/>
              <w:ind w:left="-70" w:right="-79"/>
              <w:rPr>
                <w:rFonts w:eastAsia="SimSun"/>
                <w:sz w:val="18"/>
                <w:szCs w:val="18"/>
                <w:lang w:eastAsia="zh-CN"/>
              </w:rPr>
            </w:pPr>
            <w:r w:rsidRPr="00B0403C">
              <w:rPr>
                <w:rFonts w:eastAsia="SimSun"/>
                <w:sz w:val="18"/>
                <w:szCs w:val="18"/>
                <w:lang w:eastAsia="zh-CN"/>
              </w:rPr>
              <w:t>67,065</w:t>
            </w:r>
          </w:p>
        </w:tc>
        <w:tc>
          <w:tcPr>
            <w:tcW w:w="270" w:type="dxa"/>
            <w:tcBorders>
              <w:left w:val="nil"/>
              <w:right w:val="nil"/>
            </w:tcBorders>
            <w:vAlign w:val="bottom"/>
          </w:tcPr>
          <w:p w14:paraId="09C2E2F4" w14:textId="77777777" w:rsidR="00E262C8" w:rsidRPr="00B0403C" w:rsidRDefault="00E262C8" w:rsidP="00E262C8">
            <w:pPr>
              <w:pStyle w:val="acctfourfigures"/>
              <w:tabs>
                <w:tab w:val="clear" w:pos="765"/>
                <w:tab w:val="decimal" w:pos="250"/>
              </w:tabs>
              <w:spacing w:line="220" w:lineRule="exact"/>
              <w:ind w:left="-111" w:right="-79"/>
              <w:rPr>
                <w:rFonts w:eastAsia="SimSun"/>
                <w:sz w:val="18"/>
                <w:szCs w:val="18"/>
                <w:lang w:eastAsia="zh-CN"/>
              </w:rPr>
            </w:pPr>
          </w:p>
        </w:tc>
        <w:tc>
          <w:tcPr>
            <w:tcW w:w="720" w:type="dxa"/>
            <w:tcBorders>
              <w:left w:val="nil"/>
              <w:right w:val="nil"/>
            </w:tcBorders>
            <w:vAlign w:val="bottom"/>
          </w:tcPr>
          <w:p w14:paraId="1489611E" w14:textId="593C38B1" w:rsidR="00E262C8" w:rsidRPr="00B0403C" w:rsidRDefault="000C4CEE" w:rsidP="001E13AA">
            <w:pPr>
              <w:pStyle w:val="acctfourfigures"/>
              <w:tabs>
                <w:tab w:val="clear" w:pos="765"/>
                <w:tab w:val="decimal" w:pos="520"/>
              </w:tabs>
              <w:spacing w:line="220" w:lineRule="exact"/>
              <w:ind w:left="-70" w:right="-79"/>
              <w:rPr>
                <w:rFonts w:eastAsia="SimSun"/>
                <w:sz w:val="18"/>
                <w:szCs w:val="18"/>
                <w:lang w:eastAsia="zh-CN"/>
              </w:rPr>
            </w:pPr>
            <w:r>
              <w:rPr>
                <w:rFonts w:eastAsia="SimSun"/>
                <w:sz w:val="18"/>
                <w:szCs w:val="18"/>
                <w:lang w:eastAsia="zh-CN"/>
              </w:rPr>
              <w:t>10,752</w:t>
            </w:r>
          </w:p>
        </w:tc>
        <w:tc>
          <w:tcPr>
            <w:tcW w:w="270" w:type="dxa"/>
            <w:tcBorders>
              <w:left w:val="nil"/>
              <w:right w:val="nil"/>
            </w:tcBorders>
            <w:vAlign w:val="bottom"/>
          </w:tcPr>
          <w:p w14:paraId="755F7165"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722" w:type="dxa"/>
            <w:tcBorders>
              <w:left w:val="nil"/>
              <w:right w:val="nil"/>
            </w:tcBorders>
            <w:vAlign w:val="bottom"/>
          </w:tcPr>
          <w:p w14:paraId="698E240E" w14:textId="302C51CE" w:rsidR="00E262C8" w:rsidRPr="00B0403C" w:rsidRDefault="00E262C8" w:rsidP="00E262C8">
            <w:pPr>
              <w:pStyle w:val="acctfourfigures"/>
              <w:tabs>
                <w:tab w:val="clear" w:pos="765"/>
                <w:tab w:val="decimal" w:pos="527"/>
              </w:tabs>
              <w:spacing w:line="220" w:lineRule="exact"/>
              <w:ind w:left="-70" w:right="-79"/>
              <w:rPr>
                <w:rFonts w:eastAsia="SimSun"/>
                <w:sz w:val="18"/>
                <w:szCs w:val="18"/>
                <w:lang w:eastAsia="zh-CN"/>
              </w:rPr>
            </w:pPr>
            <w:r w:rsidRPr="00B0403C">
              <w:rPr>
                <w:rFonts w:eastAsia="SimSun"/>
                <w:sz w:val="18"/>
                <w:szCs w:val="18"/>
                <w:lang w:eastAsia="zh-CN"/>
              </w:rPr>
              <w:t>6,630</w:t>
            </w:r>
          </w:p>
        </w:tc>
        <w:tc>
          <w:tcPr>
            <w:tcW w:w="270" w:type="dxa"/>
            <w:tcBorders>
              <w:left w:val="nil"/>
              <w:right w:val="nil"/>
            </w:tcBorders>
            <w:vAlign w:val="bottom"/>
          </w:tcPr>
          <w:p w14:paraId="0D0A0A60"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tcBorders>
            <w:vAlign w:val="bottom"/>
          </w:tcPr>
          <w:p w14:paraId="553CBDD2" w14:textId="1E5C4F7F" w:rsidR="00E262C8" w:rsidRPr="00B0403C" w:rsidRDefault="000C4CEE" w:rsidP="00E262C8">
            <w:pPr>
              <w:pStyle w:val="acctfourfigures"/>
              <w:tabs>
                <w:tab w:val="clear" w:pos="765"/>
                <w:tab w:val="decimal" w:pos="609"/>
              </w:tabs>
              <w:spacing w:line="220" w:lineRule="exact"/>
              <w:ind w:left="-70" w:right="-79"/>
              <w:rPr>
                <w:rFonts w:eastAsia="SimSun"/>
                <w:sz w:val="18"/>
                <w:szCs w:val="18"/>
                <w:lang w:eastAsia="zh-CN"/>
              </w:rPr>
            </w:pPr>
            <w:r>
              <w:rPr>
                <w:rFonts w:eastAsia="SimSun"/>
                <w:sz w:val="18"/>
                <w:szCs w:val="18"/>
                <w:lang w:eastAsia="zh-CN"/>
              </w:rPr>
              <w:t>123,890</w:t>
            </w:r>
          </w:p>
        </w:tc>
        <w:tc>
          <w:tcPr>
            <w:tcW w:w="270" w:type="dxa"/>
            <w:tcBorders>
              <w:left w:val="nil"/>
            </w:tcBorders>
            <w:vAlign w:val="bottom"/>
          </w:tcPr>
          <w:p w14:paraId="164AFCEE" w14:textId="77777777" w:rsidR="00E262C8" w:rsidRPr="00B0403C" w:rsidRDefault="00E262C8" w:rsidP="00E262C8">
            <w:pPr>
              <w:pStyle w:val="acctfourfigures"/>
              <w:tabs>
                <w:tab w:val="clear" w:pos="765"/>
                <w:tab w:val="decimal" w:pos="701"/>
              </w:tabs>
              <w:spacing w:line="220" w:lineRule="exact"/>
              <w:ind w:right="-79"/>
              <w:rPr>
                <w:rFonts w:eastAsia="SimSun"/>
                <w:sz w:val="18"/>
                <w:szCs w:val="18"/>
                <w:lang w:eastAsia="zh-CN"/>
              </w:rPr>
            </w:pPr>
          </w:p>
        </w:tc>
        <w:tc>
          <w:tcPr>
            <w:tcW w:w="808" w:type="dxa"/>
            <w:tcBorders>
              <w:left w:val="nil"/>
            </w:tcBorders>
            <w:vAlign w:val="bottom"/>
          </w:tcPr>
          <w:p w14:paraId="55D5EF8E" w14:textId="19DAF27F" w:rsidR="00E262C8" w:rsidRPr="00B0403C" w:rsidRDefault="00E262C8" w:rsidP="00997AB4">
            <w:pPr>
              <w:pStyle w:val="acctfourfigures"/>
              <w:tabs>
                <w:tab w:val="clear" w:pos="765"/>
                <w:tab w:val="decimal" w:pos="609"/>
              </w:tabs>
              <w:spacing w:line="220" w:lineRule="exact"/>
              <w:ind w:left="-70" w:right="-79"/>
              <w:rPr>
                <w:rFonts w:eastAsia="SimSun"/>
                <w:sz w:val="18"/>
                <w:szCs w:val="18"/>
                <w:lang w:eastAsia="zh-CN"/>
              </w:rPr>
            </w:pPr>
            <w:r w:rsidRPr="00B0403C">
              <w:rPr>
                <w:rFonts w:eastAsia="SimSun"/>
                <w:sz w:val="18"/>
                <w:szCs w:val="18"/>
                <w:lang w:eastAsia="zh-CN"/>
              </w:rPr>
              <w:t>73,695</w:t>
            </w:r>
          </w:p>
        </w:tc>
      </w:tr>
      <w:tr w:rsidR="000C4CEE" w:rsidRPr="009F6524" w14:paraId="2FA4EBE3" w14:textId="77777777" w:rsidTr="00725474">
        <w:trPr>
          <w:cantSplit/>
          <w:trHeight w:val="247"/>
        </w:trPr>
        <w:tc>
          <w:tcPr>
            <w:tcW w:w="2160" w:type="dxa"/>
            <w:tcBorders>
              <w:left w:val="nil"/>
              <w:right w:val="nil"/>
            </w:tcBorders>
            <w:vAlign w:val="bottom"/>
          </w:tcPr>
          <w:p w14:paraId="3130701D" w14:textId="77777777" w:rsidR="000C4CEE" w:rsidRPr="000F6806" w:rsidRDefault="000C4CEE" w:rsidP="000C4CEE">
            <w:pPr>
              <w:ind w:right="-126"/>
              <w:rPr>
                <w:rFonts w:ascii="Times New Roman" w:hAnsi="Times New Roman" w:cs="Times New Roman"/>
                <w:lang w:val="en-GB"/>
              </w:rPr>
            </w:pPr>
            <w:r w:rsidRPr="000F6806">
              <w:rPr>
                <w:rFonts w:ascii="Times New Roman" w:hAnsi="Times New Roman" w:cs="Times New Roman"/>
                <w:lang w:val="en-GB"/>
              </w:rPr>
              <w:t>Over time</w:t>
            </w:r>
          </w:p>
        </w:tc>
        <w:tc>
          <w:tcPr>
            <w:tcW w:w="900" w:type="dxa"/>
            <w:tcBorders>
              <w:left w:val="nil"/>
              <w:bottom w:val="single" w:sz="4" w:space="0" w:color="auto"/>
              <w:right w:val="nil"/>
            </w:tcBorders>
            <w:vAlign w:val="bottom"/>
          </w:tcPr>
          <w:p w14:paraId="2A49CC7F" w14:textId="7E83563B" w:rsidR="000C4CEE" w:rsidRPr="00B0403C" w:rsidRDefault="000C4CEE" w:rsidP="000C4CEE">
            <w:pPr>
              <w:pStyle w:val="acctfourfigures"/>
              <w:tabs>
                <w:tab w:val="clear" w:pos="765"/>
                <w:tab w:val="decimal" w:pos="698"/>
              </w:tabs>
              <w:spacing w:line="220" w:lineRule="exact"/>
              <w:ind w:left="-70" w:right="-79"/>
              <w:rPr>
                <w:sz w:val="18"/>
                <w:szCs w:val="18"/>
              </w:rPr>
            </w:pPr>
            <w:r w:rsidRPr="00B0403C">
              <w:rPr>
                <w:sz w:val="18"/>
                <w:szCs w:val="18"/>
              </w:rPr>
              <w:t>11,456</w:t>
            </w:r>
          </w:p>
        </w:tc>
        <w:tc>
          <w:tcPr>
            <w:tcW w:w="270" w:type="dxa"/>
            <w:tcBorders>
              <w:left w:val="nil"/>
              <w:right w:val="nil"/>
            </w:tcBorders>
            <w:vAlign w:val="bottom"/>
          </w:tcPr>
          <w:p w14:paraId="6C36F44F" w14:textId="77777777" w:rsidR="000C4CEE" w:rsidRPr="00B0403C" w:rsidRDefault="000C4CEE" w:rsidP="000C4CEE">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bottom w:val="single" w:sz="4" w:space="0" w:color="auto"/>
              <w:right w:val="nil"/>
            </w:tcBorders>
            <w:vAlign w:val="bottom"/>
          </w:tcPr>
          <w:p w14:paraId="1347622E" w14:textId="2EEAC7C5" w:rsidR="000C4CEE" w:rsidRPr="00B0403C" w:rsidRDefault="000C4CEE" w:rsidP="00997AB4">
            <w:pPr>
              <w:pStyle w:val="acctfourfigures"/>
              <w:tabs>
                <w:tab w:val="clear" w:pos="765"/>
                <w:tab w:val="decimal" w:pos="616"/>
              </w:tabs>
              <w:spacing w:line="220" w:lineRule="exact"/>
              <w:ind w:left="-70" w:right="-79"/>
              <w:rPr>
                <w:rFonts w:eastAsia="SimSun"/>
                <w:sz w:val="18"/>
                <w:szCs w:val="18"/>
                <w:lang w:eastAsia="zh-CN"/>
              </w:rPr>
            </w:pPr>
            <w:r w:rsidRPr="00B0403C">
              <w:rPr>
                <w:sz w:val="18"/>
                <w:szCs w:val="18"/>
              </w:rPr>
              <w:t>10,369</w:t>
            </w:r>
          </w:p>
        </w:tc>
        <w:tc>
          <w:tcPr>
            <w:tcW w:w="360" w:type="dxa"/>
            <w:tcBorders>
              <w:left w:val="nil"/>
              <w:right w:val="nil"/>
            </w:tcBorders>
            <w:vAlign w:val="bottom"/>
          </w:tcPr>
          <w:p w14:paraId="348E2C58" w14:textId="77777777" w:rsidR="000C4CEE" w:rsidRPr="00B0403C" w:rsidRDefault="000C4CEE" w:rsidP="000C4CEE">
            <w:pPr>
              <w:tabs>
                <w:tab w:val="decimal" w:pos="720"/>
              </w:tabs>
              <w:ind w:left="-72" w:right="-72"/>
              <w:rPr>
                <w:rFonts w:ascii="Times New Roman" w:eastAsia="SimSun" w:hAnsi="Times New Roman" w:cs="Times New Roman"/>
                <w:lang w:eastAsia="zh-CN"/>
              </w:rPr>
            </w:pPr>
          </w:p>
        </w:tc>
        <w:tc>
          <w:tcPr>
            <w:tcW w:w="810" w:type="dxa"/>
            <w:tcBorders>
              <w:left w:val="nil"/>
              <w:bottom w:val="single" w:sz="4" w:space="0" w:color="auto"/>
              <w:right w:val="nil"/>
            </w:tcBorders>
            <w:vAlign w:val="bottom"/>
          </w:tcPr>
          <w:p w14:paraId="4D47F732" w14:textId="3926F424" w:rsidR="000C4CEE" w:rsidRPr="00B0403C" w:rsidRDefault="000C4CEE" w:rsidP="000C4CEE">
            <w:pPr>
              <w:pStyle w:val="acctfourfigures"/>
              <w:tabs>
                <w:tab w:val="clear" w:pos="765"/>
                <w:tab w:val="decimal" w:pos="609"/>
              </w:tabs>
              <w:spacing w:line="220" w:lineRule="exact"/>
              <w:ind w:left="-70" w:right="-79"/>
              <w:rPr>
                <w:rFonts w:eastAsia="SimSun"/>
                <w:sz w:val="18"/>
                <w:szCs w:val="18"/>
                <w:lang w:eastAsia="zh-CN"/>
              </w:rPr>
            </w:pPr>
            <w:r w:rsidRPr="00B0403C">
              <w:rPr>
                <w:rFonts w:eastAsia="SimSun"/>
                <w:sz w:val="18"/>
                <w:szCs w:val="18"/>
                <w:lang w:eastAsia="zh-CN"/>
              </w:rPr>
              <w:t>9,453</w:t>
            </w:r>
          </w:p>
        </w:tc>
        <w:tc>
          <w:tcPr>
            <w:tcW w:w="270" w:type="dxa"/>
            <w:tcBorders>
              <w:left w:val="nil"/>
              <w:right w:val="nil"/>
            </w:tcBorders>
            <w:vAlign w:val="bottom"/>
          </w:tcPr>
          <w:p w14:paraId="5CE32117" w14:textId="77777777" w:rsidR="000C4CEE" w:rsidRPr="00B0403C" w:rsidRDefault="000C4CEE" w:rsidP="000C4CEE">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107946BA" w14:textId="761FA576" w:rsidR="000C4CEE" w:rsidRPr="00B0403C" w:rsidRDefault="000C4CEE" w:rsidP="000C4CEE">
            <w:pPr>
              <w:pStyle w:val="acctfourfigures"/>
              <w:tabs>
                <w:tab w:val="clear" w:pos="765"/>
                <w:tab w:val="decimal" w:pos="600"/>
              </w:tabs>
              <w:spacing w:line="220" w:lineRule="exact"/>
              <w:ind w:left="-70" w:right="-79"/>
              <w:rPr>
                <w:rFonts w:eastAsia="SimSun"/>
                <w:sz w:val="18"/>
                <w:szCs w:val="18"/>
                <w:lang w:eastAsia="zh-CN"/>
              </w:rPr>
            </w:pPr>
            <w:r w:rsidRPr="00B0403C">
              <w:rPr>
                <w:rFonts w:eastAsia="SimSun"/>
                <w:sz w:val="18"/>
                <w:szCs w:val="18"/>
                <w:lang w:eastAsia="zh-CN"/>
              </w:rPr>
              <w:t>22,681</w:t>
            </w:r>
          </w:p>
        </w:tc>
        <w:tc>
          <w:tcPr>
            <w:tcW w:w="270" w:type="dxa"/>
            <w:tcBorders>
              <w:left w:val="nil"/>
              <w:right w:val="nil"/>
            </w:tcBorders>
            <w:vAlign w:val="bottom"/>
          </w:tcPr>
          <w:p w14:paraId="179AF91B" w14:textId="77777777" w:rsidR="000C4CEE" w:rsidRPr="00B0403C" w:rsidRDefault="000C4CEE" w:rsidP="000C4CEE">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2F5348BE" w14:textId="26085FE8" w:rsidR="000C4CEE" w:rsidRPr="00B0403C" w:rsidRDefault="000C4CEE" w:rsidP="00997AB4">
            <w:pPr>
              <w:pStyle w:val="acctfourfigures"/>
              <w:tabs>
                <w:tab w:val="clear" w:pos="765"/>
                <w:tab w:val="decimal" w:pos="343"/>
              </w:tabs>
              <w:spacing w:line="220" w:lineRule="exact"/>
              <w:ind w:left="-102" w:right="-79"/>
              <w:rPr>
                <w:rFonts w:eastAsia="SimSun"/>
                <w:sz w:val="18"/>
                <w:szCs w:val="18"/>
                <w:lang w:eastAsia="zh-CN"/>
              </w:rPr>
            </w:pPr>
            <w:r w:rsidRPr="00B0403C">
              <w:rPr>
                <w:rFonts w:eastAsia="SimSun"/>
                <w:sz w:val="18"/>
                <w:szCs w:val="18"/>
                <w:lang w:eastAsia="zh-CN"/>
              </w:rPr>
              <w:t>-</w:t>
            </w:r>
          </w:p>
        </w:tc>
        <w:tc>
          <w:tcPr>
            <w:tcW w:w="270" w:type="dxa"/>
            <w:tcBorders>
              <w:left w:val="nil"/>
              <w:right w:val="nil"/>
            </w:tcBorders>
            <w:vAlign w:val="bottom"/>
          </w:tcPr>
          <w:p w14:paraId="291A62E3" w14:textId="77777777" w:rsidR="000C4CEE" w:rsidRPr="00B0403C" w:rsidRDefault="000C4CEE" w:rsidP="000C4CEE">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74506B57" w14:textId="27EC5561" w:rsidR="000C4CEE" w:rsidRPr="00B0403C" w:rsidRDefault="000C4CEE" w:rsidP="00997AB4">
            <w:pPr>
              <w:pStyle w:val="acctfourfigures"/>
              <w:tabs>
                <w:tab w:val="clear" w:pos="765"/>
                <w:tab w:val="decimal" w:pos="343"/>
              </w:tabs>
              <w:spacing w:line="220" w:lineRule="exact"/>
              <w:ind w:left="-111" w:right="-79"/>
              <w:rPr>
                <w:rFonts w:eastAsia="SimSun"/>
                <w:sz w:val="18"/>
                <w:szCs w:val="18"/>
                <w:lang w:eastAsia="zh-CN"/>
              </w:rPr>
            </w:pPr>
            <w:r w:rsidRPr="00B0403C">
              <w:rPr>
                <w:rFonts w:eastAsia="SimSun"/>
                <w:sz w:val="18"/>
                <w:szCs w:val="18"/>
                <w:lang w:eastAsia="zh-CN"/>
              </w:rPr>
              <w:t>-</w:t>
            </w:r>
          </w:p>
        </w:tc>
        <w:tc>
          <w:tcPr>
            <w:tcW w:w="270" w:type="dxa"/>
            <w:tcBorders>
              <w:left w:val="nil"/>
              <w:right w:val="nil"/>
            </w:tcBorders>
            <w:vAlign w:val="bottom"/>
          </w:tcPr>
          <w:p w14:paraId="4C32D061" w14:textId="77777777" w:rsidR="000C4CEE" w:rsidRPr="00B0403C" w:rsidRDefault="000C4CEE" w:rsidP="000C4CEE">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5471091B" w14:textId="166B176D" w:rsidR="000C4CEE" w:rsidRPr="00B0403C" w:rsidRDefault="000C4CEE" w:rsidP="000C4CEE">
            <w:pPr>
              <w:pStyle w:val="acctfourfigures"/>
              <w:tabs>
                <w:tab w:val="clear" w:pos="765"/>
                <w:tab w:val="decimal" w:pos="698"/>
              </w:tabs>
              <w:spacing w:line="220" w:lineRule="exact"/>
              <w:ind w:left="-70" w:right="-79"/>
              <w:rPr>
                <w:rFonts w:eastAsia="SimSun"/>
                <w:sz w:val="18"/>
                <w:szCs w:val="18"/>
                <w:lang w:eastAsia="zh-CN"/>
              </w:rPr>
            </w:pPr>
            <w:r>
              <w:rPr>
                <w:rFonts w:eastAsia="SimSun"/>
                <w:sz w:val="18"/>
                <w:szCs w:val="18"/>
                <w:lang w:eastAsia="zh-CN"/>
              </w:rPr>
              <w:t>20,909</w:t>
            </w:r>
          </w:p>
        </w:tc>
        <w:tc>
          <w:tcPr>
            <w:tcW w:w="270" w:type="dxa"/>
            <w:tcBorders>
              <w:left w:val="nil"/>
              <w:right w:val="nil"/>
            </w:tcBorders>
            <w:vAlign w:val="bottom"/>
          </w:tcPr>
          <w:p w14:paraId="0F7731EB" w14:textId="77777777" w:rsidR="000C4CEE" w:rsidRPr="00B0403C" w:rsidRDefault="000C4CEE" w:rsidP="000C4CEE">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bottom w:val="single" w:sz="4" w:space="0" w:color="auto"/>
              <w:right w:val="nil"/>
            </w:tcBorders>
            <w:vAlign w:val="bottom"/>
          </w:tcPr>
          <w:p w14:paraId="6AC2C76E" w14:textId="7BAE2362" w:rsidR="000C4CEE" w:rsidRPr="00B0403C" w:rsidRDefault="000C4CEE" w:rsidP="00997AB4">
            <w:pPr>
              <w:pStyle w:val="acctfourfigures"/>
              <w:tabs>
                <w:tab w:val="clear" w:pos="765"/>
                <w:tab w:val="decimal" w:pos="613"/>
              </w:tabs>
              <w:spacing w:line="220" w:lineRule="exact"/>
              <w:ind w:left="-70" w:right="-79"/>
              <w:rPr>
                <w:rFonts w:eastAsia="SimSun"/>
                <w:sz w:val="18"/>
                <w:szCs w:val="18"/>
                <w:lang w:eastAsia="zh-CN"/>
              </w:rPr>
            </w:pPr>
            <w:r w:rsidRPr="00B0403C">
              <w:rPr>
                <w:rFonts w:eastAsia="SimSun"/>
                <w:sz w:val="18"/>
                <w:szCs w:val="18"/>
                <w:lang w:eastAsia="zh-CN"/>
              </w:rPr>
              <w:t>33,050</w:t>
            </w:r>
          </w:p>
        </w:tc>
        <w:tc>
          <w:tcPr>
            <w:tcW w:w="270" w:type="dxa"/>
            <w:tcBorders>
              <w:left w:val="nil"/>
              <w:right w:val="nil"/>
            </w:tcBorders>
            <w:vAlign w:val="bottom"/>
          </w:tcPr>
          <w:p w14:paraId="4D69B69B" w14:textId="77777777" w:rsidR="000C4CEE" w:rsidRPr="00B0403C" w:rsidRDefault="000C4CEE" w:rsidP="000C4CEE">
            <w:pPr>
              <w:pStyle w:val="acctfourfigures"/>
              <w:tabs>
                <w:tab w:val="clear" w:pos="765"/>
                <w:tab w:val="decimal" w:pos="250"/>
              </w:tabs>
              <w:spacing w:line="220" w:lineRule="exact"/>
              <w:ind w:left="-111" w:right="-79"/>
              <w:rPr>
                <w:rFonts w:eastAsia="SimSun"/>
                <w:sz w:val="18"/>
                <w:szCs w:val="18"/>
                <w:lang w:eastAsia="zh-CN"/>
              </w:rPr>
            </w:pPr>
          </w:p>
        </w:tc>
        <w:tc>
          <w:tcPr>
            <w:tcW w:w="720" w:type="dxa"/>
            <w:tcBorders>
              <w:left w:val="nil"/>
              <w:bottom w:val="single" w:sz="4" w:space="0" w:color="auto"/>
              <w:right w:val="nil"/>
            </w:tcBorders>
            <w:vAlign w:val="bottom"/>
          </w:tcPr>
          <w:p w14:paraId="6B8F2482" w14:textId="72E914C4" w:rsidR="000C4CEE" w:rsidRPr="00B0403C" w:rsidRDefault="000C4CEE" w:rsidP="000C4CEE">
            <w:pPr>
              <w:pStyle w:val="acctfourfigures"/>
              <w:tabs>
                <w:tab w:val="clear" w:pos="765"/>
                <w:tab w:val="decimal" w:pos="339"/>
              </w:tabs>
              <w:spacing w:line="220" w:lineRule="exact"/>
              <w:ind w:left="-111"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6D788503" w14:textId="77777777" w:rsidR="000C4CEE" w:rsidRPr="00B0403C" w:rsidRDefault="000C4CEE" w:rsidP="000C4CEE">
            <w:pPr>
              <w:pStyle w:val="acctfourfigures"/>
              <w:tabs>
                <w:tab w:val="clear" w:pos="765"/>
                <w:tab w:val="decimal" w:pos="701"/>
              </w:tabs>
              <w:spacing w:line="220" w:lineRule="exact"/>
              <w:ind w:right="-79"/>
              <w:rPr>
                <w:rFonts w:eastAsia="SimSun"/>
                <w:sz w:val="18"/>
                <w:szCs w:val="18"/>
                <w:lang w:eastAsia="zh-CN"/>
              </w:rPr>
            </w:pPr>
          </w:p>
        </w:tc>
        <w:tc>
          <w:tcPr>
            <w:tcW w:w="722" w:type="dxa"/>
            <w:tcBorders>
              <w:left w:val="nil"/>
              <w:bottom w:val="single" w:sz="4" w:space="0" w:color="auto"/>
              <w:right w:val="nil"/>
            </w:tcBorders>
            <w:vAlign w:val="bottom"/>
          </w:tcPr>
          <w:p w14:paraId="4393B29C" w14:textId="703937CB" w:rsidR="000C4CEE" w:rsidRPr="00B0403C" w:rsidRDefault="000C4CEE" w:rsidP="000C4CEE">
            <w:pPr>
              <w:pStyle w:val="acctfourfigures"/>
              <w:tabs>
                <w:tab w:val="clear" w:pos="765"/>
                <w:tab w:val="decimal" w:pos="339"/>
              </w:tabs>
              <w:spacing w:line="220" w:lineRule="exact"/>
              <w:ind w:left="-111" w:right="-79"/>
              <w:rPr>
                <w:rFonts w:eastAsia="SimSun"/>
                <w:sz w:val="18"/>
                <w:szCs w:val="18"/>
                <w:lang w:eastAsia="zh-CN"/>
              </w:rPr>
            </w:pPr>
            <w:r w:rsidRPr="00B0403C">
              <w:rPr>
                <w:rFonts w:eastAsia="SimSun"/>
                <w:sz w:val="18"/>
                <w:szCs w:val="18"/>
                <w:lang w:eastAsia="zh-CN"/>
              </w:rPr>
              <w:t>-</w:t>
            </w:r>
          </w:p>
        </w:tc>
        <w:tc>
          <w:tcPr>
            <w:tcW w:w="270" w:type="dxa"/>
            <w:tcBorders>
              <w:left w:val="nil"/>
              <w:right w:val="nil"/>
            </w:tcBorders>
            <w:vAlign w:val="bottom"/>
          </w:tcPr>
          <w:p w14:paraId="1437E184" w14:textId="77777777" w:rsidR="000C4CEE" w:rsidRPr="00B0403C" w:rsidRDefault="000C4CEE" w:rsidP="000C4CEE">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tcBorders>
            <w:vAlign w:val="bottom"/>
          </w:tcPr>
          <w:p w14:paraId="3ED34C6F" w14:textId="188BBF0A" w:rsidR="000C4CEE" w:rsidRPr="00B0403C" w:rsidRDefault="000C4CEE" w:rsidP="000C4CEE">
            <w:pPr>
              <w:pStyle w:val="acctfourfigures"/>
              <w:tabs>
                <w:tab w:val="clear" w:pos="765"/>
                <w:tab w:val="decimal" w:pos="609"/>
              </w:tabs>
              <w:spacing w:line="220" w:lineRule="exact"/>
              <w:ind w:left="-70" w:right="-79"/>
              <w:rPr>
                <w:rFonts w:eastAsia="SimSun"/>
                <w:sz w:val="18"/>
                <w:szCs w:val="18"/>
                <w:lang w:eastAsia="zh-CN"/>
              </w:rPr>
            </w:pPr>
            <w:r>
              <w:rPr>
                <w:rFonts w:eastAsia="SimSun"/>
                <w:sz w:val="18"/>
                <w:szCs w:val="18"/>
                <w:lang w:eastAsia="zh-CN"/>
              </w:rPr>
              <w:t>20,909</w:t>
            </w:r>
          </w:p>
        </w:tc>
        <w:tc>
          <w:tcPr>
            <w:tcW w:w="270" w:type="dxa"/>
            <w:tcBorders>
              <w:left w:val="nil"/>
            </w:tcBorders>
            <w:vAlign w:val="bottom"/>
          </w:tcPr>
          <w:p w14:paraId="4B28231A" w14:textId="77777777" w:rsidR="000C4CEE" w:rsidRPr="00B0403C" w:rsidRDefault="000C4CEE" w:rsidP="000C4CEE">
            <w:pPr>
              <w:pStyle w:val="acctfourfigures"/>
              <w:tabs>
                <w:tab w:val="clear" w:pos="765"/>
                <w:tab w:val="decimal" w:pos="701"/>
              </w:tabs>
              <w:spacing w:line="220" w:lineRule="exact"/>
              <w:ind w:right="-79"/>
              <w:rPr>
                <w:rFonts w:eastAsia="SimSun"/>
                <w:sz w:val="18"/>
                <w:szCs w:val="18"/>
                <w:lang w:eastAsia="zh-CN"/>
              </w:rPr>
            </w:pPr>
          </w:p>
        </w:tc>
        <w:tc>
          <w:tcPr>
            <w:tcW w:w="808" w:type="dxa"/>
            <w:tcBorders>
              <w:left w:val="nil"/>
              <w:bottom w:val="single" w:sz="4" w:space="0" w:color="auto"/>
            </w:tcBorders>
            <w:vAlign w:val="bottom"/>
          </w:tcPr>
          <w:p w14:paraId="5DD7820C" w14:textId="2A19540E" w:rsidR="000C4CEE" w:rsidRPr="00B0403C" w:rsidRDefault="000C4CEE" w:rsidP="00997AB4">
            <w:pPr>
              <w:pStyle w:val="acctfourfigures"/>
              <w:tabs>
                <w:tab w:val="clear" w:pos="765"/>
                <w:tab w:val="decimal" w:pos="609"/>
              </w:tabs>
              <w:spacing w:line="220" w:lineRule="exact"/>
              <w:ind w:left="-70" w:right="-79"/>
              <w:rPr>
                <w:rFonts w:eastAsia="SimSun"/>
                <w:sz w:val="18"/>
                <w:szCs w:val="18"/>
                <w:lang w:eastAsia="zh-CN"/>
              </w:rPr>
            </w:pPr>
            <w:r w:rsidRPr="00B0403C">
              <w:rPr>
                <w:rFonts w:eastAsia="SimSun"/>
                <w:sz w:val="18"/>
                <w:szCs w:val="18"/>
                <w:lang w:eastAsia="zh-CN"/>
              </w:rPr>
              <w:t>33,050</w:t>
            </w:r>
          </w:p>
        </w:tc>
      </w:tr>
      <w:tr w:rsidR="000C4CEE" w:rsidRPr="00C44374" w14:paraId="443F93FD" w14:textId="77777777" w:rsidTr="00725474">
        <w:trPr>
          <w:cantSplit/>
          <w:trHeight w:val="247"/>
        </w:trPr>
        <w:tc>
          <w:tcPr>
            <w:tcW w:w="2160" w:type="dxa"/>
            <w:tcBorders>
              <w:left w:val="nil"/>
              <w:right w:val="nil"/>
            </w:tcBorders>
            <w:vAlign w:val="bottom"/>
          </w:tcPr>
          <w:p w14:paraId="64FA4206" w14:textId="77777777" w:rsidR="000C4CEE" w:rsidRPr="000F6806" w:rsidRDefault="000C4CEE" w:rsidP="000C4CEE">
            <w:pPr>
              <w:ind w:right="-126"/>
              <w:rPr>
                <w:rFonts w:ascii="Times New Roman" w:hAnsi="Times New Roman" w:cs="Times New Roman"/>
                <w:b/>
                <w:bCs/>
                <w:lang w:val="en-GB"/>
              </w:rPr>
            </w:pPr>
            <w:r w:rsidRPr="000F6806">
              <w:rPr>
                <w:rFonts w:ascii="Times New Roman" w:hAnsi="Times New Roman" w:cs="Times New Roman"/>
                <w:b/>
                <w:bCs/>
                <w:lang w:val="en-GB"/>
              </w:rPr>
              <w:t>Total</w:t>
            </w:r>
          </w:p>
        </w:tc>
        <w:tc>
          <w:tcPr>
            <w:tcW w:w="900" w:type="dxa"/>
            <w:tcBorders>
              <w:top w:val="single" w:sz="4" w:space="0" w:color="auto"/>
              <w:left w:val="nil"/>
              <w:bottom w:val="double" w:sz="4" w:space="0" w:color="auto"/>
              <w:right w:val="nil"/>
            </w:tcBorders>
            <w:vAlign w:val="bottom"/>
          </w:tcPr>
          <w:p w14:paraId="6FC3C2DC" w14:textId="2402B254" w:rsidR="000C4CEE" w:rsidRPr="00B0403C" w:rsidRDefault="000C4CEE" w:rsidP="000C4CEE">
            <w:pPr>
              <w:pStyle w:val="acctfourfigures"/>
              <w:tabs>
                <w:tab w:val="clear" w:pos="765"/>
                <w:tab w:val="decimal" w:pos="698"/>
              </w:tabs>
              <w:spacing w:line="220" w:lineRule="exact"/>
              <w:ind w:left="-70" w:right="-79"/>
              <w:rPr>
                <w:b/>
                <w:bCs/>
                <w:sz w:val="18"/>
                <w:szCs w:val="18"/>
              </w:rPr>
            </w:pPr>
            <w:r w:rsidRPr="00B0403C">
              <w:rPr>
                <w:b/>
                <w:bCs/>
                <w:sz w:val="18"/>
                <w:szCs w:val="18"/>
              </w:rPr>
              <w:t>67,593</w:t>
            </w:r>
          </w:p>
        </w:tc>
        <w:tc>
          <w:tcPr>
            <w:tcW w:w="270" w:type="dxa"/>
            <w:tcBorders>
              <w:left w:val="nil"/>
              <w:right w:val="nil"/>
            </w:tcBorders>
            <w:vAlign w:val="bottom"/>
          </w:tcPr>
          <w:p w14:paraId="4417543A" w14:textId="77777777" w:rsidR="000C4CEE" w:rsidRPr="00B0403C" w:rsidRDefault="000C4CEE" w:rsidP="000C4CEE">
            <w:pPr>
              <w:tabs>
                <w:tab w:val="clear" w:pos="454"/>
                <w:tab w:val="clear" w:pos="680"/>
                <w:tab w:val="clear" w:pos="907"/>
                <w:tab w:val="left" w:pos="-15"/>
                <w:tab w:val="decimal" w:pos="435"/>
              </w:tabs>
              <w:ind w:left="-72" w:right="-371"/>
              <w:rPr>
                <w:rFonts w:ascii="Times New Roman" w:eastAsia="SimSun" w:hAnsi="Times New Roman" w:cs="Times New Roman"/>
                <w:b/>
                <w:bCs/>
                <w:lang w:eastAsia="zh-CN"/>
              </w:rPr>
            </w:pPr>
          </w:p>
        </w:tc>
        <w:tc>
          <w:tcPr>
            <w:tcW w:w="810" w:type="dxa"/>
            <w:tcBorders>
              <w:top w:val="single" w:sz="4" w:space="0" w:color="auto"/>
              <w:left w:val="nil"/>
              <w:bottom w:val="double" w:sz="4" w:space="0" w:color="auto"/>
              <w:right w:val="nil"/>
            </w:tcBorders>
            <w:vAlign w:val="bottom"/>
          </w:tcPr>
          <w:p w14:paraId="4E071AE6" w14:textId="6718B23F" w:rsidR="000C4CEE" w:rsidRPr="00B0403C" w:rsidRDefault="000C4CEE" w:rsidP="00997AB4">
            <w:pPr>
              <w:pStyle w:val="acctfourfigures"/>
              <w:tabs>
                <w:tab w:val="clear" w:pos="765"/>
                <w:tab w:val="decimal" w:pos="616"/>
              </w:tabs>
              <w:spacing w:line="220" w:lineRule="exact"/>
              <w:ind w:left="-70" w:right="-79"/>
              <w:rPr>
                <w:rFonts w:eastAsia="SimSun"/>
                <w:b/>
                <w:bCs/>
                <w:sz w:val="18"/>
                <w:szCs w:val="18"/>
                <w:lang w:eastAsia="zh-CN"/>
              </w:rPr>
            </w:pPr>
            <w:r w:rsidRPr="00B0403C">
              <w:rPr>
                <w:b/>
                <w:bCs/>
                <w:sz w:val="18"/>
                <w:szCs w:val="18"/>
              </w:rPr>
              <w:t>77,434</w:t>
            </w:r>
          </w:p>
        </w:tc>
        <w:tc>
          <w:tcPr>
            <w:tcW w:w="360" w:type="dxa"/>
            <w:tcBorders>
              <w:left w:val="nil"/>
              <w:right w:val="nil"/>
            </w:tcBorders>
            <w:vAlign w:val="bottom"/>
          </w:tcPr>
          <w:p w14:paraId="019FBDA1" w14:textId="77777777" w:rsidR="000C4CEE" w:rsidRPr="00B0403C" w:rsidRDefault="000C4CEE" w:rsidP="000C4CEE">
            <w:pPr>
              <w:tabs>
                <w:tab w:val="decimal" w:pos="720"/>
              </w:tabs>
              <w:ind w:left="-72" w:right="-72"/>
              <w:rPr>
                <w:rFonts w:ascii="Times New Roman" w:eastAsia="SimSun" w:hAnsi="Times New Roman" w:cs="Times New Roman"/>
                <w:b/>
                <w:bCs/>
                <w:lang w:eastAsia="zh-CN"/>
              </w:rPr>
            </w:pPr>
          </w:p>
        </w:tc>
        <w:tc>
          <w:tcPr>
            <w:tcW w:w="810" w:type="dxa"/>
            <w:tcBorders>
              <w:top w:val="single" w:sz="4" w:space="0" w:color="auto"/>
              <w:left w:val="nil"/>
              <w:bottom w:val="double" w:sz="4" w:space="0" w:color="auto"/>
              <w:right w:val="nil"/>
            </w:tcBorders>
            <w:vAlign w:val="bottom"/>
          </w:tcPr>
          <w:p w14:paraId="683A7552" w14:textId="484C1DF6" w:rsidR="000C4CEE" w:rsidRPr="00B0403C" w:rsidRDefault="000C4CEE" w:rsidP="000C4CEE">
            <w:pPr>
              <w:pStyle w:val="acctfourfigures"/>
              <w:tabs>
                <w:tab w:val="clear" w:pos="765"/>
                <w:tab w:val="decimal" w:pos="609"/>
              </w:tabs>
              <w:spacing w:line="220" w:lineRule="exact"/>
              <w:ind w:left="-70" w:right="-79"/>
              <w:rPr>
                <w:rFonts w:eastAsia="SimSun"/>
                <w:b/>
                <w:bCs/>
                <w:sz w:val="18"/>
                <w:szCs w:val="18"/>
                <w:lang w:eastAsia="zh-CN"/>
              </w:rPr>
            </w:pPr>
            <w:r w:rsidRPr="00B0403C">
              <w:rPr>
                <w:rFonts w:eastAsia="SimSun"/>
                <w:b/>
                <w:bCs/>
                <w:sz w:val="18"/>
                <w:szCs w:val="18"/>
                <w:lang w:eastAsia="zh-CN"/>
              </w:rPr>
              <w:t>9,453</w:t>
            </w:r>
          </w:p>
        </w:tc>
        <w:tc>
          <w:tcPr>
            <w:tcW w:w="270" w:type="dxa"/>
            <w:tcBorders>
              <w:left w:val="nil"/>
              <w:right w:val="nil"/>
            </w:tcBorders>
            <w:vAlign w:val="bottom"/>
          </w:tcPr>
          <w:p w14:paraId="25B3AE99" w14:textId="77777777" w:rsidR="000C4CEE" w:rsidRPr="00B0403C" w:rsidRDefault="000C4CEE" w:rsidP="000C4CEE">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793DE06C" w14:textId="35D39296" w:rsidR="000C4CEE" w:rsidRPr="00B0403C" w:rsidRDefault="000C4CEE" w:rsidP="000C4CEE">
            <w:pPr>
              <w:pStyle w:val="acctfourfigures"/>
              <w:tabs>
                <w:tab w:val="clear" w:pos="765"/>
                <w:tab w:val="decimal" w:pos="817"/>
              </w:tabs>
              <w:spacing w:line="220" w:lineRule="exact"/>
              <w:ind w:left="-464" w:right="-18" w:hanging="360"/>
              <w:rPr>
                <w:rFonts w:eastAsia="SimSun"/>
                <w:b/>
                <w:bCs/>
                <w:sz w:val="18"/>
                <w:szCs w:val="18"/>
                <w:lang w:eastAsia="zh-CN"/>
              </w:rPr>
            </w:pPr>
            <w:r w:rsidRPr="00B0403C">
              <w:rPr>
                <w:rFonts w:eastAsia="SimSun"/>
                <w:b/>
                <w:bCs/>
                <w:sz w:val="18"/>
                <w:szCs w:val="18"/>
                <w:lang w:eastAsia="zh-CN"/>
              </w:rPr>
              <w:t>22,681</w:t>
            </w:r>
          </w:p>
        </w:tc>
        <w:tc>
          <w:tcPr>
            <w:tcW w:w="270" w:type="dxa"/>
            <w:tcBorders>
              <w:left w:val="nil"/>
              <w:right w:val="nil"/>
            </w:tcBorders>
            <w:vAlign w:val="bottom"/>
          </w:tcPr>
          <w:p w14:paraId="55D77BF4" w14:textId="77777777" w:rsidR="000C4CEE" w:rsidRPr="00B0403C" w:rsidRDefault="000C4CEE" w:rsidP="000C4CEE">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46BB2F0F" w14:textId="60F73ED6" w:rsidR="000C4CEE" w:rsidRPr="00B0403C" w:rsidRDefault="000C4CEE" w:rsidP="00997AB4">
            <w:pPr>
              <w:pStyle w:val="acctfourfigures"/>
              <w:tabs>
                <w:tab w:val="clear" w:pos="765"/>
                <w:tab w:val="decimal" w:pos="613"/>
              </w:tabs>
              <w:spacing w:line="220" w:lineRule="exact"/>
              <w:ind w:left="-70" w:right="-79"/>
              <w:rPr>
                <w:rFonts w:eastAsia="SimSun"/>
                <w:b/>
                <w:bCs/>
                <w:sz w:val="18"/>
                <w:szCs w:val="18"/>
                <w:lang w:eastAsia="zh-CN"/>
              </w:rPr>
            </w:pPr>
            <w:r>
              <w:rPr>
                <w:rFonts w:eastAsia="SimSun"/>
                <w:b/>
                <w:bCs/>
                <w:sz w:val="18"/>
                <w:szCs w:val="18"/>
                <w:lang w:eastAsia="zh-CN"/>
              </w:rPr>
              <w:t>57,001</w:t>
            </w:r>
          </w:p>
        </w:tc>
        <w:tc>
          <w:tcPr>
            <w:tcW w:w="270" w:type="dxa"/>
            <w:tcBorders>
              <w:left w:val="nil"/>
              <w:right w:val="nil"/>
            </w:tcBorders>
            <w:vAlign w:val="bottom"/>
          </w:tcPr>
          <w:p w14:paraId="1609301D" w14:textId="77777777" w:rsidR="000C4CEE" w:rsidRPr="00B0403C" w:rsidRDefault="000C4CEE" w:rsidP="000C4CEE">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79877DF5" w14:textId="40E800B5" w:rsidR="000C4CEE" w:rsidRPr="000C4CEE" w:rsidRDefault="000C4CEE" w:rsidP="00997AB4">
            <w:pPr>
              <w:pStyle w:val="acctfourfigures"/>
              <w:tabs>
                <w:tab w:val="clear" w:pos="765"/>
                <w:tab w:val="decimal" w:pos="343"/>
              </w:tabs>
              <w:spacing w:line="220" w:lineRule="exact"/>
              <w:ind w:left="-111" w:right="-79"/>
              <w:rPr>
                <w:rFonts w:eastAsia="SimSun"/>
                <w:b/>
                <w:bCs/>
                <w:sz w:val="18"/>
                <w:szCs w:val="18"/>
                <w:lang w:eastAsia="zh-CN"/>
              </w:rPr>
            </w:pPr>
            <w:r w:rsidRPr="000C4CEE">
              <w:rPr>
                <w:rFonts w:eastAsia="SimSun"/>
                <w:b/>
                <w:bCs/>
                <w:sz w:val="18"/>
                <w:szCs w:val="18"/>
                <w:lang w:eastAsia="zh-CN"/>
              </w:rPr>
              <w:t>-</w:t>
            </w:r>
          </w:p>
        </w:tc>
        <w:tc>
          <w:tcPr>
            <w:tcW w:w="270" w:type="dxa"/>
            <w:tcBorders>
              <w:left w:val="nil"/>
              <w:right w:val="nil"/>
            </w:tcBorders>
            <w:vAlign w:val="bottom"/>
          </w:tcPr>
          <w:p w14:paraId="5DF80D66" w14:textId="77777777" w:rsidR="000C4CEE" w:rsidRPr="00B0403C" w:rsidRDefault="000C4CEE" w:rsidP="000C4CEE">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1026E364" w14:textId="3599B87F" w:rsidR="000C4CEE" w:rsidRPr="00B0403C" w:rsidRDefault="000C4CEE" w:rsidP="000C4CEE">
            <w:pPr>
              <w:pStyle w:val="acctfourfigures"/>
              <w:tabs>
                <w:tab w:val="clear" w:pos="765"/>
                <w:tab w:val="decimal" w:pos="698"/>
              </w:tabs>
              <w:spacing w:line="220" w:lineRule="exact"/>
              <w:ind w:left="-70" w:right="-79"/>
              <w:rPr>
                <w:rFonts w:eastAsia="SimSun"/>
                <w:b/>
                <w:bCs/>
                <w:sz w:val="18"/>
                <w:szCs w:val="18"/>
                <w:lang w:eastAsia="zh-CN"/>
              </w:rPr>
            </w:pPr>
            <w:r>
              <w:rPr>
                <w:rFonts w:eastAsia="SimSun"/>
                <w:b/>
                <w:bCs/>
                <w:sz w:val="18"/>
                <w:szCs w:val="18"/>
                <w:lang w:eastAsia="zh-CN"/>
              </w:rPr>
              <w:t>134,047</w:t>
            </w:r>
          </w:p>
        </w:tc>
        <w:tc>
          <w:tcPr>
            <w:tcW w:w="270" w:type="dxa"/>
            <w:tcBorders>
              <w:left w:val="nil"/>
              <w:right w:val="nil"/>
            </w:tcBorders>
            <w:vAlign w:val="bottom"/>
          </w:tcPr>
          <w:p w14:paraId="3EEE24EE" w14:textId="77777777" w:rsidR="000C4CEE" w:rsidRPr="00B0403C" w:rsidRDefault="000C4CEE" w:rsidP="000C4CEE">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510BA1BD" w14:textId="5A00F05B" w:rsidR="000C4CEE" w:rsidRPr="00B0403C" w:rsidRDefault="000C4CEE" w:rsidP="00725474">
            <w:pPr>
              <w:pStyle w:val="acctfourfigures"/>
              <w:tabs>
                <w:tab w:val="clear" w:pos="765"/>
                <w:tab w:val="decimal" w:pos="613"/>
              </w:tabs>
              <w:spacing w:line="220" w:lineRule="exact"/>
              <w:ind w:left="-70" w:right="-79"/>
              <w:rPr>
                <w:rFonts w:eastAsia="SimSun"/>
                <w:b/>
                <w:bCs/>
                <w:sz w:val="18"/>
                <w:szCs w:val="18"/>
                <w:lang w:eastAsia="zh-CN"/>
              </w:rPr>
            </w:pPr>
            <w:r w:rsidRPr="00B0403C">
              <w:rPr>
                <w:rFonts w:eastAsia="SimSun"/>
                <w:b/>
                <w:bCs/>
                <w:sz w:val="18"/>
                <w:szCs w:val="18"/>
                <w:lang w:eastAsia="zh-CN"/>
              </w:rPr>
              <w:t>100,115</w:t>
            </w:r>
          </w:p>
        </w:tc>
        <w:tc>
          <w:tcPr>
            <w:tcW w:w="270" w:type="dxa"/>
            <w:tcBorders>
              <w:left w:val="nil"/>
              <w:right w:val="nil"/>
            </w:tcBorders>
            <w:vAlign w:val="bottom"/>
          </w:tcPr>
          <w:p w14:paraId="4648C359" w14:textId="77777777" w:rsidR="000C4CEE" w:rsidRPr="00B0403C" w:rsidRDefault="000C4CEE" w:rsidP="000C4CEE">
            <w:pPr>
              <w:pStyle w:val="acctfourfigures"/>
              <w:tabs>
                <w:tab w:val="clear" w:pos="765"/>
                <w:tab w:val="decimal" w:pos="250"/>
              </w:tabs>
              <w:spacing w:line="220" w:lineRule="exact"/>
              <w:ind w:left="-111" w:right="-79"/>
              <w:rPr>
                <w:rFonts w:eastAsia="SimSun"/>
                <w:b/>
                <w:bCs/>
                <w:sz w:val="18"/>
                <w:szCs w:val="18"/>
                <w:lang w:eastAsia="zh-CN"/>
              </w:rPr>
            </w:pPr>
          </w:p>
        </w:tc>
        <w:tc>
          <w:tcPr>
            <w:tcW w:w="720" w:type="dxa"/>
            <w:tcBorders>
              <w:top w:val="single" w:sz="4" w:space="0" w:color="auto"/>
              <w:left w:val="nil"/>
              <w:bottom w:val="double" w:sz="4" w:space="0" w:color="auto"/>
              <w:right w:val="nil"/>
            </w:tcBorders>
            <w:vAlign w:val="bottom"/>
          </w:tcPr>
          <w:p w14:paraId="707B188D" w14:textId="6D7D0055" w:rsidR="000C4CEE" w:rsidRPr="00B0403C" w:rsidRDefault="000C4CEE" w:rsidP="001E13AA">
            <w:pPr>
              <w:pStyle w:val="acctfourfigures"/>
              <w:tabs>
                <w:tab w:val="clear" w:pos="765"/>
                <w:tab w:val="decimal" w:pos="520"/>
              </w:tabs>
              <w:spacing w:line="220" w:lineRule="exact"/>
              <w:ind w:left="-70" w:right="-79"/>
              <w:rPr>
                <w:rFonts w:eastAsia="SimSun"/>
                <w:b/>
                <w:bCs/>
                <w:sz w:val="18"/>
                <w:szCs w:val="18"/>
                <w:lang w:eastAsia="zh-CN"/>
              </w:rPr>
            </w:pPr>
            <w:r>
              <w:rPr>
                <w:rFonts w:eastAsia="SimSun"/>
                <w:b/>
                <w:bCs/>
                <w:sz w:val="18"/>
                <w:szCs w:val="18"/>
                <w:lang w:eastAsia="zh-CN"/>
              </w:rPr>
              <w:t>10,752</w:t>
            </w:r>
          </w:p>
        </w:tc>
        <w:tc>
          <w:tcPr>
            <w:tcW w:w="270" w:type="dxa"/>
            <w:tcBorders>
              <w:left w:val="nil"/>
              <w:right w:val="nil"/>
            </w:tcBorders>
            <w:vAlign w:val="bottom"/>
          </w:tcPr>
          <w:p w14:paraId="3D69D6A7" w14:textId="77777777" w:rsidR="000C4CEE" w:rsidRPr="00B0403C" w:rsidRDefault="000C4CEE" w:rsidP="000C4CEE">
            <w:pPr>
              <w:pStyle w:val="acctfourfigures"/>
              <w:tabs>
                <w:tab w:val="clear" w:pos="765"/>
                <w:tab w:val="decimal" w:pos="701"/>
              </w:tabs>
              <w:spacing w:line="220" w:lineRule="exact"/>
              <w:ind w:right="-79"/>
              <w:rPr>
                <w:rFonts w:eastAsia="SimSun"/>
                <w:b/>
                <w:bCs/>
                <w:sz w:val="18"/>
                <w:szCs w:val="18"/>
                <w:lang w:eastAsia="zh-CN"/>
              </w:rPr>
            </w:pPr>
          </w:p>
        </w:tc>
        <w:tc>
          <w:tcPr>
            <w:tcW w:w="722" w:type="dxa"/>
            <w:tcBorders>
              <w:top w:val="single" w:sz="4" w:space="0" w:color="auto"/>
              <w:left w:val="nil"/>
              <w:bottom w:val="double" w:sz="4" w:space="0" w:color="auto"/>
              <w:right w:val="nil"/>
            </w:tcBorders>
            <w:vAlign w:val="bottom"/>
          </w:tcPr>
          <w:p w14:paraId="205CA135" w14:textId="4E971314" w:rsidR="000C4CEE" w:rsidRPr="00B0403C" w:rsidRDefault="000C4CEE" w:rsidP="000C4CEE">
            <w:pPr>
              <w:pStyle w:val="acctfourfigures"/>
              <w:tabs>
                <w:tab w:val="clear" w:pos="765"/>
                <w:tab w:val="decimal" w:pos="527"/>
              </w:tabs>
              <w:spacing w:line="220" w:lineRule="exact"/>
              <w:ind w:left="-70" w:right="-79"/>
              <w:rPr>
                <w:rFonts w:eastAsia="SimSun"/>
                <w:b/>
                <w:bCs/>
                <w:sz w:val="18"/>
                <w:szCs w:val="18"/>
                <w:lang w:eastAsia="zh-CN"/>
              </w:rPr>
            </w:pPr>
            <w:r w:rsidRPr="00B0403C">
              <w:rPr>
                <w:rFonts w:eastAsia="SimSun"/>
                <w:b/>
                <w:bCs/>
                <w:sz w:val="18"/>
                <w:szCs w:val="18"/>
                <w:lang w:eastAsia="zh-CN"/>
              </w:rPr>
              <w:t>6,630</w:t>
            </w:r>
          </w:p>
        </w:tc>
        <w:tc>
          <w:tcPr>
            <w:tcW w:w="270" w:type="dxa"/>
            <w:tcBorders>
              <w:left w:val="nil"/>
              <w:right w:val="nil"/>
            </w:tcBorders>
            <w:vAlign w:val="bottom"/>
          </w:tcPr>
          <w:p w14:paraId="1CA12E3F" w14:textId="77777777" w:rsidR="000C4CEE" w:rsidRPr="00B0403C" w:rsidRDefault="000C4CEE" w:rsidP="000C4CEE">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tcBorders>
            <w:vAlign w:val="bottom"/>
          </w:tcPr>
          <w:p w14:paraId="6E77DF01" w14:textId="1C7EE3A6" w:rsidR="000C4CEE" w:rsidRPr="00B0403C" w:rsidRDefault="000C4CEE" w:rsidP="000C4CEE">
            <w:pPr>
              <w:pStyle w:val="acctfourfigures"/>
              <w:tabs>
                <w:tab w:val="clear" w:pos="765"/>
                <w:tab w:val="decimal" w:pos="613"/>
              </w:tabs>
              <w:spacing w:line="220" w:lineRule="exact"/>
              <w:ind w:left="-70" w:right="-79"/>
              <w:rPr>
                <w:rFonts w:eastAsia="SimSun"/>
                <w:b/>
                <w:bCs/>
                <w:sz w:val="18"/>
                <w:szCs w:val="18"/>
                <w:lang w:eastAsia="zh-CN"/>
              </w:rPr>
            </w:pPr>
            <w:r>
              <w:rPr>
                <w:rFonts w:eastAsia="SimSun"/>
                <w:b/>
                <w:bCs/>
                <w:sz w:val="18"/>
                <w:szCs w:val="18"/>
                <w:lang w:eastAsia="zh-CN"/>
              </w:rPr>
              <w:t>144,799</w:t>
            </w:r>
          </w:p>
        </w:tc>
        <w:tc>
          <w:tcPr>
            <w:tcW w:w="270" w:type="dxa"/>
            <w:tcBorders>
              <w:left w:val="nil"/>
            </w:tcBorders>
            <w:vAlign w:val="bottom"/>
          </w:tcPr>
          <w:p w14:paraId="07B32B71" w14:textId="77777777" w:rsidR="000C4CEE" w:rsidRPr="00B0403C" w:rsidRDefault="000C4CEE" w:rsidP="000C4CEE">
            <w:pPr>
              <w:pStyle w:val="acctfourfigures"/>
              <w:tabs>
                <w:tab w:val="clear" w:pos="765"/>
                <w:tab w:val="decimal" w:pos="701"/>
              </w:tabs>
              <w:spacing w:line="220" w:lineRule="exact"/>
              <w:ind w:right="-79"/>
              <w:rPr>
                <w:rFonts w:eastAsia="SimSun"/>
                <w:b/>
                <w:bCs/>
                <w:sz w:val="18"/>
                <w:szCs w:val="18"/>
                <w:lang w:eastAsia="zh-CN"/>
              </w:rPr>
            </w:pPr>
          </w:p>
        </w:tc>
        <w:tc>
          <w:tcPr>
            <w:tcW w:w="808" w:type="dxa"/>
            <w:tcBorders>
              <w:top w:val="single" w:sz="4" w:space="0" w:color="auto"/>
              <w:left w:val="nil"/>
              <w:bottom w:val="double" w:sz="4" w:space="0" w:color="auto"/>
            </w:tcBorders>
            <w:vAlign w:val="bottom"/>
          </w:tcPr>
          <w:p w14:paraId="7F964E1C" w14:textId="120FCF31" w:rsidR="000C4CEE" w:rsidRPr="00B0403C" w:rsidRDefault="000C4CEE" w:rsidP="00997AB4">
            <w:pPr>
              <w:pStyle w:val="acctfourfigures"/>
              <w:tabs>
                <w:tab w:val="clear" w:pos="765"/>
                <w:tab w:val="decimal" w:pos="609"/>
              </w:tabs>
              <w:spacing w:line="220" w:lineRule="exact"/>
              <w:ind w:left="-70" w:right="-79"/>
              <w:rPr>
                <w:rFonts w:eastAsia="SimSun"/>
                <w:b/>
                <w:bCs/>
                <w:sz w:val="18"/>
                <w:szCs w:val="18"/>
                <w:lang w:eastAsia="zh-CN"/>
              </w:rPr>
            </w:pPr>
            <w:r w:rsidRPr="00B0403C">
              <w:rPr>
                <w:rFonts w:eastAsia="SimSun"/>
                <w:b/>
                <w:bCs/>
                <w:sz w:val="18"/>
                <w:szCs w:val="18"/>
                <w:lang w:eastAsia="zh-CN"/>
              </w:rPr>
              <w:t>106,745</w:t>
            </w:r>
          </w:p>
        </w:tc>
      </w:tr>
    </w:tbl>
    <w:p w14:paraId="1B9F1BC7" w14:textId="77777777" w:rsidR="005A378D" w:rsidRDefault="005A378D" w:rsidP="005A378D"/>
    <w:p w14:paraId="41F96DDF" w14:textId="77777777" w:rsidR="005A378D" w:rsidRDefault="005A378D" w:rsidP="005A378D"/>
    <w:p w14:paraId="18F8CFEB" w14:textId="77777777" w:rsidR="005A378D" w:rsidRDefault="005A378D" w:rsidP="005A378D"/>
    <w:p w14:paraId="1C4D1DED" w14:textId="77777777" w:rsidR="005A378D" w:rsidRDefault="005A378D" w:rsidP="005A378D"/>
    <w:p w14:paraId="5581BF60" w14:textId="77777777" w:rsidR="005A378D" w:rsidRPr="003E7905" w:rsidRDefault="005A378D" w:rsidP="005A3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pacing w:val="-4"/>
          <w:sz w:val="22"/>
          <w:szCs w:val="22"/>
        </w:rPr>
      </w:pPr>
    </w:p>
    <w:p w14:paraId="6D979B24" w14:textId="77777777" w:rsidR="005A378D" w:rsidRPr="00C32767" w:rsidRDefault="005A378D" w:rsidP="005A378D">
      <w:pPr>
        <w:rPr>
          <w:rFonts w:ascii="Times New Roman" w:hAnsi="Times New Roman" w:cs="Times New Roman"/>
          <w:sz w:val="22"/>
          <w:szCs w:val="22"/>
        </w:rPr>
      </w:pPr>
      <w:r w:rsidRPr="003E7905">
        <w:rPr>
          <w:rFonts w:ascii="Times New Roman" w:hAnsi="Times New Roman" w:cs="Times New Roman"/>
          <w:sz w:val="22"/>
          <w:szCs w:val="22"/>
        </w:rPr>
        <w:br w:type="page"/>
      </w:r>
    </w:p>
    <w:tbl>
      <w:tblPr>
        <w:tblW w:w="14683" w:type="dxa"/>
        <w:jc w:val="center"/>
        <w:tblLayout w:type="fixed"/>
        <w:tblLook w:val="04A0" w:firstRow="1" w:lastRow="0" w:firstColumn="1" w:lastColumn="0" w:noHBand="0" w:noVBand="1"/>
      </w:tblPr>
      <w:tblGrid>
        <w:gridCol w:w="2700"/>
        <w:gridCol w:w="1521"/>
        <w:gridCol w:w="273"/>
        <w:gridCol w:w="1459"/>
        <w:gridCol w:w="270"/>
        <w:gridCol w:w="1556"/>
        <w:gridCol w:w="273"/>
        <w:gridCol w:w="1590"/>
        <w:gridCol w:w="241"/>
        <w:gridCol w:w="1380"/>
        <w:gridCol w:w="270"/>
        <w:gridCol w:w="1530"/>
        <w:gridCol w:w="270"/>
        <w:gridCol w:w="1350"/>
      </w:tblGrid>
      <w:tr w:rsidR="005660B6" w:rsidRPr="00A67C14" w14:paraId="5F3D04ED" w14:textId="77777777" w:rsidTr="003D2476">
        <w:trPr>
          <w:cantSplit/>
          <w:trHeight w:val="86"/>
          <w:tblHeader/>
          <w:jc w:val="center"/>
        </w:trPr>
        <w:tc>
          <w:tcPr>
            <w:tcW w:w="2700" w:type="dxa"/>
            <w:vAlign w:val="bottom"/>
          </w:tcPr>
          <w:p w14:paraId="74817DC6" w14:textId="77777777" w:rsidR="005660B6" w:rsidRPr="00A67C14" w:rsidRDefault="005660B6" w:rsidP="00672E17">
            <w:pPr>
              <w:ind w:left="-29" w:right="-72"/>
              <w:rPr>
                <w:rFonts w:ascii="Times New Roman" w:hAnsi="Times New Roman" w:cs="Times New Roman"/>
                <w:b/>
                <w:bCs/>
                <w:i/>
                <w:iCs/>
                <w:sz w:val="22"/>
                <w:szCs w:val="22"/>
              </w:rPr>
            </w:pPr>
          </w:p>
        </w:tc>
        <w:tc>
          <w:tcPr>
            <w:tcW w:w="1521" w:type="dxa"/>
            <w:tcBorders>
              <w:left w:val="nil"/>
              <w:bottom w:val="single" w:sz="4" w:space="0" w:color="auto"/>
              <w:right w:val="nil"/>
            </w:tcBorders>
            <w:vAlign w:val="bottom"/>
          </w:tcPr>
          <w:p w14:paraId="26C3077F" w14:textId="77777777" w:rsidR="005660B6" w:rsidRPr="00997AB4" w:rsidRDefault="005660B6" w:rsidP="00672E17">
            <w:pPr>
              <w:ind w:left="-137" w:right="-111"/>
              <w:jc w:val="center"/>
              <w:rPr>
                <w:rFonts w:ascii="Times New Roman" w:hAnsi="Times New Roman" w:cs="Times New Roman"/>
                <w:b/>
                <w:bCs/>
                <w:sz w:val="20"/>
                <w:szCs w:val="20"/>
              </w:rPr>
            </w:pPr>
            <w:r w:rsidRPr="00997AB4">
              <w:rPr>
                <w:rFonts w:ascii="Times New Roman" w:hAnsi="Times New Roman" w:cs="Times New Roman"/>
                <w:b/>
                <w:bCs/>
                <w:sz w:val="20"/>
                <w:szCs w:val="20"/>
              </w:rPr>
              <w:t xml:space="preserve">Distribution of coal and </w:t>
            </w:r>
            <w:r w:rsidRPr="00997AB4">
              <w:rPr>
                <w:rFonts w:ascii="Times New Roman" w:hAnsi="Times New Roman" w:cs="Times New Roman"/>
                <w:b/>
                <w:bCs/>
                <w:sz w:val="20"/>
                <w:szCs w:val="20"/>
              </w:rPr>
              <w:br/>
              <w:t>related services</w:t>
            </w:r>
          </w:p>
        </w:tc>
        <w:tc>
          <w:tcPr>
            <w:tcW w:w="273" w:type="dxa"/>
            <w:vAlign w:val="bottom"/>
          </w:tcPr>
          <w:p w14:paraId="230362A3" w14:textId="77777777" w:rsidR="005660B6" w:rsidRPr="00997AB4" w:rsidRDefault="005660B6" w:rsidP="00672E17">
            <w:pPr>
              <w:ind w:left="-137" w:right="-111"/>
              <w:jc w:val="center"/>
              <w:rPr>
                <w:rFonts w:ascii="Times New Roman" w:hAnsi="Times New Roman" w:cs="Times New Roman"/>
                <w:b/>
                <w:bCs/>
                <w:sz w:val="20"/>
                <w:szCs w:val="20"/>
              </w:rPr>
            </w:pPr>
          </w:p>
        </w:tc>
        <w:tc>
          <w:tcPr>
            <w:tcW w:w="1459" w:type="dxa"/>
            <w:tcBorders>
              <w:left w:val="nil"/>
              <w:bottom w:val="single" w:sz="4" w:space="0" w:color="auto"/>
              <w:right w:val="nil"/>
            </w:tcBorders>
            <w:vAlign w:val="bottom"/>
            <w:hideMark/>
          </w:tcPr>
          <w:p w14:paraId="53EBD657" w14:textId="77777777" w:rsidR="005660B6" w:rsidRPr="00997AB4" w:rsidRDefault="005660B6" w:rsidP="00672E17">
            <w:pPr>
              <w:ind w:left="-137" w:right="-111"/>
              <w:jc w:val="center"/>
              <w:rPr>
                <w:rFonts w:ascii="Times New Roman" w:hAnsi="Times New Roman" w:cs="Times New Roman"/>
                <w:b/>
                <w:bCs/>
                <w:sz w:val="20"/>
                <w:szCs w:val="20"/>
              </w:rPr>
            </w:pPr>
            <w:r w:rsidRPr="00997AB4">
              <w:rPr>
                <w:rFonts w:ascii="Times New Roman" w:hAnsi="Times New Roman" w:cs="Times New Roman"/>
                <w:b/>
                <w:bCs/>
                <w:sz w:val="20"/>
                <w:szCs w:val="20"/>
              </w:rPr>
              <w:t>Transport</w:t>
            </w:r>
          </w:p>
        </w:tc>
        <w:tc>
          <w:tcPr>
            <w:tcW w:w="270" w:type="dxa"/>
            <w:vAlign w:val="bottom"/>
          </w:tcPr>
          <w:p w14:paraId="198A9A41" w14:textId="77777777" w:rsidR="005660B6" w:rsidRPr="00997AB4" w:rsidRDefault="005660B6" w:rsidP="00672E17">
            <w:pPr>
              <w:ind w:left="-137" w:right="-111"/>
              <w:jc w:val="center"/>
              <w:rPr>
                <w:rFonts w:ascii="Times New Roman" w:hAnsi="Times New Roman" w:cs="Times New Roman"/>
                <w:b/>
                <w:bCs/>
                <w:sz w:val="20"/>
                <w:szCs w:val="20"/>
              </w:rPr>
            </w:pPr>
          </w:p>
        </w:tc>
        <w:tc>
          <w:tcPr>
            <w:tcW w:w="1556" w:type="dxa"/>
            <w:tcBorders>
              <w:bottom w:val="single" w:sz="4" w:space="0" w:color="auto"/>
            </w:tcBorders>
            <w:vAlign w:val="bottom"/>
          </w:tcPr>
          <w:p w14:paraId="754C7080" w14:textId="77777777" w:rsidR="005660B6" w:rsidRPr="00997AB4" w:rsidRDefault="005660B6" w:rsidP="00672E17">
            <w:pPr>
              <w:ind w:left="-137" w:right="-111"/>
              <w:jc w:val="center"/>
              <w:rPr>
                <w:rFonts w:ascii="Times New Roman" w:hAnsi="Times New Roman"/>
                <w:b/>
                <w:bCs/>
                <w:sz w:val="20"/>
                <w:szCs w:val="20"/>
              </w:rPr>
            </w:pPr>
            <w:r w:rsidRPr="00997AB4">
              <w:rPr>
                <w:rFonts w:ascii="Times New Roman" w:hAnsi="Times New Roman"/>
                <w:b/>
                <w:bCs/>
                <w:sz w:val="20"/>
                <w:szCs w:val="20"/>
              </w:rPr>
              <w:t>Energy</w:t>
            </w:r>
          </w:p>
        </w:tc>
        <w:tc>
          <w:tcPr>
            <w:tcW w:w="273" w:type="dxa"/>
          </w:tcPr>
          <w:p w14:paraId="1084C3E2" w14:textId="77777777" w:rsidR="005660B6" w:rsidRPr="00997AB4" w:rsidRDefault="005660B6" w:rsidP="00672E17">
            <w:pPr>
              <w:ind w:left="-137" w:right="-111"/>
              <w:jc w:val="center"/>
              <w:rPr>
                <w:rFonts w:ascii="Times New Roman" w:hAnsi="Times New Roman" w:cs="Times New Roman"/>
                <w:b/>
                <w:bCs/>
                <w:sz w:val="20"/>
                <w:szCs w:val="20"/>
              </w:rPr>
            </w:pPr>
          </w:p>
        </w:tc>
        <w:tc>
          <w:tcPr>
            <w:tcW w:w="1590" w:type="dxa"/>
            <w:tcBorders>
              <w:bottom w:val="single" w:sz="4" w:space="0" w:color="auto"/>
            </w:tcBorders>
            <w:vAlign w:val="bottom"/>
          </w:tcPr>
          <w:p w14:paraId="505B5F6F" w14:textId="77777777" w:rsidR="005660B6" w:rsidRPr="00997AB4" w:rsidRDefault="005660B6" w:rsidP="00672E17">
            <w:pPr>
              <w:ind w:left="-137" w:right="-111"/>
              <w:jc w:val="center"/>
              <w:rPr>
                <w:rFonts w:ascii="Times New Roman" w:hAnsi="Times New Roman" w:cs="Times New Roman"/>
                <w:b/>
                <w:bCs/>
                <w:sz w:val="20"/>
                <w:szCs w:val="20"/>
              </w:rPr>
            </w:pPr>
            <w:r w:rsidRPr="00997AB4">
              <w:rPr>
                <w:rFonts w:ascii="Times New Roman" w:hAnsi="Times New Roman"/>
                <w:b/>
                <w:bCs/>
                <w:sz w:val="20"/>
                <w:szCs w:val="20"/>
              </w:rPr>
              <w:t>Total reportable segments</w:t>
            </w:r>
          </w:p>
        </w:tc>
        <w:tc>
          <w:tcPr>
            <w:tcW w:w="241" w:type="dxa"/>
            <w:vAlign w:val="bottom"/>
          </w:tcPr>
          <w:p w14:paraId="5C691737" w14:textId="77777777" w:rsidR="005660B6" w:rsidRPr="00997AB4" w:rsidRDefault="005660B6" w:rsidP="00672E17">
            <w:pPr>
              <w:ind w:left="-137" w:right="-111"/>
              <w:jc w:val="center"/>
              <w:rPr>
                <w:rFonts w:ascii="Times New Roman" w:hAnsi="Times New Roman" w:cs="Times New Roman"/>
                <w:b/>
                <w:bCs/>
                <w:sz w:val="20"/>
                <w:szCs w:val="20"/>
              </w:rPr>
            </w:pPr>
          </w:p>
        </w:tc>
        <w:tc>
          <w:tcPr>
            <w:tcW w:w="1380" w:type="dxa"/>
            <w:tcBorders>
              <w:bottom w:val="single" w:sz="4" w:space="0" w:color="auto"/>
            </w:tcBorders>
            <w:vAlign w:val="bottom"/>
          </w:tcPr>
          <w:p w14:paraId="46AC766A" w14:textId="77777777" w:rsidR="005660B6" w:rsidRPr="00997AB4" w:rsidRDefault="005660B6" w:rsidP="00672E17">
            <w:pPr>
              <w:ind w:left="-137" w:right="-111"/>
              <w:jc w:val="center"/>
              <w:rPr>
                <w:rFonts w:ascii="Times New Roman" w:hAnsi="Times New Roman"/>
                <w:b/>
                <w:bCs/>
                <w:sz w:val="20"/>
                <w:szCs w:val="20"/>
              </w:rPr>
            </w:pPr>
            <w:r w:rsidRPr="00997AB4">
              <w:rPr>
                <w:rFonts w:ascii="Times New Roman" w:hAnsi="Times New Roman"/>
                <w:b/>
                <w:bCs/>
                <w:sz w:val="20"/>
                <w:szCs w:val="20"/>
              </w:rPr>
              <w:t>Others</w:t>
            </w:r>
          </w:p>
        </w:tc>
        <w:tc>
          <w:tcPr>
            <w:tcW w:w="270" w:type="dxa"/>
            <w:vAlign w:val="bottom"/>
          </w:tcPr>
          <w:p w14:paraId="6147ADC0" w14:textId="77777777" w:rsidR="005660B6" w:rsidRPr="00997AB4" w:rsidRDefault="005660B6" w:rsidP="00672E17">
            <w:pPr>
              <w:ind w:left="-137" w:right="-111"/>
              <w:jc w:val="center"/>
              <w:rPr>
                <w:rFonts w:ascii="Times New Roman" w:hAnsi="Times New Roman" w:cs="Times New Roman"/>
                <w:b/>
                <w:bCs/>
                <w:sz w:val="20"/>
                <w:szCs w:val="20"/>
              </w:rPr>
            </w:pPr>
          </w:p>
        </w:tc>
        <w:tc>
          <w:tcPr>
            <w:tcW w:w="1530" w:type="dxa"/>
            <w:tcBorders>
              <w:left w:val="nil"/>
              <w:bottom w:val="single" w:sz="4" w:space="0" w:color="auto"/>
              <w:right w:val="nil"/>
            </w:tcBorders>
            <w:vAlign w:val="bottom"/>
            <w:hideMark/>
          </w:tcPr>
          <w:p w14:paraId="15E19883" w14:textId="77777777" w:rsidR="005660B6" w:rsidRPr="00997AB4" w:rsidRDefault="005660B6" w:rsidP="00672E17">
            <w:pPr>
              <w:ind w:left="-137" w:right="-111"/>
              <w:jc w:val="center"/>
              <w:rPr>
                <w:rFonts w:ascii="Times New Roman" w:hAnsi="Times New Roman" w:cs="Times New Roman"/>
                <w:b/>
                <w:bCs/>
                <w:sz w:val="20"/>
                <w:szCs w:val="20"/>
              </w:rPr>
            </w:pPr>
            <w:r w:rsidRPr="00997AB4">
              <w:rPr>
                <w:rFonts w:ascii="Times New Roman" w:hAnsi="Times New Roman" w:cs="Times New Roman"/>
                <w:b/>
                <w:bCs/>
                <w:sz w:val="20"/>
                <w:szCs w:val="20"/>
              </w:rPr>
              <w:t>Elimination of inter-segment transaction</w:t>
            </w:r>
          </w:p>
        </w:tc>
        <w:tc>
          <w:tcPr>
            <w:tcW w:w="270" w:type="dxa"/>
            <w:vAlign w:val="bottom"/>
          </w:tcPr>
          <w:p w14:paraId="0AA49370" w14:textId="77777777" w:rsidR="005660B6" w:rsidRPr="00997AB4" w:rsidRDefault="005660B6" w:rsidP="00672E17">
            <w:pPr>
              <w:ind w:left="-137" w:right="-111"/>
              <w:jc w:val="center"/>
              <w:rPr>
                <w:rFonts w:ascii="Times New Roman" w:hAnsi="Times New Roman" w:cs="Times New Roman"/>
                <w:b/>
                <w:bCs/>
                <w:sz w:val="20"/>
                <w:szCs w:val="20"/>
                <w:cs/>
              </w:rPr>
            </w:pPr>
          </w:p>
        </w:tc>
        <w:tc>
          <w:tcPr>
            <w:tcW w:w="1350" w:type="dxa"/>
            <w:tcBorders>
              <w:left w:val="nil"/>
              <w:bottom w:val="single" w:sz="4" w:space="0" w:color="auto"/>
              <w:right w:val="nil"/>
            </w:tcBorders>
            <w:vAlign w:val="bottom"/>
            <w:hideMark/>
          </w:tcPr>
          <w:p w14:paraId="66B8EBDA" w14:textId="77777777" w:rsidR="005660B6" w:rsidRPr="00997AB4" w:rsidRDefault="005660B6" w:rsidP="00672E17">
            <w:pPr>
              <w:ind w:left="-137" w:right="-111"/>
              <w:jc w:val="center"/>
              <w:rPr>
                <w:rFonts w:ascii="Times New Roman" w:hAnsi="Times New Roman" w:cs="Times New Roman"/>
                <w:b/>
                <w:bCs/>
                <w:sz w:val="20"/>
                <w:szCs w:val="20"/>
              </w:rPr>
            </w:pPr>
            <w:r w:rsidRPr="00997AB4">
              <w:rPr>
                <w:rFonts w:ascii="Times New Roman" w:hAnsi="Times New Roman" w:cs="Times New Roman"/>
                <w:b/>
                <w:bCs/>
                <w:sz w:val="20"/>
                <w:szCs w:val="20"/>
              </w:rPr>
              <w:t>Total</w:t>
            </w:r>
          </w:p>
        </w:tc>
      </w:tr>
      <w:tr w:rsidR="005660B6" w:rsidRPr="00A67C14" w14:paraId="4BCD40CA" w14:textId="77777777" w:rsidTr="003D2476">
        <w:trPr>
          <w:cantSplit/>
          <w:trHeight w:val="86"/>
          <w:jc w:val="center"/>
        </w:trPr>
        <w:tc>
          <w:tcPr>
            <w:tcW w:w="2700" w:type="dxa"/>
            <w:vAlign w:val="bottom"/>
          </w:tcPr>
          <w:p w14:paraId="42F2E62B" w14:textId="77777777" w:rsidR="005660B6" w:rsidRDefault="005660B6" w:rsidP="00672E17">
            <w:pPr>
              <w:tabs>
                <w:tab w:val="clear" w:pos="227"/>
                <w:tab w:val="clear" w:pos="454"/>
                <w:tab w:val="clear" w:pos="680"/>
                <w:tab w:val="left" w:pos="720"/>
              </w:tabs>
              <w:ind w:right="-126"/>
              <w:rPr>
                <w:rFonts w:ascii="Times New Roman" w:hAnsi="Times New Roman"/>
                <w:b/>
                <w:bCs/>
                <w:i/>
                <w:iCs/>
                <w:sz w:val="22"/>
                <w:szCs w:val="28"/>
              </w:rPr>
            </w:pPr>
          </w:p>
        </w:tc>
        <w:tc>
          <w:tcPr>
            <w:tcW w:w="11983" w:type="dxa"/>
            <w:gridSpan w:val="13"/>
            <w:vAlign w:val="bottom"/>
          </w:tcPr>
          <w:p w14:paraId="7B74D2F0" w14:textId="77777777" w:rsidR="005660B6" w:rsidRDefault="005660B6" w:rsidP="00672E17">
            <w:pPr>
              <w:pStyle w:val="acctfourfigures"/>
              <w:tabs>
                <w:tab w:val="clear" w:pos="765"/>
                <w:tab w:val="decimal" w:pos="1245"/>
              </w:tabs>
              <w:spacing w:line="220" w:lineRule="exact"/>
              <w:ind w:right="-79"/>
              <w:jc w:val="center"/>
              <w:rPr>
                <w:rFonts w:eastAsia="SimSun"/>
                <w:szCs w:val="22"/>
                <w:lang w:eastAsia="zh-CN"/>
              </w:rPr>
            </w:pPr>
            <w:r w:rsidRPr="00A67C14">
              <w:rPr>
                <w:i/>
                <w:iCs/>
                <w:szCs w:val="22"/>
              </w:rPr>
              <w:t>(in thousand Baht)</w:t>
            </w:r>
          </w:p>
        </w:tc>
      </w:tr>
      <w:tr w:rsidR="005660B6" w:rsidRPr="00A67C14" w14:paraId="721A4492" w14:textId="77777777" w:rsidTr="003D2476">
        <w:trPr>
          <w:cantSplit/>
          <w:trHeight w:val="86"/>
          <w:jc w:val="center"/>
        </w:trPr>
        <w:tc>
          <w:tcPr>
            <w:tcW w:w="2700" w:type="dxa"/>
            <w:vAlign w:val="bottom"/>
          </w:tcPr>
          <w:p w14:paraId="1C3B6C1D" w14:textId="3EBCC8F6" w:rsidR="005660B6" w:rsidRPr="00A67C14" w:rsidRDefault="005660B6" w:rsidP="00672E17">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b/>
                <w:bCs/>
                <w:i/>
                <w:iCs/>
                <w:sz w:val="22"/>
                <w:szCs w:val="28"/>
              </w:rPr>
              <w:t xml:space="preserve">As at </w:t>
            </w:r>
            <w:r>
              <w:rPr>
                <w:rFonts w:ascii="Times New Roman" w:hAnsi="Times New Roman" w:cs="Times New Roman"/>
                <w:b/>
                <w:bCs/>
                <w:i/>
                <w:iCs/>
                <w:sz w:val="22"/>
                <w:szCs w:val="22"/>
              </w:rPr>
              <w:t>3</w:t>
            </w:r>
            <w:r w:rsidR="004F53C2">
              <w:rPr>
                <w:rFonts w:ascii="Times New Roman" w:hAnsi="Times New Roman" w:cs="Times New Roman"/>
                <w:b/>
                <w:bCs/>
                <w:i/>
                <w:iCs/>
                <w:sz w:val="22"/>
                <w:szCs w:val="22"/>
              </w:rPr>
              <w:t>1</w:t>
            </w:r>
            <w:r>
              <w:rPr>
                <w:rFonts w:ascii="Times New Roman" w:hAnsi="Times New Roman" w:cs="Times New Roman"/>
                <w:b/>
                <w:bCs/>
                <w:i/>
                <w:iCs/>
                <w:sz w:val="22"/>
                <w:szCs w:val="22"/>
              </w:rPr>
              <w:t xml:space="preserve"> </w:t>
            </w:r>
            <w:r w:rsidR="004F53C2">
              <w:rPr>
                <w:rFonts w:ascii="Times New Roman" w:hAnsi="Times New Roman" w:cs="Times New Roman"/>
                <w:b/>
                <w:bCs/>
                <w:i/>
                <w:iCs/>
                <w:sz w:val="22"/>
                <w:szCs w:val="22"/>
              </w:rPr>
              <w:t>March</w:t>
            </w:r>
            <w:r>
              <w:rPr>
                <w:rFonts w:ascii="Times New Roman" w:hAnsi="Times New Roman" w:cs="Times New Roman"/>
                <w:b/>
                <w:bCs/>
                <w:i/>
                <w:iCs/>
                <w:sz w:val="22"/>
                <w:szCs w:val="22"/>
              </w:rPr>
              <w:t xml:space="preserve"> 202</w:t>
            </w:r>
            <w:r w:rsidR="004F53C2">
              <w:rPr>
                <w:rFonts w:ascii="Times New Roman" w:hAnsi="Times New Roman" w:cs="Times New Roman"/>
                <w:b/>
                <w:bCs/>
                <w:i/>
                <w:iCs/>
                <w:sz w:val="22"/>
                <w:szCs w:val="22"/>
              </w:rPr>
              <w:t>4</w:t>
            </w:r>
          </w:p>
        </w:tc>
        <w:tc>
          <w:tcPr>
            <w:tcW w:w="1521" w:type="dxa"/>
            <w:vAlign w:val="bottom"/>
          </w:tcPr>
          <w:p w14:paraId="2EAF4923" w14:textId="77777777" w:rsidR="005660B6" w:rsidRDefault="005660B6" w:rsidP="00672E17">
            <w:pPr>
              <w:pStyle w:val="acctfourfigures"/>
              <w:tabs>
                <w:tab w:val="clear" w:pos="765"/>
                <w:tab w:val="decimal" w:pos="1239"/>
              </w:tabs>
              <w:spacing w:line="220" w:lineRule="exact"/>
              <w:ind w:right="-79"/>
              <w:rPr>
                <w:rFonts w:eastAsia="SimSun"/>
                <w:szCs w:val="22"/>
                <w:lang w:eastAsia="zh-CN"/>
              </w:rPr>
            </w:pPr>
          </w:p>
        </w:tc>
        <w:tc>
          <w:tcPr>
            <w:tcW w:w="273" w:type="dxa"/>
          </w:tcPr>
          <w:p w14:paraId="15958AD3" w14:textId="77777777" w:rsidR="005660B6" w:rsidRPr="00A67C14" w:rsidRDefault="005660B6" w:rsidP="00672E17">
            <w:pPr>
              <w:tabs>
                <w:tab w:val="decimal" w:pos="720"/>
              </w:tabs>
              <w:ind w:left="-72" w:right="-72"/>
              <w:jc w:val="right"/>
              <w:rPr>
                <w:rFonts w:ascii="Times New Roman" w:eastAsia="SimSun" w:hAnsi="Times New Roman" w:cs="Times New Roman"/>
                <w:sz w:val="22"/>
                <w:szCs w:val="22"/>
                <w:lang w:eastAsia="zh-CN"/>
              </w:rPr>
            </w:pPr>
          </w:p>
        </w:tc>
        <w:tc>
          <w:tcPr>
            <w:tcW w:w="1459" w:type="dxa"/>
            <w:vAlign w:val="bottom"/>
          </w:tcPr>
          <w:p w14:paraId="24FB8297" w14:textId="77777777" w:rsidR="005660B6" w:rsidRDefault="005660B6" w:rsidP="00672E17">
            <w:pPr>
              <w:pStyle w:val="acctfourfigures"/>
              <w:tabs>
                <w:tab w:val="clear" w:pos="765"/>
                <w:tab w:val="decimal" w:pos="1157"/>
              </w:tabs>
              <w:spacing w:line="220" w:lineRule="exact"/>
              <w:ind w:right="-79"/>
              <w:rPr>
                <w:rFonts w:eastAsia="SimSun"/>
                <w:szCs w:val="22"/>
                <w:lang w:eastAsia="zh-CN"/>
              </w:rPr>
            </w:pPr>
          </w:p>
        </w:tc>
        <w:tc>
          <w:tcPr>
            <w:tcW w:w="270" w:type="dxa"/>
          </w:tcPr>
          <w:p w14:paraId="5FCDAEB3" w14:textId="77777777" w:rsidR="005660B6" w:rsidRPr="00A67C14" w:rsidRDefault="005660B6" w:rsidP="00672E17">
            <w:pPr>
              <w:pStyle w:val="acctfourfigures"/>
              <w:tabs>
                <w:tab w:val="clear" w:pos="765"/>
                <w:tab w:val="decimal" w:pos="1053"/>
              </w:tabs>
              <w:spacing w:line="220" w:lineRule="exact"/>
              <w:ind w:right="-79"/>
              <w:rPr>
                <w:rFonts w:eastAsia="SimSun"/>
                <w:szCs w:val="22"/>
                <w:lang w:eastAsia="zh-CN"/>
              </w:rPr>
            </w:pPr>
          </w:p>
        </w:tc>
        <w:tc>
          <w:tcPr>
            <w:tcW w:w="1556" w:type="dxa"/>
          </w:tcPr>
          <w:p w14:paraId="70B3ECAE" w14:textId="77777777" w:rsidR="005660B6" w:rsidRDefault="005660B6" w:rsidP="00672E17">
            <w:pPr>
              <w:pStyle w:val="acctfourfigures"/>
              <w:tabs>
                <w:tab w:val="clear" w:pos="765"/>
                <w:tab w:val="decimal" w:pos="1149"/>
              </w:tabs>
              <w:spacing w:line="220" w:lineRule="exact"/>
              <w:ind w:right="-79"/>
              <w:rPr>
                <w:rFonts w:eastAsia="SimSun"/>
                <w:szCs w:val="22"/>
                <w:lang w:eastAsia="zh-CN"/>
              </w:rPr>
            </w:pPr>
          </w:p>
        </w:tc>
        <w:tc>
          <w:tcPr>
            <w:tcW w:w="273" w:type="dxa"/>
          </w:tcPr>
          <w:p w14:paraId="418BBF61" w14:textId="77777777" w:rsidR="005660B6" w:rsidRPr="00A67C14" w:rsidRDefault="005660B6" w:rsidP="00672E17">
            <w:pPr>
              <w:pStyle w:val="acctfourfigures"/>
              <w:tabs>
                <w:tab w:val="clear" w:pos="765"/>
                <w:tab w:val="decimal" w:pos="1053"/>
              </w:tabs>
              <w:spacing w:line="220" w:lineRule="exact"/>
              <w:ind w:right="-79"/>
              <w:rPr>
                <w:rFonts w:eastAsia="SimSun"/>
                <w:szCs w:val="22"/>
                <w:lang w:eastAsia="zh-CN"/>
              </w:rPr>
            </w:pPr>
          </w:p>
        </w:tc>
        <w:tc>
          <w:tcPr>
            <w:tcW w:w="1590" w:type="dxa"/>
          </w:tcPr>
          <w:p w14:paraId="2939C2EF" w14:textId="77777777" w:rsidR="005660B6" w:rsidRPr="00A67C14" w:rsidRDefault="005660B6" w:rsidP="00672E17">
            <w:pPr>
              <w:pStyle w:val="acctfourfigures"/>
              <w:tabs>
                <w:tab w:val="clear" w:pos="765"/>
                <w:tab w:val="decimal" w:pos="1053"/>
              </w:tabs>
              <w:spacing w:line="220" w:lineRule="exact"/>
              <w:ind w:right="-79"/>
              <w:rPr>
                <w:rFonts w:eastAsia="SimSun"/>
                <w:szCs w:val="22"/>
                <w:lang w:eastAsia="zh-CN"/>
              </w:rPr>
            </w:pPr>
          </w:p>
        </w:tc>
        <w:tc>
          <w:tcPr>
            <w:tcW w:w="241" w:type="dxa"/>
          </w:tcPr>
          <w:p w14:paraId="27F8045F" w14:textId="77777777" w:rsidR="005660B6" w:rsidRPr="00A67C14" w:rsidRDefault="005660B6" w:rsidP="00672E17">
            <w:pPr>
              <w:pStyle w:val="acctfourfigures"/>
              <w:tabs>
                <w:tab w:val="clear" w:pos="765"/>
                <w:tab w:val="decimal" w:pos="1053"/>
              </w:tabs>
              <w:spacing w:line="220" w:lineRule="exact"/>
              <w:ind w:right="-79"/>
              <w:rPr>
                <w:rFonts w:eastAsia="SimSun"/>
                <w:szCs w:val="22"/>
                <w:lang w:eastAsia="zh-CN"/>
              </w:rPr>
            </w:pPr>
          </w:p>
        </w:tc>
        <w:tc>
          <w:tcPr>
            <w:tcW w:w="1380" w:type="dxa"/>
          </w:tcPr>
          <w:p w14:paraId="70CC772B" w14:textId="77777777" w:rsidR="005660B6" w:rsidRDefault="005660B6" w:rsidP="00672E17">
            <w:pPr>
              <w:pStyle w:val="acctfourfigures"/>
              <w:tabs>
                <w:tab w:val="clear" w:pos="765"/>
                <w:tab w:val="decimal" w:pos="1150"/>
              </w:tabs>
              <w:spacing w:line="220" w:lineRule="exact"/>
              <w:ind w:right="-79"/>
              <w:rPr>
                <w:rFonts w:eastAsia="SimSun"/>
                <w:szCs w:val="22"/>
                <w:lang w:eastAsia="zh-CN"/>
              </w:rPr>
            </w:pPr>
          </w:p>
        </w:tc>
        <w:tc>
          <w:tcPr>
            <w:tcW w:w="270" w:type="dxa"/>
          </w:tcPr>
          <w:p w14:paraId="6F049179" w14:textId="77777777" w:rsidR="005660B6" w:rsidRPr="00A67C14" w:rsidRDefault="005660B6" w:rsidP="00672E17">
            <w:pPr>
              <w:pStyle w:val="acctfourfigures"/>
              <w:tabs>
                <w:tab w:val="clear" w:pos="765"/>
                <w:tab w:val="decimal" w:pos="1053"/>
              </w:tabs>
              <w:spacing w:line="220" w:lineRule="exact"/>
              <w:ind w:right="-79"/>
              <w:rPr>
                <w:rFonts w:eastAsia="SimSun"/>
                <w:szCs w:val="22"/>
                <w:lang w:eastAsia="zh-CN"/>
              </w:rPr>
            </w:pPr>
          </w:p>
        </w:tc>
        <w:tc>
          <w:tcPr>
            <w:tcW w:w="1530" w:type="dxa"/>
            <w:vAlign w:val="bottom"/>
          </w:tcPr>
          <w:p w14:paraId="1D4DBBAE" w14:textId="77777777" w:rsidR="005660B6" w:rsidRDefault="005660B6" w:rsidP="00672E17">
            <w:pPr>
              <w:pStyle w:val="acctfourfigures"/>
              <w:tabs>
                <w:tab w:val="clear" w:pos="765"/>
                <w:tab w:val="decimal" w:pos="1200"/>
              </w:tabs>
              <w:spacing w:line="220" w:lineRule="exact"/>
              <w:ind w:right="-79"/>
              <w:rPr>
                <w:rFonts w:eastAsia="SimSun"/>
                <w:szCs w:val="22"/>
                <w:lang w:eastAsia="zh-CN"/>
              </w:rPr>
            </w:pPr>
          </w:p>
        </w:tc>
        <w:tc>
          <w:tcPr>
            <w:tcW w:w="270" w:type="dxa"/>
          </w:tcPr>
          <w:p w14:paraId="4A25CB44" w14:textId="77777777" w:rsidR="005660B6" w:rsidRPr="00A67C14" w:rsidRDefault="005660B6" w:rsidP="00672E17">
            <w:pPr>
              <w:pStyle w:val="acctfourfigures"/>
              <w:tabs>
                <w:tab w:val="clear" w:pos="765"/>
                <w:tab w:val="decimal" w:pos="1053"/>
              </w:tabs>
              <w:spacing w:line="220" w:lineRule="exact"/>
              <w:ind w:right="-79"/>
              <w:rPr>
                <w:rFonts w:eastAsia="SimSun"/>
                <w:szCs w:val="22"/>
                <w:lang w:eastAsia="zh-CN"/>
              </w:rPr>
            </w:pPr>
          </w:p>
        </w:tc>
        <w:tc>
          <w:tcPr>
            <w:tcW w:w="1350" w:type="dxa"/>
            <w:vAlign w:val="bottom"/>
          </w:tcPr>
          <w:p w14:paraId="26F3CD5E" w14:textId="77777777" w:rsidR="005660B6" w:rsidRDefault="005660B6" w:rsidP="00672E17">
            <w:pPr>
              <w:pStyle w:val="acctfourfigures"/>
              <w:tabs>
                <w:tab w:val="clear" w:pos="765"/>
                <w:tab w:val="decimal" w:pos="1245"/>
              </w:tabs>
              <w:spacing w:line="220" w:lineRule="exact"/>
              <w:ind w:right="-79"/>
              <w:rPr>
                <w:rFonts w:eastAsia="SimSun"/>
                <w:szCs w:val="22"/>
                <w:lang w:eastAsia="zh-CN"/>
              </w:rPr>
            </w:pPr>
          </w:p>
        </w:tc>
      </w:tr>
      <w:tr w:rsidR="005660B6" w:rsidRPr="00A67C14" w14:paraId="6BD25EDA" w14:textId="77777777" w:rsidTr="003D2476">
        <w:trPr>
          <w:cantSplit/>
          <w:trHeight w:val="86"/>
          <w:jc w:val="center"/>
        </w:trPr>
        <w:tc>
          <w:tcPr>
            <w:tcW w:w="2700" w:type="dxa"/>
            <w:vAlign w:val="bottom"/>
          </w:tcPr>
          <w:p w14:paraId="74C5826E" w14:textId="77777777" w:rsidR="005660B6" w:rsidRPr="00A67C14" w:rsidRDefault="005660B6" w:rsidP="005660B6">
            <w:pPr>
              <w:tabs>
                <w:tab w:val="clear" w:pos="227"/>
                <w:tab w:val="clear" w:pos="454"/>
                <w:tab w:val="clear" w:pos="680"/>
                <w:tab w:val="left" w:pos="720"/>
              </w:tabs>
              <w:ind w:right="-126"/>
              <w:rPr>
                <w:rFonts w:ascii="Times New Roman" w:hAnsi="Times New Roman" w:cs="Times New Roman"/>
                <w:sz w:val="22"/>
                <w:szCs w:val="22"/>
              </w:rPr>
            </w:pPr>
            <w:r w:rsidRPr="00A67C14">
              <w:rPr>
                <w:rFonts w:ascii="Times New Roman" w:hAnsi="Times New Roman" w:cs="Times New Roman"/>
                <w:sz w:val="22"/>
                <w:szCs w:val="22"/>
              </w:rPr>
              <w:t>Total assets</w:t>
            </w:r>
          </w:p>
        </w:tc>
        <w:tc>
          <w:tcPr>
            <w:tcW w:w="1521" w:type="dxa"/>
            <w:tcBorders>
              <w:bottom w:val="double" w:sz="4" w:space="0" w:color="auto"/>
            </w:tcBorders>
            <w:vAlign w:val="bottom"/>
          </w:tcPr>
          <w:p w14:paraId="5829BDA8" w14:textId="17A8818D" w:rsidR="005660B6" w:rsidRDefault="000C4CEE" w:rsidP="00D8724A">
            <w:pPr>
              <w:pStyle w:val="acctfourfigures"/>
              <w:tabs>
                <w:tab w:val="clear" w:pos="765"/>
                <w:tab w:val="decimal" w:pos="1349"/>
              </w:tabs>
              <w:spacing w:line="220" w:lineRule="exact"/>
              <w:ind w:right="-79"/>
              <w:rPr>
                <w:rFonts w:eastAsia="SimSun"/>
                <w:szCs w:val="22"/>
                <w:lang w:eastAsia="zh-CN"/>
              </w:rPr>
            </w:pPr>
            <w:r>
              <w:rPr>
                <w:rFonts w:eastAsia="SimSun"/>
                <w:szCs w:val="22"/>
                <w:lang w:eastAsia="zh-CN"/>
              </w:rPr>
              <w:t>629,202</w:t>
            </w:r>
          </w:p>
        </w:tc>
        <w:tc>
          <w:tcPr>
            <w:tcW w:w="273" w:type="dxa"/>
            <w:vAlign w:val="bottom"/>
          </w:tcPr>
          <w:p w14:paraId="545DAE12" w14:textId="77777777" w:rsidR="005660B6" w:rsidRPr="00A67C14" w:rsidRDefault="005660B6" w:rsidP="00D8724A">
            <w:pPr>
              <w:tabs>
                <w:tab w:val="decimal" w:pos="720"/>
              </w:tabs>
              <w:ind w:left="-72" w:right="-72"/>
              <w:rPr>
                <w:rFonts w:ascii="Times New Roman" w:eastAsia="SimSun" w:hAnsi="Times New Roman" w:cs="Times New Roman"/>
                <w:sz w:val="22"/>
                <w:szCs w:val="22"/>
                <w:lang w:eastAsia="zh-CN"/>
              </w:rPr>
            </w:pPr>
          </w:p>
        </w:tc>
        <w:tc>
          <w:tcPr>
            <w:tcW w:w="1459" w:type="dxa"/>
            <w:tcBorders>
              <w:bottom w:val="double" w:sz="4" w:space="0" w:color="auto"/>
            </w:tcBorders>
            <w:vAlign w:val="bottom"/>
          </w:tcPr>
          <w:p w14:paraId="28EBD2CA" w14:textId="4EE69772" w:rsidR="005660B6" w:rsidRDefault="000C4CEE" w:rsidP="00D8724A">
            <w:pPr>
              <w:pStyle w:val="acctfourfigures"/>
              <w:tabs>
                <w:tab w:val="clear" w:pos="765"/>
                <w:tab w:val="decimal" w:pos="1349"/>
              </w:tabs>
              <w:spacing w:line="220" w:lineRule="exact"/>
              <w:ind w:right="-79"/>
              <w:rPr>
                <w:rFonts w:eastAsia="SimSun"/>
                <w:szCs w:val="22"/>
                <w:lang w:eastAsia="zh-CN"/>
              </w:rPr>
            </w:pPr>
            <w:r>
              <w:rPr>
                <w:rFonts w:eastAsia="SimSun"/>
                <w:szCs w:val="22"/>
                <w:lang w:eastAsia="zh-CN"/>
              </w:rPr>
              <w:t>124,310</w:t>
            </w:r>
          </w:p>
        </w:tc>
        <w:tc>
          <w:tcPr>
            <w:tcW w:w="270" w:type="dxa"/>
            <w:vAlign w:val="bottom"/>
          </w:tcPr>
          <w:p w14:paraId="7A025896"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556" w:type="dxa"/>
            <w:tcBorders>
              <w:bottom w:val="double" w:sz="4" w:space="0" w:color="auto"/>
            </w:tcBorders>
            <w:vAlign w:val="bottom"/>
          </w:tcPr>
          <w:p w14:paraId="470D5E17" w14:textId="5ABCACCB" w:rsidR="005660B6" w:rsidRDefault="000C4CEE" w:rsidP="00D8724A">
            <w:pPr>
              <w:pStyle w:val="acctfourfigures"/>
              <w:tabs>
                <w:tab w:val="clear" w:pos="765"/>
                <w:tab w:val="decimal" w:pos="1335"/>
              </w:tabs>
              <w:spacing w:line="220" w:lineRule="exact"/>
              <w:ind w:right="-79"/>
              <w:rPr>
                <w:rFonts w:eastAsia="SimSun"/>
                <w:szCs w:val="22"/>
                <w:lang w:eastAsia="zh-CN"/>
              </w:rPr>
            </w:pPr>
            <w:r>
              <w:rPr>
                <w:rFonts w:eastAsia="SimSun"/>
                <w:szCs w:val="22"/>
                <w:lang w:eastAsia="zh-CN"/>
              </w:rPr>
              <w:t>215,215</w:t>
            </w:r>
          </w:p>
        </w:tc>
        <w:tc>
          <w:tcPr>
            <w:tcW w:w="273" w:type="dxa"/>
            <w:vAlign w:val="bottom"/>
          </w:tcPr>
          <w:p w14:paraId="66DF6BE6"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590" w:type="dxa"/>
            <w:tcBorders>
              <w:bottom w:val="double" w:sz="4" w:space="0" w:color="auto"/>
            </w:tcBorders>
            <w:vAlign w:val="bottom"/>
          </w:tcPr>
          <w:p w14:paraId="243B44B4" w14:textId="19A5A46D" w:rsidR="005660B6" w:rsidRPr="00A67C14" w:rsidRDefault="000C4CEE" w:rsidP="00D8724A">
            <w:pPr>
              <w:pStyle w:val="acctfourfigures"/>
              <w:tabs>
                <w:tab w:val="clear" w:pos="765"/>
                <w:tab w:val="decimal" w:pos="1397"/>
              </w:tabs>
              <w:spacing w:line="220" w:lineRule="exact"/>
              <w:ind w:right="-79"/>
              <w:rPr>
                <w:rFonts w:eastAsia="SimSun"/>
                <w:szCs w:val="22"/>
                <w:lang w:eastAsia="zh-CN"/>
              </w:rPr>
            </w:pPr>
            <w:r>
              <w:rPr>
                <w:rFonts w:eastAsia="SimSun"/>
                <w:szCs w:val="22"/>
                <w:lang w:eastAsia="zh-CN"/>
              </w:rPr>
              <w:t>968,727</w:t>
            </w:r>
          </w:p>
        </w:tc>
        <w:tc>
          <w:tcPr>
            <w:tcW w:w="241" w:type="dxa"/>
            <w:vAlign w:val="bottom"/>
          </w:tcPr>
          <w:p w14:paraId="10C76152"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380" w:type="dxa"/>
            <w:tcBorders>
              <w:bottom w:val="double" w:sz="4" w:space="0" w:color="auto"/>
            </w:tcBorders>
            <w:vAlign w:val="bottom"/>
          </w:tcPr>
          <w:p w14:paraId="4BED358B" w14:textId="06BC5204" w:rsidR="005660B6" w:rsidRDefault="000C4CEE" w:rsidP="00D8724A">
            <w:pPr>
              <w:pStyle w:val="acctfourfigures"/>
              <w:tabs>
                <w:tab w:val="clear" w:pos="765"/>
                <w:tab w:val="decimal" w:pos="1096"/>
              </w:tabs>
              <w:spacing w:line="220" w:lineRule="exact"/>
              <w:ind w:right="-79"/>
              <w:rPr>
                <w:rFonts w:eastAsia="SimSun"/>
                <w:szCs w:val="22"/>
                <w:lang w:eastAsia="zh-CN"/>
              </w:rPr>
            </w:pPr>
            <w:r>
              <w:rPr>
                <w:rFonts w:eastAsia="SimSun"/>
                <w:szCs w:val="22"/>
                <w:lang w:eastAsia="zh-CN"/>
              </w:rPr>
              <w:t>196,488</w:t>
            </w:r>
          </w:p>
        </w:tc>
        <w:tc>
          <w:tcPr>
            <w:tcW w:w="270" w:type="dxa"/>
            <w:vAlign w:val="bottom"/>
          </w:tcPr>
          <w:p w14:paraId="662BFC85"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530" w:type="dxa"/>
            <w:tcBorders>
              <w:bottom w:val="double" w:sz="4" w:space="0" w:color="auto"/>
            </w:tcBorders>
            <w:vAlign w:val="bottom"/>
          </w:tcPr>
          <w:p w14:paraId="40837127" w14:textId="4322CCD0" w:rsidR="005660B6" w:rsidRDefault="000C4CEE" w:rsidP="00D8724A">
            <w:pPr>
              <w:pStyle w:val="acctfourfigures"/>
              <w:tabs>
                <w:tab w:val="clear" w:pos="765"/>
                <w:tab w:val="decimal" w:pos="1402"/>
              </w:tabs>
              <w:spacing w:line="220" w:lineRule="exact"/>
              <w:ind w:right="-79"/>
              <w:rPr>
                <w:rFonts w:eastAsia="SimSun"/>
                <w:szCs w:val="22"/>
                <w:lang w:eastAsia="zh-CN"/>
              </w:rPr>
            </w:pPr>
            <w:r>
              <w:rPr>
                <w:rFonts w:eastAsia="SimSun"/>
                <w:szCs w:val="22"/>
                <w:lang w:eastAsia="zh-CN"/>
              </w:rPr>
              <w:t>(2,557)</w:t>
            </w:r>
          </w:p>
        </w:tc>
        <w:tc>
          <w:tcPr>
            <w:tcW w:w="270" w:type="dxa"/>
            <w:vAlign w:val="bottom"/>
          </w:tcPr>
          <w:p w14:paraId="0D98C228"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350" w:type="dxa"/>
            <w:tcBorders>
              <w:bottom w:val="double" w:sz="4" w:space="0" w:color="auto"/>
            </w:tcBorders>
            <w:vAlign w:val="bottom"/>
          </w:tcPr>
          <w:p w14:paraId="385D3BF8" w14:textId="12DD497D" w:rsidR="005660B6" w:rsidRDefault="000C4CEE" w:rsidP="00D8724A">
            <w:pPr>
              <w:pStyle w:val="acctfourfigures"/>
              <w:tabs>
                <w:tab w:val="clear" w:pos="765"/>
                <w:tab w:val="decimal" w:pos="1096"/>
              </w:tabs>
              <w:spacing w:line="220" w:lineRule="exact"/>
              <w:ind w:right="-79"/>
              <w:rPr>
                <w:rFonts w:eastAsia="SimSun"/>
                <w:szCs w:val="22"/>
                <w:lang w:eastAsia="zh-CN"/>
              </w:rPr>
            </w:pPr>
            <w:r>
              <w:rPr>
                <w:rFonts w:eastAsia="SimSun"/>
                <w:szCs w:val="22"/>
                <w:lang w:eastAsia="zh-CN"/>
              </w:rPr>
              <w:t>1,162,658</w:t>
            </w:r>
          </w:p>
        </w:tc>
      </w:tr>
      <w:tr w:rsidR="005660B6" w:rsidRPr="00A67C14" w14:paraId="216B4B77" w14:textId="77777777" w:rsidTr="003D2476">
        <w:trPr>
          <w:cantSplit/>
          <w:trHeight w:val="86"/>
          <w:jc w:val="center"/>
        </w:trPr>
        <w:tc>
          <w:tcPr>
            <w:tcW w:w="2700" w:type="dxa"/>
            <w:vAlign w:val="bottom"/>
            <w:hideMark/>
          </w:tcPr>
          <w:p w14:paraId="008DAF29" w14:textId="77777777" w:rsidR="005660B6" w:rsidRPr="00A67C14" w:rsidRDefault="005660B6" w:rsidP="005660B6">
            <w:pPr>
              <w:tabs>
                <w:tab w:val="clear" w:pos="227"/>
                <w:tab w:val="clear" w:pos="454"/>
                <w:tab w:val="clear" w:pos="680"/>
                <w:tab w:val="left" w:pos="720"/>
              </w:tabs>
              <w:ind w:right="-126"/>
              <w:rPr>
                <w:rFonts w:ascii="Times New Roman" w:hAnsi="Times New Roman" w:cs="Times New Roman"/>
                <w:sz w:val="22"/>
                <w:szCs w:val="22"/>
              </w:rPr>
            </w:pPr>
          </w:p>
        </w:tc>
        <w:tc>
          <w:tcPr>
            <w:tcW w:w="1521" w:type="dxa"/>
            <w:tcBorders>
              <w:top w:val="double" w:sz="4" w:space="0" w:color="auto"/>
              <w:left w:val="nil"/>
              <w:right w:val="nil"/>
            </w:tcBorders>
            <w:vAlign w:val="bottom"/>
          </w:tcPr>
          <w:p w14:paraId="568562FA" w14:textId="77777777" w:rsidR="005660B6" w:rsidRPr="00A67C14" w:rsidRDefault="005660B6" w:rsidP="00D8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202"/>
              <w:rPr>
                <w:rFonts w:ascii="Times New Roman" w:hAnsi="Times New Roman" w:cs="Times New Roman"/>
                <w:sz w:val="22"/>
                <w:szCs w:val="22"/>
                <w:lang w:val="en-GB" w:bidi="ar-SA"/>
              </w:rPr>
            </w:pPr>
          </w:p>
        </w:tc>
        <w:tc>
          <w:tcPr>
            <w:tcW w:w="273" w:type="dxa"/>
            <w:vAlign w:val="bottom"/>
          </w:tcPr>
          <w:p w14:paraId="5632FBAB" w14:textId="77777777" w:rsidR="005660B6" w:rsidRPr="00A67C14" w:rsidRDefault="005660B6" w:rsidP="00D8724A">
            <w:pPr>
              <w:tabs>
                <w:tab w:val="decimal" w:pos="720"/>
              </w:tabs>
              <w:ind w:left="-72" w:right="-72"/>
              <w:rPr>
                <w:rFonts w:ascii="Times New Roman" w:eastAsia="SimSun" w:hAnsi="Times New Roman" w:cs="Times New Roman"/>
                <w:sz w:val="22"/>
                <w:szCs w:val="22"/>
                <w:lang w:eastAsia="zh-CN"/>
              </w:rPr>
            </w:pPr>
          </w:p>
        </w:tc>
        <w:tc>
          <w:tcPr>
            <w:tcW w:w="1459" w:type="dxa"/>
            <w:tcBorders>
              <w:top w:val="double" w:sz="4" w:space="0" w:color="auto"/>
              <w:left w:val="nil"/>
              <w:right w:val="nil"/>
            </w:tcBorders>
            <w:vAlign w:val="bottom"/>
          </w:tcPr>
          <w:p w14:paraId="7CEDB52C" w14:textId="77777777" w:rsidR="005660B6" w:rsidRPr="00A67C14" w:rsidRDefault="005660B6" w:rsidP="00D8724A">
            <w:pPr>
              <w:pStyle w:val="acctfourfigures"/>
              <w:tabs>
                <w:tab w:val="clear" w:pos="765"/>
                <w:tab w:val="decimal" w:pos="1349"/>
              </w:tabs>
              <w:spacing w:line="220" w:lineRule="exact"/>
              <w:ind w:right="-79"/>
              <w:rPr>
                <w:rFonts w:eastAsia="SimSun"/>
                <w:szCs w:val="22"/>
                <w:lang w:eastAsia="zh-CN"/>
              </w:rPr>
            </w:pPr>
          </w:p>
        </w:tc>
        <w:tc>
          <w:tcPr>
            <w:tcW w:w="270" w:type="dxa"/>
            <w:vAlign w:val="bottom"/>
          </w:tcPr>
          <w:p w14:paraId="464C41F5"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556" w:type="dxa"/>
            <w:tcBorders>
              <w:top w:val="double" w:sz="4" w:space="0" w:color="auto"/>
            </w:tcBorders>
            <w:vAlign w:val="bottom"/>
          </w:tcPr>
          <w:p w14:paraId="768B4046" w14:textId="77777777" w:rsidR="005660B6" w:rsidRPr="00A67C14" w:rsidRDefault="005660B6" w:rsidP="00D8724A">
            <w:pPr>
              <w:pStyle w:val="acctfourfigures"/>
              <w:tabs>
                <w:tab w:val="clear" w:pos="765"/>
                <w:tab w:val="decimal" w:pos="1349"/>
              </w:tabs>
              <w:spacing w:line="220" w:lineRule="exact"/>
              <w:ind w:right="-79"/>
              <w:rPr>
                <w:rFonts w:eastAsia="SimSun"/>
                <w:szCs w:val="22"/>
                <w:lang w:eastAsia="zh-CN"/>
              </w:rPr>
            </w:pPr>
          </w:p>
        </w:tc>
        <w:tc>
          <w:tcPr>
            <w:tcW w:w="273" w:type="dxa"/>
            <w:vAlign w:val="bottom"/>
          </w:tcPr>
          <w:p w14:paraId="572DA953" w14:textId="77777777" w:rsidR="005660B6" w:rsidRPr="00A67C14"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1590" w:type="dxa"/>
            <w:tcBorders>
              <w:top w:val="double" w:sz="4" w:space="0" w:color="auto"/>
            </w:tcBorders>
            <w:vAlign w:val="bottom"/>
          </w:tcPr>
          <w:p w14:paraId="0DC5C493" w14:textId="77777777" w:rsidR="005660B6" w:rsidRPr="00A67C14"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241" w:type="dxa"/>
            <w:vAlign w:val="bottom"/>
          </w:tcPr>
          <w:p w14:paraId="7712F2B2" w14:textId="77777777" w:rsidR="005660B6" w:rsidRPr="00A67C14"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1380" w:type="dxa"/>
            <w:tcBorders>
              <w:top w:val="double" w:sz="4" w:space="0" w:color="auto"/>
            </w:tcBorders>
            <w:vAlign w:val="bottom"/>
          </w:tcPr>
          <w:p w14:paraId="2CF598D1" w14:textId="77777777" w:rsidR="005660B6" w:rsidRPr="00A67C14" w:rsidRDefault="005660B6" w:rsidP="00D8724A">
            <w:pPr>
              <w:pStyle w:val="acctfourfigures"/>
              <w:tabs>
                <w:tab w:val="clear" w:pos="765"/>
                <w:tab w:val="decimal" w:pos="788"/>
                <w:tab w:val="decimal" w:pos="1349"/>
              </w:tabs>
              <w:spacing w:line="220" w:lineRule="exact"/>
              <w:ind w:right="-79"/>
              <w:rPr>
                <w:rFonts w:eastAsia="SimSun"/>
                <w:szCs w:val="22"/>
                <w:lang w:eastAsia="zh-CN"/>
              </w:rPr>
            </w:pPr>
          </w:p>
        </w:tc>
        <w:tc>
          <w:tcPr>
            <w:tcW w:w="270" w:type="dxa"/>
            <w:vAlign w:val="bottom"/>
          </w:tcPr>
          <w:p w14:paraId="64F45108"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530" w:type="dxa"/>
            <w:tcBorders>
              <w:top w:val="double" w:sz="4" w:space="0" w:color="auto"/>
              <w:left w:val="nil"/>
              <w:right w:val="nil"/>
            </w:tcBorders>
            <w:vAlign w:val="bottom"/>
          </w:tcPr>
          <w:p w14:paraId="0BD58836" w14:textId="77777777" w:rsidR="005660B6" w:rsidRPr="00A67C14" w:rsidRDefault="005660B6" w:rsidP="00D8724A">
            <w:pPr>
              <w:pStyle w:val="acctfourfigures"/>
              <w:tabs>
                <w:tab w:val="clear" w:pos="765"/>
                <w:tab w:val="decimal" w:pos="803"/>
              </w:tabs>
              <w:spacing w:line="220" w:lineRule="exact"/>
              <w:ind w:right="-79"/>
              <w:rPr>
                <w:rFonts w:eastAsia="SimSun"/>
                <w:szCs w:val="22"/>
                <w:lang w:eastAsia="zh-CN"/>
              </w:rPr>
            </w:pPr>
          </w:p>
        </w:tc>
        <w:tc>
          <w:tcPr>
            <w:tcW w:w="270" w:type="dxa"/>
            <w:vAlign w:val="bottom"/>
          </w:tcPr>
          <w:p w14:paraId="19D72D1A"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350" w:type="dxa"/>
            <w:tcBorders>
              <w:top w:val="double" w:sz="4" w:space="0" w:color="auto"/>
              <w:left w:val="nil"/>
              <w:right w:val="nil"/>
            </w:tcBorders>
            <w:vAlign w:val="bottom"/>
          </w:tcPr>
          <w:p w14:paraId="6EE9FBBC" w14:textId="77777777" w:rsidR="005660B6" w:rsidRPr="00A67C14" w:rsidRDefault="005660B6" w:rsidP="00D8724A">
            <w:pPr>
              <w:pStyle w:val="acctfourfigures"/>
              <w:tabs>
                <w:tab w:val="clear" w:pos="765"/>
                <w:tab w:val="decimal" w:pos="1096"/>
              </w:tabs>
              <w:spacing w:line="220" w:lineRule="exact"/>
              <w:ind w:right="-79"/>
              <w:rPr>
                <w:rFonts w:eastAsia="SimSun"/>
                <w:szCs w:val="22"/>
                <w:lang w:eastAsia="zh-CN"/>
              </w:rPr>
            </w:pPr>
          </w:p>
        </w:tc>
      </w:tr>
      <w:tr w:rsidR="005660B6" w:rsidRPr="00A67C14" w14:paraId="79A5F535" w14:textId="77777777" w:rsidTr="003D2476">
        <w:trPr>
          <w:cantSplit/>
          <w:trHeight w:val="76"/>
          <w:jc w:val="center"/>
        </w:trPr>
        <w:tc>
          <w:tcPr>
            <w:tcW w:w="2700" w:type="dxa"/>
            <w:vAlign w:val="bottom"/>
            <w:hideMark/>
          </w:tcPr>
          <w:p w14:paraId="2C3AEAED" w14:textId="77777777" w:rsidR="005660B6" w:rsidRPr="007B2857" w:rsidRDefault="005660B6" w:rsidP="005660B6">
            <w:pPr>
              <w:tabs>
                <w:tab w:val="clear" w:pos="227"/>
                <w:tab w:val="clear" w:pos="454"/>
                <w:tab w:val="clear" w:pos="680"/>
                <w:tab w:val="left" w:pos="720"/>
              </w:tabs>
              <w:ind w:right="-126"/>
              <w:rPr>
                <w:rFonts w:ascii="Times New Roman" w:hAnsi="Times New Roman"/>
                <w:sz w:val="22"/>
                <w:szCs w:val="28"/>
              </w:rPr>
            </w:pPr>
            <w:r w:rsidRPr="00A67C14">
              <w:rPr>
                <w:rFonts w:ascii="Times New Roman" w:hAnsi="Times New Roman" w:cs="Times New Roman"/>
                <w:sz w:val="22"/>
                <w:szCs w:val="22"/>
              </w:rPr>
              <w:t>Total liabilities</w:t>
            </w:r>
          </w:p>
        </w:tc>
        <w:tc>
          <w:tcPr>
            <w:tcW w:w="1521" w:type="dxa"/>
            <w:tcBorders>
              <w:left w:val="nil"/>
              <w:bottom w:val="double" w:sz="4" w:space="0" w:color="auto"/>
              <w:right w:val="nil"/>
            </w:tcBorders>
            <w:vAlign w:val="bottom"/>
          </w:tcPr>
          <w:p w14:paraId="6B533FA4" w14:textId="6A07A6A6" w:rsidR="005660B6" w:rsidRPr="00A67C14" w:rsidRDefault="000C4CEE" w:rsidP="00D8724A">
            <w:pPr>
              <w:pStyle w:val="acctfourfigures"/>
              <w:tabs>
                <w:tab w:val="clear" w:pos="765"/>
                <w:tab w:val="decimal" w:pos="1349"/>
              </w:tabs>
              <w:spacing w:line="220" w:lineRule="exact"/>
              <w:ind w:right="-79"/>
              <w:rPr>
                <w:rFonts w:eastAsia="SimSun"/>
                <w:szCs w:val="22"/>
                <w:lang w:eastAsia="zh-CN"/>
              </w:rPr>
            </w:pPr>
            <w:r>
              <w:rPr>
                <w:rFonts w:eastAsia="SimSun"/>
                <w:szCs w:val="22"/>
                <w:lang w:eastAsia="zh-CN"/>
              </w:rPr>
              <w:t>547,082</w:t>
            </w:r>
          </w:p>
        </w:tc>
        <w:tc>
          <w:tcPr>
            <w:tcW w:w="273" w:type="dxa"/>
            <w:vAlign w:val="bottom"/>
          </w:tcPr>
          <w:p w14:paraId="73BD6399" w14:textId="77777777" w:rsidR="005660B6" w:rsidRPr="00A67C14" w:rsidRDefault="005660B6" w:rsidP="00D8724A">
            <w:pPr>
              <w:tabs>
                <w:tab w:val="decimal" w:pos="720"/>
              </w:tabs>
              <w:ind w:left="-72" w:right="-72"/>
              <w:rPr>
                <w:rFonts w:ascii="Times New Roman" w:eastAsia="SimSun" w:hAnsi="Times New Roman" w:cs="Times New Roman"/>
                <w:sz w:val="22"/>
                <w:szCs w:val="22"/>
                <w:lang w:eastAsia="zh-CN"/>
              </w:rPr>
            </w:pPr>
          </w:p>
        </w:tc>
        <w:tc>
          <w:tcPr>
            <w:tcW w:w="1459" w:type="dxa"/>
            <w:tcBorders>
              <w:left w:val="nil"/>
              <w:bottom w:val="double" w:sz="4" w:space="0" w:color="auto"/>
              <w:right w:val="nil"/>
            </w:tcBorders>
            <w:vAlign w:val="bottom"/>
          </w:tcPr>
          <w:p w14:paraId="43A2C983" w14:textId="509D718E" w:rsidR="005660B6" w:rsidRPr="00A67C14" w:rsidRDefault="000C4CEE" w:rsidP="00D8724A">
            <w:pPr>
              <w:pStyle w:val="acctfourfigures"/>
              <w:tabs>
                <w:tab w:val="clear" w:pos="765"/>
                <w:tab w:val="decimal" w:pos="1349"/>
              </w:tabs>
              <w:spacing w:line="220" w:lineRule="exact"/>
              <w:ind w:right="-79"/>
              <w:rPr>
                <w:rFonts w:eastAsia="SimSun"/>
                <w:szCs w:val="22"/>
                <w:lang w:eastAsia="zh-CN"/>
              </w:rPr>
            </w:pPr>
            <w:r>
              <w:rPr>
                <w:rFonts w:eastAsia="SimSun"/>
                <w:szCs w:val="22"/>
                <w:lang w:eastAsia="zh-CN"/>
              </w:rPr>
              <w:t>7,415</w:t>
            </w:r>
          </w:p>
        </w:tc>
        <w:tc>
          <w:tcPr>
            <w:tcW w:w="270" w:type="dxa"/>
            <w:vAlign w:val="bottom"/>
          </w:tcPr>
          <w:p w14:paraId="571973D7"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556" w:type="dxa"/>
            <w:tcBorders>
              <w:bottom w:val="double" w:sz="4" w:space="0" w:color="auto"/>
            </w:tcBorders>
            <w:vAlign w:val="bottom"/>
          </w:tcPr>
          <w:p w14:paraId="067DE35D" w14:textId="7C514AA4" w:rsidR="005660B6" w:rsidRPr="00A67C14" w:rsidRDefault="000C4CEE" w:rsidP="00D8724A">
            <w:pPr>
              <w:pStyle w:val="acctfourfigures"/>
              <w:tabs>
                <w:tab w:val="clear" w:pos="765"/>
                <w:tab w:val="decimal" w:pos="1335"/>
              </w:tabs>
              <w:spacing w:line="220" w:lineRule="exact"/>
              <w:ind w:right="-79"/>
              <w:rPr>
                <w:rFonts w:eastAsia="SimSun"/>
                <w:szCs w:val="22"/>
                <w:lang w:eastAsia="zh-CN"/>
              </w:rPr>
            </w:pPr>
            <w:r>
              <w:rPr>
                <w:rFonts w:eastAsia="SimSun"/>
                <w:szCs w:val="22"/>
                <w:lang w:eastAsia="zh-CN"/>
              </w:rPr>
              <w:t>157,020</w:t>
            </w:r>
          </w:p>
        </w:tc>
        <w:tc>
          <w:tcPr>
            <w:tcW w:w="273" w:type="dxa"/>
            <w:vAlign w:val="bottom"/>
          </w:tcPr>
          <w:p w14:paraId="26881B9D"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590" w:type="dxa"/>
            <w:tcBorders>
              <w:bottom w:val="double" w:sz="4" w:space="0" w:color="auto"/>
            </w:tcBorders>
            <w:vAlign w:val="bottom"/>
          </w:tcPr>
          <w:p w14:paraId="4E980BAF" w14:textId="5F325E42" w:rsidR="005660B6" w:rsidRPr="00A67C14" w:rsidRDefault="000C4CEE" w:rsidP="00D8724A">
            <w:pPr>
              <w:pStyle w:val="acctfourfigures"/>
              <w:tabs>
                <w:tab w:val="clear" w:pos="765"/>
                <w:tab w:val="decimal" w:pos="1397"/>
              </w:tabs>
              <w:spacing w:line="220" w:lineRule="exact"/>
              <w:ind w:right="-79"/>
              <w:rPr>
                <w:rFonts w:eastAsia="SimSun"/>
                <w:szCs w:val="22"/>
                <w:lang w:eastAsia="zh-CN"/>
              </w:rPr>
            </w:pPr>
            <w:r>
              <w:rPr>
                <w:rFonts w:eastAsia="SimSun"/>
                <w:szCs w:val="22"/>
                <w:lang w:eastAsia="zh-CN"/>
              </w:rPr>
              <w:t>711,517</w:t>
            </w:r>
          </w:p>
        </w:tc>
        <w:tc>
          <w:tcPr>
            <w:tcW w:w="241" w:type="dxa"/>
            <w:vAlign w:val="bottom"/>
          </w:tcPr>
          <w:p w14:paraId="3A051483"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380" w:type="dxa"/>
            <w:tcBorders>
              <w:bottom w:val="double" w:sz="4" w:space="0" w:color="auto"/>
            </w:tcBorders>
            <w:vAlign w:val="bottom"/>
          </w:tcPr>
          <w:p w14:paraId="6FF0BA8E" w14:textId="1C738AA1" w:rsidR="005660B6" w:rsidRPr="00A67C14" w:rsidRDefault="000C4CEE" w:rsidP="00D8724A">
            <w:pPr>
              <w:pStyle w:val="acctfourfigures"/>
              <w:tabs>
                <w:tab w:val="clear" w:pos="765"/>
                <w:tab w:val="decimal" w:pos="1096"/>
              </w:tabs>
              <w:spacing w:line="220" w:lineRule="exact"/>
              <w:ind w:right="-79"/>
              <w:rPr>
                <w:rFonts w:eastAsia="SimSun"/>
                <w:szCs w:val="22"/>
                <w:lang w:eastAsia="zh-CN"/>
              </w:rPr>
            </w:pPr>
            <w:r>
              <w:rPr>
                <w:rFonts w:eastAsia="SimSun"/>
                <w:szCs w:val="22"/>
                <w:lang w:eastAsia="zh-CN"/>
              </w:rPr>
              <w:t>189,991</w:t>
            </w:r>
          </w:p>
        </w:tc>
        <w:tc>
          <w:tcPr>
            <w:tcW w:w="270" w:type="dxa"/>
            <w:vAlign w:val="bottom"/>
          </w:tcPr>
          <w:p w14:paraId="0131D90B"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530" w:type="dxa"/>
            <w:tcBorders>
              <w:left w:val="nil"/>
              <w:bottom w:val="double" w:sz="4" w:space="0" w:color="auto"/>
              <w:right w:val="nil"/>
            </w:tcBorders>
            <w:vAlign w:val="bottom"/>
          </w:tcPr>
          <w:p w14:paraId="70602D6C" w14:textId="115F7887" w:rsidR="005660B6" w:rsidRPr="00A67C14" w:rsidRDefault="000C4CEE" w:rsidP="00D8724A">
            <w:pPr>
              <w:pStyle w:val="acctfourfigures"/>
              <w:tabs>
                <w:tab w:val="clear" w:pos="765"/>
                <w:tab w:val="decimal" w:pos="1402"/>
              </w:tabs>
              <w:spacing w:line="220" w:lineRule="exact"/>
              <w:ind w:right="-79"/>
              <w:rPr>
                <w:rFonts w:eastAsia="SimSun"/>
                <w:szCs w:val="22"/>
                <w:lang w:eastAsia="zh-CN"/>
              </w:rPr>
            </w:pPr>
            <w:r>
              <w:rPr>
                <w:rFonts w:eastAsia="SimSun"/>
                <w:szCs w:val="22"/>
                <w:lang w:eastAsia="zh-CN"/>
              </w:rPr>
              <w:t>(2,726)</w:t>
            </w:r>
          </w:p>
        </w:tc>
        <w:tc>
          <w:tcPr>
            <w:tcW w:w="270" w:type="dxa"/>
            <w:vAlign w:val="bottom"/>
          </w:tcPr>
          <w:p w14:paraId="34BB6B71"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350" w:type="dxa"/>
            <w:tcBorders>
              <w:left w:val="nil"/>
              <w:bottom w:val="double" w:sz="4" w:space="0" w:color="auto"/>
              <w:right w:val="nil"/>
            </w:tcBorders>
            <w:vAlign w:val="bottom"/>
          </w:tcPr>
          <w:p w14:paraId="15159FF3" w14:textId="319A496A" w:rsidR="005660B6" w:rsidRPr="00A67C14" w:rsidRDefault="000C4CEE" w:rsidP="00D8724A">
            <w:pPr>
              <w:pStyle w:val="acctfourfigures"/>
              <w:tabs>
                <w:tab w:val="clear" w:pos="765"/>
                <w:tab w:val="decimal" w:pos="1096"/>
              </w:tabs>
              <w:spacing w:line="220" w:lineRule="exact"/>
              <w:ind w:right="-79"/>
              <w:rPr>
                <w:rFonts w:eastAsia="SimSun"/>
                <w:szCs w:val="22"/>
                <w:lang w:eastAsia="zh-CN"/>
              </w:rPr>
            </w:pPr>
            <w:r>
              <w:rPr>
                <w:rFonts w:eastAsia="SimSun"/>
                <w:szCs w:val="22"/>
                <w:lang w:eastAsia="zh-CN"/>
              </w:rPr>
              <w:t>898,782</w:t>
            </w:r>
          </w:p>
        </w:tc>
      </w:tr>
      <w:tr w:rsidR="005660B6" w:rsidRPr="00A67C14" w14:paraId="703AFBB3" w14:textId="77777777" w:rsidTr="003D2476">
        <w:trPr>
          <w:cantSplit/>
          <w:trHeight w:val="76"/>
          <w:jc w:val="center"/>
        </w:trPr>
        <w:tc>
          <w:tcPr>
            <w:tcW w:w="2700" w:type="dxa"/>
            <w:vAlign w:val="bottom"/>
          </w:tcPr>
          <w:p w14:paraId="6EBCDA7A" w14:textId="77777777" w:rsidR="005660B6" w:rsidRPr="00A67C14" w:rsidRDefault="005660B6" w:rsidP="005660B6">
            <w:pPr>
              <w:tabs>
                <w:tab w:val="clear" w:pos="227"/>
                <w:tab w:val="clear" w:pos="454"/>
                <w:tab w:val="clear" w:pos="680"/>
                <w:tab w:val="left" w:pos="720"/>
              </w:tabs>
              <w:ind w:right="-126"/>
              <w:rPr>
                <w:rFonts w:ascii="Times New Roman" w:hAnsi="Times New Roman" w:cs="Times New Roman"/>
                <w:sz w:val="22"/>
                <w:szCs w:val="22"/>
              </w:rPr>
            </w:pPr>
          </w:p>
        </w:tc>
        <w:tc>
          <w:tcPr>
            <w:tcW w:w="1521" w:type="dxa"/>
            <w:tcBorders>
              <w:top w:val="double" w:sz="4" w:space="0" w:color="auto"/>
              <w:left w:val="nil"/>
              <w:right w:val="nil"/>
            </w:tcBorders>
            <w:vAlign w:val="bottom"/>
          </w:tcPr>
          <w:p w14:paraId="5E166DA2" w14:textId="77777777" w:rsidR="005660B6" w:rsidRDefault="005660B6" w:rsidP="00D8724A">
            <w:pPr>
              <w:pStyle w:val="acctfourfigures"/>
              <w:tabs>
                <w:tab w:val="clear" w:pos="765"/>
                <w:tab w:val="decimal" w:pos="1349"/>
              </w:tabs>
              <w:spacing w:line="220" w:lineRule="exact"/>
              <w:ind w:right="-79"/>
              <w:rPr>
                <w:rFonts w:eastAsia="SimSun"/>
                <w:szCs w:val="22"/>
                <w:lang w:eastAsia="zh-CN"/>
              </w:rPr>
            </w:pPr>
          </w:p>
        </w:tc>
        <w:tc>
          <w:tcPr>
            <w:tcW w:w="273" w:type="dxa"/>
            <w:vAlign w:val="bottom"/>
          </w:tcPr>
          <w:p w14:paraId="1D78CEAC" w14:textId="77777777" w:rsidR="005660B6" w:rsidRPr="00A67C14" w:rsidRDefault="005660B6" w:rsidP="00D8724A">
            <w:pPr>
              <w:tabs>
                <w:tab w:val="decimal" w:pos="720"/>
              </w:tabs>
              <w:ind w:left="-72" w:right="-72"/>
              <w:rPr>
                <w:rFonts w:ascii="Times New Roman" w:eastAsia="SimSun" w:hAnsi="Times New Roman" w:cs="Times New Roman"/>
                <w:sz w:val="22"/>
                <w:szCs w:val="22"/>
                <w:lang w:eastAsia="zh-CN"/>
              </w:rPr>
            </w:pPr>
          </w:p>
        </w:tc>
        <w:tc>
          <w:tcPr>
            <w:tcW w:w="1459" w:type="dxa"/>
            <w:tcBorders>
              <w:top w:val="double" w:sz="4" w:space="0" w:color="auto"/>
              <w:left w:val="nil"/>
              <w:right w:val="nil"/>
            </w:tcBorders>
            <w:vAlign w:val="bottom"/>
          </w:tcPr>
          <w:p w14:paraId="3E9D68C3" w14:textId="77777777" w:rsidR="005660B6" w:rsidRDefault="005660B6" w:rsidP="00D8724A">
            <w:pPr>
              <w:pStyle w:val="acctfourfigures"/>
              <w:tabs>
                <w:tab w:val="clear" w:pos="765"/>
                <w:tab w:val="decimal" w:pos="1349"/>
              </w:tabs>
              <w:spacing w:line="220" w:lineRule="exact"/>
              <w:ind w:right="-79"/>
              <w:rPr>
                <w:rFonts w:eastAsia="SimSun"/>
                <w:szCs w:val="22"/>
                <w:lang w:eastAsia="zh-CN"/>
              </w:rPr>
            </w:pPr>
          </w:p>
        </w:tc>
        <w:tc>
          <w:tcPr>
            <w:tcW w:w="270" w:type="dxa"/>
            <w:vAlign w:val="bottom"/>
          </w:tcPr>
          <w:p w14:paraId="37C8D73C"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556" w:type="dxa"/>
            <w:tcBorders>
              <w:top w:val="double" w:sz="4" w:space="0" w:color="auto"/>
            </w:tcBorders>
            <w:vAlign w:val="bottom"/>
          </w:tcPr>
          <w:p w14:paraId="2EF5DCD5" w14:textId="77777777" w:rsidR="005660B6" w:rsidRDefault="005660B6" w:rsidP="00D8724A">
            <w:pPr>
              <w:pStyle w:val="acctfourfigures"/>
              <w:tabs>
                <w:tab w:val="clear" w:pos="765"/>
                <w:tab w:val="decimal" w:pos="1349"/>
              </w:tabs>
              <w:spacing w:line="220" w:lineRule="exact"/>
              <w:ind w:right="-79"/>
              <w:rPr>
                <w:rFonts w:eastAsia="SimSun"/>
                <w:szCs w:val="22"/>
                <w:lang w:eastAsia="zh-CN"/>
              </w:rPr>
            </w:pPr>
          </w:p>
        </w:tc>
        <w:tc>
          <w:tcPr>
            <w:tcW w:w="273" w:type="dxa"/>
            <w:vAlign w:val="bottom"/>
          </w:tcPr>
          <w:p w14:paraId="2925AE86" w14:textId="77777777" w:rsidR="005660B6" w:rsidRPr="00A67C14"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1590" w:type="dxa"/>
            <w:tcBorders>
              <w:top w:val="double" w:sz="4" w:space="0" w:color="auto"/>
            </w:tcBorders>
            <w:vAlign w:val="bottom"/>
          </w:tcPr>
          <w:p w14:paraId="25A507AC" w14:textId="77777777" w:rsidR="005660B6" w:rsidRPr="00A67C14"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241" w:type="dxa"/>
            <w:vAlign w:val="bottom"/>
          </w:tcPr>
          <w:p w14:paraId="472425C7" w14:textId="77777777" w:rsidR="005660B6" w:rsidRPr="00A67C14"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1380" w:type="dxa"/>
            <w:tcBorders>
              <w:top w:val="double" w:sz="4" w:space="0" w:color="auto"/>
            </w:tcBorders>
            <w:vAlign w:val="bottom"/>
          </w:tcPr>
          <w:p w14:paraId="50CA2A65" w14:textId="77777777" w:rsidR="005660B6" w:rsidRDefault="005660B6" w:rsidP="00D8724A">
            <w:pPr>
              <w:pStyle w:val="acctfourfigures"/>
              <w:tabs>
                <w:tab w:val="clear" w:pos="765"/>
                <w:tab w:val="decimal" w:pos="1349"/>
              </w:tabs>
              <w:spacing w:line="220" w:lineRule="exact"/>
              <w:ind w:right="-79"/>
              <w:rPr>
                <w:rFonts w:eastAsia="SimSun"/>
                <w:szCs w:val="22"/>
                <w:lang w:eastAsia="zh-CN"/>
              </w:rPr>
            </w:pPr>
          </w:p>
        </w:tc>
        <w:tc>
          <w:tcPr>
            <w:tcW w:w="270" w:type="dxa"/>
            <w:vAlign w:val="bottom"/>
          </w:tcPr>
          <w:p w14:paraId="76C93C21"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530" w:type="dxa"/>
            <w:tcBorders>
              <w:top w:val="double" w:sz="4" w:space="0" w:color="auto"/>
              <w:left w:val="nil"/>
              <w:right w:val="nil"/>
            </w:tcBorders>
            <w:vAlign w:val="bottom"/>
          </w:tcPr>
          <w:p w14:paraId="2114BD38" w14:textId="77777777" w:rsidR="005660B6" w:rsidRDefault="005660B6" w:rsidP="00D8724A">
            <w:pPr>
              <w:pStyle w:val="acctfourfigures"/>
              <w:tabs>
                <w:tab w:val="clear" w:pos="765"/>
                <w:tab w:val="decimal" w:pos="1200"/>
              </w:tabs>
              <w:spacing w:line="220" w:lineRule="exact"/>
              <w:ind w:right="-79"/>
              <w:rPr>
                <w:rFonts w:eastAsia="SimSun"/>
                <w:szCs w:val="22"/>
                <w:lang w:eastAsia="zh-CN"/>
              </w:rPr>
            </w:pPr>
          </w:p>
        </w:tc>
        <w:tc>
          <w:tcPr>
            <w:tcW w:w="270" w:type="dxa"/>
            <w:vAlign w:val="bottom"/>
          </w:tcPr>
          <w:p w14:paraId="33ABD14E"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350" w:type="dxa"/>
            <w:tcBorders>
              <w:top w:val="double" w:sz="4" w:space="0" w:color="auto"/>
              <w:left w:val="nil"/>
              <w:right w:val="nil"/>
            </w:tcBorders>
            <w:vAlign w:val="bottom"/>
          </w:tcPr>
          <w:p w14:paraId="61896D82" w14:textId="77777777" w:rsidR="005660B6" w:rsidRDefault="005660B6" w:rsidP="00D8724A">
            <w:pPr>
              <w:pStyle w:val="acctfourfigures"/>
              <w:tabs>
                <w:tab w:val="clear" w:pos="765"/>
                <w:tab w:val="decimal" w:pos="1096"/>
              </w:tabs>
              <w:spacing w:line="220" w:lineRule="exact"/>
              <w:ind w:right="-79"/>
              <w:rPr>
                <w:rFonts w:eastAsia="SimSun"/>
                <w:szCs w:val="22"/>
                <w:lang w:eastAsia="zh-CN"/>
              </w:rPr>
            </w:pPr>
          </w:p>
        </w:tc>
      </w:tr>
      <w:tr w:rsidR="005660B6" w:rsidRPr="00A67C14" w14:paraId="62E70409" w14:textId="77777777" w:rsidTr="003D2476">
        <w:tblPrEx>
          <w:jc w:val="left"/>
          <w:tblLook w:val="0000" w:firstRow="0" w:lastRow="0" w:firstColumn="0" w:lastColumn="0" w:noHBand="0" w:noVBand="0"/>
        </w:tblPrEx>
        <w:trPr>
          <w:cantSplit/>
          <w:trHeight w:val="77"/>
        </w:trPr>
        <w:tc>
          <w:tcPr>
            <w:tcW w:w="2700" w:type="dxa"/>
            <w:tcBorders>
              <w:left w:val="nil"/>
              <w:right w:val="nil"/>
            </w:tcBorders>
            <w:vAlign w:val="bottom"/>
          </w:tcPr>
          <w:p w14:paraId="21D6FC50" w14:textId="38153B95" w:rsidR="005660B6" w:rsidRPr="00A67C14" w:rsidRDefault="005660B6" w:rsidP="005660B6">
            <w:pPr>
              <w:ind w:left="-90" w:right="-126" w:firstLine="73"/>
              <w:rPr>
                <w:rFonts w:ascii="Times New Roman" w:hAnsi="Times New Roman" w:cs="Times New Roman"/>
                <w:b/>
                <w:bCs/>
                <w:sz w:val="22"/>
                <w:szCs w:val="22"/>
                <w:lang w:val="en-GB"/>
              </w:rPr>
            </w:pPr>
            <w:r>
              <w:rPr>
                <w:rFonts w:ascii="Times New Roman" w:hAnsi="Times New Roman" w:cs="Times New Roman"/>
                <w:b/>
                <w:bCs/>
                <w:i/>
                <w:iCs/>
                <w:sz w:val="22"/>
                <w:szCs w:val="22"/>
              </w:rPr>
              <w:t xml:space="preserve">As at </w:t>
            </w:r>
            <w:r w:rsidRPr="00A67C14">
              <w:rPr>
                <w:rFonts w:ascii="Times New Roman" w:hAnsi="Times New Roman" w:cs="Times New Roman"/>
                <w:b/>
                <w:bCs/>
                <w:i/>
                <w:iCs/>
                <w:sz w:val="22"/>
                <w:szCs w:val="22"/>
              </w:rPr>
              <w:t>3</w:t>
            </w:r>
            <w:r w:rsidRPr="00A67C14">
              <w:rPr>
                <w:rFonts w:ascii="Times New Roman" w:hAnsi="Times New Roman"/>
                <w:b/>
                <w:bCs/>
                <w:i/>
                <w:iCs/>
                <w:sz w:val="22"/>
                <w:szCs w:val="22"/>
              </w:rPr>
              <w:t>1</w:t>
            </w:r>
            <w:r w:rsidRPr="00A67C14">
              <w:rPr>
                <w:rFonts w:ascii="Times New Roman" w:hAnsi="Times New Roman" w:cs="Times New Roman"/>
                <w:b/>
                <w:bCs/>
                <w:i/>
                <w:iCs/>
                <w:sz w:val="22"/>
                <w:szCs w:val="22"/>
              </w:rPr>
              <w:t xml:space="preserve"> </w:t>
            </w:r>
            <w:r>
              <w:rPr>
                <w:rFonts w:ascii="Times New Roman" w:hAnsi="Times New Roman" w:cs="Times New Roman"/>
                <w:b/>
                <w:bCs/>
                <w:i/>
                <w:iCs/>
                <w:sz w:val="22"/>
                <w:szCs w:val="22"/>
              </w:rPr>
              <w:t>December</w:t>
            </w:r>
            <w:r w:rsidRPr="00A67C14">
              <w:rPr>
                <w:rFonts w:ascii="Times New Roman" w:hAnsi="Times New Roman" w:cs="Times New Roman"/>
                <w:b/>
                <w:bCs/>
                <w:i/>
                <w:iCs/>
                <w:sz w:val="22"/>
                <w:szCs w:val="22"/>
              </w:rPr>
              <w:t xml:space="preserve"> 202</w:t>
            </w:r>
            <w:r w:rsidR="004F53C2">
              <w:rPr>
                <w:rFonts w:ascii="Times New Roman" w:hAnsi="Times New Roman" w:cs="Times New Roman"/>
                <w:b/>
                <w:bCs/>
                <w:i/>
                <w:iCs/>
                <w:sz w:val="22"/>
                <w:szCs w:val="22"/>
              </w:rPr>
              <w:t>3</w:t>
            </w:r>
          </w:p>
        </w:tc>
        <w:tc>
          <w:tcPr>
            <w:tcW w:w="1521" w:type="dxa"/>
            <w:tcBorders>
              <w:top w:val="nil"/>
              <w:left w:val="nil"/>
              <w:right w:val="nil"/>
            </w:tcBorders>
            <w:vAlign w:val="bottom"/>
          </w:tcPr>
          <w:p w14:paraId="4F9A4D52" w14:textId="77777777" w:rsidR="005660B6" w:rsidRPr="005660B6" w:rsidRDefault="005660B6" w:rsidP="00D8724A">
            <w:pPr>
              <w:pStyle w:val="acctfourfigures"/>
              <w:tabs>
                <w:tab w:val="clear" w:pos="765"/>
                <w:tab w:val="decimal" w:pos="1349"/>
              </w:tabs>
              <w:spacing w:line="220" w:lineRule="exact"/>
              <w:ind w:right="-79"/>
              <w:rPr>
                <w:rFonts w:eastAsia="SimSun"/>
                <w:szCs w:val="22"/>
                <w:lang w:eastAsia="zh-CN"/>
              </w:rPr>
            </w:pPr>
          </w:p>
        </w:tc>
        <w:tc>
          <w:tcPr>
            <w:tcW w:w="273" w:type="dxa"/>
            <w:tcBorders>
              <w:left w:val="nil"/>
              <w:right w:val="nil"/>
            </w:tcBorders>
            <w:vAlign w:val="bottom"/>
          </w:tcPr>
          <w:p w14:paraId="6D952ED5" w14:textId="77777777" w:rsidR="005660B6" w:rsidRPr="00A67C14" w:rsidRDefault="005660B6" w:rsidP="00D8724A">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top w:val="nil"/>
              <w:left w:val="nil"/>
              <w:right w:val="nil"/>
            </w:tcBorders>
            <w:vAlign w:val="bottom"/>
          </w:tcPr>
          <w:p w14:paraId="0F329EBD" w14:textId="77777777" w:rsidR="005660B6" w:rsidRPr="00A67C14" w:rsidRDefault="005660B6" w:rsidP="00D8724A">
            <w:pPr>
              <w:pStyle w:val="acctfourfigures"/>
              <w:tabs>
                <w:tab w:val="clear" w:pos="765"/>
                <w:tab w:val="decimal" w:pos="1349"/>
              </w:tabs>
              <w:spacing w:line="220" w:lineRule="exact"/>
              <w:ind w:right="-79"/>
              <w:rPr>
                <w:rFonts w:eastAsia="SimSun"/>
                <w:szCs w:val="22"/>
                <w:lang w:eastAsia="zh-CN"/>
              </w:rPr>
            </w:pPr>
          </w:p>
        </w:tc>
        <w:tc>
          <w:tcPr>
            <w:tcW w:w="270" w:type="dxa"/>
            <w:tcBorders>
              <w:left w:val="nil"/>
              <w:right w:val="nil"/>
            </w:tcBorders>
            <w:vAlign w:val="bottom"/>
          </w:tcPr>
          <w:p w14:paraId="240067CB"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556" w:type="dxa"/>
            <w:tcBorders>
              <w:top w:val="nil"/>
              <w:left w:val="nil"/>
              <w:right w:val="nil"/>
            </w:tcBorders>
            <w:vAlign w:val="bottom"/>
          </w:tcPr>
          <w:p w14:paraId="3E9A93E3" w14:textId="77777777" w:rsidR="005660B6" w:rsidRPr="00A67C14" w:rsidRDefault="005660B6" w:rsidP="00D8724A">
            <w:pPr>
              <w:pStyle w:val="acctfourfigures"/>
              <w:tabs>
                <w:tab w:val="clear" w:pos="765"/>
                <w:tab w:val="decimal" w:pos="1349"/>
              </w:tabs>
              <w:spacing w:line="220" w:lineRule="exact"/>
              <w:ind w:right="-79"/>
              <w:rPr>
                <w:rFonts w:eastAsia="SimSun"/>
                <w:szCs w:val="22"/>
                <w:lang w:eastAsia="zh-CN"/>
              </w:rPr>
            </w:pPr>
          </w:p>
        </w:tc>
        <w:tc>
          <w:tcPr>
            <w:tcW w:w="273" w:type="dxa"/>
            <w:vAlign w:val="bottom"/>
          </w:tcPr>
          <w:p w14:paraId="4B284DB2" w14:textId="77777777" w:rsidR="005660B6" w:rsidRPr="00A67C14"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1590" w:type="dxa"/>
            <w:vAlign w:val="bottom"/>
          </w:tcPr>
          <w:p w14:paraId="64398485" w14:textId="77777777" w:rsidR="005660B6" w:rsidRPr="00A67C14"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241" w:type="dxa"/>
            <w:vAlign w:val="bottom"/>
          </w:tcPr>
          <w:p w14:paraId="0D9DE0E0" w14:textId="77777777" w:rsidR="005660B6" w:rsidRPr="00A67C14"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1380" w:type="dxa"/>
            <w:tcBorders>
              <w:top w:val="nil"/>
              <w:left w:val="nil"/>
              <w:right w:val="nil"/>
            </w:tcBorders>
            <w:vAlign w:val="bottom"/>
          </w:tcPr>
          <w:p w14:paraId="7CC89CD4" w14:textId="77777777" w:rsidR="005660B6" w:rsidRPr="00A67C14" w:rsidRDefault="005660B6" w:rsidP="00D8724A">
            <w:pPr>
              <w:pStyle w:val="acctfourfigures"/>
              <w:tabs>
                <w:tab w:val="clear" w:pos="765"/>
                <w:tab w:val="decimal" w:pos="1349"/>
              </w:tabs>
              <w:spacing w:line="220" w:lineRule="exact"/>
              <w:ind w:right="-79"/>
              <w:rPr>
                <w:rFonts w:eastAsia="SimSun"/>
                <w:szCs w:val="22"/>
                <w:lang w:eastAsia="zh-CN"/>
              </w:rPr>
            </w:pPr>
          </w:p>
        </w:tc>
        <w:tc>
          <w:tcPr>
            <w:tcW w:w="270" w:type="dxa"/>
            <w:vAlign w:val="bottom"/>
          </w:tcPr>
          <w:p w14:paraId="37357EB5"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530" w:type="dxa"/>
            <w:tcBorders>
              <w:top w:val="nil"/>
              <w:left w:val="nil"/>
              <w:right w:val="nil"/>
            </w:tcBorders>
            <w:vAlign w:val="bottom"/>
          </w:tcPr>
          <w:p w14:paraId="1A4AABD1" w14:textId="77777777" w:rsidR="005660B6" w:rsidRPr="00A67C14" w:rsidRDefault="005660B6" w:rsidP="00D8724A">
            <w:pPr>
              <w:pStyle w:val="acctfourfigures"/>
              <w:tabs>
                <w:tab w:val="clear" w:pos="765"/>
                <w:tab w:val="decimal" w:pos="1238"/>
              </w:tabs>
              <w:spacing w:line="220" w:lineRule="exact"/>
              <w:ind w:right="-79"/>
              <w:rPr>
                <w:rFonts w:eastAsia="SimSun"/>
                <w:szCs w:val="22"/>
                <w:lang w:eastAsia="zh-CN"/>
              </w:rPr>
            </w:pPr>
          </w:p>
        </w:tc>
        <w:tc>
          <w:tcPr>
            <w:tcW w:w="270" w:type="dxa"/>
            <w:vAlign w:val="bottom"/>
          </w:tcPr>
          <w:p w14:paraId="3DAE1E08"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350" w:type="dxa"/>
            <w:tcBorders>
              <w:top w:val="nil"/>
              <w:left w:val="nil"/>
              <w:right w:val="nil"/>
            </w:tcBorders>
            <w:vAlign w:val="bottom"/>
          </w:tcPr>
          <w:p w14:paraId="5BC30015" w14:textId="77777777" w:rsidR="005660B6" w:rsidRPr="00A67C14" w:rsidRDefault="005660B6" w:rsidP="00D8724A">
            <w:pPr>
              <w:pStyle w:val="acctfourfigures"/>
              <w:tabs>
                <w:tab w:val="clear" w:pos="765"/>
                <w:tab w:val="decimal" w:pos="1096"/>
              </w:tabs>
              <w:spacing w:line="220" w:lineRule="exact"/>
              <w:ind w:right="-79"/>
              <w:rPr>
                <w:rFonts w:eastAsia="SimSun"/>
                <w:szCs w:val="22"/>
                <w:lang w:eastAsia="zh-CN"/>
              </w:rPr>
            </w:pPr>
          </w:p>
        </w:tc>
      </w:tr>
      <w:tr w:rsidR="004F53C2" w:rsidRPr="00A67C14" w14:paraId="46054EBA" w14:textId="77777777" w:rsidTr="003D2476">
        <w:tblPrEx>
          <w:jc w:val="left"/>
          <w:tblLook w:val="0000" w:firstRow="0" w:lastRow="0" w:firstColumn="0" w:lastColumn="0" w:noHBand="0" w:noVBand="0"/>
        </w:tblPrEx>
        <w:trPr>
          <w:cantSplit/>
          <w:trHeight w:val="77"/>
        </w:trPr>
        <w:tc>
          <w:tcPr>
            <w:tcW w:w="2700" w:type="dxa"/>
            <w:tcBorders>
              <w:left w:val="nil"/>
              <w:right w:val="nil"/>
            </w:tcBorders>
            <w:vAlign w:val="bottom"/>
          </w:tcPr>
          <w:p w14:paraId="5392C860" w14:textId="77777777" w:rsidR="004F53C2" w:rsidRPr="00A67C14" w:rsidRDefault="004F53C2" w:rsidP="004F53C2">
            <w:pPr>
              <w:ind w:left="-90" w:right="-126" w:firstLine="73"/>
              <w:rPr>
                <w:rFonts w:ascii="Times New Roman" w:hAnsi="Times New Roman" w:cs="Times New Roman"/>
                <w:sz w:val="22"/>
                <w:szCs w:val="22"/>
              </w:rPr>
            </w:pPr>
            <w:r w:rsidRPr="00A67C14">
              <w:rPr>
                <w:rFonts w:ascii="Times New Roman" w:hAnsi="Times New Roman" w:cs="Times New Roman"/>
                <w:sz w:val="22"/>
                <w:szCs w:val="22"/>
              </w:rPr>
              <w:t>Total assets</w:t>
            </w:r>
          </w:p>
        </w:tc>
        <w:tc>
          <w:tcPr>
            <w:tcW w:w="1521" w:type="dxa"/>
            <w:tcBorders>
              <w:left w:val="nil"/>
              <w:bottom w:val="double" w:sz="4" w:space="0" w:color="auto"/>
              <w:right w:val="nil"/>
            </w:tcBorders>
            <w:vAlign w:val="bottom"/>
          </w:tcPr>
          <w:p w14:paraId="411DF56C" w14:textId="71A27606" w:rsidR="004F53C2" w:rsidRPr="005660B6" w:rsidRDefault="004F53C2" w:rsidP="004F53C2">
            <w:pPr>
              <w:pStyle w:val="acctfourfigures"/>
              <w:tabs>
                <w:tab w:val="clear" w:pos="765"/>
                <w:tab w:val="decimal" w:pos="1349"/>
              </w:tabs>
              <w:spacing w:line="220" w:lineRule="exact"/>
              <w:ind w:right="-79"/>
              <w:rPr>
                <w:rFonts w:eastAsia="SimSun"/>
                <w:szCs w:val="22"/>
                <w:lang w:eastAsia="zh-CN"/>
              </w:rPr>
            </w:pPr>
            <w:r w:rsidRPr="00C5529E">
              <w:rPr>
                <w:rFonts w:eastAsia="SimSun"/>
                <w:szCs w:val="22"/>
                <w:lang w:eastAsia="zh-CN"/>
              </w:rPr>
              <w:t>660,456</w:t>
            </w:r>
          </w:p>
        </w:tc>
        <w:tc>
          <w:tcPr>
            <w:tcW w:w="273" w:type="dxa"/>
            <w:tcBorders>
              <w:left w:val="nil"/>
              <w:right w:val="nil"/>
            </w:tcBorders>
            <w:vAlign w:val="bottom"/>
          </w:tcPr>
          <w:p w14:paraId="355D1550" w14:textId="77777777" w:rsidR="004F53C2" w:rsidRPr="00A67C14" w:rsidRDefault="004F53C2" w:rsidP="004F53C2">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left w:val="nil"/>
              <w:bottom w:val="double" w:sz="4" w:space="0" w:color="auto"/>
              <w:right w:val="nil"/>
            </w:tcBorders>
            <w:vAlign w:val="bottom"/>
          </w:tcPr>
          <w:p w14:paraId="4F07792D" w14:textId="2E94C7D7" w:rsidR="004F53C2" w:rsidRPr="00A67C14" w:rsidRDefault="004F53C2" w:rsidP="004F53C2">
            <w:pPr>
              <w:pStyle w:val="acctfourfigures"/>
              <w:tabs>
                <w:tab w:val="clear" w:pos="765"/>
                <w:tab w:val="decimal" w:pos="1349"/>
              </w:tabs>
              <w:spacing w:line="220" w:lineRule="exact"/>
              <w:ind w:right="-79"/>
              <w:rPr>
                <w:rFonts w:eastAsia="SimSun"/>
                <w:szCs w:val="22"/>
                <w:lang w:eastAsia="zh-CN"/>
              </w:rPr>
            </w:pPr>
            <w:r w:rsidRPr="00C5529E">
              <w:rPr>
                <w:rFonts w:eastAsia="SimSun"/>
                <w:szCs w:val="22"/>
                <w:lang w:eastAsia="zh-CN"/>
              </w:rPr>
              <w:t>112,237</w:t>
            </w:r>
          </w:p>
        </w:tc>
        <w:tc>
          <w:tcPr>
            <w:tcW w:w="270" w:type="dxa"/>
            <w:tcBorders>
              <w:left w:val="nil"/>
              <w:right w:val="nil"/>
            </w:tcBorders>
            <w:vAlign w:val="bottom"/>
          </w:tcPr>
          <w:p w14:paraId="6CC08864" w14:textId="77777777" w:rsidR="004F53C2" w:rsidRPr="00A67C14" w:rsidRDefault="004F53C2" w:rsidP="004F53C2">
            <w:pPr>
              <w:pStyle w:val="acctfourfigures"/>
              <w:tabs>
                <w:tab w:val="clear" w:pos="765"/>
                <w:tab w:val="decimal" w:pos="1053"/>
              </w:tabs>
              <w:spacing w:line="220" w:lineRule="exact"/>
              <w:ind w:right="-79"/>
              <w:rPr>
                <w:rFonts w:eastAsia="SimSun"/>
                <w:szCs w:val="22"/>
                <w:lang w:eastAsia="zh-CN"/>
              </w:rPr>
            </w:pPr>
          </w:p>
        </w:tc>
        <w:tc>
          <w:tcPr>
            <w:tcW w:w="1556" w:type="dxa"/>
            <w:tcBorders>
              <w:left w:val="nil"/>
              <w:bottom w:val="double" w:sz="4" w:space="0" w:color="auto"/>
              <w:right w:val="nil"/>
            </w:tcBorders>
            <w:vAlign w:val="bottom"/>
          </w:tcPr>
          <w:p w14:paraId="313D4463" w14:textId="0DC32DBD" w:rsidR="004F53C2" w:rsidRDefault="004F53C2" w:rsidP="004F53C2">
            <w:pPr>
              <w:pStyle w:val="acctfourfigures"/>
              <w:tabs>
                <w:tab w:val="clear" w:pos="765"/>
                <w:tab w:val="decimal" w:pos="1335"/>
              </w:tabs>
              <w:spacing w:line="220" w:lineRule="exact"/>
              <w:ind w:right="-79"/>
              <w:rPr>
                <w:rFonts w:eastAsia="SimSun"/>
                <w:szCs w:val="22"/>
                <w:lang w:eastAsia="zh-CN"/>
              </w:rPr>
            </w:pPr>
            <w:r w:rsidRPr="00C5529E">
              <w:rPr>
                <w:rFonts w:eastAsia="SimSun"/>
                <w:szCs w:val="22"/>
                <w:lang w:eastAsia="zh-CN"/>
              </w:rPr>
              <w:t>203,544</w:t>
            </w:r>
          </w:p>
        </w:tc>
        <w:tc>
          <w:tcPr>
            <w:tcW w:w="273" w:type="dxa"/>
            <w:vAlign w:val="bottom"/>
          </w:tcPr>
          <w:p w14:paraId="16755EB6" w14:textId="77777777" w:rsidR="004F53C2" w:rsidRPr="00A67C14" w:rsidRDefault="004F53C2" w:rsidP="004F53C2">
            <w:pPr>
              <w:pStyle w:val="acctfourfigures"/>
              <w:tabs>
                <w:tab w:val="clear" w:pos="765"/>
                <w:tab w:val="decimal" w:pos="1053"/>
              </w:tabs>
              <w:spacing w:line="220" w:lineRule="exact"/>
              <w:ind w:right="-79"/>
              <w:rPr>
                <w:rFonts w:eastAsia="SimSun"/>
                <w:szCs w:val="22"/>
                <w:lang w:eastAsia="zh-CN"/>
              </w:rPr>
            </w:pPr>
          </w:p>
        </w:tc>
        <w:tc>
          <w:tcPr>
            <w:tcW w:w="1590" w:type="dxa"/>
            <w:tcBorders>
              <w:bottom w:val="double" w:sz="4" w:space="0" w:color="auto"/>
            </w:tcBorders>
            <w:vAlign w:val="bottom"/>
          </w:tcPr>
          <w:p w14:paraId="2FBF304E" w14:textId="08CC0989" w:rsidR="004F53C2" w:rsidRPr="00A67C14" w:rsidRDefault="004F53C2" w:rsidP="004F53C2">
            <w:pPr>
              <w:pStyle w:val="acctfourfigures"/>
              <w:tabs>
                <w:tab w:val="clear" w:pos="765"/>
                <w:tab w:val="decimal" w:pos="1397"/>
              </w:tabs>
              <w:spacing w:line="220" w:lineRule="exact"/>
              <w:ind w:right="-79"/>
              <w:rPr>
                <w:rFonts w:eastAsia="SimSun"/>
                <w:szCs w:val="22"/>
                <w:lang w:eastAsia="zh-CN"/>
              </w:rPr>
            </w:pPr>
            <w:r w:rsidRPr="00C5529E">
              <w:rPr>
                <w:rFonts w:eastAsia="SimSun"/>
                <w:szCs w:val="22"/>
                <w:lang w:eastAsia="zh-CN"/>
              </w:rPr>
              <w:t>976,237</w:t>
            </w:r>
          </w:p>
        </w:tc>
        <w:tc>
          <w:tcPr>
            <w:tcW w:w="241" w:type="dxa"/>
            <w:vAlign w:val="bottom"/>
          </w:tcPr>
          <w:p w14:paraId="54ACDF0D" w14:textId="77777777" w:rsidR="004F53C2" w:rsidRPr="00A67C14" w:rsidRDefault="004F53C2" w:rsidP="004F53C2">
            <w:pPr>
              <w:pStyle w:val="acctfourfigures"/>
              <w:tabs>
                <w:tab w:val="clear" w:pos="765"/>
                <w:tab w:val="decimal" w:pos="1053"/>
              </w:tabs>
              <w:spacing w:line="220" w:lineRule="exact"/>
              <w:ind w:right="-79"/>
              <w:rPr>
                <w:rFonts w:eastAsia="SimSun"/>
                <w:szCs w:val="22"/>
                <w:lang w:eastAsia="zh-CN"/>
              </w:rPr>
            </w:pPr>
          </w:p>
        </w:tc>
        <w:tc>
          <w:tcPr>
            <w:tcW w:w="1380" w:type="dxa"/>
            <w:tcBorders>
              <w:left w:val="nil"/>
              <w:bottom w:val="double" w:sz="4" w:space="0" w:color="auto"/>
              <w:right w:val="nil"/>
            </w:tcBorders>
            <w:vAlign w:val="bottom"/>
          </w:tcPr>
          <w:p w14:paraId="06F5D0D7" w14:textId="24688DA8" w:rsidR="004F53C2" w:rsidRDefault="004F53C2" w:rsidP="004F53C2">
            <w:pPr>
              <w:pStyle w:val="acctfourfigures"/>
              <w:tabs>
                <w:tab w:val="clear" w:pos="765"/>
                <w:tab w:val="decimal" w:pos="1096"/>
              </w:tabs>
              <w:spacing w:line="220" w:lineRule="exact"/>
              <w:ind w:right="-79"/>
              <w:rPr>
                <w:rFonts w:eastAsia="SimSun"/>
                <w:szCs w:val="22"/>
                <w:lang w:eastAsia="zh-CN"/>
              </w:rPr>
            </w:pPr>
            <w:r w:rsidRPr="00C5529E">
              <w:rPr>
                <w:rFonts w:eastAsia="SimSun"/>
                <w:szCs w:val="22"/>
                <w:lang w:eastAsia="zh-CN"/>
              </w:rPr>
              <w:t>174,389</w:t>
            </w:r>
          </w:p>
        </w:tc>
        <w:tc>
          <w:tcPr>
            <w:tcW w:w="270" w:type="dxa"/>
            <w:vAlign w:val="bottom"/>
          </w:tcPr>
          <w:p w14:paraId="1F5976CA" w14:textId="77777777" w:rsidR="004F53C2" w:rsidRPr="00A67C14" w:rsidRDefault="004F53C2" w:rsidP="004F53C2">
            <w:pPr>
              <w:pStyle w:val="acctfourfigures"/>
              <w:tabs>
                <w:tab w:val="clear" w:pos="765"/>
                <w:tab w:val="decimal" w:pos="1053"/>
              </w:tabs>
              <w:spacing w:line="220" w:lineRule="exact"/>
              <w:ind w:right="-79"/>
              <w:rPr>
                <w:rFonts w:eastAsia="SimSun"/>
                <w:szCs w:val="22"/>
                <w:lang w:eastAsia="zh-CN"/>
              </w:rPr>
            </w:pPr>
          </w:p>
        </w:tc>
        <w:tc>
          <w:tcPr>
            <w:tcW w:w="1530" w:type="dxa"/>
            <w:tcBorders>
              <w:left w:val="nil"/>
              <w:bottom w:val="double" w:sz="4" w:space="0" w:color="auto"/>
              <w:right w:val="nil"/>
            </w:tcBorders>
            <w:vAlign w:val="bottom"/>
          </w:tcPr>
          <w:p w14:paraId="462EDD14" w14:textId="1048525B" w:rsidR="004F53C2" w:rsidRPr="00A67C14" w:rsidRDefault="004F53C2" w:rsidP="004F53C2">
            <w:pPr>
              <w:pStyle w:val="acctfourfigures"/>
              <w:tabs>
                <w:tab w:val="clear" w:pos="765"/>
                <w:tab w:val="decimal" w:pos="1402"/>
              </w:tabs>
              <w:spacing w:line="220" w:lineRule="exact"/>
              <w:ind w:right="-79"/>
              <w:rPr>
                <w:rFonts w:eastAsia="SimSun"/>
                <w:szCs w:val="22"/>
                <w:cs/>
                <w:lang w:eastAsia="zh-CN"/>
              </w:rPr>
            </w:pPr>
            <w:r w:rsidRPr="00C5529E">
              <w:rPr>
                <w:rFonts w:eastAsia="SimSun"/>
                <w:szCs w:val="22"/>
                <w:lang w:eastAsia="zh-CN"/>
              </w:rPr>
              <w:t>(2,139)</w:t>
            </w:r>
          </w:p>
        </w:tc>
        <w:tc>
          <w:tcPr>
            <w:tcW w:w="270" w:type="dxa"/>
            <w:vAlign w:val="bottom"/>
          </w:tcPr>
          <w:p w14:paraId="0EE41CDD" w14:textId="77777777" w:rsidR="004F53C2" w:rsidRPr="00A67C14" w:rsidRDefault="004F53C2" w:rsidP="004F53C2">
            <w:pPr>
              <w:pStyle w:val="acctfourfigures"/>
              <w:tabs>
                <w:tab w:val="clear" w:pos="765"/>
                <w:tab w:val="decimal" w:pos="1402"/>
              </w:tabs>
              <w:spacing w:line="220" w:lineRule="exact"/>
              <w:ind w:right="-79"/>
              <w:rPr>
                <w:rFonts w:eastAsia="SimSun"/>
                <w:szCs w:val="22"/>
                <w:lang w:eastAsia="zh-CN"/>
              </w:rPr>
            </w:pPr>
          </w:p>
        </w:tc>
        <w:tc>
          <w:tcPr>
            <w:tcW w:w="1350" w:type="dxa"/>
            <w:tcBorders>
              <w:left w:val="nil"/>
              <w:bottom w:val="double" w:sz="4" w:space="0" w:color="auto"/>
              <w:right w:val="nil"/>
            </w:tcBorders>
            <w:vAlign w:val="bottom"/>
          </w:tcPr>
          <w:p w14:paraId="60340088" w14:textId="3702A25E" w:rsidR="004F53C2" w:rsidRDefault="004F53C2" w:rsidP="004F53C2">
            <w:pPr>
              <w:pStyle w:val="acctfourfigures"/>
              <w:tabs>
                <w:tab w:val="clear" w:pos="765"/>
                <w:tab w:val="decimal" w:pos="1096"/>
              </w:tabs>
              <w:spacing w:line="220" w:lineRule="exact"/>
              <w:ind w:right="-79"/>
              <w:rPr>
                <w:rFonts w:eastAsia="SimSun"/>
                <w:szCs w:val="22"/>
                <w:lang w:eastAsia="zh-CN"/>
              </w:rPr>
            </w:pPr>
            <w:r w:rsidRPr="00C5529E">
              <w:rPr>
                <w:rFonts w:eastAsia="SimSun"/>
                <w:szCs w:val="22"/>
                <w:lang w:eastAsia="zh-CN"/>
              </w:rPr>
              <w:t>1,148,487</w:t>
            </w:r>
          </w:p>
        </w:tc>
      </w:tr>
      <w:tr w:rsidR="004F53C2" w:rsidRPr="00A67C14" w14:paraId="13C44657" w14:textId="77777777" w:rsidTr="003D2476">
        <w:tblPrEx>
          <w:jc w:val="left"/>
          <w:tblLook w:val="0000" w:firstRow="0" w:lastRow="0" w:firstColumn="0" w:lastColumn="0" w:noHBand="0" w:noVBand="0"/>
        </w:tblPrEx>
        <w:trPr>
          <w:cantSplit/>
          <w:trHeight w:val="77"/>
        </w:trPr>
        <w:tc>
          <w:tcPr>
            <w:tcW w:w="2700" w:type="dxa"/>
            <w:tcBorders>
              <w:left w:val="nil"/>
              <w:right w:val="nil"/>
            </w:tcBorders>
            <w:vAlign w:val="bottom"/>
          </w:tcPr>
          <w:p w14:paraId="54AA0FEF" w14:textId="77777777" w:rsidR="004F53C2" w:rsidRPr="00A67C14" w:rsidRDefault="004F53C2" w:rsidP="004F53C2">
            <w:pPr>
              <w:ind w:left="-90" w:right="-126" w:firstLine="73"/>
              <w:rPr>
                <w:rFonts w:ascii="Times New Roman" w:hAnsi="Times New Roman" w:cs="Times New Roman"/>
                <w:sz w:val="22"/>
                <w:szCs w:val="22"/>
              </w:rPr>
            </w:pPr>
          </w:p>
        </w:tc>
        <w:tc>
          <w:tcPr>
            <w:tcW w:w="1521" w:type="dxa"/>
            <w:tcBorders>
              <w:top w:val="double" w:sz="4" w:space="0" w:color="auto"/>
              <w:left w:val="nil"/>
              <w:right w:val="nil"/>
            </w:tcBorders>
            <w:vAlign w:val="bottom"/>
          </w:tcPr>
          <w:p w14:paraId="1B321FEA" w14:textId="77777777" w:rsidR="004F53C2" w:rsidRPr="00A67C14" w:rsidRDefault="004F53C2" w:rsidP="004F53C2">
            <w:pPr>
              <w:pStyle w:val="acctfourfigures"/>
              <w:tabs>
                <w:tab w:val="clear" w:pos="765"/>
                <w:tab w:val="decimal" w:pos="1349"/>
              </w:tabs>
              <w:spacing w:line="220" w:lineRule="exact"/>
              <w:ind w:right="-79"/>
              <w:rPr>
                <w:rFonts w:eastAsia="SimSun"/>
                <w:szCs w:val="22"/>
                <w:lang w:eastAsia="zh-CN"/>
              </w:rPr>
            </w:pPr>
          </w:p>
        </w:tc>
        <w:tc>
          <w:tcPr>
            <w:tcW w:w="273" w:type="dxa"/>
            <w:tcBorders>
              <w:left w:val="nil"/>
              <w:right w:val="nil"/>
            </w:tcBorders>
            <w:vAlign w:val="bottom"/>
          </w:tcPr>
          <w:p w14:paraId="6CFF108C" w14:textId="77777777" w:rsidR="004F53C2" w:rsidRPr="00A67C14" w:rsidRDefault="004F53C2" w:rsidP="004F53C2">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top w:val="double" w:sz="4" w:space="0" w:color="auto"/>
              <w:left w:val="nil"/>
              <w:right w:val="nil"/>
            </w:tcBorders>
            <w:vAlign w:val="bottom"/>
          </w:tcPr>
          <w:p w14:paraId="102AC213" w14:textId="77777777" w:rsidR="004F53C2" w:rsidRPr="00A67C14" w:rsidRDefault="004F53C2" w:rsidP="004F53C2">
            <w:pPr>
              <w:pStyle w:val="acctfourfigures"/>
              <w:tabs>
                <w:tab w:val="clear" w:pos="765"/>
                <w:tab w:val="decimal" w:pos="1349"/>
              </w:tabs>
              <w:spacing w:line="220" w:lineRule="exact"/>
              <w:ind w:right="-79"/>
              <w:rPr>
                <w:rFonts w:eastAsia="SimSun"/>
                <w:szCs w:val="22"/>
                <w:lang w:eastAsia="zh-CN"/>
              </w:rPr>
            </w:pPr>
          </w:p>
        </w:tc>
        <w:tc>
          <w:tcPr>
            <w:tcW w:w="270" w:type="dxa"/>
            <w:tcBorders>
              <w:left w:val="nil"/>
              <w:right w:val="nil"/>
            </w:tcBorders>
            <w:vAlign w:val="bottom"/>
          </w:tcPr>
          <w:p w14:paraId="53640614" w14:textId="77777777" w:rsidR="004F53C2" w:rsidRPr="00A67C14" w:rsidRDefault="004F53C2" w:rsidP="004F53C2">
            <w:pPr>
              <w:pStyle w:val="acctfourfigures"/>
              <w:tabs>
                <w:tab w:val="clear" w:pos="765"/>
                <w:tab w:val="decimal" w:pos="1053"/>
              </w:tabs>
              <w:spacing w:line="220" w:lineRule="exact"/>
              <w:ind w:right="-79"/>
              <w:rPr>
                <w:rFonts w:eastAsia="SimSun"/>
                <w:szCs w:val="22"/>
                <w:lang w:eastAsia="zh-CN"/>
              </w:rPr>
            </w:pPr>
          </w:p>
        </w:tc>
        <w:tc>
          <w:tcPr>
            <w:tcW w:w="1556" w:type="dxa"/>
            <w:tcBorders>
              <w:top w:val="double" w:sz="4" w:space="0" w:color="auto"/>
              <w:left w:val="nil"/>
              <w:right w:val="nil"/>
            </w:tcBorders>
            <w:vAlign w:val="bottom"/>
          </w:tcPr>
          <w:p w14:paraId="3F4A096E" w14:textId="77777777" w:rsidR="004F53C2" w:rsidRPr="00A67C14" w:rsidRDefault="004F53C2" w:rsidP="004F53C2">
            <w:pPr>
              <w:pStyle w:val="acctfourfigures"/>
              <w:tabs>
                <w:tab w:val="clear" w:pos="765"/>
                <w:tab w:val="decimal" w:pos="1349"/>
              </w:tabs>
              <w:spacing w:line="220" w:lineRule="exact"/>
              <w:ind w:right="-79"/>
              <w:rPr>
                <w:rFonts w:eastAsia="SimSun"/>
                <w:szCs w:val="22"/>
                <w:lang w:eastAsia="zh-CN"/>
              </w:rPr>
            </w:pPr>
          </w:p>
        </w:tc>
        <w:tc>
          <w:tcPr>
            <w:tcW w:w="273" w:type="dxa"/>
            <w:vAlign w:val="bottom"/>
          </w:tcPr>
          <w:p w14:paraId="16588479" w14:textId="77777777" w:rsidR="004F53C2" w:rsidRPr="00A67C14" w:rsidRDefault="004F53C2" w:rsidP="004F53C2">
            <w:pPr>
              <w:pStyle w:val="acctfourfigures"/>
              <w:tabs>
                <w:tab w:val="clear" w:pos="765"/>
                <w:tab w:val="decimal" w:pos="1053"/>
                <w:tab w:val="decimal" w:pos="1349"/>
              </w:tabs>
              <w:spacing w:line="220" w:lineRule="exact"/>
              <w:ind w:right="-79"/>
              <w:rPr>
                <w:rFonts w:eastAsia="SimSun"/>
                <w:szCs w:val="22"/>
                <w:lang w:eastAsia="zh-CN"/>
              </w:rPr>
            </w:pPr>
          </w:p>
        </w:tc>
        <w:tc>
          <w:tcPr>
            <w:tcW w:w="1590" w:type="dxa"/>
            <w:tcBorders>
              <w:top w:val="double" w:sz="4" w:space="0" w:color="auto"/>
            </w:tcBorders>
            <w:vAlign w:val="bottom"/>
          </w:tcPr>
          <w:p w14:paraId="5CDEE2AF" w14:textId="77777777" w:rsidR="004F53C2" w:rsidRPr="00A67C14" w:rsidRDefault="004F53C2" w:rsidP="004F53C2">
            <w:pPr>
              <w:pStyle w:val="acctfourfigures"/>
              <w:tabs>
                <w:tab w:val="clear" w:pos="765"/>
                <w:tab w:val="decimal" w:pos="1053"/>
                <w:tab w:val="decimal" w:pos="1349"/>
              </w:tabs>
              <w:spacing w:line="220" w:lineRule="exact"/>
              <w:ind w:right="-79"/>
              <w:rPr>
                <w:rFonts w:eastAsia="SimSun"/>
                <w:szCs w:val="22"/>
                <w:lang w:eastAsia="zh-CN"/>
              </w:rPr>
            </w:pPr>
          </w:p>
        </w:tc>
        <w:tc>
          <w:tcPr>
            <w:tcW w:w="241" w:type="dxa"/>
            <w:vAlign w:val="bottom"/>
          </w:tcPr>
          <w:p w14:paraId="6DAB2D69" w14:textId="77777777" w:rsidR="004F53C2" w:rsidRPr="00A67C14" w:rsidRDefault="004F53C2" w:rsidP="004F53C2">
            <w:pPr>
              <w:pStyle w:val="acctfourfigures"/>
              <w:tabs>
                <w:tab w:val="clear" w:pos="765"/>
                <w:tab w:val="decimal" w:pos="1053"/>
                <w:tab w:val="decimal" w:pos="1349"/>
              </w:tabs>
              <w:spacing w:line="220" w:lineRule="exact"/>
              <w:ind w:right="-79"/>
              <w:rPr>
                <w:rFonts w:eastAsia="SimSun"/>
                <w:szCs w:val="22"/>
                <w:lang w:eastAsia="zh-CN"/>
              </w:rPr>
            </w:pPr>
          </w:p>
        </w:tc>
        <w:tc>
          <w:tcPr>
            <w:tcW w:w="1380" w:type="dxa"/>
            <w:tcBorders>
              <w:top w:val="double" w:sz="4" w:space="0" w:color="auto"/>
              <w:left w:val="nil"/>
              <w:right w:val="nil"/>
            </w:tcBorders>
            <w:vAlign w:val="bottom"/>
          </w:tcPr>
          <w:p w14:paraId="5AFA0D2E" w14:textId="77777777" w:rsidR="004F53C2" w:rsidRPr="00A67C14" w:rsidRDefault="004F53C2" w:rsidP="004F53C2">
            <w:pPr>
              <w:pStyle w:val="acctfourfigures"/>
              <w:tabs>
                <w:tab w:val="clear" w:pos="765"/>
                <w:tab w:val="decimal" w:pos="974"/>
                <w:tab w:val="decimal" w:pos="1349"/>
              </w:tabs>
              <w:spacing w:line="220" w:lineRule="exact"/>
              <w:ind w:right="-79"/>
              <w:rPr>
                <w:rFonts w:eastAsia="SimSun"/>
                <w:szCs w:val="22"/>
                <w:lang w:eastAsia="zh-CN"/>
              </w:rPr>
            </w:pPr>
          </w:p>
        </w:tc>
        <w:tc>
          <w:tcPr>
            <w:tcW w:w="270" w:type="dxa"/>
            <w:vAlign w:val="bottom"/>
          </w:tcPr>
          <w:p w14:paraId="45D87740" w14:textId="77777777" w:rsidR="004F53C2" w:rsidRPr="00A67C14" w:rsidRDefault="004F53C2" w:rsidP="004F53C2">
            <w:pPr>
              <w:pStyle w:val="acctfourfigures"/>
              <w:tabs>
                <w:tab w:val="clear" w:pos="765"/>
                <w:tab w:val="decimal" w:pos="1053"/>
              </w:tabs>
              <w:spacing w:line="220" w:lineRule="exact"/>
              <w:ind w:right="-79"/>
              <w:rPr>
                <w:rFonts w:eastAsia="SimSun"/>
                <w:szCs w:val="22"/>
                <w:lang w:eastAsia="zh-CN"/>
              </w:rPr>
            </w:pPr>
          </w:p>
        </w:tc>
        <w:tc>
          <w:tcPr>
            <w:tcW w:w="1530" w:type="dxa"/>
            <w:tcBorders>
              <w:top w:val="double" w:sz="4" w:space="0" w:color="auto"/>
              <w:left w:val="nil"/>
              <w:right w:val="nil"/>
            </w:tcBorders>
            <w:vAlign w:val="bottom"/>
          </w:tcPr>
          <w:p w14:paraId="1C63AE6A" w14:textId="77777777" w:rsidR="004F53C2" w:rsidRPr="00A67C14" w:rsidRDefault="004F53C2" w:rsidP="004F53C2">
            <w:pPr>
              <w:pStyle w:val="acctfourfigures"/>
              <w:tabs>
                <w:tab w:val="clear" w:pos="765"/>
                <w:tab w:val="decimal" w:pos="1238"/>
              </w:tabs>
              <w:spacing w:line="220" w:lineRule="exact"/>
              <w:ind w:right="-79"/>
              <w:rPr>
                <w:rFonts w:eastAsia="SimSun"/>
                <w:szCs w:val="22"/>
                <w:lang w:eastAsia="zh-CN"/>
              </w:rPr>
            </w:pPr>
          </w:p>
        </w:tc>
        <w:tc>
          <w:tcPr>
            <w:tcW w:w="270" w:type="dxa"/>
            <w:vAlign w:val="bottom"/>
          </w:tcPr>
          <w:p w14:paraId="3726DC05" w14:textId="77777777" w:rsidR="004F53C2" w:rsidRPr="00A67C14" w:rsidRDefault="004F53C2" w:rsidP="004F53C2">
            <w:pPr>
              <w:pStyle w:val="acctfourfigures"/>
              <w:tabs>
                <w:tab w:val="clear" w:pos="765"/>
                <w:tab w:val="decimal" w:pos="1053"/>
              </w:tabs>
              <w:spacing w:line="220" w:lineRule="exact"/>
              <w:ind w:right="-79"/>
              <w:rPr>
                <w:rFonts w:eastAsia="SimSun"/>
                <w:szCs w:val="22"/>
                <w:lang w:eastAsia="zh-CN"/>
              </w:rPr>
            </w:pPr>
          </w:p>
        </w:tc>
        <w:tc>
          <w:tcPr>
            <w:tcW w:w="1350" w:type="dxa"/>
            <w:tcBorders>
              <w:top w:val="double" w:sz="4" w:space="0" w:color="auto"/>
              <w:left w:val="nil"/>
              <w:right w:val="nil"/>
            </w:tcBorders>
            <w:vAlign w:val="bottom"/>
          </w:tcPr>
          <w:p w14:paraId="68D3788A" w14:textId="77777777" w:rsidR="004F53C2" w:rsidRPr="00A67C14" w:rsidRDefault="004F53C2" w:rsidP="004F53C2">
            <w:pPr>
              <w:pStyle w:val="acctfourfigures"/>
              <w:tabs>
                <w:tab w:val="clear" w:pos="765"/>
                <w:tab w:val="decimal" w:pos="1096"/>
              </w:tabs>
              <w:spacing w:line="220" w:lineRule="exact"/>
              <w:ind w:right="-79"/>
              <w:rPr>
                <w:rFonts w:eastAsia="SimSun"/>
                <w:szCs w:val="22"/>
                <w:lang w:eastAsia="zh-CN"/>
              </w:rPr>
            </w:pPr>
          </w:p>
        </w:tc>
      </w:tr>
      <w:tr w:rsidR="004F53C2" w:rsidRPr="00A67C14" w14:paraId="100CD1C6" w14:textId="77777777" w:rsidTr="003D2476">
        <w:tblPrEx>
          <w:jc w:val="left"/>
          <w:tblLook w:val="0000" w:firstRow="0" w:lastRow="0" w:firstColumn="0" w:lastColumn="0" w:noHBand="0" w:noVBand="0"/>
        </w:tblPrEx>
        <w:trPr>
          <w:cantSplit/>
          <w:trHeight w:val="77"/>
        </w:trPr>
        <w:tc>
          <w:tcPr>
            <w:tcW w:w="2700" w:type="dxa"/>
            <w:tcBorders>
              <w:left w:val="nil"/>
              <w:right w:val="nil"/>
            </w:tcBorders>
            <w:vAlign w:val="bottom"/>
          </w:tcPr>
          <w:p w14:paraId="6BCB22E9" w14:textId="77777777" w:rsidR="004F53C2" w:rsidRPr="00A67C14" w:rsidRDefault="004F53C2" w:rsidP="004F53C2">
            <w:pPr>
              <w:ind w:left="-90" w:right="-126" w:firstLine="73"/>
              <w:rPr>
                <w:rFonts w:ascii="Times New Roman" w:hAnsi="Times New Roman" w:cs="Times New Roman"/>
                <w:sz w:val="22"/>
                <w:szCs w:val="22"/>
              </w:rPr>
            </w:pPr>
            <w:r w:rsidRPr="00A67C14">
              <w:rPr>
                <w:rFonts w:ascii="Times New Roman" w:hAnsi="Times New Roman" w:cs="Times New Roman"/>
                <w:sz w:val="22"/>
                <w:szCs w:val="22"/>
              </w:rPr>
              <w:t>Total liabilities</w:t>
            </w:r>
          </w:p>
        </w:tc>
        <w:tc>
          <w:tcPr>
            <w:tcW w:w="1521" w:type="dxa"/>
            <w:tcBorders>
              <w:top w:val="nil"/>
              <w:left w:val="nil"/>
              <w:bottom w:val="double" w:sz="4" w:space="0" w:color="auto"/>
              <w:right w:val="nil"/>
            </w:tcBorders>
            <w:vAlign w:val="bottom"/>
          </w:tcPr>
          <w:p w14:paraId="6B074465" w14:textId="70AE4848" w:rsidR="004F53C2" w:rsidRPr="00A67C14" w:rsidRDefault="004F53C2" w:rsidP="004F53C2">
            <w:pPr>
              <w:pStyle w:val="acctfourfigures"/>
              <w:tabs>
                <w:tab w:val="clear" w:pos="765"/>
                <w:tab w:val="decimal" w:pos="1349"/>
              </w:tabs>
              <w:spacing w:line="220" w:lineRule="exact"/>
              <w:ind w:right="-79"/>
              <w:rPr>
                <w:rFonts w:eastAsia="SimSun"/>
                <w:szCs w:val="22"/>
                <w:lang w:eastAsia="zh-CN"/>
              </w:rPr>
            </w:pPr>
            <w:r w:rsidRPr="00C5529E">
              <w:rPr>
                <w:rFonts w:eastAsia="SimSun"/>
                <w:szCs w:val="22"/>
                <w:lang w:eastAsia="zh-CN"/>
              </w:rPr>
              <w:t>536,574</w:t>
            </w:r>
          </w:p>
        </w:tc>
        <w:tc>
          <w:tcPr>
            <w:tcW w:w="273" w:type="dxa"/>
            <w:tcBorders>
              <w:left w:val="nil"/>
              <w:right w:val="nil"/>
            </w:tcBorders>
            <w:vAlign w:val="bottom"/>
          </w:tcPr>
          <w:p w14:paraId="10D7CB5C" w14:textId="77777777" w:rsidR="004F53C2" w:rsidRPr="00A67C14" w:rsidRDefault="004F53C2" w:rsidP="004F53C2">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top w:val="nil"/>
              <w:left w:val="nil"/>
              <w:bottom w:val="double" w:sz="4" w:space="0" w:color="auto"/>
              <w:right w:val="nil"/>
            </w:tcBorders>
            <w:vAlign w:val="bottom"/>
          </w:tcPr>
          <w:p w14:paraId="41A134DB" w14:textId="568B873D" w:rsidR="004F53C2" w:rsidRPr="00A67C14" w:rsidRDefault="004F53C2" w:rsidP="004F53C2">
            <w:pPr>
              <w:pStyle w:val="acctfourfigures"/>
              <w:tabs>
                <w:tab w:val="clear" w:pos="765"/>
                <w:tab w:val="decimal" w:pos="1349"/>
              </w:tabs>
              <w:spacing w:line="220" w:lineRule="exact"/>
              <w:ind w:right="-79"/>
              <w:rPr>
                <w:rFonts w:eastAsia="SimSun"/>
                <w:szCs w:val="22"/>
                <w:lang w:eastAsia="zh-CN"/>
              </w:rPr>
            </w:pPr>
            <w:r w:rsidRPr="00C5529E">
              <w:rPr>
                <w:rFonts w:eastAsia="SimSun"/>
                <w:szCs w:val="22"/>
                <w:lang w:eastAsia="zh-CN"/>
              </w:rPr>
              <w:t>3,662</w:t>
            </w:r>
          </w:p>
        </w:tc>
        <w:tc>
          <w:tcPr>
            <w:tcW w:w="270" w:type="dxa"/>
            <w:tcBorders>
              <w:left w:val="nil"/>
              <w:right w:val="nil"/>
            </w:tcBorders>
            <w:vAlign w:val="bottom"/>
          </w:tcPr>
          <w:p w14:paraId="60758462" w14:textId="77777777" w:rsidR="004F53C2" w:rsidRPr="00A67C14" w:rsidRDefault="004F53C2" w:rsidP="004F53C2">
            <w:pPr>
              <w:pStyle w:val="acctfourfigures"/>
              <w:tabs>
                <w:tab w:val="clear" w:pos="765"/>
                <w:tab w:val="decimal" w:pos="1053"/>
              </w:tabs>
              <w:spacing w:line="220" w:lineRule="exact"/>
              <w:ind w:right="-79"/>
              <w:rPr>
                <w:rFonts w:eastAsia="SimSun"/>
                <w:szCs w:val="22"/>
                <w:lang w:eastAsia="zh-CN"/>
              </w:rPr>
            </w:pPr>
          </w:p>
        </w:tc>
        <w:tc>
          <w:tcPr>
            <w:tcW w:w="1556" w:type="dxa"/>
            <w:tcBorders>
              <w:top w:val="nil"/>
              <w:left w:val="nil"/>
              <w:bottom w:val="double" w:sz="4" w:space="0" w:color="auto"/>
              <w:right w:val="nil"/>
            </w:tcBorders>
            <w:vAlign w:val="bottom"/>
          </w:tcPr>
          <w:p w14:paraId="176480BD" w14:textId="64523E0B" w:rsidR="004F53C2" w:rsidRPr="00A67C14" w:rsidRDefault="004F53C2" w:rsidP="004F53C2">
            <w:pPr>
              <w:pStyle w:val="acctfourfigures"/>
              <w:tabs>
                <w:tab w:val="clear" w:pos="765"/>
                <w:tab w:val="decimal" w:pos="1335"/>
              </w:tabs>
              <w:spacing w:line="220" w:lineRule="exact"/>
              <w:ind w:right="-79"/>
              <w:rPr>
                <w:rFonts w:eastAsia="SimSun"/>
                <w:szCs w:val="22"/>
                <w:lang w:eastAsia="zh-CN"/>
              </w:rPr>
            </w:pPr>
            <w:r w:rsidRPr="00C5529E">
              <w:rPr>
                <w:rFonts w:eastAsia="SimSun"/>
                <w:szCs w:val="22"/>
                <w:lang w:eastAsia="zh-CN"/>
              </w:rPr>
              <w:t>158,458</w:t>
            </w:r>
          </w:p>
        </w:tc>
        <w:tc>
          <w:tcPr>
            <w:tcW w:w="273" w:type="dxa"/>
            <w:vAlign w:val="bottom"/>
          </w:tcPr>
          <w:p w14:paraId="05ABA409" w14:textId="77777777" w:rsidR="004F53C2" w:rsidRPr="00A67C14" w:rsidRDefault="004F53C2" w:rsidP="004F53C2">
            <w:pPr>
              <w:pStyle w:val="acctfourfigures"/>
              <w:tabs>
                <w:tab w:val="clear" w:pos="765"/>
                <w:tab w:val="decimal" w:pos="1053"/>
              </w:tabs>
              <w:spacing w:line="220" w:lineRule="exact"/>
              <w:ind w:right="-79"/>
              <w:rPr>
                <w:rFonts w:eastAsia="SimSun"/>
                <w:szCs w:val="22"/>
                <w:lang w:eastAsia="zh-CN"/>
              </w:rPr>
            </w:pPr>
          </w:p>
        </w:tc>
        <w:tc>
          <w:tcPr>
            <w:tcW w:w="1590" w:type="dxa"/>
            <w:tcBorders>
              <w:bottom w:val="double" w:sz="4" w:space="0" w:color="auto"/>
            </w:tcBorders>
            <w:vAlign w:val="bottom"/>
          </w:tcPr>
          <w:p w14:paraId="24C0AACA" w14:textId="28DF2788" w:rsidR="004F53C2" w:rsidRPr="005660B6" w:rsidRDefault="004F53C2" w:rsidP="004F53C2">
            <w:pPr>
              <w:pStyle w:val="acctfourfigures"/>
              <w:tabs>
                <w:tab w:val="clear" w:pos="765"/>
                <w:tab w:val="decimal" w:pos="1397"/>
              </w:tabs>
              <w:spacing w:line="220" w:lineRule="exact"/>
              <w:ind w:right="-79"/>
              <w:rPr>
                <w:rFonts w:eastAsia="SimSun"/>
                <w:szCs w:val="22"/>
                <w:cs/>
                <w:lang w:eastAsia="zh-CN" w:bidi="th-TH"/>
              </w:rPr>
            </w:pPr>
            <w:r w:rsidRPr="00C5529E">
              <w:rPr>
                <w:rFonts w:eastAsia="SimSun"/>
                <w:szCs w:val="22"/>
                <w:lang w:eastAsia="zh-CN"/>
              </w:rPr>
              <w:t>698,69</w:t>
            </w:r>
            <w:r w:rsidR="000115ED">
              <w:rPr>
                <w:rFonts w:eastAsia="SimSun"/>
                <w:szCs w:val="22"/>
                <w:lang w:eastAsia="zh-CN"/>
              </w:rPr>
              <w:t>4</w:t>
            </w:r>
          </w:p>
        </w:tc>
        <w:tc>
          <w:tcPr>
            <w:tcW w:w="241" w:type="dxa"/>
            <w:vAlign w:val="bottom"/>
          </w:tcPr>
          <w:p w14:paraId="0E64BFBB" w14:textId="77777777" w:rsidR="004F53C2" w:rsidRPr="00A67C14" w:rsidRDefault="004F53C2" w:rsidP="004F53C2">
            <w:pPr>
              <w:pStyle w:val="acctfourfigures"/>
              <w:tabs>
                <w:tab w:val="clear" w:pos="765"/>
                <w:tab w:val="decimal" w:pos="1053"/>
              </w:tabs>
              <w:spacing w:line="220" w:lineRule="exact"/>
              <w:ind w:right="-79"/>
              <w:rPr>
                <w:rFonts w:eastAsia="SimSun"/>
                <w:szCs w:val="22"/>
                <w:lang w:eastAsia="zh-CN"/>
              </w:rPr>
            </w:pPr>
          </w:p>
        </w:tc>
        <w:tc>
          <w:tcPr>
            <w:tcW w:w="1380" w:type="dxa"/>
            <w:tcBorders>
              <w:top w:val="nil"/>
              <w:left w:val="nil"/>
              <w:bottom w:val="double" w:sz="4" w:space="0" w:color="auto"/>
              <w:right w:val="nil"/>
            </w:tcBorders>
            <w:vAlign w:val="bottom"/>
          </w:tcPr>
          <w:p w14:paraId="4A1C3330" w14:textId="10CB6457" w:rsidR="004F53C2" w:rsidRPr="00A67C14" w:rsidRDefault="004F53C2" w:rsidP="004F53C2">
            <w:pPr>
              <w:pStyle w:val="acctfourfigures"/>
              <w:tabs>
                <w:tab w:val="clear" w:pos="765"/>
                <w:tab w:val="decimal" w:pos="1096"/>
              </w:tabs>
              <w:spacing w:line="220" w:lineRule="exact"/>
              <w:ind w:right="-79"/>
              <w:rPr>
                <w:rFonts w:eastAsia="SimSun"/>
                <w:szCs w:val="22"/>
                <w:lang w:eastAsia="zh-CN"/>
              </w:rPr>
            </w:pPr>
            <w:r w:rsidRPr="00C5529E">
              <w:rPr>
                <w:rFonts w:eastAsia="SimSun"/>
                <w:szCs w:val="22"/>
                <w:lang w:eastAsia="zh-CN"/>
              </w:rPr>
              <w:t>185,400</w:t>
            </w:r>
          </w:p>
        </w:tc>
        <w:tc>
          <w:tcPr>
            <w:tcW w:w="270" w:type="dxa"/>
            <w:vAlign w:val="bottom"/>
          </w:tcPr>
          <w:p w14:paraId="36E49281" w14:textId="77777777" w:rsidR="004F53C2" w:rsidRPr="00A67C14" w:rsidRDefault="004F53C2" w:rsidP="004F53C2">
            <w:pPr>
              <w:pStyle w:val="acctfourfigures"/>
              <w:tabs>
                <w:tab w:val="clear" w:pos="765"/>
                <w:tab w:val="decimal" w:pos="1053"/>
              </w:tabs>
              <w:spacing w:line="220" w:lineRule="exact"/>
              <w:ind w:right="-79"/>
              <w:rPr>
                <w:rFonts w:eastAsia="SimSun"/>
                <w:szCs w:val="22"/>
                <w:lang w:eastAsia="zh-CN"/>
              </w:rPr>
            </w:pPr>
          </w:p>
        </w:tc>
        <w:tc>
          <w:tcPr>
            <w:tcW w:w="1530" w:type="dxa"/>
            <w:tcBorders>
              <w:top w:val="nil"/>
              <w:left w:val="nil"/>
              <w:bottom w:val="double" w:sz="4" w:space="0" w:color="auto"/>
              <w:right w:val="nil"/>
            </w:tcBorders>
            <w:vAlign w:val="bottom"/>
          </w:tcPr>
          <w:p w14:paraId="79D51F13" w14:textId="3C4A69CA" w:rsidR="004F53C2" w:rsidRPr="00A67C14" w:rsidRDefault="004F53C2" w:rsidP="004F53C2">
            <w:pPr>
              <w:pStyle w:val="acctfourfigures"/>
              <w:tabs>
                <w:tab w:val="clear" w:pos="765"/>
                <w:tab w:val="decimal" w:pos="1402"/>
              </w:tabs>
              <w:spacing w:line="220" w:lineRule="exact"/>
              <w:ind w:right="-79"/>
              <w:rPr>
                <w:rFonts w:eastAsia="SimSun"/>
                <w:szCs w:val="22"/>
                <w:lang w:eastAsia="zh-CN"/>
              </w:rPr>
            </w:pPr>
            <w:r w:rsidRPr="00C5529E">
              <w:rPr>
                <w:rFonts w:eastAsia="SimSun"/>
                <w:szCs w:val="22"/>
                <w:lang w:eastAsia="zh-CN"/>
              </w:rPr>
              <w:t>(1,961)</w:t>
            </w:r>
          </w:p>
        </w:tc>
        <w:tc>
          <w:tcPr>
            <w:tcW w:w="270" w:type="dxa"/>
            <w:vAlign w:val="bottom"/>
          </w:tcPr>
          <w:p w14:paraId="00160F4C" w14:textId="77777777" w:rsidR="004F53C2" w:rsidRPr="00A67C14" w:rsidRDefault="004F53C2" w:rsidP="004F53C2">
            <w:pPr>
              <w:pStyle w:val="acctfourfigures"/>
              <w:tabs>
                <w:tab w:val="clear" w:pos="765"/>
                <w:tab w:val="decimal" w:pos="1053"/>
              </w:tabs>
              <w:spacing w:line="220" w:lineRule="exact"/>
              <w:ind w:right="-79"/>
              <w:rPr>
                <w:rFonts w:eastAsia="SimSun"/>
                <w:szCs w:val="22"/>
                <w:lang w:eastAsia="zh-CN"/>
              </w:rPr>
            </w:pPr>
          </w:p>
        </w:tc>
        <w:tc>
          <w:tcPr>
            <w:tcW w:w="1350" w:type="dxa"/>
            <w:tcBorders>
              <w:top w:val="nil"/>
              <w:left w:val="nil"/>
              <w:bottom w:val="double" w:sz="4" w:space="0" w:color="auto"/>
              <w:right w:val="nil"/>
            </w:tcBorders>
            <w:vAlign w:val="bottom"/>
          </w:tcPr>
          <w:p w14:paraId="69557F98" w14:textId="7D1A3293" w:rsidR="004F53C2" w:rsidRPr="00A67C14" w:rsidRDefault="004F53C2" w:rsidP="004F53C2">
            <w:pPr>
              <w:pStyle w:val="acctfourfigures"/>
              <w:tabs>
                <w:tab w:val="clear" w:pos="765"/>
                <w:tab w:val="decimal" w:pos="1096"/>
              </w:tabs>
              <w:spacing w:line="220" w:lineRule="exact"/>
              <w:ind w:right="-79"/>
              <w:rPr>
                <w:rFonts w:eastAsia="SimSun"/>
                <w:szCs w:val="22"/>
                <w:lang w:eastAsia="zh-CN"/>
              </w:rPr>
            </w:pPr>
            <w:r w:rsidRPr="00C5529E">
              <w:rPr>
                <w:rFonts w:eastAsia="SimSun"/>
                <w:szCs w:val="22"/>
                <w:lang w:eastAsia="zh-CN"/>
              </w:rPr>
              <w:t>882,133</w:t>
            </w:r>
          </w:p>
        </w:tc>
      </w:tr>
    </w:tbl>
    <w:p w14:paraId="3F129425" w14:textId="2EB596FF" w:rsidR="005A378D" w:rsidRDefault="005A378D">
      <w:pPr>
        <w:rPr>
          <w:cs/>
        </w:rPr>
      </w:pPr>
    </w:p>
    <w:p w14:paraId="4C333C22" w14:textId="37E92A07" w:rsidR="00B01227" w:rsidRPr="006007A9" w:rsidRDefault="00B01227" w:rsidP="00AA5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0461C29E" w14:textId="77777777" w:rsidR="006723AB" w:rsidRDefault="006723AB" w:rsidP="00283499">
      <w:pPr>
        <w:pStyle w:val="acctfourfigures"/>
        <w:tabs>
          <w:tab w:val="clear" w:pos="765"/>
          <w:tab w:val="decimal" w:pos="827"/>
        </w:tabs>
        <w:spacing w:line="220" w:lineRule="exact"/>
        <w:rPr>
          <w:szCs w:val="22"/>
        </w:rPr>
      </w:pPr>
    </w:p>
    <w:p w14:paraId="37F9DC8C" w14:textId="77777777" w:rsidR="006723AB" w:rsidRDefault="006723AB" w:rsidP="00AA5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64EE7E6D" w14:textId="3573D688" w:rsidR="006723AB" w:rsidRPr="00122CA3" w:rsidRDefault="006723AB" w:rsidP="000C4CEE">
      <w:pPr>
        <w:tabs>
          <w:tab w:val="clear" w:pos="454"/>
          <w:tab w:val="clear" w:pos="680"/>
          <w:tab w:val="clear" w:pos="1644"/>
          <w:tab w:val="left" w:pos="-72"/>
          <w:tab w:val="left" w:pos="197"/>
          <w:tab w:val="decimal" w:pos="820"/>
          <w:tab w:val="left" w:pos="1050"/>
          <w:tab w:val="left" w:pos="1335"/>
        </w:tabs>
        <w:ind w:right="-108"/>
        <w:rPr>
          <w:rFonts w:ascii="Times New Roman" w:hAnsi="Times New Roman"/>
          <w:sz w:val="22"/>
          <w:szCs w:val="22"/>
          <w:cs/>
        </w:rPr>
        <w:sectPr w:rsidR="006723AB" w:rsidRPr="00122CA3" w:rsidSect="005513B0">
          <w:headerReference w:type="default" r:id="rId17"/>
          <w:footerReference w:type="default" r:id="rId18"/>
          <w:pgSz w:w="16834" w:h="11909" w:orient="landscape" w:code="9"/>
          <w:pgMar w:top="691" w:right="1152" w:bottom="576" w:left="1152" w:header="720" w:footer="720" w:gutter="0"/>
          <w:cols w:space="720"/>
          <w:docGrid w:linePitch="245"/>
        </w:sectPr>
      </w:pPr>
    </w:p>
    <w:p w14:paraId="05E6BF2F" w14:textId="77777777" w:rsidR="004F52F5" w:rsidRPr="00122CA3" w:rsidRDefault="004F52F5" w:rsidP="004F52F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122CA3">
        <w:rPr>
          <w:rFonts w:ascii="Times New Roman" w:hAnsi="Times New Roman" w:cs="Times New Roman"/>
          <w:b/>
          <w:bCs/>
          <w:sz w:val="24"/>
          <w:szCs w:val="24"/>
        </w:rPr>
        <w:lastRenderedPageBreak/>
        <w:t>Financial instruments</w:t>
      </w:r>
    </w:p>
    <w:p w14:paraId="00412108" w14:textId="77777777" w:rsidR="004F52F5" w:rsidRPr="00122CA3" w:rsidRDefault="004F52F5" w:rsidP="004F52F5">
      <w:pPr>
        <w:pStyle w:val="block"/>
        <w:spacing w:after="0" w:line="240" w:lineRule="atLeast"/>
        <w:ind w:left="0"/>
        <w:jc w:val="thaiDistribute"/>
        <w:rPr>
          <w:b/>
          <w:bCs/>
          <w:i/>
          <w:iCs/>
          <w:sz w:val="18"/>
          <w:szCs w:val="18"/>
          <w:lang w:bidi="th-TH"/>
        </w:rPr>
      </w:pPr>
    </w:p>
    <w:p w14:paraId="5D9CD0CC" w14:textId="77777777" w:rsidR="004F52F5" w:rsidRPr="00122CA3" w:rsidRDefault="004F52F5" w:rsidP="004F52F5">
      <w:pPr>
        <w:pStyle w:val="block"/>
        <w:spacing w:after="0" w:line="240" w:lineRule="atLeast"/>
        <w:ind w:left="0" w:firstLine="540"/>
        <w:jc w:val="thaiDistribute"/>
        <w:rPr>
          <w:b/>
          <w:bCs/>
          <w:i/>
          <w:iCs/>
          <w:szCs w:val="22"/>
          <w:lang w:bidi="th-TH"/>
        </w:rPr>
      </w:pPr>
      <w:r w:rsidRPr="00122CA3">
        <w:rPr>
          <w:b/>
          <w:bCs/>
          <w:i/>
          <w:iCs/>
          <w:szCs w:val="22"/>
          <w:lang w:bidi="th-TH"/>
        </w:rPr>
        <w:t>Carrying amounts and fair values</w:t>
      </w:r>
    </w:p>
    <w:p w14:paraId="64031859" w14:textId="77777777" w:rsidR="004F52F5" w:rsidRPr="00CC259B" w:rsidRDefault="004F52F5" w:rsidP="004F52F5">
      <w:pPr>
        <w:pStyle w:val="block"/>
        <w:spacing w:after="0" w:line="240" w:lineRule="atLeast"/>
        <w:ind w:left="0"/>
        <w:jc w:val="thaiDistribute"/>
        <w:rPr>
          <w:spacing w:val="-4"/>
          <w:szCs w:val="22"/>
          <w:highlight w:val="cyan"/>
          <w:lang w:val="en-US" w:bidi="th-TH"/>
        </w:rPr>
      </w:pPr>
    </w:p>
    <w:p w14:paraId="65C9E852" w14:textId="77777777" w:rsidR="004F52F5" w:rsidRPr="00122CA3" w:rsidRDefault="004F52F5" w:rsidP="004F52F5">
      <w:pPr>
        <w:pStyle w:val="block"/>
        <w:spacing w:after="0" w:line="240" w:lineRule="atLeast"/>
        <w:jc w:val="thaiDistribute"/>
        <w:rPr>
          <w:spacing w:val="-4"/>
          <w:szCs w:val="22"/>
          <w:lang w:val="en-US" w:bidi="th-TH"/>
        </w:rPr>
      </w:pPr>
      <w:r w:rsidRPr="00122CA3">
        <w:rPr>
          <w:spacing w:val="-4"/>
          <w:szCs w:val="22"/>
          <w:lang w:val="en-US" w:bidi="th-TH"/>
        </w:rPr>
        <w:t>Fair values of financial current assets and financial current liabilities are taken to approximate the carrying values due to the relatively short-term maturity of these financial instruments.</w:t>
      </w:r>
    </w:p>
    <w:p w14:paraId="0DE27167" w14:textId="77777777" w:rsidR="004F52F5" w:rsidRPr="00122CA3" w:rsidRDefault="004F52F5" w:rsidP="004F52F5">
      <w:pPr>
        <w:pStyle w:val="block"/>
        <w:spacing w:after="0" w:line="240" w:lineRule="atLeast"/>
        <w:jc w:val="thaiDistribute"/>
        <w:rPr>
          <w:spacing w:val="-4"/>
          <w:szCs w:val="22"/>
          <w:lang w:val="en-US" w:bidi="th-TH"/>
        </w:rPr>
      </w:pPr>
    </w:p>
    <w:p w14:paraId="43252734" w14:textId="77777777" w:rsidR="004F52F5" w:rsidRPr="00122CA3" w:rsidRDefault="004F52F5" w:rsidP="004F52F5">
      <w:pPr>
        <w:pStyle w:val="block"/>
        <w:spacing w:after="0" w:line="240" w:lineRule="atLeast"/>
        <w:jc w:val="thaiDistribute"/>
        <w:rPr>
          <w:spacing w:val="-4"/>
          <w:szCs w:val="22"/>
          <w:highlight w:val="yellow"/>
          <w:cs/>
          <w:lang w:val="en-US" w:bidi="th-TH"/>
        </w:rPr>
      </w:pPr>
      <w:r w:rsidRPr="00122CA3">
        <w:rPr>
          <w:spacing w:val="-4"/>
          <w:szCs w:val="22"/>
          <w:lang w:val="en-US" w:bidi="th-TH"/>
        </w:rPr>
        <w:t xml:space="preserve">Fair values of </w:t>
      </w:r>
      <w:r>
        <w:rPr>
          <w:spacing w:val="-4"/>
          <w:szCs w:val="22"/>
          <w:lang w:val="en-US" w:bidi="th-TH"/>
        </w:rPr>
        <w:t xml:space="preserve">lease receivables and </w:t>
      </w:r>
      <w:r w:rsidRPr="00122CA3">
        <w:rPr>
          <w:spacing w:val="-4"/>
          <w:szCs w:val="22"/>
          <w:lang w:val="en-US" w:bidi="th-TH"/>
        </w:rPr>
        <w:t>lease liabilities are taken to approximate the carrying values due to the interest rate stated in the lease contract is approximately close to the market interest rate.</w:t>
      </w:r>
    </w:p>
    <w:p w14:paraId="35675E88" w14:textId="77777777" w:rsidR="00C96F52" w:rsidRPr="00122CA3" w:rsidRDefault="00C96F5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3AD91FB6" w14:textId="726AB23D" w:rsidR="000960C0" w:rsidRPr="00122CA3" w:rsidRDefault="00043710" w:rsidP="004860E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122CA3">
        <w:rPr>
          <w:rFonts w:ascii="Times New Roman" w:hAnsi="Times New Roman" w:cs="Times New Roman"/>
          <w:b/>
          <w:bCs/>
          <w:sz w:val="24"/>
          <w:szCs w:val="24"/>
        </w:rPr>
        <w:t xml:space="preserve">Commitments with non-related parties </w:t>
      </w:r>
    </w:p>
    <w:p w14:paraId="36A251F3" w14:textId="71E53922" w:rsidR="000960C0" w:rsidRDefault="000960C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33" w:type="dxa"/>
        <w:tblInd w:w="450" w:type="dxa"/>
        <w:tblLayout w:type="fixed"/>
        <w:tblLook w:val="01E0" w:firstRow="1" w:lastRow="1" w:firstColumn="1" w:lastColumn="1" w:noHBand="0" w:noVBand="0"/>
      </w:tblPr>
      <w:tblGrid>
        <w:gridCol w:w="4320"/>
        <w:gridCol w:w="540"/>
        <w:gridCol w:w="1980"/>
        <w:gridCol w:w="270"/>
        <w:gridCol w:w="2023"/>
      </w:tblGrid>
      <w:tr w:rsidR="00CD1426" w:rsidRPr="003E7905" w14:paraId="4BA84C5D" w14:textId="77777777" w:rsidTr="008529F9">
        <w:tc>
          <w:tcPr>
            <w:tcW w:w="4320" w:type="dxa"/>
          </w:tcPr>
          <w:p w14:paraId="4CABB370"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40" w:type="dxa"/>
          </w:tcPr>
          <w:p w14:paraId="720FA76D"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1980" w:type="dxa"/>
          </w:tcPr>
          <w:p w14:paraId="5D96F556"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Consolidated</w:t>
            </w:r>
          </w:p>
        </w:tc>
        <w:tc>
          <w:tcPr>
            <w:tcW w:w="270" w:type="dxa"/>
          </w:tcPr>
          <w:p w14:paraId="034EBE16"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023" w:type="dxa"/>
          </w:tcPr>
          <w:p w14:paraId="7EDEFD4C"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Separate</w:t>
            </w:r>
          </w:p>
        </w:tc>
      </w:tr>
      <w:tr w:rsidR="00CD1426" w:rsidRPr="003E7905" w14:paraId="65E143E8" w14:textId="77777777" w:rsidTr="008529F9">
        <w:tc>
          <w:tcPr>
            <w:tcW w:w="4320" w:type="dxa"/>
          </w:tcPr>
          <w:p w14:paraId="12867104" w14:textId="0EE889FD"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r w:rsidRPr="003E7905">
              <w:rPr>
                <w:rFonts w:ascii="Times New Roman" w:hAnsi="Times New Roman" w:cs="Times New Roman"/>
                <w:b/>
                <w:bCs/>
                <w:i/>
                <w:iCs/>
                <w:sz w:val="22"/>
                <w:szCs w:val="22"/>
              </w:rPr>
              <w:t xml:space="preserve">As at </w:t>
            </w:r>
            <w:r>
              <w:rPr>
                <w:rFonts w:ascii="Times New Roman" w:hAnsi="Times New Roman" w:cs="Times New Roman"/>
                <w:b/>
                <w:bCs/>
                <w:i/>
                <w:iCs/>
                <w:sz w:val="22"/>
                <w:szCs w:val="22"/>
              </w:rPr>
              <w:t>3</w:t>
            </w:r>
            <w:r w:rsidR="004F53C2">
              <w:rPr>
                <w:rFonts w:ascii="Times New Roman" w:hAnsi="Times New Roman" w:cs="Times New Roman"/>
                <w:b/>
                <w:bCs/>
                <w:i/>
                <w:iCs/>
                <w:sz w:val="22"/>
                <w:szCs w:val="22"/>
              </w:rPr>
              <w:t>1</w:t>
            </w:r>
            <w:r>
              <w:rPr>
                <w:rFonts w:ascii="Times New Roman" w:hAnsi="Times New Roman" w:cs="Times New Roman"/>
                <w:b/>
                <w:bCs/>
                <w:i/>
                <w:iCs/>
                <w:sz w:val="22"/>
                <w:szCs w:val="22"/>
              </w:rPr>
              <w:t xml:space="preserve"> </w:t>
            </w:r>
            <w:r w:rsidR="004F53C2">
              <w:rPr>
                <w:rFonts w:ascii="Times New Roman" w:hAnsi="Times New Roman" w:cs="Times New Roman"/>
                <w:b/>
                <w:bCs/>
                <w:i/>
                <w:iCs/>
                <w:sz w:val="22"/>
                <w:szCs w:val="22"/>
              </w:rPr>
              <w:t>March</w:t>
            </w:r>
            <w:r w:rsidR="007B3F3D">
              <w:rPr>
                <w:rFonts w:ascii="Times New Roman" w:hAnsi="Times New Roman" w:cs="Times New Roman"/>
                <w:b/>
                <w:bCs/>
                <w:i/>
                <w:iCs/>
                <w:sz w:val="22"/>
                <w:szCs w:val="22"/>
              </w:rPr>
              <w:t xml:space="preserve"> </w:t>
            </w:r>
            <w:r>
              <w:rPr>
                <w:rFonts w:ascii="Times New Roman" w:hAnsi="Times New Roman" w:cs="Times New Roman"/>
                <w:b/>
                <w:bCs/>
                <w:i/>
                <w:iCs/>
                <w:sz w:val="22"/>
                <w:szCs w:val="22"/>
              </w:rPr>
              <w:t>202</w:t>
            </w:r>
            <w:r w:rsidR="004F53C2">
              <w:rPr>
                <w:rFonts w:ascii="Times New Roman" w:hAnsi="Times New Roman" w:cs="Times New Roman"/>
                <w:b/>
                <w:bCs/>
                <w:i/>
                <w:iCs/>
                <w:sz w:val="22"/>
                <w:szCs w:val="22"/>
              </w:rPr>
              <w:t>4</w:t>
            </w:r>
          </w:p>
        </w:tc>
        <w:tc>
          <w:tcPr>
            <w:tcW w:w="540" w:type="dxa"/>
          </w:tcPr>
          <w:p w14:paraId="4AAA6924"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1980" w:type="dxa"/>
          </w:tcPr>
          <w:p w14:paraId="069056E2"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c>
          <w:tcPr>
            <w:tcW w:w="270" w:type="dxa"/>
          </w:tcPr>
          <w:p w14:paraId="6A61D68B"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023" w:type="dxa"/>
          </w:tcPr>
          <w:p w14:paraId="46708669"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r>
      <w:tr w:rsidR="00CD1426" w:rsidRPr="003E7905" w14:paraId="06765C11" w14:textId="77777777" w:rsidTr="008529F9">
        <w:tc>
          <w:tcPr>
            <w:tcW w:w="4320" w:type="dxa"/>
          </w:tcPr>
          <w:p w14:paraId="0DF70C5A"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0" w:type="dxa"/>
          </w:tcPr>
          <w:p w14:paraId="59A18FD7"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4273" w:type="dxa"/>
            <w:gridSpan w:val="3"/>
          </w:tcPr>
          <w:p w14:paraId="26181F52"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jc w:val="center"/>
              <w:rPr>
                <w:rFonts w:ascii="Times New Roman" w:hAnsi="Times New Roman" w:cs="Times New Roman"/>
                <w:sz w:val="22"/>
                <w:szCs w:val="22"/>
              </w:rPr>
            </w:pPr>
            <w:r w:rsidRPr="003E7905">
              <w:rPr>
                <w:rFonts w:ascii="Times New Roman" w:hAnsi="Times New Roman" w:cs="Times New Roman"/>
                <w:i/>
                <w:iCs/>
                <w:sz w:val="22"/>
                <w:szCs w:val="22"/>
              </w:rPr>
              <w:t>(in thousand Baht)</w:t>
            </w:r>
          </w:p>
        </w:tc>
      </w:tr>
      <w:tr w:rsidR="00CD1426" w:rsidRPr="003E7905" w14:paraId="53FD0830" w14:textId="77777777" w:rsidTr="008529F9">
        <w:tc>
          <w:tcPr>
            <w:tcW w:w="4320" w:type="dxa"/>
          </w:tcPr>
          <w:p w14:paraId="05B6B266" w14:textId="77777777" w:rsidR="00CD1426" w:rsidRPr="00CC259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i/>
                <w:iCs/>
                <w:sz w:val="22"/>
                <w:szCs w:val="22"/>
              </w:rPr>
            </w:pPr>
            <w:r w:rsidRPr="00CC259B">
              <w:rPr>
                <w:rFonts w:ascii="Times New Roman" w:hAnsi="Times New Roman" w:cs="Times New Roman"/>
                <w:b/>
                <w:bCs/>
                <w:i/>
                <w:iCs/>
                <w:sz w:val="22"/>
                <w:szCs w:val="22"/>
              </w:rPr>
              <w:t>Capital commitment</w:t>
            </w:r>
          </w:p>
        </w:tc>
        <w:tc>
          <w:tcPr>
            <w:tcW w:w="540" w:type="dxa"/>
          </w:tcPr>
          <w:p w14:paraId="4CE6ABB3"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Pr>
          <w:p w14:paraId="4855D828"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0" w:type="dxa"/>
          </w:tcPr>
          <w:p w14:paraId="2052401D"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023" w:type="dxa"/>
          </w:tcPr>
          <w:p w14:paraId="0E725A40"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FA661C" w:rsidRPr="00036688" w14:paraId="00E7AE0C" w14:textId="77777777" w:rsidTr="00FA661C">
        <w:tc>
          <w:tcPr>
            <w:tcW w:w="4320" w:type="dxa"/>
          </w:tcPr>
          <w:p w14:paraId="2D300975" w14:textId="32EE444A" w:rsidR="00FA661C" w:rsidRPr="00CC259B" w:rsidRDefault="00FA661C"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sz w:val="22"/>
                <w:szCs w:val="22"/>
              </w:rPr>
            </w:pPr>
            <w:r w:rsidRPr="00CC259B">
              <w:rPr>
                <w:rFonts w:ascii="Times New Roman" w:hAnsi="Times New Roman" w:cs="Times New Roman"/>
                <w:sz w:val="22"/>
                <w:szCs w:val="22"/>
              </w:rPr>
              <w:t xml:space="preserve">Solar </w:t>
            </w:r>
            <w:r w:rsidR="00363D80">
              <w:rPr>
                <w:rFonts w:ascii="Times New Roman" w:hAnsi="Times New Roman" w:cs="Times New Roman"/>
                <w:sz w:val="22"/>
                <w:szCs w:val="22"/>
              </w:rPr>
              <w:t>c</w:t>
            </w:r>
            <w:r w:rsidRPr="00CC259B">
              <w:rPr>
                <w:rFonts w:ascii="Times New Roman" w:hAnsi="Times New Roman" w:cs="Times New Roman"/>
                <w:sz w:val="22"/>
                <w:szCs w:val="22"/>
              </w:rPr>
              <w:t>ell</w:t>
            </w:r>
            <w:r w:rsidR="00997AB4">
              <w:rPr>
                <w:rFonts w:ascii="Times New Roman" w:hAnsi="Times New Roman" w:cs="Times New Roman"/>
                <w:sz w:val="22"/>
                <w:szCs w:val="22"/>
              </w:rPr>
              <w:t xml:space="preserve"> construction contract</w:t>
            </w:r>
          </w:p>
        </w:tc>
        <w:tc>
          <w:tcPr>
            <w:tcW w:w="540" w:type="dxa"/>
          </w:tcPr>
          <w:p w14:paraId="26E79630" w14:textId="77777777" w:rsidR="00FA661C" w:rsidRPr="003E7905" w:rsidRDefault="00FA661C"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vAlign w:val="bottom"/>
          </w:tcPr>
          <w:p w14:paraId="1D796A42" w14:textId="12DC51C7" w:rsidR="00FA661C" w:rsidRPr="00FA661C" w:rsidRDefault="000C4CEE"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5"/>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11,460</w:t>
            </w:r>
          </w:p>
        </w:tc>
        <w:tc>
          <w:tcPr>
            <w:tcW w:w="270" w:type="dxa"/>
            <w:vAlign w:val="bottom"/>
          </w:tcPr>
          <w:p w14:paraId="55EE3001" w14:textId="77777777" w:rsidR="00FA661C" w:rsidRPr="00036688" w:rsidRDefault="00FA661C"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sz w:val="22"/>
                <w:szCs w:val="22"/>
              </w:rPr>
            </w:pPr>
          </w:p>
        </w:tc>
        <w:tc>
          <w:tcPr>
            <w:tcW w:w="2023" w:type="dxa"/>
            <w:vAlign w:val="bottom"/>
          </w:tcPr>
          <w:p w14:paraId="2DB481E3" w14:textId="17FFBC14" w:rsidR="00FA661C" w:rsidRPr="00FA661C" w:rsidRDefault="000C4CEE"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5"/>
              <w:jc w:val="right"/>
              <w:rPr>
                <w:rFonts w:ascii="Times New Roman" w:hAnsi="Times New Roman" w:cs="Times New Roman"/>
                <w:sz w:val="22"/>
                <w:szCs w:val="22"/>
              </w:rPr>
            </w:pPr>
            <w:r>
              <w:rPr>
                <w:rFonts w:ascii="Times New Roman" w:hAnsi="Times New Roman" w:cs="Times New Roman"/>
                <w:sz w:val="22"/>
                <w:szCs w:val="22"/>
              </w:rPr>
              <w:t>11,460</w:t>
            </w:r>
          </w:p>
        </w:tc>
      </w:tr>
      <w:tr w:rsidR="00FA661C" w:rsidRPr="00036688" w14:paraId="616CC68C" w14:textId="77777777" w:rsidTr="00AF7AAA">
        <w:tc>
          <w:tcPr>
            <w:tcW w:w="4320" w:type="dxa"/>
          </w:tcPr>
          <w:p w14:paraId="530CA7E6" w14:textId="0D2C8C2F" w:rsidR="00FA661C" w:rsidRPr="00CC259B" w:rsidRDefault="00997AB4"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sz w:val="22"/>
                <w:szCs w:val="22"/>
              </w:rPr>
            </w:pPr>
            <w:r>
              <w:rPr>
                <w:rFonts w:ascii="Times New Roman" w:hAnsi="Times New Roman" w:cs="Times New Roman"/>
                <w:sz w:val="22"/>
                <w:szCs w:val="22"/>
              </w:rPr>
              <w:t>Machinery purchase contract</w:t>
            </w:r>
          </w:p>
        </w:tc>
        <w:tc>
          <w:tcPr>
            <w:tcW w:w="540" w:type="dxa"/>
          </w:tcPr>
          <w:p w14:paraId="2791FC79" w14:textId="77777777" w:rsidR="00FA661C" w:rsidRPr="003E7905" w:rsidRDefault="00FA661C"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Borders>
              <w:bottom w:val="single" w:sz="4" w:space="0" w:color="auto"/>
            </w:tcBorders>
            <w:vAlign w:val="bottom"/>
          </w:tcPr>
          <w:p w14:paraId="268F6BB3" w14:textId="71682AF8" w:rsidR="00FA661C" w:rsidRPr="00036688" w:rsidRDefault="000C4CEE"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5"/>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4,221</w:t>
            </w:r>
          </w:p>
        </w:tc>
        <w:tc>
          <w:tcPr>
            <w:tcW w:w="270" w:type="dxa"/>
            <w:vAlign w:val="bottom"/>
          </w:tcPr>
          <w:p w14:paraId="67237F47" w14:textId="77777777" w:rsidR="00FA661C" w:rsidRPr="00036688" w:rsidRDefault="00FA661C"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sz w:val="22"/>
                <w:szCs w:val="22"/>
              </w:rPr>
            </w:pPr>
          </w:p>
        </w:tc>
        <w:tc>
          <w:tcPr>
            <w:tcW w:w="2023" w:type="dxa"/>
            <w:tcBorders>
              <w:bottom w:val="single" w:sz="4" w:space="0" w:color="auto"/>
            </w:tcBorders>
            <w:vAlign w:val="bottom"/>
          </w:tcPr>
          <w:p w14:paraId="57D6AB0C" w14:textId="48DF1346" w:rsidR="00FA661C" w:rsidRPr="00FA661C" w:rsidRDefault="000C4CEE" w:rsidP="000C4CEE">
            <w:pPr>
              <w:tabs>
                <w:tab w:val="clear" w:pos="680"/>
                <w:tab w:val="clear" w:pos="907"/>
                <w:tab w:val="clear" w:pos="1644"/>
                <w:tab w:val="left" w:pos="-72"/>
                <w:tab w:val="left" w:pos="1335"/>
                <w:tab w:val="left" w:pos="1420"/>
                <w:tab w:val="left" w:pos="1510"/>
              </w:tabs>
              <w:ind w:left="-72" w:right="-1140"/>
              <w:jc w:val="center"/>
              <w:rPr>
                <w:rFonts w:ascii="Times New Roman" w:hAnsi="Times New Roman" w:cs="Times New Roman"/>
                <w:sz w:val="22"/>
                <w:szCs w:val="22"/>
              </w:rPr>
            </w:pPr>
            <w:r>
              <w:rPr>
                <w:rFonts w:ascii="Times New Roman" w:hAnsi="Times New Roman" w:cs="Times New Roman"/>
                <w:sz w:val="22"/>
                <w:szCs w:val="22"/>
              </w:rPr>
              <w:t>-</w:t>
            </w:r>
          </w:p>
        </w:tc>
      </w:tr>
      <w:tr w:rsidR="00FA661C" w:rsidRPr="00036688" w14:paraId="5212B561" w14:textId="77777777" w:rsidTr="00FA661C">
        <w:tc>
          <w:tcPr>
            <w:tcW w:w="4320" w:type="dxa"/>
          </w:tcPr>
          <w:p w14:paraId="2509C4E0" w14:textId="77777777" w:rsidR="00FA661C" w:rsidRPr="00036688" w:rsidRDefault="00FA661C"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b/>
                <w:bCs/>
                <w:sz w:val="22"/>
                <w:szCs w:val="22"/>
              </w:rPr>
            </w:pPr>
            <w:r w:rsidRPr="00036688">
              <w:rPr>
                <w:rFonts w:ascii="Times New Roman" w:hAnsi="Times New Roman" w:cs="Times New Roman"/>
                <w:b/>
                <w:bCs/>
                <w:sz w:val="22"/>
                <w:szCs w:val="22"/>
              </w:rPr>
              <w:t>Total</w:t>
            </w:r>
          </w:p>
        </w:tc>
        <w:tc>
          <w:tcPr>
            <w:tcW w:w="540" w:type="dxa"/>
          </w:tcPr>
          <w:p w14:paraId="02D27AF4" w14:textId="77777777" w:rsidR="00FA661C" w:rsidRPr="00036688" w:rsidRDefault="00FA661C"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Borders>
              <w:top w:val="single" w:sz="4" w:space="0" w:color="auto"/>
              <w:bottom w:val="double" w:sz="4" w:space="0" w:color="auto"/>
            </w:tcBorders>
            <w:vAlign w:val="bottom"/>
          </w:tcPr>
          <w:p w14:paraId="5FC3913F" w14:textId="208D87D9" w:rsidR="00FA661C" w:rsidRPr="00FA661C" w:rsidRDefault="000C4CEE" w:rsidP="00FA661C">
            <w:pPr>
              <w:pStyle w:val="acctfourfigures"/>
              <w:tabs>
                <w:tab w:val="clear" w:pos="765"/>
                <w:tab w:val="left" w:pos="1020"/>
              </w:tabs>
              <w:spacing w:line="240" w:lineRule="atLeast"/>
              <w:ind w:left="-79" w:right="75"/>
              <w:jc w:val="right"/>
              <w:rPr>
                <w:rFonts w:cstheme="minorBidi"/>
                <w:b/>
                <w:bCs/>
                <w:szCs w:val="28"/>
                <w:lang w:val="en-US" w:eastAsia="ja-JP" w:bidi="th-TH"/>
              </w:rPr>
            </w:pPr>
            <w:r>
              <w:rPr>
                <w:rFonts w:cstheme="minorBidi"/>
                <w:b/>
                <w:bCs/>
                <w:szCs w:val="28"/>
                <w:lang w:val="en-US" w:eastAsia="ja-JP" w:bidi="th-TH"/>
              </w:rPr>
              <w:t>15,681</w:t>
            </w:r>
          </w:p>
        </w:tc>
        <w:tc>
          <w:tcPr>
            <w:tcW w:w="270" w:type="dxa"/>
            <w:vAlign w:val="bottom"/>
          </w:tcPr>
          <w:p w14:paraId="6CA7F6FA" w14:textId="77777777" w:rsidR="00FA661C" w:rsidRPr="00036688" w:rsidRDefault="00FA661C"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2023" w:type="dxa"/>
            <w:tcBorders>
              <w:top w:val="single" w:sz="4" w:space="0" w:color="auto"/>
              <w:bottom w:val="double" w:sz="4" w:space="0" w:color="auto"/>
            </w:tcBorders>
            <w:vAlign w:val="bottom"/>
          </w:tcPr>
          <w:p w14:paraId="02BAC48B" w14:textId="520CC70D" w:rsidR="00FA661C" w:rsidRPr="00FA661C" w:rsidRDefault="000C4CEE" w:rsidP="00FA661C">
            <w:pPr>
              <w:pStyle w:val="acctfourfigures"/>
              <w:tabs>
                <w:tab w:val="clear" w:pos="765"/>
                <w:tab w:val="left" w:pos="1020"/>
              </w:tabs>
              <w:spacing w:line="240" w:lineRule="atLeast"/>
              <w:ind w:left="-79" w:right="75"/>
              <w:jc w:val="right"/>
              <w:rPr>
                <w:b/>
                <w:bCs/>
              </w:rPr>
            </w:pPr>
            <w:r>
              <w:rPr>
                <w:b/>
                <w:bCs/>
              </w:rPr>
              <w:t>11,460</w:t>
            </w:r>
          </w:p>
        </w:tc>
      </w:tr>
      <w:tr w:rsidR="00CD1426" w:rsidRPr="003E7905" w14:paraId="207EEC54" w14:textId="77777777" w:rsidTr="00FA661C">
        <w:tc>
          <w:tcPr>
            <w:tcW w:w="4320" w:type="dxa"/>
          </w:tcPr>
          <w:p w14:paraId="32C51C83"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b/>
                <w:bCs/>
                <w:i/>
                <w:iCs/>
                <w:sz w:val="22"/>
                <w:szCs w:val="22"/>
              </w:rPr>
            </w:pPr>
          </w:p>
        </w:tc>
        <w:tc>
          <w:tcPr>
            <w:tcW w:w="540" w:type="dxa"/>
          </w:tcPr>
          <w:p w14:paraId="4EE3A900"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Borders>
              <w:top w:val="double" w:sz="4" w:space="0" w:color="auto"/>
            </w:tcBorders>
            <w:vAlign w:val="bottom"/>
          </w:tcPr>
          <w:p w14:paraId="0ED755EC" w14:textId="77777777" w:rsidR="00CD1426" w:rsidRPr="003E7905" w:rsidRDefault="00CD1426"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0" w:type="dxa"/>
            <w:vAlign w:val="bottom"/>
          </w:tcPr>
          <w:p w14:paraId="7607E7F1" w14:textId="77777777" w:rsidR="00CD1426" w:rsidRPr="003E7905" w:rsidRDefault="00CD1426"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2023" w:type="dxa"/>
            <w:tcBorders>
              <w:top w:val="double" w:sz="4" w:space="0" w:color="auto"/>
            </w:tcBorders>
            <w:vAlign w:val="bottom"/>
          </w:tcPr>
          <w:p w14:paraId="285A0502" w14:textId="77777777" w:rsidR="00CD1426" w:rsidRPr="003E7905" w:rsidRDefault="00CD1426"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CD1426" w:rsidRPr="003E7905" w14:paraId="10FDE68A" w14:textId="77777777" w:rsidTr="00FA661C">
        <w:tc>
          <w:tcPr>
            <w:tcW w:w="4320" w:type="dxa"/>
          </w:tcPr>
          <w:p w14:paraId="403D1ABF" w14:textId="063A4AFC"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b/>
                <w:bCs/>
                <w:i/>
                <w:iCs/>
                <w:sz w:val="22"/>
                <w:szCs w:val="22"/>
              </w:rPr>
            </w:pPr>
            <w:r w:rsidRPr="003E7905">
              <w:rPr>
                <w:rFonts w:ascii="Times New Roman" w:hAnsi="Times New Roman" w:cs="Times New Roman"/>
                <w:b/>
                <w:bCs/>
                <w:i/>
                <w:iCs/>
                <w:sz w:val="22"/>
                <w:szCs w:val="22"/>
              </w:rPr>
              <w:t>Other commitment</w:t>
            </w:r>
            <w:r w:rsidR="00C033C6">
              <w:rPr>
                <w:rFonts w:ascii="Times New Roman" w:hAnsi="Times New Roman" w:cs="Times New Roman"/>
                <w:b/>
                <w:bCs/>
                <w:i/>
                <w:iCs/>
                <w:sz w:val="22"/>
                <w:szCs w:val="22"/>
              </w:rPr>
              <w:t>s</w:t>
            </w:r>
          </w:p>
        </w:tc>
        <w:tc>
          <w:tcPr>
            <w:tcW w:w="540" w:type="dxa"/>
          </w:tcPr>
          <w:p w14:paraId="0337EF20"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vAlign w:val="bottom"/>
          </w:tcPr>
          <w:p w14:paraId="13DD5B05" w14:textId="77777777" w:rsidR="00CD1426" w:rsidRPr="003E7905" w:rsidRDefault="00CD1426"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0" w:type="dxa"/>
            <w:vAlign w:val="bottom"/>
          </w:tcPr>
          <w:p w14:paraId="2DF991BB" w14:textId="77777777" w:rsidR="00CD1426" w:rsidRPr="003E7905" w:rsidRDefault="00CD1426"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2023" w:type="dxa"/>
            <w:vAlign w:val="bottom"/>
          </w:tcPr>
          <w:p w14:paraId="5A588547" w14:textId="77777777" w:rsidR="00CD1426" w:rsidRPr="003E7905" w:rsidRDefault="00CD1426"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804375" w:rsidRPr="003E7905" w14:paraId="2361DFD2" w14:textId="77777777" w:rsidTr="00FA661C">
        <w:tc>
          <w:tcPr>
            <w:tcW w:w="4320" w:type="dxa"/>
          </w:tcPr>
          <w:p w14:paraId="0C65F1EF" w14:textId="4E1575B6" w:rsidR="00804375" w:rsidRPr="00804375" w:rsidRDefault="00804375"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sz w:val="22"/>
                <w:szCs w:val="22"/>
              </w:rPr>
            </w:pPr>
            <w:r w:rsidRPr="00804375">
              <w:rPr>
                <w:rFonts w:ascii="Times New Roman" w:hAnsi="Times New Roman" w:cs="Times New Roman"/>
                <w:sz w:val="22"/>
                <w:szCs w:val="22"/>
              </w:rPr>
              <w:t>Short-term lease agreement</w:t>
            </w:r>
            <w:r w:rsidR="00C033C6">
              <w:rPr>
                <w:rFonts w:ascii="Times New Roman" w:hAnsi="Times New Roman" w:cs="Times New Roman"/>
                <w:sz w:val="22"/>
                <w:szCs w:val="22"/>
              </w:rPr>
              <w:t>s</w:t>
            </w:r>
          </w:p>
        </w:tc>
        <w:tc>
          <w:tcPr>
            <w:tcW w:w="540" w:type="dxa"/>
          </w:tcPr>
          <w:p w14:paraId="3DFF108D" w14:textId="77777777" w:rsidR="00804375" w:rsidRPr="003E7905" w:rsidRDefault="00804375"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vAlign w:val="bottom"/>
          </w:tcPr>
          <w:p w14:paraId="7D2AC9EF" w14:textId="57E3BD7C" w:rsidR="00804375" w:rsidRPr="00804375" w:rsidRDefault="00804375" w:rsidP="0080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5"/>
              <w:jc w:val="right"/>
              <w:rPr>
                <w:rFonts w:ascii="Times New Roman" w:hAnsi="Times New Roman" w:cs="Times New Roman"/>
                <w:sz w:val="22"/>
                <w:szCs w:val="22"/>
                <w:lang w:val="en-GB" w:bidi="ar-SA"/>
              </w:rPr>
            </w:pPr>
            <w:r w:rsidRPr="00804375">
              <w:rPr>
                <w:rFonts w:ascii="Times New Roman" w:hAnsi="Times New Roman" w:cs="Times New Roman"/>
                <w:sz w:val="22"/>
                <w:szCs w:val="22"/>
                <w:lang w:val="en-GB" w:bidi="ar-SA"/>
              </w:rPr>
              <w:t>1,159</w:t>
            </w:r>
          </w:p>
        </w:tc>
        <w:tc>
          <w:tcPr>
            <w:tcW w:w="270" w:type="dxa"/>
            <w:vAlign w:val="bottom"/>
          </w:tcPr>
          <w:p w14:paraId="6D91D86C" w14:textId="77777777" w:rsidR="00804375" w:rsidRPr="00804375" w:rsidRDefault="00804375"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sz w:val="22"/>
                <w:szCs w:val="22"/>
              </w:rPr>
            </w:pPr>
          </w:p>
        </w:tc>
        <w:tc>
          <w:tcPr>
            <w:tcW w:w="2023" w:type="dxa"/>
            <w:vAlign w:val="bottom"/>
          </w:tcPr>
          <w:p w14:paraId="0F289828" w14:textId="2F47281E" w:rsidR="00804375" w:rsidRPr="00804375" w:rsidRDefault="00804375" w:rsidP="00804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5"/>
              <w:jc w:val="right"/>
              <w:rPr>
                <w:rFonts w:ascii="Times New Roman" w:hAnsi="Times New Roman" w:cs="Times New Roman"/>
                <w:sz w:val="22"/>
                <w:szCs w:val="22"/>
                <w:lang w:val="en-GB" w:bidi="ar-SA"/>
              </w:rPr>
            </w:pPr>
            <w:r w:rsidRPr="00804375">
              <w:rPr>
                <w:rFonts w:ascii="Times New Roman" w:hAnsi="Times New Roman" w:cs="Times New Roman"/>
                <w:sz w:val="22"/>
                <w:szCs w:val="22"/>
                <w:lang w:val="en-GB" w:bidi="ar-SA"/>
              </w:rPr>
              <w:t>1,143</w:t>
            </w:r>
          </w:p>
        </w:tc>
      </w:tr>
      <w:tr w:rsidR="00CD1426" w:rsidRPr="00E01379" w14:paraId="5D8B0714" w14:textId="77777777" w:rsidTr="00804375">
        <w:tc>
          <w:tcPr>
            <w:tcW w:w="4320" w:type="dxa"/>
          </w:tcPr>
          <w:p w14:paraId="7781E544"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E7905">
              <w:rPr>
                <w:rFonts w:ascii="Times New Roman" w:hAnsi="Times New Roman" w:cs="Times New Roman"/>
                <w:sz w:val="22"/>
                <w:szCs w:val="22"/>
              </w:rPr>
              <w:t>Bank guarantees</w:t>
            </w:r>
          </w:p>
        </w:tc>
        <w:tc>
          <w:tcPr>
            <w:tcW w:w="540" w:type="dxa"/>
          </w:tcPr>
          <w:p w14:paraId="4D455731"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p>
        </w:tc>
        <w:tc>
          <w:tcPr>
            <w:tcW w:w="1980" w:type="dxa"/>
            <w:tcBorders>
              <w:bottom w:val="single" w:sz="4" w:space="0" w:color="auto"/>
            </w:tcBorders>
            <w:vAlign w:val="bottom"/>
          </w:tcPr>
          <w:p w14:paraId="782EC572" w14:textId="16CC609A" w:rsidR="00CD1426" w:rsidRPr="00804375" w:rsidRDefault="00804375" w:rsidP="00FA661C">
            <w:pPr>
              <w:pStyle w:val="acctfourfigures"/>
              <w:tabs>
                <w:tab w:val="clear" w:pos="765"/>
                <w:tab w:val="left" w:pos="1020"/>
              </w:tabs>
              <w:spacing w:line="240" w:lineRule="atLeast"/>
              <w:ind w:left="-79" w:right="75"/>
              <w:jc w:val="right"/>
              <w:rPr>
                <w:rFonts w:cstheme="minorBidi"/>
                <w:szCs w:val="28"/>
                <w:lang w:val="en-US" w:eastAsia="ja-JP" w:bidi="th-TH"/>
              </w:rPr>
            </w:pPr>
            <w:r w:rsidRPr="00804375">
              <w:rPr>
                <w:rFonts w:cstheme="minorBidi"/>
                <w:szCs w:val="28"/>
                <w:lang w:val="en-US" w:eastAsia="ja-JP" w:bidi="th-TH"/>
              </w:rPr>
              <w:t>1,631</w:t>
            </w:r>
          </w:p>
        </w:tc>
        <w:tc>
          <w:tcPr>
            <w:tcW w:w="270" w:type="dxa"/>
            <w:vAlign w:val="bottom"/>
          </w:tcPr>
          <w:p w14:paraId="35598DAB" w14:textId="77777777" w:rsidR="00CD1426" w:rsidRPr="00804375" w:rsidRDefault="00CD1426"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sz w:val="22"/>
                <w:szCs w:val="22"/>
              </w:rPr>
            </w:pPr>
          </w:p>
        </w:tc>
        <w:tc>
          <w:tcPr>
            <w:tcW w:w="2023" w:type="dxa"/>
            <w:tcBorders>
              <w:bottom w:val="single" w:sz="4" w:space="0" w:color="auto"/>
            </w:tcBorders>
          </w:tcPr>
          <w:p w14:paraId="479C9849" w14:textId="4B2C040D" w:rsidR="00CD1426" w:rsidRPr="00804375" w:rsidRDefault="000C4CEE" w:rsidP="00AF7AAA">
            <w:pPr>
              <w:pStyle w:val="acctfourfigures"/>
              <w:shd w:val="clear" w:color="auto" w:fill="FFFFFF"/>
              <w:tabs>
                <w:tab w:val="clear" w:pos="765"/>
                <w:tab w:val="decimal" w:pos="1695"/>
              </w:tabs>
              <w:spacing w:line="240" w:lineRule="auto"/>
              <w:ind w:right="30"/>
              <w:jc w:val="center"/>
              <w:rPr>
                <w:szCs w:val="22"/>
              </w:rPr>
            </w:pPr>
            <w:r w:rsidRPr="00804375">
              <w:rPr>
                <w:szCs w:val="22"/>
              </w:rPr>
              <w:t>1,631</w:t>
            </w:r>
          </w:p>
        </w:tc>
      </w:tr>
      <w:tr w:rsidR="00804375" w:rsidRPr="00E01379" w14:paraId="010A3790" w14:textId="77777777" w:rsidTr="00A90CB6">
        <w:tc>
          <w:tcPr>
            <w:tcW w:w="4320" w:type="dxa"/>
          </w:tcPr>
          <w:p w14:paraId="69AEF54C" w14:textId="27D2D8BC" w:rsidR="00804375" w:rsidRPr="00804375" w:rsidRDefault="00804375"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04375">
              <w:rPr>
                <w:rFonts w:ascii="Times New Roman" w:hAnsi="Times New Roman" w:cs="Times New Roman"/>
                <w:b/>
                <w:bCs/>
                <w:sz w:val="22"/>
                <w:szCs w:val="22"/>
              </w:rPr>
              <w:t>Total</w:t>
            </w:r>
          </w:p>
        </w:tc>
        <w:tc>
          <w:tcPr>
            <w:tcW w:w="540" w:type="dxa"/>
          </w:tcPr>
          <w:p w14:paraId="78056149" w14:textId="77777777" w:rsidR="00804375" w:rsidRPr="003E7905" w:rsidRDefault="00804375"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p>
        </w:tc>
        <w:tc>
          <w:tcPr>
            <w:tcW w:w="1980" w:type="dxa"/>
            <w:tcBorders>
              <w:top w:val="single" w:sz="4" w:space="0" w:color="auto"/>
              <w:bottom w:val="double" w:sz="4" w:space="0" w:color="auto"/>
            </w:tcBorders>
            <w:vAlign w:val="bottom"/>
          </w:tcPr>
          <w:p w14:paraId="01723751" w14:textId="0DB218E1" w:rsidR="00804375" w:rsidRDefault="00804375" w:rsidP="00FA661C">
            <w:pPr>
              <w:pStyle w:val="acctfourfigures"/>
              <w:tabs>
                <w:tab w:val="clear" w:pos="765"/>
                <w:tab w:val="left" w:pos="1020"/>
              </w:tabs>
              <w:spacing w:line="240" w:lineRule="atLeast"/>
              <w:ind w:left="-79" w:right="75"/>
              <w:jc w:val="right"/>
              <w:rPr>
                <w:rFonts w:cstheme="minorBidi"/>
                <w:b/>
                <w:bCs/>
                <w:szCs w:val="28"/>
                <w:lang w:val="en-US" w:eastAsia="ja-JP" w:bidi="th-TH"/>
              </w:rPr>
            </w:pPr>
            <w:r>
              <w:rPr>
                <w:rFonts w:cstheme="minorBidi"/>
                <w:b/>
                <w:bCs/>
                <w:szCs w:val="28"/>
                <w:lang w:val="en-US" w:eastAsia="ja-JP" w:bidi="th-TH"/>
              </w:rPr>
              <w:t>2,790</w:t>
            </w:r>
          </w:p>
        </w:tc>
        <w:tc>
          <w:tcPr>
            <w:tcW w:w="270" w:type="dxa"/>
            <w:tcBorders>
              <w:bottom w:val="nil"/>
            </w:tcBorders>
            <w:vAlign w:val="bottom"/>
          </w:tcPr>
          <w:p w14:paraId="15C0D367" w14:textId="77777777" w:rsidR="00804375" w:rsidRPr="003E7905" w:rsidRDefault="00804375"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2023" w:type="dxa"/>
            <w:tcBorders>
              <w:top w:val="single" w:sz="4" w:space="0" w:color="auto"/>
              <w:bottom w:val="double" w:sz="4" w:space="0" w:color="auto"/>
            </w:tcBorders>
          </w:tcPr>
          <w:p w14:paraId="217ADA02" w14:textId="2AB13AE3" w:rsidR="00804375" w:rsidRDefault="00804375" w:rsidP="00AF7AAA">
            <w:pPr>
              <w:pStyle w:val="acctfourfigures"/>
              <w:shd w:val="clear" w:color="auto" w:fill="FFFFFF"/>
              <w:tabs>
                <w:tab w:val="clear" w:pos="765"/>
                <w:tab w:val="decimal" w:pos="1695"/>
              </w:tabs>
              <w:spacing w:line="240" w:lineRule="auto"/>
              <w:ind w:right="30"/>
              <w:jc w:val="center"/>
              <w:rPr>
                <w:b/>
                <w:bCs/>
                <w:szCs w:val="22"/>
              </w:rPr>
            </w:pPr>
            <w:r>
              <w:rPr>
                <w:b/>
                <w:bCs/>
                <w:szCs w:val="22"/>
              </w:rPr>
              <w:t>2,774</w:t>
            </w:r>
          </w:p>
        </w:tc>
      </w:tr>
    </w:tbl>
    <w:p w14:paraId="27601210" w14:textId="2BA1B486" w:rsidR="004B6AF0" w:rsidRDefault="004B6AF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7810EBB" w14:textId="7F6A3C59" w:rsidR="00E743C6" w:rsidRDefault="00E743C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sz w:val="22"/>
          <w:szCs w:val="22"/>
        </w:rPr>
      </w:pPr>
      <w:r w:rsidRPr="00122CA3">
        <w:rPr>
          <w:rFonts w:ascii="Times New Roman" w:hAnsi="Times New Roman" w:cs="Times New Roman"/>
          <w:sz w:val="22"/>
          <w:szCs w:val="22"/>
        </w:rPr>
        <w:t xml:space="preserve">As at </w:t>
      </w:r>
      <w:r w:rsidR="009C2219">
        <w:rPr>
          <w:rFonts w:ascii="Times New Roman" w:hAnsi="Times New Roman" w:cs="Times New Roman"/>
          <w:spacing w:val="-4"/>
          <w:sz w:val="22"/>
          <w:szCs w:val="22"/>
        </w:rPr>
        <w:t>3</w:t>
      </w:r>
      <w:r w:rsidR="004F53C2">
        <w:rPr>
          <w:rFonts w:ascii="Times New Roman" w:hAnsi="Times New Roman" w:cs="Times New Roman"/>
          <w:spacing w:val="-4"/>
          <w:sz w:val="22"/>
          <w:szCs w:val="22"/>
        </w:rPr>
        <w:t>1</w:t>
      </w:r>
      <w:r w:rsidR="00CD1426">
        <w:rPr>
          <w:rFonts w:ascii="Times New Roman" w:hAnsi="Times New Roman" w:cs="Times New Roman"/>
          <w:spacing w:val="-4"/>
          <w:sz w:val="22"/>
          <w:szCs w:val="22"/>
        </w:rPr>
        <w:t xml:space="preserve"> </w:t>
      </w:r>
      <w:r w:rsidR="004F53C2">
        <w:rPr>
          <w:rFonts w:ascii="Times New Roman" w:hAnsi="Times New Roman" w:cs="Times New Roman"/>
          <w:spacing w:val="-4"/>
          <w:sz w:val="22"/>
          <w:szCs w:val="22"/>
        </w:rPr>
        <w:t>March</w:t>
      </w:r>
      <w:r w:rsidR="00CD1426">
        <w:rPr>
          <w:rFonts w:ascii="Times New Roman" w:hAnsi="Times New Roman" w:cs="Times New Roman"/>
          <w:spacing w:val="-4"/>
          <w:sz w:val="22"/>
          <w:szCs w:val="22"/>
        </w:rPr>
        <w:t xml:space="preserve"> </w:t>
      </w:r>
      <w:r w:rsidR="009C2219">
        <w:rPr>
          <w:rFonts w:ascii="Times New Roman" w:hAnsi="Times New Roman" w:cs="Times New Roman"/>
          <w:spacing w:val="-4"/>
          <w:sz w:val="22"/>
          <w:szCs w:val="22"/>
        </w:rPr>
        <w:t>202</w:t>
      </w:r>
      <w:r w:rsidR="004F53C2">
        <w:rPr>
          <w:rFonts w:ascii="Times New Roman" w:hAnsi="Times New Roman" w:cs="Times New Roman"/>
          <w:spacing w:val="-4"/>
          <w:sz w:val="22"/>
          <w:szCs w:val="22"/>
        </w:rPr>
        <w:t>4</w:t>
      </w:r>
      <w:r w:rsidR="00A9216C" w:rsidRPr="00122CA3">
        <w:rPr>
          <w:rFonts w:ascii="Times New Roman" w:hAnsi="Times New Roman" w:cs="Times New Roman"/>
          <w:sz w:val="22"/>
          <w:szCs w:val="22"/>
        </w:rPr>
        <w:t xml:space="preserve">, </w:t>
      </w:r>
      <w:r w:rsidR="00866A52" w:rsidRPr="00122CA3">
        <w:rPr>
          <w:rFonts w:ascii="Times New Roman" w:hAnsi="Times New Roman" w:cs="Times New Roman"/>
          <w:sz w:val="22"/>
          <w:szCs w:val="22"/>
        </w:rPr>
        <w:t>a</w:t>
      </w:r>
      <w:r w:rsidR="00A9216C" w:rsidRPr="00122CA3">
        <w:rPr>
          <w:rFonts w:ascii="Times New Roman" w:hAnsi="Times New Roman" w:cs="Times New Roman"/>
          <w:sz w:val="22"/>
          <w:szCs w:val="22"/>
        </w:rPr>
        <w:t xml:space="preserve"> </w:t>
      </w:r>
      <w:r w:rsidR="009554F7" w:rsidRPr="00122CA3">
        <w:rPr>
          <w:rFonts w:ascii="Times New Roman" w:hAnsi="Times New Roman" w:cs="Times New Roman"/>
          <w:sz w:val="22"/>
          <w:szCs w:val="22"/>
        </w:rPr>
        <w:t>subsidiary</w:t>
      </w:r>
      <w:r w:rsidR="00A9216C" w:rsidRPr="00122CA3">
        <w:rPr>
          <w:rFonts w:ascii="Times New Roman" w:hAnsi="Times New Roman" w:cs="Times New Roman"/>
          <w:sz w:val="22"/>
          <w:szCs w:val="22"/>
        </w:rPr>
        <w:t xml:space="preserve"> had fixed bank deposit with </w:t>
      </w:r>
      <w:r w:rsidR="00866A52" w:rsidRPr="00122CA3">
        <w:rPr>
          <w:rFonts w:ascii="Times New Roman" w:hAnsi="Times New Roman" w:cs="Times New Roman"/>
          <w:sz w:val="22"/>
          <w:szCs w:val="22"/>
        </w:rPr>
        <w:t xml:space="preserve">a </w:t>
      </w:r>
      <w:r w:rsidR="00A9216C" w:rsidRPr="00122CA3">
        <w:rPr>
          <w:rFonts w:ascii="Times New Roman" w:hAnsi="Times New Roman" w:cs="Times New Roman"/>
          <w:sz w:val="22"/>
          <w:szCs w:val="22"/>
        </w:rPr>
        <w:t xml:space="preserve">local financial institution amounting </w:t>
      </w:r>
      <w:r w:rsidR="00C36AF5" w:rsidRPr="00122CA3">
        <w:rPr>
          <w:rFonts w:ascii="Times New Roman" w:hAnsi="Times New Roman" w:cs="Times New Roman"/>
          <w:sz w:val="22"/>
          <w:szCs w:val="22"/>
        </w:rPr>
        <w:t>t</w:t>
      </w:r>
      <w:r w:rsidR="00A9216C" w:rsidRPr="00122CA3">
        <w:rPr>
          <w:rFonts w:ascii="Times New Roman" w:hAnsi="Times New Roman" w:cs="Times New Roman"/>
          <w:sz w:val="22"/>
          <w:szCs w:val="22"/>
        </w:rPr>
        <w:t>o Baht</w:t>
      </w:r>
      <w:r w:rsidR="0044443C">
        <w:rPr>
          <w:rFonts w:ascii="Times New Roman" w:hAnsi="Times New Roman" w:cs="Times New Roman"/>
          <w:sz w:val="22"/>
          <w:szCs w:val="22"/>
        </w:rPr>
        <w:t xml:space="preserve"> 1.7</w:t>
      </w:r>
      <w:r w:rsidR="00AF7AAA">
        <w:rPr>
          <w:rFonts w:ascii="Times New Roman" w:hAnsi="Times New Roman" w:cs="Times New Roman"/>
          <w:sz w:val="22"/>
          <w:szCs w:val="22"/>
        </w:rPr>
        <w:t xml:space="preserve"> </w:t>
      </w:r>
      <w:r w:rsidR="00A9216C" w:rsidRPr="00122CA3">
        <w:rPr>
          <w:rFonts w:ascii="Times New Roman" w:hAnsi="Times New Roman" w:cs="Times New Roman"/>
          <w:sz w:val="22"/>
          <w:szCs w:val="22"/>
        </w:rPr>
        <w:t>million</w:t>
      </w:r>
      <w:r w:rsidR="008C3A78" w:rsidRPr="00122CA3">
        <w:rPr>
          <w:rFonts w:ascii="Times New Roman" w:hAnsi="Times New Roman" w:cs="Times New Roman"/>
          <w:sz w:val="22"/>
          <w:szCs w:val="22"/>
        </w:rPr>
        <w:t xml:space="preserve"> </w:t>
      </w:r>
      <w:r w:rsidR="003A4677" w:rsidRPr="00122CA3">
        <w:rPr>
          <w:rFonts w:ascii="Times New Roman" w:hAnsi="Times New Roman" w:cs="Times New Roman"/>
          <w:sz w:val="22"/>
          <w:szCs w:val="22"/>
        </w:rPr>
        <w:t xml:space="preserve">to </w:t>
      </w:r>
      <w:r w:rsidR="008C3A78" w:rsidRPr="00122CA3">
        <w:rPr>
          <w:rFonts w:ascii="Times New Roman" w:hAnsi="Times New Roman" w:cs="Times New Roman"/>
          <w:sz w:val="22"/>
          <w:szCs w:val="22"/>
        </w:rPr>
        <w:t>us</w:t>
      </w:r>
      <w:r w:rsidR="003A4677" w:rsidRPr="00122CA3">
        <w:rPr>
          <w:rFonts w:ascii="Times New Roman" w:hAnsi="Times New Roman" w:cs="Times New Roman"/>
          <w:sz w:val="22"/>
          <w:szCs w:val="22"/>
        </w:rPr>
        <w:t>e</w:t>
      </w:r>
      <w:r w:rsidR="008C3A78" w:rsidRPr="00122CA3">
        <w:rPr>
          <w:rFonts w:ascii="Times New Roman" w:hAnsi="Times New Roman" w:cs="Times New Roman"/>
          <w:sz w:val="22"/>
          <w:szCs w:val="22"/>
        </w:rPr>
        <w:t xml:space="preserve"> as collateral for issuing the </w:t>
      </w:r>
      <w:r w:rsidR="00866A52" w:rsidRPr="00122CA3">
        <w:rPr>
          <w:rFonts w:ascii="Times New Roman" w:hAnsi="Times New Roman" w:cs="Times New Roman"/>
          <w:sz w:val="22"/>
          <w:szCs w:val="22"/>
        </w:rPr>
        <w:t>bank</w:t>
      </w:r>
      <w:r w:rsidR="009554F7" w:rsidRPr="00122CA3">
        <w:rPr>
          <w:rFonts w:ascii="Times New Roman" w:hAnsi="Times New Roman" w:cs="Times New Roman"/>
          <w:sz w:val="22"/>
          <w:szCs w:val="22"/>
        </w:rPr>
        <w:t xml:space="preserve"> </w:t>
      </w:r>
      <w:r w:rsidR="008C3A78" w:rsidRPr="00122CA3">
        <w:rPr>
          <w:rFonts w:ascii="Times New Roman" w:hAnsi="Times New Roman" w:cs="Times New Roman"/>
          <w:sz w:val="22"/>
          <w:szCs w:val="22"/>
        </w:rPr>
        <w:t>guarantee</w:t>
      </w:r>
      <w:r w:rsidR="00866A52" w:rsidRPr="00122CA3">
        <w:rPr>
          <w:rFonts w:ascii="Times New Roman" w:hAnsi="Times New Roman" w:cs="Times New Roman"/>
          <w:sz w:val="22"/>
          <w:szCs w:val="22"/>
        </w:rPr>
        <w:t>s</w:t>
      </w:r>
      <w:r w:rsidR="008C3A78" w:rsidRPr="00122CA3">
        <w:rPr>
          <w:rFonts w:ascii="Times New Roman" w:hAnsi="Times New Roman" w:cs="Times New Roman"/>
          <w:sz w:val="22"/>
          <w:szCs w:val="22"/>
        </w:rPr>
        <w:t xml:space="preserve"> </w:t>
      </w:r>
      <w:r w:rsidR="003A4677" w:rsidRPr="00122CA3">
        <w:rPr>
          <w:rFonts w:ascii="Times New Roman" w:hAnsi="Times New Roman" w:cs="Times New Roman"/>
          <w:sz w:val="22"/>
          <w:szCs w:val="22"/>
        </w:rPr>
        <w:t>of</w:t>
      </w:r>
      <w:r w:rsidR="008C3A78" w:rsidRPr="00122CA3">
        <w:rPr>
          <w:rFonts w:ascii="Times New Roman" w:hAnsi="Times New Roman" w:cs="Times New Roman"/>
          <w:sz w:val="22"/>
          <w:szCs w:val="22"/>
        </w:rPr>
        <w:t xml:space="preserve"> </w:t>
      </w:r>
      <w:r w:rsidR="009554F7" w:rsidRPr="00122CA3">
        <w:rPr>
          <w:rFonts w:ascii="Times New Roman" w:hAnsi="Times New Roman" w:cs="Times New Roman"/>
          <w:sz w:val="22"/>
          <w:szCs w:val="22"/>
        </w:rPr>
        <w:t>the Company.</w:t>
      </w:r>
    </w:p>
    <w:p w14:paraId="299A0E28" w14:textId="01670C31" w:rsidR="006374A2" w:rsidRDefault="006374A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sz w:val="22"/>
          <w:szCs w:val="22"/>
        </w:rPr>
      </w:pPr>
    </w:p>
    <w:p w14:paraId="72539985" w14:textId="5123CE3F" w:rsidR="006374A2" w:rsidRDefault="00CC471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i/>
          <w:iCs/>
          <w:sz w:val="22"/>
          <w:szCs w:val="22"/>
        </w:rPr>
      </w:pPr>
      <w:r w:rsidRPr="00CC4716">
        <w:rPr>
          <w:rFonts w:ascii="Times New Roman" w:hAnsi="Times New Roman" w:cs="Times New Roman"/>
          <w:i/>
          <w:iCs/>
          <w:sz w:val="22"/>
          <w:szCs w:val="22"/>
        </w:rPr>
        <w:t>Major Point of Memorandum of Understanding in Relation to Torrefied Biomass Project</w:t>
      </w:r>
    </w:p>
    <w:p w14:paraId="65AC20E0" w14:textId="77777777" w:rsidR="00CC4716" w:rsidRDefault="00CC471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i/>
          <w:iCs/>
          <w:sz w:val="22"/>
          <w:szCs w:val="22"/>
        </w:rPr>
      </w:pPr>
    </w:p>
    <w:p w14:paraId="1CFC7D93" w14:textId="727FD6F1" w:rsidR="006374A2" w:rsidRPr="00CC4716" w:rsidRDefault="00CC4716" w:rsidP="00CC4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pacing w:val="-4"/>
          <w:sz w:val="22"/>
          <w:szCs w:val="22"/>
        </w:rPr>
      </w:pPr>
      <w:r w:rsidRPr="00CC4716">
        <w:rPr>
          <w:rFonts w:ascii="Times New Roman" w:hAnsi="Times New Roman" w:cs="Times New Roman"/>
          <w:sz w:val="22"/>
          <w:szCs w:val="22"/>
        </w:rPr>
        <w:t>UMS Clean Energy 1 Company Limited (“Subsidiary”) and its business partner entered into the Memorandum of Understanding in relation to manufacturing and distribution of Bio Synthesis and Torrefied Biomass products.</w:t>
      </w:r>
      <w:r>
        <w:rPr>
          <w:rFonts w:ascii="Times New Roman" w:hAnsi="Times New Roman" w:cs="Times New Roman"/>
          <w:sz w:val="22"/>
          <w:szCs w:val="22"/>
        </w:rPr>
        <w:t xml:space="preserve"> </w:t>
      </w:r>
      <w:r w:rsidRPr="00CC4716">
        <w:rPr>
          <w:rFonts w:ascii="Times New Roman" w:hAnsi="Times New Roman" w:cs="Times New Roman"/>
          <w:sz w:val="22"/>
          <w:szCs w:val="22"/>
        </w:rPr>
        <w:t>This partnership is between Subsidiary and its business partner to manufacture and distribute the products of which the incentive as stipulated in the MOU will be principally shared in accordance with production volume, sales and profitability</w:t>
      </w:r>
      <w:r w:rsidR="00FA6D43">
        <w:rPr>
          <w:rFonts w:ascii="Times New Roman" w:hAnsi="Times New Roman" w:cstheme="minorBidi" w:hint="cs"/>
          <w:sz w:val="22"/>
          <w:szCs w:val="22"/>
          <w:cs/>
        </w:rPr>
        <w:t xml:space="preserve"> </w:t>
      </w:r>
      <w:r w:rsidR="00FA6D43">
        <w:rPr>
          <w:rFonts w:ascii="Times New Roman" w:hAnsi="Times New Roman" w:cstheme="minorBidi"/>
          <w:sz w:val="22"/>
          <w:szCs w:val="22"/>
        </w:rPr>
        <w:t xml:space="preserve">of </w:t>
      </w:r>
      <w:r w:rsidR="008A5E54">
        <w:rPr>
          <w:rFonts w:ascii="Times New Roman" w:hAnsi="Times New Roman" w:cstheme="minorBidi"/>
          <w:sz w:val="22"/>
          <w:szCs w:val="22"/>
        </w:rPr>
        <w:t xml:space="preserve">a </w:t>
      </w:r>
      <w:r w:rsidR="00FA6D43">
        <w:rPr>
          <w:rFonts w:ascii="Times New Roman" w:hAnsi="Times New Roman" w:cstheme="minorBidi"/>
          <w:sz w:val="22"/>
          <w:szCs w:val="22"/>
        </w:rPr>
        <w:t>subsidiary.</w:t>
      </w:r>
      <w:r w:rsidR="006374A2" w:rsidRPr="00CC4716">
        <w:rPr>
          <w:rFonts w:ascii="Times New Roman" w:hAnsi="Times New Roman" w:cs="Times New Roman"/>
          <w:spacing w:val="-4"/>
          <w:sz w:val="22"/>
          <w:szCs w:val="22"/>
        </w:rPr>
        <w:br w:type="page"/>
      </w:r>
    </w:p>
    <w:p w14:paraId="6D53F917" w14:textId="063FE81C" w:rsidR="000960C0" w:rsidRPr="00122CA3" w:rsidRDefault="000960C0" w:rsidP="004860E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122CA3">
        <w:rPr>
          <w:rFonts w:ascii="Times New Roman" w:hAnsi="Times New Roman" w:cs="Times New Roman"/>
          <w:b/>
          <w:bCs/>
          <w:sz w:val="24"/>
          <w:szCs w:val="24"/>
        </w:rPr>
        <w:lastRenderedPageBreak/>
        <w:t>Environmental litigation case</w:t>
      </w:r>
    </w:p>
    <w:p w14:paraId="729BAA22" w14:textId="77777777" w:rsidR="005F3E11" w:rsidRPr="00122CA3" w:rsidRDefault="005F3E11" w:rsidP="005F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p w14:paraId="1FAC7CFD" w14:textId="77777777" w:rsidR="0044443C" w:rsidRPr="0044443C" w:rsidRDefault="0044443C" w:rsidP="00444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44443C">
        <w:rPr>
          <w:rFonts w:ascii="Times New Roman" w:hAnsi="Times New Roman" w:cs="Times New Roman"/>
          <w:sz w:val="22"/>
          <w:szCs w:val="22"/>
        </w:rPr>
        <w:t>On 19 June 2020, the Central Administrative Court passed the verdict to the related Government authorities in order to exercise the laws to enforce all related companies incorporated in Ayutthaya province including the Company and the Subsidiary. The verdict ordered the Company to strictly solve the effect of dust from their operations and ordered the Subsidiary to prepare Environmental Impact Assessment (EIA) Report. However, the Company appealed to the Supreme Administrative Court on 17 July 2020 for judgment overturned or amendment of the Central Administrative Court’s verdict.</w:t>
      </w:r>
    </w:p>
    <w:p w14:paraId="3743B167" w14:textId="77777777" w:rsidR="0044443C" w:rsidRPr="0044443C" w:rsidRDefault="0044443C" w:rsidP="00444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179CB040" w14:textId="4AA0424D" w:rsidR="00297D62" w:rsidRDefault="0044443C" w:rsidP="00AB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44443C">
        <w:rPr>
          <w:rFonts w:ascii="Times New Roman" w:hAnsi="Times New Roman" w:cs="Times New Roman"/>
          <w:sz w:val="22"/>
          <w:szCs w:val="22"/>
        </w:rPr>
        <w:t xml:space="preserve">On 15 December 2020, the Industrial Office of </w:t>
      </w:r>
      <w:proofErr w:type="spellStart"/>
      <w:r w:rsidRPr="0044443C">
        <w:rPr>
          <w:rFonts w:ascii="Times New Roman" w:hAnsi="Times New Roman" w:cs="Times New Roman"/>
          <w:sz w:val="22"/>
          <w:szCs w:val="22"/>
        </w:rPr>
        <w:t>Phranakhon</w:t>
      </w:r>
      <w:proofErr w:type="spellEnd"/>
      <w:r w:rsidRPr="0044443C">
        <w:rPr>
          <w:rFonts w:ascii="Times New Roman" w:hAnsi="Times New Roman" w:cs="Times New Roman"/>
          <w:sz w:val="22"/>
          <w:szCs w:val="22"/>
        </w:rPr>
        <w:t xml:space="preserve"> Si Ayutthaya Province inspected and accepted the results of the Company’s factories and air pollution control system improvements as ordered. Subsequently, on 22 February 2021, the subsidiary arranged the first public hearing stage to collect public’s suggestion in order to improve the preparation of EIA report. Afterwards, on 24 November 2021, the second public hearing stage was held. The aforementioned meetings were successfully completed. At the approved date of this financial statement, the case is under the consideration of the Court and the Subsidiary is still in the process of collecting documents and preparing the EIA report to submit to the Office of Natural Resource and Environmental Policy and Planning (ONEP) for consideration. Based on opinion of the expert legal counsel and management, they believe that the outcome of the Court’s consideration will not have a significant financial impact on the Group other than additional improvement of their establishment in accordance with the regulation of the related Government authorities and completion of EIA report.</w:t>
      </w:r>
    </w:p>
    <w:p w14:paraId="490B850D" w14:textId="59FC3071" w:rsidR="00297D62" w:rsidRDefault="00297D62" w:rsidP="005E5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0A5B4F63" w14:textId="1D472DC9" w:rsidR="00297D62" w:rsidRDefault="00297D62" w:rsidP="00297D62">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Reclassification of accounts</w:t>
      </w:r>
    </w:p>
    <w:p w14:paraId="4EB432FD" w14:textId="77777777" w:rsidR="00297D62" w:rsidRPr="00297D62" w:rsidRDefault="00297D62" w:rsidP="0029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p>
    <w:p w14:paraId="59946051" w14:textId="03C54FC0" w:rsidR="00297D62" w:rsidRPr="00530636" w:rsidRDefault="00297D62" w:rsidP="0029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530636">
        <w:rPr>
          <w:rFonts w:ascii="Times New Roman" w:hAnsi="Times New Roman" w:cs="Times New Roman"/>
          <w:sz w:val="22"/>
          <w:szCs w:val="22"/>
        </w:rPr>
        <w:t>Certain accounts in the financial statements for the year</w:t>
      </w:r>
      <w:r>
        <w:rPr>
          <w:rFonts w:ascii="Times New Roman" w:hAnsi="Times New Roman" w:cs="Times New Roman"/>
          <w:sz w:val="22"/>
          <w:szCs w:val="22"/>
        </w:rPr>
        <w:t xml:space="preserve"> </w:t>
      </w:r>
      <w:r w:rsidRPr="00530636">
        <w:rPr>
          <w:rFonts w:ascii="Times New Roman" w:hAnsi="Times New Roman" w:cs="Times New Roman"/>
          <w:sz w:val="22"/>
          <w:szCs w:val="22"/>
        </w:rPr>
        <w:t>ended 31 December 202</w:t>
      </w:r>
      <w:r w:rsidR="00E65E48">
        <w:rPr>
          <w:rFonts w:ascii="Times New Roman" w:hAnsi="Times New Roman" w:cs="Times New Roman"/>
          <w:sz w:val="22"/>
          <w:szCs w:val="22"/>
        </w:rPr>
        <w:t>3</w:t>
      </w:r>
      <w:r w:rsidRPr="00530636">
        <w:rPr>
          <w:rFonts w:ascii="Times New Roman" w:hAnsi="Times New Roman" w:cs="Times New Roman"/>
          <w:sz w:val="22"/>
          <w:szCs w:val="22"/>
        </w:rPr>
        <w:t xml:space="preserve"> have been reclassified to conform to the presentation in the financial statements for the </w:t>
      </w:r>
      <w:r w:rsidR="00E65E48">
        <w:rPr>
          <w:rFonts w:ascii="Times New Roman" w:hAnsi="Times New Roman" w:cs="Times New Roman"/>
          <w:sz w:val="22"/>
          <w:szCs w:val="22"/>
        </w:rPr>
        <w:t>period</w:t>
      </w:r>
      <w:r>
        <w:rPr>
          <w:rFonts w:ascii="Times New Roman" w:hAnsi="Times New Roman" w:cs="Times New Roman"/>
          <w:sz w:val="22"/>
          <w:szCs w:val="22"/>
        </w:rPr>
        <w:t xml:space="preserve"> </w:t>
      </w:r>
      <w:r w:rsidRPr="00530636">
        <w:rPr>
          <w:rFonts w:ascii="Times New Roman" w:hAnsi="Times New Roman" w:cs="Times New Roman"/>
          <w:sz w:val="22"/>
          <w:szCs w:val="22"/>
        </w:rPr>
        <w:t xml:space="preserve">ended 31 </w:t>
      </w:r>
      <w:r w:rsidR="00E65E48">
        <w:rPr>
          <w:rFonts w:ascii="Times New Roman" w:hAnsi="Times New Roman" w:cs="Times New Roman"/>
          <w:sz w:val="22"/>
          <w:szCs w:val="22"/>
        </w:rPr>
        <w:t>March</w:t>
      </w:r>
      <w:r w:rsidRPr="00530636">
        <w:rPr>
          <w:rFonts w:ascii="Times New Roman" w:hAnsi="Times New Roman" w:cs="Times New Roman"/>
          <w:sz w:val="22"/>
          <w:szCs w:val="22"/>
        </w:rPr>
        <w:t xml:space="preserve"> 202</w:t>
      </w:r>
      <w:r w:rsidR="00E65E48">
        <w:rPr>
          <w:rFonts w:ascii="Times New Roman" w:hAnsi="Times New Roman" w:cs="Times New Roman"/>
          <w:sz w:val="22"/>
          <w:szCs w:val="22"/>
        </w:rPr>
        <w:t>4</w:t>
      </w:r>
      <w:r w:rsidRPr="00530636">
        <w:rPr>
          <w:rFonts w:ascii="Times New Roman" w:hAnsi="Times New Roman" w:cs="Times New Roman"/>
          <w:sz w:val="22"/>
          <w:szCs w:val="22"/>
        </w:rPr>
        <w:t xml:space="preserve"> as follows: </w:t>
      </w:r>
    </w:p>
    <w:p w14:paraId="6C014282" w14:textId="53FAEFA6" w:rsidR="00297D62" w:rsidRDefault="00297D62" w:rsidP="0029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572" w:type="dxa"/>
        <w:tblInd w:w="450" w:type="dxa"/>
        <w:tblLayout w:type="fixed"/>
        <w:tblLook w:val="0000" w:firstRow="0" w:lastRow="0" w:firstColumn="0" w:lastColumn="0" w:noHBand="0" w:noVBand="0"/>
      </w:tblPr>
      <w:tblGrid>
        <w:gridCol w:w="2250"/>
        <w:gridCol w:w="990"/>
        <w:gridCol w:w="259"/>
        <w:gridCol w:w="9"/>
        <w:gridCol w:w="1082"/>
        <w:gridCol w:w="236"/>
        <w:gridCol w:w="1114"/>
        <w:gridCol w:w="239"/>
        <w:gridCol w:w="982"/>
        <w:gridCol w:w="265"/>
        <w:gridCol w:w="905"/>
        <w:gridCol w:w="246"/>
        <w:gridCol w:w="995"/>
      </w:tblGrid>
      <w:tr w:rsidR="00297D62" w:rsidRPr="00FD027F" w14:paraId="70D054EB" w14:textId="77777777" w:rsidTr="00967B00">
        <w:tc>
          <w:tcPr>
            <w:tcW w:w="2250" w:type="dxa"/>
          </w:tcPr>
          <w:p w14:paraId="152372E2" w14:textId="77777777" w:rsidR="00297D62" w:rsidRPr="00FD027F"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heme="majorBidi" w:hAnsiTheme="majorBidi" w:cstheme="majorBidi"/>
                <w:b/>
                <w:bCs/>
                <w:i/>
                <w:iCs/>
                <w:sz w:val="30"/>
                <w:szCs w:val="30"/>
              </w:rPr>
            </w:pPr>
          </w:p>
        </w:tc>
        <w:tc>
          <w:tcPr>
            <w:tcW w:w="3690" w:type="dxa"/>
            <w:gridSpan w:val="6"/>
          </w:tcPr>
          <w:p w14:paraId="19748944" w14:textId="77777777" w:rsidR="00297D62" w:rsidRPr="000E12DC" w:rsidRDefault="00297D62" w:rsidP="00297D62">
            <w:pPr>
              <w:pStyle w:val="BodyText"/>
              <w:spacing w:after="0"/>
              <w:ind w:right="-108"/>
              <w:jc w:val="center"/>
              <w:rPr>
                <w:rFonts w:ascii="Times New Roman" w:hAnsi="Times New Roman"/>
                <w:b/>
                <w:bCs/>
                <w:sz w:val="22"/>
                <w:szCs w:val="22"/>
              </w:rPr>
            </w:pPr>
            <w:r w:rsidRPr="000E12DC">
              <w:rPr>
                <w:rFonts w:ascii="Times New Roman" w:hAnsi="Times New Roman"/>
                <w:b/>
                <w:bCs/>
                <w:sz w:val="22"/>
                <w:szCs w:val="22"/>
              </w:rPr>
              <w:t>Consolidated</w:t>
            </w:r>
          </w:p>
          <w:p w14:paraId="0BFB0732" w14:textId="26C2C32E" w:rsidR="00297D62" w:rsidRPr="000E12DC" w:rsidRDefault="00297D62" w:rsidP="0029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sz w:val="22"/>
                <w:szCs w:val="22"/>
              </w:rPr>
            </w:pPr>
            <w:r w:rsidRPr="000E12DC">
              <w:rPr>
                <w:rFonts w:ascii="Times New Roman" w:hAnsi="Times New Roman"/>
                <w:b/>
                <w:bCs/>
                <w:sz w:val="22"/>
                <w:szCs w:val="22"/>
              </w:rPr>
              <w:t>Financial Statements</w:t>
            </w:r>
          </w:p>
        </w:tc>
        <w:tc>
          <w:tcPr>
            <w:tcW w:w="239" w:type="dxa"/>
          </w:tcPr>
          <w:p w14:paraId="384FBA65" w14:textId="77777777" w:rsidR="00297D62" w:rsidRPr="000E12DC"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sz w:val="22"/>
                <w:szCs w:val="22"/>
              </w:rPr>
            </w:pPr>
          </w:p>
        </w:tc>
        <w:tc>
          <w:tcPr>
            <w:tcW w:w="3390" w:type="dxa"/>
            <w:gridSpan w:val="5"/>
          </w:tcPr>
          <w:p w14:paraId="7364AF63" w14:textId="77777777" w:rsidR="00297D62" w:rsidRPr="000E12DC" w:rsidRDefault="00297D62" w:rsidP="00297D62">
            <w:pPr>
              <w:pStyle w:val="BodyText"/>
              <w:spacing w:after="0"/>
              <w:ind w:right="-108"/>
              <w:jc w:val="center"/>
              <w:rPr>
                <w:rFonts w:ascii="Times New Roman" w:hAnsi="Times New Roman"/>
                <w:b/>
                <w:bCs/>
                <w:sz w:val="22"/>
                <w:szCs w:val="22"/>
              </w:rPr>
            </w:pPr>
            <w:r w:rsidRPr="000E12DC">
              <w:rPr>
                <w:rFonts w:ascii="Times New Roman" w:hAnsi="Times New Roman"/>
                <w:b/>
                <w:bCs/>
                <w:sz w:val="22"/>
                <w:szCs w:val="22"/>
              </w:rPr>
              <w:t>Separate</w:t>
            </w:r>
          </w:p>
          <w:p w14:paraId="65AE7521" w14:textId="78A95AB4" w:rsidR="00297D62" w:rsidRPr="000E12DC" w:rsidRDefault="00297D62" w:rsidP="0029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sz w:val="22"/>
                <w:szCs w:val="22"/>
                <w:cs/>
              </w:rPr>
            </w:pPr>
            <w:r w:rsidRPr="000E12DC">
              <w:rPr>
                <w:rFonts w:ascii="Times New Roman" w:hAnsi="Times New Roman"/>
                <w:b/>
                <w:bCs/>
                <w:sz w:val="22"/>
                <w:szCs w:val="22"/>
              </w:rPr>
              <w:t>Financial Statements</w:t>
            </w:r>
          </w:p>
        </w:tc>
      </w:tr>
      <w:tr w:rsidR="00297D62" w:rsidRPr="00FD027F" w14:paraId="424F3F2D" w14:textId="77777777" w:rsidTr="00967B00">
        <w:tc>
          <w:tcPr>
            <w:tcW w:w="2250" w:type="dxa"/>
          </w:tcPr>
          <w:p w14:paraId="0356A4B9" w14:textId="77777777" w:rsidR="00297D62" w:rsidRPr="00FD027F" w:rsidRDefault="00297D62" w:rsidP="0029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heme="majorBidi" w:hAnsiTheme="majorBidi" w:cstheme="majorBidi"/>
                <w:sz w:val="30"/>
                <w:szCs w:val="30"/>
              </w:rPr>
            </w:pPr>
          </w:p>
        </w:tc>
        <w:tc>
          <w:tcPr>
            <w:tcW w:w="990" w:type="dxa"/>
          </w:tcPr>
          <w:p w14:paraId="7AF0290C" w14:textId="77777777" w:rsidR="00297D62" w:rsidRPr="00530636" w:rsidRDefault="00297D62" w:rsidP="00297D62">
            <w:pPr>
              <w:pStyle w:val="BodyText"/>
              <w:spacing w:after="0"/>
              <w:ind w:left="-108" w:right="-108"/>
              <w:jc w:val="center"/>
              <w:rPr>
                <w:rFonts w:ascii="Times New Roman" w:hAnsi="Times New Roman" w:cs="Times New Roman"/>
                <w:sz w:val="20"/>
                <w:szCs w:val="20"/>
              </w:rPr>
            </w:pPr>
            <w:r w:rsidRPr="00530636">
              <w:rPr>
                <w:rFonts w:ascii="Times New Roman" w:hAnsi="Times New Roman" w:cs="Times New Roman"/>
                <w:sz w:val="20"/>
                <w:szCs w:val="20"/>
              </w:rPr>
              <w:t>Before</w:t>
            </w:r>
          </w:p>
          <w:p w14:paraId="2DFA0FAB" w14:textId="6A63A8DE" w:rsidR="00297D62" w:rsidRPr="00FD027F" w:rsidRDefault="00297D62" w:rsidP="0029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heme="majorBidi" w:hAnsiTheme="majorBidi" w:cstheme="majorBidi"/>
                <w:sz w:val="30"/>
                <w:szCs w:val="30"/>
                <w:cs/>
              </w:rPr>
            </w:pPr>
            <w:proofErr w:type="spellStart"/>
            <w:r w:rsidRPr="00530636">
              <w:rPr>
                <w:rFonts w:ascii="Times New Roman" w:hAnsi="Times New Roman" w:cs="Times New Roman"/>
                <w:sz w:val="20"/>
                <w:szCs w:val="20"/>
              </w:rPr>
              <w:t>Reclasssi-fication</w:t>
            </w:r>
            <w:proofErr w:type="spellEnd"/>
          </w:p>
        </w:tc>
        <w:tc>
          <w:tcPr>
            <w:tcW w:w="259" w:type="dxa"/>
          </w:tcPr>
          <w:p w14:paraId="6D37F161" w14:textId="77777777" w:rsidR="00297D62" w:rsidRPr="00FD027F" w:rsidRDefault="00297D62" w:rsidP="00297D62">
            <w:pPr>
              <w:jc w:val="center"/>
              <w:rPr>
                <w:rFonts w:asciiTheme="majorBidi" w:hAnsiTheme="majorBidi" w:cstheme="majorBidi"/>
                <w:sz w:val="30"/>
                <w:szCs w:val="30"/>
                <w:cs/>
              </w:rPr>
            </w:pPr>
          </w:p>
        </w:tc>
        <w:tc>
          <w:tcPr>
            <w:tcW w:w="1091" w:type="dxa"/>
            <w:gridSpan w:val="2"/>
            <w:vAlign w:val="bottom"/>
          </w:tcPr>
          <w:p w14:paraId="16340369" w14:textId="4B3785D5" w:rsidR="00297D62" w:rsidRPr="00FD027F" w:rsidRDefault="00297D62" w:rsidP="00297D62">
            <w:pPr>
              <w:jc w:val="center"/>
              <w:rPr>
                <w:rFonts w:asciiTheme="majorBidi" w:hAnsiTheme="majorBidi" w:cstheme="majorBidi"/>
                <w:sz w:val="30"/>
                <w:szCs w:val="30"/>
                <w:cs/>
              </w:rPr>
            </w:pPr>
            <w:proofErr w:type="spellStart"/>
            <w:r w:rsidRPr="00530636">
              <w:rPr>
                <w:rFonts w:ascii="Times New Roman" w:hAnsi="Times New Roman" w:cs="Times New Roman"/>
                <w:sz w:val="20"/>
                <w:szCs w:val="20"/>
              </w:rPr>
              <w:t>Reclasssi-fication</w:t>
            </w:r>
            <w:proofErr w:type="spellEnd"/>
          </w:p>
        </w:tc>
        <w:tc>
          <w:tcPr>
            <w:tcW w:w="236" w:type="dxa"/>
            <w:vAlign w:val="bottom"/>
          </w:tcPr>
          <w:p w14:paraId="64739FA5" w14:textId="77777777" w:rsidR="00297D62" w:rsidRPr="00FD027F" w:rsidRDefault="00297D62" w:rsidP="0029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30"/>
                <w:szCs w:val="30"/>
              </w:rPr>
            </w:pPr>
          </w:p>
        </w:tc>
        <w:tc>
          <w:tcPr>
            <w:tcW w:w="1114" w:type="dxa"/>
            <w:vAlign w:val="bottom"/>
          </w:tcPr>
          <w:p w14:paraId="692813F1" w14:textId="77777777" w:rsidR="00297D62" w:rsidRPr="00530636" w:rsidRDefault="00297D62" w:rsidP="00297D62">
            <w:pPr>
              <w:pStyle w:val="BodyText"/>
              <w:spacing w:after="0"/>
              <w:ind w:right="-18"/>
              <w:jc w:val="center"/>
              <w:rPr>
                <w:rFonts w:ascii="Times New Roman" w:hAnsi="Times New Roman" w:cs="Times New Roman"/>
                <w:sz w:val="20"/>
                <w:szCs w:val="20"/>
              </w:rPr>
            </w:pPr>
            <w:r w:rsidRPr="00530636">
              <w:rPr>
                <w:rFonts w:ascii="Times New Roman" w:hAnsi="Times New Roman" w:cs="Times New Roman"/>
                <w:sz w:val="20"/>
                <w:szCs w:val="20"/>
              </w:rPr>
              <w:t>After</w:t>
            </w:r>
          </w:p>
          <w:p w14:paraId="42C0683D" w14:textId="4191EBBA" w:rsidR="00297D62" w:rsidRPr="00FD027F" w:rsidRDefault="00297D62" w:rsidP="0029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30"/>
                <w:szCs w:val="30"/>
                <w:cs/>
              </w:rPr>
            </w:pPr>
            <w:proofErr w:type="spellStart"/>
            <w:r w:rsidRPr="00530636">
              <w:rPr>
                <w:rFonts w:ascii="Times New Roman" w:hAnsi="Times New Roman" w:cs="Times New Roman"/>
                <w:sz w:val="20"/>
                <w:szCs w:val="20"/>
              </w:rPr>
              <w:t>Reclasssi-fication</w:t>
            </w:r>
            <w:proofErr w:type="spellEnd"/>
          </w:p>
        </w:tc>
        <w:tc>
          <w:tcPr>
            <w:tcW w:w="239" w:type="dxa"/>
            <w:vAlign w:val="bottom"/>
          </w:tcPr>
          <w:p w14:paraId="6A6BCA31" w14:textId="77777777" w:rsidR="00297D62" w:rsidRPr="00FD027F" w:rsidRDefault="00297D62" w:rsidP="0029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rPr>
            </w:pPr>
          </w:p>
        </w:tc>
        <w:tc>
          <w:tcPr>
            <w:tcW w:w="982" w:type="dxa"/>
            <w:vAlign w:val="bottom"/>
          </w:tcPr>
          <w:p w14:paraId="101D9DEE" w14:textId="77777777" w:rsidR="00297D62" w:rsidRPr="00530636" w:rsidRDefault="00297D62" w:rsidP="00297D62">
            <w:pPr>
              <w:pStyle w:val="BodyText"/>
              <w:spacing w:after="0"/>
              <w:ind w:left="-108" w:right="-108"/>
              <w:jc w:val="center"/>
              <w:rPr>
                <w:rFonts w:ascii="Times New Roman" w:hAnsi="Times New Roman" w:cs="Times New Roman"/>
                <w:sz w:val="20"/>
                <w:szCs w:val="20"/>
              </w:rPr>
            </w:pPr>
            <w:r w:rsidRPr="00530636">
              <w:rPr>
                <w:rFonts w:ascii="Times New Roman" w:hAnsi="Times New Roman" w:cs="Times New Roman"/>
                <w:sz w:val="20"/>
                <w:szCs w:val="20"/>
              </w:rPr>
              <w:t>Before</w:t>
            </w:r>
          </w:p>
          <w:p w14:paraId="4438B86E" w14:textId="5B4077A5" w:rsidR="00297D62" w:rsidRPr="00FD027F" w:rsidRDefault="00297D62" w:rsidP="0029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110"/>
              <w:jc w:val="center"/>
              <w:rPr>
                <w:rFonts w:asciiTheme="majorBidi" w:hAnsiTheme="majorBidi" w:cstheme="majorBidi"/>
                <w:sz w:val="30"/>
                <w:szCs w:val="30"/>
                <w:cs/>
              </w:rPr>
            </w:pPr>
            <w:proofErr w:type="spellStart"/>
            <w:r w:rsidRPr="00530636">
              <w:rPr>
                <w:rFonts w:ascii="Times New Roman" w:hAnsi="Times New Roman" w:cs="Times New Roman"/>
                <w:sz w:val="20"/>
                <w:szCs w:val="20"/>
              </w:rPr>
              <w:t>Reclasssi-fication</w:t>
            </w:r>
            <w:proofErr w:type="spellEnd"/>
          </w:p>
        </w:tc>
        <w:tc>
          <w:tcPr>
            <w:tcW w:w="265" w:type="dxa"/>
            <w:vAlign w:val="bottom"/>
          </w:tcPr>
          <w:p w14:paraId="4F082CC0" w14:textId="77777777" w:rsidR="00297D62" w:rsidRPr="00FD027F" w:rsidRDefault="00297D62" w:rsidP="0029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110"/>
              <w:jc w:val="center"/>
              <w:rPr>
                <w:rFonts w:asciiTheme="majorBidi" w:hAnsiTheme="majorBidi" w:cstheme="majorBidi"/>
                <w:sz w:val="30"/>
                <w:szCs w:val="30"/>
                <w:cs/>
              </w:rPr>
            </w:pPr>
          </w:p>
        </w:tc>
        <w:tc>
          <w:tcPr>
            <w:tcW w:w="905" w:type="dxa"/>
            <w:vAlign w:val="bottom"/>
          </w:tcPr>
          <w:p w14:paraId="122A115D" w14:textId="13CACCEF" w:rsidR="00297D62" w:rsidRPr="00FD027F" w:rsidRDefault="00297D62" w:rsidP="0029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110"/>
              <w:jc w:val="center"/>
              <w:rPr>
                <w:rFonts w:asciiTheme="majorBidi" w:hAnsiTheme="majorBidi" w:cstheme="majorBidi"/>
                <w:sz w:val="30"/>
                <w:szCs w:val="30"/>
                <w:cs/>
              </w:rPr>
            </w:pPr>
            <w:proofErr w:type="spellStart"/>
            <w:r w:rsidRPr="00530636">
              <w:rPr>
                <w:rFonts w:ascii="Times New Roman" w:hAnsi="Times New Roman" w:cs="Times New Roman"/>
                <w:sz w:val="20"/>
                <w:szCs w:val="20"/>
              </w:rPr>
              <w:t>Reclasssi-fication</w:t>
            </w:r>
            <w:proofErr w:type="spellEnd"/>
          </w:p>
        </w:tc>
        <w:tc>
          <w:tcPr>
            <w:tcW w:w="246" w:type="dxa"/>
            <w:vAlign w:val="bottom"/>
          </w:tcPr>
          <w:p w14:paraId="72E8E5C3" w14:textId="77777777" w:rsidR="00297D62" w:rsidRPr="00FD027F" w:rsidRDefault="00297D62" w:rsidP="0029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30"/>
                <w:szCs w:val="30"/>
              </w:rPr>
            </w:pPr>
          </w:p>
        </w:tc>
        <w:tc>
          <w:tcPr>
            <w:tcW w:w="992" w:type="dxa"/>
            <w:vAlign w:val="bottom"/>
          </w:tcPr>
          <w:p w14:paraId="256E83EC" w14:textId="77777777" w:rsidR="00297D62" w:rsidRPr="00530636" w:rsidRDefault="00297D62" w:rsidP="00297D62">
            <w:pPr>
              <w:pStyle w:val="BodyText"/>
              <w:spacing w:after="0"/>
              <w:ind w:right="-18"/>
              <w:jc w:val="center"/>
              <w:rPr>
                <w:rFonts w:ascii="Times New Roman" w:hAnsi="Times New Roman" w:cs="Times New Roman"/>
                <w:sz w:val="20"/>
                <w:szCs w:val="20"/>
              </w:rPr>
            </w:pPr>
            <w:r w:rsidRPr="00530636">
              <w:rPr>
                <w:rFonts w:ascii="Times New Roman" w:hAnsi="Times New Roman" w:cs="Times New Roman"/>
                <w:sz w:val="20"/>
                <w:szCs w:val="20"/>
              </w:rPr>
              <w:t>After</w:t>
            </w:r>
          </w:p>
          <w:p w14:paraId="6BC366E5" w14:textId="1BC7C955" w:rsidR="00297D62" w:rsidRPr="00FD027F" w:rsidRDefault="00297D62" w:rsidP="0029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30"/>
                <w:szCs w:val="30"/>
                <w:cs/>
              </w:rPr>
            </w:pPr>
            <w:proofErr w:type="spellStart"/>
            <w:r w:rsidRPr="00530636">
              <w:rPr>
                <w:rFonts w:ascii="Times New Roman" w:hAnsi="Times New Roman" w:cs="Times New Roman"/>
                <w:sz w:val="20"/>
                <w:szCs w:val="20"/>
              </w:rPr>
              <w:t>Reclasssi-fication</w:t>
            </w:r>
            <w:proofErr w:type="spellEnd"/>
          </w:p>
        </w:tc>
      </w:tr>
      <w:tr w:rsidR="00297D62" w:rsidRPr="00FD027F" w14:paraId="6497B346" w14:textId="77777777" w:rsidTr="00967B00">
        <w:trPr>
          <w:trHeight w:val="227"/>
        </w:trPr>
        <w:tc>
          <w:tcPr>
            <w:tcW w:w="2250" w:type="dxa"/>
          </w:tcPr>
          <w:p w14:paraId="75376F0C" w14:textId="33C283D2" w:rsidR="00297D62" w:rsidRPr="00297D62"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heme="majorBidi" w:hAnsiTheme="majorBidi" w:cstheme="majorBidi"/>
                <w:b/>
                <w:bCs/>
                <w:sz w:val="20"/>
                <w:szCs w:val="20"/>
                <w:cs/>
              </w:rPr>
            </w:pPr>
          </w:p>
        </w:tc>
        <w:tc>
          <w:tcPr>
            <w:tcW w:w="7322" w:type="dxa"/>
            <w:gridSpan w:val="12"/>
          </w:tcPr>
          <w:p w14:paraId="6AAC070F" w14:textId="4FB5C2D1" w:rsidR="00297D62" w:rsidRPr="00FD027F"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i/>
                <w:iCs/>
                <w:sz w:val="30"/>
                <w:szCs w:val="30"/>
                <w:cs/>
                <w:lang w:val="th-TH"/>
              </w:rPr>
            </w:pPr>
            <w:r w:rsidRPr="00530636">
              <w:rPr>
                <w:rFonts w:ascii="Times New Roman" w:hAnsi="Times New Roman" w:cs="Times New Roman"/>
                <w:i/>
                <w:iCs/>
                <w:sz w:val="22"/>
                <w:szCs w:val="22"/>
              </w:rPr>
              <w:t>(in thousand Baht)</w:t>
            </w:r>
          </w:p>
        </w:tc>
      </w:tr>
      <w:tr w:rsidR="00297D62" w:rsidRPr="00FD027F" w14:paraId="3CA237F8" w14:textId="77777777" w:rsidTr="00967B00">
        <w:tc>
          <w:tcPr>
            <w:tcW w:w="2250" w:type="dxa"/>
          </w:tcPr>
          <w:p w14:paraId="5A205BA1" w14:textId="77777777" w:rsidR="00297D62" w:rsidRPr="000E12DC" w:rsidRDefault="00297D62" w:rsidP="00297D62">
            <w:pPr>
              <w:pStyle w:val="BodyText"/>
              <w:spacing w:after="0"/>
              <w:ind w:left="144" w:right="-108" w:hanging="144"/>
              <w:rPr>
                <w:rFonts w:ascii="Times New Roman" w:hAnsi="Times New Roman" w:cs="Times New Roman"/>
                <w:b/>
                <w:bCs/>
                <w:i/>
                <w:iCs/>
                <w:sz w:val="22"/>
                <w:szCs w:val="22"/>
              </w:rPr>
            </w:pPr>
            <w:r w:rsidRPr="000E12DC">
              <w:rPr>
                <w:rFonts w:ascii="Times New Roman" w:hAnsi="Times New Roman" w:cs="Times New Roman"/>
                <w:b/>
                <w:bCs/>
                <w:i/>
                <w:iCs/>
                <w:sz w:val="22"/>
                <w:szCs w:val="22"/>
              </w:rPr>
              <w:t xml:space="preserve">Statement of financial </w:t>
            </w:r>
          </w:p>
          <w:p w14:paraId="2AC562B1" w14:textId="06664792" w:rsidR="00297D62" w:rsidRPr="00297D62" w:rsidRDefault="00297D62" w:rsidP="00297D62">
            <w:pPr>
              <w:pStyle w:val="BodyText"/>
              <w:spacing w:after="0"/>
              <w:ind w:left="144" w:right="-108" w:hanging="144"/>
              <w:rPr>
                <w:rFonts w:ascii="Times New Roman" w:hAnsi="Times New Roman" w:cstheme="minorBidi"/>
                <w:b/>
                <w:bCs/>
                <w:i/>
                <w:iCs/>
                <w:sz w:val="20"/>
                <w:szCs w:val="20"/>
              </w:rPr>
            </w:pPr>
            <w:r w:rsidRPr="000E12DC">
              <w:rPr>
                <w:rFonts w:ascii="Times New Roman" w:hAnsi="Times New Roman" w:cs="Times New Roman"/>
                <w:b/>
                <w:bCs/>
                <w:i/>
                <w:iCs/>
                <w:sz w:val="22"/>
                <w:szCs w:val="22"/>
              </w:rPr>
              <w:tab/>
              <w:t xml:space="preserve">position as at </w:t>
            </w:r>
            <w:r w:rsidRPr="000E12DC">
              <w:rPr>
                <w:rFonts w:ascii="Times New Roman" w:hAnsi="Times New Roman" w:cstheme="minorBidi"/>
                <w:b/>
                <w:bCs/>
                <w:i/>
                <w:iCs/>
                <w:sz w:val="22"/>
                <w:szCs w:val="22"/>
                <w:cs/>
              </w:rPr>
              <w:br/>
            </w:r>
            <w:r w:rsidRPr="000E12DC">
              <w:rPr>
                <w:rFonts w:ascii="Times New Roman" w:hAnsi="Times New Roman" w:cs="Times New Roman"/>
                <w:b/>
                <w:bCs/>
                <w:i/>
                <w:iCs/>
                <w:sz w:val="22"/>
                <w:szCs w:val="22"/>
              </w:rPr>
              <w:t xml:space="preserve">31 </w:t>
            </w:r>
            <w:r w:rsidR="0035621D" w:rsidRPr="000E12DC">
              <w:rPr>
                <w:rFonts w:ascii="Times New Roman" w:hAnsi="Times New Roman" w:cstheme="minorBidi"/>
                <w:b/>
                <w:bCs/>
                <w:i/>
                <w:iCs/>
                <w:sz w:val="22"/>
                <w:szCs w:val="22"/>
              </w:rPr>
              <w:t>December</w:t>
            </w:r>
            <w:r w:rsidRPr="000E12DC">
              <w:rPr>
                <w:rFonts w:ascii="Times New Roman" w:hAnsi="Times New Roman" w:cstheme="minorBidi"/>
                <w:b/>
                <w:bCs/>
                <w:i/>
                <w:iCs/>
                <w:sz w:val="22"/>
                <w:szCs w:val="22"/>
              </w:rPr>
              <w:t xml:space="preserve"> 202</w:t>
            </w:r>
            <w:r w:rsidR="0035621D" w:rsidRPr="000E12DC">
              <w:rPr>
                <w:rFonts w:ascii="Times New Roman" w:hAnsi="Times New Roman" w:cstheme="minorBidi"/>
                <w:b/>
                <w:bCs/>
                <w:i/>
                <w:iCs/>
                <w:sz w:val="22"/>
                <w:szCs w:val="22"/>
              </w:rPr>
              <w:t>3</w:t>
            </w:r>
          </w:p>
        </w:tc>
        <w:tc>
          <w:tcPr>
            <w:tcW w:w="990" w:type="dxa"/>
          </w:tcPr>
          <w:p w14:paraId="7167E71B" w14:textId="77777777" w:rsidR="00297D62" w:rsidRPr="00FD027F"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heme="majorBidi" w:hAnsiTheme="majorBidi" w:cstheme="majorBidi"/>
                <w:b/>
                <w:bCs/>
                <w:sz w:val="30"/>
                <w:szCs w:val="30"/>
              </w:rPr>
            </w:pPr>
          </w:p>
        </w:tc>
        <w:tc>
          <w:tcPr>
            <w:tcW w:w="268" w:type="dxa"/>
            <w:gridSpan w:val="2"/>
          </w:tcPr>
          <w:p w14:paraId="3A19E999" w14:textId="77777777" w:rsidR="00297D62" w:rsidRPr="00FD027F"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heme="majorBidi" w:hAnsiTheme="majorBidi" w:cstheme="majorBidi"/>
                <w:b/>
                <w:bCs/>
                <w:sz w:val="30"/>
                <w:szCs w:val="30"/>
              </w:rPr>
            </w:pPr>
          </w:p>
        </w:tc>
        <w:tc>
          <w:tcPr>
            <w:tcW w:w="1082" w:type="dxa"/>
          </w:tcPr>
          <w:p w14:paraId="0F2376EA" w14:textId="77777777" w:rsidR="00297D62" w:rsidRPr="00FD027F"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heme="majorBidi" w:hAnsiTheme="majorBidi" w:cstheme="majorBidi"/>
                <w:b/>
                <w:bCs/>
                <w:sz w:val="30"/>
                <w:szCs w:val="30"/>
              </w:rPr>
            </w:pPr>
          </w:p>
        </w:tc>
        <w:tc>
          <w:tcPr>
            <w:tcW w:w="236" w:type="dxa"/>
          </w:tcPr>
          <w:p w14:paraId="5E95AACD" w14:textId="77777777" w:rsidR="00297D62" w:rsidRPr="00FD027F"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heme="majorBidi" w:hAnsiTheme="majorBidi" w:cstheme="majorBidi"/>
                <w:b/>
                <w:bCs/>
                <w:sz w:val="30"/>
                <w:szCs w:val="30"/>
              </w:rPr>
            </w:pPr>
          </w:p>
        </w:tc>
        <w:tc>
          <w:tcPr>
            <w:tcW w:w="1114" w:type="dxa"/>
          </w:tcPr>
          <w:p w14:paraId="2EC6525D" w14:textId="77777777" w:rsidR="00297D62" w:rsidRPr="00FD027F"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Pr>
                <w:rFonts w:asciiTheme="majorBidi" w:hAnsiTheme="majorBidi" w:cstheme="majorBidi"/>
                <w:b/>
                <w:bCs/>
                <w:sz w:val="30"/>
                <w:szCs w:val="30"/>
              </w:rPr>
            </w:pPr>
          </w:p>
        </w:tc>
        <w:tc>
          <w:tcPr>
            <w:tcW w:w="239" w:type="dxa"/>
          </w:tcPr>
          <w:p w14:paraId="0952961A" w14:textId="77777777" w:rsidR="00297D62" w:rsidRPr="00FD027F"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heme="majorBidi" w:hAnsiTheme="majorBidi" w:cstheme="majorBidi"/>
                <w:b/>
                <w:bCs/>
                <w:sz w:val="30"/>
                <w:szCs w:val="30"/>
              </w:rPr>
            </w:pPr>
          </w:p>
        </w:tc>
        <w:tc>
          <w:tcPr>
            <w:tcW w:w="982" w:type="dxa"/>
          </w:tcPr>
          <w:p w14:paraId="40550E88" w14:textId="77777777" w:rsidR="00297D62" w:rsidRPr="00FD027F"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heme="majorBidi" w:hAnsiTheme="majorBidi" w:cstheme="majorBidi"/>
                <w:b/>
                <w:bCs/>
                <w:sz w:val="30"/>
                <w:szCs w:val="30"/>
              </w:rPr>
            </w:pPr>
          </w:p>
        </w:tc>
        <w:tc>
          <w:tcPr>
            <w:tcW w:w="265" w:type="dxa"/>
          </w:tcPr>
          <w:p w14:paraId="1A1B3BE5" w14:textId="77777777" w:rsidR="00297D62" w:rsidRPr="00FD027F"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heme="majorBidi" w:hAnsiTheme="majorBidi" w:cstheme="majorBidi"/>
                <w:b/>
                <w:bCs/>
                <w:sz w:val="30"/>
                <w:szCs w:val="30"/>
              </w:rPr>
            </w:pPr>
          </w:p>
        </w:tc>
        <w:tc>
          <w:tcPr>
            <w:tcW w:w="905" w:type="dxa"/>
          </w:tcPr>
          <w:p w14:paraId="21D5746B" w14:textId="77777777" w:rsidR="00297D62" w:rsidRPr="00FD027F"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heme="majorBidi" w:hAnsiTheme="majorBidi" w:cstheme="majorBidi"/>
                <w:b/>
                <w:bCs/>
                <w:sz w:val="30"/>
                <w:szCs w:val="30"/>
              </w:rPr>
            </w:pPr>
          </w:p>
        </w:tc>
        <w:tc>
          <w:tcPr>
            <w:tcW w:w="246" w:type="dxa"/>
          </w:tcPr>
          <w:p w14:paraId="14DFF781" w14:textId="77777777" w:rsidR="00297D62" w:rsidRPr="00FD027F"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heme="majorBidi" w:hAnsiTheme="majorBidi" w:cstheme="majorBidi"/>
                <w:b/>
                <w:bCs/>
                <w:sz w:val="30"/>
                <w:szCs w:val="30"/>
              </w:rPr>
            </w:pPr>
          </w:p>
        </w:tc>
        <w:tc>
          <w:tcPr>
            <w:tcW w:w="992" w:type="dxa"/>
          </w:tcPr>
          <w:p w14:paraId="6F26C00A" w14:textId="77777777" w:rsidR="00297D62" w:rsidRPr="00FD027F"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heme="majorBidi" w:hAnsiTheme="majorBidi" w:cstheme="majorBidi"/>
                <w:b/>
                <w:bCs/>
                <w:sz w:val="30"/>
                <w:szCs w:val="30"/>
              </w:rPr>
            </w:pPr>
          </w:p>
        </w:tc>
      </w:tr>
      <w:tr w:rsidR="00297D62" w:rsidRPr="003C5F19" w14:paraId="2ED6666F" w14:textId="77777777" w:rsidTr="00967B00">
        <w:tc>
          <w:tcPr>
            <w:tcW w:w="2250" w:type="dxa"/>
          </w:tcPr>
          <w:p w14:paraId="6E1080A4" w14:textId="40271253" w:rsidR="00297D62" w:rsidRPr="00E65E48" w:rsidRDefault="00E65E48" w:rsidP="00E65E48">
            <w:pPr>
              <w:tabs>
                <w:tab w:val="left" w:pos="191"/>
              </w:tabs>
              <w:ind w:left="191" w:hanging="191"/>
              <w:rPr>
                <w:rFonts w:ascii="Times New Roman" w:hAnsi="Times New Roman" w:cs="Times New Roman"/>
                <w:sz w:val="22"/>
                <w:szCs w:val="22"/>
                <w:cs/>
              </w:rPr>
            </w:pPr>
            <w:r>
              <w:rPr>
                <w:rFonts w:ascii="Times New Roman" w:hAnsi="Times New Roman" w:cs="Times New Roman"/>
                <w:sz w:val="22"/>
                <w:szCs w:val="22"/>
              </w:rPr>
              <w:t>Advance</w:t>
            </w:r>
            <w:r w:rsidR="006763A6">
              <w:rPr>
                <w:rFonts w:ascii="Times New Roman" w:hAnsi="Times New Roman"/>
                <w:sz w:val="22"/>
                <w:szCs w:val="28"/>
              </w:rPr>
              <w:t>s</w:t>
            </w:r>
            <w:r>
              <w:rPr>
                <w:rFonts w:ascii="Times New Roman" w:hAnsi="Times New Roman" w:cs="Times New Roman"/>
                <w:sz w:val="22"/>
                <w:szCs w:val="22"/>
              </w:rPr>
              <w:t xml:space="preserve"> for purchase of equipment</w:t>
            </w:r>
          </w:p>
        </w:tc>
        <w:tc>
          <w:tcPr>
            <w:tcW w:w="990" w:type="dxa"/>
            <w:vAlign w:val="bottom"/>
          </w:tcPr>
          <w:p w14:paraId="0A23F703"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108"/>
              <w:rPr>
                <w:rFonts w:ascii="Times New Roman" w:hAnsi="Times New Roman" w:cs="Times New Roman"/>
                <w:sz w:val="22"/>
                <w:szCs w:val="22"/>
              </w:rPr>
            </w:pPr>
            <w:r w:rsidRPr="00E65E48">
              <w:rPr>
                <w:rFonts w:ascii="Times New Roman" w:hAnsi="Times New Roman" w:cs="Times New Roman"/>
                <w:sz w:val="22"/>
                <w:szCs w:val="22"/>
              </w:rPr>
              <w:t>12,787</w:t>
            </w:r>
          </w:p>
        </w:tc>
        <w:tc>
          <w:tcPr>
            <w:tcW w:w="268" w:type="dxa"/>
            <w:gridSpan w:val="2"/>
            <w:vAlign w:val="bottom"/>
          </w:tcPr>
          <w:p w14:paraId="20C7E311"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108"/>
              <w:rPr>
                <w:rFonts w:ascii="Times New Roman" w:hAnsi="Times New Roman" w:cs="Times New Roman"/>
                <w:sz w:val="22"/>
                <w:szCs w:val="22"/>
              </w:rPr>
            </w:pPr>
          </w:p>
        </w:tc>
        <w:tc>
          <w:tcPr>
            <w:tcW w:w="1082" w:type="dxa"/>
            <w:vAlign w:val="bottom"/>
          </w:tcPr>
          <w:p w14:paraId="2F5EC6C3"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left="-108"/>
              <w:rPr>
                <w:rFonts w:ascii="Times New Roman" w:hAnsi="Times New Roman" w:cs="Times New Roman"/>
                <w:sz w:val="22"/>
                <w:szCs w:val="22"/>
              </w:rPr>
            </w:pPr>
            <w:r w:rsidRPr="00E65E48">
              <w:rPr>
                <w:rFonts w:ascii="Times New Roman" w:hAnsi="Times New Roman" w:cs="Times New Roman"/>
                <w:sz w:val="22"/>
                <w:szCs w:val="22"/>
              </w:rPr>
              <w:t>491</w:t>
            </w:r>
          </w:p>
        </w:tc>
        <w:tc>
          <w:tcPr>
            <w:tcW w:w="236" w:type="dxa"/>
            <w:vAlign w:val="bottom"/>
          </w:tcPr>
          <w:p w14:paraId="61FBFA88"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p>
        </w:tc>
        <w:tc>
          <w:tcPr>
            <w:tcW w:w="1114" w:type="dxa"/>
            <w:vAlign w:val="bottom"/>
          </w:tcPr>
          <w:p w14:paraId="1AC72F7D" w14:textId="77777777" w:rsidR="00297D62" w:rsidRPr="00E65E48" w:rsidRDefault="00297D62" w:rsidP="0096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09"/>
              <w:rPr>
                <w:rFonts w:ascii="Times New Roman" w:hAnsi="Times New Roman" w:cs="Times New Roman"/>
                <w:sz w:val="22"/>
                <w:szCs w:val="22"/>
              </w:rPr>
            </w:pPr>
            <w:r w:rsidRPr="00E65E48">
              <w:rPr>
                <w:rFonts w:ascii="Times New Roman" w:hAnsi="Times New Roman" w:cs="Times New Roman"/>
                <w:sz w:val="22"/>
                <w:szCs w:val="22"/>
              </w:rPr>
              <w:t>13,278</w:t>
            </w:r>
          </w:p>
        </w:tc>
        <w:tc>
          <w:tcPr>
            <w:tcW w:w="239" w:type="dxa"/>
            <w:vAlign w:val="bottom"/>
          </w:tcPr>
          <w:p w14:paraId="6675A074"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p>
        </w:tc>
        <w:tc>
          <w:tcPr>
            <w:tcW w:w="982" w:type="dxa"/>
            <w:vAlign w:val="bottom"/>
          </w:tcPr>
          <w:p w14:paraId="49997E5F"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08" w:right="92"/>
              <w:rPr>
                <w:rFonts w:ascii="Times New Roman" w:hAnsi="Times New Roman" w:cs="Times New Roman"/>
                <w:sz w:val="22"/>
                <w:szCs w:val="22"/>
              </w:rPr>
            </w:pPr>
            <w:r w:rsidRPr="00E65E48">
              <w:rPr>
                <w:rFonts w:ascii="Times New Roman" w:hAnsi="Times New Roman" w:cs="Times New Roman"/>
                <w:sz w:val="22"/>
                <w:szCs w:val="22"/>
              </w:rPr>
              <w:t>-</w:t>
            </w:r>
          </w:p>
        </w:tc>
        <w:tc>
          <w:tcPr>
            <w:tcW w:w="265" w:type="dxa"/>
            <w:vAlign w:val="bottom"/>
          </w:tcPr>
          <w:p w14:paraId="2091E27F"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p>
        </w:tc>
        <w:tc>
          <w:tcPr>
            <w:tcW w:w="905" w:type="dxa"/>
            <w:vAlign w:val="bottom"/>
          </w:tcPr>
          <w:p w14:paraId="17AAEFC4"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ind w:left="-108" w:right="92"/>
              <w:rPr>
                <w:rFonts w:ascii="Times New Roman" w:hAnsi="Times New Roman" w:cs="Times New Roman"/>
                <w:sz w:val="22"/>
                <w:szCs w:val="22"/>
              </w:rPr>
            </w:pPr>
            <w:r w:rsidRPr="00E65E48">
              <w:rPr>
                <w:rFonts w:ascii="Times New Roman" w:hAnsi="Times New Roman" w:cs="Times New Roman"/>
                <w:sz w:val="22"/>
                <w:szCs w:val="22"/>
              </w:rPr>
              <w:t>-</w:t>
            </w:r>
          </w:p>
        </w:tc>
        <w:tc>
          <w:tcPr>
            <w:tcW w:w="246" w:type="dxa"/>
            <w:vAlign w:val="bottom"/>
          </w:tcPr>
          <w:p w14:paraId="13BCEC93"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p>
        </w:tc>
        <w:tc>
          <w:tcPr>
            <w:tcW w:w="992" w:type="dxa"/>
            <w:vAlign w:val="bottom"/>
          </w:tcPr>
          <w:p w14:paraId="51CC89FC"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108"/>
              <w:rPr>
                <w:rFonts w:ascii="Times New Roman" w:hAnsi="Times New Roman" w:cs="Times New Roman"/>
                <w:sz w:val="22"/>
                <w:szCs w:val="22"/>
              </w:rPr>
            </w:pPr>
            <w:r w:rsidRPr="00E65E48">
              <w:rPr>
                <w:rFonts w:ascii="Times New Roman" w:hAnsi="Times New Roman" w:cs="Times New Roman"/>
                <w:sz w:val="22"/>
                <w:szCs w:val="22"/>
              </w:rPr>
              <w:t>-</w:t>
            </w:r>
          </w:p>
        </w:tc>
      </w:tr>
      <w:tr w:rsidR="00297D62" w:rsidRPr="003C5F19" w14:paraId="0D6D4A15" w14:textId="77777777" w:rsidTr="00967B00">
        <w:tc>
          <w:tcPr>
            <w:tcW w:w="2250" w:type="dxa"/>
          </w:tcPr>
          <w:p w14:paraId="72247AA6" w14:textId="142C8652" w:rsidR="00297D62" w:rsidRPr="00E65E48" w:rsidRDefault="00297D62" w:rsidP="00E65E48">
            <w:pPr>
              <w:tabs>
                <w:tab w:val="left" w:pos="191"/>
              </w:tabs>
              <w:ind w:left="191" w:hanging="191"/>
              <w:rPr>
                <w:rFonts w:ascii="Times New Roman" w:hAnsi="Times New Roman" w:cs="Times New Roman"/>
                <w:sz w:val="22"/>
                <w:szCs w:val="22"/>
                <w:cs/>
              </w:rPr>
            </w:pPr>
            <w:r w:rsidRPr="00E65E48">
              <w:rPr>
                <w:rFonts w:ascii="Times New Roman" w:hAnsi="Times New Roman" w:cs="Times New Roman"/>
                <w:sz w:val="22"/>
                <w:szCs w:val="22"/>
              </w:rPr>
              <w:t>Other non-current</w:t>
            </w:r>
            <w:r w:rsidR="00E65E48">
              <w:rPr>
                <w:rFonts w:ascii="Times New Roman" w:hAnsi="Times New Roman" w:cs="Times New Roman"/>
                <w:sz w:val="22"/>
                <w:szCs w:val="22"/>
              </w:rPr>
              <w:t xml:space="preserve">             </w:t>
            </w:r>
            <w:r w:rsidR="0035621D">
              <w:rPr>
                <w:rFonts w:ascii="Times New Roman" w:hAnsi="Times New Roman" w:cs="Times New Roman"/>
                <w:sz w:val="22"/>
                <w:szCs w:val="22"/>
              </w:rPr>
              <w:t>assets</w:t>
            </w:r>
          </w:p>
        </w:tc>
        <w:tc>
          <w:tcPr>
            <w:tcW w:w="990" w:type="dxa"/>
            <w:vAlign w:val="bottom"/>
          </w:tcPr>
          <w:p w14:paraId="7C8239B2"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108"/>
              <w:rPr>
                <w:rFonts w:ascii="Times New Roman" w:hAnsi="Times New Roman" w:cs="Times New Roman"/>
                <w:sz w:val="22"/>
                <w:szCs w:val="22"/>
              </w:rPr>
            </w:pPr>
            <w:r w:rsidRPr="00E65E48">
              <w:rPr>
                <w:rFonts w:ascii="Times New Roman" w:hAnsi="Times New Roman" w:cs="Times New Roman"/>
                <w:sz w:val="22"/>
                <w:szCs w:val="22"/>
              </w:rPr>
              <w:t>11,842</w:t>
            </w:r>
          </w:p>
        </w:tc>
        <w:tc>
          <w:tcPr>
            <w:tcW w:w="268" w:type="dxa"/>
            <w:gridSpan w:val="2"/>
            <w:vAlign w:val="bottom"/>
          </w:tcPr>
          <w:p w14:paraId="2AEC6A8F"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8"/>
              <w:rPr>
                <w:rFonts w:ascii="Times New Roman" w:hAnsi="Times New Roman" w:cs="Times New Roman"/>
                <w:sz w:val="22"/>
                <w:szCs w:val="22"/>
              </w:rPr>
            </w:pPr>
          </w:p>
        </w:tc>
        <w:tc>
          <w:tcPr>
            <w:tcW w:w="1082" w:type="dxa"/>
            <w:vAlign w:val="bottom"/>
          </w:tcPr>
          <w:p w14:paraId="4AC0C465" w14:textId="77777777" w:rsidR="00297D62" w:rsidRPr="00E65E48" w:rsidRDefault="00297D62" w:rsidP="0096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108"/>
              <w:rPr>
                <w:rFonts w:ascii="Times New Roman" w:hAnsi="Times New Roman" w:cs="Times New Roman"/>
                <w:sz w:val="22"/>
                <w:szCs w:val="22"/>
              </w:rPr>
            </w:pPr>
            <w:r w:rsidRPr="00E65E48">
              <w:rPr>
                <w:rFonts w:ascii="Times New Roman" w:hAnsi="Times New Roman" w:cs="Times New Roman"/>
                <w:sz w:val="22"/>
                <w:szCs w:val="22"/>
              </w:rPr>
              <w:t>(491)</w:t>
            </w:r>
          </w:p>
        </w:tc>
        <w:tc>
          <w:tcPr>
            <w:tcW w:w="236" w:type="dxa"/>
            <w:vAlign w:val="bottom"/>
          </w:tcPr>
          <w:p w14:paraId="603B255D"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vAlign w:val="bottom"/>
          </w:tcPr>
          <w:p w14:paraId="58155659" w14:textId="77777777" w:rsidR="00297D62" w:rsidRPr="00E65E48" w:rsidRDefault="00297D62" w:rsidP="0096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09"/>
              <w:rPr>
                <w:rFonts w:ascii="Times New Roman" w:hAnsi="Times New Roman" w:cs="Times New Roman"/>
                <w:sz w:val="22"/>
                <w:szCs w:val="22"/>
              </w:rPr>
            </w:pPr>
            <w:r w:rsidRPr="00E65E48">
              <w:rPr>
                <w:rFonts w:ascii="Times New Roman" w:hAnsi="Times New Roman" w:cs="Times New Roman"/>
                <w:sz w:val="22"/>
                <w:szCs w:val="22"/>
                <w:cs/>
              </w:rPr>
              <w:t>1</w:t>
            </w:r>
            <w:r w:rsidRPr="00E65E48">
              <w:rPr>
                <w:rFonts w:ascii="Times New Roman" w:hAnsi="Times New Roman" w:cs="Times New Roman"/>
                <w:sz w:val="22"/>
                <w:szCs w:val="22"/>
              </w:rPr>
              <w:t>1,351</w:t>
            </w:r>
          </w:p>
        </w:tc>
        <w:tc>
          <w:tcPr>
            <w:tcW w:w="239" w:type="dxa"/>
            <w:vAlign w:val="bottom"/>
          </w:tcPr>
          <w:p w14:paraId="459E6DF2"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p>
        </w:tc>
        <w:tc>
          <w:tcPr>
            <w:tcW w:w="982" w:type="dxa"/>
            <w:vAlign w:val="bottom"/>
          </w:tcPr>
          <w:p w14:paraId="69ECC00B"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08" w:right="92"/>
              <w:rPr>
                <w:rFonts w:ascii="Times New Roman" w:hAnsi="Times New Roman" w:cs="Times New Roman"/>
                <w:sz w:val="22"/>
                <w:szCs w:val="22"/>
              </w:rPr>
            </w:pPr>
            <w:r w:rsidRPr="00E65E48">
              <w:rPr>
                <w:rFonts w:ascii="Times New Roman" w:hAnsi="Times New Roman" w:cs="Times New Roman"/>
                <w:sz w:val="22"/>
                <w:szCs w:val="22"/>
              </w:rPr>
              <w:t>-</w:t>
            </w:r>
          </w:p>
        </w:tc>
        <w:tc>
          <w:tcPr>
            <w:tcW w:w="265" w:type="dxa"/>
            <w:vAlign w:val="bottom"/>
          </w:tcPr>
          <w:p w14:paraId="3A904BC0"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p>
        </w:tc>
        <w:tc>
          <w:tcPr>
            <w:tcW w:w="905" w:type="dxa"/>
            <w:vAlign w:val="bottom"/>
          </w:tcPr>
          <w:p w14:paraId="4CB6D1DA"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ind w:left="-108" w:right="92"/>
              <w:rPr>
                <w:rFonts w:ascii="Times New Roman" w:hAnsi="Times New Roman" w:cs="Times New Roman"/>
                <w:sz w:val="22"/>
                <w:szCs w:val="22"/>
              </w:rPr>
            </w:pPr>
            <w:r w:rsidRPr="00E65E48">
              <w:rPr>
                <w:rFonts w:ascii="Times New Roman" w:hAnsi="Times New Roman" w:cs="Times New Roman"/>
                <w:sz w:val="22"/>
                <w:szCs w:val="22"/>
              </w:rPr>
              <w:t>-</w:t>
            </w:r>
          </w:p>
        </w:tc>
        <w:tc>
          <w:tcPr>
            <w:tcW w:w="246" w:type="dxa"/>
            <w:vAlign w:val="bottom"/>
          </w:tcPr>
          <w:p w14:paraId="1C9D6E84"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p>
        </w:tc>
        <w:tc>
          <w:tcPr>
            <w:tcW w:w="992" w:type="dxa"/>
            <w:vAlign w:val="bottom"/>
          </w:tcPr>
          <w:p w14:paraId="5EA57B05"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108"/>
              <w:rPr>
                <w:rFonts w:ascii="Times New Roman" w:hAnsi="Times New Roman" w:cs="Times New Roman"/>
                <w:sz w:val="22"/>
                <w:szCs w:val="22"/>
              </w:rPr>
            </w:pPr>
            <w:r w:rsidRPr="00E65E48">
              <w:rPr>
                <w:rFonts w:ascii="Times New Roman" w:hAnsi="Times New Roman" w:cs="Times New Roman"/>
                <w:sz w:val="22"/>
                <w:szCs w:val="22"/>
              </w:rPr>
              <w:t>-</w:t>
            </w:r>
          </w:p>
        </w:tc>
      </w:tr>
      <w:tr w:rsidR="00297D62" w:rsidRPr="00F76C5E" w14:paraId="441A4A92" w14:textId="77777777" w:rsidTr="00967B00">
        <w:tc>
          <w:tcPr>
            <w:tcW w:w="2250" w:type="dxa"/>
          </w:tcPr>
          <w:p w14:paraId="34BFC43F"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cs/>
              </w:rPr>
            </w:pPr>
          </w:p>
        </w:tc>
        <w:tc>
          <w:tcPr>
            <w:tcW w:w="990" w:type="dxa"/>
            <w:vAlign w:val="bottom"/>
          </w:tcPr>
          <w:p w14:paraId="3BD87CB4"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108"/>
              <w:rPr>
                <w:rFonts w:ascii="Times New Roman" w:hAnsi="Times New Roman" w:cs="Times New Roman"/>
                <w:b/>
                <w:bCs/>
                <w:sz w:val="22"/>
                <w:szCs w:val="22"/>
              </w:rPr>
            </w:pPr>
          </w:p>
        </w:tc>
        <w:tc>
          <w:tcPr>
            <w:tcW w:w="268" w:type="dxa"/>
            <w:gridSpan w:val="2"/>
            <w:vAlign w:val="bottom"/>
          </w:tcPr>
          <w:p w14:paraId="7B34DABB"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108"/>
              <w:rPr>
                <w:rFonts w:ascii="Times New Roman" w:hAnsi="Times New Roman" w:cs="Times New Roman"/>
                <w:b/>
                <w:bCs/>
                <w:sz w:val="22"/>
                <w:szCs w:val="22"/>
              </w:rPr>
            </w:pPr>
          </w:p>
        </w:tc>
        <w:tc>
          <w:tcPr>
            <w:tcW w:w="1082" w:type="dxa"/>
            <w:tcBorders>
              <w:top w:val="single" w:sz="4" w:space="0" w:color="auto"/>
              <w:bottom w:val="double" w:sz="4" w:space="0" w:color="auto"/>
            </w:tcBorders>
            <w:vAlign w:val="bottom"/>
          </w:tcPr>
          <w:p w14:paraId="35B833DE"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left="-108" w:right="40"/>
              <w:rPr>
                <w:rFonts w:ascii="Times New Roman" w:hAnsi="Times New Roman" w:cs="Times New Roman"/>
                <w:b/>
                <w:bCs/>
                <w:sz w:val="22"/>
                <w:szCs w:val="22"/>
              </w:rPr>
            </w:pPr>
            <w:r w:rsidRPr="00E65E48">
              <w:rPr>
                <w:rFonts w:ascii="Times New Roman" w:hAnsi="Times New Roman" w:cs="Times New Roman"/>
                <w:b/>
                <w:bCs/>
                <w:sz w:val="22"/>
                <w:szCs w:val="22"/>
              </w:rPr>
              <w:t>-</w:t>
            </w:r>
          </w:p>
        </w:tc>
        <w:tc>
          <w:tcPr>
            <w:tcW w:w="236" w:type="dxa"/>
            <w:vAlign w:val="bottom"/>
          </w:tcPr>
          <w:p w14:paraId="76AA8FE8"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p>
        </w:tc>
        <w:tc>
          <w:tcPr>
            <w:tcW w:w="1114" w:type="dxa"/>
            <w:vAlign w:val="bottom"/>
          </w:tcPr>
          <w:p w14:paraId="085FA355"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right="-109"/>
              <w:rPr>
                <w:rFonts w:ascii="Times New Roman" w:hAnsi="Times New Roman" w:cs="Times New Roman"/>
                <w:b/>
                <w:bCs/>
                <w:sz w:val="22"/>
                <w:szCs w:val="22"/>
              </w:rPr>
            </w:pPr>
          </w:p>
        </w:tc>
        <w:tc>
          <w:tcPr>
            <w:tcW w:w="239" w:type="dxa"/>
            <w:vAlign w:val="bottom"/>
          </w:tcPr>
          <w:p w14:paraId="5809A4A8"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p>
        </w:tc>
        <w:tc>
          <w:tcPr>
            <w:tcW w:w="982" w:type="dxa"/>
            <w:vAlign w:val="bottom"/>
          </w:tcPr>
          <w:p w14:paraId="04FEA464"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b/>
                <w:bCs/>
                <w:sz w:val="22"/>
                <w:szCs w:val="22"/>
              </w:rPr>
            </w:pPr>
          </w:p>
        </w:tc>
        <w:tc>
          <w:tcPr>
            <w:tcW w:w="265" w:type="dxa"/>
            <w:vAlign w:val="bottom"/>
          </w:tcPr>
          <w:p w14:paraId="37F53E43"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b/>
                <w:bCs/>
                <w:sz w:val="22"/>
                <w:szCs w:val="22"/>
              </w:rPr>
            </w:pPr>
          </w:p>
        </w:tc>
        <w:tc>
          <w:tcPr>
            <w:tcW w:w="905" w:type="dxa"/>
            <w:tcBorders>
              <w:top w:val="single" w:sz="4" w:space="0" w:color="auto"/>
              <w:bottom w:val="double" w:sz="4" w:space="0" w:color="auto"/>
            </w:tcBorders>
            <w:vAlign w:val="bottom"/>
          </w:tcPr>
          <w:p w14:paraId="56625114"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ind w:left="-108" w:right="92"/>
              <w:rPr>
                <w:rFonts w:ascii="Times New Roman" w:hAnsi="Times New Roman" w:cs="Times New Roman"/>
                <w:b/>
                <w:bCs/>
                <w:sz w:val="22"/>
                <w:szCs w:val="22"/>
              </w:rPr>
            </w:pPr>
            <w:r w:rsidRPr="00E65E48">
              <w:rPr>
                <w:rFonts w:ascii="Times New Roman" w:hAnsi="Times New Roman" w:cs="Times New Roman"/>
                <w:b/>
                <w:bCs/>
                <w:sz w:val="22"/>
                <w:szCs w:val="22"/>
              </w:rPr>
              <w:t>-</w:t>
            </w:r>
          </w:p>
        </w:tc>
        <w:tc>
          <w:tcPr>
            <w:tcW w:w="246" w:type="dxa"/>
            <w:vAlign w:val="bottom"/>
          </w:tcPr>
          <w:p w14:paraId="14CD43B6"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p>
        </w:tc>
        <w:tc>
          <w:tcPr>
            <w:tcW w:w="992" w:type="dxa"/>
            <w:vAlign w:val="bottom"/>
          </w:tcPr>
          <w:p w14:paraId="21AB4F9F" w14:textId="77777777" w:rsidR="00297D62" w:rsidRPr="00E65E48" w:rsidRDefault="00297D62" w:rsidP="00F84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right="-109"/>
              <w:rPr>
                <w:rFonts w:ascii="Times New Roman" w:hAnsi="Times New Roman" w:cs="Times New Roman"/>
                <w:b/>
                <w:bCs/>
                <w:sz w:val="22"/>
                <w:szCs w:val="22"/>
              </w:rPr>
            </w:pPr>
          </w:p>
        </w:tc>
      </w:tr>
    </w:tbl>
    <w:p w14:paraId="3ADB4E65" w14:textId="77777777" w:rsidR="00297D62" w:rsidRDefault="00297D62" w:rsidP="005E5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sectPr w:rsidR="00297D62" w:rsidSect="005513B0">
      <w:headerReference w:type="default" r:id="rId19"/>
      <w:footerReference w:type="default" r:id="rId20"/>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9DC40C" w14:textId="77777777" w:rsidR="007470CB" w:rsidRDefault="007470CB">
      <w:r>
        <w:separator/>
      </w:r>
    </w:p>
  </w:endnote>
  <w:endnote w:type="continuationSeparator" w:id="0">
    <w:p w14:paraId="664F5DA6" w14:textId="77777777" w:rsidR="007470CB" w:rsidRDefault="00747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B720FC" w14:textId="77777777" w:rsidR="00A373EF" w:rsidRPr="00A5323D" w:rsidRDefault="00A373EF"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11794B1A" w14:textId="77777777" w:rsidR="00A373EF" w:rsidRPr="004E4938" w:rsidRDefault="00A373EF"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82B74C" w14:textId="77777777" w:rsidR="005513B0" w:rsidRPr="00A5323D" w:rsidRDefault="005513B0"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02BE8DD1" w14:textId="77777777" w:rsidR="005513B0" w:rsidRPr="004E4938" w:rsidRDefault="005513B0"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ADB94" w14:textId="77777777" w:rsidR="00793EAD" w:rsidRPr="00A5323D" w:rsidRDefault="00793EAD"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661676D5" w14:textId="77777777" w:rsidR="00793EAD" w:rsidRPr="004E4938" w:rsidRDefault="00793EAD"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FDB84B" w14:textId="77777777" w:rsidR="005A3461" w:rsidRPr="00A5323D" w:rsidRDefault="005A3461"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5693D1C9"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23A1A5" w14:textId="77777777" w:rsidR="005A3461" w:rsidRPr="00A5323D" w:rsidRDefault="005A3461"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11FD05FE"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16029B" w14:textId="77777777" w:rsidR="007470CB" w:rsidRDefault="007470CB">
      <w:r>
        <w:separator/>
      </w:r>
    </w:p>
  </w:footnote>
  <w:footnote w:type="continuationSeparator" w:id="0">
    <w:p w14:paraId="27A71757" w14:textId="77777777" w:rsidR="007470CB" w:rsidRDefault="007470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90C3DE" w14:textId="30DE65C7" w:rsidR="00A373EF" w:rsidRPr="00317668" w:rsidRDefault="00A373EF" w:rsidP="00C81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r>
      <w:rPr>
        <w:rFonts w:ascii="Times New Roman" w:hAnsi="Times New Roman" w:cs="Times New Roman"/>
        <w:b/>
        <w:bCs/>
        <w:sz w:val="28"/>
        <w:szCs w:val="28"/>
        <w:lang w:val="en-GB"/>
      </w:rPr>
      <w:t>Unique Mining Services Public Company Limited</w:t>
    </w:r>
    <w:r w:rsidR="00C81779">
      <w:rPr>
        <w:rFonts w:ascii="Times New Roman" w:hAnsi="Times New Roman" w:cs="Times New Roman"/>
        <w:b/>
        <w:bCs/>
        <w:sz w:val="28"/>
        <w:szCs w:val="28"/>
        <w:lang w:val="en-GB"/>
      </w:rPr>
      <w:t xml:space="preserve"> </w:t>
    </w: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23B6F24E" w14:textId="77777777" w:rsidR="00A373EF"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3C7A639E" w14:textId="1FD02B09" w:rsidR="00A373EF"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period ended </w:t>
    </w:r>
    <w:r>
      <w:rPr>
        <w:rFonts w:ascii="Times New Roman" w:hAnsi="Times New Roman" w:cs="Times New Roman"/>
        <w:b/>
        <w:bCs/>
        <w:color w:val="000000"/>
        <w:sz w:val="24"/>
        <w:szCs w:val="24"/>
      </w:rPr>
      <w:t>3</w:t>
    </w:r>
    <w:r w:rsidR="00A234FF">
      <w:rPr>
        <w:rFonts w:ascii="Times New Roman" w:hAnsi="Times New Roman" w:cs="Times New Roman"/>
        <w:b/>
        <w:bCs/>
        <w:color w:val="000000"/>
        <w:sz w:val="24"/>
        <w:szCs w:val="24"/>
      </w:rPr>
      <w:t>1</w:t>
    </w:r>
    <w:r>
      <w:rPr>
        <w:rFonts w:ascii="Times New Roman" w:hAnsi="Times New Roman" w:cs="Times New Roman"/>
        <w:b/>
        <w:bCs/>
        <w:color w:val="000000"/>
        <w:sz w:val="24"/>
        <w:szCs w:val="24"/>
      </w:rPr>
      <w:t xml:space="preserve"> </w:t>
    </w:r>
    <w:r w:rsidR="00A234FF">
      <w:rPr>
        <w:rFonts w:ascii="Times New Roman" w:hAnsi="Times New Roman" w:cs="Times New Roman"/>
        <w:b/>
        <w:bCs/>
        <w:color w:val="000000"/>
        <w:sz w:val="24"/>
        <w:szCs w:val="24"/>
      </w:rPr>
      <w:t>March</w:t>
    </w:r>
    <w:r>
      <w:rPr>
        <w:rFonts w:ascii="Times New Roman" w:hAnsi="Times New Roman" w:cs="Times New Roman"/>
        <w:b/>
        <w:bCs/>
        <w:color w:val="000000"/>
        <w:sz w:val="24"/>
        <w:szCs w:val="24"/>
      </w:rPr>
      <w:t xml:space="preserve"> 202</w:t>
    </w:r>
    <w:r w:rsidR="00A234FF">
      <w:rPr>
        <w:rFonts w:ascii="Times New Roman" w:hAnsi="Times New Roman" w:cs="Times New Roman"/>
        <w:b/>
        <w:bCs/>
        <w:color w:val="000000"/>
        <w:sz w:val="24"/>
        <w:szCs w:val="24"/>
      </w:rPr>
      <w:t>4</w:t>
    </w:r>
    <w:r>
      <w:rPr>
        <w:rFonts w:ascii="Times New Roman" w:hAnsi="Times New Roman" w:cs="Times New Roman"/>
        <w:b/>
        <w:bCs/>
        <w:sz w:val="24"/>
        <w:szCs w:val="24"/>
      </w:rPr>
      <w:t xml:space="preserve"> (Unaudited)</w:t>
    </w:r>
  </w:p>
  <w:p w14:paraId="1FB633CE" w14:textId="2BEE1E2F" w:rsidR="00A373EF"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908BB53" w14:textId="77777777" w:rsidR="00A373EF"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88AD01" w14:textId="72B17FCE" w:rsidR="00BF6F45" w:rsidRPr="00602515" w:rsidRDefault="00BF6F45" w:rsidP="0060251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Unique Mining Services Public Company Limited</w:t>
    </w:r>
    <w:r w:rsidR="00602515">
      <w:rPr>
        <w:rFonts w:ascii="Times New Roman" w:hAnsi="Times New Roman" w:cstheme="minorBidi" w:hint="cs"/>
        <w:b/>
        <w:bCs/>
        <w:sz w:val="28"/>
        <w:szCs w:val="28"/>
        <w:cs/>
        <w:lang w:val="en-GB"/>
      </w:rPr>
      <w:t xml:space="preserve"> </w:t>
    </w:r>
    <w:r w:rsidR="00602515">
      <w:rPr>
        <w:rFonts w:ascii="Times New Roman" w:hAnsi="Times New Roman" w:cs="Times New Roman"/>
        <w:b/>
        <w:bCs/>
        <w:sz w:val="28"/>
        <w:szCs w:val="28"/>
        <w:lang w:val="en-GB"/>
      </w:rPr>
      <w:t>a</w:t>
    </w:r>
    <w:r w:rsidR="00602515" w:rsidRPr="00317668">
      <w:rPr>
        <w:rFonts w:ascii="Times New Roman" w:hAnsi="Times New Roman" w:cs="Times New Roman"/>
        <w:b/>
        <w:bCs/>
        <w:sz w:val="28"/>
        <w:szCs w:val="28"/>
        <w:lang w:val="en-GB"/>
      </w:rPr>
      <w:t xml:space="preserve">nd </w:t>
    </w:r>
    <w:r w:rsidR="00602515">
      <w:rPr>
        <w:rFonts w:ascii="Times New Roman" w:hAnsi="Times New Roman" w:cs="Times New Roman"/>
        <w:b/>
        <w:bCs/>
        <w:sz w:val="28"/>
        <w:szCs w:val="28"/>
        <w:lang w:val="en-GB"/>
      </w:rPr>
      <w:t>its Subsidiaries</w:t>
    </w:r>
  </w:p>
  <w:p w14:paraId="052DB2BF" w14:textId="77777777" w:rsidR="00BF6F45"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452F01F5" w14:textId="32408410" w:rsidR="00BF6F45"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periods ended </w:t>
    </w:r>
    <w:r>
      <w:rPr>
        <w:rFonts w:ascii="Times New Roman" w:hAnsi="Times New Roman" w:cs="Times New Roman"/>
        <w:b/>
        <w:bCs/>
        <w:color w:val="000000"/>
        <w:sz w:val="24"/>
        <w:szCs w:val="24"/>
      </w:rPr>
      <w:t>3</w:t>
    </w:r>
    <w:r w:rsidR="006F109C">
      <w:rPr>
        <w:rFonts w:ascii="Times New Roman" w:hAnsi="Times New Roman" w:cs="Times New Roman"/>
        <w:b/>
        <w:bCs/>
        <w:color w:val="000000"/>
        <w:sz w:val="24"/>
        <w:szCs w:val="24"/>
      </w:rPr>
      <w:t>1</w:t>
    </w:r>
    <w:r>
      <w:rPr>
        <w:rFonts w:ascii="Times New Roman" w:hAnsi="Times New Roman" w:cs="Times New Roman"/>
        <w:b/>
        <w:bCs/>
        <w:color w:val="000000"/>
        <w:sz w:val="24"/>
        <w:szCs w:val="24"/>
      </w:rPr>
      <w:t xml:space="preserve"> </w:t>
    </w:r>
    <w:r w:rsidR="006F109C">
      <w:rPr>
        <w:rFonts w:ascii="Times New Roman" w:hAnsi="Times New Roman" w:cs="Times New Roman"/>
        <w:b/>
        <w:bCs/>
        <w:color w:val="000000"/>
        <w:sz w:val="24"/>
        <w:szCs w:val="24"/>
      </w:rPr>
      <w:t>March</w:t>
    </w:r>
    <w:r>
      <w:rPr>
        <w:rFonts w:ascii="Times New Roman" w:hAnsi="Times New Roman" w:cs="Times New Roman"/>
        <w:b/>
        <w:bCs/>
        <w:color w:val="000000"/>
        <w:sz w:val="24"/>
        <w:szCs w:val="24"/>
      </w:rPr>
      <w:t xml:space="preserve"> 202</w:t>
    </w:r>
    <w:r w:rsidR="006F109C">
      <w:rPr>
        <w:rFonts w:ascii="Times New Roman" w:hAnsi="Times New Roman" w:cs="Times New Roman"/>
        <w:b/>
        <w:bCs/>
        <w:color w:val="000000"/>
        <w:sz w:val="24"/>
        <w:szCs w:val="24"/>
      </w:rPr>
      <w:t>4</w:t>
    </w:r>
    <w:r>
      <w:rPr>
        <w:rFonts w:ascii="Times New Roman" w:hAnsi="Times New Roman" w:cs="Times New Roman"/>
        <w:b/>
        <w:bCs/>
        <w:sz w:val="24"/>
        <w:szCs w:val="24"/>
      </w:rPr>
      <w:t xml:space="preserve"> (Unaudited)</w:t>
    </w:r>
  </w:p>
  <w:p w14:paraId="3BBEBA6E" w14:textId="77777777" w:rsidR="005513B0" w:rsidRDefault="005513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F02F165" w14:textId="77777777" w:rsidR="005513B0" w:rsidRDefault="005513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7F17F8" w14:textId="4D281376" w:rsidR="00BF6F45" w:rsidRPr="00602515" w:rsidRDefault="00BF6F45" w:rsidP="0060251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Unique Mining Services Public Company Limited</w:t>
    </w:r>
    <w:r w:rsidR="00602515">
      <w:rPr>
        <w:rFonts w:ascii="Times New Roman" w:hAnsi="Times New Roman" w:cstheme="minorBidi" w:hint="cs"/>
        <w:b/>
        <w:bCs/>
        <w:sz w:val="28"/>
        <w:szCs w:val="28"/>
        <w:cs/>
        <w:lang w:val="en-GB"/>
      </w:rPr>
      <w:t xml:space="preserve"> </w:t>
    </w:r>
    <w:r w:rsidR="00602515">
      <w:rPr>
        <w:rFonts w:ascii="Times New Roman" w:hAnsi="Times New Roman" w:cs="Times New Roman"/>
        <w:b/>
        <w:bCs/>
        <w:sz w:val="28"/>
        <w:szCs w:val="28"/>
        <w:lang w:val="en-GB"/>
      </w:rPr>
      <w:t>a</w:t>
    </w:r>
    <w:r w:rsidR="00602515" w:rsidRPr="00317668">
      <w:rPr>
        <w:rFonts w:ascii="Times New Roman" w:hAnsi="Times New Roman" w:cs="Times New Roman"/>
        <w:b/>
        <w:bCs/>
        <w:sz w:val="28"/>
        <w:szCs w:val="28"/>
        <w:lang w:val="en-GB"/>
      </w:rPr>
      <w:t xml:space="preserve">nd </w:t>
    </w:r>
    <w:r w:rsidR="00602515">
      <w:rPr>
        <w:rFonts w:ascii="Times New Roman" w:hAnsi="Times New Roman" w:cs="Times New Roman"/>
        <w:b/>
        <w:bCs/>
        <w:sz w:val="28"/>
        <w:szCs w:val="28"/>
        <w:lang w:val="en-GB"/>
      </w:rPr>
      <w:t>its Subsidiaries</w:t>
    </w:r>
  </w:p>
  <w:p w14:paraId="73D64302" w14:textId="77777777" w:rsidR="00BF6F45"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7DD5A786" w14:textId="642C9AA9" w:rsidR="00BF6F45"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periods ended </w:t>
    </w:r>
    <w:r>
      <w:rPr>
        <w:rFonts w:ascii="Times New Roman" w:hAnsi="Times New Roman" w:cs="Times New Roman"/>
        <w:b/>
        <w:bCs/>
        <w:color w:val="000000"/>
        <w:sz w:val="24"/>
        <w:szCs w:val="24"/>
      </w:rPr>
      <w:t>3</w:t>
    </w:r>
    <w:r w:rsidR="00C56FDE">
      <w:rPr>
        <w:rFonts w:ascii="Times New Roman" w:hAnsi="Times New Roman" w:cs="Times New Roman"/>
        <w:b/>
        <w:bCs/>
        <w:color w:val="000000"/>
        <w:sz w:val="24"/>
        <w:szCs w:val="24"/>
      </w:rPr>
      <w:t>1</w:t>
    </w:r>
    <w:r>
      <w:rPr>
        <w:rFonts w:ascii="Times New Roman" w:hAnsi="Times New Roman" w:cs="Times New Roman"/>
        <w:b/>
        <w:bCs/>
        <w:color w:val="000000"/>
        <w:sz w:val="24"/>
        <w:szCs w:val="24"/>
      </w:rPr>
      <w:t xml:space="preserve"> </w:t>
    </w:r>
    <w:r w:rsidR="00C56FDE">
      <w:rPr>
        <w:rFonts w:ascii="Times New Roman" w:hAnsi="Times New Roman" w:cs="Times New Roman"/>
        <w:b/>
        <w:bCs/>
        <w:color w:val="000000"/>
        <w:sz w:val="24"/>
        <w:szCs w:val="24"/>
      </w:rPr>
      <w:t>March</w:t>
    </w:r>
    <w:r>
      <w:rPr>
        <w:rFonts w:ascii="Times New Roman" w:hAnsi="Times New Roman" w:cs="Times New Roman"/>
        <w:b/>
        <w:bCs/>
        <w:color w:val="000000"/>
        <w:sz w:val="24"/>
        <w:szCs w:val="24"/>
      </w:rPr>
      <w:t xml:space="preserve"> 202</w:t>
    </w:r>
    <w:r w:rsidR="00C56FDE">
      <w:rPr>
        <w:rFonts w:ascii="Times New Roman" w:hAnsi="Times New Roman" w:cs="Times New Roman"/>
        <w:b/>
        <w:bCs/>
        <w:color w:val="000000"/>
        <w:sz w:val="24"/>
        <w:szCs w:val="24"/>
      </w:rPr>
      <w:t>4</w:t>
    </w:r>
    <w:r>
      <w:rPr>
        <w:rFonts w:ascii="Times New Roman" w:hAnsi="Times New Roman" w:cs="Times New Roman"/>
        <w:b/>
        <w:bCs/>
        <w:sz w:val="24"/>
        <w:szCs w:val="24"/>
      </w:rPr>
      <w:t xml:space="preserve"> (Unaudited)</w:t>
    </w:r>
  </w:p>
  <w:p w14:paraId="10BAB4B4" w14:textId="77777777" w:rsidR="005513B0" w:rsidRDefault="005513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5B31416" w14:textId="77777777" w:rsidR="005513B0" w:rsidRDefault="005513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B14FCF" w14:textId="5F30458A" w:rsidR="00BF6F45" w:rsidRPr="00602515" w:rsidRDefault="00BF6F45" w:rsidP="0060251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Unique Mining Services Public Company Limited</w:t>
    </w:r>
    <w:r w:rsidR="00602515">
      <w:rPr>
        <w:rFonts w:ascii="Times New Roman" w:hAnsi="Times New Roman" w:cstheme="minorBidi" w:hint="cs"/>
        <w:b/>
        <w:bCs/>
        <w:sz w:val="28"/>
        <w:szCs w:val="28"/>
        <w:cs/>
        <w:lang w:val="en-GB"/>
      </w:rPr>
      <w:t xml:space="preserve"> </w:t>
    </w:r>
    <w:r w:rsidR="00602515">
      <w:rPr>
        <w:rFonts w:ascii="Times New Roman" w:hAnsi="Times New Roman" w:cs="Times New Roman"/>
        <w:b/>
        <w:bCs/>
        <w:sz w:val="28"/>
        <w:szCs w:val="28"/>
        <w:lang w:val="en-GB"/>
      </w:rPr>
      <w:t>a</w:t>
    </w:r>
    <w:r w:rsidR="00602515" w:rsidRPr="00317668">
      <w:rPr>
        <w:rFonts w:ascii="Times New Roman" w:hAnsi="Times New Roman" w:cs="Times New Roman"/>
        <w:b/>
        <w:bCs/>
        <w:sz w:val="28"/>
        <w:szCs w:val="28"/>
        <w:lang w:val="en-GB"/>
      </w:rPr>
      <w:t xml:space="preserve">nd </w:t>
    </w:r>
    <w:r w:rsidR="00602515">
      <w:rPr>
        <w:rFonts w:ascii="Times New Roman" w:hAnsi="Times New Roman" w:cs="Times New Roman"/>
        <w:b/>
        <w:bCs/>
        <w:sz w:val="28"/>
        <w:szCs w:val="28"/>
        <w:lang w:val="en-GB"/>
      </w:rPr>
      <w:t>its Subsidiaries</w:t>
    </w:r>
  </w:p>
  <w:p w14:paraId="7C8C6165" w14:textId="77777777" w:rsidR="00BF6F45"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308167FD" w14:textId="59BBF7AE" w:rsidR="00BF6F45"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period ended </w:t>
    </w:r>
    <w:r>
      <w:rPr>
        <w:rFonts w:ascii="Times New Roman" w:hAnsi="Times New Roman" w:cs="Times New Roman"/>
        <w:b/>
        <w:bCs/>
        <w:color w:val="000000"/>
        <w:sz w:val="24"/>
        <w:szCs w:val="24"/>
      </w:rPr>
      <w:t>3</w:t>
    </w:r>
    <w:r w:rsidR="00C56FDE">
      <w:rPr>
        <w:rFonts w:ascii="Times New Roman" w:hAnsi="Times New Roman" w:cs="Times New Roman"/>
        <w:b/>
        <w:bCs/>
        <w:color w:val="000000"/>
        <w:sz w:val="24"/>
        <w:szCs w:val="24"/>
      </w:rPr>
      <w:t>1</w:t>
    </w:r>
    <w:r>
      <w:rPr>
        <w:rFonts w:ascii="Times New Roman" w:hAnsi="Times New Roman" w:cs="Times New Roman"/>
        <w:b/>
        <w:bCs/>
        <w:color w:val="000000"/>
        <w:sz w:val="24"/>
        <w:szCs w:val="24"/>
      </w:rPr>
      <w:t xml:space="preserve"> </w:t>
    </w:r>
    <w:r w:rsidR="00C56FDE">
      <w:rPr>
        <w:rFonts w:ascii="Times New Roman" w:hAnsi="Times New Roman" w:cs="Times New Roman"/>
        <w:b/>
        <w:bCs/>
        <w:color w:val="000000"/>
        <w:sz w:val="24"/>
        <w:szCs w:val="24"/>
      </w:rPr>
      <w:t>March</w:t>
    </w:r>
    <w:r>
      <w:rPr>
        <w:rFonts w:ascii="Times New Roman" w:hAnsi="Times New Roman" w:cs="Times New Roman"/>
        <w:b/>
        <w:bCs/>
        <w:color w:val="000000"/>
        <w:sz w:val="24"/>
        <w:szCs w:val="24"/>
      </w:rPr>
      <w:t xml:space="preserve"> 202</w:t>
    </w:r>
    <w:r w:rsidR="00C56FDE">
      <w:rPr>
        <w:rFonts w:ascii="Times New Roman" w:hAnsi="Times New Roman" w:cs="Times New Roman"/>
        <w:b/>
        <w:bCs/>
        <w:color w:val="000000"/>
        <w:sz w:val="24"/>
        <w:szCs w:val="24"/>
      </w:rPr>
      <w:t>4</w:t>
    </w:r>
    <w:r>
      <w:rPr>
        <w:rFonts w:ascii="Times New Roman" w:hAnsi="Times New Roman" w:cs="Times New Roman"/>
        <w:b/>
        <w:bCs/>
        <w:sz w:val="24"/>
        <w:szCs w:val="24"/>
      </w:rPr>
      <w:t xml:space="preserve"> (Unaudited)</w:t>
    </w:r>
  </w:p>
  <w:p w14:paraId="1D12BD78" w14:textId="77777777" w:rsidR="005A3461" w:rsidRDefault="005A346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2FB72E4" w14:textId="77777777" w:rsidR="005A3461" w:rsidRPr="0037078D"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5C097" w14:textId="6159F46B" w:rsidR="00BF6F45" w:rsidRPr="00602515" w:rsidRDefault="00BF6F45" w:rsidP="0060251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Unique Mining Services Public Company Limited</w:t>
    </w:r>
    <w:r w:rsidR="00602515">
      <w:rPr>
        <w:rFonts w:ascii="Times New Roman" w:hAnsi="Times New Roman" w:cstheme="minorBidi" w:hint="cs"/>
        <w:b/>
        <w:bCs/>
        <w:sz w:val="28"/>
        <w:szCs w:val="28"/>
        <w:cs/>
        <w:lang w:val="en-GB"/>
      </w:rPr>
      <w:t xml:space="preserve"> </w:t>
    </w:r>
    <w:r w:rsidR="00602515">
      <w:rPr>
        <w:rFonts w:ascii="Times New Roman" w:hAnsi="Times New Roman" w:cs="Times New Roman"/>
        <w:b/>
        <w:bCs/>
        <w:sz w:val="28"/>
        <w:szCs w:val="28"/>
        <w:lang w:val="en-GB"/>
      </w:rPr>
      <w:t>a</w:t>
    </w:r>
    <w:r w:rsidR="00602515" w:rsidRPr="00317668">
      <w:rPr>
        <w:rFonts w:ascii="Times New Roman" w:hAnsi="Times New Roman" w:cs="Times New Roman"/>
        <w:b/>
        <w:bCs/>
        <w:sz w:val="28"/>
        <w:szCs w:val="28"/>
        <w:lang w:val="en-GB"/>
      </w:rPr>
      <w:t xml:space="preserve">nd </w:t>
    </w:r>
    <w:r w:rsidR="00602515">
      <w:rPr>
        <w:rFonts w:ascii="Times New Roman" w:hAnsi="Times New Roman" w:cs="Times New Roman"/>
        <w:b/>
        <w:bCs/>
        <w:sz w:val="28"/>
        <w:szCs w:val="28"/>
        <w:lang w:val="en-GB"/>
      </w:rPr>
      <w:t>its Subsidiaries</w:t>
    </w:r>
  </w:p>
  <w:p w14:paraId="66700FC3" w14:textId="77777777" w:rsidR="00BF6F45"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74198933" w14:textId="7EE22201" w:rsidR="00BF6F45"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period ended </w:t>
    </w:r>
    <w:r>
      <w:rPr>
        <w:rFonts w:ascii="Times New Roman" w:hAnsi="Times New Roman" w:cs="Times New Roman"/>
        <w:b/>
        <w:bCs/>
        <w:color w:val="000000"/>
        <w:sz w:val="24"/>
        <w:szCs w:val="24"/>
      </w:rPr>
      <w:t>3</w:t>
    </w:r>
    <w:r w:rsidR="004F53C2">
      <w:rPr>
        <w:rFonts w:ascii="Times New Roman" w:hAnsi="Times New Roman" w:cs="Times New Roman"/>
        <w:b/>
        <w:bCs/>
        <w:color w:val="000000"/>
        <w:sz w:val="24"/>
        <w:szCs w:val="24"/>
      </w:rPr>
      <w:t>1</w:t>
    </w:r>
    <w:r>
      <w:rPr>
        <w:rFonts w:ascii="Times New Roman" w:hAnsi="Times New Roman" w:cs="Times New Roman"/>
        <w:b/>
        <w:bCs/>
        <w:color w:val="000000"/>
        <w:sz w:val="24"/>
        <w:szCs w:val="24"/>
      </w:rPr>
      <w:t xml:space="preserve"> </w:t>
    </w:r>
    <w:r w:rsidR="004F53C2">
      <w:rPr>
        <w:rFonts w:ascii="Times New Roman" w:hAnsi="Times New Roman" w:cs="Times New Roman"/>
        <w:b/>
        <w:bCs/>
        <w:color w:val="000000"/>
        <w:sz w:val="24"/>
        <w:szCs w:val="24"/>
      </w:rPr>
      <w:t>March</w:t>
    </w:r>
    <w:r>
      <w:rPr>
        <w:rFonts w:ascii="Times New Roman" w:hAnsi="Times New Roman" w:cs="Times New Roman"/>
        <w:b/>
        <w:bCs/>
        <w:color w:val="000000"/>
        <w:sz w:val="24"/>
        <w:szCs w:val="24"/>
      </w:rPr>
      <w:t xml:space="preserve"> 202</w:t>
    </w:r>
    <w:r w:rsidR="004F53C2">
      <w:rPr>
        <w:rFonts w:ascii="Times New Roman" w:hAnsi="Times New Roman" w:cs="Times New Roman"/>
        <w:b/>
        <w:bCs/>
        <w:color w:val="000000"/>
        <w:sz w:val="24"/>
        <w:szCs w:val="24"/>
      </w:rPr>
      <w:t>4</w:t>
    </w:r>
    <w:r>
      <w:rPr>
        <w:rFonts w:ascii="Times New Roman" w:hAnsi="Times New Roman" w:cs="Times New Roman"/>
        <w:b/>
        <w:bCs/>
        <w:sz w:val="24"/>
        <w:szCs w:val="24"/>
      </w:rPr>
      <w:t xml:space="preserve"> (Unaudited)</w:t>
    </w:r>
  </w:p>
  <w:p w14:paraId="11A11B36" w14:textId="77777777" w:rsidR="005A3461" w:rsidRDefault="005A3461"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3C4789B" w14:textId="77777777" w:rsidR="005A3461" w:rsidRPr="00EE68B2"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290D7E"/>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D074E16"/>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55C06049"/>
    <w:multiLevelType w:val="multilevel"/>
    <w:tmpl w:val="B238ADA0"/>
    <w:lvl w:ilvl="0">
      <w:start w:val="7"/>
      <w:numFmt w:val="decimal"/>
      <w:lvlText w:val="%1"/>
      <w:lvlJc w:val="left"/>
      <w:pPr>
        <w:tabs>
          <w:tab w:val="num" w:pos="520"/>
        </w:tabs>
        <w:ind w:left="520" w:hanging="340"/>
      </w:pPr>
      <w:rPr>
        <w:rFonts w:ascii="Times New Roman" w:hAnsi="Times New Roman" w:cs="Times New Roman" w:hint="default"/>
        <w:b/>
        <w:bCs/>
      </w:rPr>
    </w:lvl>
    <w:lvl w:ilvl="1">
      <w:start w:val="1"/>
      <w:numFmt w:val="lowerLetter"/>
      <w:lvlText w:val="—"/>
      <w:lvlJc w:val="left"/>
      <w:pPr>
        <w:tabs>
          <w:tab w:val="num" w:pos="860"/>
        </w:tabs>
        <w:ind w:left="860" w:hanging="340"/>
      </w:pPr>
      <w:rPr>
        <w:rFonts w:ascii="Arial" w:hAnsi="Arial" w:cs="Arial" w:hint="default"/>
        <w:sz w:val="24"/>
      </w:rPr>
    </w:lvl>
    <w:lvl w:ilvl="2">
      <w:start w:val="1"/>
      <w:numFmt w:val="lowerRoman"/>
      <w:lvlText w:val="-"/>
      <w:lvlJc w:val="left"/>
      <w:pPr>
        <w:tabs>
          <w:tab w:val="num" w:pos="1200"/>
        </w:tabs>
        <w:ind w:left="1200" w:hanging="340"/>
      </w:pPr>
      <w:rPr>
        <w:rFonts w:ascii="9999999" w:hAnsi="9999999" w:hint="default"/>
      </w:rPr>
    </w:lvl>
    <w:lvl w:ilvl="3">
      <w:start w:val="1"/>
      <w:numFmt w:val="decimal"/>
      <w:lvlText w:val="—"/>
      <w:lvlJc w:val="left"/>
      <w:pPr>
        <w:tabs>
          <w:tab w:val="num" w:pos="1541"/>
        </w:tabs>
        <w:ind w:left="1541" w:hanging="341"/>
      </w:pPr>
      <w:rPr>
        <w:rFonts w:ascii="Arial" w:hAnsi="Arial" w:cs="Arial" w:hint="default"/>
      </w:rPr>
    </w:lvl>
    <w:lvl w:ilvl="4">
      <w:start w:val="1"/>
      <w:numFmt w:val="lowerLetter"/>
      <w:lvlText w:val="-"/>
      <w:lvlJc w:val="left"/>
      <w:pPr>
        <w:tabs>
          <w:tab w:val="num" w:pos="1881"/>
        </w:tabs>
        <w:ind w:left="1881" w:hanging="340"/>
      </w:pPr>
      <w:rPr>
        <w:rFonts w:ascii="9999999" w:hAnsi="9999999" w:hint="default"/>
      </w:rPr>
    </w:lvl>
    <w:lvl w:ilvl="5">
      <w:start w:val="1"/>
      <w:numFmt w:val="lowerRoman"/>
      <w:lvlText w:val="—"/>
      <w:lvlJc w:val="left"/>
      <w:pPr>
        <w:tabs>
          <w:tab w:val="num" w:pos="2221"/>
        </w:tabs>
        <w:ind w:left="2221" w:hanging="340"/>
      </w:pPr>
      <w:rPr>
        <w:rFonts w:ascii="Arial" w:hAnsi="Arial" w:cs="Arial" w:hint="default"/>
      </w:rPr>
    </w:lvl>
    <w:lvl w:ilvl="6">
      <w:start w:val="1"/>
      <w:numFmt w:val="decimal"/>
      <w:lvlText w:val="-"/>
      <w:lvlJc w:val="left"/>
      <w:pPr>
        <w:tabs>
          <w:tab w:val="num" w:pos="2561"/>
        </w:tabs>
        <w:ind w:left="2561" w:hanging="340"/>
      </w:pPr>
      <w:rPr>
        <w:rFonts w:ascii="9999999" w:hAnsi="9999999" w:hint="default"/>
      </w:rPr>
    </w:lvl>
    <w:lvl w:ilvl="7">
      <w:start w:val="1"/>
      <w:numFmt w:val="lowerLetter"/>
      <w:lvlText w:val="—"/>
      <w:lvlJc w:val="left"/>
      <w:pPr>
        <w:tabs>
          <w:tab w:val="num" w:pos="2901"/>
        </w:tabs>
        <w:ind w:left="2901" w:hanging="340"/>
      </w:pPr>
      <w:rPr>
        <w:rFonts w:ascii="Arial" w:hAnsi="Arial" w:cs="Arial" w:hint="default"/>
      </w:rPr>
    </w:lvl>
    <w:lvl w:ilvl="8">
      <w:start w:val="1"/>
      <w:numFmt w:val="lowerRoman"/>
      <w:lvlText w:val="-"/>
      <w:lvlJc w:val="left"/>
      <w:pPr>
        <w:tabs>
          <w:tab w:val="num" w:pos="3241"/>
        </w:tabs>
        <w:ind w:left="3241" w:hanging="340"/>
      </w:pPr>
      <w:rPr>
        <w:rFonts w:ascii="9999999" w:hAnsi="9999999" w:hint="default"/>
      </w:rPr>
    </w:lvl>
  </w:abstractNum>
  <w:abstractNum w:abstractNumId="18" w15:restartNumberingAfterBreak="0">
    <w:nsid w:val="5B9E1722"/>
    <w:multiLevelType w:val="hybridMultilevel"/>
    <w:tmpl w:val="42F889C6"/>
    <w:lvl w:ilvl="0" w:tplc="F0FC8A84">
      <w:start w:val="1"/>
      <w:numFmt w:val="lowerLetter"/>
      <w:lvlText w:val="(%1)"/>
      <w:lvlJc w:val="left"/>
      <w:pPr>
        <w:ind w:left="720" w:hanging="360"/>
      </w:pPr>
      <w:rPr>
        <w:rFonts w:hint="default"/>
        <w:b w:val="0"/>
        <w:bCs/>
        <w:i/>
        <w:iCs/>
        <w:color w:val="000000" w:themeColor="text1"/>
        <w:sz w:val="22"/>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A5275A6"/>
    <w:multiLevelType w:val="multilevel"/>
    <w:tmpl w:val="B35C4492"/>
    <w:lvl w:ilvl="0">
      <w:start w:val="6"/>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2"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834732929">
    <w:abstractNumId w:val="6"/>
  </w:num>
  <w:num w:numId="2" w16cid:durableId="1653218907">
    <w:abstractNumId w:val="5"/>
  </w:num>
  <w:num w:numId="3" w16cid:durableId="263344925">
    <w:abstractNumId w:val="9"/>
  </w:num>
  <w:num w:numId="4" w16cid:durableId="1719932372">
    <w:abstractNumId w:val="7"/>
  </w:num>
  <w:num w:numId="5" w16cid:durableId="473723780">
    <w:abstractNumId w:val="8"/>
  </w:num>
  <w:num w:numId="6" w16cid:durableId="1634170178">
    <w:abstractNumId w:val="3"/>
  </w:num>
  <w:num w:numId="7" w16cid:durableId="691803463">
    <w:abstractNumId w:val="2"/>
  </w:num>
  <w:num w:numId="8" w16cid:durableId="1759251388">
    <w:abstractNumId w:val="0"/>
  </w:num>
  <w:num w:numId="9" w16cid:durableId="1806241083">
    <w:abstractNumId w:val="1"/>
  </w:num>
  <w:num w:numId="10" w16cid:durableId="1572156866">
    <w:abstractNumId w:val="4"/>
  </w:num>
  <w:num w:numId="11" w16cid:durableId="1970158399">
    <w:abstractNumId w:val="14"/>
  </w:num>
  <w:num w:numId="12" w16cid:durableId="707490051">
    <w:abstractNumId w:val="12"/>
  </w:num>
  <w:num w:numId="13" w16cid:durableId="279924482">
    <w:abstractNumId w:val="19"/>
  </w:num>
  <w:num w:numId="14" w16cid:durableId="1042438599">
    <w:abstractNumId w:val="13"/>
  </w:num>
  <w:num w:numId="15" w16cid:durableId="552497991">
    <w:abstractNumId w:val="15"/>
  </w:num>
  <w:num w:numId="16" w16cid:durableId="1530988613">
    <w:abstractNumId w:val="22"/>
  </w:num>
  <w:num w:numId="17" w16cid:durableId="210043122">
    <w:abstractNumId w:val="20"/>
  </w:num>
  <w:num w:numId="18" w16cid:durableId="1469738461">
    <w:abstractNumId w:val="11"/>
  </w:num>
  <w:num w:numId="19" w16cid:durableId="971982919">
    <w:abstractNumId w:val="16"/>
  </w:num>
  <w:num w:numId="20" w16cid:durableId="1613630293">
    <w:abstractNumId w:val="18"/>
  </w:num>
  <w:num w:numId="21" w16cid:durableId="2043430779">
    <w:abstractNumId w:val="21"/>
  </w:num>
  <w:num w:numId="22" w16cid:durableId="1118642318">
    <w:abstractNumId w:val="10"/>
  </w:num>
  <w:num w:numId="23" w16cid:durableId="594292086">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47FC7"/>
    <w:rsid w:val="000001E9"/>
    <w:rsid w:val="00000334"/>
    <w:rsid w:val="000004D0"/>
    <w:rsid w:val="00000C2E"/>
    <w:rsid w:val="00000D12"/>
    <w:rsid w:val="00000F5A"/>
    <w:rsid w:val="00001591"/>
    <w:rsid w:val="000016EE"/>
    <w:rsid w:val="000019ED"/>
    <w:rsid w:val="00001F8C"/>
    <w:rsid w:val="00002E6D"/>
    <w:rsid w:val="00003009"/>
    <w:rsid w:val="00003147"/>
    <w:rsid w:val="00003681"/>
    <w:rsid w:val="00003AA2"/>
    <w:rsid w:val="000042FE"/>
    <w:rsid w:val="0000540C"/>
    <w:rsid w:val="000057D6"/>
    <w:rsid w:val="00005A66"/>
    <w:rsid w:val="00005D05"/>
    <w:rsid w:val="00007324"/>
    <w:rsid w:val="00007C61"/>
    <w:rsid w:val="00007C83"/>
    <w:rsid w:val="00010634"/>
    <w:rsid w:val="00010653"/>
    <w:rsid w:val="00010ABA"/>
    <w:rsid w:val="00010F63"/>
    <w:rsid w:val="000114D8"/>
    <w:rsid w:val="000115ED"/>
    <w:rsid w:val="000117FB"/>
    <w:rsid w:val="0001184D"/>
    <w:rsid w:val="00011926"/>
    <w:rsid w:val="00011F3A"/>
    <w:rsid w:val="000121E3"/>
    <w:rsid w:val="00012BED"/>
    <w:rsid w:val="00013760"/>
    <w:rsid w:val="000137FB"/>
    <w:rsid w:val="00013E6D"/>
    <w:rsid w:val="00013F2B"/>
    <w:rsid w:val="000141B8"/>
    <w:rsid w:val="000142E8"/>
    <w:rsid w:val="0001479D"/>
    <w:rsid w:val="00014805"/>
    <w:rsid w:val="00014D70"/>
    <w:rsid w:val="00015349"/>
    <w:rsid w:val="00015B0A"/>
    <w:rsid w:val="000162E0"/>
    <w:rsid w:val="00016325"/>
    <w:rsid w:val="00016B1D"/>
    <w:rsid w:val="00016D3F"/>
    <w:rsid w:val="00016D43"/>
    <w:rsid w:val="0001795A"/>
    <w:rsid w:val="00017FC2"/>
    <w:rsid w:val="000203AD"/>
    <w:rsid w:val="00020874"/>
    <w:rsid w:val="00020A4B"/>
    <w:rsid w:val="00020AFA"/>
    <w:rsid w:val="00020B38"/>
    <w:rsid w:val="00020E51"/>
    <w:rsid w:val="00020F67"/>
    <w:rsid w:val="00021460"/>
    <w:rsid w:val="00021709"/>
    <w:rsid w:val="00021985"/>
    <w:rsid w:val="00021AD2"/>
    <w:rsid w:val="00021D69"/>
    <w:rsid w:val="000225DB"/>
    <w:rsid w:val="00022737"/>
    <w:rsid w:val="00022C7F"/>
    <w:rsid w:val="0002305D"/>
    <w:rsid w:val="0002337F"/>
    <w:rsid w:val="00023846"/>
    <w:rsid w:val="000239F6"/>
    <w:rsid w:val="00023C33"/>
    <w:rsid w:val="0002436F"/>
    <w:rsid w:val="00024B2D"/>
    <w:rsid w:val="0002504A"/>
    <w:rsid w:val="00025E55"/>
    <w:rsid w:val="00026347"/>
    <w:rsid w:val="00026785"/>
    <w:rsid w:val="00026812"/>
    <w:rsid w:val="00026A81"/>
    <w:rsid w:val="00026CD6"/>
    <w:rsid w:val="00026D4C"/>
    <w:rsid w:val="00026DA4"/>
    <w:rsid w:val="00026E37"/>
    <w:rsid w:val="00026F73"/>
    <w:rsid w:val="00027857"/>
    <w:rsid w:val="00027A93"/>
    <w:rsid w:val="00027ADE"/>
    <w:rsid w:val="00027EC5"/>
    <w:rsid w:val="000300FD"/>
    <w:rsid w:val="0003022D"/>
    <w:rsid w:val="00030365"/>
    <w:rsid w:val="000309E5"/>
    <w:rsid w:val="00030A35"/>
    <w:rsid w:val="00030CD9"/>
    <w:rsid w:val="00030DE8"/>
    <w:rsid w:val="00030F63"/>
    <w:rsid w:val="000314B2"/>
    <w:rsid w:val="00031CF5"/>
    <w:rsid w:val="00031EE5"/>
    <w:rsid w:val="00032081"/>
    <w:rsid w:val="0003221B"/>
    <w:rsid w:val="00032237"/>
    <w:rsid w:val="00032329"/>
    <w:rsid w:val="00032973"/>
    <w:rsid w:val="00032B82"/>
    <w:rsid w:val="00032E4B"/>
    <w:rsid w:val="000337F3"/>
    <w:rsid w:val="000340E2"/>
    <w:rsid w:val="0003418C"/>
    <w:rsid w:val="000341E9"/>
    <w:rsid w:val="0003436D"/>
    <w:rsid w:val="00034A70"/>
    <w:rsid w:val="00035071"/>
    <w:rsid w:val="0003575C"/>
    <w:rsid w:val="00035A9C"/>
    <w:rsid w:val="00035DE2"/>
    <w:rsid w:val="00035F40"/>
    <w:rsid w:val="00036B49"/>
    <w:rsid w:val="000371EA"/>
    <w:rsid w:val="00037296"/>
    <w:rsid w:val="000374B1"/>
    <w:rsid w:val="00037923"/>
    <w:rsid w:val="00037A84"/>
    <w:rsid w:val="0004088E"/>
    <w:rsid w:val="00040A7F"/>
    <w:rsid w:val="00040E12"/>
    <w:rsid w:val="00040F3E"/>
    <w:rsid w:val="00041A15"/>
    <w:rsid w:val="00041C8B"/>
    <w:rsid w:val="00042030"/>
    <w:rsid w:val="000428F9"/>
    <w:rsid w:val="00042B38"/>
    <w:rsid w:val="00042CAB"/>
    <w:rsid w:val="00042E68"/>
    <w:rsid w:val="000430B4"/>
    <w:rsid w:val="000430C5"/>
    <w:rsid w:val="000433B3"/>
    <w:rsid w:val="0004350E"/>
    <w:rsid w:val="00043544"/>
    <w:rsid w:val="00043668"/>
    <w:rsid w:val="00043710"/>
    <w:rsid w:val="00043D61"/>
    <w:rsid w:val="0004477E"/>
    <w:rsid w:val="000448FA"/>
    <w:rsid w:val="00044C7B"/>
    <w:rsid w:val="00045167"/>
    <w:rsid w:val="0004560D"/>
    <w:rsid w:val="000475F1"/>
    <w:rsid w:val="00047AED"/>
    <w:rsid w:val="00050342"/>
    <w:rsid w:val="00050594"/>
    <w:rsid w:val="000509F0"/>
    <w:rsid w:val="00050DA0"/>
    <w:rsid w:val="00050DEE"/>
    <w:rsid w:val="00050DF8"/>
    <w:rsid w:val="00051AB8"/>
    <w:rsid w:val="00051D1D"/>
    <w:rsid w:val="00051F0D"/>
    <w:rsid w:val="0005209F"/>
    <w:rsid w:val="00052207"/>
    <w:rsid w:val="000523AD"/>
    <w:rsid w:val="00052E4E"/>
    <w:rsid w:val="0005300B"/>
    <w:rsid w:val="00053392"/>
    <w:rsid w:val="000537B3"/>
    <w:rsid w:val="00053A7B"/>
    <w:rsid w:val="0005431F"/>
    <w:rsid w:val="0005488C"/>
    <w:rsid w:val="00054A12"/>
    <w:rsid w:val="00054B3A"/>
    <w:rsid w:val="00054FB3"/>
    <w:rsid w:val="00055055"/>
    <w:rsid w:val="000550A3"/>
    <w:rsid w:val="00055147"/>
    <w:rsid w:val="000551FD"/>
    <w:rsid w:val="00055415"/>
    <w:rsid w:val="00055788"/>
    <w:rsid w:val="00055A94"/>
    <w:rsid w:val="00055E21"/>
    <w:rsid w:val="000567F2"/>
    <w:rsid w:val="00056DA7"/>
    <w:rsid w:val="00056E0B"/>
    <w:rsid w:val="000570FB"/>
    <w:rsid w:val="00060399"/>
    <w:rsid w:val="000604BE"/>
    <w:rsid w:val="0006074B"/>
    <w:rsid w:val="00060E28"/>
    <w:rsid w:val="0006110F"/>
    <w:rsid w:val="00061AD1"/>
    <w:rsid w:val="000623EB"/>
    <w:rsid w:val="0006246D"/>
    <w:rsid w:val="00062527"/>
    <w:rsid w:val="00062858"/>
    <w:rsid w:val="00062A74"/>
    <w:rsid w:val="000632D7"/>
    <w:rsid w:val="00063411"/>
    <w:rsid w:val="000635F0"/>
    <w:rsid w:val="00063741"/>
    <w:rsid w:val="00063ECC"/>
    <w:rsid w:val="000645E9"/>
    <w:rsid w:val="0006562D"/>
    <w:rsid w:val="00065DC5"/>
    <w:rsid w:val="00065E3B"/>
    <w:rsid w:val="00066003"/>
    <w:rsid w:val="00066017"/>
    <w:rsid w:val="00066A01"/>
    <w:rsid w:val="0006732E"/>
    <w:rsid w:val="00067691"/>
    <w:rsid w:val="0007031F"/>
    <w:rsid w:val="000705E6"/>
    <w:rsid w:val="000716A1"/>
    <w:rsid w:val="00071930"/>
    <w:rsid w:val="000721F6"/>
    <w:rsid w:val="000729D9"/>
    <w:rsid w:val="00072D44"/>
    <w:rsid w:val="000733B3"/>
    <w:rsid w:val="00074400"/>
    <w:rsid w:val="00074698"/>
    <w:rsid w:val="00074BFB"/>
    <w:rsid w:val="00074D43"/>
    <w:rsid w:val="00074F47"/>
    <w:rsid w:val="000753AD"/>
    <w:rsid w:val="00075438"/>
    <w:rsid w:val="00075589"/>
    <w:rsid w:val="0007576F"/>
    <w:rsid w:val="000757F7"/>
    <w:rsid w:val="000758E2"/>
    <w:rsid w:val="0007611B"/>
    <w:rsid w:val="000763B1"/>
    <w:rsid w:val="00076427"/>
    <w:rsid w:val="00076692"/>
    <w:rsid w:val="00076A13"/>
    <w:rsid w:val="00076A80"/>
    <w:rsid w:val="00076FAA"/>
    <w:rsid w:val="00077645"/>
    <w:rsid w:val="0007770F"/>
    <w:rsid w:val="00077CDA"/>
    <w:rsid w:val="00077F74"/>
    <w:rsid w:val="000801B9"/>
    <w:rsid w:val="000802D1"/>
    <w:rsid w:val="00080A28"/>
    <w:rsid w:val="00080EF2"/>
    <w:rsid w:val="00081347"/>
    <w:rsid w:val="0008147C"/>
    <w:rsid w:val="000815C3"/>
    <w:rsid w:val="00081684"/>
    <w:rsid w:val="000818DD"/>
    <w:rsid w:val="0008268C"/>
    <w:rsid w:val="00082961"/>
    <w:rsid w:val="00082AD2"/>
    <w:rsid w:val="00083995"/>
    <w:rsid w:val="00083B6D"/>
    <w:rsid w:val="00083E48"/>
    <w:rsid w:val="00083FBE"/>
    <w:rsid w:val="00083FE9"/>
    <w:rsid w:val="000845FE"/>
    <w:rsid w:val="0008470B"/>
    <w:rsid w:val="00084E62"/>
    <w:rsid w:val="000851D6"/>
    <w:rsid w:val="0008579E"/>
    <w:rsid w:val="0008581B"/>
    <w:rsid w:val="000860ED"/>
    <w:rsid w:val="0008659D"/>
    <w:rsid w:val="00086B3D"/>
    <w:rsid w:val="00086DD3"/>
    <w:rsid w:val="00086ED2"/>
    <w:rsid w:val="00087291"/>
    <w:rsid w:val="00087545"/>
    <w:rsid w:val="00087CF4"/>
    <w:rsid w:val="00087D14"/>
    <w:rsid w:val="00087DD2"/>
    <w:rsid w:val="000900F3"/>
    <w:rsid w:val="0009096F"/>
    <w:rsid w:val="00090AAE"/>
    <w:rsid w:val="00090B2F"/>
    <w:rsid w:val="000914B3"/>
    <w:rsid w:val="00091ECC"/>
    <w:rsid w:val="000928F6"/>
    <w:rsid w:val="000932CD"/>
    <w:rsid w:val="00093314"/>
    <w:rsid w:val="00093A38"/>
    <w:rsid w:val="00093C3F"/>
    <w:rsid w:val="00094133"/>
    <w:rsid w:val="000941EF"/>
    <w:rsid w:val="000943E1"/>
    <w:rsid w:val="00094913"/>
    <w:rsid w:val="00094B52"/>
    <w:rsid w:val="00094B58"/>
    <w:rsid w:val="00094E71"/>
    <w:rsid w:val="00095063"/>
    <w:rsid w:val="000950AB"/>
    <w:rsid w:val="00095960"/>
    <w:rsid w:val="0009597C"/>
    <w:rsid w:val="000959C0"/>
    <w:rsid w:val="00095F8B"/>
    <w:rsid w:val="000960C0"/>
    <w:rsid w:val="0009618F"/>
    <w:rsid w:val="00097345"/>
    <w:rsid w:val="00097372"/>
    <w:rsid w:val="000973C6"/>
    <w:rsid w:val="00097949"/>
    <w:rsid w:val="00097CAB"/>
    <w:rsid w:val="00097E26"/>
    <w:rsid w:val="00097F0B"/>
    <w:rsid w:val="000A0072"/>
    <w:rsid w:val="000A01AF"/>
    <w:rsid w:val="000A0546"/>
    <w:rsid w:val="000A06C6"/>
    <w:rsid w:val="000A0919"/>
    <w:rsid w:val="000A095A"/>
    <w:rsid w:val="000A0A84"/>
    <w:rsid w:val="000A1FD1"/>
    <w:rsid w:val="000A2027"/>
    <w:rsid w:val="000A246B"/>
    <w:rsid w:val="000A2B0D"/>
    <w:rsid w:val="000A2E79"/>
    <w:rsid w:val="000A3010"/>
    <w:rsid w:val="000A3275"/>
    <w:rsid w:val="000A3400"/>
    <w:rsid w:val="000A3A5A"/>
    <w:rsid w:val="000A4752"/>
    <w:rsid w:val="000A4788"/>
    <w:rsid w:val="000A4DB7"/>
    <w:rsid w:val="000A54F8"/>
    <w:rsid w:val="000A5911"/>
    <w:rsid w:val="000A5AEE"/>
    <w:rsid w:val="000A5FCC"/>
    <w:rsid w:val="000A6208"/>
    <w:rsid w:val="000A66A2"/>
    <w:rsid w:val="000A680C"/>
    <w:rsid w:val="000A6A67"/>
    <w:rsid w:val="000A70DC"/>
    <w:rsid w:val="000A7822"/>
    <w:rsid w:val="000A7873"/>
    <w:rsid w:val="000A7D02"/>
    <w:rsid w:val="000B0673"/>
    <w:rsid w:val="000B0F88"/>
    <w:rsid w:val="000B186B"/>
    <w:rsid w:val="000B1D62"/>
    <w:rsid w:val="000B2748"/>
    <w:rsid w:val="000B295F"/>
    <w:rsid w:val="000B3183"/>
    <w:rsid w:val="000B348E"/>
    <w:rsid w:val="000B371E"/>
    <w:rsid w:val="000B37B2"/>
    <w:rsid w:val="000B3967"/>
    <w:rsid w:val="000B3AEF"/>
    <w:rsid w:val="000B3B14"/>
    <w:rsid w:val="000B41F3"/>
    <w:rsid w:val="000B4F72"/>
    <w:rsid w:val="000B56E5"/>
    <w:rsid w:val="000B585F"/>
    <w:rsid w:val="000B58DB"/>
    <w:rsid w:val="000B5B85"/>
    <w:rsid w:val="000B6118"/>
    <w:rsid w:val="000B6408"/>
    <w:rsid w:val="000B68E4"/>
    <w:rsid w:val="000B6A80"/>
    <w:rsid w:val="000B6B45"/>
    <w:rsid w:val="000B6D58"/>
    <w:rsid w:val="000B75CE"/>
    <w:rsid w:val="000C004C"/>
    <w:rsid w:val="000C0848"/>
    <w:rsid w:val="000C0BE4"/>
    <w:rsid w:val="000C1056"/>
    <w:rsid w:val="000C1731"/>
    <w:rsid w:val="000C1D7E"/>
    <w:rsid w:val="000C1EA3"/>
    <w:rsid w:val="000C2FF3"/>
    <w:rsid w:val="000C3682"/>
    <w:rsid w:val="000C36A9"/>
    <w:rsid w:val="000C37CE"/>
    <w:rsid w:val="000C38A8"/>
    <w:rsid w:val="000C3C44"/>
    <w:rsid w:val="000C3F19"/>
    <w:rsid w:val="000C40F6"/>
    <w:rsid w:val="000C454D"/>
    <w:rsid w:val="000C4656"/>
    <w:rsid w:val="000C470B"/>
    <w:rsid w:val="000C49C2"/>
    <w:rsid w:val="000C4CEE"/>
    <w:rsid w:val="000C4D08"/>
    <w:rsid w:val="000C556E"/>
    <w:rsid w:val="000C55E0"/>
    <w:rsid w:val="000C5B85"/>
    <w:rsid w:val="000C5E70"/>
    <w:rsid w:val="000C5F45"/>
    <w:rsid w:val="000C6071"/>
    <w:rsid w:val="000C617C"/>
    <w:rsid w:val="000C6297"/>
    <w:rsid w:val="000C71F1"/>
    <w:rsid w:val="000C7C34"/>
    <w:rsid w:val="000D0569"/>
    <w:rsid w:val="000D0670"/>
    <w:rsid w:val="000D0B06"/>
    <w:rsid w:val="000D0B4F"/>
    <w:rsid w:val="000D0C31"/>
    <w:rsid w:val="000D0D3B"/>
    <w:rsid w:val="000D0FC8"/>
    <w:rsid w:val="000D1298"/>
    <w:rsid w:val="000D13C9"/>
    <w:rsid w:val="000D1A03"/>
    <w:rsid w:val="000D1A56"/>
    <w:rsid w:val="000D1B8D"/>
    <w:rsid w:val="000D1F71"/>
    <w:rsid w:val="000D1F72"/>
    <w:rsid w:val="000D22C3"/>
    <w:rsid w:val="000D2934"/>
    <w:rsid w:val="000D300B"/>
    <w:rsid w:val="000D383F"/>
    <w:rsid w:val="000D3992"/>
    <w:rsid w:val="000D3C0A"/>
    <w:rsid w:val="000D4317"/>
    <w:rsid w:val="000D4499"/>
    <w:rsid w:val="000D4629"/>
    <w:rsid w:val="000D53C5"/>
    <w:rsid w:val="000D5897"/>
    <w:rsid w:val="000D596F"/>
    <w:rsid w:val="000D5B37"/>
    <w:rsid w:val="000D5CB9"/>
    <w:rsid w:val="000D5E15"/>
    <w:rsid w:val="000D6011"/>
    <w:rsid w:val="000D6019"/>
    <w:rsid w:val="000D6181"/>
    <w:rsid w:val="000D66A5"/>
    <w:rsid w:val="000D6C4C"/>
    <w:rsid w:val="000D6D20"/>
    <w:rsid w:val="000D6F8E"/>
    <w:rsid w:val="000D724C"/>
    <w:rsid w:val="000D72BA"/>
    <w:rsid w:val="000D72DC"/>
    <w:rsid w:val="000D74D8"/>
    <w:rsid w:val="000D7966"/>
    <w:rsid w:val="000D7FB4"/>
    <w:rsid w:val="000E0810"/>
    <w:rsid w:val="000E0B80"/>
    <w:rsid w:val="000E12DC"/>
    <w:rsid w:val="000E15CA"/>
    <w:rsid w:val="000E1DD8"/>
    <w:rsid w:val="000E2B86"/>
    <w:rsid w:val="000E2E22"/>
    <w:rsid w:val="000E2E59"/>
    <w:rsid w:val="000E3170"/>
    <w:rsid w:val="000E328F"/>
    <w:rsid w:val="000E32DF"/>
    <w:rsid w:val="000E38A0"/>
    <w:rsid w:val="000E39B7"/>
    <w:rsid w:val="000E3AE4"/>
    <w:rsid w:val="000E3CF5"/>
    <w:rsid w:val="000E416A"/>
    <w:rsid w:val="000E43BB"/>
    <w:rsid w:val="000E468D"/>
    <w:rsid w:val="000E4ADB"/>
    <w:rsid w:val="000E4B41"/>
    <w:rsid w:val="000E4D2B"/>
    <w:rsid w:val="000E4E4B"/>
    <w:rsid w:val="000E4ED9"/>
    <w:rsid w:val="000E50AB"/>
    <w:rsid w:val="000E50B0"/>
    <w:rsid w:val="000E52D6"/>
    <w:rsid w:val="000E5642"/>
    <w:rsid w:val="000E5763"/>
    <w:rsid w:val="000E5782"/>
    <w:rsid w:val="000E5F11"/>
    <w:rsid w:val="000E65EB"/>
    <w:rsid w:val="000E66B4"/>
    <w:rsid w:val="000E6728"/>
    <w:rsid w:val="000E67A6"/>
    <w:rsid w:val="000E67EC"/>
    <w:rsid w:val="000E696C"/>
    <w:rsid w:val="000E6BB4"/>
    <w:rsid w:val="000E6E19"/>
    <w:rsid w:val="000E72F1"/>
    <w:rsid w:val="000E778E"/>
    <w:rsid w:val="000E7812"/>
    <w:rsid w:val="000E7AC7"/>
    <w:rsid w:val="000F0A43"/>
    <w:rsid w:val="000F0B7A"/>
    <w:rsid w:val="000F0D4E"/>
    <w:rsid w:val="000F11F6"/>
    <w:rsid w:val="000F1662"/>
    <w:rsid w:val="000F1923"/>
    <w:rsid w:val="000F211C"/>
    <w:rsid w:val="000F23C8"/>
    <w:rsid w:val="000F2A0B"/>
    <w:rsid w:val="000F2A34"/>
    <w:rsid w:val="000F2B1F"/>
    <w:rsid w:val="000F2CEE"/>
    <w:rsid w:val="000F2D21"/>
    <w:rsid w:val="000F31F7"/>
    <w:rsid w:val="000F344F"/>
    <w:rsid w:val="000F3ED3"/>
    <w:rsid w:val="000F3F13"/>
    <w:rsid w:val="000F42B1"/>
    <w:rsid w:val="000F42CE"/>
    <w:rsid w:val="000F44F4"/>
    <w:rsid w:val="000F47AB"/>
    <w:rsid w:val="000F47CA"/>
    <w:rsid w:val="000F49C2"/>
    <w:rsid w:val="000F4B58"/>
    <w:rsid w:val="000F4B67"/>
    <w:rsid w:val="000F544B"/>
    <w:rsid w:val="000F549A"/>
    <w:rsid w:val="000F55CF"/>
    <w:rsid w:val="000F55F0"/>
    <w:rsid w:val="000F6055"/>
    <w:rsid w:val="000F6806"/>
    <w:rsid w:val="000F68B3"/>
    <w:rsid w:val="000F695D"/>
    <w:rsid w:val="000F7012"/>
    <w:rsid w:val="000F70A3"/>
    <w:rsid w:val="000F71D5"/>
    <w:rsid w:val="000F744D"/>
    <w:rsid w:val="000F7755"/>
    <w:rsid w:val="000F78F4"/>
    <w:rsid w:val="000F7B6E"/>
    <w:rsid w:val="00100200"/>
    <w:rsid w:val="00100227"/>
    <w:rsid w:val="0010152F"/>
    <w:rsid w:val="001018C9"/>
    <w:rsid w:val="00101A5B"/>
    <w:rsid w:val="00101C8A"/>
    <w:rsid w:val="00101E25"/>
    <w:rsid w:val="00101F3C"/>
    <w:rsid w:val="00102895"/>
    <w:rsid w:val="0010301B"/>
    <w:rsid w:val="00103193"/>
    <w:rsid w:val="0010459E"/>
    <w:rsid w:val="00104706"/>
    <w:rsid w:val="0010470C"/>
    <w:rsid w:val="00104940"/>
    <w:rsid w:val="00104ADB"/>
    <w:rsid w:val="001050D8"/>
    <w:rsid w:val="001057C2"/>
    <w:rsid w:val="001057D4"/>
    <w:rsid w:val="00105B85"/>
    <w:rsid w:val="00105DE6"/>
    <w:rsid w:val="001060BD"/>
    <w:rsid w:val="001060C2"/>
    <w:rsid w:val="001063B3"/>
    <w:rsid w:val="00106625"/>
    <w:rsid w:val="00106E35"/>
    <w:rsid w:val="00106F51"/>
    <w:rsid w:val="00106F60"/>
    <w:rsid w:val="001071FB"/>
    <w:rsid w:val="00107475"/>
    <w:rsid w:val="001079E3"/>
    <w:rsid w:val="00107F6F"/>
    <w:rsid w:val="0011041F"/>
    <w:rsid w:val="00110846"/>
    <w:rsid w:val="00110C76"/>
    <w:rsid w:val="00110E49"/>
    <w:rsid w:val="0011147E"/>
    <w:rsid w:val="00111678"/>
    <w:rsid w:val="0011192B"/>
    <w:rsid w:val="00111934"/>
    <w:rsid w:val="00111B9E"/>
    <w:rsid w:val="00111BE3"/>
    <w:rsid w:val="00112ED7"/>
    <w:rsid w:val="0011322F"/>
    <w:rsid w:val="00113615"/>
    <w:rsid w:val="001137DA"/>
    <w:rsid w:val="00113888"/>
    <w:rsid w:val="00113E7D"/>
    <w:rsid w:val="00113F8A"/>
    <w:rsid w:val="00114651"/>
    <w:rsid w:val="001148E0"/>
    <w:rsid w:val="001149B0"/>
    <w:rsid w:val="0011536B"/>
    <w:rsid w:val="0011539E"/>
    <w:rsid w:val="0011629F"/>
    <w:rsid w:val="00116A96"/>
    <w:rsid w:val="00116B01"/>
    <w:rsid w:val="00116B89"/>
    <w:rsid w:val="00116FAA"/>
    <w:rsid w:val="001170E4"/>
    <w:rsid w:val="00117AC9"/>
    <w:rsid w:val="00117ACF"/>
    <w:rsid w:val="00117D60"/>
    <w:rsid w:val="0012055D"/>
    <w:rsid w:val="00120FE1"/>
    <w:rsid w:val="00121102"/>
    <w:rsid w:val="00121218"/>
    <w:rsid w:val="001214F5"/>
    <w:rsid w:val="001218E8"/>
    <w:rsid w:val="00121EBB"/>
    <w:rsid w:val="00122175"/>
    <w:rsid w:val="00122503"/>
    <w:rsid w:val="001227D2"/>
    <w:rsid w:val="00122866"/>
    <w:rsid w:val="00122C19"/>
    <w:rsid w:val="00122CA3"/>
    <w:rsid w:val="00122DA3"/>
    <w:rsid w:val="0012306B"/>
    <w:rsid w:val="001231F5"/>
    <w:rsid w:val="00123518"/>
    <w:rsid w:val="0012385E"/>
    <w:rsid w:val="00124182"/>
    <w:rsid w:val="00124424"/>
    <w:rsid w:val="001245E9"/>
    <w:rsid w:val="001249EC"/>
    <w:rsid w:val="00124C08"/>
    <w:rsid w:val="00124EDF"/>
    <w:rsid w:val="0012526A"/>
    <w:rsid w:val="001257C3"/>
    <w:rsid w:val="00125F78"/>
    <w:rsid w:val="001261AB"/>
    <w:rsid w:val="00126396"/>
    <w:rsid w:val="00126DEF"/>
    <w:rsid w:val="00126F5B"/>
    <w:rsid w:val="00127549"/>
    <w:rsid w:val="00127C57"/>
    <w:rsid w:val="0013030C"/>
    <w:rsid w:val="00130464"/>
    <w:rsid w:val="00130A83"/>
    <w:rsid w:val="00130DF1"/>
    <w:rsid w:val="001311B9"/>
    <w:rsid w:val="001312B3"/>
    <w:rsid w:val="00131578"/>
    <w:rsid w:val="00131897"/>
    <w:rsid w:val="00131906"/>
    <w:rsid w:val="001325A0"/>
    <w:rsid w:val="001327B2"/>
    <w:rsid w:val="001328A6"/>
    <w:rsid w:val="00132976"/>
    <w:rsid w:val="00132BCC"/>
    <w:rsid w:val="00132CCB"/>
    <w:rsid w:val="001331D9"/>
    <w:rsid w:val="0013334F"/>
    <w:rsid w:val="001336C8"/>
    <w:rsid w:val="00133800"/>
    <w:rsid w:val="001339BE"/>
    <w:rsid w:val="00133D4E"/>
    <w:rsid w:val="00134296"/>
    <w:rsid w:val="00134A3E"/>
    <w:rsid w:val="00135745"/>
    <w:rsid w:val="00135D24"/>
    <w:rsid w:val="001360A6"/>
    <w:rsid w:val="001364CA"/>
    <w:rsid w:val="00136C86"/>
    <w:rsid w:val="0013722F"/>
    <w:rsid w:val="00137357"/>
    <w:rsid w:val="00137971"/>
    <w:rsid w:val="00137AD7"/>
    <w:rsid w:val="0014051C"/>
    <w:rsid w:val="00140F6F"/>
    <w:rsid w:val="00141060"/>
    <w:rsid w:val="00141CE7"/>
    <w:rsid w:val="00141E23"/>
    <w:rsid w:val="00141EFC"/>
    <w:rsid w:val="00141F80"/>
    <w:rsid w:val="001420DE"/>
    <w:rsid w:val="0014294D"/>
    <w:rsid w:val="00142E72"/>
    <w:rsid w:val="001437C6"/>
    <w:rsid w:val="00144F7E"/>
    <w:rsid w:val="00145F90"/>
    <w:rsid w:val="0014691A"/>
    <w:rsid w:val="00147D72"/>
    <w:rsid w:val="00147DF8"/>
    <w:rsid w:val="00147FC7"/>
    <w:rsid w:val="00150939"/>
    <w:rsid w:val="00150B24"/>
    <w:rsid w:val="00150E35"/>
    <w:rsid w:val="00150E4D"/>
    <w:rsid w:val="001517F2"/>
    <w:rsid w:val="00151838"/>
    <w:rsid w:val="001521CB"/>
    <w:rsid w:val="0015255D"/>
    <w:rsid w:val="0015281F"/>
    <w:rsid w:val="00152972"/>
    <w:rsid w:val="00152C2D"/>
    <w:rsid w:val="00152CD9"/>
    <w:rsid w:val="001531ED"/>
    <w:rsid w:val="0015332F"/>
    <w:rsid w:val="0015397A"/>
    <w:rsid w:val="00153ADD"/>
    <w:rsid w:val="00153CC7"/>
    <w:rsid w:val="00154057"/>
    <w:rsid w:val="00154BBB"/>
    <w:rsid w:val="00154C52"/>
    <w:rsid w:val="00155006"/>
    <w:rsid w:val="001552AC"/>
    <w:rsid w:val="00155886"/>
    <w:rsid w:val="00155FC4"/>
    <w:rsid w:val="00156318"/>
    <w:rsid w:val="001567AC"/>
    <w:rsid w:val="00156A9A"/>
    <w:rsid w:val="00156B5D"/>
    <w:rsid w:val="00156BF3"/>
    <w:rsid w:val="00156CCE"/>
    <w:rsid w:val="00156F31"/>
    <w:rsid w:val="00157150"/>
    <w:rsid w:val="0015757A"/>
    <w:rsid w:val="0015770A"/>
    <w:rsid w:val="00157A31"/>
    <w:rsid w:val="00160718"/>
    <w:rsid w:val="00160A79"/>
    <w:rsid w:val="00160F26"/>
    <w:rsid w:val="0016142E"/>
    <w:rsid w:val="0016149F"/>
    <w:rsid w:val="001616FA"/>
    <w:rsid w:val="001618E6"/>
    <w:rsid w:val="00162079"/>
    <w:rsid w:val="001622A4"/>
    <w:rsid w:val="00162BC5"/>
    <w:rsid w:val="001630B8"/>
    <w:rsid w:val="0016314A"/>
    <w:rsid w:val="00163A81"/>
    <w:rsid w:val="00164127"/>
    <w:rsid w:val="001644CD"/>
    <w:rsid w:val="00164537"/>
    <w:rsid w:val="0016457E"/>
    <w:rsid w:val="001649B9"/>
    <w:rsid w:val="00165B91"/>
    <w:rsid w:val="00165BF6"/>
    <w:rsid w:val="00165F03"/>
    <w:rsid w:val="00165F1F"/>
    <w:rsid w:val="00165FCD"/>
    <w:rsid w:val="00165FFE"/>
    <w:rsid w:val="0016622B"/>
    <w:rsid w:val="001665D6"/>
    <w:rsid w:val="001669A8"/>
    <w:rsid w:val="00166EE2"/>
    <w:rsid w:val="00167204"/>
    <w:rsid w:val="0016721F"/>
    <w:rsid w:val="001677D9"/>
    <w:rsid w:val="00167A66"/>
    <w:rsid w:val="00167EFF"/>
    <w:rsid w:val="0017069F"/>
    <w:rsid w:val="00170723"/>
    <w:rsid w:val="00170FD1"/>
    <w:rsid w:val="0017153E"/>
    <w:rsid w:val="0017166E"/>
    <w:rsid w:val="00171C4F"/>
    <w:rsid w:val="00171D59"/>
    <w:rsid w:val="00171E80"/>
    <w:rsid w:val="001723B9"/>
    <w:rsid w:val="00172510"/>
    <w:rsid w:val="001726E5"/>
    <w:rsid w:val="0017278C"/>
    <w:rsid w:val="00174200"/>
    <w:rsid w:val="0017435F"/>
    <w:rsid w:val="001746F5"/>
    <w:rsid w:val="0017476A"/>
    <w:rsid w:val="00174800"/>
    <w:rsid w:val="0017480D"/>
    <w:rsid w:val="00174EDF"/>
    <w:rsid w:val="00175084"/>
    <w:rsid w:val="001752C2"/>
    <w:rsid w:val="00175372"/>
    <w:rsid w:val="0017579D"/>
    <w:rsid w:val="00175D72"/>
    <w:rsid w:val="001760A7"/>
    <w:rsid w:val="001764CF"/>
    <w:rsid w:val="001768EE"/>
    <w:rsid w:val="00176A72"/>
    <w:rsid w:val="00176EC8"/>
    <w:rsid w:val="001774AE"/>
    <w:rsid w:val="00177F30"/>
    <w:rsid w:val="001802CD"/>
    <w:rsid w:val="0018032B"/>
    <w:rsid w:val="00180644"/>
    <w:rsid w:val="00180650"/>
    <w:rsid w:val="00180653"/>
    <w:rsid w:val="001807EC"/>
    <w:rsid w:val="001809E2"/>
    <w:rsid w:val="00180E3C"/>
    <w:rsid w:val="00180F56"/>
    <w:rsid w:val="001811C8"/>
    <w:rsid w:val="001819C7"/>
    <w:rsid w:val="00183998"/>
    <w:rsid w:val="00183FDC"/>
    <w:rsid w:val="00184285"/>
    <w:rsid w:val="0018482E"/>
    <w:rsid w:val="00184A18"/>
    <w:rsid w:val="00184C47"/>
    <w:rsid w:val="00184E4D"/>
    <w:rsid w:val="00185612"/>
    <w:rsid w:val="001856A4"/>
    <w:rsid w:val="00185DAE"/>
    <w:rsid w:val="00185DF5"/>
    <w:rsid w:val="00185E0C"/>
    <w:rsid w:val="00185E76"/>
    <w:rsid w:val="001860A1"/>
    <w:rsid w:val="00186166"/>
    <w:rsid w:val="001861EC"/>
    <w:rsid w:val="001862B7"/>
    <w:rsid w:val="001867DD"/>
    <w:rsid w:val="00186E23"/>
    <w:rsid w:val="00187385"/>
    <w:rsid w:val="00187467"/>
    <w:rsid w:val="001875D4"/>
    <w:rsid w:val="00187C2C"/>
    <w:rsid w:val="00187ED1"/>
    <w:rsid w:val="00190695"/>
    <w:rsid w:val="001909CC"/>
    <w:rsid w:val="00190BD7"/>
    <w:rsid w:val="00190CEF"/>
    <w:rsid w:val="00191E49"/>
    <w:rsid w:val="0019205D"/>
    <w:rsid w:val="001926BF"/>
    <w:rsid w:val="0019291F"/>
    <w:rsid w:val="00192C53"/>
    <w:rsid w:val="00192F3B"/>
    <w:rsid w:val="00193103"/>
    <w:rsid w:val="001931BC"/>
    <w:rsid w:val="001933A4"/>
    <w:rsid w:val="001933C6"/>
    <w:rsid w:val="0019364D"/>
    <w:rsid w:val="00193893"/>
    <w:rsid w:val="001941DB"/>
    <w:rsid w:val="0019429B"/>
    <w:rsid w:val="001943CE"/>
    <w:rsid w:val="001948BA"/>
    <w:rsid w:val="00195895"/>
    <w:rsid w:val="00195D5F"/>
    <w:rsid w:val="001968DF"/>
    <w:rsid w:val="00196C80"/>
    <w:rsid w:val="00196DE1"/>
    <w:rsid w:val="001972FC"/>
    <w:rsid w:val="001A00FD"/>
    <w:rsid w:val="001A04EA"/>
    <w:rsid w:val="001A0582"/>
    <w:rsid w:val="001A0711"/>
    <w:rsid w:val="001A0A87"/>
    <w:rsid w:val="001A0F78"/>
    <w:rsid w:val="001A1742"/>
    <w:rsid w:val="001A17DB"/>
    <w:rsid w:val="001A18A8"/>
    <w:rsid w:val="001A1A94"/>
    <w:rsid w:val="001A20A3"/>
    <w:rsid w:val="001A25C3"/>
    <w:rsid w:val="001A2E29"/>
    <w:rsid w:val="001A2E5D"/>
    <w:rsid w:val="001A2F33"/>
    <w:rsid w:val="001A3768"/>
    <w:rsid w:val="001A3DE7"/>
    <w:rsid w:val="001A40EF"/>
    <w:rsid w:val="001A4358"/>
    <w:rsid w:val="001A436F"/>
    <w:rsid w:val="001A48F6"/>
    <w:rsid w:val="001A5066"/>
    <w:rsid w:val="001A5099"/>
    <w:rsid w:val="001A52F8"/>
    <w:rsid w:val="001A5691"/>
    <w:rsid w:val="001A6065"/>
    <w:rsid w:val="001A6433"/>
    <w:rsid w:val="001A7082"/>
    <w:rsid w:val="001A72DB"/>
    <w:rsid w:val="001A7A64"/>
    <w:rsid w:val="001B0806"/>
    <w:rsid w:val="001B0A11"/>
    <w:rsid w:val="001B0B65"/>
    <w:rsid w:val="001B0FE0"/>
    <w:rsid w:val="001B11DF"/>
    <w:rsid w:val="001B1304"/>
    <w:rsid w:val="001B18E8"/>
    <w:rsid w:val="001B1A85"/>
    <w:rsid w:val="001B23CB"/>
    <w:rsid w:val="001B24A1"/>
    <w:rsid w:val="001B27F1"/>
    <w:rsid w:val="001B2C95"/>
    <w:rsid w:val="001B2E12"/>
    <w:rsid w:val="001B2F9D"/>
    <w:rsid w:val="001B3061"/>
    <w:rsid w:val="001B3A29"/>
    <w:rsid w:val="001B3A62"/>
    <w:rsid w:val="001B414E"/>
    <w:rsid w:val="001B4861"/>
    <w:rsid w:val="001B498D"/>
    <w:rsid w:val="001B4C28"/>
    <w:rsid w:val="001B4C81"/>
    <w:rsid w:val="001B4E2F"/>
    <w:rsid w:val="001B5066"/>
    <w:rsid w:val="001B5337"/>
    <w:rsid w:val="001B5695"/>
    <w:rsid w:val="001B5A7E"/>
    <w:rsid w:val="001B6411"/>
    <w:rsid w:val="001B660E"/>
    <w:rsid w:val="001B684E"/>
    <w:rsid w:val="001B6B9D"/>
    <w:rsid w:val="001B6BB9"/>
    <w:rsid w:val="001B7A9C"/>
    <w:rsid w:val="001C00ED"/>
    <w:rsid w:val="001C0447"/>
    <w:rsid w:val="001C05FB"/>
    <w:rsid w:val="001C06FF"/>
    <w:rsid w:val="001C0892"/>
    <w:rsid w:val="001C0E73"/>
    <w:rsid w:val="001C1B00"/>
    <w:rsid w:val="001C1DBE"/>
    <w:rsid w:val="001C1EEC"/>
    <w:rsid w:val="001C2464"/>
    <w:rsid w:val="001C25B5"/>
    <w:rsid w:val="001C2600"/>
    <w:rsid w:val="001C2711"/>
    <w:rsid w:val="001C2D0C"/>
    <w:rsid w:val="001C3C24"/>
    <w:rsid w:val="001C3D16"/>
    <w:rsid w:val="001C4443"/>
    <w:rsid w:val="001C44AA"/>
    <w:rsid w:val="001C4797"/>
    <w:rsid w:val="001C4DE1"/>
    <w:rsid w:val="001C4DE9"/>
    <w:rsid w:val="001C4F24"/>
    <w:rsid w:val="001C5171"/>
    <w:rsid w:val="001C52C1"/>
    <w:rsid w:val="001C54CF"/>
    <w:rsid w:val="001C57FC"/>
    <w:rsid w:val="001C6041"/>
    <w:rsid w:val="001C60B8"/>
    <w:rsid w:val="001C63FB"/>
    <w:rsid w:val="001C6628"/>
    <w:rsid w:val="001C7463"/>
    <w:rsid w:val="001C7775"/>
    <w:rsid w:val="001C7CFF"/>
    <w:rsid w:val="001C7D87"/>
    <w:rsid w:val="001D066C"/>
    <w:rsid w:val="001D0AA6"/>
    <w:rsid w:val="001D0FA6"/>
    <w:rsid w:val="001D10CB"/>
    <w:rsid w:val="001D17D0"/>
    <w:rsid w:val="001D18F1"/>
    <w:rsid w:val="001D19ED"/>
    <w:rsid w:val="001D1BB9"/>
    <w:rsid w:val="001D1C80"/>
    <w:rsid w:val="001D1E54"/>
    <w:rsid w:val="001D2843"/>
    <w:rsid w:val="001D2A8B"/>
    <w:rsid w:val="001D2EBD"/>
    <w:rsid w:val="001D2F4E"/>
    <w:rsid w:val="001D3829"/>
    <w:rsid w:val="001D38D1"/>
    <w:rsid w:val="001D3EE8"/>
    <w:rsid w:val="001D4910"/>
    <w:rsid w:val="001D5002"/>
    <w:rsid w:val="001D5293"/>
    <w:rsid w:val="001D5437"/>
    <w:rsid w:val="001D5480"/>
    <w:rsid w:val="001D575E"/>
    <w:rsid w:val="001D5CF7"/>
    <w:rsid w:val="001D5ED9"/>
    <w:rsid w:val="001D618E"/>
    <w:rsid w:val="001D61A2"/>
    <w:rsid w:val="001D63CD"/>
    <w:rsid w:val="001D6639"/>
    <w:rsid w:val="001D6A60"/>
    <w:rsid w:val="001D705F"/>
    <w:rsid w:val="001D780D"/>
    <w:rsid w:val="001D7886"/>
    <w:rsid w:val="001E0072"/>
    <w:rsid w:val="001E0757"/>
    <w:rsid w:val="001E11A7"/>
    <w:rsid w:val="001E13AA"/>
    <w:rsid w:val="001E21C7"/>
    <w:rsid w:val="001E25E7"/>
    <w:rsid w:val="001E3227"/>
    <w:rsid w:val="001E3322"/>
    <w:rsid w:val="001E33EA"/>
    <w:rsid w:val="001E37C0"/>
    <w:rsid w:val="001E3B39"/>
    <w:rsid w:val="001E3C10"/>
    <w:rsid w:val="001E3CED"/>
    <w:rsid w:val="001E4082"/>
    <w:rsid w:val="001E4191"/>
    <w:rsid w:val="001E42AF"/>
    <w:rsid w:val="001E4BCD"/>
    <w:rsid w:val="001E4D6B"/>
    <w:rsid w:val="001E4E81"/>
    <w:rsid w:val="001E5813"/>
    <w:rsid w:val="001E5A4F"/>
    <w:rsid w:val="001E5C00"/>
    <w:rsid w:val="001E5DBF"/>
    <w:rsid w:val="001E5FD8"/>
    <w:rsid w:val="001E6044"/>
    <w:rsid w:val="001E668E"/>
    <w:rsid w:val="001E6CC2"/>
    <w:rsid w:val="001E70AD"/>
    <w:rsid w:val="001E71AD"/>
    <w:rsid w:val="001E7FCB"/>
    <w:rsid w:val="001F0303"/>
    <w:rsid w:val="001F0A84"/>
    <w:rsid w:val="001F0AB4"/>
    <w:rsid w:val="001F0C35"/>
    <w:rsid w:val="001F0F1A"/>
    <w:rsid w:val="001F1290"/>
    <w:rsid w:val="001F138E"/>
    <w:rsid w:val="001F21DD"/>
    <w:rsid w:val="001F21DE"/>
    <w:rsid w:val="001F2A21"/>
    <w:rsid w:val="001F2F12"/>
    <w:rsid w:val="001F2F32"/>
    <w:rsid w:val="001F305D"/>
    <w:rsid w:val="001F3465"/>
    <w:rsid w:val="001F3CCF"/>
    <w:rsid w:val="001F3DE1"/>
    <w:rsid w:val="001F428F"/>
    <w:rsid w:val="001F4514"/>
    <w:rsid w:val="001F463B"/>
    <w:rsid w:val="001F46AF"/>
    <w:rsid w:val="001F4774"/>
    <w:rsid w:val="001F4963"/>
    <w:rsid w:val="001F54EA"/>
    <w:rsid w:val="001F57AA"/>
    <w:rsid w:val="001F5BDC"/>
    <w:rsid w:val="001F5EEF"/>
    <w:rsid w:val="001F6198"/>
    <w:rsid w:val="001F627C"/>
    <w:rsid w:val="001F639B"/>
    <w:rsid w:val="001F6AE6"/>
    <w:rsid w:val="001F6C7F"/>
    <w:rsid w:val="001F6CC7"/>
    <w:rsid w:val="001F726B"/>
    <w:rsid w:val="001F7B56"/>
    <w:rsid w:val="001F7EB5"/>
    <w:rsid w:val="00200DBB"/>
    <w:rsid w:val="00200DFB"/>
    <w:rsid w:val="00200F79"/>
    <w:rsid w:val="00201143"/>
    <w:rsid w:val="00201B3F"/>
    <w:rsid w:val="0020218D"/>
    <w:rsid w:val="0020240E"/>
    <w:rsid w:val="0020267C"/>
    <w:rsid w:val="002027A9"/>
    <w:rsid w:val="002028AD"/>
    <w:rsid w:val="002031E0"/>
    <w:rsid w:val="00203BFF"/>
    <w:rsid w:val="00203E7F"/>
    <w:rsid w:val="00203F72"/>
    <w:rsid w:val="00204210"/>
    <w:rsid w:val="002046A0"/>
    <w:rsid w:val="0020475A"/>
    <w:rsid w:val="00205176"/>
    <w:rsid w:val="002055B2"/>
    <w:rsid w:val="00205CB9"/>
    <w:rsid w:val="002062CD"/>
    <w:rsid w:val="00206704"/>
    <w:rsid w:val="00206E85"/>
    <w:rsid w:val="0020704A"/>
    <w:rsid w:val="00207613"/>
    <w:rsid w:val="002077D0"/>
    <w:rsid w:val="00207BA5"/>
    <w:rsid w:val="00207F41"/>
    <w:rsid w:val="00210CC2"/>
    <w:rsid w:val="0021102D"/>
    <w:rsid w:val="00211557"/>
    <w:rsid w:val="00211BB6"/>
    <w:rsid w:val="00212755"/>
    <w:rsid w:val="00212CA2"/>
    <w:rsid w:val="00212FAA"/>
    <w:rsid w:val="002130D9"/>
    <w:rsid w:val="00213441"/>
    <w:rsid w:val="00213E3E"/>
    <w:rsid w:val="00214180"/>
    <w:rsid w:val="0021520B"/>
    <w:rsid w:val="00215892"/>
    <w:rsid w:val="002161D5"/>
    <w:rsid w:val="0021621C"/>
    <w:rsid w:val="002168D8"/>
    <w:rsid w:val="00216903"/>
    <w:rsid w:val="0021695E"/>
    <w:rsid w:val="00216A9D"/>
    <w:rsid w:val="00216FAF"/>
    <w:rsid w:val="00217498"/>
    <w:rsid w:val="00217C67"/>
    <w:rsid w:val="00217FE4"/>
    <w:rsid w:val="0022000F"/>
    <w:rsid w:val="00220038"/>
    <w:rsid w:val="002208A8"/>
    <w:rsid w:val="00220BF3"/>
    <w:rsid w:val="00220D0A"/>
    <w:rsid w:val="00220DF1"/>
    <w:rsid w:val="00221124"/>
    <w:rsid w:val="0022144C"/>
    <w:rsid w:val="00221619"/>
    <w:rsid w:val="00221629"/>
    <w:rsid w:val="002219DC"/>
    <w:rsid w:val="00222243"/>
    <w:rsid w:val="0022295D"/>
    <w:rsid w:val="00222F3E"/>
    <w:rsid w:val="00222F58"/>
    <w:rsid w:val="0022322F"/>
    <w:rsid w:val="00223385"/>
    <w:rsid w:val="00225197"/>
    <w:rsid w:val="00225267"/>
    <w:rsid w:val="0022690F"/>
    <w:rsid w:val="00226BD0"/>
    <w:rsid w:val="00226E62"/>
    <w:rsid w:val="0022721D"/>
    <w:rsid w:val="002276C7"/>
    <w:rsid w:val="0022792A"/>
    <w:rsid w:val="00227BEC"/>
    <w:rsid w:val="00227DBA"/>
    <w:rsid w:val="00227EF1"/>
    <w:rsid w:val="00227F53"/>
    <w:rsid w:val="00230479"/>
    <w:rsid w:val="00230483"/>
    <w:rsid w:val="002304F4"/>
    <w:rsid w:val="0023074C"/>
    <w:rsid w:val="00230E32"/>
    <w:rsid w:val="00231213"/>
    <w:rsid w:val="00231733"/>
    <w:rsid w:val="00231DD5"/>
    <w:rsid w:val="002321A3"/>
    <w:rsid w:val="002329EA"/>
    <w:rsid w:val="00232AEF"/>
    <w:rsid w:val="002331D9"/>
    <w:rsid w:val="002337A1"/>
    <w:rsid w:val="002338DF"/>
    <w:rsid w:val="00234041"/>
    <w:rsid w:val="002340DF"/>
    <w:rsid w:val="002345D3"/>
    <w:rsid w:val="002348DA"/>
    <w:rsid w:val="00234BAE"/>
    <w:rsid w:val="00234FD8"/>
    <w:rsid w:val="00235064"/>
    <w:rsid w:val="0023520D"/>
    <w:rsid w:val="00235DE3"/>
    <w:rsid w:val="00235E3D"/>
    <w:rsid w:val="002361AF"/>
    <w:rsid w:val="002361D1"/>
    <w:rsid w:val="0023626B"/>
    <w:rsid w:val="002364EE"/>
    <w:rsid w:val="002365D9"/>
    <w:rsid w:val="00236971"/>
    <w:rsid w:val="002373FE"/>
    <w:rsid w:val="00237447"/>
    <w:rsid w:val="0023790F"/>
    <w:rsid w:val="00237A0D"/>
    <w:rsid w:val="00237C42"/>
    <w:rsid w:val="00237F43"/>
    <w:rsid w:val="0024060B"/>
    <w:rsid w:val="00240778"/>
    <w:rsid w:val="00240A57"/>
    <w:rsid w:val="00240E48"/>
    <w:rsid w:val="00240FB1"/>
    <w:rsid w:val="002410D4"/>
    <w:rsid w:val="002414E4"/>
    <w:rsid w:val="00241B50"/>
    <w:rsid w:val="00241BEF"/>
    <w:rsid w:val="002424A0"/>
    <w:rsid w:val="00242697"/>
    <w:rsid w:val="00242A5B"/>
    <w:rsid w:val="0024310C"/>
    <w:rsid w:val="00243169"/>
    <w:rsid w:val="00243BBB"/>
    <w:rsid w:val="00243D82"/>
    <w:rsid w:val="002440BA"/>
    <w:rsid w:val="002441D0"/>
    <w:rsid w:val="00244378"/>
    <w:rsid w:val="00244878"/>
    <w:rsid w:val="00244BD4"/>
    <w:rsid w:val="00244FE3"/>
    <w:rsid w:val="00245880"/>
    <w:rsid w:val="00245B3D"/>
    <w:rsid w:val="00245CFD"/>
    <w:rsid w:val="00245D19"/>
    <w:rsid w:val="00245FB2"/>
    <w:rsid w:val="00246105"/>
    <w:rsid w:val="00246703"/>
    <w:rsid w:val="00246843"/>
    <w:rsid w:val="00246942"/>
    <w:rsid w:val="00246A82"/>
    <w:rsid w:val="00247581"/>
    <w:rsid w:val="00247698"/>
    <w:rsid w:val="002477B7"/>
    <w:rsid w:val="00250875"/>
    <w:rsid w:val="00250A58"/>
    <w:rsid w:val="00250F55"/>
    <w:rsid w:val="002516A5"/>
    <w:rsid w:val="00251B61"/>
    <w:rsid w:val="002522D4"/>
    <w:rsid w:val="002526A2"/>
    <w:rsid w:val="00252B9A"/>
    <w:rsid w:val="002534A6"/>
    <w:rsid w:val="0025375B"/>
    <w:rsid w:val="0025399E"/>
    <w:rsid w:val="00253E85"/>
    <w:rsid w:val="00254141"/>
    <w:rsid w:val="002549BC"/>
    <w:rsid w:val="00254D9E"/>
    <w:rsid w:val="0025520E"/>
    <w:rsid w:val="00255633"/>
    <w:rsid w:val="002567F4"/>
    <w:rsid w:val="0025697C"/>
    <w:rsid w:val="00256BD5"/>
    <w:rsid w:val="00256C46"/>
    <w:rsid w:val="00256E74"/>
    <w:rsid w:val="00256EDD"/>
    <w:rsid w:val="002575BB"/>
    <w:rsid w:val="0025796B"/>
    <w:rsid w:val="00257C85"/>
    <w:rsid w:val="00257CC0"/>
    <w:rsid w:val="00257D58"/>
    <w:rsid w:val="00257EC2"/>
    <w:rsid w:val="00260068"/>
    <w:rsid w:val="0026029A"/>
    <w:rsid w:val="00260578"/>
    <w:rsid w:val="0026069D"/>
    <w:rsid w:val="0026070C"/>
    <w:rsid w:val="00260CA2"/>
    <w:rsid w:val="002611EC"/>
    <w:rsid w:val="00261204"/>
    <w:rsid w:val="002612C6"/>
    <w:rsid w:val="002612D3"/>
    <w:rsid w:val="002617CD"/>
    <w:rsid w:val="00261BF8"/>
    <w:rsid w:val="00262206"/>
    <w:rsid w:val="00262470"/>
    <w:rsid w:val="002628BD"/>
    <w:rsid w:val="00262B57"/>
    <w:rsid w:val="00263052"/>
    <w:rsid w:val="002632B6"/>
    <w:rsid w:val="0026334D"/>
    <w:rsid w:val="0026384A"/>
    <w:rsid w:val="00263D17"/>
    <w:rsid w:val="002649EA"/>
    <w:rsid w:val="0026515F"/>
    <w:rsid w:val="002659E7"/>
    <w:rsid w:val="00265D5B"/>
    <w:rsid w:val="00265EBC"/>
    <w:rsid w:val="0026634D"/>
    <w:rsid w:val="0026678E"/>
    <w:rsid w:val="0026689B"/>
    <w:rsid w:val="0026693E"/>
    <w:rsid w:val="00266A15"/>
    <w:rsid w:val="0026744C"/>
    <w:rsid w:val="00267454"/>
    <w:rsid w:val="002675E0"/>
    <w:rsid w:val="002675E2"/>
    <w:rsid w:val="00267957"/>
    <w:rsid w:val="00267DE1"/>
    <w:rsid w:val="0027020D"/>
    <w:rsid w:val="0027025D"/>
    <w:rsid w:val="002702F6"/>
    <w:rsid w:val="00270458"/>
    <w:rsid w:val="002704AC"/>
    <w:rsid w:val="002704D0"/>
    <w:rsid w:val="00270628"/>
    <w:rsid w:val="0027077F"/>
    <w:rsid w:val="00270A8B"/>
    <w:rsid w:val="00270A93"/>
    <w:rsid w:val="00270AFE"/>
    <w:rsid w:val="00270BAA"/>
    <w:rsid w:val="00270DCF"/>
    <w:rsid w:val="00270DE4"/>
    <w:rsid w:val="0027104D"/>
    <w:rsid w:val="00271566"/>
    <w:rsid w:val="00271653"/>
    <w:rsid w:val="00271C36"/>
    <w:rsid w:val="00271DE6"/>
    <w:rsid w:val="00272241"/>
    <w:rsid w:val="00272655"/>
    <w:rsid w:val="00272662"/>
    <w:rsid w:val="00272B0F"/>
    <w:rsid w:val="00272BD0"/>
    <w:rsid w:val="00272BE6"/>
    <w:rsid w:val="00272DCC"/>
    <w:rsid w:val="00273197"/>
    <w:rsid w:val="0027319B"/>
    <w:rsid w:val="00273403"/>
    <w:rsid w:val="0027375B"/>
    <w:rsid w:val="002737CA"/>
    <w:rsid w:val="002737EB"/>
    <w:rsid w:val="00273863"/>
    <w:rsid w:val="00274CA5"/>
    <w:rsid w:val="00274E55"/>
    <w:rsid w:val="002752D0"/>
    <w:rsid w:val="00276694"/>
    <w:rsid w:val="002768B8"/>
    <w:rsid w:val="00276946"/>
    <w:rsid w:val="00276A9E"/>
    <w:rsid w:val="00276FE0"/>
    <w:rsid w:val="0027709E"/>
    <w:rsid w:val="0027726C"/>
    <w:rsid w:val="0027745D"/>
    <w:rsid w:val="002774D5"/>
    <w:rsid w:val="00277C80"/>
    <w:rsid w:val="00277FA5"/>
    <w:rsid w:val="00280443"/>
    <w:rsid w:val="0028079F"/>
    <w:rsid w:val="0028174B"/>
    <w:rsid w:val="00281A01"/>
    <w:rsid w:val="00281A35"/>
    <w:rsid w:val="00281A6A"/>
    <w:rsid w:val="00281B2F"/>
    <w:rsid w:val="00281D3E"/>
    <w:rsid w:val="00281FD5"/>
    <w:rsid w:val="00282D8A"/>
    <w:rsid w:val="00282E92"/>
    <w:rsid w:val="00283499"/>
    <w:rsid w:val="002836BC"/>
    <w:rsid w:val="002848E2"/>
    <w:rsid w:val="002849CC"/>
    <w:rsid w:val="00284A2A"/>
    <w:rsid w:val="002853FF"/>
    <w:rsid w:val="00285BD8"/>
    <w:rsid w:val="002862C1"/>
    <w:rsid w:val="00286477"/>
    <w:rsid w:val="002873B2"/>
    <w:rsid w:val="00287408"/>
    <w:rsid w:val="0028791E"/>
    <w:rsid w:val="00287E7B"/>
    <w:rsid w:val="002900B9"/>
    <w:rsid w:val="00290B88"/>
    <w:rsid w:val="0029102C"/>
    <w:rsid w:val="00291711"/>
    <w:rsid w:val="00291CA9"/>
    <w:rsid w:val="00291F45"/>
    <w:rsid w:val="002922B7"/>
    <w:rsid w:val="002927D6"/>
    <w:rsid w:val="00292987"/>
    <w:rsid w:val="00293187"/>
    <w:rsid w:val="00293253"/>
    <w:rsid w:val="002932E0"/>
    <w:rsid w:val="00293346"/>
    <w:rsid w:val="00293404"/>
    <w:rsid w:val="00293492"/>
    <w:rsid w:val="002934DB"/>
    <w:rsid w:val="0029363A"/>
    <w:rsid w:val="00293726"/>
    <w:rsid w:val="00293895"/>
    <w:rsid w:val="00293B1A"/>
    <w:rsid w:val="002949C5"/>
    <w:rsid w:val="00294BAA"/>
    <w:rsid w:val="00294FD2"/>
    <w:rsid w:val="002951FE"/>
    <w:rsid w:val="00295470"/>
    <w:rsid w:val="002959E9"/>
    <w:rsid w:val="002964C5"/>
    <w:rsid w:val="00296565"/>
    <w:rsid w:val="002966E7"/>
    <w:rsid w:val="002967EA"/>
    <w:rsid w:val="00296FE2"/>
    <w:rsid w:val="002971DD"/>
    <w:rsid w:val="002973F1"/>
    <w:rsid w:val="002979F2"/>
    <w:rsid w:val="00297D53"/>
    <w:rsid w:val="00297D62"/>
    <w:rsid w:val="002A0263"/>
    <w:rsid w:val="002A180F"/>
    <w:rsid w:val="002A1A7C"/>
    <w:rsid w:val="002A1BE8"/>
    <w:rsid w:val="002A1DA1"/>
    <w:rsid w:val="002A242A"/>
    <w:rsid w:val="002A24AC"/>
    <w:rsid w:val="002A25B6"/>
    <w:rsid w:val="002A286B"/>
    <w:rsid w:val="002A3284"/>
    <w:rsid w:val="002A33B7"/>
    <w:rsid w:val="002A4345"/>
    <w:rsid w:val="002A4659"/>
    <w:rsid w:val="002A4ADA"/>
    <w:rsid w:val="002A58C9"/>
    <w:rsid w:val="002A5953"/>
    <w:rsid w:val="002A6354"/>
    <w:rsid w:val="002A667B"/>
    <w:rsid w:val="002A67AE"/>
    <w:rsid w:val="002A7B9C"/>
    <w:rsid w:val="002A7C68"/>
    <w:rsid w:val="002B0980"/>
    <w:rsid w:val="002B104E"/>
    <w:rsid w:val="002B11BA"/>
    <w:rsid w:val="002B11BF"/>
    <w:rsid w:val="002B12C2"/>
    <w:rsid w:val="002B1356"/>
    <w:rsid w:val="002B1709"/>
    <w:rsid w:val="002B1889"/>
    <w:rsid w:val="002B1946"/>
    <w:rsid w:val="002B21B0"/>
    <w:rsid w:val="002B2475"/>
    <w:rsid w:val="002B2A57"/>
    <w:rsid w:val="002B2A94"/>
    <w:rsid w:val="002B3023"/>
    <w:rsid w:val="002B3281"/>
    <w:rsid w:val="002B3656"/>
    <w:rsid w:val="002B39E7"/>
    <w:rsid w:val="002B3DD7"/>
    <w:rsid w:val="002B3E88"/>
    <w:rsid w:val="002B3ECA"/>
    <w:rsid w:val="002B4044"/>
    <w:rsid w:val="002B42FD"/>
    <w:rsid w:val="002B4443"/>
    <w:rsid w:val="002B4694"/>
    <w:rsid w:val="002B4BAC"/>
    <w:rsid w:val="002B4D80"/>
    <w:rsid w:val="002B53C3"/>
    <w:rsid w:val="002B5CCF"/>
    <w:rsid w:val="002B5F60"/>
    <w:rsid w:val="002B5FF5"/>
    <w:rsid w:val="002B6004"/>
    <w:rsid w:val="002B61FD"/>
    <w:rsid w:val="002B6514"/>
    <w:rsid w:val="002B6B8E"/>
    <w:rsid w:val="002B7911"/>
    <w:rsid w:val="002B7B20"/>
    <w:rsid w:val="002B7C49"/>
    <w:rsid w:val="002C0308"/>
    <w:rsid w:val="002C0311"/>
    <w:rsid w:val="002C035A"/>
    <w:rsid w:val="002C08EE"/>
    <w:rsid w:val="002C0B8D"/>
    <w:rsid w:val="002C1730"/>
    <w:rsid w:val="002C1FB8"/>
    <w:rsid w:val="002C2096"/>
    <w:rsid w:val="002C22F3"/>
    <w:rsid w:val="002C24A6"/>
    <w:rsid w:val="002C2519"/>
    <w:rsid w:val="002C28AF"/>
    <w:rsid w:val="002C2960"/>
    <w:rsid w:val="002C2A27"/>
    <w:rsid w:val="002C2BF0"/>
    <w:rsid w:val="002C31AF"/>
    <w:rsid w:val="002C4128"/>
    <w:rsid w:val="002C45BA"/>
    <w:rsid w:val="002C4B1F"/>
    <w:rsid w:val="002C4E31"/>
    <w:rsid w:val="002C5315"/>
    <w:rsid w:val="002C57AB"/>
    <w:rsid w:val="002C59F4"/>
    <w:rsid w:val="002C5CA7"/>
    <w:rsid w:val="002C6048"/>
    <w:rsid w:val="002C6555"/>
    <w:rsid w:val="002C6695"/>
    <w:rsid w:val="002C6703"/>
    <w:rsid w:val="002C672A"/>
    <w:rsid w:val="002C6BFF"/>
    <w:rsid w:val="002C6D60"/>
    <w:rsid w:val="002C6F18"/>
    <w:rsid w:val="002C7295"/>
    <w:rsid w:val="002C73BC"/>
    <w:rsid w:val="002C7744"/>
    <w:rsid w:val="002C790B"/>
    <w:rsid w:val="002C7947"/>
    <w:rsid w:val="002C7C9D"/>
    <w:rsid w:val="002D0233"/>
    <w:rsid w:val="002D02CB"/>
    <w:rsid w:val="002D0447"/>
    <w:rsid w:val="002D0507"/>
    <w:rsid w:val="002D0812"/>
    <w:rsid w:val="002D0C26"/>
    <w:rsid w:val="002D1891"/>
    <w:rsid w:val="002D29E2"/>
    <w:rsid w:val="002D29EE"/>
    <w:rsid w:val="002D3720"/>
    <w:rsid w:val="002D3D7C"/>
    <w:rsid w:val="002D45C8"/>
    <w:rsid w:val="002D45D4"/>
    <w:rsid w:val="002D45FE"/>
    <w:rsid w:val="002D4E89"/>
    <w:rsid w:val="002D4EDB"/>
    <w:rsid w:val="002D4FBE"/>
    <w:rsid w:val="002D5734"/>
    <w:rsid w:val="002D5AF4"/>
    <w:rsid w:val="002D5C23"/>
    <w:rsid w:val="002D5CA5"/>
    <w:rsid w:val="002D5DAE"/>
    <w:rsid w:val="002D615E"/>
    <w:rsid w:val="002D62E9"/>
    <w:rsid w:val="002D74C8"/>
    <w:rsid w:val="002D792B"/>
    <w:rsid w:val="002E048F"/>
    <w:rsid w:val="002E1053"/>
    <w:rsid w:val="002E134F"/>
    <w:rsid w:val="002E1361"/>
    <w:rsid w:val="002E14A5"/>
    <w:rsid w:val="002E18D3"/>
    <w:rsid w:val="002E1AA3"/>
    <w:rsid w:val="002E1BFB"/>
    <w:rsid w:val="002E2A7F"/>
    <w:rsid w:val="002E2D02"/>
    <w:rsid w:val="002E3294"/>
    <w:rsid w:val="002E3622"/>
    <w:rsid w:val="002E41DF"/>
    <w:rsid w:val="002E4218"/>
    <w:rsid w:val="002E4744"/>
    <w:rsid w:val="002E4A4D"/>
    <w:rsid w:val="002E4EFA"/>
    <w:rsid w:val="002E4F9B"/>
    <w:rsid w:val="002E576B"/>
    <w:rsid w:val="002E58CF"/>
    <w:rsid w:val="002E5D2D"/>
    <w:rsid w:val="002E64EE"/>
    <w:rsid w:val="002E6529"/>
    <w:rsid w:val="002E661D"/>
    <w:rsid w:val="002E6B74"/>
    <w:rsid w:val="002E6C27"/>
    <w:rsid w:val="002E6DD5"/>
    <w:rsid w:val="002E6DF1"/>
    <w:rsid w:val="002E72E1"/>
    <w:rsid w:val="002E7320"/>
    <w:rsid w:val="002E7514"/>
    <w:rsid w:val="002E79FC"/>
    <w:rsid w:val="002F05F7"/>
    <w:rsid w:val="002F0976"/>
    <w:rsid w:val="002F0F10"/>
    <w:rsid w:val="002F11D6"/>
    <w:rsid w:val="002F1277"/>
    <w:rsid w:val="002F1530"/>
    <w:rsid w:val="002F1BA9"/>
    <w:rsid w:val="002F1BE9"/>
    <w:rsid w:val="002F22D2"/>
    <w:rsid w:val="002F2FF2"/>
    <w:rsid w:val="002F3191"/>
    <w:rsid w:val="002F326A"/>
    <w:rsid w:val="002F34E3"/>
    <w:rsid w:val="002F36DE"/>
    <w:rsid w:val="002F3996"/>
    <w:rsid w:val="002F3A4E"/>
    <w:rsid w:val="002F3B57"/>
    <w:rsid w:val="002F4907"/>
    <w:rsid w:val="002F5121"/>
    <w:rsid w:val="002F55B2"/>
    <w:rsid w:val="002F564A"/>
    <w:rsid w:val="002F569D"/>
    <w:rsid w:val="002F5CFB"/>
    <w:rsid w:val="002F5D9E"/>
    <w:rsid w:val="002F60B5"/>
    <w:rsid w:val="002F66C1"/>
    <w:rsid w:val="002F68BB"/>
    <w:rsid w:val="002F7077"/>
    <w:rsid w:val="002F71CC"/>
    <w:rsid w:val="002F7795"/>
    <w:rsid w:val="002F7A5E"/>
    <w:rsid w:val="002F7BC1"/>
    <w:rsid w:val="002F7BDE"/>
    <w:rsid w:val="002F7EA5"/>
    <w:rsid w:val="00300BCE"/>
    <w:rsid w:val="00300D49"/>
    <w:rsid w:val="00300D89"/>
    <w:rsid w:val="00300DBB"/>
    <w:rsid w:val="00300FC0"/>
    <w:rsid w:val="0030142D"/>
    <w:rsid w:val="003018C1"/>
    <w:rsid w:val="00301999"/>
    <w:rsid w:val="00301A59"/>
    <w:rsid w:val="00301F36"/>
    <w:rsid w:val="00302170"/>
    <w:rsid w:val="0030256A"/>
    <w:rsid w:val="0030295D"/>
    <w:rsid w:val="00302FF4"/>
    <w:rsid w:val="00303001"/>
    <w:rsid w:val="003031B9"/>
    <w:rsid w:val="00303754"/>
    <w:rsid w:val="00303AE1"/>
    <w:rsid w:val="00303CE2"/>
    <w:rsid w:val="00303D9D"/>
    <w:rsid w:val="00304026"/>
    <w:rsid w:val="0030550D"/>
    <w:rsid w:val="0030592B"/>
    <w:rsid w:val="00305C91"/>
    <w:rsid w:val="00305E21"/>
    <w:rsid w:val="00305EB1"/>
    <w:rsid w:val="00306644"/>
    <w:rsid w:val="00306844"/>
    <w:rsid w:val="00310196"/>
    <w:rsid w:val="003103E9"/>
    <w:rsid w:val="00310591"/>
    <w:rsid w:val="00310719"/>
    <w:rsid w:val="00310723"/>
    <w:rsid w:val="00310D8D"/>
    <w:rsid w:val="00310DC0"/>
    <w:rsid w:val="00310F12"/>
    <w:rsid w:val="00311152"/>
    <w:rsid w:val="00311D99"/>
    <w:rsid w:val="00311F6D"/>
    <w:rsid w:val="00312065"/>
    <w:rsid w:val="00312C3C"/>
    <w:rsid w:val="00312F32"/>
    <w:rsid w:val="0031354E"/>
    <w:rsid w:val="00313828"/>
    <w:rsid w:val="0031383F"/>
    <w:rsid w:val="00314541"/>
    <w:rsid w:val="003151CC"/>
    <w:rsid w:val="003152D0"/>
    <w:rsid w:val="003152F3"/>
    <w:rsid w:val="00315802"/>
    <w:rsid w:val="00315834"/>
    <w:rsid w:val="0031694F"/>
    <w:rsid w:val="00316C63"/>
    <w:rsid w:val="00317449"/>
    <w:rsid w:val="003175D1"/>
    <w:rsid w:val="00317668"/>
    <w:rsid w:val="00317970"/>
    <w:rsid w:val="00317B05"/>
    <w:rsid w:val="00317B41"/>
    <w:rsid w:val="00317D84"/>
    <w:rsid w:val="0032070B"/>
    <w:rsid w:val="00320919"/>
    <w:rsid w:val="00320D80"/>
    <w:rsid w:val="00320DAF"/>
    <w:rsid w:val="00320F61"/>
    <w:rsid w:val="00321457"/>
    <w:rsid w:val="0032186A"/>
    <w:rsid w:val="00321BFF"/>
    <w:rsid w:val="003220DE"/>
    <w:rsid w:val="00322C78"/>
    <w:rsid w:val="00323126"/>
    <w:rsid w:val="00323197"/>
    <w:rsid w:val="003235A0"/>
    <w:rsid w:val="003237CB"/>
    <w:rsid w:val="00323B2C"/>
    <w:rsid w:val="00323C06"/>
    <w:rsid w:val="00323E14"/>
    <w:rsid w:val="00323FA7"/>
    <w:rsid w:val="0032407F"/>
    <w:rsid w:val="003241B3"/>
    <w:rsid w:val="0032450E"/>
    <w:rsid w:val="003245CF"/>
    <w:rsid w:val="003247C9"/>
    <w:rsid w:val="00324881"/>
    <w:rsid w:val="00324E89"/>
    <w:rsid w:val="00325045"/>
    <w:rsid w:val="003269F0"/>
    <w:rsid w:val="003271DE"/>
    <w:rsid w:val="0032773B"/>
    <w:rsid w:val="00327C82"/>
    <w:rsid w:val="003304F8"/>
    <w:rsid w:val="00330843"/>
    <w:rsid w:val="00330B3B"/>
    <w:rsid w:val="00330D30"/>
    <w:rsid w:val="00331161"/>
    <w:rsid w:val="00331213"/>
    <w:rsid w:val="003314A5"/>
    <w:rsid w:val="003317F1"/>
    <w:rsid w:val="00332165"/>
    <w:rsid w:val="0033259E"/>
    <w:rsid w:val="003328B5"/>
    <w:rsid w:val="003330AB"/>
    <w:rsid w:val="00333189"/>
    <w:rsid w:val="003333D4"/>
    <w:rsid w:val="0033350C"/>
    <w:rsid w:val="00333677"/>
    <w:rsid w:val="003338A3"/>
    <w:rsid w:val="00333A6C"/>
    <w:rsid w:val="00333D8A"/>
    <w:rsid w:val="003344C9"/>
    <w:rsid w:val="0033459C"/>
    <w:rsid w:val="0033510F"/>
    <w:rsid w:val="003352A9"/>
    <w:rsid w:val="0033532F"/>
    <w:rsid w:val="0033537C"/>
    <w:rsid w:val="003353D5"/>
    <w:rsid w:val="00335900"/>
    <w:rsid w:val="00335A82"/>
    <w:rsid w:val="00336022"/>
    <w:rsid w:val="003368BC"/>
    <w:rsid w:val="003368E6"/>
    <w:rsid w:val="003369E7"/>
    <w:rsid w:val="00336BBE"/>
    <w:rsid w:val="0033749E"/>
    <w:rsid w:val="003375BA"/>
    <w:rsid w:val="003379FE"/>
    <w:rsid w:val="0034000B"/>
    <w:rsid w:val="003401B4"/>
    <w:rsid w:val="003403FF"/>
    <w:rsid w:val="003407D0"/>
    <w:rsid w:val="00340BD2"/>
    <w:rsid w:val="00341101"/>
    <w:rsid w:val="003413FC"/>
    <w:rsid w:val="00341C5E"/>
    <w:rsid w:val="0034275E"/>
    <w:rsid w:val="003427A4"/>
    <w:rsid w:val="003428A3"/>
    <w:rsid w:val="00342D36"/>
    <w:rsid w:val="003430E8"/>
    <w:rsid w:val="00343619"/>
    <w:rsid w:val="00343E96"/>
    <w:rsid w:val="00344423"/>
    <w:rsid w:val="003446DE"/>
    <w:rsid w:val="003448B2"/>
    <w:rsid w:val="00344B3F"/>
    <w:rsid w:val="0034546F"/>
    <w:rsid w:val="003457AF"/>
    <w:rsid w:val="003457FB"/>
    <w:rsid w:val="00345EC7"/>
    <w:rsid w:val="003461D8"/>
    <w:rsid w:val="003468FE"/>
    <w:rsid w:val="00346D8A"/>
    <w:rsid w:val="00346DFF"/>
    <w:rsid w:val="00347047"/>
    <w:rsid w:val="0034721D"/>
    <w:rsid w:val="00347480"/>
    <w:rsid w:val="00347CD5"/>
    <w:rsid w:val="00347D14"/>
    <w:rsid w:val="00350BA6"/>
    <w:rsid w:val="00350DB3"/>
    <w:rsid w:val="00351354"/>
    <w:rsid w:val="0035166A"/>
    <w:rsid w:val="003518E0"/>
    <w:rsid w:val="00352316"/>
    <w:rsid w:val="003526D7"/>
    <w:rsid w:val="003527A3"/>
    <w:rsid w:val="0035286C"/>
    <w:rsid w:val="00353059"/>
    <w:rsid w:val="00353368"/>
    <w:rsid w:val="00353841"/>
    <w:rsid w:val="0035406F"/>
    <w:rsid w:val="00354B9A"/>
    <w:rsid w:val="00354BD6"/>
    <w:rsid w:val="00354C6E"/>
    <w:rsid w:val="00354E39"/>
    <w:rsid w:val="00355226"/>
    <w:rsid w:val="003558A0"/>
    <w:rsid w:val="00355A4B"/>
    <w:rsid w:val="0035621D"/>
    <w:rsid w:val="003564C9"/>
    <w:rsid w:val="00356916"/>
    <w:rsid w:val="00356E66"/>
    <w:rsid w:val="0035703D"/>
    <w:rsid w:val="00357AAF"/>
    <w:rsid w:val="00357C32"/>
    <w:rsid w:val="003603EC"/>
    <w:rsid w:val="00360792"/>
    <w:rsid w:val="003607C3"/>
    <w:rsid w:val="0036124E"/>
    <w:rsid w:val="0036184D"/>
    <w:rsid w:val="00361CA3"/>
    <w:rsid w:val="0036212A"/>
    <w:rsid w:val="00362665"/>
    <w:rsid w:val="00362A6B"/>
    <w:rsid w:val="00362FA1"/>
    <w:rsid w:val="0036340F"/>
    <w:rsid w:val="003638D0"/>
    <w:rsid w:val="00363D80"/>
    <w:rsid w:val="00363DEF"/>
    <w:rsid w:val="00363FCC"/>
    <w:rsid w:val="0036410E"/>
    <w:rsid w:val="0036453B"/>
    <w:rsid w:val="00364702"/>
    <w:rsid w:val="00364756"/>
    <w:rsid w:val="00364C6C"/>
    <w:rsid w:val="00364F51"/>
    <w:rsid w:val="00365555"/>
    <w:rsid w:val="00365F37"/>
    <w:rsid w:val="003665B7"/>
    <w:rsid w:val="003665F8"/>
    <w:rsid w:val="00366837"/>
    <w:rsid w:val="00366F0D"/>
    <w:rsid w:val="00366F8E"/>
    <w:rsid w:val="00366FA6"/>
    <w:rsid w:val="0036743F"/>
    <w:rsid w:val="00367E4C"/>
    <w:rsid w:val="00370089"/>
    <w:rsid w:val="003700D1"/>
    <w:rsid w:val="0037022E"/>
    <w:rsid w:val="0037078D"/>
    <w:rsid w:val="00370834"/>
    <w:rsid w:val="003708DE"/>
    <w:rsid w:val="003716B2"/>
    <w:rsid w:val="00371759"/>
    <w:rsid w:val="003718B6"/>
    <w:rsid w:val="00371EA4"/>
    <w:rsid w:val="0037204E"/>
    <w:rsid w:val="00372205"/>
    <w:rsid w:val="00372332"/>
    <w:rsid w:val="00372D10"/>
    <w:rsid w:val="0037304E"/>
    <w:rsid w:val="00373120"/>
    <w:rsid w:val="003737DB"/>
    <w:rsid w:val="00373F11"/>
    <w:rsid w:val="00374726"/>
    <w:rsid w:val="00374C14"/>
    <w:rsid w:val="003756CB"/>
    <w:rsid w:val="003761F9"/>
    <w:rsid w:val="003762F8"/>
    <w:rsid w:val="003767CE"/>
    <w:rsid w:val="00376969"/>
    <w:rsid w:val="00376F6B"/>
    <w:rsid w:val="0037793D"/>
    <w:rsid w:val="00377A9E"/>
    <w:rsid w:val="00377AF9"/>
    <w:rsid w:val="0038010F"/>
    <w:rsid w:val="0038016D"/>
    <w:rsid w:val="00380657"/>
    <w:rsid w:val="00380842"/>
    <w:rsid w:val="00380931"/>
    <w:rsid w:val="00380AE7"/>
    <w:rsid w:val="00380BE3"/>
    <w:rsid w:val="003814FC"/>
    <w:rsid w:val="00381904"/>
    <w:rsid w:val="00381DF6"/>
    <w:rsid w:val="003821E0"/>
    <w:rsid w:val="00382C17"/>
    <w:rsid w:val="0038330C"/>
    <w:rsid w:val="003834ED"/>
    <w:rsid w:val="0038354D"/>
    <w:rsid w:val="003835AA"/>
    <w:rsid w:val="0038417C"/>
    <w:rsid w:val="003841E1"/>
    <w:rsid w:val="00384561"/>
    <w:rsid w:val="00384572"/>
    <w:rsid w:val="00384745"/>
    <w:rsid w:val="00384B21"/>
    <w:rsid w:val="00384EAA"/>
    <w:rsid w:val="00384ECF"/>
    <w:rsid w:val="003851A8"/>
    <w:rsid w:val="00385274"/>
    <w:rsid w:val="00385295"/>
    <w:rsid w:val="003853BC"/>
    <w:rsid w:val="00385B47"/>
    <w:rsid w:val="00385C49"/>
    <w:rsid w:val="00385D90"/>
    <w:rsid w:val="00386059"/>
    <w:rsid w:val="00386654"/>
    <w:rsid w:val="00387089"/>
    <w:rsid w:val="0038762A"/>
    <w:rsid w:val="003876D1"/>
    <w:rsid w:val="003904FB"/>
    <w:rsid w:val="003905C0"/>
    <w:rsid w:val="003906B5"/>
    <w:rsid w:val="00390972"/>
    <w:rsid w:val="00391AB4"/>
    <w:rsid w:val="00391D87"/>
    <w:rsid w:val="0039258B"/>
    <w:rsid w:val="00392A24"/>
    <w:rsid w:val="00392EFA"/>
    <w:rsid w:val="00393A29"/>
    <w:rsid w:val="00393DAF"/>
    <w:rsid w:val="00393DE6"/>
    <w:rsid w:val="00393EB9"/>
    <w:rsid w:val="00393F9D"/>
    <w:rsid w:val="00394341"/>
    <w:rsid w:val="003944D0"/>
    <w:rsid w:val="00394681"/>
    <w:rsid w:val="00395509"/>
    <w:rsid w:val="003955B6"/>
    <w:rsid w:val="00395730"/>
    <w:rsid w:val="00395DF9"/>
    <w:rsid w:val="003960E1"/>
    <w:rsid w:val="003961DB"/>
    <w:rsid w:val="003963D2"/>
    <w:rsid w:val="003964AD"/>
    <w:rsid w:val="0039698A"/>
    <w:rsid w:val="00396C91"/>
    <w:rsid w:val="00396D06"/>
    <w:rsid w:val="003972E9"/>
    <w:rsid w:val="00397B87"/>
    <w:rsid w:val="003A0E9E"/>
    <w:rsid w:val="003A10DC"/>
    <w:rsid w:val="003A1154"/>
    <w:rsid w:val="003A119D"/>
    <w:rsid w:val="003A205B"/>
    <w:rsid w:val="003A207B"/>
    <w:rsid w:val="003A2103"/>
    <w:rsid w:val="003A2A4D"/>
    <w:rsid w:val="003A2CD3"/>
    <w:rsid w:val="003A3024"/>
    <w:rsid w:val="003A3071"/>
    <w:rsid w:val="003A3121"/>
    <w:rsid w:val="003A32A4"/>
    <w:rsid w:val="003A3317"/>
    <w:rsid w:val="003A367E"/>
    <w:rsid w:val="003A36DF"/>
    <w:rsid w:val="003A389C"/>
    <w:rsid w:val="003A3C23"/>
    <w:rsid w:val="003A3E52"/>
    <w:rsid w:val="003A441D"/>
    <w:rsid w:val="003A4677"/>
    <w:rsid w:val="003A4786"/>
    <w:rsid w:val="003A501E"/>
    <w:rsid w:val="003A528E"/>
    <w:rsid w:val="003A53B6"/>
    <w:rsid w:val="003A57A2"/>
    <w:rsid w:val="003A5AA8"/>
    <w:rsid w:val="003A5ED2"/>
    <w:rsid w:val="003A61E0"/>
    <w:rsid w:val="003A642F"/>
    <w:rsid w:val="003A6901"/>
    <w:rsid w:val="003A6E81"/>
    <w:rsid w:val="003A6F0E"/>
    <w:rsid w:val="003A6FA6"/>
    <w:rsid w:val="003A7747"/>
    <w:rsid w:val="003A7752"/>
    <w:rsid w:val="003B0141"/>
    <w:rsid w:val="003B0361"/>
    <w:rsid w:val="003B12ED"/>
    <w:rsid w:val="003B1451"/>
    <w:rsid w:val="003B1C05"/>
    <w:rsid w:val="003B1CEC"/>
    <w:rsid w:val="003B2C7C"/>
    <w:rsid w:val="003B2C7D"/>
    <w:rsid w:val="003B3320"/>
    <w:rsid w:val="003B34FC"/>
    <w:rsid w:val="003B3502"/>
    <w:rsid w:val="003B4656"/>
    <w:rsid w:val="003B4E41"/>
    <w:rsid w:val="003B517A"/>
    <w:rsid w:val="003B5193"/>
    <w:rsid w:val="003B5C3B"/>
    <w:rsid w:val="003B5D4F"/>
    <w:rsid w:val="003B63C1"/>
    <w:rsid w:val="003B63E1"/>
    <w:rsid w:val="003B6DDE"/>
    <w:rsid w:val="003B7895"/>
    <w:rsid w:val="003B791C"/>
    <w:rsid w:val="003B7C6E"/>
    <w:rsid w:val="003C14EC"/>
    <w:rsid w:val="003C1737"/>
    <w:rsid w:val="003C1E5D"/>
    <w:rsid w:val="003C2633"/>
    <w:rsid w:val="003C2B1C"/>
    <w:rsid w:val="003C2EB1"/>
    <w:rsid w:val="003C3718"/>
    <w:rsid w:val="003C3CD0"/>
    <w:rsid w:val="003C4188"/>
    <w:rsid w:val="003C45D4"/>
    <w:rsid w:val="003C466B"/>
    <w:rsid w:val="003C5092"/>
    <w:rsid w:val="003C56A6"/>
    <w:rsid w:val="003C5AE6"/>
    <w:rsid w:val="003C5BDA"/>
    <w:rsid w:val="003C5DA3"/>
    <w:rsid w:val="003C5F8B"/>
    <w:rsid w:val="003C65DF"/>
    <w:rsid w:val="003C6B24"/>
    <w:rsid w:val="003C6BC6"/>
    <w:rsid w:val="003C7872"/>
    <w:rsid w:val="003C7AE2"/>
    <w:rsid w:val="003C7B1C"/>
    <w:rsid w:val="003C7D9F"/>
    <w:rsid w:val="003D0050"/>
    <w:rsid w:val="003D08E5"/>
    <w:rsid w:val="003D11EB"/>
    <w:rsid w:val="003D13A0"/>
    <w:rsid w:val="003D1E05"/>
    <w:rsid w:val="003D2110"/>
    <w:rsid w:val="003D213C"/>
    <w:rsid w:val="003D2197"/>
    <w:rsid w:val="003D2476"/>
    <w:rsid w:val="003D25B2"/>
    <w:rsid w:val="003D2A90"/>
    <w:rsid w:val="003D3197"/>
    <w:rsid w:val="003D3221"/>
    <w:rsid w:val="003D3793"/>
    <w:rsid w:val="003D3817"/>
    <w:rsid w:val="003D3C35"/>
    <w:rsid w:val="003D41E0"/>
    <w:rsid w:val="003D452B"/>
    <w:rsid w:val="003D4A16"/>
    <w:rsid w:val="003D4A8B"/>
    <w:rsid w:val="003D4E58"/>
    <w:rsid w:val="003D4F47"/>
    <w:rsid w:val="003D4FE7"/>
    <w:rsid w:val="003D533B"/>
    <w:rsid w:val="003D5613"/>
    <w:rsid w:val="003D5913"/>
    <w:rsid w:val="003D678C"/>
    <w:rsid w:val="003D6A77"/>
    <w:rsid w:val="003D6DE0"/>
    <w:rsid w:val="003D6E47"/>
    <w:rsid w:val="003D72E0"/>
    <w:rsid w:val="003D76EE"/>
    <w:rsid w:val="003E016D"/>
    <w:rsid w:val="003E06B7"/>
    <w:rsid w:val="003E0741"/>
    <w:rsid w:val="003E074A"/>
    <w:rsid w:val="003E0871"/>
    <w:rsid w:val="003E09EB"/>
    <w:rsid w:val="003E0F61"/>
    <w:rsid w:val="003E114B"/>
    <w:rsid w:val="003E12EC"/>
    <w:rsid w:val="003E14F1"/>
    <w:rsid w:val="003E226E"/>
    <w:rsid w:val="003E36EC"/>
    <w:rsid w:val="003E3889"/>
    <w:rsid w:val="003E389C"/>
    <w:rsid w:val="003E3D07"/>
    <w:rsid w:val="003E3D14"/>
    <w:rsid w:val="003E40A5"/>
    <w:rsid w:val="003E4428"/>
    <w:rsid w:val="003E447D"/>
    <w:rsid w:val="003E4825"/>
    <w:rsid w:val="003E4C46"/>
    <w:rsid w:val="003E5056"/>
    <w:rsid w:val="003E5943"/>
    <w:rsid w:val="003E5A72"/>
    <w:rsid w:val="003E5ABA"/>
    <w:rsid w:val="003E60AD"/>
    <w:rsid w:val="003E687B"/>
    <w:rsid w:val="003E75E0"/>
    <w:rsid w:val="003E7905"/>
    <w:rsid w:val="003F02AF"/>
    <w:rsid w:val="003F048C"/>
    <w:rsid w:val="003F06C0"/>
    <w:rsid w:val="003F0A50"/>
    <w:rsid w:val="003F0E1D"/>
    <w:rsid w:val="003F10B8"/>
    <w:rsid w:val="003F1294"/>
    <w:rsid w:val="003F1417"/>
    <w:rsid w:val="003F156F"/>
    <w:rsid w:val="003F1605"/>
    <w:rsid w:val="003F1AE3"/>
    <w:rsid w:val="003F1B11"/>
    <w:rsid w:val="003F1EC2"/>
    <w:rsid w:val="003F21F6"/>
    <w:rsid w:val="003F2701"/>
    <w:rsid w:val="003F2E16"/>
    <w:rsid w:val="003F301C"/>
    <w:rsid w:val="003F31D3"/>
    <w:rsid w:val="003F371D"/>
    <w:rsid w:val="003F3A0E"/>
    <w:rsid w:val="003F3BA1"/>
    <w:rsid w:val="003F3BF6"/>
    <w:rsid w:val="003F3C67"/>
    <w:rsid w:val="003F3E02"/>
    <w:rsid w:val="003F3F25"/>
    <w:rsid w:val="003F40AD"/>
    <w:rsid w:val="003F4196"/>
    <w:rsid w:val="003F4615"/>
    <w:rsid w:val="003F4989"/>
    <w:rsid w:val="003F4A53"/>
    <w:rsid w:val="003F4EAA"/>
    <w:rsid w:val="003F50A2"/>
    <w:rsid w:val="003F52EC"/>
    <w:rsid w:val="003F5565"/>
    <w:rsid w:val="003F5D05"/>
    <w:rsid w:val="003F6A7A"/>
    <w:rsid w:val="003F6A85"/>
    <w:rsid w:val="003F6BD7"/>
    <w:rsid w:val="003F710A"/>
    <w:rsid w:val="003F718F"/>
    <w:rsid w:val="003F724C"/>
    <w:rsid w:val="003F727E"/>
    <w:rsid w:val="003F759C"/>
    <w:rsid w:val="003F79E2"/>
    <w:rsid w:val="00400226"/>
    <w:rsid w:val="0040032F"/>
    <w:rsid w:val="00401059"/>
    <w:rsid w:val="0040113B"/>
    <w:rsid w:val="0040134C"/>
    <w:rsid w:val="004014C1"/>
    <w:rsid w:val="00401514"/>
    <w:rsid w:val="00401518"/>
    <w:rsid w:val="00401738"/>
    <w:rsid w:val="00401AE1"/>
    <w:rsid w:val="00401EDC"/>
    <w:rsid w:val="0040213D"/>
    <w:rsid w:val="00402708"/>
    <w:rsid w:val="00403B87"/>
    <w:rsid w:val="00403C90"/>
    <w:rsid w:val="00403E07"/>
    <w:rsid w:val="00404BF5"/>
    <w:rsid w:val="00405129"/>
    <w:rsid w:val="00405224"/>
    <w:rsid w:val="004054AD"/>
    <w:rsid w:val="00405FF0"/>
    <w:rsid w:val="00406115"/>
    <w:rsid w:val="004064EE"/>
    <w:rsid w:val="00406BEC"/>
    <w:rsid w:val="0040773F"/>
    <w:rsid w:val="0040790F"/>
    <w:rsid w:val="00407E8A"/>
    <w:rsid w:val="0041043C"/>
    <w:rsid w:val="00410A04"/>
    <w:rsid w:val="00410B3E"/>
    <w:rsid w:val="00411758"/>
    <w:rsid w:val="00411EBB"/>
    <w:rsid w:val="004121AF"/>
    <w:rsid w:val="00412253"/>
    <w:rsid w:val="00412567"/>
    <w:rsid w:val="00412A44"/>
    <w:rsid w:val="00412AA2"/>
    <w:rsid w:val="00413568"/>
    <w:rsid w:val="004135FD"/>
    <w:rsid w:val="0041376C"/>
    <w:rsid w:val="00413C7D"/>
    <w:rsid w:val="00413CDD"/>
    <w:rsid w:val="00413E5D"/>
    <w:rsid w:val="00413F1D"/>
    <w:rsid w:val="00414852"/>
    <w:rsid w:val="00414D5E"/>
    <w:rsid w:val="00415012"/>
    <w:rsid w:val="004150B3"/>
    <w:rsid w:val="00415CBC"/>
    <w:rsid w:val="00415D09"/>
    <w:rsid w:val="00415E18"/>
    <w:rsid w:val="00416099"/>
    <w:rsid w:val="0041670A"/>
    <w:rsid w:val="00416E25"/>
    <w:rsid w:val="00416F97"/>
    <w:rsid w:val="00417090"/>
    <w:rsid w:val="00417838"/>
    <w:rsid w:val="00417869"/>
    <w:rsid w:val="00417D1D"/>
    <w:rsid w:val="00417D20"/>
    <w:rsid w:val="00417E20"/>
    <w:rsid w:val="00417E53"/>
    <w:rsid w:val="004203C7"/>
    <w:rsid w:val="00420695"/>
    <w:rsid w:val="00420BB2"/>
    <w:rsid w:val="00420C32"/>
    <w:rsid w:val="00420E59"/>
    <w:rsid w:val="00420EEA"/>
    <w:rsid w:val="00421776"/>
    <w:rsid w:val="004217C5"/>
    <w:rsid w:val="004218DA"/>
    <w:rsid w:val="0042195B"/>
    <w:rsid w:val="00421A74"/>
    <w:rsid w:val="0042257D"/>
    <w:rsid w:val="0042266A"/>
    <w:rsid w:val="00422BB3"/>
    <w:rsid w:val="00423580"/>
    <w:rsid w:val="004236B1"/>
    <w:rsid w:val="00423741"/>
    <w:rsid w:val="00424140"/>
    <w:rsid w:val="00424474"/>
    <w:rsid w:val="004245F0"/>
    <w:rsid w:val="0042483E"/>
    <w:rsid w:val="004248C4"/>
    <w:rsid w:val="00425127"/>
    <w:rsid w:val="00425194"/>
    <w:rsid w:val="004252B7"/>
    <w:rsid w:val="00425367"/>
    <w:rsid w:val="004254F8"/>
    <w:rsid w:val="00425518"/>
    <w:rsid w:val="004255FB"/>
    <w:rsid w:val="00425B57"/>
    <w:rsid w:val="00425C5F"/>
    <w:rsid w:val="00425E57"/>
    <w:rsid w:val="00425EE4"/>
    <w:rsid w:val="0042607A"/>
    <w:rsid w:val="0042624A"/>
    <w:rsid w:val="00426EEC"/>
    <w:rsid w:val="00426F0E"/>
    <w:rsid w:val="00427022"/>
    <w:rsid w:val="00427027"/>
    <w:rsid w:val="004274C2"/>
    <w:rsid w:val="00427AC3"/>
    <w:rsid w:val="00427DDA"/>
    <w:rsid w:val="00427E44"/>
    <w:rsid w:val="00427FF0"/>
    <w:rsid w:val="004301B6"/>
    <w:rsid w:val="00430B8E"/>
    <w:rsid w:val="00430FF2"/>
    <w:rsid w:val="0043106D"/>
    <w:rsid w:val="00431540"/>
    <w:rsid w:val="004320D8"/>
    <w:rsid w:val="004323FF"/>
    <w:rsid w:val="004328EA"/>
    <w:rsid w:val="00432E3E"/>
    <w:rsid w:val="0043354B"/>
    <w:rsid w:val="00433713"/>
    <w:rsid w:val="004338D9"/>
    <w:rsid w:val="00433CD3"/>
    <w:rsid w:val="00434156"/>
    <w:rsid w:val="0043435A"/>
    <w:rsid w:val="004343D5"/>
    <w:rsid w:val="00434666"/>
    <w:rsid w:val="00434AFC"/>
    <w:rsid w:val="00434F62"/>
    <w:rsid w:val="00435957"/>
    <w:rsid w:val="00435A77"/>
    <w:rsid w:val="00435AFB"/>
    <w:rsid w:val="00435BB8"/>
    <w:rsid w:val="00435BCA"/>
    <w:rsid w:val="00435D46"/>
    <w:rsid w:val="004364A3"/>
    <w:rsid w:val="00436557"/>
    <w:rsid w:val="004366E3"/>
    <w:rsid w:val="00436B0F"/>
    <w:rsid w:val="0043704A"/>
    <w:rsid w:val="00437159"/>
    <w:rsid w:val="004371BC"/>
    <w:rsid w:val="004372F0"/>
    <w:rsid w:val="0043775C"/>
    <w:rsid w:val="00437CBC"/>
    <w:rsid w:val="00437E22"/>
    <w:rsid w:val="004402C9"/>
    <w:rsid w:val="004408AF"/>
    <w:rsid w:val="00440B2D"/>
    <w:rsid w:val="00440ED9"/>
    <w:rsid w:val="004411DD"/>
    <w:rsid w:val="00441295"/>
    <w:rsid w:val="00441683"/>
    <w:rsid w:val="004418E1"/>
    <w:rsid w:val="00441CF8"/>
    <w:rsid w:val="00441D8E"/>
    <w:rsid w:val="00441DBD"/>
    <w:rsid w:val="00442043"/>
    <w:rsid w:val="004423A4"/>
    <w:rsid w:val="00442755"/>
    <w:rsid w:val="004427B2"/>
    <w:rsid w:val="00442CC2"/>
    <w:rsid w:val="00442D11"/>
    <w:rsid w:val="00442D77"/>
    <w:rsid w:val="00443963"/>
    <w:rsid w:val="00443A69"/>
    <w:rsid w:val="00443CC8"/>
    <w:rsid w:val="0044443C"/>
    <w:rsid w:val="00444548"/>
    <w:rsid w:val="0044469B"/>
    <w:rsid w:val="00444BC1"/>
    <w:rsid w:val="00444C19"/>
    <w:rsid w:val="00444C8E"/>
    <w:rsid w:val="00444DD4"/>
    <w:rsid w:val="00445679"/>
    <w:rsid w:val="00445F9B"/>
    <w:rsid w:val="00446909"/>
    <w:rsid w:val="00446FF4"/>
    <w:rsid w:val="00447030"/>
    <w:rsid w:val="00447232"/>
    <w:rsid w:val="0044744C"/>
    <w:rsid w:val="00447557"/>
    <w:rsid w:val="0044774D"/>
    <w:rsid w:val="00447D8E"/>
    <w:rsid w:val="00447ED4"/>
    <w:rsid w:val="00447F65"/>
    <w:rsid w:val="0045017C"/>
    <w:rsid w:val="00450668"/>
    <w:rsid w:val="00450701"/>
    <w:rsid w:val="004507C4"/>
    <w:rsid w:val="004508B1"/>
    <w:rsid w:val="00450E5E"/>
    <w:rsid w:val="00450FEB"/>
    <w:rsid w:val="004511AB"/>
    <w:rsid w:val="00451298"/>
    <w:rsid w:val="00453577"/>
    <w:rsid w:val="004536F8"/>
    <w:rsid w:val="00453737"/>
    <w:rsid w:val="0045380C"/>
    <w:rsid w:val="004539D7"/>
    <w:rsid w:val="00453C7F"/>
    <w:rsid w:val="00454615"/>
    <w:rsid w:val="00454759"/>
    <w:rsid w:val="00454788"/>
    <w:rsid w:val="0045484E"/>
    <w:rsid w:val="004548E9"/>
    <w:rsid w:val="00454EA9"/>
    <w:rsid w:val="00455D79"/>
    <w:rsid w:val="0045623B"/>
    <w:rsid w:val="0045631E"/>
    <w:rsid w:val="004563E2"/>
    <w:rsid w:val="00456C88"/>
    <w:rsid w:val="00456DC1"/>
    <w:rsid w:val="004571D0"/>
    <w:rsid w:val="00457790"/>
    <w:rsid w:val="00457B47"/>
    <w:rsid w:val="00457EC4"/>
    <w:rsid w:val="004600C6"/>
    <w:rsid w:val="004602C3"/>
    <w:rsid w:val="00460632"/>
    <w:rsid w:val="00460BC4"/>
    <w:rsid w:val="00460C9E"/>
    <w:rsid w:val="004612D9"/>
    <w:rsid w:val="00461756"/>
    <w:rsid w:val="00461816"/>
    <w:rsid w:val="00461840"/>
    <w:rsid w:val="0046227D"/>
    <w:rsid w:val="004624A0"/>
    <w:rsid w:val="004625FF"/>
    <w:rsid w:val="004628B6"/>
    <w:rsid w:val="004634F0"/>
    <w:rsid w:val="004647C6"/>
    <w:rsid w:val="00464935"/>
    <w:rsid w:val="00464BBF"/>
    <w:rsid w:val="00464C51"/>
    <w:rsid w:val="00464EB7"/>
    <w:rsid w:val="004652D8"/>
    <w:rsid w:val="004653E8"/>
    <w:rsid w:val="00465477"/>
    <w:rsid w:val="00465AEC"/>
    <w:rsid w:val="00465F76"/>
    <w:rsid w:val="00465FE2"/>
    <w:rsid w:val="00466139"/>
    <w:rsid w:val="00466218"/>
    <w:rsid w:val="004662C0"/>
    <w:rsid w:val="004669D4"/>
    <w:rsid w:val="00466CB4"/>
    <w:rsid w:val="00467162"/>
    <w:rsid w:val="0046770C"/>
    <w:rsid w:val="004701D5"/>
    <w:rsid w:val="004709D0"/>
    <w:rsid w:val="00470A41"/>
    <w:rsid w:val="00470BEA"/>
    <w:rsid w:val="00470C97"/>
    <w:rsid w:val="00470FB1"/>
    <w:rsid w:val="004710D4"/>
    <w:rsid w:val="004713D4"/>
    <w:rsid w:val="004716D8"/>
    <w:rsid w:val="004719D9"/>
    <w:rsid w:val="00471C10"/>
    <w:rsid w:val="004722A2"/>
    <w:rsid w:val="00472636"/>
    <w:rsid w:val="00472882"/>
    <w:rsid w:val="004728F0"/>
    <w:rsid w:val="00472A13"/>
    <w:rsid w:val="00472B5C"/>
    <w:rsid w:val="00473297"/>
    <w:rsid w:val="00473556"/>
    <w:rsid w:val="004735FC"/>
    <w:rsid w:val="00473944"/>
    <w:rsid w:val="00474466"/>
    <w:rsid w:val="00475432"/>
    <w:rsid w:val="00475CA6"/>
    <w:rsid w:val="00476676"/>
    <w:rsid w:val="004769A3"/>
    <w:rsid w:val="004769C1"/>
    <w:rsid w:val="00476D66"/>
    <w:rsid w:val="0047701B"/>
    <w:rsid w:val="004778D5"/>
    <w:rsid w:val="0047797A"/>
    <w:rsid w:val="00477BA3"/>
    <w:rsid w:val="00477C44"/>
    <w:rsid w:val="0048068D"/>
    <w:rsid w:val="00480F56"/>
    <w:rsid w:val="00480FD2"/>
    <w:rsid w:val="004815D2"/>
    <w:rsid w:val="00481677"/>
    <w:rsid w:val="00481901"/>
    <w:rsid w:val="0048194F"/>
    <w:rsid w:val="00481B17"/>
    <w:rsid w:val="00481FA9"/>
    <w:rsid w:val="00482095"/>
    <w:rsid w:val="00482630"/>
    <w:rsid w:val="0048268D"/>
    <w:rsid w:val="00482D6B"/>
    <w:rsid w:val="004830D9"/>
    <w:rsid w:val="004831EE"/>
    <w:rsid w:val="0048376F"/>
    <w:rsid w:val="004838AF"/>
    <w:rsid w:val="00483EBB"/>
    <w:rsid w:val="00483FBD"/>
    <w:rsid w:val="00484016"/>
    <w:rsid w:val="004843B7"/>
    <w:rsid w:val="00484C0A"/>
    <w:rsid w:val="00484D4E"/>
    <w:rsid w:val="00484D76"/>
    <w:rsid w:val="00484F90"/>
    <w:rsid w:val="004852BE"/>
    <w:rsid w:val="004853E0"/>
    <w:rsid w:val="00485536"/>
    <w:rsid w:val="00485630"/>
    <w:rsid w:val="00485732"/>
    <w:rsid w:val="004860E5"/>
    <w:rsid w:val="00486133"/>
    <w:rsid w:val="00486556"/>
    <w:rsid w:val="004870AF"/>
    <w:rsid w:val="004872B1"/>
    <w:rsid w:val="0048731E"/>
    <w:rsid w:val="00487383"/>
    <w:rsid w:val="0048746C"/>
    <w:rsid w:val="004875CA"/>
    <w:rsid w:val="00487C1D"/>
    <w:rsid w:val="00490020"/>
    <w:rsid w:val="0049022F"/>
    <w:rsid w:val="00490694"/>
    <w:rsid w:val="004908F8"/>
    <w:rsid w:val="00490E8C"/>
    <w:rsid w:val="004912A2"/>
    <w:rsid w:val="00491445"/>
    <w:rsid w:val="004917A8"/>
    <w:rsid w:val="00491BB4"/>
    <w:rsid w:val="00491E12"/>
    <w:rsid w:val="00492149"/>
    <w:rsid w:val="004926E0"/>
    <w:rsid w:val="00492794"/>
    <w:rsid w:val="00492813"/>
    <w:rsid w:val="00493368"/>
    <w:rsid w:val="004942AB"/>
    <w:rsid w:val="004942AC"/>
    <w:rsid w:val="0049478C"/>
    <w:rsid w:val="00494800"/>
    <w:rsid w:val="00494BA9"/>
    <w:rsid w:val="00494BF0"/>
    <w:rsid w:val="00495870"/>
    <w:rsid w:val="00495CE1"/>
    <w:rsid w:val="00496376"/>
    <w:rsid w:val="00496C5A"/>
    <w:rsid w:val="004975D3"/>
    <w:rsid w:val="00497723"/>
    <w:rsid w:val="004A0014"/>
    <w:rsid w:val="004A0166"/>
    <w:rsid w:val="004A04CC"/>
    <w:rsid w:val="004A097C"/>
    <w:rsid w:val="004A0A33"/>
    <w:rsid w:val="004A156F"/>
    <w:rsid w:val="004A1780"/>
    <w:rsid w:val="004A22B7"/>
    <w:rsid w:val="004A23B8"/>
    <w:rsid w:val="004A372F"/>
    <w:rsid w:val="004A3D7B"/>
    <w:rsid w:val="004A496A"/>
    <w:rsid w:val="004A4EAB"/>
    <w:rsid w:val="004A4FF9"/>
    <w:rsid w:val="004A5419"/>
    <w:rsid w:val="004A5633"/>
    <w:rsid w:val="004A5E26"/>
    <w:rsid w:val="004A5E53"/>
    <w:rsid w:val="004A6D7F"/>
    <w:rsid w:val="004A7012"/>
    <w:rsid w:val="004A794A"/>
    <w:rsid w:val="004A7E6F"/>
    <w:rsid w:val="004B00B6"/>
    <w:rsid w:val="004B0660"/>
    <w:rsid w:val="004B083E"/>
    <w:rsid w:val="004B147D"/>
    <w:rsid w:val="004B152C"/>
    <w:rsid w:val="004B1EC2"/>
    <w:rsid w:val="004B2576"/>
    <w:rsid w:val="004B2604"/>
    <w:rsid w:val="004B2B6F"/>
    <w:rsid w:val="004B3085"/>
    <w:rsid w:val="004B31C5"/>
    <w:rsid w:val="004B32B9"/>
    <w:rsid w:val="004B39F0"/>
    <w:rsid w:val="004B3D9C"/>
    <w:rsid w:val="004B40EF"/>
    <w:rsid w:val="004B47C9"/>
    <w:rsid w:val="004B4999"/>
    <w:rsid w:val="004B49AF"/>
    <w:rsid w:val="004B4A67"/>
    <w:rsid w:val="004B4F4D"/>
    <w:rsid w:val="004B55C2"/>
    <w:rsid w:val="004B56B4"/>
    <w:rsid w:val="004B6526"/>
    <w:rsid w:val="004B6657"/>
    <w:rsid w:val="004B66CC"/>
    <w:rsid w:val="004B6967"/>
    <w:rsid w:val="004B6AF0"/>
    <w:rsid w:val="004B6DB0"/>
    <w:rsid w:val="004B6FD2"/>
    <w:rsid w:val="004B70FA"/>
    <w:rsid w:val="004B7302"/>
    <w:rsid w:val="004B749C"/>
    <w:rsid w:val="004B74FE"/>
    <w:rsid w:val="004B7BD4"/>
    <w:rsid w:val="004B7E53"/>
    <w:rsid w:val="004C01CF"/>
    <w:rsid w:val="004C037A"/>
    <w:rsid w:val="004C072A"/>
    <w:rsid w:val="004C07A3"/>
    <w:rsid w:val="004C082D"/>
    <w:rsid w:val="004C0BDF"/>
    <w:rsid w:val="004C1C21"/>
    <w:rsid w:val="004C1D1A"/>
    <w:rsid w:val="004C1DC9"/>
    <w:rsid w:val="004C273A"/>
    <w:rsid w:val="004C333B"/>
    <w:rsid w:val="004C37DA"/>
    <w:rsid w:val="004C4A2B"/>
    <w:rsid w:val="004C4AA0"/>
    <w:rsid w:val="004C4C67"/>
    <w:rsid w:val="004C4CEE"/>
    <w:rsid w:val="004C4F75"/>
    <w:rsid w:val="004C50AA"/>
    <w:rsid w:val="004C5132"/>
    <w:rsid w:val="004C5525"/>
    <w:rsid w:val="004C5553"/>
    <w:rsid w:val="004C5B08"/>
    <w:rsid w:val="004C5C66"/>
    <w:rsid w:val="004C623D"/>
    <w:rsid w:val="004C63DD"/>
    <w:rsid w:val="004C6F6A"/>
    <w:rsid w:val="004C712B"/>
    <w:rsid w:val="004D0251"/>
    <w:rsid w:val="004D0692"/>
    <w:rsid w:val="004D1293"/>
    <w:rsid w:val="004D12D1"/>
    <w:rsid w:val="004D1A17"/>
    <w:rsid w:val="004D1C05"/>
    <w:rsid w:val="004D1D4D"/>
    <w:rsid w:val="004D1FB4"/>
    <w:rsid w:val="004D2574"/>
    <w:rsid w:val="004D26C3"/>
    <w:rsid w:val="004D2719"/>
    <w:rsid w:val="004D2FB3"/>
    <w:rsid w:val="004D3348"/>
    <w:rsid w:val="004D34EB"/>
    <w:rsid w:val="004D35FC"/>
    <w:rsid w:val="004D39E1"/>
    <w:rsid w:val="004D3B15"/>
    <w:rsid w:val="004D3BBC"/>
    <w:rsid w:val="004D3F55"/>
    <w:rsid w:val="004D42A3"/>
    <w:rsid w:val="004D4A40"/>
    <w:rsid w:val="004D4DD0"/>
    <w:rsid w:val="004D508A"/>
    <w:rsid w:val="004D55DA"/>
    <w:rsid w:val="004D56DC"/>
    <w:rsid w:val="004D5878"/>
    <w:rsid w:val="004D5FB7"/>
    <w:rsid w:val="004D6782"/>
    <w:rsid w:val="004D6FD4"/>
    <w:rsid w:val="004D70D6"/>
    <w:rsid w:val="004D7A25"/>
    <w:rsid w:val="004D7AC2"/>
    <w:rsid w:val="004E01B5"/>
    <w:rsid w:val="004E024D"/>
    <w:rsid w:val="004E0383"/>
    <w:rsid w:val="004E0937"/>
    <w:rsid w:val="004E1309"/>
    <w:rsid w:val="004E1399"/>
    <w:rsid w:val="004E1458"/>
    <w:rsid w:val="004E1716"/>
    <w:rsid w:val="004E1948"/>
    <w:rsid w:val="004E1EFE"/>
    <w:rsid w:val="004E2351"/>
    <w:rsid w:val="004E2400"/>
    <w:rsid w:val="004E32B1"/>
    <w:rsid w:val="004E3637"/>
    <w:rsid w:val="004E37FC"/>
    <w:rsid w:val="004E3C53"/>
    <w:rsid w:val="004E435B"/>
    <w:rsid w:val="004E463C"/>
    <w:rsid w:val="004E4938"/>
    <w:rsid w:val="004E4A96"/>
    <w:rsid w:val="004E4D1E"/>
    <w:rsid w:val="004E4FEC"/>
    <w:rsid w:val="004E5302"/>
    <w:rsid w:val="004E5BE6"/>
    <w:rsid w:val="004E610C"/>
    <w:rsid w:val="004E679E"/>
    <w:rsid w:val="004E6839"/>
    <w:rsid w:val="004E6937"/>
    <w:rsid w:val="004E6959"/>
    <w:rsid w:val="004E6D8E"/>
    <w:rsid w:val="004E7156"/>
    <w:rsid w:val="004E737D"/>
    <w:rsid w:val="004E7C2A"/>
    <w:rsid w:val="004E7C5D"/>
    <w:rsid w:val="004F013D"/>
    <w:rsid w:val="004F0593"/>
    <w:rsid w:val="004F0C1C"/>
    <w:rsid w:val="004F1111"/>
    <w:rsid w:val="004F12C1"/>
    <w:rsid w:val="004F1676"/>
    <w:rsid w:val="004F1A28"/>
    <w:rsid w:val="004F2568"/>
    <w:rsid w:val="004F3859"/>
    <w:rsid w:val="004F4291"/>
    <w:rsid w:val="004F4596"/>
    <w:rsid w:val="004F492E"/>
    <w:rsid w:val="004F4D53"/>
    <w:rsid w:val="004F4EFF"/>
    <w:rsid w:val="004F52F5"/>
    <w:rsid w:val="004F53C2"/>
    <w:rsid w:val="004F545E"/>
    <w:rsid w:val="004F59BF"/>
    <w:rsid w:val="004F5A3E"/>
    <w:rsid w:val="004F5D34"/>
    <w:rsid w:val="004F7A79"/>
    <w:rsid w:val="004F7AB8"/>
    <w:rsid w:val="0050011D"/>
    <w:rsid w:val="00500875"/>
    <w:rsid w:val="00500AA8"/>
    <w:rsid w:val="00500C01"/>
    <w:rsid w:val="00500D19"/>
    <w:rsid w:val="00500F54"/>
    <w:rsid w:val="00501012"/>
    <w:rsid w:val="00501333"/>
    <w:rsid w:val="005019B7"/>
    <w:rsid w:val="005019FE"/>
    <w:rsid w:val="00501C25"/>
    <w:rsid w:val="00501E18"/>
    <w:rsid w:val="00501FE9"/>
    <w:rsid w:val="00502152"/>
    <w:rsid w:val="00502159"/>
    <w:rsid w:val="00502240"/>
    <w:rsid w:val="005027B5"/>
    <w:rsid w:val="00502B1E"/>
    <w:rsid w:val="00503642"/>
    <w:rsid w:val="005037C9"/>
    <w:rsid w:val="005037F3"/>
    <w:rsid w:val="005039EF"/>
    <w:rsid w:val="00504599"/>
    <w:rsid w:val="005047B9"/>
    <w:rsid w:val="00504932"/>
    <w:rsid w:val="00504936"/>
    <w:rsid w:val="00505EE4"/>
    <w:rsid w:val="00505FDE"/>
    <w:rsid w:val="00506BED"/>
    <w:rsid w:val="00506EF9"/>
    <w:rsid w:val="00506FCA"/>
    <w:rsid w:val="00507474"/>
    <w:rsid w:val="00507D6F"/>
    <w:rsid w:val="00507DA1"/>
    <w:rsid w:val="00507FA9"/>
    <w:rsid w:val="0051081B"/>
    <w:rsid w:val="00510905"/>
    <w:rsid w:val="00510AFA"/>
    <w:rsid w:val="00510BAF"/>
    <w:rsid w:val="00511077"/>
    <w:rsid w:val="00511493"/>
    <w:rsid w:val="005115FA"/>
    <w:rsid w:val="00511C5D"/>
    <w:rsid w:val="0051200B"/>
    <w:rsid w:val="00512239"/>
    <w:rsid w:val="005124F8"/>
    <w:rsid w:val="00512781"/>
    <w:rsid w:val="0051278A"/>
    <w:rsid w:val="00512B47"/>
    <w:rsid w:val="00512D3D"/>
    <w:rsid w:val="00513020"/>
    <w:rsid w:val="00513AD8"/>
    <w:rsid w:val="0051494C"/>
    <w:rsid w:val="0051554B"/>
    <w:rsid w:val="00515B87"/>
    <w:rsid w:val="00515D0C"/>
    <w:rsid w:val="00515FD3"/>
    <w:rsid w:val="0051662C"/>
    <w:rsid w:val="005167A7"/>
    <w:rsid w:val="00516CE6"/>
    <w:rsid w:val="00517639"/>
    <w:rsid w:val="00517686"/>
    <w:rsid w:val="00517A80"/>
    <w:rsid w:val="00517AF5"/>
    <w:rsid w:val="0052011F"/>
    <w:rsid w:val="005203AA"/>
    <w:rsid w:val="005203D1"/>
    <w:rsid w:val="005204D1"/>
    <w:rsid w:val="00521B6C"/>
    <w:rsid w:val="00521B85"/>
    <w:rsid w:val="00521C73"/>
    <w:rsid w:val="00522359"/>
    <w:rsid w:val="0052239C"/>
    <w:rsid w:val="00522DDF"/>
    <w:rsid w:val="005230F4"/>
    <w:rsid w:val="00523178"/>
    <w:rsid w:val="005233B9"/>
    <w:rsid w:val="00523FE9"/>
    <w:rsid w:val="005240C1"/>
    <w:rsid w:val="0052428B"/>
    <w:rsid w:val="005247F5"/>
    <w:rsid w:val="0052486A"/>
    <w:rsid w:val="005248D0"/>
    <w:rsid w:val="00525049"/>
    <w:rsid w:val="005253C4"/>
    <w:rsid w:val="005259B0"/>
    <w:rsid w:val="00526179"/>
    <w:rsid w:val="005261A0"/>
    <w:rsid w:val="00526268"/>
    <w:rsid w:val="0052645A"/>
    <w:rsid w:val="00526A95"/>
    <w:rsid w:val="00526ECF"/>
    <w:rsid w:val="00526F14"/>
    <w:rsid w:val="00527206"/>
    <w:rsid w:val="005273C7"/>
    <w:rsid w:val="00527928"/>
    <w:rsid w:val="00527C68"/>
    <w:rsid w:val="00527CF6"/>
    <w:rsid w:val="00527F45"/>
    <w:rsid w:val="00530003"/>
    <w:rsid w:val="005305E8"/>
    <w:rsid w:val="00530964"/>
    <w:rsid w:val="005309AF"/>
    <w:rsid w:val="00530AA1"/>
    <w:rsid w:val="00530BA1"/>
    <w:rsid w:val="00530BEE"/>
    <w:rsid w:val="00530DBB"/>
    <w:rsid w:val="00531241"/>
    <w:rsid w:val="00531ADC"/>
    <w:rsid w:val="00531C2B"/>
    <w:rsid w:val="0053212A"/>
    <w:rsid w:val="00532291"/>
    <w:rsid w:val="00532339"/>
    <w:rsid w:val="00532990"/>
    <w:rsid w:val="00532B62"/>
    <w:rsid w:val="00532FB8"/>
    <w:rsid w:val="00533097"/>
    <w:rsid w:val="00533834"/>
    <w:rsid w:val="005339F9"/>
    <w:rsid w:val="00533B18"/>
    <w:rsid w:val="00533EF5"/>
    <w:rsid w:val="005341D8"/>
    <w:rsid w:val="00534640"/>
    <w:rsid w:val="00534A9A"/>
    <w:rsid w:val="00534F8A"/>
    <w:rsid w:val="00534FF1"/>
    <w:rsid w:val="00535AB2"/>
    <w:rsid w:val="00535CE2"/>
    <w:rsid w:val="00535F77"/>
    <w:rsid w:val="0053707F"/>
    <w:rsid w:val="00537AA0"/>
    <w:rsid w:val="00537BB1"/>
    <w:rsid w:val="00537E85"/>
    <w:rsid w:val="005402CA"/>
    <w:rsid w:val="00540A3D"/>
    <w:rsid w:val="00540DAB"/>
    <w:rsid w:val="00541127"/>
    <w:rsid w:val="0054138A"/>
    <w:rsid w:val="005415AD"/>
    <w:rsid w:val="005417C0"/>
    <w:rsid w:val="00541D4F"/>
    <w:rsid w:val="00541E15"/>
    <w:rsid w:val="0054211D"/>
    <w:rsid w:val="00542317"/>
    <w:rsid w:val="00542475"/>
    <w:rsid w:val="005425CD"/>
    <w:rsid w:val="005425D7"/>
    <w:rsid w:val="005429EF"/>
    <w:rsid w:val="00542ACB"/>
    <w:rsid w:val="00542D4C"/>
    <w:rsid w:val="005432DD"/>
    <w:rsid w:val="00543765"/>
    <w:rsid w:val="00543801"/>
    <w:rsid w:val="00544A28"/>
    <w:rsid w:val="00544C0E"/>
    <w:rsid w:val="00544D3F"/>
    <w:rsid w:val="00546301"/>
    <w:rsid w:val="00546387"/>
    <w:rsid w:val="005464B1"/>
    <w:rsid w:val="00546646"/>
    <w:rsid w:val="0054668A"/>
    <w:rsid w:val="00546CC9"/>
    <w:rsid w:val="00546FE5"/>
    <w:rsid w:val="005478C4"/>
    <w:rsid w:val="00547A0E"/>
    <w:rsid w:val="00550348"/>
    <w:rsid w:val="00550DD2"/>
    <w:rsid w:val="0055110D"/>
    <w:rsid w:val="00551164"/>
    <w:rsid w:val="005511C4"/>
    <w:rsid w:val="005513B0"/>
    <w:rsid w:val="00551EC4"/>
    <w:rsid w:val="005524F2"/>
    <w:rsid w:val="00552527"/>
    <w:rsid w:val="00552AE4"/>
    <w:rsid w:val="00552B2E"/>
    <w:rsid w:val="00553031"/>
    <w:rsid w:val="00553248"/>
    <w:rsid w:val="005536E2"/>
    <w:rsid w:val="005539D1"/>
    <w:rsid w:val="00553A97"/>
    <w:rsid w:val="00553F47"/>
    <w:rsid w:val="00553F60"/>
    <w:rsid w:val="00554033"/>
    <w:rsid w:val="005544ED"/>
    <w:rsid w:val="00554A8F"/>
    <w:rsid w:val="00555BE0"/>
    <w:rsid w:val="00555F94"/>
    <w:rsid w:val="005561EC"/>
    <w:rsid w:val="005562F0"/>
    <w:rsid w:val="00556652"/>
    <w:rsid w:val="00556959"/>
    <w:rsid w:val="0055696F"/>
    <w:rsid w:val="00556989"/>
    <w:rsid w:val="00556A4B"/>
    <w:rsid w:val="005579E4"/>
    <w:rsid w:val="005602AF"/>
    <w:rsid w:val="0056076D"/>
    <w:rsid w:val="00560A46"/>
    <w:rsid w:val="00560A9B"/>
    <w:rsid w:val="00560BFD"/>
    <w:rsid w:val="00560E81"/>
    <w:rsid w:val="00560FDB"/>
    <w:rsid w:val="00561434"/>
    <w:rsid w:val="005615A3"/>
    <w:rsid w:val="00561637"/>
    <w:rsid w:val="00561CCD"/>
    <w:rsid w:val="005623C3"/>
    <w:rsid w:val="005627C6"/>
    <w:rsid w:val="00562B6F"/>
    <w:rsid w:val="00562C72"/>
    <w:rsid w:val="00562F17"/>
    <w:rsid w:val="00563039"/>
    <w:rsid w:val="00563A10"/>
    <w:rsid w:val="00563C02"/>
    <w:rsid w:val="00564298"/>
    <w:rsid w:val="0056454D"/>
    <w:rsid w:val="005645FC"/>
    <w:rsid w:val="00564A55"/>
    <w:rsid w:val="00564FD1"/>
    <w:rsid w:val="00565541"/>
    <w:rsid w:val="005656DD"/>
    <w:rsid w:val="0056571A"/>
    <w:rsid w:val="005657F0"/>
    <w:rsid w:val="00565A77"/>
    <w:rsid w:val="005660B6"/>
    <w:rsid w:val="005662DB"/>
    <w:rsid w:val="00566422"/>
    <w:rsid w:val="005664D5"/>
    <w:rsid w:val="0056652B"/>
    <w:rsid w:val="00566570"/>
    <w:rsid w:val="005665B8"/>
    <w:rsid w:val="0056689E"/>
    <w:rsid w:val="00567520"/>
    <w:rsid w:val="0056753A"/>
    <w:rsid w:val="00567835"/>
    <w:rsid w:val="00567BAB"/>
    <w:rsid w:val="00567E9D"/>
    <w:rsid w:val="005703D2"/>
    <w:rsid w:val="00570750"/>
    <w:rsid w:val="0057169F"/>
    <w:rsid w:val="00571B48"/>
    <w:rsid w:val="00571C2A"/>
    <w:rsid w:val="00571ED6"/>
    <w:rsid w:val="00571F5B"/>
    <w:rsid w:val="0057200D"/>
    <w:rsid w:val="00572197"/>
    <w:rsid w:val="00572A56"/>
    <w:rsid w:val="00572E22"/>
    <w:rsid w:val="0057323E"/>
    <w:rsid w:val="005732DD"/>
    <w:rsid w:val="00573487"/>
    <w:rsid w:val="00573916"/>
    <w:rsid w:val="00573BA9"/>
    <w:rsid w:val="00573EAB"/>
    <w:rsid w:val="00574069"/>
    <w:rsid w:val="005740D2"/>
    <w:rsid w:val="00574479"/>
    <w:rsid w:val="005747A0"/>
    <w:rsid w:val="005756F0"/>
    <w:rsid w:val="0057585E"/>
    <w:rsid w:val="00575BA8"/>
    <w:rsid w:val="00575D2D"/>
    <w:rsid w:val="005761C9"/>
    <w:rsid w:val="0057654B"/>
    <w:rsid w:val="00576808"/>
    <w:rsid w:val="00577CD1"/>
    <w:rsid w:val="00577E49"/>
    <w:rsid w:val="00580027"/>
    <w:rsid w:val="00580275"/>
    <w:rsid w:val="0058065C"/>
    <w:rsid w:val="0058070D"/>
    <w:rsid w:val="00580AC2"/>
    <w:rsid w:val="00580AE9"/>
    <w:rsid w:val="00580B4A"/>
    <w:rsid w:val="00580F54"/>
    <w:rsid w:val="005812EF"/>
    <w:rsid w:val="00581531"/>
    <w:rsid w:val="00581695"/>
    <w:rsid w:val="005817B2"/>
    <w:rsid w:val="00581CBC"/>
    <w:rsid w:val="00582204"/>
    <w:rsid w:val="00582369"/>
    <w:rsid w:val="00582524"/>
    <w:rsid w:val="0058257E"/>
    <w:rsid w:val="005827F9"/>
    <w:rsid w:val="00582819"/>
    <w:rsid w:val="00582C8E"/>
    <w:rsid w:val="00582DD2"/>
    <w:rsid w:val="00582E06"/>
    <w:rsid w:val="00583061"/>
    <w:rsid w:val="00583118"/>
    <w:rsid w:val="005836EB"/>
    <w:rsid w:val="00583D20"/>
    <w:rsid w:val="00584100"/>
    <w:rsid w:val="005842E1"/>
    <w:rsid w:val="0058445B"/>
    <w:rsid w:val="00584917"/>
    <w:rsid w:val="00584F91"/>
    <w:rsid w:val="00585116"/>
    <w:rsid w:val="005853BC"/>
    <w:rsid w:val="00585498"/>
    <w:rsid w:val="00585591"/>
    <w:rsid w:val="005856A5"/>
    <w:rsid w:val="0058586C"/>
    <w:rsid w:val="005858CC"/>
    <w:rsid w:val="00585AEA"/>
    <w:rsid w:val="00585CC4"/>
    <w:rsid w:val="00586265"/>
    <w:rsid w:val="00586D1E"/>
    <w:rsid w:val="00586E5D"/>
    <w:rsid w:val="00586E85"/>
    <w:rsid w:val="00587187"/>
    <w:rsid w:val="005874C2"/>
    <w:rsid w:val="005876B8"/>
    <w:rsid w:val="00587A3E"/>
    <w:rsid w:val="00587F15"/>
    <w:rsid w:val="00590015"/>
    <w:rsid w:val="00590541"/>
    <w:rsid w:val="00590878"/>
    <w:rsid w:val="00590B27"/>
    <w:rsid w:val="005914FC"/>
    <w:rsid w:val="005917FE"/>
    <w:rsid w:val="0059221E"/>
    <w:rsid w:val="00592540"/>
    <w:rsid w:val="00592C3E"/>
    <w:rsid w:val="00593368"/>
    <w:rsid w:val="00593B1F"/>
    <w:rsid w:val="00594343"/>
    <w:rsid w:val="005944EC"/>
    <w:rsid w:val="00594DC5"/>
    <w:rsid w:val="00595C11"/>
    <w:rsid w:val="00595C6D"/>
    <w:rsid w:val="00595D0B"/>
    <w:rsid w:val="00595F6B"/>
    <w:rsid w:val="005965E6"/>
    <w:rsid w:val="005969D1"/>
    <w:rsid w:val="00596AF5"/>
    <w:rsid w:val="00597306"/>
    <w:rsid w:val="0059760A"/>
    <w:rsid w:val="00597816"/>
    <w:rsid w:val="00597C79"/>
    <w:rsid w:val="00597F83"/>
    <w:rsid w:val="005A0261"/>
    <w:rsid w:val="005A0A94"/>
    <w:rsid w:val="005A10A4"/>
    <w:rsid w:val="005A10CA"/>
    <w:rsid w:val="005A11E8"/>
    <w:rsid w:val="005A171C"/>
    <w:rsid w:val="005A1C7F"/>
    <w:rsid w:val="005A20A0"/>
    <w:rsid w:val="005A224A"/>
    <w:rsid w:val="005A2882"/>
    <w:rsid w:val="005A3461"/>
    <w:rsid w:val="005A35F6"/>
    <w:rsid w:val="005A378D"/>
    <w:rsid w:val="005A3C16"/>
    <w:rsid w:val="005A3E1D"/>
    <w:rsid w:val="005A3FB3"/>
    <w:rsid w:val="005A4028"/>
    <w:rsid w:val="005A5065"/>
    <w:rsid w:val="005A5254"/>
    <w:rsid w:val="005A554D"/>
    <w:rsid w:val="005A6263"/>
    <w:rsid w:val="005A6F95"/>
    <w:rsid w:val="005A704A"/>
    <w:rsid w:val="005A71D9"/>
    <w:rsid w:val="005B0632"/>
    <w:rsid w:val="005B0A9C"/>
    <w:rsid w:val="005B0F7A"/>
    <w:rsid w:val="005B14C6"/>
    <w:rsid w:val="005B1557"/>
    <w:rsid w:val="005B1666"/>
    <w:rsid w:val="005B1F1C"/>
    <w:rsid w:val="005B2315"/>
    <w:rsid w:val="005B28C6"/>
    <w:rsid w:val="005B2A3A"/>
    <w:rsid w:val="005B2E87"/>
    <w:rsid w:val="005B312E"/>
    <w:rsid w:val="005B39A7"/>
    <w:rsid w:val="005B3AC0"/>
    <w:rsid w:val="005B472E"/>
    <w:rsid w:val="005B4B55"/>
    <w:rsid w:val="005B4D44"/>
    <w:rsid w:val="005B500C"/>
    <w:rsid w:val="005B501C"/>
    <w:rsid w:val="005B5051"/>
    <w:rsid w:val="005B537C"/>
    <w:rsid w:val="005B5A21"/>
    <w:rsid w:val="005B72A9"/>
    <w:rsid w:val="005B7A0F"/>
    <w:rsid w:val="005B7B55"/>
    <w:rsid w:val="005C01DF"/>
    <w:rsid w:val="005C042B"/>
    <w:rsid w:val="005C0558"/>
    <w:rsid w:val="005C0607"/>
    <w:rsid w:val="005C063C"/>
    <w:rsid w:val="005C097E"/>
    <w:rsid w:val="005C0DD8"/>
    <w:rsid w:val="005C15D2"/>
    <w:rsid w:val="005C15ED"/>
    <w:rsid w:val="005C1649"/>
    <w:rsid w:val="005C1A4D"/>
    <w:rsid w:val="005C1B51"/>
    <w:rsid w:val="005C1CF0"/>
    <w:rsid w:val="005C2372"/>
    <w:rsid w:val="005C26C3"/>
    <w:rsid w:val="005C2B90"/>
    <w:rsid w:val="005C2ED7"/>
    <w:rsid w:val="005C2FCB"/>
    <w:rsid w:val="005C33CE"/>
    <w:rsid w:val="005C343C"/>
    <w:rsid w:val="005C3D9C"/>
    <w:rsid w:val="005C3FDF"/>
    <w:rsid w:val="005C42C4"/>
    <w:rsid w:val="005C4893"/>
    <w:rsid w:val="005C4DA8"/>
    <w:rsid w:val="005C5214"/>
    <w:rsid w:val="005C539A"/>
    <w:rsid w:val="005C5787"/>
    <w:rsid w:val="005C586F"/>
    <w:rsid w:val="005C5A3E"/>
    <w:rsid w:val="005C5E18"/>
    <w:rsid w:val="005C60F2"/>
    <w:rsid w:val="005C6327"/>
    <w:rsid w:val="005C65FD"/>
    <w:rsid w:val="005C6652"/>
    <w:rsid w:val="005C6A36"/>
    <w:rsid w:val="005C6E28"/>
    <w:rsid w:val="005C6F26"/>
    <w:rsid w:val="005C6F94"/>
    <w:rsid w:val="005C7589"/>
    <w:rsid w:val="005C759E"/>
    <w:rsid w:val="005C7AA4"/>
    <w:rsid w:val="005C7C35"/>
    <w:rsid w:val="005D05F8"/>
    <w:rsid w:val="005D0749"/>
    <w:rsid w:val="005D0763"/>
    <w:rsid w:val="005D096F"/>
    <w:rsid w:val="005D0AD6"/>
    <w:rsid w:val="005D1237"/>
    <w:rsid w:val="005D1262"/>
    <w:rsid w:val="005D1DC7"/>
    <w:rsid w:val="005D2228"/>
    <w:rsid w:val="005D2468"/>
    <w:rsid w:val="005D24A0"/>
    <w:rsid w:val="005D27A2"/>
    <w:rsid w:val="005D2A10"/>
    <w:rsid w:val="005D2DB2"/>
    <w:rsid w:val="005D31F7"/>
    <w:rsid w:val="005D33F7"/>
    <w:rsid w:val="005D3F3F"/>
    <w:rsid w:val="005D3F62"/>
    <w:rsid w:val="005D517B"/>
    <w:rsid w:val="005D582A"/>
    <w:rsid w:val="005D5864"/>
    <w:rsid w:val="005D5DEC"/>
    <w:rsid w:val="005D5FA4"/>
    <w:rsid w:val="005D604A"/>
    <w:rsid w:val="005D62A8"/>
    <w:rsid w:val="005D69A8"/>
    <w:rsid w:val="005D69D3"/>
    <w:rsid w:val="005D6C1D"/>
    <w:rsid w:val="005D6E83"/>
    <w:rsid w:val="005D72B1"/>
    <w:rsid w:val="005D754B"/>
    <w:rsid w:val="005E03DE"/>
    <w:rsid w:val="005E091F"/>
    <w:rsid w:val="005E0F4C"/>
    <w:rsid w:val="005E127E"/>
    <w:rsid w:val="005E1680"/>
    <w:rsid w:val="005E1988"/>
    <w:rsid w:val="005E19E9"/>
    <w:rsid w:val="005E1D00"/>
    <w:rsid w:val="005E2043"/>
    <w:rsid w:val="005E2166"/>
    <w:rsid w:val="005E2AFC"/>
    <w:rsid w:val="005E2DB9"/>
    <w:rsid w:val="005E302A"/>
    <w:rsid w:val="005E3379"/>
    <w:rsid w:val="005E4831"/>
    <w:rsid w:val="005E4936"/>
    <w:rsid w:val="005E49A0"/>
    <w:rsid w:val="005E4A4D"/>
    <w:rsid w:val="005E4A6D"/>
    <w:rsid w:val="005E4ACE"/>
    <w:rsid w:val="005E4C18"/>
    <w:rsid w:val="005E52B0"/>
    <w:rsid w:val="005E5908"/>
    <w:rsid w:val="005E592A"/>
    <w:rsid w:val="005E5F20"/>
    <w:rsid w:val="005E5F59"/>
    <w:rsid w:val="005E60CE"/>
    <w:rsid w:val="005E63A6"/>
    <w:rsid w:val="005E64FD"/>
    <w:rsid w:val="005E691B"/>
    <w:rsid w:val="005E6B64"/>
    <w:rsid w:val="005E6BDE"/>
    <w:rsid w:val="005E6FE6"/>
    <w:rsid w:val="005E710F"/>
    <w:rsid w:val="005E739F"/>
    <w:rsid w:val="005E73DA"/>
    <w:rsid w:val="005E76B2"/>
    <w:rsid w:val="005E7A48"/>
    <w:rsid w:val="005E7B35"/>
    <w:rsid w:val="005E7CB1"/>
    <w:rsid w:val="005E7EDF"/>
    <w:rsid w:val="005F0201"/>
    <w:rsid w:val="005F0555"/>
    <w:rsid w:val="005F09F4"/>
    <w:rsid w:val="005F0A1F"/>
    <w:rsid w:val="005F0D3B"/>
    <w:rsid w:val="005F101B"/>
    <w:rsid w:val="005F1602"/>
    <w:rsid w:val="005F16E2"/>
    <w:rsid w:val="005F1CA0"/>
    <w:rsid w:val="005F1CB1"/>
    <w:rsid w:val="005F1D75"/>
    <w:rsid w:val="005F2506"/>
    <w:rsid w:val="005F2517"/>
    <w:rsid w:val="005F261E"/>
    <w:rsid w:val="005F2D9F"/>
    <w:rsid w:val="005F3709"/>
    <w:rsid w:val="005F3A88"/>
    <w:rsid w:val="005F3BBF"/>
    <w:rsid w:val="005F3C3F"/>
    <w:rsid w:val="005F3CCC"/>
    <w:rsid w:val="005F3E11"/>
    <w:rsid w:val="005F486F"/>
    <w:rsid w:val="005F4D17"/>
    <w:rsid w:val="005F4EBC"/>
    <w:rsid w:val="005F5284"/>
    <w:rsid w:val="005F544B"/>
    <w:rsid w:val="005F56FF"/>
    <w:rsid w:val="005F5725"/>
    <w:rsid w:val="005F5816"/>
    <w:rsid w:val="005F5BF6"/>
    <w:rsid w:val="005F5EE9"/>
    <w:rsid w:val="005F6C5C"/>
    <w:rsid w:val="005F709D"/>
    <w:rsid w:val="005F7383"/>
    <w:rsid w:val="005F79CB"/>
    <w:rsid w:val="005F7A52"/>
    <w:rsid w:val="005F7E1F"/>
    <w:rsid w:val="00600319"/>
    <w:rsid w:val="006007A9"/>
    <w:rsid w:val="00600A3A"/>
    <w:rsid w:val="00600A54"/>
    <w:rsid w:val="00600A7E"/>
    <w:rsid w:val="00600B6B"/>
    <w:rsid w:val="00600D5A"/>
    <w:rsid w:val="00601511"/>
    <w:rsid w:val="00601755"/>
    <w:rsid w:val="00601C97"/>
    <w:rsid w:val="00602423"/>
    <w:rsid w:val="00602515"/>
    <w:rsid w:val="0060251C"/>
    <w:rsid w:val="00602F38"/>
    <w:rsid w:val="00602F90"/>
    <w:rsid w:val="00603414"/>
    <w:rsid w:val="00603A09"/>
    <w:rsid w:val="00603BAC"/>
    <w:rsid w:val="00603DD9"/>
    <w:rsid w:val="00604EC1"/>
    <w:rsid w:val="00604EE0"/>
    <w:rsid w:val="00605782"/>
    <w:rsid w:val="00605D09"/>
    <w:rsid w:val="00605F42"/>
    <w:rsid w:val="00605FF0"/>
    <w:rsid w:val="0060662F"/>
    <w:rsid w:val="00606868"/>
    <w:rsid w:val="00607579"/>
    <w:rsid w:val="00607E3A"/>
    <w:rsid w:val="00607F6E"/>
    <w:rsid w:val="006103BD"/>
    <w:rsid w:val="00610431"/>
    <w:rsid w:val="00610A9F"/>
    <w:rsid w:val="00610E70"/>
    <w:rsid w:val="00610F8C"/>
    <w:rsid w:val="006110CA"/>
    <w:rsid w:val="00611205"/>
    <w:rsid w:val="006112C9"/>
    <w:rsid w:val="006115A0"/>
    <w:rsid w:val="00611840"/>
    <w:rsid w:val="00611844"/>
    <w:rsid w:val="00611C3C"/>
    <w:rsid w:val="00612456"/>
    <w:rsid w:val="0061288B"/>
    <w:rsid w:val="006131FE"/>
    <w:rsid w:val="00613A92"/>
    <w:rsid w:val="00613C39"/>
    <w:rsid w:val="00614A1D"/>
    <w:rsid w:val="00614F1F"/>
    <w:rsid w:val="00614F5E"/>
    <w:rsid w:val="0061524C"/>
    <w:rsid w:val="006166A4"/>
    <w:rsid w:val="00616B56"/>
    <w:rsid w:val="00616BE7"/>
    <w:rsid w:val="00616F1E"/>
    <w:rsid w:val="00616F40"/>
    <w:rsid w:val="00616FB3"/>
    <w:rsid w:val="00617027"/>
    <w:rsid w:val="00617932"/>
    <w:rsid w:val="00620350"/>
    <w:rsid w:val="00620745"/>
    <w:rsid w:val="0062083D"/>
    <w:rsid w:val="00621258"/>
    <w:rsid w:val="006212DE"/>
    <w:rsid w:val="0062171C"/>
    <w:rsid w:val="006217C5"/>
    <w:rsid w:val="006220C0"/>
    <w:rsid w:val="006228D8"/>
    <w:rsid w:val="006229B8"/>
    <w:rsid w:val="00622F0F"/>
    <w:rsid w:val="00622FD1"/>
    <w:rsid w:val="006236A7"/>
    <w:rsid w:val="00623AF8"/>
    <w:rsid w:val="00623CE2"/>
    <w:rsid w:val="00623F0C"/>
    <w:rsid w:val="00623F85"/>
    <w:rsid w:val="006248CB"/>
    <w:rsid w:val="00624AED"/>
    <w:rsid w:val="006251CC"/>
    <w:rsid w:val="00625495"/>
    <w:rsid w:val="006256C1"/>
    <w:rsid w:val="00625E0F"/>
    <w:rsid w:val="00625F90"/>
    <w:rsid w:val="00626512"/>
    <w:rsid w:val="0062651F"/>
    <w:rsid w:val="00626677"/>
    <w:rsid w:val="006269CA"/>
    <w:rsid w:val="00630631"/>
    <w:rsid w:val="00630E88"/>
    <w:rsid w:val="006316D4"/>
    <w:rsid w:val="0063173E"/>
    <w:rsid w:val="00631B0D"/>
    <w:rsid w:val="00632415"/>
    <w:rsid w:val="00632B15"/>
    <w:rsid w:val="00632C07"/>
    <w:rsid w:val="006332D1"/>
    <w:rsid w:val="00633312"/>
    <w:rsid w:val="00633F6C"/>
    <w:rsid w:val="0063426B"/>
    <w:rsid w:val="006342F1"/>
    <w:rsid w:val="00635200"/>
    <w:rsid w:val="00635CC5"/>
    <w:rsid w:val="006366DC"/>
    <w:rsid w:val="006368B3"/>
    <w:rsid w:val="00636974"/>
    <w:rsid w:val="00636CE9"/>
    <w:rsid w:val="0063727B"/>
    <w:rsid w:val="006374A2"/>
    <w:rsid w:val="006403F8"/>
    <w:rsid w:val="00640929"/>
    <w:rsid w:val="00640CA5"/>
    <w:rsid w:val="00641F0C"/>
    <w:rsid w:val="00641FF1"/>
    <w:rsid w:val="00642078"/>
    <w:rsid w:val="00642325"/>
    <w:rsid w:val="00642470"/>
    <w:rsid w:val="006426A4"/>
    <w:rsid w:val="006428AE"/>
    <w:rsid w:val="00642A97"/>
    <w:rsid w:val="00642DC6"/>
    <w:rsid w:val="00642E42"/>
    <w:rsid w:val="00642FD4"/>
    <w:rsid w:val="0064301B"/>
    <w:rsid w:val="00643569"/>
    <w:rsid w:val="006437BA"/>
    <w:rsid w:val="00643835"/>
    <w:rsid w:val="006438B5"/>
    <w:rsid w:val="00643ACD"/>
    <w:rsid w:val="00643C81"/>
    <w:rsid w:val="00643CC3"/>
    <w:rsid w:val="00643E61"/>
    <w:rsid w:val="006440B4"/>
    <w:rsid w:val="0064433B"/>
    <w:rsid w:val="00644521"/>
    <w:rsid w:val="006452C5"/>
    <w:rsid w:val="006454BE"/>
    <w:rsid w:val="006456D8"/>
    <w:rsid w:val="0064578F"/>
    <w:rsid w:val="00645F88"/>
    <w:rsid w:val="006461BA"/>
    <w:rsid w:val="0064663B"/>
    <w:rsid w:val="00646ACD"/>
    <w:rsid w:val="00646DA7"/>
    <w:rsid w:val="00646DCF"/>
    <w:rsid w:val="00646DEC"/>
    <w:rsid w:val="0064722B"/>
    <w:rsid w:val="006478C0"/>
    <w:rsid w:val="00647956"/>
    <w:rsid w:val="00647B00"/>
    <w:rsid w:val="00647F04"/>
    <w:rsid w:val="00650137"/>
    <w:rsid w:val="006502B0"/>
    <w:rsid w:val="006505A5"/>
    <w:rsid w:val="0065113A"/>
    <w:rsid w:val="0065132C"/>
    <w:rsid w:val="0065134C"/>
    <w:rsid w:val="006514E9"/>
    <w:rsid w:val="0065233E"/>
    <w:rsid w:val="00652CB5"/>
    <w:rsid w:val="00652FE9"/>
    <w:rsid w:val="00653244"/>
    <w:rsid w:val="006538D4"/>
    <w:rsid w:val="006539C8"/>
    <w:rsid w:val="00653E5E"/>
    <w:rsid w:val="00654172"/>
    <w:rsid w:val="00654A2A"/>
    <w:rsid w:val="00654E9B"/>
    <w:rsid w:val="00654EBB"/>
    <w:rsid w:val="006552DD"/>
    <w:rsid w:val="00655312"/>
    <w:rsid w:val="0065563B"/>
    <w:rsid w:val="00655AA2"/>
    <w:rsid w:val="00655AAA"/>
    <w:rsid w:val="00655F3C"/>
    <w:rsid w:val="00656C03"/>
    <w:rsid w:val="00656EF0"/>
    <w:rsid w:val="006577AA"/>
    <w:rsid w:val="00657A50"/>
    <w:rsid w:val="00657FF7"/>
    <w:rsid w:val="0066013E"/>
    <w:rsid w:val="00660366"/>
    <w:rsid w:val="00660640"/>
    <w:rsid w:val="0066068B"/>
    <w:rsid w:val="00660D54"/>
    <w:rsid w:val="006618A7"/>
    <w:rsid w:val="0066272A"/>
    <w:rsid w:val="00663005"/>
    <w:rsid w:val="00663BDC"/>
    <w:rsid w:val="00663E12"/>
    <w:rsid w:val="0066436D"/>
    <w:rsid w:val="00664551"/>
    <w:rsid w:val="00664D5F"/>
    <w:rsid w:val="00664DC9"/>
    <w:rsid w:val="0066529C"/>
    <w:rsid w:val="00665344"/>
    <w:rsid w:val="00665938"/>
    <w:rsid w:val="00665A6B"/>
    <w:rsid w:val="00665F1B"/>
    <w:rsid w:val="0066695C"/>
    <w:rsid w:val="00666970"/>
    <w:rsid w:val="0066697D"/>
    <w:rsid w:val="00666A17"/>
    <w:rsid w:val="006670FE"/>
    <w:rsid w:val="00667589"/>
    <w:rsid w:val="0066762C"/>
    <w:rsid w:val="006679AA"/>
    <w:rsid w:val="006701DD"/>
    <w:rsid w:val="006702C6"/>
    <w:rsid w:val="00670308"/>
    <w:rsid w:val="00670C0B"/>
    <w:rsid w:val="006711FD"/>
    <w:rsid w:val="00671E09"/>
    <w:rsid w:val="00671EC6"/>
    <w:rsid w:val="006723AB"/>
    <w:rsid w:val="00672440"/>
    <w:rsid w:val="0067253F"/>
    <w:rsid w:val="0067269C"/>
    <w:rsid w:val="0067296F"/>
    <w:rsid w:val="00672B11"/>
    <w:rsid w:val="00672D62"/>
    <w:rsid w:val="00673728"/>
    <w:rsid w:val="00673DF0"/>
    <w:rsid w:val="00673F63"/>
    <w:rsid w:val="006743FA"/>
    <w:rsid w:val="00674449"/>
    <w:rsid w:val="00674458"/>
    <w:rsid w:val="0067461D"/>
    <w:rsid w:val="006746CC"/>
    <w:rsid w:val="00674A3D"/>
    <w:rsid w:val="00675430"/>
    <w:rsid w:val="0067546B"/>
    <w:rsid w:val="00675AEB"/>
    <w:rsid w:val="00675DBB"/>
    <w:rsid w:val="006760C1"/>
    <w:rsid w:val="00676397"/>
    <w:rsid w:val="006763A6"/>
    <w:rsid w:val="00676675"/>
    <w:rsid w:val="0067692D"/>
    <w:rsid w:val="00676A8F"/>
    <w:rsid w:val="006772E8"/>
    <w:rsid w:val="0068070F"/>
    <w:rsid w:val="0068072E"/>
    <w:rsid w:val="00680B23"/>
    <w:rsid w:val="00680CB4"/>
    <w:rsid w:val="00680F7E"/>
    <w:rsid w:val="0068115F"/>
    <w:rsid w:val="00681254"/>
    <w:rsid w:val="00681641"/>
    <w:rsid w:val="00681870"/>
    <w:rsid w:val="00681D10"/>
    <w:rsid w:val="00681E1E"/>
    <w:rsid w:val="00681E3D"/>
    <w:rsid w:val="00682004"/>
    <w:rsid w:val="0068219D"/>
    <w:rsid w:val="006821AE"/>
    <w:rsid w:val="00682BDE"/>
    <w:rsid w:val="00682CCD"/>
    <w:rsid w:val="00682CF1"/>
    <w:rsid w:val="00683140"/>
    <w:rsid w:val="0068352A"/>
    <w:rsid w:val="0068388C"/>
    <w:rsid w:val="00683E2D"/>
    <w:rsid w:val="00684088"/>
    <w:rsid w:val="0068408F"/>
    <w:rsid w:val="006845F0"/>
    <w:rsid w:val="00684680"/>
    <w:rsid w:val="00684BB2"/>
    <w:rsid w:val="00684F28"/>
    <w:rsid w:val="00684FD2"/>
    <w:rsid w:val="00685042"/>
    <w:rsid w:val="006850F3"/>
    <w:rsid w:val="00685542"/>
    <w:rsid w:val="006855B7"/>
    <w:rsid w:val="006856B8"/>
    <w:rsid w:val="006856EB"/>
    <w:rsid w:val="0068575B"/>
    <w:rsid w:val="00685949"/>
    <w:rsid w:val="006861C9"/>
    <w:rsid w:val="006864DA"/>
    <w:rsid w:val="00687052"/>
    <w:rsid w:val="0068718A"/>
    <w:rsid w:val="00687236"/>
    <w:rsid w:val="00687595"/>
    <w:rsid w:val="006876BA"/>
    <w:rsid w:val="00687BC3"/>
    <w:rsid w:val="00687C1E"/>
    <w:rsid w:val="00687F7E"/>
    <w:rsid w:val="006902CA"/>
    <w:rsid w:val="0069068A"/>
    <w:rsid w:val="00690766"/>
    <w:rsid w:val="00690D65"/>
    <w:rsid w:val="00691E7C"/>
    <w:rsid w:val="00692276"/>
    <w:rsid w:val="006924BC"/>
    <w:rsid w:val="00692C5B"/>
    <w:rsid w:val="00692C94"/>
    <w:rsid w:val="0069311A"/>
    <w:rsid w:val="006937AE"/>
    <w:rsid w:val="00693C41"/>
    <w:rsid w:val="00693C96"/>
    <w:rsid w:val="00694439"/>
    <w:rsid w:val="00694565"/>
    <w:rsid w:val="00694CF3"/>
    <w:rsid w:val="0069531A"/>
    <w:rsid w:val="0069561C"/>
    <w:rsid w:val="006961EA"/>
    <w:rsid w:val="006964B8"/>
    <w:rsid w:val="00696BC1"/>
    <w:rsid w:val="006972A5"/>
    <w:rsid w:val="00697375"/>
    <w:rsid w:val="00697A63"/>
    <w:rsid w:val="00697D02"/>
    <w:rsid w:val="00697F63"/>
    <w:rsid w:val="006A0079"/>
    <w:rsid w:val="006A06B4"/>
    <w:rsid w:val="006A07B7"/>
    <w:rsid w:val="006A0962"/>
    <w:rsid w:val="006A0A7E"/>
    <w:rsid w:val="006A0F95"/>
    <w:rsid w:val="006A11E2"/>
    <w:rsid w:val="006A129D"/>
    <w:rsid w:val="006A1731"/>
    <w:rsid w:val="006A17E4"/>
    <w:rsid w:val="006A19CC"/>
    <w:rsid w:val="006A1BF7"/>
    <w:rsid w:val="006A1C8A"/>
    <w:rsid w:val="006A1E12"/>
    <w:rsid w:val="006A1EB0"/>
    <w:rsid w:val="006A20F7"/>
    <w:rsid w:val="006A2A56"/>
    <w:rsid w:val="006A2C8B"/>
    <w:rsid w:val="006A31B9"/>
    <w:rsid w:val="006A355B"/>
    <w:rsid w:val="006A3E8F"/>
    <w:rsid w:val="006A429B"/>
    <w:rsid w:val="006A4550"/>
    <w:rsid w:val="006A4E70"/>
    <w:rsid w:val="006A5204"/>
    <w:rsid w:val="006A5323"/>
    <w:rsid w:val="006A53BF"/>
    <w:rsid w:val="006A5949"/>
    <w:rsid w:val="006A5CA4"/>
    <w:rsid w:val="006A5F8E"/>
    <w:rsid w:val="006A6A43"/>
    <w:rsid w:val="006A6A5E"/>
    <w:rsid w:val="006A6B5A"/>
    <w:rsid w:val="006A6C42"/>
    <w:rsid w:val="006A6DF8"/>
    <w:rsid w:val="006A73BA"/>
    <w:rsid w:val="006A76F1"/>
    <w:rsid w:val="006A7901"/>
    <w:rsid w:val="006A7D81"/>
    <w:rsid w:val="006A7EBD"/>
    <w:rsid w:val="006A7FB7"/>
    <w:rsid w:val="006A7FEE"/>
    <w:rsid w:val="006B0700"/>
    <w:rsid w:val="006B0968"/>
    <w:rsid w:val="006B1010"/>
    <w:rsid w:val="006B109A"/>
    <w:rsid w:val="006B120B"/>
    <w:rsid w:val="006B1307"/>
    <w:rsid w:val="006B18D2"/>
    <w:rsid w:val="006B1A33"/>
    <w:rsid w:val="006B1ADC"/>
    <w:rsid w:val="006B1D57"/>
    <w:rsid w:val="006B1DB8"/>
    <w:rsid w:val="006B2399"/>
    <w:rsid w:val="006B25EF"/>
    <w:rsid w:val="006B2982"/>
    <w:rsid w:val="006B2E89"/>
    <w:rsid w:val="006B35BC"/>
    <w:rsid w:val="006B365B"/>
    <w:rsid w:val="006B3671"/>
    <w:rsid w:val="006B3887"/>
    <w:rsid w:val="006B419E"/>
    <w:rsid w:val="006B4439"/>
    <w:rsid w:val="006B4965"/>
    <w:rsid w:val="006B4CD6"/>
    <w:rsid w:val="006B4E7A"/>
    <w:rsid w:val="006B55CC"/>
    <w:rsid w:val="006B565E"/>
    <w:rsid w:val="006B576F"/>
    <w:rsid w:val="006B5817"/>
    <w:rsid w:val="006B5CC4"/>
    <w:rsid w:val="006B6987"/>
    <w:rsid w:val="006B71C2"/>
    <w:rsid w:val="006B77A5"/>
    <w:rsid w:val="006B7FE5"/>
    <w:rsid w:val="006C025A"/>
    <w:rsid w:val="006C055E"/>
    <w:rsid w:val="006C07E0"/>
    <w:rsid w:val="006C107B"/>
    <w:rsid w:val="006C12C4"/>
    <w:rsid w:val="006C170D"/>
    <w:rsid w:val="006C1F0B"/>
    <w:rsid w:val="006C201E"/>
    <w:rsid w:val="006C22F8"/>
    <w:rsid w:val="006C295C"/>
    <w:rsid w:val="006C2D83"/>
    <w:rsid w:val="006C31C0"/>
    <w:rsid w:val="006C3634"/>
    <w:rsid w:val="006C37FE"/>
    <w:rsid w:val="006C39B4"/>
    <w:rsid w:val="006C3FA2"/>
    <w:rsid w:val="006C4181"/>
    <w:rsid w:val="006C41C1"/>
    <w:rsid w:val="006C4ABF"/>
    <w:rsid w:val="006C4BC7"/>
    <w:rsid w:val="006C4ED7"/>
    <w:rsid w:val="006C50F7"/>
    <w:rsid w:val="006C522C"/>
    <w:rsid w:val="006C57AB"/>
    <w:rsid w:val="006C57E9"/>
    <w:rsid w:val="006C589F"/>
    <w:rsid w:val="006C5D90"/>
    <w:rsid w:val="006C6AB9"/>
    <w:rsid w:val="006C6C19"/>
    <w:rsid w:val="006C70D9"/>
    <w:rsid w:val="006C74DE"/>
    <w:rsid w:val="006C75BC"/>
    <w:rsid w:val="006D1064"/>
    <w:rsid w:val="006D1880"/>
    <w:rsid w:val="006D1A7B"/>
    <w:rsid w:val="006D1B4D"/>
    <w:rsid w:val="006D22C7"/>
    <w:rsid w:val="006D32C0"/>
    <w:rsid w:val="006D39FB"/>
    <w:rsid w:val="006D418C"/>
    <w:rsid w:val="006D43A0"/>
    <w:rsid w:val="006D4559"/>
    <w:rsid w:val="006D4655"/>
    <w:rsid w:val="006D47BB"/>
    <w:rsid w:val="006D570A"/>
    <w:rsid w:val="006D5827"/>
    <w:rsid w:val="006D58FB"/>
    <w:rsid w:val="006D59B6"/>
    <w:rsid w:val="006D5B89"/>
    <w:rsid w:val="006D5DF0"/>
    <w:rsid w:val="006D5E65"/>
    <w:rsid w:val="006D61C1"/>
    <w:rsid w:val="006D6741"/>
    <w:rsid w:val="006D6890"/>
    <w:rsid w:val="006D6CCD"/>
    <w:rsid w:val="006D771C"/>
    <w:rsid w:val="006D7AA7"/>
    <w:rsid w:val="006E033E"/>
    <w:rsid w:val="006E0459"/>
    <w:rsid w:val="006E05C0"/>
    <w:rsid w:val="006E06DC"/>
    <w:rsid w:val="006E0B59"/>
    <w:rsid w:val="006E0CC2"/>
    <w:rsid w:val="006E0EAA"/>
    <w:rsid w:val="006E108E"/>
    <w:rsid w:val="006E10C6"/>
    <w:rsid w:val="006E1986"/>
    <w:rsid w:val="006E1FD3"/>
    <w:rsid w:val="006E22C1"/>
    <w:rsid w:val="006E240E"/>
    <w:rsid w:val="006E26C8"/>
    <w:rsid w:val="006E27BF"/>
    <w:rsid w:val="006E29DF"/>
    <w:rsid w:val="006E2B17"/>
    <w:rsid w:val="006E34B8"/>
    <w:rsid w:val="006E394D"/>
    <w:rsid w:val="006E3C99"/>
    <w:rsid w:val="006E3CB9"/>
    <w:rsid w:val="006E3E5A"/>
    <w:rsid w:val="006E43DA"/>
    <w:rsid w:val="006E449C"/>
    <w:rsid w:val="006E4945"/>
    <w:rsid w:val="006E4A63"/>
    <w:rsid w:val="006E4B0D"/>
    <w:rsid w:val="006E4C6E"/>
    <w:rsid w:val="006E54B5"/>
    <w:rsid w:val="006E57FE"/>
    <w:rsid w:val="006E608F"/>
    <w:rsid w:val="006E6920"/>
    <w:rsid w:val="006E6C89"/>
    <w:rsid w:val="006E7110"/>
    <w:rsid w:val="006E7421"/>
    <w:rsid w:val="006E76DB"/>
    <w:rsid w:val="006E76E2"/>
    <w:rsid w:val="006E786C"/>
    <w:rsid w:val="006E7AAE"/>
    <w:rsid w:val="006E7F9B"/>
    <w:rsid w:val="006F02A7"/>
    <w:rsid w:val="006F0EA2"/>
    <w:rsid w:val="006F1067"/>
    <w:rsid w:val="006F109C"/>
    <w:rsid w:val="006F1170"/>
    <w:rsid w:val="006F12B4"/>
    <w:rsid w:val="006F16A7"/>
    <w:rsid w:val="006F24E5"/>
    <w:rsid w:val="006F25F1"/>
    <w:rsid w:val="006F37A8"/>
    <w:rsid w:val="006F3D54"/>
    <w:rsid w:val="006F4742"/>
    <w:rsid w:val="006F4810"/>
    <w:rsid w:val="006F49D6"/>
    <w:rsid w:val="006F4B5B"/>
    <w:rsid w:val="006F4FE2"/>
    <w:rsid w:val="006F5DD0"/>
    <w:rsid w:val="006F6232"/>
    <w:rsid w:val="006F62ED"/>
    <w:rsid w:val="006F645D"/>
    <w:rsid w:val="006F6711"/>
    <w:rsid w:val="006F7029"/>
    <w:rsid w:val="006F769D"/>
    <w:rsid w:val="006F7815"/>
    <w:rsid w:val="006F7B85"/>
    <w:rsid w:val="006F7D05"/>
    <w:rsid w:val="00700189"/>
    <w:rsid w:val="00700967"/>
    <w:rsid w:val="00700EAB"/>
    <w:rsid w:val="00700EBC"/>
    <w:rsid w:val="007010D1"/>
    <w:rsid w:val="0070138F"/>
    <w:rsid w:val="00701409"/>
    <w:rsid w:val="0070142A"/>
    <w:rsid w:val="00701784"/>
    <w:rsid w:val="00701C16"/>
    <w:rsid w:val="00701C31"/>
    <w:rsid w:val="007021AF"/>
    <w:rsid w:val="007023A0"/>
    <w:rsid w:val="00702D61"/>
    <w:rsid w:val="00703B2F"/>
    <w:rsid w:val="00703CBB"/>
    <w:rsid w:val="0070443A"/>
    <w:rsid w:val="00704458"/>
    <w:rsid w:val="00704A37"/>
    <w:rsid w:val="00704A68"/>
    <w:rsid w:val="00704B4C"/>
    <w:rsid w:val="00705425"/>
    <w:rsid w:val="007054E4"/>
    <w:rsid w:val="00705905"/>
    <w:rsid w:val="0070669B"/>
    <w:rsid w:val="00706940"/>
    <w:rsid w:val="00706ACF"/>
    <w:rsid w:val="00706C5A"/>
    <w:rsid w:val="0070785F"/>
    <w:rsid w:val="00707916"/>
    <w:rsid w:val="007102CA"/>
    <w:rsid w:val="00710771"/>
    <w:rsid w:val="00710B45"/>
    <w:rsid w:val="007110D3"/>
    <w:rsid w:val="007119E9"/>
    <w:rsid w:val="007119EF"/>
    <w:rsid w:val="00711A4F"/>
    <w:rsid w:val="00711B3B"/>
    <w:rsid w:val="007128A5"/>
    <w:rsid w:val="00712A25"/>
    <w:rsid w:val="00713476"/>
    <w:rsid w:val="007138E6"/>
    <w:rsid w:val="007145E5"/>
    <w:rsid w:val="00714624"/>
    <w:rsid w:val="00714785"/>
    <w:rsid w:val="00715045"/>
    <w:rsid w:val="0071527C"/>
    <w:rsid w:val="007152CB"/>
    <w:rsid w:val="007155D4"/>
    <w:rsid w:val="007155F4"/>
    <w:rsid w:val="0071562C"/>
    <w:rsid w:val="00715675"/>
    <w:rsid w:val="00715EE4"/>
    <w:rsid w:val="0071634D"/>
    <w:rsid w:val="007166C4"/>
    <w:rsid w:val="00716CB1"/>
    <w:rsid w:val="00716EA0"/>
    <w:rsid w:val="00717097"/>
    <w:rsid w:val="00717A86"/>
    <w:rsid w:val="00717B40"/>
    <w:rsid w:val="00717DC5"/>
    <w:rsid w:val="00717EEA"/>
    <w:rsid w:val="00720332"/>
    <w:rsid w:val="007203BC"/>
    <w:rsid w:val="00720A68"/>
    <w:rsid w:val="00720AB7"/>
    <w:rsid w:val="007213D2"/>
    <w:rsid w:val="007219FB"/>
    <w:rsid w:val="0072233B"/>
    <w:rsid w:val="0072275E"/>
    <w:rsid w:val="00722A8D"/>
    <w:rsid w:val="00722CB8"/>
    <w:rsid w:val="00722DAE"/>
    <w:rsid w:val="00722DD6"/>
    <w:rsid w:val="00722DDE"/>
    <w:rsid w:val="007238C2"/>
    <w:rsid w:val="00723935"/>
    <w:rsid w:val="0072396C"/>
    <w:rsid w:val="00724036"/>
    <w:rsid w:val="007240D9"/>
    <w:rsid w:val="0072481D"/>
    <w:rsid w:val="0072482B"/>
    <w:rsid w:val="007248B3"/>
    <w:rsid w:val="00724AE8"/>
    <w:rsid w:val="00724CDA"/>
    <w:rsid w:val="0072546F"/>
    <w:rsid w:val="00725474"/>
    <w:rsid w:val="00725956"/>
    <w:rsid w:val="00725E7B"/>
    <w:rsid w:val="007261A8"/>
    <w:rsid w:val="00726BE9"/>
    <w:rsid w:val="00726E0A"/>
    <w:rsid w:val="007272FD"/>
    <w:rsid w:val="007277D4"/>
    <w:rsid w:val="0072785C"/>
    <w:rsid w:val="0073005A"/>
    <w:rsid w:val="007301DE"/>
    <w:rsid w:val="007305F3"/>
    <w:rsid w:val="00731109"/>
    <w:rsid w:val="0073116D"/>
    <w:rsid w:val="007312AD"/>
    <w:rsid w:val="00731B87"/>
    <w:rsid w:val="00731CC4"/>
    <w:rsid w:val="0073221F"/>
    <w:rsid w:val="0073259D"/>
    <w:rsid w:val="00732B2D"/>
    <w:rsid w:val="0073362A"/>
    <w:rsid w:val="0073408A"/>
    <w:rsid w:val="00734369"/>
    <w:rsid w:val="0073441C"/>
    <w:rsid w:val="0073497C"/>
    <w:rsid w:val="00734C1D"/>
    <w:rsid w:val="00734D0A"/>
    <w:rsid w:val="00734DE5"/>
    <w:rsid w:val="00734E3B"/>
    <w:rsid w:val="007352E5"/>
    <w:rsid w:val="00735469"/>
    <w:rsid w:val="00735DDE"/>
    <w:rsid w:val="00736168"/>
    <w:rsid w:val="00736AC6"/>
    <w:rsid w:val="0073705D"/>
    <w:rsid w:val="007370BD"/>
    <w:rsid w:val="007371CC"/>
    <w:rsid w:val="0073762B"/>
    <w:rsid w:val="0073780F"/>
    <w:rsid w:val="007404C3"/>
    <w:rsid w:val="007404DA"/>
    <w:rsid w:val="00740CD6"/>
    <w:rsid w:val="00740DAB"/>
    <w:rsid w:val="00740DF2"/>
    <w:rsid w:val="00740F3B"/>
    <w:rsid w:val="0074109C"/>
    <w:rsid w:val="0074113F"/>
    <w:rsid w:val="007412EF"/>
    <w:rsid w:val="00741603"/>
    <w:rsid w:val="007416B8"/>
    <w:rsid w:val="00741765"/>
    <w:rsid w:val="0074193E"/>
    <w:rsid w:val="0074194A"/>
    <w:rsid w:val="00741C27"/>
    <w:rsid w:val="00741C6E"/>
    <w:rsid w:val="00741F57"/>
    <w:rsid w:val="00742427"/>
    <w:rsid w:val="00742FCF"/>
    <w:rsid w:val="0074305F"/>
    <w:rsid w:val="00743659"/>
    <w:rsid w:val="00743BC9"/>
    <w:rsid w:val="00743C3B"/>
    <w:rsid w:val="00744204"/>
    <w:rsid w:val="00744250"/>
    <w:rsid w:val="007446E8"/>
    <w:rsid w:val="00745029"/>
    <w:rsid w:val="0074515B"/>
    <w:rsid w:val="00745AC4"/>
    <w:rsid w:val="00745EFC"/>
    <w:rsid w:val="007462C2"/>
    <w:rsid w:val="007463B8"/>
    <w:rsid w:val="0074676D"/>
    <w:rsid w:val="007470CB"/>
    <w:rsid w:val="00747300"/>
    <w:rsid w:val="007474A9"/>
    <w:rsid w:val="00747586"/>
    <w:rsid w:val="00747B7D"/>
    <w:rsid w:val="007501F5"/>
    <w:rsid w:val="0075097D"/>
    <w:rsid w:val="00750A18"/>
    <w:rsid w:val="00750A1C"/>
    <w:rsid w:val="00751387"/>
    <w:rsid w:val="00751869"/>
    <w:rsid w:val="007519BC"/>
    <w:rsid w:val="00751CEB"/>
    <w:rsid w:val="00751E98"/>
    <w:rsid w:val="0075202D"/>
    <w:rsid w:val="00753076"/>
    <w:rsid w:val="007538C5"/>
    <w:rsid w:val="00753A78"/>
    <w:rsid w:val="00753C92"/>
    <w:rsid w:val="00753D8D"/>
    <w:rsid w:val="00753EED"/>
    <w:rsid w:val="00754603"/>
    <w:rsid w:val="007546F0"/>
    <w:rsid w:val="007555A4"/>
    <w:rsid w:val="007559A0"/>
    <w:rsid w:val="00755C18"/>
    <w:rsid w:val="00756395"/>
    <w:rsid w:val="00756486"/>
    <w:rsid w:val="00756785"/>
    <w:rsid w:val="00756809"/>
    <w:rsid w:val="00756C79"/>
    <w:rsid w:val="00756D31"/>
    <w:rsid w:val="00757069"/>
    <w:rsid w:val="007574CF"/>
    <w:rsid w:val="00757780"/>
    <w:rsid w:val="00757A16"/>
    <w:rsid w:val="007602E8"/>
    <w:rsid w:val="007617A7"/>
    <w:rsid w:val="007617C7"/>
    <w:rsid w:val="007619A9"/>
    <w:rsid w:val="00761A53"/>
    <w:rsid w:val="00762368"/>
    <w:rsid w:val="007626CB"/>
    <w:rsid w:val="00762845"/>
    <w:rsid w:val="00762BF5"/>
    <w:rsid w:val="00763A85"/>
    <w:rsid w:val="00763A99"/>
    <w:rsid w:val="00763B0C"/>
    <w:rsid w:val="007642F8"/>
    <w:rsid w:val="00764441"/>
    <w:rsid w:val="00764635"/>
    <w:rsid w:val="007647B3"/>
    <w:rsid w:val="00764A56"/>
    <w:rsid w:val="00764C7D"/>
    <w:rsid w:val="00765F00"/>
    <w:rsid w:val="00766265"/>
    <w:rsid w:val="0076658F"/>
    <w:rsid w:val="00766632"/>
    <w:rsid w:val="007672FE"/>
    <w:rsid w:val="00767E1C"/>
    <w:rsid w:val="00770269"/>
    <w:rsid w:val="00770BEC"/>
    <w:rsid w:val="00770C00"/>
    <w:rsid w:val="00770F6E"/>
    <w:rsid w:val="00771045"/>
    <w:rsid w:val="007716A9"/>
    <w:rsid w:val="00771F51"/>
    <w:rsid w:val="007721DC"/>
    <w:rsid w:val="00773C60"/>
    <w:rsid w:val="00774631"/>
    <w:rsid w:val="00774640"/>
    <w:rsid w:val="00774AE5"/>
    <w:rsid w:val="00774D0F"/>
    <w:rsid w:val="00774EEE"/>
    <w:rsid w:val="00775127"/>
    <w:rsid w:val="007754BD"/>
    <w:rsid w:val="007757F4"/>
    <w:rsid w:val="00775DD6"/>
    <w:rsid w:val="00776336"/>
    <w:rsid w:val="00776C51"/>
    <w:rsid w:val="00777029"/>
    <w:rsid w:val="007775AD"/>
    <w:rsid w:val="007778A3"/>
    <w:rsid w:val="00777AD0"/>
    <w:rsid w:val="0078040D"/>
    <w:rsid w:val="00780864"/>
    <w:rsid w:val="00780BEF"/>
    <w:rsid w:val="00780C2C"/>
    <w:rsid w:val="00781D82"/>
    <w:rsid w:val="0078204F"/>
    <w:rsid w:val="00782544"/>
    <w:rsid w:val="00782813"/>
    <w:rsid w:val="00782A47"/>
    <w:rsid w:val="00782AD1"/>
    <w:rsid w:val="00782C22"/>
    <w:rsid w:val="0078356F"/>
    <w:rsid w:val="00784046"/>
    <w:rsid w:val="00784133"/>
    <w:rsid w:val="0078419D"/>
    <w:rsid w:val="007846BA"/>
    <w:rsid w:val="00784A0D"/>
    <w:rsid w:val="007857FA"/>
    <w:rsid w:val="00785EDA"/>
    <w:rsid w:val="007864F3"/>
    <w:rsid w:val="007865E6"/>
    <w:rsid w:val="00786D11"/>
    <w:rsid w:val="00786D2C"/>
    <w:rsid w:val="0078784E"/>
    <w:rsid w:val="007901A6"/>
    <w:rsid w:val="007902A5"/>
    <w:rsid w:val="00790586"/>
    <w:rsid w:val="00790891"/>
    <w:rsid w:val="00790E3D"/>
    <w:rsid w:val="007911F4"/>
    <w:rsid w:val="007915C3"/>
    <w:rsid w:val="00791A67"/>
    <w:rsid w:val="0079251E"/>
    <w:rsid w:val="00792596"/>
    <w:rsid w:val="00792605"/>
    <w:rsid w:val="00792622"/>
    <w:rsid w:val="00792663"/>
    <w:rsid w:val="007929E3"/>
    <w:rsid w:val="00792C20"/>
    <w:rsid w:val="00792D31"/>
    <w:rsid w:val="007930AF"/>
    <w:rsid w:val="00793290"/>
    <w:rsid w:val="00793A57"/>
    <w:rsid w:val="00793EAD"/>
    <w:rsid w:val="00793EDF"/>
    <w:rsid w:val="007946D7"/>
    <w:rsid w:val="00794B20"/>
    <w:rsid w:val="00794D1A"/>
    <w:rsid w:val="00794EA5"/>
    <w:rsid w:val="00794F75"/>
    <w:rsid w:val="00795446"/>
    <w:rsid w:val="0079547F"/>
    <w:rsid w:val="00795509"/>
    <w:rsid w:val="00795D58"/>
    <w:rsid w:val="00795E25"/>
    <w:rsid w:val="00795E95"/>
    <w:rsid w:val="00795F7F"/>
    <w:rsid w:val="0079604E"/>
    <w:rsid w:val="0079647C"/>
    <w:rsid w:val="0079774F"/>
    <w:rsid w:val="00797D86"/>
    <w:rsid w:val="007A02EA"/>
    <w:rsid w:val="007A03B7"/>
    <w:rsid w:val="007A088B"/>
    <w:rsid w:val="007A0A26"/>
    <w:rsid w:val="007A1076"/>
    <w:rsid w:val="007A1484"/>
    <w:rsid w:val="007A162D"/>
    <w:rsid w:val="007A1A2E"/>
    <w:rsid w:val="007A1BB3"/>
    <w:rsid w:val="007A208E"/>
    <w:rsid w:val="007A20BC"/>
    <w:rsid w:val="007A21F3"/>
    <w:rsid w:val="007A24A1"/>
    <w:rsid w:val="007A2548"/>
    <w:rsid w:val="007A2BCE"/>
    <w:rsid w:val="007A31F0"/>
    <w:rsid w:val="007A34E4"/>
    <w:rsid w:val="007A3B7A"/>
    <w:rsid w:val="007A3BDF"/>
    <w:rsid w:val="007A3CB3"/>
    <w:rsid w:val="007A416A"/>
    <w:rsid w:val="007A43F2"/>
    <w:rsid w:val="007A4A96"/>
    <w:rsid w:val="007A4ABD"/>
    <w:rsid w:val="007A4FAD"/>
    <w:rsid w:val="007A4FF7"/>
    <w:rsid w:val="007A5146"/>
    <w:rsid w:val="007A5DA0"/>
    <w:rsid w:val="007A654D"/>
    <w:rsid w:val="007A65B7"/>
    <w:rsid w:val="007A6665"/>
    <w:rsid w:val="007A67A4"/>
    <w:rsid w:val="007A6A59"/>
    <w:rsid w:val="007A6B86"/>
    <w:rsid w:val="007A6FA4"/>
    <w:rsid w:val="007A75DE"/>
    <w:rsid w:val="007B0034"/>
    <w:rsid w:val="007B0186"/>
    <w:rsid w:val="007B0647"/>
    <w:rsid w:val="007B0E7F"/>
    <w:rsid w:val="007B1009"/>
    <w:rsid w:val="007B19AF"/>
    <w:rsid w:val="007B20DE"/>
    <w:rsid w:val="007B239A"/>
    <w:rsid w:val="007B2857"/>
    <w:rsid w:val="007B296A"/>
    <w:rsid w:val="007B29A9"/>
    <w:rsid w:val="007B2EC9"/>
    <w:rsid w:val="007B2F29"/>
    <w:rsid w:val="007B33F4"/>
    <w:rsid w:val="007B3E0B"/>
    <w:rsid w:val="007B3F3D"/>
    <w:rsid w:val="007B46A2"/>
    <w:rsid w:val="007B4DFE"/>
    <w:rsid w:val="007B56B6"/>
    <w:rsid w:val="007B57C6"/>
    <w:rsid w:val="007B58EB"/>
    <w:rsid w:val="007B60DE"/>
    <w:rsid w:val="007B6758"/>
    <w:rsid w:val="007B6CCC"/>
    <w:rsid w:val="007B6FC1"/>
    <w:rsid w:val="007B7264"/>
    <w:rsid w:val="007B7571"/>
    <w:rsid w:val="007B7655"/>
    <w:rsid w:val="007B78A5"/>
    <w:rsid w:val="007B7972"/>
    <w:rsid w:val="007B7DC7"/>
    <w:rsid w:val="007C04C5"/>
    <w:rsid w:val="007C05CF"/>
    <w:rsid w:val="007C0796"/>
    <w:rsid w:val="007C0905"/>
    <w:rsid w:val="007C097F"/>
    <w:rsid w:val="007C09F9"/>
    <w:rsid w:val="007C0ACE"/>
    <w:rsid w:val="007C1879"/>
    <w:rsid w:val="007C1B8E"/>
    <w:rsid w:val="007C20C2"/>
    <w:rsid w:val="007C23F9"/>
    <w:rsid w:val="007C2725"/>
    <w:rsid w:val="007C2834"/>
    <w:rsid w:val="007C3651"/>
    <w:rsid w:val="007C3886"/>
    <w:rsid w:val="007C39DC"/>
    <w:rsid w:val="007C3A3C"/>
    <w:rsid w:val="007C3D7E"/>
    <w:rsid w:val="007C54DE"/>
    <w:rsid w:val="007C60FC"/>
    <w:rsid w:val="007C651D"/>
    <w:rsid w:val="007C6B75"/>
    <w:rsid w:val="007C6BE0"/>
    <w:rsid w:val="007C70AA"/>
    <w:rsid w:val="007C76DC"/>
    <w:rsid w:val="007C7818"/>
    <w:rsid w:val="007C7B81"/>
    <w:rsid w:val="007C7C6F"/>
    <w:rsid w:val="007C7CF5"/>
    <w:rsid w:val="007C7F61"/>
    <w:rsid w:val="007D064B"/>
    <w:rsid w:val="007D0AD1"/>
    <w:rsid w:val="007D0CAD"/>
    <w:rsid w:val="007D0DAA"/>
    <w:rsid w:val="007D1EC9"/>
    <w:rsid w:val="007D211F"/>
    <w:rsid w:val="007D2212"/>
    <w:rsid w:val="007D2279"/>
    <w:rsid w:val="007D26C7"/>
    <w:rsid w:val="007D28D0"/>
    <w:rsid w:val="007D2964"/>
    <w:rsid w:val="007D2996"/>
    <w:rsid w:val="007D2F5A"/>
    <w:rsid w:val="007D35AE"/>
    <w:rsid w:val="007D3715"/>
    <w:rsid w:val="007D3743"/>
    <w:rsid w:val="007D38B1"/>
    <w:rsid w:val="007D3FC4"/>
    <w:rsid w:val="007D41F9"/>
    <w:rsid w:val="007D4244"/>
    <w:rsid w:val="007D433B"/>
    <w:rsid w:val="007D49F4"/>
    <w:rsid w:val="007D5019"/>
    <w:rsid w:val="007D5075"/>
    <w:rsid w:val="007D5326"/>
    <w:rsid w:val="007D560C"/>
    <w:rsid w:val="007D567A"/>
    <w:rsid w:val="007D5721"/>
    <w:rsid w:val="007D57A1"/>
    <w:rsid w:val="007D5D14"/>
    <w:rsid w:val="007D5FED"/>
    <w:rsid w:val="007D603A"/>
    <w:rsid w:val="007D6070"/>
    <w:rsid w:val="007D6130"/>
    <w:rsid w:val="007D6167"/>
    <w:rsid w:val="007D63BC"/>
    <w:rsid w:val="007D6447"/>
    <w:rsid w:val="007D6513"/>
    <w:rsid w:val="007D6E3E"/>
    <w:rsid w:val="007D708A"/>
    <w:rsid w:val="007D72D7"/>
    <w:rsid w:val="007D7405"/>
    <w:rsid w:val="007D7521"/>
    <w:rsid w:val="007D7687"/>
    <w:rsid w:val="007D7A6D"/>
    <w:rsid w:val="007E0FD5"/>
    <w:rsid w:val="007E11EB"/>
    <w:rsid w:val="007E16F6"/>
    <w:rsid w:val="007E19FD"/>
    <w:rsid w:val="007E2278"/>
    <w:rsid w:val="007E2BB3"/>
    <w:rsid w:val="007E3656"/>
    <w:rsid w:val="007E3AA6"/>
    <w:rsid w:val="007E406A"/>
    <w:rsid w:val="007E4887"/>
    <w:rsid w:val="007E49E8"/>
    <w:rsid w:val="007E4A1A"/>
    <w:rsid w:val="007E4F7A"/>
    <w:rsid w:val="007E5492"/>
    <w:rsid w:val="007E5EC8"/>
    <w:rsid w:val="007E5FD8"/>
    <w:rsid w:val="007E6102"/>
    <w:rsid w:val="007E65E2"/>
    <w:rsid w:val="007E66C4"/>
    <w:rsid w:val="007E705F"/>
    <w:rsid w:val="007E710C"/>
    <w:rsid w:val="007E755E"/>
    <w:rsid w:val="007E75D7"/>
    <w:rsid w:val="007E7629"/>
    <w:rsid w:val="007F0275"/>
    <w:rsid w:val="007F02EB"/>
    <w:rsid w:val="007F051F"/>
    <w:rsid w:val="007F05FF"/>
    <w:rsid w:val="007F0BC2"/>
    <w:rsid w:val="007F0C4C"/>
    <w:rsid w:val="007F0CBD"/>
    <w:rsid w:val="007F0D80"/>
    <w:rsid w:val="007F0F78"/>
    <w:rsid w:val="007F153D"/>
    <w:rsid w:val="007F177B"/>
    <w:rsid w:val="007F1DC9"/>
    <w:rsid w:val="007F1F0F"/>
    <w:rsid w:val="007F2536"/>
    <w:rsid w:val="007F272D"/>
    <w:rsid w:val="007F2784"/>
    <w:rsid w:val="007F28FB"/>
    <w:rsid w:val="007F2EB1"/>
    <w:rsid w:val="007F3032"/>
    <w:rsid w:val="007F3353"/>
    <w:rsid w:val="007F3697"/>
    <w:rsid w:val="007F3990"/>
    <w:rsid w:val="007F3F7C"/>
    <w:rsid w:val="007F479F"/>
    <w:rsid w:val="007F4B3E"/>
    <w:rsid w:val="007F4D10"/>
    <w:rsid w:val="007F4FE8"/>
    <w:rsid w:val="007F53B2"/>
    <w:rsid w:val="007F5417"/>
    <w:rsid w:val="007F57F5"/>
    <w:rsid w:val="007F5E8C"/>
    <w:rsid w:val="007F6B62"/>
    <w:rsid w:val="007F7EB9"/>
    <w:rsid w:val="00801164"/>
    <w:rsid w:val="00801172"/>
    <w:rsid w:val="00801280"/>
    <w:rsid w:val="0080146B"/>
    <w:rsid w:val="00801876"/>
    <w:rsid w:val="00801A58"/>
    <w:rsid w:val="00801DE6"/>
    <w:rsid w:val="00801FE5"/>
    <w:rsid w:val="0080270F"/>
    <w:rsid w:val="00802BC7"/>
    <w:rsid w:val="00802E07"/>
    <w:rsid w:val="00802EEB"/>
    <w:rsid w:val="00802F25"/>
    <w:rsid w:val="00803317"/>
    <w:rsid w:val="00803919"/>
    <w:rsid w:val="008039EA"/>
    <w:rsid w:val="00804268"/>
    <w:rsid w:val="00804375"/>
    <w:rsid w:val="00804647"/>
    <w:rsid w:val="008049FD"/>
    <w:rsid w:val="00805058"/>
    <w:rsid w:val="00805532"/>
    <w:rsid w:val="00805540"/>
    <w:rsid w:val="00805BE2"/>
    <w:rsid w:val="00805BF3"/>
    <w:rsid w:val="0080602F"/>
    <w:rsid w:val="00806189"/>
    <w:rsid w:val="008068DD"/>
    <w:rsid w:val="0080695B"/>
    <w:rsid w:val="008069BC"/>
    <w:rsid w:val="00806BA9"/>
    <w:rsid w:val="00806D81"/>
    <w:rsid w:val="00806E26"/>
    <w:rsid w:val="0080722E"/>
    <w:rsid w:val="008101A1"/>
    <w:rsid w:val="008101AE"/>
    <w:rsid w:val="0081037D"/>
    <w:rsid w:val="008105F0"/>
    <w:rsid w:val="00811323"/>
    <w:rsid w:val="00811531"/>
    <w:rsid w:val="00811AC9"/>
    <w:rsid w:val="00811DD3"/>
    <w:rsid w:val="00811F14"/>
    <w:rsid w:val="0081288F"/>
    <w:rsid w:val="00812C62"/>
    <w:rsid w:val="00812DDA"/>
    <w:rsid w:val="008130DD"/>
    <w:rsid w:val="00813539"/>
    <w:rsid w:val="008137FB"/>
    <w:rsid w:val="008139BE"/>
    <w:rsid w:val="008149A9"/>
    <w:rsid w:val="00814A18"/>
    <w:rsid w:val="00814B05"/>
    <w:rsid w:val="00814B7B"/>
    <w:rsid w:val="008155C7"/>
    <w:rsid w:val="00815825"/>
    <w:rsid w:val="00815CCE"/>
    <w:rsid w:val="0081623A"/>
    <w:rsid w:val="00816438"/>
    <w:rsid w:val="008174EE"/>
    <w:rsid w:val="00820176"/>
    <w:rsid w:val="008209D6"/>
    <w:rsid w:val="00820C38"/>
    <w:rsid w:val="00821486"/>
    <w:rsid w:val="00821673"/>
    <w:rsid w:val="00821751"/>
    <w:rsid w:val="008218CB"/>
    <w:rsid w:val="00821B56"/>
    <w:rsid w:val="00821F0D"/>
    <w:rsid w:val="008220C0"/>
    <w:rsid w:val="0082237B"/>
    <w:rsid w:val="008225BC"/>
    <w:rsid w:val="0082267D"/>
    <w:rsid w:val="008227B4"/>
    <w:rsid w:val="00822B5C"/>
    <w:rsid w:val="00822EE8"/>
    <w:rsid w:val="00822F27"/>
    <w:rsid w:val="008238C3"/>
    <w:rsid w:val="00823A4C"/>
    <w:rsid w:val="00823B39"/>
    <w:rsid w:val="00823EEF"/>
    <w:rsid w:val="00823F82"/>
    <w:rsid w:val="00824007"/>
    <w:rsid w:val="00824377"/>
    <w:rsid w:val="00824380"/>
    <w:rsid w:val="008251F9"/>
    <w:rsid w:val="0082524E"/>
    <w:rsid w:val="00825382"/>
    <w:rsid w:val="00825A3D"/>
    <w:rsid w:val="0082658A"/>
    <w:rsid w:val="00827203"/>
    <w:rsid w:val="008272CB"/>
    <w:rsid w:val="008273CA"/>
    <w:rsid w:val="0082776B"/>
    <w:rsid w:val="008279D5"/>
    <w:rsid w:val="00827B14"/>
    <w:rsid w:val="00827CFB"/>
    <w:rsid w:val="00827D50"/>
    <w:rsid w:val="008306D9"/>
    <w:rsid w:val="00830852"/>
    <w:rsid w:val="00830A92"/>
    <w:rsid w:val="00830EB0"/>
    <w:rsid w:val="008311FC"/>
    <w:rsid w:val="008314B0"/>
    <w:rsid w:val="00831F2C"/>
    <w:rsid w:val="00831F67"/>
    <w:rsid w:val="008326F6"/>
    <w:rsid w:val="00832AB7"/>
    <w:rsid w:val="00833328"/>
    <w:rsid w:val="00833508"/>
    <w:rsid w:val="0083357B"/>
    <w:rsid w:val="008335D0"/>
    <w:rsid w:val="00833614"/>
    <w:rsid w:val="00833A4A"/>
    <w:rsid w:val="00833BBD"/>
    <w:rsid w:val="00834038"/>
    <w:rsid w:val="0083466A"/>
    <w:rsid w:val="0083493D"/>
    <w:rsid w:val="008351F3"/>
    <w:rsid w:val="008356D6"/>
    <w:rsid w:val="0083571B"/>
    <w:rsid w:val="008357A0"/>
    <w:rsid w:val="00835EF3"/>
    <w:rsid w:val="00835F83"/>
    <w:rsid w:val="00835F87"/>
    <w:rsid w:val="00836BB8"/>
    <w:rsid w:val="0083701F"/>
    <w:rsid w:val="008375CA"/>
    <w:rsid w:val="00837639"/>
    <w:rsid w:val="008378B9"/>
    <w:rsid w:val="00837914"/>
    <w:rsid w:val="00837A30"/>
    <w:rsid w:val="00837D59"/>
    <w:rsid w:val="00837E24"/>
    <w:rsid w:val="00837ED4"/>
    <w:rsid w:val="00840088"/>
    <w:rsid w:val="008402C6"/>
    <w:rsid w:val="00840982"/>
    <w:rsid w:val="00840CDF"/>
    <w:rsid w:val="0084173A"/>
    <w:rsid w:val="008420D6"/>
    <w:rsid w:val="008427B7"/>
    <w:rsid w:val="00842968"/>
    <w:rsid w:val="00842A22"/>
    <w:rsid w:val="00842BAE"/>
    <w:rsid w:val="00842EA0"/>
    <w:rsid w:val="0084317B"/>
    <w:rsid w:val="0084385E"/>
    <w:rsid w:val="008439B0"/>
    <w:rsid w:val="00843A9D"/>
    <w:rsid w:val="00843CFF"/>
    <w:rsid w:val="00843FC2"/>
    <w:rsid w:val="008444ED"/>
    <w:rsid w:val="00844594"/>
    <w:rsid w:val="00844EF1"/>
    <w:rsid w:val="00844FD5"/>
    <w:rsid w:val="00845014"/>
    <w:rsid w:val="0084551C"/>
    <w:rsid w:val="00846003"/>
    <w:rsid w:val="00846024"/>
    <w:rsid w:val="008460E5"/>
    <w:rsid w:val="00846105"/>
    <w:rsid w:val="00846294"/>
    <w:rsid w:val="00846571"/>
    <w:rsid w:val="00846A1A"/>
    <w:rsid w:val="00846E09"/>
    <w:rsid w:val="008474FC"/>
    <w:rsid w:val="008477D3"/>
    <w:rsid w:val="00847BB3"/>
    <w:rsid w:val="00847BC0"/>
    <w:rsid w:val="00847D97"/>
    <w:rsid w:val="00850229"/>
    <w:rsid w:val="008503B9"/>
    <w:rsid w:val="008503F2"/>
    <w:rsid w:val="00850631"/>
    <w:rsid w:val="0085075C"/>
    <w:rsid w:val="00850B02"/>
    <w:rsid w:val="00850DC9"/>
    <w:rsid w:val="00850FC7"/>
    <w:rsid w:val="008515BA"/>
    <w:rsid w:val="00851BBA"/>
    <w:rsid w:val="00852123"/>
    <w:rsid w:val="00852336"/>
    <w:rsid w:val="00852651"/>
    <w:rsid w:val="00852B8C"/>
    <w:rsid w:val="00852BB6"/>
    <w:rsid w:val="00852CAF"/>
    <w:rsid w:val="00852EB2"/>
    <w:rsid w:val="0085316A"/>
    <w:rsid w:val="00853BDD"/>
    <w:rsid w:val="00853E42"/>
    <w:rsid w:val="00853E53"/>
    <w:rsid w:val="008542DD"/>
    <w:rsid w:val="008544CA"/>
    <w:rsid w:val="00854798"/>
    <w:rsid w:val="00854901"/>
    <w:rsid w:val="008549DF"/>
    <w:rsid w:val="008554DD"/>
    <w:rsid w:val="00855585"/>
    <w:rsid w:val="008557A9"/>
    <w:rsid w:val="0085599E"/>
    <w:rsid w:val="00855B90"/>
    <w:rsid w:val="00855C9D"/>
    <w:rsid w:val="0085659E"/>
    <w:rsid w:val="00856722"/>
    <w:rsid w:val="00856BB4"/>
    <w:rsid w:val="00857699"/>
    <w:rsid w:val="00857D4E"/>
    <w:rsid w:val="0086052A"/>
    <w:rsid w:val="00860574"/>
    <w:rsid w:val="00860AA3"/>
    <w:rsid w:val="00860BDC"/>
    <w:rsid w:val="00861222"/>
    <w:rsid w:val="00861C11"/>
    <w:rsid w:val="008629A0"/>
    <w:rsid w:val="00862DBB"/>
    <w:rsid w:val="008634D8"/>
    <w:rsid w:val="00863646"/>
    <w:rsid w:val="00863F4B"/>
    <w:rsid w:val="008640FA"/>
    <w:rsid w:val="00864184"/>
    <w:rsid w:val="008641BD"/>
    <w:rsid w:val="008642E8"/>
    <w:rsid w:val="00864370"/>
    <w:rsid w:val="0086448B"/>
    <w:rsid w:val="008649DD"/>
    <w:rsid w:val="00865319"/>
    <w:rsid w:val="008653BB"/>
    <w:rsid w:val="00865579"/>
    <w:rsid w:val="00865837"/>
    <w:rsid w:val="00865A73"/>
    <w:rsid w:val="00865E05"/>
    <w:rsid w:val="00865FBF"/>
    <w:rsid w:val="00865FE2"/>
    <w:rsid w:val="00866269"/>
    <w:rsid w:val="00866778"/>
    <w:rsid w:val="008667E6"/>
    <w:rsid w:val="00866930"/>
    <w:rsid w:val="00866A52"/>
    <w:rsid w:val="00866DD5"/>
    <w:rsid w:val="00866FA1"/>
    <w:rsid w:val="0086714B"/>
    <w:rsid w:val="0086753C"/>
    <w:rsid w:val="00867C04"/>
    <w:rsid w:val="00867F5A"/>
    <w:rsid w:val="00867FBF"/>
    <w:rsid w:val="00867FD8"/>
    <w:rsid w:val="00870995"/>
    <w:rsid w:val="00870E5D"/>
    <w:rsid w:val="00871134"/>
    <w:rsid w:val="00871B95"/>
    <w:rsid w:val="00871D97"/>
    <w:rsid w:val="00872459"/>
    <w:rsid w:val="0087299D"/>
    <w:rsid w:val="008729FE"/>
    <w:rsid w:val="008732DA"/>
    <w:rsid w:val="00873396"/>
    <w:rsid w:val="0087403B"/>
    <w:rsid w:val="008741B9"/>
    <w:rsid w:val="0087426D"/>
    <w:rsid w:val="00874941"/>
    <w:rsid w:val="00875118"/>
    <w:rsid w:val="00875F85"/>
    <w:rsid w:val="0087653B"/>
    <w:rsid w:val="00876BF2"/>
    <w:rsid w:val="00876EE2"/>
    <w:rsid w:val="00877400"/>
    <w:rsid w:val="00877E2A"/>
    <w:rsid w:val="00877F84"/>
    <w:rsid w:val="0088008F"/>
    <w:rsid w:val="00880139"/>
    <w:rsid w:val="00880764"/>
    <w:rsid w:val="00880853"/>
    <w:rsid w:val="008809AA"/>
    <w:rsid w:val="00880B8E"/>
    <w:rsid w:val="00880DE4"/>
    <w:rsid w:val="008811ED"/>
    <w:rsid w:val="00881482"/>
    <w:rsid w:val="0088186F"/>
    <w:rsid w:val="00881D09"/>
    <w:rsid w:val="00881DF6"/>
    <w:rsid w:val="00881E57"/>
    <w:rsid w:val="00881F52"/>
    <w:rsid w:val="008825B7"/>
    <w:rsid w:val="00882BC3"/>
    <w:rsid w:val="00883349"/>
    <w:rsid w:val="00883560"/>
    <w:rsid w:val="008839A5"/>
    <w:rsid w:val="00883BE1"/>
    <w:rsid w:val="00883F43"/>
    <w:rsid w:val="00883FB8"/>
    <w:rsid w:val="00883FEB"/>
    <w:rsid w:val="0088438F"/>
    <w:rsid w:val="00884493"/>
    <w:rsid w:val="008848E6"/>
    <w:rsid w:val="00884B5A"/>
    <w:rsid w:val="008853D5"/>
    <w:rsid w:val="00885458"/>
    <w:rsid w:val="0088589F"/>
    <w:rsid w:val="00885E17"/>
    <w:rsid w:val="00885F4C"/>
    <w:rsid w:val="008860AB"/>
    <w:rsid w:val="008860BE"/>
    <w:rsid w:val="00886C46"/>
    <w:rsid w:val="00886D35"/>
    <w:rsid w:val="00887066"/>
    <w:rsid w:val="00887162"/>
    <w:rsid w:val="00887163"/>
    <w:rsid w:val="008878A0"/>
    <w:rsid w:val="0089016A"/>
    <w:rsid w:val="008901B0"/>
    <w:rsid w:val="008902C1"/>
    <w:rsid w:val="00890434"/>
    <w:rsid w:val="00890BAA"/>
    <w:rsid w:val="00890DDD"/>
    <w:rsid w:val="00890F2D"/>
    <w:rsid w:val="008910D7"/>
    <w:rsid w:val="008916E9"/>
    <w:rsid w:val="00891729"/>
    <w:rsid w:val="0089190C"/>
    <w:rsid w:val="00891A43"/>
    <w:rsid w:val="00891D68"/>
    <w:rsid w:val="00892024"/>
    <w:rsid w:val="008920CD"/>
    <w:rsid w:val="00892606"/>
    <w:rsid w:val="008926B0"/>
    <w:rsid w:val="0089346B"/>
    <w:rsid w:val="008935B5"/>
    <w:rsid w:val="00893C2C"/>
    <w:rsid w:val="0089418D"/>
    <w:rsid w:val="008942EB"/>
    <w:rsid w:val="008946DB"/>
    <w:rsid w:val="00894AB5"/>
    <w:rsid w:val="00895175"/>
    <w:rsid w:val="008956A4"/>
    <w:rsid w:val="008956C1"/>
    <w:rsid w:val="00895F0E"/>
    <w:rsid w:val="008960E5"/>
    <w:rsid w:val="0089665C"/>
    <w:rsid w:val="008967C8"/>
    <w:rsid w:val="00896956"/>
    <w:rsid w:val="00896F27"/>
    <w:rsid w:val="00896F30"/>
    <w:rsid w:val="008972F7"/>
    <w:rsid w:val="0089733F"/>
    <w:rsid w:val="00897AC3"/>
    <w:rsid w:val="00897F20"/>
    <w:rsid w:val="008A028C"/>
    <w:rsid w:val="008A1322"/>
    <w:rsid w:val="008A19D1"/>
    <w:rsid w:val="008A1F13"/>
    <w:rsid w:val="008A2999"/>
    <w:rsid w:val="008A2ADA"/>
    <w:rsid w:val="008A2AE5"/>
    <w:rsid w:val="008A2C48"/>
    <w:rsid w:val="008A3173"/>
    <w:rsid w:val="008A31EF"/>
    <w:rsid w:val="008A37DC"/>
    <w:rsid w:val="008A3906"/>
    <w:rsid w:val="008A40D2"/>
    <w:rsid w:val="008A45C3"/>
    <w:rsid w:val="008A49A2"/>
    <w:rsid w:val="008A4A84"/>
    <w:rsid w:val="008A4B3C"/>
    <w:rsid w:val="008A4BB3"/>
    <w:rsid w:val="008A4C94"/>
    <w:rsid w:val="008A4DCD"/>
    <w:rsid w:val="008A4F8B"/>
    <w:rsid w:val="008A569A"/>
    <w:rsid w:val="008A5E54"/>
    <w:rsid w:val="008A6289"/>
    <w:rsid w:val="008A631E"/>
    <w:rsid w:val="008A6AD3"/>
    <w:rsid w:val="008A6C63"/>
    <w:rsid w:val="008A74B6"/>
    <w:rsid w:val="008A77D5"/>
    <w:rsid w:val="008A77E8"/>
    <w:rsid w:val="008A77FD"/>
    <w:rsid w:val="008A7969"/>
    <w:rsid w:val="008A7B87"/>
    <w:rsid w:val="008A7ED8"/>
    <w:rsid w:val="008B002C"/>
    <w:rsid w:val="008B0197"/>
    <w:rsid w:val="008B07C5"/>
    <w:rsid w:val="008B13D0"/>
    <w:rsid w:val="008B1FBA"/>
    <w:rsid w:val="008B22F9"/>
    <w:rsid w:val="008B2725"/>
    <w:rsid w:val="008B3C30"/>
    <w:rsid w:val="008B3FC6"/>
    <w:rsid w:val="008B4624"/>
    <w:rsid w:val="008B46E6"/>
    <w:rsid w:val="008B4727"/>
    <w:rsid w:val="008B4EAD"/>
    <w:rsid w:val="008B513F"/>
    <w:rsid w:val="008B5223"/>
    <w:rsid w:val="008B5445"/>
    <w:rsid w:val="008B5D02"/>
    <w:rsid w:val="008B681F"/>
    <w:rsid w:val="008B6C4D"/>
    <w:rsid w:val="008B6D90"/>
    <w:rsid w:val="008C03E6"/>
    <w:rsid w:val="008C03F3"/>
    <w:rsid w:val="008C0C3A"/>
    <w:rsid w:val="008C0EC2"/>
    <w:rsid w:val="008C0EC9"/>
    <w:rsid w:val="008C1C90"/>
    <w:rsid w:val="008C2AEF"/>
    <w:rsid w:val="008C2D9D"/>
    <w:rsid w:val="008C31EE"/>
    <w:rsid w:val="008C347E"/>
    <w:rsid w:val="008C34BC"/>
    <w:rsid w:val="008C3786"/>
    <w:rsid w:val="008C37C0"/>
    <w:rsid w:val="008C3A78"/>
    <w:rsid w:val="008C3B33"/>
    <w:rsid w:val="008C421D"/>
    <w:rsid w:val="008C4917"/>
    <w:rsid w:val="008C4CF4"/>
    <w:rsid w:val="008C54A9"/>
    <w:rsid w:val="008C557F"/>
    <w:rsid w:val="008C56F3"/>
    <w:rsid w:val="008C5729"/>
    <w:rsid w:val="008C5755"/>
    <w:rsid w:val="008C5B1B"/>
    <w:rsid w:val="008C62D0"/>
    <w:rsid w:val="008C65D0"/>
    <w:rsid w:val="008C6871"/>
    <w:rsid w:val="008C6890"/>
    <w:rsid w:val="008C69E4"/>
    <w:rsid w:val="008C6F6E"/>
    <w:rsid w:val="008C702F"/>
    <w:rsid w:val="008C75EF"/>
    <w:rsid w:val="008C76D8"/>
    <w:rsid w:val="008C7B82"/>
    <w:rsid w:val="008C7BCE"/>
    <w:rsid w:val="008D030B"/>
    <w:rsid w:val="008D052C"/>
    <w:rsid w:val="008D0D4A"/>
    <w:rsid w:val="008D0DD8"/>
    <w:rsid w:val="008D1693"/>
    <w:rsid w:val="008D1833"/>
    <w:rsid w:val="008D2699"/>
    <w:rsid w:val="008D35B2"/>
    <w:rsid w:val="008D3AF6"/>
    <w:rsid w:val="008D3BD3"/>
    <w:rsid w:val="008D3CD0"/>
    <w:rsid w:val="008D4616"/>
    <w:rsid w:val="008D4B96"/>
    <w:rsid w:val="008D5B26"/>
    <w:rsid w:val="008D5B6F"/>
    <w:rsid w:val="008D5EE6"/>
    <w:rsid w:val="008D5FE8"/>
    <w:rsid w:val="008D6CA6"/>
    <w:rsid w:val="008D70CB"/>
    <w:rsid w:val="008D75F4"/>
    <w:rsid w:val="008E015F"/>
    <w:rsid w:val="008E0444"/>
    <w:rsid w:val="008E0709"/>
    <w:rsid w:val="008E0735"/>
    <w:rsid w:val="008E0B9E"/>
    <w:rsid w:val="008E27BA"/>
    <w:rsid w:val="008E289D"/>
    <w:rsid w:val="008E2A58"/>
    <w:rsid w:val="008E30FD"/>
    <w:rsid w:val="008E33EB"/>
    <w:rsid w:val="008E36B4"/>
    <w:rsid w:val="008E36D7"/>
    <w:rsid w:val="008E3750"/>
    <w:rsid w:val="008E391D"/>
    <w:rsid w:val="008E39AF"/>
    <w:rsid w:val="008E3DBB"/>
    <w:rsid w:val="008E3FDD"/>
    <w:rsid w:val="008E49C1"/>
    <w:rsid w:val="008E4F0A"/>
    <w:rsid w:val="008E5923"/>
    <w:rsid w:val="008E5F7D"/>
    <w:rsid w:val="008E6308"/>
    <w:rsid w:val="008E6343"/>
    <w:rsid w:val="008E64C6"/>
    <w:rsid w:val="008E677D"/>
    <w:rsid w:val="008E695C"/>
    <w:rsid w:val="008E6BBE"/>
    <w:rsid w:val="008E7260"/>
    <w:rsid w:val="008E7941"/>
    <w:rsid w:val="008E7B2A"/>
    <w:rsid w:val="008E7C9A"/>
    <w:rsid w:val="008E7F48"/>
    <w:rsid w:val="008F0485"/>
    <w:rsid w:val="008F097D"/>
    <w:rsid w:val="008F1060"/>
    <w:rsid w:val="008F185B"/>
    <w:rsid w:val="008F1BFC"/>
    <w:rsid w:val="008F239A"/>
    <w:rsid w:val="008F2A64"/>
    <w:rsid w:val="008F32B6"/>
    <w:rsid w:val="008F33FD"/>
    <w:rsid w:val="008F3845"/>
    <w:rsid w:val="008F3E8A"/>
    <w:rsid w:val="008F42A2"/>
    <w:rsid w:val="008F4338"/>
    <w:rsid w:val="008F43F2"/>
    <w:rsid w:val="008F4434"/>
    <w:rsid w:val="008F4464"/>
    <w:rsid w:val="008F451C"/>
    <w:rsid w:val="008F4713"/>
    <w:rsid w:val="008F4956"/>
    <w:rsid w:val="008F566F"/>
    <w:rsid w:val="008F594E"/>
    <w:rsid w:val="008F5E7D"/>
    <w:rsid w:val="008F5FF8"/>
    <w:rsid w:val="008F6090"/>
    <w:rsid w:val="008F6209"/>
    <w:rsid w:val="008F67C4"/>
    <w:rsid w:val="008F68C9"/>
    <w:rsid w:val="008F6BD9"/>
    <w:rsid w:val="008F6CD3"/>
    <w:rsid w:val="008F7605"/>
    <w:rsid w:val="008F7DFE"/>
    <w:rsid w:val="00901429"/>
    <w:rsid w:val="0090190D"/>
    <w:rsid w:val="009019B0"/>
    <w:rsid w:val="00901BB5"/>
    <w:rsid w:val="00901C0A"/>
    <w:rsid w:val="00901C3D"/>
    <w:rsid w:val="00901F12"/>
    <w:rsid w:val="0090259A"/>
    <w:rsid w:val="00902F22"/>
    <w:rsid w:val="00903A33"/>
    <w:rsid w:val="00904671"/>
    <w:rsid w:val="0090469A"/>
    <w:rsid w:val="0090479D"/>
    <w:rsid w:val="00904846"/>
    <w:rsid w:val="00904EE9"/>
    <w:rsid w:val="00905234"/>
    <w:rsid w:val="0090528E"/>
    <w:rsid w:val="00905ADC"/>
    <w:rsid w:val="00905D19"/>
    <w:rsid w:val="00905D1E"/>
    <w:rsid w:val="00906252"/>
    <w:rsid w:val="009068B3"/>
    <w:rsid w:val="00906A72"/>
    <w:rsid w:val="00906B5D"/>
    <w:rsid w:val="00906D23"/>
    <w:rsid w:val="00907651"/>
    <w:rsid w:val="00907D5B"/>
    <w:rsid w:val="009100B3"/>
    <w:rsid w:val="00910ACD"/>
    <w:rsid w:val="00910B05"/>
    <w:rsid w:val="00910C1D"/>
    <w:rsid w:val="00910E04"/>
    <w:rsid w:val="00911476"/>
    <w:rsid w:val="00911585"/>
    <w:rsid w:val="00911976"/>
    <w:rsid w:val="00911BDE"/>
    <w:rsid w:val="009120C3"/>
    <w:rsid w:val="009121CC"/>
    <w:rsid w:val="00912AC2"/>
    <w:rsid w:val="00912B8B"/>
    <w:rsid w:val="009132D3"/>
    <w:rsid w:val="00913430"/>
    <w:rsid w:val="009134F1"/>
    <w:rsid w:val="0091381B"/>
    <w:rsid w:val="00913AA6"/>
    <w:rsid w:val="009140A6"/>
    <w:rsid w:val="0091478C"/>
    <w:rsid w:val="00914A95"/>
    <w:rsid w:val="00914E66"/>
    <w:rsid w:val="0091501A"/>
    <w:rsid w:val="009156F3"/>
    <w:rsid w:val="00915FDC"/>
    <w:rsid w:val="0091655D"/>
    <w:rsid w:val="00916636"/>
    <w:rsid w:val="0091670C"/>
    <w:rsid w:val="009167AA"/>
    <w:rsid w:val="009168D7"/>
    <w:rsid w:val="00916B17"/>
    <w:rsid w:val="00916BBD"/>
    <w:rsid w:val="00917568"/>
    <w:rsid w:val="0091760B"/>
    <w:rsid w:val="00917A68"/>
    <w:rsid w:val="00917BC6"/>
    <w:rsid w:val="00917C3E"/>
    <w:rsid w:val="00920D5E"/>
    <w:rsid w:val="0092121B"/>
    <w:rsid w:val="00921BB5"/>
    <w:rsid w:val="00922174"/>
    <w:rsid w:val="00922670"/>
    <w:rsid w:val="00923183"/>
    <w:rsid w:val="00923402"/>
    <w:rsid w:val="00923668"/>
    <w:rsid w:val="0092428B"/>
    <w:rsid w:val="00924B42"/>
    <w:rsid w:val="00924DB4"/>
    <w:rsid w:val="009253A4"/>
    <w:rsid w:val="009253D0"/>
    <w:rsid w:val="009255F2"/>
    <w:rsid w:val="00925897"/>
    <w:rsid w:val="009258F7"/>
    <w:rsid w:val="00925BF1"/>
    <w:rsid w:val="00925CF3"/>
    <w:rsid w:val="00926280"/>
    <w:rsid w:val="009263E0"/>
    <w:rsid w:val="009264FB"/>
    <w:rsid w:val="009267AA"/>
    <w:rsid w:val="00926AB3"/>
    <w:rsid w:val="00926B05"/>
    <w:rsid w:val="0092705A"/>
    <w:rsid w:val="00927244"/>
    <w:rsid w:val="00927519"/>
    <w:rsid w:val="009278AD"/>
    <w:rsid w:val="00927E65"/>
    <w:rsid w:val="0093005F"/>
    <w:rsid w:val="009309D5"/>
    <w:rsid w:val="00931446"/>
    <w:rsid w:val="009315D4"/>
    <w:rsid w:val="009316C8"/>
    <w:rsid w:val="00931863"/>
    <w:rsid w:val="00931F45"/>
    <w:rsid w:val="009327F8"/>
    <w:rsid w:val="009328B4"/>
    <w:rsid w:val="00932A6C"/>
    <w:rsid w:val="00934906"/>
    <w:rsid w:val="009350F1"/>
    <w:rsid w:val="0093583E"/>
    <w:rsid w:val="00935CD1"/>
    <w:rsid w:val="009360E5"/>
    <w:rsid w:val="0093653C"/>
    <w:rsid w:val="00936F11"/>
    <w:rsid w:val="00937038"/>
    <w:rsid w:val="00937282"/>
    <w:rsid w:val="00937556"/>
    <w:rsid w:val="00940833"/>
    <w:rsid w:val="009408E1"/>
    <w:rsid w:val="009409D1"/>
    <w:rsid w:val="00940B30"/>
    <w:rsid w:val="00940E99"/>
    <w:rsid w:val="00940FDD"/>
    <w:rsid w:val="009410BA"/>
    <w:rsid w:val="00941215"/>
    <w:rsid w:val="0094129D"/>
    <w:rsid w:val="00941564"/>
    <w:rsid w:val="0094159D"/>
    <w:rsid w:val="0094177D"/>
    <w:rsid w:val="00941A06"/>
    <w:rsid w:val="00941BB1"/>
    <w:rsid w:val="009420DD"/>
    <w:rsid w:val="00942543"/>
    <w:rsid w:val="0094267D"/>
    <w:rsid w:val="00942991"/>
    <w:rsid w:val="00943012"/>
    <w:rsid w:val="00943514"/>
    <w:rsid w:val="009437CE"/>
    <w:rsid w:val="00943DCC"/>
    <w:rsid w:val="0094406B"/>
    <w:rsid w:val="00944977"/>
    <w:rsid w:val="00944FA1"/>
    <w:rsid w:val="00945656"/>
    <w:rsid w:val="00945D1C"/>
    <w:rsid w:val="00945ECC"/>
    <w:rsid w:val="00946240"/>
    <w:rsid w:val="009465CB"/>
    <w:rsid w:val="00946754"/>
    <w:rsid w:val="00947699"/>
    <w:rsid w:val="00947E2F"/>
    <w:rsid w:val="00947EEC"/>
    <w:rsid w:val="00950562"/>
    <w:rsid w:val="009505E1"/>
    <w:rsid w:val="00950A0C"/>
    <w:rsid w:val="00950C12"/>
    <w:rsid w:val="00950F88"/>
    <w:rsid w:val="0095146B"/>
    <w:rsid w:val="0095156F"/>
    <w:rsid w:val="00951AD0"/>
    <w:rsid w:val="00951AD6"/>
    <w:rsid w:val="00952F1E"/>
    <w:rsid w:val="0095332D"/>
    <w:rsid w:val="00953614"/>
    <w:rsid w:val="00953AC5"/>
    <w:rsid w:val="00953CD1"/>
    <w:rsid w:val="0095407C"/>
    <w:rsid w:val="00954625"/>
    <w:rsid w:val="00954BBC"/>
    <w:rsid w:val="00954EB1"/>
    <w:rsid w:val="00955277"/>
    <w:rsid w:val="009554F7"/>
    <w:rsid w:val="00955501"/>
    <w:rsid w:val="0095569A"/>
    <w:rsid w:val="00955A65"/>
    <w:rsid w:val="00955EE7"/>
    <w:rsid w:val="009564A6"/>
    <w:rsid w:val="00956983"/>
    <w:rsid w:val="00956A2D"/>
    <w:rsid w:val="00956A80"/>
    <w:rsid w:val="009576DE"/>
    <w:rsid w:val="00957B70"/>
    <w:rsid w:val="009607A4"/>
    <w:rsid w:val="009611EB"/>
    <w:rsid w:val="00961391"/>
    <w:rsid w:val="00961793"/>
    <w:rsid w:val="00962240"/>
    <w:rsid w:val="00962881"/>
    <w:rsid w:val="0096321D"/>
    <w:rsid w:val="00963321"/>
    <w:rsid w:val="0096337C"/>
    <w:rsid w:val="0096341F"/>
    <w:rsid w:val="0096415B"/>
    <w:rsid w:val="009643F9"/>
    <w:rsid w:val="0096440C"/>
    <w:rsid w:val="00964682"/>
    <w:rsid w:val="00964A54"/>
    <w:rsid w:val="00964D3C"/>
    <w:rsid w:val="00964FBD"/>
    <w:rsid w:val="009654AE"/>
    <w:rsid w:val="009655C1"/>
    <w:rsid w:val="009657B9"/>
    <w:rsid w:val="00965944"/>
    <w:rsid w:val="00965D70"/>
    <w:rsid w:val="00965E44"/>
    <w:rsid w:val="009663DA"/>
    <w:rsid w:val="00966629"/>
    <w:rsid w:val="0096701F"/>
    <w:rsid w:val="009671F4"/>
    <w:rsid w:val="009673A4"/>
    <w:rsid w:val="0096795A"/>
    <w:rsid w:val="00967B00"/>
    <w:rsid w:val="00967C22"/>
    <w:rsid w:val="00967EE6"/>
    <w:rsid w:val="009705AE"/>
    <w:rsid w:val="0097092A"/>
    <w:rsid w:val="00970D14"/>
    <w:rsid w:val="00970ED7"/>
    <w:rsid w:val="0097109E"/>
    <w:rsid w:val="009711F4"/>
    <w:rsid w:val="0097161B"/>
    <w:rsid w:val="00971823"/>
    <w:rsid w:val="009718FE"/>
    <w:rsid w:val="00971FA2"/>
    <w:rsid w:val="0097209B"/>
    <w:rsid w:val="009721D9"/>
    <w:rsid w:val="009724B8"/>
    <w:rsid w:val="00972661"/>
    <w:rsid w:val="0097285F"/>
    <w:rsid w:val="00972FAC"/>
    <w:rsid w:val="009744B9"/>
    <w:rsid w:val="009748D1"/>
    <w:rsid w:val="009750F8"/>
    <w:rsid w:val="009756D7"/>
    <w:rsid w:val="00975941"/>
    <w:rsid w:val="00975A61"/>
    <w:rsid w:val="00975F06"/>
    <w:rsid w:val="00975F35"/>
    <w:rsid w:val="009760AD"/>
    <w:rsid w:val="00976548"/>
    <w:rsid w:val="00976B2A"/>
    <w:rsid w:val="00977E1B"/>
    <w:rsid w:val="00977EF3"/>
    <w:rsid w:val="00977F83"/>
    <w:rsid w:val="00980018"/>
    <w:rsid w:val="0098004F"/>
    <w:rsid w:val="009802A0"/>
    <w:rsid w:val="009804F8"/>
    <w:rsid w:val="009806DB"/>
    <w:rsid w:val="0098077B"/>
    <w:rsid w:val="0098093B"/>
    <w:rsid w:val="00980A41"/>
    <w:rsid w:val="00980AC6"/>
    <w:rsid w:val="00981B92"/>
    <w:rsid w:val="00981EB9"/>
    <w:rsid w:val="009822BA"/>
    <w:rsid w:val="00982538"/>
    <w:rsid w:val="00982610"/>
    <w:rsid w:val="0098272F"/>
    <w:rsid w:val="00982DF8"/>
    <w:rsid w:val="00983004"/>
    <w:rsid w:val="00983082"/>
    <w:rsid w:val="0098324C"/>
    <w:rsid w:val="00983A68"/>
    <w:rsid w:val="00983B19"/>
    <w:rsid w:val="00983E24"/>
    <w:rsid w:val="00983EBC"/>
    <w:rsid w:val="00984197"/>
    <w:rsid w:val="0098433A"/>
    <w:rsid w:val="00984AF5"/>
    <w:rsid w:val="00984B32"/>
    <w:rsid w:val="0098509D"/>
    <w:rsid w:val="009852D4"/>
    <w:rsid w:val="00985307"/>
    <w:rsid w:val="009855A6"/>
    <w:rsid w:val="009855D6"/>
    <w:rsid w:val="00985727"/>
    <w:rsid w:val="00985907"/>
    <w:rsid w:val="00985A31"/>
    <w:rsid w:val="00985EAD"/>
    <w:rsid w:val="00985F89"/>
    <w:rsid w:val="0098605A"/>
    <w:rsid w:val="009861ED"/>
    <w:rsid w:val="009862E9"/>
    <w:rsid w:val="00986326"/>
    <w:rsid w:val="0098650D"/>
    <w:rsid w:val="00986522"/>
    <w:rsid w:val="00986566"/>
    <w:rsid w:val="00986BDD"/>
    <w:rsid w:val="00986D54"/>
    <w:rsid w:val="00986E41"/>
    <w:rsid w:val="00987182"/>
    <w:rsid w:val="00987251"/>
    <w:rsid w:val="00987B78"/>
    <w:rsid w:val="0099007C"/>
    <w:rsid w:val="00990319"/>
    <w:rsid w:val="00990475"/>
    <w:rsid w:val="0099074F"/>
    <w:rsid w:val="009907FE"/>
    <w:rsid w:val="00990C79"/>
    <w:rsid w:val="009911D0"/>
    <w:rsid w:val="00991484"/>
    <w:rsid w:val="009916E9"/>
    <w:rsid w:val="00991A3B"/>
    <w:rsid w:val="00991A90"/>
    <w:rsid w:val="00991D9D"/>
    <w:rsid w:val="00992342"/>
    <w:rsid w:val="00992530"/>
    <w:rsid w:val="00992875"/>
    <w:rsid w:val="00992ED5"/>
    <w:rsid w:val="009939B8"/>
    <w:rsid w:val="00993DFF"/>
    <w:rsid w:val="00993EE0"/>
    <w:rsid w:val="0099406A"/>
    <w:rsid w:val="00994181"/>
    <w:rsid w:val="009947C7"/>
    <w:rsid w:val="009954C8"/>
    <w:rsid w:val="00995571"/>
    <w:rsid w:val="009956DE"/>
    <w:rsid w:val="00995F7B"/>
    <w:rsid w:val="00996A89"/>
    <w:rsid w:val="00996C79"/>
    <w:rsid w:val="00996EB7"/>
    <w:rsid w:val="00997391"/>
    <w:rsid w:val="0099780E"/>
    <w:rsid w:val="00997AB4"/>
    <w:rsid w:val="009A184F"/>
    <w:rsid w:val="009A1B3C"/>
    <w:rsid w:val="009A1D86"/>
    <w:rsid w:val="009A1E5E"/>
    <w:rsid w:val="009A246A"/>
    <w:rsid w:val="009A2474"/>
    <w:rsid w:val="009A2B47"/>
    <w:rsid w:val="009A2BDC"/>
    <w:rsid w:val="009A2E89"/>
    <w:rsid w:val="009A30DF"/>
    <w:rsid w:val="009A3CEF"/>
    <w:rsid w:val="009A4CB5"/>
    <w:rsid w:val="009A54CF"/>
    <w:rsid w:val="009A6311"/>
    <w:rsid w:val="009A6400"/>
    <w:rsid w:val="009A64C4"/>
    <w:rsid w:val="009A6867"/>
    <w:rsid w:val="009A69BD"/>
    <w:rsid w:val="009A6BF2"/>
    <w:rsid w:val="009A71FB"/>
    <w:rsid w:val="009A7400"/>
    <w:rsid w:val="009A78CC"/>
    <w:rsid w:val="009A7DAE"/>
    <w:rsid w:val="009B0036"/>
    <w:rsid w:val="009B012A"/>
    <w:rsid w:val="009B05BC"/>
    <w:rsid w:val="009B07A7"/>
    <w:rsid w:val="009B120E"/>
    <w:rsid w:val="009B12D7"/>
    <w:rsid w:val="009B1A0E"/>
    <w:rsid w:val="009B1B5E"/>
    <w:rsid w:val="009B2A95"/>
    <w:rsid w:val="009B2C02"/>
    <w:rsid w:val="009B2D46"/>
    <w:rsid w:val="009B2DA0"/>
    <w:rsid w:val="009B486D"/>
    <w:rsid w:val="009B48D8"/>
    <w:rsid w:val="009B4CBD"/>
    <w:rsid w:val="009B4CEF"/>
    <w:rsid w:val="009B528B"/>
    <w:rsid w:val="009B5EA1"/>
    <w:rsid w:val="009B6998"/>
    <w:rsid w:val="009B7018"/>
    <w:rsid w:val="009B71DB"/>
    <w:rsid w:val="009B74F3"/>
    <w:rsid w:val="009B761B"/>
    <w:rsid w:val="009B767C"/>
    <w:rsid w:val="009B7833"/>
    <w:rsid w:val="009B7A1C"/>
    <w:rsid w:val="009B7B1B"/>
    <w:rsid w:val="009C0391"/>
    <w:rsid w:val="009C0884"/>
    <w:rsid w:val="009C0F0C"/>
    <w:rsid w:val="009C10CA"/>
    <w:rsid w:val="009C1150"/>
    <w:rsid w:val="009C1295"/>
    <w:rsid w:val="009C15C2"/>
    <w:rsid w:val="009C17C1"/>
    <w:rsid w:val="009C1804"/>
    <w:rsid w:val="009C1B8B"/>
    <w:rsid w:val="009C1BB2"/>
    <w:rsid w:val="009C1C6B"/>
    <w:rsid w:val="009C1F01"/>
    <w:rsid w:val="009C20E8"/>
    <w:rsid w:val="009C2219"/>
    <w:rsid w:val="009C2633"/>
    <w:rsid w:val="009C2808"/>
    <w:rsid w:val="009C2874"/>
    <w:rsid w:val="009C2BC0"/>
    <w:rsid w:val="009C2D35"/>
    <w:rsid w:val="009C3027"/>
    <w:rsid w:val="009C314E"/>
    <w:rsid w:val="009C344B"/>
    <w:rsid w:val="009C3B3B"/>
    <w:rsid w:val="009C4A22"/>
    <w:rsid w:val="009C4E7D"/>
    <w:rsid w:val="009C50C7"/>
    <w:rsid w:val="009C51ED"/>
    <w:rsid w:val="009C53A9"/>
    <w:rsid w:val="009C54C0"/>
    <w:rsid w:val="009C5719"/>
    <w:rsid w:val="009C57E0"/>
    <w:rsid w:val="009C5993"/>
    <w:rsid w:val="009C5B36"/>
    <w:rsid w:val="009C5BDE"/>
    <w:rsid w:val="009C5D3C"/>
    <w:rsid w:val="009C62D4"/>
    <w:rsid w:val="009C6409"/>
    <w:rsid w:val="009C64A5"/>
    <w:rsid w:val="009C655C"/>
    <w:rsid w:val="009C6AF2"/>
    <w:rsid w:val="009C6FE1"/>
    <w:rsid w:val="009C74DC"/>
    <w:rsid w:val="009C77EF"/>
    <w:rsid w:val="009C78CC"/>
    <w:rsid w:val="009C7BB9"/>
    <w:rsid w:val="009D008A"/>
    <w:rsid w:val="009D0233"/>
    <w:rsid w:val="009D02EF"/>
    <w:rsid w:val="009D073D"/>
    <w:rsid w:val="009D0831"/>
    <w:rsid w:val="009D08DC"/>
    <w:rsid w:val="009D0A46"/>
    <w:rsid w:val="009D1605"/>
    <w:rsid w:val="009D171F"/>
    <w:rsid w:val="009D1B05"/>
    <w:rsid w:val="009D1B2D"/>
    <w:rsid w:val="009D1BDE"/>
    <w:rsid w:val="009D20DA"/>
    <w:rsid w:val="009D2290"/>
    <w:rsid w:val="009D2500"/>
    <w:rsid w:val="009D2748"/>
    <w:rsid w:val="009D2BD5"/>
    <w:rsid w:val="009D3347"/>
    <w:rsid w:val="009D3C7A"/>
    <w:rsid w:val="009D3C82"/>
    <w:rsid w:val="009D3FE5"/>
    <w:rsid w:val="009D4818"/>
    <w:rsid w:val="009D4A96"/>
    <w:rsid w:val="009D4CA8"/>
    <w:rsid w:val="009D4E8C"/>
    <w:rsid w:val="009D5086"/>
    <w:rsid w:val="009D5AA7"/>
    <w:rsid w:val="009D5B9B"/>
    <w:rsid w:val="009D5D30"/>
    <w:rsid w:val="009D6616"/>
    <w:rsid w:val="009D67D3"/>
    <w:rsid w:val="009D6DF4"/>
    <w:rsid w:val="009D78B2"/>
    <w:rsid w:val="009D7A7C"/>
    <w:rsid w:val="009E00EE"/>
    <w:rsid w:val="009E00F5"/>
    <w:rsid w:val="009E0743"/>
    <w:rsid w:val="009E0A88"/>
    <w:rsid w:val="009E0CE8"/>
    <w:rsid w:val="009E11F3"/>
    <w:rsid w:val="009E122E"/>
    <w:rsid w:val="009E12C7"/>
    <w:rsid w:val="009E15EE"/>
    <w:rsid w:val="009E3149"/>
    <w:rsid w:val="009E31AE"/>
    <w:rsid w:val="009E31E5"/>
    <w:rsid w:val="009E3247"/>
    <w:rsid w:val="009E3688"/>
    <w:rsid w:val="009E3AD6"/>
    <w:rsid w:val="009E43BB"/>
    <w:rsid w:val="009E45EB"/>
    <w:rsid w:val="009E48A1"/>
    <w:rsid w:val="009E49A1"/>
    <w:rsid w:val="009E4A3E"/>
    <w:rsid w:val="009E4B72"/>
    <w:rsid w:val="009E4F89"/>
    <w:rsid w:val="009E52E3"/>
    <w:rsid w:val="009E56C4"/>
    <w:rsid w:val="009E6659"/>
    <w:rsid w:val="009E66DB"/>
    <w:rsid w:val="009E66FB"/>
    <w:rsid w:val="009E754B"/>
    <w:rsid w:val="009E7613"/>
    <w:rsid w:val="009E7799"/>
    <w:rsid w:val="009E77B0"/>
    <w:rsid w:val="009E7A4B"/>
    <w:rsid w:val="009F087F"/>
    <w:rsid w:val="009F0A4C"/>
    <w:rsid w:val="009F0FF4"/>
    <w:rsid w:val="009F10CB"/>
    <w:rsid w:val="009F1135"/>
    <w:rsid w:val="009F1154"/>
    <w:rsid w:val="009F1259"/>
    <w:rsid w:val="009F1754"/>
    <w:rsid w:val="009F1A2E"/>
    <w:rsid w:val="009F1CF8"/>
    <w:rsid w:val="009F2455"/>
    <w:rsid w:val="009F285B"/>
    <w:rsid w:val="009F2B7F"/>
    <w:rsid w:val="009F2E45"/>
    <w:rsid w:val="009F33AE"/>
    <w:rsid w:val="009F34C8"/>
    <w:rsid w:val="009F36DD"/>
    <w:rsid w:val="009F37A1"/>
    <w:rsid w:val="009F382F"/>
    <w:rsid w:val="009F4190"/>
    <w:rsid w:val="009F42D4"/>
    <w:rsid w:val="009F4919"/>
    <w:rsid w:val="009F4F00"/>
    <w:rsid w:val="009F556D"/>
    <w:rsid w:val="009F5A7D"/>
    <w:rsid w:val="009F5D4D"/>
    <w:rsid w:val="009F5D9C"/>
    <w:rsid w:val="009F5F3F"/>
    <w:rsid w:val="009F62A1"/>
    <w:rsid w:val="009F6524"/>
    <w:rsid w:val="009F656E"/>
    <w:rsid w:val="009F6A27"/>
    <w:rsid w:val="009F6D9D"/>
    <w:rsid w:val="009F730B"/>
    <w:rsid w:val="009F730F"/>
    <w:rsid w:val="009F76BA"/>
    <w:rsid w:val="009F7C37"/>
    <w:rsid w:val="00A00115"/>
    <w:rsid w:val="00A00178"/>
    <w:rsid w:val="00A002FF"/>
    <w:rsid w:val="00A003EF"/>
    <w:rsid w:val="00A00853"/>
    <w:rsid w:val="00A008AD"/>
    <w:rsid w:val="00A00B30"/>
    <w:rsid w:val="00A00E76"/>
    <w:rsid w:val="00A00FA3"/>
    <w:rsid w:val="00A011FD"/>
    <w:rsid w:val="00A01471"/>
    <w:rsid w:val="00A0154B"/>
    <w:rsid w:val="00A01751"/>
    <w:rsid w:val="00A01880"/>
    <w:rsid w:val="00A01CBA"/>
    <w:rsid w:val="00A01F05"/>
    <w:rsid w:val="00A0211F"/>
    <w:rsid w:val="00A02662"/>
    <w:rsid w:val="00A029B5"/>
    <w:rsid w:val="00A02D01"/>
    <w:rsid w:val="00A02E23"/>
    <w:rsid w:val="00A032CB"/>
    <w:rsid w:val="00A03A6C"/>
    <w:rsid w:val="00A03D13"/>
    <w:rsid w:val="00A040DB"/>
    <w:rsid w:val="00A041E6"/>
    <w:rsid w:val="00A0495D"/>
    <w:rsid w:val="00A04963"/>
    <w:rsid w:val="00A04A36"/>
    <w:rsid w:val="00A0504C"/>
    <w:rsid w:val="00A051A7"/>
    <w:rsid w:val="00A05255"/>
    <w:rsid w:val="00A057B1"/>
    <w:rsid w:val="00A05D81"/>
    <w:rsid w:val="00A05D9D"/>
    <w:rsid w:val="00A06463"/>
    <w:rsid w:val="00A065DC"/>
    <w:rsid w:val="00A0676D"/>
    <w:rsid w:val="00A07298"/>
    <w:rsid w:val="00A07776"/>
    <w:rsid w:val="00A07B7C"/>
    <w:rsid w:val="00A07D92"/>
    <w:rsid w:val="00A10003"/>
    <w:rsid w:val="00A1018B"/>
    <w:rsid w:val="00A1060D"/>
    <w:rsid w:val="00A10C84"/>
    <w:rsid w:val="00A10E0E"/>
    <w:rsid w:val="00A10E39"/>
    <w:rsid w:val="00A11017"/>
    <w:rsid w:val="00A1116D"/>
    <w:rsid w:val="00A11560"/>
    <w:rsid w:val="00A117E2"/>
    <w:rsid w:val="00A11C3E"/>
    <w:rsid w:val="00A12008"/>
    <w:rsid w:val="00A124D6"/>
    <w:rsid w:val="00A124D7"/>
    <w:rsid w:val="00A12672"/>
    <w:rsid w:val="00A127B3"/>
    <w:rsid w:val="00A127C0"/>
    <w:rsid w:val="00A1299E"/>
    <w:rsid w:val="00A1320C"/>
    <w:rsid w:val="00A13598"/>
    <w:rsid w:val="00A13613"/>
    <w:rsid w:val="00A13ADD"/>
    <w:rsid w:val="00A13D81"/>
    <w:rsid w:val="00A141B3"/>
    <w:rsid w:val="00A14245"/>
    <w:rsid w:val="00A14CE0"/>
    <w:rsid w:val="00A14D22"/>
    <w:rsid w:val="00A14D3E"/>
    <w:rsid w:val="00A14F84"/>
    <w:rsid w:val="00A150B8"/>
    <w:rsid w:val="00A15B68"/>
    <w:rsid w:val="00A161A6"/>
    <w:rsid w:val="00A161BE"/>
    <w:rsid w:val="00A1621B"/>
    <w:rsid w:val="00A167EE"/>
    <w:rsid w:val="00A16C92"/>
    <w:rsid w:val="00A171EA"/>
    <w:rsid w:val="00A176E1"/>
    <w:rsid w:val="00A17B64"/>
    <w:rsid w:val="00A17C3F"/>
    <w:rsid w:val="00A17EE4"/>
    <w:rsid w:val="00A17F35"/>
    <w:rsid w:val="00A20060"/>
    <w:rsid w:val="00A2038B"/>
    <w:rsid w:val="00A20694"/>
    <w:rsid w:val="00A212E8"/>
    <w:rsid w:val="00A215F0"/>
    <w:rsid w:val="00A21D11"/>
    <w:rsid w:val="00A22303"/>
    <w:rsid w:val="00A227DB"/>
    <w:rsid w:val="00A234FF"/>
    <w:rsid w:val="00A23541"/>
    <w:rsid w:val="00A2360A"/>
    <w:rsid w:val="00A23AAA"/>
    <w:rsid w:val="00A23ED5"/>
    <w:rsid w:val="00A245BB"/>
    <w:rsid w:val="00A249CE"/>
    <w:rsid w:val="00A24A8F"/>
    <w:rsid w:val="00A25077"/>
    <w:rsid w:val="00A257D6"/>
    <w:rsid w:val="00A2628F"/>
    <w:rsid w:val="00A264EC"/>
    <w:rsid w:val="00A26DE4"/>
    <w:rsid w:val="00A26EB7"/>
    <w:rsid w:val="00A26F11"/>
    <w:rsid w:val="00A2704A"/>
    <w:rsid w:val="00A270EC"/>
    <w:rsid w:val="00A2798C"/>
    <w:rsid w:val="00A27AF8"/>
    <w:rsid w:val="00A27D9A"/>
    <w:rsid w:val="00A27E3D"/>
    <w:rsid w:val="00A27F4C"/>
    <w:rsid w:val="00A30016"/>
    <w:rsid w:val="00A3107D"/>
    <w:rsid w:val="00A311E1"/>
    <w:rsid w:val="00A31696"/>
    <w:rsid w:val="00A3173E"/>
    <w:rsid w:val="00A319B9"/>
    <w:rsid w:val="00A31A76"/>
    <w:rsid w:val="00A323F3"/>
    <w:rsid w:val="00A32AC0"/>
    <w:rsid w:val="00A32E7E"/>
    <w:rsid w:val="00A33457"/>
    <w:rsid w:val="00A3385A"/>
    <w:rsid w:val="00A34894"/>
    <w:rsid w:val="00A34936"/>
    <w:rsid w:val="00A34A66"/>
    <w:rsid w:val="00A35061"/>
    <w:rsid w:val="00A354B4"/>
    <w:rsid w:val="00A364EC"/>
    <w:rsid w:val="00A365B2"/>
    <w:rsid w:val="00A36809"/>
    <w:rsid w:val="00A37097"/>
    <w:rsid w:val="00A37370"/>
    <w:rsid w:val="00A373EF"/>
    <w:rsid w:val="00A37599"/>
    <w:rsid w:val="00A37899"/>
    <w:rsid w:val="00A37AD0"/>
    <w:rsid w:val="00A407B8"/>
    <w:rsid w:val="00A40804"/>
    <w:rsid w:val="00A4080B"/>
    <w:rsid w:val="00A40B37"/>
    <w:rsid w:val="00A413D9"/>
    <w:rsid w:val="00A41960"/>
    <w:rsid w:val="00A41BC3"/>
    <w:rsid w:val="00A42002"/>
    <w:rsid w:val="00A42328"/>
    <w:rsid w:val="00A423CA"/>
    <w:rsid w:val="00A42414"/>
    <w:rsid w:val="00A4297C"/>
    <w:rsid w:val="00A4370F"/>
    <w:rsid w:val="00A43814"/>
    <w:rsid w:val="00A44238"/>
    <w:rsid w:val="00A4469C"/>
    <w:rsid w:val="00A446B5"/>
    <w:rsid w:val="00A44B99"/>
    <w:rsid w:val="00A45080"/>
    <w:rsid w:val="00A4509E"/>
    <w:rsid w:val="00A4544B"/>
    <w:rsid w:val="00A45835"/>
    <w:rsid w:val="00A45EE5"/>
    <w:rsid w:val="00A46550"/>
    <w:rsid w:val="00A46B29"/>
    <w:rsid w:val="00A46D9E"/>
    <w:rsid w:val="00A46ECE"/>
    <w:rsid w:val="00A471EA"/>
    <w:rsid w:val="00A473A3"/>
    <w:rsid w:val="00A47633"/>
    <w:rsid w:val="00A478A9"/>
    <w:rsid w:val="00A5064A"/>
    <w:rsid w:val="00A507E2"/>
    <w:rsid w:val="00A50E9B"/>
    <w:rsid w:val="00A50ECB"/>
    <w:rsid w:val="00A513BA"/>
    <w:rsid w:val="00A51C3B"/>
    <w:rsid w:val="00A5284E"/>
    <w:rsid w:val="00A52D00"/>
    <w:rsid w:val="00A53033"/>
    <w:rsid w:val="00A5305B"/>
    <w:rsid w:val="00A5323D"/>
    <w:rsid w:val="00A5341D"/>
    <w:rsid w:val="00A53586"/>
    <w:rsid w:val="00A53A18"/>
    <w:rsid w:val="00A54000"/>
    <w:rsid w:val="00A54149"/>
    <w:rsid w:val="00A542FA"/>
    <w:rsid w:val="00A544CA"/>
    <w:rsid w:val="00A54502"/>
    <w:rsid w:val="00A5456A"/>
    <w:rsid w:val="00A54639"/>
    <w:rsid w:val="00A5464B"/>
    <w:rsid w:val="00A5491B"/>
    <w:rsid w:val="00A54A40"/>
    <w:rsid w:val="00A54CFE"/>
    <w:rsid w:val="00A54FC9"/>
    <w:rsid w:val="00A555B9"/>
    <w:rsid w:val="00A560D9"/>
    <w:rsid w:val="00A5666A"/>
    <w:rsid w:val="00A56C61"/>
    <w:rsid w:val="00A56CFC"/>
    <w:rsid w:val="00A56EA9"/>
    <w:rsid w:val="00A570C0"/>
    <w:rsid w:val="00A576F7"/>
    <w:rsid w:val="00A57A3E"/>
    <w:rsid w:val="00A57AC9"/>
    <w:rsid w:val="00A57C1B"/>
    <w:rsid w:val="00A60208"/>
    <w:rsid w:val="00A6082F"/>
    <w:rsid w:val="00A60920"/>
    <w:rsid w:val="00A60C52"/>
    <w:rsid w:val="00A618BC"/>
    <w:rsid w:val="00A619B8"/>
    <w:rsid w:val="00A61CB6"/>
    <w:rsid w:val="00A6221B"/>
    <w:rsid w:val="00A62969"/>
    <w:rsid w:val="00A62FEF"/>
    <w:rsid w:val="00A6383A"/>
    <w:rsid w:val="00A639B3"/>
    <w:rsid w:val="00A6443A"/>
    <w:rsid w:val="00A646AE"/>
    <w:rsid w:val="00A646C9"/>
    <w:rsid w:val="00A648F4"/>
    <w:rsid w:val="00A64993"/>
    <w:rsid w:val="00A649FA"/>
    <w:rsid w:val="00A64C05"/>
    <w:rsid w:val="00A64CB9"/>
    <w:rsid w:val="00A64F0F"/>
    <w:rsid w:val="00A6524F"/>
    <w:rsid w:val="00A6534E"/>
    <w:rsid w:val="00A6541B"/>
    <w:rsid w:val="00A6592F"/>
    <w:rsid w:val="00A65D82"/>
    <w:rsid w:val="00A666C3"/>
    <w:rsid w:val="00A66754"/>
    <w:rsid w:val="00A66768"/>
    <w:rsid w:val="00A66BA6"/>
    <w:rsid w:val="00A66E1E"/>
    <w:rsid w:val="00A66EFF"/>
    <w:rsid w:val="00A66F9D"/>
    <w:rsid w:val="00A674A6"/>
    <w:rsid w:val="00A67B7A"/>
    <w:rsid w:val="00A67BDD"/>
    <w:rsid w:val="00A67C14"/>
    <w:rsid w:val="00A70BCF"/>
    <w:rsid w:val="00A715D6"/>
    <w:rsid w:val="00A7165C"/>
    <w:rsid w:val="00A7179C"/>
    <w:rsid w:val="00A71A0D"/>
    <w:rsid w:val="00A71C96"/>
    <w:rsid w:val="00A71EDF"/>
    <w:rsid w:val="00A720BA"/>
    <w:rsid w:val="00A721AC"/>
    <w:rsid w:val="00A722F4"/>
    <w:rsid w:val="00A72726"/>
    <w:rsid w:val="00A72AE8"/>
    <w:rsid w:val="00A72D3E"/>
    <w:rsid w:val="00A72DBB"/>
    <w:rsid w:val="00A72EA8"/>
    <w:rsid w:val="00A7342F"/>
    <w:rsid w:val="00A73AE5"/>
    <w:rsid w:val="00A73B01"/>
    <w:rsid w:val="00A73FD9"/>
    <w:rsid w:val="00A74620"/>
    <w:rsid w:val="00A748A1"/>
    <w:rsid w:val="00A749AB"/>
    <w:rsid w:val="00A74C1E"/>
    <w:rsid w:val="00A74F90"/>
    <w:rsid w:val="00A75016"/>
    <w:rsid w:val="00A751B2"/>
    <w:rsid w:val="00A75428"/>
    <w:rsid w:val="00A75828"/>
    <w:rsid w:val="00A759A1"/>
    <w:rsid w:val="00A75F9F"/>
    <w:rsid w:val="00A763F4"/>
    <w:rsid w:val="00A76B6A"/>
    <w:rsid w:val="00A76C3D"/>
    <w:rsid w:val="00A76C91"/>
    <w:rsid w:val="00A76FE3"/>
    <w:rsid w:val="00A76FE7"/>
    <w:rsid w:val="00A770C7"/>
    <w:rsid w:val="00A77B13"/>
    <w:rsid w:val="00A77D4F"/>
    <w:rsid w:val="00A8086D"/>
    <w:rsid w:val="00A80AC7"/>
    <w:rsid w:val="00A80C1E"/>
    <w:rsid w:val="00A811A6"/>
    <w:rsid w:val="00A814B5"/>
    <w:rsid w:val="00A81F03"/>
    <w:rsid w:val="00A8257C"/>
    <w:rsid w:val="00A826ED"/>
    <w:rsid w:val="00A82A0D"/>
    <w:rsid w:val="00A82C59"/>
    <w:rsid w:val="00A831CD"/>
    <w:rsid w:val="00A83294"/>
    <w:rsid w:val="00A83560"/>
    <w:rsid w:val="00A83B6B"/>
    <w:rsid w:val="00A83E34"/>
    <w:rsid w:val="00A83ED6"/>
    <w:rsid w:val="00A84A9A"/>
    <w:rsid w:val="00A84BB6"/>
    <w:rsid w:val="00A84C42"/>
    <w:rsid w:val="00A84DF0"/>
    <w:rsid w:val="00A84E62"/>
    <w:rsid w:val="00A8664F"/>
    <w:rsid w:val="00A866D4"/>
    <w:rsid w:val="00A86711"/>
    <w:rsid w:val="00A86D4A"/>
    <w:rsid w:val="00A86E08"/>
    <w:rsid w:val="00A86F7C"/>
    <w:rsid w:val="00A86F86"/>
    <w:rsid w:val="00A873C5"/>
    <w:rsid w:val="00A87887"/>
    <w:rsid w:val="00A87D70"/>
    <w:rsid w:val="00A87DC2"/>
    <w:rsid w:val="00A87E9E"/>
    <w:rsid w:val="00A87FF2"/>
    <w:rsid w:val="00A90170"/>
    <w:rsid w:val="00A9022B"/>
    <w:rsid w:val="00A90587"/>
    <w:rsid w:val="00A90810"/>
    <w:rsid w:val="00A90A33"/>
    <w:rsid w:val="00A90CB6"/>
    <w:rsid w:val="00A91055"/>
    <w:rsid w:val="00A91105"/>
    <w:rsid w:val="00A91196"/>
    <w:rsid w:val="00A91270"/>
    <w:rsid w:val="00A9131A"/>
    <w:rsid w:val="00A91F14"/>
    <w:rsid w:val="00A9216C"/>
    <w:rsid w:val="00A92438"/>
    <w:rsid w:val="00A92668"/>
    <w:rsid w:val="00A92836"/>
    <w:rsid w:val="00A9290C"/>
    <w:rsid w:val="00A92B87"/>
    <w:rsid w:val="00A92BFA"/>
    <w:rsid w:val="00A92F20"/>
    <w:rsid w:val="00A930DB"/>
    <w:rsid w:val="00A947D3"/>
    <w:rsid w:val="00A957E2"/>
    <w:rsid w:val="00A95AC3"/>
    <w:rsid w:val="00A95D1B"/>
    <w:rsid w:val="00A95E52"/>
    <w:rsid w:val="00A960DC"/>
    <w:rsid w:val="00A9701C"/>
    <w:rsid w:val="00A97056"/>
    <w:rsid w:val="00A972D0"/>
    <w:rsid w:val="00A97615"/>
    <w:rsid w:val="00A9776D"/>
    <w:rsid w:val="00AA037D"/>
    <w:rsid w:val="00AA048A"/>
    <w:rsid w:val="00AA0554"/>
    <w:rsid w:val="00AA081F"/>
    <w:rsid w:val="00AA090E"/>
    <w:rsid w:val="00AA1413"/>
    <w:rsid w:val="00AA162F"/>
    <w:rsid w:val="00AA1873"/>
    <w:rsid w:val="00AA19E2"/>
    <w:rsid w:val="00AA1F3A"/>
    <w:rsid w:val="00AA21CA"/>
    <w:rsid w:val="00AA2336"/>
    <w:rsid w:val="00AA2398"/>
    <w:rsid w:val="00AA2519"/>
    <w:rsid w:val="00AA2622"/>
    <w:rsid w:val="00AA2AB0"/>
    <w:rsid w:val="00AA2D5C"/>
    <w:rsid w:val="00AA30ED"/>
    <w:rsid w:val="00AA3316"/>
    <w:rsid w:val="00AA3678"/>
    <w:rsid w:val="00AA4754"/>
    <w:rsid w:val="00AA4A25"/>
    <w:rsid w:val="00AA4E80"/>
    <w:rsid w:val="00AA5056"/>
    <w:rsid w:val="00AA54F1"/>
    <w:rsid w:val="00AA59F5"/>
    <w:rsid w:val="00AA5A26"/>
    <w:rsid w:val="00AA5CCC"/>
    <w:rsid w:val="00AA630F"/>
    <w:rsid w:val="00AA6392"/>
    <w:rsid w:val="00AA66B5"/>
    <w:rsid w:val="00AA66BB"/>
    <w:rsid w:val="00AA6F76"/>
    <w:rsid w:val="00AA702D"/>
    <w:rsid w:val="00AA75EA"/>
    <w:rsid w:val="00AA763B"/>
    <w:rsid w:val="00AB080E"/>
    <w:rsid w:val="00AB0895"/>
    <w:rsid w:val="00AB0C4F"/>
    <w:rsid w:val="00AB113C"/>
    <w:rsid w:val="00AB1675"/>
    <w:rsid w:val="00AB18A3"/>
    <w:rsid w:val="00AB192D"/>
    <w:rsid w:val="00AB1CB3"/>
    <w:rsid w:val="00AB24F1"/>
    <w:rsid w:val="00AB255A"/>
    <w:rsid w:val="00AB2E34"/>
    <w:rsid w:val="00AB2E6D"/>
    <w:rsid w:val="00AB317F"/>
    <w:rsid w:val="00AB3248"/>
    <w:rsid w:val="00AB32C7"/>
    <w:rsid w:val="00AB33BB"/>
    <w:rsid w:val="00AB3648"/>
    <w:rsid w:val="00AB37F3"/>
    <w:rsid w:val="00AB4124"/>
    <w:rsid w:val="00AB4296"/>
    <w:rsid w:val="00AB4964"/>
    <w:rsid w:val="00AB4A35"/>
    <w:rsid w:val="00AB4E42"/>
    <w:rsid w:val="00AB5097"/>
    <w:rsid w:val="00AB51EF"/>
    <w:rsid w:val="00AB548D"/>
    <w:rsid w:val="00AB5992"/>
    <w:rsid w:val="00AB5A3C"/>
    <w:rsid w:val="00AB5D03"/>
    <w:rsid w:val="00AB68A3"/>
    <w:rsid w:val="00AB6A3B"/>
    <w:rsid w:val="00AB6BB7"/>
    <w:rsid w:val="00AB6C0D"/>
    <w:rsid w:val="00AB6CFD"/>
    <w:rsid w:val="00AB7007"/>
    <w:rsid w:val="00AB735E"/>
    <w:rsid w:val="00AB76CB"/>
    <w:rsid w:val="00AB7999"/>
    <w:rsid w:val="00AB7E43"/>
    <w:rsid w:val="00AC05A9"/>
    <w:rsid w:val="00AC07A3"/>
    <w:rsid w:val="00AC0F5B"/>
    <w:rsid w:val="00AC121C"/>
    <w:rsid w:val="00AC160E"/>
    <w:rsid w:val="00AC1B8B"/>
    <w:rsid w:val="00AC1E09"/>
    <w:rsid w:val="00AC1E4D"/>
    <w:rsid w:val="00AC24E4"/>
    <w:rsid w:val="00AC2596"/>
    <w:rsid w:val="00AC2641"/>
    <w:rsid w:val="00AC26FC"/>
    <w:rsid w:val="00AC33F4"/>
    <w:rsid w:val="00AC39A1"/>
    <w:rsid w:val="00AC3A48"/>
    <w:rsid w:val="00AC4787"/>
    <w:rsid w:val="00AC547F"/>
    <w:rsid w:val="00AC555B"/>
    <w:rsid w:val="00AC5980"/>
    <w:rsid w:val="00AC5BEA"/>
    <w:rsid w:val="00AC5C35"/>
    <w:rsid w:val="00AC5F9B"/>
    <w:rsid w:val="00AC6A30"/>
    <w:rsid w:val="00AC757B"/>
    <w:rsid w:val="00AD057B"/>
    <w:rsid w:val="00AD067C"/>
    <w:rsid w:val="00AD0A92"/>
    <w:rsid w:val="00AD1441"/>
    <w:rsid w:val="00AD186C"/>
    <w:rsid w:val="00AD1EC4"/>
    <w:rsid w:val="00AD2396"/>
    <w:rsid w:val="00AD2B25"/>
    <w:rsid w:val="00AD2DBC"/>
    <w:rsid w:val="00AD2E6E"/>
    <w:rsid w:val="00AD351F"/>
    <w:rsid w:val="00AD35CB"/>
    <w:rsid w:val="00AD38BE"/>
    <w:rsid w:val="00AD3D2D"/>
    <w:rsid w:val="00AD4408"/>
    <w:rsid w:val="00AD4E6E"/>
    <w:rsid w:val="00AD5222"/>
    <w:rsid w:val="00AD5737"/>
    <w:rsid w:val="00AD5926"/>
    <w:rsid w:val="00AD5A83"/>
    <w:rsid w:val="00AD5ACD"/>
    <w:rsid w:val="00AD5BAF"/>
    <w:rsid w:val="00AD5D14"/>
    <w:rsid w:val="00AD5DCE"/>
    <w:rsid w:val="00AD6406"/>
    <w:rsid w:val="00AD6AE7"/>
    <w:rsid w:val="00AD7130"/>
    <w:rsid w:val="00AD76C7"/>
    <w:rsid w:val="00AD777D"/>
    <w:rsid w:val="00AD7A0A"/>
    <w:rsid w:val="00AD7DAC"/>
    <w:rsid w:val="00AD7F1F"/>
    <w:rsid w:val="00AE0C23"/>
    <w:rsid w:val="00AE0E5E"/>
    <w:rsid w:val="00AE0ECA"/>
    <w:rsid w:val="00AE1082"/>
    <w:rsid w:val="00AE1157"/>
    <w:rsid w:val="00AE184D"/>
    <w:rsid w:val="00AE2D3F"/>
    <w:rsid w:val="00AE392A"/>
    <w:rsid w:val="00AE4691"/>
    <w:rsid w:val="00AE4A43"/>
    <w:rsid w:val="00AE50D4"/>
    <w:rsid w:val="00AE513B"/>
    <w:rsid w:val="00AE5156"/>
    <w:rsid w:val="00AE52FF"/>
    <w:rsid w:val="00AE533B"/>
    <w:rsid w:val="00AE58F6"/>
    <w:rsid w:val="00AE5B70"/>
    <w:rsid w:val="00AE6282"/>
    <w:rsid w:val="00AE63B8"/>
    <w:rsid w:val="00AE66EE"/>
    <w:rsid w:val="00AE67CB"/>
    <w:rsid w:val="00AE6BBF"/>
    <w:rsid w:val="00AE7A8E"/>
    <w:rsid w:val="00AF0124"/>
    <w:rsid w:val="00AF0129"/>
    <w:rsid w:val="00AF0283"/>
    <w:rsid w:val="00AF03F6"/>
    <w:rsid w:val="00AF070A"/>
    <w:rsid w:val="00AF0737"/>
    <w:rsid w:val="00AF0862"/>
    <w:rsid w:val="00AF09AD"/>
    <w:rsid w:val="00AF0BCA"/>
    <w:rsid w:val="00AF0DB1"/>
    <w:rsid w:val="00AF12A9"/>
    <w:rsid w:val="00AF175D"/>
    <w:rsid w:val="00AF1FB7"/>
    <w:rsid w:val="00AF28A1"/>
    <w:rsid w:val="00AF2CCF"/>
    <w:rsid w:val="00AF2EB1"/>
    <w:rsid w:val="00AF32F0"/>
    <w:rsid w:val="00AF3410"/>
    <w:rsid w:val="00AF3E72"/>
    <w:rsid w:val="00AF3F30"/>
    <w:rsid w:val="00AF41E0"/>
    <w:rsid w:val="00AF50E6"/>
    <w:rsid w:val="00AF5112"/>
    <w:rsid w:val="00AF52F0"/>
    <w:rsid w:val="00AF565C"/>
    <w:rsid w:val="00AF56C4"/>
    <w:rsid w:val="00AF57D3"/>
    <w:rsid w:val="00AF5858"/>
    <w:rsid w:val="00AF5CA0"/>
    <w:rsid w:val="00AF5CAA"/>
    <w:rsid w:val="00AF5E3E"/>
    <w:rsid w:val="00AF6095"/>
    <w:rsid w:val="00AF6296"/>
    <w:rsid w:val="00AF6489"/>
    <w:rsid w:val="00AF731A"/>
    <w:rsid w:val="00AF7AAA"/>
    <w:rsid w:val="00AF7BA9"/>
    <w:rsid w:val="00B00850"/>
    <w:rsid w:val="00B00B85"/>
    <w:rsid w:val="00B00D93"/>
    <w:rsid w:val="00B01115"/>
    <w:rsid w:val="00B01227"/>
    <w:rsid w:val="00B01352"/>
    <w:rsid w:val="00B013A6"/>
    <w:rsid w:val="00B016EF"/>
    <w:rsid w:val="00B01840"/>
    <w:rsid w:val="00B0238C"/>
    <w:rsid w:val="00B02A2F"/>
    <w:rsid w:val="00B02FFD"/>
    <w:rsid w:val="00B03157"/>
    <w:rsid w:val="00B032BD"/>
    <w:rsid w:val="00B03357"/>
    <w:rsid w:val="00B0394B"/>
    <w:rsid w:val="00B03D30"/>
    <w:rsid w:val="00B03FFB"/>
    <w:rsid w:val="00B0403C"/>
    <w:rsid w:val="00B0408A"/>
    <w:rsid w:val="00B04299"/>
    <w:rsid w:val="00B04755"/>
    <w:rsid w:val="00B04F17"/>
    <w:rsid w:val="00B04F4C"/>
    <w:rsid w:val="00B053A0"/>
    <w:rsid w:val="00B059D8"/>
    <w:rsid w:val="00B05EDF"/>
    <w:rsid w:val="00B06C36"/>
    <w:rsid w:val="00B06C93"/>
    <w:rsid w:val="00B06FB7"/>
    <w:rsid w:val="00B077F6"/>
    <w:rsid w:val="00B078B3"/>
    <w:rsid w:val="00B078E5"/>
    <w:rsid w:val="00B10561"/>
    <w:rsid w:val="00B106BB"/>
    <w:rsid w:val="00B10913"/>
    <w:rsid w:val="00B10B28"/>
    <w:rsid w:val="00B10C9C"/>
    <w:rsid w:val="00B11EE6"/>
    <w:rsid w:val="00B120DA"/>
    <w:rsid w:val="00B12101"/>
    <w:rsid w:val="00B1225D"/>
    <w:rsid w:val="00B12260"/>
    <w:rsid w:val="00B12276"/>
    <w:rsid w:val="00B1263D"/>
    <w:rsid w:val="00B12A82"/>
    <w:rsid w:val="00B13361"/>
    <w:rsid w:val="00B13818"/>
    <w:rsid w:val="00B13953"/>
    <w:rsid w:val="00B13A1B"/>
    <w:rsid w:val="00B13E75"/>
    <w:rsid w:val="00B140C2"/>
    <w:rsid w:val="00B15473"/>
    <w:rsid w:val="00B155F4"/>
    <w:rsid w:val="00B15723"/>
    <w:rsid w:val="00B15970"/>
    <w:rsid w:val="00B15B1B"/>
    <w:rsid w:val="00B15B6A"/>
    <w:rsid w:val="00B15F1F"/>
    <w:rsid w:val="00B168D7"/>
    <w:rsid w:val="00B16DDD"/>
    <w:rsid w:val="00B1714C"/>
    <w:rsid w:val="00B1724F"/>
    <w:rsid w:val="00B173D0"/>
    <w:rsid w:val="00B179BA"/>
    <w:rsid w:val="00B17B99"/>
    <w:rsid w:val="00B17DEA"/>
    <w:rsid w:val="00B2041F"/>
    <w:rsid w:val="00B20583"/>
    <w:rsid w:val="00B20BD5"/>
    <w:rsid w:val="00B20FF7"/>
    <w:rsid w:val="00B21053"/>
    <w:rsid w:val="00B21F7D"/>
    <w:rsid w:val="00B22055"/>
    <w:rsid w:val="00B22898"/>
    <w:rsid w:val="00B22BF1"/>
    <w:rsid w:val="00B22CD2"/>
    <w:rsid w:val="00B22E27"/>
    <w:rsid w:val="00B23139"/>
    <w:rsid w:val="00B23411"/>
    <w:rsid w:val="00B23472"/>
    <w:rsid w:val="00B23593"/>
    <w:rsid w:val="00B23C26"/>
    <w:rsid w:val="00B23D88"/>
    <w:rsid w:val="00B25593"/>
    <w:rsid w:val="00B25615"/>
    <w:rsid w:val="00B25805"/>
    <w:rsid w:val="00B25E6E"/>
    <w:rsid w:val="00B2615E"/>
    <w:rsid w:val="00B26376"/>
    <w:rsid w:val="00B26AB4"/>
    <w:rsid w:val="00B26CF2"/>
    <w:rsid w:val="00B27381"/>
    <w:rsid w:val="00B27556"/>
    <w:rsid w:val="00B276FE"/>
    <w:rsid w:val="00B2770F"/>
    <w:rsid w:val="00B27B02"/>
    <w:rsid w:val="00B27DB6"/>
    <w:rsid w:val="00B27F58"/>
    <w:rsid w:val="00B301EA"/>
    <w:rsid w:val="00B30361"/>
    <w:rsid w:val="00B306B1"/>
    <w:rsid w:val="00B308F0"/>
    <w:rsid w:val="00B30F7D"/>
    <w:rsid w:val="00B30F9A"/>
    <w:rsid w:val="00B31033"/>
    <w:rsid w:val="00B31134"/>
    <w:rsid w:val="00B314CA"/>
    <w:rsid w:val="00B3150D"/>
    <w:rsid w:val="00B31D02"/>
    <w:rsid w:val="00B324AA"/>
    <w:rsid w:val="00B324E0"/>
    <w:rsid w:val="00B32892"/>
    <w:rsid w:val="00B32BD9"/>
    <w:rsid w:val="00B32DA0"/>
    <w:rsid w:val="00B32FE0"/>
    <w:rsid w:val="00B331E8"/>
    <w:rsid w:val="00B33543"/>
    <w:rsid w:val="00B34133"/>
    <w:rsid w:val="00B345AA"/>
    <w:rsid w:val="00B347FB"/>
    <w:rsid w:val="00B3528C"/>
    <w:rsid w:val="00B3602C"/>
    <w:rsid w:val="00B365D2"/>
    <w:rsid w:val="00B36B1E"/>
    <w:rsid w:val="00B36C9F"/>
    <w:rsid w:val="00B3728F"/>
    <w:rsid w:val="00B37718"/>
    <w:rsid w:val="00B37772"/>
    <w:rsid w:val="00B37D08"/>
    <w:rsid w:val="00B37E1B"/>
    <w:rsid w:val="00B37F19"/>
    <w:rsid w:val="00B403E5"/>
    <w:rsid w:val="00B403EA"/>
    <w:rsid w:val="00B406DF"/>
    <w:rsid w:val="00B40747"/>
    <w:rsid w:val="00B40B8F"/>
    <w:rsid w:val="00B40FAA"/>
    <w:rsid w:val="00B41D94"/>
    <w:rsid w:val="00B4212F"/>
    <w:rsid w:val="00B425E7"/>
    <w:rsid w:val="00B4282F"/>
    <w:rsid w:val="00B42890"/>
    <w:rsid w:val="00B42F62"/>
    <w:rsid w:val="00B43009"/>
    <w:rsid w:val="00B4380E"/>
    <w:rsid w:val="00B43EEA"/>
    <w:rsid w:val="00B43F19"/>
    <w:rsid w:val="00B43F85"/>
    <w:rsid w:val="00B441E9"/>
    <w:rsid w:val="00B4460A"/>
    <w:rsid w:val="00B44AB0"/>
    <w:rsid w:val="00B44EF7"/>
    <w:rsid w:val="00B44F1E"/>
    <w:rsid w:val="00B462F3"/>
    <w:rsid w:val="00B463DF"/>
    <w:rsid w:val="00B4675B"/>
    <w:rsid w:val="00B469EB"/>
    <w:rsid w:val="00B470DD"/>
    <w:rsid w:val="00B472B3"/>
    <w:rsid w:val="00B47A62"/>
    <w:rsid w:val="00B47D66"/>
    <w:rsid w:val="00B47EAF"/>
    <w:rsid w:val="00B5054A"/>
    <w:rsid w:val="00B50F83"/>
    <w:rsid w:val="00B51159"/>
    <w:rsid w:val="00B5168B"/>
    <w:rsid w:val="00B51F75"/>
    <w:rsid w:val="00B526E6"/>
    <w:rsid w:val="00B52A71"/>
    <w:rsid w:val="00B52D9F"/>
    <w:rsid w:val="00B531C7"/>
    <w:rsid w:val="00B53788"/>
    <w:rsid w:val="00B538AE"/>
    <w:rsid w:val="00B53919"/>
    <w:rsid w:val="00B53E3D"/>
    <w:rsid w:val="00B54228"/>
    <w:rsid w:val="00B54A2F"/>
    <w:rsid w:val="00B54CBE"/>
    <w:rsid w:val="00B54E9B"/>
    <w:rsid w:val="00B54F78"/>
    <w:rsid w:val="00B55F99"/>
    <w:rsid w:val="00B56298"/>
    <w:rsid w:val="00B5629E"/>
    <w:rsid w:val="00B562B3"/>
    <w:rsid w:val="00B5649B"/>
    <w:rsid w:val="00B567AE"/>
    <w:rsid w:val="00B56F1A"/>
    <w:rsid w:val="00B57349"/>
    <w:rsid w:val="00B5736A"/>
    <w:rsid w:val="00B5760B"/>
    <w:rsid w:val="00B6030B"/>
    <w:rsid w:val="00B607EC"/>
    <w:rsid w:val="00B60D2B"/>
    <w:rsid w:val="00B60E08"/>
    <w:rsid w:val="00B6113A"/>
    <w:rsid w:val="00B617FA"/>
    <w:rsid w:val="00B61C7E"/>
    <w:rsid w:val="00B61DC4"/>
    <w:rsid w:val="00B621A9"/>
    <w:rsid w:val="00B6265F"/>
    <w:rsid w:val="00B62AC5"/>
    <w:rsid w:val="00B62BF1"/>
    <w:rsid w:val="00B62F94"/>
    <w:rsid w:val="00B63523"/>
    <w:rsid w:val="00B639FD"/>
    <w:rsid w:val="00B63AC6"/>
    <w:rsid w:val="00B641FE"/>
    <w:rsid w:val="00B6559C"/>
    <w:rsid w:val="00B660AA"/>
    <w:rsid w:val="00B665E5"/>
    <w:rsid w:val="00B66992"/>
    <w:rsid w:val="00B66C9A"/>
    <w:rsid w:val="00B66F47"/>
    <w:rsid w:val="00B672DB"/>
    <w:rsid w:val="00B67380"/>
    <w:rsid w:val="00B67756"/>
    <w:rsid w:val="00B70665"/>
    <w:rsid w:val="00B70934"/>
    <w:rsid w:val="00B70A10"/>
    <w:rsid w:val="00B70A32"/>
    <w:rsid w:val="00B71311"/>
    <w:rsid w:val="00B714C6"/>
    <w:rsid w:val="00B71559"/>
    <w:rsid w:val="00B71903"/>
    <w:rsid w:val="00B7198F"/>
    <w:rsid w:val="00B7200E"/>
    <w:rsid w:val="00B72189"/>
    <w:rsid w:val="00B72531"/>
    <w:rsid w:val="00B72691"/>
    <w:rsid w:val="00B72F08"/>
    <w:rsid w:val="00B72F58"/>
    <w:rsid w:val="00B7347F"/>
    <w:rsid w:val="00B738BE"/>
    <w:rsid w:val="00B73DCD"/>
    <w:rsid w:val="00B74E77"/>
    <w:rsid w:val="00B752D7"/>
    <w:rsid w:val="00B7553E"/>
    <w:rsid w:val="00B7564F"/>
    <w:rsid w:val="00B761F7"/>
    <w:rsid w:val="00B768B3"/>
    <w:rsid w:val="00B76B3E"/>
    <w:rsid w:val="00B7700C"/>
    <w:rsid w:val="00B7783D"/>
    <w:rsid w:val="00B77B52"/>
    <w:rsid w:val="00B77D72"/>
    <w:rsid w:val="00B804B9"/>
    <w:rsid w:val="00B80C58"/>
    <w:rsid w:val="00B81169"/>
    <w:rsid w:val="00B81651"/>
    <w:rsid w:val="00B81E51"/>
    <w:rsid w:val="00B81E9E"/>
    <w:rsid w:val="00B82152"/>
    <w:rsid w:val="00B82288"/>
    <w:rsid w:val="00B82579"/>
    <w:rsid w:val="00B8292B"/>
    <w:rsid w:val="00B83205"/>
    <w:rsid w:val="00B8347B"/>
    <w:rsid w:val="00B83633"/>
    <w:rsid w:val="00B83711"/>
    <w:rsid w:val="00B839C6"/>
    <w:rsid w:val="00B83CD1"/>
    <w:rsid w:val="00B841F7"/>
    <w:rsid w:val="00B846B4"/>
    <w:rsid w:val="00B850DB"/>
    <w:rsid w:val="00B85303"/>
    <w:rsid w:val="00B8536E"/>
    <w:rsid w:val="00B855E2"/>
    <w:rsid w:val="00B8564B"/>
    <w:rsid w:val="00B85759"/>
    <w:rsid w:val="00B859EE"/>
    <w:rsid w:val="00B8603A"/>
    <w:rsid w:val="00B8653F"/>
    <w:rsid w:val="00B86992"/>
    <w:rsid w:val="00B86B21"/>
    <w:rsid w:val="00B86E14"/>
    <w:rsid w:val="00B8761C"/>
    <w:rsid w:val="00B87704"/>
    <w:rsid w:val="00B877E0"/>
    <w:rsid w:val="00B900BF"/>
    <w:rsid w:val="00B903CE"/>
    <w:rsid w:val="00B905D9"/>
    <w:rsid w:val="00B90762"/>
    <w:rsid w:val="00B9092A"/>
    <w:rsid w:val="00B90B91"/>
    <w:rsid w:val="00B90D54"/>
    <w:rsid w:val="00B91049"/>
    <w:rsid w:val="00B9113B"/>
    <w:rsid w:val="00B9193D"/>
    <w:rsid w:val="00B91B0A"/>
    <w:rsid w:val="00B91E55"/>
    <w:rsid w:val="00B9223A"/>
    <w:rsid w:val="00B924B4"/>
    <w:rsid w:val="00B9255F"/>
    <w:rsid w:val="00B92836"/>
    <w:rsid w:val="00B92D03"/>
    <w:rsid w:val="00B92D49"/>
    <w:rsid w:val="00B931F4"/>
    <w:rsid w:val="00B93296"/>
    <w:rsid w:val="00B932A7"/>
    <w:rsid w:val="00B9353B"/>
    <w:rsid w:val="00B93949"/>
    <w:rsid w:val="00B93C70"/>
    <w:rsid w:val="00B93F9B"/>
    <w:rsid w:val="00B94442"/>
    <w:rsid w:val="00B94516"/>
    <w:rsid w:val="00B953BC"/>
    <w:rsid w:val="00B9549A"/>
    <w:rsid w:val="00B957B2"/>
    <w:rsid w:val="00B95D0F"/>
    <w:rsid w:val="00B95FB8"/>
    <w:rsid w:val="00B95FEC"/>
    <w:rsid w:val="00B96341"/>
    <w:rsid w:val="00B96556"/>
    <w:rsid w:val="00B96589"/>
    <w:rsid w:val="00B96E15"/>
    <w:rsid w:val="00B976DE"/>
    <w:rsid w:val="00B97721"/>
    <w:rsid w:val="00B979DF"/>
    <w:rsid w:val="00B97DA4"/>
    <w:rsid w:val="00BA011C"/>
    <w:rsid w:val="00BA026C"/>
    <w:rsid w:val="00BA075B"/>
    <w:rsid w:val="00BA0967"/>
    <w:rsid w:val="00BA0C66"/>
    <w:rsid w:val="00BA0EF4"/>
    <w:rsid w:val="00BA0FF0"/>
    <w:rsid w:val="00BA1152"/>
    <w:rsid w:val="00BA1519"/>
    <w:rsid w:val="00BA184F"/>
    <w:rsid w:val="00BA1E6D"/>
    <w:rsid w:val="00BA2193"/>
    <w:rsid w:val="00BA24B9"/>
    <w:rsid w:val="00BA29BE"/>
    <w:rsid w:val="00BA2C97"/>
    <w:rsid w:val="00BA2D90"/>
    <w:rsid w:val="00BA2DC5"/>
    <w:rsid w:val="00BA2F2E"/>
    <w:rsid w:val="00BA32C7"/>
    <w:rsid w:val="00BA3494"/>
    <w:rsid w:val="00BA3A4C"/>
    <w:rsid w:val="00BA3C57"/>
    <w:rsid w:val="00BA3EA7"/>
    <w:rsid w:val="00BA413D"/>
    <w:rsid w:val="00BA4436"/>
    <w:rsid w:val="00BA4B0A"/>
    <w:rsid w:val="00BA4D61"/>
    <w:rsid w:val="00BA4E67"/>
    <w:rsid w:val="00BA591C"/>
    <w:rsid w:val="00BA690B"/>
    <w:rsid w:val="00BA6D6A"/>
    <w:rsid w:val="00BA6F63"/>
    <w:rsid w:val="00BA707E"/>
    <w:rsid w:val="00BA7105"/>
    <w:rsid w:val="00BA75E1"/>
    <w:rsid w:val="00BA76F6"/>
    <w:rsid w:val="00BA7C9F"/>
    <w:rsid w:val="00BA7F89"/>
    <w:rsid w:val="00BB073C"/>
    <w:rsid w:val="00BB08D4"/>
    <w:rsid w:val="00BB1258"/>
    <w:rsid w:val="00BB2969"/>
    <w:rsid w:val="00BB3688"/>
    <w:rsid w:val="00BB371A"/>
    <w:rsid w:val="00BB384C"/>
    <w:rsid w:val="00BB3DAB"/>
    <w:rsid w:val="00BB3F65"/>
    <w:rsid w:val="00BB441F"/>
    <w:rsid w:val="00BB46F7"/>
    <w:rsid w:val="00BB490C"/>
    <w:rsid w:val="00BB4BDD"/>
    <w:rsid w:val="00BB50FE"/>
    <w:rsid w:val="00BB55A3"/>
    <w:rsid w:val="00BB5CED"/>
    <w:rsid w:val="00BB5CFD"/>
    <w:rsid w:val="00BB66C7"/>
    <w:rsid w:val="00BB68DF"/>
    <w:rsid w:val="00BB6A11"/>
    <w:rsid w:val="00BB7009"/>
    <w:rsid w:val="00BB70CB"/>
    <w:rsid w:val="00BB711F"/>
    <w:rsid w:val="00BB76CE"/>
    <w:rsid w:val="00BB7A54"/>
    <w:rsid w:val="00BB7BB1"/>
    <w:rsid w:val="00BB7D4F"/>
    <w:rsid w:val="00BB7DB6"/>
    <w:rsid w:val="00BC0007"/>
    <w:rsid w:val="00BC02C6"/>
    <w:rsid w:val="00BC05FA"/>
    <w:rsid w:val="00BC0785"/>
    <w:rsid w:val="00BC0AB7"/>
    <w:rsid w:val="00BC0FBF"/>
    <w:rsid w:val="00BC170B"/>
    <w:rsid w:val="00BC1A2E"/>
    <w:rsid w:val="00BC1DDE"/>
    <w:rsid w:val="00BC1E09"/>
    <w:rsid w:val="00BC22EF"/>
    <w:rsid w:val="00BC2582"/>
    <w:rsid w:val="00BC2601"/>
    <w:rsid w:val="00BC2D9C"/>
    <w:rsid w:val="00BC33B8"/>
    <w:rsid w:val="00BC3A9E"/>
    <w:rsid w:val="00BC3B73"/>
    <w:rsid w:val="00BC3DDE"/>
    <w:rsid w:val="00BC446D"/>
    <w:rsid w:val="00BC46A8"/>
    <w:rsid w:val="00BC46E9"/>
    <w:rsid w:val="00BC48CD"/>
    <w:rsid w:val="00BC493D"/>
    <w:rsid w:val="00BC4C3D"/>
    <w:rsid w:val="00BC4D29"/>
    <w:rsid w:val="00BC4EE8"/>
    <w:rsid w:val="00BC53BC"/>
    <w:rsid w:val="00BC6A53"/>
    <w:rsid w:val="00BC6CE9"/>
    <w:rsid w:val="00BC6D4E"/>
    <w:rsid w:val="00BC7124"/>
    <w:rsid w:val="00BC78D2"/>
    <w:rsid w:val="00BC79D0"/>
    <w:rsid w:val="00BC7B67"/>
    <w:rsid w:val="00BC7CAF"/>
    <w:rsid w:val="00BD0572"/>
    <w:rsid w:val="00BD0692"/>
    <w:rsid w:val="00BD0B39"/>
    <w:rsid w:val="00BD0CAA"/>
    <w:rsid w:val="00BD0DB3"/>
    <w:rsid w:val="00BD0DF3"/>
    <w:rsid w:val="00BD19B6"/>
    <w:rsid w:val="00BD1A4B"/>
    <w:rsid w:val="00BD2017"/>
    <w:rsid w:val="00BD214D"/>
    <w:rsid w:val="00BD22E0"/>
    <w:rsid w:val="00BD2627"/>
    <w:rsid w:val="00BD2EDB"/>
    <w:rsid w:val="00BD3D18"/>
    <w:rsid w:val="00BD3ECE"/>
    <w:rsid w:val="00BD421B"/>
    <w:rsid w:val="00BD445F"/>
    <w:rsid w:val="00BD4494"/>
    <w:rsid w:val="00BD4546"/>
    <w:rsid w:val="00BD49A6"/>
    <w:rsid w:val="00BD4B18"/>
    <w:rsid w:val="00BD4D75"/>
    <w:rsid w:val="00BD571C"/>
    <w:rsid w:val="00BD5E4E"/>
    <w:rsid w:val="00BD6024"/>
    <w:rsid w:val="00BD6761"/>
    <w:rsid w:val="00BD6983"/>
    <w:rsid w:val="00BD6FF3"/>
    <w:rsid w:val="00BD76E6"/>
    <w:rsid w:val="00BD772C"/>
    <w:rsid w:val="00BD77D1"/>
    <w:rsid w:val="00BD799C"/>
    <w:rsid w:val="00BD7B50"/>
    <w:rsid w:val="00BD7EDC"/>
    <w:rsid w:val="00BE0562"/>
    <w:rsid w:val="00BE0877"/>
    <w:rsid w:val="00BE087E"/>
    <w:rsid w:val="00BE08A7"/>
    <w:rsid w:val="00BE0D1A"/>
    <w:rsid w:val="00BE13B7"/>
    <w:rsid w:val="00BE160D"/>
    <w:rsid w:val="00BE1838"/>
    <w:rsid w:val="00BE1B66"/>
    <w:rsid w:val="00BE264D"/>
    <w:rsid w:val="00BE2D9E"/>
    <w:rsid w:val="00BE3A31"/>
    <w:rsid w:val="00BE3B03"/>
    <w:rsid w:val="00BE3D23"/>
    <w:rsid w:val="00BE40A2"/>
    <w:rsid w:val="00BE4239"/>
    <w:rsid w:val="00BE445D"/>
    <w:rsid w:val="00BE4C0A"/>
    <w:rsid w:val="00BE4E53"/>
    <w:rsid w:val="00BE54C4"/>
    <w:rsid w:val="00BE577E"/>
    <w:rsid w:val="00BE57EF"/>
    <w:rsid w:val="00BE5AD3"/>
    <w:rsid w:val="00BE613A"/>
    <w:rsid w:val="00BE6197"/>
    <w:rsid w:val="00BE62F2"/>
    <w:rsid w:val="00BE68FC"/>
    <w:rsid w:val="00BE6D56"/>
    <w:rsid w:val="00BE6E82"/>
    <w:rsid w:val="00BE70E2"/>
    <w:rsid w:val="00BE73C3"/>
    <w:rsid w:val="00BE7969"/>
    <w:rsid w:val="00BE7E22"/>
    <w:rsid w:val="00BE7E69"/>
    <w:rsid w:val="00BF004D"/>
    <w:rsid w:val="00BF03A6"/>
    <w:rsid w:val="00BF047F"/>
    <w:rsid w:val="00BF068B"/>
    <w:rsid w:val="00BF08F0"/>
    <w:rsid w:val="00BF0972"/>
    <w:rsid w:val="00BF0A51"/>
    <w:rsid w:val="00BF0E43"/>
    <w:rsid w:val="00BF1227"/>
    <w:rsid w:val="00BF1500"/>
    <w:rsid w:val="00BF1905"/>
    <w:rsid w:val="00BF1929"/>
    <w:rsid w:val="00BF1A46"/>
    <w:rsid w:val="00BF1B27"/>
    <w:rsid w:val="00BF1BCF"/>
    <w:rsid w:val="00BF1DD7"/>
    <w:rsid w:val="00BF1EB6"/>
    <w:rsid w:val="00BF2A74"/>
    <w:rsid w:val="00BF2FC7"/>
    <w:rsid w:val="00BF3412"/>
    <w:rsid w:val="00BF34DC"/>
    <w:rsid w:val="00BF393F"/>
    <w:rsid w:val="00BF3E0D"/>
    <w:rsid w:val="00BF3E17"/>
    <w:rsid w:val="00BF422F"/>
    <w:rsid w:val="00BF4527"/>
    <w:rsid w:val="00BF45A5"/>
    <w:rsid w:val="00BF47D3"/>
    <w:rsid w:val="00BF5087"/>
    <w:rsid w:val="00BF52BA"/>
    <w:rsid w:val="00BF584D"/>
    <w:rsid w:val="00BF59A8"/>
    <w:rsid w:val="00BF5B0C"/>
    <w:rsid w:val="00BF5F7C"/>
    <w:rsid w:val="00BF5F8D"/>
    <w:rsid w:val="00BF6213"/>
    <w:rsid w:val="00BF638A"/>
    <w:rsid w:val="00BF63FC"/>
    <w:rsid w:val="00BF6459"/>
    <w:rsid w:val="00BF652B"/>
    <w:rsid w:val="00BF6F45"/>
    <w:rsid w:val="00BF73D9"/>
    <w:rsid w:val="00BF7435"/>
    <w:rsid w:val="00BF75CA"/>
    <w:rsid w:val="00C003B3"/>
    <w:rsid w:val="00C00474"/>
    <w:rsid w:val="00C0079F"/>
    <w:rsid w:val="00C00801"/>
    <w:rsid w:val="00C00A33"/>
    <w:rsid w:val="00C010D0"/>
    <w:rsid w:val="00C025FC"/>
    <w:rsid w:val="00C02F33"/>
    <w:rsid w:val="00C033C6"/>
    <w:rsid w:val="00C03690"/>
    <w:rsid w:val="00C037D7"/>
    <w:rsid w:val="00C0382F"/>
    <w:rsid w:val="00C03F03"/>
    <w:rsid w:val="00C03F77"/>
    <w:rsid w:val="00C0404F"/>
    <w:rsid w:val="00C0421E"/>
    <w:rsid w:val="00C04350"/>
    <w:rsid w:val="00C04472"/>
    <w:rsid w:val="00C04504"/>
    <w:rsid w:val="00C045FD"/>
    <w:rsid w:val="00C04793"/>
    <w:rsid w:val="00C047D0"/>
    <w:rsid w:val="00C04881"/>
    <w:rsid w:val="00C04A24"/>
    <w:rsid w:val="00C0500A"/>
    <w:rsid w:val="00C0551B"/>
    <w:rsid w:val="00C055DF"/>
    <w:rsid w:val="00C059A9"/>
    <w:rsid w:val="00C05D38"/>
    <w:rsid w:val="00C0612D"/>
    <w:rsid w:val="00C06138"/>
    <w:rsid w:val="00C06A9C"/>
    <w:rsid w:val="00C074BA"/>
    <w:rsid w:val="00C0773C"/>
    <w:rsid w:val="00C102AD"/>
    <w:rsid w:val="00C107F0"/>
    <w:rsid w:val="00C10901"/>
    <w:rsid w:val="00C10E1C"/>
    <w:rsid w:val="00C10F5E"/>
    <w:rsid w:val="00C11001"/>
    <w:rsid w:val="00C111EC"/>
    <w:rsid w:val="00C1178F"/>
    <w:rsid w:val="00C11CAC"/>
    <w:rsid w:val="00C120A0"/>
    <w:rsid w:val="00C125A7"/>
    <w:rsid w:val="00C12923"/>
    <w:rsid w:val="00C12F3D"/>
    <w:rsid w:val="00C135D6"/>
    <w:rsid w:val="00C13E72"/>
    <w:rsid w:val="00C13F92"/>
    <w:rsid w:val="00C1431F"/>
    <w:rsid w:val="00C15756"/>
    <w:rsid w:val="00C16478"/>
    <w:rsid w:val="00C1693A"/>
    <w:rsid w:val="00C16987"/>
    <w:rsid w:val="00C16B2E"/>
    <w:rsid w:val="00C17817"/>
    <w:rsid w:val="00C17B0E"/>
    <w:rsid w:val="00C17C76"/>
    <w:rsid w:val="00C2029E"/>
    <w:rsid w:val="00C211C4"/>
    <w:rsid w:val="00C21342"/>
    <w:rsid w:val="00C2170A"/>
    <w:rsid w:val="00C21790"/>
    <w:rsid w:val="00C2183E"/>
    <w:rsid w:val="00C2189B"/>
    <w:rsid w:val="00C219F9"/>
    <w:rsid w:val="00C21F9F"/>
    <w:rsid w:val="00C22168"/>
    <w:rsid w:val="00C229F7"/>
    <w:rsid w:val="00C2309A"/>
    <w:rsid w:val="00C2325F"/>
    <w:rsid w:val="00C23264"/>
    <w:rsid w:val="00C23288"/>
    <w:rsid w:val="00C23CE9"/>
    <w:rsid w:val="00C23DDF"/>
    <w:rsid w:val="00C2415D"/>
    <w:rsid w:val="00C24244"/>
    <w:rsid w:val="00C24373"/>
    <w:rsid w:val="00C24A4E"/>
    <w:rsid w:val="00C24DE0"/>
    <w:rsid w:val="00C24F30"/>
    <w:rsid w:val="00C24FC3"/>
    <w:rsid w:val="00C254E8"/>
    <w:rsid w:val="00C25505"/>
    <w:rsid w:val="00C258A9"/>
    <w:rsid w:val="00C25CAB"/>
    <w:rsid w:val="00C2616A"/>
    <w:rsid w:val="00C26838"/>
    <w:rsid w:val="00C26873"/>
    <w:rsid w:val="00C2713F"/>
    <w:rsid w:val="00C2741F"/>
    <w:rsid w:val="00C27549"/>
    <w:rsid w:val="00C27DC8"/>
    <w:rsid w:val="00C303B8"/>
    <w:rsid w:val="00C308C1"/>
    <w:rsid w:val="00C31986"/>
    <w:rsid w:val="00C32613"/>
    <w:rsid w:val="00C326C9"/>
    <w:rsid w:val="00C32767"/>
    <w:rsid w:val="00C32ED3"/>
    <w:rsid w:val="00C330B3"/>
    <w:rsid w:val="00C33439"/>
    <w:rsid w:val="00C335DE"/>
    <w:rsid w:val="00C33A30"/>
    <w:rsid w:val="00C33EC5"/>
    <w:rsid w:val="00C33F29"/>
    <w:rsid w:val="00C34DD5"/>
    <w:rsid w:val="00C354B1"/>
    <w:rsid w:val="00C354EB"/>
    <w:rsid w:val="00C358E6"/>
    <w:rsid w:val="00C35B48"/>
    <w:rsid w:val="00C35F16"/>
    <w:rsid w:val="00C362A8"/>
    <w:rsid w:val="00C36AF5"/>
    <w:rsid w:val="00C36C89"/>
    <w:rsid w:val="00C3704C"/>
    <w:rsid w:val="00C3705A"/>
    <w:rsid w:val="00C37579"/>
    <w:rsid w:val="00C37610"/>
    <w:rsid w:val="00C37896"/>
    <w:rsid w:val="00C40090"/>
    <w:rsid w:val="00C400DB"/>
    <w:rsid w:val="00C406AB"/>
    <w:rsid w:val="00C41E76"/>
    <w:rsid w:val="00C4218C"/>
    <w:rsid w:val="00C42318"/>
    <w:rsid w:val="00C424B9"/>
    <w:rsid w:val="00C426B0"/>
    <w:rsid w:val="00C43010"/>
    <w:rsid w:val="00C43130"/>
    <w:rsid w:val="00C43135"/>
    <w:rsid w:val="00C4391C"/>
    <w:rsid w:val="00C4393C"/>
    <w:rsid w:val="00C43C7E"/>
    <w:rsid w:val="00C44374"/>
    <w:rsid w:val="00C44AE5"/>
    <w:rsid w:val="00C45764"/>
    <w:rsid w:val="00C45C16"/>
    <w:rsid w:val="00C45DD0"/>
    <w:rsid w:val="00C46102"/>
    <w:rsid w:val="00C461CE"/>
    <w:rsid w:val="00C46568"/>
    <w:rsid w:val="00C46741"/>
    <w:rsid w:val="00C46844"/>
    <w:rsid w:val="00C46A80"/>
    <w:rsid w:val="00C46C80"/>
    <w:rsid w:val="00C46F91"/>
    <w:rsid w:val="00C473AC"/>
    <w:rsid w:val="00C476DD"/>
    <w:rsid w:val="00C478C8"/>
    <w:rsid w:val="00C50060"/>
    <w:rsid w:val="00C500AA"/>
    <w:rsid w:val="00C503E9"/>
    <w:rsid w:val="00C50C2D"/>
    <w:rsid w:val="00C50CF5"/>
    <w:rsid w:val="00C50DCC"/>
    <w:rsid w:val="00C51322"/>
    <w:rsid w:val="00C513D3"/>
    <w:rsid w:val="00C5151F"/>
    <w:rsid w:val="00C51762"/>
    <w:rsid w:val="00C5176C"/>
    <w:rsid w:val="00C519D7"/>
    <w:rsid w:val="00C51EA9"/>
    <w:rsid w:val="00C52395"/>
    <w:rsid w:val="00C52717"/>
    <w:rsid w:val="00C5284B"/>
    <w:rsid w:val="00C5299D"/>
    <w:rsid w:val="00C52CFF"/>
    <w:rsid w:val="00C53141"/>
    <w:rsid w:val="00C53B60"/>
    <w:rsid w:val="00C54798"/>
    <w:rsid w:val="00C54B4D"/>
    <w:rsid w:val="00C54C27"/>
    <w:rsid w:val="00C55903"/>
    <w:rsid w:val="00C56515"/>
    <w:rsid w:val="00C56FDE"/>
    <w:rsid w:val="00C5708C"/>
    <w:rsid w:val="00C57123"/>
    <w:rsid w:val="00C60745"/>
    <w:rsid w:val="00C609AC"/>
    <w:rsid w:val="00C60AAB"/>
    <w:rsid w:val="00C60B24"/>
    <w:rsid w:val="00C612F8"/>
    <w:rsid w:val="00C615C9"/>
    <w:rsid w:val="00C620CE"/>
    <w:rsid w:val="00C62194"/>
    <w:rsid w:val="00C62485"/>
    <w:rsid w:val="00C6281E"/>
    <w:rsid w:val="00C62C90"/>
    <w:rsid w:val="00C62D86"/>
    <w:rsid w:val="00C63060"/>
    <w:rsid w:val="00C636A8"/>
    <w:rsid w:val="00C63A07"/>
    <w:rsid w:val="00C63A72"/>
    <w:rsid w:val="00C63F33"/>
    <w:rsid w:val="00C644B1"/>
    <w:rsid w:val="00C6475B"/>
    <w:rsid w:val="00C64D13"/>
    <w:rsid w:val="00C6509A"/>
    <w:rsid w:val="00C6510D"/>
    <w:rsid w:val="00C6555D"/>
    <w:rsid w:val="00C65C24"/>
    <w:rsid w:val="00C663A1"/>
    <w:rsid w:val="00C66568"/>
    <w:rsid w:val="00C66D01"/>
    <w:rsid w:val="00C700B4"/>
    <w:rsid w:val="00C70447"/>
    <w:rsid w:val="00C706C7"/>
    <w:rsid w:val="00C7092B"/>
    <w:rsid w:val="00C713AD"/>
    <w:rsid w:val="00C71737"/>
    <w:rsid w:val="00C71979"/>
    <w:rsid w:val="00C724A0"/>
    <w:rsid w:val="00C72B25"/>
    <w:rsid w:val="00C72E5B"/>
    <w:rsid w:val="00C72F91"/>
    <w:rsid w:val="00C73AE4"/>
    <w:rsid w:val="00C7424F"/>
    <w:rsid w:val="00C744BA"/>
    <w:rsid w:val="00C747A3"/>
    <w:rsid w:val="00C747B6"/>
    <w:rsid w:val="00C748ED"/>
    <w:rsid w:val="00C74A31"/>
    <w:rsid w:val="00C752E4"/>
    <w:rsid w:val="00C756C0"/>
    <w:rsid w:val="00C759BB"/>
    <w:rsid w:val="00C75ACC"/>
    <w:rsid w:val="00C75AFE"/>
    <w:rsid w:val="00C75D8D"/>
    <w:rsid w:val="00C75F21"/>
    <w:rsid w:val="00C76447"/>
    <w:rsid w:val="00C77482"/>
    <w:rsid w:val="00C77859"/>
    <w:rsid w:val="00C80632"/>
    <w:rsid w:val="00C80848"/>
    <w:rsid w:val="00C80996"/>
    <w:rsid w:val="00C81779"/>
    <w:rsid w:val="00C82105"/>
    <w:rsid w:val="00C82EC5"/>
    <w:rsid w:val="00C830CA"/>
    <w:rsid w:val="00C833A8"/>
    <w:rsid w:val="00C839A3"/>
    <w:rsid w:val="00C83BB8"/>
    <w:rsid w:val="00C83C59"/>
    <w:rsid w:val="00C84178"/>
    <w:rsid w:val="00C843C0"/>
    <w:rsid w:val="00C843DD"/>
    <w:rsid w:val="00C846E5"/>
    <w:rsid w:val="00C85063"/>
    <w:rsid w:val="00C8528A"/>
    <w:rsid w:val="00C86698"/>
    <w:rsid w:val="00C8677B"/>
    <w:rsid w:val="00C86A71"/>
    <w:rsid w:val="00C86D5E"/>
    <w:rsid w:val="00C86E62"/>
    <w:rsid w:val="00C86F0D"/>
    <w:rsid w:val="00C8700E"/>
    <w:rsid w:val="00C87459"/>
    <w:rsid w:val="00C8776D"/>
    <w:rsid w:val="00C877E6"/>
    <w:rsid w:val="00C879AF"/>
    <w:rsid w:val="00C87A3B"/>
    <w:rsid w:val="00C87B59"/>
    <w:rsid w:val="00C87D7C"/>
    <w:rsid w:val="00C90537"/>
    <w:rsid w:val="00C90807"/>
    <w:rsid w:val="00C919BA"/>
    <w:rsid w:val="00C923F0"/>
    <w:rsid w:val="00C9254B"/>
    <w:rsid w:val="00C9286F"/>
    <w:rsid w:val="00C928D9"/>
    <w:rsid w:val="00C92FE9"/>
    <w:rsid w:val="00C9312A"/>
    <w:rsid w:val="00C93349"/>
    <w:rsid w:val="00C936AB"/>
    <w:rsid w:val="00C93803"/>
    <w:rsid w:val="00C93A04"/>
    <w:rsid w:val="00C93A2B"/>
    <w:rsid w:val="00C93BB7"/>
    <w:rsid w:val="00C93BF6"/>
    <w:rsid w:val="00C93CBB"/>
    <w:rsid w:val="00C9405E"/>
    <w:rsid w:val="00C942DE"/>
    <w:rsid w:val="00C94378"/>
    <w:rsid w:val="00C94B6E"/>
    <w:rsid w:val="00C95195"/>
    <w:rsid w:val="00C95808"/>
    <w:rsid w:val="00C95E9C"/>
    <w:rsid w:val="00C961CC"/>
    <w:rsid w:val="00C96247"/>
    <w:rsid w:val="00C962E9"/>
    <w:rsid w:val="00C966CC"/>
    <w:rsid w:val="00C967FD"/>
    <w:rsid w:val="00C96F19"/>
    <w:rsid w:val="00C96F52"/>
    <w:rsid w:val="00C9702D"/>
    <w:rsid w:val="00C970E1"/>
    <w:rsid w:val="00C97461"/>
    <w:rsid w:val="00C975CC"/>
    <w:rsid w:val="00C9764A"/>
    <w:rsid w:val="00C979CF"/>
    <w:rsid w:val="00C97D21"/>
    <w:rsid w:val="00CA05F2"/>
    <w:rsid w:val="00CA0999"/>
    <w:rsid w:val="00CA0F34"/>
    <w:rsid w:val="00CA16A7"/>
    <w:rsid w:val="00CA1730"/>
    <w:rsid w:val="00CA1DE3"/>
    <w:rsid w:val="00CA1F8A"/>
    <w:rsid w:val="00CA25C7"/>
    <w:rsid w:val="00CA2D3C"/>
    <w:rsid w:val="00CA2E32"/>
    <w:rsid w:val="00CA3145"/>
    <w:rsid w:val="00CA3D8C"/>
    <w:rsid w:val="00CA3F86"/>
    <w:rsid w:val="00CA4B76"/>
    <w:rsid w:val="00CA4F50"/>
    <w:rsid w:val="00CA5AA3"/>
    <w:rsid w:val="00CA63F6"/>
    <w:rsid w:val="00CA682F"/>
    <w:rsid w:val="00CA6CEB"/>
    <w:rsid w:val="00CA6DAA"/>
    <w:rsid w:val="00CA70B9"/>
    <w:rsid w:val="00CA74BE"/>
    <w:rsid w:val="00CA771B"/>
    <w:rsid w:val="00CB008D"/>
    <w:rsid w:val="00CB04E3"/>
    <w:rsid w:val="00CB05A4"/>
    <w:rsid w:val="00CB082C"/>
    <w:rsid w:val="00CB0AD6"/>
    <w:rsid w:val="00CB1619"/>
    <w:rsid w:val="00CB1A50"/>
    <w:rsid w:val="00CB1CDA"/>
    <w:rsid w:val="00CB1DE4"/>
    <w:rsid w:val="00CB1E80"/>
    <w:rsid w:val="00CB24B0"/>
    <w:rsid w:val="00CB2EBC"/>
    <w:rsid w:val="00CB2F00"/>
    <w:rsid w:val="00CB3667"/>
    <w:rsid w:val="00CB36BD"/>
    <w:rsid w:val="00CB37F8"/>
    <w:rsid w:val="00CB3818"/>
    <w:rsid w:val="00CB3B59"/>
    <w:rsid w:val="00CB3C05"/>
    <w:rsid w:val="00CB3CAC"/>
    <w:rsid w:val="00CB43CF"/>
    <w:rsid w:val="00CB47F9"/>
    <w:rsid w:val="00CB4C3A"/>
    <w:rsid w:val="00CB55D0"/>
    <w:rsid w:val="00CB58B8"/>
    <w:rsid w:val="00CB5C59"/>
    <w:rsid w:val="00CB5E6F"/>
    <w:rsid w:val="00CB6005"/>
    <w:rsid w:val="00CB6333"/>
    <w:rsid w:val="00CB66F1"/>
    <w:rsid w:val="00CB69CA"/>
    <w:rsid w:val="00CB6C32"/>
    <w:rsid w:val="00CB7AC9"/>
    <w:rsid w:val="00CB7CEA"/>
    <w:rsid w:val="00CB7EC3"/>
    <w:rsid w:val="00CB7EF0"/>
    <w:rsid w:val="00CC040F"/>
    <w:rsid w:val="00CC096B"/>
    <w:rsid w:val="00CC0D50"/>
    <w:rsid w:val="00CC0D5E"/>
    <w:rsid w:val="00CC11E9"/>
    <w:rsid w:val="00CC13CC"/>
    <w:rsid w:val="00CC151F"/>
    <w:rsid w:val="00CC15A2"/>
    <w:rsid w:val="00CC160F"/>
    <w:rsid w:val="00CC16E1"/>
    <w:rsid w:val="00CC1EF7"/>
    <w:rsid w:val="00CC259B"/>
    <w:rsid w:val="00CC2765"/>
    <w:rsid w:val="00CC2948"/>
    <w:rsid w:val="00CC2C41"/>
    <w:rsid w:val="00CC3576"/>
    <w:rsid w:val="00CC3784"/>
    <w:rsid w:val="00CC381E"/>
    <w:rsid w:val="00CC3970"/>
    <w:rsid w:val="00CC3E42"/>
    <w:rsid w:val="00CC3FFD"/>
    <w:rsid w:val="00CC45AB"/>
    <w:rsid w:val="00CC4716"/>
    <w:rsid w:val="00CC473E"/>
    <w:rsid w:val="00CC499C"/>
    <w:rsid w:val="00CC4A1C"/>
    <w:rsid w:val="00CC4A34"/>
    <w:rsid w:val="00CC4AF2"/>
    <w:rsid w:val="00CC4B60"/>
    <w:rsid w:val="00CC4CDC"/>
    <w:rsid w:val="00CC5164"/>
    <w:rsid w:val="00CC520A"/>
    <w:rsid w:val="00CC5AF7"/>
    <w:rsid w:val="00CC6118"/>
    <w:rsid w:val="00CC621E"/>
    <w:rsid w:val="00CC625C"/>
    <w:rsid w:val="00CC64DF"/>
    <w:rsid w:val="00CC68E2"/>
    <w:rsid w:val="00CC693C"/>
    <w:rsid w:val="00CC7200"/>
    <w:rsid w:val="00CC73BF"/>
    <w:rsid w:val="00CC748B"/>
    <w:rsid w:val="00CC7A5B"/>
    <w:rsid w:val="00CC7C7E"/>
    <w:rsid w:val="00CC7FD3"/>
    <w:rsid w:val="00CC7FEB"/>
    <w:rsid w:val="00CD00F0"/>
    <w:rsid w:val="00CD0273"/>
    <w:rsid w:val="00CD0332"/>
    <w:rsid w:val="00CD0385"/>
    <w:rsid w:val="00CD0567"/>
    <w:rsid w:val="00CD074B"/>
    <w:rsid w:val="00CD0808"/>
    <w:rsid w:val="00CD0F8B"/>
    <w:rsid w:val="00CD1131"/>
    <w:rsid w:val="00CD1426"/>
    <w:rsid w:val="00CD1926"/>
    <w:rsid w:val="00CD1A19"/>
    <w:rsid w:val="00CD1B7B"/>
    <w:rsid w:val="00CD1DA7"/>
    <w:rsid w:val="00CD203B"/>
    <w:rsid w:val="00CD21BF"/>
    <w:rsid w:val="00CD24DC"/>
    <w:rsid w:val="00CD3258"/>
    <w:rsid w:val="00CD32BD"/>
    <w:rsid w:val="00CD3715"/>
    <w:rsid w:val="00CD37E3"/>
    <w:rsid w:val="00CD3985"/>
    <w:rsid w:val="00CD39C4"/>
    <w:rsid w:val="00CD3BF4"/>
    <w:rsid w:val="00CD44B0"/>
    <w:rsid w:val="00CD4540"/>
    <w:rsid w:val="00CD48ED"/>
    <w:rsid w:val="00CD4B3A"/>
    <w:rsid w:val="00CD52EE"/>
    <w:rsid w:val="00CD552A"/>
    <w:rsid w:val="00CD5709"/>
    <w:rsid w:val="00CD5A84"/>
    <w:rsid w:val="00CD5AFB"/>
    <w:rsid w:val="00CD6194"/>
    <w:rsid w:val="00CD70D5"/>
    <w:rsid w:val="00CD719B"/>
    <w:rsid w:val="00CD73EC"/>
    <w:rsid w:val="00CD7654"/>
    <w:rsid w:val="00CD7656"/>
    <w:rsid w:val="00CD7C73"/>
    <w:rsid w:val="00CE0452"/>
    <w:rsid w:val="00CE091C"/>
    <w:rsid w:val="00CE0BA3"/>
    <w:rsid w:val="00CE11F1"/>
    <w:rsid w:val="00CE165C"/>
    <w:rsid w:val="00CE1974"/>
    <w:rsid w:val="00CE203D"/>
    <w:rsid w:val="00CE24B6"/>
    <w:rsid w:val="00CE25CB"/>
    <w:rsid w:val="00CE271E"/>
    <w:rsid w:val="00CE28C0"/>
    <w:rsid w:val="00CE2A41"/>
    <w:rsid w:val="00CE2DF1"/>
    <w:rsid w:val="00CE3807"/>
    <w:rsid w:val="00CE4165"/>
    <w:rsid w:val="00CE49AC"/>
    <w:rsid w:val="00CE4B31"/>
    <w:rsid w:val="00CE4C09"/>
    <w:rsid w:val="00CE4CA1"/>
    <w:rsid w:val="00CE503E"/>
    <w:rsid w:val="00CE513B"/>
    <w:rsid w:val="00CE52AD"/>
    <w:rsid w:val="00CE52F3"/>
    <w:rsid w:val="00CE53CB"/>
    <w:rsid w:val="00CE55E5"/>
    <w:rsid w:val="00CE599B"/>
    <w:rsid w:val="00CE5BDC"/>
    <w:rsid w:val="00CE5D5B"/>
    <w:rsid w:val="00CE670F"/>
    <w:rsid w:val="00CE6B07"/>
    <w:rsid w:val="00CE6B0B"/>
    <w:rsid w:val="00CE6B19"/>
    <w:rsid w:val="00CE6DAB"/>
    <w:rsid w:val="00CE7074"/>
    <w:rsid w:val="00CE7374"/>
    <w:rsid w:val="00CE761A"/>
    <w:rsid w:val="00CE7B6F"/>
    <w:rsid w:val="00CF070A"/>
    <w:rsid w:val="00CF0B4E"/>
    <w:rsid w:val="00CF0CB5"/>
    <w:rsid w:val="00CF0E55"/>
    <w:rsid w:val="00CF13E3"/>
    <w:rsid w:val="00CF159D"/>
    <w:rsid w:val="00CF209B"/>
    <w:rsid w:val="00CF26D8"/>
    <w:rsid w:val="00CF2870"/>
    <w:rsid w:val="00CF2BDB"/>
    <w:rsid w:val="00CF2EDC"/>
    <w:rsid w:val="00CF2EEF"/>
    <w:rsid w:val="00CF364D"/>
    <w:rsid w:val="00CF3F36"/>
    <w:rsid w:val="00CF3FC9"/>
    <w:rsid w:val="00CF409A"/>
    <w:rsid w:val="00CF436C"/>
    <w:rsid w:val="00CF4798"/>
    <w:rsid w:val="00CF4F29"/>
    <w:rsid w:val="00CF5202"/>
    <w:rsid w:val="00CF523B"/>
    <w:rsid w:val="00CF5543"/>
    <w:rsid w:val="00CF5E6D"/>
    <w:rsid w:val="00CF6891"/>
    <w:rsid w:val="00CF68FB"/>
    <w:rsid w:val="00CF6F91"/>
    <w:rsid w:val="00CF709D"/>
    <w:rsid w:val="00CF7578"/>
    <w:rsid w:val="00CF7684"/>
    <w:rsid w:val="00CF7799"/>
    <w:rsid w:val="00CF7A9F"/>
    <w:rsid w:val="00D001ED"/>
    <w:rsid w:val="00D0065E"/>
    <w:rsid w:val="00D00A41"/>
    <w:rsid w:val="00D0119E"/>
    <w:rsid w:val="00D013E2"/>
    <w:rsid w:val="00D014AF"/>
    <w:rsid w:val="00D01895"/>
    <w:rsid w:val="00D01ED9"/>
    <w:rsid w:val="00D024F9"/>
    <w:rsid w:val="00D026AE"/>
    <w:rsid w:val="00D02AEA"/>
    <w:rsid w:val="00D033A9"/>
    <w:rsid w:val="00D042E3"/>
    <w:rsid w:val="00D0471F"/>
    <w:rsid w:val="00D0482D"/>
    <w:rsid w:val="00D049AF"/>
    <w:rsid w:val="00D05F14"/>
    <w:rsid w:val="00D0629D"/>
    <w:rsid w:val="00D062AD"/>
    <w:rsid w:val="00D063E4"/>
    <w:rsid w:val="00D06514"/>
    <w:rsid w:val="00D0670B"/>
    <w:rsid w:val="00D069BD"/>
    <w:rsid w:val="00D06CF6"/>
    <w:rsid w:val="00D0723E"/>
    <w:rsid w:val="00D07D47"/>
    <w:rsid w:val="00D07D87"/>
    <w:rsid w:val="00D07DB8"/>
    <w:rsid w:val="00D10089"/>
    <w:rsid w:val="00D10155"/>
    <w:rsid w:val="00D10491"/>
    <w:rsid w:val="00D10818"/>
    <w:rsid w:val="00D109D2"/>
    <w:rsid w:val="00D10DEE"/>
    <w:rsid w:val="00D10F57"/>
    <w:rsid w:val="00D1184A"/>
    <w:rsid w:val="00D11F14"/>
    <w:rsid w:val="00D12043"/>
    <w:rsid w:val="00D120CC"/>
    <w:rsid w:val="00D12568"/>
    <w:rsid w:val="00D12C21"/>
    <w:rsid w:val="00D13759"/>
    <w:rsid w:val="00D1375B"/>
    <w:rsid w:val="00D14744"/>
    <w:rsid w:val="00D14F0C"/>
    <w:rsid w:val="00D15B3D"/>
    <w:rsid w:val="00D15CBA"/>
    <w:rsid w:val="00D15D61"/>
    <w:rsid w:val="00D1604A"/>
    <w:rsid w:val="00D166F4"/>
    <w:rsid w:val="00D16733"/>
    <w:rsid w:val="00D16B22"/>
    <w:rsid w:val="00D16B69"/>
    <w:rsid w:val="00D16DFD"/>
    <w:rsid w:val="00D1780A"/>
    <w:rsid w:val="00D20292"/>
    <w:rsid w:val="00D205FD"/>
    <w:rsid w:val="00D20774"/>
    <w:rsid w:val="00D2094E"/>
    <w:rsid w:val="00D21327"/>
    <w:rsid w:val="00D21865"/>
    <w:rsid w:val="00D21F12"/>
    <w:rsid w:val="00D22380"/>
    <w:rsid w:val="00D22EDE"/>
    <w:rsid w:val="00D239B0"/>
    <w:rsid w:val="00D23BF3"/>
    <w:rsid w:val="00D23FC4"/>
    <w:rsid w:val="00D241A3"/>
    <w:rsid w:val="00D24239"/>
    <w:rsid w:val="00D258CB"/>
    <w:rsid w:val="00D25BB7"/>
    <w:rsid w:val="00D25DA1"/>
    <w:rsid w:val="00D266FF"/>
    <w:rsid w:val="00D2706D"/>
    <w:rsid w:val="00D2713B"/>
    <w:rsid w:val="00D27B5B"/>
    <w:rsid w:val="00D27E47"/>
    <w:rsid w:val="00D27E9D"/>
    <w:rsid w:val="00D302BD"/>
    <w:rsid w:val="00D302D3"/>
    <w:rsid w:val="00D306A2"/>
    <w:rsid w:val="00D30C77"/>
    <w:rsid w:val="00D30F25"/>
    <w:rsid w:val="00D31D88"/>
    <w:rsid w:val="00D32334"/>
    <w:rsid w:val="00D32A57"/>
    <w:rsid w:val="00D32C17"/>
    <w:rsid w:val="00D33014"/>
    <w:rsid w:val="00D33878"/>
    <w:rsid w:val="00D34122"/>
    <w:rsid w:val="00D3426B"/>
    <w:rsid w:val="00D34694"/>
    <w:rsid w:val="00D34F45"/>
    <w:rsid w:val="00D35084"/>
    <w:rsid w:val="00D3513F"/>
    <w:rsid w:val="00D35F18"/>
    <w:rsid w:val="00D368FA"/>
    <w:rsid w:val="00D36FFD"/>
    <w:rsid w:val="00D37957"/>
    <w:rsid w:val="00D40430"/>
    <w:rsid w:val="00D407D9"/>
    <w:rsid w:val="00D40A2C"/>
    <w:rsid w:val="00D40D1E"/>
    <w:rsid w:val="00D40DF6"/>
    <w:rsid w:val="00D41143"/>
    <w:rsid w:val="00D411FF"/>
    <w:rsid w:val="00D419EA"/>
    <w:rsid w:val="00D4202A"/>
    <w:rsid w:val="00D422DF"/>
    <w:rsid w:val="00D43714"/>
    <w:rsid w:val="00D43A71"/>
    <w:rsid w:val="00D43B28"/>
    <w:rsid w:val="00D43F49"/>
    <w:rsid w:val="00D43FCB"/>
    <w:rsid w:val="00D4423B"/>
    <w:rsid w:val="00D44692"/>
    <w:rsid w:val="00D4494F"/>
    <w:rsid w:val="00D44DF0"/>
    <w:rsid w:val="00D44F4D"/>
    <w:rsid w:val="00D45620"/>
    <w:rsid w:val="00D45952"/>
    <w:rsid w:val="00D459BD"/>
    <w:rsid w:val="00D45AE7"/>
    <w:rsid w:val="00D45B73"/>
    <w:rsid w:val="00D45FAA"/>
    <w:rsid w:val="00D4612F"/>
    <w:rsid w:val="00D4630D"/>
    <w:rsid w:val="00D46444"/>
    <w:rsid w:val="00D4664D"/>
    <w:rsid w:val="00D4689B"/>
    <w:rsid w:val="00D46A36"/>
    <w:rsid w:val="00D46B27"/>
    <w:rsid w:val="00D4781B"/>
    <w:rsid w:val="00D478FC"/>
    <w:rsid w:val="00D47B5B"/>
    <w:rsid w:val="00D47BD9"/>
    <w:rsid w:val="00D50751"/>
    <w:rsid w:val="00D509CC"/>
    <w:rsid w:val="00D50A47"/>
    <w:rsid w:val="00D50A4E"/>
    <w:rsid w:val="00D50B3F"/>
    <w:rsid w:val="00D50B8F"/>
    <w:rsid w:val="00D50CB5"/>
    <w:rsid w:val="00D50ED0"/>
    <w:rsid w:val="00D520CD"/>
    <w:rsid w:val="00D52281"/>
    <w:rsid w:val="00D5251D"/>
    <w:rsid w:val="00D529E9"/>
    <w:rsid w:val="00D52FCF"/>
    <w:rsid w:val="00D53156"/>
    <w:rsid w:val="00D53368"/>
    <w:rsid w:val="00D534B9"/>
    <w:rsid w:val="00D536B1"/>
    <w:rsid w:val="00D5389F"/>
    <w:rsid w:val="00D546B5"/>
    <w:rsid w:val="00D54D14"/>
    <w:rsid w:val="00D54D46"/>
    <w:rsid w:val="00D54FCA"/>
    <w:rsid w:val="00D55317"/>
    <w:rsid w:val="00D553A3"/>
    <w:rsid w:val="00D557D3"/>
    <w:rsid w:val="00D55AA0"/>
    <w:rsid w:val="00D55AD7"/>
    <w:rsid w:val="00D564C4"/>
    <w:rsid w:val="00D56BC6"/>
    <w:rsid w:val="00D56E6F"/>
    <w:rsid w:val="00D570E8"/>
    <w:rsid w:val="00D57409"/>
    <w:rsid w:val="00D60186"/>
    <w:rsid w:val="00D601E3"/>
    <w:rsid w:val="00D6051B"/>
    <w:rsid w:val="00D6056D"/>
    <w:rsid w:val="00D60B3F"/>
    <w:rsid w:val="00D60F02"/>
    <w:rsid w:val="00D60F9A"/>
    <w:rsid w:val="00D61236"/>
    <w:rsid w:val="00D61626"/>
    <w:rsid w:val="00D616A9"/>
    <w:rsid w:val="00D61C9E"/>
    <w:rsid w:val="00D62078"/>
    <w:rsid w:val="00D6236E"/>
    <w:rsid w:val="00D62843"/>
    <w:rsid w:val="00D62A81"/>
    <w:rsid w:val="00D62C76"/>
    <w:rsid w:val="00D63076"/>
    <w:rsid w:val="00D635C9"/>
    <w:rsid w:val="00D639A4"/>
    <w:rsid w:val="00D63A06"/>
    <w:rsid w:val="00D63CE7"/>
    <w:rsid w:val="00D64837"/>
    <w:rsid w:val="00D64A4F"/>
    <w:rsid w:val="00D64D13"/>
    <w:rsid w:val="00D64D88"/>
    <w:rsid w:val="00D6550D"/>
    <w:rsid w:val="00D656E9"/>
    <w:rsid w:val="00D658B2"/>
    <w:rsid w:val="00D659EE"/>
    <w:rsid w:val="00D66429"/>
    <w:rsid w:val="00D66F43"/>
    <w:rsid w:val="00D6760A"/>
    <w:rsid w:val="00D67ABA"/>
    <w:rsid w:val="00D67D7D"/>
    <w:rsid w:val="00D7017E"/>
    <w:rsid w:val="00D704E7"/>
    <w:rsid w:val="00D713AD"/>
    <w:rsid w:val="00D71715"/>
    <w:rsid w:val="00D721A9"/>
    <w:rsid w:val="00D725F0"/>
    <w:rsid w:val="00D726C7"/>
    <w:rsid w:val="00D72A4A"/>
    <w:rsid w:val="00D72C04"/>
    <w:rsid w:val="00D72DAD"/>
    <w:rsid w:val="00D7316A"/>
    <w:rsid w:val="00D73233"/>
    <w:rsid w:val="00D73607"/>
    <w:rsid w:val="00D7404E"/>
    <w:rsid w:val="00D74338"/>
    <w:rsid w:val="00D74AC1"/>
    <w:rsid w:val="00D74BF3"/>
    <w:rsid w:val="00D74D35"/>
    <w:rsid w:val="00D75A59"/>
    <w:rsid w:val="00D75AC2"/>
    <w:rsid w:val="00D75B2C"/>
    <w:rsid w:val="00D75CED"/>
    <w:rsid w:val="00D75E3D"/>
    <w:rsid w:val="00D76CC1"/>
    <w:rsid w:val="00D76E5C"/>
    <w:rsid w:val="00D7708C"/>
    <w:rsid w:val="00D772CF"/>
    <w:rsid w:val="00D77A1B"/>
    <w:rsid w:val="00D8006B"/>
    <w:rsid w:val="00D80139"/>
    <w:rsid w:val="00D803B3"/>
    <w:rsid w:val="00D805C9"/>
    <w:rsid w:val="00D8074C"/>
    <w:rsid w:val="00D80818"/>
    <w:rsid w:val="00D81B08"/>
    <w:rsid w:val="00D81F4D"/>
    <w:rsid w:val="00D81FF5"/>
    <w:rsid w:val="00D82BD8"/>
    <w:rsid w:val="00D82D28"/>
    <w:rsid w:val="00D82D90"/>
    <w:rsid w:val="00D8339E"/>
    <w:rsid w:val="00D836AF"/>
    <w:rsid w:val="00D836EE"/>
    <w:rsid w:val="00D83F64"/>
    <w:rsid w:val="00D84360"/>
    <w:rsid w:val="00D8465F"/>
    <w:rsid w:val="00D848C8"/>
    <w:rsid w:val="00D849EE"/>
    <w:rsid w:val="00D84AD1"/>
    <w:rsid w:val="00D84C02"/>
    <w:rsid w:val="00D84EEC"/>
    <w:rsid w:val="00D850FB"/>
    <w:rsid w:val="00D85961"/>
    <w:rsid w:val="00D85B78"/>
    <w:rsid w:val="00D85D48"/>
    <w:rsid w:val="00D85EDE"/>
    <w:rsid w:val="00D85F91"/>
    <w:rsid w:val="00D86307"/>
    <w:rsid w:val="00D864DB"/>
    <w:rsid w:val="00D8724A"/>
    <w:rsid w:val="00D87334"/>
    <w:rsid w:val="00D90069"/>
    <w:rsid w:val="00D90354"/>
    <w:rsid w:val="00D90E89"/>
    <w:rsid w:val="00D91145"/>
    <w:rsid w:val="00D916A3"/>
    <w:rsid w:val="00D918D1"/>
    <w:rsid w:val="00D91B9F"/>
    <w:rsid w:val="00D9212D"/>
    <w:rsid w:val="00D92193"/>
    <w:rsid w:val="00D924C3"/>
    <w:rsid w:val="00D92528"/>
    <w:rsid w:val="00D9257D"/>
    <w:rsid w:val="00D9328E"/>
    <w:rsid w:val="00D93F35"/>
    <w:rsid w:val="00D94416"/>
    <w:rsid w:val="00D944BE"/>
    <w:rsid w:val="00D94501"/>
    <w:rsid w:val="00D9458F"/>
    <w:rsid w:val="00D945EC"/>
    <w:rsid w:val="00D94CB6"/>
    <w:rsid w:val="00D95034"/>
    <w:rsid w:val="00D952B9"/>
    <w:rsid w:val="00D953EA"/>
    <w:rsid w:val="00D9560B"/>
    <w:rsid w:val="00D957E6"/>
    <w:rsid w:val="00D95A6D"/>
    <w:rsid w:val="00D95D20"/>
    <w:rsid w:val="00D95DB5"/>
    <w:rsid w:val="00D95E4E"/>
    <w:rsid w:val="00D96A96"/>
    <w:rsid w:val="00D96CD4"/>
    <w:rsid w:val="00D96D31"/>
    <w:rsid w:val="00D97A00"/>
    <w:rsid w:val="00D97D37"/>
    <w:rsid w:val="00DA0FD8"/>
    <w:rsid w:val="00DA190B"/>
    <w:rsid w:val="00DA1A91"/>
    <w:rsid w:val="00DA1BC0"/>
    <w:rsid w:val="00DA2106"/>
    <w:rsid w:val="00DA235D"/>
    <w:rsid w:val="00DA2AB2"/>
    <w:rsid w:val="00DA2B25"/>
    <w:rsid w:val="00DA3450"/>
    <w:rsid w:val="00DA3DF3"/>
    <w:rsid w:val="00DA3FB7"/>
    <w:rsid w:val="00DA44D4"/>
    <w:rsid w:val="00DA45BF"/>
    <w:rsid w:val="00DA4E97"/>
    <w:rsid w:val="00DA504D"/>
    <w:rsid w:val="00DA52EB"/>
    <w:rsid w:val="00DA537A"/>
    <w:rsid w:val="00DA551C"/>
    <w:rsid w:val="00DA5F69"/>
    <w:rsid w:val="00DA63A8"/>
    <w:rsid w:val="00DA6431"/>
    <w:rsid w:val="00DA6574"/>
    <w:rsid w:val="00DA6609"/>
    <w:rsid w:val="00DA678E"/>
    <w:rsid w:val="00DA7355"/>
    <w:rsid w:val="00DA736B"/>
    <w:rsid w:val="00DA73CE"/>
    <w:rsid w:val="00DB0092"/>
    <w:rsid w:val="00DB02D9"/>
    <w:rsid w:val="00DB0595"/>
    <w:rsid w:val="00DB0972"/>
    <w:rsid w:val="00DB09DC"/>
    <w:rsid w:val="00DB0C72"/>
    <w:rsid w:val="00DB0D49"/>
    <w:rsid w:val="00DB0E41"/>
    <w:rsid w:val="00DB0F81"/>
    <w:rsid w:val="00DB10C7"/>
    <w:rsid w:val="00DB17D7"/>
    <w:rsid w:val="00DB1968"/>
    <w:rsid w:val="00DB20B9"/>
    <w:rsid w:val="00DB22A9"/>
    <w:rsid w:val="00DB22E9"/>
    <w:rsid w:val="00DB23A1"/>
    <w:rsid w:val="00DB26DB"/>
    <w:rsid w:val="00DB2B35"/>
    <w:rsid w:val="00DB2C23"/>
    <w:rsid w:val="00DB3275"/>
    <w:rsid w:val="00DB3484"/>
    <w:rsid w:val="00DB35F7"/>
    <w:rsid w:val="00DB3D0E"/>
    <w:rsid w:val="00DB3E18"/>
    <w:rsid w:val="00DB3EBE"/>
    <w:rsid w:val="00DB3F31"/>
    <w:rsid w:val="00DB44FB"/>
    <w:rsid w:val="00DB48B4"/>
    <w:rsid w:val="00DB4DFD"/>
    <w:rsid w:val="00DB5024"/>
    <w:rsid w:val="00DB5B1F"/>
    <w:rsid w:val="00DB5E66"/>
    <w:rsid w:val="00DB741B"/>
    <w:rsid w:val="00DB7636"/>
    <w:rsid w:val="00DB7650"/>
    <w:rsid w:val="00DB7776"/>
    <w:rsid w:val="00DB77A9"/>
    <w:rsid w:val="00DC05AC"/>
    <w:rsid w:val="00DC0C63"/>
    <w:rsid w:val="00DC0EF7"/>
    <w:rsid w:val="00DC1F6B"/>
    <w:rsid w:val="00DC2932"/>
    <w:rsid w:val="00DC2A6F"/>
    <w:rsid w:val="00DC303D"/>
    <w:rsid w:val="00DC3364"/>
    <w:rsid w:val="00DC3493"/>
    <w:rsid w:val="00DC364D"/>
    <w:rsid w:val="00DC39FF"/>
    <w:rsid w:val="00DC434C"/>
    <w:rsid w:val="00DC4CEF"/>
    <w:rsid w:val="00DC4E2B"/>
    <w:rsid w:val="00DC5159"/>
    <w:rsid w:val="00DC5D24"/>
    <w:rsid w:val="00DC618F"/>
    <w:rsid w:val="00DC61C9"/>
    <w:rsid w:val="00DC6256"/>
    <w:rsid w:val="00DC62F6"/>
    <w:rsid w:val="00DC6B08"/>
    <w:rsid w:val="00DC6B11"/>
    <w:rsid w:val="00DC6BA6"/>
    <w:rsid w:val="00DC6E95"/>
    <w:rsid w:val="00DC6F3E"/>
    <w:rsid w:val="00DC74AC"/>
    <w:rsid w:val="00DC750B"/>
    <w:rsid w:val="00DC7B1A"/>
    <w:rsid w:val="00DC7D52"/>
    <w:rsid w:val="00DD0071"/>
    <w:rsid w:val="00DD088A"/>
    <w:rsid w:val="00DD0B23"/>
    <w:rsid w:val="00DD0B82"/>
    <w:rsid w:val="00DD0B88"/>
    <w:rsid w:val="00DD0D35"/>
    <w:rsid w:val="00DD1725"/>
    <w:rsid w:val="00DD1E4A"/>
    <w:rsid w:val="00DD2519"/>
    <w:rsid w:val="00DD2A77"/>
    <w:rsid w:val="00DD34B8"/>
    <w:rsid w:val="00DD3525"/>
    <w:rsid w:val="00DD36A8"/>
    <w:rsid w:val="00DD3886"/>
    <w:rsid w:val="00DD3D0C"/>
    <w:rsid w:val="00DD3E23"/>
    <w:rsid w:val="00DD4476"/>
    <w:rsid w:val="00DD4566"/>
    <w:rsid w:val="00DD4B50"/>
    <w:rsid w:val="00DD4BFE"/>
    <w:rsid w:val="00DD5135"/>
    <w:rsid w:val="00DD59BA"/>
    <w:rsid w:val="00DD5DE4"/>
    <w:rsid w:val="00DD63F6"/>
    <w:rsid w:val="00DD6E04"/>
    <w:rsid w:val="00DD7E90"/>
    <w:rsid w:val="00DE0069"/>
    <w:rsid w:val="00DE034E"/>
    <w:rsid w:val="00DE1414"/>
    <w:rsid w:val="00DE1562"/>
    <w:rsid w:val="00DE166E"/>
    <w:rsid w:val="00DE1795"/>
    <w:rsid w:val="00DE19F9"/>
    <w:rsid w:val="00DE1F6F"/>
    <w:rsid w:val="00DE20FC"/>
    <w:rsid w:val="00DE24E9"/>
    <w:rsid w:val="00DE271E"/>
    <w:rsid w:val="00DE2D75"/>
    <w:rsid w:val="00DE30C2"/>
    <w:rsid w:val="00DE324B"/>
    <w:rsid w:val="00DE349D"/>
    <w:rsid w:val="00DE3575"/>
    <w:rsid w:val="00DE3686"/>
    <w:rsid w:val="00DE3F2B"/>
    <w:rsid w:val="00DE3FF3"/>
    <w:rsid w:val="00DE41C3"/>
    <w:rsid w:val="00DE4261"/>
    <w:rsid w:val="00DE451A"/>
    <w:rsid w:val="00DE4B31"/>
    <w:rsid w:val="00DE5192"/>
    <w:rsid w:val="00DE596E"/>
    <w:rsid w:val="00DE5AD6"/>
    <w:rsid w:val="00DE5ADD"/>
    <w:rsid w:val="00DE61CD"/>
    <w:rsid w:val="00DE620F"/>
    <w:rsid w:val="00DE686A"/>
    <w:rsid w:val="00DE6D8E"/>
    <w:rsid w:val="00DE703D"/>
    <w:rsid w:val="00DE740E"/>
    <w:rsid w:val="00DE758C"/>
    <w:rsid w:val="00DE79FA"/>
    <w:rsid w:val="00DF03A5"/>
    <w:rsid w:val="00DF07F4"/>
    <w:rsid w:val="00DF0A83"/>
    <w:rsid w:val="00DF0C0E"/>
    <w:rsid w:val="00DF0D18"/>
    <w:rsid w:val="00DF0FC7"/>
    <w:rsid w:val="00DF11BE"/>
    <w:rsid w:val="00DF13D7"/>
    <w:rsid w:val="00DF1563"/>
    <w:rsid w:val="00DF1769"/>
    <w:rsid w:val="00DF1CDC"/>
    <w:rsid w:val="00DF204D"/>
    <w:rsid w:val="00DF22EB"/>
    <w:rsid w:val="00DF2369"/>
    <w:rsid w:val="00DF2864"/>
    <w:rsid w:val="00DF2F4B"/>
    <w:rsid w:val="00DF333B"/>
    <w:rsid w:val="00DF3981"/>
    <w:rsid w:val="00DF3ACA"/>
    <w:rsid w:val="00DF3B4F"/>
    <w:rsid w:val="00DF3B6D"/>
    <w:rsid w:val="00DF477B"/>
    <w:rsid w:val="00DF486F"/>
    <w:rsid w:val="00DF4BB2"/>
    <w:rsid w:val="00DF53A3"/>
    <w:rsid w:val="00DF5643"/>
    <w:rsid w:val="00DF5838"/>
    <w:rsid w:val="00DF5B24"/>
    <w:rsid w:val="00DF5B2C"/>
    <w:rsid w:val="00DF5B7E"/>
    <w:rsid w:val="00DF5BC5"/>
    <w:rsid w:val="00DF6033"/>
    <w:rsid w:val="00DF6580"/>
    <w:rsid w:val="00DF66FB"/>
    <w:rsid w:val="00DF6C5C"/>
    <w:rsid w:val="00DF6DD5"/>
    <w:rsid w:val="00DF7323"/>
    <w:rsid w:val="00DF75F9"/>
    <w:rsid w:val="00DF7ABD"/>
    <w:rsid w:val="00DF7CCE"/>
    <w:rsid w:val="00E0010D"/>
    <w:rsid w:val="00E00563"/>
    <w:rsid w:val="00E00A37"/>
    <w:rsid w:val="00E00F66"/>
    <w:rsid w:val="00E01AE8"/>
    <w:rsid w:val="00E01BAD"/>
    <w:rsid w:val="00E02202"/>
    <w:rsid w:val="00E02A76"/>
    <w:rsid w:val="00E02D88"/>
    <w:rsid w:val="00E02F43"/>
    <w:rsid w:val="00E0353C"/>
    <w:rsid w:val="00E0379C"/>
    <w:rsid w:val="00E03CE8"/>
    <w:rsid w:val="00E0418B"/>
    <w:rsid w:val="00E04EE6"/>
    <w:rsid w:val="00E05374"/>
    <w:rsid w:val="00E05423"/>
    <w:rsid w:val="00E0559B"/>
    <w:rsid w:val="00E05634"/>
    <w:rsid w:val="00E05B47"/>
    <w:rsid w:val="00E06140"/>
    <w:rsid w:val="00E064F3"/>
    <w:rsid w:val="00E0673C"/>
    <w:rsid w:val="00E06DD2"/>
    <w:rsid w:val="00E06E7D"/>
    <w:rsid w:val="00E0726A"/>
    <w:rsid w:val="00E073D4"/>
    <w:rsid w:val="00E075E0"/>
    <w:rsid w:val="00E07EE5"/>
    <w:rsid w:val="00E07F89"/>
    <w:rsid w:val="00E1028E"/>
    <w:rsid w:val="00E10324"/>
    <w:rsid w:val="00E105CB"/>
    <w:rsid w:val="00E10912"/>
    <w:rsid w:val="00E1168E"/>
    <w:rsid w:val="00E12024"/>
    <w:rsid w:val="00E12043"/>
    <w:rsid w:val="00E12460"/>
    <w:rsid w:val="00E126F4"/>
    <w:rsid w:val="00E1278A"/>
    <w:rsid w:val="00E12E67"/>
    <w:rsid w:val="00E13013"/>
    <w:rsid w:val="00E13357"/>
    <w:rsid w:val="00E133C1"/>
    <w:rsid w:val="00E13413"/>
    <w:rsid w:val="00E135B5"/>
    <w:rsid w:val="00E135FB"/>
    <w:rsid w:val="00E13913"/>
    <w:rsid w:val="00E13D7B"/>
    <w:rsid w:val="00E13F7B"/>
    <w:rsid w:val="00E1403A"/>
    <w:rsid w:val="00E145E7"/>
    <w:rsid w:val="00E14B55"/>
    <w:rsid w:val="00E14C95"/>
    <w:rsid w:val="00E1535E"/>
    <w:rsid w:val="00E15BA4"/>
    <w:rsid w:val="00E15CA2"/>
    <w:rsid w:val="00E16255"/>
    <w:rsid w:val="00E163B2"/>
    <w:rsid w:val="00E166D0"/>
    <w:rsid w:val="00E167CF"/>
    <w:rsid w:val="00E16810"/>
    <w:rsid w:val="00E168BB"/>
    <w:rsid w:val="00E16A13"/>
    <w:rsid w:val="00E16B17"/>
    <w:rsid w:val="00E16B34"/>
    <w:rsid w:val="00E17064"/>
    <w:rsid w:val="00E172F1"/>
    <w:rsid w:val="00E174B7"/>
    <w:rsid w:val="00E174E9"/>
    <w:rsid w:val="00E176D4"/>
    <w:rsid w:val="00E17939"/>
    <w:rsid w:val="00E17B06"/>
    <w:rsid w:val="00E17D94"/>
    <w:rsid w:val="00E205CD"/>
    <w:rsid w:val="00E206EF"/>
    <w:rsid w:val="00E20F71"/>
    <w:rsid w:val="00E21DAA"/>
    <w:rsid w:val="00E21F79"/>
    <w:rsid w:val="00E2262E"/>
    <w:rsid w:val="00E2268F"/>
    <w:rsid w:val="00E22895"/>
    <w:rsid w:val="00E22B06"/>
    <w:rsid w:val="00E22EC2"/>
    <w:rsid w:val="00E2345A"/>
    <w:rsid w:val="00E23C2E"/>
    <w:rsid w:val="00E23D50"/>
    <w:rsid w:val="00E2430A"/>
    <w:rsid w:val="00E2453E"/>
    <w:rsid w:val="00E24725"/>
    <w:rsid w:val="00E250BB"/>
    <w:rsid w:val="00E25A0C"/>
    <w:rsid w:val="00E25CC2"/>
    <w:rsid w:val="00E262C8"/>
    <w:rsid w:val="00E262DF"/>
    <w:rsid w:val="00E265DF"/>
    <w:rsid w:val="00E2685C"/>
    <w:rsid w:val="00E27184"/>
    <w:rsid w:val="00E27259"/>
    <w:rsid w:val="00E27917"/>
    <w:rsid w:val="00E27A2D"/>
    <w:rsid w:val="00E3022D"/>
    <w:rsid w:val="00E303EA"/>
    <w:rsid w:val="00E303EC"/>
    <w:rsid w:val="00E3070F"/>
    <w:rsid w:val="00E30817"/>
    <w:rsid w:val="00E30BBA"/>
    <w:rsid w:val="00E30D55"/>
    <w:rsid w:val="00E31165"/>
    <w:rsid w:val="00E31422"/>
    <w:rsid w:val="00E31430"/>
    <w:rsid w:val="00E31672"/>
    <w:rsid w:val="00E31CA5"/>
    <w:rsid w:val="00E31D30"/>
    <w:rsid w:val="00E322A4"/>
    <w:rsid w:val="00E32854"/>
    <w:rsid w:val="00E3368D"/>
    <w:rsid w:val="00E337FA"/>
    <w:rsid w:val="00E33B6F"/>
    <w:rsid w:val="00E33BB9"/>
    <w:rsid w:val="00E349D4"/>
    <w:rsid w:val="00E34CE5"/>
    <w:rsid w:val="00E35748"/>
    <w:rsid w:val="00E3576B"/>
    <w:rsid w:val="00E36228"/>
    <w:rsid w:val="00E36906"/>
    <w:rsid w:val="00E36907"/>
    <w:rsid w:val="00E36BFC"/>
    <w:rsid w:val="00E36C35"/>
    <w:rsid w:val="00E36EFC"/>
    <w:rsid w:val="00E371B9"/>
    <w:rsid w:val="00E372D8"/>
    <w:rsid w:val="00E379AB"/>
    <w:rsid w:val="00E37B37"/>
    <w:rsid w:val="00E37E13"/>
    <w:rsid w:val="00E404F0"/>
    <w:rsid w:val="00E4090A"/>
    <w:rsid w:val="00E40D07"/>
    <w:rsid w:val="00E4115E"/>
    <w:rsid w:val="00E4180A"/>
    <w:rsid w:val="00E41954"/>
    <w:rsid w:val="00E41A30"/>
    <w:rsid w:val="00E41B90"/>
    <w:rsid w:val="00E41EF3"/>
    <w:rsid w:val="00E42E60"/>
    <w:rsid w:val="00E43515"/>
    <w:rsid w:val="00E438B5"/>
    <w:rsid w:val="00E438EE"/>
    <w:rsid w:val="00E441B8"/>
    <w:rsid w:val="00E44204"/>
    <w:rsid w:val="00E4461D"/>
    <w:rsid w:val="00E44839"/>
    <w:rsid w:val="00E448C2"/>
    <w:rsid w:val="00E45BF2"/>
    <w:rsid w:val="00E4610D"/>
    <w:rsid w:val="00E46129"/>
    <w:rsid w:val="00E462B1"/>
    <w:rsid w:val="00E466AA"/>
    <w:rsid w:val="00E46A9B"/>
    <w:rsid w:val="00E47DE2"/>
    <w:rsid w:val="00E50529"/>
    <w:rsid w:val="00E514B1"/>
    <w:rsid w:val="00E51696"/>
    <w:rsid w:val="00E5190F"/>
    <w:rsid w:val="00E51962"/>
    <w:rsid w:val="00E5322D"/>
    <w:rsid w:val="00E533B4"/>
    <w:rsid w:val="00E5360A"/>
    <w:rsid w:val="00E53F12"/>
    <w:rsid w:val="00E54132"/>
    <w:rsid w:val="00E5487D"/>
    <w:rsid w:val="00E54A69"/>
    <w:rsid w:val="00E54E54"/>
    <w:rsid w:val="00E54F69"/>
    <w:rsid w:val="00E54FFF"/>
    <w:rsid w:val="00E55B26"/>
    <w:rsid w:val="00E55E8B"/>
    <w:rsid w:val="00E56018"/>
    <w:rsid w:val="00E56108"/>
    <w:rsid w:val="00E564C1"/>
    <w:rsid w:val="00E57378"/>
    <w:rsid w:val="00E573E4"/>
    <w:rsid w:val="00E60318"/>
    <w:rsid w:val="00E604FC"/>
    <w:rsid w:val="00E613BC"/>
    <w:rsid w:val="00E615D6"/>
    <w:rsid w:val="00E61AD5"/>
    <w:rsid w:val="00E61CC4"/>
    <w:rsid w:val="00E626E3"/>
    <w:rsid w:val="00E62C4B"/>
    <w:rsid w:val="00E62CDD"/>
    <w:rsid w:val="00E62DBE"/>
    <w:rsid w:val="00E62F8A"/>
    <w:rsid w:val="00E633D6"/>
    <w:rsid w:val="00E63708"/>
    <w:rsid w:val="00E63892"/>
    <w:rsid w:val="00E63BC4"/>
    <w:rsid w:val="00E64ACE"/>
    <w:rsid w:val="00E64B9C"/>
    <w:rsid w:val="00E64CCA"/>
    <w:rsid w:val="00E6530B"/>
    <w:rsid w:val="00E654E6"/>
    <w:rsid w:val="00E6555D"/>
    <w:rsid w:val="00E65AD1"/>
    <w:rsid w:val="00E65B3A"/>
    <w:rsid w:val="00E65D8B"/>
    <w:rsid w:val="00E65E48"/>
    <w:rsid w:val="00E6601B"/>
    <w:rsid w:val="00E663DA"/>
    <w:rsid w:val="00E66656"/>
    <w:rsid w:val="00E66933"/>
    <w:rsid w:val="00E66FD2"/>
    <w:rsid w:val="00E67251"/>
    <w:rsid w:val="00E672E6"/>
    <w:rsid w:val="00E67819"/>
    <w:rsid w:val="00E67877"/>
    <w:rsid w:val="00E70326"/>
    <w:rsid w:val="00E70435"/>
    <w:rsid w:val="00E7070D"/>
    <w:rsid w:val="00E70BEE"/>
    <w:rsid w:val="00E71152"/>
    <w:rsid w:val="00E7142F"/>
    <w:rsid w:val="00E716B7"/>
    <w:rsid w:val="00E71741"/>
    <w:rsid w:val="00E721CB"/>
    <w:rsid w:val="00E72BB7"/>
    <w:rsid w:val="00E72CC0"/>
    <w:rsid w:val="00E73534"/>
    <w:rsid w:val="00E73614"/>
    <w:rsid w:val="00E7368B"/>
    <w:rsid w:val="00E73B14"/>
    <w:rsid w:val="00E73C34"/>
    <w:rsid w:val="00E73C7F"/>
    <w:rsid w:val="00E73E2E"/>
    <w:rsid w:val="00E7403B"/>
    <w:rsid w:val="00E74372"/>
    <w:rsid w:val="00E743C6"/>
    <w:rsid w:val="00E74B1A"/>
    <w:rsid w:val="00E75597"/>
    <w:rsid w:val="00E75737"/>
    <w:rsid w:val="00E757B9"/>
    <w:rsid w:val="00E76468"/>
    <w:rsid w:val="00E7653E"/>
    <w:rsid w:val="00E76724"/>
    <w:rsid w:val="00E769D5"/>
    <w:rsid w:val="00E76BB6"/>
    <w:rsid w:val="00E7722D"/>
    <w:rsid w:val="00E773AF"/>
    <w:rsid w:val="00E7761A"/>
    <w:rsid w:val="00E7765C"/>
    <w:rsid w:val="00E777F2"/>
    <w:rsid w:val="00E77B13"/>
    <w:rsid w:val="00E77B81"/>
    <w:rsid w:val="00E80163"/>
    <w:rsid w:val="00E801EA"/>
    <w:rsid w:val="00E806A9"/>
    <w:rsid w:val="00E81155"/>
    <w:rsid w:val="00E81413"/>
    <w:rsid w:val="00E81828"/>
    <w:rsid w:val="00E81852"/>
    <w:rsid w:val="00E818A1"/>
    <w:rsid w:val="00E819E7"/>
    <w:rsid w:val="00E81D6B"/>
    <w:rsid w:val="00E825E3"/>
    <w:rsid w:val="00E82CF0"/>
    <w:rsid w:val="00E82D5E"/>
    <w:rsid w:val="00E82DAB"/>
    <w:rsid w:val="00E83263"/>
    <w:rsid w:val="00E8364B"/>
    <w:rsid w:val="00E83814"/>
    <w:rsid w:val="00E83934"/>
    <w:rsid w:val="00E83956"/>
    <w:rsid w:val="00E83ED2"/>
    <w:rsid w:val="00E83F9D"/>
    <w:rsid w:val="00E84467"/>
    <w:rsid w:val="00E84807"/>
    <w:rsid w:val="00E84862"/>
    <w:rsid w:val="00E84B79"/>
    <w:rsid w:val="00E84BCD"/>
    <w:rsid w:val="00E85032"/>
    <w:rsid w:val="00E8519C"/>
    <w:rsid w:val="00E85F3D"/>
    <w:rsid w:val="00E85FC2"/>
    <w:rsid w:val="00E8611A"/>
    <w:rsid w:val="00E86335"/>
    <w:rsid w:val="00E8676B"/>
    <w:rsid w:val="00E86B78"/>
    <w:rsid w:val="00E86C2C"/>
    <w:rsid w:val="00E86C34"/>
    <w:rsid w:val="00E872B3"/>
    <w:rsid w:val="00E8742D"/>
    <w:rsid w:val="00E878C0"/>
    <w:rsid w:val="00E87F4F"/>
    <w:rsid w:val="00E90380"/>
    <w:rsid w:val="00E90452"/>
    <w:rsid w:val="00E908B8"/>
    <w:rsid w:val="00E90B66"/>
    <w:rsid w:val="00E90DCD"/>
    <w:rsid w:val="00E911E4"/>
    <w:rsid w:val="00E918D6"/>
    <w:rsid w:val="00E921BF"/>
    <w:rsid w:val="00E92BFC"/>
    <w:rsid w:val="00E92DB1"/>
    <w:rsid w:val="00E92E88"/>
    <w:rsid w:val="00E92EB2"/>
    <w:rsid w:val="00E93322"/>
    <w:rsid w:val="00E93E5F"/>
    <w:rsid w:val="00E940A2"/>
    <w:rsid w:val="00E9428E"/>
    <w:rsid w:val="00E942BB"/>
    <w:rsid w:val="00E942E5"/>
    <w:rsid w:val="00E9465C"/>
    <w:rsid w:val="00E947BA"/>
    <w:rsid w:val="00E94902"/>
    <w:rsid w:val="00E94DC6"/>
    <w:rsid w:val="00E94EAC"/>
    <w:rsid w:val="00E9533E"/>
    <w:rsid w:val="00E9584C"/>
    <w:rsid w:val="00E963C9"/>
    <w:rsid w:val="00E96CDD"/>
    <w:rsid w:val="00E97582"/>
    <w:rsid w:val="00E97883"/>
    <w:rsid w:val="00E97932"/>
    <w:rsid w:val="00E97B04"/>
    <w:rsid w:val="00E97FB3"/>
    <w:rsid w:val="00EA0037"/>
    <w:rsid w:val="00EA0244"/>
    <w:rsid w:val="00EA0E37"/>
    <w:rsid w:val="00EA11EB"/>
    <w:rsid w:val="00EA1486"/>
    <w:rsid w:val="00EA1DD2"/>
    <w:rsid w:val="00EA1E80"/>
    <w:rsid w:val="00EA232A"/>
    <w:rsid w:val="00EA28F2"/>
    <w:rsid w:val="00EA2959"/>
    <w:rsid w:val="00EA2E15"/>
    <w:rsid w:val="00EA2F94"/>
    <w:rsid w:val="00EA2F9D"/>
    <w:rsid w:val="00EA3218"/>
    <w:rsid w:val="00EA333F"/>
    <w:rsid w:val="00EA3642"/>
    <w:rsid w:val="00EA3B3A"/>
    <w:rsid w:val="00EA3F21"/>
    <w:rsid w:val="00EA43A1"/>
    <w:rsid w:val="00EA49E4"/>
    <w:rsid w:val="00EA4ED2"/>
    <w:rsid w:val="00EA54DE"/>
    <w:rsid w:val="00EA55EA"/>
    <w:rsid w:val="00EA579D"/>
    <w:rsid w:val="00EA5B57"/>
    <w:rsid w:val="00EA5CAC"/>
    <w:rsid w:val="00EA5CB8"/>
    <w:rsid w:val="00EA683E"/>
    <w:rsid w:val="00EA68BB"/>
    <w:rsid w:val="00EA6BDA"/>
    <w:rsid w:val="00EA781F"/>
    <w:rsid w:val="00EB05C2"/>
    <w:rsid w:val="00EB0E8A"/>
    <w:rsid w:val="00EB11A1"/>
    <w:rsid w:val="00EB1339"/>
    <w:rsid w:val="00EB1624"/>
    <w:rsid w:val="00EB1D20"/>
    <w:rsid w:val="00EB1D53"/>
    <w:rsid w:val="00EB1DCF"/>
    <w:rsid w:val="00EB321D"/>
    <w:rsid w:val="00EB389A"/>
    <w:rsid w:val="00EB3CF7"/>
    <w:rsid w:val="00EB3F03"/>
    <w:rsid w:val="00EB4303"/>
    <w:rsid w:val="00EB433C"/>
    <w:rsid w:val="00EB48BF"/>
    <w:rsid w:val="00EB4C21"/>
    <w:rsid w:val="00EB5014"/>
    <w:rsid w:val="00EB5122"/>
    <w:rsid w:val="00EB52EB"/>
    <w:rsid w:val="00EB589F"/>
    <w:rsid w:val="00EB5C80"/>
    <w:rsid w:val="00EB6041"/>
    <w:rsid w:val="00EB61DC"/>
    <w:rsid w:val="00EB626D"/>
    <w:rsid w:val="00EB6994"/>
    <w:rsid w:val="00EB6D99"/>
    <w:rsid w:val="00EB6E6E"/>
    <w:rsid w:val="00EB7243"/>
    <w:rsid w:val="00EB7445"/>
    <w:rsid w:val="00EB7488"/>
    <w:rsid w:val="00EB78ED"/>
    <w:rsid w:val="00EB7FBF"/>
    <w:rsid w:val="00EC005B"/>
    <w:rsid w:val="00EC0559"/>
    <w:rsid w:val="00EC0706"/>
    <w:rsid w:val="00EC082C"/>
    <w:rsid w:val="00EC0868"/>
    <w:rsid w:val="00EC0C73"/>
    <w:rsid w:val="00EC0E20"/>
    <w:rsid w:val="00EC113D"/>
    <w:rsid w:val="00EC1195"/>
    <w:rsid w:val="00EC1E8B"/>
    <w:rsid w:val="00EC20C4"/>
    <w:rsid w:val="00EC21DF"/>
    <w:rsid w:val="00EC26A4"/>
    <w:rsid w:val="00EC3367"/>
    <w:rsid w:val="00EC35AB"/>
    <w:rsid w:val="00EC3879"/>
    <w:rsid w:val="00EC3A01"/>
    <w:rsid w:val="00EC3A7A"/>
    <w:rsid w:val="00EC4AB1"/>
    <w:rsid w:val="00EC4AB8"/>
    <w:rsid w:val="00EC4D00"/>
    <w:rsid w:val="00EC4D9B"/>
    <w:rsid w:val="00EC51AB"/>
    <w:rsid w:val="00EC51BE"/>
    <w:rsid w:val="00EC5B99"/>
    <w:rsid w:val="00EC5DD6"/>
    <w:rsid w:val="00EC6F28"/>
    <w:rsid w:val="00EC6F5F"/>
    <w:rsid w:val="00EC70DF"/>
    <w:rsid w:val="00EC7C4B"/>
    <w:rsid w:val="00EC7D68"/>
    <w:rsid w:val="00ED0665"/>
    <w:rsid w:val="00ED1837"/>
    <w:rsid w:val="00ED1F07"/>
    <w:rsid w:val="00ED22C6"/>
    <w:rsid w:val="00ED2A62"/>
    <w:rsid w:val="00ED2C47"/>
    <w:rsid w:val="00ED2CDA"/>
    <w:rsid w:val="00ED2D88"/>
    <w:rsid w:val="00ED2EF6"/>
    <w:rsid w:val="00ED30EA"/>
    <w:rsid w:val="00ED31FB"/>
    <w:rsid w:val="00ED334C"/>
    <w:rsid w:val="00ED4173"/>
    <w:rsid w:val="00ED483D"/>
    <w:rsid w:val="00ED51DF"/>
    <w:rsid w:val="00ED57B2"/>
    <w:rsid w:val="00ED5837"/>
    <w:rsid w:val="00ED5DB2"/>
    <w:rsid w:val="00ED641B"/>
    <w:rsid w:val="00ED645F"/>
    <w:rsid w:val="00ED6881"/>
    <w:rsid w:val="00ED6A88"/>
    <w:rsid w:val="00ED7110"/>
    <w:rsid w:val="00ED7BF9"/>
    <w:rsid w:val="00ED7E1C"/>
    <w:rsid w:val="00ED7FA7"/>
    <w:rsid w:val="00EE000F"/>
    <w:rsid w:val="00EE0235"/>
    <w:rsid w:val="00EE067E"/>
    <w:rsid w:val="00EE0AA7"/>
    <w:rsid w:val="00EE1098"/>
    <w:rsid w:val="00EE1172"/>
    <w:rsid w:val="00EE17DA"/>
    <w:rsid w:val="00EE1882"/>
    <w:rsid w:val="00EE1C08"/>
    <w:rsid w:val="00EE1D94"/>
    <w:rsid w:val="00EE1E1F"/>
    <w:rsid w:val="00EE2014"/>
    <w:rsid w:val="00EE23A5"/>
    <w:rsid w:val="00EE2441"/>
    <w:rsid w:val="00EE2525"/>
    <w:rsid w:val="00EE2CDD"/>
    <w:rsid w:val="00EE345D"/>
    <w:rsid w:val="00EE3D1E"/>
    <w:rsid w:val="00EE3E21"/>
    <w:rsid w:val="00EE3EDA"/>
    <w:rsid w:val="00EE3F37"/>
    <w:rsid w:val="00EE454D"/>
    <w:rsid w:val="00EE48C2"/>
    <w:rsid w:val="00EE5FF3"/>
    <w:rsid w:val="00EE6249"/>
    <w:rsid w:val="00EE646D"/>
    <w:rsid w:val="00EE64D6"/>
    <w:rsid w:val="00EE67A8"/>
    <w:rsid w:val="00EE68B2"/>
    <w:rsid w:val="00EE6BFF"/>
    <w:rsid w:val="00EE705A"/>
    <w:rsid w:val="00EE7B3D"/>
    <w:rsid w:val="00EE7D30"/>
    <w:rsid w:val="00EE7DDB"/>
    <w:rsid w:val="00EE7E6E"/>
    <w:rsid w:val="00EF003C"/>
    <w:rsid w:val="00EF024F"/>
    <w:rsid w:val="00EF036E"/>
    <w:rsid w:val="00EF07FF"/>
    <w:rsid w:val="00EF098E"/>
    <w:rsid w:val="00EF09E2"/>
    <w:rsid w:val="00EF0DCB"/>
    <w:rsid w:val="00EF2385"/>
    <w:rsid w:val="00EF30A6"/>
    <w:rsid w:val="00EF3352"/>
    <w:rsid w:val="00EF3432"/>
    <w:rsid w:val="00EF36A7"/>
    <w:rsid w:val="00EF3B78"/>
    <w:rsid w:val="00EF4132"/>
    <w:rsid w:val="00EF4501"/>
    <w:rsid w:val="00EF4533"/>
    <w:rsid w:val="00EF45E0"/>
    <w:rsid w:val="00EF4BBD"/>
    <w:rsid w:val="00EF516C"/>
    <w:rsid w:val="00EF596F"/>
    <w:rsid w:val="00EF5B81"/>
    <w:rsid w:val="00EF5F77"/>
    <w:rsid w:val="00EF665E"/>
    <w:rsid w:val="00EF66A6"/>
    <w:rsid w:val="00EF6EF5"/>
    <w:rsid w:val="00EF6FD5"/>
    <w:rsid w:val="00EF74E0"/>
    <w:rsid w:val="00EF752C"/>
    <w:rsid w:val="00EF7760"/>
    <w:rsid w:val="00F00082"/>
    <w:rsid w:val="00F00656"/>
    <w:rsid w:val="00F0143F"/>
    <w:rsid w:val="00F018FD"/>
    <w:rsid w:val="00F01F81"/>
    <w:rsid w:val="00F023D1"/>
    <w:rsid w:val="00F02612"/>
    <w:rsid w:val="00F0277E"/>
    <w:rsid w:val="00F02877"/>
    <w:rsid w:val="00F02DC0"/>
    <w:rsid w:val="00F034BF"/>
    <w:rsid w:val="00F039B9"/>
    <w:rsid w:val="00F041A9"/>
    <w:rsid w:val="00F04301"/>
    <w:rsid w:val="00F04952"/>
    <w:rsid w:val="00F04993"/>
    <w:rsid w:val="00F049FA"/>
    <w:rsid w:val="00F05098"/>
    <w:rsid w:val="00F05135"/>
    <w:rsid w:val="00F051FA"/>
    <w:rsid w:val="00F05281"/>
    <w:rsid w:val="00F0538A"/>
    <w:rsid w:val="00F05605"/>
    <w:rsid w:val="00F0561E"/>
    <w:rsid w:val="00F057FF"/>
    <w:rsid w:val="00F066AE"/>
    <w:rsid w:val="00F06796"/>
    <w:rsid w:val="00F06A65"/>
    <w:rsid w:val="00F06C41"/>
    <w:rsid w:val="00F070CE"/>
    <w:rsid w:val="00F07174"/>
    <w:rsid w:val="00F072C7"/>
    <w:rsid w:val="00F078F3"/>
    <w:rsid w:val="00F079D6"/>
    <w:rsid w:val="00F079D9"/>
    <w:rsid w:val="00F10206"/>
    <w:rsid w:val="00F10763"/>
    <w:rsid w:val="00F10B14"/>
    <w:rsid w:val="00F11461"/>
    <w:rsid w:val="00F11C0E"/>
    <w:rsid w:val="00F11D1B"/>
    <w:rsid w:val="00F120FB"/>
    <w:rsid w:val="00F12892"/>
    <w:rsid w:val="00F133B9"/>
    <w:rsid w:val="00F13604"/>
    <w:rsid w:val="00F1376E"/>
    <w:rsid w:val="00F13DD5"/>
    <w:rsid w:val="00F1446A"/>
    <w:rsid w:val="00F14877"/>
    <w:rsid w:val="00F14896"/>
    <w:rsid w:val="00F14F6D"/>
    <w:rsid w:val="00F15160"/>
    <w:rsid w:val="00F15936"/>
    <w:rsid w:val="00F159A8"/>
    <w:rsid w:val="00F1649C"/>
    <w:rsid w:val="00F167CA"/>
    <w:rsid w:val="00F169DF"/>
    <w:rsid w:val="00F16A9F"/>
    <w:rsid w:val="00F16BD9"/>
    <w:rsid w:val="00F170DC"/>
    <w:rsid w:val="00F17256"/>
    <w:rsid w:val="00F17421"/>
    <w:rsid w:val="00F177F5"/>
    <w:rsid w:val="00F179BC"/>
    <w:rsid w:val="00F17BAD"/>
    <w:rsid w:val="00F17E30"/>
    <w:rsid w:val="00F17E4F"/>
    <w:rsid w:val="00F202E9"/>
    <w:rsid w:val="00F205C0"/>
    <w:rsid w:val="00F20D4F"/>
    <w:rsid w:val="00F217F7"/>
    <w:rsid w:val="00F218F7"/>
    <w:rsid w:val="00F21B5A"/>
    <w:rsid w:val="00F21D10"/>
    <w:rsid w:val="00F223F4"/>
    <w:rsid w:val="00F22919"/>
    <w:rsid w:val="00F22C7C"/>
    <w:rsid w:val="00F22E83"/>
    <w:rsid w:val="00F23331"/>
    <w:rsid w:val="00F23814"/>
    <w:rsid w:val="00F23896"/>
    <w:rsid w:val="00F23962"/>
    <w:rsid w:val="00F2447B"/>
    <w:rsid w:val="00F24AAE"/>
    <w:rsid w:val="00F24E1F"/>
    <w:rsid w:val="00F24FE3"/>
    <w:rsid w:val="00F2507A"/>
    <w:rsid w:val="00F25588"/>
    <w:rsid w:val="00F256E5"/>
    <w:rsid w:val="00F2570F"/>
    <w:rsid w:val="00F262FD"/>
    <w:rsid w:val="00F26AA7"/>
    <w:rsid w:val="00F270F3"/>
    <w:rsid w:val="00F2711E"/>
    <w:rsid w:val="00F27318"/>
    <w:rsid w:val="00F27CAC"/>
    <w:rsid w:val="00F301D7"/>
    <w:rsid w:val="00F30700"/>
    <w:rsid w:val="00F30A18"/>
    <w:rsid w:val="00F30AF0"/>
    <w:rsid w:val="00F31230"/>
    <w:rsid w:val="00F31318"/>
    <w:rsid w:val="00F31788"/>
    <w:rsid w:val="00F31B18"/>
    <w:rsid w:val="00F32276"/>
    <w:rsid w:val="00F3230D"/>
    <w:rsid w:val="00F323B3"/>
    <w:rsid w:val="00F32508"/>
    <w:rsid w:val="00F326E2"/>
    <w:rsid w:val="00F32EA8"/>
    <w:rsid w:val="00F33035"/>
    <w:rsid w:val="00F33100"/>
    <w:rsid w:val="00F333E6"/>
    <w:rsid w:val="00F33428"/>
    <w:rsid w:val="00F335DE"/>
    <w:rsid w:val="00F33814"/>
    <w:rsid w:val="00F33A73"/>
    <w:rsid w:val="00F33DF5"/>
    <w:rsid w:val="00F33F42"/>
    <w:rsid w:val="00F3414C"/>
    <w:rsid w:val="00F34210"/>
    <w:rsid w:val="00F34281"/>
    <w:rsid w:val="00F343FE"/>
    <w:rsid w:val="00F345C6"/>
    <w:rsid w:val="00F348E0"/>
    <w:rsid w:val="00F349EA"/>
    <w:rsid w:val="00F34E55"/>
    <w:rsid w:val="00F35345"/>
    <w:rsid w:val="00F359E0"/>
    <w:rsid w:val="00F36A93"/>
    <w:rsid w:val="00F37072"/>
    <w:rsid w:val="00F372EC"/>
    <w:rsid w:val="00F37A8D"/>
    <w:rsid w:val="00F37CFE"/>
    <w:rsid w:val="00F37EFF"/>
    <w:rsid w:val="00F408C7"/>
    <w:rsid w:val="00F40F6C"/>
    <w:rsid w:val="00F411F9"/>
    <w:rsid w:val="00F4161C"/>
    <w:rsid w:val="00F418FF"/>
    <w:rsid w:val="00F41BBE"/>
    <w:rsid w:val="00F41BE9"/>
    <w:rsid w:val="00F4214C"/>
    <w:rsid w:val="00F42230"/>
    <w:rsid w:val="00F426E8"/>
    <w:rsid w:val="00F42840"/>
    <w:rsid w:val="00F42D27"/>
    <w:rsid w:val="00F43149"/>
    <w:rsid w:val="00F4343F"/>
    <w:rsid w:val="00F435CA"/>
    <w:rsid w:val="00F435FE"/>
    <w:rsid w:val="00F43855"/>
    <w:rsid w:val="00F43EB2"/>
    <w:rsid w:val="00F44420"/>
    <w:rsid w:val="00F444FE"/>
    <w:rsid w:val="00F44552"/>
    <w:rsid w:val="00F44A1F"/>
    <w:rsid w:val="00F44BAD"/>
    <w:rsid w:val="00F44EEC"/>
    <w:rsid w:val="00F45259"/>
    <w:rsid w:val="00F4540E"/>
    <w:rsid w:val="00F45A7F"/>
    <w:rsid w:val="00F45ABE"/>
    <w:rsid w:val="00F46425"/>
    <w:rsid w:val="00F46473"/>
    <w:rsid w:val="00F466BD"/>
    <w:rsid w:val="00F46914"/>
    <w:rsid w:val="00F46E2D"/>
    <w:rsid w:val="00F47104"/>
    <w:rsid w:val="00F477E5"/>
    <w:rsid w:val="00F4782B"/>
    <w:rsid w:val="00F47F97"/>
    <w:rsid w:val="00F47FDD"/>
    <w:rsid w:val="00F50C56"/>
    <w:rsid w:val="00F511A8"/>
    <w:rsid w:val="00F512AC"/>
    <w:rsid w:val="00F51916"/>
    <w:rsid w:val="00F51D17"/>
    <w:rsid w:val="00F522A5"/>
    <w:rsid w:val="00F544E3"/>
    <w:rsid w:val="00F5483B"/>
    <w:rsid w:val="00F549DC"/>
    <w:rsid w:val="00F54B49"/>
    <w:rsid w:val="00F54BD9"/>
    <w:rsid w:val="00F55339"/>
    <w:rsid w:val="00F554B6"/>
    <w:rsid w:val="00F558DF"/>
    <w:rsid w:val="00F55E4E"/>
    <w:rsid w:val="00F56CA3"/>
    <w:rsid w:val="00F574C2"/>
    <w:rsid w:val="00F57719"/>
    <w:rsid w:val="00F5771B"/>
    <w:rsid w:val="00F579B7"/>
    <w:rsid w:val="00F57D7E"/>
    <w:rsid w:val="00F57EB8"/>
    <w:rsid w:val="00F57F8D"/>
    <w:rsid w:val="00F600B5"/>
    <w:rsid w:val="00F60104"/>
    <w:rsid w:val="00F602A3"/>
    <w:rsid w:val="00F6056A"/>
    <w:rsid w:val="00F60E4A"/>
    <w:rsid w:val="00F61395"/>
    <w:rsid w:val="00F6215C"/>
    <w:rsid w:val="00F6239F"/>
    <w:rsid w:val="00F626F9"/>
    <w:rsid w:val="00F627F0"/>
    <w:rsid w:val="00F62D68"/>
    <w:rsid w:val="00F633C4"/>
    <w:rsid w:val="00F63545"/>
    <w:rsid w:val="00F643BB"/>
    <w:rsid w:val="00F64789"/>
    <w:rsid w:val="00F64C4B"/>
    <w:rsid w:val="00F64C69"/>
    <w:rsid w:val="00F651BB"/>
    <w:rsid w:val="00F65273"/>
    <w:rsid w:val="00F657E9"/>
    <w:rsid w:val="00F65EAA"/>
    <w:rsid w:val="00F66491"/>
    <w:rsid w:val="00F66B90"/>
    <w:rsid w:val="00F66E7F"/>
    <w:rsid w:val="00F66FAE"/>
    <w:rsid w:val="00F671AE"/>
    <w:rsid w:val="00F672E5"/>
    <w:rsid w:val="00F67473"/>
    <w:rsid w:val="00F677EB"/>
    <w:rsid w:val="00F70186"/>
    <w:rsid w:val="00F70387"/>
    <w:rsid w:val="00F7096D"/>
    <w:rsid w:val="00F709AD"/>
    <w:rsid w:val="00F70EB1"/>
    <w:rsid w:val="00F70F55"/>
    <w:rsid w:val="00F711A9"/>
    <w:rsid w:val="00F712DA"/>
    <w:rsid w:val="00F71319"/>
    <w:rsid w:val="00F71387"/>
    <w:rsid w:val="00F713D2"/>
    <w:rsid w:val="00F71B71"/>
    <w:rsid w:val="00F71E3C"/>
    <w:rsid w:val="00F72D02"/>
    <w:rsid w:val="00F73154"/>
    <w:rsid w:val="00F7349B"/>
    <w:rsid w:val="00F734BD"/>
    <w:rsid w:val="00F738C9"/>
    <w:rsid w:val="00F73B54"/>
    <w:rsid w:val="00F73D16"/>
    <w:rsid w:val="00F74662"/>
    <w:rsid w:val="00F746D6"/>
    <w:rsid w:val="00F74A7E"/>
    <w:rsid w:val="00F74FD0"/>
    <w:rsid w:val="00F7517C"/>
    <w:rsid w:val="00F75ADC"/>
    <w:rsid w:val="00F75B2D"/>
    <w:rsid w:val="00F75B82"/>
    <w:rsid w:val="00F75DC8"/>
    <w:rsid w:val="00F76157"/>
    <w:rsid w:val="00F76185"/>
    <w:rsid w:val="00F762EB"/>
    <w:rsid w:val="00F764E0"/>
    <w:rsid w:val="00F7680B"/>
    <w:rsid w:val="00F77A96"/>
    <w:rsid w:val="00F77E2F"/>
    <w:rsid w:val="00F800DC"/>
    <w:rsid w:val="00F80405"/>
    <w:rsid w:val="00F80644"/>
    <w:rsid w:val="00F80747"/>
    <w:rsid w:val="00F80C05"/>
    <w:rsid w:val="00F80EF0"/>
    <w:rsid w:val="00F810E2"/>
    <w:rsid w:val="00F81FA4"/>
    <w:rsid w:val="00F82021"/>
    <w:rsid w:val="00F82239"/>
    <w:rsid w:val="00F82EFF"/>
    <w:rsid w:val="00F82F20"/>
    <w:rsid w:val="00F83728"/>
    <w:rsid w:val="00F8390F"/>
    <w:rsid w:val="00F84216"/>
    <w:rsid w:val="00F843FF"/>
    <w:rsid w:val="00F844B7"/>
    <w:rsid w:val="00F8498C"/>
    <w:rsid w:val="00F84A5F"/>
    <w:rsid w:val="00F85197"/>
    <w:rsid w:val="00F85D8C"/>
    <w:rsid w:val="00F85FB4"/>
    <w:rsid w:val="00F862FE"/>
    <w:rsid w:val="00F86430"/>
    <w:rsid w:val="00F865D9"/>
    <w:rsid w:val="00F8665F"/>
    <w:rsid w:val="00F86A52"/>
    <w:rsid w:val="00F86B15"/>
    <w:rsid w:val="00F86BD0"/>
    <w:rsid w:val="00F86E05"/>
    <w:rsid w:val="00F86E27"/>
    <w:rsid w:val="00F87420"/>
    <w:rsid w:val="00F876E9"/>
    <w:rsid w:val="00F87CBA"/>
    <w:rsid w:val="00F87CEB"/>
    <w:rsid w:val="00F87D3A"/>
    <w:rsid w:val="00F904D4"/>
    <w:rsid w:val="00F90658"/>
    <w:rsid w:val="00F91C33"/>
    <w:rsid w:val="00F91D21"/>
    <w:rsid w:val="00F91DE6"/>
    <w:rsid w:val="00F924AC"/>
    <w:rsid w:val="00F925A8"/>
    <w:rsid w:val="00F9280E"/>
    <w:rsid w:val="00F931A8"/>
    <w:rsid w:val="00F9337B"/>
    <w:rsid w:val="00F934AF"/>
    <w:rsid w:val="00F935FE"/>
    <w:rsid w:val="00F9382E"/>
    <w:rsid w:val="00F93D72"/>
    <w:rsid w:val="00F943EB"/>
    <w:rsid w:val="00F9477E"/>
    <w:rsid w:val="00F94EFB"/>
    <w:rsid w:val="00F952D1"/>
    <w:rsid w:val="00F954D6"/>
    <w:rsid w:val="00F957ED"/>
    <w:rsid w:val="00F9593F"/>
    <w:rsid w:val="00F96077"/>
    <w:rsid w:val="00F9657E"/>
    <w:rsid w:val="00F969E8"/>
    <w:rsid w:val="00F96A9E"/>
    <w:rsid w:val="00F96BCA"/>
    <w:rsid w:val="00F96D7F"/>
    <w:rsid w:val="00F96DF3"/>
    <w:rsid w:val="00F97A89"/>
    <w:rsid w:val="00FA027A"/>
    <w:rsid w:val="00FA0778"/>
    <w:rsid w:val="00FA07AB"/>
    <w:rsid w:val="00FA0F40"/>
    <w:rsid w:val="00FA1099"/>
    <w:rsid w:val="00FA1270"/>
    <w:rsid w:val="00FA1A06"/>
    <w:rsid w:val="00FA1C40"/>
    <w:rsid w:val="00FA2153"/>
    <w:rsid w:val="00FA21A1"/>
    <w:rsid w:val="00FA24FE"/>
    <w:rsid w:val="00FA26EB"/>
    <w:rsid w:val="00FA286A"/>
    <w:rsid w:val="00FA2A89"/>
    <w:rsid w:val="00FA2BAD"/>
    <w:rsid w:val="00FA2C3C"/>
    <w:rsid w:val="00FA30E0"/>
    <w:rsid w:val="00FA3141"/>
    <w:rsid w:val="00FA334A"/>
    <w:rsid w:val="00FA3D58"/>
    <w:rsid w:val="00FA46BD"/>
    <w:rsid w:val="00FA4968"/>
    <w:rsid w:val="00FA5185"/>
    <w:rsid w:val="00FA51E2"/>
    <w:rsid w:val="00FA5861"/>
    <w:rsid w:val="00FA5E0B"/>
    <w:rsid w:val="00FA5EB9"/>
    <w:rsid w:val="00FA6060"/>
    <w:rsid w:val="00FA63B8"/>
    <w:rsid w:val="00FA661C"/>
    <w:rsid w:val="00FA6728"/>
    <w:rsid w:val="00FA6D43"/>
    <w:rsid w:val="00FA749E"/>
    <w:rsid w:val="00FA7D5E"/>
    <w:rsid w:val="00FA7EB4"/>
    <w:rsid w:val="00FB0078"/>
    <w:rsid w:val="00FB051F"/>
    <w:rsid w:val="00FB0670"/>
    <w:rsid w:val="00FB067F"/>
    <w:rsid w:val="00FB08DB"/>
    <w:rsid w:val="00FB09AE"/>
    <w:rsid w:val="00FB0A53"/>
    <w:rsid w:val="00FB0BA0"/>
    <w:rsid w:val="00FB1945"/>
    <w:rsid w:val="00FB1A21"/>
    <w:rsid w:val="00FB1EFD"/>
    <w:rsid w:val="00FB2195"/>
    <w:rsid w:val="00FB229E"/>
    <w:rsid w:val="00FB2350"/>
    <w:rsid w:val="00FB23EB"/>
    <w:rsid w:val="00FB24E5"/>
    <w:rsid w:val="00FB259C"/>
    <w:rsid w:val="00FB3237"/>
    <w:rsid w:val="00FB32ED"/>
    <w:rsid w:val="00FB3396"/>
    <w:rsid w:val="00FB3544"/>
    <w:rsid w:val="00FB3A3F"/>
    <w:rsid w:val="00FB44B6"/>
    <w:rsid w:val="00FB48AE"/>
    <w:rsid w:val="00FB4995"/>
    <w:rsid w:val="00FB5450"/>
    <w:rsid w:val="00FB5582"/>
    <w:rsid w:val="00FB5C35"/>
    <w:rsid w:val="00FB5FDC"/>
    <w:rsid w:val="00FB6074"/>
    <w:rsid w:val="00FB60A8"/>
    <w:rsid w:val="00FB626F"/>
    <w:rsid w:val="00FB6549"/>
    <w:rsid w:val="00FB66A2"/>
    <w:rsid w:val="00FB69AD"/>
    <w:rsid w:val="00FB6AE1"/>
    <w:rsid w:val="00FB6BBD"/>
    <w:rsid w:val="00FB73EC"/>
    <w:rsid w:val="00FB778F"/>
    <w:rsid w:val="00FB7892"/>
    <w:rsid w:val="00FC006F"/>
    <w:rsid w:val="00FC05F8"/>
    <w:rsid w:val="00FC07DA"/>
    <w:rsid w:val="00FC0AAD"/>
    <w:rsid w:val="00FC11BE"/>
    <w:rsid w:val="00FC13F3"/>
    <w:rsid w:val="00FC144F"/>
    <w:rsid w:val="00FC14E0"/>
    <w:rsid w:val="00FC15CA"/>
    <w:rsid w:val="00FC213C"/>
    <w:rsid w:val="00FC21D4"/>
    <w:rsid w:val="00FC237B"/>
    <w:rsid w:val="00FC26E8"/>
    <w:rsid w:val="00FC27B3"/>
    <w:rsid w:val="00FC2AEA"/>
    <w:rsid w:val="00FC2DFA"/>
    <w:rsid w:val="00FC2EBC"/>
    <w:rsid w:val="00FC33E5"/>
    <w:rsid w:val="00FC366A"/>
    <w:rsid w:val="00FC4784"/>
    <w:rsid w:val="00FC47C6"/>
    <w:rsid w:val="00FC4CB6"/>
    <w:rsid w:val="00FC4DA1"/>
    <w:rsid w:val="00FC5069"/>
    <w:rsid w:val="00FC5C92"/>
    <w:rsid w:val="00FC5ECD"/>
    <w:rsid w:val="00FC6555"/>
    <w:rsid w:val="00FC65FA"/>
    <w:rsid w:val="00FC6710"/>
    <w:rsid w:val="00FC6904"/>
    <w:rsid w:val="00FC6AC5"/>
    <w:rsid w:val="00FC6B13"/>
    <w:rsid w:val="00FC6E15"/>
    <w:rsid w:val="00FC6F35"/>
    <w:rsid w:val="00FC7237"/>
    <w:rsid w:val="00FC7631"/>
    <w:rsid w:val="00FC766B"/>
    <w:rsid w:val="00FC7B8C"/>
    <w:rsid w:val="00FC7CC1"/>
    <w:rsid w:val="00FD0223"/>
    <w:rsid w:val="00FD0975"/>
    <w:rsid w:val="00FD0D1D"/>
    <w:rsid w:val="00FD1BB6"/>
    <w:rsid w:val="00FD21F6"/>
    <w:rsid w:val="00FD2292"/>
    <w:rsid w:val="00FD2947"/>
    <w:rsid w:val="00FD2A1C"/>
    <w:rsid w:val="00FD2B08"/>
    <w:rsid w:val="00FD2C55"/>
    <w:rsid w:val="00FD2D1B"/>
    <w:rsid w:val="00FD359A"/>
    <w:rsid w:val="00FD3CA7"/>
    <w:rsid w:val="00FD413C"/>
    <w:rsid w:val="00FD4913"/>
    <w:rsid w:val="00FD5737"/>
    <w:rsid w:val="00FD5D3B"/>
    <w:rsid w:val="00FD6008"/>
    <w:rsid w:val="00FD68C3"/>
    <w:rsid w:val="00FD6AEF"/>
    <w:rsid w:val="00FD6D70"/>
    <w:rsid w:val="00FD6FCF"/>
    <w:rsid w:val="00FD711F"/>
    <w:rsid w:val="00FD7321"/>
    <w:rsid w:val="00FD7E0A"/>
    <w:rsid w:val="00FE0485"/>
    <w:rsid w:val="00FE0798"/>
    <w:rsid w:val="00FE16CC"/>
    <w:rsid w:val="00FE1B78"/>
    <w:rsid w:val="00FE1D11"/>
    <w:rsid w:val="00FE26D2"/>
    <w:rsid w:val="00FE2D4D"/>
    <w:rsid w:val="00FE398D"/>
    <w:rsid w:val="00FE39BD"/>
    <w:rsid w:val="00FE3D6A"/>
    <w:rsid w:val="00FE3F7D"/>
    <w:rsid w:val="00FE44F7"/>
    <w:rsid w:val="00FE4512"/>
    <w:rsid w:val="00FE50A5"/>
    <w:rsid w:val="00FE5295"/>
    <w:rsid w:val="00FE52C2"/>
    <w:rsid w:val="00FE5567"/>
    <w:rsid w:val="00FE5AEA"/>
    <w:rsid w:val="00FE5E78"/>
    <w:rsid w:val="00FE67BF"/>
    <w:rsid w:val="00FE6CD5"/>
    <w:rsid w:val="00FE77CB"/>
    <w:rsid w:val="00FE7F4F"/>
    <w:rsid w:val="00FF0146"/>
    <w:rsid w:val="00FF0751"/>
    <w:rsid w:val="00FF0BF6"/>
    <w:rsid w:val="00FF0CA1"/>
    <w:rsid w:val="00FF1287"/>
    <w:rsid w:val="00FF1808"/>
    <w:rsid w:val="00FF2183"/>
    <w:rsid w:val="00FF2883"/>
    <w:rsid w:val="00FF2E9C"/>
    <w:rsid w:val="00FF3065"/>
    <w:rsid w:val="00FF30B3"/>
    <w:rsid w:val="00FF30ED"/>
    <w:rsid w:val="00FF376C"/>
    <w:rsid w:val="00FF3A03"/>
    <w:rsid w:val="00FF3A12"/>
    <w:rsid w:val="00FF3DB5"/>
    <w:rsid w:val="00FF4390"/>
    <w:rsid w:val="00FF46F5"/>
    <w:rsid w:val="00FF483B"/>
    <w:rsid w:val="00FF4A04"/>
    <w:rsid w:val="00FF4C7D"/>
    <w:rsid w:val="00FF5E42"/>
    <w:rsid w:val="00FF61F7"/>
    <w:rsid w:val="00FF6C2E"/>
    <w:rsid w:val="00FF711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34F7831"/>
  <w15:docId w15:val="{032C9469-82FB-436C-9EE0-DE9281AD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1F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link w:val="Heading8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link w:val="BodyTextFirstIndentChar"/>
    <w:rsid w:val="00190BD7"/>
    <w:pPr>
      <w:ind w:firstLine="284"/>
    </w:pPr>
  </w:style>
  <w:style w:type="paragraph" w:styleId="BodyTextIndent">
    <w:name w:val="Body Text Indent"/>
    <w:basedOn w:val="Normal"/>
    <w:link w:val="BodyTextIndentChar"/>
    <w:rsid w:val="00190BD7"/>
    <w:pPr>
      <w:spacing w:after="120"/>
      <w:ind w:left="283"/>
    </w:pPr>
  </w:style>
  <w:style w:type="paragraph" w:styleId="BodyTextFirstIndent2">
    <w:name w:val="Body Text First Indent 2"/>
    <w:basedOn w:val="BodyTextIndent"/>
    <w:link w:val="BodyTextFirstIndent2Char"/>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link w:val="BodyText3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link w:val="BalloonTextChar"/>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01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5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0141B8"/>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link w:val="DocumentMapChar"/>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link w:val="ListParagraphChar"/>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uiPriority w:val="99"/>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character" w:customStyle="1" w:styleId="Heading1Char">
    <w:name w:val="Heading 1 Char"/>
    <w:basedOn w:val="DefaultParagraphFont"/>
    <w:link w:val="Heading1"/>
    <w:rsid w:val="000960C0"/>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0960C0"/>
    <w:rPr>
      <w:rFonts w:ascii="Arial" w:hAnsi="Arial" w:cs="Times New Roman"/>
      <w:i/>
      <w:iCs/>
      <w:sz w:val="18"/>
      <w:szCs w:val="18"/>
    </w:rPr>
  </w:style>
  <w:style w:type="character" w:customStyle="1" w:styleId="Heading4Char">
    <w:name w:val="Heading 4 Char"/>
    <w:basedOn w:val="DefaultParagraphFont"/>
    <w:link w:val="Heading4"/>
    <w:rsid w:val="000960C0"/>
    <w:rPr>
      <w:rFonts w:ascii="Arial" w:hAnsi="Arial" w:cs="Times New Roman"/>
      <w:b/>
      <w:bCs/>
      <w:sz w:val="18"/>
      <w:szCs w:val="18"/>
    </w:rPr>
  </w:style>
  <w:style w:type="character" w:customStyle="1" w:styleId="Heading5Char">
    <w:name w:val="Heading 5 Char"/>
    <w:basedOn w:val="DefaultParagraphFont"/>
    <w:link w:val="Heading5"/>
    <w:rsid w:val="000960C0"/>
    <w:rPr>
      <w:rFonts w:ascii="Arial" w:hAnsi="Arial" w:cs="Times New Roman"/>
      <w:b/>
      <w:bCs/>
    </w:rPr>
  </w:style>
  <w:style w:type="character" w:customStyle="1" w:styleId="Heading6Char">
    <w:name w:val="Heading 6 Char"/>
    <w:basedOn w:val="DefaultParagraphFont"/>
    <w:link w:val="Heading6"/>
    <w:rsid w:val="000960C0"/>
    <w:rPr>
      <w:rFonts w:ascii="Arial" w:hAnsi="Arial" w:cs="Times New Roman"/>
      <w:b/>
      <w:bCs/>
    </w:rPr>
  </w:style>
  <w:style w:type="character" w:customStyle="1" w:styleId="Heading7Char">
    <w:name w:val="Heading 7 Char"/>
    <w:basedOn w:val="DefaultParagraphFont"/>
    <w:link w:val="Heading7"/>
    <w:rsid w:val="000960C0"/>
    <w:rPr>
      <w:rFonts w:ascii="Arial" w:hAnsi="Arial" w:cs="Times New Roman"/>
      <w:u w:val="single"/>
    </w:rPr>
  </w:style>
  <w:style w:type="character" w:customStyle="1" w:styleId="Heading8Char">
    <w:name w:val="Heading 8 Char"/>
    <w:basedOn w:val="DefaultParagraphFont"/>
    <w:link w:val="Heading8"/>
    <w:rsid w:val="000960C0"/>
    <w:rPr>
      <w:rFonts w:ascii="Arial" w:hAnsi="Arial" w:cs="Times New Roman"/>
      <w:b/>
      <w:bCs/>
    </w:rPr>
  </w:style>
  <w:style w:type="character" w:customStyle="1" w:styleId="Heading9Char">
    <w:name w:val="Heading 9 Char"/>
    <w:basedOn w:val="DefaultParagraphFont"/>
    <w:link w:val="Heading9"/>
    <w:rsid w:val="000960C0"/>
    <w:rPr>
      <w:rFonts w:ascii="Arial" w:hAnsi="Arial" w:cs="Times New Roman"/>
      <w:u w:val="single"/>
    </w:rPr>
  </w:style>
  <w:style w:type="character" w:customStyle="1" w:styleId="BodyTextFirstIndentChar">
    <w:name w:val="Body Text First Indent Char"/>
    <w:basedOn w:val="BodyTextChar"/>
    <w:link w:val="BodyTextFirstIndent"/>
    <w:rsid w:val="000960C0"/>
    <w:rPr>
      <w:rFonts w:ascii="Arial" w:hAnsi="Arial" w:cs="Angsana New"/>
      <w:sz w:val="18"/>
      <w:szCs w:val="18"/>
      <w:lang w:val="en-US" w:eastAsia="en-US" w:bidi="th-TH"/>
    </w:rPr>
  </w:style>
  <w:style w:type="character" w:customStyle="1" w:styleId="BodyTextIndentChar">
    <w:name w:val="Body Text Indent Char"/>
    <w:basedOn w:val="DefaultParagraphFont"/>
    <w:link w:val="BodyTextIndent"/>
    <w:rsid w:val="000960C0"/>
    <w:rPr>
      <w:rFonts w:ascii="Arial" w:hAnsi="Arial"/>
      <w:sz w:val="18"/>
      <w:szCs w:val="18"/>
    </w:rPr>
  </w:style>
  <w:style w:type="character" w:customStyle="1" w:styleId="BodyTextFirstIndent2Char">
    <w:name w:val="Body Text First Indent 2 Char"/>
    <w:basedOn w:val="BodyTextIndentChar"/>
    <w:link w:val="BodyTextFirstIndent2"/>
    <w:rsid w:val="000960C0"/>
    <w:rPr>
      <w:rFonts w:ascii="Arial" w:hAnsi="Arial"/>
      <w:sz w:val="18"/>
      <w:szCs w:val="18"/>
    </w:rPr>
  </w:style>
  <w:style w:type="character" w:customStyle="1" w:styleId="BodyText3Char">
    <w:name w:val="Body Text 3 Char"/>
    <w:basedOn w:val="DefaultParagraphFont"/>
    <w:link w:val="BodyText3"/>
    <w:rsid w:val="000960C0"/>
    <w:rPr>
      <w:rFonts w:ascii="Arial" w:hAnsi="Arial" w:cs="Times New Roman"/>
    </w:rPr>
  </w:style>
  <w:style w:type="character" w:customStyle="1" w:styleId="BodyText2Char">
    <w:name w:val="Body Text 2 Char"/>
    <w:basedOn w:val="DefaultParagraphFont"/>
    <w:link w:val="BodyText2"/>
    <w:rsid w:val="000960C0"/>
    <w:rPr>
      <w:rFonts w:ascii="Arial" w:hAnsi="Arial" w:cs="Times New Roman"/>
    </w:rPr>
  </w:style>
  <w:style w:type="character" w:customStyle="1" w:styleId="BodyTextIndent2Char">
    <w:name w:val="Body Text Indent 2 Char"/>
    <w:basedOn w:val="DefaultParagraphFont"/>
    <w:link w:val="BodyTextIndent2"/>
    <w:rsid w:val="000960C0"/>
    <w:rPr>
      <w:sz w:val="18"/>
      <w:szCs w:val="18"/>
    </w:rPr>
  </w:style>
  <w:style w:type="character" w:customStyle="1" w:styleId="BalloonTextChar">
    <w:name w:val="Balloon Text Char"/>
    <w:basedOn w:val="DefaultParagraphFont"/>
    <w:link w:val="BalloonText"/>
    <w:semiHidden/>
    <w:rsid w:val="000960C0"/>
    <w:rPr>
      <w:rFonts w:ascii="Tahoma" w:hAnsi="Tahoma" w:cs="Tahoma"/>
      <w:sz w:val="16"/>
      <w:szCs w:val="16"/>
    </w:rPr>
  </w:style>
  <w:style w:type="character" w:customStyle="1" w:styleId="DocumentMapChar">
    <w:name w:val="Document Map Char"/>
    <w:basedOn w:val="DefaultParagraphFont"/>
    <w:link w:val="DocumentMap"/>
    <w:semiHidden/>
    <w:rsid w:val="000960C0"/>
    <w:rPr>
      <w:rFonts w:ascii="Tahoma" w:hAnsi="Tahoma" w:cs="Tahoma"/>
      <w:shd w:val="clear" w:color="auto" w:fill="000080"/>
    </w:rPr>
  </w:style>
  <w:style w:type="character" w:styleId="CommentReference">
    <w:name w:val="annotation reference"/>
    <w:semiHidden/>
    <w:unhideWhenUsed/>
    <w:rsid w:val="000960C0"/>
    <w:rPr>
      <w:sz w:val="16"/>
      <w:szCs w:val="16"/>
    </w:rPr>
  </w:style>
  <w:style w:type="paragraph" w:styleId="CommentText">
    <w:name w:val="annotation text"/>
    <w:basedOn w:val="Normal"/>
    <w:link w:val="CommentTextChar"/>
    <w:semiHidden/>
    <w:unhideWhenUsed/>
    <w:rsid w:val="000960C0"/>
    <w:rPr>
      <w:sz w:val="20"/>
      <w:szCs w:val="25"/>
    </w:rPr>
  </w:style>
  <w:style w:type="character" w:customStyle="1" w:styleId="CommentTextChar">
    <w:name w:val="Comment Text Char"/>
    <w:basedOn w:val="DefaultParagraphFont"/>
    <w:link w:val="CommentText"/>
    <w:semiHidden/>
    <w:rsid w:val="000960C0"/>
    <w:rPr>
      <w:rFonts w:ascii="Arial" w:hAnsi="Arial"/>
      <w:szCs w:val="25"/>
    </w:rPr>
  </w:style>
  <w:style w:type="paragraph" w:styleId="CommentSubject">
    <w:name w:val="annotation subject"/>
    <w:basedOn w:val="CommentText"/>
    <w:next w:val="CommentText"/>
    <w:link w:val="CommentSubjectChar"/>
    <w:semiHidden/>
    <w:unhideWhenUsed/>
    <w:rsid w:val="000960C0"/>
    <w:rPr>
      <w:b/>
      <w:bCs/>
    </w:rPr>
  </w:style>
  <w:style w:type="character" w:customStyle="1" w:styleId="CommentSubjectChar">
    <w:name w:val="Comment Subject Char"/>
    <w:basedOn w:val="CommentTextChar"/>
    <w:link w:val="CommentSubject"/>
    <w:semiHidden/>
    <w:rsid w:val="000960C0"/>
    <w:rPr>
      <w:rFonts w:ascii="Arial" w:hAnsi="Arial"/>
      <w:b/>
      <w:bCs/>
      <w:szCs w:val="25"/>
    </w:rPr>
  </w:style>
  <w:style w:type="paragraph" w:customStyle="1" w:styleId="Pa18">
    <w:name w:val="Pa18"/>
    <w:basedOn w:val="Normal"/>
    <w:next w:val="Normal"/>
    <w:uiPriority w:val="99"/>
    <w:rsid w:val="00B2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Signature">
    <w:name w:val="Signature"/>
    <w:basedOn w:val="Normal"/>
    <w:link w:val="SignatureChar"/>
    <w:rsid w:val="000F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0F49C2"/>
    <w:rPr>
      <w:rFonts w:eastAsia="MS Mincho" w:cs="Times New Roman"/>
      <w:sz w:val="22"/>
      <w:lang w:val="en-GB" w:bidi="ar-SA"/>
    </w:rPr>
  </w:style>
  <w:style w:type="character" w:customStyle="1" w:styleId="ListParagraphChar">
    <w:name w:val="List Paragraph Char"/>
    <w:link w:val="ListParagraph"/>
    <w:uiPriority w:val="34"/>
    <w:locked/>
    <w:rsid w:val="00F05098"/>
    <w:rPr>
      <w:rFonts w:ascii="Arial" w:hAnsi="Arial"/>
      <w:sz w:val="18"/>
      <w:szCs w:val="22"/>
    </w:rPr>
  </w:style>
  <w:style w:type="table" w:customStyle="1" w:styleId="TableGrid1">
    <w:name w:val="Table Grid1"/>
    <w:basedOn w:val="TableNormal"/>
    <w:next w:val="TableGrid"/>
    <w:uiPriority w:val="39"/>
    <w:rsid w:val="00FA334A"/>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10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ui-provider">
    <w:name w:val="ui-provider"/>
    <w:basedOn w:val="DefaultParagraphFont"/>
    <w:rsid w:val="00D872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36461">
      <w:bodyDiv w:val="1"/>
      <w:marLeft w:val="0"/>
      <w:marRight w:val="0"/>
      <w:marTop w:val="0"/>
      <w:marBottom w:val="0"/>
      <w:divBdr>
        <w:top w:val="none" w:sz="0" w:space="0" w:color="auto"/>
        <w:left w:val="none" w:sz="0" w:space="0" w:color="auto"/>
        <w:bottom w:val="none" w:sz="0" w:space="0" w:color="auto"/>
        <w:right w:val="none" w:sz="0" w:space="0" w:color="auto"/>
      </w:divBdr>
    </w:div>
    <w:div w:id="77599768">
      <w:bodyDiv w:val="1"/>
      <w:marLeft w:val="0"/>
      <w:marRight w:val="0"/>
      <w:marTop w:val="0"/>
      <w:marBottom w:val="0"/>
      <w:divBdr>
        <w:top w:val="none" w:sz="0" w:space="0" w:color="auto"/>
        <w:left w:val="none" w:sz="0" w:space="0" w:color="auto"/>
        <w:bottom w:val="none" w:sz="0" w:space="0" w:color="auto"/>
        <w:right w:val="none" w:sz="0" w:space="0" w:color="auto"/>
      </w:divBdr>
    </w:div>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24394230">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80515705">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209535403">
      <w:bodyDiv w:val="1"/>
      <w:marLeft w:val="0"/>
      <w:marRight w:val="0"/>
      <w:marTop w:val="0"/>
      <w:marBottom w:val="0"/>
      <w:divBdr>
        <w:top w:val="none" w:sz="0" w:space="0" w:color="auto"/>
        <w:left w:val="none" w:sz="0" w:space="0" w:color="auto"/>
        <w:bottom w:val="none" w:sz="0" w:space="0" w:color="auto"/>
        <w:right w:val="none" w:sz="0" w:space="0" w:color="auto"/>
      </w:divBdr>
    </w:div>
    <w:div w:id="246155047">
      <w:bodyDiv w:val="1"/>
      <w:marLeft w:val="0"/>
      <w:marRight w:val="0"/>
      <w:marTop w:val="0"/>
      <w:marBottom w:val="0"/>
      <w:divBdr>
        <w:top w:val="none" w:sz="0" w:space="0" w:color="auto"/>
        <w:left w:val="none" w:sz="0" w:space="0" w:color="auto"/>
        <w:bottom w:val="none" w:sz="0" w:space="0" w:color="auto"/>
        <w:right w:val="none" w:sz="0" w:space="0" w:color="auto"/>
      </w:divBdr>
    </w:div>
    <w:div w:id="300774638">
      <w:bodyDiv w:val="1"/>
      <w:marLeft w:val="0"/>
      <w:marRight w:val="0"/>
      <w:marTop w:val="0"/>
      <w:marBottom w:val="0"/>
      <w:divBdr>
        <w:top w:val="none" w:sz="0" w:space="0" w:color="auto"/>
        <w:left w:val="none" w:sz="0" w:space="0" w:color="auto"/>
        <w:bottom w:val="none" w:sz="0" w:space="0" w:color="auto"/>
        <w:right w:val="none" w:sz="0" w:space="0" w:color="auto"/>
      </w:divBdr>
    </w:div>
    <w:div w:id="349836936">
      <w:bodyDiv w:val="1"/>
      <w:marLeft w:val="0"/>
      <w:marRight w:val="0"/>
      <w:marTop w:val="0"/>
      <w:marBottom w:val="0"/>
      <w:divBdr>
        <w:top w:val="none" w:sz="0" w:space="0" w:color="auto"/>
        <w:left w:val="none" w:sz="0" w:space="0" w:color="auto"/>
        <w:bottom w:val="none" w:sz="0" w:space="0" w:color="auto"/>
        <w:right w:val="none" w:sz="0" w:space="0" w:color="auto"/>
      </w:divBdr>
    </w:div>
    <w:div w:id="371152927">
      <w:bodyDiv w:val="1"/>
      <w:marLeft w:val="0"/>
      <w:marRight w:val="0"/>
      <w:marTop w:val="0"/>
      <w:marBottom w:val="0"/>
      <w:divBdr>
        <w:top w:val="none" w:sz="0" w:space="0" w:color="auto"/>
        <w:left w:val="none" w:sz="0" w:space="0" w:color="auto"/>
        <w:bottom w:val="none" w:sz="0" w:space="0" w:color="auto"/>
        <w:right w:val="none" w:sz="0" w:space="0" w:color="auto"/>
      </w:divBdr>
    </w:div>
    <w:div w:id="425274731">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01312861">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618873281">
      <w:bodyDiv w:val="1"/>
      <w:marLeft w:val="0"/>
      <w:marRight w:val="0"/>
      <w:marTop w:val="0"/>
      <w:marBottom w:val="0"/>
      <w:divBdr>
        <w:top w:val="none" w:sz="0" w:space="0" w:color="auto"/>
        <w:left w:val="none" w:sz="0" w:space="0" w:color="auto"/>
        <w:bottom w:val="none" w:sz="0" w:space="0" w:color="auto"/>
        <w:right w:val="none" w:sz="0" w:space="0" w:color="auto"/>
      </w:divBdr>
    </w:div>
    <w:div w:id="646055334">
      <w:bodyDiv w:val="1"/>
      <w:marLeft w:val="0"/>
      <w:marRight w:val="0"/>
      <w:marTop w:val="0"/>
      <w:marBottom w:val="0"/>
      <w:divBdr>
        <w:top w:val="none" w:sz="0" w:space="0" w:color="auto"/>
        <w:left w:val="none" w:sz="0" w:space="0" w:color="auto"/>
        <w:bottom w:val="none" w:sz="0" w:space="0" w:color="auto"/>
        <w:right w:val="none" w:sz="0" w:space="0" w:color="auto"/>
      </w:divBdr>
    </w:div>
    <w:div w:id="759833195">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776410097">
      <w:bodyDiv w:val="1"/>
      <w:marLeft w:val="0"/>
      <w:marRight w:val="0"/>
      <w:marTop w:val="0"/>
      <w:marBottom w:val="0"/>
      <w:divBdr>
        <w:top w:val="none" w:sz="0" w:space="0" w:color="auto"/>
        <w:left w:val="none" w:sz="0" w:space="0" w:color="auto"/>
        <w:bottom w:val="none" w:sz="0" w:space="0" w:color="auto"/>
        <w:right w:val="none" w:sz="0" w:space="0" w:color="auto"/>
      </w:divBdr>
    </w:div>
    <w:div w:id="777791794">
      <w:bodyDiv w:val="1"/>
      <w:marLeft w:val="0"/>
      <w:marRight w:val="0"/>
      <w:marTop w:val="0"/>
      <w:marBottom w:val="0"/>
      <w:divBdr>
        <w:top w:val="none" w:sz="0" w:space="0" w:color="auto"/>
        <w:left w:val="none" w:sz="0" w:space="0" w:color="auto"/>
        <w:bottom w:val="none" w:sz="0" w:space="0" w:color="auto"/>
        <w:right w:val="none" w:sz="0" w:space="0" w:color="auto"/>
      </w:divBdr>
    </w:div>
    <w:div w:id="815337406">
      <w:bodyDiv w:val="1"/>
      <w:marLeft w:val="0"/>
      <w:marRight w:val="0"/>
      <w:marTop w:val="0"/>
      <w:marBottom w:val="0"/>
      <w:divBdr>
        <w:top w:val="none" w:sz="0" w:space="0" w:color="auto"/>
        <w:left w:val="none" w:sz="0" w:space="0" w:color="auto"/>
        <w:bottom w:val="none" w:sz="0" w:space="0" w:color="auto"/>
        <w:right w:val="none" w:sz="0" w:space="0" w:color="auto"/>
      </w:divBdr>
    </w:div>
    <w:div w:id="861092605">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997728344">
      <w:bodyDiv w:val="1"/>
      <w:marLeft w:val="0"/>
      <w:marRight w:val="0"/>
      <w:marTop w:val="0"/>
      <w:marBottom w:val="0"/>
      <w:divBdr>
        <w:top w:val="none" w:sz="0" w:space="0" w:color="auto"/>
        <w:left w:val="none" w:sz="0" w:space="0" w:color="auto"/>
        <w:bottom w:val="none" w:sz="0" w:space="0" w:color="auto"/>
        <w:right w:val="none" w:sz="0" w:space="0" w:color="auto"/>
      </w:divBdr>
    </w:div>
    <w:div w:id="1126967738">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184247417">
      <w:bodyDiv w:val="1"/>
      <w:marLeft w:val="0"/>
      <w:marRight w:val="0"/>
      <w:marTop w:val="0"/>
      <w:marBottom w:val="0"/>
      <w:divBdr>
        <w:top w:val="none" w:sz="0" w:space="0" w:color="auto"/>
        <w:left w:val="none" w:sz="0" w:space="0" w:color="auto"/>
        <w:bottom w:val="none" w:sz="0" w:space="0" w:color="auto"/>
        <w:right w:val="none" w:sz="0" w:space="0" w:color="auto"/>
      </w:divBdr>
    </w:div>
    <w:div w:id="1189953394">
      <w:bodyDiv w:val="1"/>
      <w:marLeft w:val="0"/>
      <w:marRight w:val="0"/>
      <w:marTop w:val="0"/>
      <w:marBottom w:val="0"/>
      <w:divBdr>
        <w:top w:val="none" w:sz="0" w:space="0" w:color="auto"/>
        <w:left w:val="none" w:sz="0" w:space="0" w:color="auto"/>
        <w:bottom w:val="none" w:sz="0" w:space="0" w:color="auto"/>
        <w:right w:val="none" w:sz="0" w:space="0" w:color="auto"/>
      </w:divBdr>
    </w:div>
    <w:div w:id="1195848612">
      <w:bodyDiv w:val="1"/>
      <w:marLeft w:val="0"/>
      <w:marRight w:val="0"/>
      <w:marTop w:val="0"/>
      <w:marBottom w:val="0"/>
      <w:divBdr>
        <w:top w:val="none" w:sz="0" w:space="0" w:color="auto"/>
        <w:left w:val="none" w:sz="0" w:space="0" w:color="auto"/>
        <w:bottom w:val="none" w:sz="0" w:space="0" w:color="auto"/>
        <w:right w:val="none" w:sz="0" w:space="0" w:color="auto"/>
      </w:divBdr>
    </w:div>
    <w:div w:id="1264341659">
      <w:bodyDiv w:val="1"/>
      <w:marLeft w:val="0"/>
      <w:marRight w:val="0"/>
      <w:marTop w:val="0"/>
      <w:marBottom w:val="0"/>
      <w:divBdr>
        <w:top w:val="none" w:sz="0" w:space="0" w:color="auto"/>
        <w:left w:val="none" w:sz="0" w:space="0" w:color="auto"/>
        <w:bottom w:val="none" w:sz="0" w:space="0" w:color="auto"/>
        <w:right w:val="none" w:sz="0" w:space="0" w:color="auto"/>
      </w:divBdr>
    </w:div>
    <w:div w:id="1278487960">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547595165">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676759463">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777824951">
      <w:bodyDiv w:val="1"/>
      <w:marLeft w:val="0"/>
      <w:marRight w:val="0"/>
      <w:marTop w:val="0"/>
      <w:marBottom w:val="0"/>
      <w:divBdr>
        <w:top w:val="none" w:sz="0" w:space="0" w:color="auto"/>
        <w:left w:val="none" w:sz="0" w:space="0" w:color="auto"/>
        <w:bottom w:val="none" w:sz="0" w:space="0" w:color="auto"/>
        <w:right w:val="none" w:sz="0" w:space="0" w:color="auto"/>
      </w:divBdr>
    </w:div>
    <w:div w:id="1781297433">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811315527">
      <w:bodyDiv w:val="1"/>
      <w:marLeft w:val="0"/>
      <w:marRight w:val="0"/>
      <w:marTop w:val="0"/>
      <w:marBottom w:val="0"/>
      <w:divBdr>
        <w:top w:val="none" w:sz="0" w:space="0" w:color="auto"/>
        <w:left w:val="none" w:sz="0" w:space="0" w:color="auto"/>
        <w:bottom w:val="none" w:sz="0" w:space="0" w:color="auto"/>
        <w:right w:val="none" w:sz="0" w:space="0" w:color="auto"/>
      </w:divBdr>
    </w:div>
    <w:div w:id="1823886033">
      <w:bodyDiv w:val="1"/>
      <w:marLeft w:val="0"/>
      <w:marRight w:val="0"/>
      <w:marTop w:val="0"/>
      <w:marBottom w:val="0"/>
      <w:divBdr>
        <w:top w:val="none" w:sz="0" w:space="0" w:color="auto"/>
        <w:left w:val="none" w:sz="0" w:space="0" w:color="auto"/>
        <w:bottom w:val="none" w:sz="0" w:space="0" w:color="auto"/>
        <w:right w:val="none" w:sz="0" w:space="0" w:color="auto"/>
      </w:divBdr>
    </w:div>
    <w:div w:id="1886019207">
      <w:bodyDiv w:val="1"/>
      <w:marLeft w:val="0"/>
      <w:marRight w:val="0"/>
      <w:marTop w:val="0"/>
      <w:marBottom w:val="0"/>
      <w:divBdr>
        <w:top w:val="none" w:sz="0" w:space="0" w:color="auto"/>
        <w:left w:val="none" w:sz="0" w:space="0" w:color="auto"/>
        <w:bottom w:val="none" w:sz="0" w:space="0" w:color="auto"/>
        <w:right w:val="none" w:sz="0" w:space="0" w:color="auto"/>
      </w:divBdr>
    </w:div>
    <w:div w:id="1986813061">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 w:id="203950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0B80537D-14CE-4861-8950-0082E55C510D}">
  <ds:schemaRefs>
    <ds:schemaRef ds:uri="http://schemas.openxmlformats.org/officeDocument/2006/bibliography"/>
  </ds:schemaRefs>
</ds:datastoreItem>
</file>

<file path=customXml/itemProps2.xml><?xml version="1.0" encoding="utf-8"?>
<ds:datastoreItem xmlns:ds="http://schemas.openxmlformats.org/officeDocument/2006/customXml" ds:itemID="{77D600B9-7537-4E9D-A151-3089AC9F6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0DBC36-CB2D-4DD5-898E-E1E07BB7DBAC}">
  <ds:schemaRefs>
    <ds:schemaRef ds:uri="http://schemas.microsoft.com/sharepoint/v3/contenttype/forms"/>
  </ds:schemaRefs>
</ds:datastoreItem>
</file>

<file path=customXml/itemProps4.xml><?xml version="1.0" encoding="utf-8"?>
<ds:datastoreItem xmlns:ds="http://schemas.openxmlformats.org/officeDocument/2006/customXml" ds:itemID="{CDCFE920-932D-4A0C-9682-8B7CC5E9942B}">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13</Pages>
  <Words>3207</Words>
  <Characters>18284</Characters>
  <Application>Microsoft Office Word</Application>
  <DocSecurity>4</DocSecurity>
  <Lines>152</Lines>
  <Paragraphs>42</Paragraphs>
  <ScaleCrop>false</ScaleCrop>
  <HeadingPairs>
    <vt:vector size="2" baseType="variant">
      <vt:variant>
        <vt:lpstr>Title</vt:lpstr>
      </vt:variant>
      <vt:variant>
        <vt:i4>1</vt:i4>
      </vt:variant>
    </vt:vector>
  </HeadingPairs>
  <TitlesOfParts>
    <vt:vector size="1" baseType="lpstr">
      <vt:lpstr>UNIQUE MINING SERVICES PUBLIC COMPANY LIMITED</vt:lpstr>
    </vt:vector>
  </TitlesOfParts>
  <Company>KPMG</Company>
  <LinksUpToDate>false</LinksUpToDate>
  <CharactersWithSpaces>21449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UNIQUE MINING SERVICES PUBLIC COMPANY LIMITED</dc:title>
  <dc:creator>Natsaran, Khamtana</dc:creator>
  <cp:lastModifiedBy>Rasika Ngernsihem</cp:lastModifiedBy>
  <cp:revision>2</cp:revision>
  <cp:lastPrinted>2024-05-08T17:02:00Z</cp:lastPrinted>
  <dcterms:created xsi:type="dcterms:W3CDTF">2024-05-14T11:47:00Z</dcterms:created>
  <dcterms:modified xsi:type="dcterms:W3CDTF">2024-05-14T11:47:00Z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