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316A" w14:textId="20366257" w:rsidR="00644987" w:rsidRPr="00B10056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B1005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1005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1005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B10056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16F12ED" w14:textId="77777777" w:rsidR="00511D34" w:rsidRPr="00B10056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>เกณฑ์การจัดทำงบการเงินระหว่างกาล</w:t>
      </w:r>
    </w:p>
    <w:p w14:paraId="06D0906E" w14:textId="1F66F1BC" w:rsidR="00644987" w:rsidRPr="00B10056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10056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="00644987" w:rsidRPr="00B10056">
        <w:rPr>
          <w:rFonts w:ascii="Angsana New" w:hAnsi="Angsana New"/>
          <w:sz w:val="30"/>
          <w:szCs w:val="30"/>
          <w:cs/>
        </w:rPr>
        <w:tab/>
      </w:r>
    </w:p>
    <w:p w14:paraId="5F9A382E" w14:textId="3451A621" w:rsidR="00511D34" w:rsidRPr="00B10056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0A417A45" w14:textId="7A13AB29" w:rsidR="007D1CDE" w:rsidRPr="00B10056" w:rsidRDefault="007D1CD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340105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="00340105" w:rsidRPr="00B10056">
        <w:rPr>
          <w:rFonts w:ascii="Angsana New" w:hAnsi="Angsana New"/>
          <w:sz w:val="30"/>
          <w:szCs w:val="30"/>
        </w:rPr>
        <w:t xml:space="preserve">/ </w:t>
      </w:r>
      <w:r w:rsidR="00340105" w:rsidRPr="00B10056">
        <w:rPr>
          <w:rFonts w:ascii="Angsana New" w:hAnsi="Angsana New" w:hint="cs"/>
          <w:sz w:val="30"/>
          <w:szCs w:val="30"/>
          <w:cs/>
          <w:lang w:eastAsia="ja-JP"/>
        </w:rPr>
        <w:t>สินทรัพย์สิทธิการใช้</w:t>
      </w:r>
    </w:p>
    <w:p w14:paraId="0CFC6649" w14:textId="77777777" w:rsidR="007F4F4E" w:rsidRPr="00B10056" w:rsidRDefault="007F4F4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799C56EC" w14:textId="425CB3A8" w:rsidR="005A2338" w:rsidRPr="00B10056" w:rsidRDefault="00315926" w:rsidP="009B663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1772E3EF" w14:textId="77777777" w:rsidR="0036488F" w:rsidRPr="00B10056" w:rsidRDefault="003A4FE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6DBB0065" w14:textId="77777777" w:rsidR="003A4FEE" w:rsidRPr="00B10056" w:rsidRDefault="003A4FE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2333E38C" w14:textId="6DFF599D" w:rsidR="003A4FEE" w:rsidRPr="00B10056" w:rsidRDefault="003A4FE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C163A32" w14:textId="77777777" w:rsidR="00FE2AD8" w:rsidRPr="00B10056" w:rsidRDefault="00FE2AD8" w:rsidP="00FE2AD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781DD27E" w14:textId="77777777" w:rsidR="00FE2AD8" w:rsidRPr="00B10056" w:rsidRDefault="00FE2AD8" w:rsidP="00FE2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04CF5584" w14:textId="77777777" w:rsidR="00AA43CA" w:rsidRPr="00B10056" w:rsidRDefault="00AA43CA" w:rsidP="00AA4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F80668F" w14:textId="77777777" w:rsidR="00EF3C33" w:rsidRPr="00B10056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B10056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53754AE" w14:textId="77777777" w:rsidR="00523E37" w:rsidRPr="00B10056" w:rsidRDefault="0064498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br w:type="page"/>
      </w:r>
      <w:r w:rsidR="00523E37" w:rsidRPr="00B1005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23E37" w:rsidRPr="00B10056">
        <w:rPr>
          <w:rFonts w:ascii="Angsana New" w:hAnsi="Angsana New" w:hint="cs"/>
          <w:sz w:val="30"/>
          <w:szCs w:val="30"/>
          <w:cs/>
        </w:rPr>
        <w:t>ระหว่างกาล</w:t>
      </w:r>
      <w:r w:rsidR="00523E37" w:rsidRPr="00B10056">
        <w:rPr>
          <w:rFonts w:ascii="Angsana New" w:hAnsi="Angsana New"/>
          <w:sz w:val="30"/>
          <w:szCs w:val="30"/>
          <w:cs/>
        </w:rPr>
        <w:t>นี้</w:t>
      </w:r>
    </w:p>
    <w:p w14:paraId="66B89636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79153" w14:textId="3D80E8D3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52F7F" w:rsidRPr="00B10056">
        <w:rPr>
          <w:rFonts w:ascii="Angsana New" w:hAnsi="Angsana New"/>
          <w:sz w:val="30"/>
          <w:szCs w:val="30"/>
        </w:rPr>
        <w:t xml:space="preserve"> </w:t>
      </w:r>
      <w:r w:rsidR="005E6D0E" w:rsidRPr="00B10056">
        <w:rPr>
          <w:rFonts w:ascii="Angsana New" w:hAnsi="Angsana New"/>
          <w:sz w:val="30"/>
          <w:szCs w:val="30"/>
          <w:lang w:eastAsia="ja-JP"/>
        </w:rPr>
        <w:t xml:space="preserve">8 </w:t>
      </w:r>
      <w:r w:rsidR="005E6D0E" w:rsidRPr="00B10056">
        <w:rPr>
          <w:rFonts w:ascii="Angsana New" w:hAnsi="Angsana New" w:hint="cs"/>
          <w:sz w:val="30"/>
          <w:szCs w:val="30"/>
          <w:cs/>
          <w:lang w:eastAsia="ja-JP"/>
        </w:rPr>
        <w:t>พฤษภาคม</w:t>
      </w:r>
      <w:r w:rsidR="00CD0A6C" w:rsidRPr="00B10056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Pr="00B10056">
        <w:rPr>
          <w:rFonts w:ascii="Angsana New" w:hAnsi="Angsana New"/>
          <w:sz w:val="30"/>
          <w:szCs w:val="30"/>
          <w:lang w:eastAsia="ja-JP"/>
        </w:rPr>
        <w:t>25</w:t>
      </w:r>
      <w:r w:rsidR="00594B5E" w:rsidRPr="00B10056">
        <w:rPr>
          <w:rFonts w:ascii="Angsana New" w:hAnsi="Angsana New" w:hint="cs"/>
          <w:sz w:val="30"/>
          <w:szCs w:val="30"/>
          <w:lang w:eastAsia="ja-JP"/>
        </w:rPr>
        <w:t>6</w:t>
      </w:r>
      <w:r w:rsidR="000B7722" w:rsidRPr="00B10056">
        <w:rPr>
          <w:rFonts w:ascii="Angsana New" w:hAnsi="Angsana New"/>
          <w:sz w:val="30"/>
          <w:szCs w:val="30"/>
          <w:lang w:eastAsia="ja-JP"/>
        </w:rPr>
        <w:t>7</w:t>
      </w:r>
      <w:r w:rsidRPr="00B10056">
        <w:rPr>
          <w:rFonts w:ascii="Angsana New" w:hAnsi="Angsana New"/>
          <w:sz w:val="30"/>
          <w:szCs w:val="30"/>
        </w:rPr>
        <w:t xml:space="preserve"> </w:t>
      </w:r>
    </w:p>
    <w:p w14:paraId="680C321B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EB205C" w14:textId="77777777" w:rsidR="00523E37" w:rsidRPr="00B10056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75452822" w14:textId="77777777" w:rsidR="00523E37" w:rsidRPr="00B10056" w:rsidRDefault="00523E37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0E91672" w14:textId="7D31994B" w:rsidR="001227FF" w:rsidRPr="00B10056" w:rsidRDefault="001227FF" w:rsidP="00834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10056">
        <w:rPr>
          <w:rFonts w:asciiTheme="majorBidi" w:hAnsiTheme="majorBidi" w:cstheme="majorBidi"/>
          <w:sz w:val="30"/>
          <w:szCs w:val="30"/>
        </w:rPr>
        <w:t xml:space="preserve">34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</w:t>
      </w:r>
      <w:r w:rsidR="00834B8F" w:rsidRPr="00B10056">
        <w:rPr>
          <w:rFonts w:asciiTheme="majorBidi" w:hAnsiTheme="majorBidi" w:cstheme="majorBidi"/>
          <w:sz w:val="30"/>
          <w:szCs w:val="30"/>
          <w:cs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>บัญช</w:t>
      </w:r>
      <w:r w:rsidR="00834B8F" w:rsidRPr="00B10056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B10056">
        <w:rPr>
          <w:rFonts w:asciiTheme="majorBidi" w:hAnsiTheme="majorBidi" w:cstheme="majorBidi"/>
          <w:sz w:val="30"/>
          <w:szCs w:val="30"/>
          <w:cs/>
        </w:rPr>
        <w:t>ฯ</w:t>
      </w:r>
      <w:r w:rsidRPr="00B10056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br/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B10056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B10056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0B7722" w:rsidRPr="00B10056">
        <w:rPr>
          <w:rFonts w:asciiTheme="majorBidi" w:eastAsia="Times New Roman" w:hAnsiTheme="majorBidi" w:cstheme="majorBidi"/>
          <w:sz w:val="30"/>
          <w:szCs w:val="30"/>
        </w:rPr>
        <w:t>6</w:t>
      </w:r>
    </w:p>
    <w:p w14:paraId="090EBAAE" w14:textId="70B6A57C" w:rsidR="001227FF" w:rsidRPr="00B10056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51C5F96" w14:textId="2F73B7A2" w:rsidR="001227FF" w:rsidRPr="00B10056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10056">
        <w:rPr>
          <w:rFonts w:asciiTheme="majorBidi" w:hAnsiTheme="majorBidi" w:cstheme="majorBidi"/>
          <w:sz w:val="30"/>
          <w:szCs w:val="30"/>
        </w:rPr>
        <w:t xml:space="preserve">31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B7722" w:rsidRPr="00B10056">
        <w:rPr>
          <w:rFonts w:asciiTheme="majorBidi" w:hAnsiTheme="majorBidi" w:cstheme="majorBidi"/>
          <w:sz w:val="30"/>
          <w:szCs w:val="30"/>
        </w:rPr>
        <w:t>2566</w:t>
      </w:r>
    </w:p>
    <w:p w14:paraId="3202E5F0" w14:textId="77777777" w:rsidR="00523E37" w:rsidRPr="00B10056" w:rsidRDefault="00523E37" w:rsidP="00523E37">
      <w:pPr>
        <w:rPr>
          <w:rFonts w:ascii="Angsana New" w:hAnsi="Angsana New"/>
          <w:sz w:val="24"/>
          <w:szCs w:val="24"/>
          <w:lang w:eastAsia="x-none"/>
        </w:rPr>
      </w:pPr>
    </w:p>
    <w:p w14:paraId="343BF54A" w14:textId="77777777" w:rsidR="00523E37" w:rsidRPr="00B10056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</w:t>
      </w:r>
    </w:p>
    <w:p w14:paraId="7B3DEE32" w14:textId="77777777" w:rsidR="00523E37" w:rsidRPr="00B10056" w:rsidRDefault="00523E37" w:rsidP="00523E37">
      <w:pPr>
        <w:rPr>
          <w:sz w:val="24"/>
          <w:szCs w:val="24"/>
          <w:cs/>
          <w:lang w:val="x-none" w:eastAsia="x-none"/>
        </w:rPr>
      </w:pPr>
    </w:p>
    <w:p w14:paraId="4FF311D3" w14:textId="359C75B1" w:rsidR="00D02EA0" w:rsidRPr="00B10056" w:rsidRDefault="002809DB" w:rsidP="00D02E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="00D02EA0" w:rsidRPr="00B10056">
        <w:rPr>
          <w:rFonts w:ascii="Angsana New" w:hAnsi="Angsana New" w:hint="cs"/>
          <w:sz w:val="30"/>
          <w:szCs w:val="30"/>
          <w:cs/>
        </w:rPr>
        <w:t>ไม่</w:t>
      </w:r>
      <w:r w:rsidRPr="00B10056">
        <w:rPr>
          <w:rFonts w:ascii="Angsana New" w:hAnsi="Angsana New" w:hint="cs"/>
          <w:sz w:val="30"/>
          <w:szCs w:val="30"/>
          <w:cs/>
        </w:rPr>
        <w:t>มีการเปลี่ยนแปลงอย่างมีสาระสำคัญ</w:t>
      </w:r>
      <w:r w:rsidR="00C72E08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 xml:space="preserve">จากงบการเงินสำหรับปีสิ้นสุดวันที่ </w:t>
      </w:r>
      <w:r w:rsidRPr="00B10056">
        <w:rPr>
          <w:rFonts w:ascii="Angsana New" w:hAnsi="Angsana New"/>
          <w:sz w:val="30"/>
          <w:szCs w:val="30"/>
        </w:rPr>
        <w:t xml:space="preserve">31 </w:t>
      </w:r>
      <w:r w:rsidRPr="00B1005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sz w:val="30"/>
          <w:szCs w:val="30"/>
        </w:rPr>
        <w:t>256</w:t>
      </w:r>
      <w:r w:rsidR="000B7722" w:rsidRPr="00B10056">
        <w:rPr>
          <w:rFonts w:ascii="Angsana New" w:hAnsi="Angsana New"/>
          <w:sz w:val="30"/>
          <w:szCs w:val="30"/>
        </w:rPr>
        <w:t>6</w:t>
      </w:r>
      <w:r w:rsidR="00CA7F37" w:rsidRPr="00B10056">
        <w:rPr>
          <w:rFonts w:ascii="Angsana New" w:hAnsi="Angsana New"/>
          <w:sz w:val="30"/>
          <w:szCs w:val="30"/>
        </w:rPr>
        <w:t xml:space="preserve"> </w:t>
      </w:r>
    </w:p>
    <w:p w14:paraId="039B3519" w14:textId="02FC21B1" w:rsidR="008E6C25" w:rsidRPr="00B10056" w:rsidRDefault="008E6C25" w:rsidP="00C075E3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106"/>
        <w:gridCol w:w="264"/>
        <w:gridCol w:w="1105"/>
        <w:gridCol w:w="265"/>
        <w:gridCol w:w="1079"/>
        <w:gridCol w:w="261"/>
        <w:gridCol w:w="1101"/>
      </w:tblGrid>
      <w:tr w:rsidR="00840898" w:rsidRPr="00B10056" w14:paraId="7133B97B" w14:textId="77777777" w:rsidTr="008762A2">
        <w:trPr>
          <w:tblHeader/>
        </w:trPr>
        <w:tc>
          <w:tcPr>
            <w:tcW w:w="2219" w:type="pct"/>
          </w:tcPr>
          <w:p w14:paraId="28C8C643" w14:textId="77777777" w:rsidR="00840898" w:rsidRPr="00B10056" w:rsidRDefault="00840898" w:rsidP="008762A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9" w:type="pct"/>
            <w:gridSpan w:val="3"/>
          </w:tcPr>
          <w:p w14:paraId="396AC18C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</w:tcPr>
          <w:p w14:paraId="4F8FDD18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5D21B543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40898" w:rsidRPr="00B10056" w14:paraId="18A06DE6" w14:textId="77777777" w:rsidTr="008762A2">
        <w:trPr>
          <w:tblHeader/>
        </w:trPr>
        <w:tc>
          <w:tcPr>
            <w:tcW w:w="2219" w:type="pct"/>
          </w:tcPr>
          <w:p w14:paraId="685FA455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4" w:type="pct"/>
            <w:shd w:val="clear" w:color="auto" w:fill="auto"/>
          </w:tcPr>
          <w:p w14:paraId="38304C70" w14:textId="486D6339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  <w:shd w:val="clear" w:color="auto" w:fill="auto"/>
          </w:tcPr>
          <w:p w14:paraId="2FF12C52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23E1224" w14:textId="49327482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  <w:shd w:val="clear" w:color="auto" w:fill="auto"/>
          </w:tcPr>
          <w:p w14:paraId="324ACC71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91CAF6" w14:textId="7AC3050C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  <w:shd w:val="clear" w:color="auto" w:fill="auto"/>
          </w:tcPr>
          <w:p w14:paraId="46243D3F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74E79B8" w14:textId="00D97439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40898" w:rsidRPr="00B10056" w14:paraId="4B00C0DA" w14:textId="77777777" w:rsidTr="008762A2">
        <w:trPr>
          <w:tblHeader/>
        </w:trPr>
        <w:tc>
          <w:tcPr>
            <w:tcW w:w="2219" w:type="pct"/>
          </w:tcPr>
          <w:p w14:paraId="5DA4D350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174B9E33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0898" w:rsidRPr="00B10056" w14:paraId="2D111A97" w14:textId="77777777" w:rsidTr="008762A2">
        <w:trPr>
          <w:trHeight w:val="87"/>
        </w:trPr>
        <w:tc>
          <w:tcPr>
            <w:tcW w:w="2219" w:type="pct"/>
          </w:tcPr>
          <w:p w14:paraId="76F3391E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6BE33080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C8A167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E4AC7A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BB9D022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272A675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368A4F5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8D054D" w14:textId="77777777" w:rsidR="00840898" w:rsidRPr="00B10056" w:rsidRDefault="00840898" w:rsidP="0087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898" w:rsidRPr="00B10056" w14:paraId="17F2C716" w14:textId="77777777" w:rsidTr="008762A2">
        <w:tc>
          <w:tcPr>
            <w:tcW w:w="2219" w:type="pct"/>
          </w:tcPr>
          <w:p w14:paraId="0435CE81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1F3FCE75" w14:textId="3A21D113" w:rsidR="00840898" w:rsidRPr="00B10056" w:rsidRDefault="00C932CE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DE01CB1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B9A95D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A32063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71E5A5E" w14:textId="0C7B5C51" w:rsidR="00840898" w:rsidRPr="00B10056" w:rsidRDefault="00C932CE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  <w:tc>
          <w:tcPr>
            <w:tcW w:w="140" w:type="pct"/>
          </w:tcPr>
          <w:p w14:paraId="627DB145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069E47" w14:textId="176CA741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2,253</w:t>
            </w:r>
          </w:p>
        </w:tc>
      </w:tr>
      <w:tr w:rsidR="00840898" w:rsidRPr="00B10056" w14:paraId="52F4C622" w14:textId="77777777" w:rsidTr="008762A2">
        <w:tc>
          <w:tcPr>
            <w:tcW w:w="2219" w:type="pct"/>
          </w:tcPr>
          <w:p w14:paraId="57CC60CC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56AA48BA" w14:textId="3E5EA2D0" w:rsidR="00840898" w:rsidRPr="00B10056" w:rsidRDefault="00C932CE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DB4E082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15CC5D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4E16A2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C6E84C" w14:textId="377FF8CF" w:rsidR="00840898" w:rsidRPr="00B10056" w:rsidRDefault="00C932CE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207,859</w:t>
            </w:r>
          </w:p>
        </w:tc>
        <w:tc>
          <w:tcPr>
            <w:tcW w:w="140" w:type="pct"/>
          </w:tcPr>
          <w:p w14:paraId="51CA5BDD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331D38" w14:textId="7B0D763B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248,306</w:t>
            </w:r>
          </w:p>
        </w:tc>
      </w:tr>
      <w:tr w:rsidR="00840898" w:rsidRPr="00B10056" w14:paraId="79274FF7" w14:textId="77777777" w:rsidTr="008762A2">
        <w:tc>
          <w:tcPr>
            <w:tcW w:w="2219" w:type="pct"/>
          </w:tcPr>
          <w:p w14:paraId="1361E98F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" w:type="pct"/>
          </w:tcPr>
          <w:p w14:paraId="2E49D94F" w14:textId="4F98E864" w:rsidR="00840898" w:rsidRPr="00B10056" w:rsidRDefault="00C932CE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22274AD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EE30DE7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79936D3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D929AC" w14:textId="55956DD7" w:rsidR="00840898" w:rsidRPr="00B10056" w:rsidRDefault="00C932CE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140" w:type="pct"/>
          </w:tcPr>
          <w:p w14:paraId="35209057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4E1FD0" w14:textId="4882B664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  <w:tr w:rsidR="00840898" w:rsidRPr="00B10056" w14:paraId="363932F8" w14:textId="77777777" w:rsidTr="008762A2">
        <w:tc>
          <w:tcPr>
            <w:tcW w:w="2219" w:type="pct"/>
          </w:tcPr>
          <w:p w14:paraId="7433BC06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594" w:type="pct"/>
          </w:tcPr>
          <w:p w14:paraId="7FC137C6" w14:textId="38183492" w:rsidR="00840898" w:rsidRPr="00B10056" w:rsidRDefault="00C932CE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85A20A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BA61DE4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ED59FE0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4632B5E" w14:textId="12DF5BF7" w:rsidR="00840898" w:rsidRPr="00B10056" w:rsidRDefault="00C932CE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2,860</w:t>
            </w:r>
          </w:p>
        </w:tc>
        <w:tc>
          <w:tcPr>
            <w:tcW w:w="140" w:type="pct"/>
          </w:tcPr>
          <w:p w14:paraId="0B838A92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67B936" w14:textId="10FEBE68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2,</w:t>
            </w:r>
            <w:r w:rsidR="008E5027" w:rsidRPr="00B10056">
              <w:rPr>
                <w:rFonts w:ascii="Angsana New" w:hAnsi="Angsana New"/>
                <w:sz w:val="30"/>
                <w:szCs w:val="30"/>
              </w:rPr>
              <w:t>850</w:t>
            </w:r>
          </w:p>
        </w:tc>
      </w:tr>
      <w:tr w:rsidR="00725E85" w:rsidRPr="00B10056" w14:paraId="70FC157E" w14:textId="77777777" w:rsidTr="008762A2">
        <w:tc>
          <w:tcPr>
            <w:tcW w:w="2219" w:type="pct"/>
          </w:tcPr>
          <w:p w14:paraId="5A203D4F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1DCEEF8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3C86FD2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B7688F5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D70E549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F1909E4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E9D7115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907F2D7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E85" w:rsidRPr="00B10056" w14:paraId="53AB3226" w14:textId="77777777" w:rsidTr="008762A2">
        <w:tc>
          <w:tcPr>
            <w:tcW w:w="2219" w:type="pct"/>
          </w:tcPr>
          <w:p w14:paraId="307D14E1" w14:textId="3462C831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94" w:type="pct"/>
          </w:tcPr>
          <w:p w14:paraId="4996CBFC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1C70FE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279013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FCEED89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7B894B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E4EEB12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49CEFE0" w14:textId="77777777" w:rsidR="00725E85" w:rsidRPr="00B10056" w:rsidRDefault="00725E85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898" w:rsidRPr="00B10056" w14:paraId="0704F734" w14:textId="77777777" w:rsidTr="008762A2">
        <w:tc>
          <w:tcPr>
            <w:tcW w:w="2219" w:type="pct"/>
          </w:tcPr>
          <w:p w14:paraId="4B653294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594" w:type="pct"/>
          </w:tcPr>
          <w:p w14:paraId="0452337B" w14:textId="13A5A2A1" w:rsidR="00840898" w:rsidRPr="00B10056" w:rsidRDefault="00C932CE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8DB5BF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78245D7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BE20B3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F93377" w14:textId="29B7350F" w:rsidR="00840898" w:rsidRPr="00B10056" w:rsidRDefault="008E5027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40" w:type="pct"/>
          </w:tcPr>
          <w:p w14:paraId="5E383E29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EB5943F" w14:textId="251AFF5B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  <w:tr w:rsidR="00840898" w:rsidRPr="00B10056" w14:paraId="4C792654" w14:textId="77777777" w:rsidTr="008762A2">
        <w:tc>
          <w:tcPr>
            <w:tcW w:w="2219" w:type="pct"/>
          </w:tcPr>
          <w:p w14:paraId="648C2FD9" w14:textId="4CA6DDFC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  <w:r w:rsidR="00725E85"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94" w:type="pct"/>
          </w:tcPr>
          <w:p w14:paraId="71148D3E" w14:textId="545CA8F1" w:rsidR="00840898" w:rsidRPr="00B10056" w:rsidRDefault="00C932CE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7B7591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75A00D5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DEDE53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B03BBB1" w14:textId="365C4161" w:rsidR="00840898" w:rsidRPr="00B10056" w:rsidRDefault="00C932CE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2,114</w:t>
            </w:r>
          </w:p>
        </w:tc>
        <w:tc>
          <w:tcPr>
            <w:tcW w:w="140" w:type="pct"/>
          </w:tcPr>
          <w:p w14:paraId="19444F38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C9FE09F" w14:textId="2F6A1D3E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2,228</w:t>
            </w:r>
          </w:p>
        </w:tc>
      </w:tr>
      <w:tr w:rsidR="00840898" w:rsidRPr="00B10056" w14:paraId="4A1DE38E" w14:textId="77777777" w:rsidTr="008762A2">
        <w:tc>
          <w:tcPr>
            <w:tcW w:w="2219" w:type="pct"/>
          </w:tcPr>
          <w:p w14:paraId="5EC03403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E984C95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3BE9C6A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834F65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289BB12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DA722A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F5A79D2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00287C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898" w:rsidRPr="00B10056" w14:paraId="5F2A05C0" w14:textId="77777777" w:rsidTr="008762A2">
        <w:tc>
          <w:tcPr>
            <w:tcW w:w="2219" w:type="pct"/>
          </w:tcPr>
          <w:p w14:paraId="77AF9580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26074451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D491CB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EA05B2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E93555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AFFC82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776E004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67CDCA8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898" w:rsidRPr="00B10056" w14:paraId="1E993BC6" w14:textId="77777777" w:rsidTr="008762A2">
        <w:tc>
          <w:tcPr>
            <w:tcW w:w="2219" w:type="pct"/>
          </w:tcPr>
          <w:p w14:paraId="6A2B8617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22C41D6A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8A9250D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BFF50BE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C96DE1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6891719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447E310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4DEB380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898" w:rsidRPr="00B10056" w14:paraId="57A7E34A" w14:textId="77777777" w:rsidTr="008762A2">
        <w:tc>
          <w:tcPr>
            <w:tcW w:w="2219" w:type="pct"/>
          </w:tcPr>
          <w:p w14:paraId="7796E196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72591C58" w14:textId="675E0AA1" w:rsidR="00840898" w:rsidRPr="00B10056" w:rsidRDefault="0092160E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13,898</w:t>
            </w:r>
          </w:p>
        </w:tc>
        <w:tc>
          <w:tcPr>
            <w:tcW w:w="142" w:type="pct"/>
          </w:tcPr>
          <w:p w14:paraId="5FA148B0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6E775B" w14:textId="0BC4E06D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9,889</w:t>
            </w:r>
          </w:p>
        </w:tc>
        <w:tc>
          <w:tcPr>
            <w:tcW w:w="142" w:type="pct"/>
          </w:tcPr>
          <w:p w14:paraId="2DE5BBB8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15F5DA1" w14:textId="276E9557" w:rsidR="00840898" w:rsidRPr="00B10056" w:rsidRDefault="00D6628C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8,029</w:t>
            </w:r>
          </w:p>
        </w:tc>
        <w:tc>
          <w:tcPr>
            <w:tcW w:w="140" w:type="pct"/>
          </w:tcPr>
          <w:p w14:paraId="2297D6E3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61B7D6F" w14:textId="396061E4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7,604</w:t>
            </w:r>
          </w:p>
        </w:tc>
      </w:tr>
      <w:tr w:rsidR="00840898" w:rsidRPr="00B10056" w14:paraId="3D01324D" w14:textId="77777777" w:rsidTr="008762A2">
        <w:trPr>
          <w:trHeight w:val="254"/>
        </w:trPr>
        <w:tc>
          <w:tcPr>
            <w:tcW w:w="2219" w:type="pct"/>
          </w:tcPr>
          <w:p w14:paraId="5EC77129" w14:textId="77777777" w:rsidR="00840898" w:rsidRPr="00B10056" w:rsidRDefault="00840898" w:rsidP="008408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</w:tcPr>
          <w:p w14:paraId="244D2596" w14:textId="1DBBF98A" w:rsidR="00840898" w:rsidRPr="00B10056" w:rsidRDefault="0092160E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142" w:type="pct"/>
          </w:tcPr>
          <w:p w14:paraId="3EA7B05A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2543C3" w14:textId="7A44D6D0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42" w:type="pct"/>
          </w:tcPr>
          <w:p w14:paraId="2AA56C3A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735C57D" w14:textId="67C7D69D" w:rsidR="00840898" w:rsidRPr="00B10056" w:rsidRDefault="00D6628C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40" w:type="pct"/>
          </w:tcPr>
          <w:p w14:paraId="54E60CC6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884E2E5" w14:textId="08333946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840898" w:rsidRPr="00B10056" w14:paraId="3480DAE3" w14:textId="77777777" w:rsidTr="008762A2">
        <w:tc>
          <w:tcPr>
            <w:tcW w:w="2219" w:type="pct"/>
          </w:tcPr>
          <w:p w14:paraId="71F375E8" w14:textId="77777777" w:rsidR="00840898" w:rsidRPr="00B10056" w:rsidRDefault="00840898" w:rsidP="008408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3FF3F7E" w14:textId="17FE4A86" w:rsidR="00840898" w:rsidRPr="00B10056" w:rsidRDefault="0092160E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14,274</w:t>
            </w:r>
          </w:p>
        </w:tc>
        <w:tc>
          <w:tcPr>
            <w:tcW w:w="142" w:type="pct"/>
          </w:tcPr>
          <w:p w14:paraId="12338225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D146FD9" w14:textId="04A795B2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10,255</w:t>
            </w:r>
          </w:p>
        </w:tc>
        <w:tc>
          <w:tcPr>
            <w:tcW w:w="142" w:type="pct"/>
          </w:tcPr>
          <w:p w14:paraId="7413D0B0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739EF9E" w14:textId="2F95027C" w:rsidR="00840898" w:rsidRPr="00B10056" w:rsidRDefault="00D6628C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8,302</w:t>
            </w:r>
          </w:p>
        </w:tc>
        <w:tc>
          <w:tcPr>
            <w:tcW w:w="140" w:type="pct"/>
          </w:tcPr>
          <w:p w14:paraId="44AA47A8" w14:textId="77777777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38BC7E7" w14:textId="2A3FBB84" w:rsidR="00840898" w:rsidRPr="00B10056" w:rsidRDefault="00840898" w:rsidP="0084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7,877</w:t>
            </w:r>
          </w:p>
        </w:tc>
      </w:tr>
    </w:tbl>
    <w:p w14:paraId="5BB8225D" w14:textId="4AB0181B" w:rsidR="005A7499" w:rsidRPr="00B10056" w:rsidRDefault="005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B2C2177" w14:textId="3BFADF03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ยอดคงเหลือกับ</w:t>
      </w:r>
      <w:r w:rsidRPr="00B10056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B1005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B1102" w:rsidRPr="00B10056">
        <w:rPr>
          <w:rFonts w:ascii="Angsana New" w:hAnsi="Angsana New"/>
          <w:sz w:val="30"/>
          <w:szCs w:val="30"/>
        </w:rPr>
        <w:t>3</w:t>
      </w:r>
      <w:r w:rsidR="00840898" w:rsidRPr="00B10056">
        <w:rPr>
          <w:rFonts w:ascii="Angsana New" w:hAnsi="Angsana New"/>
          <w:sz w:val="30"/>
          <w:szCs w:val="30"/>
        </w:rPr>
        <w:t>1</w:t>
      </w:r>
      <w:r w:rsidR="00AB1102" w:rsidRPr="00B10056">
        <w:rPr>
          <w:rFonts w:ascii="Angsana New" w:hAnsi="Angsana New"/>
          <w:sz w:val="30"/>
          <w:szCs w:val="30"/>
        </w:rPr>
        <w:t xml:space="preserve"> </w:t>
      </w:r>
      <w:r w:rsidR="00840898" w:rsidRPr="00B10056">
        <w:rPr>
          <w:rFonts w:ascii="Angsana New" w:hAnsi="Angsana New" w:hint="cs"/>
          <w:sz w:val="30"/>
          <w:szCs w:val="30"/>
          <w:cs/>
        </w:rPr>
        <w:t>มีนาคม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</w:t>
      </w:r>
      <w:r w:rsidR="00594B5E" w:rsidRPr="00B10056">
        <w:rPr>
          <w:rFonts w:ascii="Angsana New" w:hAnsi="Angsana New" w:hint="cs"/>
          <w:sz w:val="30"/>
          <w:szCs w:val="30"/>
        </w:rPr>
        <w:t>67</w:t>
      </w:r>
      <w:r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 xml:space="preserve">และ </w:t>
      </w:r>
      <w:r w:rsidRPr="00B10056">
        <w:rPr>
          <w:rFonts w:ascii="Angsana New" w:hAnsi="Angsana New"/>
          <w:sz w:val="30"/>
          <w:szCs w:val="30"/>
        </w:rPr>
        <w:t xml:space="preserve">31 </w:t>
      </w:r>
      <w:r w:rsidRPr="00B1005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sz w:val="30"/>
          <w:szCs w:val="30"/>
        </w:rPr>
        <w:t>25</w:t>
      </w:r>
      <w:r w:rsidR="00594B5E" w:rsidRPr="00B10056">
        <w:rPr>
          <w:rFonts w:ascii="Angsana New" w:hAnsi="Angsana New" w:hint="cs"/>
          <w:sz w:val="30"/>
          <w:szCs w:val="30"/>
        </w:rPr>
        <w:t>66</w:t>
      </w:r>
      <w:r w:rsidRPr="00B1005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70C8D20" w14:textId="55EDCC4F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8"/>
        <w:gridCol w:w="1161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523E37" w:rsidRPr="00B10056" w14:paraId="5BB6894F" w14:textId="77777777" w:rsidTr="00D7136F">
        <w:trPr>
          <w:tblHeader/>
        </w:trPr>
        <w:tc>
          <w:tcPr>
            <w:tcW w:w="2172" w:type="pct"/>
          </w:tcPr>
          <w:p w14:paraId="778ED59F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3DA61C2A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8934436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4AC9400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40898" w:rsidRPr="00B10056" w14:paraId="11DE0BC4" w14:textId="77777777" w:rsidTr="000A6A24">
        <w:trPr>
          <w:tblHeader/>
        </w:trPr>
        <w:tc>
          <w:tcPr>
            <w:tcW w:w="2172" w:type="pct"/>
          </w:tcPr>
          <w:p w14:paraId="04BE7637" w14:textId="77777777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9C9DFA5" w14:textId="578725C7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  <w:shd w:val="clear" w:color="auto" w:fill="auto"/>
          </w:tcPr>
          <w:p w14:paraId="7095713D" w14:textId="77777777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3026291F" w14:textId="77777777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045CC2" w14:textId="77777777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96757CB" w14:textId="5DA69230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C9FCE01" w14:textId="77777777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9AECC3E" w14:textId="5F53FFC2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40898" w:rsidRPr="00B10056" w14:paraId="3625AE3D" w14:textId="77777777" w:rsidTr="000A6A24">
        <w:trPr>
          <w:tblHeader/>
        </w:trPr>
        <w:tc>
          <w:tcPr>
            <w:tcW w:w="2172" w:type="pct"/>
          </w:tcPr>
          <w:p w14:paraId="0E761C3F" w14:textId="2B56295A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4265FA5" w14:textId="19591E95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="00594B5E"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31" w:type="pct"/>
            <w:shd w:val="clear" w:color="auto" w:fill="auto"/>
          </w:tcPr>
          <w:p w14:paraId="2F303713" w14:textId="77777777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67BDB096" w14:textId="281BE8F8" w:rsidR="00840898" w:rsidRPr="00B10056" w:rsidRDefault="00594B5E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32C5EC7" w14:textId="77777777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83CF4E7" w14:textId="3F64D534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="00594B5E"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58BF818" w14:textId="77777777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5B970B6" w14:textId="21503CF2" w:rsidR="00840898" w:rsidRPr="00B10056" w:rsidRDefault="00594B5E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D558E3" w:rsidRPr="00B10056" w14:paraId="062BB825" w14:textId="77777777" w:rsidTr="00D7136F">
        <w:trPr>
          <w:tblHeader/>
        </w:trPr>
        <w:tc>
          <w:tcPr>
            <w:tcW w:w="2172" w:type="pct"/>
          </w:tcPr>
          <w:p w14:paraId="5E9A35DF" w14:textId="77777777" w:rsidR="00D558E3" w:rsidRPr="00B10056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5D119270" w14:textId="77777777" w:rsidR="00D558E3" w:rsidRPr="00B10056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17E2" w:rsidRPr="00B10056" w14:paraId="098160E5" w14:textId="77777777" w:rsidTr="000517E2">
        <w:trPr>
          <w:trHeight w:val="389"/>
        </w:trPr>
        <w:tc>
          <w:tcPr>
            <w:tcW w:w="2172" w:type="pct"/>
          </w:tcPr>
          <w:p w14:paraId="11EE6F50" w14:textId="237D3E02" w:rsidR="000517E2" w:rsidRPr="00B10056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8" w:type="pct"/>
            <w:gridSpan w:val="11"/>
          </w:tcPr>
          <w:p w14:paraId="0330FDB3" w14:textId="77777777" w:rsidR="000517E2" w:rsidRPr="00B10056" w:rsidRDefault="000517E2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40472" w:rsidRPr="00B10056" w14:paraId="5E8DCA5B" w14:textId="77777777" w:rsidTr="000A6A24">
        <w:tc>
          <w:tcPr>
            <w:tcW w:w="2172" w:type="pct"/>
          </w:tcPr>
          <w:p w14:paraId="0A94B15D" w14:textId="10D8CBCD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564E134" w14:textId="1DF0C3A8" w:rsidR="00B40472" w:rsidRPr="00B10056" w:rsidRDefault="0001208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A204603" w14:textId="1DA5247F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32A8476" w14:textId="4899D7E0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1284C27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1FE513A" w14:textId="4E2F5DB3" w:rsidR="00B40472" w:rsidRPr="00B10056" w:rsidRDefault="0001208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35,472</w:t>
            </w:r>
          </w:p>
        </w:tc>
        <w:tc>
          <w:tcPr>
            <w:tcW w:w="150" w:type="pct"/>
            <w:gridSpan w:val="2"/>
          </w:tcPr>
          <w:p w14:paraId="747F0ED6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9690FBE" w14:textId="2C83AD96" w:rsidR="00B40472" w:rsidRPr="00B10056" w:rsidRDefault="00E32A07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33,763</w:t>
            </w:r>
          </w:p>
        </w:tc>
      </w:tr>
      <w:tr w:rsidR="00B40472" w:rsidRPr="00B10056" w14:paraId="34066827" w14:textId="77777777" w:rsidTr="000A6A24">
        <w:tc>
          <w:tcPr>
            <w:tcW w:w="2172" w:type="pct"/>
          </w:tcPr>
          <w:p w14:paraId="0BA93D28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4414AB" w14:textId="342EE4E6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93" w:type="pct"/>
          </w:tcPr>
          <w:p w14:paraId="5A8C7512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0CD9CAED" w14:textId="59742AF9" w:rsidR="0001208E" w:rsidRPr="00B10056" w:rsidRDefault="0001208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A4AA1AB" w14:textId="50A8801B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3AF110D" w14:textId="5B8424DB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3C28E01C" w14:textId="14A4070C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72A547D" w14:textId="6375E185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DAD2843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F7E95E" w14:textId="26EE795E" w:rsidR="0001208E" w:rsidRPr="00B10056" w:rsidRDefault="0001208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AC0B090" w14:textId="4E1EE04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6F63CB80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3D425011" w14:textId="6282E802" w:rsidR="00E32A07" w:rsidRPr="00B10056" w:rsidRDefault="00E32A07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0472" w:rsidRPr="00B10056" w14:paraId="7D8935CD" w14:textId="77777777" w:rsidTr="000A6A24">
        <w:tc>
          <w:tcPr>
            <w:tcW w:w="2172" w:type="pct"/>
          </w:tcPr>
          <w:p w14:paraId="0060B228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89F6A8C" w14:textId="58A180D3" w:rsidR="00B40472" w:rsidRPr="00B10056" w:rsidRDefault="0001208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6C73150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2BB919A" w14:textId="6D2E7D40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0CD8E32" w14:textId="65087FE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4F86B" w14:textId="0305C497" w:rsidR="00B40472" w:rsidRPr="00B10056" w:rsidRDefault="0001208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35,472</w:t>
            </w:r>
          </w:p>
        </w:tc>
        <w:tc>
          <w:tcPr>
            <w:tcW w:w="150" w:type="pct"/>
            <w:gridSpan w:val="2"/>
          </w:tcPr>
          <w:p w14:paraId="0D4AFC10" w14:textId="3C59A3CD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4A777" w14:textId="46C61FE2" w:rsidR="00B40472" w:rsidRPr="00B10056" w:rsidRDefault="00E32A07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33,763</w:t>
            </w:r>
          </w:p>
        </w:tc>
      </w:tr>
    </w:tbl>
    <w:p w14:paraId="203B858E" w14:textId="267F5A13" w:rsidR="006A7F6A" w:rsidRPr="00B10056" w:rsidRDefault="006A7F6A" w:rsidP="00523E37">
      <w:pPr>
        <w:rPr>
          <w:sz w:val="16"/>
          <w:szCs w:val="16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92"/>
        <w:gridCol w:w="988"/>
        <w:gridCol w:w="93"/>
        <w:gridCol w:w="149"/>
        <w:gridCol w:w="121"/>
        <w:gridCol w:w="1042"/>
        <w:gridCol w:w="41"/>
        <w:gridCol w:w="197"/>
        <w:gridCol w:w="72"/>
        <w:gridCol w:w="1010"/>
        <w:gridCol w:w="71"/>
        <w:gridCol w:w="202"/>
        <w:gridCol w:w="65"/>
        <w:gridCol w:w="1012"/>
        <w:gridCol w:w="173"/>
      </w:tblGrid>
      <w:tr w:rsidR="00D7136F" w:rsidRPr="00B10056" w14:paraId="38ED8E97" w14:textId="77777777" w:rsidTr="00932661">
        <w:trPr>
          <w:gridAfter w:val="1"/>
          <w:wAfter w:w="93" w:type="pct"/>
        </w:trPr>
        <w:tc>
          <w:tcPr>
            <w:tcW w:w="2131" w:type="pct"/>
          </w:tcPr>
          <w:p w14:paraId="795350DB" w14:textId="248FBB7C" w:rsidR="00D7136F" w:rsidRPr="00B10056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6" w:type="pct"/>
            <w:gridSpan w:val="14"/>
            <w:shd w:val="clear" w:color="auto" w:fill="auto"/>
          </w:tcPr>
          <w:p w14:paraId="0C51CB36" w14:textId="15892C78" w:rsidR="00D7136F" w:rsidRPr="00B10056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0472" w:rsidRPr="00B10056" w14:paraId="6D6F01B5" w14:textId="77777777" w:rsidTr="00932661">
        <w:trPr>
          <w:gridAfter w:val="1"/>
          <w:wAfter w:w="93" w:type="pct"/>
        </w:trPr>
        <w:tc>
          <w:tcPr>
            <w:tcW w:w="2131" w:type="pct"/>
          </w:tcPr>
          <w:p w14:paraId="32AA1D3F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gridSpan w:val="2"/>
          </w:tcPr>
          <w:p w14:paraId="4330D393" w14:textId="46D80DD9" w:rsidR="00B40472" w:rsidRPr="00B10056" w:rsidRDefault="0001208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3319880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60B44821" w14:textId="116C3701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7F400DD3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75F50CF" w14:textId="02B926C8" w:rsidR="00B40472" w:rsidRPr="00B10056" w:rsidRDefault="004150F5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8,285</w:t>
            </w:r>
          </w:p>
        </w:tc>
        <w:tc>
          <w:tcPr>
            <w:tcW w:w="147" w:type="pct"/>
            <w:gridSpan w:val="2"/>
          </w:tcPr>
          <w:p w14:paraId="7EAC0A75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291A34F9" w14:textId="7D3BDD0F" w:rsidR="00B40472" w:rsidRPr="00B10056" w:rsidRDefault="00D37AA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6,546</w:t>
            </w:r>
          </w:p>
        </w:tc>
      </w:tr>
      <w:tr w:rsidR="00B40472" w:rsidRPr="00B10056" w14:paraId="649B7121" w14:textId="77777777" w:rsidTr="00932661">
        <w:trPr>
          <w:gridAfter w:val="1"/>
          <w:wAfter w:w="93" w:type="pct"/>
        </w:trPr>
        <w:tc>
          <w:tcPr>
            <w:tcW w:w="2131" w:type="pct"/>
          </w:tcPr>
          <w:p w14:paraId="6FDE6662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A16102" w14:textId="3F66F3D5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084190A5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  <w:p w14:paraId="08136511" w14:textId="5656CFD9" w:rsidR="0001208E" w:rsidRPr="00B10056" w:rsidRDefault="0001208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30" w:type="pct"/>
            <w:gridSpan w:val="2"/>
          </w:tcPr>
          <w:p w14:paraId="6B1900C2" w14:textId="346C554C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</w:tcPr>
          <w:p w14:paraId="41F3A18D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  <w:p w14:paraId="393F0C89" w14:textId="52C09A7D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42D0B990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107FE620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C6BA253" w14:textId="2F9FF795" w:rsidR="0001208E" w:rsidRPr="00B10056" w:rsidRDefault="004150F5" w:rsidP="0041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(4,688)</w:t>
            </w:r>
          </w:p>
        </w:tc>
        <w:tc>
          <w:tcPr>
            <w:tcW w:w="147" w:type="pct"/>
            <w:gridSpan w:val="2"/>
          </w:tcPr>
          <w:p w14:paraId="283F4244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</w:tcPr>
          <w:p w14:paraId="1E38A923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  <w:p w14:paraId="1DDDE4B3" w14:textId="49B6D245" w:rsidR="00D37AAE" w:rsidRPr="00B10056" w:rsidRDefault="00D37AA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(4,277)</w:t>
            </w:r>
          </w:p>
        </w:tc>
      </w:tr>
      <w:tr w:rsidR="00B40472" w:rsidRPr="00B10056" w14:paraId="564C553D" w14:textId="77777777" w:rsidTr="00932661">
        <w:trPr>
          <w:gridAfter w:val="1"/>
          <w:wAfter w:w="93" w:type="pct"/>
        </w:trPr>
        <w:tc>
          <w:tcPr>
            <w:tcW w:w="2131" w:type="pct"/>
          </w:tcPr>
          <w:p w14:paraId="3A4FF17B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EFC424" w14:textId="5B70A3BA" w:rsidR="00B40472" w:rsidRPr="00B10056" w:rsidRDefault="0001208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3444655B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F12A74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44F6682D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075D7D" w14:textId="10454D2E" w:rsidR="00B40472" w:rsidRPr="00B10056" w:rsidRDefault="004150F5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3,597</w:t>
            </w:r>
          </w:p>
        </w:tc>
        <w:tc>
          <w:tcPr>
            <w:tcW w:w="147" w:type="pct"/>
            <w:gridSpan w:val="2"/>
          </w:tcPr>
          <w:p w14:paraId="019A67C5" w14:textId="77777777" w:rsidR="00B40472" w:rsidRPr="00B10056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8B9E80" w14:textId="3AEF3B74" w:rsidR="00B40472" w:rsidRPr="00B10056" w:rsidRDefault="00D37AAE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2,269</w:t>
            </w:r>
          </w:p>
        </w:tc>
      </w:tr>
      <w:tr w:rsidR="00C075E3" w:rsidRPr="00B10056" w14:paraId="3294B80C" w14:textId="77777777" w:rsidTr="00932661">
        <w:trPr>
          <w:gridAfter w:val="1"/>
          <w:wAfter w:w="93" w:type="pct"/>
        </w:trPr>
        <w:tc>
          <w:tcPr>
            <w:tcW w:w="2131" w:type="pct"/>
          </w:tcPr>
          <w:p w14:paraId="75E58879" w14:textId="77777777" w:rsidR="00C075E3" w:rsidRPr="00B10056" w:rsidRDefault="00C075E3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01B17B8D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10DD91CA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tcBorders>
              <w:top w:val="double" w:sz="4" w:space="0" w:color="auto"/>
            </w:tcBorders>
          </w:tcPr>
          <w:p w14:paraId="1F2EA364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B3EF5DD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</w:tcPr>
          <w:p w14:paraId="196B0484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998FEA4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double" w:sz="4" w:space="0" w:color="auto"/>
            </w:tcBorders>
          </w:tcPr>
          <w:p w14:paraId="3D6DA661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075E3" w:rsidRPr="00B10056" w14:paraId="4D314AC2" w14:textId="77777777" w:rsidTr="00932661">
        <w:trPr>
          <w:gridAfter w:val="1"/>
          <w:wAfter w:w="93" w:type="pct"/>
        </w:trPr>
        <w:tc>
          <w:tcPr>
            <w:tcW w:w="2131" w:type="pct"/>
          </w:tcPr>
          <w:p w14:paraId="48E50A66" w14:textId="77777777" w:rsidR="00C075E3" w:rsidRPr="00B10056" w:rsidRDefault="00C075E3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gridSpan w:val="2"/>
          </w:tcPr>
          <w:p w14:paraId="15CCD3CF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DE65D20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</w:tcPr>
          <w:p w14:paraId="398F85EB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211546C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DE09B15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CAA6B64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20E6B16C" w14:textId="77777777" w:rsidR="00C075E3" w:rsidRPr="00B10056" w:rsidRDefault="00C075E3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4146" w:rsidRPr="00B10056" w14:paraId="38DE7FBF" w14:textId="77777777" w:rsidTr="00932661">
        <w:tblPrEx>
          <w:tblLook w:val="04A0" w:firstRow="1" w:lastRow="0" w:firstColumn="1" w:lastColumn="0" w:noHBand="0" w:noVBand="1"/>
        </w:tblPrEx>
        <w:tc>
          <w:tcPr>
            <w:tcW w:w="2181" w:type="pct"/>
            <w:gridSpan w:val="2"/>
            <w:shd w:val="clear" w:color="auto" w:fill="auto"/>
            <w:vAlign w:val="bottom"/>
          </w:tcPr>
          <w:p w14:paraId="1BE19286" w14:textId="205C9E72" w:rsidR="00034146" w:rsidRPr="00B10056" w:rsidRDefault="00034146" w:rsidP="00A804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6"/>
            <w:shd w:val="clear" w:color="auto" w:fill="auto"/>
            <w:vAlign w:val="bottom"/>
          </w:tcPr>
          <w:p w14:paraId="37BEE171" w14:textId="77777777" w:rsidR="00034146" w:rsidRPr="00B10056" w:rsidRDefault="00034146" w:rsidP="00A804C6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30DB7FD2" w14:textId="77777777" w:rsidR="00034146" w:rsidRPr="00B10056" w:rsidRDefault="00034146" w:rsidP="00A804C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6"/>
            <w:shd w:val="clear" w:color="auto" w:fill="auto"/>
            <w:vAlign w:val="bottom"/>
          </w:tcPr>
          <w:p w14:paraId="6FC377F9" w14:textId="77777777" w:rsidR="00034146" w:rsidRPr="00B10056" w:rsidRDefault="00034146" w:rsidP="00A804C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0898" w:rsidRPr="00B10056" w14:paraId="77925549" w14:textId="77777777" w:rsidTr="00932661">
        <w:tblPrEx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2181" w:type="pct"/>
            <w:gridSpan w:val="2"/>
            <w:shd w:val="clear" w:color="auto" w:fill="auto"/>
            <w:vAlign w:val="bottom"/>
          </w:tcPr>
          <w:p w14:paraId="05AA6C26" w14:textId="77777777" w:rsidR="00840898" w:rsidRPr="00B10056" w:rsidRDefault="00840898" w:rsidP="008408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2F3CD06B" w14:textId="2CF5BFC5" w:rsidR="00840898" w:rsidRPr="00B10056" w:rsidRDefault="00840898" w:rsidP="00840898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B146227" w14:textId="77777777" w:rsidR="00840898" w:rsidRPr="00B10056" w:rsidRDefault="00840898" w:rsidP="00840898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760396B6" w14:textId="7AD997C4" w:rsidR="00840898" w:rsidRPr="00B10056" w:rsidRDefault="00840898" w:rsidP="0084089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02B9CB11" w14:textId="77777777" w:rsidR="00840898" w:rsidRPr="00B10056" w:rsidRDefault="00840898" w:rsidP="0084089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5DE7F02E" w14:textId="30875F86" w:rsidR="00840898" w:rsidRPr="00B10056" w:rsidRDefault="00840898" w:rsidP="0084089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5F5F179" w14:textId="77777777" w:rsidR="00840898" w:rsidRPr="00B10056" w:rsidRDefault="00840898" w:rsidP="0084089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14:paraId="2CB003E6" w14:textId="43A46656" w:rsidR="00840898" w:rsidRPr="00B10056" w:rsidRDefault="00840898" w:rsidP="0084089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40898" w:rsidRPr="00B10056" w14:paraId="780E627E" w14:textId="77777777" w:rsidTr="00932661">
        <w:tblPrEx>
          <w:tblLook w:val="04A0" w:firstRow="1" w:lastRow="0" w:firstColumn="1" w:lastColumn="0" w:noHBand="0" w:noVBand="1"/>
        </w:tblPrEx>
        <w:tc>
          <w:tcPr>
            <w:tcW w:w="2181" w:type="pct"/>
            <w:gridSpan w:val="2"/>
            <w:shd w:val="clear" w:color="auto" w:fill="auto"/>
            <w:vAlign w:val="bottom"/>
          </w:tcPr>
          <w:p w14:paraId="4AD798A1" w14:textId="77777777" w:rsidR="00840898" w:rsidRPr="00B10056" w:rsidRDefault="00840898" w:rsidP="00840898">
            <w:pPr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582" w:type="pct"/>
            <w:gridSpan w:val="2"/>
            <w:shd w:val="clear" w:color="auto" w:fill="auto"/>
          </w:tcPr>
          <w:p w14:paraId="597680FF" w14:textId="0D7CB121" w:rsidR="00840898" w:rsidRPr="00B10056" w:rsidRDefault="00840898" w:rsidP="0084089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="00594B5E"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23FA29C" w14:textId="77777777" w:rsidR="00840898" w:rsidRPr="00B10056" w:rsidRDefault="00840898" w:rsidP="0084089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4C0734F3" w14:textId="2531EA4F" w:rsidR="00840898" w:rsidRPr="00B10056" w:rsidRDefault="00594B5E" w:rsidP="00840898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4B872DA9" w14:textId="77777777" w:rsidR="00840898" w:rsidRPr="00B10056" w:rsidRDefault="00840898" w:rsidP="0084089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1BEF8F01" w14:textId="44ECC1A4" w:rsidR="00840898" w:rsidRPr="00B10056" w:rsidRDefault="00840898" w:rsidP="0084089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="00594B5E" w:rsidRPr="00B1005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504DCE56" w14:textId="77777777" w:rsidR="00840898" w:rsidRPr="00B10056" w:rsidRDefault="00840898" w:rsidP="0084089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14:paraId="53F1A331" w14:textId="664CFA73" w:rsidR="00840898" w:rsidRPr="00B10056" w:rsidRDefault="00594B5E" w:rsidP="00840898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034146" w:rsidRPr="00B10056" w14:paraId="2A41D682" w14:textId="77777777" w:rsidTr="00932661">
        <w:tblPrEx>
          <w:tblLook w:val="04A0" w:firstRow="1" w:lastRow="0" w:firstColumn="1" w:lastColumn="0" w:noHBand="0" w:noVBand="1"/>
        </w:tblPrEx>
        <w:tc>
          <w:tcPr>
            <w:tcW w:w="2181" w:type="pct"/>
            <w:gridSpan w:val="2"/>
            <w:shd w:val="clear" w:color="auto" w:fill="auto"/>
          </w:tcPr>
          <w:p w14:paraId="5AE577DA" w14:textId="77777777" w:rsidR="00034146" w:rsidRPr="00B10056" w:rsidRDefault="00034146" w:rsidP="00A804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6"/>
            <w:shd w:val="clear" w:color="auto" w:fill="auto"/>
          </w:tcPr>
          <w:p w14:paraId="3033DE9B" w14:textId="77777777" w:rsidR="00034146" w:rsidRPr="00B10056" w:rsidRDefault="00034146" w:rsidP="00A804C6">
            <w:pPr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0EFB62D" w14:textId="77777777" w:rsidR="00034146" w:rsidRPr="00B10056" w:rsidRDefault="00034146" w:rsidP="00A804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6"/>
            <w:shd w:val="clear" w:color="auto" w:fill="auto"/>
          </w:tcPr>
          <w:p w14:paraId="172CBC55" w14:textId="77777777" w:rsidR="00034146" w:rsidRPr="00B10056" w:rsidRDefault="00034146" w:rsidP="00A804C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04411" w:rsidRPr="00B10056" w14:paraId="2F537409" w14:textId="77777777" w:rsidTr="00932661">
        <w:tblPrEx>
          <w:tblLook w:val="04A0" w:firstRow="1" w:lastRow="0" w:firstColumn="1" w:lastColumn="0" w:noHBand="0" w:noVBand="1"/>
        </w:tblPrEx>
        <w:tc>
          <w:tcPr>
            <w:tcW w:w="2181" w:type="pct"/>
            <w:gridSpan w:val="2"/>
            <w:shd w:val="clear" w:color="auto" w:fill="auto"/>
          </w:tcPr>
          <w:p w14:paraId="3ACEF399" w14:textId="6F0D460A" w:rsidR="00A04411" w:rsidRPr="00B10056" w:rsidRDefault="00A04411" w:rsidP="00A044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gridSpan w:val="2"/>
            <w:shd w:val="clear" w:color="auto" w:fill="auto"/>
          </w:tcPr>
          <w:p w14:paraId="4131C61A" w14:textId="21C75050" w:rsidR="00A04411" w:rsidRPr="00B10056" w:rsidRDefault="0001208E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D89A3C5" w14:textId="77777777" w:rsidR="00A04411" w:rsidRPr="00B10056" w:rsidRDefault="00A04411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3063FB2A" w14:textId="29EF71C8" w:rsidR="00A04411" w:rsidRPr="00B10056" w:rsidRDefault="00A04411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6A75826" w14:textId="77777777" w:rsidR="00A04411" w:rsidRPr="00B10056" w:rsidRDefault="00A04411" w:rsidP="00A044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5CED4DC5" w14:textId="03D338EC" w:rsidR="00A04411" w:rsidRPr="00B10056" w:rsidRDefault="0001208E" w:rsidP="00012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40,327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6CD5F9A" w14:textId="13AAF0A1" w:rsidR="00A04411" w:rsidRPr="00B10056" w:rsidRDefault="00A04411" w:rsidP="00A04411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shd w:val="clear" w:color="auto" w:fill="auto"/>
          </w:tcPr>
          <w:p w14:paraId="5FD95309" w14:textId="5E50354B" w:rsidR="00A04411" w:rsidRPr="00B10056" w:rsidRDefault="00D37AAE" w:rsidP="00012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34,489</w:t>
            </w:r>
          </w:p>
        </w:tc>
      </w:tr>
      <w:tr w:rsidR="00D17959" w:rsidRPr="00B10056" w14:paraId="753C0814" w14:textId="77777777" w:rsidTr="00932661">
        <w:tblPrEx>
          <w:tblLook w:val="04A0" w:firstRow="1" w:lastRow="0" w:firstColumn="1" w:lastColumn="0" w:noHBand="0" w:noVBand="1"/>
        </w:tblPrEx>
        <w:tc>
          <w:tcPr>
            <w:tcW w:w="2181" w:type="pct"/>
            <w:gridSpan w:val="2"/>
            <w:shd w:val="clear" w:color="auto" w:fill="auto"/>
          </w:tcPr>
          <w:p w14:paraId="2F974919" w14:textId="77777777" w:rsidR="00D17959" w:rsidRPr="00B10056" w:rsidRDefault="00D17959" w:rsidP="00D179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B10056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  <w:r w:rsidRPr="00B1005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จะเกิดขึ้น</w:t>
            </w:r>
          </w:p>
        </w:tc>
        <w:tc>
          <w:tcPr>
            <w:tcW w:w="1310" w:type="pct"/>
            <w:gridSpan w:val="6"/>
            <w:shd w:val="clear" w:color="auto" w:fill="auto"/>
          </w:tcPr>
          <w:p w14:paraId="59DC1707" w14:textId="77777777" w:rsidR="00D17959" w:rsidRPr="00B10056" w:rsidRDefault="00D17959" w:rsidP="00D17959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B6C444D" w14:textId="77777777" w:rsidR="00D17959" w:rsidRPr="00B10056" w:rsidRDefault="00D17959" w:rsidP="00D1795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ABD697" w14:textId="77777777" w:rsidR="00F40A0B" w:rsidRPr="00B10056" w:rsidRDefault="00F40A0B" w:rsidP="00012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15EA2" w14:textId="526409F6" w:rsidR="0001208E" w:rsidRPr="00B10056" w:rsidRDefault="0001208E" w:rsidP="00012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(12,593)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7EC82A4A" w14:textId="77777777" w:rsidR="00D17959" w:rsidRPr="00B10056" w:rsidRDefault="00D17959" w:rsidP="00D17959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577301" w14:textId="77777777" w:rsidR="00D17959" w:rsidRPr="00B10056" w:rsidRDefault="00D17959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15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14F65D" w14:textId="3E5776D4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(12,426)</w:t>
            </w:r>
          </w:p>
        </w:tc>
      </w:tr>
      <w:tr w:rsidR="00A04411" w:rsidRPr="00B10056" w14:paraId="4FB8AFCF" w14:textId="77777777" w:rsidTr="00932661">
        <w:tblPrEx>
          <w:tblLook w:val="04A0" w:firstRow="1" w:lastRow="0" w:firstColumn="1" w:lastColumn="0" w:noHBand="0" w:noVBand="1"/>
        </w:tblPrEx>
        <w:tc>
          <w:tcPr>
            <w:tcW w:w="2181" w:type="pct"/>
            <w:gridSpan w:val="2"/>
            <w:shd w:val="clear" w:color="auto" w:fill="auto"/>
          </w:tcPr>
          <w:p w14:paraId="1B0ECD3F" w14:textId="77777777" w:rsidR="00A04411" w:rsidRPr="00B10056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0" w:type="pct"/>
            <w:gridSpan w:val="6"/>
            <w:shd w:val="clear" w:color="auto" w:fill="auto"/>
          </w:tcPr>
          <w:p w14:paraId="21E4A59B" w14:textId="77777777" w:rsidR="00A04411" w:rsidRPr="00B10056" w:rsidRDefault="00A04411" w:rsidP="00C1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BB1FC3B" w14:textId="77777777" w:rsidR="00A04411" w:rsidRPr="00B10056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643DE" w14:textId="13FC94D8" w:rsidR="00A04411" w:rsidRPr="00B10056" w:rsidRDefault="0001208E" w:rsidP="00012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15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27,734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5066CB9" w14:textId="77777777" w:rsidR="00A04411" w:rsidRPr="00B10056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5BD37" w14:textId="202E782A" w:rsidR="00A04411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15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22,063</w:t>
            </w:r>
          </w:p>
        </w:tc>
      </w:tr>
    </w:tbl>
    <w:p w14:paraId="7D6A21A1" w14:textId="77777777" w:rsidR="005A7499" w:rsidRPr="00B10056" w:rsidRDefault="005A7499" w:rsidP="00523E37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65"/>
        <w:gridCol w:w="236"/>
        <w:gridCol w:w="1120"/>
        <w:gridCol w:w="46"/>
        <w:gridCol w:w="193"/>
        <w:gridCol w:w="45"/>
        <w:gridCol w:w="7"/>
        <w:gridCol w:w="1073"/>
        <w:gridCol w:w="271"/>
        <w:gridCol w:w="1074"/>
      </w:tblGrid>
      <w:tr w:rsidR="00F07078" w:rsidRPr="00B10056" w14:paraId="0BA5D8D7" w14:textId="77777777" w:rsidTr="00D44C31">
        <w:tc>
          <w:tcPr>
            <w:tcW w:w="2178" w:type="pct"/>
          </w:tcPr>
          <w:p w14:paraId="4F60F129" w14:textId="6DA8F0C2" w:rsidR="005E3B76" w:rsidRPr="00B10056" w:rsidRDefault="00F07078" w:rsidP="00725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5E3B76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57" w:type="pct"/>
            <w:gridSpan w:val="4"/>
          </w:tcPr>
          <w:p w14:paraId="551086B6" w14:textId="77777777" w:rsidR="00F07078" w:rsidRPr="00B10056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" w:type="pct"/>
            <w:gridSpan w:val="3"/>
          </w:tcPr>
          <w:p w14:paraId="760CE5A1" w14:textId="77777777" w:rsidR="00F07078" w:rsidRPr="00B10056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67D258CF" w14:textId="77777777" w:rsidR="00F07078" w:rsidRPr="00B10056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37AAE" w:rsidRPr="00B10056" w14:paraId="6C64301F" w14:textId="77777777" w:rsidTr="00D44C31">
        <w:tc>
          <w:tcPr>
            <w:tcW w:w="2178" w:type="pct"/>
          </w:tcPr>
          <w:p w14:paraId="747C6933" w14:textId="08B779E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1005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10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1005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6" w:type="pct"/>
            <w:shd w:val="clear" w:color="auto" w:fill="auto"/>
          </w:tcPr>
          <w:p w14:paraId="63DCB319" w14:textId="5D7AB14E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" w:type="pct"/>
            <w:shd w:val="clear" w:color="auto" w:fill="auto"/>
          </w:tcPr>
          <w:p w14:paraId="24CFC3BD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5194F496" w14:textId="47600AB4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A7810E8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4B2D7C22" w14:textId="057084C9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shd w:val="clear" w:color="auto" w:fill="auto"/>
          </w:tcPr>
          <w:p w14:paraId="2AFFF4C0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85D3FC5" w14:textId="3141EC1A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37AAE" w:rsidRPr="00B10056" w14:paraId="3F0515E6" w14:textId="77777777" w:rsidTr="00D44C31">
        <w:tc>
          <w:tcPr>
            <w:tcW w:w="2178" w:type="pct"/>
          </w:tcPr>
          <w:p w14:paraId="5A970102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2" w:type="pct"/>
            <w:gridSpan w:val="10"/>
          </w:tcPr>
          <w:p w14:paraId="6E0E8B5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3FB0" w:rsidRPr="00B10056" w14:paraId="7D578753" w14:textId="77777777" w:rsidTr="00D44C31">
        <w:trPr>
          <w:trHeight w:val="77"/>
        </w:trPr>
        <w:tc>
          <w:tcPr>
            <w:tcW w:w="2178" w:type="pct"/>
          </w:tcPr>
          <w:p w14:paraId="43F19625" w14:textId="77777777" w:rsidR="000B3FB0" w:rsidRPr="00B10056" w:rsidRDefault="000B3FB0" w:rsidP="000B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6" w:type="pct"/>
          </w:tcPr>
          <w:p w14:paraId="2619E8E7" w14:textId="4CC9F4D3" w:rsidR="000B3FB0" w:rsidRPr="00B10056" w:rsidRDefault="000B3FB0" w:rsidP="000B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08A921" w14:textId="77777777" w:rsidR="000B3FB0" w:rsidRPr="00B10056" w:rsidRDefault="000B3FB0" w:rsidP="000B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64D2E35" w14:textId="75F1B9DA" w:rsidR="000B3FB0" w:rsidRPr="00B10056" w:rsidRDefault="000B3FB0" w:rsidP="000B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79F26B36" w14:textId="040BDB17" w:rsidR="000B3FB0" w:rsidRPr="00B10056" w:rsidRDefault="000B3FB0" w:rsidP="000B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6407ED27" w14:textId="28924BBD" w:rsidR="000B3FB0" w:rsidRPr="00B10056" w:rsidRDefault="000B3FB0" w:rsidP="000B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49" w:type="pct"/>
          </w:tcPr>
          <w:p w14:paraId="1F21D8CC" w14:textId="030ED636" w:rsidR="000B3FB0" w:rsidRPr="00B10056" w:rsidRDefault="000B3FB0" w:rsidP="000B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86C59A" w14:textId="3AA60967" w:rsidR="000B3FB0" w:rsidRPr="00B10056" w:rsidRDefault="000B3FB0" w:rsidP="000B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3FB0" w:rsidRPr="00B10056" w14:paraId="7622EC7E" w14:textId="77777777" w:rsidTr="00D44C31">
        <w:trPr>
          <w:trHeight w:val="77"/>
        </w:trPr>
        <w:tc>
          <w:tcPr>
            <w:tcW w:w="2178" w:type="pct"/>
          </w:tcPr>
          <w:p w14:paraId="47595AC9" w14:textId="15199FB5" w:rsidR="000B3FB0" w:rsidRPr="00B10056" w:rsidRDefault="000B3FB0" w:rsidP="000B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6" w:type="pct"/>
          </w:tcPr>
          <w:p w14:paraId="49FC9B7F" w14:textId="18609893" w:rsidR="000B3FB0" w:rsidRPr="00B10056" w:rsidRDefault="000B3FB0" w:rsidP="000B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AE6461A" w14:textId="77777777" w:rsidR="000B3FB0" w:rsidRPr="00B10056" w:rsidRDefault="000B3FB0" w:rsidP="000B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6F1C5405" w14:textId="65267D26" w:rsidR="000B3FB0" w:rsidRPr="00B10056" w:rsidRDefault="000B3FB0" w:rsidP="000B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2CD03855" w14:textId="67071E11" w:rsidR="000B3FB0" w:rsidRPr="00B10056" w:rsidRDefault="000B3FB0" w:rsidP="000B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4B0DD9BD" w14:textId="3679CED7" w:rsidR="000B3FB0" w:rsidRPr="00B10056" w:rsidRDefault="000B3FB0" w:rsidP="000B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9" w:type="pct"/>
          </w:tcPr>
          <w:p w14:paraId="6D66FEB9" w14:textId="20C38C3B" w:rsidR="000B3FB0" w:rsidRPr="00B10056" w:rsidRDefault="000B3FB0" w:rsidP="000B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34701F5" w14:textId="67A9B962" w:rsidR="000B3FB0" w:rsidRPr="00B10056" w:rsidRDefault="000B3FB0" w:rsidP="000B3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</w:tbl>
    <w:p w14:paraId="3BE8DD99" w14:textId="4EFFB430" w:rsidR="000517E2" w:rsidRPr="00B10056" w:rsidRDefault="000517E2" w:rsidP="00523E37">
      <w:pPr>
        <w:rPr>
          <w:sz w:val="28"/>
          <w:szCs w:val="28"/>
        </w:rPr>
      </w:pPr>
    </w:p>
    <w:tbl>
      <w:tblPr>
        <w:tblW w:w="9125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54"/>
        <w:gridCol w:w="1066"/>
        <w:gridCol w:w="13"/>
        <w:gridCol w:w="236"/>
        <w:gridCol w:w="1170"/>
        <w:gridCol w:w="44"/>
        <w:gridCol w:w="204"/>
        <w:gridCol w:w="33"/>
        <w:gridCol w:w="1051"/>
        <w:gridCol w:w="33"/>
        <w:gridCol w:w="22"/>
        <w:gridCol w:w="219"/>
        <w:gridCol w:w="18"/>
        <w:gridCol w:w="16"/>
        <w:gridCol w:w="1046"/>
      </w:tblGrid>
      <w:tr w:rsidR="00F63EB2" w:rsidRPr="00B10056" w14:paraId="24000F2E" w14:textId="77777777" w:rsidTr="00D37AAE">
        <w:trPr>
          <w:tblHeader/>
        </w:trPr>
        <w:tc>
          <w:tcPr>
            <w:tcW w:w="2167" w:type="pct"/>
          </w:tcPr>
          <w:p w14:paraId="511B420B" w14:textId="0E17841B" w:rsidR="00F63EB2" w:rsidRPr="00B10056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5"/>
          </w:tcPr>
          <w:p w14:paraId="1DC16EE6" w14:textId="77777777" w:rsidR="00F63EB2" w:rsidRPr="00B10056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0C82B4C" w14:textId="77777777" w:rsidR="00F63EB2" w:rsidRPr="00B10056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7"/>
          </w:tcPr>
          <w:p w14:paraId="3A31CFDC" w14:textId="77777777" w:rsidR="00F63EB2" w:rsidRPr="00B10056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37AAE" w:rsidRPr="00B10056" w14:paraId="6EED75F8" w14:textId="77777777" w:rsidTr="00D37AAE">
        <w:trPr>
          <w:tblHeader/>
        </w:trPr>
        <w:tc>
          <w:tcPr>
            <w:tcW w:w="2167" w:type="pct"/>
          </w:tcPr>
          <w:p w14:paraId="31530C89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5A14BFC8" w14:textId="4156F714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690E3797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shd w:val="clear" w:color="auto" w:fill="auto"/>
          </w:tcPr>
          <w:p w14:paraId="61779730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EFE587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54544C2" w14:textId="31B7BD95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gridSpan w:val="4"/>
            <w:shd w:val="clear" w:color="auto" w:fill="auto"/>
          </w:tcPr>
          <w:p w14:paraId="2D6BA2B7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54E10F6" w14:textId="5E6BC831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31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7AAE" w:rsidRPr="00B10056" w14:paraId="2CEE1C36" w14:textId="77777777" w:rsidTr="00D37AAE">
        <w:trPr>
          <w:tblHeader/>
        </w:trPr>
        <w:tc>
          <w:tcPr>
            <w:tcW w:w="2167" w:type="pct"/>
          </w:tcPr>
          <w:p w14:paraId="26D3ABAC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216DB3A3" w14:textId="51AC72D9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0891390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shd w:val="clear" w:color="auto" w:fill="auto"/>
          </w:tcPr>
          <w:p w14:paraId="46448519" w14:textId="1CD5C02C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</w:t>
            </w:r>
            <w:r w:rsidR="00594B5E" w:rsidRPr="00B100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1005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DB2F097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4C4A8E5" w14:textId="61399585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1" w:type="pct"/>
            <w:gridSpan w:val="4"/>
            <w:shd w:val="clear" w:color="auto" w:fill="auto"/>
          </w:tcPr>
          <w:p w14:paraId="67904370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4780F42" w14:textId="01E4B363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</w:t>
            </w:r>
            <w:r w:rsidR="00594B5E" w:rsidRPr="00B1005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B1005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37AAE" w:rsidRPr="00B10056" w14:paraId="4A404FEC" w14:textId="77777777" w:rsidTr="00D37AAE">
        <w:trPr>
          <w:tblHeader/>
        </w:trPr>
        <w:tc>
          <w:tcPr>
            <w:tcW w:w="2167" w:type="pct"/>
          </w:tcPr>
          <w:p w14:paraId="45BD172A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3" w:type="pct"/>
            <w:gridSpan w:val="14"/>
          </w:tcPr>
          <w:p w14:paraId="022E6E0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AAE" w:rsidRPr="00B10056" w14:paraId="6F9B2500" w14:textId="77777777" w:rsidTr="00D37AAE">
        <w:tc>
          <w:tcPr>
            <w:tcW w:w="2167" w:type="pct"/>
          </w:tcPr>
          <w:p w14:paraId="2046E5DC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1" w:type="pct"/>
            <w:gridSpan w:val="2"/>
          </w:tcPr>
          <w:p w14:paraId="5AECDA39" w14:textId="2834C4A4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B7CAA7A" w14:textId="41A7E43E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8A4E822" w14:textId="0B689249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96A23B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37E8E245" w14:textId="72F69489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3"/>
          </w:tcPr>
          <w:p w14:paraId="7C3D5325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57ABA9BA" w14:textId="78AD3770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37AAE" w:rsidRPr="00B10056" w14:paraId="2EE0E95F" w14:textId="77777777" w:rsidTr="00D37AAE">
        <w:tc>
          <w:tcPr>
            <w:tcW w:w="2167" w:type="pct"/>
          </w:tcPr>
          <w:p w14:paraId="2DE76870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14:paraId="219E58D8" w14:textId="7AC2300B" w:rsidR="00D37AAE" w:rsidRPr="00B10056" w:rsidRDefault="0001208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2C32D3C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24AB3DAD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5869D862" w14:textId="60EBF9A2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  <w:tcBorders>
              <w:bottom w:val="double" w:sz="4" w:space="0" w:color="auto"/>
            </w:tcBorders>
          </w:tcPr>
          <w:p w14:paraId="6F9F0CD4" w14:textId="2EE14E10" w:rsidR="00D37AAE" w:rsidRPr="00B10056" w:rsidRDefault="008E5027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166,942</w:t>
            </w:r>
          </w:p>
        </w:tc>
        <w:tc>
          <w:tcPr>
            <w:tcW w:w="150" w:type="pct"/>
            <w:gridSpan w:val="3"/>
          </w:tcPr>
          <w:p w14:paraId="43BC0A11" w14:textId="0FE10F08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double" w:sz="4" w:space="0" w:color="auto"/>
            </w:tcBorders>
          </w:tcPr>
          <w:p w14:paraId="1FDAFB21" w14:textId="0BB15064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136,166</w:t>
            </w:r>
          </w:p>
        </w:tc>
      </w:tr>
      <w:tr w:rsidR="00D37AAE" w:rsidRPr="00B10056" w14:paraId="28577CE2" w14:textId="77777777" w:rsidTr="00D37AAE">
        <w:tc>
          <w:tcPr>
            <w:tcW w:w="2167" w:type="pct"/>
          </w:tcPr>
          <w:p w14:paraId="2C77C18E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14:paraId="09492F4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57A80764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64307B8A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  <w:gridSpan w:val="2"/>
          </w:tcPr>
          <w:p w14:paraId="330052C5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2E74302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3"/>
          </w:tcPr>
          <w:p w14:paraId="3A6800D0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3" w:type="pct"/>
            <w:gridSpan w:val="3"/>
            <w:tcBorders>
              <w:top w:val="double" w:sz="4" w:space="0" w:color="auto"/>
            </w:tcBorders>
          </w:tcPr>
          <w:p w14:paraId="42F411B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37AAE" w:rsidRPr="00B10056" w14:paraId="48BD3570" w14:textId="77777777" w:rsidTr="00D37AAE">
        <w:tc>
          <w:tcPr>
            <w:tcW w:w="2167" w:type="pct"/>
          </w:tcPr>
          <w:p w14:paraId="54EF8E7A" w14:textId="41573DB4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1" w:type="pct"/>
            <w:gridSpan w:val="2"/>
          </w:tcPr>
          <w:p w14:paraId="0539B983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28E8C3E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1A6DC1A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956800C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067B4BD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3"/>
          </w:tcPr>
          <w:p w14:paraId="43184EE4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169762FD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7AAE" w:rsidRPr="00B10056" w14:paraId="7C14454E" w14:textId="77777777" w:rsidTr="00D37AAE">
        <w:tc>
          <w:tcPr>
            <w:tcW w:w="2167" w:type="pct"/>
          </w:tcPr>
          <w:p w14:paraId="3EB67458" w14:textId="08BFBA9F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14:paraId="789A2EDB" w14:textId="06BA1DB2" w:rsidR="00D37AAE" w:rsidRPr="00B10056" w:rsidRDefault="0001208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E046E0F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1AFF21DF" w14:textId="0A5B3A48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48C33B7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double" w:sz="4" w:space="0" w:color="auto"/>
            </w:tcBorders>
          </w:tcPr>
          <w:p w14:paraId="04CDC4DD" w14:textId="12C3E924" w:rsidR="00D37AAE" w:rsidRPr="00B10056" w:rsidRDefault="007334A5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0" w:type="pct"/>
            <w:gridSpan w:val="3"/>
          </w:tcPr>
          <w:p w14:paraId="65060A54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double" w:sz="4" w:space="0" w:color="auto"/>
            </w:tcBorders>
          </w:tcPr>
          <w:p w14:paraId="33C733A0" w14:textId="38905E84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369</w:t>
            </w:r>
          </w:p>
        </w:tc>
      </w:tr>
      <w:tr w:rsidR="00D37AAE" w:rsidRPr="00B10056" w14:paraId="1DF5936C" w14:textId="77777777" w:rsidTr="00D37AAE">
        <w:tc>
          <w:tcPr>
            <w:tcW w:w="2167" w:type="pct"/>
          </w:tcPr>
          <w:p w14:paraId="0565A6D3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14:paraId="27BDA0CE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30CEC27F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07085CCE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  <w:gridSpan w:val="2"/>
          </w:tcPr>
          <w:p w14:paraId="66DCF61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45D8E2F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3"/>
          </w:tcPr>
          <w:p w14:paraId="2C87C9B7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3" w:type="pct"/>
            <w:gridSpan w:val="3"/>
            <w:tcBorders>
              <w:top w:val="double" w:sz="4" w:space="0" w:color="auto"/>
            </w:tcBorders>
          </w:tcPr>
          <w:p w14:paraId="70523CD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37AAE" w:rsidRPr="00B10056" w14:paraId="430945DB" w14:textId="77777777" w:rsidTr="00D37AAE">
        <w:tc>
          <w:tcPr>
            <w:tcW w:w="2167" w:type="pct"/>
          </w:tcPr>
          <w:p w14:paraId="19FE3487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61" w:type="pct"/>
            <w:gridSpan w:val="4"/>
          </w:tcPr>
          <w:p w14:paraId="4831CEB2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9D3709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pct"/>
            <w:gridSpan w:val="8"/>
          </w:tcPr>
          <w:p w14:paraId="7F92EFDF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7AAE" w:rsidRPr="00B10056" w14:paraId="6A616A8F" w14:textId="77777777" w:rsidTr="00D37AAE">
        <w:tc>
          <w:tcPr>
            <w:tcW w:w="2167" w:type="pct"/>
          </w:tcPr>
          <w:p w14:paraId="55C9C889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91F11C7" w14:textId="2D11E758" w:rsidR="00D37AAE" w:rsidRPr="00B10056" w:rsidRDefault="0001208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77F9C93E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44AA5A7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565C71E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bottom w:val="double" w:sz="4" w:space="0" w:color="auto"/>
            </w:tcBorders>
          </w:tcPr>
          <w:p w14:paraId="338A5E05" w14:textId="2E6AA05E" w:rsidR="00D37AAE" w:rsidRPr="00B10056" w:rsidRDefault="007334A5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3,369</w:t>
            </w:r>
          </w:p>
        </w:tc>
        <w:tc>
          <w:tcPr>
            <w:tcW w:w="130" w:type="pct"/>
            <w:gridSpan w:val="2"/>
          </w:tcPr>
          <w:p w14:paraId="5E45BB02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14:paraId="342429B9" w14:textId="6C613709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3,333</w:t>
            </w:r>
          </w:p>
        </w:tc>
      </w:tr>
      <w:tr w:rsidR="00D37AAE" w:rsidRPr="00B10056" w14:paraId="25F54CF7" w14:textId="77777777" w:rsidTr="00D37AAE">
        <w:tc>
          <w:tcPr>
            <w:tcW w:w="2167" w:type="pct"/>
          </w:tcPr>
          <w:p w14:paraId="3641CD50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56E35F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40198F56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2F9CB614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A01DCF5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top w:val="double" w:sz="4" w:space="0" w:color="auto"/>
            </w:tcBorders>
          </w:tcPr>
          <w:p w14:paraId="2486659E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2F5243B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17BD05D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7AAE" w:rsidRPr="00B10056" w14:paraId="2A84CFB3" w14:textId="77777777" w:rsidTr="00D37AAE">
        <w:tc>
          <w:tcPr>
            <w:tcW w:w="2167" w:type="pct"/>
          </w:tcPr>
          <w:p w14:paraId="4E9656A7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4" w:type="pct"/>
          </w:tcPr>
          <w:p w14:paraId="788723F9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37C0974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7883AD09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6E9222E2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7751389A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01F55992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C79DFA0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7AAE" w:rsidRPr="00B10056" w14:paraId="669FCCD7" w14:textId="77777777" w:rsidTr="00D37AAE">
        <w:tc>
          <w:tcPr>
            <w:tcW w:w="2167" w:type="pct"/>
          </w:tcPr>
          <w:p w14:paraId="4420D6F3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AE308B6" w14:textId="22E4DEDB" w:rsidR="00D37AAE" w:rsidRPr="00B10056" w:rsidRDefault="0001208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32D1FF31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3D37C2CF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1F394808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bottom w:val="double" w:sz="4" w:space="0" w:color="auto"/>
            </w:tcBorders>
          </w:tcPr>
          <w:p w14:paraId="738D23A9" w14:textId="3BA2B89D" w:rsidR="00D37AAE" w:rsidRPr="00B10056" w:rsidRDefault="007334A5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2,621</w:t>
            </w:r>
          </w:p>
        </w:tc>
        <w:tc>
          <w:tcPr>
            <w:tcW w:w="130" w:type="pct"/>
            <w:gridSpan w:val="2"/>
          </w:tcPr>
          <w:p w14:paraId="089DF28C" w14:textId="77777777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14:paraId="2E6EAAEB" w14:textId="2B448D9C" w:rsidR="00D37AAE" w:rsidRPr="00B10056" w:rsidRDefault="00D37AAE" w:rsidP="00D37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3,477</w:t>
            </w:r>
          </w:p>
        </w:tc>
      </w:tr>
    </w:tbl>
    <w:p w14:paraId="2964A53E" w14:textId="77777777" w:rsidR="00244F4D" w:rsidRPr="00B10056" w:rsidRDefault="00244F4D" w:rsidP="00D26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27B8225" w14:textId="77777777" w:rsidR="00932661" w:rsidRDefault="00932661" w:rsidP="00EF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1246CF" w14:textId="270AC02F" w:rsidR="00341964" w:rsidRPr="00B10056" w:rsidRDefault="00341964" w:rsidP="00EF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  <w:r w:rsidR="00D44C31" w:rsidRPr="00B1005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ระหว่างงวด</w:t>
      </w:r>
    </w:p>
    <w:p w14:paraId="6C49DC9C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333CEE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72B5461B" w14:textId="77777777" w:rsidR="00341964" w:rsidRPr="00B10056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BF69BE0" w14:textId="2FDD1A9A" w:rsidR="0059243F" w:rsidRPr="00B10056" w:rsidRDefault="00341964" w:rsidP="005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บริษัทคิดค่าธรรมเนียมการจัดการกับบริษัท แอล แอนด์ อี โซลิดสเตท จำกัด ซึ่งเป็นบริษัทย่อย โดยเป็นผู้ดูแลบริหารงานด้านโรงงาน ด้านบัญชีการเงิน ด้านบุคลากร บริหารทั่วไปและด้านสารสนเทศ สัญญามีกำหนดระยะเวลาตั้งแต่วันที่ </w:t>
      </w:r>
      <w:r w:rsidR="00C64920" w:rsidRPr="00B10056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10056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C64920" w:rsidRPr="00B100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ถึง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B10056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และจะได้รับค่าตอบแทนเป็นรายเดือนในอัตราเดือนละ </w:t>
      </w:r>
      <w:r w:rsidR="00DF0F11" w:rsidRPr="00B10056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821E3F" w:rsidRPr="00B10056">
        <w:rPr>
          <w:rFonts w:asciiTheme="majorBidi" w:hAnsiTheme="majorBidi" w:cstheme="majorBidi"/>
          <w:spacing w:val="-2"/>
          <w:sz w:val="30"/>
          <w:szCs w:val="30"/>
        </w:rPr>
        <w:t>50</w:t>
      </w:r>
      <w:r w:rsidRPr="00B10056">
        <w:rPr>
          <w:rFonts w:asciiTheme="majorBidi" w:hAnsiTheme="majorBidi" w:cstheme="majorBidi" w:hint="cs"/>
          <w:spacing w:val="-2"/>
          <w:sz w:val="30"/>
          <w:szCs w:val="30"/>
        </w:rPr>
        <w:t>,</w:t>
      </w:r>
      <w:r w:rsidR="00DF0F11" w:rsidRPr="00B10056">
        <w:rPr>
          <w:rFonts w:asciiTheme="majorBidi" w:hAnsiTheme="majorBidi" w:cstheme="majorBidi"/>
          <w:spacing w:val="-2"/>
          <w:sz w:val="30"/>
          <w:szCs w:val="30"/>
        </w:rPr>
        <w:t>000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บาทและทั้งสองฝ่ายสามารถต่อสัญญานี้ออกไปครั้งละ </w:t>
      </w:r>
      <w:r w:rsidRPr="00B10056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B10056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  <w:bookmarkEnd w:id="0"/>
    </w:p>
    <w:p w14:paraId="21DBFEE9" w14:textId="77777777" w:rsidR="00244F4D" w:rsidRPr="00B10056" w:rsidRDefault="00244F4D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5661945" w14:textId="152404E2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สัญญาจ้างทดสอบผลิตภัณฑ์</w:t>
      </w:r>
    </w:p>
    <w:p w14:paraId="78E44228" w14:textId="77777777" w:rsidR="00341964" w:rsidRPr="00B10056" w:rsidRDefault="00341964" w:rsidP="00E303E6">
      <w:pPr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sz w:val="30"/>
          <w:szCs w:val="30"/>
        </w:rPr>
      </w:pPr>
    </w:p>
    <w:p w14:paraId="67CAED6B" w14:textId="46A864AE" w:rsidR="00341964" w:rsidRPr="00B10056" w:rsidRDefault="00341964" w:rsidP="00E303E6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B6192" w:rsidRPr="00B1005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 xml:space="preserve">ว่าจ้างเป็นจำนวนเงินเดือนละ </w:t>
      </w:r>
      <w:r w:rsidR="00845FEF" w:rsidRPr="00B10056">
        <w:rPr>
          <w:rFonts w:asciiTheme="majorBidi" w:hAnsiTheme="majorBidi" w:cstheme="majorBidi"/>
          <w:sz w:val="30"/>
          <w:szCs w:val="30"/>
        </w:rPr>
        <w:t xml:space="preserve">672,500 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366FA5D0" w14:textId="77777777" w:rsidR="00D7136F" w:rsidRPr="00B10056" w:rsidRDefault="00D7136F" w:rsidP="00D7136F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902EFE" w14:textId="05F2C315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A33C10" w:rsidRPr="00B10056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ใช้บริการ</w:t>
      </w: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พื้นที่</w:t>
      </w:r>
    </w:p>
    <w:p w14:paraId="5067A8CE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sz w:val="30"/>
          <w:szCs w:val="30"/>
        </w:rPr>
      </w:pPr>
    </w:p>
    <w:p w14:paraId="48814CFF" w14:textId="0A239577" w:rsidR="00341964" w:rsidRPr="00B10056" w:rsidRDefault="00341964" w:rsidP="00E303E6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0320A3" w:rsidRPr="00B10056">
        <w:rPr>
          <w:rFonts w:asciiTheme="majorBidi" w:hAnsiTheme="majorBidi" w:cstheme="majorBidi" w:hint="cs"/>
          <w:sz w:val="30"/>
          <w:szCs w:val="30"/>
          <w:cs/>
        </w:rPr>
        <w:t>ใ</w:t>
      </w:r>
      <w:r w:rsidR="00A33C10" w:rsidRPr="00B10056">
        <w:rPr>
          <w:rFonts w:asciiTheme="majorBidi" w:hAnsiTheme="majorBidi" w:cstheme="majorBidi" w:hint="cs"/>
          <w:sz w:val="30"/>
          <w:szCs w:val="30"/>
          <w:cs/>
        </w:rPr>
        <w:t>ช้บริการ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 </w:t>
      </w:r>
      <w:r w:rsidRPr="00B10056">
        <w:rPr>
          <w:rFonts w:asciiTheme="majorBidi" w:hAnsiTheme="majorBidi" w:cstheme="majorBidi"/>
          <w:sz w:val="30"/>
          <w:szCs w:val="30"/>
        </w:rPr>
        <w:t>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B10056">
        <w:rPr>
          <w:rFonts w:asciiTheme="majorBidi" w:hAnsiTheme="majorBidi" w:cstheme="majorBidi"/>
          <w:sz w:val="30"/>
          <w:szCs w:val="30"/>
        </w:rPr>
        <w:t>31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10056">
        <w:rPr>
          <w:rFonts w:asciiTheme="majorBidi" w:hAnsiTheme="majorBidi" w:cstheme="majorBidi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โดยมีค่า</w:t>
      </w:r>
      <w:r w:rsidR="00DF0144" w:rsidRPr="00B10056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8F5B29"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เป็นรายเดือนเดือนละ </w:t>
      </w:r>
      <w:r w:rsidRPr="00B10056">
        <w:rPr>
          <w:rFonts w:asciiTheme="majorBidi" w:hAnsiTheme="majorBidi" w:cstheme="majorBidi"/>
          <w:sz w:val="30"/>
          <w:szCs w:val="30"/>
        </w:rPr>
        <w:t xml:space="preserve">296,400 </w:t>
      </w:r>
      <w:r w:rsidRPr="00B10056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23739DDE" w14:textId="108E399E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57C0F36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236061FC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AF1E765" w14:textId="0529400F" w:rsidR="006A7F6A" w:rsidRPr="00B10056" w:rsidRDefault="00341964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B10056">
        <w:rPr>
          <w:rFonts w:asciiTheme="majorBidi" w:hAnsiTheme="majorBidi" w:cstheme="majorBidi" w:hint="cs"/>
          <w:sz w:val="30"/>
          <w:szCs w:val="30"/>
        </w:rPr>
        <w:t>1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 w:hint="cs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z w:val="30"/>
          <w:szCs w:val="30"/>
        </w:rPr>
        <w:t>7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="00704BDE" w:rsidRPr="00B10056">
        <w:rPr>
          <w:rFonts w:asciiTheme="majorBidi" w:hAnsiTheme="majorBidi" w:cstheme="majorBidi"/>
          <w:sz w:val="30"/>
          <w:szCs w:val="30"/>
        </w:rPr>
        <w:t>546,000</w:t>
      </w:r>
      <w:r w:rsidRPr="00B1005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10056">
        <w:rPr>
          <w:rFonts w:asciiTheme="majorBidi" w:hAnsiTheme="majorBidi" w:cstheme="majorBidi" w:hint="cs"/>
          <w:sz w:val="30"/>
          <w:szCs w:val="30"/>
          <w:cs/>
        </w:rPr>
        <w:t xml:space="preserve">บาท  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สัญญาดังกล่าวสามารถต่ออาย</w:t>
      </w:r>
      <w:r w:rsidR="00AB41C9" w:rsidRPr="00B10056">
        <w:rPr>
          <w:rFonts w:asciiTheme="majorBidi" w:hAnsiTheme="majorBidi" w:cstheme="majorBidi" w:hint="cs"/>
          <w:sz w:val="30"/>
          <w:szCs w:val="30"/>
          <w:cs/>
        </w:rPr>
        <w:t>ุ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โด</w:t>
      </w:r>
      <w:r w:rsidR="00AB41C9" w:rsidRPr="00B10056">
        <w:rPr>
          <w:rFonts w:asciiTheme="majorBidi" w:hAnsiTheme="majorBidi" w:cstheme="majorBidi" w:hint="cs"/>
          <w:sz w:val="30"/>
          <w:szCs w:val="30"/>
          <w:cs/>
        </w:rPr>
        <w:t>ยผู้รับบริการมีหน้าที่ต้องบอกกล่าวให้ผู้ให้บริการทราบ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ล่วงหน้า</w:t>
      </w:r>
      <w:r w:rsidR="00725E85" w:rsidRPr="00B10056">
        <w:rPr>
          <w:rFonts w:asciiTheme="majorBidi" w:hAnsiTheme="majorBidi" w:cstheme="majorBidi"/>
          <w:sz w:val="30"/>
          <w:szCs w:val="30"/>
        </w:rPr>
        <w:br/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เป็</w:t>
      </w:r>
      <w:r w:rsidR="00774D83" w:rsidRPr="00B10056">
        <w:rPr>
          <w:rFonts w:asciiTheme="majorBidi" w:hAnsiTheme="majorBidi" w:cstheme="majorBidi" w:hint="cs"/>
          <w:sz w:val="30"/>
          <w:szCs w:val="30"/>
          <w:cs/>
        </w:rPr>
        <w:t>น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เวลา</w:t>
      </w:r>
      <w:r w:rsidR="00AB41C9" w:rsidRPr="00B10056">
        <w:rPr>
          <w:rFonts w:asciiTheme="majorBidi" w:hAnsiTheme="majorBidi" w:cstheme="majorBidi" w:hint="cs"/>
          <w:sz w:val="30"/>
          <w:szCs w:val="30"/>
          <w:cs/>
        </w:rPr>
        <w:t>ไม่น้อยกว่า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45FEF" w:rsidRPr="00B10056">
        <w:rPr>
          <w:rFonts w:asciiTheme="majorBidi" w:hAnsiTheme="majorBidi" w:cstheme="majorBidi"/>
          <w:sz w:val="30"/>
          <w:szCs w:val="30"/>
        </w:rPr>
        <w:t xml:space="preserve">30 </w:t>
      </w:r>
      <w:r w:rsidR="00845FEF" w:rsidRPr="00B10056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1EDD7B40" w14:textId="77777777" w:rsidR="006A7F6A" w:rsidRPr="00B10056" w:rsidRDefault="006A7F6A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C009F5" w14:textId="77777777" w:rsidR="00C075E3" w:rsidRPr="00B10056" w:rsidRDefault="00C075E3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EABF5FC" w14:textId="41A1E012" w:rsidR="00C075E3" w:rsidRDefault="00C075E3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1DE2C9" w14:textId="77777777" w:rsidR="00D266BF" w:rsidRPr="00B10056" w:rsidRDefault="00D266BF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A533B8A" w14:textId="2820D584" w:rsidR="00341964" w:rsidRPr="00B10056" w:rsidRDefault="00341964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สัญญานายหน้า</w:t>
      </w:r>
    </w:p>
    <w:p w14:paraId="76200AAD" w14:textId="77777777" w:rsidR="00341964" w:rsidRPr="00B10056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75A58BF" w14:textId="6CF3F61F" w:rsidR="00C075E3" w:rsidRPr="00B10056" w:rsidRDefault="00341964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5FEF" w:rsidRPr="00B10056">
        <w:rPr>
          <w:rFonts w:asciiTheme="majorBidi" w:hAnsiTheme="majorBidi" w:cstheme="majorBidi"/>
          <w:sz w:val="30"/>
          <w:szCs w:val="30"/>
          <w:cs/>
        </w:rPr>
        <w:br/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D5616A" w:rsidRPr="00B100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2160E" w:rsidRPr="00B10056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B100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14:paraId="6635EF15" w14:textId="3CA06B57" w:rsidR="00821E3F" w:rsidRPr="00B10056" w:rsidRDefault="00821E3F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A853ACA" w14:textId="77777777" w:rsidR="00821E3F" w:rsidRPr="00B10056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0056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342D0D42" w14:textId="77777777" w:rsidR="00821E3F" w:rsidRPr="00B10056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7142B627" w14:textId="3F626775" w:rsidR="00821E3F" w:rsidRPr="00B10056" w:rsidRDefault="00821E3F" w:rsidP="00821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บริษัทคิดค่าให้บริการพื้นที่อาคาร</w:t>
      </w:r>
      <w:r w:rsidRPr="00B10056">
        <w:rPr>
          <w:rFonts w:asciiTheme="majorBidi" w:hAnsiTheme="majorBidi" w:cstheme="majorBidi"/>
          <w:sz w:val="30"/>
          <w:szCs w:val="30"/>
        </w:rPr>
        <w:t xml:space="preserve"> </w:t>
      </w:r>
      <w:r w:rsidRPr="00B10056">
        <w:rPr>
          <w:rFonts w:asciiTheme="majorBidi" w:hAnsiTheme="majorBidi" w:cstheme="majorBidi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กับบริษัท แอล แอนด์ อี โซลิดสเตท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B10056">
        <w:rPr>
          <w:rFonts w:asciiTheme="majorBidi" w:hAnsiTheme="majorBidi" w:cstheme="majorBidi"/>
          <w:sz w:val="30"/>
          <w:szCs w:val="30"/>
        </w:rPr>
        <w:t>1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B10056">
        <w:rPr>
          <w:rFonts w:asciiTheme="majorBidi" w:hAnsiTheme="majorBidi" w:cstheme="majorBidi"/>
          <w:sz w:val="30"/>
          <w:szCs w:val="30"/>
        </w:rPr>
        <w:t xml:space="preserve">2566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B10056">
        <w:rPr>
          <w:rFonts w:asciiTheme="majorBidi" w:hAnsiTheme="majorBidi" w:cstheme="majorBidi"/>
          <w:sz w:val="30"/>
          <w:szCs w:val="30"/>
        </w:rPr>
        <w:t xml:space="preserve">31 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B10056">
        <w:rPr>
          <w:rFonts w:asciiTheme="majorBidi" w:hAnsiTheme="majorBidi" w:cstheme="majorBidi"/>
          <w:sz w:val="30"/>
          <w:szCs w:val="30"/>
        </w:rPr>
        <w:t>2567</w:t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 และจะได้รับค่าตอบแทนเป็นรายเดือนในอัตรา</w:t>
      </w:r>
      <w:r w:rsidRPr="00B10056">
        <w:rPr>
          <w:rFonts w:asciiTheme="majorBidi" w:hAnsiTheme="majorBidi" w:cstheme="majorBidi"/>
          <w:sz w:val="30"/>
          <w:szCs w:val="30"/>
        </w:rPr>
        <w:br/>
      </w:r>
      <w:r w:rsidRPr="00B10056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B10056">
        <w:rPr>
          <w:rFonts w:asciiTheme="majorBidi" w:hAnsiTheme="majorBidi" w:cstheme="majorBidi"/>
          <w:sz w:val="30"/>
          <w:szCs w:val="30"/>
        </w:rPr>
        <w:t xml:space="preserve">400,000 </w:t>
      </w:r>
      <w:r w:rsidRPr="00B10056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142B3976" w14:textId="465DE89B" w:rsidR="000C6DFB" w:rsidRPr="00B10056" w:rsidRDefault="000C6DFB" w:rsidP="000C6DFB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B10056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</w:p>
    <w:tbl>
      <w:tblPr>
        <w:tblW w:w="954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080"/>
        <w:gridCol w:w="317"/>
        <w:gridCol w:w="1213"/>
        <w:gridCol w:w="270"/>
        <w:gridCol w:w="1350"/>
      </w:tblGrid>
      <w:tr w:rsidR="000C6DFB" w:rsidRPr="00B10056" w14:paraId="636F740E" w14:textId="77777777" w:rsidTr="00D37AAE">
        <w:trPr>
          <w:cantSplit/>
        </w:trPr>
        <w:tc>
          <w:tcPr>
            <w:tcW w:w="3060" w:type="dxa"/>
          </w:tcPr>
          <w:p w14:paraId="0A377C21" w14:textId="77777777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DA1BE81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1161D67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1872B749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03EE2E36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AAE" w:rsidRPr="00B10056" w14:paraId="298ED6D1" w14:textId="77777777" w:rsidTr="00D37AAE">
        <w:trPr>
          <w:cantSplit/>
        </w:trPr>
        <w:tc>
          <w:tcPr>
            <w:tcW w:w="3060" w:type="dxa"/>
          </w:tcPr>
          <w:p w14:paraId="45C41DE5" w14:textId="77777777" w:rsidR="00D37AAE" w:rsidRPr="00B10056" w:rsidRDefault="00D37AAE" w:rsidP="00D37AA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FBBA7BF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1EFDCA" w14:textId="19C4B60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8FAF917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29E80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03F788B8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A44A3D4" w14:textId="2D1AEBF8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64DE391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200C91" w14:textId="0607ECAA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7AAE" w:rsidRPr="00B10056" w14:paraId="3B24FBDF" w14:textId="77777777" w:rsidTr="00D37AAE">
        <w:trPr>
          <w:cantSplit/>
        </w:trPr>
        <w:tc>
          <w:tcPr>
            <w:tcW w:w="3060" w:type="dxa"/>
          </w:tcPr>
          <w:p w14:paraId="67D3D5FB" w14:textId="77777777" w:rsidR="00D37AAE" w:rsidRPr="00B10056" w:rsidRDefault="00D37AAE" w:rsidP="00D37AA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4C4F804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536B98A1" w14:textId="3A7F8A6D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1CB36E5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5EA4C" w14:textId="57831E2D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17" w:type="dxa"/>
          </w:tcPr>
          <w:p w14:paraId="19FA5029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2E1F39C" w14:textId="4E7D98CB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14B82C9" w14:textId="77777777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E52E10" w14:textId="27EDB52A" w:rsidR="00D37AAE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C6DFB" w:rsidRPr="00B10056" w14:paraId="1EDCE0AB" w14:textId="77777777" w:rsidTr="00D37AAE">
        <w:trPr>
          <w:cantSplit/>
        </w:trPr>
        <w:tc>
          <w:tcPr>
            <w:tcW w:w="3060" w:type="dxa"/>
          </w:tcPr>
          <w:p w14:paraId="14DF6E9C" w14:textId="77777777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5AA30CEB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3C3380B1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6DFB" w:rsidRPr="00B10056" w14:paraId="23AB718F" w14:textId="77777777" w:rsidTr="00D37AAE">
        <w:trPr>
          <w:cantSplit/>
        </w:trPr>
        <w:tc>
          <w:tcPr>
            <w:tcW w:w="3060" w:type="dxa"/>
            <w:hideMark/>
          </w:tcPr>
          <w:p w14:paraId="1AA3B5D9" w14:textId="77777777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15840261" w14:textId="77777777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45BEDBA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55BBABAC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1BB5BAAE" w14:textId="55E0C65D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25C76CD8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6EA766D1" w14:textId="2B26C2CA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272063A7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209BBDBC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11CA9464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0472" w:rsidRPr="00B10056" w14:paraId="3E2515B8" w14:textId="77777777" w:rsidTr="00D37AAE">
        <w:trPr>
          <w:cantSplit/>
        </w:trPr>
        <w:tc>
          <w:tcPr>
            <w:tcW w:w="3060" w:type="dxa"/>
            <w:hideMark/>
          </w:tcPr>
          <w:p w14:paraId="03303B64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6C6326E5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8088B" w14:textId="2159C717" w:rsidR="00B40472" w:rsidRPr="00B10056" w:rsidRDefault="0001208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C95E3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79EF3B0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07F7990F" w14:textId="7580ABCA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13" w:type="dxa"/>
          </w:tcPr>
          <w:p w14:paraId="40B77A10" w14:textId="2540FB04" w:rsidR="00B40472" w:rsidRPr="00B10056" w:rsidRDefault="005E6D0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2,891</w:t>
            </w:r>
          </w:p>
        </w:tc>
        <w:tc>
          <w:tcPr>
            <w:tcW w:w="270" w:type="dxa"/>
          </w:tcPr>
          <w:p w14:paraId="59D298B2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7F38B92E" w14:textId="3FAF9FB6" w:rsidR="00B40472" w:rsidRPr="00B10056" w:rsidRDefault="00D37AA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2,687</w:t>
            </w:r>
          </w:p>
        </w:tc>
      </w:tr>
      <w:tr w:rsidR="00B40472" w:rsidRPr="00B10056" w14:paraId="51A53550" w14:textId="77777777" w:rsidTr="00D37AAE">
        <w:trPr>
          <w:cantSplit/>
        </w:trPr>
        <w:tc>
          <w:tcPr>
            <w:tcW w:w="3060" w:type="dxa"/>
            <w:hideMark/>
          </w:tcPr>
          <w:p w14:paraId="2FBEFF00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4D495D98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12986BB6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7C68D046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5C0AFF3F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2CEEEA6E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64A44FEE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B52BA" w14:textId="445DBC49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77C1674F" w14:textId="4BC6682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0472" w:rsidRPr="00B10056" w14:paraId="634AFB06" w14:textId="77777777" w:rsidTr="00D37AAE">
        <w:trPr>
          <w:cantSplit/>
        </w:trPr>
        <w:tc>
          <w:tcPr>
            <w:tcW w:w="3060" w:type="dxa"/>
            <w:hideMark/>
          </w:tcPr>
          <w:p w14:paraId="49FB2264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4263387C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AC4EF" w14:textId="0C377255" w:rsidR="00B40472" w:rsidRPr="00B10056" w:rsidRDefault="0001208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E20780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5468AF2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3E4D50C3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720236E" w14:textId="2E744896" w:rsidR="00B40472" w:rsidRPr="00B10056" w:rsidRDefault="005E6D0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66FBFD96" w14:textId="06DC213B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3C6065" w14:textId="12220A2F" w:rsidR="00B40472" w:rsidRPr="00B10056" w:rsidRDefault="00D37AA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  <w:tr w:rsidR="00B40472" w:rsidRPr="00B10056" w14:paraId="5BAC1738" w14:textId="77777777" w:rsidTr="00D37AAE">
        <w:trPr>
          <w:cantSplit/>
        </w:trPr>
        <w:tc>
          <w:tcPr>
            <w:tcW w:w="3060" w:type="dxa"/>
          </w:tcPr>
          <w:p w14:paraId="4E8D0A97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3 - 6 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810" w:type="dxa"/>
          </w:tcPr>
          <w:p w14:paraId="13DC34E6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62091" w14:textId="4629EA77" w:rsidR="00B40472" w:rsidRPr="00B10056" w:rsidRDefault="0001208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7C1950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40C92" w14:textId="01C045E9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62C32D34" w14:textId="3B154AED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4AA20DE" w14:textId="7A6566C8" w:rsidR="00B40472" w:rsidRPr="00B10056" w:rsidRDefault="005E6D0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270" w:type="dxa"/>
          </w:tcPr>
          <w:p w14:paraId="3DBBE3F4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24D27E" w14:textId="79C9787E" w:rsidR="00B40472" w:rsidRPr="00B10056" w:rsidRDefault="00D37AAE" w:rsidP="00D37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2,069</w:t>
            </w:r>
          </w:p>
        </w:tc>
      </w:tr>
      <w:tr w:rsidR="00B40472" w:rsidRPr="00B10056" w14:paraId="17FDB05D" w14:textId="77777777" w:rsidTr="00D37AAE">
        <w:trPr>
          <w:cantSplit/>
        </w:trPr>
        <w:tc>
          <w:tcPr>
            <w:tcW w:w="3060" w:type="dxa"/>
          </w:tcPr>
          <w:p w14:paraId="7403AB76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6 - 12 </w:t>
            </w:r>
            <w:r w:rsidRPr="00B10056">
              <w:rPr>
                <w:rFonts w:asciiTheme="majorBidi" w:hAnsi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810" w:type="dxa"/>
          </w:tcPr>
          <w:p w14:paraId="4BD5D231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ED733F" w14:textId="5114AAED" w:rsidR="00B40472" w:rsidRPr="00B10056" w:rsidRDefault="0001208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6B22BD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060E3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E31AF17" w14:textId="16E903CC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53170243" w14:textId="64AE8FE3" w:rsidR="00B40472" w:rsidRPr="00B10056" w:rsidRDefault="005E6D0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2,598</w:t>
            </w:r>
          </w:p>
        </w:tc>
        <w:tc>
          <w:tcPr>
            <w:tcW w:w="270" w:type="dxa"/>
          </w:tcPr>
          <w:p w14:paraId="34BE9663" w14:textId="090B9388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9C29D6" w14:textId="751CC7B5" w:rsidR="00B40472" w:rsidRPr="00B10056" w:rsidRDefault="00D37AAE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</w:tr>
      <w:tr w:rsidR="00B40472" w:rsidRPr="00B10056" w14:paraId="7FCFF90B" w14:textId="77777777" w:rsidTr="00D37AAE">
        <w:trPr>
          <w:cantSplit/>
        </w:trPr>
        <w:tc>
          <w:tcPr>
            <w:tcW w:w="3060" w:type="dxa"/>
            <w:hideMark/>
          </w:tcPr>
          <w:p w14:paraId="7A63AD68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D0075E0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B6FF65" w14:textId="20EE1BD1" w:rsidR="00B40472" w:rsidRPr="00B10056" w:rsidRDefault="0001208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70AA8C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54B8337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1CF5C454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B797AD9" w14:textId="52D4AFBE" w:rsidR="00B40472" w:rsidRPr="00B10056" w:rsidRDefault="005E6D0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28,674</w:t>
            </w:r>
          </w:p>
        </w:tc>
        <w:tc>
          <w:tcPr>
            <w:tcW w:w="270" w:type="dxa"/>
          </w:tcPr>
          <w:p w14:paraId="1E6A9061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50" w:type="dxa"/>
          </w:tcPr>
          <w:p w14:paraId="79319FE4" w14:textId="0C7C1608" w:rsidR="00B40472" w:rsidRPr="00B10056" w:rsidRDefault="00D37AA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27,023</w:t>
            </w:r>
          </w:p>
        </w:tc>
      </w:tr>
      <w:tr w:rsidR="00B40472" w:rsidRPr="00B10056" w14:paraId="172E1EC6" w14:textId="77777777" w:rsidTr="00D37AAE">
        <w:trPr>
          <w:cantSplit/>
        </w:trPr>
        <w:tc>
          <w:tcPr>
            <w:tcW w:w="3060" w:type="dxa"/>
          </w:tcPr>
          <w:p w14:paraId="689207B7" w14:textId="77777777" w:rsidR="00B40472" w:rsidRPr="00B10056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453EE6E6" w14:textId="56F908A4" w:rsidR="00B40472" w:rsidRPr="00B10056" w:rsidRDefault="00594B5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2CE338" w14:textId="69ADF2F8" w:rsidR="00B40472" w:rsidRPr="00B10056" w:rsidRDefault="0001208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1590C4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5F9C99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67077AE9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25033AFA" w14:textId="754D9C7D" w:rsidR="00B40472" w:rsidRPr="00B10056" w:rsidRDefault="005E6D0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35,472</w:t>
            </w:r>
          </w:p>
        </w:tc>
        <w:tc>
          <w:tcPr>
            <w:tcW w:w="270" w:type="dxa"/>
          </w:tcPr>
          <w:p w14:paraId="07FA45BE" w14:textId="77777777" w:rsidR="00B40472" w:rsidRPr="00B10056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5230FD" w14:textId="6C830F94" w:rsidR="00B40472" w:rsidRPr="00B10056" w:rsidRDefault="00D37AAE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33,763</w:t>
            </w:r>
          </w:p>
        </w:tc>
      </w:tr>
      <w:tr w:rsidR="002F687A" w:rsidRPr="00B10056" w14:paraId="296A14DA" w14:textId="77777777" w:rsidTr="002F687A">
        <w:trPr>
          <w:cantSplit/>
        </w:trPr>
        <w:tc>
          <w:tcPr>
            <w:tcW w:w="3060" w:type="dxa"/>
          </w:tcPr>
          <w:p w14:paraId="73F80296" w14:textId="77777777" w:rsidR="002F687A" w:rsidRPr="00B10056" w:rsidRDefault="002F687A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</w:p>
        </w:tc>
        <w:tc>
          <w:tcPr>
            <w:tcW w:w="810" w:type="dxa"/>
          </w:tcPr>
          <w:p w14:paraId="0C883820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DDE470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17B19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72C42D3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7" w:type="dxa"/>
          </w:tcPr>
          <w:p w14:paraId="580C8333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7312209A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9B56D" w14:textId="77777777" w:rsidR="002F687A" w:rsidRPr="00B10056" w:rsidRDefault="002F687A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D31C547" w14:textId="77777777" w:rsidR="002F687A" w:rsidRPr="00B10056" w:rsidRDefault="002F687A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687A" w:rsidRPr="00B10056" w14:paraId="4B92BBC4" w14:textId="77777777" w:rsidTr="009370E1">
        <w:trPr>
          <w:cantSplit/>
        </w:trPr>
        <w:tc>
          <w:tcPr>
            <w:tcW w:w="3060" w:type="dxa"/>
          </w:tcPr>
          <w:p w14:paraId="583619AD" w14:textId="1A8B4369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บุคคลหรือ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อื่น</w:t>
            </w:r>
            <w:r w:rsidR="00725E85"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ๆ</w:t>
            </w:r>
          </w:p>
        </w:tc>
        <w:tc>
          <w:tcPr>
            <w:tcW w:w="810" w:type="dxa"/>
          </w:tcPr>
          <w:p w14:paraId="2E83F371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5F5A39E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687A" w:rsidRPr="00B10056" w14:paraId="13A2EE81" w14:textId="77777777" w:rsidTr="002F687A">
        <w:trPr>
          <w:cantSplit/>
        </w:trPr>
        <w:tc>
          <w:tcPr>
            <w:tcW w:w="3060" w:type="dxa"/>
          </w:tcPr>
          <w:p w14:paraId="2D3B18EF" w14:textId="2BB30795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F385D0B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564F21" w14:textId="0E36A81D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296,491</w:t>
            </w:r>
          </w:p>
        </w:tc>
        <w:tc>
          <w:tcPr>
            <w:tcW w:w="270" w:type="dxa"/>
          </w:tcPr>
          <w:p w14:paraId="4A26808D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1E79B7" w14:textId="61DC10DD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381,359</w:t>
            </w:r>
          </w:p>
        </w:tc>
        <w:tc>
          <w:tcPr>
            <w:tcW w:w="317" w:type="dxa"/>
          </w:tcPr>
          <w:p w14:paraId="263028D0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209A8A68" w14:textId="527FCE31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295,545</w:t>
            </w:r>
          </w:p>
        </w:tc>
        <w:tc>
          <w:tcPr>
            <w:tcW w:w="270" w:type="dxa"/>
          </w:tcPr>
          <w:p w14:paraId="63BC7F4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16B121E" w14:textId="0C161AD3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380,092</w:t>
            </w:r>
          </w:p>
        </w:tc>
      </w:tr>
      <w:tr w:rsidR="002F687A" w:rsidRPr="00B10056" w14:paraId="7ABEE5F9" w14:textId="77777777" w:rsidTr="002F687A">
        <w:trPr>
          <w:cantSplit/>
        </w:trPr>
        <w:tc>
          <w:tcPr>
            <w:tcW w:w="3060" w:type="dxa"/>
          </w:tcPr>
          <w:p w14:paraId="03E09274" w14:textId="470FCF24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595F1DF7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0D84EB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B0EC55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67653A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5DA32EB8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58444214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7CF0F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9BF4B77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687A" w:rsidRPr="00B10056" w14:paraId="13F92D7A" w14:textId="77777777" w:rsidTr="002F687A">
        <w:trPr>
          <w:cantSplit/>
        </w:trPr>
        <w:tc>
          <w:tcPr>
            <w:tcW w:w="3060" w:type="dxa"/>
          </w:tcPr>
          <w:p w14:paraId="70144887" w14:textId="448A84A6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3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52F4AF8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BE38A" w14:textId="110FB5B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239,111</w:t>
            </w:r>
          </w:p>
        </w:tc>
        <w:tc>
          <w:tcPr>
            <w:tcW w:w="270" w:type="dxa"/>
          </w:tcPr>
          <w:p w14:paraId="6A34D7A2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414C07" w14:textId="22BAE60E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300,433</w:t>
            </w:r>
          </w:p>
        </w:tc>
        <w:tc>
          <w:tcPr>
            <w:tcW w:w="317" w:type="dxa"/>
          </w:tcPr>
          <w:p w14:paraId="4C0E6AC7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60234402" w14:textId="77185FE1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238,204</w:t>
            </w:r>
          </w:p>
        </w:tc>
        <w:tc>
          <w:tcPr>
            <w:tcW w:w="270" w:type="dxa"/>
          </w:tcPr>
          <w:p w14:paraId="43F4FA4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831A7A5" w14:textId="7D232ECC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299,818</w:t>
            </w:r>
          </w:p>
        </w:tc>
      </w:tr>
      <w:tr w:rsidR="002F687A" w:rsidRPr="00B10056" w14:paraId="54B62A72" w14:textId="77777777" w:rsidTr="002F687A">
        <w:trPr>
          <w:cantSplit/>
        </w:trPr>
        <w:tc>
          <w:tcPr>
            <w:tcW w:w="3060" w:type="dxa"/>
          </w:tcPr>
          <w:p w14:paraId="5A1B66C3" w14:textId="49C75640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68423CB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1F9484" w14:textId="7F449EC0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94,378</w:t>
            </w:r>
          </w:p>
        </w:tc>
        <w:tc>
          <w:tcPr>
            <w:tcW w:w="270" w:type="dxa"/>
          </w:tcPr>
          <w:p w14:paraId="66915E99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E6FAD5" w14:textId="068B3339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54,307</w:t>
            </w:r>
          </w:p>
        </w:tc>
        <w:tc>
          <w:tcPr>
            <w:tcW w:w="317" w:type="dxa"/>
          </w:tcPr>
          <w:p w14:paraId="4531A2C2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1C3DBD2D" w14:textId="2538D4C5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94,333</w:t>
            </w:r>
          </w:p>
        </w:tc>
        <w:tc>
          <w:tcPr>
            <w:tcW w:w="270" w:type="dxa"/>
          </w:tcPr>
          <w:p w14:paraId="078F32E1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B9F98D0" w14:textId="104752D9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53,849</w:t>
            </w:r>
          </w:p>
        </w:tc>
      </w:tr>
      <w:tr w:rsidR="002F687A" w:rsidRPr="00B10056" w14:paraId="7367F153" w14:textId="77777777" w:rsidTr="002F687A">
        <w:trPr>
          <w:cantSplit/>
        </w:trPr>
        <w:tc>
          <w:tcPr>
            <w:tcW w:w="3060" w:type="dxa"/>
          </w:tcPr>
          <w:p w14:paraId="44FB8C9D" w14:textId="1B421B09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14E30E4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B65ABE" w14:textId="5213F7B1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67,014</w:t>
            </w:r>
          </w:p>
        </w:tc>
        <w:tc>
          <w:tcPr>
            <w:tcW w:w="270" w:type="dxa"/>
          </w:tcPr>
          <w:p w14:paraId="01C4028C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A25377" w14:textId="63122FD1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175,664</w:t>
            </w:r>
          </w:p>
        </w:tc>
        <w:tc>
          <w:tcPr>
            <w:tcW w:w="317" w:type="dxa"/>
          </w:tcPr>
          <w:p w14:paraId="0968F0F0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19EFDAD1" w14:textId="4BC1620E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66,786</w:t>
            </w:r>
          </w:p>
        </w:tc>
        <w:tc>
          <w:tcPr>
            <w:tcW w:w="270" w:type="dxa"/>
          </w:tcPr>
          <w:p w14:paraId="21AA3D2C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AF99222" w14:textId="54DB99F6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75,120</w:t>
            </w:r>
          </w:p>
        </w:tc>
      </w:tr>
      <w:tr w:rsidR="002F687A" w:rsidRPr="00B10056" w14:paraId="12A3A306" w14:textId="77777777" w:rsidTr="002F687A">
        <w:trPr>
          <w:cantSplit/>
        </w:trPr>
        <w:tc>
          <w:tcPr>
            <w:tcW w:w="3060" w:type="dxa"/>
          </w:tcPr>
          <w:p w14:paraId="0C43014B" w14:textId="07AE5B45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19563C1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209DDB" w14:textId="46F024EE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331,527</w:t>
            </w:r>
          </w:p>
        </w:tc>
        <w:tc>
          <w:tcPr>
            <w:tcW w:w="270" w:type="dxa"/>
          </w:tcPr>
          <w:p w14:paraId="0D54C3FD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7EF6F4B" w14:textId="05C5A784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197,667</w:t>
            </w:r>
          </w:p>
        </w:tc>
        <w:tc>
          <w:tcPr>
            <w:tcW w:w="317" w:type="dxa"/>
          </w:tcPr>
          <w:p w14:paraId="078D546F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3ECE50A" w14:textId="0AB81965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118,181</w:t>
            </w:r>
          </w:p>
        </w:tc>
        <w:tc>
          <w:tcPr>
            <w:tcW w:w="270" w:type="dxa"/>
          </w:tcPr>
          <w:p w14:paraId="421B8BBF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5CCF36E" w14:textId="53B2F222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81,595</w:t>
            </w:r>
          </w:p>
        </w:tc>
      </w:tr>
      <w:tr w:rsidR="002F687A" w:rsidRPr="00B10056" w14:paraId="18261026" w14:textId="77777777" w:rsidTr="002F687A">
        <w:trPr>
          <w:cantSplit/>
        </w:trPr>
        <w:tc>
          <w:tcPr>
            <w:tcW w:w="3060" w:type="dxa"/>
          </w:tcPr>
          <w:p w14:paraId="50CF0ED4" w14:textId="12FFF645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3278BE72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2EF6AD" w14:textId="00976879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1,028,521</w:t>
            </w:r>
          </w:p>
        </w:tc>
        <w:tc>
          <w:tcPr>
            <w:tcW w:w="270" w:type="dxa"/>
          </w:tcPr>
          <w:p w14:paraId="6DBA2DD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A7CF5D6" w14:textId="4B8F8E4C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1,109,430</w:t>
            </w:r>
          </w:p>
        </w:tc>
        <w:tc>
          <w:tcPr>
            <w:tcW w:w="317" w:type="dxa"/>
          </w:tcPr>
          <w:p w14:paraId="46EFC1B9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76E7ABC6" w14:textId="17684AE3" w:rsidR="002F687A" w:rsidRPr="00B10056" w:rsidRDefault="00594B5E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813</w:t>
            </w:r>
            <w:r w:rsidR="002F687A"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,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04</w:t>
            </w:r>
            <w:r w:rsidR="0077185E"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0B5B567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5FD0E9A" w14:textId="7F1F8C7F" w:rsidR="002F687A" w:rsidRPr="00B10056" w:rsidRDefault="00594B5E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</w:t>
            </w:r>
            <w:r w:rsidR="0077185E"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2F687A"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,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474</w:t>
            </w:r>
          </w:p>
        </w:tc>
      </w:tr>
      <w:tr w:rsidR="002F687A" w:rsidRPr="00B10056" w14:paraId="3CD45397" w14:textId="77777777" w:rsidTr="002F687A">
        <w:trPr>
          <w:cantSplit/>
        </w:trPr>
        <w:tc>
          <w:tcPr>
            <w:tcW w:w="3060" w:type="dxa"/>
          </w:tcPr>
          <w:p w14:paraId="58CFCEF4" w14:textId="60F78A05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810" w:type="dxa"/>
          </w:tcPr>
          <w:p w14:paraId="374345A7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D3D76F" w14:textId="1376D80E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(129)</w:t>
            </w:r>
          </w:p>
        </w:tc>
        <w:tc>
          <w:tcPr>
            <w:tcW w:w="270" w:type="dxa"/>
          </w:tcPr>
          <w:p w14:paraId="1BFC86E8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D033FE" w14:textId="514B5CB0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  <w:tc>
          <w:tcPr>
            <w:tcW w:w="317" w:type="dxa"/>
          </w:tcPr>
          <w:p w14:paraId="6B677C9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7C23036B" w14:textId="532FB05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(129)</w:t>
            </w:r>
          </w:p>
        </w:tc>
        <w:tc>
          <w:tcPr>
            <w:tcW w:w="270" w:type="dxa"/>
          </w:tcPr>
          <w:p w14:paraId="66470EFD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F16E823" w14:textId="678CE2BA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</w:tr>
      <w:tr w:rsidR="002F687A" w:rsidRPr="00B10056" w14:paraId="279F9A3B" w14:textId="77777777" w:rsidTr="002F687A">
        <w:trPr>
          <w:cantSplit/>
        </w:trPr>
        <w:tc>
          <w:tcPr>
            <w:tcW w:w="3060" w:type="dxa"/>
          </w:tcPr>
          <w:p w14:paraId="2BA74B75" w14:textId="22E2F3B5" w:rsidR="002F687A" w:rsidRPr="00B10056" w:rsidRDefault="002F687A" w:rsidP="004904A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5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4C068A90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FEA5F5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17436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43E4AE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7" w:type="dxa"/>
          </w:tcPr>
          <w:p w14:paraId="14A8AF5F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265C7FEB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41AE2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3A83900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687A" w:rsidRPr="00B10056" w14:paraId="7961CA51" w14:textId="77777777" w:rsidTr="002F687A">
        <w:trPr>
          <w:cantSplit/>
        </w:trPr>
        <w:tc>
          <w:tcPr>
            <w:tcW w:w="3060" w:type="dxa"/>
          </w:tcPr>
          <w:p w14:paraId="235B137B" w14:textId="77AC1D13" w:rsidR="002F687A" w:rsidRPr="00B10056" w:rsidRDefault="002F687A" w:rsidP="004904A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5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780716F1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0823C5" w14:textId="20E45631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(58,329)</w:t>
            </w:r>
          </w:p>
        </w:tc>
        <w:tc>
          <w:tcPr>
            <w:tcW w:w="270" w:type="dxa"/>
          </w:tcPr>
          <w:p w14:paraId="2A511F19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522D675" w14:textId="72CB6C0A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(56,407)</w:t>
            </w:r>
          </w:p>
        </w:tc>
        <w:tc>
          <w:tcPr>
            <w:tcW w:w="317" w:type="dxa"/>
          </w:tcPr>
          <w:p w14:paraId="2489E7D9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9904327" w14:textId="00FCBE76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(48,654)</w:t>
            </w:r>
          </w:p>
        </w:tc>
        <w:tc>
          <w:tcPr>
            <w:tcW w:w="270" w:type="dxa"/>
          </w:tcPr>
          <w:p w14:paraId="0E6D0869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7E86470" w14:textId="7B236E09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(47,025)</w:t>
            </w:r>
          </w:p>
        </w:tc>
      </w:tr>
      <w:tr w:rsidR="002F687A" w:rsidRPr="00B10056" w14:paraId="17E71C5E" w14:textId="77777777" w:rsidTr="002F687A">
        <w:trPr>
          <w:cantSplit/>
        </w:trPr>
        <w:tc>
          <w:tcPr>
            <w:tcW w:w="3060" w:type="dxa"/>
          </w:tcPr>
          <w:p w14:paraId="07F1AEE6" w14:textId="19413FD1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5DCF6A65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319169" w14:textId="7739ED32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970,063</w:t>
            </w:r>
          </w:p>
        </w:tc>
        <w:tc>
          <w:tcPr>
            <w:tcW w:w="270" w:type="dxa"/>
          </w:tcPr>
          <w:p w14:paraId="7DA4587C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E38A41" w14:textId="044D80D1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1,052,859</w:t>
            </w:r>
          </w:p>
        </w:tc>
        <w:tc>
          <w:tcPr>
            <w:tcW w:w="317" w:type="dxa"/>
          </w:tcPr>
          <w:p w14:paraId="483BA72B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3389085E" w14:textId="2C5389E6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764,266</w:t>
            </w:r>
          </w:p>
        </w:tc>
        <w:tc>
          <w:tcPr>
            <w:tcW w:w="270" w:type="dxa"/>
          </w:tcPr>
          <w:p w14:paraId="2B12DFA2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A0965" w14:textId="1BDE0A55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843,285</w:t>
            </w:r>
          </w:p>
        </w:tc>
      </w:tr>
      <w:tr w:rsidR="002F687A" w:rsidRPr="00B10056" w14:paraId="0EE5E99C" w14:textId="77777777" w:rsidTr="004904A8">
        <w:trPr>
          <w:cantSplit/>
        </w:trPr>
        <w:tc>
          <w:tcPr>
            <w:tcW w:w="3060" w:type="dxa"/>
          </w:tcPr>
          <w:p w14:paraId="1D79B210" w14:textId="77777777" w:rsidR="002F687A" w:rsidRPr="00B10056" w:rsidRDefault="002F687A" w:rsidP="002F687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</w:p>
        </w:tc>
        <w:tc>
          <w:tcPr>
            <w:tcW w:w="810" w:type="dxa"/>
          </w:tcPr>
          <w:p w14:paraId="60B0CF93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182A58" w14:textId="303F2730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970,063</w:t>
            </w:r>
          </w:p>
        </w:tc>
        <w:tc>
          <w:tcPr>
            <w:tcW w:w="270" w:type="dxa"/>
          </w:tcPr>
          <w:p w14:paraId="0C1D5A0C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43D5F" w14:textId="01CF1AC8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1,052,859</w:t>
            </w:r>
          </w:p>
        </w:tc>
        <w:tc>
          <w:tcPr>
            <w:tcW w:w="317" w:type="dxa"/>
          </w:tcPr>
          <w:p w14:paraId="6C835C7F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06805F10" w14:textId="014322EE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799,738</w:t>
            </w:r>
          </w:p>
        </w:tc>
        <w:tc>
          <w:tcPr>
            <w:tcW w:w="270" w:type="dxa"/>
          </w:tcPr>
          <w:p w14:paraId="05CBA416" w14:textId="77777777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2871A" w14:textId="079FC7C1" w:rsidR="002F687A" w:rsidRPr="00B10056" w:rsidRDefault="002F687A" w:rsidP="002F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877,048</w:t>
            </w:r>
          </w:p>
        </w:tc>
      </w:tr>
    </w:tbl>
    <w:p w14:paraId="71DEF2C1" w14:textId="59E985B0" w:rsidR="000C6DFB" w:rsidRPr="00B10056" w:rsidRDefault="000C6DFB" w:rsidP="00D71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pPr w:leftFromText="180" w:rightFromText="180" w:vertAnchor="text" w:horzAnchor="page" w:tblpX="1596" w:tblpY="-141"/>
        <w:tblW w:w="954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156"/>
        <w:gridCol w:w="284"/>
        <w:gridCol w:w="1170"/>
        <w:gridCol w:w="270"/>
        <w:gridCol w:w="1350"/>
      </w:tblGrid>
      <w:tr w:rsidR="00235704" w:rsidRPr="00B10056" w14:paraId="33EB823C" w14:textId="77777777" w:rsidTr="00235704">
        <w:trPr>
          <w:cantSplit/>
        </w:trPr>
        <w:tc>
          <w:tcPr>
            <w:tcW w:w="3060" w:type="dxa"/>
          </w:tcPr>
          <w:p w14:paraId="590BA0C0" w14:textId="77777777" w:rsidR="00235704" w:rsidRPr="00B10056" w:rsidRDefault="00235704" w:rsidP="005D320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E22CE93" w14:textId="77777777" w:rsidR="00235704" w:rsidRPr="00B10056" w:rsidRDefault="00235704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6" w:type="dxa"/>
            <w:gridSpan w:val="3"/>
          </w:tcPr>
          <w:p w14:paraId="739C9A1A" w14:textId="1D0E10D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9D0BBC6" w14:textId="77777777" w:rsidR="00235704" w:rsidRPr="00B10056" w:rsidRDefault="00235704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8EF004D" w14:textId="247ECE2D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5704" w:rsidRPr="00B10056" w14:paraId="497752A8" w14:textId="77777777" w:rsidTr="00D37AAE">
        <w:trPr>
          <w:cantSplit/>
        </w:trPr>
        <w:tc>
          <w:tcPr>
            <w:tcW w:w="3060" w:type="dxa"/>
          </w:tcPr>
          <w:p w14:paraId="17DE02C8" w14:textId="77777777" w:rsidR="00235704" w:rsidRPr="00B10056" w:rsidRDefault="00235704" w:rsidP="0023570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B1D7558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2B7DC4" w14:textId="3FD318F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384CF60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914636D" w14:textId="6006C61D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7E37265C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24C7887E" w14:textId="76D92223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5CC0100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4E4F0B74" w14:textId="45534A65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35704" w:rsidRPr="00B10056" w14:paraId="74CF433D" w14:textId="77777777" w:rsidTr="00235704">
        <w:trPr>
          <w:cantSplit/>
        </w:trPr>
        <w:tc>
          <w:tcPr>
            <w:tcW w:w="3060" w:type="dxa"/>
          </w:tcPr>
          <w:p w14:paraId="657E5130" w14:textId="77777777" w:rsidR="00235704" w:rsidRPr="00B10056" w:rsidRDefault="00235704" w:rsidP="0023570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9FD805F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D327F7F" w14:textId="2071845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55213D0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8CEE2E2" w14:textId="7EEB2A6A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13E2ED84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03BEACA2" w14:textId="02FF7D46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4F187DC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00F5E7EE" w14:textId="2759CDD3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35704" w:rsidRPr="00B10056" w14:paraId="2F5D3DB1" w14:textId="77777777" w:rsidTr="00235704">
        <w:trPr>
          <w:cantSplit/>
        </w:trPr>
        <w:tc>
          <w:tcPr>
            <w:tcW w:w="3060" w:type="dxa"/>
          </w:tcPr>
          <w:p w14:paraId="72AA7F5C" w14:textId="77777777" w:rsidR="00235704" w:rsidRPr="00B10056" w:rsidRDefault="00235704" w:rsidP="0023570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1E4EAC1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085E93EA" w14:textId="40B8D0D0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35704" w:rsidRPr="00B10056" w14:paraId="2AC73120" w14:textId="77777777" w:rsidTr="00D37AAE">
        <w:trPr>
          <w:cantSplit/>
        </w:trPr>
        <w:tc>
          <w:tcPr>
            <w:tcW w:w="3060" w:type="dxa"/>
          </w:tcPr>
          <w:p w14:paraId="10F3E40A" w14:textId="172C2AE9" w:rsidR="00235704" w:rsidRPr="00B10056" w:rsidRDefault="00235704" w:rsidP="0023570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ลูกหนี้การค้าที่ครบกำหนดชำระ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เกินกว่า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7801E1C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100725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ECA5E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D64D44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55F10BB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4B11A668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9C0C4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7FD50900" w14:textId="77777777" w:rsidR="00235704" w:rsidRPr="00B10056" w:rsidRDefault="00235704" w:rsidP="00235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E6C" w:rsidRPr="00B10056" w14:paraId="4824F240" w14:textId="77777777" w:rsidTr="00D37AAE">
        <w:trPr>
          <w:cantSplit/>
        </w:trPr>
        <w:tc>
          <w:tcPr>
            <w:tcW w:w="3060" w:type="dxa"/>
          </w:tcPr>
          <w:p w14:paraId="522C77B7" w14:textId="3125D116" w:rsidR="007C2E6C" w:rsidRPr="00B10056" w:rsidRDefault="007C2E6C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0EF97F60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983BD4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BDF1A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6EAACEE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3F9010D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52AA1A5A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1C53C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3EB88722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E6C" w:rsidRPr="00B10056" w14:paraId="15823994" w14:textId="77777777" w:rsidTr="00D37AAE">
        <w:trPr>
          <w:cantSplit/>
        </w:trPr>
        <w:tc>
          <w:tcPr>
            <w:tcW w:w="3060" w:type="dxa"/>
          </w:tcPr>
          <w:p w14:paraId="72FC23E9" w14:textId="0101EC4B" w:rsidR="007C2E6C" w:rsidRPr="00B10056" w:rsidRDefault="007C2E6C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DFA98C8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C4034E" w14:textId="3D27E2C1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1,425</w:t>
            </w:r>
          </w:p>
        </w:tc>
        <w:tc>
          <w:tcPr>
            <w:tcW w:w="270" w:type="dxa"/>
          </w:tcPr>
          <w:p w14:paraId="77BF8839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9D9D817" w14:textId="4D2C45DC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1,707</w:t>
            </w:r>
          </w:p>
        </w:tc>
        <w:tc>
          <w:tcPr>
            <w:tcW w:w="284" w:type="dxa"/>
          </w:tcPr>
          <w:p w14:paraId="054394B2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0CAC15D5" w14:textId="6462CD2B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1,425</w:t>
            </w:r>
          </w:p>
        </w:tc>
        <w:tc>
          <w:tcPr>
            <w:tcW w:w="270" w:type="dxa"/>
          </w:tcPr>
          <w:p w14:paraId="40CE4374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43FE8006" w14:textId="6E9A796C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1,707</w:t>
            </w:r>
          </w:p>
        </w:tc>
      </w:tr>
      <w:tr w:rsidR="007C2E6C" w:rsidRPr="00B10056" w14:paraId="19193925" w14:textId="77777777" w:rsidTr="007C2E6C">
        <w:trPr>
          <w:cantSplit/>
        </w:trPr>
        <w:tc>
          <w:tcPr>
            <w:tcW w:w="3060" w:type="dxa"/>
          </w:tcPr>
          <w:p w14:paraId="3FE79C9C" w14:textId="4986CEE6" w:rsidR="007C2E6C" w:rsidRPr="00B10056" w:rsidRDefault="007C2E6C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810" w:type="dxa"/>
          </w:tcPr>
          <w:p w14:paraId="336FEF34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387242" w14:textId="3796BA19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270" w:type="dxa"/>
          </w:tcPr>
          <w:p w14:paraId="58843C0C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4006BAE" w14:textId="17EAE429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(154)</w:t>
            </w:r>
          </w:p>
        </w:tc>
        <w:tc>
          <w:tcPr>
            <w:tcW w:w="284" w:type="dxa"/>
          </w:tcPr>
          <w:p w14:paraId="7F2FCB72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9CE16D" w14:textId="02CB232C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270" w:type="dxa"/>
          </w:tcPr>
          <w:p w14:paraId="08810D1C" w14:textId="46AF586C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E09DF9" w14:textId="6B8F8E7C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(154)</w:t>
            </w:r>
          </w:p>
        </w:tc>
      </w:tr>
      <w:tr w:rsidR="007C2E6C" w:rsidRPr="00B10056" w14:paraId="6BDEEFD5" w14:textId="77777777" w:rsidTr="004904A8">
        <w:trPr>
          <w:cantSplit/>
        </w:trPr>
        <w:tc>
          <w:tcPr>
            <w:tcW w:w="3060" w:type="dxa"/>
          </w:tcPr>
          <w:p w14:paraId="77B1F231" w14:textId="55B82BFA" w:rsidR="007C2E6C" w:rsidRPr="00B10056" w:rsidRDefault="007C2E6C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00A53306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A30BF9" w14:textId="6CD1E7AB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1,309</w:t>
            </w:r>
          </w:p>
        </w:tc>
        <w:tc>
          <w:tcPr>
            <w:tcW w:w="270" w:type="dxa"/>
          </w:tcPr>
          <w:p w14:paraId="760F4265" w14:textId="6100CDE2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2731A6C" w14:textId="140BE00B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1,553</w:t>
            </w:r>
          </w:p>
        </w:tc>
        <w:tc>
          <w:tcPr>
            <w:tcW w:w="284" w:type="dxa"/>
          </w:tcPr>
          <w:p w14:paraId="54C97348" w14:textId="51526530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586706" w14:textId="6073ECD9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1,309</w:t>
            </w:r>
          </w:p>
        </w:tc>
        <w:tc>
          <w:tcPr>
            <w:tcW w:w="270" w:type="dxa"/>
          </w:tcPr>
          <w:p w14:paraId="0D75312B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EBE5E2" w14:textId="69DC5A2F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1,553</w:t>
            </w:r>
          </w:p>
        </w:tc>
      </w:tr>
      <w:tr w:rsidR="004904A8" w:rsidRPr="00B10056" w14:paraId="47E968FE" w14:textId="77777777" w:rsidTr="004904A8">
        <w:trPr>
          <w:cantSplit/>
        </w:trPr>
        <w:tc>
          <w:tcPr>
            <w:tcW w:w="3060" w:type="dxa"/>
          </w:tcPr>
          <w:p w14:paraId="2E92468F" w14:textId="77777777" w:rsidR="004904A8" w:rsidRPr="00B10056" w:rsidRDefault="004904A8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CA9AAA0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038B53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04C8C5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D96EA54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1A8A4A2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C0A81A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DD1B3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629B38" w14:textId="77777777" w:rsidR="004904A8" w:rsidRPr="00B10056" w:rsidRDefault="004904A8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2E6C" w:rsidRPr="00B10056" w14:paraId="69E07BFE" w14:textId="77777777" w:rsidTr="004904A8">
        <w:trPr>
          <w:cantSplit/>
        </w:trPr>
        <w:tc>
          <w:tcPr>
            <w:tcW w:w="3060" w:type="dxa"/>
            <w:hideMark/>
          </w:tcPr>
          <w:p w14:paraId="514112D5" w14:textId="50638405" w:rsidR="007C2E6C" w:rsidRPr="00B10056" w:rsidRDefault="007C2E6C" w:rsidP="007C2E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87C50F1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3A060A" w14:textId="595257E8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971,372</w:t>
            </w:r>
          </w:p>
        </w:tc>
        <w:tc>
          <w:tcPr>
            <w:tcW w:w="270" w:type="dxa"/>
          </w:tcPr>
          <w:p w14:paraId="21069B54" w14:textId="501488F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581BC5C" w14:textId="73F54D10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1,054,412</w:t>
            </w:r>
          </w:p>
        </w:tc>
        <w:tc>
          <w:tcPr>
            <w:tcW w:w="284" w:type="dxa"/>
          </w:tcPr>
          <w:p w14:paraId="2D23DCE8" w14:textId="275B975A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DE6EB2" w14:textId="1308B0ED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801,047</w:t>
            </w:r>
          </w:p>
        </w:tc>
        <w:tc>
          <w:tcPr>
            <w:tcW w:w="270" w:type="dxa"/>
          </w:tcPr>
          <w:p w14:paraId="17498845" w14:textId="0E6EF24E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AFD7E3A" w14:textId="2CEB4C26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878,601</w:t>
            </w:r>
          </w:p>
        </w:tc>
      </w:tr>
      <w:tr w:rsidR="007C2E6C" w:rsidRPr="00B10056" w14:paraId="675A3BD9" w14:textId="77777777" w:rsidTr="007C2E6C">
        <w:trPr>
          <w:cantSplit/>
        </w:trPr>
        <w:tc>
          <w:tcPr>
            <w:tcW w:w="3060" w:type="dxa"/>
          </w:tcPr>
          <w:p w14:paraId="5C7C9A59" w14:textId="77777777" w:rsidR="007C2E6C" w:rsidRPr="00B10056" w:rsidRDefault="007C2E6C" w:rsidP="007C2E6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_Hlk141632880"/>
          </w:p>
        </w:tc>
        <w:tc>
          <w:tcPr>
            <w:tcW w:w="810" w:type="dxa"/>
          </w:tcPr>
          <w:p w14:paraId="333A23BF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87A20F0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E8D1F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4088DAB8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5D3B935E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9164C6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D3E1C9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889BE66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</w:tr>
      <w:tr w:rsidR="007C2E6C" w:rsidRPr="00B10056" w14:paraId="58BB1A5F" w14:textId="77777777" w:rsidTr="002F687A">
        <w:trPr>
          <w:cantSplit/>
        </w:trPr>
        <w:tc>
          <w:tcPr>
            <w:tcW w:w="3060" w:type="dxa"/>
          </w:tcPr>
          <w:p w14:paraId="6F653805" w14:textId="77777777" w:rsidR="007C2E6C" w:rsidRPr="00B10056" w:rsidRDefault="007C2E6C" w:rsidP="007C2E6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9231865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6BA8D7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392B41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573D2CDC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284" w:type="dxa"/>
          </w:tcPr>
          <w:p w14:paraId="60EEE25D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6EFFF2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5DD1EA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4AC02C" w14:textId="77777777" w:rsidR="007C2E6C" w:rsidRPr="00B10056" w:rsidRDefault="007C2E6C" w:rsidP="007C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</w:tbl>
    <w:tbl>
      <w:tblPr>
        <w:tblW w:w="9540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172"/>
        <w:gridCol w:w="1149"/>
        <w:gridCol w:w="275"/>
        <w:gridCol w:w="1143"/>
        <w:gridCol w:w="275"/>
        <w:gridCol w:w="1118"/>
        <w:gridCol w:w="273"/>
        <w:gridCol w:w="1135"/>
      </w:tblGrid>
      <w:tr w:rsidR="000C6DFB" w:rsidRPr="00B10056" w14:paraId="043BC0BA" w14:textId="77777777" w:rsidTr="005D3209">
        <w:trPr>
          <w:tblHeader/>
        </w:trPr>
        <w:tc>
          <w:tcPr>
            <w:tcW w:w="2187" w:type="pct"/>
          </w:tcPr>
          <w:bookmarkEnd w:id="1"/>
          <w:p w14:paraId="03F4D0A3" w14:textId="77777777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(กลับรายการ)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ผลขาดทุน</w:t>
            </w: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ด้านเครดิตที่คาดว่าจะ</w:t>
            </w:r>
          </w:p>
          <w:p w14:paraId="61F4A380" w14:textId="77777777" w:rsidR="000C6DFB" w:rsidRPr="00B10056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   เกิดขึ้น</w:t>
            </w:r>
          </w:p>
        </w:tc>
        <w:tc>
          <w:tcPr>
            <w:tcW w:w="1345" w:type="pct"/>
            <w:gridSpan w:val="3"/>
          </w:tcPr>
          <w:p w14:paraId="01315EBD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10056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5E0C2817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136AD360" w14:textId="77777777" w:rsidR="000C6DFB" w:rsidRPr="00B10056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D3209" w:rsidRPr="00B10056" w14:paraId="1244FEF3" w14:textId="77777777" w:rsidTr="005D3209">
        <w:trPr>
          <w:tblHeader/>
        </w:trPr>
        <w:tc>
          <w:tcPr>
            <w:tcW w:w="2187" w:type="pct"/>
          </w:tcPr>
          <w:p w14:paraId="035D518D" w14:textId="30C1268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2" w:type="pct"/>
            <w:shd w:val="clear" w:color="auto" w:fill="auto"/>
          </w:tcPr>
          <w:p w14:paraId="2E0E479F" w14:textId="515B721B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74DE577B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0CEF6C8" w14:textId="5FD35D4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6EDE1C1D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9E96CFC" w14:textId="5A3206CC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  <w:shd w:val="clear" w:color="auto" w:fill="auto"/>
          </w:tcPr>
          <w:p w14:paraId="6B06E17A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204EEAC" w14:textId="2B07181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D3209" w:rsidRPr="00B10056" w14:paraId="73D13C41" w14:textId="77777777" w:rsidTr="005D3209">
        <w:trPr>
          <w:tblHeader/>
        </w:trPr>
        <w:tc>
          <w:tcPr>
            <w:tcW w:w="2187" w:type="pct"/>
          </w:tcPr>
          <w:p w14:paraId="7BF5682C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14:paraId="10AA6429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D3209" w:rsidRPr="00B10056" w14:paraId="0B260567" w14:textId="77777777" w:rsidTr="005D3209">
        <w:tc>
          <w:tcPr>
            <w:tcW w:w="2187" w:type="pct"/>
          </w:tcPr>
          <w:p w14:paraId="3D016EC4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602" w:type="pct"/>
          </w:tcPr>
          <w:p w14:paraId="7B03376E" w14:textId="11E89A02" w:rsidR="005D3209" w:rsidRPr="00B10056" w:rsidRDefault="004150F5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2,124</w:t>
            </w:r>
          </w:p>
        </w:tc>
        <w:tc>
          <w:tcPr>
            <w:tcW w:w="144" w:type="pct"/>
          </w:tcPr>
          <w:p w14:paraId="45727C2F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412EF6A" w14:textId="3E06FF05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5,025</w:t>
            </w:r>
          </w:p>
        </w:tc>
        <w:tc>
          <w:tcPr>
            <w:tcW w:w="144" w:type="pct"/>
          </w:tcPr>
          <w:p w14:paraId="75779543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7A630CA" w14:textId="445301E4" w:rsidR="005D3209" w:rsidRPr="00B10056" w:rsidRDefault="00D56C65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1,831</w:t>
            </w:r>
          </w:p>
        </w:tc>
        <w:tc>
          <w:tcPr>
            <w:tcW w:w="143" w:type="pct"/>
          </w:tcPr>
          <w:p w14:paraId="0DAA7C32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06B303A" w14:textId="720B02F4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5,025</w:t>
            </w:r>
          </w:p>
        </w:tc>
      </w:tr>
      <w:tr w:rsidR="005D3209" w:rsidRPr="00B10056" w14:paraId="209B0301" w14:textId="77777777" w:rsidTr="005D3209">
        <w:tc>
          <w:tcPr>
            <w:tcW w:w="2187" w:type="pct"/>
          </w:tcPr>
          <w:p w14:paraId="4CA9FC36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- กลับรายการ</w:t>
            </w:r>
          </w:p>
        </w:tc>
        <w:tc>
          <w:tcPr>
            <w:tcW w:w="602" w:type="pct"/>
          </w:tcPr>
          <w:p w14:paraId="303D7B82" w14:textId="72C1AD9E" w:rsidR="005D3209" w:rsidRPr="00B10056" w:rsidRDefault="004150F5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(202)</w:t>
            </w:r>
          </w:p>
        </w:tc>
        <w:tc>
          <w:tcPr>
            <w:tcW w:w="144" w:type="pct"/>
          </w:tcPr>
          <w:p w14:paraId="41B8068A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4BDFAD94" w14:textId="2D723863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(4,405)</w:t>
            </w:r>
          </w:p>
        </w:tc>
        <w:tc>
          <w:tcPr>
            <w:tcW w:w="144" w:type="pct"/>
          </w:tcPr>
          <w:p w14:paraId="5F12F19D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4CBEE9F" w14:textId="3C701D1B" w:rsidR="005D3209" w:rsidRPr="00B10056" w:rsidRDefault="00D56C65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(202)</w:t>
            </w:r>
          </w:p>
        </w:tc>
        <w:tc>
          <w:tcPr>
            <w:tcW w:w="143" w:type="pct"/>
          </w:tcPr>
          <w:p w14:paraId="4E8E3AC1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170D4A8" w14:textId="2B7D3B8F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180" w:right="-123" w:firstLine="8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(4,405)</w:t>
            </w:r>
          </w:p>
        </w:tc>
      </w:tr>
    </w:tbl>
    <w:p w14:paraId="345CC965" w14:textId="6B0172FB" w:rsidR="00504EFF" w:rsidRPr="00B10056" w:rsidRDefault="00504EFF" w:rsidP="000C6DFB">
      <w:pPr>
        <w:rPr>
          <w:rFonts w:asciiTheme="majorBidi" w:hAnsiTheme="majorBidi" w:cstheme="majorBidi"/>
          <w:sz w:val="30"/>
          <w:szCs w:val="30"/>
        </w:rPr>
      </w:pPr>
    </w:p>
    <w:p w14:paraId="7F89319C" w14:textId="6C88151E" w:rsidR="00910305" w:rsidRPr="00B10056" w:rsidRDefault="000C6DFB" w:rsidP="005D3209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val="en-US" w:eastAsia="ja-JP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Pr="00B10056">
        <w:rPr>
          <w:rFonts w:asciiTheme="majorBidi" w:hAnsiTheme="majorBidi" w:cstheme="majorBidi"/>
          <w:sz w:val="30"/>
          <w:szCs w:val="30"/>
          <w:lang w:val="en-US"/>
        </w:rPr>
        <w:t xml:space="preserve"> / </w:t>
      </w:r>
      <w:r w:rsidRPr="00B10056">
        <w:rPr>
          <w:rFonts w:asciiTheme="majorBidi" w:hAnsiTheme="majorBidi" w:cstheme="majorBidi"/>
          <w:sz w:val="30"/>
          <w:szCs w:val="30"/>
          <w:cs/>
          <w:lang w:val="en-US" w:eastAsia="ja-JP"/>
        </w:rPr>
        <w:t>สินทรัพย์สิทธิการใช</w:t>
      </w:r>
      <w:r w:rsidRPr="00B10056">
        <w:rPr>
          <w:rFonts w:asciiTheme="majorBidi" w:hAnsiTheme="majorBidi" w:cstheme="majorBidi" w:hint="cs"/>
          <w:sz w:val="30"/>
          <w:szCs w:val="30"/>
          <w:cs/>
          <w:lang w:val="en-US" w:eastAsia="ja-JP"/>
        </w:rPr>
        <w:t>้</w:t>
      </w:r>
    </w:p>
    <w:p w14:paraId="3B9F0B0C" w14:textId="77777777" w:rsidR="005D3209" w:rsidRPr="00B10056" w:rsidRDefault="005D3209" w:rsidP="005D3209">
      <w:pPr>
        <w:rPr>
          <w:sz w:val="30"/>
          <w:szCs w:val="30"/>
          <w:cs/>
          <w:lang w:eastAsia="ja-JP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980"/>
        <w:gridCol w:w="180"/>
        <w:gridCol w:w="1980"/>
      </w:tblGrid>
      <w:tr w:rsidR="005D3209" w:rsidRPr="00B10056" w14:paraId="6E400726" w14:textId="77777777" w:rsidTr="005D3209">
        <w:trPr>
          <w:cantSplit/>
          <w:tblHeader/>
        </w:trPr>
        <w:tc>
          <w:tcPr>
            <w:tcW w:w="4950" w:type="dxa"/>
            <w:shd w:val="clear" w:color="auto" w:fill="auto"/>
            <w:vAlign w:val="bottom"/>
          </w:tcPr>
          <w:p w14:paraId="5DBF5950" w14:textId="63FB8350" w:rsidR="005D3209" w:rsidRPr="00B10056" w:rsidRDefault="005D3209" w:rsidP="005D320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10D24096" w14:textId="77777777" w:rsidR="005D3209" w:rsidRPr="00B10056" w:rsidRDefault="005D3209" w:rsidP="005D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6D046AE5" w14:textId="77777777" w:rsidR="005D3209" w:rsidRPr="00B10056" w:rsidRDefault="005D3209" w:rsidP="005D320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85BA11" w14:textId="77777777" w:rsidR="005D3209" w:rsidRPr="00B10056" w:rsidRDefault="005D3209" w:rsidP="005D3209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626C" w:rsidRPr="00B10056" w14:paraId="2CB37CA3" w14:textId="77777777" w:rsidTr="005D3209">
        <w:trPr>
          <w:cantSplit/>
        </w:trPr>
        <w:tc>
          <w:tcPr>
            <w:tcW w:w="4950" w:type="dxa"/>
            <w:shd w:val="clear" w:color="auto" w:fill="auto"/>
          </w:tcPr>
          <w:p w14:paraId="295F2901" w14:textId="77777777" w:rsidR="008A626C" w:rsidRPr="00B10056" w:rsidRDefault="008A626C" w:rsidP="005D32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42B4C9EE" w14:textId="77777777" w:rsidR="008A626C" w:rsidRPr="00B10056" w:rsidRDefault="008A626C" w:rsidP="005D32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00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626C" w:rsidRPr="00B10056" w14:paraId="2C3A721A" w14:textId="77777777" w:rsidTr="005D3209">
        <w:trPr>
          <w:cantSplit/>
        </w:trPr>
        <w:tc>
          <w:tcPr>
            <w:tcW w:w="4950" w:type="dxa"/>
            <w:shd w:val="clear" w:color="auto" w:fill="auto"/>
          </w:tcPr>
          <w:p w14:paraId="7CC1567F" w14:textId="74A585EC" w:rsidR="008A626C" w:rsidRPr="00B10056" w:rsidRDefault="008A626C" w:rsidP="005D32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5618E4"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80" w:type="dxa"/>
            <w:shd w:val="clear" w:color="auto" w:fill="auto"/>
          </w:tcPr>
          <w:p w14:paraId="20204BD0" w14:textId="03E6F788" w:rsidR="008A626C" w:rsidRPr="00B10056" w:rsidRDefault="00084343" w:rsidP="005D3209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C48B4" w:rsidRPr="00B100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100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011</w:t>
            </w:r>
          </w:p>
        </w:tc>
        <w:tc>
          <w:tcPr>
            <w:tcW w:w="180" w:type="dxa"/>
          </w:tcPr>
          <w:p w14:paraId="12091FD7" w14:textId="77777777" w:rsidR="008A626C" w:rsidRPr="00B10056" w:rsidRDefault="008A626C" w:rsidP="005D320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3173434" w14:textId="338B2AF3" w:rsidR="008A626C" w:rsidRPr="00B10056" w:rsidRDefault="00084343" w:rsidP="005D3209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955</w:t>
            </w:r>
          </w:p>
        </w:tc>
      </w:tr>
      <w:tr w:rsidR="008A626C" w:rsidRPr="00B10056" w14:paraId="41F11EA1" w14:textId="77777777" w:rsidTr="005D3209">
        <w:trPr>
          <w:cantSplit/>
        </w:trPr>
        <w:tc>
          <w:tcPr>
            <w:tcW w:w="4950" w:type="dxa"/>
            <w:shd w:val="clear" w:color="auto" w:fill="auto"/>
          </w:tcPr>
          <w:p w14:paraId="593826AA" w14:textId="2BC8952E" w:rsidR="008A626C" w:rsidRPr="00B10056" w:rsidRDefault="008A626C" w:rsidP="005D32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="005618E4"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5A3022B8" w14:textId="160CFA67" w:rsidR="008A626C" w:rsidRPr="00B10056" w:rsidRDefault="00084343" w:rsidP="005D3209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(664)</w:t>
            </w:r>
          </w:p>
        </w:tc>
        <w:tc>
          <w:tcPr>
            <w:tcW w:w="180" w:type="dxa"/>
          </w:tcPr>
          <w:p w14:paraId="03B0DA51" w14:textId="77777777" w:rsidR="008A626C" w:rsidRPr="00B10056" w:rsidRDefault="008A626C" w:rsidP="005D320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2B4175D" w14:textId="638D1F82" w:rsidR="008A626C" w:rsidRPr="00B10056" w:rsidRDefault="00084343" w:rsidP="005D3209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(658)</w:t>
            </w:r>
          </w:p>
        </w:tc>
      </w:tr>
      <w:tr w:rsidR="0025550B" w:rsidRPr="00B10056" w14:paraId="73D2E529" w14:textId="77777777" w:rsidTr="005D3209">
        <w:trPr>
          <w:cantSplit/>
        </w:trPr>
        <w:tc>
          <w:tcPr>
            <w:tcW w:w="4950" w:type="dxa"/>
            <w:shd w:val="clear" w:color="auto" w:fill="auto"/>
          </w:tcPr>
          <w:p w14:paraId="56BAF21E" w14:textId="7EF7AD4D" w:rsidR="0025550B" w:rsidRPr="00B10056" w:rsidRDefault="0025550B" w:rsidP="005D32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8E7276"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618E4"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="008E7276" w:rsidRPr="00B10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14:paraId="5CE74A14" w14:textId="344D8D31" w:rsidR="0025550B" w:rsidRPr="00B10056" w:rsidRDefault="002B7B38" w:rsidP="005D3209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234</w:t>
            </w:r>
          </w:p>
        </w:tc>
        <w:tc>
          <w:tcPr>
            <w:tcW w:w="180" w:type="dxa"/>
          </w:tcPr>
          <w:p w14:paraId="3011D1A9" w14:textId="77777777" w:rsidR="0025550B" w:rsidRPr="00B10056" w:rsidRDefault="0025550B" w:rsidP="005D320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6A5058E" w14:textId="2C274C12" w:rsidR="0025550B" w:rsidRPr="00B10056" w:rsidRDefault="00084343" w:rsidP="00C075E3">
            <w:pPr>
              <w:pStyle w:val="acctfourfigures"/>
              <w:tabs>
                <w:tab w:val="clear" w:pos="765"/>
              </w:tabs>
              <w:spacing w:line="240" w:lineRule="auto"/>
              <w:ind w:left="-79" w:right="3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E0E57" w:rsidRPr="00B10056" w14:paraId="654B749D" w14:textId="77777777" w:rsidTr="005D3209">
        <w:trPr>
          <w:cantSplit/>
          <w:trHeight w:val="49"/>
        </w:trPr>
        <w:tc>
          <w:tcPr>
            <w:tcW w:w="4950" w:type="dxa"/>
            <w:shd w:val="clear" w:color="auto" w:fill="auto"/>
          </w:tcPr>
          <w:p w14:paraId="5A30EA24" w14:textId="32650CA8" w:rsidR="008E0E57" w:rsidRPr="00B10056" w:rsidRDefault="008E0E57" w:rsidP="005D32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="005618E4"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5567"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2193573F" w14:textId="2BD70946" w:rsidR="008E0E57" w:rsidRPr="00B10056" w:rsidRDefault="00084343" w:rsidP="005D3209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180" w:type="dxa"/>
          </w:tcPr>
          <w:p w14:paraId="2C86E281" w14:textId="77777777" w:rsidR="008E0E57" w:rsidRPr="00B10056" w:rsidRDefault="008E0E57" w:rsidP="005D320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DAC47CD" w14:textId="1685F57C" w:rsidR="008E0E57" w:rsidRPr="00B10056" w:rsidRDefault="00084343" w:rsidP="005D3209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(25)</w:t>
            </w:r>
          </w:p>
        </w:tc>
      </w:tr>
      <w:tr w:rsidR="008E0E57" w:rsidRPr="00B10056" w14:paraId="2646B58E" w14:textId="77777777" w:rsidTr="005D3209">
        <w:trPr>
          <w:cantSplit/>
          <w:trHeight w:val="49"/>
        </w:trPr>
        <w:tc>
          <w:tcPr>
            <w:tcW w:w="4950" w:type="dxa"/>
            <w:shd w:val="clear" w:color="auto" w:fill="auto"/>
          </w:tcPr>
          <w:p w14:paraId="16CED367" w14:textId="37C50858" w:rsidR="008E0E57" w:rsidRPr="00B10056" w:rsidRDefault="008E0E57" w:rsidP="005D32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B100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="005618E4" w:rsidRPr="00B10056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B100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3E5B"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14:paraId="1790E1B9" w14:textId="4A987B89" w:rsidR="008E0E57" w:rsidRPr="00B10056" w:rsidRDefault="00084343" w:rsidP="005D3209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180" w:type="dxa"/>
          </w:tcPr>
          <w:p w14:paraId="2C303EBD" w14:textId="77777777" w:rsidR="008E0E57" w:rsidRPr="00B10056" w:rsidRDefault="008E0E57" w:rsidP="005D320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E3ABE8" w14:textId="2049455F" w:rsidR="008E0E57" w:rsidRPr="00B10056" w:rsidRDefault="00084343" w:rsidP="005D3209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</w:tr>
    </w:tbl>
    <w:p w14:paraId="04980F78" w14:textId="4E954EE5" w:rsidR="007C2E6C" w:rsidRPr="00B10056" w:rsidRDefault="007C2E6C" w:rsidP="007C2E6C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008F44" w14:textId="77777777" w:rsidR="003C4788" w:rsidRPr="00B10056" w:rsidRDefault="003C4788" w:rsidP="003C4788">
      <w:pPr>
        <w:rPr>
          <w:lang w:val="x-none" w:eastAsia="x-none"/>
        </w:rPr>
      </w:pPr>
    </w:p>
    <w:p w14:paraId="10641835" w14:textId="77777777" w:rsidR="007C2E6C" w:rsidRPr="00B10056" w:rsidRDefault="007C2E6C" w:rsidP="007C2E6C">
      <w:pPr>
        <w:rPr>
          <w:lang w:val="x-none" w:eastAsia="x-none"/>
        </w:rPr>
      </w:pPr>
    </w:p>
    <w:p w14:paraId="08393231" w14:textId="0E12DC3F" w:rsidR="00523E37" w:rsidRPr="00B10056" w:rsidRDefault="00523E37" w:rsidP="008C2226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154741CB" w14:textId="77777777" w:rsidR="00523E37" w:rsidRPr="00B10056" w:rsidRDefault="00523E37" w:rsidP="00523E37">
      <w:pPr>
        <w:spacing w:line="240" w:lineRule="auto"/>
        <w:ind w:left="1260"/>
        <w:rPr>
          <w:rFonts w:ascii="Angsana New" w:hAnsi="Angsana New"/>
        </w:rPr>
      </w:pPr>
    </w:p>
    <w:tbl>
      <w:tblPr>
        <w:tblStyle w:val="TableGrid"/>
        <w:tblW w:w="93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8"/>
        <w:gridCol w:w="228"/>
        <w:gridCol w:w="8"/>
        <w:gridCol w:w="995"/>
        <w:gridCol w:w="12"/>
        <w:gridCol w:w="230"/>
        <w:gridCol w:w="7"/>
        <w:gridCol w:w="1050"/>
        <w:gridCol w:w="11"/>
        <w:gridCol w:w="225"/>
        <w:gridCol w:w="11"/>
        <w:gridCol w:w="1064"/>
        <w:gridCol w:w="22"/>
      </w:tblGrid>
      <w:tr w:rsidR="00523E37" w:rsidRPr="00B10056" w14:paraId="467E0FD9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9B3C0DD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</w:tcPr>
          <w:p w14:paraId="2FFAE05D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3E37" w:rsidRPr="00B10056" w14:paraId="56568034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D32DD48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5360111C" w14:textId="12B836F6" w:rsidR="00523E37" w:rsidRPr="00B10056" w:rsidRDefault="00A566E2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C10AF4"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10AF4"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Pr="00B1005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277D460D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5" w:type="dxa"/>
            <w:gridSpan w:val="9"/>
          </w:tcPr>
          <w:p w14:paraId="0BF52343" w14:textId="531A9122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="Angsana New" w:hAnsi="Angsana New"/>
                <w:sz w:val="30"/>
                <w:szCs w:val="30"/>
              </w:rPr>
              <w:t>256</w:t>
            </w:r>
            <w:r w:rsidR="00A566E2" w:rsidRPr="00B1005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23E37" w:rsidRPr="00B10056" w14:paraId="73D6982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F8133F1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2715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B36A81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09A46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CF55046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15584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0FE8AD9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C58D8E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gridSpan w:val="2"/>
            <w:vAlign w:val="bottom"/>
          </w:tcPr>
          <w:p w14:paraId="27867F65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DD21F3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104F699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6750F3F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3E37" w:rsidRPr="00B10056" w14:paraId="01902A86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0A993B0A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  <w:vAlign w:val="bottom"/>
          </w:tcPr>
          <w:p w14:paraId="337A9AC4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66E2" w:rsidRPr="00B10056" w14:paraId="3EA667CC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2BBF794" w14:textId="2C4E7821" w:rsidR="00A566E2" w:rsidRPr="00B10056" w:rsidRDefault="00A566E2" w:rsidP="0049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8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="004904A8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59247" w14:textId="66781D14" w:rsidR="00A566E2" w:rsidRPr="00B10056" w:rsidRDefault="007924AD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48,379</w:t>
            </w:r>
          </w:p>
        </w:tc>
        <w:tc>
          <w:tcPr>
            <w:tcW w:w="236" w:type="dxa"/>
            <w:vAlign w:val="bottom"/>
          </w:tcPr>
          <w:p w14:paraId="669984E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8C3848" w14:textId="01C1382F" w:rsidR="00A566E2" w:rsidRPr="00B10056" w:rsidRDefault="00D939CF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8,178</w:t>
            </w:r>
          </w:p>
        </w:tc>
        <w:tc>
          <w:tcPr>
            <w:tcW w:w="236" w:type="dxa"/>
            <w:vAlign w:val="bottom"/>
          </w:tcPr>
          <w:p w14:paraId="6057FBFE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6B374F" w14:textId="60DD6DC8" w:rsidR="00A566E2" w:rsidRPr="00B10056" w:rsidRDefault="007924AD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56,557</w:t>
            </w:r>
          </w:p>
        </w:tc>
        <w:tc>
          <w:tcPr>
            <w:tcW w:w="236" w:type="dxa"/>
            <w:gridSpan w:val="2"/>
            <w:vAlign w:val="bottom"/>
          </w:tcPr>
          <w:p w14:paraId="6E35AB16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1BF15F95" w14:textId="135BA223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39,057</w:t>
            </w:r>
          </w:p>
        </w:tc>
        <w:tc>
          <w:tcPr>
            <w:tcW w:w="237" w:type="dxa"/>
            <w:gridSpan w:val="2"/>
            <w:vAlign w:val="bottom"/>
          </w:tcPr>
          <w:p w14:paraId="15ECA2E2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2318414" w14:textId="3D67CF7D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9,320</w:t>
            </w:r>
          </w:p>
        </w:tc>
        <w:tc>
          <w:tcPr>
            <w:tcW w:w="236" w:type="dxa"/>
            <w:gridSpan w:val="2"/>
            <w:vAlign w:val="bottom"/>
          </w:tcPr>
          <w:p w14:paraId="30A4D426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E6B8A53" w14:textId="528FBFC8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48,377</w:t>
            </w:r>
          </w:p>
        </w:tc>
      </w:tr>
      <w:tr w:rsidR="00A566E2" w:rsidRPr="00B10056" w14:paraId="44321E23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0E8C831" w14:textId="77777777" w:rsidR="00A566E2" w:rsidRPr="00B10056" w:rsidRDefault="00A566E2" w:rsidP="00A566E2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B1005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4B36D" w14:textId="52B38F0D" w:rsidR="00A566E2" w:rsidRPr="00B10056" w:rsidRDefault="00D939CF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363,632</w:t>
            </w:r>
          </w:p>
        </w:tc>
        <w:tc>
          <w:tcPr>
            <w:tcW w:w="236" w:type="dxa"/>
            <w:vAlign w:val="bottom"/>
          </w:tcPr>
          <w:p w14:paraId="45743C3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368E67" w14:textId="0253A89B" w:rsidR="00A566E2" w:rsidRPr="00B10056" w:rsidRDefault="00D939CF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940,3</w:t>
            </w:r>
            <w:r w:rsidR="0035031E" w:rsidRPr="00B10056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36" w:type="dxa"/>
            <w:vAlign w:val="bottom"/>
          </w:tcPr>
          <w:p w14:paraId="2301D46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83DEB67" w14:textId="3C30E547" w:rsidR="00A566E2" w:rsidRPr="00B10056" w:rsidRDefault="00D939CF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1,304,02</w:t>
            </w:r>
            <w:r w:rsidR="0035031E" w:rsidRPr="00B1005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1A7C978D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8CEBA7D" w14:textId="6FBD3F88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303,793</w:t>
            </w:r>
          </w:p>
        </w:tc>
        <w:tc>
          <w:tcPr>
            <w:tcW w:w="237" w:type="dxa"/>
            <w:gridSpan w:val="2"/>
            <w:vAlign w:val="bottom"/>
          </w:tcPr>
          <w:p w14:paraId="6DD52513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4FC37AD" w14:textId="4A3B497B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1,024,011</w:t>
            </w:r>
          </w:p>
        </w:tc>
        <w:tc>
          <w:tcPr>
            <w:tcW w:w="236" w:type="dxa"/>
            <w:gridSpan w:val="2"/>
            <w:vAlign w:val="bottom"/>
          </w:tcPr>
          <w:p w14:paraId="7AF09F5E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C1EC9D6" w14:textId="5F7EBDF0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1,327,804</w:t>
            </w:r>
          </w:p>
        </w:tc>
      </w:tr>
      <w:tr w:rsidR="00A566E2" w:rsidRPr="00B10056" w14:paraId="2540D57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B79888F" w14:textId="77777777" w:rsidR="00A566E2" w:rsidRPr="00B10056" w:rsidRDefault="00A566E2" w:rsidP="00A566E2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8AE71" w14:textId="5EEE38AF" w:rsidR="00A566E2" w:rsidRPr="00B10056" w:rsidRDefault="00D939CF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8EC63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7214272" w14:textId="5740272B" w:rsidR="00A566E2" w:rsidRPr="00B10056" w:rsidRDefault="00D939CF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5</w:t>
            </w:r>
            <w:r w:rsidR="002B7B38" w:rsidRPr="00B10056">
              <w:rPr>
                <w:rFonts w:ascii="Angsana New" w:hAnsi="Angsana New"/>
                <w:sz w:val="30"/>
                <w:szCs w:val="30"/>
              </w:rPr>
              <w:t>6,817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ED6E6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86FF6E" w14:textId="37281079" w:rsidR="00A566E2" w:rsidRPr="00B10056" w:rsidRDefault="00D939CF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5</w:t>
            </w:r>
            <w:r w:rsidR="002B7B38" w:rsidRPr="00B10056">
              <w:rPr>
                <w:rFonts w:ascii="Angsana New" w:hAnsi="Angsana New"/>
                <w:sz w:val="30"/>
                <w:szCs w:val="30"/>
              </w:rPr>
              <w:t>6,817</w:t>
            </w:r>
          </w:p>
        </w:tc>
        <w:tc>
          <w:tcPr>
            <w:tcW w:w="236" w:type="dxa"/>
            <w:gridSpan w:val="2"/>
            <w:vAlign w:val="bottom"/>
          </w:tcPr>
          <w:p w14:paraId="6E0222E8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3021989" w14:textId="3C9C0658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29A9554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F5F9B52" w14:textId="48AC4585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62,496</w:t>
            </w:r>
          </w:p>
        </w:tc>
        <w:tc>
          <w:tcPr>
            <w:tcW w:w="236" w:type="dxa"/>
            <w:gridSpan w:val="2"/>
            <w:vAlign w:val="bottom"/>
          </w:tcPr>
          <w:p w14:paraId="71D67087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AA7DFC8" w14:textId="13F3DA35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62,496</w:t>
            </w:r>
          </w:p>
        </w:tc>
      </w:tr>
      <w:tr w:rsidR="00A566E2" w:rsidRPr="00B10056" w14:paraId="500376D5" w14:textId="77777777" w:rsidTr="00402B9A">
        <w:trPr>
          <w:gridAfter w:val="1"/>
          <w:wAfter w:w="22" w:type="dxa"/>
        </w:trPr>
        <w:tc>
          <w:tcPr>
            <w:tcW w:w="1890" w:type="dxa"/>
          </w:tcPr>
          <w:p w14:paraId="434B3ACF" w14:textId="77777777" w:rsidR="00A566E2" w:rsidRPr="00B10056" w:rsidRDefault="00A566E2" w:rsidP="00A566E2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F097" w14:textId="43CC773B" w:rsidR="00A566E2" w:rsidRPr="00B10056" w:rsidRDefault="00857A8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412</w:t>
            </w:r>
            <w:r w:rsidR="007924AD"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,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011</w:t>
            </w:r>
          </w:p>
        </w:tc>
        <w:tc>
          <w:tcPr>
            <w:tcW w:w="236" w:type="dxa"/>
            <w:vAlign w:val="bottom"/>
          </w:tcPr>
          <w:p w14:paraId="22E99F1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8B461" w14:textId="5945CACA" w:rsidR="00A566E2" w:rsidRPr="00B10056" w:rsidRDefault="00857A8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D939CF"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,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005</w:t>
            </w:r>
            <w:r w:rsidR="00B50ED3"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,</w:t>
            </w:r>
            <w:r w:rsidR="002B7B38"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36" w:type="dxa"/>
            <w:vAlign w:val="bottom"/>
          </w:tcPr>
          <w:p w14:paraId="527CDF94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A11CD" w14:textId="2683D29D" w:rsidR="00A566E2" w:rsidRPr="00B10056" w:rsidRDefault="00857A80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D939CF"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,</w:t>
            </w:r>
            <w:r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417</w:t>
            </w:r>
            <w:r w:rsidR="00B50ED3" w:rsidRPr="00B100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,</w:t>
            </w:r>
            <w:r w:rsidR="002B7B38"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36" w:type="dxa"/>
            <w:gridSpan w:val="2"/>
            <w:vAlign w:val="bottom"/>
          </w:tcPr>
          <w:p w14:paraId="00A9A192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0515" w14:textId="0D06E365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342,850</w:t>
            </w:r>
          </w:p>
        </w:tc>
        <w:tc>
          <w:tcPr>
            <w:tcW w:w="237" w:type="dxa"/>
            <w:gridSpan w:val="2"/>
            <w:vAlign w:val="bottom"/>
          </w:tcPr>
          <w:p w14:paraId="76D79C17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C2329" w14:textId="5C4E5FBF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1,095,827</w:t>
            </w:r>
          </w:p>
        </w:tc>
        <w:tc>
          <w:tcPr>
            <w:tcW w:w="236" w:type="dxa"/>
            <w:gridSpan w:val="2"/>
            <w:vAlign w:val="bottom"/>
          </w:tcPr>
          <w:p w14:paraId="432DBFC6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2EDA3" w14:textId="45BC1C38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1,438,677</w:t>
            </w:r>
          </w:p>
        </w:tc>
      </w:tr>
      <w:tr w:rsidR="00402B9A" w:rsidRPr="00B10056" w14:paraId="23AE3569" w14:textId="77777777" w:rsidTr="00402B9A">
        <w:trPr>
          <w:gridAfter w:val="1"/>
          <w:wAfter w:w="22" w:type="dxa"/>
        </w:trPr>
        <w:tc>
          <w:tcPr>
            <w:tcW w:w="1890" w:type="dxa"/>
          </w:tcPr>
          <w:p w14:paraId="5FF4EC81" w14:textId="77777777" w:rsidR="00402B9A" w:rsidRPr="00B10056" w:rsidRDefault="00402B9A" w:rsidP="00A566E2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21F8F0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C57F47D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4B4F6D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4532F7B7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560FA1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3A27FC3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tcBorders>
              <w:top w:val="double" w:sz="4" w:space="0" w:color="auto"/>
            </w:tcBorders>
            <w:vAlign w:val="bottom"/>
          </w:tcPr>
          <w:p w14:paraId="7C0C215F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86928ED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vAlign w:val="bottom"/>
          </w:tcPr>
          <w:p w14:paraId="75541031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FE30FF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</w:tcBorders>
            <w:vAlign w:val="bottom"/>
          </w:tcPr>
          <w:p w14:paraId="16AA7098" w14:textId="77777777" w:rsidR="00402B9A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566E2" w:rsidRPr="00B10056" w14:paraId="067B1C4E" w14:textId="77777777" w:rsidTr="00D7136F">
        <w:tc>
          <w:tcPr>
            <w:tcW w:w="1890" w:type="dxa"/>
          </w:tcPr>
          <w:p w14:paraId="0A750CA2" w14:textId="67C2BC9E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492" w:type="dxa"/>
            <w:gridSpan w:val="18"/>
          </w:tcPr>
          <w:p w14:paraId="47724984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B10056">
              <w:rPr>
                <w:rFonts w:ascii="Angsana New" w:hAnsi="Angsana New" w:hint="cs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A566E2" w:rsidRPr="00B10056" w14:paraId="1EE95C0A" w14:textId="77777777" w:rsidTr="00D7136F">
        <w:tc>
          <w:tcPr>
            <w:tcW w:w="1890" w:type="dxa"/>
          </w:tcPr>
          <w:p w14:paraId="3BF99D86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721CF891" w14:textId="2CB1C221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B100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</w:tcPr>
          <w:p w14:paraId="5C78B92D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  <w:gridSpan w:val="11"/>
          </w:tcPr>
          <w:p w14:paraId="1E64DFC5" w14:textId="22F5F134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566E2" w:rsidRPr="00B10056" w14:paraId="6B170849" w14:textId="77777777" w:rsidTr="00D7136F">
        <w:tc>
          <w:tcPr>
            <w:tcW w:w="1890" w:type="dxa"/>
          </w:tcPr>
          <w:p w14:paraId="797CAC71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06FD3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FEC666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0DFB3D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06C383E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2B6574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583EED79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01291B18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gridSpan w:val="2"/>
            <w:vAlign w:val="bottom"/>
          </w:tcPr>
          <w:p w14:paraId="21011CEC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42BF3BDD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7" w:right="-110" w:hanging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D68601E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83C4459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566E2" w:rsidRPr="00B10056" w14:paraId="25D51245" w14:textId="77777777" w:rsidTr="00D7136F">
        <w:tc>
          <w:tcPr>
            <w:tcW w:w="1890" w:type="dxa"/>
          </w:tcPr>
          <w:p w14:paraId="6DA5BF52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8"/>
            <w:vAlign w:val="bottom"/>
          </w:tcPr>
          <w:p w14:paraId="0AA98EB9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1005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66E2" w:rsidRPr="00B10056" w14:paraId="618360F9" w14:textId="77777777" w:rsidTr="00D7136F">
        <w:tc>
          <w:tcPr>
            <w:tcW w:w="1890" w:type="dxa"/>
          </w:tcPr>
          <w:p w14:paraId="7A2AAA58" w14:textId="7D14E24E" w:rsidR="00A566E2" w:rsidRPr="00B10056" w:rsidRDefault="00A566E2" w:rsidP="0049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10" w:hanging="18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="004904A8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080" w:type="dxa"/>
            <w:vAlign w:val="bottom"/>
          </w:tcPr>
          <w:p w14:paraId="51D5E489" w14:textId="1D77513C" w:rsidR="00A566E2" w:rsidRPr="00B10056" w:rsidRDefault="00850EBF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4,991</w:t>
            </w:r>
          </w:p>
        </w:tc>
        <w:tc>
          <w:tcPr>
            <w:tcW w:w="236" w:type="dxa"/>
            <w:vAlign w:val="bottom"/>
          </w:tcPr>
          <w:p w14:paraId="15AD2B4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F61C531" w14:textId="214FAF75" w:rsidR="00A566E2" w:rsidRPr="00B10056" w:rsidRDefault="00850EBF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8,178</w:t>
            </w:r>
          </w:p>
        </w:tc>
        <w:tc>
          <w:tcPr>
            <w:tcW w:w="236" w:type="dxa"/>
            <w:vAlign w:val="bottom"/>
          </w:tcPr>
          <w:p w14:paraId="54D6BB72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CE1EBAA" w14:textId="7353C00E" w:rsidR="00A566E2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13,169</w:t>
            </w:r>
          </w:p>
        </w:tc>
        <w:tc>
          <w:tcPr>
            <w:tcW w:w="236" w:type="dxa"/>
            <w:gridSpan w:val="2"/>
            <w:vAlign w:val="bottom"/>
          </w:tcPr>
          <w:p w14:paraId="121ABE24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26FD1557" w14:textId="5CE435BD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2,617</w:t>
            </w:r>
          </w:p>
        </w:tc>
        <w:tc>
          <w:tcPr>
            <w:tcW w:w="242" w:type="dxa"/>
            <w:gridSpan w:val="2"/>
            <w:vAlign w:val="bottom"/>
          </w:tcPr>
          <w:p w14:paraId="56286F2A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683D7FD0" w14:textId="39EE8853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9,320</w:t>
            </w:r>
          </w:p>
        </w:tc>
        <w:tc>
          <w:tcPr>
            <w:tcW w:w="236" w:type="dxa"/>
            <w:gridSpan w:val="2"/>
            <w:vAlign w:val="bottom"/>
          </w:tcPr>
          <w:p w14:paraId="1A5D3B70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05BDE83F" w14:textId="0EF0AAE0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11,937</w:t>
            </w:r>
          </w:p>
        </w:tc>
      </w:tr>
      <w:tr w:rsidR="00A566E2" w:rsidRPr="00B10056" w14:paraId="62CE71C7" w14:textId="77777777" w:rsidTr="00D7136F">
        <w:tc>
          <w:tcPr>
            <w:tcW w:w="1890" w:type="dxa"/>
          </w:tcPr>
          <w:p w14:paraId="082C111E" w14:textId="77777777" w:rsidR="00A566E2" w:rsidRPr="00B10056" w:rsidRDefault="00A566E2" w:rsidP="00A566E2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B1005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D996B84" w14:textId="535FD9D6" w:rsidR="00A566E2" w:rsidRPr="00B10056" w:rsidRDefault="00850EBF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200,765</w:t>
            </w:r>
          </w:p>
        </w:tc>
        <w:tc>
          <w:tcPr>
            <w:tcW w:w="236" w:type="dxa"/>
            <w:vAlign w:val="bottom"/>
          </w:tcPr>
          <w:p w14:paraId="21BE6299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FD9518A" w14:textId="1108140E" w:rsidR="00A566E2" w:rsidRPr="00B10056" w:rsidRDefault="00850EBF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940,389</w:t>
            </w:r>
          </w:p>
        </w:tc>
        <w:tc>
          <w:tcPr>
            <w:tcW w:w="236" w:type="dxa"/>
            <w:vAlign w:val="bottom"/>
          </w:tcPr>
          <w:p w14:paraId="6F19D952" w14:textId="6A32D342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DB315DA" w14:textId="2BD2BF0A" w:rsidR="00A566E2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1,141,154</w:t>
            </w:r>
          </w:p>
        </w:tc>
        <w:tc>
          <w:tcPr>
            <w:tcW w:w="236" w:type="dxa"/>
            <w:gridSpan w:val="2"/>
            <w:vAlign w:val="bottom"/>
          </w:tcPr>
          <w:p w14:paraId="6A5A17CC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1D4FD184" w14:textId="41D81B3B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205,893</w:t>
            </w:r>
          </w:p>
        </w:tc>
        <w:tc>
          <w:tcPr>
            <w:tcW w:w="242" w:type="dxa"/>
            <w:gridSpan w:val="2"/>
            <w:vAlign w:val="bottom"/>
          </w:tcPr>
          <w:p w14:paraId="1A2577B8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2A6E7B40" w14:textId="1A9987B1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969,011</w:t>
            </w:r>
          </w:p>
        </w:tc>
        <w:tc>
          <w:tcPr>
            <w:tcW w:w="236" w:type="dxa"/>
            <w:gridSpan w:val="2"/>
            <w:vAlign w:val="bottom"/>
          </w:tcPr>
          <w:p w14:paraId="6B7B22EF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DF81F1C" w14:textId="0EF7624D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1,174,904</w:t>
            </w:r>
          </w:p>
        </w:tc>
      </w:tr>
      <w:tr w:rsidR="00A566E2" w:rsidRPr="00B10056" w14:paraId="60D71DA6" w14:textId="77777777" w:rsidTr="00D7136F">
        <w:tc>
          <w:tcPr>
            <w:tcW w:w="1890" w:type="dxa"/>
          </w:tcPr>
          <w:p w14:paraId="24EFBBD5" w14:textId="77777777" w:rsidR="00A566E2" w:rsidRPr="00B10056" w:rsidRDefault="00A566E2" w:rsidP="00A566E2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C059A5F" w14:textId="7632A94D" w:rsidR="00A566E2" w:rsidRPr="00B10056" w:rsidRDefault="00402B9A" w:rsidP="0040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DFFE6A3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3FB08F" w14:textId="7E015F0F" w:rsidR="00A566E2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46,740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56ABE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0BCBA30" w14:textId="11C93419" w:rsidR="00A566E2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46,740</w:t>
            </w:r>
          </w:p>
        </w:tc>
        <w:tc>
          <w:tcPr>
            <w:tcW w:w="236" w:type="dxa"/>
            <w:gridSpan w:val="2"/>
            <w:vAlign w:val="bottom"/>
          </w:tcPr>
          <w:p w14:paraId="233FA200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5B369651" w14:textId="4382E503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83183BB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7E9782C2" w14:textId="0F98710B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52,788</w:t>
            </w:r>
          </w:p>
        </w:tc>
        <w:tc>
          <w:tcPr>
            <w:tcW w:w="236" w:type="dxa"/>
            <w:gridSpan w:val="2"/>
            <w:vAlign w:val="bottom"/>
          </w:tcPr>
          <w:p w14:paraId="158046EA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52D2AFD" w14:textId="66357B60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52,788</w:t>
            </w:r>
          </w:p>
        </w:tc>
      </w:tr>
      <w:tr w:rsidR="00A566E2" w:rsidRPr="00B10056" w14:paraId="39B1A1C4" w14:textId="77777777" w:rsidTr="00D7136F">
        <w:tc>
          <w:tcPr>
            <w:tcW w:w="1890" w:type="dxa"/>
          </w:tcPr>
          <w:p w14:paraId="37995F51" w14:textId="77777777" w:rsidR="00A566E2" w:rsidRPr="00B10056" w:rsidRDefault="00A566E2" w:rsidP="00A566E2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837D" w14:textId="26D04E40" w:rsidR="00A566E2" w:rsidRPr="00B10056" w:rsidRDefault="00850EBF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205,756</w:t>
            </w:r>
          </w:p>
        </w:tc>
        <w:tc>
          <w:tcPr>
            <w:tcW w:w="236" w:type="dxa"/>
            <w:vAlign w:val="bottom"/>
          </w:tcPr>
          <w:p w14:paraId="6CC31CD0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3F91" w14:textId="21544DB6" w:rsidR="00A566E2" w:rsidRPr="00B10056" w:rsidRDefault="00850EBF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995,307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455A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68F15" w14:textId="2F8CC21B" w:rsidR="00A566E2" w:rsidRPr="00B10056" w:rsidRDefault="00402B9A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1,201,063</w:t>
            </w:r>
          </w:p>
        </w:tc>
        <w:tc>
          <w:tcPr>
            <w:tcW w:w="236" w:type="dxa"/>
            <w:gridSpan w:val="2"/>
            <w:vAlign w:val="bottom"/>
          </w:tcPr>
          <w:p w14:paraId="450BE0EF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1586" w14:textId="2CCAFD8C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208,510</w:t>
            </w:r>
          </w:p>
        </w:tc>
        <w:tc>
          <w:tcPr>
            <w:tcW w:w="242" w:type="dxa"/>
            <w:gridSpan w:val="2"/>
            <w:vAlign w:val="bottom"/>
          </w:tcPr>
          <w:p w14:paraId="5163BAAD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6891" w14:textId="026DBE60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1,031,119</w:t>
            </w:r>
          </w:p>
        </w:tc>
        <w:tc>
          <w:tcPr>
            <w:tcW w:w="236" w:type="dxa"/>
            <w:gridSpan w:val="2"/>
            <w:vAlign w:val="bottom"/>
          </w:tcPr>
          <w:p w14:paraId="09A18E32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D009" w14:textId="472D2C89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1,239,629</w:t>
            </w:r>
          </w:p>
        </w:tc>
      </w:tr>
    </w:tbl>
    <w:p w14:paraId="137C83F8" w14:textId="77777777" w:rsidR="003B3043" w:rsidRPr="00B10056" w:rsidRDefault="003B3043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7121F3AE" w14:textId="77777777" w:rsidR="00402B9A" w:rsidRPr="00B10056" w:rsidRDefault="00402B9A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75B0EBF1" w14:textId="77777777" w:rsidR="00402B9A" w:rsidRPr="00B10056" w:rsidRDefault="00402B9A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201E70CB" w14:textId="77777777" w:rsidR="00402B9A" w:rsidRPr="00B10056" w:rsidRDefault="00402B9A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2131AC68" w14:textId="76FD60CA" w:rsidR="00402B9A" w:rsidRPr="00B10056" w:rsidRDefault="00402B9A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3A290461" w14:textId="77777777" w:rsidR="00402B9A" w:rsidRPr="00B10056" w:rsidRDefault="00402B9A" w:rsidP="004904A8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6E97B464" w14:textId="1BC1F52B" w:rsidR="00523E37" w:rsidRPr="00B10056" w:rsidRDefault="00523E37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 xml:space="preserve">ณ วันที่ </w:t>
      </w:r>
      <w:r w:rsidR="00A566E2" w:rsidRPr="00B10056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A566E2" w:rsidRPr="00B1005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มีนาคม</w:t>
      </w: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C16D3" w:rsidRPr="00B10056">
        <w:rPr>
          <w:rFonts w:ascii="Angsana New" w:hAnsi="Angsana New" w:cs="Angsana New"/>
          <w:spacing w:val="-4"/>
          <w:sz w:val="30"/>
          <w:szCs w:val="30"/>
        </w:rPr>
        <w:t>256</w:t>
      </w:r>
      <w:r w:rsidR="00594B5E" w:rsidRPr="00B10056">
        <w:rPr>
          <w:rFonts w:ascii="Angsana New" w:hAnsi="Angsana New" w:cs="Angsana New" w:hint="cs"/>
          <w:spacing w:val="-4"/>
          <w:sz w:val="30"/>
          <w:szCs w:val="30"/>
          <w:lang w:val="en-US" w:bidi="th-TH"/>
        </w:rPr>
        <w:t>7</w:t>
      </w:r>
      <w:r w:rsidRPr="00B10056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851048" w:rsidRPr="00B10056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และ </w:t>
      </w:r>
      <w:r w:rsidR="00851048" w:rsidRPr="00B10056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31 </w:t>
      </w:r>
      <w:r w:rsidR="00851048" w:rsidRPr="00B10056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ธันวาคม </w:t>
      </w:r>
      <w:r w:rsidR="00851048" w:rsidRPr="00B10056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</w:t>
      </w:r>
      <w:r w:rsidR="00594B5E" w:rsidRPr="00B10056">
        <w:rPr>
          <w:rFonts w:ascii="Angsana New" w:hAnsi="Angsana New" w:cs="Angsana New" w:hint="cs"/>
          <w:spacing w:val="-4"/>
          <w:sz w:val="30"/>
          <w:szCs w:val="30"/>
          <w:lang w:val="en-US" w:bidi="th-TH"/>
        </w:rPr>
        <w:t>6</w:t>
      </w:r>
      <w:r w:rsidR="00851048" w:rsidRPr="00B10056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กลุ่มบริษัทและบริษัทได้ใช้หลักทรัพย์เป็นหลักประกันเงินเบิกเกินบัญชี</w:t>
      </w:r>
      <w:r w:rsidR="004904A8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ธนาคาร</w:t>
      </w:r>
      <w:r w:rsidRPr="00B10056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B10056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เงินกู้ยืมระยะสั้นและเงินกู้ยืมระยะยาว</w:t>
      </w:r>
      <w:r w:rsidRPr="00B10056">
        <w:rPr>
          <w:rFonts w:ascii="Angsana New" w:hAnsi="Angsana New" w:cs="Angsana New" w:hint="cs"/>
          <w:sz w:val="30"/>
          <w:szCs w:val="30"/>
          <w:cs/>
        </w:rPr>
        <w:t>จากสถาบันการเงิน ดังนี้</w:t>
      </w:r>
    </w:p>
    <w:p w14:paraId="4CF05883" w14:textId="77777777" w:rsidR="00523E37" w:rsidRPr="00B10056" w:rsidRDefault="00523E37" w:rsidP="00523E37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24"/>
        <w:gridCol w:w="270"/>
        <w:gridCol w:w="1080"/>
        <w:gridCol w:w="270"/>
        <w:gridCol w:w="990"/>
        <w:gridCol w:w="270"/>
        <w:gridCol w:w="1080"/>
      </w:tblGrid>
      <w:tr w:rsidR="00523E37" w:rsidRPr="00B10056" w14:paraId="007B3BED" w14:textId="77777777" w:rsidTr="006C085B">
        <w:trPr>
          <w:tblHeader/>
        </w:trPr>
        <w:tc>
          <w:tcPr>
            <w:tcW w:w="4140" w:type="dxa"/>
          </w:tcPr>
          <w:p w14:paraId="3B8080EB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74" w:type="dxa"/>
            <w:gridSpan w:val="3"/>
          </w:tcPr>
          <w:p w14:paraId="4BDE7D5B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17BD890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2FD13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566E2" w:rsidRPr="00B10056" w14:paraId="67F526AE" w14:textId="77777777" w:rsidTr="006C085B">
        <w:trPr>
          <w:trHeight w:val="380"/>
          <w:tblHeader/>
        </w:trPr>
        <w:tc>
          <w:tcPr>
            <w:tcW w:w="4140" w:type="dxa"/>
          </w:tcPr>
          <w:p w14:paraId="12B6A514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3E7A9AA" w14:textId="279F70F2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964A2FA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D4C90" w14:textId="0D7D0080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2FF1C82" w14:textId="7777777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F58C27" w14:textId="6572F1D3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A0EA7B5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44A830" w14:textId="6B624978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00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66E2" w:rsidRPr="00B10056" w14:paraId="009F2BF4" w14:textId="77777777" w:rsidTr="006C085B">
        <w:trPr>
          <w:trHeight w:val="380"/>
          <w:tblHeader/>
        </w:trPr>
        <w:tc>
          <w:tcPr>
            <w:tcW w:w="4140" w:type="dxa"/>
          </w:tcPr>
          <w:p w14:paraId="42D9DAF8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AB23C4D" w14:textId="23C7697C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2C03880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44813D" w14:textId="2F667E3E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61EA280" w14:textId="7777777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4D0230" w14:textId="65C4A398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559B564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90A1E3" w14:textId="771F29E1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23E37" w:rsidRPr="00B10056" w14:paraId="1D82FF97" w14:textId="77777777" w:rsidTr="006C085B">
        <w:trPr>
          <w:tblHeader/>
        </w:trPr>
        <w:tc>
          <w:tcPr>
            <w:tcW w:w="4140" w:type="dxa"/>
          </w:tcPr>
          <w:p w14:paraId="7565E2BD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60B86837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6E2" w:rsidRPr="00B10056" w14:paraId="77681F6F" w14:textId="77777777" w:rsidTr="006C085B">
        <w:tc>
          <w:tcPr>
            <w:tcW w:w="4140" w:type="dxa"/>
          </w:tcPr>
          <w:p w14:paraId="45941620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44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  <w:shd w:val="clear" w:color="auto" w:fill="auto"/>
          </w:tcPr>
          <w:p w14:paraId="5D21B465" w14:textId="7487210D" w:rsidR="00A566E2" w:rsidRPr="00B10056" w:rsidRDefault="00E523E8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11280AC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F3B98" w14:textId="2B6E270F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7FE32D4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F0A530" w14:textId="2EFF2254" w:rsidR="00A566E2" w:rsidRPr="00B10056" w:rsidRDefault="00E523E8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73FE08C9" w14:textId="4E40FF34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40BDD" w14:textId="1BC17DB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A566E2" w:rsidRPr="00B10056" w14:paraId="0DD4104A" w14:textId="77777777" w:rsidTr="006C085B">
        <w:tc>
          <w:tcPr>
            <w:tcW w:w="4140" w:type="dxa"/>
          </w:tcPr>
          <w:p w14:paraId="708AD2CB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B10056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18C59E20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1024" w:type="dxa"/>
            <w:shd w:val="clear" w:color="auto" w:fill="auto"/>
          </w:tcPr>
          <w:p w14:paraId="05AA43C0" w14:textId="77777777" w:rsidR="00A566E2" w:rsidRPr="00B10056" w:rsidRDefault="00A566E2" w:rsidP="00A566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3D264F" w14:textId="619F47AD" w:rsidR="00E523E8" w:rsidRPr="00B10056" w:rsidRDefault="00E523E8" w:rsidP="00A566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78F36AC1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D4483" w14:textId="7777777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C7963D" w14:textId="329A3C2B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270" w:type="dxa"/>
          </w:tcPr>
          <w:p w14:paraId="4ADB8E82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304491" w14:textId="7777777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AAD39D" w14:textId="2BC35B06" w:rsidR="00E523E8" w:rsidRPr="00B10056" w:rsidRDefault="00E523E8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84DD78" w14:textId="2E8B5285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0941E" w14:textId="7777777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 w:right="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989FDA3" w14:textId="563F3D68" w:rsidR="00A566E2" w:rsidRPr="00B10056" w:rsidRDefault="00A566E2" w:rsidP="00A566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725" w:right="-107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66E2" w:rsidRPr="00B10056" w14:paraId="18604302" w14:textId="77777777" w:rsidTr="006C085B">
        <w:tc>
          <w:tcPr>
            <w:tcW w:w="4140" w:type="dxa"/>
          </w:tcPr>
          <w:p w14:paraId="1B819198" w14:textId="3EEA7F98" w:rsidR="00A566E2" w:rsidRPr="00B10056" w:rsidRDefault="00725E85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อาคารและส่วนปรับปรุง</w:t>
            </w:r>
            <w:r w:rsidR="00A566E2" w:rsidRPr="00B10056">
              <w:rPr>
                <w:rFonts w:ascii="Angsana New" w:hAnsi="Angsana New" w:hint="cs"/>
                <w:sz w:val="30"/>
                <w:szCs w:val="30"/>
                <w:cs/>
              </w:rPr>
              <w:t>ที่ดินที่</w:t>
            </w:r>
            <w:r w:rsidR="00A566E2" w:rsidRPr="00B10056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54BB3C39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1024" w:type="dxa"/>
          </w:tcPr>
          <w:p w14:paraId="73C6D451" w14:textId="77777777" w:rsidR="00A566E2" w:rsidRPr="00B10056" w:rsidRDefault="00A566E2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4077AD" w14:textId="2DCC224F" w:rsidR="00E523E8" w:rsidRPr="00B10056" w:rsidRDefault="00E523E8" w:rsidP="00A56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3BE9A2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030AA5" w14:textId="7777777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A360928" w14:textId="29BC51A8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0A32F3" w14:textId="77777777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1E1B81" w14:textId="77777777" w:rsidR="00A566E2" w:rsidRPr="00B10056" w:rsidRDefault="00A566E2" w:rsidP="00A566E2">
            <w:pPr>
              <w:pStyle w:val="ListParagraph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F8CDFFA" w14:textId="65122843" w:rsidR="00E523E8" w:rsidRPr="00B10056" w:rsidRDefault="00E523E8" w:rsidP="00A566E2">
            <w:pPr>
              <w:pStyle w:val="ListParagraph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7940DB" w14:textId="31E98FFC" w:rsidR="00A566E2" w:rsidRPr="00B10056" w:rsidRDefault="00A566E2" w:rsidP="00A56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397F2" w14:textId="77777777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AE82F02" w14:textId="1788FE9A" w:rsidR="00A566E2" w:rsidRPr="00B10056" w:rsidRDefault="00A566E2" w:rsidP="00A566E2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00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27A88045" w14:textId="77777777" w:rsidR="00D7136F" w:rsidRPr="00B10056" w:rsidRDefault="00D7136F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E4C5D" w14:textId="38E5A8AD" w:rsidR="00E8281D" w:rsidRPr="00B10056" w:rsidRDefault="00E8281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BB7F87" w:rsidRPr="00B10056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AB1102" w:rsidRPr="00B10056">
        <w:rPr>
          <w:rFonts w:ascii="Angsana New" w:hAnsi="Angsana New"/>
          <w:spacing w:val="-4"/>
          <w:sz w:val="30"/>
          <w:szCs w:val="30"/>
        </w:rPr>
        <w:t>3</w:t>
      </w:r>
      <w:r w:rsidR="00A566E2" w:rsidRPr="00B10056">
        <w:rPr>
          <w:rFonts w:ascii="Angsana New" w:hAnsi="Angsana New"/>
          <w:spacing w:val="-4"/>
          <w:sz w:val="30"/>
          <w:szCs w:val="30"/>
        </w:rPr>
        <w:t>1</w:t>
      </w:r>
      <w:r w:rsidR="00AB1102" w:rsidRPr="00B10056">
        <w:rPr>
          <w:rFonts w:ascii="Angsana New" w:hAnsi="Angsana New"/>
          <w:spacing w:val="-4"/>
          <w:sz w:val="30"/>
          <w:szCs w:val="30"/>
        </w:rPr>
        <w:t xml:space="preserve"> </w:t>
      </w:r>
      <w:r w:rsidR="00A566E2" w:rsidRPr="00B10056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BB7F87" w:rsidRPr="00B1005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B7F87" w:rsidRPr="00B10056">
        <w:rPr>
          <w:rFonts w:ascii="Angsana New" w:hAnsi="Angsana New"/>
          <w:spacing w:val="-4"/>
          <w:sz w:val="30"/>
          <w:szCs w:val="30"/>
        </w:rPr>
        <w:t>256</w:t>
      </w:r>
      <w:r w:rsidR="00A566E2" w:rsidRPr="00B10056">
        <w:rPr>
          <w:rFonts w:ascii="Angsana New" w:hAnsi="Angsana New"/>
          <w:spacing w:val="-4"/>
          <w:sz w:val="30"/>
          <w:szCs w:val="30"/>
        </w:rPr>
        <w:t>7</w:t>
      </w:r>
      <w:r w:rsidR="00BB7F87" w:rsidRPr="00B10056">
        <w:rPr>
          <w:rFonts w:ascii="Angsana New" w:hAnsi="Angsana New"/>
          <w:spacing w:val="-4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174C35" w:rsidRPr="00B10056">
        <w:rPr>
          <w:rFonts w:ascii="Angsana New" w:hAnsi="Angsana New"/>
          <w:sz w:val="30"/>
          <w:szCs w:val="30"/>
        </w:rPr>
        <w:t xml:space="preserve"> </w:t>
      </w:r>
      <w:r w:rsidR="00E52624" w:rsidRPr="00B10056">
        <w:rPr>
          <w:rFonts w:ascii="Angsana New" w:hAnsi="Angsana New"/>
          <w:sz w:val="30"/>
          <w:szCs w:val="30"/>
        </w:rPr>
        <w:t>3,826</w:t>
      </w:r>
      <w:r w:rsidR="002F38FB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834D99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B10056">
        <w:rPr>
          <w:rFonts w:ascii="Angsana New" w:hAnsi="Angsana New"/>
          <w:i/>
          <w:iCs/>
          <w:sz w:val="30"/>
          <w:szCs w:val="30"/>
        </w:rPr>
        <w:t>256</w:t>
      </w:r>
      <w:r w:rsidR="00A566E2" w:rsidRPr="00B10056">
        <w:rPr>
          <w:rFonts w:ascii="Angsana New" w:hAnsi="Angsana New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566E2" w:rsidRPr="00B10056">
        <w:rPr>
          <w:rFonts w:ascii="Angsana New" w:hAnsi="Angsana New"/>
          <w:i/>
          <w:iCs/>
          <w:sz w:val="30"/>
          <w:szCs w:val="30"/>
        </w:rPr>
        <w:t>3,706</w:t>
      </w:r>
      <w:r w:rsidR="003C7ADE"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B10056">
        <w:rPr>
          <w:rFonts w:ascii="Angsana New" w:hAnsi="Angsana New" w:hint="cs"/>
          <w:sz w:val="30"/>
          <w:szCs w:val="30"/>
          <w:cs/>
        </w:rPr>
        <w:t>และบริษัทมีวงเงินสินเชื่อซึ่งยังไม่ได้เบิกใช้เป็นจำนวนเงินรวม</w:t>
      </w:r>
      <w:r w:rsidR="00A9168E" w:rsidRPr="00B10056">
        <w:rPr>
          <w:rFonts w:ascii="Angsana New" w:hAnsi="Angsana New"/>
          <w:sz w:val="30"/>
          <w:szCs w:val="30"/>
        </w:rPr>
        <w:t xml:space="preserve"> </w:t>
      </w:r>
      <w:r w:rsidR="00E52624" w:rsidRPr="00B10056">
        <w:rPr>
          <w:rFonts w:ascii="Angsana New" w:hAnsi="Angsana New"/>
          <w:sz w:val="30"/>
          <w:szCs w:val="30"/>
        </w:rPr>
        <w:t>2,784</w:t>
      </w:r>
      <w:r w:rsidR="00174C35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B10056">
        <w:rPr>
          <w:rFonts w:ascii="Angsana New" w:hAnsi="Angsana New"/>
          <w:i/>
          <w:iCs/>
          <w:sz w:val="30"/>
          <w:szCs w:val="30"/>
        </w:rPr>
        <w:t>256</w:t>
      </w:r>
      <w:r w:rsidR="00A566E2" w:rsidRPr="00B10056">
        <w:rPr>
          <w:rFonts w:ascii="Angsana New" w:hAnsi="Angsana New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566E2" w:rsidRPr="00B10056">
        <w:rPr>
          <w:rFonts w:ascii="Angsana New" w:hAnsi="Angsana New"/>
          <w:i/>
          <w:iCs/>
          <w:sz w:val="30"/>
          <w:szCs w:val="30"/>
        </w:rPr>
        <w:t>2,685</w:t>
      </w:r>
      <w:r w:rsidR="003C7ADE"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03DE8C3" w14:textId="77777777" w:rsidR="005A7499" w:rsidRPr="00B10056" w:rsidRDefault="005A7499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0F8949" w14:textId="44969346" w:rsidR="0048588F" w:rsidRPr="00B10056" w:rsidRDefault="0048588F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27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กันยายน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2566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บริษัท</w:t>
      </w:r>
      <w:r w:rsidR="00B75AE7" w:rsidRPr="00B10056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B10056">
        <w:rPr>
          <w:rFonts w:ascii="Angsana New" w:hAnsi="Angsana New" w:hint="cs"/>
          <w:sz w:val="30"/>
          <w:szCs w:val="30"/>
          <w:cs/>
        </w:rPr>
        <w:t>ได้ทำรายการขาย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 xml:space="preserve">Solar Rooftop </w:t>
      </w:r>
      <w:r w:rsidRPr="00B10056">
        <w:rPr>
          <w:rFonts w:ascii="Angsana New" w:hAnsi="Angsana New" w:hint="cs"/>
          <w:sz w:val="30"/>
          <w:szCs w:val="30"/>
          <w:cs/>
        </w:rPr>
        <w:t>และทำสัญญาเช่าซื้อกลับคืน</w:t>
      </w:r>
      <w:r w:rsidR="008F736D" w:rsidRPr="00B10056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</w:t>
      </w:r>
      <w:r w:rsidRPr="00B10056">
        <w:rPr>
          <w:rFonts w:ascii="Angsana New" w:hAnsi="Angsana New" w:hint="cs"/>
          <w:sz w:val="30"/>
          <w:szCs w:val="30"/>
          <w:cs/>
        </w:rPr>
        <w:t>เป็นเวลา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 xml:space="preserve">48 </w:t>
      </w:r>
      <w:r w:rsidR="00CA66BD" w:rsidRPr="00B10056">
        <w:rPr>
          <w:rFonts w:ascii="Angsana New" w:hAnsi="Angsana New" w:hint="cs"/>
          <w:sz w:val="30"/>
          <w:szCs w:val="30"/>
          <w:cs/>
        </w:rPr>
        <w:t>เดือน</w:t>
      </w:r>
      <w:r w:rsidRPr="00B10056">
        <w:rPr>
          <w:rFonts w:ascii="Angsana New" w:hAnsi="Angsana New" w:hint="cs"/>
          <w:sz w:val="30"/>
          <w:szCs w:val="30"/>
          <w:cs/>
        </w:rPr>
        <w:t>ซึ่งมีกำหนดชำระค่าเช่าเป็นรายเดือนตามที่ตกลงในสัญญา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โดยเมื่อสิ้นสุดสัญญาเช่าซื้อดังกล่าวบริษัท</w:t>
      </w:r>
      <w:r w:rsidR="00B75AE7" w:rsidRPr="00B10056">
        <w:rPr>
          <w:rFonts w:ascii="Angsana New" w:hAnsi="Angsana New" w:hint="cs"/>
          <w:sz w:val="30"/>
          <w:szCs w:val="30"/>
          <w:cs/>
        </w:rPr>
        <w:t>ย่อย</w:t>
      </w:r>
      <w:r w:rsidRPr="00B10056">
        <w:rPr>
          <w:rFonts w:ascii="Angsana New" w:hAnsi="Angsana New" w:hint="cs"/>
          <w:sz w:val="30"/>
          <w:szCs w:val="30"/>
          <w:cs/>
        </w:rPr>
        <w:t>มีสิทธิในการเลือกซื้อ</w:t>
      </w:r>
      <w:r w:rsidR="00272827" w:rsidRPr="00B10056">
        <w:rPr>
          <w:rFonts w:ascii="Angsana New" w:hAnsi="Angsana New" w:hint="cs"/>
          <w:sz w:val="30"/>
          <w:szCs w:val="30"/>
          <w:cs/>
        </w:rPr>
        <w:t>สินทรัพย์ในราคาที่ระบุ</w:t>
      </w:r>
      <w:r w:rsidR="009C1537" w:rsidRPr="00B10056">
        <w:rPr>
          <w:rFonts w:ascii="Angsana New" w:hAnsi="Angsana New" w:hint="cs"/>
          <w:sz w:val="30"/>
          <w:szCs w:val="30"/>
          <w:cs/>
        </w:rPr>
        <w:t>ไว้ใน</w:t>
      </w:r>
      <w:r w:rsidR="00272827" w:rsidRPr="00B10056">
        <w:rPr>
          <w:rFonts w:ascii="Angsana New" w:hAnsi="Angsana New" w:hint="cs"/>
          <w:sz w:val="30"/>
          <w:szCs w:val="30"/>
          <w:cs/>
        </w:rPr>
        <w:t xml:space="preserve">สัญญา </w:t>
      </w:r>
      <w:r w:rsidR="00725E85" w:rsidRPr="00B10056">
        <w:rPr>
          <w:rFonts w:ascii="Angsana New" w:hAnsi="Angsana New"/>
          <w:sz w:val="30"/>
          <w:szCs w:val="30"/>
        </w:rPr>
        <w:br/>
      </w:r>
      <w:r w:rsidR="002D3315" w:rsidRPr="00B10056">
        <w:rPr>
          <w:rFonts w:ascii="Angsana New" w:hAnsi="Angsana New" w:hint="cs"/>
          <w:sz w:val="30"/>
          <w:szCs w:val="30"/>
          <w:cs/>
        </w:rPr>
        <w:t>ซึ่งใน</w:t>
      </w:r>
      <w:r w:rsidR="000509F3" w:rsidRPr="00B10056">
        <w:rPr>
          <w:rFonts w:ascii="Angsana New" w:hAnsi="Angsana New" w:hint="cs"/>
          <w:sz w:val="30"/>
          <w:szCs w:val="30"/>
          <w:cs/>
        </w:rPr>
        <w:t>ระหว่างงวดสามเดือน</w:t>
      </w:r>
      <w:r w:rsidR="00151CFA" w:rsidRPr="00B10056">
        <w:rPr>
          <w:rFonts w:ascii="Angsana New" w:hAnsi="Angsana New" w:hint="cs"/>
          <w:sz w:val="30"/>
          <w:szCs w:val="30"/>
          <w:cs/>
        </w:rPr>
        <w:t>บริษัทย่อยได้</w:t>
      </w:r>
      <w:r w:rsidR="00C44338" w:rsidRPr="00B10056">
        <w:rPr>
          <w:rFonts w:ascii="Angsana New" w:hAnsi="Angsana New" w:hint="cs"/>
          <w:sz w:val="30"/>
          <w:szCs w:val="30"/>
          <w:cs/>
        </w:rPr>
        <w:t>ชำระ</w:t>
      </w:r>
      <w:r w:rsidRPr="00B10056">
        <w:rPr>
          <w:rFonts w:ascii="Angsana New" w:hAnsi="Angsana New" w:hint="cs"/>
          <w:sz w:val="30"/>
          <w:szCs w:val="30"/>
          <w:cs/>
        </w:rPr>
        <w:t>ค่าเช่าเป็นจำนวน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8E5027" w:rsidRPr="00B10056">
        <w:rPr>
          <w:rFonts w:ascii="Angsana New" w:hAnsi="Angsana New"/>
          <w:sz w:val="30"/>
          <w:szCs w:val="30"/>
        </w:rPr>
        <w:t>457,026</w:t>
      </w:r>
      <w:r w:rsidR="00D7136F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ทั้งนี้เงินสดที่ได้</w:t>
      </w:r>
      <w:r w:rsidR="004904A8">
        <w:rPr>
          <w:rFonts w:ascii="Angsana New" w:hAnsi="Angsana New" w:hint="cs"/>
          <w:sz w:val="30"/>
          <w:szCs w:val="30"/>
          <w:cs/>
        </w:rPr>
        <w:t>จ่าย</w:t>
      </w:r>
      <w:r w:rsidRPr="00B10056">
        <w:rPr>
          <w:rFonts w:ascii="Angsana New" w:hAnsi="Angsana New" w:hint="cs"/>
          <w:sz w:val="30"/>
          <w:szCs w:val="30"/>
          <w:cs/>
        </w:rPr>
        <w:t>จากการขายและเช่ากลับคืนดังกล่าวแสดงเป็นส่วนหนึ่งในกิจกรรมจัดหาเงินในงบกระแสเงินสด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272827" w:rsidRPr="00B10056">
        <w:rPr>
          <w:rFonts w:ascii="Angsana New" w:hAnsi="Angsana New" w:hint="cs"/>
          <w:sz w:val="30"/>
          <w:szCs w:val="30"/>
          <w:cs/>
        </w:rPr>
        <w:t>โดย</w:t>
      </w:r>
      <w:r w:rsidRPr="00B10056">
        <w:rPr>
          <w:rFonts w:ascii="Angsana New" w:hAnsi="Angsana New" w:hint="cs"/>
          <w:sz w:val="30"/>
          <w:szCs w:val="30"/>
          <w:cs/>
        </w:rPr>
        <w:t>บริษัทเป็นผู้ให้การค้ำประกันสัญญาเช่าซื้อดังกล่าว</w:t>
      </w:r>
    </w:p>
    <w:p w14:paraId="16DC9F16" w14:textId="3D86B6D3" w:rsidR="0048588F" w:rsidRPr="00B10056" w:rsidRDefault="0048588F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42081CF" w14:textId="1E20D524" w:rsidR="00725E85" w:rsidRPr="00B10056" w:rsidRDefault="00725E85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9D9221" w14:textId="73FBE3D6" w:rsidR="00725E85" w:rsidRPr="00B10056" w:rsidRDefault="00725E85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1607FA8" w14:textId="0E0E0DB3" w:rsidR="00725E85" w:rsidRPr="00B10056" w:rsidRDefault="00725E85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30524F" w14:textId="322DC0C7" w:rsidR="00725E85" w:rsidRPr="00B10056" w:rsidRDefault="00725E85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04963AB" w14:textId="77777777" w:rsidR="002D3315" w:rsidRPr="00B10056" w:rsidRDefault="002D3315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BE178B7" w14:textId="23E0E404" w:rsidR="00725E85" w:rsidRPr="00B10056" w:rsidRDefault="00725E85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59837A3" w14:textId="77777777" w:rsidR="00725E85" w:rsidRPr="00B10056" w:rsidRDefault="00725E85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9E579C7" w14:textId="77777777" w:rsidR="00523E37" w:rsidRPr="00B10056" w:rsidRDefault="00523E37" w:rsidP="008C2226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  <w:lang w:val="en-US"/>
        </w:rPr>
        <w:lastRenderedPageBreak/>
        <w:t>ส่วนงานดำเนินงานและการจำแนกรายได้</w:t>
      </w:r>
    </w:p>
    <w:p w14:paraId="0DB1B11D" w14:textId="77777777" w:rsidR="00B91459" w:rsidRPr="00B10056" w:rsidRDefault="00B91459" w:rsidP="0061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6AF5A9B" w14:textId="67024B79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</w:t>
      </w:r>
      <w:r w:rsidR="00846B8B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</w:t>
      </w:r>
      <w:r w:rsidR="005565AE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sz w:val="30"/>
          <w:szCs w:val="30"/>
          <w:cs/>
        </w:rPr>
        <w:t>ของกลุ่มบริษัทที่สำคัญแบ่งได้เป็น งานโครงการและการขายปลีก ซึ่งทั้งสองช่องทางมีกลุ่มลูกค้าและผลิตภัณฑ์</w:t>
      </w:r>
      <w:r w:rsidR="005565AE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sz w:val="30"/>
          <w:szCs w:val="30"/>
          <w:cs/>
        </w:rPr>
        <w:t>ที่คล้ายคลึงกัน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033E013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6285479" w14:textId="3B9B14F3" w:rsidR="00D4194D" w:rsidRPr="00B10056" w:rsidRDefault="00523E37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477F729D" w14:textId="77777777" w:rsidR="00725E85" w:rsidRPr="00B10056" w:rsidRDefault="00725E85" w:rsidP="00C07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6BA9A65" w14:textId="3F533516" w:rsidR="00523E37" w:rsidRPr="00B10056" w:rsidRDefault="00523E37" w:rsidP="00BB7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59F12DEE" w14:textId="147BF8E0" w:rsidR="00524336" w:rsidRPr="00B10056" w:rsidRDefault="00524336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B4812F6" w14:textId="55F12D7A" w:rsidR="00D7136F" w:rsidRPr="00B10056" w:rsidRDefault="00A566E2" w:rsidP="00A56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สำหรับงวดสามเดือนสิ้นสุด</w:t>
      </w:r>
      <w:r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B10056">
        <w:rPr>
          <w:rFonts w:ascii="Angsana New" w:hAnsi="Angsana New"/>
          <w:sz w:val="30"/>
          <w:szCs w:val="30"/>
        </w:rPr>
        <w:t>31</w:t>
      </w:r>
      <w:r w:rsidRPr="00B10056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B10056">
        <w:rPr>
          <w:rFonts w:ascii="Angsana New" w:hAnsi="Angsana New"/>
          <w:sz w:val="30"/>
          <w:szCs w:val="30"/>
        </w:rPr>
        <w:t>2567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คือ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เวลาใดเวลาหนึ่งจำนวน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="00550F5A" w:rsidRPr="00B10056">
        <w:rPr>
          <w:rFonts w:ascii="Angsana New" w:hAnsi="Angsana New"/>
          <w:sz w:val="30"/>
          <w:szCs w:val="30"/>
        </w:rPr>
        <w:t>551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</w:t>
      </w:r>
      <w:r w:rsidRPr="00B10056">
        <w:rPr>
          <w:rFonts w:ascii="Angsana New" w:hAnsi="Angsana New"/>
          <w:sz w:val="30"/>
          <w:szCs w:val="30"/>
        </w:rPr>
        <w:t xml:space="preserve"> </w:t>
      </w:r>
      <w:r w:rsidR="00550F5A" w:rsidRPr="00B10056">
        <w:rPr>
          <w:rFonts w:ascii="Angsana New" w:hAnsi="Angsana New"/>
          <w:sz w:val="30"/>
          <w:szCs w:val="30"/>
        </w:rPr>
        <w:t>546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>2566</w:t>
      </w:r>
      <w:r w:rsidRPr="00B10056">
        <w:rPr>
          <w:rFonts w:ascii="Angsana New" w:hAnsi="Angsana New"/>
          <w:i/>
          <w:iCs/>
          <w:sz w:val="30"/>
          <w:szCs w:val="30"/>
          <w:cs/>
        </w:rPr>
        <w:t>: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656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</w:rPr>
        <w:t>613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และตลอดช่วงเวลาหนึ่งจำนวน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550F5A" w:rsidRPr="00B10056">
        <w:rPr>
          <w:rFonts w:ascii="Angsana New" w:hAnsi="Angsana New"/>
          <w:sz w:val="30"/>
          <w:szCs w:val="30"/>
        </w:rPr>
        <w:t>3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550F5A" w:rsidRPr="00B10056">
        <w:rPr>
          <w:rFonts w:ascii="Angsana New" w:hAnsi="Angsana New"/>
          <w:sz w:val="30"/>
          <w:szCs w:val="30"/>
        </w:rPr>
        <w:t>3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>2566</w:t>
      </w:r>
      <w:r w:rsidRPr="00B10056">
        <w:rPr>
          <w:rFonts w:ascii="Angsana New" w:hAnsi="Angsana New"/>
          <w:i/>
          <w:iCs/>
          <w:sz w:val="30"/>
          <w:szCs w:val="30"/>
          <w:cs/>
        </w:rPr>
        <w:t>: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2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2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81151D5" w14:textId="3B7D1F7D" w:rsidR="00D47189" w:rsidRPr="00B10056" w:rsidRDefault="00D4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07B54D0C" w14:textId="081A5E5E" w:rsidR="00D4194D" w:rsidRPr="00B10056" w:rsidRDefault="00CD5AFA" w:rsidP="00402B9A">
      <w:pPr>
        <w:pStyle w:val="Heading5"/>
        <w:numPr>
          <w:ilvl w:val="0"/>
          <w:numId w:val="18"/>
        </w:numPr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B10056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  <w:r w:rsidRPr="00B10056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16F14AD4" w14:textId="77777777" w:rsidR="00CD5AFA" w:rsidRPr="00B10056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sz w:val="28"/>
          <w:szCs w:val="28"/>
        </w:rPr>
      </w:pPr>
    </w:p>
    <w:p w14:paraId="223016C3" w14:textId="611CEEC5" w:rsidR="00A566E2" w:rsidRPr="00B10056" w:rsidRDefault="00A566E2" w:rsidP="00A56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Pr="00B10056">
        <w:rPr>
          <w:rFonts w:ascii="Angsana New" w:hAnsi="Angsana New" w:hint="cs"/>
          <w:sz w:val="30"/>
          <w:szCs w:val="30"/>
          <w:cs/>
        </w:rPr>
        <w:t>สาม</w:t>
      </w:r>
      <w:r w:rsidRPr="00B1005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B10056">
        <w:rPr>
          <w:rFonts w:ascii="Angsana New" w:hAnsi="Angsana New"/>
          <w:sz w:val="30"/>
          <w:szCs w:val="30"/>
        </w:rPr>
        <w:br/>
        <w:t xml:space="preserve">31 </w:t>
      </w:r>
      <w:r w:rsidRPr="00B1005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B10056">
        <w:rPr>
          <w:rFonts w:ascii="Angsana New" w:hAnsi="Angsana New"/>
          <w:sz w:val="30"/>
          <w:szCs w:val="30"/>
        </w:rPr>
        <w:t xml:space="preserve">2567 </w:t>
      </w:r>
      <w:r w:rsidRPr="00B10056">
        <w:rPr>
          <w:rFonts w:ascii="Angsana New" w:hAnsi="Angsana New" w:hint="cs"/>
          <w:sz w:val="30"/>
          <w:szCs w:val="30"/>
          <w:cs/>
        </w:rPr>
        <w:t>แตกต่างจากอัตราภาษีเงินได้นิติบุคคลที่ประกาศใช้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มีสาเหตุหลักจากสิทธิประโยชน์จากการส่งเสริมการลงทุน</w:t>
      </w:r>
      <w:r w:rsidR="00151CFA" w:rsidRPr="00B10056">
        <w:rPr>
          <w:rFonts w:ascii="Angsana New" w:hAnsi="Angsana New" w:hint="cs"/>
          <w:sz w:val="30"/>
          <w:szCs w:val="30"/>
          <w:cs/>
        </w:rPr>
        <w:t>และผลขาดทุนที่ไม่ได้รับรู้เป็นสินทรัพย์ภาษีเงินได้</w:t>
      </w:r>
    </w:p>
    <w:p w14:paraId="29E5E8BE" w14:textId="77777777" w:rsidR="00A566E2" w:rsidRPr="00B10056" w:rsidRDefault="00A566E2" w:rsidP="00A56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41E99D0" w14:textId="7F5CBDAF" w:rsidR="00A566E2" w:rsidRPr="00B10056" w:rsidRDefault="00A566E2" w:rsidP="00A56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อัตราภาษีเงินได้ที่แท้จริงรวมของบริษัทในการดำเนินงานต่อเนื่องเป็นระยะเวลา</w:t>
      </w:r>
      <w:r w:rsidRPr="00B10056">
        <w:rPr>
          <w:rFonts w:ascii="Angsana New" w:hAnsi="Angsana New" w:hint="cs"/>
          <w:sz w:val="30"/>
          <w:szCs w:val="30"/>
          <w:cs/>
        </w:rPr>
        <w:t>สาม</w:t>
      </w:r>
      <w:r w:rsidRPr="00B1005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B10056">
        <w:rPr>
          <w:rFonts w:ascii="Angsana New" w:hAnsi="Angsana New"/>
          <w:sz w:val="30"/>
          <w:szCs w:val="30"/>
        </w:rPr>
        <w:br/>
        <w:t xml:space="preserve">31 </w:t>
      </w:r>
      <w:r w:rsidRPr="00B1005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B10056">
        <w:rPr>
          <w:rFonts w:ascii="Angsana New" w:hAnsi="Angsana New"/>
          <w:sz w:val="30"/>
          <w:szCs w:val="30"/>
        </w:rPr>
        <w:t xml:space="preserve">2567 </w:t>
      </w:r>
      <w:r w:rsidRPr="00B10056">
        <w:rPr>
          <w:rFonts w:ascii="Angsana New" w:hAnsi="Angsana New" w:hint="cs"/>
          <w:sz w:val="30"/>
          <w:szCs w:val="30"/>
          <w:cs/>
        </w:rPr>
        <w:t>แตกต่างจากอัตราภาษีเงินได้นิติบุคคลที่ประกาศใช้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มีสาเหตุหลักจากผลขาดทุนที่ไม่ได้รับรู้เป็นสินทรัพย์ภาษีเงินได้</w:t>
      </w:r>
    </w:p>
    <w:p w14:paraId="4F8C759B" w14:textId="4B67B658" w:rsidR="005A7499" w:rsidRPr="00B10056" w:rsidRDefault="005A7499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EA5BEB" w14:textId="77777777" w:rsidR="00CD5AFA" w:rsidRPr="00B10056" w:rsidRDefault="00CD5AFA" w:rsidP="00A566E2">
      <w:pPr>
        <w:pStyle w:val="Heading5"/>
        <w:numPr>
          <w:ilvl w:val="0"/>
          <w:numId w:val="18"/>
        </w:numPr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B1005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63D51113" w14:textId="77777777" w:rsidR="00CD5AFA" w:rsidRPr="00B10056" w:rsidRDefault="00CD5AFA" w:rsidP="00287AE4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7FFCE369" w14:textId="77777777" w:rsidR="00CD5AFA" w:rsidRPr="00B10056" w:rsidRDefault="00CD5AFA" w:rsidP="00287A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1005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B1005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3AD275C" w14:textId="77777777" w:rsidR="00CD5AFA" w:rsidRPr="00B10056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spacing w:val="-6"/>
          <w:sz w:val="24"/>
          <w:szCs w:val="24"/>
          <w:lang w:val="th-TH"/>
        </w:rPr>
      </w:pPr>
    </w:p>
    <w:p w14:paraId="0A11E3ED" w14:textId="4C1FE9AC" w:rsidR="00C945F6" w:rsidRPr="004904A8" w:rsidRDefault="00CD5AFA" w:rsidP="00490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B1005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1620"/>
        <w:gridCol w:w="180"/>
        <w:gridCol w:w="1323"/>
        <w:gridCol w:w="27"/>
        <w:gridCol w:w="153"/>
        <w:gridCol w:w="27"/>
        <w:gridCol w:w="1620"/>
        <w:gridCol w:w="26"/>
        <w:gridCol w:w="154"/>
        <w:gridCol w:w="26"/>
        <w:gridCol w:w="1327"/>
      </w:tblGrid>
      <w:tr w:rsidR="00523E37" w:rsidRPr="00B10056" w14:paraId="158999BD" w14:textId="77777777" w:rsidTr="00706B16">
        <w:trPr>
          <w:trHeight w:val="363"/>
          <w:tblHeader/>
        </w:trPr>
        <w:tc>
          <w:tcPr>
            <w:tcW w:w="2697" w:type="dxa"/>
            <w:vMerge w:val="restart"/>
            <w:shd w:val="clear" w:color="auto" w:fill="auto"/>
            <w:vAlign w:val="bottom"/>
          </w:tcPr>
          <w:p w14:paraId="4CC777C6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1B4AD35A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09AF72B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3" w:type="dxa"/>
            <w:gridSpan w:val="5"/>
          </w:tcPr>
          <w:p w14:paraId="7408ED6E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B10056" w14:paraId="108AD330" w14:textId="77777777" w:rsidTr="00706B16">
        <w:trPr>
          <w:trHeight w:val="363"/>
          <w:tblHeader/>
        </w:trPr>
        <w:tc>
          <w:tcPr>
            <w:tcW w:w="2697" w:type="dxa"/>
            <w:vMerge/>
            <w:shd w:val="clear" w:color="auto" w:fill="auto"/>
            <w:vAlign w:val="bottom"/>
          </w:tcPr>
          <w:p w14:paraId="5ADB960A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17E82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3311C9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4D7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42FD62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882C5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4FD9429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9C581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B10056" w14:paraId="26A87B40" w14:textId="77777777" w:rsidTr="00706B16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38D48C7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4D1C80C6" w14:textId="77777777" w:rsidR="00523E37" w:rsidRPr="00B10056" w:rsidRDefault="00523E37" w:rsidP="00706B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B10056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850ED5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096F897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ACB9253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14:paraId="0EB928FC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B10056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B10056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66132D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6FA9811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B10056" w14:paraId="36461E68" w14:textId="77777777" w:rsidTr="00706B16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288D0D22" w14:textId="77777777" w:rsidR="00523E37" w:rsidRPr="00B10056" w:rsidRDefault="00523E37" w:rsidP="00706B16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463DA4BF" w14:textId="77777777" w:rsidR="00523E37" w:rsidRPr="00B10056" w:rsidRDefault="00523E37" w:rsidP="00706B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E61398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68A90C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DFEA1F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10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256EF8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/>
            <w:shd w:val="clear" w:color="auto" w:fill="auto"/>
          </w:tcPr>
          <w:p w14:paraId="281EF36A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66D02BF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5F0F4009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71893A0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452B8" w14:textId="77777777" w:rsidR="00523E37" w:rsidRPr="00B10056" w:rsidRDefault="00523E37" w:rsidP="00706B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10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B10056" w14:paraId="59EC8352" w14:textId="77777777" w:rsidTr="00706B16">
        <w:trPr>
          <w:tblHeader/>
        </w:trPr>
        <w:tc>
          <w:tcPr>
            <w:tcW w:w="2697" w:type="dxa"/>
            <w:shd w:val="clear" w:color="auto" w:fill="auto"/>
          </w:tcPr>
          <w:p w14:paraId="3B095326" w14:textId="77777777" w:rsidR="00523E37" w:rsidRPr="00B10056" w:rsidRDefault="00523E37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3" w:type="dxa"/>
            <w:gridSpan w:val="11"/>
          </w:tcPr>
          <w:p w14:paraId="6FC7AAB3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100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B10056" w14:paraId="1BC45D4B" w14:textId="77777777" w:rsidTr="005565AE">
        <w:trPr>
          <w:trHeight w:val="326"/>
        </w:trPr>
        <w:tc>
          <w:tcPr>
            <w:tcW w:w="2697" w:type="dxa"/>
            <w:shd w:val="clear" w:color="auto" w:fill="auto"/>
          </w:tcPr>
          <w:p w14:paraId="6176C903" w14:textId="1035E8FD" w:rsidR="00523E37" w:rsidRPr="00B10056" w:rsidRDefault="00523E37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566E2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A566E2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6B56EB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B56EB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4B5E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483" w:type="dxa"/>
            <w:gridSpan w:val="11"/>
          </w:tcPr>
          <w:p w14:paraId="250A6B55" w14:textId="77777777" w:rsidR="00523E37" w:rsidRPr="00B10056" w:rsidRDefault="00523E37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3683" w:rsidRPr="00B10056" w14:paraId="1FF96D01" w14:textId="77777777" w:rsidTr="00706B16">
        <w:trPr>
          <w:tblHeader/>
        </w:trPr>
        <w:tc>
          <w:tcPr>
            <w:tcW w:w="2697" w:type="dxa"/>
            <w:shd w:val="clear" w:color="auto" w:fill="auto"/>
          </w:tcPr>
          <w:p w14:paraId="0F2F99A8" w14:textId="60095074" w:rsidR="00533683" w:rsidRPr="00B10056" w:rsidRDefault="00D05FE4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302671C3" w14:textId="77777777" w:rsidR="00533683" w:rsidRPr="00B10056" w:rsidRDefault="00533683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DE7145D" w14:textId="77777777" w:rsidR="00533683" w:rsidRPr="00B10056" w:rsidRDefault="00533683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35051B69" w14:textId="77777777" w:rsidR="00533683" w:rsidRPr="00B10056" w:rsidRDefault="00533683" w:rsidP="00706B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3683" w:rsidRPr="00B10056" w14:paraId="67B8603D" w14:textId="77777777" w:rsidTr="00706B16">
        <w:trPr>
          <w:trHeight w:val="521"/>
        </w:trPr>
        <w:tc>
          <w:tcPr>
            <w:tcW w:w="2697" w:type="dxa"/>
            <w:shd w:val="clear" w:color="auto" w:fill="auto"/>
          </w:tcPr>
          <w:p w14:paraId="1C87F006" w14:textId="77777777" w:rsidR="00533683" w:rsidRPr="00B10056" w:rsidRDefault="00533683" w:rsidP="00706B16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B10056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60FE0E3" w14:textId="1E142CFA" w:rsidR="00533683" w:rsidRPr="00B10056" w:rsidRDefault="00DE2F3E" w:rsidP="00DE2F3E">
            <w:pPr>
              <w:pStyle w:val="acctfourfigures"/>
              <w:tabs>
                <w:tab w:val="clear" w:pos="765"/>
                <w:tab w:val="decimal" w:pos="1288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180" w:type="dxa"/>
            <w:vAlign w:val="bottom"/>
          </w:tcPr>
          <w:p w14:paraId="4A331B9D" w14:textId="77777777" w:rsidR="00533683" w:rsidRPr="00B10056" w:rsidRDefault="00533683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B723E3" w14:textId="59400E22" w:rsidR="00533683" w:rsidRPr="00B10056" w:rsidRDefault="00DE2F3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</w:rPr>
              <w:t>485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E88ABC" w14:textId="77777777" w:rsidR="00533683" w:rsidRPr="00B10056" w:rsidRDefault="00533683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F553E" w14:textId="5995D983" w:rsidR="00533683" w:rsidRPr="00B10056" w:rsidRDefault="00DE2F3E" w:rsidP="00DE2F3E">
            <w:pPr>
              <w:pStyle w:val="acctfourfigures"/>
              <w:tabs>
                <w:tab w:val="clear" w:pos="765"/>
                <w:tab w:val="decimal" w:pos="1318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</w:rPr>
              <w:t>474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6160A9C" w14:textId="77777777" w:rsidR="00533683" w:rsidRPr="00B10056" w:rsidRDefault="00533683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465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A1C967" w14:textId="45AC1FE3" w:rsidR="00533683" w:rsidRPr="00B10056" w:rsidRDefault="00DE2F3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</w:rPr>
              <w:t>474</w:t>
            </w:r>
          </w:p>
        </w:tc>
      </w:tr>
      <w:tr w:rsidR="00D05FE4" w:rsidRPr="00B10056" w14:paraId="279E0BA6" w14:textId="77777777" w:rsidTr="00706B16">
        <w:trPr>
          <w:trHeight w:val="407"/>
        </w:trPr>
        <w:tc>
          <w:tcPr>
            <w:tcW w:w="2697" w:type="dxa"/>
            <w:shd w:val="clear" w:color="auto" w:fill="auto"/>
          </w:tcPr>
          <w:p w14:paraId="04D2A106" w14:textId="040D92D7" w:rsidR="00D05FE4" w:rsidRPr="00B10056" w:rsidRDefault="00D05FE4" w:rsidP="00706B16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1F78153C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5CD35F29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33F682DC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306F908" w14:textId="54D82ECF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0D8C69D9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5EC55750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53B37BB7" w14:textId="77777777" w:rsidR="00D05FE4" w:rsidRPr="00B10056" w:rsidRDefault="00D05FE4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2935EE" w:rsidRPr="00B10056" w14:paraId="7D64AB47" w14:textId="77777777" w:rsidTr="00706B16">
        <w:trPr>
          <w:trHeight w:val="407"/>
        </w:trPr>
        <w:tc>
          <w:tcPr>
            <w:tcW w:w="2697" w:type="dxa"/>
            <w:shd w:val="clear" w:color="auto" w:fill="auto"/>
          </w:tcPr>
          <w:p w14:paraId="08EE2DE5" w14:textId="2FB642C0" w:rsidR="002935EE" w:rsidRPr="00B10056" w:rsidRDefault="002935EE" w:rsidP="002935EE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4B5E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346363AA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63F33072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03966E65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D15B829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0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0546E1D4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0B5228D5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69F52A4D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180" w:right="11" w:hanging="180"/>
              <w:contextualSpacing/>
              <w:rPr>
                <w:rFonts w:ascii="Angsana New" w:hAnsi="Angsana New" w:cs="Angsana New"/>
                <w:sz w:val="30"/>
                <w:szCs w:val="30"/>
                <w:lang w:val="en-US" w:eastAsia="ja-JP" w:bidi="th-TH"/>
              </w:rPr>
            </w:pPr>
          </w:p>
        </w:tc>
      </w:tr>
      <w:tr w:rsidR="002935EE" w:rsidRPr="00B10056" w14:paraId="071D8D80" w14:textId="77777777" w:rsidTr="00706B16">
        <w:trPr>
          <w:tblHeader/>
        </w:trPr>
        <w:tc>
          <w:tcPr>
            <w:tcW w:w="2697" w:type="dxa"/>
            <w:shd w:val="clear" w:color="auto" w:fill="auto"/>
          </w:tcPr>
          <w:p w14:paraId="20037861" w14:textId="77777777" w:rsidR="002935EE" w:rsidRPr="00B10056" w:rsidRDefault="002935EE" w:rsidP="002935EE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B10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02DF323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D54DA5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3B109B2B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169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2935EE" w:rsidRPr="00B10056" w14:paraId="449DF253" w14:textId="77777777" w:rsidTr="00706B16">
        <w:trPr>
          <w:trHeight w:val="521"/>
        </w:trPr>
        <w:tc>
          <w:tcPr>
            <w:tcW w:w="2697" w:type="dxa"/>
            <w:shd w:val="clear" w:color="auto" w:fill="auto"/>
          </w:tcPr>
          <w:p w14:paraId="13CA28EA" w14:textId="77777777" w:rsidR="002935EE" w:rsidRPr="00B10056" w:rsidRDefault="002935EE" w:rsidP="002935EE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B100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B10056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D906270" w14:textId="7339A54C" w:rsidR="002935EE" w:rsidRPr="00B10056" w:rsidRDefault="002935EE" w:rsidP="002935EE">
            <w:pPr>
              <w:pStyle w:val="acctfourfigures"/>
              <w:tabs>
                <w:tab w:val="clear" w:pos="765"/>
                <w:tab w:val="decimal" w:pos="128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(1,217)</w:t>
            </w:r>
          </w:p>
        </w:tc>
        <w:tc>
          <w:tcPr>
            <w:tcW w:w="180" w:type="dxa"/>
            <w:vAlign w:val="bottom"/>
          </w:tcPr>
          <w:p w14:paraId="371D3CD4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B35832" w14:textId="05873772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</w:rPr>
              <w:t>(1,217)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64B656F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F2320" w14:textId="2F66B402" w:rsidR="002935EE" w:rsidRPr="00B10056" w:rsidRDefault="002935EE" w:rsidP="002935EE">
            <w:pPr>
              <w:pStyle w:val="acctfourfigures"/>
              <w:tabs>
                <w:tab w:val="clear" w:pos="765"/>
                <w:tab w:val="decimal" w:pos="1318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</w:rPr>
              <w:t>(1,021)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9734742" w14:textId="77777777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19780" w14:textId="12146EEC" w:rsidR="002935EE" w:rsidRPr="00B10056" w:rsidRDefault="002935EE" w:rsidP="002935EE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-80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10056">
              <w:rPr>
                <w:rFonts w:ascii="Angsana New" w:hAnsi="Angsana New" w:cs="Angsana New"/>
                <w:sz w:val="30"/>
                <w:szCs w:val="30"/>
              </w:rPr>
              <w:t>(1,021)</w:t>
            </w:r>
          </w:p>
        </w:tc>
      </w:tr>
    </w:tbl>
    <w:p w14:paraId="2F80B4F5" w14:textId="77AAE721" w:rsidR="00825190" w:rsidRPr="00B10056" w:rsidRDefault="00825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644719BE" w14:textId="781BF653" w:rsidR="00A34A98" w:rsidRPr="00B10056" w:rsidRDefault="00A34A98" w:rsidP="0016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B10056">
        <w:rPr>
          <w:rFonts w:ascii="Angsana New" w:hAnsi="Angsana New"/>
          <w:b/>
          <w:sz w:val="32"/>
          <w:szCs w:val="32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4904A8">
        <w:rPr>
          <w:rFonts w:ascii="Angsana New" w:hAnsi="Angsana New"/>
          <w:b/>
          <w:sz w:val="32"/>
          <w:szCs w:val="32"/>
          <w:cs/>
        </w:rPr>
        <w:br/>
      </w:r>
      <w:r w:rsidR="00F95081" w:rsidRPr="00B10056">
        <w:rPr>
          <w:rFonts w:ascii="Angsana New" w:hAnsi="Angsana New"/>
          <w:b/>
          <w:sz w:val="32"/>
          <w:szCs w:val="32"/>
          <w:cs/>
        </w:rPr>
        <w:t>งบฐานะการเงิน</w:t>
      </w:r>
    </w:p>
    <w:p w14:paraId="0F324CEE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23E37" w:rsidRPr="00B10056" w14:paraId="796B9CAE" w14:textId="77777777" w:rsidTr="006C085B">
        <w:trPr>
          <w:tblHeader/>
        </w:trPr>
        <w:tc>
          <w:tcPr>
            <w:tcW w:w="2250" w:type="dxa"/>
            <w:hideMark/>
          </w:tcPr>
          <w:p w14:paraId="17BE0B66" w14:textId="6E54419F" w:rsidR="00523E37" w:rsidRPr="00B10056" w:rsidRDefault="006B56EB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056">
              <w:br w:type="page"/>
            </w:r>
            <w:r w:rsidR="00523E37"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7FFB9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3AA5AD6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100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23E37" w:rsidRPr="00B10056" w14:paraId="0FB9A3D9" w14:textId="77777777" w:rsidTr="006C085B">
        <w:tc>
          <w:tcPr>
            <w:tcW w:w="2250" w:type="dxa"/>
            <w:hideMark/>
          </w:tcPr>
          <w:p w14:paraId="3066B05B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E885152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7EA4B4D1" w14:textId="77777777" w:rsidR="00523E37" w:rsidRPr="00B10056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05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1005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2E05FA42" w14:textId="5C1F659E" w:rsidR="005A7499" w:rsidRPr="00B10056" w:rsidRDefault="005A7499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3B8A3D8F" w14:textId="77777777" w:rsidR="005A7499" w:rsidRPr="00B10056" w:rsidRDefault="005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 w:rsidRPr="00B10056">
        <w:rPr>
          <w:rFonts w:ascii="Angsana New" w:hAnsi="Angsana New"/>
          <w:b/>
          <w:bCs/>
          <w:sz w:val="30"/>
          <w:szCs w:val="30"/>
          <w:cs/>
          <w:lang w:eastAsia="x-none"/>
        </w:rPr>
        <w:br w:type="page"/>
      </w:r>
    </w:p>
    <w:p w14:paraId="5F6C2D7E" w14:textId="3856B0A5" w:rsidR="006B56EB" w:rsidRPr="00B10056" w:rsidRDefault="006B56EB" w:rsidP="002935EE">
      <w:pPr>
        <w:pStyle w:val="Heading5"/>
        <w:numPr>
          <w:ilvl w:val="0"/>
          <w:numId w:val="18"/>
        </w:numPr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B10056">
        <w:rPr>
          <w:rFonts w:ascii="Angsana New" w:hAnsi="Angsana New" w:hint="cs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7EA0DFC0" w14:textId="77777777" w:rsidR="00523E37" w:rsidRPr="00B10056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17"/>
        <w:gridCol w:w="2192"/>
        <w:gridCol w:w="266"/>
        <w:gridCol w:w="1914"/>
      </w:tblGrid>
      <w:tr w:rsidR="00523E37" w:rsidRPr="00B10056" w14:paraId="0E1252A6" w14:textId="77777777" w:rsidTr="0081420E">
        <w:trPr>
          <w:trHeight w:val="440"/>
        </w:trPr>
        <w:tc>
          <w:tcPr>
            <w:tcW w:w="2647" w:type="pct"/>
          </w:tcPr>
          <w:p w14:paraId="7CB4BEAF" w14:textId="5FFBFC3E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935EE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935EE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3F60FF" w:rsidRPr="00B100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935EE" w:rsidRPr="00B100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80" w:type="pct"/>
          </w:tcPr>
          <w:p w14:paraId="3D043C2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8" w:right="-100" w:hanging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6858D3F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2C88903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B10056" w14:paraId="7FF42E3E" w14:textId="77777777" w:rsidTr="00304C15">
        <w:trPr>
          <w:trHeight w:val="434"/>
        </w:trPr>
        <w:tc>
          <w:tcPr>
            <w:tcW w:w="2647" w:type="pct"/>
          </w:tcPr>
          <w:p w14:paraId="6FF95FA7" w14:textId="77777777" w:rsidR="00523E37" w:rsidRPr="00B1005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3" w:type="pct"/>
            <w:gridSpan w:val="3"/>
          </w:tcPr>
          <w:p w14:paraId="4CD77018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B10056" w14:paraId="0CDC5D35" w14:textId="77777777" w:rsidTr="0081420E">
        <w:trPr>
          <w:trHeight w:val="440"/>
        </w:trPr>
        <w:tc>
          <w:tcPr>
            <w:tcW w:w="2647" w:type="pct"/>
          </w:tcPr>
          <w:p w14:paraId="559F0572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80" w:type="pct"/>
          </w:tcPr>
          <w:p w14:paraId="50A0C93E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553FC4" w14:textId="77777777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87C1FCA" w14:textId="3E69F9D6" w:rsidR="00523E37" w:rsidRPr="00B1005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618E" w:rsidRPr="00B10056" w14:paraId="62599FB1" w14:textId="77777777" w:rsidTr="0081420E">
        <w:trPr>
          <w:trHeight w:val="418"/>
        </w:trPr>
        <w:tc>
          <w:tcPr>
            <w:tcW w:w="2647" w:type="pct"/>
          </w:tcPr>
          <w:p w14:paraId="7A9432D2" w14:textId="328038A1" w:rsidR="004D618E" w:rsidRPr="00B10056" w:rsidRDefault="004D618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80" w:type="pct"/>
          </w:tcPr>
          <w:p w14:paraId="226EA3EB" w14:textId="1677EE50" w:rsidR="004D618E" w:rsidRPr="00B10056" w:rsidRDefault="00DE2F3E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1,707</w:t>
            </w:r>
          </w:p>
        </w:tc>
        <w:tc>
          <w:tcPr>
            <w:tcW w:w="143" w:type="pct"/>
          </w:tcPr>
          <w:p w14:paraId="09932B24" w14:textId="77777777" w:rsidR="004D618E" w:rsidRPr="00B10056" w:rsidRDefault="004D618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6DEAC377" w14:textId="62BE76DD" w:rsidR="004D618E" w:rsidRPr="00B10056" w:rsidRDefault="00DE2F3E" w:rsidP="009E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6DE8" w:rsidRPr="00B10056" w14:paraId="4FF0817E" w14:textId="77777777" w:rsidTr="0081420E">
        <w:trPr>
          <w:trHeight w:val="428"/>
        </w:trPr>
        <w:tc>
          <w:tcPr>
            <w:tcW w:w="2647" w:type="pct"/>
          </w:tcPr>
          <w:p w14:paraId="722B40BD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005F9590" w14:textId="40ED17FF" w:rsidR="00016DE8" w:rsidRPr="00B10056" w:rsidRDefault="00DE2F3E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1,707</w:t>
            </w:r>
          </w:p>
        </w:tc>
        <w:tc>
          <w:tcPr>
            <w:tcW w:w="143" w:type="pct"/>
          </w:tcPr>
          <w:p w14:paraId="6DF97560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1618C955" w14:textId="4ABA43CE" w:rsidR="00016DE8" w:rsidRPr="00B10056" w:rsidRDefault="00DE2F3E" w:rsidP="009E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16DE8" w:rsidRPr="00B10056" w14:paraId="24B7C519" w14:textId="77777777" w:rsidTr="0081420E">
        <w:trPr>
          <w:trHeight w:val="336"/>
        </w:trPr>
        <w:tc>
          <w:tcPr>
            <w:tcW w:w="2647" w:type="pct"/>
          </w:tcPr>
          <w:p w14:paraId="58A4A0C7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pct"/>
            <w:tcBorders>
              <w:top w:val="single" w:sz="4" w:space="0" w:color="auto"/>
            </w:tcBorders>
          </w:tcPr>
          <w:p w14:paraId="3EB8E29C" w14:textId="77777777" w:rsidR="00016DE8" w:rsidRPr="00B10056" w:rsidRDefault="00016DE8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55DA5F3A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</w:tcPr>
          <w:p w14:paraId="358404C5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16DE8" w:rsidRPr="00B10056" w14:paraId="6F2F2127" w14:textId="77777777" w:rsidTr="0081420E">
        <w:trPr>
          <w:trHeight w:val="440"/>
        </w:trPr>
        <w:tc>
          <w:tcPr>
            <w:tcW w:w="2647" w:type="pct"/>
          </w:tcPr>
          <w:p w14:paraId="39110728" w14:textId="51909C41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5565AE"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10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80" w:type="pct"/>
          </w:tcPr>
          <w:p w14:paraId="5D4C5069" w14:textId="77777777" w:rsidR="00016DE8" w:rsidRPr="00B10056" w:rsidRDefault="00016DE8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3B5C5E7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7F760F1F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16DE8" w:rsidRPr="00B10056" w14:paraId="005BC1BB" w14:textId="77777777" w:rsidTr="0081420E">
        <w:trPr>
          <w:trHeight w:val="418"/>
        </w:trPr>
        <w:tc>
          <w:tcPr>
            <w:tcW w:w="2647" w:type="pct"/>
          </w:tcPr>
          <w:p w14:paraId="7E17CFF9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80" w:type="pct"/>
          </w:tcPr>
          <w:p w14:paraId="72927891" w14:textId="69AF06CF" w:rsidR="00016DE8" w:rsidRPr="00B10056" w:rsidRDefault="00DE2F3E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103,578</w:t>
            </w:r>
          </w:p>
        </w:tc>
        <w:tc>
          <w:tcPr>
            <w:tcW w:w="143" w:type="pct"/>
          </w:tcPr>
          <w:p w14:paraId="78284F47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D7659B1" w14:textId="0B64B803" w:rsidR="00016DE8" w:rsidRPr="00B10056" w:rsidRDefault="00DE2F3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99,174</w:t>
            </w:r>
          </w:p>
        </w:tc>
      </w:tr>
      <w:tr w:rsidR="00016DE8" w:rsidRPr="00B10056" w14:paraId="05AC6AA0" w14:textId="77777777" w:rsidTr="0081420E">
        <w:trPr>
          <w:trHeight w:val="418"/>
        </w:trPr>
        <w:tc>
          <w:tcPr>
            <w:tcW w:w="2647" w:type="pct"/>
          </w:tcPr>
          <w:p w14:paraId="5B23E206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1180" w:type="pct"/>
          </w:tcPr>
          <w:p w14:paraId="0AA2D7C7" w14:textId="5AAA8FFA" w:rsidR="00016DE8" w:rsidRPr="00B10056" w:rsidRDefault="00016DE8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3C95C2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349EA40" w14:textId="00FF822B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DE8" w:rsidRPr="00B10056" w14:paraId="5E05DCDE" w14:textId="77777777" w:rsidTr="00DE2F3E">
        <w:trPr>
          <w:trHeight w:val="423"/>
        </w:trPr>
        <w:tc>
          <w:tcPr>
            <w:tcW w:w="2647" w:type="pct"/>
          </w:tcPr>
          <w:p w14:paraId="428339A4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1180" w:type="pct"/>
          </w:tcPr>
          <w:p w14:paraId="3F47274A" w14:textId="407DE731" w:rsidR="00016DE8" w:rsidRPr="00B10056" w:rsidRDefault="00DE2F3E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4,</w:t>
            </w:r>
            <w:r w:rsidR="007244C7" w:rsidRPr="00B10056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143" w:type="pct"/>
          </w:tcPr>
          <w:p w14:paraId="27BB0C23" w14:textId="77777777" w:rsidR="00016DE8" w:rsidRPr="00B10056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DCD74C7" w14:textId="2117F9D5" w:rsidR="00016DE8" w:rsidRPr="00B10056" w:rsidRDefault="00DE2F3E" w:rsidP="00207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2,731</w:t>
            </w:r>
          </w:p>
        </w:tc>
      </w:tr>
      <w:tr w:rsidR="00595EA0" w:rsidRPr="00B10056" w14:paraId="15A3DE47" w14:textId="77777777" w:rsidTr="00DE2F3E">
        <w:trPr>
          <w:trHeight w:val="467"/>
        </w:trPr>
        <w:tc>
          <w:tcPr>
            <w:tcW w:w="2647" w:type="pct"/>
          </w:tcPr>
          <w:p w14:paraId="3D818BE8" w14:textId="30E628A3" w:rsidR="00595EA0" w:rsidRPr="00B10056" w:rsidRDefault="006B56EB" w:rsidP="0059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เลตเตอร์ออฟเครดิตและ</w:t>
            </w:r>
            <w:r w:rsidR="00595EA0" w:rsidRPr="00B10056">
              <w:rPr>
                <w:rFonts w:ascii="Angsana New" w:hAnsi="Angsana New" w:hint="cs"/>
                <w:sz w:val="30"/>
                <w:szCs w:val="30"/>
                <w:cs/>
              </w:rPr>
              <w:t>สินเชื่อเพื่อการนำเข้า</w:t>
            </w:r>
            <w:r w:rsidRPr="00B1005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95EA0" w:rsidRPr="00B10056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สำหรับซื้อสินค้าและวัสดุที่ยังไม่ได้ใช้</w:t>
            </w:r>
          </w:p>
        </w:tc>
        <w:tc>
          <w:tcPr>
            <w:tcW w:w="1180" w:type="pct"/>
            <w:vAlign w:val="bottom"/>
          </w:tcPr>
          <w:p w14:paraId="2DE10EBC" w14:textId="4B7C2427" w:rsidR="00692659" w:rsidRPr="00B10056" w:rsidRDefault="00DE2F3E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549,866</w:t>
            </w:r>
          </w:p>
        </w:tc>
        <w:tc>
          <w:tcPr>
            <w:tcW w:w="143" w:type="pct"/>
          </w:tcPr>
          <w:p w14:paraId="2DFF18C4" w14:textId="77777777" w:rsidR="00595EA0" w:rsidRPr="00B10056" w:rsidRDefault="00595EA0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7F4D0104" w14:textId="77777777" w:rsidR="00682BFE" w:rsidRPr="00B10056" w:rsidRDefault="00682BFE" w:rsidP="000A4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2E65E235" w14:textId="1DCB1D55" w:rsidR="00DE2F3E" w:rsidRPr="00B10056" w:rsidRDefault="00DE2F3E" w:rsidP="000A4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335,846</w:t>
            </w:r>
          </w:p>
        </w:tc>
      </w:tr>
      <w:tr w:rsidR="00DE2F3E" w:rsidRPr="00B10056" w14:paraId="5369A73D" w14:textId="77777777" w:rsidTr="008E5027">
        <w:trPr>
          <w:trHeight w:val="467"/>
        </w:trPr>
        <w:tc>
          <w:tcPr>
            <w:tcW w:w="2647" w:type="pct"/>
          </w:tcPr>
          <w:p w14:paraId="5FE96292" w14:textId="78D41A26" w:rsidR="00DE2F3E" w:rsidRPr="00B10056" w:rsidRDefault="00994459" w:rsidP="0059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sz w:val="30"/>
                <w:szCs w:val="30"/>
                <w:cs/>
              </w:rPr>
              <w:t>สัญญารับบริการ</w:t>
            </w:r>
          </w:p>
        </w:tc>
        <w:tc>
          <w:tcPr>
            <w:tcW w:w="1180" w:type="pct"/>
            <w:tcBorders>
              <w:bottom w:val="single" w:sz="4" w:space="0" w:color="auto"/>
            </w:tcBorders>
            <w:vAlign w:val="bottom"/>
          </w:tcPr>
          <w:p w14:paraId="17777699" w14:textId="613BBA64" w:rsidR="00DE2F3E" w:rsidRPr="00B10056" w:rsidRDefault="00DE2F3E" w:rsidP="00C0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35,310</w:t>
            </w:r>
          </w:p>
        </w:tc>
        <w:tc>
          <w:tcPr>
            <w:tcW w:w="143" w:type="pct"/>
          </w:tcPr>
          <w:p w14:paraId="5D0D9336" w14:textId="77777777" w:rsidR="00DE2F3E" w:rsidRPr="00B10056" w:rsidRDefault="00DE2F3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tcBorders>
              <w:bottom w:val="single" w:sz="4" w:space="0" w:color="auto"/>
            </w:tcBorders>
            <w:vAlign w:val="bottom"/>
          </w:tcPr>
          <w:p w14:paraId="6CD57154" w14:textId="04D52344" w:rsidR="00DE2F3E" w:rsidRPr="00B10056" w:rsidRDefault="00DE2F3E" w:rsidP="008E5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0056">
              <w:rPr>
                <w:rFonts w:ascii="Angsana New" w:hAnsi="Angsana New"/>
                <w:sz w:val="30"/>
                <w:szCs w:val="30"/>
              </w:rPr>
              <w:t>35,310</w:t>
            </w:r>
          </w:p>
        </w:tc>
      </w:tr>
      <w:tr w:rsidR="0081420E" w:rsidRPr="00B10056" w14:paraId="3F953A93" w14:textId="77777777" w:rsidTr="0081420E">
        <w:trPr>
          <w:trHeight w:val="467"/>
        </w:trPr>
        <w:tc>
          <w:tcPr>
            <w:tcW w:w="2647" w:type="pct"/>
          </w:tcPr>
          <w:p w14:paraId="0708062B" w14:textId="427F356E" w:rsidR="0081420E" w:rsidRPr="00B10056" w:rsidRDefault="0081420E" w:rsidP="00814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0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59E14FF3" w14:textId="43B24F51" w:rsidR="0081420E" w:rsidRPr="00B10056" w:rsidRDefault="00DE2F3E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693,</w:t>
            </w:r>
            <w:r w:rsidR="007244C7" w:rsidRPr="00B10056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143" w:type="pct"/>
          </w:tcPr>
          <w:p w14:paraId="33C4FD30" w14:textId="77777777" w:rsidR="0081420E" w:rsidRPr="00B10056" w:rsidRDefault="0081420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2731E119" w14:textId="308359C0" w:rsidR="0081420E" w:rsidRPr="00B10056" w:rsidRDefault="00DE2F3E" w:rsidP="000A4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56">
              <w:rPr>
                <w:rFonts w:ascii="Angsana New" w:hAnsi="Angsana New"/>
                <w:b/>
                <w:bCs/>
                <w:sz w:val="30"/>
                <w:szCs w:val="30"/>
              </w:rPr>
              <w:t>473,061</w:t>
            </w:r>
          </w:p>
        </w:tc>
      </w:tr>
    </w:tbl>
    <w:p w14:paraId="5B52FBB0" w14:textId="77777777" w:rsidR="00CD5AFA" w:rsidRPr="00B10056" w:rsidRDefault="00CD5AFA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C08755" w14:textId="54AFAA40" w:rsidR="0068783E" w:rsidRPr="00B10056" w:rsidRDefault="00523E37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กลุ่ม</w:t>
      </w:r>
      <w:r w:rsidRPr="00B10056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B10056">
        <w:rPr>
          <w:rFonts w:ascii="Angsana New" w:hAnsi="Angsana New" w:hint="cs"/>
          <w:sz w:val="30"/>
          <w:szCs w:val="30"/>
          <w:cs/>
        </w:rPr>
        <w:t>หลาย</w:t>
      </w:r>
      <w:r w:rsidRPr="00B10056">
        <w:rPr>
          <w:rFonts w:ascii="Angsana New" w:hAnsi="Angsana New"/>
          <w:sz w:val="30"/>
          <w:szCs w:val="30"/>
          <w:cs/>
        </w:rPr>
        <w:t>แห่งเพื่อการใช้ไฟฟ้า</w:t>
      </w:r>
      <w:r w:rsidR="006B56EB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>เป็นจำนวนเงิน</w:t>
      </w:r>
      <w:r w:rsidR="00A75352" w:rsidRPr="00B10056">
        <w:rPr>
          <w:rFonts w:ascii="Angsana New" w:hAnsi="Angsana New"/>
          <w:sz w:val="30"/>
          <w:szCs w:val="30"/>
        </w:rPr>
        <w:t xml:space="preserve"> </w:t>
      </w:r>
      <w:r w:rsidR="00DE2F3E" w:rsidRPr="00B10056">
        <w:rPr>
          <w:rFonts w:ascii="Angsana New" w:hAnsi="Angsana New"/>
          <w:sz w:val="30"/>
          <w:szCs w:val="30"/>
        </w:rPr>
        <w:t>1</w:t>
      </w:r>
      <w:r w:rsidR="00AB0667" w:rsidRPr="00B10056">
        <w:rPr>
          <w:rFonts w:ascii="Angsana New" w:hAnsi="Angsana New"/>
          <w:sz w:val="30"/>
          <w:szCs w:val="30"/>
        </w:rPr>
        <w:t>4.8</w:t>
      </w:r>
      <w:r w:rsidR="003D296E" w:rsidRPr="00B10056">
        <w:rPr>
          <w:rFonts w:ascii="Angsana New" w:hAnsi="Angsana New" w:hint="cs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</w:rPr>
        <w:t> 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2935EE" w:rsidRPr="00B10056">
        <w:rPr>
          <w:rFonts w:ascii="Angsana New" w:hAnsi="Angsana New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</w:rPr>
        <w:t>:</w:t>
      </w:r>
      <w:r w:rsidR="00A34A98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935EE" w:rsidRPr="00B10056">
        <w:rPr>
          <w:rFonts w:ascii="Angsana New" w:hAnsi="Angsana New"/>
          <w:i/>
          <w:iCs/>
          <w:sz w:val="30"/>
          <w:szCs w:val="30"/>
        </w:rPr>
        <w:t>15.1</w:t>
      </w:r>
      <w:r w:rsidR="005A6A3D"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และค้ำประกันผลงานเป็นจำนวนเงิน</w:t>
      </w:r>
      <w:bookmarkStart w:id="2" w:name="_Hlk15140898"/>
      <w:r w:rsidR="00A75352" w:rsidRPr="00B10056">
        <w:rPr>
          <w:rFonts w:ascii="Angsana New" w:hAnsi="Angsana New"/>
          <w:sz w:val="30"/>
          <w:szCs w:val="30"/>
        </w:rPr>
        <w:t xml:space="preserve"> </w:t>
      </w:r>
      <w:r w:rsidR="00AB0667" w:rsidRPr="00B10056">
        <w:rPr>
          <w:rFonts w:ascii="Angsana New" w:hAnsi="Angsana New"/>
          <w:sz w:val="30"/>
          <w:szCs w:val="30"/>
        </w:rPr>
        <w:t>88.8</w:t>
      </w:r>
      <w:r w:rsidRPr="00B10056">
        <w:rPr>
          <w:rFonts w:ascii="Angsana New" w:hAnsi="Angsana New"/>
          <w:sz w:val="30"/>
          <w:szCs w:val="30"/>
        </w:rPr>
        <w:t xml:space="preserve"> </w:t>
      </w:r>
      <w:bookmarkEnd w:id="2"/>
      <w:r w:rsidRPr="00B1005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5721D" w:rsidRPr="00B10056">
        <w:rPr>
          <w:rFonts w:ascii="Angsana New" w:hAnsi="Angsana New"/>
          <w:sz w:val="30"/>
          <w:szCs w:val="30"/>
        </w:rPr>
        <w:br/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2935EE" w:rsidRPr="00B10056">
        <w:rPr>
          <w:rFonts w:ascii="Angsana New" w:hAnsi="Angsana New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: </w:t>
      </w:r>
      <w:r w:rsidR="002935EE" w:rsidRPr="00B10056">
        <w:rPr>
          <w:rFonts w:ascii="Angsana New" w:hAnsi="Angsana New"/>
          <w:i/>
          <w:iCs/>
          <w:sz w:val="30"/>
          <w:szCs w:val="30"/>
        </w:rPr>
        <w:t>91.3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B1005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B37CDCD" w14:textId="77777777" w:rsidR="00B53CB9" w:rsidRPr="00B10056" w:rsidRDefault="00B53CB9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B9B9E" w14:textId="28CEABDA" w:rsidR="00B671FD" w:rsidRPr="00B10056" w:rsidRDefault="00523E37" w:rsidP="000B7229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10056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B10056">
        <w:rPr>
          <w:rFonts w:ascii="Angsana New" w:hAnsi="Angsana New" w:hint="cs"/>
          <w:sz w:val="30"/>
          <w:szCs w:val="30"/>
          <w:cs/>
        </w:rPr>
        <w:t>หลาย</w:t>
      </w:r>
      <w:r w:rsidRPr="00B10056">
        <w:rPr>
          <w:rFonts w:ascii="Angsana New" w:hAnsi="Angsana New"/>
          <w:sz w:val="30"/>
          <w:szCs w:val="30"/>
          <w:cs/>
        </w:rPr>
        <w:t>แ</w:t>
      </w:r>
      <w:r w:rsidRPr="00B10056">
        <w:rPr>
          <w:rFonts w:ascii="Angsana New" w:hAnsi="Angsana New" w:hint="cs"/>
          <w:sz w:val="30"/>
          <w:szCs w:val="30"/>
          <w:cs/>
        </w:rPr>
        <w:t>ห่</w:t>
      </w:r>
      <w:r w:rsidRPr="00B10056">
        <w:rPr>
          <w:rFonts w:ascii="Angsana New" w:hAnsi="Angsana New"/>
          <w:sz w:val="30"/>
          <w:szCs w:val="30"/>
          <w:cs/>
        </w:rPr>
        <w:t>งเพื่อการใช้ไฟฟ้า</w:t>
      </w:r>
      <w:r w:rsidRPr="00B10056">
        <w:rPr>
          <w:rFonts w:ascii="Angsana New" w:hAnsi="Angsana New" w:hint="cs"/>
          <w:sz w:val="30"/>
          <w:szCs w:val="30"/>
          <w:cs/>
        </w:rPr>
        <w:t>เ</w:t>
      </w:r>
      <w:r w:rsidRPr="00B10056">
        <w:rPr>
          <w:rFonts w:ascii="Angsana New" w:hAnsi="Angsana New"/>
          <w:sz w:val="30"/>
          <w:szCs w:val="30"/>
          <w:cs/>
        </w:rPr>
        <w:t>ป็นจำนวนเงิน</w:t>
      </w:r>
      <w:bookmarkStart w:id="3" w:name="_Hlk15140909"/>
      <w:r w:rsidR="00982677" w:rsidRPr="00B10056">
        <w:rPr>
          <w:rFonts w:ascii="Angsana New" w:hAnsi="Angsana New"/>
          <w:sz w:val="30"/>
          <w:szCs w:val="30"/>
        </w:rPr>
        <w:t xml:space="preserve"> </w:t>
      </w:r>
      <w:bookmarkEnd w:id="3"/>
      <w:r w:rsidR="00DE2F3E" w:rsidRPr="00B10056">
        <w:rPr>
          <w:rFonts w:ascii="Angsana New" w:hAnsi="Angsana New"/>
          <w:sz w:val="30"/>
          <w:szCs w:val="30"/>
        </w:rPr>
        <w:t>13.1</w:t>
      </w:r>
      <w:r w:rsidR="00A138AF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sz w:val="30"/>
          <w:szCs w:val="30"/>
        </w:rPr>
        <w:t> </w:t>
      </w:r>
      <w:r w:rsidRPr="00B10056">
        <w:rPr>
          <w:rFonts w:ascii="Angsana New" w:hAnsi="Angsana New"/>
          <w:i/>
          <w:iCs/>
          <w:sz w:val="30"/>
          <w:szCs w:val="30"/>
        </w:rPr>
        <w:t>(31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2935EE" w:rsidRPr="00B10056">
        <w:rPr>
          <w:rFonts w:ascii="Angsana New" w:hAnsi="Angsana New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</w:rPr>
        <w:t>:</w:t>
      </w:r>
      <w:r w:rsidR="00A34A98"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935EE" w:rsidRPr="00B10056">
        <w:rPr>
          <w:rFonts w:ascii="Angsana New" w:hAnsi="Angsana New"/>
          <w:i/>
          <w:iCs/>
          <w:sz w:val="30"/>
          <w:szCs w:val="30"/>
        </w:rPr>
        <w:t>13.1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และค้ำประกันผลงานเป็นจำนวนเงิน</w:t>
      </w:r>
      <w:r w:rsidR="00A138AF" w:rsidRPr="00B10056">
        <w:rPr>
          <w:rFonts w:ascii="Angsana New" w:hAnsi="Angsana New"/>
          <w:sz w:val="30"/>
          <w:szCs w:val="30"/>
        </w:rPr>
        <w:t xml:space="preserve"> </w:t>
      </w:r>
      <w:r w:rsidR="00DE2F3E" w:rsidRPr="00B10056">
        <w:rPr>
          <w:rFonts w:ascii="Angsana New" w:hAnsi="Angsana New"/>
          <w:sz w:val="30"/>
          <w:szCs w:val="30"/>
        </w:rPr>
        <w:t>8</w:t>
      </w:r>
      <w:r w:rsidR="00AB0667" w:rsidRPr="00B10056">
        <w:rPr>
          <w:rFonts w:ascii="Angsana New" w:hAnsi="Angsana New"/>
          <w:sz w:val="30"/>
          <w:szCs w:val="30"/>
        </w:rPr>
        <w:t>6.1</w:t>
      </w:r>
      <w:r w:rsidR="003D296E" w:rsidRPr="00B10056">
        <w:rPr>
          <w:rFonts w:ascii="Times New Roman" w:hAnsi="Times New Roman" w:cstheme="minorBidi" w:hint="cs"/>
          <w:spacing w:val="8"/>
          <w:sz w:val="22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="000B7229" w:rsidRPr="00B10056">
        <w:rPr>
          <w:rFonts w:ascii="Angsana New" w:hAnsi="Angsana New"/>
          <w:sz w:val="30"/>
          <w:szCs w:val="30"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2935EE" w:rsidRPr="00B10056">
        <w:rPr>
          <w:rFonts w:ascii="Angsana New" w:hAnsi="Angsana New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: </w:t>
      </w:r>
      <w:r w:rsidR="002935EE" w:rsidRPr="00B10056">
        <w:rPr>
          <w:rFonts w:ascii="Angsana New" w:hAnsi="Angsana New"/>
          <w:i/>
          <w:iCs/>
          <w:sz w:val="30"/>
          <w:szCs w:val="30"/>
        </w:rPr>
        <w:t>88.2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73557AB9" w14:textId="31520C16" w:rsidR="00D44097" w:rsidRPr="00B10056" w:rsidRDefault="00D44097" w:rsidP="00B671FD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40D338" w14:textId="08C96D1F" w:rsidR="00287AE4" w:rsidRPr="00B10056" w:rsidRDefault="00D44097" w:rsidP="00287AE4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0056">
        <w:rPr>
          <w:rFonts w:ascii="Angsana New" w:hAnsi="Angsana New" w:hint="cs"/>
          <w:sz w:val="30"/>
          <w:szCs w:val="30"/>
          <w:cs/>
        </w:rPr>
        <w:t>ณ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วันที่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AB1102" w:rsidRPr="00B10056">
        <w:rPr>
          <w:rFonts w:ascii="Angsana New" w:hAnsi="Angsana New"/>
          <w:sz w:val="30"/>
          <w:szCs w:val="30"/>
        </w:rPr>
        <w:t>3</w:t>
      </w:r>
      <w:r w:rsidR="002935EE" w:rsidRPr="00B10056">
        <w:rPr>
          <w:rFonts w:ascii="Angsana New" w:hAnsi="Angsana New"/>
          <w:sz w:val="30"/>
          <w:szCs w:val="30"/>
        </w:rPr>
        <w:t>1</w:t>
      </w:r>
      <w:r w:rsidR="00AB1102" w:rsidRPr="00B10056">
        <w:rPr>
          <w:rFonts w:ascii="Angsana New" w:hAnsi="Angsana New"/>
          <w:sz w:val="30"/>
          <w:szCs w:val="30"/>
        </w:rPr>
        <w:t xml:space="preserve"> </w:t>
      </w:r>
      <w:r w:rsidR="002935EE" w:rsidRPr="00B10056">
        <w:rPr>
          <w:rFonts w:ascii="Angsana New" w:hAnsi="Angsana New" w:hint="cs"/>
          <w:sz w:val="30"/>
          <w:szCs w:val="30"/>
          <w:cs/>
        </w:rPr>
        <w:t>มีนาคม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sz w:val="30"/>
          <w:szCs w:val="30"/>
        </w:rPr>
        <w:t>25</w:t>
      </w:r>
      <w:r w:rsidR="00594B5E" w:rsidRPr="00B10056">
        <w:rPr>
          <w:rFonts w:ascii="Angsana New" w:hAnsi="Angsana New"/>
          <w:sz w:val="30"/>
          <w:szCs w:val="30"/>
        </w:rPr>
        <w:t>6</w:t>
      </w:r>
      <w:r w:rsidR="00594B5E" w:rsidRPr="00B10056">
        <w:rPr>
          <w:rFonts w:ascii="Angsana New" w:hAnsi="Angsana New" w:hint="cs"/>
          <w:sz w:val="30"/>
          <w:szCs w:val="30"/>
        </w:rPr>
        <w:t>7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บริษัทให้การค้ำประกันทางการเงินแก่หนี้สินของบริษัทย่อยจำนวน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="00994459" w:rsidRPr="00B10056">
        <w:rPr>
          <w:rFonts w:ascii="Angsana New" w:hAnsi="Angsana New"/>
          <w:sz w:val="30"/>
          <w:szCs w:val="30"/>
        </w:rPr>
        <w:t>233.9</w:t>
      </w:r>
      <w:r w:rsidRPr="00B10056">
        <w:rPr>
          <w:rFonts w:ascii="Angsana New" w:hAnsi="Angsana New"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 </w:t>
      </w:r>
      <w:r w:rsidRPr="00B10056">
        <w:rPr>
          <w:rFonts w:ascii="Angsana New" w:hAnsi="Angsana New"/>
          <w:i/>
          <w:iCs/>
          <w:sz w:val="30"/>
          <w:szCs w:val="30"/>
        </w:rPr>
        <w:br/>
      </w:r>
      <w:r w:rsidRPr="00B10056">
        <w:rPr>
          <w:rFonts w:ascii="Angsana New" w:hAnsi="Angsana New"/>
          <w:i/>
          <w:iCs/>
          <w:sz w:val="30"/>
          <w:szCs w:val="30"/>
          <w:cs/>
        </w:rPr>
        <w:t>(</w:t>
      </w:r>
      <w:r w:rsidRPr="00B10056">
        <w:rPr>
          <w:rFonts w:ascii="Angsana New" w:hAnsi="Angsana New"/>
          <w:i/>
          <w:iCs/>
          <w:sz w:val="30"/>
          <w:szCs w:val="30"/>
        </w:rPr>
        <w:t>31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10056">
        <w:rPr>
          <w:rFonts w:ascii="Angsana New" w:hAnsi="Angsana New"/>
          <w:i/>
          <w:iCs/>
          <w:sz w:val="30"/>
          <w:szCs w:val="30"/>
        </w:rPr>
        <w:t>256</w:t>
      </w:r>
      <w:r w:rsidR="00594B5E" w:rsidRPr="00B10056">
        <w:rPr>
          <w:rFonts w:ascii="Angsana New" w:hAnsi="Angsana New" w:hint="cs"/>
          <w:i/>
          <w:iCs/>
          <w:sz w:val="30"/>
          <w:szCs w:val="30"/>
        </w:rPr>
        <w:t>6</w:t>
      </w:r>
      <w:r w:rsidRPr="00B1005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94459" w:rsidRPr="00B10056">
        <w:rPr>
          <w:rFonts w:ascii="Angsana New" w:hAnsi="Angsana New"/>
          <w:i/>
          <w:iCs/>
          <w:sz w:val="30"/>
          <w:szCs w:val="30"/>
        </w:rPr>
        <w:t>221.7</w:t>
      </w:r>
      <w:r w:rsidRPr="00B10056">
        <w:rPr>
          <w:rFonts w:ascii="Angsana New" w:hAnsi="Angsana New"/>
          <w:i/>
          <w:iCs/>
          <w:sz w:val="30"/>
          <w:szCs w:val="30"/>
        </w:rPr>
        <w:t xml:space="preserve"> </w:t>
      </w:r>
      <w:r w:rsidRPr="00B1005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1005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BBC47BD" w14:textId="416864A6" w:rsidR="005A7499" w:rsidRPr="00B10056" w:rsidRDefault="005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10056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1C483DE" w14:textId="547FCA9D" w:rsidR="00FE2AD8" w:rsidRPr="00B10056" w:rsidRDefault="00FE2AD8" w:rsidP="002935EE">
      <w:pPr>
        <w:pStyle w:val="Heading5"/>
        <w:numPr>
          <w:ilvl w:val="0"/>
          <w:numId w:val="18"/>
        </w:numPr>
        <w:spacing w:line="240" w:lineRule="auto"/>
        <w:ind w:left="549" w:hanging="549"/>
        <w:rPr>
          <w:rFonts w:ascii="Angsana New" w:hAnsi="Angsana New"/>
          <w:sz w:val="30"/>
          <w:szCs w:val="30"/>
          <w:lang w:val="en-US"/>
        </w:rPr>
      </w:pPr>
      <w:r w:rsidRPr="00B10056">
        <w:rPr>
          <w:rFonts w:ascii="Angsana New" w:hAnsi="Angsana New" w:hint="cs"/>
          <w:sz w:val="30"/>
          <w:szCs w:val="30"/>
          <w:cs/>
          <w:lang w:val="en-US"/>
        </w:rPr>
        <w:lastRenderedPageBreak/>
        <w:t>เหตุการณ์ภายหลังรอบระยะเวลารายงาน</w:t>
      </w:r>
    </w:p>
    <w:p w14:paraId="24DE5DE3" w14:textId="77777777" w:rsidR="00FE2AD8" w:rsidRPr="00B10056" w:rsidRDefault="00FE2AD8" w:rsidP="002935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3CC3881" w14:textId="0A2B20AF" w:rsidR="009B663A" w:rsidRPr="00FE2AD8" w:rsidRDefault="009B663A" w:rsidP="009B6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562F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49562F">
        <w:rPr>
          <w:rFonts w:ascii="Angsana New" w:hAnsi="Angsana New"/>
          <w:sz w:val="30"/>
          <w:szCs w:val="30"/>
          <w:cs/>
        </w:rPr>
        <w:t xml:space="preserve"> </w:t>
      </w:r>
      <w:r w:rsidRPr="0049562F">
        <w:rPr>
          <w:rFonts w:ascii="Angsana New" w:hAnsi="Angsana New"/>
          <w:sz w:val="30"/>
          <w:szCs w:val="30"/>
        </w:rPr>
        <w:t>24</w:t>
      </w:r>
      <w:r w:rsidRPr="0049562F">
        <w:rPr>
          <w:rFonts w:ascii="Angsana New" w:hAnsi="Angsana New"/>
          <w:sz w:val="30"/>
          <w:szCs w:val="30"/>
          <w:cs/>
        </w:rPr>
        <w:t xml:space="preserve"> </w:t>
      </w:r>
      <w:r w:rsidRPr="0049562F">
        <w:rPr>
          <w:rFonts w:ascii="Angsana New" w:hAnsi="Angsana New" w:hint="cs"/>
          <w:sz w:val="30"/>
          <w:szCs w:val="30"/>
          <w:cs/>
        </w:rPr>
        <w:t>เมษายน</w:t>
      </w:r>
      <w:r w:rsidRPr="0049562F">
        <w:rPr>
          <w:rFonts w:ascii="Angsana New" w:hAnsi="Angsana New"/>
          <w:sz w:val="30"/>
          <w:szCs w:val="30"/>
          <w:cs/>
        </w:rPr>
        <w:t xml:space="preserve"> </w:t>
      </w:r>
      <w:r w:rsidRPr="0049562F">
        <w:rPr>
          <w:rFonts w:ascii="Angsana New" w:hAnsi="Angsana New"/>
          <w:sz w:val="30"/>
          <w:szCs w:val="30"/>
        </w:rPr>
        <w:t>2567</w:t>
      </w:r>
      <w:r w:rsidRPr="0049562F">
        <w:rPr>
          <w:rFonts w:ascii="Angsana New" w:hAnsi="Angsana New"/>
          <w:sz w:val="30"/>
          <w:szCs w:val="30"/>
          <w:cs/>
        </w:rPr>
        <w:t xml:space="preserve"> </w:t>
      </w:r>
      <w:r w:rsidRPr="0049562F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ผู้ถือหุ้นมีมติอนุมัติการจ่ายเงินปันผลจากกำไรสำหรับปี </w:t>
      </w:r>
      <w:r w:rsidRPr="0049562F">
        <w:rPr>
          <w:rFonts w:ascii="Angsana New" w:hAnsi="Angsana New"/>
          <w:sz w:val="30"/>
          <w:szCs w:val="30"/>
        </w:rPr>
        <w:t xml:space="preserve">2566 </w:t>
      </w:r>
      <w:r w:rsidR="0065115E" w:rsidRPr="0049562F">
        <w:rPr>
          <w:rFonts w:ascii="Angsana New" w:hAnsi="Angsana New" w:hint="cs"/>
          <w:sz w:val="30"/>
          <w:szCs w:val="30"/>
          <w:cs/>
        </w:rPr>
        <w:t xml:space="preserve">และกำไรสะสม </w:t>
      </w:r>
      <w:r w:rsidRPr="0049562F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49562F">
        <w:rPr>
          <w:rFonts w:ascii="Angsana New" w:hAnsi="Angsana New"/>
          <w:sz w:val="30"/>
          <w:szCs w:val="30"/>
          <w:cs/>
        </w:rPr>
        <w:t xml:space="preserve"> </w:t>
      </w:r>
      <w:r w:rsidRPr="0049562F">
        <w:rPr>
          <w:rFonts w:ascii="Angsana New" w:hAnsi="Angsana New"/>
          <w:sz w:val="30"/>
          <w:szCs w:val="30"/>
        </w:rPr>
        <w:t>0.040</w:t>
      </w:r>
      <w:r w:rsidRPr="0049562F">
        <w:rPr>
          <w:rFonts w:ascii="Angsana New" w:hAnsi="Angsana New"/>
          <w:sz w:val="30"/>
          <w:szCs w:val="30"/>
          <w:cs/>
        </w:rPr>
        <w:t xml:space="preserve"> </w:t>
      </w:r>
      <w:r w:rsidRPr="0049562F">
        <w:rPr>
          <w:rFonts w:ascii="Angsana New" w:hAnsi="Angsana New" w:hint="cs"/>
          <w:sz w:val="30"/>
          <w:szCs w:val="30"/>
          <w:cs/>
        </w:rPr>
        <w:t>บาท</w:t>
      </w:r>
      <w:r w:rsidRPr="0049562F">
        <w:rPr>
          <w:rFonts w:ascii="Angsana New" w:hAnsi="Angsana New"/>
          <w:sz w:val="30"/>
          <w:szCs w:val="30"/>
          <w:cs/>
        </w:rPr>
        <w:t xml:space="preserve"> </w:t>
      </w:r>
      <w:r w:rsidRPr="0049562F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49562F">
        <w:rPr>
          <w:rFonts w:ascii="Angsana New" w:hAnsi="Angsana New"/>
          <w:sz w:val="30"/>
          <w:szCs w:val="30"/>
          <w:cs/>
        </w:rPr>
        <w:t xml:space="preserve"> </w:t>
      </w:r>
      <w:r w:rsidRPr="0049562F">
        <w:rPr>
          <w:rFonts w:ascii="Angsana New" w:hAnsi="Angsana New"/>
          <w:sz w:val="30"/>
          <w:szCs w:val="30"/>
        </w:rPr>
        <w:t>19.68</w:t>
      </w:r>
      <w:r w:rsidRPr="0049562F">
        <w:rPr>
          <w:rFonts w:ascii="Angsana New" w:hAnsi="Angsana New"/>
          <w:sz w:val="30"/>
          <w:szCs w:val="30"/>
          <w:cs/>
        </w:rPr>
        <w:t xml:space="preserve"> </w:t>
      </w:r>
      <w:r w:rsidRPr="0049562F">
        <w:rPr>
          <w:rFonts w:ascii="Angsana New" w:hAnsi="Angsana New" w:hint="cs"/>
          <w:sz w:val="30"/>
          <w:szCs w:val="30"/>
          <w:cs/>
        </w:rPr>
        <w:t>ล้านบาท</w:t>
      </w:r>
      <w:r w:rsidRPr="0049562F">
        <w:rPr>
          <w:rFonts w:ascii="Angsana New" w:hAnsi="Angsana New"/>
          <w:sz w:val="30"/>
          <w:szCs w:val="30"/>
          <w:cs/>
        </w:rPr>
        <w:t xml:space="preserve"> </w:t>
      </w:r>
      <w:r w:rsidRPr="0049562F">
        <w:rPr>
          <w:rFonts w:ascii="Angsana New" w:hAnsi="Angsana New" w:hint="cs"/>
          <w:sz w:val="30"/>
          <w:szCs w:val="30"/>
          <w:cs/>
        </w:rPr>
        <w:t>เงินปันผลดังกล่าวจะจ่ายในเดือนพฤษภาคม</w:t>
      </w:r>
      <w:r w:rsidRPr="0049562F">
        <w:rPr>
          <w:rFonts w:ascii="Angsana New" w:hAnsi="Angsana New"/>
          <w:sz w:val="30"/>
          <w:szCs w:val="30"/>
          <w:cs/>
        </w:rPr>
        <w:t xml:space="preserve"> </w:t>
      </w:r>
      <w:r w:rsidRPr="0049562F">
        <w:rPr>
          <w:rFonts w:ascii="Angsana New" w:hAnsi="Angsana New"/>
          <w:sz w:val="30"/>
          <w:szCs w:val="30"/>
        </w:rPr>
        <w:t>2567</w:t>
      </w:r>
    </w:p>
    <w:p w14:paraId="6F414827" w14:textId="7EA0C1A5" w:rsidR="00FE2AD8" w:rsidRPr="00FE2AD8" w:rsidRDefault="00FE2AD8" w:rsidP="00293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FE2AD8" w:rsidRPr="00FE2AD8" w:rsidSect="00C83C17">
      <w:headerReference w:type="default" r:id="rId11"/>
      <w:footerReference w:type="default" r:id="rId12"/>
      <w:type w:val="continuous"/>
      <w:pgSz w:w="11909" w:h="16834" w:code="9"/>
      <w:pgMar w:top="691" w:right="1152" w:bottom="576" w:left="1152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B3E32" w14:textId="77777777" w:rsidR="00362D31" w:rsidRDefault="00362D31" w:rsidP="00FC04D5">
      <w:r>
        <w:separator/>
      </w:r>
    </w:p>
  </w:endnote>
  <w:endnote w:type="continuationSeparator" w:id="0">
    <w:p w14:paraId="7EC928E5" w14:textId="77777777" w:rsidR="00362D31" w:rsidRDefault="00362D31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33204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1E33345" w14:textId="6179B3DC" w:rsidR="00D17959" w:rsidRPr="00622448" w:rsidRDefault="00D17959" w:rsidP="0062244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224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224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2448">
          <w:rPr>
            <w:rFonts w:asciiTheme="majorBidi" w:hAnsiTheme="majorBidi" w:cstheme="majorBidi"/>
            <w:sz w:val="30"/>
            <w:szCs w:val="30"/>
          </w:rPr>
          <w:t>2</w: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7A05C" w14:textId="77777777" w:rsidR="00362D31" w:rsidRDefault="00362D31" w:rsidP="00FC04D5">
      <w:r>
        <w:separator/>
      </w:r>
    </w:p>
  </w:footnote>
  <w:footnote w:type="continuationSeparator" w:id="0">
    <w:p w14:paraId="42E1A38D" w14:textId="77777777" w:rsidR="00362D31" w:rsidRDefault="00362D31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6AF1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E1806F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67F4761" w14:textId="2A44C312" w:rsidR="004C086B" w:rsidRDefault="004C086B" w:rsidP="004C086B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2567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2ECA0C5C" w14:textId="77777777" w:rsidR="00DD77E4" w:rsidRPr="0021561A" w:rsidRDefault="00DD77E4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4CE4AA2"/>
    <w:multiLevelType w:val="hybridMultilevel"/>
    <w:tmpl w:val="4462D41A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5CDA6FA6"/>
    <w:multiLevelType w:val="hybridMultilevel"/>
    <w:tmpl w:val="6928B512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994638">
    <w:abstractNumId w:val="6"/>
  </w:num>
  <w:num w:numId="2" w16cid:durableId="1990132610">
    <w:abstractNumId w:val="5"/>
  </w:num>
  <w:num w:numId="3" w16cid:durableId="1671257407">
    <w:abstractNumId w:val="9"/>
  </w:num>
  <w:num w:numId="4" w16cid:durableId="100880483">
    <w:abstractNumId w:val="7"/>
  </w:num>
  <w:num w:numId="5" w16cid:durableId="781805501">
    <w:abstractNumId w:val="8"/>
  </w:num>
  <w:num w:numId="6" w16cid:durableId="971834474">
    <w:abstractNumId w:val="3"/>
  </w:num>
  <w:num w:numId="7" w16cid:durableId="1962877765">
    <w:abstractNumId w:val="2"/>
  </w:num>
  <w:num w:numId="8" w16cid:durableId="840005693">
    <w:abstractNumId w:val="0"/>
  </w:num>
  <w:num w:numId="9" w16cid:durableId="1102383481">
    <w:abstractNumId w:val="1"/>
  </w:num>
  <w:num w:numId="10" w16cid:durableId="1892383515">
    <w:abstractNumId w:val="4"/>
  </w:num>
  <w:num w:numId="11" w16cid:durableId="1768189889">
    <w:abstractNumId w:val="13"/>
  </w:num>
  <w:num w:numId="12" w16cid:durableId="1338076766">
    <w:abstractNumId w:val="11"/>
  </w:num>
  <w:num w:numId="13" w16cid:durableId="1755734970">
    <w:abstractNumId w:val="16"/>
  </w:num>
  <w:num w:numId="14" w16cid:durableId="960574881">
    <w:abstractNumId w:val="12"/>
  </w:num>
  <w:num w:numId="15" w16cid:durableId="141428454">
    <w:abstractNumId w:val="14"/>
  </w:num>
  <w:num w:numId="16" w16cid:durableId="1575166250">
    <w:abstractNumId w:val="17"/>
  </w:num>
  <w:num w:numId="17" w16cid:durableId="871654528">
    <w:abstractNumId w:val="10"/>
  </w:num>
  <w:num w:numId="18" w16cid:durableId="2069062661">
    <w:abstractNumId w:val="15"/>
  </w:num>
  <w:num w:numId="19" w16cid:durableId="312273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C48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77F"/>
    <w:rsid w:val="00005923"/>
    <w:rsid w:val="0000593C"/>
    <w:rsid w:val="00005AE4"/>
    <w:rsid w:val="00005DFA"/>
    <w:rsid w:val="00005EFC"/>
    <w:rsid w:val="00006CB2"/>
    <w:rsid w:val="00007250"/>
    <w:rsid w:val="000074DF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1DE5"/>
    <w:rsid w:val="0001204A"/>
    <w:rsid w:val="0001208E"/>
    <w:rsid w:val="0001222E"/>
    <w:rsid w:val="00012C2A"/>
    <w:rsid w:val="00012E89"/>
    <w:rsid w:val="000135F4"/>
    <w:rsid w:val="00014D44"/>
    <w:rsid w:val="00014E37"/>
    <w:rsid w:val="00014F80"/>
    <w:rsid w:val="00015358"/>
    <w:rsid w:val="000155AA"/>
    <w:rsid w:val="00015D1B"/>
    <w:rsid w:val="00015F3D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1E5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146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6B9C"/>
    <w:rsid w:val="00047121"/>
    <w:rsid w:val="000477EB"/>
    <w:rsid w:val="00047E8D"/>
    <w:rsid w:val="00050599"/>
    <w:rsid w:val="000509F3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399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4DFB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B78"/>
    <w:rsid w:val="00070CA6"/>
    <w:rsid w:val="000711A5"/>
    <w:rsid w:val="00071291"/>
    <w:rsid w:val="0007182F"/>
    <w:rsid w:val="00071CCC"/>
    <w:rsid w:val="0007238A"/>
    <w:rsid w:val="000723A8"/>
    <w:rsid w:val="0007288B"/>
    <w:rsid w:val="00072AAA"/>
    <w:rsid w:val="00072CD6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43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0F16"/>
    <w:rsid w:val="00091A11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294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448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8C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6A24"/>
    <w:rsid w:val="000A713D"/>
    <w:rsid w:val="000A7385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B0C"/>
    <w:rsid w:val="000B3F58"/>
    <w:rsid w:val="000B3FB0"/>
    <w:rsid w:val="000B4F1B"/>
    <w:rsid w:val="000B560E"/>
    <w:rsid w:val="000B5A80"/>
    <w:rsid w:val="000B5C68"/>
    <w:rsid w:val="000B5C85"/>
    <w:rsid w:val="000B5E50"/>
    <w:rsid w:val="000B60B8"/>
    <w:rsid w:val="000B6421"/>
    <w:rsid w:val="000B6540"/>
    <w:rsid w:val="000B677C"/>
    <w:rsid w:val="000B6805"/>
    <w:rsid w:val="000B7067"/>
    <w:rsid w:val="000B71BA"/>
    <w:rsid w:val="000B7229"/>
    <w:rsid w:val="000B72E6"/>
    <w:rsid w:val="000B7655"/>
    <w:rsid w:val="000B76F2"/>
    <w:rsid w:val="000B7722"/>
    <w:rsid w:val="000B77CB"/>
    <w:rsid w:val="000B7B95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3332"/>
    <w:rsid w:val="000C3C45"/>
    <w:rsid w:val="000C404D"/>
    <w:rsid w:val="000C4A54"/>
    <w:rsid w:val="000C5126"/>
    <w:rsid w:val="000C5234"/>
    <w:rsid w:val="000C525C"/>
    <w:rsid w:val="000C55AF"/>
    <w:rsid w:val="000C5A7F"/>
    <w:rsid w:val="000C5E24"/>
    <w:rsid w:val="000C60CC"/>
    <w:rsid w:val="000C60F1"/>
    <w:rsid w:val="000C6956"/>
    <w:rsid w:val="000C6DFB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238"/>
    <w:rsid w:val="000E0E0E"/>
    <w:rsid w:val="000E0F49"/>
    <w:rsid w:val="000E0FDE"/>
    <w:rsid w:val="000E1158"/>
    <w:rsid w:val="000E16C6"/>
    <w:rsid w:val="000E18E1"/>
    <w:rsid w:val="000E1AA6"/>
    <w:rsid w:val="000E23A6"/>
    <w:rsid w:val="000E297D"/>
    <w:rsid w:val="000E37C0"/>
    <w:rsid w:val="000E3FA7"/>
    <w:rsid w:val="000E414E"/>
    <w:rsid w:val="000E419D"/>
    <w:rsid w:val="000E4B01"/>
    <w:rsid w:val="000E4D8E"/>
    <w:rsid w:val="000E52DE"/>
    <w:rsid w:val="000E5B08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1A5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6CA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05"/>
    <w:rsid w:val="00122431"/>
    <w:rsid w:val="00122766"/>
    <w:rsid w:val="001227FF"/>
    <w:rsid w:val="0012281E"/>
    <w:rsid w:val="00122A96"/>
    <w:rsid w:val="00122DD8"/>
    <w:rsid w:val="00123917"/>
    <w:rsid w:val="00123D2A"/>
    <w:rsid w:val="00124AB8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8DA"/>
    <w:rsid w:val="00137AC6"/>
    <w:rsid w:val="00137CA7"/>
    <w:rsid w:val="00140B82"/>
    <w:rsid w:val="001426C4"/>
    <w:rsid w:val="00142901"/>
    <w:rsid w:val="00142A31"/>
    <w:rsid w:val="00142A5A"/>
    <w:rsid w:val="00142A69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CFA"/>
    <w:rsid w:val="00151EA7"/>
    <w:rsid w:val="00151FF0"/>
    <w:rsid w:val="001521F4"/>
    <w:rsid w:val="0015246F"/>
    <w:rsid w:val="0015285A"/>
    <w:rsid w:val="00152900"/>
    <w:rsid w:val="00152F62"/>
    <w:rsid w:val="00153379"/>
    <w:rsid w:val="00153A1C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2ED1"/>
    <w:rsid w:val="001633F6"/>
    <w:rsid w:val="001648CC"/>
    <w:rsid w:val="00164E6E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08C9"/>
    <w:rsid w:val="00171F22"/>
    <w:rsid w:val="001721D3"/>
    <w:rsid w:val="0017251D"/>
    <w:rsid w:val="00172729"/>
    <w:rsid w:val="001736AA"/>
    <w:rsid w:val="00173B83"/>
    <w:rsid w:val="00173B86"/>
    <w:rsid w:val="00173B8E"/>
    <w:rsid w:val="0017401A"/>
    <w:rsid w:val="0017449F"/>
    <w:rsid w:val="00174829"/>
    <w:rsid w:val="00174C35"/>
    <w:rsid w:val="001751E0"/>
    <w:rsid w:val="00175210"/>
    <w:rsid w:val="00175234"/>
    <w:rsid w:val="001752F5"/>
    <w:rsid w:val="0017539D"/>
    <w:rsid w:val="001753E5"/>
    <w:rsid w:val="001757D8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1E3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8A9"/>
    <w:rsid w:val="00194996"/>
    <w:rsid w:val="00194A63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265"/>
    <w:rsid w:val="001A279C"/>
    <w:rsid w:val="001A30FC"/>
    <w:rsid w:val="001A3309"/>
    <w:rsid w:val="001A3CDE"/>
    <w:rsid w:val="001A46E8"/>
    <w:rsid w:val="001A47BB"/>
    <w:rsid w:val="001A4D9C"/>
    <w:rsid w:val="001A4D9F"/>
    <w:rsid w:val="001A4E0A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2CBD"/>
    <w:rsid w:val="001B302D"/>
    <w:rsid w:val="001B37C0"/>
    <w:rsid w:val="001B39BD"/>
    <w:rsid w:val="001B3AD8"/>
    <w:rsid w:val="001B3DE0"/>
    <w:rsid w:val="001B3F86"/>
    <w:rsid w:val="001B419E"/>
    <w:rsid w:val="001B426B"/>
    <w:rsid w:val="001B446D"/>
    <w:rsid w:val="001B4936"/>
    <w:rsid w:val="001B4943"/>
    <w:rsid w:val="001B4D57"/>
    <w:rsid w:val="001B4F53"/>
    <w:rsid w:val="001B52C9"/>
    <w:rsid w:val="001B52E9"/>
    <w:rsid w:val="001B5FD9"/>
    <w:rsid w:val="001B62AE"/>
    <w:rsid w:val="001B6C83"/>
    <w:rsid w:val="001B6E5C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55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C76D4"/>
    <w:rsid w:val="001D0278"/>
    <w:rsid w:val="001D0368"/>
    <w:rsid w:val="001D0497"/>
    <w:rsid w:val="001D097C"/>
    <w:rsid w:val="001D0F82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1F2A"/>
    <w:rsid w:val="001E2A35"/>
    <w:rsid w:val="001E3784"/>
    <w:rsid w:val="001E3845"/>
    <w:rsid w:val="001E452C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766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18"/>
    <w:rsid w:val="001F6EB9"/>
    <w:rsid w:val="001F7B41"/>
    <w:rsid w:val="001F7F83"/>
    <w:rsid w:val="00200218"/>
    <w:rsid w:val="002006C6"/>
    <w:rsid w:val="00200E07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06D"/>
    <w:rsid w:val="002073C9"/>
    <w:rsid w:val="002074B4"/>
    <w:rsid w:val="002076E8"/>
    <w:rsid w:val="00207720"/>
    <w:rsid w:val="00207D48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3CB6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032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704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2CB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4F4D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8F7"/>
    <w:rsid w:val="00252F7F"/>
    <w:rsid w:val="00253504"/>
    <w:rsid w:val="002537E0"/>
    <w:rsid w:val="00253864"/>
    <w:rsid w:val="002541CD"/>
    <w:rsid w:val="002542C4"/>
    <w:rsid w:val="00254AE1"/>
    <w:rsid w:val="00255417"/>
    <w:rsid w:val="0025550B"/>
    <w:rsid w:val="00256520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4CA6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827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697"/>
    <w:rsid w:val="002778BF"/>
    <w:rsid w:val="002778F6"/>
    <w:rsid w:val="00277B37"/>
    <w:rsid w:val="00277C4E"/>
    <w:rsid w:val="00277C81"/>
    <w:rsid w:val="00277CAF"/>
    <w:rsid w:val="00277EA5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87AE4"/>
    <w:rsid w:val="00287B86"/>
    <w:rsid w:val="00290099"/>
    <w:rsid w:val="00290824"/>
    <w:rsid w:val="00290EF1"/>
    <w:rsid w:val="002912DB"/>
    <w:rsid w:val="00291498"/>
    <w:rsid w:val="00293054"/>
    <w:rsid w:val="002935EE"/>
    <w:rsid w:val="0029384D"/>
    <w:rsid w:val="00293970"/>
    <w:rsid w:val="00293A16"/>
    <w:rsid w:val="00293C8B"/>
    <w:rsid w:val="002941BD"/>
    <w:rsid w:val="002941BE"/>
    <w:rsid w:val="0029450B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C9E"/>
    <w:rsid w:val="002A1E98"/>
    <w:rsid w:val="002A2760"/>
    <w:rsid w:val="002A30B7"/>
    <w:rsid w:val="002A3815"/>
    <w:rsid w:val="002A3AEF"/>
    <w:rsid w:val="002A3C40"/>
    <w:rsid w:val="002A3FA2"/>
    <w:rsid w:val="002A4A70"/>
    <w:rsid w:val="002A4CEF"/>
    <w:rsid w:val="002A4D0D"/>
    <w:rsid w:val="002A4D8F"/>
    <w:rsid w:val="002A5278"/>
    <w:rsid w:val="002A53FA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0C57"/>
    <w:rsid w:val="002B1319"/>
    <w:rsid w:val="002B1514"/>
    <w:rsid w:val="002B161A"/>
    <w:rsid w:val="002B1EA5"/>
    <w:rsid w:val="002B2A3A"/>
    <w:rsid w:val="002B3266"/>
    <w:rsid w:val="002B3398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41D"/>
    <w:rsid w:val="002B5564"/>
    <w:rsid w:val="002B6149"/>
    <w:rsid w:val="002B645C"/>
    <w:rsid w:val="002B6AC4"/>
    <w:rsid w:val="002B6E11"/>
    <w:rsid w:val="002B783E"/>
    <w:rsid w:val="002B7B38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0F3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1CC9"/>
    <w:rsid w:val="002D2575"/>
    <w:rsid w:val="002D298A"/>
    <w:rsid w:val="002D3315"/>
    <w:rsid w:val="002D3F71"/>
    <w:rsid w:val="002D4C3C"/>
    <w:rsid w:val="002D4C94"/>
    <w:rsid w:val="002D585C"/>
    <w:rsid w:val="002D5B0C"/>
    <w:rsid w:val="002D5FBC"/>
    <w:rsid w:val="002D61AB"/>
    <w:rsid w:val="002D66C9"/>
    <w:rsid w:val="002D6A19"/>
    <w:rsid w:val="002D6FC7"/>
    <w:rsid w:val="002D7760"/>
    <w:rsid w:val="002D7D30"/>
    <w:rsid w:val="002D7D53"/>
    <w:rsid w:val="002E01D9"/>
    <w:rsid w:val="002E0822"/>
    <w:rsid w:val="002E174A"/>
    <w:rsid w:val="002E191E"/>
    <w:rsid w:val="002E1D3B"/>
    <w:rsid w:val="002E205E"/>
    <w:rsid w:val="002E25F9"/>
    <w:rsid w:val="002E2AD0"/>
    <w:rsid w:val="002E2FA8"/>
    <w:rsid w:val="002E30E3"/>
    <w:rsid w:val="002E3564"/>
    <w:rsid w:val="002E3C69"/>
    <w:rsid w:val="002E3CC1"/>
    <w:rsid w:val="002E3D12"/>
    <w:rsid w:val="002E4474"/>
    <w:rsid w:val="002E475B"/>
    <w:rsid w:val="002E4D76"/>
    <w:rsid w:val="002E5754"/>
    <w:rsid w:val="002E5832"/>
    <w:rsid w:val="002E5976"/>
    <w:rsid w:val="002E5FD2"/>
    <w:rsid w:val="002E628A"/>
    <w:rsid w:val="002E6A1A"/>
    <w:rsid w:val="002E6D97"/>
    <w:rsid w:val="002E702B"/>
    <w:rsid w:val="002E785A"/>
    <w:rsid w:val="002E7C54"/>
    <w:rsid w:val="002F013E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38FB"/>
    <w:rsid w:val="002F410E"/>
    <w:rsid w:val="002F46CD"/>
    <w:rsid w:val="002F53DF"/>
    <w:rsid w:val="002F54D1"/>
    <w:rsid w:val="002F559A"/>
    <w:rsid w:val="002F6057"/>
    <w:rsid w:val="002F687A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0F73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C15"/>
    <w:rsid w:val="00304FDB"/>
    <w:rsid w:val="003051A9"/>
    <w:rsid w:val="00305400"/>
    <w:rsid w:val="00305713"/>
    <w:rsid w:val="00306103"/>
    <w:rsid w:val="00306156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8F"/>
    <w:rsid w:val="003110A0"/>
    <w:rsid w:val="003114DD"/>
    <w:rsid w:val="003117F7"/>
    <w:rsid w:val="00311C57"/>
    <w:rsid w:val="00311F4F"/>
    <w:rsid w:val="00312455"/>
    <w:rsid w:val="0031246D"/>
    <w:rsid w:val="003132C6"/>
    <w:rsid w:val="00313A16"/>
    <w:rsid w:val="00313FA1"/>
    <w:rsid w:val="00314246"/>
    <w:rsid w:val="003144CD"/>
    <w:rsid w:val="0031470A"/>
    <w:rsid w:val="00314B74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3EDC"/>
    <w:rsid w:val="00324248"/>
    <w:rsid w:val="003246D3"/>
    <w:rsid w:val="00324E7E"/>
    <w:rsid w:val="003252E1"/>
    <w:rsid w:val="0032576B"/>
    <w:rsid w:val="00325B55"/>
    <w:rsid w:val="00325C41"/>
    <w:rsid w:val="00326178"/>
    <w:rsid w:val="0032764D"/>
    <w:rsid w:val="00330844"/>
    <w:rsid w:val="00330FD7"/>
    <w:rsid w:val="00331865"/>
    <w:rsid w:val="0033190B"/>
    <w:rsid w:val="00331DED"/>
    <w:rsid w:val="00331FDF"/>
    <w:rsid w:val="003320BB"/>
    <w:rsid w:val="00332BC9"/>
    <w:rsid w:val="003330C9"/>
    <w:rsid w:val="00333238"/>
    <w:rsid w:val="0033342D"/>
    <w:rsid w:val="00333BFF"/>
    <w:rsid w:val="003341DD"/>
    <w:rsid w:val="00334457"/>
    <w:rsid w:val="00334727"/>
    <w:rsid w:val="00334E1F"/>
    <w:rsid w:val="00334FE6"/>
    <w:rsid w:val="003359DC"/>
    <w:rsid w:val="00335A66"/>
    <w:rsid w:val="00335B85"/>
    <w:rsid w:val="00336A4F"/>
    <w:rsid w:val="00336B52"/>
    <w:rsid w:val="00336B69"/>
    <w:rsid w:val="00336B9B"/>
    <w:rsid w:val="003371A8"/>
    <w:rsid w:val="00337434"/>
    <w:rsid w:val="00337D1D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8C0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031E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2998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267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2D31"/>
    <w:rsid w:val="003632F8"/>
    <w:rsid w:val="00363783"/>
    <w:rsid w:val="0036392D"/>
    <w:rsid w:val="00363C92"/>
    <w:rsid w:val="003641D7"/>
    <w:rsid w:val="003644B7"/>
    <w:rsid w:val="003646A0"/>
    <w:rsid w:val="003646F6"/>
    <w:rsid w:val="0036488F"/>
    <w:rsid w:val="00364A8C"/>
    <w:rsid w:val="00364C8B"/>
    <w:rsid w:val="0036542E"/>
    <w:rsid w:val="00365A4D"/>
    <w:rsid w:val="00365BE7"/>
    <w:rsid w:val="0036691B"/>
    <w:rsid w:val="00366A2B"/>
    <w:rsid w:val="00367145"/>
    <w:rsid w:val="00367373"/>
    <w:rsid w:val="0036752E"/>
    <w:rsid w:val="0036776C"/>
    <w:rsid w:val="00370665"/>
    <w:rsid w:val="0037119F"/>
    <w:rsid w:val="0037132E"/>
    <w:rsid w:val="003719F2"/>
    <w:rsid w:val="00372779"/>
    <w:rsid w:val="00372C28"/>
    <w:rsid w:val="00372CE1"/>
    <w:rsid w:val="00372D4B"/>
    <w:rsid w:val="003730F9"/>
    <w:rsid w:val="00373AD4"/>
    <w:rsid w:val="00373CBE"/>
    <w:rsid w:val="0037454A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1CE0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C91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043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88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313"/>
    <w:rsid w:val="003D3554"/>
    <w:rsid w:val="003D3F93"/>
    <w:rsid w:val="003D4E4C"/>
    <w:rsid w:val="003D69E6"/>
    <w:rsid w:val="003D7BCA"/>
    <w:rsid w:val="003D7E3B"/>
    <w:rsid w:val="003E05AE"/>
    <w:rsid w:val="003E06B0"/>
    <w:rsid w:val="003E0844"/>
    <w:rsid w:val="003E091C"/>
    <w:rsid w:val="003E107D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5564"/>
    <w:rsid w:val="003F5570"/>
    <w:rsid w:val="003F60FF"/>
    <w:rsid w:val="003F6149"/>
    <w:rsid w:val="003F6BF5"/>
    <w:rsid w:val="003F6DC6"/>
    <w:rsid w:val="003F71BD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2FB"/>
    <w:rsid w:val="004017C3"/>
    <w:rsid w:val="004018CE"/>
    <w:rsid w:val="0040205B"/>
    <w:rsid w:val="00402622"/>
    <w:rsid w:val="004026E6"/>
    <w:rsid w:val="004029DB"/>
    <w:rsid w:val="00402B9A"/>
    <w:rsid w:val="004033D0"/>
    <w:rsid w:val="00403AC5"/>
    <w:rsid w:val="004048E8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904"/>
    <w:rsid w:val="00407C24"/>
    <w:rsid w:val="00407EFE"/>
    <w:rsid w:val="0041034A"/>
    <w:rsid w:val="0041043C"/>
    <w:rsid w:val="0041097F"/>
    <w:rsid w:val="00410A12"/>
    <w:rsid w:val="00410D8F"/>
    <w:rsid w:val="004114EA"/>
    <w:rsid w:val="00411987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0F5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27921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65A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8F6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87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34E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1C78"/>
    <w:rsid w:val="004724CF"/>
    <w:rsid w:val="004724FE"/>
    <w:rsid w:val="00472D52"/>
    <w:rsid w:val="00473281"/>
    <w:rsid w:val="004738FF"/>
    <w:rsid w:val="004739AB"/>
    <w:rsid w:val="00473B90"/>
    <w:rsid w:val="004743A5"/>
    <w:rsid w:val="004747E8"/>
    <w:rsid w:val="00474955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88F"/>
    <w:rsid w:val="00485DC7"/>
    <w:rsid w:val="00486689"/>
    <w:rsid w:val="004869AA"/>
    <w:rsid w:val="0048751A"/>
    <w:rsid w:val="00487FDB"/>
    <w:rsid w:val="004901EF"/>
    <w:rsid w:val="0049034F"/>
    <w:rsid w:val="004904A8"/>
    <w:rsid w:val="00490BF7"/>
    <w:rsid w:val="00490D7A"/>
    <w:rsid w:val="00490FCE"/>
    <w:rsid w:val="004911CE"/>
    <w:rsid w:val="00491C53"/>
    <w:rsid w:val="004939C0"/>
    <w:rsid w:val="00493B27"/>
    <w:rsid w:val="00493D0A"/>
    <w:rsid w:val="00493DF9"/>
    <w:rsid w:val="00493FE7"/>
    <w:rsid w:val="004943CC"/>
    <w:rsid w:val="004949BF"/>
    <w:rsid w:val="00494A1E"/>
    <w:rsid w:val="0049548B"/>
    <w:rsid w:val="0049562F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3228"/>
    <w:rsid w:val="004B4272"/>
    <w:rsid w:val="004B4290"/>
    <w:rsid w:val="004B46DB"/>
    <w:rsid w:val="004B48EA"/>
    <w:rsid w:val="004B5567"/>
    <w:rsid w:val="004B5B61"/>
    <w:rsid w:val="004B6D36"/>
    <w:rsid w:val="004B6E6B"/>
    <w:rsid w:val="004B71BE"/>
    <w:rsid w:val="004C03BE"/>
    <w:rsid w:val="004C03C2"/>
    <w:rsid w:val="004C086B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AF0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3FF9"/>
    <w:rsid w:val="004D470E"/>
    <w:rsid w:val="004D4AB1"/>
    <w:rsid w:val="004D4AC4"/>
    <w:rsid w:val="004D4FA6"/>
    <w:rsid w:val="004D5115"/>
    <w:rsid w:val="004D518C"/>
    <w:rsid w:val="004D5269"/>
    <w:rsid w:val="004D53E5"/>
    <w:rsid w:val="004D53F9"/>
    <w:rsid w:val="004D5CB3"/>
    <w:rsid w:val="004D5EB4"/>
    <w:rsid w:val="004D618E"/>
    <w:rsid w:val="004D6259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38B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5E5C"/>
    <w:rsid w:val="004E6162"/>
    <w:rsid w:val="004E625E"/>
    <w:rsid w:val="004E666F"/>
    <w:rsid w:val="004E687A"/>
    <w:rsid w:val="004E6CE8"/>
    <w:rsid w:val="004E701E"/>
    <w:rsid w:val="004E7078"/>
    <w:rsid w:val="004E7D40"/>
    <w:rsid w:val="004F00DF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85F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4EFF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4CE"/>
    <w:rsid w:val="00515B57"/>
    <w:rsid w:val="00515FE7"/>
    <w:rsid w:val="0051616C"/>
    <w:rsid w:val="005167F7"/>
    <w:rsid w:val="005168D8"/>
    <w:rsid w:val="00516C87"/>
    <w:rsid w:val="0051751D"/>
    <w:rsid w:val="00517554"/>
    <w:rsid w:val="00517B1B"/>
    <w:rsid w:val="00517F14"/>
    <w:rsid w:val="0052002F"/>
    <w:rsid w:val="00520041"/>
    <w:rsid w:val="00520057"/>
    <w:rsid w:val="005207E4"/>
    <w:rsid w:val="005211AC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4C51"/>
    <w:rsid w:val="00525A21"/>
    <w:rsid w:val="00525DF0"/>
    <w:rsid w:val="00525FB6"/>
    <w:rsid w:val="005260C4"/>
    <w:rsid w:val="00526715"/>
    <w:rsid w:val="00526B58"/>
    <w:rsid w:val="00526DC2"/>
    <w:rsid w:val="005276EC"/>
    <w:rsid w:val="00527E79"/>
    <w:rsid w:val="005304CB"/>
    <w:rsid w:val="00530E04"/>
    <w:rsid w:val="00530E88"/>
    <w:rsid w:val="00531665"/>
    <w:rsid w:val="00531B37"/>
    <w:rsid w:val="00532246"/>
    <w:rsid w:val="005325EA"/>
    <w:rsid w:val="00533136"/>
    <w:rsid w:val="00533245"/>
    <w:rsid w:val="00533683"/>
    <w:rsid w:val="0053403B"/>
    <w:rsid w:val="005347D9"/>
    <w:rsid w:val="00534BDA"/>
    <w:rsid w:val="00534F43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0F5A"/>
    <w:rsid w:val="0055127C"/>
    <w:rsid w:val="00551457"/>
    <w:rsid w:val="0055166E"/>
    <w:rsid w:val="00551830"/>
    <w:rsid w:val="005518E9"/>
    <w:rsid w:val="00551DF0"/>
    <w:rsid w:val="00552052"/>
    <w:rsid w:val="00552135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5AE"/>
    <w:rsid w:val="00556BBD"/>
    <w:rsid w:val="00556F20"/>
    <w:rsid w:val="005573D7"/>
    <w:rsid w:val="005573E2"/>
    <w:rsid w:val="005574E4"/>
    <w:rsid w:val="005579EF"/>
    <w:rsid w:val="00560671"/>
    <w:rsid w:val="00560708"/>
    <w:rsid w:val="00560942"/>
    <w:rsid w:val="00560B36"/>
    <w:rsid w:val="00560E43"/>
    <w:rsid w:val="00560EEC"/>
    <w:rsid w:val="00561044"/>
    <w:rsid w:val="00561301"/>
    <w:rsid w:val="0056156A"/>
    <w:rsid w:val="005618E4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B95"/>
    <w:rsid w:val="00565CEF"/>
    <w:rsid w:val="00565E06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2A28"/>
    <w:rsid w:val="005731A9"/>
    <w:rsid w:val="005731F0"/>
    <w:rsid w:val="00573ACC"/>
    <w:rsid w:val="00573D39"/>
    <w:rsid w:val="00573E6D"/>
    <w:rsid w:val="00574267"/>
    <w:rsid w:val="0057441A"/>
    <w:rsid w:val="00574528"/>
    <w:rsid w:val="005748EA"/>
    <w:rsid w:val="00574B42"/>
    <w:rsid w:val="00574E06"/>
    <w:rsid w:val="00574FD7"/>
    <w:rsid w:val="00575534"/>
    <w:rsid w:val="0057581D"/>
    <w:rsid w:val="005759D7"/>
    <w:rsid w:val="00576057"/>
    <w:rsid w:val="0057607F"/>
    <w:rsid w:val="00577976"/>
    <w:rsid w:val="00577A80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B5E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38"/>
    <w:rsid w:val="005A239B"/>
    <w:rsid w:val="005A2FC3"/>
    <w:rsid w:val="005A3529"/>
    <w:rsid w:val="005A3577"/>
    <w:rsid w:val="005A3624"/>
    <w:rsid w:val="005A376B"/>
    <w:rsid w:val="005A3903"/>
    <w:rsid w:val="005A3B14"/>
    <w:rsid w:val="005A427D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99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A31"/>
    <w:rsid w:val="005B4BD2"/>
    <w:rsid w:val="005B4D29"/>
    <w:rsid w:val="005B4E9E"/>
    <w:rsid w:val="005B54A7"/>
    <w:rsid w:val="005B615E"/>
    <w:rsid w:val="005B6C37"/>
    <w:rsid w:val="005B70A7"/>
    <w:rsid w:val="005B7407"/>
    <w:rsid w:val="005B7B0B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101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209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3C2"/>
    <w:rsid w:val="005E0857"/>
    <w:rsid w:val="005E0AD3"/>
    <w:rsid w:val="005E0C40"/>
    <w:rsid w:val="005E0F41"/>
    <w:rsid w:val="005E107B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6D0E"/>
    <w:rsid w:val="005E7575"/>
    <w:rsid w:val="005E7A7E"/>
    <w:rsid w:val="005F01AB"/>
    <w:rsid w:val="005F0582"/>
    <w:rsid w:val="005F06AA"/>
    <w:rsid w:val="005F0792"/>
    <w:rsid w:val="005F118D"/>
    <w:rsid w:val="005F1258"/>
    <w:rsid w:val="005F194C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3DDB"/>
    <w:rsid w:val="00603E5B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6B6"/>
    <w:rsid w:val="0061094B"/>
    <w:rsid w:val="006116B9"/>
    <w:rsid w:val="00611BFF"/>
    <w:rsid w:val="00611CEE"/>
    <w:rsid w:val="006120CD"/>
    <w:rsid w:val="006125E6"/>
    <w:rsid w:val="0061272B"/>
    <w:rsid w:val="006127ED"/>
    <w:rsid w:val="006128E2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0E1"/>
    <w:rsid w:val="00615A35"/>
    <w:rsid w:val="00615B95"/>
    <w:rsid w:val="006161B0"/>
    <w:rsid w:val="006161CA"/>
    <w:rsid w:val="006164EA"/>
    <w:rsid w:val="00617029"/>
    <w:rsid w:val="00617216"/>
    <w:rsid w:val="006172C7"/>
    <w:rsid w:val="006175CF"/>
    <w:rsid w:val="00617690"/>
    <w:rsid w:val="00617B5C"/>
    <w:rsid w:val="00617DCB"/>
    <w:rsid w:val="00620048"/>
    <w:rsid w:val="0062028A"/>
    <w:rsid w:val="00620606"/>
    <w:rsid w:val="00622448"/>
    <w:rsid w:val="006229CE"/>
    <w:rsid w:val="00622C88"/>
    <w:rsid w:val="00624B17"/>
    <w:rsid w:val="00624B27"/>
    <w:rsid w:val="00624BFF"/>
    <w:rsid w:val="00625164"/>
    <w:rsid w:val="00625416"/>
    <w:rsid w:val="00625608"/>
    <w:rsid w:val="0062589E"/>
    <w:rsid w:val="00626761"/>
    <w:rsid w:val="00626A0E"/>
    <w:rsid w:val="00627025"/>
    <w:rsid w:val="006279B8"/>
    <w:rsid w:val="00627C12"/>
    <w:rsid w:val="0063005E"/>
    <w:rsid w:val="006300E9"/>
    <w:rsid w:val="006301AC"/>
    <w:rsid w:val="00631377"/>
    <w:rsid w:val="0063147B"/>
    <w:rsid w:val="0063158D"/>
    <w:rsid w:val="00631694"/>
    <w:rsid w:val="00631754"/>
    <w:rsid w:val="00631E83"/>
    <w:rsid w:val="006321C4"/>
    <w:rsid w:val="0063303B"/>
    <w:rsid w:val="00633603"/>
    <w:rsid w:val="00633BE6"/>
    <w:rsid w:val="00634144"/>
    <w:rsid w:val="00634857"/>
    <w:rsid w:val="00634A38"/>
    <w:rsid w:val="00634D68"/>
    <w:rsid w:val="006353F2"/>
    <w:rsid w:val="00635696"/>
    <w:rsid w:val="00635D8A"/>
    <w:rsid w:val="00635DC5"/>
    <w:rsid w:val="0063691E"/>
    <w:rsid w:val="00636FC1"/>
    <w:rsid w:val="006372DC"/>
    <w:rsid w:val="00637411"/>
    <w:rsid w:val="0063741B"/>
    <w:rsid w:val="00637D5C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5E"/>
    <w:rsid w:val="006511D0"/>
    <w:rsid w:val="00651E6B"/>
    <w:rsid w:val="0065221D"/>
    <w:rsid w:val="00652488"/>
    <w:rsid w:val="0065272A"/>
    <w:rsid w:val="00652864"/>
    <w:rsid w:val="00652D5D"/>
    <w:rsid w:val="00652FBB"/>
    <w:rsid w:val="0065309A"/>
    <w:rsid w:val="00653B0F"/>
    <w:rsid w:val="00653E46"/>
    <w:rsid w:val="006540F0"/>
    <w:rsid w:val="006544B3"/>
    <w:rsid w:val="00654B5E"/>
    <w:rsid w:val="006555FA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35CE"/>
    <w:rsid w:val="006647F2"/>
    <w:rsid w:val="00664B22"/>
    <w:rsid w:val="00665149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A0"/>
    <w:rsid w:val="00677621"/>
    <w:rsid w:val="00677C12"/>
    <w:rsid w:val="00677C4D"/>
    <w:rsid w:val="00677CD3"/>
    <w:rsid w:val="00680314"/>
    <w:rsid w:val="00680CB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2BFE"/>
    <w:rsid w:val="0068319B"/>
    <w:rsid w:val="0068393E"/>
    <w:rsid w:val="00683F02"/>
    <w:rsid w:val="0068456D"/>
    <w:rsid w:val="006846CF"/>
    <w:rsid w:val="00684817"/>
    <w:rsid w:val="00684848"/>
    <w:rsid w:val="00684B35"/>
    <w:rsid w:val="00684DFD"/>
    <w:rsid w:val="006853E0"/>
    <w:rsid w:val="00685598"/>
    <w:rsid w:val="00685729"/>
    <w:rsid w:val="00685C7B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65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390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4E"/>
    <w:rsid w:val="006A07B2"/>
    <w:rsid w:val="006A0E83"/>
    <w:rsid w:val="006A0F87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5FEF"/>
    <w:rsid w:val="006A6805"/>
    <w:rsid w:val="006A6892"/>
    <w:rsid w:val="006A68F8"/>
    <w:rsid w:val="006A6C25"/>
    <w:rsid w:val="006A6DA3"/>
    <w:rsid w:val="006A7157"/>
    <w:rsid w:val="006A719B"/>
    <w:rsid w:val="006A776D"/>
    <w:rsid w:val="006A7F6A"/>
    <w:rsid w:val="006B0A38"/>
    <w:rsid w:val="006B1650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83E"/>
    <w:rsid w:val="006B4FD0"/>
    <w:rsid w:val="006B507D"/>
    <w:rsid w:val="006B50B4"/>
    <w:rsid w:val="006B5545"/>
    <w:rsid w:val="006B56EB"/>
    <w:rsid w:val="006B615E"/>
    <w:rsid w:val="006B672E"/>
    <w:rsid w:val="006B6ED3"/>
    <w:rsid w:val="006B7813"/>
    <w:rsid w:val="006B78EB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614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BDE"/>
    <w:rsid w:val="00704E36"/>
    <w:rsid w:val="00705375"/>
    <w:rsid w:val="007059D7"/>
    <w:rsid w:val="00705BF6"/>
    <w:rsid w:val="00706051"/>
    <w:rsid w:val="00706B16"/>
    <w:rsid w:val="00707371"/>
    <w:rsid w:val="00707FF3"/>
    <w:rsid w:val="007100B5"/>
    <w:rsid w:val="007101B5"/>
    <w:rsid w:val="007101FA"/>
    <w:rsid w:val="007103E1"/>
    <w:rsid w:val="007106F3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4C7"/>
    <w:rsid w:val="00724BA5"/>
    <w:rsid w:val="00724C1D"/>
    <w:rsid w:val="00724CD7"/>
    <w:rsid w:val="00724DD9"/>
    <w:rsid w:val="00724F20"/>
    <w:rsid w:val="00725A95"/>
    <w:rsid w:val="00725E8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4A5"/>
    <w:rsid w:val="00733CE6"/>
    <w:rsid w:val="00733D46"/>
    <w:rsid w:val="0073419C"/>
    <w:rsid w:val="007341E1"/>
    <w:rsid w:val="007343F6"/>
    <w:rsid w:val="00734A26"/>
    <w:rsid w:val="00734DAE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0F7C"/>
    <w:rsid w:val="00751150"/>
    <w:rsid w:val="00751278"/>
    <w:rsid w:val="0075169D"/>
    <w:rsid w:val="00751C03"/>
    <w:rsid w:val="00751DA6"/>
    <w:rsid w:val="00751F92"/>
    <w:rsid w:val="00752060"/>
    <w:rsid w:val="00752587"/>
    <w:rsid w:val="0075267D"/>
    <w:rsid w:val="00752773"/>
    <w:rsid w:val="00752D72"/>
    <w:rsid w:val="00752E5E"/>
    <w:rsid w:val="007538BF"/>
    <w:rsid w:val="007543FE"/>
    <w:rsid w:val="00754D21"/>
    <w:rsid w:val="00754E8D"/>
    <w:rsid w:val="0075528B"/>
    <w:rsid w:val="007553BB"/>
    <w:rsid w:val="007556A8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4CE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312"/>
    <w:rsid w:val="00770AD6"/>
    <w:rsid w:val="00770EFB"/>
    <w:rsid w:val="0077185E"/>
    <w:rsid w:val="00771A87"/>
    <w:rsid w:val="0077263C"/>
    <w:rsid w:val="007726F6"/>
    <w:rsid w:val="007728B4"/>
    <w:rsid w:val="00772AEA"/>
    <w:rsid w:val="00772C5B"/>
    <w:rsid w:val="00772FEA"/>
    <w:rsid w:val="0077348F"/>
    <w:rsid w:val="007734B4"/>
    <w:rsid w:val="00773C40"/>
    <w:rsid w:val="00774A9C"/>
    <w:rsid w:val="00774D83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6BC"/>
    <w:rsid w:val="00791778"/>
    <w:rsid w:val="00791D8D"/>
    <w:rsid w:val="00792016"/>
    <w:rsid w:val="00792168"/>
    <w:rsid w:val="007924A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0A1B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97C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BB1"/>
    <w:rsid w:val="007C2E6C"/>
    <w:rsid w:val="007C2E8F"/>
    <w:rsid w:val="007C31DC"/>
    <w:rsid w:val="007C3943"/>
    <w:rsid w:val="007C3A74"/>
    <w:rsid w:val="007C3AED"/>
    <w:rsid w:val="007C3CC0"/>
    <w:rsid w:val="007C477F"/>
    <w:rsid w:val="007C4B5C"/>
    <w:rsid w:val="007C4BC1"/>
    <w:rsid w:val="007C60C2"/>
    <w:rsid w:val="007C60FA"/>
    <w:rsid w:val="007C67FA"/>
    <w:rsid w:val="007C7387"/>
    <w:rsid w:val="007C754D"/>
    <w:rsid w:val="007C7F7C"/>
    <w:rsid w:val="007D0BF6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390F"/>
    <w:rsid w:val="007D41F0"/>
    <w:rsid w:val="007D5500"/>
    <w:rsid w:val="007D57F8"/>
    <w:rsid w:val="007D585D"/>
    <w:rsid w:val="007D5A16"/>
    <w:rsid w:val="007D6570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0D5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A43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0E"/>
    <w:rsid w:val="00814260"/>
    <w:rsid w:val="00814E6B"/>
    <w:rsid w:val="00814EB9"/>
    <w:rsid w:val="00815369"/>
    <w:rsid w:val="00815B00"/>
    <w:rsid w:val="008165C8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1E3F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190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FA8"/>
    <w:rsid w:val="008352DF"/>
    <w:rsid w:val="008355D6"/>
    <w:rsid w:val="008357DA"/>
    <w:rsid w:val="0083610C"/>
    <w:rsid w:val="00836BAB"/>
    <w:rsid w:val="00837290"/>
    <w:rsid w:val="008378D5"/>
    <w:rsid w:val="00840898"/>
    <w:rsid w:val="008409EC"/>
    <w:rsid w:val="00840B6D"/>
    <w:rsid w:val="00841187"/>
    <w:rsid w:val="0084137B"/>
    <w:rsid w:val="008417F9"/>
    <w:rsid w:val="00841B20"/>
    <w:rsid w:val="008420B1"/>
    <w:rsid w:val="0084211A"/>
    <w:rsid w:val="0084251B"/>
    <w:rsid w:val="0084299B"/>
    <w:rsid w:val="00842B03"/>
    <w:rsid w:val="00842B99"/>
    <w:rsid w:val="00843558"/>
    <w:rsid w:val="0084381E"/>
    <w:rsid w:val="00843B79"/>
    <w:rsid w:val="008443CF"/>
    <w:rsid w:val="008445E0"/>
    <w:rsid w:val="00844D9D"/>
    <w:rsid w:val="00845554"/>
    <w:rsid w:val="00845DC7"/>
    <w:rsid w:val="00845FEF"/>
    <w:rsid w:val="008460D1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EBF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21D"/>
    <w:rsid w:val="00857330"/>
    <w:rsid w:val="00857A80"/>
    <w:rsid w:val="00857E73"/>
    <w:rsid w:val="00857EC0"/>
    <w:rsid w:val="008603AE"/>
    <w:rsid w:val="00860842"/>
    <w:rsid w:val="008608A1"/>
    <w:rsid w:val="008608E7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6DD4"/>
    <w:rsid w:val="0086733D"/>
    <w:rsid w:val="008673AC"/>
    <w:rsid w:val="008676B0"/>
    <w:rsid w:val="00867BB5"/>
    <w:rsid w:val="00867FCB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9B8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880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501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3853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6C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843"/>
    <w:rsid w:val="008B7D24"/>
    <w:rsid w:val="008B7FDB"/>
    <w:rsid w:val="008C0A03"/>
    <w:rsid w:val="008C0AC9"/>
    <w:rsid w:val="008C0CF3"/>
    <w:rsid w:val="008C101A"/>
    <w:rsid w:val="008C1479"/>
    <w:rsid w:val="008C1E46"/>
    <w:rsid w:val="008C20FC"/>
    <w:rsid w:val="008C212B"/>
    <w:rsid w:val="008C2226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29C"/>
    <w:rsid w:val="008C68BB"/>
    <w:rsid w:val="008C6CBA"/>
    <w:rsid w:val="008C6E6C"/>
    <w:rsid w:val="008C70B7"/>
    <w:rsid w:val="008C72ED"/>
    <w:rsid w:val="008C738A"/>
    <w:rsid w:val="008C766E"/>
    <w:rsid w:val="008C77D1"/>
    <w:rsid w:val="008C7DE6"/>
    <w:rsid w:val="008D0099"/>
    <w:rsid w:val="008D2051"/>
    <w:rsid w:val="008D23F8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0E57"/>
    <w:rsid w:val="008E1232"/>
    <w:rsid w:val="008E12EB"/>
    <w:rsid w:val="008E1458"/>
    <w:rsid w:val="008E1A3F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198"/>
    <w:rsid w:val="008E4285"/>
    <w:rsid w:val="008E4BEF"/>
    <w:rsid w:val="008E5027"/>
    <w:rsid w:val="008E5503"/>
    <w:rsid w:val="008E560D"/>
    <w:rsid w:val="008E5A98"/>
    <w:rsid w:val="008E5F0D"/>
    <w:rsid w:val="008E627A"/>
    <w:rsid w:val="008E6711"/>
    <w:rsid w:val="008E6C25"/>
    <w:rsid w:val="008E6C44"/>
    <w:rsid w:val="008E6D13"/>
    <w:rsid w:val="008E7039"/>
    <w:rsid w:val="008E7276"/>
    <w:rsid w:val="008E7446"/>
    <w:rsid w:val="008E778D"/>
    <w:rsid w:val="008E7AD7"/>
    <w:rsid w:val="008E7E12"/>
    <w:rsid w:val="008F0247"/>
    <w:rsid w:val="008F04FC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5B29"/>
    <w:rsid w:val="008F62DA"/>
    <w:rsid w:val="008F7200"/>
    <w:rsid w:val="008F736D"/>
    <w:rsid w:val="008F73BF"/>
    <w:rsid w:val="008F768E"/>
    <w:rsid w:val="008F7C75"/>
    <w:rsid w:val="008F7CA8"/>
    <w:rsid w:val="008F7E29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72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6E34"/>
    <w:rsid w:val="0090727F"/>
    <w:rsid w:val="009076A3"/>
    <w:rsid w:val="009079AF"/>
    <w:rsid w:val="00907C8C"/>
    <w:rsid w:val="00907F07"/>
    <w:rsid w:val="0091002B"/>
    <w:rsid w:val="009101B5"/>
    <w:rsid w:val="00910305"/>
    <w:rsid w:val="009103C1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6BC2"/>
    <w:rsid w:val="00917347"/>
    <w:rsid w:val="0091776A"/>
    <w:rsid w:val="00917FF0"/>
    <w:rsid w:val="00920E2A"/>
    <w:rsid w:val="00920EF9"/>
    <w:rsid w:val="0092160E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745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61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2DD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978"/>
    <w:rsid w:val="00953673"/>
    <w:rsid w:val="00953CAE"/>
    <w:rsid w:val="00953EBB"/>
    <w:rsid w:val="0095556A"/>
    <w:rsid w:val="009558B6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4653"/>
    <w:rsid w:val="009652AA"/>
    <w:rsid w:val="009662FD"/>
    <w:rsid w:val="00966B4B"/>
    <w:rsid w:val="00966B66"/>
    <w:rsid w:val="00966C9A"/>
    <w:rsid w:val="0096746A"/>
    <w:rsid w:val="009677CE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57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2747"/>
    <w:rsid w:val="00983042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04F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5AE"/>
    <w:rsid w:val="0099228A"/>
    <w:rsid w:val="009922DB"/>
    <w:rsid w:val="009927FB"/>
    <w:rsid w:val="00992FC5"/>
    <w:rsid w:val="0099306B"/>
    <w:rsid w:val="00993760"/>
    <w:rsid w:val="009938E7"/>
    <w:rsid w:val="00994459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17E7"/>
    <w:rsid w:val="009A2361"/>
    <w:rsid w:val="009A25A6"/>
    <w:rsid w:val="009A29AA"/>
    <w:rsid w:val="009A2B4E"/>
    <w:rsid w:val="009A2E1D"/>
    <w:rsid w:val="009A2F45"/>
    <w:rsid w:val="009A3466"/>
    <w:rsid w:val="009A393C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91F"/>
    <w:rsid w:val="009A6C3F"/>
    <w:rsid w:val="009A6CA4"/>
    <w:rsid w:val="009A7014"/>
    <w:rsid w:val="009A71C5"/>
    <w:rsid w:val="009A7582"/>
    <w:rsid w:val="009A759C"/>
    <w:rsid w:val="009A766E"/>
    <w:rsid w:val="009B0E3B"/>
    <w:rsid w:val="009B0F7E"/>
    <w:rsid w:val="009B101A"/>
    <w:rsid w:val="009B10B3"/>
    <w:rsid w:val="009B1DF7"/>
    <w:rsid w:val="009B223E"/>
    <w:rsid w:val="009B2FC8"/>
    <w:rsid w:val="009B2FEC"/>
    <w:rsid w:val="009B305D"/>
    <w:rsid w:val="009B30D3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63A"/>
    <w:rsid w:val="009B6B79"/>
    <w:rsid w:val="009B7442"/>
    <w:rsid w:val="009B74EA"/>
    <w:rsid w:val="009B75C7"/>
    <w:rsid w:val="009B75F0"/>
    <w:rsid w:val="009B76A4"/>
    <w:rsid w:val="009C02A1"/>
    <w:rsid w:val="009C0520"/>
    <w:rsid w:val="009C0AB3"/>
    <w:rsid w:val="009C0E6E"/>
    <w:rsid w:val="009C1537"/>
    <w:rsid w:val="009C1C8E"/>
    <w:rsid w:val="009C1D3C"/>
    <w:rsid w:val="009C2172"/>
    <w:rsid w:val="009C2215"/>
    <w:rsid w:val="009C26FC"/>
    <w:rsid w:val="009C32C1"/>
    <w:rsid w:val="009C3F2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293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3986"/>
    <w:rsid w:val="009E4292"/>
    <w:rsid w:val="009E42FA"/>
    <w:rsid w:val="009E442B"/>
    <w:rsid w:val="009E5AA4"/>
    <w:rsid w:val="009E5BEE"/>
    <w:rsid w:val="009E5C1A"/>
    <w:rsid w:val="009E5CCC"/>
    <w:rsid w:val="009E6DD3"/>
    <w:rsid w:val="009E732D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A1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4411"/>
    <w:rsid w:val="00A05177"/>
    <w:rsid w:val="00A05257"/>
    <w:rsid w:val="00A057F8"/>
    <w:rsid w:val="00A05C84"/>
    <w:rsid w:val="00A05E99"/>
    <w:rsid w:val="00A06586"/>
    <w:rsid w:val="00A06FD6"/>
    <w:rsid w:val="00A07A4A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6ED"/>
    <w:rsid w:val="00A12AE2"/>
    <w:rsid w:val="00A138AF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5F10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5320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6E2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D9A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049"/>
    <w:rsid w:val="00A7314D"/>
    <w:rsid w:val="00A7338C"/>
    <w:rsid w:val="00A7356E"/>
    <w:rsid w:val="00A7375D"/>
    <w:rsid w:val="00A73B7A"/>
    <w:rsid w:val="00A73EDF"/>
    <w:rsid w:val="00A7492D"/>
    <w:rsid w:val="00A752C2"/>
    <w:rsid w:val="00A75352"/>
    <w:rsid w:val="00A7564A"/>
    <w:rsid w:val="00A75F1A"/>
    <w:rsid w:val="00A76253"/>
    <w:rsid w:val="00A7632D"/>
    <w:rsid w:val="00A766D0"/>
    <w:rsid w:val="00A76DF6"/>
    <w:rsid w:val="00A7702B"/>
    <w:rsid w:val="00A77176"/>
    <w:rsid w:val="00A7725A"/>
    <w:rsid w:val="00A77C13"/>
    <w:rsid w:val="00A803C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68E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9E3"/>
    <w:rsid w:val="00A94AC5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205"/>
    <w:rsid w:val="00AA75F9"/>
    <w:rsid w:val="00AA7E36"/>
    <w:rsid w:val="00AA7E3F"/>
    <w:rsid w:val="00AB0143"/>
    <w:rsid w:val="00AB0565"/>
    <w:rsid w:val="00AB0667"/>
    <w:rsid w:val="00AB0ED3"/>
    <w:rsid w:val="00AB0FA5"/>
    <w:rsid w:val="00AB10BE"/>
    <w:rsid w:val="00AB1102"/>
    <w:rsid w:val="00AB1211"/>
    <w:rsid w:val="00AB18CE"/>
    <w:rsid w:val="00AB236B"/>
    <w:rsid w:val="00AB25AB"/>
    <w:rsid w:val="00AB26E4"/>
    <w:rsid w:val="00AB272A"/>
    <w:rsid w:val="00AB2B03"/>
    <w:rsid w:val="00AB2B14"/>
    <w:rsid w:val="00AB31AD"/>
    <w:rsid w:val="00AB32D5"/>
    <w:rsid w:val="00AB3A24"/>
    <w:rsid w:val="00AB3AF9"/>
    <w:rsid w:val="00AB40E0"/>
    <w:rsid w:val="00AB41C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13"/>
    <w:rsid w:val="00AD45E8"/>
    <w:rsid w:val="00AD4693"/>
    <w:rsid w:val="00AD48CB"/>
    <w:rsid w:val="00AD58B5"/>
    <w:rsid w:val="00AD5F57"/>
    <w:rsid w:val="00AD60EC"/>
    <w:rsid w:val="00AD6BA9"/>
    <w:rsid w:val="00AD6BDE"/>
    <w:rsid w:val="00AD6C6B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CE2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7FF"/>
    <w:rsid w:val="00AF2B10"/>
    <w:rsid w:val="00AF2C89"/>
    <w:rsid w:val="00AF3631"/>
    <w:rsid w:val="00AF38D8"/>
    <w:rsid w:val="00AF39A8"/>
    <w:rsid w:val="00AF3BFA"/>
    <w:rsid w:val="00AF3C26"/>
    <w:rsid w:val="00AF3FCC"/>
    <w:rsid w:val="00AF40C8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95C"/>
    <w:rsid w:val="00B06AD0"/>
    <w:rsid w:val="00B071A3"/>
    <w:rsid w:val="00B07263"/>
    <w:rsid w:val="00B07351"/>
    <w:rsid w:val="00B0756E"/>
    <w:rsid w:val="00B075EE"/>
    <w:rsid w:val="00B10056"/>
    <w:rsid w:val="00B100E2"/>
    <w:rsid w:val="00B10BE1"/>
    <w:rsid w:val="00B10C14"/>
    <w:rsid w:val="00B10F3E"/>
    <w:rsid w:val="00B1105A"/>
    <w:rsid w:val="00B110F7"/>
    <w:rsid w:val="00B1155E"/>
    <w:rsid w:val="00B11728"/>
    <w:rsid w:val="00B129C3"/>
    <w:rsid w:val="00B130EA"/>
    <w:rsid w:val="00B132DB"/>
    <w:rsid w:val="00B138E5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A76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6DC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141"/>
    <w:rsid w:val="00B345CD"/>
    <w:rsid w:val="00B34C3A"/>
    <w:rsid w:val="00B34CCC"/>
    <w:rsid w:val="00B35C7C"/>
    <w:rsid w:val="00B36BCA"/>
    <w:rsid w:val="00B37214"/>
    <w:rsid w:val="00B372B5"/>
    <w:rsid w:val="00B372C5"/>
    <w:rsid w:val="00B37A5C"/>
    <w:rsid w:val="00B400F3"/>
    <w:rsid w:val="00B402DC"/>
    <w:rsid w:val="00B403DD"/>
    <w:rsid w:val="00B40472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2B9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ED3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3CB9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CEB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1FD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596E"/>
    <w:rsid w:val="00B75AE7"/>
    <w:rsid w:val="00B761D0"/>
    <w:rsid w:val="00B762E2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6C"/>
    <w:rsid w:val="00BA4FFA"/>
    <w:rsid w:val="00BA5283"/>
    <w:rsid w:val="00BA5336"/>
    <w:rsid w:val="00BA54A5"/>
    <w:rsid w:val="00BA5635"/>
    <w:rsid w:val="00BA56BD"/>
    <w:rsid w:val="00BA5BE8"/>
    <w:rsid w:val="00BA5DB8"/>
    <w:rsid w:val="00BA635A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300"/>
    <w:rsid w:val="00BB37D4"/>
    <w:rsid w:val="00BB3DD4"/>
    <w:rsid w:val="00BB43F2"/>
    <w:rsid w:val="00BB48EB"/>
    <w:rsid w:val="00BB4ABD"/>
    <w:rsid w:val="00BB4E83"/>
    <w:rsid w:val="00BB5181"/>
    <w:rsid w:val="00BB52E2"/>
    <w:rsid w:val="00BB58F7"/>
    <w:rsid w:val="00BB5BC1"/>
    <w:rsid w:val="00BB6E4B"/>
    <w:rsid w:val="00BB73D6"/>
    <w:rsid w:val="00BB75C1"/>
    <w:rsid w:val="00BB75FF"/>
    <w:rsid w:val="00BB76FC"/>
    <w:rsid w:val="00BB7DDA"/>
    <w:rsid w:val="00BB7F87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48B4"/>
    <w:rsid w:val="00BC5047"/>
    <w:rsid w:val="00BC51EF"/>
    <w:rsid w:val="00BC5C4B"/>
    <w:rsid w:val="00BC6796"/>
    <w:rsid w:val="00BC6FD5"/>
    <w:rsid w:val="00BC72A3"/>
    <w:rsid w:val="00BC7FA5"/>
    <w:rsid w:val="00BD040A"/>
    <w:rsid w:val="00BD0B60"/>
    <w:rsid w:val="00BD15EC"/>
    <w:rsid w:val="00BD1781"/>
    <w:rsid w:val="00BD1999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0C7"/>
    <w:rsid w:val="00BD7985"/>
    <w:rsid w:val="00BD7A4E"/>
    <w:rsid w:val="00BD7CC6"/>
    <w:rsid w:val="00BD7F62"/>
    <w:rsid w:val="00BE0035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EA2"/>
    <w:rsid w:val="00BE4F61"/>
    <w:rsid w:val="00BE5131"/>
    <w:rsid w:val="00BE520A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CD7"/>
    <w:rsid w:val="00C00EF4"/>
    <w:rsid w:val="00C014A7"/>
    <w:rsid w:val="00C01B98"/>
    <w:rsid w:val="00C01D1E"/>
    <w:rsid w:val="00C024C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5E3"/>
    <w:rsid w:val="00C076F7"/>
    <w:rsid w:val="00C07701"/>
    <w:rsid w:val="00C078B4"/>
    <w:rsid w:val="00C07CC2"/>
    <w:rsid w:val="00C10324"/>
    <w:rsid w:val="00C1040D"/>
    <w:rsid w:val="00C10423"/>
    <w:rsid w:val="00C1061C"/>
    <w:rsid w:val="00C108D3"/>
    <w:rsid w:val="00C10AF4"/>
    <w:rsid w:val="00C10C83"/>
    <w:rsid w:val="00C111D0"/>
    <w:rsid w:val="00C11555"/>
    <w:rsid w:val="00C11EF8"/>
    <w:rsid w:val="00C12733"/>
    <w:rsid w:val="00C129F8"/>
    <w:rsid w:val="00C12FB9"/>
    <w:rsid w:val="00C12FCA"/>
    <w:rsid w:val="00C13B93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228"/>
    <w:rsid w:val="00C22333"/>
    <w:rsid w:val="00C22347"/>
    <w:rsid w:val="00C228D8"/>
    <w:rsid w:val="00C238DC"/>
    <w:rsid w:val="00C239CC"/>
    <w:rsid w:val="00C23E80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2A22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3CB"/>
    <w:rsid w:val="00C41615"/>
    <w:rsid w:val="00C41645"/>
    <w:rsid w:val="00C41F2D"/>
    <w:rsid w:val="00C423AF"/>
    <w:rsid w:val="00C424A1"/>
    <w:rsid w:val="00C43DDE"/>
    <w:rsid w:val="00C43ED2"/>
    <w:rsid w:val="00C44338"/>
    <w:rsid w:val="00C444EB"/>
    <w:rsid w:val="00C44A73"/>
    <w:rsid w:val="00C44AA3"/>
    <w:rsid w:val="00C4514B"/>
    <w:rsid w:val="00C455A8"/>
    <w:rsid w:val="00C46EF2"/>
    <w:rsid w:val="00C47932"/>
    <w:rsid w:val="00C47CCB"/>
    <w:rsid w:val="00C50561"/>
    <w:rsid w:val="00C50AD5"/>
    <w:rsid w:val="00C50B0B"/>
    <w:rsid w:val="00C50E63"/>
    <w:rsid w:val="00C50E77"/>
    <w:rsid w:val="00C50FCF"/>
    <w:rsid w:val="00C51040"/>
    <w:rsid w:val="00C51115"/>
    <w:rsid w:val="00C51727"/>
    <w:rsid w:val="00C51866"/>
    <w:rsid w:val="00C51B50"/>
    <w:rsid w:val="00C51E4B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25F"/>
    <w:rsid w:val="00C5534A"/>
    <w:rsid w:val="00C555D6"/>
    <w:rsid w:val="00C55683"/>
    <w:rsid w:val="00C55B12"/>
    <w:rsid w:val="00C55DD6"/>
    <w:rsid w:val="00C55F9E"/>
    <w:rsid w:val="00C561A7"/>
    <w:rsid w:val="00C562C6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4EA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580"/>
    <w:rsid w:val="00C67735"/>
    <w:rsid w:val="00C6789A"/>
    <w:rsid w:val="00C67A33"/>
    <w:rsid w:val="00C70556"/>
    <w:rsid w:val="00C7102F"/>
    <w:rsid w:val="00C712C9"/>
    <w:rsid w:val="00C7197E"/>
    <w:rsid w:val="00C71EB2"/>
    <w:rsid w:val="00C71F78"/>
    <w:rsid w:val="00C72607"/>
    <w:rsid w:val="00C7285A"/>
    <w:rsid w:val="00C72C5A"/>
    <w:rsid w:val="00C72E08"/>
    <w:rsid w:val="00C72F1E"/>
    <w:rsid w:val="00C73CD6"/>
    <w:rsid w:val="00C73E4D"/>
    <w:rsid w:val="00C7434B"/>
    <w:rsid w:val="00C74D8E"/>
    <w:rsid w:val="00C74F08"/>
    <w:rsid w:val="00C75264"/>
    <w:rsid w:val="00C75810"/>
    <w:rsid w:val="00C7582C"/>
    <w:rsid w:val="00C758B0"/>
    <w:rsid w:val="00C75DDA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3E3"/>
    <w:rsid w:val="00C8057A"/>
    <w:rsid w:val="00C80679"/>
    <w:rsid w:val="00C80751"/>
    <w:rsid w:val="00C809CA"/>
    <w:rsid w:val="00C80D36"/>
    <w:rsid w:val="00C810AE"/>
    <w:rsid w:val="00C81768"/>
    <w:rsid w:val="00C83C17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B09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2CE"/>
    <w:rsid w:val="00C934A7"/>
    <w:rsid w:val="00C93F6B"/>
    <w:rsid w:val="00C9407C"/>
    <w:rsid w:val="00C941CE"/>
    <w:rsid w:val="00C94353"/>
    <w:rsid w:val="00C945F6"/>
    <w:rsid w:val="00C94611"/>
    <w:rsid w:val="00C947BD"/>
    <w:rsid w:val="00C94F4D"/>
    <w:rsid w:val="00C94FFB"/>
    <w:rsid w:val="00C95023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97E7B"/>
    <w:rsid w:val="00CA000D"/>
    <w:rsid w:val="00CA010C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6BD"/>
    <w:rsid w:val="00CA67BA"/>
    <w:rsid w:val="00CA6913"/>
    <w:rsid w:val="00CA70F7"/>
    <w:rsid w:val="00CA7128"/>
    <w:rsid w:val="00CA7309"/>
    <w:rsid w:val="00CA76FF"/>
    <w:rsid w:val="00CA77B5"/>
    <w:rsid w:val="00CA7938"/>
    <w:rsid w:val="00CA79E6"/>
    <w:rsid w:val="00CA7AC3"/>
    <w:rsid w:val="00CA7F37"/>
    <w:rsid w:val="00CB01BE"/>
    <w:rsid w:val="00CB05E0"/>
    <w:rsid w:val="00CB0738"/>
    <w:rsid w:val="00CB08B8"/>
    <w:rsid w:val="00CB0F1B"/>
    <w:rsid w:val="00CB104D"/>
    <w:rsid w:val="00CB1A1E"/>
    <w:rsid w:val="00CB218F"/>
    <w:rsid w:val="00CB2536"/>
    <w:rsid w:val="00CB25BF"/>
    <w:rsid w:val="00CB26BA"/>
    <w:rsid w:val="00CB2837"/>
    <w:rsid w:val="00CB2CE1"/>
    <w:rsid w:val="00CB2CE7"/>
    <w:rsid w:val="00CB30D2"/>
    <w:rsid w:val="00CB3972"/>
    <w:rsid w:val="00CB3D8C"/>
    <w:rsid w:val="00CB3ECD"/>
    <w:rsid w:val="00CB4029"/>
    <w:rsid w:val="00CB40B0"/>
    <w:rsid w:val="00CB42CE"/>
    <w:rsid w:val="00CB4685"/>
    <w:rsid w:val="00CB4ACE"/>
    <w:rsid w:val="00CB4D68"/>
    <w:rsid w:val="00CB4E58"/>
    <w:rsid w:val="00CB5373"/>
    <w:rsid w:val="00CB5439"/>
    <w:rsid w:val="00CB5ADC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127"/>
    <w:rsid w:val="00CC263E"/>
    <w:rsid w:val="00CC31D3"/>
    <w:rsid w:val="00CC337E"/>
    <w:rsid w:val="00CC3822"/>
    <w:rsid w:val="00CC409F"/>
    <w:rsid w:val="00CC4574"/>
    <w:rsid w:val="00CC4AD7"/>
    <w:rsid w:val="00CC4F0A"/>
    <w:rsid w:val="00CC5507"/>
    <w:rsid w:val="00CC578C"/>
    <w:rsid w:val="00CC5E83"/>
    <w:rsid w:val="00CC6107"/>
    <w:rsid w:val="00CC6ACA"/>
    <w:rsid w:val="00CC6C67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AFA"/>
    <w:rsid w:val="00CD5BBE"/>
    <w:rsid w:val="00CD5D26"/>
    <w:rsid w:val="00CD5E4A"/>
    <w:rsid w:val="00CD600F"/>
    <w:rsid w:val="00CD65D8"/>
    <w:rsid w:val="00CD67B7"/>
    <w:rsid w:val="00CD74C0"/>
    <w:rsid w:val="00CD750B"/>
    <w:rsid w:val="00CD76D2"/>
    <w:rsid w:val="00CD7709"/>
    <w:rsid w:val="00CD7A4F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8CE"/>
    <w:rsid w:val="00CE4A61"/>
    <w:rsid w:val="00CE4EAE"/>
    <w:rsid w:val="00CE50C8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05C6"/>
    <w:rsid w:val="00CF1946"/>
    <w:rsid w:val="00CF1C9E"/>
    <w:rsid w:val="00CF1FE6"/>
    <w:rsid w:val="00CF2F5F"/>
    <w:rsid w:val="00CF3035"/>
    <w:rsid w:val="00CF3044"/>
    <w:rsid w:val="00CF308D"/>
    <w:rsid w:val="00CF3880"/>
    <w:rsid w:val="00CF389A"/>
    <w:rsid w:val="00CF3930"/>
    <w:rsid w:val="00CF3AF4"/>
    <w:rsid w:val="00CF3B01"/>
    <w:rsid w:val="00CF3B85"/>
    <w:rsid w:val="00CF3DD5"/>
    <w:rsid w:val="00CF4024"/>
    <w:rsid w:val="00CF4307"/>
    <w:rsid w:val="00CF4410"/>
    <w:rsid w:val="00CF44FD"/>
    <w:rsid w:val="00CF4AAD"/>
    <w:rsid w:val="00CF4CAB"/>
    <w:rsid w:val="00CF52C3"/>
    <w:rsid w:val="00CF53AF"/>
    <w:rsid w:val="00CF546E"/>
    <w:rsid w:val="00CF553D"/>
    <w:rsid w:val="00CF564A"/>
    <w:rsid w:val="00CF56E7"/>
    <w:rsid w:val="00CF59BC"/>
    <w:rsid w:val="00CF5AF8"/>
    <w:rsid w:val="00CF5C88"/>
    <w:rsid w:val="00CF5E5C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8A7"/>
    <w:rsid w:val="00D00C73"/>
    <w:rsid w:val="00D010CD"/>
    <w:rsid w:val="00D01146"/>
    <w:rsid w:val="00D0119F"/>
    <w:rsid w:val="00D017A9"/>
    <w:rsid w:val="00D019FD"/>
    <w:rsid w:val="00D02EA0"/>
    <w:rsid w:val="00D0349C"/>
    <w:rsid w:val="00D036A1"/>
    <w:rsid w:val="00D04665"/>
    <w:rsid w:val="00D04C7F"/>
    <w:rsid w:val="00D04E1A"/>
    <w:rsid w:val="00D055DB"/>
    <w:rsid w:val="00D056BD"/>
    <w:rsid w:val="00D05EF9"/>
    <w:rsid w:val="00D05FE4"/>
    <w:rsid w:val="00D0625F"/>
    <w:rsid w:val="00D066B3"/>
    <w:rsid w:val="00D0681E"/>
    <w:rsid w:val="00D06B7B"/>
    <w:rsid w:val="00D07310"/>
    <w:rsid w:val="00D074DC"/>
    <w:rsid w:val="00D07833"/>
    <w:rsid w:val="00D078A4"/>
    <w:rsid w:val="00D07964"/>
    <w:rsid w:val="00D104FF"/>
    <w:rsid w:val="00D1067A"/>
    <w:rsid w:val="00D122D7"/>
    <w:rsid w:val="00D1238B"/>
    <w:rsid w:val="00D13007"/>
    <w:rsid w:val="00D1351A"/>
    <w:rsid w:val="00D139B8"/>
    <w:rsid w:val="00D13A92"/>
    <w:rsid w:val="00D13C69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0CC"/>
    <w:rsid w:val="00D16668"/>
    <w:rsid w:val="00D1707F"/>
    <w:rsid w:val="00D170F0"/>
    <w:rsid w:val="00D172AE"/>
    <w:rsid w:val="00D17859"/>
    <w:rsid w:val="00D17959"/>
    <w:rsid w:val="00D17A68"/>
    <w:rsid w:val="00D17B0F"/>
    <w:rsid w:val="00D17F6E"/>
    <w:rsid w:val="00D204BD"/>
    <w:rsid w:val="00D20B35"/>
    <w:rsid w:val="00D2118E"/>
    <w:rsid w:val="00D2180E"/>
    <w:rsid w:val="00D21AF2"/>
    <w:rsid w:val="00D21B0B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66BF"/>
    <w:rsid w:val="00D270AF"/>
    <w:rsid w:val="00D27216"/>
    <w:rsid w:val="00D274A6"/>
    <w:rsid w:val="00D2766E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37AAE"/>
    <w:rsid w:val="00D4161A"/>
    <w:rsid w:val="00D4177E"/>
    <w:rsid w:val="00D4191D"/>
    <w:rsid w:val="00D4194D"/>
    <w:rsid w:val="00D41F3A"/>
    <w:rsid w:val="00D42A56"/>
    <w:rsid w:val="00D42EFE"/>
    <w:rsid w:val="00D4357B"/>
    <w:rsid w:val="00D44097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189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AA7"/>
    <w:rsid w:val="00D52C74"/>
    <w:rsid w:val="00D52E28"/>
    <w:rsid w:val="00D5321C"/>
    <w:rsid w:val="00D53466"/>
    <w:rsid w:val="00D53D6B"/>
    <w:rsid w:val="00D53EB8"/>
    <w:rsid w:val="00D54183"/>
    <w:rsid w:val="00D54361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C9"/>
    <w:rsid w:val="00D56C65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28C"/>
    <w:rsid w:val="00D666DC"/>
    <w:rsid w:val="00D670DA"/>
    <w:rsid w:val="00D673AE"/>
    <w:rsid w:val="00D6797D"/>
    <w:rsid w:val="00D701D4"/>
    <w:rsid w:val="00D70402"/>
    <w:rsid w:val="00D70465"/>
    <w:rsid w:val="00D7053D"/>
    <w:rsid w:val="00D7136F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786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04"/>
    <w:rsid w:val="00D914B2"/>
    <w:rsid w:val="00D9182A"/>
    <w:rsid w:val="00D91957"/>
    <w:rsid w:val="00D91AF2"/>
    <w:rsid w:val="00D920C3"/>
    <w:rsid w:val="00D922D9"/>
    <w:rsid w:val="00D938D0"/>
    <w:rsid w:val="00D939CF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CB0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2F76"/>
    <w:rsid w:val="00DB38ED"/>
    <w:rsid w:val="00DB3A0D"/>
    <w:rsid w:val="00DB3D7B"/>
    <w:rsid w:val="00DB4500"/>
    <w:rsid w:val="00DB4502"/>
    <w:rsid w:val="00DB4A41"/>
    <w:rsid w:val="00DB4C3C"/>
    <w:rsid w:val="00DB516E"/>
    <w:rsid w:val="00DB565A"/>
    <w:rsid w:val="00DB5703"/>
    <w:rsid w:val="00DB5B44"/>
    <w:rsid w:val="00DB5BAD"/>
    <w:rsid w:val="00DB66C5"/>
    <w:rsid w:val="00DB6757"/>
    <w:rsid w:val="00DB727B"/>
    <w:rsid w:val="00DB7686"/>
    <w:rsid w:val="00DB7AC8"/>
    <w:rsid w:val="00DB7E42"/>
    <w:rsid w:val="00DC0404"/>
    <w:rsid w:val="00DC05D5"/>
    <w:rsid w:val="00DC0976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609"/>
    <w:rsid w:val="00DC3D2F"/>
    <w:rsid w:val="00DC3EDC"/>
    <w:rsid w:val="00DC43BC"/>
    <w:rsid w:val="00DC4577"/>
    <w:rsid w:val="00DC46E6"/>
    <w:rsid w:val="00DC481D"/>
    <w:rsid w:val="00DC49FE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8A6"/>
    <w:rsid w:val="00DC7F0C"/>
    <w:rsid w:val="00DD001B"/>
    <w:rsid w:val="00DD003F"/>
    <w:rsid w:val="00DD0160"/>
    <w:rsid w:val="00DD0E5F"/>
    <w:rsid w:val="00DD1007"/>
    <w:rsid w:val="00DD1496"/>
    <w:rsid w:val="00DD1770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AA6"/>
    <w:rsid w:val="00DD7E2E"/>
    <w:rsid w:val="00DD7EE6"/>
    <w:rsid w:val="00DD7F62"/>
    <w:rsid w:val="00DE0006"/>
    <w:rsid w:val="00DE0277"/>
    <w:rsid w:val="00DE038B"/>
    <w:rsid w:val="00DE03C3"/>
    <w:rsid w:val="00DE0894"/>
    <w:rsid w:val="00DE0BDF"/>
    <w:rsid w:val="00DE0FE1"/>
    <w:rsid w:val="00DE1E3E"/>
    <w:rsid w:val="00DE2737"/>
    <w:rsid w:val="00DE279D"/>
    <w:rsid w:val="00DE2F3E"/>
    <w:rsid w:val="00DE359D"/>
    <w:rsid w:val="00DE3F0E"/>
    <w:rsid w:val="00DE4740"/>
    <w:rsid w:val="00DE602C"/>
    <w:rsid w:val="00DE6321"/>
    <w:rsid w:val="00DE65B1"/>
    <w:rsid w:val="00DE6601"/>
    <w:rsid w:val="00DE66A0"/>
    <w:rsid w:val="00DE6E5E"/>
    <w:rsid w:val="00DE739D"/>
    <w:rsid w:val="00DE7753"/>
    <w:rsid w:val="00DE7DDA"/>
    <w:rsid w:val="00DF0144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5E5D"/>
    <w:rsid w:val="00DF61C5"/>
    <w:rsid w:val="00DF72CA"/>
    <w:rsid w:val="00DF7CE9"/>
    <w:rsid w:val="00DF7CF3"/>
    <w:rsid w:val="00DF7D31"/>
    <w:rsid w:val="00E0026F"/>
    <w:rsid w:val="00E0044E"/>
    <w:rsid w:val="00E008D2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1F4"/>
    <w:rsid w:val="00E04458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483"/>
    <w:rsid w:val="00E10CF8"/>
    <w:rsid w:val="00E10F28"/>
    <w:rsid w:val="00E1105C"/>
    <w:rsid w:val="00E11A68"/>
    <w:rsid w:val="00E11B51"/>
    <w:rsid w:val="00E11C9E"/>
    <w:rsid w:val="00E1244D"/>
    <w:rsid w:val="00E128EF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262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CB9"/>
    <w:rsid w:val="00E25D4F"/>
    <w:rsid w:val="00E25EB7"/>
    <w:rsid w:val="00E273A6"/>
    <w:rsid w:val="00E279A0"/>
    <w:rsid w:val="00E27C20"/>
    <w:rsid w:val="00E27D85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A07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0D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23E8"/>
    <w:rsid w:val="00E52624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4A4"/>
    <w:rsid w:val="00E835C8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3BC"/>
    <w:rsid w:val="00EA0511"/>
    <w:rsid w:val="00EA0A04"/>
    <w:rsid w:val="00EA0E68"/>
    <w:rsid w:val="00EA1574"/>
    <w:rsid w:val="00EA16C0"/>
    <w:rsid w:val="00EA19DC"/>
    <w:rsid w:val="00EA1B5F"/>
    <w:rsid w:val="00EA26BB"/>
    <w:rsid w:val="00EA2E0C"/>
    <w:rsid w:val="00EA2E3D"/>
    <w:rsid w:val="00EA3938"/>
    <w:rsid w:val="00EA3B1F"/>
    <w:rsid w:val="00EA3F31"/>
    <w:rsid w:val="00EA42B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3D93"/>
    <w:rsid w:val="00EB4B23"/>
    <w:rsid w:val="00EB4D56"/>
    <w:rsid w:val="00EB5021"/>
    <w:rsid w:val="00EB5121"/>
    <w:rsid w:val="00EB52AB"/>
    <w:rsid w:val="00EB53BD"/>
    <w:rsid w:val="00EB550E"/>
    <w:rsid w:val="00EB56B6"/>
    <w:rsid w:val="00EB598A"/>
    <w:rsid w:val="00EB5B27"/>
    <w:rsid w:val="00EB6333"/>
    <w:rsid w:val="00EB64E2"/>
    <w:rsid w:val="00EB6BD9"/>
    <w:rsid w:val="00EB6D25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2D22"/>
    <w:rsid w:val="00ED32FD"/>
    <w:rsid w:val="00ED348E"/>
    <w:rsid w:val="00ED391A"/>
    <w:rsid w:val="00ED47D6"/>
    <w:rsid w:val="00ED4C11"/>
    <w:rsid w:val="00ED5044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507"/>
    <w:rsid w:val="00EE2897"/>
    <w:rsid w:val="00EE2C05"/>
    <w:rsid w:val="00EE2F4C"/>
    <w:rsid w:val="00EE2F96"/>
    <w:rsid w:val="00EE3032"/>
    <w:rsid w:val="00EE3B3B"/>
    <w:rsid w:val="00EE3F05"/>
    <w:rsid w:val="00EE45AA"/>
    <w:rsid w:val="00EE4634"/>
    <w:rsid w:val="00EE49C0"/>
    <w:rsid w:val="00EE5A93"/>
    <w:rsid w:val="00EE6842"/>
    <w:rsid w:val="00EE7848"/>
    <w:rsid w:val="00EE789E"/>
    <w:rsid w:val="00EE79DC"/>
    <w:rsid w:val="00EE7EEB"/>
    <w:rsid w:val="00EF02C8"/>
    <w:rsid w:val="00EF04F2"/>
    <w:rsid w:val="00EF0E25"/>
    <w:rsid w:val="00EF1389"/>
    <w:rsid w:val="00EF1ED0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99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3EE"/>
    <w:rsid w:val="00F07611"/>
    <w:rsid w:val="00F07724"/>
    <w:rsid w:val="00F077B2"/>
    <w:rsid w:val="00F0782B"/>
    <w:rsid w:val="00F07D96"/>
    <w:rsid w:val="00F07ECC"/>
    <w:rsid w:val="00F104FE"/>
    <w:rsid w:val="00F109D0"/>
    <w:rsid w:val="00F10D2B"/>
    <w:rsid w:val="00F11747"/>
    <w:rsid w:val="00F12228"/>
    <w:rsid w:val="00F12479"/>
    <w:rsid w:val="00F12865"/>
    <w:rsid w:val="00F12A42"/>
    <w:rsid w:val="00F12F79"/>
    <w:rsid w:val="00F13263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AC4"/>
    <w:rsid w:val="00F21E29"/>
    <w:rsid w:val="00F2274B"/>
    <w:rsid w:val="00F2342B"/>
    <w:rsid w:val="00F238C1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146F"/>
    <w:rsid w:val="00F327B5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7DD"/>
    <w:rsid w:val="00F37928"/>
    <w:rsid w:val="00F37A78"/>
    <w:rsid w:val="00F40330"/>
    <w:rsid w:val="00F40A0B"/>
    <w:rsid w:val="00F40C11"/>
    <w:rsid w:val="00F40C8D"/>
    <w:rsid w:val="00F40C92"/>
    <w:rsid w:val="00F40D4E"/>
    <w:rsid w:val="00F4171B"/>
    <w:rsid w:val="00F41751"/>
    <w:rsid w:val="00F41850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105"/>
    <w:rsid w:val="00F66443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5F2B"/>
    <w:rsid w:val="00F76D56"/>
    <w:rsid w:val="00F77067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88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064"/>
    <w:rsid w:val="00F9421E"/>
    <w:rsid w:val="00F94884"/>
    <w:rsid w:val="00F94969"/>
    <w:rsid w:val="00F94D79"/>
    <w:rsid w:val="00F94FC4"/>
    <w:rsid w:val="00F94FEB"/>
    <w:rsid w:val="00F95081"/>
    <w:rsid w:val="00F95138"/>
    <w:rsid w:val="00F9514C"/>
    <w:rsid w:val="00F9562B"/>
    <w:rsid w:val="00F95A94"/>
    <w:rsid w:val="00F960A5"/>
    <w:rsid w:val="00F9664F"/>
    <w:rsid w:val="00F96717"/>
    <w:rsid w:val="00F9691D"/>
    <w:rsid w:val="00F96958"/>
    <w:rsid w:val="00F96DD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69E2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1AD"/>
    <w:rsid w:val="00FB3387"/>
    <w:rsid w:val="00FB34F5"/>
    <w:rsid w:val="00FB4644"/>
    <w:rsid w:val="00FB468C"/>
    <w:rsid w:val="00FB48D2"/>
    <w:rsid w:val="00FB4C72"/>
    <w:rsid w:val="00FB4DCA"/>
    <w:rsid w:val="00FB4FED"/>
    <w:rsid w:val="00FB5168"/>
    <w:rsid w:val="00FB55A6"/>
    <w:rsid w:val="00FB58B8"/>
    <w:rsid w:val="00FB5DE8"/>
    <w:rsid w:val="00FB70BF"/>
    <w:rsid w:val="00FB7117"/>
    <w:rsid w:val="00FB77F3"/>
    <w:rsid w:val="00FB7E1E"/>
    <w:rsid w:val="00FB7F82"/>
    <w:rsid w:val="00FB7F87"/>
    <w:rsid w:val="00FC04D5"/>
    <w:rsid w:val="00FC13EF"/>
    <w:rsid w:val="00FC153F"/>
    <w:rsid w:val="00FC18AD"/>
    <w:rsid w:val="00FC23FF"/>
    <w:rsid w:val="00FC2AC4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BB4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B43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AD8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49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  <w:style w:type="character" w:customStyle="1" w:styleId="ui-provider">
    <w:name w:val="ui-provider"/>
    <w:basedOn w:val="DefaultParagraphFont"/>
    <w:rsid w:val="00287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E540CD-AC67-46C6-A7F2-B304721FF77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E94EDD7-460D-4E62-B6F2-27953E6089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808AAA-65A5-424E-816C-6FE5CE5A8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</TotalTime>
  <Pages>14</Pages>
  <Words>2166</Words>
  <Characters>12348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Buatip, Tabtawee</cp:lastModifiedBy>
  <cp:revision>4</cp:revision>
  <cp:lastPrinted>2024-05-02T04:15:00Z</cp:lastPrinted>
  <dcterms:created xsi:type="dcterms:W3CDTF">2024-05-08T07:13:00Z</dcterms:created>
  <dcterms:modified xsi:type="dcterms:W3CDTF">2024-05-08T07:42:00Z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