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FC6BC" w14:textId="77777777" w:rsidR="0046045D" w:rsidRPr="00F26694" w:rsidRDefault="0046045D" w:rsidP="0046045D">
      <w:pPr>
        <w:spacing w:line="380" w:lineRule="exact"/>
        <w:ind w:right="482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</w:t>
      </w:r>
      <w:proofErr w:type="spellStart"/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็ท</w:t>
      </w:r>
      <w:proofErr w:type="spellEnd"/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ทอล จำกัด (มหาชน) และบริษัทย่อย</w:t>
      </w:r>
    </w:p>
    <w:p w14:paraId="2257C934" w14:textId="77777777" w:rsidR="0046045D" w:rsidRPr="00F26694" w:rsidRDefault="0046045D" w:rsidP="0046045D">
      <w:pPr>
        <w:spacing w:line="380" w:lineRule="exact"/>
        <w:ind w:right="482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1CCE9E7E" w14:textId="77777777" w:rsidR="0046045D" w:rsidRPr="00F26694" w:rsidRDefault="0046045D" w:rsidP="0046045D">
      <w:pPr>
        <w:spacing w:line="380" w:lineRule="exact"/>
        <w:ind w:right="482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DA31001" w14:textId="77777777" w:rsidR="0046045D" w:rsidRPr="00F26694" w:rsidRDefault="0046045D" w:rsidP="0046045D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F26694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F2669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Pr="00F26694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33A9D41A" w14:textId="77777777" w:rsidR="0046045D" w:rsidRPr="00F26694" w:rsidRDefault="0046045D" w:rsidP="0046045D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53AA5D7" w14:textId="77777777" w:rsidR="0046045D" w:rsidRPr="00F26694" w:rsidRDefault="0046045D" w:rsidP="0046045D">
      <w:pPr>
        <w:tabs>
          <w:tab w:val="left" w:pos="1440"/>
          <w:tab w:val="left" w:pos="558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46045D" w:rsidRPr="00F26694" w:rsidSect="0046045D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05F8EC05" w14:textId="77777777" w:rsidR="0046045D" w:rsidRPr="00F26694" w:rsidRDefault="0046045D" w:rsidP="0046045D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833729" w14:textId="77777777" w:rsidR="0046045D" w:rsidRPr="00F26694" w:rsidRDefault="0046045D" w:rsidP="0046045D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79E7F456" w14:textId="77777777" w:rsidR="0046045D" w:rsidRPr="00F26694" w:rsidRDefault="0046045D" w:rsidP="0046045D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เสนอ</w:t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52957C48" w14:textId="77777777" w:rsidR="0046045D" w:rsidRPr="00F26694" w:rsidRDefault="0046045D" w:rsidP="0046045D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บริษัท พรพรหมเม</w:t>
      </w:r>
      <w:proofErr w:type="spellStart"/>
      <w:r w:rsidRPr="00F26694">
        <w:rPr>
          <w:rFonts w:asciiTheme="majorBidi" w:hAnsiTheme="majorBidi" w:cstheme="majorBidi"/>
          <w:sz w:val="32"/>
          <w:szCs w:val="32"/>
          <w:cs/>
        </w:rPr>
        <w:t>็ท</w:t>
      </w:r>
      <w:proofErr w:type="spellEnd"/>
      <w:r w:rsidRPr="00F26694">
        <w:rPr>
          <w:rFonts w:asciiTheme="majorBidi" w:hAnsiTheme="majorBidi" w:cstheme="majorBidi"/>
          <w:sz w:val="32"/>
          <w:szCs w:val="32"/>
          <w:cs/>
        </w:rPr>
        <w:t>ทอล จำกัด (มหาชน)</w:t>
      </w:r>
    </w:p>
    <w:p w14:paraId="4BCDA581" w14:textId="77777777" w:rsidR="0046045D" w:rsidRPr="00F26694" w:rsidRDefault="0046045D" w:rsidP="0046045D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2B532D6A" w14:textId="77777777" w:rsidR="0046045D" w:rsidRPr="00F26694" w:rsidRDefault="0046045D" w:rsidP="0046045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26694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ab/>
      </w:r>
      <w:r w:rsidRPr="008410FD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ข้าพเจ้าได้สอบทานงบฐานะการเงินรวม</w:t>
      </w:r>
      <w:r w:rsidRPr="008410F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410FD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8410F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410FD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8410FD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8410F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8410FD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8410FD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8410FD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8410FD">
        <w:rPr>
          <w:rFonts w:asciiTheme="majorBidi" w:hAnsiTheme="majorBidi" w:cstheme="majorBidi"/>
          <w:spacing w:val="-4"/>
          <w:sz w:val="32"/>
          <w:szCs w:val="32"/>
          <w:cs/>
        </w:rPr>
        <w:t>วม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ระหว่างกาลแบบย่อของบริษัท พรพรหมเม</w:t>
      </w:r>
      <w:proofErr w:type="spellStart"/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็ท</w:t>
      </w:r>
      <w:proofErr w:type="spellEnd"/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ทอล จำกัด (มหาชน) และ</w:t>
      </w:r>
      <w:r w:rsidRPr="00F2669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และได้สอบทานงบฐานะการเงิน ณ วันที่ </w:t>
      </w:r>
      <w:r w:rsidRPr="00F26694">
        <w:rPr>
          <w:rFonts w:asciiTheme="majorBidi" w:hAnsiTheme="majorBidi" w:cstheme="majorBidi"/>
          <w:sz w:val="32"/>
          <w:szCs w:val="32"/>
        </w:rPr>
        <w:t>31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26694">
        <w:rPr>
          <w:rFonts w:asciiTheme="majorBidi" w:hAnsiTheme="majorBidi" w:cstheme="majorBidi"/>
          <w:sz w:val="32"/>
          <w:szCs w:val="32"/>
        </w:rPr>
        <w:t>2567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งบการ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ระหว่างกาลแบบย่อของบริษัท พรพรหมเม</w:t>
      </w:r>
      <w:proofErr w:type="spellStart"/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็ท</w:t>
      </w:r>
      <w:proofErr w:type="spellEnd"/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ทอล จำกัด (มหาชน)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ซึ่งผู้บริหารของกิจการ</w:t>
      </w:r>
      <w:r w:rsidRPr="00F26694">
        <w:rPr>
          <w:rFonts w:asciiTheme="majorBidi" w:hAnsiTheme="majorBidi" w:cstheme="majorBidi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26694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F2669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</w:t>
      </w:r>
      <w:r w:rsidRPr="00F26694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31021666" w14:textId="77777777" w:rsidR="0046045D" w:rsidRPr="00F26694" w:rsidRDefault="0046045D" w:rsidP="0046045D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8220732" w14:textId="77777777" w:rsidR="0046045D" w:rsidRPr="00F26694" w:rsidRDefault="0046045D" w:rsidP="0046045D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F2669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C7ACF3A" w14:textId="77777777" w:rsidR="0046045D" w:rsidRPr="00F26694" w:rsidRDefault="0046045D" w:rsidP="0046045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pacing w:val="-4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4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4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4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4"/>
          <w:sz w:val="32"/>
          <w:szCs w:val="32"/>
        </w:rPr>
        <w:tab/>
      </w:r>
      <w:r w:rsidRPr="00F2669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26694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F26694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6694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F26694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E6C912D" w14:textId="77777777" w:rsidR="0046045D" w:rsidRPr="00F26694" w:rsidRDefault="0046045D" w:rsidP="0046045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0A5287" w14:textId="77777777" w:rsidR="0046045D" w:rsidRPr="00F26694" w:rsidRDefault="0046045D" w:rsidP="0046045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6694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50CBD17" w14:textId="77777777" w:rsidR="0046045D" w:rsidRPr="00F26694" w:rsidRDefault="0046045D" w:rsidP="0046045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F2669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Pr="00F26694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F26694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BEF019" w14:textId="77777777" w:rsidR="0046045D" w:rsidRPr="00F26694" w:rsidRDefault="0046045D" w:rsidP="0046045D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0DD9A2" w14:textId="77777777" w:rsidR="0046045D" w:rsidRPr="00F26694" w:rsidRDefault="0046045D" w:rsidP="0046045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A62DA92" w14:textId="77777777" w:rsidR="0046045D" w:rsidRPr="00F26694" w:rsidRDefault="0046045D" w:rsidP="0046045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D67C7CB" w14:textId="77777777" w:rsidR="0046045D" w:rsidRPr="00F26694" w:rsidRDefault="0046045D" w:rsidP="0046045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168656D" w14:textId="77777777" w:rsidR="0046045D" w:rsidRPr="00F26694" w:rsidRDefault="0046045D" w:rsidP="0046045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D07E6A7" w14:textId="77777777" w:rsidR="0046045D" w:rsidRPr="00F26694" w:rsidRDefault="0046045D" w:rsidP="0046045D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</w:rPr>
        <w:tab/>
        <w:t>(</w:t>
      </w:r>
      <w:proofErr w:type="spellStart"/>
      <w:r w:rsidRPr="00F26694">
        <w:rPr>
          <w:rFonts w:asciiTheme="majorBidi" w:hAnsiTheme="majorBidi" w:cstheme="majorBidi"/>
          <w:sz w:val="32"/>
          <w:szCs w:val="32"/>
          <w:cs/>
          <w:lang w:val="en-US"/>
        </w:rPr>
        <w:t>นางสาวสุลลิต</w:t>
      </w:r>
      <w:proofErr w:type="spellEnd"/>
      <w:r w:rsidRPr="00F26694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อาดสว่าง</w:t>
      </w:r>
      <w:r w:rsidRPr="00F26694">
        <w:rPr>
          <w:rFonts w:asciiTheme="majorBidi" w:hAnsiTheme="majorBidi" w:cstheme="majorBidi"/>
          <w:sz w:val="32"/>
          <w:szCs w:val="32"/>
        </w:rPr>
        <w:t>)</w:t>
      </w:r>
    </w:p>
    <w:p w14:paraId="33288FA0" w14:textId="77777777" w:rsidR="0046045D" w:rsidRPr="00F26694" w:rsidRDefault="0046045D" w:rsidP="0046045D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</w:rPr>
        <w:tab/>
      </w:r>
      <w:r w:rsidRPr="00F26694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lang w:val="en-US"/>
        </w:rPr>
        <w:t>7517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</w:p>
    <w:p w14:paraId="361AC9D0" w14:textId="77777777" w:rsidR="0046045D" w:rsidRPr="00F26694" w:rsidRDefault="0046045D" w:rsidP="0046045D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3CBCFE7D" w14:textId="77777777" w:rsidR="0046045D" w:rsidRPr="00F26694" w:rsidRDefault="0046045D" w:rsidP="0046045D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5F1AF01A" w14:textId="507D7C87" w:rsidR="00A10C20" w:rsidRPr="0046045D" w:rsidRDefault="0046045D" w:rsidP="0046045D">
      <w:pPr>
        <w:spacing w:line="380" w:lineRule="exact"/>
        <w:rPr>
          <w:cs/>
        </w:rPr>
      </w:pPr>
      <w:r w:rsidRPr="00F2669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26694">
        <w:rPr>
          <w:rFonts w:asciiTheme="majorBidi" w:hAnsiTheme="majorBidi" w:cstheme="majorBidi"/>
          <w:sz w:val="32"/>
          <w:szCs w:val="32"/>
        </w:rPr>
        <w:t>1</w:t>
      </w:r>
      <w:r w:rsidRPr="00F26694">
        <w:rPr>
          <w:rFonts w:asciiTheme="majorBidi" w:hAnsiTheme="majorBidi" w:cstheme="majorBidi"/>
          <w:sz w:val="32"/>
          <w:szCs w:val="32"/>
          <w:cs/>
        </w:rPr>
        <w:t>4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F26694">
        <w:rPr>
          <w:rFonts w:asciiTheme="majorBidi" w:hAnsiTheme="majorBidi" w:cstheme="majorBidi"/>
          <w:sz w:val="32"/>
          <w:szCs w:val="32"/>
        </w:rPr>
        <w:t>256</w:t>
      </w:r>
      <w:r w:rsidRPr="00F26694">
        <w:rPr>
          <w:rFonts w:asciiTheme="majorBidi" w:hAnsiTheme="majorBidi" w:cstheme="majorBidi"/>
          <w:sz w:val="32"/>
          <w:szCs w:val="32"/>
          <w:cs/>
        </w:rPr>
        <w:t>7</w:t>
      </w:r>
    </w:p>
    <w:sectPr w:rsidR="00A10C20" w:rsidRPr="0046045D" w:rsidSect="0046045D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0C2FF" w14:textId="77777777" w:rsidR="007B23A3" w:rsidRDefault="007B23A3">
      <w:r>
        <w:separator/>
      </w:r>
    </w:p>
  </w:endnote>
  <w:endnote w:type="continuationSeparator" w:id="0">
    <w:p w14:paraId="58BD8573" w14:textId="77777777" w:rsidR="007B23A3" w:rsidRDefault="007B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0AC3D" w14:textId="77777777" w:rsidR="0046045D" w:rsidRDefault="0046045D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5C63BF" w14:textId="77777777" w:rsidR="0046045D" w:rsidRDefault="0046045D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17D5A" w14:textId="77777777" w:rsidR="0046045D" w:rsidRDefault="0046045D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DC41D" w14:textId="77777777" w:rsidR="0046045D" w:rsidRDefault="0046045D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F4FFE" w14:textId="77777777" w:rsidR="007B23A3" w:rsidRDefault="007B23A3">
      <w:r>
        <w:separator/>
      </w:r>
    </w:p>
  </w:footnote>
  <w:footnote w:type="continuationSeparator" w:id="0">
    <w:p w14:paraId="0BCDD5FC" w14:textId="77777777" w:rsidR="007B23A3" w:rsidRDefault="007B2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CFE21" w14:textId="77777777" w:rsidR="0046045D" w:rsidRDefault="0046045D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07E1760" w14:textId="77777777" w:rsidR="0046045D" w:rsidRDefault="004604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00C1C" w14:textId="77777777" w:rsidR="0046045D" w:rsidRDefault="0046045D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BF09B1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46045D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EE1FF" w14:textId="4B0051B2" w:rsidR="00CB52FB" w:rsidRPr="00005122" w:rsidRDefault="00CB52FB" w:rsidP="0046045D">
    <w:pPr>
      <w:pStyle w:val="Header"/>
      <w:spacing w:line="360" w:lineRule="exact"/>
      <w:ind w:right="2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8E3"/>
    <w:rsid w:val="00083DD3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E26"/>
    <w:rsid w:val="00090AB8"/>
    <w:rsid w:val="00090C55"/>
    <w:rsid w:val="00090CB5"/>
    <w:rsid w:val="00090E5C"/>
    <w:rsid w:val="000910D3"/>
    <w:rsid w:val="00091DA5"/>
    <w:rsid w:val="00091F91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1EB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3DEA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2902"/>
    <w:rsid w:val="00162E9D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5FC2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355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ED"/>
    <w:rsid w:val="001E6E8F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413D"/>
    <w:rsid w:val="002346EA"/>
    <w:rsid w:val="00235D19"/>
    <w:rsid w:val="00235DC7"/>
    <w:rsid w:val="002360BB"/>
    <w:rsid w:val="00236253"/>
    <w:rsid w:val="0023669B"/>
    <w:rsid w:val="0023721D"/>
    <w:rsid w:val="00237281"/>
    <w:rsid w:val="00237399"/>
    <w:rsid w:val="0023740A"/>
    <w:rsid w:val="002379F0"/>
    <w:rsid w:val="0024027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4CB5"/>
    <w:rsid w:val="00295354"/>
    <w:rsid w:val="00295621"/>
    <w:rsid w:val="00295657"/>
    <w:rsid w:val="00295F7F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11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45D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F4"/>
    <w:rsid w:val="00470C8B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62B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95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A8B"/>
    <w:rsid w:val="004F6C59"/>
    <w:rsid w:val="004F708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0C46"/>
    <w:rsid w:val="00511F01"/>
    <w:rsid w:val="00511F1A"/>
    <w:rsid w:val="005123F3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2626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6FB9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5C5"/>
    <w:rsid w:val="00603892"/>
    <w:rsid w:val="006038C7"/>
    <w:rsid w:val="00603DBA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55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5DA9"/>
    <w:rsid w:val="006365A3"/>
    <w:rsid w:val="006369DA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614"/>
    <w:rsid w:val="00644975"/>
    <w:rsid w:val="00645266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20E"/>
    <w:rsid w:val="006703FF"/>
    <w:rsid w:val="00670F66"/>
    <w:rsid w:val="0067106D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C63"/>
    <w:rsid w:val="00710CF1"/>
    <w:rsid w:val="00710FDF"/>
    <w:rsid w:val="0071107C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103"/>
    <w:rsid w:val="00775451"/>
    <w:rsid w:val="007756E0"/>
    <w:rsid w:val="0077573B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211D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6A8"/>
    <w:rsid w:val="008E3B7C"/>
    <w:rsid w:val="008E4980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4BC"/>
    <w:rsid w:val="009479FA"/>
    <w:rsid w:val="00947B45"/>
    <w:rsid w:val="009504AC"/>
    <w:rsid w:val="009516C8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A8E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E2C"/>
    <w:rsid w:val="00A171BF"/>
    <w:rsid w:val="00A17A7B"/>
    <w:rsid w:val="00A20371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4A5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0F23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48F"/>
    <w:rsid w:val="00B40EA9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5CE9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44D"/>
    <w:rsid w:val="00BE74D4"/>
    <w:rsid w:val="00BE7BBC"/>
    <w:rsid w:val="00BE7FAA"/>
    <w:rsid w:val="00BF06EF"/>
    <w:rsid w:val="00BF09B1"/>
    <w:rsid w:val="00BF13A4"/>
    <w:rsid w:val="00BF2CD8"/>
    <w:rsid w:val="00BF2DA4"/>
    <w:rsid w:val="00BF353B"/>
    <w:rsid w:val="00BF4374"/>
    <w:rsid w:val="00BF4A55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13DB"/>
    <w:rsid w:val="00C71514"/>
    <w:rsid w:val="00C71E2E"/>
    <w:rsid w:val="00C73FEC"/>
    <w:rsid w:val="00C7430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9B3"/>
    <w:rsid w:val="00D95882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0E01"/>
    <w:rsid w:val="00DB121F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A0C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0B7E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60426"/>
    <w:rsid w:val="00E6054F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159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B7886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30137"/>
    <w:rsid w:val="00F305C1"/>
    <w:rsid w:val="00F305EA"/>
    <w:rsid w:val="00F30744"/>
    <w:rsid w:val="00F3115A"/>
    <w:rsid w:val="00F316B0"/>
    <w:rsid w:val="00F3178E"/>
    <w:rsid w:val="00F32165"/>
    <w:rsid w:val="00F32737"/>
    <w:rsid w:val="00F330C0"/>
    <w:rsid w:val="00F3360E"/>
    <w:rsid w:val="00F33A2F"/>
    <w:rsid w:val="00F344CF"/>
    <w:rsid w:val="00F349C6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65C4"/>
    <w:rsid w:val="00F572B1"/>
    <w:rsid w:val="00F579FC"/>
    <w:rsid w:val="00F57E06"/>
    <w:rsid w:val="00F60901"/>
    <w:rsid w:val="00F612CC"/>
    <w:rsid w:val="00F61797"/>
    <w:rsid w:val="00F618DD"/>
    <w:rsid w:val="00F61BF9"/>
    <w:rsid w:val="00F62261"/>
    <w:rsid w:val="00F63477"/>
    <w:rsid w:val="00F63759"/>
    <w:rsid w:val="00F63DC5"/>
    <w:rsid w:val="00F64645"/>
    <w:rsid w:val="00F64E9E"/>
    <w:rsid w:val="00F65A04"/>
    <w:rsid w:val="00F65C3E"/>
    <w:rsid w:val="00F6603D"/>
    <w:rsid w:val="00F660F0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2359"/>
    <w:rsid w:val="00F826F6"/>
    <w:rsid w:val="00F831CF"/>
    <w:rsid w:val="00F8320D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5993</TotalTime>
  <Pages>2</Pages>
  <Words>402</Words>
  <Characters>1647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743</cp:revision>
  <cp:lastPrinted>2024-05-13T13:39:00Z</cp:lastPrinted>
  <dcterms:created xsi:type="dcterms:W3CDTF">2021-05-04T10:27:00Z</dcterms:created>
  <dcterms:modified xsi:type="dcterms:W3CDTF">2024-05-14T13:47:00Z</dcterms:modified>
</cp:coreProperties>
</file>